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7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70"/>
        <w:gridCol w:w="7832"/>
      </w:tblGrid>
      <w:tr w:rsidR="0009267B" w:rsidRPr="006375B5" w14:paraId="10F0A996" w14:textId="77777777" w:rsidTr="004979F0">
        <w:trPr>
          <w:trHeight w:val="425"/>
          <w:tblHeader/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658AC1EE" w14:textId="240E37E5" w:rsidR="0009267B" w:rsidRPr="006375B5" w:rsidRDefault="00313F64" w:rsidP="00D218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 w:hanging="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Hlk51798427"/>
            <w:r w:rsidRPr="006375B5">
              <w:rPr>
                <w:rFonts w:ascii="Angsana New" w:hAnsi="Angsana New" w:cs="Angsana New" w:hint="cs"/>
                <w:sz w:val="30"/>
                <w:szCs w:val="30"/>
                <w:cs/>
              </w:rPr>
              <w:t>ห</w:t>
            </w:r>
            <w:r w:rsidR="0009267B" w:rsidRPr="006375B5">
              <w:rPr>
                <w:rFonts w:ascii="Angsana New" w:hAnsi="Angsana New" w:cs="Angsana New"/>
                <w:sz w:val="30"/>
                <w:szCs w:val="30"/>
                <w:cs/>
              </w:rPr>
              <w:t>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3EA280" w14:textId="77777777" w:rsidR="0009267B" w:rsidRPr="006375B5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32" w:type="dxa"/>
            <w:tcBorders>
              <w:top w:val="nil"/>
              <w:left w:val="nil"/>
              <w:bottom w:val="nil"/>
              <w:right w:val="nil"/>
            </w:tcBorders>
          </w:tcPr>
          <w:p w14:paraId="58ECD693" w14:textId="77777777" w:rsidR="0009267B" w:rsidRPr="006375B5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375B5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09267B" w:rsidRPr="00093AA2" w14:paraId="2E4F3B1C" w14:textId="77777777" w:rsidTr="00093A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  <w:tblHeader/>
        </w:trPr>
        <w:tc>
          <w:tcPr>
            <w:tcW w:w="1274" w:type="dxa"/>
          </w:tcPr>
          <w:p w14:paraId="7BA68D58" w14:textId="77777777" w:rsidR="0009267B" w:rsidRPr="003E20D4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896F77" w14:textId="77777777" w:rsidR="0009267B" w:rsidRPr="003E20D4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168603DF" w14:textId="77777777" w:rsidR="0009267B" w:rsidRPr="003E20D4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A4327" w:rsidRPr="006375B5" w14:paraId="41A932E1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1274" w:type="dxa"/>
          </w:tcPr>
          <w:p w14:paraId="35E3DFB6" w14:textId="77777777" w:rsidR="00AA4327" w:rsidRPr="006375B5" w:rsidRDefault="00AA4327" w:rsidP="00F10A07">
            <w:pPr>
              <w:pStyle w:val="TOC2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0A1D0A" w14:textId="77777777" w:rsidR="00AA4327" w:rsidRPr="006375B5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5908CCE4" w14:textId="0175891F" w:rsidR="00AA4327" w:rsidRPr="006375B5" w:rsidRDefault="00AA4327" w:rsidP="00A46F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="00156DB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E44214" w:rsidRPr="006375B5" w14:paraId="69A426A6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64BC7BA1" w14:textId="77777777" w:rsidR="00E44214" w:rsidRPr="006375B5" w:rsidRDefault="00E44214" w:rsidP="00F10A07">
            <w:pPr>
              <w:pStyle w:val="TOC2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DFC2CE" w14:textId="77777777" w:rsidR="00E44214" w:rsidRPr="006375B5" w:rsidRDefault="00E44214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7C412137" w14:textId="77777777" w:rsidR="00E44214" w:rsidRPr="006375B5" w:rsidRDefault="0060497F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1E5345" w:rsidRPr="006375B5" w14:paraId="3D9CB8AE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49B70F28" w14:textId="77777777" w:rsidR="001E5345" w:rsidRPr="006375B5" w:rsidRDefault="001E5345" w:rsidP="00F10A07">
            <w:pPr>
              <w:pStyle w:val="TOC2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CD4801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74500A01" w14:textId="18FED1E4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อสังหาริมทรัพย์พัฒนา</w:t>
            </w:r>
            <w:r w:rsidR="006574D8" w:rsidRPr="006375B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เพื่อ</w:t>
            </w:r>
            <w:r w:rsidR="00C34409" w:rsidRPr="006375B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ขาย</w:t>
            </w:r>
          </w:p>
        </w:tc>
      </w:tr>
      <w:tr w:rsidR="001E5345" w:rsidRPr="006375B5" w14:paraId="4CB0094A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404B8E72" w14:textId="77777777" w:rsidR="001E5345" w:rsidRPr="006375B5" w:rsidRDefault="001E5345" w:rsidP="00F10A07">
            <w:pPr>
              <w:pStyle w:val="TOC2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A490A5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1D4DCCA1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1E5345" w:rsidRPr="006375B5" w14:paraId="683FF312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18613CB1" w14:textId="77777777" w:rsidR="001E5345" w:rsidRPr="006375B5" w:rsidRDefault="001E5345" w:rsidP="00F10A07">
            <w:pPr>
              <w:pStyle w:val="TOC2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621FD9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006CC7F7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1E5345" w:rsidRPr="006375B5" w14:paraId="4EEA85DB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34A4E1C2" w14:textId="77777777" w:rsidR="001E5345" w:rsidRPr="006375B5" w:rsidRDefault="001E5345" w:rsidP="00F10A07">
            <w:pPr>
              <w:pStyle w:val="TOC2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4759D67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1F244EAA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1E5345" w:rsidRPr="006375B5" w14:paraId="151AA1D9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799AA946" w14:textId="77777777" w:rsidR="001E5345" w:rsidRPr="006375B5" w:rsidRDefault="001E5345" w:rsidP="00F10A07">
            <w:pPr>
              <w:pStyle w:val="TOC2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5CDE96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2ED3F995" w14:textId="77777777" w:rsidR="001E5345" w:rsidRPr="006375B5" w:rsidRDefault="001E5345" w:rsidP="00CA706F">
            <w:pPr>
              <w:pStyle w:val="Heading6"/>
              <w:tabs>
                <w:tab w:val="left" w:pos="540"/>
              </w:tabs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en-US" w:eastAsia="en-US"/>
              </w:rPr>
            </w:pPr>
            <w:r w:rsidRPr="006375B5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804CE6" w:rsidRPr="006375B5" w14:paraId="5F336D72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7ED709E8" w14:textId="77777777" w:rsidR="00804CE6" w:rsidRPr="006375B5" w:rsidRDefault="00804CE6" w:rsidP="00F10A07">
            <w:pPr>
              <w:pStyle w:val="TOC2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A40524" w14:textId="77777777" w:rsidR="00804CE6" w:rsidRPr="006375B5" w:rsidRDefault="00804CE6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2165F34C" w14:textId="6B519361" w:rsidR="00804CE6" w:rsidRPr="006375B5" w:rsidRDefault="00804CE6" w:rsidP="00CA706F">
            <w:pPr>
              <w:pStyle w:val="Heading6"/>
              <w:tabs>
                <w:tab w:val="left" w:pos="540"/>
              </w:tabs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AB0555" w:rsidRPr="006375B5" w14:paraId="5F66FE27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4B69A3CD" w14:textId="77777777" w:rsidR="00AB0555" w:rsidRPr="006375B5" w:rsidRDefault="00AB0555" w:rsidP="00F10A07">
            <w:pPr>
              <w:pStyle w:val="TOC2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BDC591" w14:textId="77777777" w:rsidR="00AB0555" w:rsidRPr="006375B5" w:rsidRDefault="00AB055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41511A33" w14:textId="2545A944" w:rsidR="00AB0555" w:rsidRPr="006375B5" w:rsidRDefault="00AB0555" w:rsidP="00CA706F">
            <w:pPr>
              <w:pStyle w:val="Heading6"/>
              <w:tabs>
                <w:tab w:val="left" w:pos="540"/>
              </w:tabs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หุ้นกู้</w:t>
            </w:r>
          </w:p>
        </w:tc>
      </w:tr>
      <w:tr w:rsidR="001E5345" w:rsidRPr="006375B5" w14:paraId="4D8641DE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2"/>
        </w:trPr>
        <w:tc>
          <w:tcPr>
            <w:tcW w:w="1274" w:type="dxa"/>
          </w:tcPr>
          <w:p w14:paraId="45D5C059" w14:textId="77777777" w:rsidR="001E5345" w:rsidRPr="006375B5" w:rsidRDefault="001E5345" w:rsidP="00F10A07">
            <w:pPr>
              <w:pStyle w:val="TOC2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40E229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383111D7" w14:textId="6073F70F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 w:rsidR="001C083A"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1E5345" w:rsidRPr="006375B5" w14:paraId="4A8C79F5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1A703620" w14:textId="04AE2C88" w:rsidR="001E5345" w:rsidRPr="006375B5" w:rsidRDefault="001E5345" w:rsidP="00F10A07">
            <w:pPr>
              <w:pStyle w:val="TOC2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D934A0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70C4D782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1E5345" w:rsidRPr="006375B5" w14:paraId="1F3E9580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33687988" w14:textId="77777777" w:rsidR="001E5345" w:rsidRPr="006375B5" w:rsidRDefault="001E5345" w:rsidP="00F10A07">
            <w:pPr>
              <w:pStyle w:val="TOC2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0B1618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265B7FB2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1E5345" w:rsidRPr="006375B5" w14:paraId="778EF87D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3EFA0E11" w14:textId="77777777" w:rsidR="001E5345" w:rsidRPr="006375B5" w:rsidRDefault="001E5345" w:rsidP="00F10A07">
            <w:pPr>
              <w:pStyle w:val="TOC2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FA6F5B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378EACFB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E5345" w:rsidRPr="006375B5" w14:paraId="05B3F46D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42DFD569" w14:textId="77777777" w:rsidR="001E5345" w:rsidRPr="006375B5" w:rsidRDefault="001E5345" w:rsidP="00F10A07">
            <w:pPr>
              <w:pStyle w:val="TOC2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0AFCAE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608C6963" w14:textId="014D71B5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</w:t>
            </w:r>
            <w:r w:rsidR="00B22E81" w:rsidRPr="006375B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บุคคลหรือ</w:t>
            </w: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</w:tr>
      <w:tr w:rsidR="00361816" w:rsidRPr="006375B5" w14:paraId="014F6BB4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21E21811" w14:textId="77777777" w:rsidR="00361816" w:rsidRPr="006375B5" w:rsidRDefault="00361816" w:rsidP="00F10A07">
            <w:pPr>
              <w:pStyle w:val="TOC2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C21B8A" w14:textId="77777777" w:rsidR="00361816" w:rsidRPr="006375B5" w:rsidRDefault="00361816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26A77565" w14:textId="6A2751E8" w:rsidR="00361816" w:rsidRPr="006375B5" w:rsidRDefault="00361816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bookmarkEnd w:id="0"/>
    </w:tbl>
    <w:p w14:paraId="580682B7" w14:textId="736D7394" w:rsidR="00C8500E" w:rsidRPr="00093AA2" w:rsidRDefault="0009267B" w:rsidP="00093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6375B5">
        <w:rPr>
          <w:b/>
          <w:bCs/>
          <w:color w:val="2E74B5"/>
          <w:cs/>
        </w:rPr>
        <w:br w:type="page"/>
      </w:r>
      <w:r w:rsidR="00A46F43" w:rsidRPr="00093AA2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9E4FC9">
        <w:rPr>
          <w:rFonts w:ascii="Angsana New" w:hAnsi="Angsana New" w:hint="cs"/>
          <w:sz w:val="30"/>
          <w:szCs w:val="30"/>
          <w:cs/>
        </w:rPr>
        <w:t>ระหว่างกาล</w:t>
      </w:r>
      <w:r w:rsidR="00A46F43" w:rsidRPr="00093AA2">
        <w:rPr>
          <w:rFonts w:ascii="Angsana New" w:hAnsi="Angsana New"/>
          <w:sz w:val="30"/>
          <w:szCs w:val="30"/>
          <w:cs/>
        </w:rPr>
        <w:t>นี้</w:t>
      </w:r>
    </w:p>
    <w:p w14:paraId="0CD19B72" w14:textId="77777777" w:rsidR="00F10F29" w:rsidRPr="00093AA2" w:rsidRDefault="00F10F29" w:rsidP="00093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0452CA5" w14:textId="2E2DEFF8" w:rsidR="00C8500E" w:rsidRPr="00093AA2" w:rsidRDefault="00A46F43" w:rsidP="00093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093AA2">
        <w:rPr>
          <w:rFonts w:ascii="Angsana New" w:hAnsi="Angsana New"/>
          <w:sz w:val="30"/>
          <w:szCs w:val="30"/>
          <w:cs/>
        </w:rPr>
        <w:t>งบการเงิน</w:t>
      </w:r>
      <w:r w:rsidR="009E4FC9">
        <w:rPr>
          <w:rFonts w:ascii="Angsana New" w:hAnsi="Angsana New" w:hint="cs"/>
          <w:sz w:val="30"/>
          <w:szCs w:val="30"/>
          <w:cs/>
        </w:rPr>
        <w:t>ระหว่างกาล</w:t>
      </w:r>
      <w:r w:rsidRPr="00093AA2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</w:t>
      </w:r>
      <w:r w:rsidRPr="00576843">
        <w:rPr>
          <w:rFonts w:ascii="Angsana New" w:hAnsi="Angsana New"/>
          <w:sz w:val="30"/>
          <w:szCs w:val="30"/>
          <w:cs/>
        </w:rPr>
        <w:t>คณะกรรมการ</w:t>
      </w:r>
      <w:r w:rsidR="00C8500E" w:rsidRPr="00576843">
        <w:rPr>
          <w:rFonts w:ascii="Angsana New" w:hAnsi="Angsana New"/>
          <w:sz w:val="30"/>
          <w:szCs w:val="30"/>
          <w:cs/>
        </w:rPr>
        <w:t>เมื่อวันที่</w:t>
      </w:r>
      <w:r w:rsidR="00477EF0" w:rsidRPr="00576843">
        <w:rPr>
          <w:rFonts w:ascii="Angsana New" w:hAnsi="Angsana New"/>
          <w:sz w:val="30"/>
          <w:szCs w:val="30"/>
          <w:cs/>
        </w:rPr>
        <w:t xml:space="preserve"> </w:t>
      </w:r>
      <w:r w:rsidR="00576843" w:rsidRPr="00576843">
        <w:rPr>
          <w:rFonts w:ascii="Angsana New" w:hAnsi="Angsana New"/>
          <w:sz w:val="30"/>
          <w:szCs w:val="30"/>
        </w:rPr>
        <w:t xml:space="preserve">7 </w:t>
      </w:r>
      <w:r w:rsidR="00576843" w:rsidRPr="00576843">
        <w:rPr>
          <w:rFonts w:ascii="Angsana New" w:hAnsi="Angsana New" w:hint="cs"/>
          <w:sz w:val="30"/>
          <w:szCs w:val="30"/>
          <w:cs/>
        </w:rPr>
        <w:t>สิงหาคม</w:t>
      </w:r>
      <w:r w:rsidR="0062672E" w:rsidRPr="00576843">
        <w:rPr>
          <w:rFonts w:ascii="Angsana New" w:hAnsi="Angsana New" w:hint="cs"/>
          <w:sz w:val="30"/>
          <w:szCs w:val="30"/>
          <w:cs/>
        </w:rPr>
        <w:t xml:space="preserve"> </w:t>
      </w:r>
      <w:r w:rsidR="007037FE" w:rsidRPr="00576843">
        <w:rPr>
          <w:rFonts w:ascii="Angsana New" w:hAnsi="Angsana New"/>
          <w:sz w:val="30"/>
          <w:szCs w:val="30"/>
        </w:rPr>
        <w:t>256</w:t>
      </w:r>
      <w:r w:rsidR="004F655F" w:rsidRPr="00576843">
        <w:rPr>
          <w:rFonts w:ascii="Angsana New" w:hAnsi="Angsana New"/>
          <w:sz w:val="30"/>
          <w:szCs w:val="30"/>
        </w:rPr>
        <w:t>8</w:t>
      </w:r>
    </w:p>
    <w:p w14:paraId="6F929598" w14:textId="77777777" w:rsidR="00541701" w:rsidRPr="00093AA2" w:rsidRDefault="00541701" w:rsidP="00093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2E74B5"/>
          <w:sz w:val="30"/>
          <w:szCs w:val="30"/>
          <w:cs/>
        </w:rPr>
      </w:pPr>
    </w:p>
    <w:p w14:paraId="5939F6D8" w14:textId="44FF2EA7" w:rsidR="00C8500E" w:rsidRPr="00093AA2" w:rsidRDefault="00C8500E" w:rsidP="00F10A07">
      <w:pPr>
        <w:pStyle w:val="Heading6"/>
        <w:numPr>
          <w:ilvl w:val="0"/>
          <w:numId w:val="19"/>
        </w:numPr>
        <w:tabs>
          <w:tab w:val="left" w:pos="540"/>
        </w:tabs>
        <w:ind w:hanging="900"/>
        <w:jc w:val="thaiDistribute"/>
        <w:rPr>
          <w:rFonts w:ascii="Angsana New" w:hAnsi="Angsana New"/>
          <w:sz w:val="30"/>
          <w:szCs w:val="30"/>
        </w:rPr>
      </w:pPr>
      <w:r w:rsidRPr="00093AA2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156DBE">
        <w:rPr>
          <w:rFonts w:ascii="Angsana New" w:hAnsi="Angsana New" w:hint="cs"/>
          <w:sz w:val="30"/>
          <w:szCs w:val="30"/>
          <w:cs/>
        </w:rPr>
        <w:t>ระหว่างกาล</w:t>
      </w:r>
    </w:p>
    <w:p w14:paraId="24CB1F0B" w14:textId="77777777" w:rsidR="00A25DEB" w:rsidRPr="00093AA2" w:rsidRDefault="00A25DEB" w:rsidP="00093AA2">
      <w:pPr>
        <w:spacing w:line="240" w:lineRule="auto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46619C61" w14:textId="0964C0EC" w:rsidR="00F6082A" w:rsidRPr="00F6082A" w:rsidRDefault="00F6082A" w:rsidP="00F60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F6082A">
        <w:rPr>
          <w:rFonts w:ascii="Angsana New" w:hAnsi="Angsana New" w:hint="cs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</w:t>
      </w:r>
      <w:r w:rsidRPr="00F6082A">
        <w:rPr>
          <w:rFonts w:ascii="Angsana New" w:hAnsi="Angsana New"/>
          <w:sz w:val="30"/>
          <w:szCs w:val="30"/>
          <w:cs/>
        </w:rPr>
        <w:t xml:space="preserve"> (“</w:t>
      </w:r>
      <w:r w:rsidRPr="00F6082A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Pr="00F6082A">
        <w:rPr>
          <w:rFonts w:ascii="Angsana New" w:hAnsi="Angsana New" w:hint="eastAsia"/>
          <w:sz w:val="30"/>
          <w:szCs w:val="30"/>
          <w:cs/>
        </w:rPr>
        <w:t>”</w:t>
      </w:r>
      <w:r w:rsidRPr="00F6082A">
        <w:rPr>
          <w:rFonts w:ascii="Angsana New" w:hAnsi="Angsana New"/>
          <w:sz w:val="30"/>
          <w:szCs w:val="30"/>
          <w:cs/>
        </w:rPr>
        <w:t xml:space="preserve">) </w:t>
      </w:r>
      <w:r w:rsidRPr="00F6082A">
        <w:rPr>
          <w:rFonts w:ascii="Angsana New" w:hAnsi="Angsana New" w:hint="cs"/>
          <w:sz w:val="30"/>
          <w:szCs w:val="30"/>
          <w:cs/>
        </w:rPr>
        <w:t>ตามมาตรฐานการบัญชี</w:t>
      </w:r>
      <w:r w:rsidRPr="00F6082A">
        <w:rPr>
          <w:rFonts w:ascii="Angsana New" w:hAnsi="Angsana New"/>
          <w:sz w:val="30"/>
          <w:szCs w:val="30"/>
          <w:cs/>
        </w:rPr>
        <w:t xml:space="preserve"> </w:t>
      </w:r>
      <w:r w:rsidRPr="00F6082A">
        <w:rPr>
          <w:rFonts w:ascii="Angsana New" w:hAnsi="Angsana New" w:hint="cs"/>
          <w:sz w:val="30"/>
          <w:szCs w:val="30"/>
          <w:cs/>
        </w:rPr>
        <w:t>ฉบับที่</w:t>
      </w:r>
      <w:r w:rsidRPr="00F6082A">
        <w:rPr>
          <w:rFonts w:ascii="Angsana New" w:hAnsi="Angsana New"/>
          <w:sz w:val="30"/>
          <w:szCs w:val="30"/>
          <w:cs/>
        </w:rPr>
        <w:t xml:space="preserve"> </w:t>
      </w:r>
      <w:r w:rsidR="00FE53B7" w:rsidRPr="00FE53B7">
        <w:rPr>
          <w:rFonts w:ascii="Angsana New" w:hAnsi="Angsana New"/>
          <w:sz w:val="30"/>
          <w:szCs w:val="30"/>
        </w:rPr>
        <w:t>34</w:t>
      </w:r>
      <w:r w:rsidRPr="00F6082A">
        <w:rPr>
          <w:rFonts w:ascii="Angsana New" w:hAnsi="Angsana New"/>
          <w:sz w:val="30"/>
          <w:szCs w:val="30"/>
          <w:cs/>
        </w:rPr>
        <w:t xml:space="preserve"> </w:t>
      </w:r>
      <w:r w:rsidRPr="00F6082A">
        <w:rPr>
          <w:rFonts w:ascii="Angsana New" w:hAnsi="Angsana New" w:hint="cs"/>
          <w:sz w:val="30"/>
          <w:szCs w:val="30"/>
          <w:cs/>
        </w:rPr>
        <w:t>เรื่อง</w:t>
      </w:r>
      <w:r w:rsidRPr="00F6082A">
        <w:rPr>
          <w:rFonts w:ascii="Angsana New" w:hAnsi="Angsana New"/>
          <w:sz w:val="30"/>
          <w:szCs w:val="30"/>
          <w:cs/>
        </w:rPr>
        <w:t xml:space="preserve"> </w:t>
      </w:r>
      <w:r w:rsidRPr="005D53D8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F6082A">
        <w:rPr>
          <w:rFonts w:ascii="Angsana New" w:hAnsi="Angsana New"/>
          <w:sz w:val="30"/>
          <w:szCs w:val="30"/>
          <w:cs/>
        </w:rPr>
        <w:t xml:space="preserve"> </w:t>
      </w:r>
      <w:r w:rsidRPr="00F6082A">
        <w:rPr>
          <w:rFonts w:ascii="Angsana New" w:hAnsi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F6082A">
        <w:rPr>
          <w:rFonts w:ascii="Angsana New" w:hAnsi="Angsana New"/>
          <w:sz w:val="30"/>
          <w:szCs w:val="30"/>
          <w:cs/>
        </w:rPr>
        <w:t xml:space="preserve"> </w:t>
      </w:r>
      <w:r w:rsidRPr="005D53D8">
        <w:rPr>
          <w:rFonts w:ascii="Angsana New" w:hAnsi="Angsana New" w:hint="cs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5D53D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D53D8">
        <w:rPr>
          <w:rFonts w:ascii="Angsana New" w:hAnsi="Angsana New" w:hint="cs"/>
          <w:spacing w:val="-2"/>
          <w:sz w:val="30"/>
          <w:szCs w:val="30"/>
          <w:cs/>
        </w:rPr>
        <w:t>โดยงบการเงินระหว่างกา</w:t>
      </w:r>
      <w:r w:rsidR="005D53D8" w:rsidRPr="005D53D8">
        <w:rPr>
          <w:rFonts w:ascii="Angsana New" w:hAnsi="Angsana New" w:hint="cs"/>
          <w:spacing w:val="-2"/>
          <w:sz w:val="30"/>
          <w:szCs w:val="30"/>
          <w:cs/>
        </w:rPr>
        <w:t>ล</w:t>
      </w:r>
      <w:r w:rsidRPr="005D53D8">
        <w:rPr>
          <w:rFonts w:ascii="Angsana New" w:hAnsi="Angsana New" w:hint="cs"/>
          <w:spacing w:val="-2"/>
          <w:sz w:val="30"/>
          <w:szCs w:val="30"/>
          <w:cs/>
        </w:rPr>
        <w:t>นี้</w:t>
      </w:r>
      <w:r w:rsidRPr="00F6082A">
        <w:rPr>
          <w:rFonts w:ascii="Angsana New" w:hAnsi="Angsana New" w:hint="cs"/>
          <w:sz w:val="30"/>
          <w:szCs w:val="30"/>
          <w:cs/>
        </w:rPr>
        <w:t>เน้นการให้ข้อมูลที่เกี่ยวกับกิจกรรม</w:t>
      </w:r>
      <w:r w:rsidRPr="00F6082A">
        <w:rPr>
          <w:rFonts w:ascii="Angsana New" w:hAnsi="Angsana New"/>
          <w:sz w:val="30"/>
          <w:szCs w:val="30"/>
          <w:cs/>
        </w:rPr>
        <w:t xml:space="preserve"> </w:t>
      </w:r>
      <w:r w:rsidRPr="00F6082A">
        <w:rPr>
          <w:rFonts w:ascii="Angsana New" w:hAnsi="Angsana New" w:hint="cs"/>
          <w:sz w:val="30"/>
          <w:szCs w:val="30"/>
          <w:cs/>
        </w:rPr>
        <w:t>เหตุการณ์และสถานการณ์ใหม่ๆ</w:t>
      </w:r>
      <w:r w:rsidRPr="00F6082A">
        <w:rPr>
          <w:rFonts w:ascii="Angsana New" w:hAnsi="Angsana New"/>
          <w:sz w:val="30"/>
          <w:szCs w:val="30"/>
          <w:cs/>
        </w:rPr>
        <w:t xml:space="preserve"> </w:t>
      </w:r>
      <w:r w:rsidRPr="00F6082A">
        <w:rPr>
          <w:rFonts w:ascii="Angsana New" w:hAnsi="Angsana New" w:hint="cs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Pr="00F6082A">
        <w:rPr>
          <w:rFonts w:ascii="Angsana New" w:hAnsi="Angsana New"/>
          <w:sz w:val="30"/>
          <w:szCs w:val="30"/>
          <w:cs/>
        </w:rPr>
        <w:t xml:space="preserve"> </w:t>
      </w:r>
      <w:r w:rsidRPr="00F6082A">
        <w:rPr>
          <w:rFonts w:ascii="Angsana New" w:hAnsi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F6082A">
        <w:rPr>
          <w:rFonts w:ascii="Angsana New" w:hAnsi="Angsana New"/>
          <w:sz w:val="30"/>
          <w:szCs w:val="30"/>
          <w:cs/>
        </w:rPr>
        <w:t xml:space="preserve"> </w:t>
      </w:r>
      <w:r w:rsidR="005F1DA7">
        <w:rPr>
          <w:rFonts w:ascii="Angsana New" w:hAnsi="Angsana New"/>
          <w:sz w:val="30"/>
          <w:szCs w:val="30"/>
        </w:rPr>
        <w:t>30</w:t>
      </w:r>
      <w:r w:rsidRPr="00F6082A">
        <w:rPr>
          <w:rFonts w:ascii="Angsana New" w:hAnsi="Angsana New"/>
          <w:sz w:val="30"/>
          <w:szCs w:val="30"/>
          <w:cs/>
        </w:rPr>
        <w:t xml:space="preserve"> </w:t>
      </w:r>
      <w:r w:rsidRPr="00F6082A">
        <w:rPr>
          <w:rFonts w:ascii="Angsana New" w:hAnsi="Angsana New" w:hint="cs"/>
          <w:sz w:val="30"/>
          <w:szCs w:val="30"/>
          <w:cs/>
        </w:rPr>
        <w:t>กันยายน</w:t>
      </w:r>
      <w:r w:rsidRPr="00F6082A">
        <w:rPr>
          <w:rFonts w:ascii="Angsana New" w:hAnsi="Angsana New"/>
          <w:sz w:val="30"/>
          <w:szCs w:val="30"/>
          <w:cs/>
        </w:rPr>
        <w:t xml:space="preserve"> </w:t>
      </w:r>
      <w:r w:rsidR="005F1DA7">
        <w:rPr>
          <w:rFonts w:ascii="Angsana New" w:hAnsi="Angsana New"/>
          <w:sz w:val="30"/>
          <w:szCs w:val="30"/>
        </w:rPr>
        <w:t>2567</w:t>
      </w:r>
    </w:p>
    <w:p w14:paraId="29B8FE25" w14:textId="77777777" w:rsidR="00F6082A" w:rsidRPr="00F6082A" w:rsidRDefault="00F6082A" w:rsidP="00F60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0BD1C054" w14:textId="45383B30" w:rsidR="004474D7" w:rsidRPr="005F5E23" w:rsidRDefault="00F6082A" w:rsidP="00F60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F6082A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</w:t>
      </w:r>
      <w:r w:rsidRPr="00F6082A">
        <w:rPr>
          <w:rFonts w:ascii="Angsana New" w:hAnsi="Angsana New"/>
          <w:sz w:val="30"/>
          <w:szCs w:val="30"/>
          <w:cs/>
        </w:rPr>
        <w:t xml:space="preserve"> </w:t>
      </w:r>
      <w:r w:rsidRPr="00F6082A">
        <w:rPr>
          <w:rFonts w:ascii="Angsana New" w:hAnsi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F6082A">
        <w:rPr>
          <w:rFonts w:ascii="Angsana New" w:hAnsi="Angsana New"/>
          <w:sz w:val="30"/>
          <w:szCs w:val="30"/>
          <w:cs/>
        </w:rPr>
        <w:t xml:space="preserve"> </w:t>
      </w:r>
      <w:r w:rsidRPr="00F6082A"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F6082A">
        <w:rPr>
          <w:rFonts w:ascii="Angsana New" w:hAnsi="Angsana New"/>
          <w:sz w:val="30"/>
          <w:szCs w:val="30"/>
          <w:cs/>
        </w:rPr>
        <w:t xml:space="preserve"> </w:t>
      </w:r>
      <w:r w:rsidRPr="00F6082A">
        <w:rPr>
          <w:rFonts w:ascii="Angsana New" w:hAnsi="Angsana New" w:hint="cs"/>
          <w:sz w:val="30"/>
          <w:szCs w:val="30"/>
          <w:cs/>
        </w:rPr>
        <w:t>ทั้งนี้</w:t>
      </w:r>
      <w:r w:rsidRPr="00F6082A">
        <w:rPr>
          <w:rFonts w:ascii="Angsana New" w:hAnsi="Angsana New"/>
          <w:sz w:val="30"/>
          <w:szCs w:val="30"/>
          <w:cs/>
        </w:rPr>
        <w:t xml:space="preserve"> </w:t>
      </w:r>
      <w:r w:rsidRPr="00F6082A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Pr="00F6082A">
        <w:rPr>
          <w:rFonts w:ascii="Angsana New" w:hAnsi="Angsana New"/>
          <w:sz w:val="30"/>
          <w:szCs w:val="30"/>
          <w:cs/>
        </w:rPr>
        <w:t xml:space="preserve"> </w:t>
      </w:r>
      <w:r w:rsidRPr="00F6082A">
        <w:rPr>
          <w:rFonts w:ascii="Angsana New" w:hAnsi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</w:t>
      </w:r>
      <w:r w:rsidR="005D53D8">
        <w:rPr>
          <w:rFonts w:ascii="Angsana New" w:hAnsi="Angsana New" w:hint="cs"/>
          <w:sz w:val="30"/>
          <w:szCs w:val="30"/>
          <w:cs/>
        </w:rPr>
        <w:t>ที่</w:t>
      </w:r>
      <w:r w:rsidRPr="00F6082A">
        <w:rPr>
          <w:rFonts w:ascii="Angsana New" w:hAnsi="Angsana New" w:hint="cs"/>
          <w:sz w:val="30"/>
          <w:szCs w:val="30"/>
          <w:cs/>
        </w:rPr>
        <w:t>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F6082A">
        <w:rPr>
          <w:rFonts w:ascii="Angsana New" w:hAnsi="Angsana New"/>
          <w:sz w:val="30"/>
          <w:szCs w:val="30"/>
          <w:cs/>
        </w:rPr>
        <w:t xml:space="preserve"> </w:t>
      </w:r>
      <w:r w:rsidR="005F1DA7">
        <w:rPr>
          <w:rFonts w:ascii="Angsana New" w:hAnsi="Angsana New"/>
          <w:sz w:val="30"/>
          <w:szCs w:val="30"/>
        </w:rPr>
        <w:t>30</w:t>
      </w:r>
      <w:r w:rsidRPr="00F6082A">
        <w:rPr>
          <w:rFonts w:ascii="Angsana New" w:hAnsi="Angsana New"/>
          <w:sz w:val="30"/>
          <w:szCs w:val="30"/>
          <w:cs/>
        </w:rPr>
        <w:t xml:space="preserve"> </w:t>
      </w:r>
      <w:r w:rsidRPr="00F6082A">
        <w:rPr>
          <w:rFonts w:ascii="Angsana New" w:hAnsi="Angsana New" w:hint="cs"/>
          <w:sz w:val="30"/>
          <w:szCs w:val="30"/>
          <w:cs/>
        </w:rPr>
        <w:t>กันยายน</w:t>
      </w:r>
      <w:r w:rsidRPr="00F6082A">
        <w:rPr>
          <w:rFonts w:ascii="Angsana New" w:hAnsi="Angsana New"/>
          <w:sz w:val="30"/>
          <w:szCs w:val="30"/>
          <w:cs/>
        </w:rPr>
        <w:t xml:space="preserve"> </w:t>
      </w:r>
      <w:r w:rsidR="005F1DA7">
        <w:rPr>
          <w:rFonts w:ascii="Angsana New" w:hAnsi="Angsana New"/>
          <w:sz w:val="30"/>
          <w:szCs w:val="30"/>
        </w:rPr>
        <w:t>2567</w:t>
      </w:r>
    </w:p>
    <w:p w14:paraId="1D3CE4F1" w14:textId="02AAA9BE" w:rsidR="00CE419F" w:rsidRPr="00F826E8" w:rsidRDefault="00247B11" w:rsidP="00EF67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8E496C3" w14:textId="4B5DA41B" w:rsidR="005B4060" w:rsidRPr="006375B5" w:rsidRDefault="005B4060" w:rsidP="00F10A07">
      <w:pPr>
        <w:pStyle w:val="Heading6"/>
        <w:numPr>
          <w:ilvl w:val="0"/>
          <w:numId w:val="19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  <w:cs/>
        </w:rPr>
      </w:pPr>
      <w:r w:rsidRPr="006375B5">
        <w:rPr>
          <w:rFonts w:ascii="Angsana New" w:hAnsi="Angsana New"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2478B53F" w14:textId="77777777" w:rsidR="00C8500E" w:rsidRPr="00D50DC7" w:rsidRDefault="00C8500E" w:rsidP="00C8500E">
      <w:pPr>
        <w:spacing w:line="240" w:lineRule="auto"/>
        <w:ind w:right="-133"/>
        <w:rPr>
          <w:rFonts w:ascii="Angsana New" w:hAnsi="Angsana New"/>
          <w:sz w:val="30"/>
          <w:szCs w:val="30"/>
          <w:cs/>
          <w:lang w:val="th-TH"/>
        </w:rPr>
      </w:pPr>
    </w:p>
    <w:p w14:paraId="606AB170" w14:textId="56CD249F" w:rsidR="00CE78DF" w:rsidRDefault="00CE78DF" w:rsidP="00CE78DF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 w:right="47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 w:hint="cs"/>
          <w:b/>
          <w:sz w:val="30"/>
          <w:szCs w:val="30"/>
          <w:cs/>
        </w:rPr>
        <w:t>ความสัมพันธ์ที่มีกับบริษัท</w:t>
      </w:r>
      <w:r w:rsidR="0031493C">
        <w:rPr>
          <w:rFonts w:ascii="Angsana New" w:hAnsi="Angsana New" w:hint="cs"/>
          <w:b/>
          <w:sz w:val="30"/>
          <w:szCs w:val="30"/>
          <w:cs/>
        </w:rPr>
        <w:t>ย่อย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31493C">
        <w:rPr>
          <w:rFonts w:ascii="Angsana New" w:hAnsi="Angsana New" w:hint="cs"/>
          <w:b/>
          <w:sz w:val="30"/>
          <w:szCs w:val="30"/>
          <w:cs/>
        </w:rPr>
        <w:t>บริษัทร่วม</w:t>
      </w:r>
      <w:r>
        <w:rPr>
          <w:rFonts w:ascii="Angsana New" w:hAnsi="Angsana New" w:hint="cs"/>
          <w:b/>
          <w:sz w:val="30"/>
          <w:szCs w:val="30"/>
          <w:cs/>
        </w:rPr>
        <w:t xml:space="preserve"> และ</w:t>
      </w:r>
      <w:r w:rsidR="0031493C">
        <w:rPr>
          <w:rFonts w:ascii="Angsana New" w:hAnsi="Angsana New" w:hint="cs"/>
          <w:b/>
          <w:sz w:val="30"/>
          <w:szCs w:val="30"/>
          <w:cs/>
        </w:rPr>
        <w:t xml:space="preserve">การร่วมค้า ที่มีการเปลี่ยนแปลงอย่างมีสาระสำคัญ </w:t>
      </w:r>
      <w:r>
        <w:rPr>
          <w:rFonts w:ascii="Angsana New" w:hAnsi="Angsana New" w:hint="cs"/>
          <w:b/>
          <w:sz w:val="30"/>
          <w:szCs w:val="30"/>
          <w:cs/>
        </w:rPr>
        <w:t xml:space="preserve">ได้เปิดเผยในหมายเหตุข้อ </w:t>
      </w:r>
      <w:r w:rsidR="00F6082A">
        <w:rPr>
          <w:rFonts w:ascii="Angsana New" w:hAnsi="Angsana New"/>
          <w:bCs/>
          <w:sz w:val="30"/>
          <w:szCs w:val="30"/>
        </w:rPr>
        <w:t>4</w:t>
      </w:r>
      <w:r>
        <w:rPr>
          <w:rFonts w:ascii="Angsana New" w:hAnsi="Angsana New" w:hint="cs"/>
          <w:b/>
          <w:sz w:val="30"/>
          <w:szCs w:val="30"/>
          <w:cs/>
        </w:rPr>
        <w:t xml:space="preserve"> และ </w:t>
      </w:r>
      <w:r w:rsidR="00F6082A">
        <w:rPr>
          <w:rFonts w:ascii="Angsana New" w:hAnsi="Angsana New"/>
          <w:bCs/>
          <w:sz w:val="30"/>
          <w:szCs w:val="30"/>
        </w:rPr>
        <w:t>5</w:t>
      </w:r>
      <w:r>
        <w:rPr>
          <w:rFonts w:ascii="Angsana New" w:hAnsi="Angsana New" w:hint="cs"/>
          <w:b/>
          <w:sz w:val="30"/>
          <w:szCs w:val="30"/>
        </w:rPr>
        <w:t xml:space="preserve"> </w:t>
      </w:r>
      <w:r>
        <w:rPr>
          <w:rFonts w:ascii="Angsana New" w:hAnsi="Angsana New" w:hint="cs"/>
          <w:b/>
          <w:sz w:val="30"/>
          <w:szCs w:val="30"/>
          <w:cs/>
        </w:rPr>
        <w:t>สำหรับ</w:t>
      </w:r>
      <w:r w:rsidR="0031493C">
        <w:rPr>
          <w:rFonts w:ascii="Angsana New" w:hAnsi="Angsana New" w:hint="cs"/>
          <w:b/>
          <w:sz w:val="30"/>
          <w:szCs w:val="30"/>
          <w:cs/>
        </w:rPr>
        <w:t>บุคคลหรือ</w:t>
      </w:r>
      <w:r>
        <w:rPr>
          <w:rFonts w:ascii="Angsana New" w:hAnsi="Angsana New" w:hint="cs"/>
          <w:b/>
          <w:sz w:val="30"/>
          <w:szCs w:val="30"/>
          <w:cs/>
        </w:rPr>
        <w:t>กิจการอื่นที่เกี่ยวข้องกันที่ความสัมพันธ์เปลี่ยนแปลงอย่างมีสาระสำคัญและกลุ่มบริษัทมีรายการระหว่างกันที่มีนัยสำคัญในระหว่างงวดมีดังต่อไปนี้</w:t>
      </w:r>
    </w:p>
    <w:p w14:paraId="403645AD" w14:textId="7D1BE76B" w:rsidR="00177F04" w:rsidRDefault="00177F04" w:rsidP="00F608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319" w:type="dxa"/>
        <w:tblInd w:w="396" w:type="dxa"/>
        <w:tblLook w:val="04A0" w:firstRow="1" w:lastRow="0" w:firstColumn="1" w:lastColumn="0" w:noHBand="0" w:noVBand="1"/>
      </w:tblPr>
      <w:tblGrid>
        <w:gridCol w:w="4065"/>
        <w:gridCol w:w="1155"/>
        <w:gridCol w:w="269"/>
        <w:gridCol w:w="1107"/>
        <w:gridCol w:w="248"/>
        <w:gridCol w:w="1106"/>
        <w:gridCol w:w="270"/>
        <w:gridCol w:w="1099"/>
      </w:tblGrid>
      <w:tr w:rsidR="00177F04" w:rsidRPr="009E2F97" w14:paraId="6370B2B9" w14:textId="77777777" w:rsidTr="005F630B">
        <w:trPr>
          <w:tblHeader/>
        </w:trPr>
        <w:tc>
          <w:tcPr>
            <w:tcW w:w="4065" w:type="dxa"/>
            <w:shd w:val="clear" w:color="auto" w:fill="auto"/>
          </w:tcPr>
          <w:p w14:paraId="2DF5D378" w14:textId="750F9A99" w:rsidR="00177F04" w:rsidRPr="00F826E8" w:rsidRDefault="00177F04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i/>
                <w:iCs/>
                <w:spacing w:val="-8"/>
                <w:sz w:val="30"/>
                <w:szCs w:val="30"/>
              </w:rPr>
            </w:pPr>
          </w:p>
        </w:tc>
        <w:tc>
          <w:tcPr>
            <w:tcW w:w="2531" w:type="dxa"/>
            <w:gridSpan w:val="3"/>
            <w:shd w:val="clear" w:color="auto" w:fill="auto"/>
          </w:tcPr>
          <w:p w14:paraId="4ABE6B0D" w14:textId="77777777" w:rsidR="00177F04" w:rsidRPr="009E2F97" w:rsidRDefault="00177F04" w:rsidP="0036098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" w:type="dxa"/>
            <w:shd w:val="clear" w:color="auto" w:fill="auto"/>
          </w:tcPr>
          <w:p w14:paraId="061D9E01" w14:textId="77777777" w:rsidR="00177F04" w:rsidRPr="009E2F97" w:rsidRDefault="00177F04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75" w:type="dxa"/>
            <w:gridSpan w:val="3"/>
            <w:shd w:val="clear" w:color="auto" w:fill="auto"/>
          </w:tcPr>
          <w:p w14:paraId="39433C65" w14:textId="77777777" w:rsidR="00177F04" w:rsidRPr="009E2F97" w:rsidRDefault="00177F04" w:rsidP="0036098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7F04" w:rsidRPr="009E2F97" w14:paraId="3269110C" w14:textId="77777777" w:rsidTr="005F630B">
        <w:trPr>
          <w:tblHeader/>
        </w:trPr>
        <w:tc>
          <w:tcPr>
            <w:tcW w:w="4065" w:type="dxa"/>
            <w:shd w:val="clear" w:color="auto" w:fill="auto"/>
          </w:tcPr>
          <w:p w14:paraId="758560B5" w14:textId="59E4EB8B" w:rsidR="00177F04" w:rsidRPr="009E2F97" w:rsidRDefault="00A87E4D" w:rsidP="00221E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  <w:r w:rsidRPr="00A87E4D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A87E4D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 </w:t>
            </w:r>
            <w:r w:rsidR="00492671" w:rsidRPr="00492671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>30</w:t>
            </w:r>
            <w:r w:rsidRPr="00A87E4D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 </w:t>
            </w:r>
            <w:r w:rsidRPr="00A87E4D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55" w:type="dxa"/>
            <w:shd w:val="clear" w:color="auto" w:fill="auto"/>
          </w:tcPr>
          <w:p w14:paraId="18DC097A" w14:textId="77BF04A7" w:rsidR="00177F04" w:rsidRPr="009E2F97" w:rsidRDefault="00163C95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2568</w:t>
            </w:r>
          </w:p>
        </w:tc>
        <w:tc>
          <w:tcPr>
            <w:tcW w:w="269" w:type="dxa"/>
            <w:shd w:val="clear" w:color="auto" w:fill="auto"/>
          </w:tcPr>
          <w:p w14:paraId="4C643B67" w14:textId="77777777" w:rsidR="00177F04" w:rsidRPr="009E2F97" w:rsidRDefault="00177F04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3C47AD18" w14:textId="54AABE27" w:rsidR="00177F04" w:rsidRPr="009E2F97" w:rsidRDefault="00163C95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2567</w:t>
            </w:r>
          </w:p>
        </w:tc>
        <w:tc>
          <w:tcPr>
            <w:tcW w:w="248" w:type="dxa"/>
            <w:shd w:val="clear" w:color="auto" w:fill="auto"/>
          </w:tcPr>
          <w:p w14:paraId="24C840EC" w14:textId="77777777" w:rsidR="00177F04" w:rsidRPr="009E2F97" w:rsidRDefault="00177F04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316F50FD" w14:textId="064C47CF" w:rsidR="00177F04" w:rsidRPr="009E2F97" w:rsidRDefault="00163C95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2568</w:t>
            </w:r>
          </w:p>
        </w:tc>
        <w:tc>
          <w:tcPr>
            <w:tcW w:w="270" w:type="dxa"/>
            <w:shd w:val="clear" w:color="auto" w:fill="auto"/>
          </w:tcPr>
          <w:p w14:paraId="1682B6AE" w14:textId="77777777" w:rsidR="00177F04" w:rsidRPr="009E2F97" w:rsidRDefault="00177F04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2FA6F09A" w14:textId="7B05961E" w:rsidR="00177F04" w:rsidRPr="009E2F97" w:rsidRDefault="00163C95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2567</w:t>
            </w:r>
          </w:p>
        </w:tc>
      </w:tr>
      <w:tr w:rsidR="00177F04" w:rsidRPr="009E2F97" w14:paraId="397D960E" w14:textId="77777777" w:rsidTr="000F0539">
        <w:trPr>
          <w:trHeight w:val="362"/>
          <w:tblHeader/>
        </w:trPr>
        <w:tc>
          <w:tcPr>
            <w:tcW w:w="4065" w:type="dxa"/>
            <w:shd w:val="clear" w:color="auto" w:fill="auto"/>
          </w:tcPr>
          <w:p w14:paraId="03BFCFAE" w14:textId="77777777" w:rsidR="00177F04" w:rsidRPr="009E2F97" w:rsidRDefault="00177F04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54" w:type="dxa"/>
            <w:gridSpan w:val="7"/>
            <w:shd w:val="clear" w:color="auto" w:fill="auto"/>
          </w:tcPr>
          <w:p w14:paraId="708F0346" w14:textId="77777777" w:rsidR="00177F04" w:rsidRPr="009E2F97" w:rsidRDefault="00177F04" w:rsidP="0036098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177F04" w:rsidRPr="009E2F97" w14:paraId="6196534F" w14:textId="77777777" w:rsidTr="005F630B">
        <w:tc>
          <w:tcPr>
            <w:tcW w:w="4065" w:type="dxa"/>
            <w:shd w:val="clear" w:color="auto" w:fill="auto"/>
          </w:tcPr>
          <w:p w14:paraId="21F27A38" w14:textId="3BAD93D3" w:rsidR="00177F04" w:rsidRPr="009E2F97" w:rsidRDefault="00B74DD7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4D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1155" w:type="dxa"/>
            <w:shd w:val="clear" w:color="auto" w:fill="auto"/>
          </w:tcPr>
          <w:p w14:paraId="6E4775BB" w14:textId="77777777" w:rsidR="00177F04" w:rsidRPr="009E2F97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467C7A66" w14:textId="77777777" w:rsidR="00177F04" w:rsidRPr="009E2F97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30707173" w14:textId="77777777" w:rsidR="00177F04" w:rsidRPr="009E2F97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64BD0CCF" w14:textId="77777777" w:rsidR="00177F04" w:rsidRPr="009E2F97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43A15EB4" w14:textId="77777777" w:rsidR="00177F04" w:rsidRPr="009E2F97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0BB02BF" w14:textId="77777777" w:rsidR="00177F04" w:rsidRPr="009E2F97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41652DAE" w14:textId="77777777" w:rsidR="00177F04" w:rsidRPr="009E2F97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163C95" w:rsidRPr="009E2F97" w14:paraId="4A5DA12C" w14:textId="77777777" w:rsidTr="005F630B">
        <w:tc>
          <w:tcPr>
            <w:tcW w:w="4065" w:type="dxa"/>
            <w:shd w:val="clear" w:color="auto" w:fill="auto"/>
          </w:tcPr>
          <w:p w14:paraId="5F06FB81" w14:textId="77777777" w:rsidR="00163C95" w:rsidRPr="009E2F97" w:rsidRDefault="00163C95" w:rsidP="00163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55" w:type="dxa"/>
            <w:shd w:val="clear" w:color="auto" w:fill="auto"/>
          </w:tcPr>
          <w:p w14:paraId="29EB5CBB" w14:textId="73596669" w:rsidR="00163C95" w:rsidRPr="009E2F97" w:rsidRDefault="00BF5FE0" w:rsidP="00163C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69" w:type="dxa"/>
            <w:shd w:val="clear" w:color="auto" w:fill="auto"/>
          </w:tcPr>
          <w:p w14:paraId="455135BE" w14:textId="77777777" w:rsidR="00163C95" w:rsidRPr="009E2F97" w:rsidRDefault="00163C95" w:rsidP="00163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5787A29F" w14:textId="67A37A71" w:rsidR="00163C95" w:rsidRPr="002A471A" w:rsidRDefault="00021DBA" w:rsidP="00163C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48" w:type="dxa"/>
            <w:shd w:val="clear" w:color="auto" w:fill="auto"/>
          </w:tcPr>
          <w:p w14:paraId="09769D7C" w14:textId="77777777" w:rsidR="00163C95" w:rsidRPr="002A471A" w:rsidRDefault="00163C95" w:rsidP="00163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26844ADB" w14:textId="3280A6AF" w:rsidR="00163C95" w:rsidRPr="002A471A" w:rsidRDefault="00492671" w:rsidP="00163C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92671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C387EDD" w14:textId="77777777" w:rsidR="00163C95" w:rsidRPr="002A471A" w:rsidRDefault="00163C95" w:rsidP="00163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5E67ACD0" w14:textId="3135A3E2" w:rsidR="00163C95" w:rsidRPr="002A471A" w:rsidRDefault="00021DBA" w:rsidP="00163C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</w:tr>
      <w:tr w:rsidR="00163C95" w:rsidRPr="009E2F97" w14:paraId="78EBF5F2" w14:textId="77777777" w:rsidTr="005F630B">
        <w:tc>
          <w:tcPr>
            <w:tcW w:w="4065" w:type="dxa"/>
            <w:shd w:val="clear" w:color="auto" w:fill="auto"/>
          </w:tcPr>
          <w:p w14:paraId="04FCE742" w14:textId="77777777" w:rsidR="00163C95" w:rsidRPr="009E2F97" w:rsidRDefault="00163C95" w:rsidP="00163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55" w:type="dxa"/>
            <w:shd w:val="clear" w:color="auto" w:fill="auto"/>
          </w:tcPr>
          <w:p w14:paraId="75409362" w14:textId="730DCC09" w:rsidR="00163C95" w:rsidRPr="009E2F97" w:rsidRDefault="00BF5FE0" w:rsidP="00163C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69" w:type="dxa"/>
            <w:shd w:val="clear" w:color="auto" w:fill="auto"/>
          </w:tcPr>
          <w:p w14:paraId="49631096" w14:textId="77777777" w:rsidR="00163C95" w:rsidRPr="009E2F97" w:rsidRDefault="00163C95" w:rsidP="00163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7880193D" w14:textId="059D2D40" w:rsidR="00163C95" w:rsidRPr="002A471A" w:rsidRDefault="00021DBA" w:rsidP="00163C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48" w:type="dxa"/>
            <w:shd w:val="clear" w:color="auto" w:fill="auto"/>
          </w:tcPr>
          <w:p w14:paraId="655535B0" w14:textId="77777777" w:rsidR="00163C95" w:rsidRPr="002A471A" w:rsidRDefault="00163C95" w:rsidP="00163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10F99CF2" w14:textId="38DFDB32" w:rsidR="00163C95" w:rsidRPr="002A471A" w:rsidRDefault="00492671" w:rsidP="00163C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92671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306BAFE" w14:textId="77777777" w:rsidR="00163C95" w:rsidRPr="002A471A" w:rsidRDefault="00163C95" w:rsidP="00163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44407C43" w14:textId="71DCDBFB" w:rsidR="00163C95" w:rsidRPr="002A471A" w:rsidRDefault="00021DBA" w:rsidP="00163C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</w:tr>
      <w:tr w:rsidR="00163C95" w:rsidRPr="009E2F97" w14:paraId="169418AB" w14:textId="77777777" w:rsidTr="005F630B">
        <w:tc>
          <w:tcPr>
            <w:tcW w:w="4065" w:type="dxa"/>
            <w:shd w:val="clear" w:color="auto" w:fill="auto"/>
          </w:tcPr>
          <w:p w14:paraId="0F473C6E" w14:textId="77777777" w:rsidR="00163C95" w:rsidRPr="00EB64BF" w:rsidRDefault="00163C95" w:rsidP="00163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5" w:type="dxa"/>
            <w:shd w:val="clear" w:color="auto" w:fill="auto"/>
          </w:tcPr>
          <w:p w14:paraId="3AE5F0A6" w14:textId="77777777" w:rsidR="00163C95" w:rsidRPr="00EB64BF" w:rsidRDefault="00163C95" w:rsidP="00163C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69" w:type="dxa"/>
            <w:shd w:val="clear" w:color="auto" w:fill="auto"/>
          </w:tcPr>
          <w:p w14:paraId="224DDBFC" w14:textId="77777777" w:rsidR="00163C95" w:rsidRPr="00EB64BF" w:rsidRDefault="00163C95" w:rsidP="00163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07" w:type="dxa"/>
            <w:shd w:val="clear" w:color="auto" w:fill="auto"/>
          </w:tcPr>
          <w:p w14:paraId="1FFD178F" w14:textId="77777777" w:rsidR="00163C95" w:rsidRPr="00EB64BF" w:rsidRDefault="00163C95" w:rsidP="00163C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</w:tcPr>
          <w:p w14:paraId="4B7D8797" w14:textId="77777777" w:rsidR="00163C95" w:rsidRPr="00EB64BF" w:rsidRDefault="00163C95" w:rsidP="00163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06" w:type="dxa"/>
            <w:shd w:val="clear" w:color="auto" w:fill="auto"/>
          </w:tcPr>
          <w:p w14:paraId="29C78000" w14:textId="77777777" w:rsidR="00163C95" w:rsidRPr="00EB64BF" w:rsidRDefault="00163C95" w:rsidP="00163C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586592A" w14:textId="77777777" w:rsidR="00163C95" w:rsidRPr="00EB64BF" w:rsidRDefault="00163C95" w:rsidP="00163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</w:tcPr>
          <w:p w14:paraId="6E177FF0" w14:textId="77777777" w:rsidR="00163C95" w:rsidRPr="00EB64BF" w:rsidRDefault="00163C95" w:rsidP="00163C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24"/>
                <w:szCs w:val="24"/>
              </w:rPr>
            </w:pPr>
          </w:p>
        </w:tc>
      </w:tr>
      <w:tr w:rsidR="00163C95" w:rsidRPr="009E2F97" w14:paraId="1FF388C6" w14:textId="77777777" w:rsidTr="005F630B">
        <w:tc>
          <w:tcPr>
            <w:tcW w:w="4065" w:type="dxa"/>
            <w:shd w:val="clear" w:color="auto" w:fill="auto"/>
          </w:tcPr>
          <w:p w14:paraId="4A8322F9" w14:textId="77777777" w:rsidR="00163C95" w:rsidRPr="009E2F97" w:rsidRDefault="00163C95" w:rsidP="00163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155" w:type="dxa"/>
            <w:shd w:val="clear" w:color="auto" w:fill="auto"/>
          </w:tcPr>
          <w:p w14:paraId="23E195E8" w14:textId="77777777" w:rsidR="00163C95" w:rsidRPr="009E2F97" w:rsidRDefault="00163C95" w:rsidP="00163C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2040AAE4" w14:textId="77777777" w:rsidR="00163C95" w:rsidRPr="009E2F97" w:rsidRDefault="00163C95" w:rsidP="00163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6BE8BCD9" w14:textId="77777777" w:rsidR="00163C95" w:rsidRPr="002A471A" w:rsidRDefault="00163C95" w:rsidP="00163C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5AA1D0BC" w14:textId="77777777" w:rsidR="00163C95" w:rsidRPr="002A471A" w:rsidRDefault="00163C95" w:rsidP="00163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0CD19889" w14:textId="77777777" w:rsidR="00163C95" w:rsidRPr="002A471A" w:rsidRDefault="00163C95" w:rsidP="00163C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FD58A3F" w14:textId="77777777" w:rsidR="00163C95" w:rsidRPr="002A471A" w:rsidRDefault="00163C95" w:rsidP="00163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1E2581DC" w14:textId="77777777" w:rsidR="00163C95" w:rsidRPr="002A471A" w:rsidRDefault="00163C95" w:rsidP="00163C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4A0BA6" w:rsidRPr="009E2F97" w14:paraId="73317CDB" w14:textId="77777777" w:rsidTr="005F630B">
        <w:tc>
          <w:tcPr>
            <w:tcW w:w="4065" w:type="dxa"/>
            <w:shd w:val="clear" w:color="auto" w:fill="auto"/>
          </w:tcPr>
          <w:p w14:paraId="5CD2E214" w14:textId="77777777" w:rsidR="004A0BA6" w:rsidRPr="009E2F97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55" w:type="dxa"/>
            <w:shd w:val="clear" w:color="auto" w:fill="auto"/>
          </w:tcPr>
          <w:p w14:paraId="2138046A" w14:textId="47BAAEC6" w:rsidR="004A0BA6" w:rsidRPr="009E2F97" w:rsidRDefault="00BF5FE0" w:rsidP="004A0BA6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7D0E269A" w14:textId="77777777" w:rsidR="004A0BA6" w:rsidRPr="009E2F97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22EBE8D1" w14:textId="2EB0B6A5" w:rsidR="004A0BA6" w:rsidRPr="002A471A" w:rsidRDefault="004A0BA6" w:rsidP="004A0BA6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4F4F71F7" w14:textId="77777777" w:rsidR="004A0BA6" w:rsidRPr="002A471A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35D3FAFB" w14:textId="41B3A58A" w:rsidR="004A0BA6" w:rsidRPr="005D53D8" w:rsidRDefault="00492671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2671">
              <w:rPr>
                <w:rFonts w:ascii="Angsana New" w:hAnsi="Angsana New" w:hint="cs"/>
                <w:sz w:val="30"/>
                <w:szCs w:val="30"/>
                <w:lang w:val="en-US" w:bidi="th-TH"/>
              </w:rPr>
              <w:t>353</w:t>
            </w:r>
          </w:p>
        </w:tc>
        <w:tc>
          <w:tcPr>
            <w:tcW w:w="270" w:type="dxa"/>
            <w:shd w:val="clear" w:color="auto" w:fill="auto"/>
          </w:tcPr>
          <w:p w14:paraId="20503864" w14:textId="77777777" w:rsidR="004A0BA6" w:rsidRPr="002A471A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40901990" w14:textId="27BEE030" w:rsidR="004A0BA6" w:rsidRPr="002A471A" w:rsidRDefault="00021DBA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382</w:t>
            </w:r>
          </w:p>
        </w:tc>
      </w:tr>
      <w:tr w:rsidR="004A0BA6" w:rsidRPr="009E2F97" w14:paraId="19058C03" w14:textId="77777777" w:rsidTr="005F630B">
        <w:tc>
          <w:tcPr>
            <w:tcW w:w="4065" w:type="dxa"/>
            <w:shd w:val="clear" w:color="auto" w:fill="auto"/>
          </w:tcPr>
          <w:p w14:paraId="123A71F4" w14:textId="77777777" w:rsidR="004A0BA6" w:rsidRPr="00FF619E" w:rsidRDefault="004A0BA6" w:rsidP="004A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F619E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55" w:type="dxa"/>
            <w:shd w:val="clear" w:color="auto" w:fill="auto"/>
          </w:tcPr>
          <w:p w14:paraId="67324679" w14:textId="5FCFB9AB" w:rsidR="004A0BA6" w:rsidRPr="00FF619E" w:rsidRDefault="00BF5FE0" w:rsidP="004A0BA6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0EC68FF0" w14:textId="77777777" w:rsidR="004A0BA6" w:rsidRPr="00FF619E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728CA6F4" w14:textId="72E00CEC" w:rsidR="004A0BA6" w:rsidRPr="002A471A" w:rsidRDefault="004A0BA6" w:rsidP="004A0BA6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18EDC465" w14:textId="77777777" w:rsidR="004A0BA6" w:rsidRPr="002A471A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749423F1" w14:textId="7F98E969" w:rsidR="004A0BA6" w:rsidRPr="002A471A" w:rsidRDefault="00492671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92671">
              <w:rPr>
                <w:rFonts w:ascii="Angsana New" w:hAnsi="Angsana New" w:hint="cs"/>
                <w:sz w:val="30"/>
                <w:szCs w:val="30"/>
                <w:lang w:val="en-US" w:bidi="th-TH"/>
              </w:rPr>
              <w:t>321</w:t>
            </w:r>
          </w:p>
        </w:tc>
        <w:tc>
          <w:tcPr>
            <w:tcW w:w="270" w:type="dxa"/>
            <w:shd w:val="clear" w:color="auto" w:fill="auto"/>
          </w:tcPr>
          <w:p w14:paraId="7233B8CD" w14:textId="77777777" w:rsidR="004A0BA6" w:rsidRPr="002A471A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4545922C" w14:textId="4564E37F" w:rsidR="004A0BA6" w:rsidRPr="002A471A" w:rsidRDefault="00021DBA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747</w:t>
            </w:r>
          </w:p>
        </w:tc>
      </w:tr>
      <w:tr w:rsidR="004A0BA6" w:rsidRPr="009E2F97" w14:paraId="14169965" w14:textId="77777777" w:rsidTr="005F630B">
        <w:tc>
          <w:tcPr>
            <w:tcW w:w="4065" w:type="dxa"/>
            <w:shd w:val="clear" w:color="auto" w:fill="auto"/>
          </w:tcPr>
          <w:p w14:paraId="04D90365" w14:textId="77777777" w:rsidR="004A0BA6" w:rsidRPr="00923B0A" w:rsidRDefault="004A0BA6" w:rsidP="004A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3B0A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55" w:type="dxa"/>
            <w:shd w:val="clear" w:color="auto" w:fill="auto"/>
          </w:tcPr>
          <w:p w14:paraId="1463E4EE" w14:textId="3F12C9DC" w:rsidR="004A0BA6" w:rsidRPr="00923B0A" w:rsidRDefault="00BF5FE0" w:rsidP="004A0BA6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7522A85" w14:textId="77777777" w:rsidR="004A0BA6" w:rsidRPr="00923B0A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063602AB" w14:textId="37EBA2CC" w:rsidR="004A0BA6" w:rsidRPr="002A471A" w:rsidRDefault="004A0BA6" w:rsidP="004A0BA6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6110FF22" w14:textId="77777777" w:rsidR="004A0BA6" w:rsidRPr="002A471A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6418B136" w14:textId="77118778" w:rsidR="004A0BA6" w:rsidRPr="002A471A" w:rsidRDefault="00492671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2671">
              <w:rPr>
                <w:rFonts w:ascii="Angsana New" w:hAnsi="Angsana New" w:hint="cs"/>
                <w:sz w:val="30"/>
                <w:szCs w:val="30"/>
                <w:lang w:val="en-US" w:bidi="th-TH"/>
              </w:rPr>
              <w:t>518</w:t>
            </w:r>
          </w:p>
        </w:tc>
        <w:tc>
          <w:tcPr>
            <w:tcW w:w="270" w:type="dxa"/>
            <w:shd w:val="clear" w:color="auto" w:fill="auto"/>
          </w:tcPr>
          <w:p w14:paraId="22535A1B" w14:textId="77777777" w:rsidR="004A0BA6" w:rsidRPr="002A471A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72B49074" w14:textId="6CE6527B" w:rsidR="004A0BA6" w:rsidRPr="002A471A" w:rsidRDefault="00021DBA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458</w:t>
            </w:r>
          </w:p>
        </w:tc>
      </w:tr>
      <w:tr w:rsidR="00ED26B5" w:rsidRPr="009E2F97" w14:paraId="0B0419D4" w14:textId="77777777" w:rsidTr="005F630B">
        <w:tc>
          <w:tcPr>
            <w:tcW w:w="4065" w:type="dxa"/>
            <w:shd w:val="clear" w:color="auto" w:fill="auto"/>
          </w:tcPr>
          <w:p w14:paraId="4FC5A67A" w14:textId="3D1BFDC7" w:rsidR="00ED26B5" w:rsidRPr="00923B0A" w:rsidRDefault="00ED26B5" w:rsidP="004A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ต้นทุนค่าการจัดการ</w:t>
            </w:r>
          </w:p>
        </w:tc>
        <w:tc>
          <w:tcPr>
            <w:tcW w:w="1155" w:type="dxa"/>
            <w:shd w:val="clear" w:color="auto" w:fill="auto"/>
          </w:tcPr>
          <w:p w14:paraId="6C9086A3" w14:textId="4ED6D69C" w:rsidR="00ED26B5" w:rsidRDefault="00BF5FE0" w:rsidP="004A0BA6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7F89FFC4" w14:textId="77777777" w:rsidR="00ED26B5" w:rsidRPr="00923B0A" w:rsidRDefault="00ED26B5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6C25F969" w14:textId="097DAE3E" w:rsidR="00ED26B5" w:rsidRDefault="00ED26B5" w:rsidP="004A0BA6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07DE310D" w14:textId="77777777" w:rsidR="00ED26B5" w:rsidRPr="002A471A" w:rsidRDefault="00ED26B5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720C7598" w14:textId="763A81B7" w:rsidR="00ED26B5" w:rsidRDefault="00492671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2671">
              <w:rPr>
                <w:rFonts w:ascii="Angsana New" w:hAnsi="Angsana New" w:hint="cs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6308390F" w14:textId="77777777" w:rsidR="00ED26B5" w:rsidRPr="002A471A" w:rsidRDefault="00ED26B5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4D81E391" w14:textId="0BD4462B" w:rsidR="00ED26B5" w:rsidRPr="007037FE" w:rsidRDefault="00A23397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</w:p>
        </w:tc>
      </w:tr>
      <w:tr w:rsidR="004A0BA6" w:rsidRPr="009E2F97" w14:paraId="05C1F800" w14:textId="77777777" w:rsidTr="005F630B">
        <w:tc>
          <w:tcPr>
            <w:tcW w:w="4065" w:type="dxa"/>
            <w:shd w:val="clear" w:color="auto" w:fill="auto"/>
          </w:tcPr>
          <w:p w14:paraId="3B68CAD6" w14:textId="77777777" w:rsidR="004A0BA6" w:rsidRPr="00923B0A" w:rsidRDefault="004A0BA6" w:rsidP="004A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3B0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55" w:type="dxa"/>
            <w:shd w:val="clear" w:color="auto" w:fill="auto"/>
          </w:tcPr>
          <w:p w14:paraId="3E3A4D6F" w14:textId="22F408C6" w:rsidR="004A0BA6" w:rsidRPr="00923B0A" w:rsidRDefault="00BF5FE0" w:rsidP="004A0BA6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DB95F0F" w14:textId="77777777" w:rsidR="004A0BA6" w:rsidRPr="00923B0A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2B80A415" w14:textId="6B5A5B64" w:rsidR="004A0BA6" w:rsidRPr="002A471A" w:rsidRDefault="004A0BA6" w:rsidP="004A0BA6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0123871C" w14:textId="77777777" w:rsidR="004A0BA6" w:rsidRPr="002A471A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4B02E99B" w14:textId="20BAC5C6" w:rsidR="004A0BA6" w:rsidRPr="002A471A" w:rsidRDefault="00492671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92671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9C8AE22" w14:textId="77777777" w:rsidR="004A0BA6" w:rsidRPr="002A471A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32CD36F4" w14:textId="699497AA" w:rsidR="004A0BA6" w:rsidRPr="002A471A" w:rsidRDefault="00A23397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4A0BA6" w:rsidRPr="009E2F97" w14:paraId="799F884C" w14:textId="77777777" w:rsidTr="005F630B">
        <w:tc>
          <w:tcPr>
            <w:tcW w:w="4065" w:type="dxa"/>
            <w:shd w:val="clear" w:color="auto" w:fill="auto"/>
          </w:tcPr>
          <w:p w14:paraId="7D53C4CE" w14:textId="77777777" w:rsidR="004A0BA6" w:rsidRPr="0004708D" w:rsidRDefault="004A0BA6" w:rsidP="004A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5" w:type="dxa"/>
            <w:shd w:val="clear" w:color="auto" w:fill="auto"/>
          </w:tcPr>
          <w:p w14:paraId="11B20481" w14:textId="77777777" w:rsidR="004A0BA6" w:rsidRPr="0004708D" w:rsidRDefault="004A0BA6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75639177" w14:textId="77777777" w:rsidR="004A0BA6" w:rsidRPr="0004708D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07" w:type="dxa"/>
            <w:shd w:val="clear" w:color="auto" w:fill="auto"/>
          </w:tcPr>
          <w:p w14:paraId="07D082D0" w14:textId="77777777" w:rsidR="004A0BA6" w:rsidRPr="0004708D" w:rsidRDefault="004A0BA6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65370D59" w14:textId="77777777" w:rsidR="004A0BA6" w:rsidRPr="0004708D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06" w:type="dxa"/>
            <w:shd w:val="clear" w:color="auto" w:fill="auto"/>
          </w:tcPr>
          <w:p w14:paraId="0C07FA7C" w14:textId="77777777" w:rsidR="004A0BA6" w:rsidRPr="0004708D" w:rsidRDefault="004A0BA6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92110C9" w14:textId="77777777" w:rsidR="004A0BA6" w:rsidRPr="0004708D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</w:tcPr>
          <w:p w14:paraId="748DA929" w14:textId="77777777" w:rsidR="004A0BA6" w:rsidRPr="0004708D" w:rsidRDefault="004A0BA6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4A0BA6" w:rsidRPr="009E2F97" w14:paraId="6CFE7115" w14:textId="77777777" w:rsidTr="005F630B">
        <w:tc>
          <w:tcPr>
            <w:tcW w:w="4065" w:type="dxa"/>
            <w:shd w:val="clear" w:color="auto" w:fill="auto"/>
          </w:tcPr>
          <w:p w14:paraId="783CB5EE" w14:textId="77777777" w:rsidR="004A0BA6" w:rsidRPr="00923B0A" w:rsidRDefault="004A0BA6" w:rsidP="004A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3B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923B0A">
              <w:rPr>
                <w:rFonts w:ascii="Angsana New" w:hAnsi="Angsana New" w:hint="cs"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155" w:type="dxa"/>
            <w:shd w:val="clear" w:color="auto" w:fill="auto"/>
          </w:tcPr>
          <w:p w14:paraId="4C1C6212" w14:textId="77777777" w:rsidR="004A0BA6" w:rsidRPr="00923B0A" w:rsidRDefault="004A0BA6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77EB3B0E" w14:textId="77777777" w:rsidR="004A0BA6" w:rsidRPr="00923B0A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16458538" w14:textId="77777777" w:rsidR="004A0BA6" w:rsidRPr="002A471A" w:rsidRDefault="004A0BA6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04147603" w14:textId="77777777" w:rsidR="004A0BA6" w:rsidRPr="002A471A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1FFFFB34" w14:textId="77777777" w:rsidR="004A0BA6" w:rsidRPr="002A471A" w:rsidRDefault="004A0BA6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A54B084" w14:textId="77777777" w:rsidR="004A0BA6" w:rsidRPr="002A471A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5E047B63" w14:textId="77777777" w:rsidR="004A0BA6" w:rsidRPr="002A471A" w:rsidRDefault="004A0BA6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A0BA6" w:rsidRPr="009E2F97" w14:paraId="38A9ED43" w14:textId="77777777" w:rsidTr="005F630B">
        <w:tc>
          <w:tcPr>
            <w:tcW w:w="4065" w:type="dxa"/>
            <w:shd w:val="clear" w:color="auto" w:fill="auto"/>
          </w:tcPr>
          <w:p w14:paraId="784536F3" w14:textId="77777777" w:rsidR="004A0BA6" w:rsidRPr="00923B0A" w:rsidRDefault="004A0BA6" w:rsidP="004A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3B0A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  <w:r w:rsidRPr="00923B0A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</w:t>
            </w:r>
          </w:p>
        </w:tc>
        <w:tc>
          <w:tcPr>
            <w:tcW w:w="1155" w:type="dxa"/>
            <w:shd w:val="clear" w:color="auto" w:fill="auto"/>
          </w:tcPr>
          <w:p w14:paraId="125A0017" w14:textId="33DF20DC" w:rsidR="004A0BA6" w:rsidRPr="008040AB" w:rsidRDefault="00F559B0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40AB">
              <w:rPr>
                <w:rFonts w:ascii="Angsana New" w:hAnsi="Angsana New"/>
                <w:sz w:val="30"/>
                <w:szCs w:val="30"/>
                <w:lang w:val="en-US" w:bidi="th-TH"/>
              </w:rPr>
              <w:t>85</w:t>
            </w:r>
          </w:p>
        </w:tc>
        <w:tc>
          <w:tcPr>
            <w:tcW w:w="269" w:type="dxa"/>
            <w:shd w:val="clear" w:color="auto" w:fill="auto"/>
          </w:tcPr>
          <w:p w14:paraId="21C236EB" w14:textId="77777777" w:rsidR="004A0BA6" w:rsidRPr="00923B0A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32C19091" w14:textId="3A58B954" w:rsidR="004A0BA6" w:rsidRPr="002A471A" w:rsidRDefault="002E5EF3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96</w:t>
            </w:r>
          </w:p>
        </w:tc>
        <w:tc>
          <w:tcPr>
            <w:tcW w:w="248" w:type="dxa"/>
            <w:shd w:val="clear" w:color="auto" w:fill="auto"/>
          </w:tcPr>
          <w:p w14:paraId="46D3D12F" w14:textId="77777777" w:rsidR="004A0BA6" w:rsidRPr="002A471A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470CCEFE" w14:textId="3858096D" w:rsidR="004A0BA6" w:rsidRPr="002A471A" w:rsidRDefault="00492671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92671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16DB4B9" w14:textId="77777777" w:rsidR="004A0BA6" w:rsidRPr="002A471A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78BAFDDD" w14:textId="3EE6DF92" w:rsidR="004A0BA6" w:rsidRPr="002A471A" w:rsidRDefault="000D53FD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</w:p>
        </w:tc>
      </w:tr>
      <w:tr w:rsidR="004A0BA6" w:rsidRPr="009E2F97" w14:paraId="3AE52427" w14:textId="77777777" w:rsidTr="005F630B">
        <w:tc>
          <w:tcPr>
            <w:tcW w:w="4065" w:type="dxa"/>
            <w:shd w:val="clear" w:color="auto" w:fill="auto"/>
          </w:tcPr>
          <w:p w14:paraId="585C206E" w14:textId="77777777" w:rsidR="004A0BA6" w:rsidRPr="00923B0A" w:rsidRDefault="004A0BA6" w:rsidP="004A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3B0A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55" w:type="dxa"/>
            <w:shd w:val="clear" w:color="auto" w:fill="auto"/>
          </w:tcPr>
          <w:p w14:paraId="61550B61" w14:textId="6B6DBF5B" w:rsidR="004A0BA6" w:rsidRPr="008040AB" w:rsidRDefault="00BF5FE0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40AB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F559B0" w:rsidRPr="008040AB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269" w:type="dxa"/>
            <w:shd w:val="clear" w:color="auto" w:fill="auto"/>
          </w:tcPr>
          <w:p w14:paraId="16A265E7" w14:textId="77777777" w:rsidR="004A0BA6" w:rsidRPr="00923B0A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6F2C0457" w14:textId="78AA3EDA" w:rsidR="004A0BA6" w:rsidRPr="002A471A" w:rsidRDefault="002E5EF3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415</w:t>
            </w:r>
          </w:p>
        </w:tc>
        <w:tc>
          <w:tcPr>
            <w:tcW w:w="248" w:type="dxa"/>
            <w:shd w:val="clear" w:color="auto" w:fill="auto"/>
          </w:tcPr>
          <w:p w14:paraId="06AF6B01" w14:textId="77777777" w:rsidR="004A0BA6" w:rsidRPr="002A471A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12A8C056" w14:textId="462AAF5D" w:rsidR="004A0BA6" w:rsidRPr="002A471A" w:rsidRDefault="00B2444C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EE754D8" w14:textId="77777777" w:rsidR="004A0BA6" w:rsidRPr="002A471A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3BAEC5C0" w14:textId="3A1BAF7E" w:rsidR="004A0BA6" w:rsidRPr="002A471A" w:rsidRDefault="000D53FD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</w:p>
        </w:tc>
      </w:tr>
      <w:tr w:rsidR="004A0BA6" w:rsidRPr="009E2F97" w14:paraId="7BE3A54C" w14:textId="77777777" w:rsidTr="005F630B">
        <w:tc>
          <w:tcPr>
            <w:tcW w:w="4065" w:type="dxa"/>
            <w:shd w:val="clear" w:color="auto" w:fill="auto"/>
          </w:tcPr>
          <w:p w14:paraId="03A8B800" w14:textId="77777777" w:rsidR="004A0BA6" w:rsidRPr="00923B0A" w:rsidRDefault="004A0BA6" w:rsidP="004A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3B0A">
              <w:rPr>
                <w:rFonts w:ascii="Angsana New" w:hAnsi="Angsana New" w:hint="cs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1155" w:type="dxa"/>
            <w:shd w:val="clear" w:color="auto" w:fill="auto"/>
          </w:tcPr>
          <w:p w14:paraId="7AA78494" w14:textId="5A454A62" w:rsidR="004A0BA6" w:rsidRPr="008040AB" w:rsidRDefault="00F559B0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40AB">
              <w:rPr>
                <w:rFonts w:ascii="Angsana New" w:hAnsi="Angsana New"/>
                <w:sz w:val="30"/>
                <w:szCs w:val="30"/>
                <w:lang w:val="en-US" w:bidi="th-TH"/>
              </w:rPr>
              <w:t>57</w:t>
            </w:r>
          </w:p>
        </w:tc>
        <w:tc>
          <w:tcPr>
            <w:tcW w:w="269" w:type="dxa"/>
            <w:shd w:val="clear" w:color="auto" w:fill="auto"/>
          </w:tcPr>
          <w:p w14:paraId="079624E5" w14:textId="77777777" w:rsidR="004A0BA6" w:rsidRPr="00923B0A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261213E0" w14:textId="7296FB96" w:rsidR="004A0BA6" w:rsidRPr="002A471A" w:rsidRDefault="002E5EF3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248" w:type="dxa"/>
            <w:shd w:val="clear" w:color="auto" w:fill="auto"/>
          </w:tcPr>
          <w:p w14:paraId="1E913212" w14:textId="77777777" w:rsidR="004A0BA6" w:rsidRPr="002A471A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433AB122" w14:textId="7705DF2A" w:rsidR="004A0BA6" w:rsidRPr="002A471A" w:rsidRDefault="00DF27D4" w:rsidP="004A0BA6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AA41F7" w14:textId="77777777" w:rsidR="004A0BA6" w:rsidRPr="002A471A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47B167B0" w14:textId="53284B3D" w:rsidR="004A0BA6" w:rsidRPr="002A471A" w:rsidRDefault="000D53FD" w:rsidP="004A0BA6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A0BA6" w:rsidRPr="009E2F97" w14:paraId="14FB3619" w14:textId="77777777" w:rsidTr="005F630B">
        <w:tc>
          <w:tcPr>
            <w:tcW w:w="4065" w:type="dxa"/>
            <w:shd w:val="clear" w:color="auto" w:fill="auto"/>
          </w:tcPr>
          <w:p w14:paraId="6749570F" w14:textId="77777777" w:rsidR="004A0BA6" w:rsidRPr="00923B0A" w:rsidRDefault="004A0BA6" w:rsidP="004A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3B0A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039DBD6F" w14:textId="0AB575B9" w:rsidR="004A0BA6" w:rsidRPr="008040AB" w:rsidRDefault="00BF5FE0" w:rsidP="004A0BA6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40A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578FCC7" w14:textId="77777777" w:rsidR="004A0BA6" w:rsidRPr="00923B0A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D8633A4" w14:textId="253EAF51" w:rsidR="004A0BA6" w:rsidRPr="002A471A" w:rsidRDefault="002E5EF3" w:rsidP="004A0BA6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4077C9C9" w14:textId="77777777" w:rsidR="004A0BA6" w:rsidRPr="002A471A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4E84E821" w14:textId="603C4044" w:rsidR="004A0BA6" w:rsidRPr="002A471A" w:rsidRDefault="00492671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2671">
              <w:rPr>
                <w:rFonts w:ascii="Angsana New" w:hAnsi="Angsana New" w:hint="cs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5BCA1819" w14:textId="77777777" w:rsidR="004A0BA6" w:rsidRPr="002A471A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730B5650" w14:textId="38469210" w:rsidR="004A0BA6" w:rsidRPr="002A471A" w:rsidRDefault="000D53FD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93</w:t>
            </w:r>
          </w:p>
        </w:tc>
      </w:tr>
      <w:tr w:rsidR="004A0BA6" w:rsidRPr="009E2F97" w14:paraId="44AEA3E0" w14:textId="77777777" w:rsidTr="005F630B">
        <w:tc>
          <w:tcPr>
            <w:tcW w:w="4065" w:type="dxa"/>
            <w:shd w:val="clear" w:color="auto" w:fill="auto"/>
          </w:tcPr>
          <w:p w14:paraId="04571A74" w14:textId="77777777" w:rsidR="004A0BA6" w:rsidRPr="00923B0A" w:rsidRDefault="004A0BA6" w:rsidP="004A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23B0A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1C9E7E8D" w14:textId="4A384BCE" w:rsidR="004A0BA6" w:rsidRPr="008040AB" w:rsidRDefault="00BF5FE0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40A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F559B0" w:rsidRPr="008040AB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9" w:type="dxa"/>
            <w:shd w:val="clear" w:color="auto" w:fill="auto"/>
          </w:tcPr>
          <w:p w14:paraId="0769B9B9" w14:textId="77777777" w:rsidR="004A0BA6" w:rsidRPr="00923B0A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E06A128" w14:textId="4B95BC0B" w:rsidR="004A0BA6" w:rsidRPr="002A471A" w:rsidRDefault="000D53FD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48" w:type="dxa"/>
            <w:shd w:val="clear" w:color="auto" w:fill="auto"/>
          </w:tcPr>
          <w:p w14:paraId="5F616926" w14:textId="77777777" w:rsidR="004A0BA6" w:rsidRPr="002A471A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370BCD1E" w14:textId="20F9C278" w:rsidR="004A0BA6" w:rsidRPr="002A471A" w:rsidRDefault="00492671" w:rsidP="00C54BE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2671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AC8CA78" w14:textId="77777777" w:rsidR="004A0BA6" w:rsidRPr="002A471A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40C3DE0" w14:textId="065E538C" w:rsidR="004A0BA6" w:rsidRPr="002A471A" w:rsidRDefault="000D53FD" w:rsidP="004A0BA6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04708D" w:rsidRPr="009E2F97" w14:paraId="740006B5" w14:textId="77777777" w:rsidTr="005F630B">
        <w:tc>
          <w:tcPr>
            <w:tcW w:w="4065" w:type="dxa"/>
            <w:shd w:val="clear" w:color="auto" w:fill="auto"/>
          </w:tcPr>
          <w:p w14:paraId="174C7565" w14:textId="01ADB34E" w:rsidR="0004708D" w:rsidRPr="00923B0A" w:rsidRDefault="0004708D" w:rsidP="004A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6B40616E" w14:textId="07014F34" w:rsidR="0004708D" w:rsidRPr="008040AB" w:rsidRDefault="00BF5FE0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40A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9" w:type="dxa"/>
            <w:shd w:val="clear" w:color="auto" w:fill="auto"/>
          </w:tcPr>
          <w:p w14:paraId="1FE6AC94" w14:textId="77777777" w:rsidR="0004708D" w:rsidRPr="00923B0A" w:rsidRDefault="0004708D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F7767BB" w14:textId="4A5BCD7C" w:rsidR="0004708D" w:rsidRPr="007037FE" w:rsidRDefault="000D53FD" w:rsidP="0004708D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52D35317" w14:textId="77777777" w:rsidR="0004708D" w:rsidRPr="002A471A" w:rsidRDefault="0004708D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10277166" w14:textId="62DFB560" w:rsidR="0004708D" w:rsidRDefault="00492671" w:rsidP="00ED26B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2671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43619F0" w14:textId="77777777" w:rsidR="0004708D" w:rsidRPr="002A471A" w:rsidRDefault="0004708D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3A8DFBC2" w14:textId="6BB7CC44" w:rsidR="0004708D" w:rsidRDefault="000D53FD" w:rsidP="004A0BA6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A0BA6" w:rsidRPr="009E2F97" w14:paraId="3A38CD8F" w14:textId="77777777" w:rsidTr="005F630B">
        <w:tc>
          <w:tcPr>
            <w:tcW w:w="4065" w:type="dxa"/>
            <w:shd w:val="clear" w:color="auto" w:fill="auto"/>
          </w:tcPr>
          <w:p w14:paraId="7AD1989F" w14:textId="77777777" w:rsidR="004A0BA6" w:rsidRPr="0004708D" w:rsidRDefault="004A0BA6" w:rsidP="004A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55D8FA34" w14:textId="77777777" w:rsidR="004A0BA6" w:rsidRPr="008040AB" w:rsidRDefault="004A0BA6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00039335" w14:textId="77777777" w:rsidR="004A0BA6" w:rsidRPr="0004708D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4330477" w14:textId="622F60EC" w:rsidR="004A0BA6" w:rsidRPr="0004708D" w:rsidRDefault="004A0BA6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543F0327" w14:textId="77777777" w:rsidR="004A0BA6" w:rsidRPr="0004708D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1068C022" w14:textId="77777777" w:rsidR="004A0BA6" w:rsidRPr="0004708D" w:rsidRDefault="004A0BA6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D9F82C3" w14:textId="77777777" w:rsidR="004A0BA6" w:rsidRPr="0004708D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0B684557" w14:textId="77777777" w:rsidR="004A0BA6" w:rsidRPr="0004708D" w:rsidRDefault="004A0BA6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</w:tr>
      <w:tr w:rsidR="004A0BA6" w:rsidRPr="009E2F97" w14:paraId="6BAFD36B" w14:textId="77777777" w:rsidTr="005F630B">
        <w:tc>
          <w:tcPr>
            <w:tcW w:w="4065" w:type="dxa"/>
            <w:shd w:val="clear" w:color="auto" w:fill="auto"/>
          </w:tcPr>
          <w:p w14:paraId="64E4D260" w14:textId="77777777" w:rsidR="004A0BA6" w:rsidRPr="009E2F97" w:rsidRDefault="004A0BA6" w:rsidP="004A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55" w:type="dxa"/>
            <w:shd w:val="clear" w:color="auto" w:fill="auto"/>
          </w:tcPr>
          <w:p w14:paraId="39678A9C" w14:textId="77777777" w:rsidR="004A0BA6" w:rsidRPr="008040AB" w:rsidRDefault="004A0BA6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543D656D" w14:textId="77777777" w:rsidR="004A0BA6" w:rsidRPr="009E2F97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5268EFDF" w14:textId="77777777" w:rsidR="004A0BA6" w:rsidRPr="00CD6F9E" w:rsidRDefault="004A0BA6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1EC71FB8" w14:textId="77777777" w:rsidR="004A0BA6" w:rsidRPr="00CD6F9E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5818AA49" w14:textId="77777777" w:rsidR="004A0BA6" w:rsidRPr="00CD6F9E" w:rsidRDefault="004A0BA6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549A78F" w14:textId="77777777" w:rsidR="004A0BA6" w:rsidRPr="00CD6F9E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35ADE826" w14:textId="77777777" w:rsidR="004A0BA6" w:rsidRPr="00CD6F9E" w:rsidRDefault="004A0BA6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4A0BA6" w:rsidRPr="009E2F97" w14:paraId="1F96C31C" w14:textId="77777777" w:rsidTr="005F630B">
        <w:tc>
          <w:tcPr>
            <w:tcW w:w="4065" w:type="dxa"/>
            <w:shd w:val="clear" w:color="auto" w:fill="auto"/>
          </w:tcPr>
          <w:p w14:paraId="534E9300" w14:textId="77777777" w:rsidR="004A0BA6" w:rsidRPr="009E2F97" w:rsidRDefault="004A0BA6" w:rsidP="004A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1155" w:type="dxa"/>
            <w:shd w:val="clear" w:color="auto" w:fill="auto"/>
          </w:tcPr>
          <w:p w14:paraId="086A4CD5" w14:textId="670567F3" w:rsidR="004A0BA6" w:rsidRPr="008040AB" w:rsidRDefault="00F559B0" w:rsidP="00F559B0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8040A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71123515" w14:textId="77777777" w:rsidR="004A0BA6" w:rsidRPr="009E2F97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628B5F30" w14:textId="38FA8CC5" w:rsidR="004A0BA6" w:rsidRPr="00B425BB" w:rsidRDefault="00F76C09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48" w:type="dxa"/>
            <w:shd w:val="clear" w:color="auto" w:fill="auto"/>
          </w:tcPr>
          <w:p w14:paraId="17CF9852" w14:textId="77777777" w:rsidR="004A0BA6" w:rsidRPr="00B425BB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12133A23" w14:textId="10CAD17C" w:rsidR="004A0BA6" w:rsidRPr="00B425BB" w:rsidRDefault="00DF27D4" w:rsidP="004A0BA6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AA1AF9" w14:textId="77777777" w:rsidR="004A0BA6" w:rsidRPr="00B425BB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46D97628" w14:textId="6AAB3C7B" w:rsidR="004A0BA6" w:rsidRPr="00B425BB" w:rsidRDefault="00B42DF2" w:rsidP="004A0BA6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A0BA6" w:rsidRPr="009E2F97" w14:paraId="265D520A" w14:textId="77777777" w:rsidTr="005F630B">
        <w:tc>
          <w:tcPr>
            <w:tcW w:w="4065" w:type="dxa"/>
            <w:shd w:val="clear" w:color="auto" w:fill="auto"/>
          </w:tcPr>
          <w:p w14:paraId="75C7D632" w14:textId="77777777" w:rsidR="004A0BA6" w:rsidRPr="009E2F97" w:rsidRDefault="004A0BA6" w:rsidP="004A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55" w:type="dxa"/>
            <w:shd w:val="clear" w:color="auto" w:fill="auto"/>
          </w:tcPr>
          <w:p w14:paraId="0E7131E1" w14:textId="6BE0F976" w:rsidR="004A0BA6" w:rsidRPr="008040AB" w:rsidRDefault="00E01948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40AB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F559B0" w:rsidRPr="008040AB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9" w:type="dxa"/>
            <w:shd w:val="clear" w:color="auto" w:fill="auto"/>
          </w:tcPr>
          <w:p w14:paraId="27934601" w14:textId="77777777" w:rsidR="004A0BA6" w:rsidRPr="00923B0A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57F14FDB" w14:textId="6AFFD55C" w:rsidR="004A0BA6" w:rsidRPr="00B425BB" w:rsidRDefault="00F76C09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53</w:t>
            </w:r>
          </w:p>
        </w:tc>
        <w:tc>
          <w:tcPr>
            <w:tcW w:w="248" w:type="dxa"/>
            <w:shd w:val="clear" w:color="auto" w:fill="auto"/>
          </w:tcPr>
          <w:p w14:paraId="5F9166F0" w14:textId="77777777" w:rsidR="004A0BA6" w:rsidRPr="00B425BB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6826F1FB" w14:textId="57963616" w:rsidR="004A0BA6" w:rsidRPr="00B425BB" w:rsidRDefault="00492671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2671">
              <w:rPr>
                <w:rFonts w:ascii="Angsana New" w:hAnsi="Angsana New" w:hint="cs"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270" w:type="dxa"/>
            <w:shd w:val="clear" w:color="auto" w:fill="auto"/>
          </w:tcPr>
          <w:p w14:paraId="391E207F" w14:textId="77777777" w:rsidR="004A0BA6" w:rsidRPr="00B425BB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53D17AB5" w14:textId="0D0586A9" w:rsidR="004A0BA6" w:rsidRPr="00B425BB" w:rsidRDefault="00B42DF2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</w:p>
        </w:tc>
      </w:tr>
      <w:tr w:rsidR="004A0BA6" w:rsidRPr="009E2F97" w14:paraId="18743CE7" w14:textId="77777777" w:rsidTr="005F630B">
        <w:tc>
          <w:tcPr>
            <w:tcW w:w="4065" w:type="dxa"/>
            <w:shd w:val="clear" w:color="auto" w:fill="auto"/>
          </w:tcPr>
          <w:p w14:paraId="65210CC4" w14:textId="77777777" w:rsidR="004A0BA6" w:rsidRPr="009E2F97" w:rsidRDefault="004A0BA6" w:rsidP="004A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55" w:type="dxa"/>
            <w:shd w:val="clear" w:color="auto" w:fill="auto"/>
          </w:tcPr>
          <w:p w14:paraId="3FF3B1D1" w14:textId="44F4D971" w:rsidR="004A0BA6" w:rsidRPr="00923B0A" w:rsidRDefault="00E01948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9" w:type="dxa"/>
            <w:shd w:val="clear" w:color="auto" w:fill="auto"/>
          </w:tcPr>
          <w:p w14:paraId="02F96703" w14:textId="77777777" w:rsidR="004A0BA6" w:rsidRPr="00923B0A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34F18787" w14:textId="73A91DBC" w:rsidR="004A0BA6" w:rsidRPr="00B425BB" w:rsidRDefault="00F76C09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48" w:type="dxa"/>
            <w:shd w:val="clear" w:color="auto" w:fill="auto"/>
          </w:tcPr>
          <w:p w14:paraId="30E90AAE" w14:textId="77777777" w:rsidR="004A0BA6" w:rsidRPr="00B425BB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774B8E5F" w14:textId="09518B6A" w:rsidR="004A0BA6" w:rsidRPr="00B425BB" w:rsidRDefault="00492671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2671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8A1D88F" w14:textId="77777777" w:rsidR="004A0BA6" w:rsidRPr="00B425BB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3FDBE23" w14:textId="280BC1E9" w:rsidR="004A0BA6" w:rsidRPr="00B425BB" w:rsidRDefault="00B42DF2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4A0BA6" w:rsidRPr="009E2F97" w14:paraId="174A518F" w14:textId="77777777" w:rsidTr="005F630B">
        <w:tc>
          <w:tcPr>
            <w:tcW w:w="4065" w:type="dxa"/>
            <w:shd w:val="clear" w:color="auto" w:fill="auto"/>
          </w:tcPr>
          <w:p w14:paraId="2ABEF39F" w14:textId="1041021D" w:rsidR="004A0BA6" w:rsidRDefault="004A0BA6" w:rsidP="004A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bCs/>
                <w:sz w:val="30"/>
                <w:szCs w:val="30"/>
                <w:cs/>
              </w:rPr>
              <w:lastRenderedPageBreak/>
              <w:t>การร่วมค้า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9627A4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(ต่อ)</w:t>
            </w:r>
          </w:p>
        </w:tc>
        <w:tc>
          <w:tcPr>
            <w:tcW w:w="1155" w:type="dxa"/>
            <w:shd w:val="clear" w:color="auto" w:fill="auto"/>
          </w:tcPr>
          <w:p w14:paraId="7A94D7AD" w14:textId="77777777" w:rsidR="004A0BA6" w:rsidRPr="00923B0A" w:rsidRDefault="004A0BA6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3B22FB8A" w14:textId="77777777" w:rsidR="004A0BA6" w:rsidRPr="00923B0A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4818A1FE" w14:textId="77777777" w:rsidR="004A0BA6" w:rsidRPr="007037FE" w:rsidRDefault="004A0BA6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740B6456" w14:textId="77777777" w:rsidR="004A0BA6" w:rsidRPr="00B425BB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741539FD" w14:textId="77777777" w:rsidR="004A0BA6" w:rsidRPr="00B425BB" w:rsidRDefault="004A0BA6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D5E9DC3" w14:textId="77777777" w:rsidR="004A0BA6" w:rsidRPr="00B425BB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1D72F9C" w14:textId="77777777" w:rsidR="004A0BA6" w:rsidRPr="007037FE" w:rsidRDefault="004A0BA6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A0BA6" w:rsidRPr="009E2F97" w14:paraId="244A0C8E" w14:textId="77777777" w:rsidTr="005F630B">
        <w:tc>
          <w:tcPr>
            <w:tcW w:w="4065" w:type="dxa"/>
            <w:shd w:val="clear" w:color="auto" w:fill="auto"/>
          </w:tcPr>
          <w:p w14:paraId="3E512AE2" w14:textId="0552528D" w:rsidR="004A0BA6" w:rsidRPr="009E2F97" w:rsidRDefault="004A0BA6" w:rsidP="004A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ต้นทุนการให้</w:t>
            </w: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>เช่าและบริการที่เกี่ยวข้อง</w:t>
            </w:r>
          </w:p>
        </w:tc>
        <w:tc>
          <w:tcPr>
            <w:tcW w:w="1155" w:type="dxa"/>
            <w:shd w:val="clear" w:color="auto" w:fill="auto"/>
          </w:tcPr>
          <w:p w14:paraId="4AE6E616" w14:textId="13DD62B9" w:rsidR="004A0BA6" w:rsidRPr="00923B0A" w:rsidRDefault="00E01948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269" w:type="dxa"/>
            <w:shd w:val="clear" w:color="auto" w:fill="auto"/>
          </w:tcPr>
          <w:p w14:paraId="1715A67F" w14:textId="77777777" w:rsidR="004A0BA6" w:rsidRPr="00923B0A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34A11B12" w14:textId="6595E6E1" w:rsidR="004A0BA6" w:rsidRPr="00B425BB" w:rsidRDefault="00163103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248" w:type="dxa"/>
            <w:shd w:val="clear" w:color="auto" w:fill="auto"/>
          </w:tcPr>
          <w:p w14:paraId="23985F93" w14:textId="77777777" w:rsidR="004A0BA6" w:rsidRPr="00B425BB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279762AB" w14:textId="37BE4626" w:rsidR="004A0BA6" w:rsidRPr="00B425BB" w:rsidRDefault="00492671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2671">
              <w:rPr>
                <w:rFonts w:ascii="Angsana New" w:hAnsi="Angsana New" w:hint="cs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75B112E8" w14:textId="77777777" w:rsidR="004A0BA6" w:rsidRPr="00B425BB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252F57DA" w14:textId="09617F3E" w:rsidR="004A0BA6" w:rsidRPr="00B425BB" w:rsidRDefault="00B42DF2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</w:p>
        </w:tc>
      </w:tr>
      <w:tr w:rsidR="004A0BA6" w:rsidRPr="009E2F97" w14:paraId="4EBA2AF7" w14:textId="77777777" w:rsidTr="005F630B">
        <w:tc>
          <w:tcPr>
            <w:tcW w:w="4065" w:type="dxa"/>
            <w:shd w:val="clear" w:color="auto" w:fill="auto"/>
          </w:tcPr>
          <w:p w14:paraId="10B44699" w14:textId="05612D0F" w:rsidR="004A0BA6" w:rsidRDefault="004A0BA6" w:rsidP="004A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ต้นทุนค่าการจัดการ</w:t>
            </w:r>
          </w:p>
        </w:tc>
        <w:tc>
          <w:tcPr>
            <w:tcW w:w="1155" w:type="dxa"/>
            <w:shd w:val="clear" w:color="auto" w:fill="auto"/>
          </w:tcPr>
          <w:p w14:paraId="6F052772" w14:textId="778F08F3" w:rsidR="004A0BA6" w:rsidRDefault="00E01948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69" w:type="dxa"/>
            <w:shd w:val="clear" w:color="auto" w:fill="auto"/>
          </w:tcPr>
          <w:p w14:paraId="33C72A07" w14:textId="77777777" w:rsidR="004A0BA6" w:rsidRPr="00923B0A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7AA41619" w14:textId="42C72F16" w:rsidR="004A0BA6" w:rsidRPr="00B425BB" w:rsidRDefault="00163103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48" w:type="dxa"/>
            <w:shd w:val="clear" w:color="auto" w:fill="auto"/>
          </w:tcPr>
          <w:p w14:paraId="03F0A8D5" w14:textId="77777777" w:rsidR="004A0BA6" w:rsidRPr="00B425BB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4289AEA6" w14:textId="76E30CF5" w:rsidR="004A0BA6" w:rsidRDefault="00DF27D4" w:rsidP="004A0BA6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FDE3C8" w14:textId="77777777" w:rsidR="004A0BA6" w:rsidRPr="00B425BB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45184274" w14:textId="7C5B13F5" w:rsidR="004A0BA6" w:rsidRPr="00B425BB" w:rsidRDefault="00B42DF2" w:rsidP="004A0BA6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D53D8" w:rsidRPr="009E2F97" w14:paraId="5FA29DE4" w14:textId="77777777" w:rsidTr="005F630B">
        <w:tc>
          <w:tcPr>
            <w:tcW w:w="4065" w:type="dxa"/>
            <w:shd w:val="clear" w:color="auto" w:fill="auto"/>
          </w:tcPr>
          <w:p w14:paraId="2A827F7C" w14:textId="07D1DA49" w:rsidR="005D53D8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55" w:type="dxa"/>
            <w:shd w:val="clear" w:color="auto" w:fill="auto"/>
          </w:tcPr>
          <w:p w14:paraId="6B61708A" w14:textId="029DB756" w:rsidR="005D53D8" w:rsidRDefault="00E0194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9" w:type="dxa"/>
            <w:shd w:val="clear" w:color="auto" w:fill="auto"/>
          </w:tcPr>
          <w:p w14:paraId="14275CB1" w14:textId="77777777" w:rsidR="005D53D8" w:rsidRPr="00923B0A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451B9DD6" w14:textId="34FE5A19" w:rsidR="005D53D8" w:rsidRPr="007037FE" w:rsidRDefault="00B42DF2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48" w:type="dxa"/>
            <w:shd w:val="clear" w:color="auto" w:fill="auto"/>
          </w:tcPr>
          <w:p w14:paraId="4F82E2AC" w14:textId="77777777" w:rsidR="005D53D8" w:rsidRPr="00B425B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6B3EC8B5" w14:textId="4BE901F2" w:rsidR="005D53D8" w:rsidRDefault="00492671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2671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2A6BAFE" w14:textId="77777777" w:rsidR="005D53D8" w:rsidRPr="00B425B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31608A33" w14:textId="4D19A52D" w:rsidR="005D53D8" w:rsidRDefault="00B42DF2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5D53D8" w:rsidRPr="009E2F97" w14:paraId="496A509D" w14:textId="77777777" w:rsidTr="005F630B">
        <w:tc>
          <w:tcPr>
            <w:tcW w:w="4065" w:type="dxa"/>
            <w:shd w:val="clear" w:color="auto" w:fill="auto"/>
          </w:tcPr>
          <w:p w14:paraId="47D06C91" w14:textId="77777777" w:rsidR="005D53D8" w:rsidRPr="009E2F97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55" w:type="dxa"/>
            <w:shd w:val="clear" w:color="auto" w:fill="auto"/>
          </w:tcPr>
          <w:p w14:paraId="21E1CD5F" w14:textId="455740A6" w:rsidR="005D53D8" w:rsidRPr="00923B0A" w:rsidRDefault="00E01948" w:rsidP="00E0194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9" w:type="dxa"/>
            <w:shd w:val="clear" w:color="auto" w:fill="auto"/>
          </w:tcPr>
          <w:p w14:paraId="6E906F0E" w14:textId="77777777" w:rsidR="005D53D8" w:rsidRPr="00923B0A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3601591C" w14:textId="6FAEDDA4" w:rsidR="005D53D8" w:rsidRPr="00B425BB" w:rsidRDefault="00B42DF2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48" w:type="dxa"/>
            <w:shd w:val="clear" w:color="auto" w:fill="auto"/>
          </w:tcPr>
          <w:p w14:paraId="6CC445BC" w14:textId="77777777" w:rsidR="005D53D8" w:rsidRPr="00B425B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40B430D6" w14:textId="4A184272" w:rsidR="005D53D8" w:rsidRPr="00B425BB" w:rsidRDefault="00DF27D4" w:rsidP="005D53D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C25F2D" w14:textId="77777777" w:rsidR="005D53D8" w:rsidRPr="00B425B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4ACA2E98" w14:textId="6BE27CE5" w:rsidR="005D53D8" w:rsidRPr="00B425BB" w:rsidRDefault="00B42DF2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5D53D8" w:rsidRPr="009E2F97" w14:paraId="43FDB7B7" w14:textId="77777777" w:rsidTr="005F630B">
        <w:tc>
          <w:tcPr>
            <w:tcW w:w="4065" w:type="dxa"/>
            <w:shd w:val="clear" w:color="auto" w:fill="auto"/>
          </w:tcPr>
          <w:p w14:paraId="288C5676" w14:textId="77777777" w:rsidR="005D53D8" w:rsidRPr="009E2F97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5" w:type="dxa"/>
            <w:shd w:val="clear" w:color="auto" w:fill="auto"/>
          </w:tcPr>
          <w:p w14:paraId="2ADDC44F" w14:textId="77777777" w:rsidR="005D53D8" w:rsidRPr="00923B0A" w:rsidRDefault="005D53D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18C0E391" w14:textId="77777777" w:rsidR="005D53D8" w:rsidRPr="00923B0A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3AE6F57D" w14:textId="77777777" w:rsidR="005D53D8" w:rsidRPr="00B425BB" w:rsidRDefault="005D53D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49647EA6" w14:textId="77777777" w:rsidR="005D53D8" w:rsidRPr="00B425B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2F5B6FA9" w14:textId="77777777" w:rsidR="005D53D8" w:rsidRPr="00B425BB" w:rsidRDefault="005D53D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1D77990" w14:textId="77777777" w:rsidR="005D53D8" w:rsidRPr="00B425B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225F7AFB" w14:textId="77777777" w:rsidR="005D53D8" w:rsidRPr="00B425BB" w:rsidRDefault="005D53D8" w:rsidP="005D53D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5D53D8" w:rsidRPr="009E2F97" w14:paraId="79890A08" w14:textId="77777777" w:rsidTr="005F630B">
        <w:tc>
          <w:tcPr>
            <w:tcW w:w="4065" w:type="dxa"/>
            <w:shd w:val="clear" w:color="auto" w:fill="auto"/>
          </w:tcPr>
          <w:p w14:paraId="777DBAB9" w14:textId="78884682" w:rsidR="005D53D8" w:rsidRPr="009E2F97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9E2F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55" w:type="dxa"/>
            <w:shd w:val="clear" w:color="auto" w:fill="auto"/>
          </w:tcPr>
          <w:p w14:paraId="2D7143D8" w14:textId="77777777" w:rsidR="005D53D8" w:rsidRPr="00923B0A" w:rsidRDefault="005D53D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6D447A07" w14:textId="77777777" w:rsidR="005D53D8" w:rsidRPr="00923B0A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770A4019" w14:textId="77777777" w:rsidR="005D53D8" w:rsidRPr="00B425BB" w:rsidRDefault="005D53D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5F49EC1A" w14:textId="77777777" w:rsidR="005D53D8" w:rsidRPr="00B425B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31F38660" w14:textId="77777777" w:rsidR="005D53D8" w:rsidRPr="00B425BB" w:rsidRDefault="005D53D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676DE0D" w14:textId="77777777" w:rsidR="005D53D8" w:rsidRPr="00B425B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79317601" w14:textId="77777777" w:rsidR="005D53D8" w:rsidRPr="00B425BB" w:rsidRDefault="005D53D8" w:rsidP="005D53D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5D53D8" w:rsidRPr="009E2F97" w14:paraId="4D73A31B" w14:textId="77777777" w:rsidTr="005F630B">
        <w:tc>
          <w:tcPr>
            <w:tcW w:w="4065" w:type="dxa"/>
            <w:shd w:val="clear" w:color="auto" w:fill="auto"/>
          </w:tcPr>
          <w:p w14:paraId="1952D6E9" w14:textId="77777777" w:rsidR="005D53D8" w:rsidRPr="009E2F97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จากการให้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เช่าและบริการที่เกี่ยวข้อง</w:t>
            </w:r>
          </w:p>
        </w:tc>
        <w:tc>
          <w:tcPr>
            <w:tcW w:w="1155" w:type="dxa"/>
            <w:shd w:val="clear" w:color="auto" w:fill="auto"/>
          </w:tcPr>
          <w:p w14:paraId="1A0B61D1" w14:textId="1BEC667E" w:rsidR="005D53D8" w:rsidRPr="008040AB" w:rsidRDefault="00E0194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040A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A73D77" w:rsidRPr="008040AB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269" w:type="dxa"/>
            <w:shd w:val="clear" w:color="auto" w:fill="auto"/>
          </w:tcPr>
          <w:p w14:paraId="41B4591B" w14:textId="77777777" w:rsidR="005D53D8" w:rsidRPr="00923B0A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3ECB33E8" w14:textId="65C0E0FB" w:rsidR="005D53D8" w:rsidRPr="00B425BB" w:rsidRDefault="0046286B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162</w:t>
            </w:r>
          </w:p>
        </w:tc>
        <w:tc>
          <w:tcPr>
            <w:tcW w:w="248" w:type="dxa"/>
            <w:shd w:val="clear" w:color="auto" w:fill="auto"/>
          </w:tcPr>
          <w:p w14:paraId="14930F9E" w14:textId="77777777" w:rsidR="005D53D8" w:rsidRPr="00B425B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68CAED0C" w14:textId="365E835F" w:rsidR="005D53D8" w:rsidRPr="00B425BB" w:rsidRDefault="00492671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2671">
              <w:rPr>
                <w:rFonts w:ascii="Angsana New" w:hAnsi="Angsana New" w:hint="cs"/>
                <w:sz w:val="30"/>
                <w:szCs w:val="30"/>
                <w:lang w:val="en-US" w:bidi="th-TH"/>
              </w:rPr>
              <w:t>38</w:t>
            </w:r>
          </w:p>
        </w:tc>
        <w:tc>
          <w:tcPr>
            <w:tcW w:w="270" w:type="dxa"/>
            <w:shd w:val="clear" w:color="auto" w:fill="auto"/>
          </w:tcPr>
          <w:p w14:paraId="4BF4DE98" w14:textId="77777777" w:rsidR="005D53D8" w:rsidRPr="00B425B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0C0C4304" w14:textId="627B02EE" w:rsidR="005D53D8" w:rsidRPr="00B425BB" w:rsidRDefault="004C7817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38</w:t>
            </w:r>
          </w:p>
        </w:tc>
      </w:tr>
      <w:tr w:rsidR="005D53D8" w:rsidRPr="009E2F97" w14:paraId="1271C300" w14:textId="77777777" w:rsidTr="005F630B">
        <w:tc>
          <w:tcPr>
            <w:tcW w:w="4065" w:type="dxa"/>
            <w:shd w:val="clear" w:color="auto" w:fill="auto"/>
          </w:tcPr>
          <w:p w14:paraId="2DC79E76" w14:textId="77777777" w:rsidR="005D53D8" w:rsidRPr="009E2F97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55" w:type="dxa"/>
            <w:shd w:val="clear" w:color="auto" w:fill="auto"/>
          </w:tcPr>
          <w:p w14:paraId="5E16F021" w14:textId="749177CE" w:rsidR="005D53D8" w:rsidRPr="008040AB" w:rsidRDefault="00A73D77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40AB"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269" w:type="dxa"/>
            <w:shd w:val="clear" w:color="auto" w:fill="auto"/>
          </w:tcPr>
          <w:p w14:paraId="310704F8" w14:textId="77777777" w:rsidR="005D53D8" w:rsidRPr="00923B0A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755675E8" w14:textId="64D13352" w:rsidR="005D53D8" w:rsidRPr="00B425BB" w:rsidRDefault="0046286B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48" w:type="dxa"/>
            <w:shd w:val="clear" w:color="auto" w:fill="auto"/>
          </w:tcPr>
          <w:p w14:paraId="10F640FE" w14:textId="77777777" w:rsidR="005D53D8" w:rsidRPr="00B425B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5227FF8D" w14:textId="5F27E1CB" w:rsidR="005D53D8" w:rsidRPr="00B425BB" w:rsidRDefault="00492671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2671">
              <w:rPr>
                <w:rFonts w:ascii="Angsana New" w:hAnsi="Angsana New" w:hint="cs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6383B5AA" w14:textId="77777777" w:rsidR="005D53D8" w:rsidRPr="00B425B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4EDD14BF" w14:textId="242C50E2" w:rsidR="005D53D8" w:rsidRPr="00B425BB" w:rsidRDefault="004C7817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</w:tr>
      <w:tr w:rsidR="005D53D8" w:rsidRPr="009E2F97" w14:paraId="781F8A8C" w14:textId="77777777" w:rsidTr="005F630B">
        <w:tc>
          <w:tcPr>
            <w:tcW w:w="4065" w:type="dxa"/>
            <w:shd w:val="clear" w:color="auto" w:fill="auto"/>
          </w:tcPr>
          <w:p w14:paraId="315281C9" w14:textId="77777777" w:rsidR="005D53D8" w:rsidRPr="009E2F97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55" w:type="dxa"/>
            <w:shd w:val="clear" w:color="auto" w:fill="auto"/>
          </w:tcPr>
          <w:p w14:paraId="4549CAFE" w14:textId="1536318C" w:rsidR="005D53D8" w:rsidRPr="00923B0A" w:rsidRDefault="00E01948" w:rsidP="005D53D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3AFD5D59" w14:textId="77777777" w:rsidR="005D53D8" w:rsidRPr="00923B0A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24F2E877" w14:textId="48AAC381" w:rsidR="005D53D8" w:rsidRPr="00B425BB" w:rsidRDefault="0046286B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48" w:type="dxa"/>
            <w:shd w:val="clear" w:color="auto" w:fill="auto"/>
          </w:tcPr>
          <w:p w14:paraId="15CCDB80" w14:textId="77777777" w:rsidR="005D53D8" w:rsidRPr="00B425B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6F0D6ECD" w14:textId="697D71DF" w:rsidR="005D53D8" w:rsidRPr="00B425BB" w:rsidRDefault="0067733D" w:rsidP="005D53D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609C3D" w14:textId="77777777" w:rsidR="005D53D8" w:rsidRPr="00B425B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2256D469" w14:textId="5327C192" w:rsidR="005D53D8" w:rsidRPr="00B425BB" w:rsidRDefault="004C7817" w:rsidP="005D53D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D53D8" w:rsidRPr="009E2F97" w14:paraId="336E64B1" w14:textId="77777777" w:rsidTr="005F630B">
        <w:tc>
          <w:tcPr>
            <w:tcW w:w="4065" w:type="dxa"/>
            <w:shd w:val="clear" w:color="auto" w:fill="auto"/>
          </w:tcPr>
          <w:p w14:paraId="5C242245" w14:textId="56780286" w:rsidR="005D53D8" w:rsidRPr="009E2F97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55" w:type="dxa"/>
            <w:shd w:val="clear" w:color="auto" w:fill="auto"/>
          </w:tcPr>
          <w:p w14:paraId="714392D8" w14:textId="0A3AB9D6" w:rsidR="005D53D8" w:rsidRPr="00923B0A" w:rsidRDefault="00E0194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269" w:type="dxa"/>
            <w:shd w:val="clear" w:color="auto" w:fill="auto"/>
          </w:tcPr>
          <w:p w14:paraId="48656A3F" w14:textId="77777777" w:rsidR="005D53D8" w:rsidRPr="00923B0A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75A9BD70" w14:textId="5A1B0939" w:rsidR="005D53D8" w:rsidRPr="007037FE" w:rsidRDefault="0046286B" w:rsidP="005D53D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0BD567A1" w14:textId="77777777" w:rsidR="005D53D8" w:rsidRPr="00B425B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14F53B5F" w14:textId="0C866064" w:rsidR="005D53D8" w:rsidRDefault="0067733D" w:rsidP="005D53D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F3619D" w14:textId="77777777" w:rsidR="005D53D8" w:rsidRPr="00B425B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79F47D0D" w14:textId="3739E537" w:rsidR="005D53D8" w:rsidRDefault="004C7817" w:rsidP="005D53D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D53D8" w:rsidRPr="009E2F97" w14:paraId="07248FF2" w14:textId="77777777" w:rsidTr="005F630B">
        <w:tc>
          <w:tcPr>
            <w:tcW w:w="4065" w:type="dxa"/>
            <w:shd w:val="clear" w:color="auto" w:fill="auto"/>
          </w:tcPr>
          <w:p w14:paraId="1912BB5B" w14:textId="1C019576" w:rsidR="005D53D8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กำไรจากการจำหน่ายเงินลงทุนในการร่วมค้า</w:t>
            </w:r>
          </w:p>
        </w:tc>
        <w:tc>
          <w:tcPr>
            <w:tcW w:w="1155" w:type="dxa"/>
            <w:shd w:val="clear" w:color="auto" w:fill="auto"/>
          </w:tcPr>
          <w:p w14:paraId="7EAA57BD" w14:textId="09004838" w:rsidR="005D53D8" w:rsidRDefault="00E01948" w:rsidP="005D53D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67F4EB03" w14:textId="77777777" w:rsidR="005D53D8" w:rsidRPr="00923B0A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39E8CDF2" w14:textId="7387B1A5" w:rsidR="005D53D8" w:rsidRDefault="0046286B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179</w:t>
            </w:r>
          </w:p>
        </w:tc>
        <w:tc>
          <w:tcPr>
            <w:tcW w:w="248" w:type="dxa"/>
            <w:shd w:val="clear" w:color="auto" w:fill="auto"/>
          </w:tcPr>
          <w:p w14:paraId="3331A06C" w14:textId="77777777" w:rsidR="005D53D8" w:rsidRPr="00B425B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11E40B1B" w14:textId="1A2C90C8" w:rsidR="005D53D8" w:rsidRDefault="0067733D" w:rsidP="005D53D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8AC34D" w14:textId="77777777" w:rsidR="005D53D8" w:rsidRPr="00B425B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0A735F88" w14:textId="47B4FC8E" w:rsidR="005D53D8" w:rsidRDefault="00CE3542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52</w:t>
            </w:r>
          </w:p>
        </w:tc>
      </w:tr>
      <w:tr w:rsidR="005D53D8" w:rsidRPr="009E2F97" w14:paraId="4EFC6D7F" w14:textId="77777777" w:rsidTr="002A1AE2">
        <w:tc>
          <w:tcPr>
            <w:tcW w:w="4065" w:type="dxa"/>
            <w:shd w:val="clear" w:color="auto" w:fill="auto"/>
          </w:tcPr>
          <w:p w14:paraId="0B5D1201" w14:textId="77777777" w:rsidR="005D53D8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กำไรจากการจำหน่ายอสังหาริมทรัพย์</w:t>
            </w:r>
          </w:p>
          <w:p w14:paraId="2A3D6AFA" w14:textId="0C886F28" w:rsidR="005D53D8" w:rsidRPr="009E2F97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เพื่อการลงทุน</w:t>
            </w:r>
            <w:r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113DC5C6" w14:textId="279BA4F8" w:rsidR="005D53D8" w:rsidRPr="00923B0A" w:rsidRDefault="00E0194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159</w:t>
            </w:r>
          </w:p>
        </w:tc>
        <w:tc>
          <w:tcPr>
            <w:tcW w:w="269" w:type="dxa"/>
            <w:shd w:val="clear" w:color="auto" w:fill="auto"/>
          </w:tcPr>
          <w:p w14:paraId="09D90550" w14:textId="77777777" w:rsidR="005D53D8" w:rsidRPr="00923B0A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5AD935F" w14:textId="1F5A696B" w:rsidR="005D53D8" w:rsidRPr="007037FE" w:rsidRDefault="00DE109E" w:rsidP="005D53D8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4EFB7E06" w14:textId="77777777" w:rsidR="005D53D8" w:rsidRPr="00B425B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211E9635" w14:textId="701894DA" w:rsidR="005D53D8" w:rsidRPr="00B425BB" w:rsidRDefault="00492671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2671">
              <w:rPr>
                <w:rFonts w:ascii="Angsana New" w:hAnsi="Angsana New" w:hint="cs"/>
                <w:sz w:val="30"/>
                <w:szCs w:val="30"/>
                <w:lang w:val="en-US" w:bidi="th-TH"/>
              </w:rPr>
              <w:t>142</w:t>
            </w:r>
          </w:p>
        </w:tc>
        <w:tc>
          <w:tcPr>
            <w:tcW w:w="270" w:type="dxa"/>
            <w:shd w:val="clear" w:color="auto" w:fill="auto"/>
          </w:tcPr>
          <w:p w14:paraId="2D75238E" w14:textId="77777777" w:rsidR="005D53D8" w:rsidRPr="00B425B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01E1D030" w14:textId="0549A231" w:rsidR="005D53D8" w:rsidRDefault="00CE3542" w:rsidP="005D53D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D53D8" w:rsidRPr="009E2F97" w14:paraId="009259E3" w14:textId="77777777" w:rsidTr="005F630B">
        <w:tc>
          <w:tcPr>
            <w:tcW w:w="4065" w:type="dxa"/>
            <w:shd w:val="clear" w:color="auto" w:fill="auto"/>
          </w:tcPr>
          <w:p w14:paraId="6D1304DB" w14:textId="184CC2E8" w:rsidR="005D53D8" w:rsidRPr="009E2F97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ต้นทุนการให้</w:t>
            </w: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>เช่าและบริการที่เกี่ยวข้อง</w:t>
            </w:r>
          </w:p>
        </w:tc>
        <w:tc>
          <w:tcPr>
            <w:tcW w:w="1155" w:type="dxa"/>
            <w:shd w:val="clear" w:color="auto" w:fill="auto"/>
          </w:tcPr>
          <w:p w14:paraId="0DAE4A43" w14:textId="0B3E1163" w:rsidR="005D53D8" w:rsidRPr="00923B0A" w:rsidRDefault="00E0194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69" w:type="dxa"/>
            <w:shd w:val="clear" w:color="auto" w:fill="auto"/>
          </w:tcPr>
          <w:p w14:paraId="726393D3" w14:textId="77777777" w:rsidR="005D53D8" w:rsidRPr="00923B0A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712AFB49" w14:textId="1BAFD637" w:rsidR="005D53D8" w:rsidRPr="00B425BB" w:rsidRDefault="00DE109E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51</w:t>
            </w:r>
          </w:p>
        </w:tc>
        <w:tc>
          <w:tcPr>
            <w:tcW w:w="248" w:type="dxa"/>
            <w:shd w:val="clear" w:color="auto" w:fill="auto"/>
          </w:tcPr>
          <w:p w14:paraId="18F7269E" w14:textId="77777777" w:rsidR="005D53D8" w:rsidRPr="00B425B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5C91420E" w14:textId="3B0A8A1D" w:rsidR="005D53D8" w:rsidRPr="00B425BB" w:rsidRDefault="00492671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2671">
              <w:rPr>
                <w:rFonts w:ascii="Angsana New" w:hAnsi="Angsana New" w:hint="cs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70" w:type="dxa"/>
            <w:shd w:val="clear" w:color="auto" w:fill="auto"/>
          </w:tcPr>
          <w:p w14:paraId="4B9FF7F0" w14:textId="77777777" w:rsidR="005D53D8" w:rsidRPr="00B425B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52F79EC2" w14:textId="49C824DB" w:rsidR="005D53D8" w:rsidRPr="00B425BB" w:rsidRDefault="00CE3542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</w:p>
        </w:tc>
      </w:tr>
      <w:tr w:rsidR="005D53D8" w:rsidRPr="009E2F97" w14:paraId="3C8A8347" w14:textId="77777777" w:rsidTr="005F630B">
        <w:tc>
          <w:tcPr>
            <w:tcW w:w="4065" w:type="dxa"/>
            <w:shd w:val="clear" w:color="auto" w:fill="auto"/>
          </w:tcPr>
          <w:p w14:paraId="098F120A" w14:textId="64FAE487" w:rsidR="005D53D8" w:rsidRPr="009E2F97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ต้นทุนค่าการจัดการ</w:t>
            </w:r>
          </w:p>
        </w:tc>
        <w:tc>
          <w:tcPr>
            <w:tcW w:w="1155" w:type="dxa"/>
            <w:shd w:val="clear" w:color="auto" w:fill="auto"/>
          </w:tcPr>
          <w:p w14:paraId="50B3C26E" w14:textId="251C9899" w:rsidR="005D53D8" w:rsidRPr="00923B0A" w:rsidRDefault="00E0194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86</w:t>
            </w:r>
          </w:p>
        </w:tc>
        <w:tc>
          <w:tcPr>
            <w:tcW w:w="269" w:type="dxa"/>
            <w:shd w:val="clear" w:color="auto" w:fill="auto"/>
          </w:tcPr>
          <w:p w14:paraId="1B36CF2A" w14:textId="77777777" w:rsidR="005D53D8" w:rsidRPr="00923B0A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20B64E49" w14:textId="457BADF4" w:rsidR="005D53D8" w:rsidRPr="00B425BB" w:rsidRDefault="00DE109E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98</w:t>
            </w:r>
          </w:p>
        </w:tc>
        <w:tc>
          <w:tcPr>
            <w:tcW w:w="248" w:type="dxa"/>
            <w:shd w:val="clear" w:color="auto" w:fill="auto"/>
          </w:tcPr>
          <w:p w14:paraId="0CE5F9B3" w14:textId="77777777" w:rsidR="005D53D8" w:rsidRPr="00B425B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6DA8FDD3" w14:textId="3E10E2DF" w:rsidR="005D53D8" w:rsidRPr="00B425BB" w:rsidRDefault="00492671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2671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71E7188" w14:textId="77777777" w:rsidR="005D53D8" w:rsidRPr="00B425B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35F614D8" w14:textId="1E3AC864" w:rsidR="005D53D8" w:rsidRPr="00B425BB" w:rsidRDefault="00CE3542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5D53D8" w:rsidRPr="009E2F97" w14:paraId="19AD5BA0" w14:textId="77777777" w:rsidTr="005F630B">
        <w:tc>
          <w:tcPr>
            <w:tcW w:w="4065" w:type="dxa"/>
            <w:shd w:val="clear" w:color="auto" w:fill="auto"/>
          </w:tcPr>
          <w:p w14:paraId="4AEDD940" w14:textId="3A56C34D" w:rsidR="005D53D8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55" w:type="dxa"/>
            <w:shd w:val="clear" w:color="auto" w:fill="auto"/>
          </w:tcPr>
          <w:p w14:paraId="21B44EEF" w14:textId="757CD76E" w:rsidR="005D53D8" w:rsidRDefault="00E0194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107</w:t>
            </w:r>
          </w:p>
        </w:tc>
        <w:tc>
          <w:tcPr>
            <w:tcW w:w="269" w:type="dxa"/>
            <w:shd w:val="clear" w:color="auto" w:fill="auto"/>
          </w:tcPr>
          <w:p w14:paraId="1D44E2C5" w14:textId="77777777" w:rsidR="005D53D8" w:rsidRPr="00923B0A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76BC5F07" w14:textId="3F862FAB" w:rsidR="005D53D8" w:rsidRPr="007037FE" w:rsidRDefault="00DE109E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74</w:t>
            </w:r>
          </w:p>
        </w:tc>
        <w:tc>
          <w:tcPr>
            <w:tcW w:w="248" w:type="dxa"/>
            <w:shd w:val="clear" w:color="auto" w:fill="auto"/>
          </w:tcPr>
          <w:p w14:paraId="339689FA" w14:textId="77777777" w:rsidR="005D53D8" w:rsidRPr="00B425B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31380E2B" w14:textId="64247CE8" w:rsidR="005D53D8" w:rsidRDefault="00492671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2671">
              <w:rPr>
                <w:rFonts w:ascii="Angsana New" w:hAnsi="Angsana New" w:hint="cs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14:paraId="4E845300" w14:textId="77777777" w:rsidR="005D53D8" w:rsidRPr="00B425B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4570F680" w14:textId="6D5EC4D6" w:rsidR="005D53D8" w:rsidRPr="007037FE" w:rsidRDefault="00CE3542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</w:p>
        </w:tc>
      </w:tr>
      <w:tr w:rsidR="005D53D8" w:rsidRPr="009E2F97" w14:paraId="5EB6E442" w14:textId="77777777" w:rsidTr="005F630B">
        <w:tc>
          <w:tcPr>
            <w:tcW w:w="4065" w:type="dxa"/>
            <w:shd w:val="clear" w:color="auto" w:fill="auto"/>
          </w:tcPr>
          <w:p w14:paraId="28DB0858" w14:textId="77777777" w:rsidR="005D53D8" w:rsidRPr="009E2F97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75DBF1BB" w14:textId="69F37636" w:rsidR="005D53D8" w:rsidRPr="00923B0A" w:rsidRDefault="00E0194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69" w:type="dxa"/>
            <w:shd w:val="clear" w:color="auto" w:fill="auto"/>
          </w:tcPr>
          <w:p w14:paraId="11D58401" w14:textId="77777777" w:rsidR="005D53D8" w:rsidRPr="00923B0A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735D196" w14:textId="313DBEE2" w:rsidR="005D53D8" w:rsidRPr="00B425BB" w:rsidRDefault="00DE109E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48" w:type="dxa"/>
            <w:shd w:val="clear" w:color="auto" w:fill="auto"/>
          </w:tcPr>
          <w:p w14:paraId="76B63C4F" w14:textId="77777777" w:rsidR="005D53D8" w:rsidRPr="00B425B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48349437" w14:textId="184A6CC5" w:rsidR="005D53D8" w:rsidRPr="00B425BB" w:rsidRDefault="0067733D" w:rsidP="005D53D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26E304" w14:textId="77777777" w:rsidR="005D53D8" w:rsidRPr="00B425B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02DFCC8D" w14:textId="67B240EC" w:rsidR="005D53D8" w:rsidRPr="00B425BB" w:rsidRDefault="00CE3542" w:rsidP="005D53D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D53D8" w:rsidRPr="009E2F97" w14:paraId="74BCCDF5" w14:textId="77777777" w:rsidTr="00982D6C">
        <w:tc>
          <w:tcPr>
            <w:tcW w:w="4065" w:type="dxa"/>
            <w:shd w:val="clear" w:color="auto" w:fill="auto"/>
          </w:tcPr>
          <w:p w14:paraId="0E226A94" w14:textId="20A54877" w:rsidR="005D53D8" w:rsidRPr="009E2F97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595F773F" w14:textId="2E1B5ECA" w:rsidR="005D53D8" w:rsidRPr="009E2F97" w:rsidRDefault="005D53D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3E6E90AA" w14:textId="77777777" w:rsidR="005D53D8" w:rsidRPr="009E2F97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2B0AF5D" w14:textId="76972CF9" w:rsidR="005D53D8" w:rsidRPr="00B425BB" w:rsidRDefault="005D53D8" w:rsidP="005D53D8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3F4441F3" w14:textId="77777777" w:rsidR="005D53D8" w:rsidRPr="00B425B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38A2E5D6" w14:textId="6B1027EC" w:rsidR="005D53D8" w:rsidRPr="00B425BB" w:rsidRDefault="005D53D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C58256C" w14:textId="77777777" w:rsidR="005D53D8" w:rsidRPr="00B425B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3CA0828A" w14:textId="3798A8F9" w:rsidR="005D53D8" w:rsidRPr="00B425BB" w:rsidRDefault="005D53D8" w:rsidP="005D53D8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D53D8" w:rsidRPr="009E2F97" w14:paraId="0267092C" w14:textId="77777777" w:rsidTr="005F630B">
        <w:tc>
          <w:tcPr>
            <w:tcW w:w="4065" w:type="dxa"/>
            <w:shd w:val="clear" w:color="auto" w:fill="auto"/>
          </w:tcPr>
          <w:p w14:paraId="0A362A71" w14:textId="77777777" w:rsidR="005D53D8" w:rsidRPr="009E2F97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55" w:type="dxa"/>
            <w:shd w:val="clear" w:color="auto" w:fill="auto"/>
          </w:tcPr>
          <w:p w14:paraId="5B06DD08" w14:textId="77777777" w:rsidR="005D53D8" w:rsidRPr="009E2F97" w:rsidRDefault="005D53D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315A6DA6" w14:textId="77777777" w:rsidR="005D53D8" w:rsidRPr="009E2F97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752D48CD" w14:textId="77777777" w:rsidR="005D53D8" w:rsidRPr="00B425BB" w:rsidRDefault="005D53D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654ED5F5" w14:textId="77777777" w:rsidR="005D53D8" w:rsidRPr="00B425B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1C731104" w14:textId="77777777" w:rsidR="005D53D8" w:rsidRPr="00B425BB" w:rsidRDefault="005D53D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5608758" w14:textId="77777777" w:rsidR="005D53D8" w:rsidRPr="00B425B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334F9FB" w14:textId="77777777" w:rsidR="005D53D8" w:rsidRPr="00B425BB" w:rsidRDefault="005D53D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D53D8" w:rsidRPr="009E2F97" w14:paraId="0C2547F6" w14:textId="77777777" w:rsidTr="005F630B">
        <w:tc>
          <w:tcPr>
            <w:tcW w:w="4065" w:type="dxa"/>
            <w:shd w:val="clear" w:color="auto" w:fill="auto"/>
          </w:tcPr>
          <w:p w14:paraId="45D7A18B" w14:textId="77777777" w:rsidR="005D53D8" w:rsidRPr="009E2F97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55" w:type="dxa"/>
            <w:shd w:val="clear" w:color="auto" w:fill="auto"/>
          </w:tcPr>
          <w:p w14:paraId="7C5D330D" w14:textId="77777777" w:rsidR="005D53D8" w:rsidRPr="009E2F97" w:rsidRDefault="005D53D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1E7C7D99" w14:textId="77777777" w:rsidR="005D53D8" w:rsidRPr="009E2F97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28EB246F" w14:textId="77777777" w:rsidR="005D53D8" w:rsidRPr="00B425BB" w:rsidRDefault="005D53D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5FE18599" w14:textId="77777777" w:rsidR="005D53D8" w:rsidRPr="00B425B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69CF1F2A" w14:textId="77777777" w:rsidR="005D53D8" w:rsidRPr="00B425BB" w:rsidRDefault="005D53D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9EB6D44" w14:textId="77777777" w:rsidR="005D53D8" w:rsidRPr="00B425B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7CBAFD4" w14:textId="77777777" w:rsidR="005D53D8" w:rsidRPr="00B425BB" w:rsidRDefault="005D53D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D53D8" w:rsidRPr="009E2F97" w14:paraId="4FD354DB" w14:textId="77777777" w:rsidTr="005F630B">
        <w:tc>
          <w:tcPr>
            <w:tcW w:w="4065" w:type="dxa"/>
            <w:shd w:val="clear" w:color="auto" w:fill="auto"/>
          </w:tcPr>
          <w:p w14:paraId="0D466A15" w14:textId="77777777" w:rsidR="005D53D8" w:rsidRPr="009E2F97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9E2F9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55" w:type="dxa"/>
            <w:shd w:val="clear" w:color="auto" w:fill="auto"/>
          </w:tcPr>
          <w:p w14:paraId="61606691" w14:textId="5861F257" w:rsidR="005D53D8" w:rsidRPr="008040AB" w:rsidRDefault="004905E6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40AB">
              <w:rPr>
                <w:rFonts w:ascii="Angsana New" w:hAnsi="Angsana New"/>
                <w:sz w:val="30"/>
                <w:szCs w:val="30"/>
                <w:lang w:val="en-US" w:bidi="th-TH"/>
              </w:rPr>
              <w:t>98</w:t>
            </w:r>
          </w:p>
        </w:tc>
        <w:tc>
          <w:tcPr>
            <w:tcW w:w="269" w:type="dxa"/>
            <w:shd w:val="clear" w:color="auto" w:fill="auto"/>
          </w:tcPr>
          <w:p w14:paraId="4A4BB8B1" w14:textId="77777777" w:rsidR="005D53D8" w:rsidRPr="008040A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55F94D58" w14:textId="0DCF3193" w:rsidR="005D53D8" w:rsidRPr="008040AB" w:rsidRDefault="0059116D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40AB">
              <w:rPr>
                <w:rFonts w:ascii="Angsana New" w:hAnsi="Angsana New"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248" w:type="dxa"/>
            <w:shd w:val="clear" w:color="auto" w:fill="auto"/>
          </w:tcPr>
          <w:p w14:paraId="58190A26" w14:textId="77777777" w:rsidR="005D53D8" w:rsidRPr="008040A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53A74432" w14:textId="487DFE24" w:rsidR="005D53D8" w:rsidRPr="008040AB" w:rsidRDefault="004905E6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40AB">
              <w:rPr>
                <w:rFonts w:ascii="Angsana New" w:hAnsi="Angsana New"/>
                <w:sz w:val="30"/>
                <w:szCs w:val="30"/>
                <w:lang w:val="en-US" w:bidi="th-TH"/>
              </w:rPr>
              <w:t>51</w:t>
            </w:r>
          </w:p>
        </w:tc>
        <w:tc>
          <w:tcPr>
            <w:tcW w:w="270" w:type="dxa"/>
            <w:shd w:val="clear" w:color="auto" w:fill="auto"/>
          </w:tcPr>
          <w:p w14:paraId="52F01DAF" w14:textId="77777777" w:rsidR="005D53D8" w:rsidRPr="00B425B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0AFB583" w14:textId="6AE43F20" w:rsidR="005D53D8" w:rsidRPr="00B425BB" w:rsidRDefault="00E0084A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50</w:t>
            </w:r>
          </w:p>
        </w:tc>
      </w:tr>
      <w:tr w:rsidR="005D53D8" w:rsidRPr="009E2F97" w14:paraId="22594987" w14:textId="77777777" w:rsidTr="004905E6">
        <w:tc>
          <w:tcPr>
            <w:tcW w:w="4065" w:type="dxa"/>
            <w:shd w:val="clear" w:color="auto" w:fill="auto"/>
          </w:tcPr>
          <w:p w14:paraId="796B2F78" w14:textId="77777777" w:rsidR="005D53D8" w:rsidRPr="009E2F97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14:paraId="20090D99" w14:textId="11B23759" w:rsidR="005D53D8" w:rsidRPr="008040AB" w:rsidRDefault="004905E6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40AB"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269" w:type="dxa"/>
            <w:shd w:val="clear" w:color="auto" w:fill="auto"/>
          </w:tcPr>
          <w:p w14:paraId="165B7BEE" w14:textId="77777777" w:rsidR="005D53D8" w:rsidRPr="008040A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4EAE08AA" w14:textId="7ADE2471" w:rsidR="005D53D8" w:rsidRPr="008040AB" w:rsidRDefault="0059116D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40AB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48" w:type="dxa"/>
            <w:shd w:val="clear" w:color="auto" w:fill="auto"/>
          </w:tcPr>
          <w:p w14:paraId="058F4C3C" w14:textId="77777777" w:rsidR="005D53D8" w:rsidRPr="008040A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6C518B" w14:textId="1582D38C" w:rsidR="005D53D8" w:rsidRPr="008040AB" w:rsidRDefault="004905E6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40AB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78120BC" w14:textId="77777777" w:rsidR="005D53D8" w:rsidRPr="00B425B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D17A99" w14:textId="5156A396" w:rsidR="005D53D8" w:rsidRPr="00B425BB" w:rsidRDefault="00E0084A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5D53D8" w:rsidRPr="009E2F97" w14:paraId="14EF8D6D" w14:textId="77777777" w:rsidTr="004905E6">
        <w:tc>
          <w:tcPr>
            <w:tcW w:w="4065" w:type="dxa"/>
            <w:shd w:val="clear" w:color="auto" w:fill="auto"/>
          </w:tcPr>
          <w:p w14:paraId="566682F4" w14:textId="77777777" w:rsidR="005D53D8" w:rsidRPr="009E2F97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BAAC59" w14:textId="34D7A5A3" w:rsidR="005D53D8" w:rsidRPr="008040AB" w:rsidRDefault="004905E6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040A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114</w:t>
            </w:r>
          </w:p>
        </w:tc>
        <w:tc>
          <w:tcPr>
            <w:tcW w:w="269" w:type="dxa"/>
            <w:shd w:val="clear" w:color="auto" w:fill="auto"/>
          </w:tcPr>
          <w:p w14:paraId="5572A6C6" w14:textId="77777777" w:rsidR="005D53D8" w:rsidRPr="008040A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74EEF8" w14:textId="658C67CC" w:rsidR="005D53D8" w:rsidRPr="008040AB" w:rsidRDefault="00DB438A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040A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101</w:t>
            </w:r>
          </w:p>
        </w:tc>
        <w:tc>
          <w:tcPr>
            <w:tcW w:w="248" w:type="dxa"/>
            <w:shd w:val="clear" w:color="auto" w:fill="auto"/>
          </w:tcPr>
          <w:p w14:paraId="63006F4B" w14:textId="77777777" w:rsidR="005D53D8" w:rsidRPr="008040A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BA69DD" w14:textId="3243FD59" w:rsidR="005D53D8" w:rsidRPr="008040AB" w:rsidRDefault="004905E6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040A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57</w:t>
            </w:r>
          </w:p>
        </w:tc>
        <w:tc>
          <w:tcPr>
            <w:tcW w:w="270" w:type="dxa"/>
            <w:shd w:val="clear" w:color="auto" w:fill="auto"/>
          </w:tcPr>
          <w:p w14:paraId="647C000D" w14:textId="77777777" w:rsidR="005D53D8" w:rsidRPr="00B425B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1AD87B" w14:textId="28E3299A" w:rsidR="005D53D8" w:rsidRPr="00B425BB" w:rsidRDefault="00E0084A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</w:t>
            </w:r>
          </w:p>
        </w:tc>
      </w:tr>
    </w:tbl>
    <w:p w14:paraId="2E330D0C" w14:textId="77777777" w:rsidR="00C72563" w:rsidRDefault="00C72563" w:rsidP="00A30CEE">
      <w:pPr>
        <w:rPr>
          <w:rFonts w:asciiTheme="majorBidi" w:hAnsiTheme="majorBidi" w:cstheme="majorBidi"/>
          <w:sz w:val="30"/>
          <w:szCs w:val="30"/>
        </w:rPr>
      </w:pPr>
    </w:p>
    <w:p w14:paraId="217CD14F" w14:textId="77777777" w:rsidR="00B52E64" w:rsidRDefault="00B52E64" w:rsidP="00A30CEE">
      <w:pPr>
        <w:rPr>
          <w:rFonts w:asciiTheme="majorBidi" w:hAnsiTheme="majorBidi" w:cstheme="majorBidi"/>
          <w:sz w:val="30"/>
          <w:szCs w:val="30"/>
        </w:rPr>
      </w:pPr>
    </w:p>
    <w:p w14:paraId="1B042A7F" w14:textId="24200DE7" w:rsidR="00CD6744" w:rsidRDefault="00B52E64" w:rsidP="00A30CEE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/>
          <w:sz w:val="30"/>
          <w:szCs w:val="30"/>
        </w:rPr>
        <w:tab/>
        <w:t xml:space="preserve">* </w:t>
      </w:r>
      <w:r>
        <w:rPr>
          <w:rFonts w:asciiTheme="majorBidi" w:hAnsiTheme="majorBidi" w:cstheme="majorBidi" w:hint="cs"/>
          <w:sz w:val="30"/>
          <w:szCs w:val="30"/>
          <w:cs/>
        </w:rPr>
        <w:t>ดูสัญญาสำคัญที่ทำกับกิจการที่เกี่ยวข้องกัน</w:t>
      </w:r>
      <w:r w:rsidR="00CD6744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382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4047"/>
        <w:gridCol w:w="1160"/>
        <w:gridCol w:w="283"/>
        <w:gridCol w:w="1116"/>
        <w:gridCol w:w="270"/>
        <w:gridCol w:w="1080"/>
        <w:gridCol w:w="262"/>
        <w:gridCol w:w="8"/>
        <w:gridCol w:w="1156"/>
      </w:tblGrid>
      <w:tr w:rsidR="007D378E" w:rsidRPr="003A3205" w14:paraId="33A30818" w14:textId="77777777" w:rsidTr="00F80891">
        <w:trPr>
          <w:trHeight w:val="60"/>
          <w:tblHeader/>
        </w:trPr>
        <w:tc>
          <w:tcPr>
            <w:tcW w:w="4047" w:type="dxa"/>
            <w:shd w:val="clear" w:color="auto" w:fill="auto"/>
          </w:tcPr>
          <w:p w14:paraId="4051A361" w14:textId="118A9775" w:rsidR="007D378E" w:rsidRPr="003A3205" w:rsidRDefault="007D378E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59" w:type="dxa"/>
            <w:gridSpan w:val="3"/>
            <w:shd w:val="clear" w:color="auto" w:fill="auto"/>
          </w:tcPr>
          <w:p w14:paraId="16F591FD" w14:textId="77777777" w:rsidR="007D378E" w:rsidRPr="003A3205" w:rsidRDefault="007D378E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5EE50E7" w14:textId="77777777" w:rsidR="007D378E" w:rsidRPr="003A3205" w:rsidRDefault="007D378E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06" w:type="dxa"/>
            <w:gridSpan w:val="4"/>
            <w:shd w:val="clear" w:color="auto" w:fill="auto"/>
          </w:tcPr>
          <w:p w14:paraId="02A29E64" w14:textId="77777777" w:rsidR="007D378E" w:rsidRPr="003A3205" w:rsidRDefault="007D378E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6562" w:rsidRPr="003A3205" w14:paraId="43B97EBB" w14:textId="77777777" w:rsidTr="00F80891">
        <w:trPr>
          <w:tblHeader/>
        </w:trPr>
        <w:tc>
          <w:tcPr>
            <w:tcW w:w="4047" w:type="dxa"/>
            <w:shd w:val="clear" w:color="auto" w:fill="auto"/>
          </w:tcPr>
          <w:p w14:paraId="107A492E" w14:textId="3AB5A432" w:rsidR="00356562" w:rsidRPr="003A3205" w:rsidRDefault="00FF0CF1" w:rsidP="0035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F0CF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3E5626A1" w14:textId="6C3CEF95" w:rsidR="00356562" w:rsidRPr="00B735EA" w:rsidRDefault="007037FE" w:rsidP="0035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35EA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B735EA" w:rsidRPr="00B735EA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="00B735EA" w:rsidRPr="00B735E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="00B735EA" w:rsidRPr="00B735EA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3" w:type="dxa"/>
          </w:tcPr>
          <w:p w14:paraId="0A14BBD1" w14:textId="77777777" w:rsidR="00356562" w:rsidRPr="003A3205" w:rsidRDefault="00356562" w:rsidP="0035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587605C9" w14:textId="5CC3A263" w:rsidR="00356562" w:rsidRPr="003A3205" w:rsidRDefault="007037FE" w:rsidP="0035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037FE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356562" w:rsidRPr="003A320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</w:tcPr>
          <w:p w14:paraId="42C8C716" w14:textId="77777777" w:rsidR="00356562" w:rsidRPr="003A3205" w:rsidRDefault="00356562" w:rsidP="0035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B8A7361" w14:textId="317C9E54" w:rsidR="00356562" w:rsidRPr="003A3205" w:rsidRDefault="00B735EA" w:rsidP="0035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735EA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B735E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B735EA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2" w:type="dxa"/>
          </w:tcPr>
          <w:p w14:paraId="797928A7" w14:textId="77777777" w:rsidR="00356562" w:rsidRPr="003A3205" w:rsidRDefault="00356562" w:rsidP="0035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38197565" w14:textId="36D7E26D" w:rsidR="00356562" w:rsidRPr="003A3205" w:rsidRDefault="007037FE" w:rsidP="0035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356562" w:rsidRPr="003A320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3A3205" w:rsidRPr="003A3205" w14:paraId="1CE6F8E9" w14:textId="77777777" w:rsidTr="00F80891">
        <w:trPr>
          <w:tblHeader/>
        </w:trPr>
        <w:tc>
          <w:tcPr>
            <w:tcW w:w="4047" w:type="dxa"/>
            <w:shd w:val="clear" w:color="auto" w:fill="auto"/>
          </w:tcPr>
          <w:p w14:paraId="635F3E18" w14:textId="6568F3DE" w:rsidR="003A3205" w:rsidRPr="003A3205" w:rsidRDefault="00B52E64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F0CF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FF0C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F0CF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57DE0093" w14:textId="76BBF659" w:rsidR="003A3205" w:rsidRPr="003A3205" w:rsidRDefault="00163C9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283" w:type="dxa"/>
          </w:tcPr>
          <w:p w14:paraId="7AC8E9C8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08BD8A75" w14:textId="5AD7A74A" w:rsidR="003A3205" w:rsidRPr="003A3205" w:rsidRDefault="00163C9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A755416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227C8ED" w14:textId="64CC4171" w:rsidR="003A3205" w:rsidRPr="003A3205" w:rsidRDefault="00163C9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262" w:type="dxa"/>
          </w:tcPr>
          <w:p w14:paraId="3B540C62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226BCEBD" w14:textId="70CEBF51" w:rsidR="003A3205" w:rsidRPr="003A3205" w:rsidRDefault="00163C9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</w:tr>
      <w:tr w:rsidR="003A3205" w:rsidRPr="003A3205" w14:paraId="1EBBF281" w14:textId="77777777" w:rsidTr="003A3205">
        <w:trPr>
          <w:tblHeader/>
        </w:trPr>
        <w:tc>
          <w:tcPr>
            <w:tcW w:w="4047" w:type="dxa"/>
            <w:shd w:val="clear" w:color="auto" w:fill="auto"/>
          </w:tcPr>
          <w:p w14:paraId="3E3F9A02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5" w:type="dxa"/>
            <w:gridSpan w:val="8"/>
            <w:shd w:val="clear" w:color="auto" w:fill="auto"/>
          </w:tcPr>
          <w:p w14:paraId="290422E8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A3205" w:rsidRPr="003A3205" w14:paraId="3028DE1B" w14:textId="77777777" w:rsidTr="00F80891">
        <w:tc>
          <w:tcPr>
            <w:tcW w:w="4047" w:type="dxa"/>
            <w:shd w:val="clear" w:color="auto" w:fill="auto"/>
          </w:tcPr>
          <w:p w14:paraId="5AA6E821" w14:textId="0FAAD7D6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60" w:type="dxa"/>
            <w:shd w:val="clear" w:color="auto" w:fill="auto"/>
          </w:tcPr>
          <w:p w14:paraId="50241673" w14:textId="77777777" w:rsidR="003A3205" w:rsidRPr="003A3205" w:rsidRDefault="003A3205" w:rsidP="003A32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137E192A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67981C80" w14:textId="77777777" w:rsidR="003A3205" w:rsidRPr="003A3205" w:rsidRDefault="003A3205" w:rsidP="003A32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18A35D6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403CB1" w14:textId="77777777" w:rsidR="003A3205" w:rsidRPr="003A3205" w:rsidRDefault="003A3205" w:rsidP="003A32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16525FF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14:paraId="606F7D5A" w14:textId="77777777" w:rsidR="003A3205" w:rsidRPr="003A3205" w:rsidRDefault="003A3205" w:rsidP="003A32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625D4" w:rsidRPr="003A3205" w14:paraId="5BF5060E" w14:textId="77777777" w:rsidTr="00F80891">
        <w:tc>
          <w:tcPr>
            <w:tcW w:w="4047" w:type="dxa"/>
            <w:shd w:val="clear" w:color="auto" w:fill="auto"/>
          </w:tcPr>
          <w:p w14:paraId="10748136" w14:textId="558339E7" w:rsidR="004625D4" w:rsidRPr="003A3205" w:rsidRDefault="004625D4" w:rsidP="0046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  <w:r w:rsidRPr="00373D55"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160" w:type="dxa"/>
            <w:shd w:val="clear" w:color="auto" w:fill="auto"/>
          </w:tcPr>
          <w:p w14:paraId="608DA56E" w14:textId="5192A2DE" w:rsidR="004625D4" w:rsidRPr="003A3205" w:rsidRDefault="00C056CC" w:rsidP="004625D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14:paraId="351066FC" w14:textId="77777777" w:rsidR="004625D4" w:rsidRPr="003A3205" w:rsidRDefault="004625D4" w:rsidP="0046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514B90A3" w14:textId="315F0F40" w:rsidR="004625D4" w:rsidRPr="003A3205" w:rsidRDefault="004625D4" w:rsidP="004625D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AF894CE" w14:textId="77777777" w:rsidR="004625D4" w:rsidRPr="003A3205" w:rsidRDefault="004625D4" w:rsidP="0046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7189A4" w14:textId="16703E3D" w:rsidR="004625D4" w:rsidRPr="003A3205" w:rsidRDefault="00492671" w:rsidP="004625D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92671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14:paraId="57BA1425" w14:textId="77777777" w:rsidR="004625D4" w:rsidRPr="003A3205" w:rsidRDefault="004625D4" w:rsidP="0046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14:paraId="18A3B8CB" w14:textId="3B8E29AC" w:rsidR="004625D4" w:rsidRPr="003A3205" w:rsidRDefault="004625D4" w:rsidP="004625D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</w:tr>
      <w:tr w:rsidR="004625D4" w:rsidRPr="003A3205" w14:paraId="716BDC06" w14:textId="77777777" w:rsidTr="00F80891">
        <w:tc>
          <w:tcPr>
            <w:tcW w:w="4047" w:type="dxa"/>
            <w:shd w:val="clear" w:color="auto" w:fill="auto"/>
          </w:tcPr>
          <w:p w14:paraId="2B52F8A2" w14:textId="77777777" w:rsidR="004625D4" w:rsidRPr="003A3205" w:rsidRDefault="004625D4" w:rsidP="0046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0" w:type="dxa"/>
            <w:shd w:val="clear" w:color="auto" w:fill="auto"/>
          </w:tcPr>
          <w:p w14:paraId="29193A6A" w14:textId="7ACDFE0D" w:rsidR="004625D4" w:rsidRPr="003A3205" w:rsidRDefault="008C307B" w:rsidP="004625D4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7E2CCFF" w14:textId="77777777" w:rsidR="004625D4" w:rsidRPr="003A3205" w:rsidRDefault="004625D4" w:rsidP="0046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62DF4054" w14:textId="26D8CD17" w:rsidR="004625D4" w:rsidRPr="003A3205" w:rsidRDefault="004625D4" w:rsidP="004625D4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B3D3B9" w14:textId="77777777" w:rsidR="004625D4" w:rsidRPr="003A3205" w:rsidRDefault="004625D4" w:rsidP="0046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CE27B0" w14:textId="32CAC169" w:rsidR="004625D4" w:rsidRPr="003A3205" w:rsidRDefault="00492671" w:rsidP="004625D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92671">
              <w:rPr>
                <w:rFonts w:ascii="Angsana New" w:hAnsi="Angsana New" w:hint="cs"/>
                <w:sz w:val="30"/>
                <w:szCs w:val="30"/>
                <w:lang w:val="en-US" w:bidi="th-TH"/>
              </w:rPr>
              <w:t>13</w:t>
            </w:r>
            <w:r w:rsidR="00B2444C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69D56FB7" w14:textId="77777777" w:rsidR="004625D4" w:rsidRPr="003A3205" w:rsidRDefault="004625D4" w:rsidP="0046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14:paraId="3C2BA529" w14:textId="57E16FD1" w:rsidR="004625D4" w:rsidRPr="003A3205" w:rsidRDefault="004625D4" w:rsidP="004625D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147</w:t>
            </w:r>
          </w:p>
        </w:tc>
      </w:tr>
      <w:tr w:rsidR="005D53D8" w:rsidRPr="003A3205" w14:paraId="37E317F4" w14:textId="77777777" w:rsidTr="00F80891">
        <w:tc>
          <w:tcPr>
            <w:tcW w:w="4047" w:type="dxa"/>
            <w:shd w:val="clear" w:color="auto" w:fill="auto"/>
          </w:tcPr>
          <w:p w14:paraId="229B67F4" w14:textId="1ADAB025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60" w:type="dxa"/>
            <w:shd w:val="clear" w:color="auto" w:fill="auto"/>
          </w:tcPr>
          <w:p w14:paraId="3EEFC572" w14:textId="062CF37D" w:rsidR="005D53D8" w:rsidRDefault="00C056CC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  <w:r w:rsidR="0026155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  <w:shd w:val="clear" w:color="auto" w:fill="auto"/>
          </w:tcPr>
          <w:p w14:paraId="0F767D09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4FA774D8" w14:textId="7F3B83F4" w:rsidR="005D53D8" w:rsidRDefault="005D53D8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FA250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159</w:t>
            </w:r>
          </w:p>
        </w:tc>
        <w:tc>
          <w:tcPr>
            <w:tcW w:w="270" w:type="dxa"/>
            <w:shd w:val="clear" w:color="auto" w:fill="auto"/>
          </w:tcPr>
          <w:p w14:paraId="663A739C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B720C26" w14:textId="66C88CD5" w:rsidR="005D53D8" w:rsidRDefault="0026155B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14:paraId="1148FDE7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14:paraId="38413034" w14:textId="688196D6" w:rsidR="005D53D8" w:rsidRPr="009F593F" w:rsidRDefault="007F4B92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5D53D8" w:rsidRPr="003A3205" w14:paraId="49BBB82F" w14:textId="77777777" w:rsidTr="00E5667E">
        <w:tc>
          <w:tcPr>
            <w:tcW w:w="4047" w:type="dxa"/>
            <w:shd w:val="clear" w:color="auto" w:fill="auto"/>
          </w:tcPr>
          <w:p w14:paraId="4886FBEE" w14:textId="2B673BD9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60" w:type="dxa"/>
            <w:shd w:val="clear" w:color="auto" w:fill="auto"/>
          </w:tcPr>
          <w:p w14:paraId="7D7BB6BE" w14:textId="702FB3D4" w:rsidR="005D53D8" w:rsidRPr="003A3205" w:rsidRDefault="00C056CC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B2444C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14:paraId="0E1E9CB3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476E344D" w14:textId="0CB6DCC1" w:rsidR="005D53D8" w:rsidRPr="003A3205" w:rsidRDefault="005D53D8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2FA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Pr="008552FA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69D94D6E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7C5E89" w14:textId="2CA4A624" w:rsidR="005D53D8" w:rsidRPr="003A3205" w:rsidRDefault="00492671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92671">
              <w:rPr>
                <w:rFonts w:ascii="Angsana New" w:hAnsi="Angsana New" w:hint="cs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62" w:type="dxa"/>
            <w:shd w:val="clear" w:color="auto" w:fill="auto"/>
          </w:tcPr>
          <w:p w14:paraId="4E4384FC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14:paraId="0F51A1E0" w14:textId="6E254CB8" w:rsidR="005D53D8" w:rsidRPr="003A3205" w:rsidRDefault="005D53D8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552FA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8552FA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</w:tr>
      <w:tr w:rsidR="005D53D8" w:rsidRPr="003A3205" w14:paraId="3615F4E5" w14:textId="77777777" w:rsidTr="00F80891">
        <w:tc>
          <w:tcPr>
            <w:tcW w:w="4047" w:type="dxa"/>
            <w:shd w:val="clear" w:color="auto" w:fill="auto"/>
          </w:tcPr>
          <w:p w14:paraId="6931EB2B" w14:textId="77005566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3B17B314" w14:textId="01D1DB5B" w:rsidR="005D53D8" w:rsidRPr="003A3205" w:rsidRDefault="00C056CC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18</w:t>
            </w:r>
          </w:p>
        </w:tc>
        <w:tc>
          <w:tcPr>
            <w:tcW w:w="283" w:type="dxa"/>
            <w:shd w:val="clear" w:color="auto" w:fill="auto"/>
          </w:tcPr>
          <w:p w14:paraId="173DD3AB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39EE12F3" w14:textId="5F5AB907" w:rsidR="005D53D8" w:rsidRPr="003A3205" w:rsidRDefault="005D53D8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7991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 w:rsidR="007F4B92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D59C738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83CB277" w14:textId="21B9021C" w:rsidR="005D53D8" w:rsidRPr="003A3205" w:rsidRDefault="00C056CC" w:rsidP="00C056C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14:paraId="4B977AA3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489F5A" w14:textId="5298C42D" w:rsidR="005D53D8" w:rsidRPr="003A3205" w:rsidRDefault="005D53D8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552FA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D53D8" w:rsidRPr="003A3205" w14:paraId="77DB903E" w14:textId="77777777" w:rsidTr="005D53D8">
        <w:trPr>
          <w:trHeight w:val="50"/>
        </w:trPr>
        <w:tc>
          <w:tcPr>
            <w:tcW w:w="4047" w:type="dxa"/>
            <w:shd w:val="clear" w:color="auto" w:fill="auto"/>
          </w:tcPr>
          <w:p w14:paraId="0360CDB0" w14:textId="34FC0EBD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F79E8" w14:textId="776B2685" w:rsidR="005D53D8" w:rsidRPr="003A3205" w:rsidRDefault="00C056CC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</w:t>
            </w:r>
            <w:r w:rsidR="00B2444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14:paraId="53B4901F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09E31B" w14:textId="6388DD51" w:rsidR="005D53D8" w:rsidRPr="003A3205" w:rsidRDefault="005D53D8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552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9F593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7F4B9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35A6797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44CB18" w14:textId="542A2A75" w:rsidR="005D53D8" w:rsidRPr="00A6477A" w:rsidRDefault="00492671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92671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14</w:t>
            </w:r>
            <w:r w:rsidR="00B2444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62" w:type="dxa"/>
            <w:shd w:val="clear" w:color="auto" w:fill="auto"/>
          </w:tcPr>
          <w:p w14:paraId="70303D3E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AA7873" w14:textId="27953FDF" w:rsidR="005D53D8" w:rsidRPr="003A3205" w:rsidRDefault="005D53D8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8552F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16</w:t>
            </w:r>
            <w:r w:rsidR="007F4B9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</w:t>
            </w:r>
          </w:p>
        </w:tc>
      </w:tr>
      <w:tr w:rsidR="005D53D8" w:rsidRPr="003A3205" w14:paraId="52D85B11" w14:textId="77777777" w:rsidTr="005D53D8">
        <w:trPr>
          <w:trHeight w:val="50"/>
        </w:trPr>
        <w:tc>
          <w:tcPr>
            <w:tcW w:w="4047" w:type="dxa"/>
            <w:shd w:val="clear" w:color="auto" w:fill="auto"/>
          </w:tcPr>
          <w:p w14:paraId="5F7CFF40" w14:textId="693D5E2E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0E74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480E7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ค่าเผื่อผลขาดทุนด้านเครดิตที่คาดว่าจ</w:t>
            </w:r>
            <w:r w:rsidRPr="00480E7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ะ</w:t>
            </w:r>
            <w:r w:rsidRPr="00480E7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5928C5" w14:textId="57C37792" w:rsidR="005D53D8" w:rsidRPr="008C3660" w:rsidRDefault="00C056CC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283" w:type="dxa"/>
            <w:shd w:val="clear" w:color="auto" w:fill="auto"/>
          </w:tcPr>
          <w:p w14:paraId="4C7DE455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D77C2" w14:textId="496ABA37" w:rsidR="005D53D8" w:rsidRPr="008552FA" w:rsidRDefault="005D53D8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A7D09"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70" w:type="dxa"/>
            <w:shd w:val="clear" w:color="auto" w:fill="auto"/>
          </w:tcPr>
          <w:p w14:paraId="5DD81003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B2851" w14:textId="4B787E53" w:rsidR="005D53D8" w:rsidRPr="00C93452" w:rsidRDefault="008C307B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262" w:type="dxa"/>
            <w:shd w:val="clear" w:color="auto" w:fill="auto"/>
          </w:tcPr>
          <w:p w14:paraId="0C76947B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2AD91F" w14:textId="5864B33A" w:rsidR="005D53D8" w:rsidRPr="008552FA" w:rsidRDefault="005D53D8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A7D09">
              <w:rPr>
                <w:rFonts w:ascii="Angsana New" w:hAnsi="Angsana New"/>
                <w:sz w:val="30"/>
                <w:szCs w:val="30"/>
              </w:rPr>
              <w:t>(1)</w:t>
            </w:r>
          </w:p>
        </w:tc>
      </w:tr>
      <w:tr w:rsidR="005D53D8" w:rsidRPr="003A3205" w14:paraId="49E89164" w14:textId="77777777" w:rsidTr="005D53D8">
        <w:trPr>
          <w:trHeight w:val="50"/>
        </w:trPr>
        <w:tc>
          <w:tcPr>
            <w:tcW w:w="4047" w:type="dxa"/>
            <w:shd w:val="clear" w:color="auto" w:fill="auto"/>
          </w:tcPr>
          <w:p w14:paraId="71B2F15D" w14:textId="7252FBA0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E26D79" w14:textId="126EC27F" w:rsidR="005D53D8" w:rsidRPr="003A3205" w:rsidRDefault="00C056CC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5" w:right="-20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</w:t>
            </w:r>
            <w:r w:rsidR="00B2444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218EC25B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C2D939" w14:textId="4128C468" w:rsidR="005D53D8" w:rsidRPr="00BA7288" w:rsidRDefault="005D53D8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5" w:right="-20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A7D0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21</w:t>
            </w:r>
            <w:r w:rsidR="007F4B9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A145A70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DE68E8" w14:textId="77EF5693" w:rsidR="005D53D8" w:rsidRPr="00A6477A" w:rsidRDefault="008C307B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5" w:right="-20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</w:t>
            </w:r>
            <w:r w:rsidR="00B2444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2" w:type="dxa"/>
            <w:shd w:val="clear" w:color="auto" w:fill="auto"/>
          </w:tcPr>
          <w:p w14:paraId="446B6D8A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561821" w14:textId="1A72CE26" w:rsidR="005D53D8" w:rsidRPr="008552FA" w:rsidRDefault="005D53D8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5" w:right="-20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A7D0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16</w:t>
            </w:r>
            <w:r w:rsidR="007F4B9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</w:t>
            </w:r>
          </w:p>
        </w:tc>
      </w:tr>
      <w:tr w:rsidR="005D53D8" w:rsidRPr="003A3205" w14:paraId="28335281" w14:textId="77777777" w:rsidTr="005457AB">
        <w:trPr>
          <w:trHeight w:val="53"/>
        </w:trPr>
        <w:tc>
          <w:tcPr>
            <w:tcW w:w="4047" w:type="dxa"/>
            <w:shd w:val="clear" w:color="auto" w:fill="auto"/>
          </w:tcPr>
          <w:p w14:paraId="1AC18719" w14:textId="77777777" w:rsidR="005D53D8" w:rsidRPr="00EB047F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60" w:type="dxa"/>
            <w:tcBorders>
              <w:top w:val="double" w:sz="4" w:space="0" w:color="auto"/>
            </w:tcBorders>
            <w:shd w:val="clear" w:color="auto" w:fill="auto"/>
          </w:tcPr>
          <w:p w14:paraId="0D6879AA" w14:textId="77777777" w:rsidR="005D53D8" w:rsidRPr="005457AB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7C102F58" w14:textId="77777777" w:rsidR="005D53D8" w:rsidRPr="005457AB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  <w:shd w:val="clear" w:color="auto" w:fill="auto"/>
          </w:tcPr>
          <w:p w14:paraId="13F532D7" w14:textId="77777777" w:rsidR="005D53D8" w:rsidRPr="005457AB" w:rsidRDefault="005D53D8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0AC1CED" w14:textId="77777777" w:rsidR="005D53D8" w:rsidRPr="005457AB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5DE7A21" w14:textId="77777777" w:rsidR="005D53D8" w:rsidRPr="005457AB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3000925" w14:textId="77777777" w:rsidR="005D53D8" w:rsidRPr="005457AB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36BC362" w14:textId="77777777" w:rsidR="005D53D8" w:rsidRPr="005457AB" w:rsidRDefault="005D53D8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8638D" w:rsidRPr="003A3205" w14:paraId="3A6CF04E" w14:textId="77777777" w:rsidTr="00044197">
        <w:tc>
          <w:tcPr>
            <w:tcW w:w="4047" w:type="dxa"/>
            <w:shd w:val="clear" w:color="auto" w:fill="auto"/>
          </w:tcPr>
          <w:p w14:paraId="6A064904" w14:textId="1E552644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ตามสัญญาเช่าดำเนินงาน</w:t>
            </w:r>
          </w:p>
        </w:tc>
        <w:tc>
          <w:tcPr>
            <w:tcW w:w="1160" w:type="dxa"/>
            <w:shd w:val="clear" w:color="auto" w:fill="auto"/>
          </w:tcPr>
          <w:p w14:paraId="0E2C07E1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4A370C05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3CD4E805" w14:textId="77777777" w:rsidR="0028638D" w:rsidRPr="003A3205" w:rsidRDefault="0028638D" w:rsidP="0028638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ED5D73D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CAF2DAD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77842FA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14:paraId="0BAE57DA" w14:textId="77777777" w:rsidR="0028638D" w:rsidRPr="003A3205" w:rsidRDefault="0028638D" w:rsidP="0028638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28638D" w:rsidRPr="003A3205" w14:paraId="22B6D478" w14:textId="77777777" w:rsidTr="00044197">
        <w:tc>
          <w:tcPr>
            <w:tcW w:w="4047" w:type="dxa"/>
            <w:shd w:val="clear" w:color="auto" w:fill="auto"/>
          </w:tcPr>
          <w:p w14:paraId="2CE8EC7F" w14:textId="43A9C3A3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ที่ยังไม่เรียกชำระ</w:t>
            </w:r>
          </w:p>
        </w:tc>
        <w:tc>
          <w:tcPr>
            <w:tcW w:w="1160" w:type="dxa"/>
            <w:shd w:val="clear" w:color="auto" w:fill="auto"/>
          </w:tcPr>
          <w:p w14:paraId="7EC58826" w14:textId="77777777" w:rsidR="0028638D" w:rsidRPr="003A3205" w:rsidRDefault="0028638D" w:rsidP="0028638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7B051F2C" w14:textId="77777777" w:rsidR="0028638D" w:rsidRPr="003A3205" w:rsidRDefault="0028638D" w:rsidP="0028638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16" w:type="dxa"/>
            <w:shd w:val="clear" w:color="auto" w:fill="auto"/>
          </w:tcPr>
          <w:p w14:paraId="0E89E77A" w14:textId="77777777" w:rsidR="0028638D" w:rsidRPr="00EB047F" w:rsidRDefault="0028638D" w:rsidP="0028638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B81FCF9" w14:textId="77777777" w:rsidR="0028638D" w:rsidRPr="003A3205" w:rsidRDefault="0028638D" w:rsidP="0028638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4D2CB81" w14:textId="77777777" w:rsidR="0028638D" w:rsidRPr="003A3205" w:rsidRDefault="0028638D" w:rsidP="0028638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5D5CEAF" w14:textId="77777777" w:rsidR="0028638D" w:rsidRPr="003A3205" w:rsidRDefault="0028638D" w:rsidP="0028638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14:paraId="3666D99B" w14:textId="77777777" w:rsidR="0028638D" w:rsidRPr="003A3205" w:rsidRDefault="0028638D" w:rsidP="0028638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28638D" w:rsidRPr="003A3205" w14:paraId="64C7A360" w14:textId="77777777" w:rsidTr="00044197">
        <w:tc>
          <w:tcPr>
            <w:tcW w:w="4047" w:type="dxa"/>
            <w:shd w:val="clear" w:color="auto" w:fill="auto"/>
          </w:tcPr>
          <w:p w14:paraId="4FF2ECAC" w14:textId="01424561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83A93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0" w:type="dxa"/>
            <w:tcBorders>
              <w:bottom w:val="double" w:sz="4" w:space="0" w:color="auto"/>
            </w:tcBorders>
            <w:shd w:val="clear" w:color="auto" w:fill="auto"/>
          </w:tcPr>
          <w:p w14:paraId="356E6FA8" w14:textId="34060A59" w:rsidR="0028638D" w:rsidRPr="00AD1E15" w:rsidRDefault="00675377" w:rsidP="0028638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38</w:t>
            </w:r>
          </w:p>
        </w:tc>
        <w:tc>
          <w:tcPr>
            <w:tcW w:w="283" w:type="dxa"/>
            <w:shd w:val="clear" w:color="auto" w:fill="auto"/>
          </w:tcPr>
          <w:p w14:paraId="68BE4C75" w14:textId="77777777" w:rsidR="0028638D" w:rsidRPr="00AD1E15" w:rsidRDefault="0028638D" w:rsidP="0028638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shd w:val="clear" w:color="auto" w:fill="auto"/>
          </w:tcPr>
          <w:p w14:paraId="678808D5" w14:textId="5CAEF958" w:rsidR="0028638D" w:rsidRPr="00AD1E15" w:rsidRDefault="0028638D" w:rsidP="0028638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D1E1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32</w:t>
            </w:r>
          </w:p>
        </w:tc>
        <w:tc>
          <w:tcPr>
            <w:tcW w:w="270" w:type="dxa"/>
            <w:shd w:val="clear" w:color="auto" w:fill="auto"/>
          </w:tcPr>
          <w:p w14:paraId="68C7B588" w14:textId="77777777" w:rsidR="0028638D" w:rsidRPr="00AD1E15" w:rsidRDefault="0028638D" w:rsidP="0028638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08C20A9" w14:textId="6059BED1" w:rsidR="0028638D" w:rsidRPr="00AD1E15" w:rsidRDefault="00675377" w:rsidP="0028638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16</w:t>
            </w:r>
          </w:p>
        </w:tc>
        <w:tc>
          <w:tcPr>
            <w:tcW w:w="262" w:type="dxa"/>
            <w:shd w:val="clear" w:color="auto" w:fill="auto"/>
          </w:tcPr>
          <w:p w14:paraId="2ACDCFB5" w14:textId="77777777" w:rsidR="0028638D" w:rsidRPr="00AD1E15" w:rsidRDefault="0028638D" w:rsidP="0028638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4A62434" w14:textId="0FBF883D" w:rsidR="0028638D" w:rsidRPr="00AD1E15" w:rsidRDefault="0028638D" w:rsidP="0028638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D1E1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13</w:t>
            </w:r>
          </w:p>
        </w:tc>
      </w:tr>
      <w:tr w:rsidR="0028638D" w:rsidRPr="003A3205" w14:paraId="7406F41D" w14:textId="77777777" w:rsidTr="00EB047F">
        <w:tc>
          <w:tcPr>
            <w:tcW w:w="4047" w:type="dxa"/>
            <w:shd w:val="clear" w:color="auto" w:fill="auto"/>
          </w:tcPr>
          <w:p w14:paraId="35BECFC8" w14:textId="77777777" w:rsidR="0028638D" w:rsidRPr="00EB047F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60" w:type="dxa"/>
            <w:tcBorders>
              <w:top w:val="double" w:sz="4" w:space="0" w:color="auto"/>
            </w:tcBorders>
            <w:shd w:val="clear" w:color="auto" w:fill="auto"/>
          </w:tcPr>
          <w:p w14:paraId="74360CE9" w14:textId="77777777" w:rsidR="0028638D" w:rsidRPr="00EB047F" w:rsidRDefault="0028638D" w:rsidP="0028638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589A3E01" w14:textId="77777777" w:rsidR="0028638D" w:rsidRPr="00EB047F" w:rsidRDefault="0028638D" w:rsidP="0028638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  <w:shd w:val="clear" w:color="auto" w:fill="auto"/>
          </w:tcPr>
          <w:p w14:paraId="304993D7" w14:textId="77777777" w:rsidR="0028638D" w:rsidRPr="00EB047F" w:rsidRDefault="0028638D" w:rsidP="0028638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1B97307" w14:textId="77777777" w:rsidR="0028638D" w:rsidRPr="00EB047F" w:rsidRDefault="0028638D" w:rsidP="0028638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27E97CE" w14:textId="77777777" w:rsidR="0028638D" w:rsidRPr="00EB047F" w:rsidRDefault="0028638D" w:rsidP="0028638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D927F86" w14:textId="77777777" w:rsidR="0028638D" w:rsidRPr="00EB047F" w:rsidRDefault="0028638D" w:rsidP="0028638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16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832E850" w14:textId="77777777" w:rsidR="0028638D" w:rsidRPr="00EB047F" w:rsidRDefault="0028638D" w:rsidP="0028638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</w:tr>
      <w:tr w:rsidR="0028638D" w:rsidRPr="003A3205" w14:paraId="3DD80112" w14:textId="77777777" w:rsidTr="00F80891">
        <w:tc>
          <w:tcPr>
            <w:tcW w:w="4047" w:type="dxa"/>
            <w:shd w:val="clear" w:color="auto" w:fill="auto"/>
          </w:tcPr>
          <w:p w14:paraId="497487EF" w14:textId="5E820725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D1E1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60" w:type="dxa"/>
            <w:shd w:val="clear" w:color="auto" w:fill="auto"/>
          </w:tcPr>
          <w:p w14:paraId="168FC194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240217DE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7F5A75F6" w14:textId="77777777" w:rsidR="0028638D" w:rsidRPr="003A3205" w:rsidRDefault="0028638D" w:rsidP="0028638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C6C6829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5E4C83B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4E26961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14:paraId="5CF1A872" w14:textId="77777777" w:rsidR="0028638D" w:rsidRPr="003A3205" w:rsidRDefault="0028638D" w:rsidP="0028638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28638D" w:rsidRPr="003A3205" w14:paraId="7868B994" w14:textId="77777777" w:rsidTr="00F80891">
        <w:tc>
          <w:tcPr>
            <w:tcW w:w="4047" w:type="dxa"/>
            <w:shd w:val="clear" w:color="auto" w:fill="auto"/>
          </w:tcPr>
          <w:p w14:paraId="6DA280C7" w14:textId="3DBCBF2A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60" w:type="dxa"/>
            <w:shd w:val="clear" w:color="auto" w:fill="auto"/>
          </w:tcPr>
          <w:p w14:paraId="0E333580" w14:textId="1565BC52" w:rsidR="0028638D" w:rsidRPr="003A3205" w:rsidRDefault="00675377" w:rsidP="0028638D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D9835DB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335701E7" w14:textId="39CD7EEA" w:rsidR="0028638D" w:rsidRPr="003A3205" w:rsidRDefault="0028638D" w:rsidP="0028638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BF0D19D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A62D94" w14:textId="198382EB" w:rsidR="0028638D" w:rsidRPr="003A3205" w:rsidRDefault="00675377" w:rsidP="0028638D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22F73CA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14:paraId="4179CAE0" w14:textId="2A7F013C" w:rsidR="0028638D" w:rsidRPr="003A3205" w:rsidRDefault="0028638D" w:rsidP="0028638D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8638D" w:rsidRPr="003A3205" w14:paraId="4CC14C4F" w14:textId="77777777" w:rsidTr="00F80891">
        <w:tc>
          <w:tcPr>
            <w:tcW w:w="4047" w:type="dxa"/>
            <w:shd w:val="clear" w:color="auto" w:fill="auto"/>
          </w:tcPr>
          <w:p w14:paraId="7BC57274" w14:textId="0CFE8268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60" w:type="dxa"/>
            <w:shd w:val="clear" w:color="auto" w:fill="auto"/>
          </w:tcPr>
          <w:p w14:paraId="60C4CB71" w14:textId="558525F4" w:rsidR="0028638D" w:rsidRPr="003A3205" w:rsidRDefault="00675377" w:rsidP="0028638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24</w:t>
            </w:r>
          </w:p>
        </w:tc>
        <w:tc>
          <w:tcPr>
            <w:tcW w:w="283" w:type="dxa"/>
            <w:shd w:val="clear" w:color="auto" w:fill="auto"/>
          </w:tcPr>
          <w:p w14:paraId="78BD9F44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1D93DF27" w14:textId="1B8AB1C0" w:rsidR="0028638D" w:rsidRPr="003A3205" w:rsidRDefault="0028638D" w:rsidP="0028638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4CE4A0ED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FE820E" w14:textId="65423E52" w:rsidR="0028638D" w:rsidRPr="003A3205" w:rsidRDefault="00675377" w:rsidP="0028638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62" w:type="dxa"/>
            <w:shd w:val="clear" w:color="auto" w:fill="auto"/>
          </w:tcPr>
          <w:p w14:paraId="33D04ABF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14:paraId="58D05E5F" w14:textId="655F2E31" w:rsidR="0028638D" w:rsidRPr="003A3205" w:rsidRDefault="0028638D" w:rsidP="0028638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28638D" w:rsidRPr="003A3205" w14:paraId="602795EA" w14:textId="77777777" w:rsidTr="00F80891">
        <w:tc>
          <w:tcPr>
            <w:tcW w:w="4047" w:type="dxa"/>
            <w:shd w:val="clear" w:color="auto" w:fill="auto"/>
          </w:tcPr>
          <w:p w14:paraId="458593C9" w14:textId="3EE76DD0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3A93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30836840" w14:textId="5D901C07" w:rsidR="0028638D" w:rsidRPr="003A3205" w:rsidRDefault="00675377" w:rsidP="0028638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33</w:t>
            </w:r>
          </w:p>
        </w:tc>
        <w:tc>
          <w:tcPr>
            <w:tcW w:w="283" w:type="dxa"/>
            <w:shd w:val="clear" w:color="auto" w:fill="auto"/>
          </w:tcPr>
          <w:p w14:paraId="3C433E1C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7AB2905C" w14:textId="32D1C4F4" w:rsidR="0028638D" w:rsidRPr="003A3205" w:rsidRDefault="0028638D" w:rsidP="0028638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41</w:t>
            </w:r>
          </w:p>
        </w:tc>
        <w:tc>
          <w:tcPr>
            <w:tcW w:w="270" w:type="dxa"/>
            <w:shd w:val="clear" w:color="auto" w:fill="auto"/>
          </w:tcPr>
          <w:p w14:paraId="2F59119C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7054EA3" w14:textId="395DBE89" w:rsidR="0028638D" w:rsidRPr="003A3205" w:rsidRDefault="00675377" w:rsidP="0028638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14:paraId="71A68932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EA3608" w14:textId="0F7BEE03" w:rsidR="0028638D" w:rsidRPr="003A3205" w:rsidRDefault="0028638D" w:rsidP="0028638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</w:tr>
      <w:tr w:rsidR="0028638D" w:rsidRPr="003A3205" w14:paraId="79E0922B" w14:textId="77777777" w:rsidTr="00F80891">
        <w:tc>
          <w:tcPr>
            <w:tcW w:w="4047" w:type="dxa"/>
            <w:shd w:val="clear" w:color="auto" w:fill="auto"/>
          </w:tcPr>
          <w:p w14:paraId="69AF1702" w14:textId="1420CC5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12A23B" w14:textId="4114E922" w:rsidR="0028638D" w:rsidRPr="003A3205" w:rsidRDefault="00675377" w:rsidP="0028638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57</w:t>
            </w:r>
          </w:p>
        </w:tc>
        <w:tc>
          <w:tcPr>
            <w:tcW w:w="283" w:type="dxa"/>
            <w:shd w:val="clear" w:color="auto" w:fill="auto"/>
          </w:tcPr>
          <w:p w14:paraId="4EE6B0F6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1FAD34" w14:textId="347D92F1" w:rsidR="0028638D" w:rsidRPr="003A3205" w:rsidRDefault="0028638D" w:rsidP="0028638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70" w:type="dxa"/>
            <w:shd w:val="clear" w:color="auto" w:fill="auto"/>
          </w:tcPr>
          <w:p w14:paraId="71446394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AD0DBE" w14:textId="5C635314" w:rsidR="0028638D" w:rsidRPr="003A3205" w:rsidRDefault="00675377" w:rsidP="0028638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14:paraId="74F50EDB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47E9C8" w14:textId="09E25723" w:rsidR="0028638D" w:rsidRPr="003A3205" w:rsidRDefault="004905E6" w:rsidP="0028638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</w:t>
            </w:r>
          </w:p>
        </w:tc>
      </w:tr>
      <w:tr w:rsidR="0028638D" w:rsidRPr="003A3205" w14:paraId="11C1A626" w14:textId="77777777" w:rsidTr="00F80891">
        <w:tblPrEx>
          <w:tblLook w:val="0000" w:firstRow="0" w:lastRow="0" w:firstColumn="0" w:lastColumn="0" w:noHBand="0" w:noVBand="0"/>
        </w:tblPrEx>
        <w:trPr>
          <w:trHeight w:val="71"/>
        </w:trPr>
        <w:tc>
          <w:tcPr>
            <w:tcW w:w="4047" w:type="dxa"/>
          </w:tcPr>
          <w:p w14:paraId="6673D384" w14:textId="33A82A04" w:rsidR="0028638D" w:rsidRPr="00EB047F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60" w:type="dxa"/>
          </w:tcPr>
          <w:p w14:paraId="04866113" w14:textId="77777777" w:rsidR="0028638D" w:rsidRPr="00EB047F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14:paraId="3246BB84" w14:textId="77777777" w:rsidR="0028638D" w:rsidRPr="00EB047F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16" w:type="dxa"/>
          </w:tcPr>
          <w:p w14:paraId="5E9497D5" w14:textId="77777777" w:rsidR="0028638D" w:rsidRPr="00EB047F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591C144" w14:textId="77777777" w:rsidR="0028638D" w:rsidRPr="00EB047F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</w:tcPr>
          <w:p w14:paraId="43AFFCFC" w14:textId="77777777" w:rsidR="0028638D" w:rsidRPr="00EB047F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51891AA0" w14:textId="77777777" w:rsidR="0028638D" w:rsidRPr="00EB047F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56" w:type="dxa"/>
          </w:tcPr>
          <w:p w14:paraId="13CF461E" w14:textId="77777777" w:rsidR="0028638D" w:rsidRPr="00EB047F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28638D" w:rsidRPr="003A3205" w14:paraId="6D2F0987" w14:textId="77777777" w:rsidTr="00F80891">
        <w:tblPrEx>
          <w:tblLook w:val="0000" w:firstRow="0" w:lastRow="0" w:firstColumn="0" w:lastColumn="0" w:noHBand="0" w:noVBand="0"/>
        </w:tblPrEx>
        <w:trPr>
          <w:trHeight w:val="71"/>
        </w:trPr>
        <w:tc>
          <w:tcPr>
            <w:tcW w:w="4047" w:type="dxa"/>
          </w:tcPr>
          <w:p w14:paraId="349173E2" w14:textId="5560B01F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1160" w:type="dxa"/>
          </w:tcPr>
          <w:p w14:paraId="4B177CEB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5F2018B6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6D60FA0C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C6588D5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3F3191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95D4783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</w:tcPr>
          <w:p w14:paraId="0A8D6381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8638D" w:rsidRPr="003A3205" w14:paraId="6881E4F9" w14:textId="77777777" w:rsidTr="00F80891">
        <w:tblPrEx>
          <w:tblLook w:val="0000" w:firstRow="0" w:lastRow="0" w:firstColumn="0" w:lastColumn="0" w:noHBand="0" w:noVBand="0"/>
        </w:tblPrEx>
        <w:trPr>
          <w:trHeight w:val="71"/>
        </w:trPr>
        <w:tc>
          <w:tcPr>
            <w:tcW w:w="4047" w:type="dxa"/>
          </w:tcPr>
          <w:p w14:paraId="2F875389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60" w:type="dxa"/>
          </w:tcPr>
          <w:p w14:paraId="759C8BC1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11AA54EA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4E885AC4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0EEF29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F9EF8E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A67F780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</w:tcPr>
          <w:p w14:paraId="518EA5F7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8638D" w:rsidRPr="003A3205" w14:paraId="305160E9" w14:textId="77777777" w:rsidTr="00BC4D94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5A3A020B" w14:textId="5BF57AB7" w:rsidR="0028638D" w:rsidRPr="003A3205" w:rsidRDefault="0028638D" w:rsidP="0028638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60" w:type="dxa"/>
          </w:tcPr>
          <w:p w14:paraId="7E6D34D0" w14:textId="51AB30D9" w:rsidR="0028638D" w:rsidRPr="003A3205" w:rsidRDefault="00675377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83" w:type="dxa"/>
          </w:tcPr>
          <w:p w14:paraId="3E900114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35863D4C" w14:textId="40709D5B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14:paraId="79EA6F10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B3AC94" w14:textId="5A40891A" w:rsidR="0028638D" w:rsidRPr="003A3205" w:rsidRDefault="00675377" w:rsidP="0028638D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54F075AB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27DEFB09" w14:textId="4ACD8BA6" w:rsidR="0028638D" w:rsidRPr="003A3205" w:rsidRDefault="0028638D" w:rsidP="0028638D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8638D" w:rsidRPr="003A3205" w14:paraId="629314BD" w14:textId="77777777" w:rsidTr="00BC4D94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3CFF9FEA" w14:textId="7006349D" w:rsidR="0028638D" w:rsidRPr="003A3205" w:rsidRDefault="0028638D" w:rsidP="0028638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right="-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60" w:type="dxa"/>
          </w:tcPr>
          <w:p w14:paraId="35A6A29C" w14:textId="1371B329" w:rsidR="0028638D" w:rsidRPr="003A3205" w:rsidRDefault="00675377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566</w:t>
            </w:r>
          </w:p>
        </w:tc>
        <w:tc>
          <w:tcPr>
            <w:tcW w:w="283" w:type="dxa"/>
          </w:tcPr>
          <w:p w14:paraId="54B902E7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58B135A7" w14:textId="3B518F44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563</w:t>
            </w:r>
          </w:p>
        </w:tc>
        <w:tc>
          <w:tcPr>
            <w:tcW w:w="270" w:type="dxa"/>
          </w:tcPr>
          <w:p w14:paraId="21642A6D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BC5A83" w14:textId="78D89CC8" w:rsidR="0028638D" w:rsidRPr="003A3205" w:rsidRDefault="00675377" w:rsidP="0028638D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6E90EEF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75EEBB44" w14:textId="4A734B20" w:rsidR="0028638D" w:rsidRPr="003A3205" w:rsidRDefault="0028638D" w:rsidP="0028638D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8638D" w:rsidRPr="003A3205" w14:paraId="214666CA" w14:textId="77777777" w:rsidTr="00BC4D94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6EEBEA01" w14:textId="13D7D20A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3A93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0" w:type="dxa"/>
          </w:tcPr>
          <w:p w14:paraId="6B7D0F8A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37C9FF9E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5B602C2F" w14:textId="77777777" w:rsidR="0028638D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8BF479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2E80EC" w14:textId="77777777" w:rsidR="0028638D" w:rsidRDefault="0028638D" w:rsidP="0028638D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4214DC10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354B353E" w14:textId="77777777" w:rsidR="0028638D" w:rsidRDefault="0028638D" w:rsidP="0028638D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638D" w:rsidRPr="003A3205" w14:paraId="024A8841" w14:textId="77777777" w:rsidTr="00BC4D94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4AC82B53" w14:textId="3EE3A25D" w:rsidR="0028638D" w:rsidRPr="003A3205" w:rsidRDefault="0028638D" w:rsidP="0028638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7C32DD00" w14:textId="0179CFDA" w:rsidR="0028638D" w:rsidRPr="003A3205" w:rsidRDefault="00675377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2,350</w:t>
            </w:r>
          </w:p>
        </w:tc>
        <w:tc>
          <w:tcPr>
            <w:tcW w:w="283" w:type="dxa"/>
          </w:tcPr>
          <w:p w14:paraId="46553EA3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4F50D3F2" w14:textId="54AF28F5" w:rsidR="0028638D" w:rsidRDefault="0028638D" w:rsidP="0028638D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DFD7DC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868F0CF" w14:textId="2903ABE7" w:rsidR="0028638D" w:rsidRDefault="00675377" w:rsidP="0028638D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5CEAFF9A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3E5C9EF2" w14:textId="3C885199" w:rsidR="0028638D" w:rsidRDefault="0028638D" w:rsidP="0028638D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8638D" w:rsidRPr="003A3205" w14:paraId="67CB292C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3F8F8C5F" w14:textId="65ED7DDA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01090011" w14:textId="13CCFE71" w:rsidR="0028638D" w:rsidRPr="003A3205" w:rsidRDefault="00675377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2,943</w:t>
            </w:r>
          </w:p>
        </w:tc>
        <w:tc>
          <w:tcPr>
            <w:tcW w:w="283" w:type="dxa"/>
          </w:tcPr>
          <w:p w14:paraId="515440B3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2842F988" w14:textId="42F1EA10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596</w:t>
            </w:r>
          </w:p>
        </w:tc>
        <w:tc>
          <w:tcPr>
            <w:tcW w:w="270" w:type="dxa"/>
          </w:tcPr>
          <w:p w14:paraId="2C6BA7EE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1620EA" w14:textId="0CE69184" w:rsidR="0028638D" w:rsidRPr="003A3205" w:rsidRDefault="00675377" w:rsidP="0028638D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0F9877A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1FCF1E53" w14:textId="4415F313" w:rsidR="0028638D" w:rsidRPr="00DE6FF7" w:rsidRDefault="0028638D" w:rsidP="0028638D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6FF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28638D" w:rsidRPr="003A3205" w14:paraId="6D0F7181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3B16533F" w14:textId="77777777" w:rsidR="0028638D" w:rsidRPr="00EB047F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60" w:type="dxa"/>
            <w:shd w:val="clear" w:color="auto" w:fill="auto"/>
          </w:tcPr>
          <w:p w14:paraId="62846822" w14:textId="77777777" w:rsidR="0028638D" w:rsidRPr="00EB047F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</w:tcPr>
          <w:p w14:paraId="0C9BCECD" w14:textId="77777777" w:rsidR="0028638D" w:rsidRPr="00EB047F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6" w:type="dxa"/>
            <w:shd w:val="clear" w:color="auto" w:fill="auto"/>
          </w:tcPr>
          <w:p w14:paraId="505937E8" w14:textId="77777777" w:rsidR="0028638D" w:rsidRPr="00EB047F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09C2AA48" w14:textId="77777777" w:rsidR="0028638D" w:rsidRPr="00EB047F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0C0B4E52" w14:textId="77777777" w:rsidR="0028638D" w:rsidRPr="00EB047F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8C8622D" w14:textId="77777777" w:rsidR="0028638D" w:rsidRPr="00EB047F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6" w:type="dxa"/>
            <w:shd w:val="clear" w:color="auto" w:fill="auto"/>
          </w:tcPr>
          <w:p w14:paraId="2A6B2FA4" w14:textId="77777777" w:rsidR="0028638D" w:rsidRPr="00EB047F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8638D" w:rsidRPr="003A3205" w14:paraId="535EAD08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09071C44" w14:textId="74B2CFB1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</w:t>
            </w:r>
          </w:p>
        </w:tc>
        <w:tc>
          <w:tcPr>
            <w:tcW w:w="1160" w:type="dxa"/>
            <w:shd w:val="clear" w:color="auto" w:fill="auto"/>
          </w:tcPr>
          <w:p w14:paraId="70D423CF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156EA481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50A99658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4F991A0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55470EE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37D3114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04D0A536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638D" w:rsidRPr="003A3205" w14:paraId="15D1B2B0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4D7C4EF6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60" w:type="dxa"/>
            <w:shd w:val="clear" w:color="auto" w:fill="auto"/>
          </w:tcPr>
          <w:p w14:paraId="34EE21BD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2E91187E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0F656288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F81BD32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F43ED12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BEAB770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168C0CBF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638D" w:rsidRPr="003A3205" w14:paraId="585CAAD5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28C0BF5D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 xml:space="preserve">   - </w:t>
            </w: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0" w:type="dxa"/>
            <w:shd w:val="clear" w:color="auto" w:fill="auto"/>
          </w:tcPr>
          <w:p w14:paraId="057A19D2" w14:textId="2FBF5E38" w:rsidR="0028638D" w:rsidRPr="003A3205" w:rsidRDefault="00377B70" w:rsidP="0028638D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83D4842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2209E3F2" w14:textId="0F286A2A" w:rsidR="0028638D" w:rsidRPr="003A3205" w:rsidRDefault="0028638D" w:rsidP="0028638D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7A77D4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53F3B5" w14:textId="7841CEC6" w:rsidR="0028638D" w:rsidRPr="003A3205" w:rsidRDefault="00B12454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9,863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0B92B9E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7ACAFD19" w14:textId="6336D871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9,497</w:t>
            </w:r>
          </w:p>
        </w:tc>
      </w:tr>
      <w:tr w:rsidR="0028638D" w:rsidRPr="003A3205" w14:paraId="2E145E1D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74D75DF6" w14:textId="1EB36F02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A3205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60" w:type="dxa"/>
            <w:shd w:val="clear" w:color="auto" w:fill="auto"/>
          </w:tcPr>
          <w:p w14:paraId="053C8D66" w14:textId="71AA014E" w:rsidR="0028638D" w:rsidRPr="003A3205" w:rsidRDefault="00377B70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83" w:type="dxa"/>
            <w:shd w:val="clear" w:color="auto" w:fill="auto"/>
          </w:tcPr>
          <w:p w14:paraId="7F092C3C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1DF3041E" w14:textId="072EEAE6" w:rsidR="0028638D" w:rsidRPr="00B47019" w:rsidRDefault="0028638D" w:rsidP="0028638D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F1B25E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546DDA" w14:textId="708E02B0" w:rsidR="0028638D" w:rsidRPr="003A3205" w:rsidRDefault="00B12454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7073CC1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1BB29BEC" w14:textId="2DF62E88" w:rsidR="0028638D" w:rsidRDefault="0028638D" w:rsidP="0028638D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8638D" w:rsidRPr="003A3205" w14:paraId="7646E538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761285DE" w14:textId="2770A890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 xml:space="preserve">   - </w:t>
            </w: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60" w:type="dxa"/>
            <w:shd w:val="clear" w:color="auto" w:fill="auto"/>
          </w:tcPr>
          <w:p w14:paraId="3FA68358" w14:textId="220109A5" w:rsidR="0028638D" w:rsidRPr="003A3205" w:rsidRDefault="00377B70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14:paraId="72099DCF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75F7FC0B" w14:textId="1C7D7FB0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58D16ED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B54F59" w14:textId="130A01CB" w:rsidR="0028638D" w:rsidRPr="003A3205" w:rsidRDefault="00B12454" w:rsidP="0028638D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6B1ED96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02F46EAF" w14:textId="15983FC8" w:rsidR="0028638D" w:rsidRPr="003A3205" w:rsidRDefault="0028638D" w:rsidP="0028638D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8638D" w:rsidRPr="003A3205" w14:paraId="0A298E20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14B4CBFE" w14:textId="77777777" w:rsidR="0028638D" w:rsidRPr="007C4A1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60" w:type="dxa"/>
            <w:shd w:val="clear" w:color="auto" w:fill="auto"/>
          </w:tcPr>
          <w:p w14:paraId="77029CBF" w14:textId="77777777" w:rsidR="0028638D" w:rsidRPr="007C4A1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3A44448C" w14:textId="77777777" w:rsidR="0028638D" w:rsidRPr="007C4A1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shd w:val="clear" w:color="auto" w:fill="auto"/>
          </w:tcPr>
          <w:p w14:paraId="68067DC2" w14:textId="77777777" w:rsidR="0028638D" w:rsidRPr="007C4A1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5C135F94" w14:textId="77777777" w:rsidR="0028638D" w:rsidRPr="007C4A1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E46A461" w14:textId="77777777" w:rsidR="0028638D" w:rsidRPr="007C4A1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71D017F" w14:textId="77777777" w:rsidR="0028638D" w:rsidRPr="007C4A1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  <w:shd w:val="clear" w:color="auto" w:fill="auto"/>
          </w:tcPr>
          <w:p w14:paraId="1ECF1A1D" w14:textId="77777777" w:rsidR="0028638D" w:rsidRPr="007C4A1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8638D" w:rsidRPr="003A3205" w14:paraId="098C7335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18D497A6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160" w:type="dxa"/>
            <w:shd w:val="clear" w:color="auto" w:fill="auto"/>
          </w:tcPr>
          <w:p w14:paraId="2ECA80EA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29C06108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54574972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3A97694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736CF48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CBAA385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7F1FFF27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638D" w:rsidRPr="003A3205" w14:paraId="5545E2F2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6C2C6B6D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 xml:space="preserve">   - </w:t>
            </w: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0" w:type="dxa"/>
            <w:shd w:val="clear" w:color="auto" w:fill="auto"/>
          </w:tcPr>
          <w:p w14:paraId="7F22371F" w14:textId="35526DC8" w:rsidR="0028638D" w:rsidRPr="003A3205" w:rsidRDefault="00377B70" w:rsidP="0028638D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EA98A49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292AED42" w14:textId="47772486" w:rsidR="0028638D" w:rsidRPr="003A3205" w:rsidRDefault="0028638D" w:rsidP="0028638D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DCD58A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F903CC" w14:textId="2F0451AE" w:rsidR="0028638D" w:rsidRPr="003A3205" w:rsidRDefault="00B12454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11,615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4137BE7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2A85421C" w14:textId="583301FE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10,105</w:t>
            </w:r>
          </w:p>
        </w:tc>
      </w:tr>
      <w:tr w:rsidR="0028638D" w:rsidRPr="003A3205" w14:paraId="09EB40B7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75202F49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 xml:space="preserve">   - </w:t>
            </w: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60" w:type="dxa"/>
            <w:shd w:val="clear" w:color="auto" w:fill="auto"/>
          </w:tcPr>
          <w:p w14:paraId="6EC2E765" w14:textId="21CEB599" w:rsidR="0028638D" w:rsidRPr="003A3205" w:rsidRDefault="00377B70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283" w:type="dxa"/>
            <w:shd w:val="clear" w:color="auto" w:fill="auto"/>
          </w:tcPr>
          <w:p w14:paraId="463412D7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56C39367" w14:textId="40C0FF5F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270" w:type="dxa"/>
            <w:shd w:val="clear" w:color="auto" w:fill="auto"/>
          </w:tcPr>
          <w:p w14:paraId="27FAB355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7BE8058" w14:textId="53BE47C4" w:rsidR="0028638D" w:rsidRPr="003A3205" w:rsidRDefault="00B12454" w:rsidP="0028638D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24EA036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5D651533" w14:textId="37E05520" w:rsidR="0028638D" w:rsidRPr="003A3205" w:rsidRDefault="0028638D" w:rsidP="0028638D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8638D" w:rsidRPr="003A3205" w14:paraId="5B415571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5A958E34" w14:textId="31ACE22F" w:rsidR="0028638D" w:rsidRPr="00BE4443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444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- </w:t>
            </w:r>
            <w:r w:rsidRPr="00BE4443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0" w:type="dxa"/>
            <w:shd w:val="clear" w:color="auto" w:fill="auto"/>
          </w:tcPr>
          <w:p w14:paraId="367D5781" w14:textId="60837360" w:rsidR="0028638D" w:rsidRPr="003A3205" w:rsidRDefault="00377B70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14:paraId="0192B7F3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74A78EB6" w14:textId="25FCB68F" w:rsidR="0028638D" w:rsidRDefault="0028638D" w:rsidP="0028638D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1AC71D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D55979A" w14:textId="45D415F3" w:rsidR="0028638D" w:rsidRDefault="00B12454" w:rsidP="0028638D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7A5B048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3A68A2FB" w14:textId="39E10B5C" w:rsidR="0028638D" w:rsidRDefault="0028638D" w:rsidP="0028638D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8638D" w:rsidRPr="003A3205" w14:paraId="499AAFB9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66D76B4F" w14:textId="77777777" w:rsidR="0028638D" w:rsidRPr="007C4A1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60" w:type="dxa"/>
            <w:shd w:val="clear" w:color="auto" w:fill="auto"/>
          </w:tcPr>
          <w:p w14:paraId="713CB094" w14:textId="77777777" w:rsidR="0028638D" w:rsidRPr="007C4A1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404F19C6" w14:textId="77777777" w:rsidR="0028638D" w:rsidRPr="007C4A1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shd w:val="clear" w:color="auto" w:fill="auto"/>
          </w:tcPr>
          <w:p w14:paraId="359C8C15" w14:textId="77777777" w:rsidR="0028638D" w:rsidRPr="007C4A1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51B6E296" w14:textId="77777777" w:rsidR="0028638D" w:rsidRPr="007C4A1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01F6FFA" w14:textId="77777777" w:rsidR="0028638D" w:rsidRPr="007C4A1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117C1B6" w14:textId="77777777" w:rsidR="0028638D" w:rsidRPr="007C4A1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  <w:shd w:val="clear" w:color="auto" w:fill="auto"/>
          </w:tcPr>
          <w:p w14:paraId="076F0836" w14:textId="77777777" w:rsidR="0028638D" w:rsidRPr="007C4A1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8638D" w:rsidRPr="003A3205" w14:paraId="60BDA0B4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12EB1A21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160" w:type="dxa"/>
            <w:shd w:val="clear" w:color="auto" w:fill="auto"/>
          </w:tcPr>
          <w:p w14:paraId="6056101F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60B54E93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26944B06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20EF50E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DBE5B1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9077558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6E2D73BA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638D" w:rsidRPr="003A3205" w14:paraId="0F7B403A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65CAF63A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 xml:space="preserve">   - </w:t>
            </w: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0" w:type="dxa"/>
            <w:shd w:val="clear" w:color="auto" w:fill="auto"/>
          </w:tcPr>
          <w:p w14:paraId="3654EAEF" w14:textId="1CDBBF9B" w:rsidR="0028638D" w:rsidRPr="003A3205" w:rsidRDefault="00377B70" w:rsidP="0028638D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2C5A0D2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22B79BDE" w14:textId="4711BF6B" w:rsidR="0028638D" w:rsidRPr="003A3205" w:rsidRDefault="0028638D" w:rsidP="0028638D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E3459F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1F2EAE2" w14:textId="010F0D36" w:rsidR="0028638D" w:rsidRPr="003A3205" w:rsidRDefault="00B12454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F29BF56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1F9E1AEA" w14:textId="342E7D06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</w:t>
            </w:r>
          </w:p>
        </w:tc>
      </w:tr>
      <w:tr w:rsidR="0028638D" w:rsidRPr="003A3205" w14:paraId="59D9CEEA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065BB3E9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 xml:space="preserve">   - </w:t>
            </w: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0711A606" w14:textId="774BB7A5" w:rsidR="0028638D" w:rsidRPr="003A3205" w:rsidRDefault="00377B70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83" w:type="dxa"/>
            <w:shd w:val="clear" w:color="auto" w:fill="auto"/>
          </w:tcPr>
          <w:p w14:paraId="4B1AE662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62050BE6" w14:textId="0EE958E5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76A66FA3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A15AE6F" w14:textId="745AECC2" w:rsidR="0028638D" w:rsidRPr="003A3205" w:rsidRDefault="00B12454" w:rsidP="00B12454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CD1B9A8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74CC39FF" w14:textId="767F2532" w:rsidR="0028638D" w:rsidRPr="003A3205" w:rsidRDefault="0028638D" w:rsidP="0028638D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8638D" w:rsidRPr="003A3205" w14:paraId="5AFDBAF2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13E3DAC6" w14:textId="2CE64AC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</w:tcPr>
          <w:p w14:paraId="274CA9C2" w14:textId="6BD0DEFC" w:rsidR="0028638D" w:rsidRPr="003A3205" w:rsidRDefault="00377B70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203</w:t>
            </w:r>
          </w:p>
        </w:tc>
        <w:tc>
          <w:tcPr>
            <w:tcW w:w="283" w:type="dxa"/>
            <w:shd w:val="clear" w:color="auto" w:fill="auto"/>
          </w:tcPr>
          <w:p w14:paraId="43194A6C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3C48EDFF" w14:textId="290407AF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54DF2488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F894788" w14:textId="118521AF" w:rsidR="0028638D" w:rsidRPr="003A3205" w:rsidRDefault="00541033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21,658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089E2E2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64D1AD99" w14:textId="06C2DD16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19,668</w:t>
            </w:r>
          </w:p>
        </w:tc>
      </w:tr>
      <w:tr w:rsidR="0028638D" w:rsidRPr="003A3205" w14:paraId="0B95DD8F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5059AAF7" w14:textId="483F6C6C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3A320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bookmarkStart w:id="1" w:name="_Hlk195890912"/>
            <w:r w:rsidRPr="003A320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  <w:bookmarkEnd w:id="1"/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1B00A57E" w14:textId="2AC9BB3A" w:rsidR="0028638D" w:rsidRPr="003A3205" w:rsidRDefault="00377B70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(20)</w:t>
            </w:r>
          </w:p>
        </w:tc>
        <w:tc>
          <w:tcPr>
            <w:tcW w:w="283" w:type="dxa"/>
            <w:shd w:val="clear" w:color="auto" w:fill="auto"/>
          </w:tcPr>
          <w:p w14:paraId="02D98B80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6EC94DDE" w14:textId="1AA78AC9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(17)</w:t>
            </w:r>
          </w:p>
        </w:tc>
        <w:tc>
          <w:tcPr>
            <w:tcW w:w="270" w:type="dxa"/>
            <w:shd w:val="clear" w:color="auto" w:fill="auto"/>
          </w:tcPr>
          <w:p w14:paraId="3BBD2979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2ECE00C" w14:textId="3B69FE22" w:rsidR="0028638D" w:rsidRPr="003A3205" w:rsidRDefault="00541033" w:rsidP="00C10BA1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45C0513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493B8624" w14:textId="7CA85A73" w:rsidR="0028638D" w:rsidRPr="003A3205" w:rsidRDefault="0028638D" w:rsidP="00C10BA1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8638D" w:rsidRPr="003A3205" w14:paraId="5554CDF6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0F617F8F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6744CD" w14:textId="049C3047" w:rsidR="0028638D" w:rsidRPr="003A3205" w:rsidRDefault="00377B70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183</w:t>
            </w:r>
          </w:p>
        </w:tc>
        <w:tc>
          <w:tcPr>
            <w:tcW w:w="283" w:type="dxa"/>
            <w:shd w:val="clear" w:color="auto" w:fill="auto"/>
          </w:tcPr>
          <w:p w14:paraId="56C73A9F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20D0E9" w14:textId="2883FC11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</w:t>
            </w:r>
          </w:p>
        </w:tc>
        <w:tc>
          <w:tcPr>
            <w:tcW w:w="270" w:type="dxa"/>
            <w:shd w:val="clear" w:color="auto" w:fill="auto"/>
          </w:tcPr>
          <w:p w14:paraId="69FB4ABE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6F3B87" w14:textId="5B43D448" w:rsidR="0028638D" w:rsidRPr="003A3205" w:rsidRDefault="00541033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21,658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E4BA873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8A07AB" w14:textId="61A2D63A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19,668</w:t>
            </w:r>
          </w:p>
        </w:tc>
      </w:tr>
      <w:tr w:rsidR="0028638D" w:rsidRPr="003A3205" w14:paraId="314C0208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146B055B" w14:textId="77777777" w:rsidR="0028638D" w:rsidRPr="007C4A1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bookmarkStart w:id="2" w:name="_Hlk110521800"/>
          </w:p>
        </w:tc>
        <w:tc>
          <w:tcPr>
            <w:tcW w:w="1160" w:type="dxa"/>
            <w:tcBorders>
              <w:top w:val="double" w:sz="4" w:space="0" w:color="auto"/>
            </w:tcBorders>
            <w:shd w:val="clear" w:color="auto" w:fill="auto"/>
          </w:tcPr>
          <w:p w14:paraId="68B92D00" w14:textId="77777777" w:rsidR="0028638D" w:rsidRPr="007C4A1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14:paraId="23005B01" w14:textId="77777777" w:rsidR="0028638D" w:rsidRPr="007C4A1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  <w:shd w:val="clear" w:color="auto" w:fill="auto"/>
          </w:tcPr>
          <w:p w14:paraId="5FAFEE75" w14:textId="77777777" w:rsidR="0028638D" w:rsidRPr="007C4A1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B5BE813" w14:textId="77777777" w:rsidR="0028638D" w:rsidRPr="007C4A1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FE31E7C" w14:textId="77777777" w:rsidR="0028638D" w:rsidRPr="007C4A1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7153F02" w14:textId="77777777" w:rsidR="0028638D" w:rsidRPr="007C4A1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  <w:shd w:val="clear" w:color="auto" w:fill="auto"/>
          </w:tcPr>
          <w:p w14:paraId="251EFFE7" w14:textId="77777777" w:rsidR="0028638D" w:rsidRPr="007C4A1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8638D" w:rsidRPr="003A3205" w14:paraId="60F0ADF2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775D0892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bookmarkStart w:id="3" w:name="_Hlk195890891"/>
            <w:bookmarkEnd w:id="2"/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เงินให้กู้ยืมระยะสั้นและดอกเบี้ยค้างรับ</w:t>
            </w:r>
            <w:bookmarkEnd w:id="3"/>
          </w:p>
        </w:tc>
        <w:tc>
          <w:tcPr>
            <w:tcW w:w="1160" w:type="dxa"/>
            <w:shd w:val="clear" w:color="auto" w:fill="auto"/>
          </w:tcPr>
          <w:p w14:paraId="471ECA11" w14:textId="21A6AE6E" w:rsidR="0028638D" w:rsidRPr="003A3205" w:rsidRDefault="00377B70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83" w:type="dxa"/>
            <w:shd w:val="clear" w:color="auto" w:fill="auto"/>
          </w:tcPr>
          <w:p w14:paraId="033ABFED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7FE1A117" w14:textId="3EB9C23D" w:rsidR="0028638D" w:rsidRPr="003A3205" w:rsidRDefault="0028638D" w:rsidP="0028638D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EDDFD4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B084C7" w14:textId="3CF0965F" w:rsidR="0028638D" w:rsidRPr="003A3205" w:rsidRDefault="00377B70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10,043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3E2D26A" w14:textId="6CB8ED30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2FAED366" w14:textId="4A8A331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9,563</w:t>
            </w:r>
          </w:p>
        </w:tc>
      </w:tr>
      <w:tr w:rsidR="0028638D" w:rsidRPr="003A3205" w14:paraId="51E6F42A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0C4DF81B" w14:textId="4F7C66A8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</w:t>
            </w:r>
            <w:r w:rsidR="002041E4" w:rsidRPr="008040AB">
              <w:rPr>
                <w:rFonts w:ascii="Angsana New" w:hAnsi="Angsana New" w:hint="cs"/>
                <w:sz w:val="30"/>
                <w:szCs w:val="30"/>
                <w:cs/>
              </w:rPr>
              <w:t>และดอกเบี้ยค้างรับ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2633D976" w14:textId="192E0705" w:rsidR="0028638D" w:rsidRPr="003A3205" w:rsidRDefault="00377B70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283" w:type="dxa"/>
            <w:shd w:val="clear" w:color="auto" w:fill="auto"/>
          </w:tcPr>
          <w:p w14:paraId="2E2A3971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24EA7905" w14:textId="775D730D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270" w:type="dxa"/>
            <w:shd w:val="clear" w:color="auto" w:fill="auto"/>
          </w:tcPr>
          <w:p w14:paraId="52318DE8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21DD5FF" w14:textId="25D9CF21" w:rsidR="0028638D" w:rsidRPr="003A3205" w:rsidRDefault="00377B70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11,615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DA773DF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7C1522DA" w14:textId="32D6D66B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10,105</w:t>
            </w:r>
          </w:p>
        </w:tc>
      </w:tr>
      <w:tr w:rsidR="0028638D" w:rsidRPr="003A3205" w14:paraId="39320836" w14:textId="77777777" w:rsidTr="00F80891">
        <w:tblPrEx>
          <w:tblLook w:val="0000" w:firstRow="0" w:lastRow="0" w:firstColumn="0" w:lastColumn="0" w:noHBand="0" w:noVBand="0"/>
        </w:tblPrEx>
        <w:trPr>
          <w:trHeight w:val="60"/>
        </w:trPr>
        <w:tc>
          <w:tcPr>
            <w:tcW w:w="4047" w:type="dxa"/>
          </w:tcPr>
          <w:p w14:paraId="2431C98C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0DD4FB" w14:textId="40E195D3" w:rsidR="0028638D" w:rsidRPr="003A3205" w:rsidRDefault="00377B70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183</w:t>
            </w:r>
          </w:p>
        </w:tc>
        <w:tc>
          <w:tcPr>
            <w:tcW w:w="283" w:type="dxa"/>
            <w:shd w:val="clear" w:color="auto" w:fill="auto"/>
          </w:tcPr>
          <w:p w14:paraId="1EB061D9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A6924D" w14:textId="5713B235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</w:t>
            </w:r>
          </w:p>
        </w:tc>
        <w:tc>
          <w:tcPr>
            <w:tcW w:w="270" w:type="dxa"/>
            <w:shd w:val="clear" w:color="auto" w:fill="auto"/>
          </w:tcPr>
          <w:p w14:paraId="64479752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850EAA" w14:textId="7D6E3E96" w:rsidR="0028638D" w:rsidRPr="003A3205" w:rsidRDefault="00377B70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21,658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0905C7B" w14:textId="77777777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38DAE2" w14:textId="76EC9146" w:rsidR="0028638D" w:rsidRPr="003A3205" w:rsidRDefault="0028638D" w:rsidP="0028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19,668</w:t>
            </w:r>
          </w:p>
        </w:tc>
      </w:tr>
    </w:tbl>
    <w:p w14:paraId="6F34EA58" w14:textId="77777777" w:rsidR="00F27D97" w:rsidRPr="00D50DC7" w:rsidRDefault="00F27D97">
      <w:pPr>
        <w:rPr>
          <w:sz w:val="24"/>
          <w:szCs w:val="24"/>
        </w:rPr>
      </w:pPr>
    </w:p>
    <w:tbl>
      <w:tblPr>
        <w:tblW w:w="945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270"/>
        <w:gridCol w:w="1170"/>
        <w:gridCol w:w="270"/>
        <w:gridCol w:w="1071"/>
        <w:gridCol w:w="270"/>
        <w:gridCol w:w="1179"/>
      </w:tblGrid>
      <w:tr w:rsidR="009F3B1A" w:rsidRPr="006375B5" w14:paraId="2B793567" w14:textId="77777777" w:rsidTr="00C10BA1">
        <w:trPr>
          <w:tblHeader/>
        </w:trPr>
        <w:tc>
          <w:tcPr>
            <w:tcW w:w="4050" w:type="dxa"/>
            <w:shd w:val="clear" w:color="auto" w:fill="auto"/>
          </w:tcPr>
          <w:p w14:paraId="3C56FA07" w14:textId="49D0D0FE" w:rsidR="009F3B1A" w:rsidRPr="0026290F" w:rsidRDefault="0026290F" w:rsidP="00262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290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610" w:type="dxa"/>
            <w:gridSpan w:val="3"/>
            <w:shd w:val="clear" w:color="auto" w:fill="auto"/>
          </w:tcPr>
          <w:p w14:paraId="6FC2A6B2" w14:textId="3C88C946" w:rsidR="009F3B1A" w:rsidRPr="006375B5" w:rsidRDefault="009F3B1A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1981F7CC" w14:textId="77777777" w:rsidR="009F3B1A" w:rsidRPr="006375B5" w:rsidRDefault="009F3B1A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2A0C0DC6" w14:textId="335246D0" w:rsidR="009F3B1A" w:rsidRPr="006375B5" w:rsidRDefault="009F3B1A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3B1A" w:rsidRPr="006375B5" w14:paraId="067DFB51" w14:textId="77777777" w:rsidTr="00C10BA1">
        <w:trPr>
          <w:tblHeader/>
        </w:trPr>
        <w:tc>
          <w:tcPr>
            <w:tcW w:w="4050" w:type="dxa"/>
            <w:shd w:val="clear" w:color="auto" w:fill="auto"/>
          </w:tcPr>
          <w:p w14:paraId="64028D67" w14:textId="30BB7D90" w:rsidR="009F3B1A" w:rsidRPr="0026290F" w:rsidRDefault="0026290F" w:rsidP="003D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26290F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26290F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26290F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7404E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30 </w:t>
            </w:r>
            <w:r w:rsidRPr="0026290F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0F79237" w14:textId="6E382AB7" w:rsidR="009F3B1A" w:rsidRPr="006375B5" w:rsidRDefault="007037FE" w:rsidP="003D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63C95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4B1341A" w14:textId="77777777" w:rsidR="009F3B1A" w:rsidRPr="006375B5" w:rsidRDefault="009F3B1A" w:rsidP="003D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D28A767" w14:textId="4C688316" w:rsidR="009F3B1A" w:rsidRPr="006375B5" w:rsidRDefault="00163C95" w:rsidP="003D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BAB1213" w14:textId="77777777" w:rsidR="009F3B1A" w:rsidRPr="006375B5" w:rsidRDefault="009F3B1A" w:rsidP="003D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6CE1662D" w14:textId="3AACF6BF" w:rsidR="009F3B1A" w:rsidRPr="006375B5" w:rsidRDefault="00163C95" w:rsidP="003D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E19AF2E" w14:textId="77777777" w:rsidR="009F3B1A" w:rsidRPr="006375B5" w:rsidRDefault="009F3B1A" w:rsidP="003D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5A6241AA" w14:textId="084CE22D" w:rsidR="009F3B1A" w:rsidRPr="006375B5" w:rsidRDefault="00163C95" w:rsidP="003D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</w:tr>
      <w:tr w:rsidR="009F3B1A" w:rsidRPr="006375B5" w14:paraId="48E06081" w14:textId="77777777" w:rsidTr="00C10BA1">
        <w:trPr>
          <w:tblHeader/>
        </w:trPr>
        <w:tc>
          <w:tcPr>
            <w:tcW w:w="4050" w:type="dxa"/>
            <w:shd w:val="clear" w:color="auto" w:fill="auto"/>
          </w:tcPr>
          <w:p w14:paraId="49F0B072" w14:textId="77777777" w:rsidR="009F3B1A" w:rsidRPr="006375B5" w:rsidRDefault="009F3B1A" w:rsidP="003D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shd w:val="clear" w:color="auto" w:fill="auto"/>
            <w:vAlign w:val="center"/>
          </w:tcPr>
          <w:p w14:paraId="3EBF3851" w14:textId="6AE3580B" w:rsidR="009F3B1A" w:rsidRPr="000E564C" w:rsidRDefault="009F3B1A" w:rsidP="003D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D251B" w:rsidRPr="006375B5" w14:paraId="65E935B3" w14:textId="77777777" w:rsidTr="00C10BA1">
        <w:tblPrEx>
          <w:tblLook w:val="0000" w:firstRow="0" w:lastRow="0" w:firstColumn="0" w:lastColumn="0" w:noHBand="0" w:noVBand="0"/>
        </w:tblPrEx>
        <w:trPr>
          <w:trHeight w:val="442"/>
        </w:trPr>
        <w:tc>
          <w:tcPr>
            <w:tcW w:w="4050" w:type="dxa"/>
          </w:tcPr>
          <w:p w14:paraId="02D429D0" w14:textId="03492754" w:rsidR="004D251B" w:rsidRPr="00FF0CF1" w:rsidRDefault="004D251B" w:rsidP="00FF0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D251B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054C397" w14:textId="52E324C1" w:rsidR="004D251B" w:rsidRPr="00C10BA1" w:rsidRDefault="004D251B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0BA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EE04615" w14:textId="77777777" w:rsidR="004D251B" w:rsidRPr="00C10BA1" w:rsidRDefault="004D251B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CED7663" w14:textId="6F05E3EA" w:rsidR="004D251B" w:rsidRPr="00C10BA1" w:rsidRDefault="004D251B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0BA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CE37707" w14:textId="77777777" w:rsidR="004D251B" w:rsidRPr="00C10BA1" w:rsidRDefault="004D251B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shd w:val="clear" w:color="auto" w:fill="auto"/>
          </w:tcPr>
          <w:p w14:paraId="2D5A10D3" w14:textId="7EF6D4FB" w:rsidR="004D251B" w:rsidRPr="00C10BA1" w:rsidRDefault="004D251B" w:rsidP="00235FF1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1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0BA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443ADA" w14:textId="77777777" w:rsidR="004D251B" w:rsidRPr="00C10BA1" w:rsidRDefault="004D251B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</w:tcPr>
          <w:p w14:paraId="1B92B2FC" w14:textId="5E55A834" w:rsidR="004D251B" w:rsidRPr="00C10BA1" w:rsidRDefault="004D251B" w:rsidP="00235FF1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1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0BA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40B01BD" w14:textId="4E5422B6" w:rsidR="0041780B" w:rsidRDefault="00417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4"/>
        <w:gridCol w:w="1078"/>
        <w:gridCol w:w="365"/>
        <w:gridCol w:w="1078"/>
        <w:gridCol w:w="9"/>
        <w:gridCol w:w="266"/>
        <w:gridCol w:w="1069"/>
        <w:gridCol w:w="8"/>
        <w:gridCol w:w="266"/>
        <w:gridCol w:w="1177"/>
      </w:tblGrid>
      <w:tr w:rsidR="00956E34" w:rsidRPr="006375B5" w14:paraId="1914CEB4" w14:textId="77777777" w:rsidTr="002C71D3">
        <w:trPr>
          <w:trHeight w:val="60"/>
          <w:tblHeader/>
        </w:trPr>
        <w:tc>
          <w:tcPr>
            <w:tcW w:w="4134" w:type="dxa"/>
          </w:tcPr>
          <w:p w14:paraId="12494394" w14:textId="0CC481D4" w:rsidR="00956E34" w:rsidRPr="007F6663" w:rsidRDefault="00956E34" w:rsidP="0062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1" w:type="dxa"/>
            <w:gridSpan w:val="3"/>
            <w:shd w:val="clear" w:color="auto" w:fill="auto"/>
          </w:tcPr>
          <w:p w14:paraId="158E4CF1" w14:textId="1DF9F79D" w:rsidR="00956E34" w:rsidRPr="007F6663" w:rsidRDefault="00956E34" w:rsidP="0062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16" w:lineRule="auto"/>
              <w:ind w:left="-90"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0F2A7D97" w14:textId="77777777" w:rsidR="00956E34" w:rsidRPr="007F6663" w:rsidRDefault="00956E34" w:rsidP="0062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16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4"/>
            <w:shd w:val="clear" w:color="auto" w:fill="auto"/>
          </w:tcPr>
          <w:p w14:paraId="50D511B3" w14:textId="27CA1C46" w:rsidR="00956E34" w:rsidRPr="007F6663" w:rsidRDefault="00956E34" w:rsidP="0062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5C91" w:rsidRPr="006375B5" w14:paraId="2C908479" w14:textId="77777777" w:rsidTr="002C71D3">
        <w:trPr>
          <w:trHeight w:val="60"/>
          <w:tblHeader/>
        </w:trPr>
        <w:tc>
          <w:tcPr>
            <w:tcW w:w="4134" w:type="dxa"/>
          </w:tcPr>
          <w:p w14:paraId="655725E1" w14:textId="235D4CF9" w:rsidR="00A15C91" w:rsidRPr="007F6663" w:rsidRDefault="00A15C91" w:rsidP="00A1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5B5503A0" w14:textId="6304E06E" w:rsidR="00A15C91" w:rsidRPr="00A15C91" w:rsidRDefault="00A15C91" w:rsidP="00A1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A15C91"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Pr="00A15C91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65" w:type="dxa"/>
            <w:shd w:val="clear" w:color="auto" w:fill="auto"/>
          </w:tcPr>
          <w:p w14:paraId="6778F7A0" w14:textId="77777777" w:rsidR="00A15C91" w:rsidRPr="007F6663" w:rsidRDefault="00A15C91" w:rsidP="00A1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16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26C0A18C" w14:textId="7396C99B" w:rsidR="00A15C91" w:rsidRPr="007F6663" w:rsidRDefault="00A15C91" w:rsidP="00A1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3A320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47024B54" w14:textId="77777777" w:rsidR="00A15C91" w:rsidRPr="007F6663" w:rsidRDefault="00A15C91" w:rsidP="00A1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16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3E10BCB1" w14:textId="6E7EF4DD" w:rsidR="00A15C91" w:rsidRPr="007F6663" w:rsidRDefault="00A15C91" w:rsidP="00A1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15C91"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Pr="00A15C91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2323B0B6" w14:textId="77777777" w:rsidR="00A15C91" w:rsidRPr="007F6663" w:rsidRDefault="00A15C91" w:rsidP="00A1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16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2B3F0ADD" w14:textId="5E9DC527" w:rsidR="00A15C91" w:rsidRPr="007F6663" w:rsidRDefault="00A15C91" w:rsidP="00A1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3A320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DE6FF7" w:rsidRPr="006375B5" w14:paraId="78BB369B" w14:textId="77777777" w:rsidTr="002C71D3">
        <w:trPr>
          <w:trHeight w:val="60"/>
          <w:tblHeader/>
        </w:trPr>
        <w:tc>
          <w:tcPr>
            <w:tcW w:w="4134" w:type="dxa"/>
          </w:tcPr>
          <w:p w14:paraId="32E7B001" w14:textId="7FDCC752" w:rsidR="00DE6FF7" w:rsidRPr="007F6663" w:rsidRDefault="00623FC5" w:rsidP="0062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7F6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387F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87F6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7D57F359" w14:textId="169A67E4" w:rsidR="00DE6FF7" w:rsidRPr="007F6663" w:rsidRDefault="00DE6FF7" w:rsidP="0062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365" w:type="dxa"/>
            <w:shd w:val="clear" w:color="auto" w:fill="auto"/>
          </w:tcPr>
          <w:p w14:paraId="321F8722" w14:textId="77777777" w:rsidR="00DE6FF7" w:rsidRPr="007F6663" w:rsidRDefault="00DE6FF7" w:rsidP="0062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16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7E8FE91B" w14:textId="094A2521" w:rsidR="00DE6FF7" w:rsidRPr="007F6663" w:rsidRDefault="00DE6FF7" w:rsidP="0062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71EEB521" w14:textId="77777777" w:rsidR="00DE6FF7" w:rsidRPr="007F6663" w:rsidRDefault="00DE6FF7" w:rsidP="0062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16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6DA7AACC" w14:textId="31A7AF40" w:rsidR="00DE6FF7" w:rsidRPr="007F6663" w:rsidRDefault="00DE6FF7" w:rsidP="0062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54503F08" w14:textId="77777777" w:rsidR="00DE6FF7" w:rsidRPr="007F6663" w:rsidRDefault="00DE6FF7" w:rsidP="0062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16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258EF78A" w14:textId="1E775372" w:rsidR="00DE6FF7" w:rsidRPr="007F6663" w:rsidRDefault="00DE6FF7" w:rsidP="0062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</w:tr>
      <w:tr w:rsidR="00956E34" w:rsidRPr="006375B5" w14:paraId="68394F16" w14:textId="77777777" w:rsidTr="002C71D3">
        <w:trPr>
          <w:trHeight w:val="60"/>
          <w:tblHeader/>
        </w:trPr>
        <w:tc>
          <w:tcPr>
            <w:tcW w:w="4134" w:type="dxa"/>
          </w:tcPr>
          <w:p w14:paraId="4AE7971D" w14:textId="77777777" w:rsidR="00956E34" w:rsidRPr="007F6663" w:rsidRDefault="00956E34" w:rsidP="007F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6" w:type="dxa"/>
            <w:gridSpan w:val="9"/>
            <w:shd w:val="clear" w:color="auto" w:fill="auto"/>
          </w:tcPr>
          <w:p w14:paraId="5325B263" w14:textId="09DDD562" w:rsidR="00956E34" w:rsidRPr="007F6663" w:rsidRDefault="00956E34" w:rsidP="007F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56E34" w:rsidRPr="006375B5" w14:paraId="2E498EFF" w14:textId="77777777" w:rsidTr="002C71D3">
        <w:trPr>
          <w:trHeight w:val="442"/>
        </w:trPr>
        <w:tc>
          <w:tcPr>
            <w:tcW w:w="4134" w:type="dxa"/>
          </w:tcPr>
          <w:p w14:paraId="295F51A2" w14:textId="023FA345" w:rsidR="00956E34" w:rsidRPr="007F6663" w:rsidRDefault="00956E34" w:rsidP="007F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078" w:type="dxa"/>
            <w:shd w:val="clear" w:color="auto" w:fill="auto"/>
          </w:tcPr>
          <w:p w14:paraId="48CB7830" w14:textId="77777777" w:rsidR="00956E34" w:rsidRPr="007F6663" w:rsidRDefault="00956E34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40CE9617" w14:textId="77777777" w:rsidR="00956E34" w:rsidRPr="007F6663" w:rsidRDefault="00956E34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5060C33A" w14:textId="77777777" w:rsidR="00956E34" w:rsidRPr="007F6663" w:rsidRDefault="00956E34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2B2E5DDD" w14:textId="77777777" w:rsidR="00956E34" w:rsidRPr="007F6663" w:rsidRDefault="00956E34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2CD3C04D" w14:textId="77777777" w:rsidR="00956E34" w:rsidRPr="007F6663" w:rsidRDefault="00956E34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52851BB8" w14:textId="77777777" w:rsidR="00956E34" w:rsidRPr="007F6663" w:rsidRDefault="00956E34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57854233" w14:textId="77777777" w:rsidR="00956E34" w:rsidRPr="007F6663" w:rsidRDefault="00956E34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66021" w:rsidRPr="006375B5" w14:paraId="1CCF5A3D" w14:textId="77777777" w:rsidTr="002C71D3">
        <w:trPr>
          <w:trHeight w:val="60"/>
        </w:trPr>
        <w:tc>
          <w:tcPr>
            <w:tcW w:w="4134" w:type="dxa"/>
          </w:tcPr>
          <w:p w14:paraId="5DDC3329" w14:textId="1F371D86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Pr="00373D55">
              <w:rPr>
                <w:rFonts w:asciiTheme="majorBidi" w:hAnsi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78" w:type="dxa"/>
            <w:shd w:val="clear" w:color="auto" w:fill="auto"/>
          </w:tcPr>
          <w:p w14:paraId="63A387AE" w14:textId="6B9D7A0B" w:rsidR="00466021" w:rsidRPr="007F6663" w:rsidRDefault="00552889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365" w:type="dxa"/>
            <w:shd w:val="clear" w:color="auto" w:fill="auto"/>
          </w:tcPr>
          <w:p w14:paraId="13990B9C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715F1AA3" w14:textId="1FC1CE1A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688DDD8B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257900EE" w14:textId="3F3F1F6F" w:rsidR="00466021" w:rsidRPr="00BD2781" w:rsidRDefault="00552889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2E255F5D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6AC82F66" w14:textId="46308463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466021" w:rsidRPr="006375B5" w14:paraId="131E3C86" w14:textId="77777777" w:rsidTr="002C71D3">
        <w:trPr>
          <w:trHeight w:val="60"/>
        </w:trPr>
        <w:tc>
          <w:tcPr>
            <w:tcW w:w="4134" w:type="dxa"/>
          </w:tcPr>
          <w:p w14:paraId="6396FFD9" w14:textId="0F0B4480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8" w:type="dxa"/>
            <w:shd w:val="clear" w:color="auto" w:fill="auto"/>
          </w:tcPr>
          <w:p w14:paraId="32E2142E" w14:textId="61F2C32B" w:rsidR="00466021" w:rsidRPr="007F6663" w:rsidRDefault="00552889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365" w:type="dxa"/>
            <w:shd w:val="clear" w:color="auto" w:fill="auto"/>
          </w:tcPr>
          <w:p w14:paraId="262CF537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25C803EB" w14:textId="690C7EF4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054B060C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2A33AC43" w14:textId="73A5ABE7" w:rsidR="00466021" w:rsidRPr="007F6663" w:rsidRDefault="00552889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1B645F22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74A25831" w14:textId="4E539CE9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66021" w:rsidRPr="006375B5" w14:paraId="5C1F1BC9" w14:textId="77777777" w:rsidTr="002C71D3">
        <w:trPr>
          <w:trHeight w:val="60"/>
        </w:trPr>
        <w:tc>
          <w:tcPr>
            <w:tcW w:w="4134" w:type="dxa"/>
          </w:tcPr>
          <w:p w14:paraId="2FDDC85A" w14:textId="53913B10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6A5BE31C" w14:textId="32CE6BC8" w:rsidR="00466021" w:rsidRPr="007F6663" w:rsidRDefault="00552889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2444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365" w:type="dxa"/>
            <w:shd w:val="clear" w:color="auto" w:fill="auto"/>
          </w:tcPr>
          <w:p w14:paraId="62248EC6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2F862775" w14:textId="46E28EE5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B2444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48A49210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14:paraId="6C84527E" w14:textId="56A39497" w:rsidR="00466021" w:rsidRPr="007F6663" w:rsidRDefault="00B2444C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2B5D8E15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3F207B18" w14:textId="260DDC2A" w:rsidR="00466021" w:rsidRPr="007F6663" w:rsidRDefault="00B2444C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466021" w:rsidRPr="006375B5" w14:paraId="53472956" w14:textId="77777777" w:rsidTr="002C71D3">
        <w:trPr>
          <w:trHeight w:val="50"/>
        </w:trPr>
        <w:tc>
          <w:tcPr>
            <w:tcW w:w="4134" w:type="dxa"/>
          </w:tcPr>
          <w:p w14:paraId="711EFE63" w14:textId="47125B12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120949" w14:textId="71335A98" w:rsidR="00466021" w:rsidRPr="007F6663" w:rsidRDefault="00552889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B244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365" w:type="dxa"/>
            <w:shd w:val="clear" w:color="auto" w:fill="auto"/>
          </w:tcPr>
          <w:p w14:paraId="47FB0FF5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A00D10" w14:textId="3419FC0F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B2444C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6821D73B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4AEA04" w14:textId="709812D1" w:rsidR="00466021" w:rsidRPr="007F6663" w:rsidRDefault="00552889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244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560097C2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CAD480" w14:textId="29246E72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B2444C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466021" w:rsidRPr="006375B5" w14:paraId="3CD59F5D" w14:textId="77777777" w:rsidTr="002C71D3">
        <w:trPr>
          <w:trHeight w:val="50"/>
        </w:trPr>
        <w:tc>
          <w:tcPr>
            <w:tcW w:w="4134" w:type="dxa"/>
          </w:tcPr>
          <w:p w14:paraId="1AD971BD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22ED2A71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7F81EF2A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36C10E5A" w14:textId="77777777" w:rsidR="00466021" w:rsidRPr="00FF6508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27506259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51D9A707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25E9A850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</w:tcPr>
          <w:p w14:paraId="0FEAC6B4" w14:textId="77777777" w:rsidR="00466021" w:rsidRPr="00FF6508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66021" w:rsidRPr="006375B5" w14:paraId="3D4E97B7" w14:textId="77777777" w:rsidTr="002C71D3">
        <w:tblPrEx>
          <w:tblLook w:val="01E0" w:firstRow="1" w:lastRow="1" w:firstColumn="1" w:lastColumn="1" w:noHBand="0" w:noVBand="0"/>
        </w:tblPrEx>
        <w:trPr>
          <w:trHeight w:val="60"/>
        </w:trPr>
        <w:tc>
          <w:tcPr>
            <w:tcW w:w="4134" w:type="dxa"/>
            <w:shd w:val="clear" w:color="auto" w:fill="auto"/>
          </w:tcPr>
          <w:p w14:paraId="21BDA0BD" w14:textId="24F6DFBC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78" w:type="dxa"/>
            <w:shd w:val="clear" w:color="auto" w:fill="auto"/>
          </w:tcPr>
          <w:p w14:paraId="02CC27F0" w14:textId="77777777" w:rsidR="00466021" w:rsidRPr="007F6663" w:rsidRDefault="00466021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6D24DB48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9FD42BC" w14:textId="77777777" w:rsidR="00466021" w:rsidRPr="007F6663" w:rsidRDefault="00466021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43F5EE27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4CBE2F6D" w14:textId="77777777" w:rsidR="00466021" w:rsidRPr="007F6663" w:rsidRDefault="00466021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372E3999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036463A0" w14:textId="77777777" w:rsidR="00466021" w:rsidRPr="007F6663" w:rsidRDefault="00466021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6021" w:rsidRPr="006375B5" w14:paraId="36575DA7" w14:textId="77777777" w:rsidTr="002C71D3">
        <w:tblPrEx>
          <w:tblLook w:val="01E0" w:firstRow="1" w:lastRow="1" w:firstColumn="1" w:lastColumn="1" w:noHBand="0" w:noVBand="0"/>
        </w:tblPrEx>
        <w:trPr>
          <w:trHeight w:val="60"/>
        </w:trPr>
        <w:tc>
          <w:tcPr>
            <w:tcW w:w="4134" w:type="dxa"/>
            <w:shd w:val="clear" w:color="auto" w:fill="auto"/>
          </w:tcPr>
          <w:p w14:paraId="38676503" w14:textId="2BF37001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8" w:type="dxa"/>
            <w:shd w:val="clear" w:color="auto" w:fill="auto"/>
          </w:tcPr>
          <w:p w14:paraId="719AFFF3" w14:textId="6CBFB4C3" w:rsidR="00466021" w:rsidRPr="007F6663" w:rsidRDefault="001A65B7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5" w:type="dxa"/>
            <w:shd w:val="clear" w:color="auto" w:fill="auto"/>
          </w:tcPr>
          <w:p w14:paraId="625A01A4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1FDCDDD" w14:textId="2A35AC35" w:rsidR="00466021" w:rsidRPr="007F6663" w:rsidRDefault="00466021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70CF7697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620580DB" w14:textId="5D947C75" w:rsidR="00466021" w:rsidRPr="007F6663" w:rsidRDefault="001A65B7" w:rsidP="00440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082D3119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48C12FE6" w14:textId="78AAE962" w:rsidR="00466021" w:rsidRPr="007F6663" w:rsidRDefault="00466021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1A65B7" w:rsidRPr="006375B5" w14:paraId="3828B7B3" w14:textId="77777777" w:rsidTr="002C71D3">
        <w:tblPrEx>
          <w:tblLook w:val="01E0" w:firstRow="1" w:lastRow="1" w:firstColumn="1" w:lastColumn="1" w:noHBand="0" w:noVBand="0"/>
        </w:tblPrEx>
        <w:trPr>
          <w:trHeight w:val="60"/>
        </w:trPr>
        <w:tc>
          <w:tcPr>
            <w:tcW w:w="4134" w:type="dxa"/>
            <w:shd w:val="clear" w:color="auto" w:fill="auto"/>
          </w:tcPr>
          <w:p w14:paraId="5432DFB3" w14:textId="56209B7C" w:rsidR="001A65B7" w:rsidRPr="007F6663" w:rsidRDefault="001A65B7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78" w:type="dxa"/>
            <w:shd w:val="clear" w:color="auto" w:fill="auto"/>
          </w:tcPr>
          <w:p w14:paraId="3EBCC05A" w14:textId="537EA382" w:rsidR="001A65B7" w:rsidRDefault="00492671" w:rsidP="001A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492671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  <w:tc>
          <w:tcPr>
            <w:tcW w:w="365" w:type="dxa"/>
            <w:shd w:val="clear" w:color="auto" w:fill="auto"/>
          </w:tcPr>
          <w:p w14:paraId="6A2C0CDE" w14:textId="77777777" w:rsidR="001A65B7" w:rsidRPr="007F6663" w:rsidRDefault="001A65B7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6F68820" w14:textId="77EDB403" w:rsidR="001A65B7" w:rsidRDefault="001A65B7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2AD1078C" w14:textId="77777777" w:rsidR="001A65B7" w:rsidRPr="007F6663" w:rsidRDefault="001A65B7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301B4A1F" w14:textId="7AC7E2B7" w:rsidR="001A65B7" w:rsidRDefault="001A65B7" w:rsidP="001A65B7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21F74CF2" w14:textId="77777777" w:rsidR="001A65B7" w:rsidRPr="007F6663" w:rsidRDefault="001A65B7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274FB6E8" w14:textId="61518F4C" w:rsidR="001A65B7" w:rsidRDefault="001A65B7" w:rsidP="001A65B7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466021" w:rsidRPr="006375B5" w14:paraId="1ED84694" w14:textId="77777777" w:rsidTr="002C71D3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50B09400" w14:textId="06E1EFFA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212AB704" w14:textId="2B05CB97" w:rsidR="00466021" w:rsidRPr="007F6663" w:rsidRDefault="00492671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492671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  <w:tc>
          <w:tcPr>
            <w:tcW w:w="365" w:type="dxa"/>
            <w:shd w:val="clear" w:color="auto" w:fill="auto"/>
          </w:tcPr>
          <w:p w14:paraId="7EBBE752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09A630F3" w14:textId="681C3748" w:rsidR="00466021" w:rsidRPr="007F6663" w:rsidRDefault="00466021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47B08D01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14:paraId="5B1E3814" w14:textId="24776F2B" w:rsidR="00466021" w:rsidRPr="007F6663" w:rsidRDefault="001A65B7" w:rsidP="0046602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315A3381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6C76A657" w14:textId="4FC84824" w:rsidR="00466021" w:rsidRPr="007F6663" w:rsidRDefault="00466021" w:rsidP="00466021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66021" w:rsidRPr="006375B5" w14:paraId="44287422" w14:textId="77777777" w:rsidTr="002C71D3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6A184FB0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B60E6B" w14:textId="6BB5AADF" w:rsidR="00466021" w:rsidRPr="007F6663" w:rsidRDefault="00492671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267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365" w:type="dxa"/>
            <w:shd w:val="clear" w:color="auto" w:fill="auto"/>
          </w:tcPr>
          <w:p w14:paraId="005405E7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731907" w14:textId="1D81B0AE" w:rsidR="00466021" w:rsidRPr="007F6663" w:rsidRDefault="00466021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0493FE89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98793A" w14:textId="14F09639" w:rsidR="00466021" w:rsidRPr="007F6663" w:rsidRDefault="001A65B7" w:rsidP="00440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406F8D66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90480A" w14:textId="51846A83" w:rsidR="00466021" w:rsidRPr="007F6663" w:rsidRDefault="00466021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  <w:tr w:rsidR="00466021" w:rsidRPr="006375B5" w14:paraId="2637340B" w14:textId="77777777" w:rsidTr="002C71D3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25D944B1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1B2CF738" w14:textId="77777777" w:rsidR="00466021" w:rsidRPr="007F6663" w:rsidRDefault="00466021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2714ECAC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68C84757" w14:textId="77777777" w:rsidR="00466021" w:rsidRPr="007F6663" w:rsidRDefault="00466021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6665D209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double" w:sz="4" w:space="0" w:color="auto"/>
            </w:tcBorders>
            <w:shd w:val="clear" w:color="auto" w:fill="auto"/>
          </w:tcPr>
          <w:p w14:paraId="6B377FA7" w14:textId="77777777" w:rsidR="00466021" w:rsidRPr="007F6663" w:rsidRDefault="00466021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4B292872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  <w:shd w:val="clear" w:color="auto" w:fill="auto"/>
          </w:tcPr>
          <w:p w14:paraId="05018425" w14:textId="77777777" w:rsidR="00466021" w:rsidRPr="007F6663" w:rsidRDefault="00466021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66021" w:rsidRPr="006375B5" w14:paraId="271874FB" w14:textId="77777777" w:rsidTr="002C71D3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78A72AAD" w14:textId="7086EAAC" w:rsidR="00466021" w:rsidRPr="007F6663" w:rsidRDefault="005C381A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7F66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78" w:type="dxa"/>
            <w:shd w:val="clear" w:color="auto" w:fill="auto"/>
          </w:tcPr>
          <w:p w14:paraId="401D1A98" w14:textId="77777777" w:rsidR="00466021" w:rsidRPr="007F6663" w:rsidRDefault="00466021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37921ADA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7B1CEAAB" w14:textId="77777777" w:rsidR="00466021" w:rsidRPr="007F6663" w:rsidRDefault="00466021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1F639B48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4B48E80E" w14:textId="77777777" w:rsidR="00466021" w:rsidRPr="007F6663" w:rsidRDefault="00466021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46FB4531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309A360E" w14:textId="77777777" w:rsidR="00466021" w:rsidRPr="007F6663" w:rsidRDefault="00466021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66021" w:rsidRPr="006375B5" w14:paraId="68EDC8DF" w14:textId="77777777" w:rsidTr="002C71D3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6E80781A" w14:textId="6E2D3704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8" w:type="dxa"/>
            <w:shd w:val="clear" w:color="auto" w:fill="auto"/>
          </w:tcPr>
          <w:p w14:paraId="518C5DE1" w14:textId="7078831D" w:rsidR="00466021" w:rsidRPr="007F6663" w:rsidRDefault="00606334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365" w:type="dxa"/>
            <w:shd w:val="clear" w:color="auto" w:fill="auto"/>
          </w:tcPr>
          <w:p w14:paraId="10FA51E4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6E244070" w14:textId="62C424D8" w:rsidR="00466021" w:rsidRPr="007F6663" w:rsidRDefault="00466021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7FC8F3C2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5B3C490B" w14:textId="7201188D" w:rsidR="00466021" w:rsidRPr="007F6663" w:rsidRDefault="00492671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492671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32CB16AB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343178A3" w14:textId="3CC86966" w:rsidR="00466021" w:rsidRPr="007F6663" w:rsidRDefault="00466021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31A7A" w:rsidRPr="006375B5" w14:paraId="4F3F443D" w14:textId="77777777" w:rsidTr="002C71D3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2D986BDD" w14:textId="153386AF" w:rsidR="00E31A7A" w:rsidRPr="007F6663" w:rsidRDefault="00E31A7A" w:rsidP="00E3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8" w:type="dxa"/>
            <w:shd w:val="clear" w:color="auto" w:fill="auto"/>
          </w:tcPr>
          <w:p w14:paraId="4B6EC3CB" w14:textId="41C071F9" w:rsidR="00E31A7A" w:rsidRDefault="00492671" w:rsidP="00E3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671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  <w:tc>
          <w:tcPr>
            <w:tcW w:w="365" w:type="dxa"/>
            <w:shd w:val="clear" w:color="auto" w:fill="auto"/>
          </w:tcPr>
          <w:p w14:paraId="735A19A9" w14:textId="77777777" w:rsidR="00E31A7A" w:rsidRPr="007F6663" w:rsidRDefault="00E31A7A" w:rsidP="00E3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62975D35" w14:textId="69C00803" w:rsidR="00E31A7A" w:rsidRDefault="00E31A7A" w:rsidP="00E3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63DF9AFC" w14:textId="77777777" w:rsidR="00E31A7A" w:rsidRPr="007F6663" w:rsidRDefault="00E31A7A" w:rsidP="00E3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1449A27F" w14:textId="0700499D" w:rsidR="00E31A7A" w:rsidRDefault="00E31A7A" w:rsidP="00E31A7A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67EB99A8" w14:textId="77777777" w:rsidR="00E31A7A" w:rsidRPr="007F6663" w:rsidRDefault="00E31A7A" w:rsidP="00E3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5472B2B9" w14:textId="3114BC71" w:rsidR="00E31A7A" w:rsidRDefault="00E31A7A" w:rsidP="00E31A7A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31A7A" w:rsidRPr="006375B5" w14:paraId="059C1F20" w14:textId="77777777" w:rsidTr="002C71D3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7EC7AE77" w14:textId="672F9870" w:rsidR="00E31A7A" w:rsidRPr="007F6663" w:rsidRDefault="00E31A7A" w:rsidP="00E3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4D7CF853" w14:textId="25AECB38" w:rsidR="00E31A7A" w:rsidRPr="007F6663" w:rsidRDefault="00492671" w:rsidP="00E3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492671">
              <w:rPr>
                <w:rFonts w:asciiTheme="majorBidi" w:hAnsiTheme="majorBidi" w:cstheme="majorBidi" w:hint="cs"/>
                <w:sz w:val="30"/>
                <w:szCs w:val="30"/>
              </w:rPr>
              <w:t>106</w:t>
            </w:r>
          </w:p>
        </w:tc>
        <w:tc>
          <w:tcPr>
            <w:tcW w:w="365" w:type="dxa"/>
            <w:shd w:val="clear" w:color="auto" w:fill="auto"/>
          </w:tcPr>
          <w:p w14:paraId="4E4F73F9" w14:textId="77777777" w:rsidR="00E31A7A" w:rsidRPr="007F6663" w:rsidRDefault="00E31A7A" w:rsidP="00E3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5920FFE8" w14:textId="0E09D455" w:rsidR="00E31A7A" w:rsidRPr="007F6663" w:rsidRDefault="00E31A7A" w:rsidP="00E3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62064910" w14:textId="77777777" w:rsidR="00E31A7A" w:rsidRPr="007F6663" w:rsidRDefault="00E31A7A" w:rsidP="00E3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14:paraId="262DC63A" w14:textId="244A932C" w:rsidR="00E31A7A" w:rsidRPr="007F6663" w:rsidRDefault="00492671" w:rsidP="00E3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492671">
              <w:rPr>
                <w:rFonts w:asciiTheme="majorBidi" w:hAnsiTheme="majorBidi" w:cstheme="majorBidi" w:hint="cs"/>
                <w:sz w:val="30"/>
                <w:szCs w:val="30"/>
              </w:rPr>
              <w:t>27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451A69A0" w14:textId="77777777" w:rsidR="00E31A7A" w:rsidRPr="007F6663" w:rsidRDefault="00E31A7A" w:rsidP="00E3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2152EEB3" w14:textId="06A58D52" w:rsidR="00E31A7A" w:rsidRPr="007F6663" w:rsidRDefault="00E31A7A" w:rsidP="00E3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</w:tr>
      <w:tr w:rsidR="00E31A7A" w:rsidRPr="006375B5" w14:paraId="59DC8C3F" w14:textId="77777777" w:rsidTr="002C71D3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2DB3E87C" w14:textId="751E460A" w:rsidR="00E31A7A" w:rsidRPr="007F6663" w:rsidRDefault="00E31A7A" w:rsidP="00E3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EA9A69" w14:textId="3A3F9C21" w:rsidR="00E31A7A" w:rsidRPr="007F6663" w:rsidRDefault="00492671" w:rsidP="00E3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267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109</w:t>
            </w:r>
          </w:p>
        </w:tc>
        <w:tc>
          <w:tcPr>
            <w:tcW w:w="365" w:type="dxa"/>
            <w:shd w:val="clear" w:color="auto" w:fill="auto"/>
          </w:tcPr>
          <w:p w14:paraId="6832A547" w14:textId="77777777" w:rsidR="00E31A7A" w:rsidRPr="007F6663" w:rsidRDefault="00E31A7A" w:rsidP="00E3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FB8DA6" w14:textId="2A238571" w:rsidR="00E31A7A" w:rsidRPr="007F6663" w:rsidRDefault="00E31A7A" w:rsidP="00E3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120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427618FC" w14:textId="77777777" w:rsidR="00E31A7A" w:rsidRPr="007F6663" w:rsidRDefault="00E31A7A" w:rsidP="00E3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A942CE" w14:textId="2B83CA72" w:rsidR="00E31A7A" w:rsidRPr="007F6663" w:rsidRDefault="00492671" w:rsidP="00E3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267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4374A8B6" w14:textId="77777777" w:rsidR="00E31A7A" w:rsidRPr="007F6663" w:rsidRDefault="00E31A7A" w:rsidP="00E3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7919B8" w14:textId="182B49AD" w:rsidR="00E31A7A" w:rsidRPr="007F6663" w:rsidRDefault="00E31A7A" w:rsidP="00E3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</w:p>
        </w:tc>
      </w:tr>
      <w:tr w:rsidR="00E31A7A" w:rsidRPr="006375B5" w14:paraId="6606E260" w14:textId="77777777" w:rsidTr="004D251B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3A0E0DFD" w14:textId="77777777" w:rsidR="00E31A7A" w:rsidRPr="007F6663" w:rsidRDefault="00E31A7A" w:rsidP="00E3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483B6526" w14:textId="77777777" w:rsidR="00E31A7A" w:rsidRPr="007F6663" w:rsidRDefault="00E31A7A" w:rsidP="00E3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29A42C29" w14:textId="77777777" w:rsidR="00E31A7A" w:rsidRPr="007F6663" w:rsidRDefault="00E31A7A" w:rsidP="00E3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1A3EF411" w14:textId="77777777" w:rsidR="00E31A7A" w:rsidRPr="007F6663" w:rsidRDefault="00E31A7A" w:rsidP="00E3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7C25FB7A" w14:textId="77777777" w:rsidR="00E31A7A" w:rsidRPr="007F6663" w:rsidRDefault="00E31A7A" w:rsidP="00E3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double" w:sz="4" w:space="0" w:color="auto"/>
            </w:tcBorders>
            <w:shd w:val="clear" w:color="auto" w:fill="auto"/>
          </w:tcPr>
          <w:p w14:paraId="582D6637" w14:textId="77777777" w:rsidR="00E31A7A" w:rsidRPr="007F6663" w:rsidRDefault="00E31A7A" w:rsidP="00E3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60B71F39" w14:textId="77777777" w:rsidR="00E31A7A" w:rsidRPr="007F6663" w:rsidRDefault="00E31A7A" w:rsidP="00E3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  <w:shd w:val="clear" w:color="auto" w:fill="auto"/>
          </w:tcPr>
          <w:p w14:paraId="6C35C657" w14:textId="77777777" w:rsidR="00E31A7A" w:rsidRPr="007F6663" w:rsidRDefault="00E31A7A" w:rsidP="00E3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D251B" w:rsidRPr="006375B5" w14:paraId="0AFC2A6C" w14:textId="77777777" w:rsidTr="004D251B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28CEB794" w14:textId="7D67B97F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078" w:type="dxa"/>
            <w:shd w:val="clear" w:color="auto" w:fill="auto"/>
          </w:tcPr>
          <w:p w14:paraId="1D656A08" w14:textId="77777777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56A17066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0A61DB70" w14:textId="77777777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672C1E1E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228C5B36" w14:textId="77777777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7D93F92F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30CB86B9" w14:textId="77777777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D251B" w:rsidRPr="006375B5" w14:paraId="0A272317" w14:textId="77777777" w:rsidTr="004D251B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07BF5081" w14:textId="0F4432B4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078" w:type="dxa"/>
            <w:shd w:val="clear" w:color="auto" w:fill="auto"/>
          </w:tcPr>
          <w:p w14:paraId="51802A52" w14:textId="77777777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3CE4743D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234C29F2" w14:textId="77777777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3BF1DDF7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48DD1749" w14:textId="77777777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64D31B17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11C33DD1" w14:textId="77777777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D251B" w:rsidRPr="006375B5" w14:paraId="4A184051" w14:textId="77777777" w:rsidTr="004D251B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5EDD3CAD" w14:textId="4659D6B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8" w:type="dxa"/>
            <w:shd w:val="clear" w:color="auto" w:fill="auto"/>
          </w:tcPr>
          <w:p w14:paraId="686DB261" w14:textId="7F8F1493" w:rsidR="004D251B" w:rsidRPr="007F6663" w:rsidRDefault="004D251B" w:rsidP="00204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5" w:type="dxa"/>
            <w:shd w:val="clear" w:color="auto" w:fill="auto"/>
          </w:tcPr>
          <w:p w14:paraId="536124E7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50D1A0D0" w14:textId="2F155366" w:rsidR="004D251B" w:rsidRPr="007F6663" w:rsidRDefault="004D251B" w:rsidP="00204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15131ED0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1991BD79" w14:textId="602D3D9B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071E8F5F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3A6EDCC5" w14:textId="42A13D13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</w:p>
        </w:tc>
      </w:tr>
      <w:tr w:rsidR="004D251B" w:rsidRPr="006375B5" w14:paraId="112FD4CA" w14:textId="77777777" w:rsidTr="004D251B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45220009" w14:textId="3EB0CC9B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078" w:type="dxa"/>
            <w:shd w:val="clear" w:color="auto" w:fill="auto"/>
          </w:tcPr>
          <w:p w14:paraId="44683CC7" w14:textId="77777777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6DF0659F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A7781F8" w14:textId="77777777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15C1CEA7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4721A20D" w14:textId="77777777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7052AE34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2EF1E6CB" w14:textId="77777777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D251B" w:rsidRPr="006375B5" w14:paraId="7A1E3C07" w14:textId="77777777" w:rsidTr="004D251B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4851690A" w14:textId="1FA633D2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78" w:type="dxa"/>
            <w:shd w:val="clear" w:color="auto" w:fill="auto"/>
          </w:tcPr>
          <w:p w14:paraId="76378AD5" w14:textId="461ECD24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  <w:tc>
          <w:tcPr>
            <w:tcW w:w="365" w:type="dxa"/>
            <w:shd w:val="clear" w:color="auto" w:fill="auto"/>
          </w:tcPr>
          <w:p w14:paraId="4BD6044A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6C6F6EE9" w14:textId="26B0AD5B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273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09FECD4B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0F167869" w14:textId="62F73647" w:rsidR="004D251B" w:rsidRPr="007F6663" w:rsidRDefault="004D251B" w:rsidP="00204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6C161687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266B36B3" w14:textId="40EA20CD" w:rsidR="004D251B" w:rsidRPr="007F6663" w:rsidRDefault="004D251B" w:rsidP="00204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D251B" w:rsidRPr="006375B5" w14:paraId="48937A08" w14:textId="77777777" w:rsidTr="00262E1D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33E82D95" w14:textId="70F93E99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078" w:type="dxa"/>
            <w:shd w:val="clear" w:color="auto" w:fill="auto"/>
          </w:tcPr>
          <w:p w14:paraId="6D297129" w14:textId="77777777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69E72F66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65123F7C" w14:textId="77777777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081A5350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74FAE0AD" w14:textId="77777777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578A4B07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6F6D20E2" w14:textId="77777777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D251B" w:rsidRPr="006375B5" w14:paraId="7699E308" w14:textId="77777777" w:rsidTr="00262E1D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1CA8EF11" w14:textId="24E3638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6375B5">
              <w:rPr>
                <w:rFonts w:asciiTheme="majorBidi" w:hAnsi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17E82922" w14:textId="426DF3E8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352</w:t>
            </w:r>
          </w:p>
        </w:tc>
        <w:tc>
          <w:tcPr>
            <w:tcW w:w="365" w:type="dxa"/>
            <w:shd w:val="clear" w:color="auto" w:fill="auto"/>
          </w:tcPr>
          <w:p w14:paraId="407EBB8B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58ED9431" w14:textId="0F32D829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341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2D5B0DB1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14:paraId="19291CBD" w14:textId="2C9B5E4F" w:rsidR="004D251B" w:rsidRPr="007F6663" w:rsidRDefault="004D251B" w:rsidP="00204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5940458B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11B8B8E5" w14:textId="5F7DC621" w:rsidR="004D251B" w:rsidRPr="007F6663" w:rsidRDefault="004D251B" w:rsidP="00204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D251B" w:rsidRPr="006375B5" w14:paraId="3AA2737A" w14:textId="77777777" w:rsidTr="00262E1D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11A86D16" w14:textId="7726BA20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6DA79B" w14:textId="23BF4B2C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625</w:t>
            </w:r>
          </w:p>
        </w:tc>
        <w:tc>
          <w:tcPr>
            <w:tcW w:w="365" w:type="dxa"/>
            <w:shd w:val="clear" w:color="auto" w:fill="auto"/>
          </w:tcPr>
          <w:p w14:paraId="5AC3AB24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896902" w14:textId="7CB3A009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614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758E3EE6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100134" w14:textId="120F7D4C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1A0B0747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22EB1C" w14:textId="7746822E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</w:p>
        </w:tc>
      </w:tr>
      <w:tr w:rsidR="004D251B" w:rsidRPr="006375B5" w14:paraId="4550BA00" w14:textId="77777777" w:rsidTr="00262E1D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54684CB1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40530894" w14:textId="77777777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4C7CED48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6FA7C2FD" w14:textId="77777777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11F049F7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double" w:sz="4" w:space="0" w:color="auto"/>
            </w:tcBorders>
            <w:shd w:val="clear" w:color="auto" w:fill="auto"/>
          </w:tcPr>
          <w:p w14:paraId="4A524B7E" w14:textId="77777777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5226F48B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  <w:shd w:val="clear" w:color="auto" w:fill="auto"/>
          </w:tcPr>
          <w:p w14:paraId="3B80552F" w14:textId="77777777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62E1D" w:rsidRPr="006375B5" w14:paraId="641ACB82" w14:textId="77777777" w:rsidTr="00262E1D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66293CA6" w14:textId="59CF3BF8" w:rsidR="00262E1D" w:rsidRPr="007F6663" w:rsidRDefault="00262E1D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เงินกู้ยืม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627A4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(ต่อ)</w:t>
            </w:r>
          </w:p>
        </w:tc>
        <w:tc>
          <w:tcPr>
            <w:tcW w:w="1078" w:type="dxa"/>
            <w:shd w:val="clear" w:color="auto" w:fill="auto"/>
          </w:tcPr>
          <w:p w14:paraId="5708AAA2" w14:textId="77777777" w:rsidR="00262E1D" w:rsidRPr="007F6663" w:rsidRDefault="00262E1D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0286EC23" w14:textId="77777777" w:rsidR="00262E1D" w:rsidRPr="007F6663" w:rsidRDefault="00262E1D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0D1DA1AE" w14:textId="77777777" w:rsidR="00262E1D" w:rsidRPr="007F6663" w:rsidRDefault="00262E1D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44D05513" w14:textId="77777777" w:rsidR="00262E1D" w:rsidRPr="007F6663" w:rsidRDefault="00262E1D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075C819A" w14:textId="77777777" w:rsidR="00262E1D" w:rsidRPr="007F6663" w:rsidRDefault="00262E1D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02E4B4FC" w14:textId="77777777" w:rsidR="00262E1D" w:rsidRPr="007F6663" w:rsidRDefault="00262E1D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1AFFD854" w14:textId="77777777" w:rsidR="00262E1D" w:rsidRPr="007F6663" w:rsidRDefault="00262E1D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D251B" w:rsidRPr="006375B5" w14:paraId="38CF797C" w14:textId="77777777" w:rsidTr="004D251B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600AC09D" w14:textId="66FD1A0A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1078" w:type="dxa"/>
            <w:shd w:val="clear" w:color="auto" w:fill="auto"/>
          </w:tcPr>
          <w:p w14:paraId="178C2A2B" w14:textId="16DCF13D" w:rsidR="004D251B" w:rsidRPr="007F6663" w:rsidRDefault="004D251B" w:rsidP="00204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5" w:type="dxa"/>
            <w:shd w:val="clear" w:color="auto" w:fill="auto"/>
          </w:tcPr>
          <w:p w14:paraId="773A7302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85B0732" w14:textId="351F7173" w:rsidR="004D251B" w:rsidRPr="007F6663" w:rsidRDefault="004D251B" w:rsidP="00204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772FB931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7CE07732" w14:textId="12501CC6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4A49B6AB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08F1A18E" w14:textId="266CA329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</w:p>
        </w:tc>
      </w:tr>
      <w:tr w:rsidR="004D251B" w:rsidRPr="006375B5" w14:paraId="05450C59" w14:textId="77777777" w:rsidTr="00262E1D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464384F4" w14:textId="30BC1D75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เงินกู้ยืมระยะยาวและดอกเบี้ยค้างจ่าย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2750685F" w14:textId="3BC2E8DF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625</w:t>
            </w:r>
          </w:p>
        </w:tc>
        <w:tc>
          <w:tcPr>
            <w:tcW w:w="365" w:type="dxa"/>
            <w:shd w:val="clear" w:color="auto" w:fill="auto"/>
          </w:tcPr>
          <w:p w14:paraId="52C0D549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4AC32404" w14:textId="3F6C84E9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614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3B4986C5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14:paraId="0EC3FAD4" w14:textId="4133A693" w:rsidR="004D251B" w:rsidRPr="007F6663" w:rsidRDefault="004D251B" w:rsidP="00204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0F7A4087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600A46A5" w14:textId="758A3DA0" w:rsidR="004D251B" w:rsidRPr="007F6663" w:rsidRDefault="004D251B" w:rsidP="00204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D251B" w:rsidRPr="006375B5" w14:paraId="28AD9AE8" w14:textId="77777777" w:rsidTr="00262E1D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46F739B2" w14:textId="536B165D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6D2DF2" w14:textId="4E45D5B6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625</w:t>
            </w:r>
          </w:p>
        </w:tc>
        <w:tc>
          <w:tcPr>
            <w:tcW w:w="365" w:type="dxa"/>
            <w:shd w:val="clear" w:color="auto" w:fill="auto"/>
          </w:tcPr>
          <w:p w14:paraId="18884CF2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FCA3F3" w14:textId="68247E7B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614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5A2A786B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5A843A" w14:textId="5B152CF1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6D8F795D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2FCBE3" w14:textId="566A07D8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</w:p>
        </w:tc>
      </w:tr>
      <w:tr w:rsidR="004D251B" w:rsidRPr="006375B5" w14:paraId="0638865C" w14:textId="77777777" w:rsidTr="00262E1D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4715F418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30422386" w14:textId="77777777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7459873F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29A6653D" w14:textId="77777777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6F86979E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double" w:sz="4" w:space="0" w:color="auto"/>
            </w:tcBorders>
            <w:shd w:val="clear" w:color="auto" w:fill="auto"/>
          </w:tcPr>
          <w:p w14:paraId="19738D06" w14:textId="77777777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00F5E624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  <w:shd w:val="clear" w:color="auto" w:fill="auto"/>
          </w:tcPr>
          <w:p w14:paraId="748AA713" w14:textId="77777777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D251B" w:rsidRPr="007F6663" w14:paraId="2010FD30" w14:textId="77777777" w:rsidTr="002C71D3">
        <w:trPr>
          <w:trHeight w:val="442"/>
        </w:trPr>
        <w:tc>
          <w:tcPr>
            <w:tcW w:w="4134" w:type="dxa"/>
          </w:tcPr>
          <w:p w14:paraId="6507608D" w14:textId="77777777" w:rsidR="004D251B" w:rsidRPr="007F6663" w:rsidRDefault="004D251B" w:rsidP="0026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2E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1078" w:type="dxa"/>
          </w:tcPr>
          <w:p w14:paraId="670FEB3E" w14:textId="77777777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68C0AA8C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25BB4D2" w14:textId="77777777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5334AEB6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271F4E77" w14:textId="77777777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7711F69B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072E8E2D" w14:textId="77777777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D251B" w:rsidRPr="007F6663" w14:paraId="3E7A0332" w14:textId="77777777" w:rsidTr="002C71D3">
        <w:trPr>
          <w:trHeight w:val="442"/>
        </w:trPr>
        <w:tc>
          <w:tcPr>
            <w:tcW w:w="4134" w:type="dxa"/>
          </w:tcPr>
          <w:p w14:paraId="46CDCDB0" w14:textId="69CA911E" w:rsidR="004D251B" w:rsidRPr="007F6663" w:rsidRDefault="004D251B" w:rsidP="0026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3FE0">
              <w:rPr>
                <w:rFonts w:asciiTheme="majorBidi" w:hAnsiTheme="majorBidi" w:cstheme="majorBidi"/>
                <w:sz w:val="30"/>
                <w:szCs w:val="30"/>
                <w:cs/>
              </w:rPr>
              <w:t>ส่วน</w:t>
            </w:r>
            <w:r w:rsidRPr="00956E34">
              <w:rPr>
                <w:rFonts w:ascii="Angsana New" w:hAnsi="Angsana New"/>
                <w:sz w:val="30"/>
                <w:szCs w:val="30"/>
                <w:cs/>
              </w:rPr>
              <w:t>ที่จะ</w:t>
            </w:r>
            <w:r w:rsidR="00262E1D">
              <w:rPr>
                <w:rFonts w:ascii="Angsana New" w:hAnsi="Angsana New" w:hint="cs"/>
                <w:sz w:val="30"/>
                <w:szCs w:val="30"/>
                <w:cs/>
              </w:rPr>
              <w:t>ถึงกำหนดชำระ</w:t>
            </w:r>
            <w:r w:rsidRPr="00956E34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078" w:type="dxa"/>
          </w:tcPr>
          <w:p w14:paraId="6058BC11" w14:textId="77777777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4733BDEE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270A2090" w14:textId="77777777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4A900AA1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12F4A5EC" w14:textId="77777777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4E8E03A2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392E40D5" w14:textId="77777777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D251B" w:rsidRPr="007F6663" w14:paraId="529263F7" w14:textId="77777777" w:rsidTr="002C71D3">
        <w:trPr>
          <w:trHeight w:val="442"/>
        </w:trPr>
        <w:tc>
          <w:tcPr>
            <w:tcW w:w="4134" w:type="dxa"/>
          </w:tcPr>
          <w:p w14:paraId="69D96A81" w14:textId="77777777" w:rsidR="004D251B" w:rsidRPr="007F6663" w:rsidRDefault="004D251B" w:rsidP="0026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8" w:type="dxa"/>
            <w:shd w:val="clear" w:color="auto" w:fill="auto"/>
          </w:tcPr>
          <w:p w14:paraId="54D7D2CB" w14:textId="2089DFF6" w:rsidR="004D251B" w:rsidRPr="00500103" w:rsidRDefault="00492671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92671">
              <w:rPr>
                <w:rFonts w:asciiTheme="majorBidi" w:hAnsiTheme="majorBidi" w:cstheme="majorBidi" w:hint="cs"/>
                <w:sz w:val="30"/>
                <w:szCs w:val="30"/>
              </w:rPr>
              <w:t>11</w:t>
            </w:r>
          </w:p>
        </w:tc>
        <w:tc>
          <w:tcPr>
            <w:tcW w:w="365" w:type="dxa"/>
            <w:shd w:val="clear" w:color="auto" w:fill="auto"/>
          </w:tcPr>
          <w:p w14:paraId="76BEA037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0A156275" w14:textId="77777777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716EDB5F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44E2C68B" w14:textId="114036D0" w:rsidR="004D251B" w:rsidRPr="00500103" w:rsidRDefault="00492671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92671">
              <w:rPr>
                <w:rFonts w:asciiTheme="majorBidi" w:hAnsiTheme="majorBidi" w:cstheme="majorBidi" w:hint="cs"/>
                <w:sz w:val="30"/>
                <w:szCs w:val="30"/>
              </w:rPr>
              <w:t>10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4AE7A63A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33E0CFD8" w14:textId="77777777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</w:tr>
      <w:tr w:rsidR="004D251B" w:rsidRPr="007F6663" w14:paraId="63D45BA8" w14:textId="77777777" w:rsidTr="002C71D3">
        <w:trPr>
          <w:trHeight w:val="442"/>
        </w:trPr>
        <w:tc>
          <w:tcPr>
            <w:tcW w:w="4134" w:type="dxa"/>
          </w:tcPr>
          <w:p w14:paraId="5511D40B" w14:textId="77777777" w:rsidR="004D251B" w:rsidRPr="007F6663" w:rsidRDefault="004D251B" w:rsidP="0026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78" w:type="dxa"/>
            <w:shd w:val="clear" w:color="auto" w:fill="auto"/>
          </w:tcPr>
          <w:p w14:paraId="2800979E" w14:textId="72B73A00" w:rsidR="004D251B" w:rsidRPr="00500103" w:rsidRDefault="00492671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92671">
              <w:rPr>
                <w:rFonts w:asciiTheme="majorBidi" w:hAnsiTheme="majorBidi" w:cstheme="majorBidi" w:hint="cs"/>
                <w:sz w:val="30"/>
                <w:szCs w:val="30"/>
              </w:rPr>
              <w:t>20</w:t>
            </w:r>
          </w:p>
        </w:tc>
        <w:tc>
          <w:tcPr>
            <w:tcW w:w="365" w:type="dxa"/>
            <w:shd w:val="clear" w:color="auto" w:fill="auto"/>
          </w:tcPr>
          <w:p w14:paraId="39C55846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62D84108" w14:textId="77777777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1D43B450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496923D3" w14:textId="2D41A699" w:rsidR="004D251B" w:rsidRPr="00500103" w:rsidRDefault="00492671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92671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6190296C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7291F0EB" w14:textId="77777777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4D251B" w:rsidRPr="007F6663" w14:paraId="24AD8B88" w14:textId="77777777" w:rsidTr="002C71D3">
        <w:trPr>
          <w:trHeight w:val="442"/>
        </w:trPr>
        <w:tc>
          <w:tcPr>
            <w:tcW w:w="4134" w:type="dxa"/>
          </w:tcPr>
          <w:p w14:paraId="64CD38A3" w14:textId="1A91A1A0" w:rsidR="004D251B" w:rsidRPr="007F6663" w:rsidRDefault="004D251B" w:rsidP="0026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77AA">
              <w:rPr>
                <w:rFonts w:ascii="Angsana New" w:hAnsi="Angsana New"/>
                <w:sz w:val="30"/>
                <w:szCs w:val="30"/>
                <w:cs/>
              </w:rPr>
              <w:t>ส่วนที่จะ</w:t>
            </w:r>
            <w:r w:rsidR="00262E1D">
              <w:rPr>
                <w:rFonts w:ascii="Angsana New" w:hAnsi="Angsana New" w:hint="cs"/>
                <w:sz w:val="30"/>
                <w:szCs w:val="30"/>
                <w:cs/>
              </w:rPr>
              <w:t>ถึงกำหนดชำระ</w:t>
            </w:r>
            <w:r w:rsidRPr="008F77AA">
              <w:rPr>
                <w:rFonts w:ascii="Angsana New" w:hAnsi="Angsana New"/>
                <w:sz w:val="30"/>
                <w:szCs w:val="30"/>
                <w:cs/>
              </w:rPr>
              <w:t>หลังจากหนึ่งปี</w:t>
            </w:r>
          </w:p>
        </w:tc>
        <w:tc>
          <w:tcPr>
            <w:tcW w:w="1078" w:type="dxa"/>
            <w:shd w:val="clear" w:color="auto" w:fill="auto"/>
          </w:tcPr>
          <w:p w14:paraId="3002A1AD" w14:textId="77777777" w:rsidR="004D251B" w:rsidRPr="0050010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7001493B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7C633F09" w14:textId="77777777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06763DF9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01343D1F" w14:textId="77777777" w:rsidR="004D251B" w:rsidRPr="0050010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4C198290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09B29FEA" w14:textId="77777777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D251B" w:rsidRPr="007F6663" w14:paraId="3AFC3DE5" w14:textId="77777777" w:rsidTr="002C71D3">
        <w:trPr>
          <w:trHeight w:val="442"/>
        </w:trPr>
        <w:tc>
          <w:tcPr>
            <w:tcW w:w="4134" w:type="dxa"/>
          </w:tcPr>
          <w:p w14:paraId="30CEAABD" w14:textId="77777777" w:rsidR="004D251B" w:rsidRPr="007F6663" w:rsidRDefault="004D251B" w:rsidP="00414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0378CF55" w14:textId="1C925205" w:rsidR="004D251B" w:rsidRPr="00500103" w:rsidRDefault="00492671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92671">
              <w:rPr>
                <w:rFonts w:asciiTheme="majorBidi" w:hAnsiTheme="majorBidi" w:cstheme="majorBidi" w:hint="cs"/>
                <w:sz w:val="30"/>
                <w:szCs w:val="30"/>
              </w:rPr>
              <w:t>16</w:t>
            </w:r>
          </w:p>
        </w:tc>
        <w:tc>
          <w:tcPr>
            <w:tcW w:w="365" w:type="dxa"/>
            <w:shd w:val="clear" w:color="auto" w:fill="auto"/>
          </w:tcPr>
          <w:p w14:paraId="4CB6ABF9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16F03CDC" w14:textId="77777777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195B8FC1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14:paraId="68A68BB2" w14:textId="3A9DAC42" w:rsidR="004D251B" w:rsidRPr="00500103" w:rsidRDefault="00492671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92671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584A086D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2B32127E" w14:textId="77777777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4D251B" w:rsidRPr="007F6663" w14:paraId="031C746B" w14:textId="77777777" w:rsidTr="002C71D3">
        <w:trPr>
          <w:trHeight w:val="442"/>
        </w:trPr>
        <w:tc>
          <w:tcPr>
            <w:tcW w:w="4134" w:type="dxa"/>
          </w:tcPr>
          <w:p w14:paraId="79DF5706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1A8369" w14:textId="0BE9416B" w:rsidR="004D251B" w:rsidRPr="007F6663" w:rsidRDefault="00492671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267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47</w:t>
            </w:r>
          </w:p>
        </w:tc>
        <w:tc>
          <w:tcPr>
            <w:tcW w:w="365" w:type="dxa"/>
            <w:shd w:val="clear" w:color="auto" w:fill="auto"/>
          </w:tcPr>
          <w:p w14:paraId="7C2FFAEE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BA679B" w14:textId="77777777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76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25259BEC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DB74D1" w14:textId="774BCB5D" w:rsidR="004D251B" w:rsidRPr="007F6663" w:rsidRDefault="00492671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267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341D45BA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08B534" w14:textId="77777777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</w:p>
        </w:tc>
      </w:tr>
      <w:tr w:rsidR="004D251B" w:rsidRPr="007F6663" w14:paraId="6E2AC436" w14:textId="77777777" w:rsidTr="002C71D3">
        <w:trPr>
          <w:trHeight w:val="442"/>
        </w:trPr>
        <w:tc>
          <w:tcPr>
            <w:tcW w:w="4134" w:type="dxa"/>
          </w:tcPr>
          <w:p w14:paraId="0DFCDCED" w14:textId="22D6773E" w:rsidR="004D251B" w:rsidRPr="00C166DE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38B41689" w14:textId="77777777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6FD16693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F590951" w14:textId="77777777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25C74244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6845FC5F" w14:textId="77777777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5FEFC843" w14:textId="77777777" w:rsidR="004D251B" w:rsidRPr="00C166DE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0CE2A6EF" w14:textId="77777777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D251B" w:rsidRPr="007F6663" w14:paraId="5228DA9C" w14:textId="77777777" w:rsidTr="002C71D3">
        <w:trPr>
          <w:trHeight w:val="442"/>
        </w:trPr>
        <w:tc>
          <w:tcPr>
            <w:tcW w:w="4134" w:type="dxa"/>
          </w:tcPr>
          <w:p w14:paraId="6F41FE17" w14:textId="202ABE62" w:rsidR="004D251B" w:rsidRPr="007F6663" w:rsidRDefault="004D251B" w:rsidP="00414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รายได้สิทธิการเช่ารอตัดบัญชี</w:t>
            </w:r>
          </w:p>
        </w:tc>
        <w:tc>
          <w:tcPr>
            <w:tcW w:w="1078" w:type="dxa"/>
            <w:shd w:val="clear" w:color="auto" w:fill="auto"/>
          </w:tcPr>
          <w:p w14:paraId="51BDA6CD" w14:textId="77777777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73B4D66B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7B92BFCD" w14:textId="77777777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47D52245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56908236" w14:textId="77777777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00E046F6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370EE9B7" w14:textId="77777777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D251B" w:rsidRPr="007F6663" w14:paraId="1A4BABD7" w14:textId="77777777" w:rsidTr="002C71D3">
        <w:trPr>
          <w:trHeight w:val="442"/>
        </w:trPr>
        <w:tc>
          <w:tcPr>
            <w:tcW w:w="4134" w:type="dxa"/>
          </w:tcPr>
          <w:p w14:paraId="79B63DF4" w14:textId="77777777" w:rsidR="004D251B" w:rsidRPr="007F6663" w:rsidRDefault="004D251B" w:rsidP="00414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78" w:type="dxa"/>
            <w:shd w:val="clear" w:color="auto" w:fill="auto"/>
          </w:tcPr>
          <w:p w14:paraId="5F73C109" w14:textId="77777777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76C158CC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727884D7" w14:textId="77777777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148D1A54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0437C37D" w14:textId="77777777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6A534403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17650A5F" w14:textId="77777777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D251B" w:rsidRPr="007F6663" w14:paraId="4F8B452C" w14:textId="77777777" w:rsidTr="002C71D3">
        <w:trPr>
          <w:trHeight w:val="442"/>
        </w:trPr>
        <w:tc>
          <w:tcPr>
            <w:tcW w:w="4134" w:type="dxa"/>
          </w:tcPr>
          <w:p w14:paraId="640C1BF6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ส่วนที่จะรับรู้ภายในหนึ่งปี  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3F99A9CC" w14:textId="10AA221D" w:rsidR="004D251B" w:rsidRPr="007F6663" w:rsidRDefault="00492671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92671">
              <w:rPr>
                <w:rFonts w:asciiTheme="majorBidi" w:hAnsiTheme="majorBidi" w:cstheme="majorBidi" w:hint="cs"/>
                <w:sz w:val="30"/>
                <w:szCs w:val="30"/>
              </w:rPr>
              <w:t>54</w:t>
            </w:r>
          </w:p>
        </w:tc>
        <w:tc>
          <w:tcPr>
            <w:tcW w:w="365" w:type="dxa"/>
            <w:shd w:val="clear" w:color="auto" w:fill="auto"/>
          </w:tcPr>
          <w:p w14:paraId="0513D380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64A5878D" w14:textId="77777777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3D4E12F3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nil"/>
            </w:tcBorders>
            <w:shd w:val="clear" w:color="auto" w:fill="auto"/>
          </w:tcPr>
          <w:p w14:paraId="7739CF3D" w14:textId="2DF01E0F" w:rsidR="004D251B" w:rsidRPr="007F6663" w:rsidRDefault="00492671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92671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7FD044A0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nil"/>
            </w:tcBorders>
            <w:shd w:val="clear" w:color="auto" w:fill="auto"/>
          </w:tcPr>
          <w:p w14:paraId="73E5BCDC" w14:textId="77777777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4D251B" w:rsidRPr="007F6663" w14:paraId="76983B6F" w14:textId="77777777" w:rsidTr="002C71D3">
        <w:trPr>
          <w:trHeight w:val="442"/>
        </w:trPr>
        <w:tc>
          <w:tcPr>
            <w:tcW w:w="4134" w:type="dxa"/>
          </w:tcPr>
          <w:p w14:paraId="2CE98F90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ส่วนที่จะรับรู้หลังจากหนึ่งปี  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17355457" w14:textId="62AD7CF5" w:rsidR="004D251B" w:rsidRPr="007F6663" w:rsidRDefault="00492671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92671">
              <w:rPr>
                <w:rFonts w:asciiTheme="majorBidi" w:hAnsiTheme="majorBidi" w:cstheme="majorBidi" w:hint="cs"/>
                <w:sz w:val="30"/>
                <w:szCs w:val="30"/>
              </w:rPr>
              <w:t>873</w:t>
            </w:r>
          </w:p>
        </w:tc>
        <w:tc>
          <w:tcPr>
            <w:tcW w:w="365" w:type="dxa"/>
            <w:shd w:val="clear" w:color="auto" w:fill="auto"/>
          </w:tcPr>
          <w:p w14:paraId="73F15CF4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0D87E432" w14:textId="77777777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911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314A06D7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14:paraId="7FF5342D" w14:textId="096A1399" w:rsidR="004D251B" w:rsidRPr="007F6663" w:rsidRDefault="00492671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92671">
              <w:rPr>
                <w:rFonts w:asciiTheme="majorBidi" w:hAnsiTheme="majorBidi" w:cstheme="majorBidi" w:hint="cs"/>
                <w:sz w:val="30"/>
                <w:szCs w:val="30"/>
              </w:rPr>
              <w:t>145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7CDFACE3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2BF87B20" w14:textId="77777777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151</w:t>
            </w:r>
          </w:p>
        </w:tc>
      </w:tr>
      <w:tr w:rsidR="004D251B" w:rsidRPr="007F6663" w14:paraId="393E7412" w14:textId="77777777" w:rsidTr="002C71D3">
        <w:trPr>
          <w:trHeight w:val="442"/>
        </w:trPr>
        <w:tc>
          <w:tcPr>
            <w:tcW w:w="4134" w:type="dxa"/>
          </w:tcPr>
          <w:p w14:paraId="492D1619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B591D3" w14:textId="12E3BE19" w:rsidR="004D251B" w:rsidRPr="007F6663" w:rsidRDefault="00492671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267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927</w:t>
            </w:r>
          </w:p>
        </w:tc>
        <w:tc>
          <w:tcPr>
            <w:tcW w:w="365" w:type="dxa"/>
            <w:shd w:val="clear" w:color="auto" w:fill="auto"/>
          </w:tcPr>
          <w:p w14:paraId="0DA83634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34279C" w14:textId="77777777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963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30E0406C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144448" w14:textId="22C91287" w:rsidR="004D251B" w:rsidRPr="007F6663" w:rsidRDefault="00492671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267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153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728C37D9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477ACB" w14:textId="77777777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159</w:t>
            </w:r>
          </w:p>
        </w:tc>
      </w:tr>
      <w:tr w:rsidR="004D251B" w:rsidRPr="007F6663" w14:paraId="0E5B4404" w14:textId="77777777" w:rsidTr="002C71D3">
        <w:trPr>
          <w:trHeight w:val="442"/>
        </w:trPr>
        <w:tc>
          <w:tcPr>
            <w:tcW w:w="4134" w:type="dxa"/>
          </w:tcPr>
          <w:p w14:paraId="44F09941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5D3419D5" w14:textId="77777777" w:rsidR="004D251B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5" w:type="dxa"/>
            <w:shd w:val="clear" w:color="auto" w:fill="auto"/>
          </w:tcPr>
          <w:p w14:paraId="32CFDFFD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6BD0BE0E" w14:textId="77777777" w:rsidR="004D251B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4218146D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30D45E75" w14:textId="77777777" w:rsidR="004D251B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5E388592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</w:tcPr>
          <w:p w14:paraId="39690E6D" w14:textId="77777777" w:rsidR="004D251B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D251B" w:rsidRPr="006375B5" w14:paraId="2C36FA71" w14:textId="77777777" w:rsidTr="002C71D3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11C59740" w14:textId="20E1087C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078" w:type="dxa"/>
            <w:shd w:val="clear" w:color="auto" w:fill="auto"/>
          </w:tcPr>
          <w:p w14:paraId="64483682" w14:textId="77777777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41600546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BB7256D" w14:textId="77777777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5C2375A7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57656434" w14:textId="77777777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67C2053E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194FFA03" w14:textId="77777777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D251B" w:rsidRPr="006375B5" w14:paraId="7A9F13EF" w14:textId="77777777" w:rsidTr="002C71D3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5271FABC" w14:textId="0636A77E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</w:tcPr>
          <w:p w14:paraId="79ACD4D6" w14:textId="6A735A96" w:rsidR="004D251B" w:rsidRPr="007F6663" w:rsidRDefault="00492671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267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28</w:t>
            </w:r>
          </w:p>
        </w:tc>
        <w:tc>
          <w:tcPr>
            <w:tcW w:w="365" w:type="dxa"/>
            <w:shd w:val="clear" w:color="auto" w:fill="auto"/>
          </w:tcPr>
          <w:p w14:paraId="766E0E13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</w:tcPr>
          <w:p w14:paraId="771EE450" w14:textId="6166179D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7729C32D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shd w:val="clear" w:color="auto" w:fill="auto"/>
          </w:tcPr>
          <w:p w14:paraId="183187C4" w14:textId="359B61E1" w:rsidR="004D251B" w:rsidRPr="007F6663" w:rsidRDefault="00492671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267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3F322BC4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  <w:shd w:val="clear" w:color="auto" w:fill="auto"/>
          </w:tcPr>
          <w:p w14:paraId="02C5D593" w14:textId="24A4CAC9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4D251B" w:rsidRPr="006375B5" w14:paraId="383590E6" w14:textId="77777777" w:rsidTr="002C71D3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4ABBF70C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28015F84" w14:textId="77777777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57BA0625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68AA651" w14:textId="77777777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601B21FA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0BF368A3" w14:textId="77777777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1401EF83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294E3435" w14:textId="77777777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D251B" w:rsidRPr="006375B5" w14:paraId="68FB59BF" w14:textId="77777777" w:rsidTr="002C71D3">
        <w:trPr>
          <w:trHeight w:val="442"/>
        </w:trPr>
        <w:tc>
          <w:tcPr>
            <w:tcW w:w="4134" w:type="dxa"/>
          </w:tcPr>
          <w:p w14:paraId="18347564" w14:textId="56CEBA5A" w:rsidR="004D251B" w:rsidRPr="006375B5" w:rsidRDefault="004D251B" w:rsidP="00414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078" w:type="dxa"/>
            <w:shd w:val="clear" w:color="auto" w:fill="auto"/>
          </w:tcPr>
          <w:p w14:paraId="2F8849E8" w14:textId="77777777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1A881530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71A185FC" w14:textId="77777777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5C9E138D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3760DD91" w14:textId="77777777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1A20D93F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793B09FE" w14:textId="77777777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D251B" w:rsidRPr="006375B5" w14:paraId="6F83C04C" w14:textId="77777777" w:rsidTr="002C71D3">
        <w:trPr>
          <w:trHeight w:val="442"/>
        </w:trPr>
        <w:tc>
          <w:tcPr>
            <w:tcW w:w="4134" w:type="dxa"/>
          </w:tcPr>
          <w:p w14:paraId="11C95A29" w14:textId="3D9B7B91" w:rsidR="004D251B" w:rsidRPr="006375B5" w:rsidRDefault="004D251B" w:rsidP="00414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14A9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ร่วมค้า</w:t>
            </w:r>
          </w:p>
        </w:tc>
        <w:tc>
          <w:tcPr>
            <w:tcW w:w="1078" w:type="dxa"/>
            <w:shd w:val="clear" w:color="auto" w:fill="auto"/>
          </w:tcPr>
          <w:p w14:paraId="74949635" w14:textId="39817A42" w:rsidR="004D251B" w:rsidRPr="0081174E" w:rsidRDefault="00492671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92671">
              <w:rPr>
                <w:rFonts w:asciiTheme="majorBidi" w:hAnsiTheme="majorBidi" w:cstheme="majorBidi" w:hint="cs"/>
                <w:sz w:val="30"/>
                <w:szCs w:val="30"/>
              </w:rPr>
              <w:t>10</w:t>
            </w:r>
          </w:p>
        </w:tc>
        <w:tc>
          <w:tcPr>
            <w:tcW w:w="365" w:type="dxa"/>
            <w:shd w:val="clear" w:color="auto" w:fill="auto"/>
          </w:tcPr>
          <w:p w14:paraId="03535BC1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2FF3AF31" w14:textId="4F4366AB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2508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3294A77F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0BEA8290" w14:textId="4CC33CF2" w:rsidR="004D251B" w:rsidRPr="0081174E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3E9F9678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0B5C505D" w14:textId="5CD2977A" w:rsidR="004D251B" w:rsidRPr="002E3332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10" w:right="-131"/>
              <w:rPr>
                <w:rFonts w:ascii="Angsana New" w:hAnsi="Angsana New"/>
                <w:sz w:val="30"/>
                <w:szCs w:val="30"/>
              </w:rPr>
            </w:pPr>
            <w:r w:rsidRPr="002E333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4D251B" w:rsidRPr="006375B5" w14:paraId="024EC54F" w14:textId="77777777" w:rsidTr="002C71D3">
        <w:trPr>
          <w:trHeight w:val="442"/>
        </w:trPr>
        <w:tc>
          <w:tcPr>
            <w:tcW w:w="4134" w:type="dxa"/>
          </w:tcPr>
          <w:p w14:paraId="3DEF50CA" w14:textId="10E050EE" w:rsidR="004D251B" w:rsidRDefault="004D251B" w:rsidP="00204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2041E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20FB1C7E" w14:textId="112E7B49" w:rsidR="004D251B" w:rsidRPr="0081174E" w:rsidRDefault="00492671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92671">
              <w:rPr>
                <w:rFonts w:asciiTheme="majorBidi" w:hAnsiTheme="majorBidi" w:cstheme="majorBidi" w:hint="cs"/>
                <w:sz w:val="30"/>
                <w:szCs w:val="30"/>
              </w:rPr>
              <w:t>36</w:t>
            </w:r>
          </w:p>
        </w:tc>
        <w:tc>
          <w:tcPr>
            <w:tcW w:w="365" w:type="dxa"/>
            <w:shd w:val="clear" w:color="auto" w:fill="auto"/>
          </w:tcPr>
          <w:p w14:paraId="5C80CFB5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54AD4CF6" w14:textId="67C68EED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2508">
              <w:rPr>
                <w:rFonts w:ascii="Angsana New" w:hAnsi="Angsana New" w:hint="cs"/>
                <w:sz w:val="30"/>
                <w:szCs w:val="30"/>
              </w:rPr>
              <w:t>22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176E5D06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14:paraId="7FF378FB" w14:textId="7905DF1C" w:rsidR="004D251B" w:rsidRPr="0081174E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3A75322A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3D124E33" w14:textId="1609FCF0" w:rsidR="004D251B" w:rsidRPr="002E3332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10" w:right="-131"/>
              <w:rPr>
                <w:rFonts w:ascii="Angsana New" w:hAnsi="Angsana New"/>
                <w:sz w:val="30"/>
                <w:szCs w:val="30"/>
              </w:rPr>
            </w:pPr>
            <w:r w:rsidRPr="002E333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4D251B" w:rsidRPr="006375B5" w14:paraId="2D6C43AB" w14:textId="77777777" w:rsidTr="002C71D3">
        <w:trPr>
          <w:trHeight w:val="442"/>
        </w:trPr>
        <w:tc>
          <w:tcPr>
            <w:tcW w:w="4134" w:type="dxa"/>
          </w:tcPr>
          <w:p w14:paraId="5DF501BD" w14:textId="2916B462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270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1B509BA2" w14:textId="0706E0CC" w:rsidR="004D251B" w:rsidRPr="0081174E" w:rsidRDefault="00492671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267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46</w:t>
            </w:r>
          </w:p>
        </w:tc>
        <w:tc>
          <w:tcPr>
            <w:tcW w:w="365" w:type="dxa"/>
          </w:tcPr>
          <w:p w14:paraId="7E6F65DF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12A41BEB" w14:textId="47660E03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2508">
              <w:rPr>
                <w:rFonts w:ascii="Angsana New" w:hAnsi="Angsana New" w:hint="cs"/>
                <w:b/>
                <w:bCs/>
                <w:sz w:val="30"/>
                <w:szCs w:val="30"/>
              </w:rPr>
              <w:t>32</w:t>
            </w:r>
          </w:p>
        </w:tc>
        <w:tc>
          <w:tcPr>
            <w:tcW w:w="275" w:type="dxa"/>
            <w:gridSpan w:val="2"/>
          </w:tcPr>
          <w:p w14:paraId="3CCFBC3F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14:paraId="0875875F" w14:textId="714D3526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4" w:type="dxa"/>
            <w:gridSpan w:val="2"/>
          </w:tcPr>
          <w:p w14:paraId="1FD6E9C2" w14:textId="77777777" w:rsidR="004D251B" w:rsidRPr="007F6663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12D26B54" w14:textId="18393FF5" w:rsidR="004D251B" w:rsidRPr="007F66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4D251B" w:rsidRPr="006375B5" w14:paraId="66FB98FA" w14:textId="77777777" w:rsidTr="002C71D3">
        <w:trPr>
          <w:trHeight w:val="30"/>
        </w:trPr>
        <w:tc>
          <w:tcPr>
            <w:tcW w:w="4134" w:type="dxa"/>
          </w:tcPr>
          <w:p w14:paraId="712AFFC4" w14:textId="77777777" w:rsidR="004D251B" w:rsidRPr="00657B05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8" w:type="dxa"/>
          </w:tcPr>
          <w:p w14:paraId="19A302A2" w14:textId="77777777" w:rsidR="004D251B" w:rsidRPr="00657B05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auto"/>
              <w:ind w:left="-110" w:right="-13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5" w:type="dxa"/>
          </w:tcPr>
          <w:p w14:paraId="1DA8C138" w14:textId="77777777" w:rsidR="004D251B" w:rsidRPr="00657B05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120" w:lineRule="auto"/>
              <w:ind w:left="-110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6E0935F1" w14:textId="77777777" w:rsidR="004D251B" w:rsidRPr="00657B05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auto"/>
              <w:ind w:left="-110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5" w:type="dxa"/>
            <w:gridSpan w:val="2"/>
          </w:tcPr>
          <w:p w14:paraId="72674C05" w14:textId="77777777" w:rsidR="004D251B" w:rsidRPr="00657B05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120" w:lineRule="auto"/>
              <w:ind w:left="-110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9" w:type="dxa"/>
          </w:tcPr>
          <w:p w14:paraId="7FDC4430" w14:textId="77777777" w:rsidR="004D251B" w:rsidRPr="00657B05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120" w:lineRule="auto"/>
              <w:ind w:left="-110" w:right="-13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4" w:type="dxa"/>
            <w:gridSpan w:val="2"/>
          </w:tcPr>
          <w:p w14:paraId="4030E6B0" w14:textId="77777777" w:rsidR="004D251B" w:rsidRPr="00657B05" w:rsidRDefault="004D251B" w:rsidP="004D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120" w:lineRule="auto"/>
              <w:ind w:left="-110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</w:tcPr>
          <w:p w14:paraId="2F0ED484" w14:textId="77777777" w:rsidR="004D251B" w:rsidRPr="00657B05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120" w:lineRule="auto"/>
              <w:ind w:left="-110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D251B" w:rsidRPr="00CD0E61" w14:paraId="7CAA20D3" w14:textId="77777777" w:rsidTr="002C71D3">
        <w:trPr>
          <w:tblHeader/>
        </w:trPr>
        <w:tc>
          <w:tcPr>
            <w:tcW w:w="4134" w:type="dxa"/>
          </w:tcPr>
          <w:p w14:paraId="06F22E6E" w14:textId="25BA3B8F" w:rsidR="004D251B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</w:t>
            </w:r>
          </w:p>
        </w:tc>
        <w:tc>
          <w:tcPr>
            <w:tcW w:w="1078" w:type="dxa"/>
          </w:tcPr>
          <w:p w14:paraId="13EBEFEE" w14:textId="77777777" w:rsidR="004D251B" w:rsidRPr="006375B5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5" w:type="dxa"/>
          </w:tcPr>
          <w:p w14:paraId="5D603941" w14:textId="77777777" w:rsidR="004D251B" w:rsidRPr="006375B5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gridSpan w:val="2"/>
          </w:tcPr>
          <w:p w14:paraId="4F814A81" w14:textId="77777777" w:rsidR="004D251B" w:rsidRPr="006375B5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2E14132D" w14:textId="77777777" w:rsidR="004D251B" w:rsidRPr="006375B5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gridSpan w:val="2"/>
          </w:tcPr>
          <w:p w14:paraId="533076CB" w14:textId="77777777" w:rsidR="004D251B" w:rsidRPr="00CD0E61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054A3499" w14:textId="77777777" w:rsidR="004D251B" w:rsidRPr="00CD0E61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0AD085D0" w14:textId="77777777" w:rsidR="004D251B" w:rsidRPr="00CD0E61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D251B" w:rsidRPr="00C64109" w14:paraId="15F903AE" w14:textId="77777777" w:rsidTr="002C71D3">
        <w:trPr>
          <w:tblHeader/>
        </w:trPr>
        <w:tc>
          <w:tcPr>
            <w:tcW w:w="4134" w:type="dxa"/>
          </w:tcPr>
          <w:p w14:paraId="2EC95A4D" w14:textId="0D0EE269" w:rsidR="004D251B" w:rsidRPr="006F1263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F1263">
              <w:rPr>
                <w:rFonts w:ascii="Angsana New" w:hAnsi="Angsana New" w:hint="cs"/>
                <w:sz w:val="30"/>
                <w:szCs w:val="30"/>
                <w:cs/>
              </w:rPr>
              <w:t>ภาระผ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ูก</w:t>
            </w:r>
            <w:r w:rsidRPr="006F1263">
              <w:rPr>
                <w:rFonts w:ascii="Angsana New" w:hAnsi="Angsana New" w:hint="cs"/>
                <w:sz w:val="30"/>
                <w:szCs w:val="30"/>
                <w:cs/>
              </w:rPr>
              <w:t>พ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ัน</w:t>
            </w:r>
            <w:r w:rsidRPr="006F1263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ตามสัญญาเช่าระยะสั้นหรือมีมูลค่าต่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ำ</w:t>
            </w: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</w:tcPr>
          <w:p w14:paraId="7D9A09E5" w14:textId="1DF23709" w:rsidR="004D251B" w:rsidRPr="00F82E8A" w:rsidRDefault="00492671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2671">
              <w:rPr>
                <w:rFonts w:ascii="Angsana New" w:hAnsi="Angsana New" w:hint="cs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365" w:type="dxa"/>
          </w:tcPr>
          <w:p w14:paraId="197A92CD" w14:textId="77777777" w:rsidR="004D251B" w:rsidRPr="006375B5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tcBorders>
              <w:bottom w:val="double" w:sz="4" w:space="0" w:color="auto"/>
            </w:tcBorders>
          </w:tcPr>
          <w:p w14:paraId="0E5E78A6" w14:textId="17FD07B5" w:rsidR="004D251B" w:rsidRPr="00F82E8A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</w:p>
        </w:tc>
        <w:tc>
          <w:tcPr>
            <w:tcW w:w="266" w:type="dxa"/>
          </w:tcPr>
          <w:p w14:paraId="5947384B" w14:textId="77777777" w:rsidR="004D251B" w:rsidRPr="006375B5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bottom w:val="double" w:sz="4" w:space="0" w:color="auto"/>
            </w:tcBorders>
          </w:tcPr>
          <w:p w14:paraId="1C4773BC" w14:textId="635B417D" w:rsidR="004D251B" w:rsidRPr="00CD0E61" w:rsidRDefault="00492671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2671">
              <w:rPr>
                <w:rFonts w:ascii="Angsana New" w:hAnsi="Angsana New" w:hint="cs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66" w:type="dxa"/>
          </w:tcPr>
          <w:p w14:paraId="7C2FA8A4" w14:textId="77777777" w:rsidR="004D251B" w:rsidRPr="00CD0E61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</w:tcPr>
          <w:p w14:paraId="4B65A85E" w14:textId="611D5D54" w:rsidR="004D251B" w:rsidRDefault="004D251B" w:rsidP="004D2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</w:tbl>
    <w:p w14:paraId="189952D1" w14:textId="02EB3E17" w:rsidR="0048611F" w:rsidRPr="005E4178" w:rsidRDefault="0048611F" w:rsidP="005E4178">
      <w:pPr>
        <w:rPr>
          <w:rFonts w:asciiTheme="majorBidi" w:hAnsiTheme="majorBidi" w:cstheme="majorBidi"/>
          <w:sz w:val="30"/>
          <w:szCs w:val="30"/>
        </w:rPr>
      </w:pPr>
    </w:p>
    <w:p w14:paraId="15714A60" w14:textId="77777777" w:rsidR="00156FEE" w:rsidRPr="004417DD" w:rsidRDefault="00156FEE" w:rsidP="0015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417D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สัญญาสำคัญที่ทำกับกิจการที่เกี่ยวข้องกัน </w:t>
      </w:r>
    </w:p>
    <w:p w14:paraId="363EFA26" w14:textId="77777777" w:rsidR="00156FEE" w:rsidRPr="004417DD" w:rsidRDefault="00156FEE" w:rsidP="0015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CF984FC" w14:textId="77777777" w:rsidR="005C381A" w:rsidRDefault="005C381A" w:rsidP="005C3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6375B5">
        <w:rPr>
          <w:rFonts w:ascii="Angsana New" w:hAnsi="Angsana New"/>
          <w:i/>
          <w:iCs/>
          <w:sz w:val="30"/>
          <w:szCs w:val="30"/>
          <w:cs/>
        </w:rPr>
        <w:t>สัญญาเงินกู้ยืม</w:t>
      </w:r>
      <w:r w:rsidRPr="006375B5">
        <w:rPr>
          <w:rFonts w:ascii="Angsana New" w:hAnsi="Angsana New" w:hint="cs"/>
          <w:i/>
          <w:iCs/>
          <w:sz w:val="30"/>
          <w:szCs w:val="30"/>
          <w:cs/>
        </w:rPr>
        <w:t>ระหว่างกัน</w:t>
      </w:r>
    </w:p>
    <w:p w14:paraId="0B6FA492" w14:textId="77777777" w:rsidR="005C381A" w:rsidRPr="006375B5" w:rsidRDefault="005C381A" w:rsidP="005C3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  <w:cs/>
        </w:rPr>
      </w:pPr>
    </w:p>
    <w:p w14:paraId="5509339A" w14:textId="409EDD45" w:rsidR="005C381A" w:rsidRPr="000F4470" w:rsidRDefault="005C381A" w:rsidP="005C3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F4470">
        <w:rPr>
          <w:rFonts w:ascii="Angsana New" w:hAnsi="Angsana New" w:hint="cs"/>
          <w:sz w:val="30"/>
          <w:szCs w:val="30"/>
          <w:cs/>
        </w:rPr>
        <w:t>บริษัทได้ทำสัญญาเงินให้กู้ยืมระยะสั้นประเภทไม่มีหลักประกันกับบริษัทย่อยหลายแห่ง</w:t>
      </w:r>
      <w:r w:rsidRPr="000F4470">
        <w:rPr>
          <w:rFonts w:ascii="Angsana New" w:hAnsi="Angsana New"/>
          <w:sz w:val="30"/>
          <w:szCs w:val="30"/>
          <w:cs/>
        </w:rPr>
        <w:t xml:space="preserve"> </w:t>
      </w:r>
      <w:r w:rsidRPr="000F4470">
        <w:rPr>
          <w:rFonts w:ascii="Angsana New" w:hAnsi="Angsana New" w:hint="cs"/>
          <w:sz w:val="30"/>
          <w:szCs w:val="30"/>
          <w:cs/>
        </w:rPr>
        <w:t>โดยมีอัตราดอกเบี้ย</w:t>
      </w:r>
      <w:r w:rsidRPr="000F4470">
        <w:rPr>
          <w:rFonts w:ascii="Angsana New" w:hAnsi="Angsana New"/>
          <w:sz w:val="30"/>
          <w:szCs w:val="30"/>
        </w:rPr>
        <w:br/>
      </w:r>
      <w:r w:rsidRPr="000F4470">
        <w:rPr>
          <w:rFonts w:ascii="Angsana New" w:hAnsi="Angsana New" w:hint="cs"/>
          <w:sz w:val="30"/>
          <w:szCs w:val="30"/>
          <w:cs/>
        </w:rPr>
        <w:t>ร้อยละ</w:t>
      </w:r>
      <w:r w:rsidRPr="000F4470">
        <w:rPr>
          <w:rFonts w:ascii="Angsana New" w:hAnsi="Angsana New"/>
          <w:sz w:val="30"/>
          <w:szCs w:val="30"/>
          <w:cs/>
        </w:rPr>
        <w:t xml:space="preserve"> </w:t>
      </w:r>
      <w:r w:rsidR="00714DD7" w:rsidRPr="000F4470">
        <w:rPr>
          <w:rFonts w:ascii="Angsana New" w:hAnsi="Angsana New"/>
          <w:sz w:val="30"/>
          <w:szCs w:val="30"/>
        </w:rPr>
        <w:t>3.0</w:t>
      </w:r>
      <w:r w:rsidR="000F4470" w:rsidRPr="000F4470">
        <w:rPr>
          <w:rFonts w:ascii="Angsana New" w:hAnsi="Angsana New"/>
          <w:sz w:val="30"/>
          <w:szCs w:val="30"/>
        </w:rPr>
        <w:t>1</w:t>
      </w:r>
      <w:r w:rsidR="00FA1AA4">
        <w:rPr>
          <w:rFonts w:ascii="Angsana New" w:hAnsi="Angsana New"/>
          <w:sz w:val="30"/>
          <w:szCs w:val="30"/>
        </w:rPr>
        <w:t xml:space="preserve"> </w:t>
      </w:r>
      <w:r w:rsidR="00FA1AA4">
        <w:rPr>
          <w:rFonts w:ascii="Angsana New" w:hAnsi="Angsana New" w:hint="cs"/>
          <w:sz w:val="30"/>
          <w:szCs w:val="30"/>
          <w:cs/>
        </w:rPr>
        <w:t xml:space="preserve">ถึงร้อยละ </w:t>
      </w:r>
      <w:r w:rsidR="00FA1AA4">
        <w:rPr>
          <w:rFonts w:ascii="Angsana New" w:hAnsi="Angsana New"/>
          <w:sz w:val="30"/>
          <w:szCs w:val="30"/>
        </w:rPr>
        <w:t>3.10</w:t>
      </w:r>
      <w:r w:rsidR="000F4470" w:rsidRPr="000F4470">
        <w:rPr>
          <w:rFonts w:ascii="Angsana New" w:hAnsi="Angsana New"/>
          <w:sz w:val="30"/>
          <w:szCs w:val="30"/>
        </w:rPr>
        <w:t xml:space="preserve"> </w:t>
      </w:r>
      <w:r w:rsidRPr="000F4470">
        <w:rPr>
          <w:rFonts w:ascii="Angsana New" w:hAnsi="Angsana New" w:hint="cs"/>
          <w:sz w:val="30"/>
          <w:szCs w:val="30"/>
          <w:cs/>
        </w:rPr>
        <w:t>ต่อปี</w:t>
      </w:r>
      <w:r w:rsidRPr="000F4470">
        <w:rPr>
          <w:rFonts w:ascii="Angsana New" w:hAnsi="Angsana New"/>
          <w:sz w:val="30"/>
          <w:szCs w:val="30"/>
          <w:cs/>
        </w:rPr>
        <w:t xml:space="preserve"> </w:t>
      </w:r>
      <w:r w:rsidRPr="000F4470">
        <w:rPr>
          <w:rFonts w:ascii="Angsana New" w:hAnsi="Angsana New"/>
          <w:i/>
          <w:iCs/>
          <w:sz w:val="30"/>
          <w:szCs w:val="30"/>
          <w:cs/>
        </w:rPr>
        <w:t>(</w:t>
      </w:r>
      <w:bookmarkStart w:id="4" w:name="_Hlk196829574"/>
      <w:r w:rsidR="00C97EBD" w:rsidRPr="000F4470">
        <w:rPr>
          <w:rFonts w:ascii="Angsana New" w:hAnsi="Angsana New"/>
          <w:i/>
          <w:iCs/>
          <w:sz w:val="30"/>
          <w:szCs w:val="30"/>
        </w:rPr>
        <w:t xml:space="preserve">30 </w:t>
      </w:r>
      <w:r w:rsidR="00C97EBD" w:rsidRPr="000F4470">
        <w:rPr>
          <w:rFonts w:ascii="Angsana New" w:hAnsi="Angsana New" w:hint="cs"/>
          <w:i/>
          <w:iCs/>
          <w:sz w:val="30"/>
          <w:szCs w:val="30"/>
          <w:cs/>
        </w:rPr>
        <w:t>มิถุนายน</w:t>
      </w:r>
      <w:r w:rsidR="00EF4E20" w:rsidRPr="000F4470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bookmarkEnd w:id="4"/>
      <w:r w:rsidR="00EF4E20" w:rsidRPr="000F4470">
        <w:rPr>
          <w:rFonts w:ascii="Angsana New" w:hAnsi="Angsana New"/>
          <w:i/>
          <w:iCs/>
          <w:sz w:val="30"/>
          <w:szCs w:val="30"/>
        </w:rPr>
        <w:t>2567</w:t>
      </w:r>
      <w:r w:rsidRPr="000F4470">
        <w:rPr>
          <w:rFonts w:ascii="Angsana New" w:hAnsi="Angsana New"/>
          <w:i/>
          <w:iCs/>
          <w:sz w:val="30"/>
          <w:szCs w:val="30"/>
        </w:rPr>
        <w:t xml:space="preserve">: </w:t>
      </w:r>
      <w:r w:rsidRPr="000F4470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BA002E" w:rsidRPr="000F4470">
        <w:rPr>
          <w:rFonts w:ascii="Angsana New" w:hAnsi="Angsana New"/>
          <w:i/>
          <w:iCs/>
          <w:sz w:val="30"/>
          <w:szCs w:val="30"/>
        </w:rPr>
        <w:t>2</w:t>
      </w:r>
      <w:r w:rsidR="00433FB6" w:rsidRPr="000F4470">
        <w:rPr>
          <w:rFonts w:ascii="Angsana New" w:hAnsi="Angsana New"/>
          <w:i/>
          <w:iCs/>
          <w:sz w:val="30"/>
          <w:szCs w:val="30"/>
        </w:rPr>
        <w:t>.</w:t>
      </w:r>
      <w:r w:rsidR="00BA002E" w:rsidRPr="000F4470">
        <w:rPr>
          <w:rFonts w:ascii="Angsana New" w:hAnsi="Angsana New"/>
          <w:i/>
          <w:iCs/>
          <w:sz w:val="30"/>
          <w:szCs w:val="30"/>
        </w:rPr>
        <w:t xml:space="preserve">88 </w:t>
      </w:r>
      <w:r w:rsidR="00BA002E" w:rsidRPr="000F4470">
        <w:rPr>
          <w:rFonts w:ascii="Angsana New" w:hAnsi="Angsana New" w:hint="cs"/>
          <w:i/>
          <w:iCs/>
          <w:sz w:val="30"/>
          <w:szCs w:val="30"/>
          <w:cs/>
        </w:rPr>
        <w:t xml:space="preserve">ถึงร้อยละ </w:t>
      </w:r>
      <w:r w:rsidR="00BA002E" w:rsidRPr="000F4470">
        <w:rPr>
          <w:rFonts w:ascii="Angsana New" w:hAnsi="Angsana New"/>
          <w:i/>
          <w:iCs/>
          <w:sz w:val="30"/>
          <w:szCs w:val="30"/>
        </w:rPr>
        <w:t>2.91</w:t>
      </w:r>
      <w:r w:rsidRPr="000F4470">
        <w:rPr>
          <w:rFonts w:ascii="Angsana New" w:hAnsi="Angsana New"/>
          <w:i/>
          <w:iCs/>
          <w:sz w:val="30"/>
          <w:szCs w:val="30"/>
        </w:rPr>
        <w:t xml:space="preserve"> </w:t>
      </w:r>
      <w:r w:rsidRPr="000F4470">
        <w:rPr>
          <w:rFonts w:ascii="Angsana New" w:hAnsi="Angsana New" w:hint="cs"/>
          <w:i/>
          <w:iCs/>
          <w:sz w:val="30"/>
          <w:szCs w:val="30"/>
          <w:cs/>
        </w:rPr>
        <w:t>ต่อปี</w:t>
      </w:r>
      <w:r w:rsidRPr="000F4470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5D0D8E7C" w14:textId="77777777" w:rsidR="005C381A" w:rsidRPr="000F4470" w:rsidRDefault="005C381A" w:rsidP="005C3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</w:p>
    <w:p w14:paraId="6C200855" w14:textId="111EC029" w:rsidR="005C381A" w:rsidRPr="00A507A2" w:rsidRDefault="005C381A" w:rsidP="005C381A">
      <w:pPr>
        <w:tabs>
          <w:tab w:val="clear" w:pos="227"/>
          <w:tab w:val="clear" w:pos="454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0F4470">
        <w:rPr>
          <w:rFonts w:ascii="Angsana New" w:hAnsi="Angsana New" w:hint="cs"/>
          <w:sz w:val="30"/>
          <w:szCs w:val="30"/>
          <w:cs/>
        </w:rPr>
        <w:t>บริษัทได้ทำสัญญาเงินให้กู้ยืมระยะยาวประเภทไม่มีหลักประกันกับบริษัทย่อยหลายแห่ง</w:t>
      </w:r>
      <w:r w:rsidRPr="000F4470">
        <w:rPr>
          <w:rFonts w:ascii="Angsana New" w:hAnsi="Angsana New"/>
          <w:sz w:val="30"/>
          <w:szCs w:val="30"/>
          <w:cs/>
        </w:rPr>
        <w:t xml:space="preserve"> </w:t>
      </w:r>
      <w:r w:rsidRPr="000F4470">
        <w:rPr>
          <w:rFonts w:ascii="Angsana New" w:hAnsi="Angsana New" w:hint="cs"/>
          <w:sz w:val="30"/>
          <w:szCs w:val="30"/>
          <w:cs/>
        </w:rPr>
        <w:t>โดยมีอัตราดอกเบี้ย</w:t>
      </w:r>
      <w:r w:rsidRPr="000F4470">
        <w:rPr>
          <w:rFonts w:ascii="Angsana New" w:hAnsi="Angsana New"/>
          <w:sz w:val="30"/>
          <w:szCs w:val="30"/>
        </w:rPr>
        <w:br/>
      </w:r>
      <w:r w:rsidR="004F655F" w:rsidRPr="000F4470">
        <w:rPr>
          <w:rFonts w:ascii="Angsana New" w:hAnsi="Angsana New" w:hint="cs"/>
          <w:sz w:val="30"/>
          <w:szCs w:val="30"/>
          <w:cs/>
        </w:rPr>
        <w:t>ร้อยละ</w:t>
      </w:r>
      <w:r w:rsidR="004F655F" w:rsidRPr="000F4470">
        <w:rPr>
          <w:rFonts w:ascii="Angsana New" w:hAnsi="Angsana New"/>
          <w:sz w:val="30"/>
          <w:szCs w:val="30"/>
          <w:cs/>
        </w:rPr>
        <w:t xml:space="preserve"> </w:t>
      </w:r>
      <w:r w:rsidR="00714DD7" w:rsidRPr="000F4470">
        <w:rPr>
          <w:rFonts w:ascii="Angsana New" w:hAnsi="Angsana New"/>
          <w:sz w:val="30"/>
          <w:szCs w:val="30"/>
        </w:rPr>
        <w:t>3.</w:t>
      </w:r>
      <w:r w:rsidR="000F4470" w:rsidRPr="000F4470">
        <w:rPr>
          <w:rFonts w:ascii="Angsana New" w:hAnsi="Angsana New"/>
          <w:sz w:val="30"/>
          <w:szCs w:val="30"/>
        </w:rPr>
        <w:t xml:space="preserve">05 </w:t>
      </w:r>
      <w:r w:rsidR="00FA1AA4">
        <w:rPr>
          <w:rFonts w:ascii="Angsana New" w:hAnsi="Angsana New" w:hint="cs"/>
          <w:sz w:val="30"/>
          <w:szCs w:val="30"/>
          <w:cs/>
        </w:rPr>
        <w:t xml:space="preserve">ถึงร้อยละ </w:t>
      </w:r>
      <w:r w:rsidR="00FA1AA4">
        <w:rPr>
          <w:rFonts w:ascii="Angsana New" w:hAnsi="Angsana New"/>
          <w:sz w:val="30"/>
          <w:szCs w:val="30"/>
        </w:rPr>
        <w:t>3.14</w:t>
      </w:r>
      <w:r w:rsidR="00FA1AA4" w:rsidRPr="000F4470">
        <w:rPr>
          <w:rFonts w:ascii="Angsana New" w:hAnsi="Angsana New"/>
          <w:sz w:val="30"/>
          <w:szCs w:val="30"/>
        </w:rPr>
        <w:t xml:space="preserve"> </w:t>
      </w:r>
      <w:r w:rsidR="00FA1AA4" w:rsidRPr="000F4470">
        <w:rPr>
          <w:rFonts w:ascii="Angsana New" w:hAnsi="Angsana New" w:hint="cs"/>
          <w:sz w:val="30"/>
          <w:szCs w:val="30"/>
          <w:cs/>
        </w:rPr>
        <w:t>ต่อปี</w:t>
      </w:r>
      <w:r w:rsidR="004F655F" w:rsidRPr="000F4470">
        <w:rPr>
          <w:rFonts w:ascii="Angsana New" w:hAnsi="Angsana New"/>
          <w:sz w:val="30"/>
          <w:szCs w:val="30"/>
          <w:cs/>
        </w:rPr>
        <w:t xml:space="preserve"> </w:t>
      </w:r>
      <w:r w:rsidRPr="000F4470">
        <w:rPr>
          <w:rFonts w:ascii="Angsana New" w:hAnsi="Angsana New"/>
          <w:i/>
          <w:iCs/>
          <w:sz w:val="30"/>
          <w:szCs w:val="30"/>
          <w:cs/>
        </w:rPr>
        <w:t>(</w:t>
      </w:r>
      <w:r w:rsidR="00C97EBD" w:rsidRPr="000F4470">
        <w:rPr>
          <w:rFonts w:ascii="Angsana New" w:hAnsi="Angsana New"/>
          <w:i/>
          <w:iCs/>
          <w:sz w:val="30"/>
          <w:szCs w:val="30"/>
        </w:rPr>
        <w:t xml:space="preserve">30 </w:t>
      </w:r>
      <w:r w:rsidR="00C97EBD" w:rsidRPr="000F4470">
        <w:rPr>
          <w:rFonts w:ascii="Angsana New" w:hAnsi="Angsana New" w:hint="cs"/>
          <w:i/>
          <w:iCs/>
          <w:sz w:val="30"/>
          <w:szCs w:val="30"/>
          <w:cs/>
        </w:rPr>
        <w:t>มิถุนายน</w:t>
      </w:r>
      <w:r w:rsidR="00EF4E20" w:rsidRPr="000F4470">
        <w:rPr>
          <w:rFonts w:ascii="Angsana New" w:hAnsi="Angsana New"/>
          <w:i/>
          <w:iCs/>
          <w:sz w:val="30"/>
          <w:szCs w:val="30"/>
        </w:rPr>
        <w:t xml:space="preserve"> 2567</w:t>
      </w:r>
      <w:r w:rsidR="004F655F" w:rsidRPr="000F4470">
        <w:rPr>
          <w:rFonts w:ascii="Angsana New" w:hAnsi="Angsana New"/>
          <w:i/>
          <w:iCs/>
          <w:sz w:val="30"/>
          <w:szCs w:val="30"/>
        </w:rPr>
        <w:t xml:space="preserve">: </w:t>
      </w:r>
      <w:r w:rsidR="004F655F" w:rsidRPr="000F4470">
        <w:rPr>
          <w:rFonts w:ascii="Angsana New" w:hAnsi="Angsana New" w:hint="cs"/>
          <w:i/>
          <w:iCs/>
          <w:sz w:val="30"/>
          <w:szCs w:val="30"/>
          <w:cs/>
        </w:rPr>
        <w:t>ร้อยละ</w:t>
      </w:r>
      <w:r w:rsidR="004F655F" w:rsidRPr="000F447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BA002E" w:rsidRPr="000F4470">
        <w:rPr>
          <w:rFonts w:ascii="Angsana New" w:hAnsi="Angsana New"/>
          <w:i/>
          <w:iCs/>
          <w:sz w:val="30"/>
          <w:szCs w:val="30"/>
        </w:rPr>
        <w:t>2</w:t>
      </w:r>
      <w:r w:rsidR="00810624" w:rsidRPr="000F4470">
        <w:rPr>
          <w:rFonts w:ascii="Angsana New" w:hAnsi="Angsana New"/>
          <w:i/>
          <w:iCs/>
          <w:sz w:val="30"/>
          <w:szCs w:val="30"/>
        </w:rPr>
        <w:t>.</w:t>
      </w:r>
      <w:r w:rsidR="00BA002E" w:rsidRPr="000F4470">
        <w:rPr>
          <w:rFonts w:ascii="Angsana New" w:hAnsi="Angsana New"/>
          <w:i/>
          <w:iCs/>
          <w:sz w:val="30"/>
          <w:szCs w:val="30"/>
        </w:rPr>
        <w:t xml:space="preserve">92 </w:t>
      </w:r>
      <w:r w:rsidR="00BA002E" w:rsidRPr="000F4470">
        <w:rPr>
          <w:rFonts w:ascii="Angsana New" w:hAnsi="Angsana New" w:hint="cs"/>
          <w:i/>
          <w:iCs/>
          <w:sz w:val="30"/>
          <w:szCs w:val="30"/>
          <w:cs/>
        </w:rPr>
        <w:t xml:space="preserve">ถึงร้อยละ </w:t>
      </w:r>
      <w:r w:rsidR="00BA002E" w:rsidRPr="000F4470">
        <w:rPr>
          <w:rFonts w:ascii="Angsana New" w:hAnsi="Angsana New"/>
          <w:i/>
          <w:iCs/>
          <w:sz w:val="30"/>
          <w:szCs w:val="30"/>
        </w:rPr>
        <w:t>2.95</w:t>
      </w:r>
      <w:r w:rsidR="004F655F" w:rsidRPr="000F4470">
        <w:rPr>
          <w:rFonts w:ascii="Angsana New" w:hAnsi="Angsana New"/>
          <w:i/>
          <w:iCs/>
          <w:sz w:val="30"/>
          <w:szCs w:val="30"/>
        </w:rPr>
        <w:t xml:space="preserve"> </w:t>
      </w:r>
      <w:r w:rsidR="004F655F" w:rsidRPr="000F4470">
        <w:rPr>
          <w:rFonts w:ascii="Angsana New" w:hAnsi="Angsana New" w:hint="cs"/>
          <w:i/>
          <w:iCs/>
          <w:sz w:val="30"/>
          <w:szCs w:val="30"/>
          <w:cs/>
        </w:rPr>
        <w:t>ต่อปี</w:t>
      </w:r>
      <w:r w:rsidRPr="000F4470">
        <w:rPr>
          <w:rFonts w:ascii="Angsana New" w:hAnsi="Angsana New"/>
          <w:i/>
          <w:iCs/>
          <w:sz w:val="30"/>
          <w:szCs w:val="30"/>
          <w:cs/>
        </w:rPr>
        <w:t>)</w:t>
      </w:r>
      <w:r w:rsidRPr="00123613">
        <w:rPr>
          <w:rFonts w:ascii="Angsana New" w:hAnsi="Angsana New"/>
          <w:sz w:val="30"/>
          <w:szCs w:val="30"/>
          <w:cs/>
        </w:rPr>
        <w:t xml:space="preserve"> </w:t>
      </w:r>
    </w:p>
    <w:p w14:paraId="23EC8431" w14:textId="77777777" w:rsidR="005C381A" w:rsidRDefault="005C381A" w:rsidP="005C3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3980113" w14:textId="77777777" w:rsidR="005C381A" w:rsidRPr="006375B5" w:rsidRDefault="005C381A" w:rsidP="005C3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375B5">
        <w:rPr>
          <w:rFonts w:ascii="Angsana New" w:hAnsi="Angsana New"/>
          <w:i/>
          <w:iCs/>
          <w:sz w:val="30"/>
          <w:szCs w:val="30"/>
          <w:cs/>
        </w:rPr>
        <w:t>เงินกู้ยืมระยะยาวจากกิจการที่เกี่ยวข้องกัน</w:t>
      </w:r>
    </w:p>
    <w:p w14:paraId="396E155D" w14:textId="77777777" w:rsidR="005C381A" w:rsidRPr="006375B5" w:rsidRDefault="005C381A" w:rsidP="005C3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F3653FF" w14:textId="41C9CF09" w:rsidR="005C381A" w:rsidRPr="006375B5" w:rsidRDefault="005C381A" w:rsidP="005C3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บริษัทย่อยแห่งหนึ่งมี</w:t>
      </w:r>
      <w:r w:rsidRPr="006375B5">
        <w:rPr>
          <w:rFonts w:ascii="Angsana New" w:hAnsi="Angsana New"/>
          <w:sz w:val="30"/>
          <w:szCs w:val="30"/>
          <w:cs/>
        </w:rPr>
        <w:t>เงินกู้ยืมระยะยาวจาก</w:t>
      </w:r>
      <w:r w:rsidRPr="006375B5">
        <w:rPr>
          <w:rFonts w:ascii="Angsana New" w:hAnsi="Angsana New" w:hint="cs"/>
          <w:sz w:val="30"/>
          <w:szCs w:val="30"/>
          <w:cs/>
        </w:rPr>
        <w:t>ผู้</w:t>
      </w:r>
      <w:r w:rsidRPr="006375B5">
        <w:rPr>
          <w:rFonts w:ascii="Angsana New" w:hAnsi="Angsana New"/>
          <w:sz w:val="30"/>
          <w:szCs w:val="30"/>
          <w:cs/>
        </w:rPr>
        <w:t>ถือหุ้นของบริษัทย่อย</w:t>
      </w:r>
      <w:r w:rsidRPr="006375B5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เงินกู้ยืม</w:t>
      </w:r>
      <w:r w:rsidRPr="006375B5">
        <w:rPr>
          <w:rFonts w:ascii="Angsana New" w:hAnsi="Angsana New"/>
          <w:sz w:val="30"/>
          <w:szCs w:val="30"/>
          <w:cs/>
        </w:rPr>
        <w:t>มีเงื่อนไขการเรียกชำระคืนเมื่อทวงถาม เงินกู้ยืมระยะยาวถูกจัด</w:t>
      </w:r>
      <w:r w:rsidRPr="006375B5">
        <w:rPr>
          <w:rFonts w:ascii="Angsana New" w:hAnsi="Angsana New"/>
          <w:spacing w:val="-4"/>
          <w:sz w:val="30"/>
          <w:szCs w:val="30"/>
          <w:cs/>
        </w:rPr>
        <w:t>ประเภทเป็นหนี้สินระยะยาว เนื่องจากผู้ให้กู้ตกลงที่จะไม่เรียกชำระคืนเงินกู้ภายใน</w:t>
      </w:r>
      <w:r w:rsidR="00465A27">
        <w:rPr>
          <w:rFonts w:ascii="Angsana New" w:hAnsi="Angsana New"/>
          <w:spacing w:val="-4"/>
          <w:sz w:val="30"/>
          <w:szCs w:val="30"/>
        </w:rPr>
        <w:t xml:space="preserve"> 24 </w:t>
      </w:r>
      <w:r w:rsidR="00CC283D" w:rsidRPr="00CC283D">
        <w:rPr>
          <w:rFonts w:ascii="Angsana New" w:hAnsi="Angsana New" w:hint="cs"/>
          <w:spacing w:val="-4"/>
          <w:sz w:val="30"/>
          <w:szCs w:val="30"/>
          <w:cs/>
        </w:rPr>
        <w:t>เดือนนับจากวันสิ้นงวด</w:t>
      </w:r>
    </w:p>
    <w:p w14:paraId="724134DA" w14:textId="77777777" w:rsidR="005C381A" w:rsidRPr="00946965" w:rsidRDefault="005C381A" w:rsidP="005C3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28"/>
          <w:szCs w:val="28"/>
          <w:cs/>
        </w:rPr>
      </w:pPr>
    </w:p>
    <w:p w14:paraId="4A957985" w14:textId="77777777" w:rsidR="005C381A" w:rsidRPr="005810B8" w:rsidRDefault="005C381A" w:rsidP="005C3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7"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810B8">
        <w:rPr>
          <w:rFonts w:ascii="Angsana New" w:hAnsi="Angsana New" w:hint="cs"/>
          <w:i/>
          <w:iCs/>
          <w:sz w:val="30"/>
          <w:szCs w:val="30"/>
          <w:cs/>
        </w:rPr>
        <w:t xml:space="preserve">หนี้สินที่อาจจะเกิดขึ้นกับกิจการที่เกี่ยวข้องกัน </w:t>
      </w:r>
    </w:p>
    <w:p w14:paraId="6363B390" w14:textId="77777777" w:rsidR="005C381A" w:rsidRPr="00946965" w:rsidRDefault="005C381A" w:rsidP="005C3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7" w:firstLine="54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476DA746" w14:textId="589A4B5E" w:rsidR="005C381A" w:rsidRPr="00946965" w:rsidRDefault="005C381A" w:rsidP="009469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502B3">
        <w:rPr>
          <w:rFonts w:ascii="Angsana New" w:hAnsi="Angsana New" w:hint="cs"/>
          <w:sz w:val="30"/>
          <w:szCs w:val="30"/>
          <w:cs/>
        </w:rPr>
        <w:t>ณ</w:t>
      </w:r>
      <w:r w:rsidRPr="007502B3">
        <w:rPr>
          <w:rFonts w:ascii="Angsana New" w:hAnsi="Angsana New"/>
          <w:sz w:val="30"/>
          <w:szCs w:val="30"/>
          <w:cs/>
        </w:rPr>
        <w:t xml:space="preserve"> </w:t>
      </w:r>
      <w:r w:rsidRPr="007502B3">
        <w:rPr>
          <w:rFonts w:ascii="Angsana New" w:hAnsi="Angsana New" w:hint="cs"/>
          <w:sz w:val="30"/>
          <w:szCs w:val="30"/>
          <w:cs/>
        </w:rPr>
        <w:t>วันที่</w:t>
      </w:r>
      <w:r w:rsidRPr="007502B3">
        <w:rPr>
          <w:rFonts w:ascii="Angsana New" w:hAnsi="Angsana New"/>
          <w:sz w:val="30"/>
          <w:szCs w:val="30"/>
          <w:cs/>
        </w:rPr>
        <w:t xml:space="preserve"> </w:t>
      </w:r>
      <w:r w:rsidR="009C3558">
        <w:rPr>
          <w:rFonts w:ascii="Angsana New" w:hAnsi="Angsana New"/>
          <w:sz w:val="30"/>
          <w:szCs w:val="30"/>
        </w:rPr>
        <w:t xml:space="preserve">30 </w:t>
      </w:r>
      <w:r w:rsidR="009C3558">
        <w:rPr>
          <w:rFonts w:ascii="Angsana New" w:hAnsi="Angsana New" w:hint="cs"/>
          <w:sz w:val="30"/>
          <w:szCs w:val="30"/>
          <w:cs/>
        </w:rPr>
        <w:t>มิถุนายน</w:t>
      </w:r>
      <w:r w:rsidR="00C64109">
        <w:rPr>
          <w:rFonts w:ascii="Angsana New" w:hAnsi="Angsana New" w:hint="cs"/>
          <w:sz w:val="30"/>
          <w:szCs w:val="30"/>
          <w:cs/>
        </w:rPr>
        <w:t xml:space="preserve"> </w:t>
      </w:r>
      <w:r w:rsidR="00C64109">
        <w:rPr>
          <w:rFonts w:ascii="Angsana New" w:hAnsi="Angsana New"/>
          <w:sz w:val="30"/>
          <w:szCs w:val="30"/>
        </w:rPr>
        <w:t>2568</w:t>
      </w:r>
      <w:r w:rsidRPr="007502B3">
        <w:rPr>
          <w:rFonts w:ascii="Angsana New" w:hAnsi="Angsana New" w:hint="cs"/>
          <w:sz w:val="30"/>
          <w:szCs w:val="30"/>
          <w:cs/>
        </w:rPr>
        <w:t xml:space="preserve"> กลุ่มบริษัทและบริษัท</w:t>
      </w:r>
      <w:r w:rsidRPr="007502B3">
        <w:rPr>
          <w:rFonts w:ascii="Angsana New" w:hAnsi="Angsana New"/>
          <w:sz w:val="30"/>
          <w:szCs w:val="30"/>
          <w:cs/>
        </w:rPr>
        <w:t>มี</w:t>
      </w:r>
      <w:r w:rsidRPr="007502B3">
        <w:rPr>
          <w:rFonts w:ascii="Angsana New" w:hAnsi="Angsana New" w:hint="cs"/>
          <w:sz w:val="30"/>
          <w:szCs w:val="30"/>
          <w:cs/>
        </w:rPr>
        <w:t>หนี้สินที่อาจจะเกิดขึ้นกับกิจการที่เกี่ยวข้องกัน</w:t>
      </w:r>
      <w:r w:rsidRPr="007502B3">
        <w:rPr>
          <w:rFonts w:ascii="Angsana New" w:hAnsi="Angsana New"/>
          <w:sz w:val="30"/>
          <w:szCs w:val="30"/>
          <w:cs/>
        </w:rPr>
        <w:t>จากการค้ำประกันหนี้สินที่มีภาระดอกเบี้ยและหนังสือค้ำประกันของบริษัทย่อย</w:t>
      </w:r>
      <w:r w:rsidRPr="007502B3">
        <w:rPr>
          <w:rFonts w:ascii="Angsana New" w:hAnsi="Angsana New" w:hint="cs"/>
          <w:sz w:val="30"/>
          <w:szCs w:val="30"/>
          <w:cs/>
        </w:rPr>
        <w:t>และการร่วมค้าที่มีต่อสถาบันการเงิน</w:t>
      </w:r>
      <w:r w:rsidRPr="007502B3">
        <w:rPr>
          <w:rFonts w:ascii="Angsana New" w:hAnsi="Angsana New"/>
          <w:sz w:val="30"/>
          <w:szCs w:val="30"/>
          <w:cs/>
        </w:rPr>
        <w:t>ที่เบิกใช้แล้ว</w:t>
      </w:r>
      <w:r>
        <w:rPr>
          <w:rFonts w:ascii="Angsana New" w:hAnsi="Angsana New"/>
          <w:sz w:val="30"/>
          <w:szCs w:val="30"/>
          <w:cs/>
        </w:rPr>
        <w:br/>
      </w:r>
      <w:r w:rsidRPr="007502B3">
        <w:rPr>
          <w:rFonts w:ascii="Angsana New" w:hAnsi="Angsana New"/>
          <w:sz w:val="30"/>
          <w:szCs w:val="30"/>
          <w:cs/>
        </w:rPr>
        <w:t xml:space="preserve">จำนวนเงิน </w:t>
      </w:r>
      <w:r w:rsidR="009231CD" w:rsidRPr="00B94E34">
        <w:rPr>
          <w:rFonts w:ascii="Angsana New" w:hAnsi="Angsana New"/>
          <w:sz w:val="30"/>
          <w:szCs w:val="30"/>
        </w:rPr>
        <w:t>4,</w:t>
      </w:r>
      <w:r w:rsidR="003A0141" w:rsidRPr="00B94E34">
        <w:rPr>
          <w:rFonts w:ascii="Angsana New" w:hAnsi="Angsana New"/>
          <w:sz w:val="30"/>
          <w:szCs w:val="30"/>
        </w:rPr>
        <w:t>292.57</w:t>
      </w:r>
      <w:r w:rsidR="004F655F" w:rsidRPr="00B94E34">
        <w:rPr>
          <w:rFonts w:ascii="Angsana New" w:hAnsi="Angsana New"/>
          <w:sz w:val="30"/>
          <w:szCs w:val="30"/>
        </w:rPr>
        <w:t xml:space="preserve"> </w:t>
      </w:r>
      <w:r w:rsidRPr="00B94E34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3A0141" w:rsidRPr="00B94E34">
        <w:rPr>
          <w:rFonts w:ascii="Angsana New" w:hAnsi="Angsana New"/>
          <w:sz w:val="30"/>
          <w:szCs w:val="30"/>
        </w:rPr>
        <w:t>2,948.45</w:t>
      </w:r>
      <w:r w:rsidRPr="00B94E34">
        <w:rPr>
          <w:rFonts w:ascii="Angsana New" w:hAnsi="Angsana New"/>
          <w:sz w:val="30"/>
          <w:szCs w:val="30"/>
        </w:rPr>
        <w:t xml:space="preserve"> </w:t>
      </w:r>
      <w:r w:rsidRPr="00B94E34">
        <w:rPr>
          <w:rFonts w:ascii="Angsana New" w:hAnsi="Angsana New" w:hint="cs"/>
          <w:sz w:val="30"/>
          <w:szCs w:val="30"/>
          <w:cs/>
        </w:rPr>
        <w:t xml:space="preserve">ล้านบาท ตามลำดับ </w:t>
      </w:r>
      <w:r w:rsidRPr="00B94E34">
        <w:rPr>
          <w:rFonts w:ascii="Angsana New" w:hAnsi="Angsana New"/>
          <w:i/>
          <w:iCs/>
          <w:sz w:val="30"/>
          <w:szCs w:val="30"/>
          <w:cs/>
        </w:rPr>
        <w:t>(</w:t>
      </w:r>
      <w:r w:rsidRPr="00B94E34">
        <w:rPr>
          <w:rFonts w:ascii="Angsana New" w:hAnsi="Angsana New"/>
          <w:i/>
          <w:iCs/>
          <w:sz w:val="30"/>
          <w:szCs w:val="30"/>
        </w:rPr>
        <w:t>30</w:t>
      </w:r>
      <w:r w:rsidRPr="00B94E3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94E34">
        <w:rPr>
          <w:rFonts w:ascii="Angsana New" w:hAnsi="Angsana New" w:hint="cs"/>
          <w:i/>
          <w:iCs/>
          <w:sz w:val="30"/>
          <w:szCs w:val="30"/>
          <w:cs/>
        </w:rPr>
        <w:t>กันยายน</w:t>
      </w:r>
      <w:r w:rsidRPr="00B94E3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94E34">
        <w:rPr>
          <w:rFonts w:ascii="Angsana New" w:hAnsi="Angsana New"/>
          <w:i/>
          <w:iCs/>
          <w:sz w:val="30"/>
          <w:szCs w:val="30"/>
        </w:rPr>
        <w:t>2567</w:t>
      </w:r>
      <w:r w:rsidRPr="00B94E34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Pr="00B94E34">
        <w:rPr>
          <w:rFonts w:ascii="Angsana New" w:hAnsi="Angsana New"/>
          <w:i/>
          <w:iCs/>
          <w:sz w:val="30"/>
          <w:szCs w:val="30"/>
        </w:rPr>
        <w:t xml:space="preserve">3,403.06 </w:t>
      </w:r>
      <w:r w:rsidRPr="00B94E34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B94E3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94E34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B94E3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94E34">
        <w:rPr>
          <w:rFonts w:ascii="Angsana New" w:hAnsi="Angsana New"/>
          <w:i/>
          <w:iCs/>
          <w:sz w:val="30"/>
          <w:szCs w:val="30"/>
          <w:cs/>
        </w:rPr>
        <w:br/>
      </w:r>
      <w:r w:rsidRPr="00B94E34">
        <w:rPr>
          <w:rFonts w:ascii="Angsana New" w:hAnsi="Angsana New"/>
          <w:i/>
          <w:iCs/>
          <w:sz w:val="30"/>
          <w:szCs w:val="30"/>
        </w:rPr>
        <w:t xml:space="preserve">1,986.70 </w:t>
      </w:r>
      <w:r w:rsidRPr="00B94E34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Pr="00B94E34">
        <w:rPr>
          <w:rFonts w:ascii="Angsana New" w:hAnsi="Angsana New"/>
          <w:i/>
          <w:iCs/>
          <w:sz w:val="30"/>
          <w:szCs w:val="30"/>
          <w:cs/>
        </w:rPr>
        <w:t>)</w:t>
      </w:r>
      <w:r w:rsidRPr="00B94E34">
        <w:rPr>
          <w:rFonts w:ascii="Angsana New" w:hAnsi="Angsana New" w:hint="cs"/>
          <w:sz w:val="30"/>
          <w:szCs w:val="30"/>
          <w:cs/>
        </w:rPr>
        <w:t xml:space="preserve"> และที่ยังไม่ได้เบิกใช้จำนวนเงิน</w:t>
      </w:r>
      <w:r w:rsidR="004F655F" w:rsidRPr="00B94E34">
        <w:rPr>
          <w:rFonts w:ascii="Angsana New" w:hAnsi="Angsana New"/>
          <w:sz w:val="30"/>
          <w:szCs w:val="30"/>
        </w:rPr>
        <w:t xml:space="preserve"> </w:t>
      </w:r>
      <w:r w:rsidR="00662EB5" w:rsidRPr="00B94E34">
        <w:rPr>
          <w:rFonts w:ascii="Angsana New" w:hAnsi="Angsana New"/>
          <w:sz w:val="30"/>
          <w:szCs w:val="30"/>
        </w:rPr>
        <w:t>2,</w:t>
      </w:r>
      <w:r w:rsidR="003A0141" w:rsidRPr="00B94E34">
        <w:rPr>
          <w:rFonts w:ascii="Angsana New" w:hAnsi="Angsana New"/>
          <w:sz w:val="30"/>
          <w:szCs w:val="30"/>
        </w:rPr>
        <w:t>699.67</w:t>
      </w:r>
      <w:r w:rsidR="00182C07" w:rsidRPr="00B94E34">
        <w:rPr>
          <w:rFonts w:ascii="Angsana New" w:hAnsi="Angsana New"/>
          <w:sz w:val="30"/>
          <w:szCs w:val="30"/>
        </w:rPr>
        <w:t xml:space="preserve"> </w:t>
      </w:r>
      <w:r w:rsidRPr="00B94E34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662EB5" w:rsidRPr="00B94E34">
        <w:rPr>
          <w:rFonts w:ascii="Angsana New" w:hAnsi="Angsana New"/>
          <w:sz w:val="30"/>
          <w:szCs w:val="30"/>
        </w:rPr>
        <w:t>1,</w:t>
      </w:r>
      <w:r w:rsidR="003A0141" w:rsidRPr="00B94E34">
        <w:rPr>
          <w:rFonts w:ascii="Angsana New" w:hAnsi="Angsana New"/>
          <w:sz w:val="30"/>
          <w:szCs w:val="30"/>
        </w:rPr>
        <w:t>199.67</w:t>
      </w:r>
      <w:r w:rsidR="004F655F" w:rsidRPr="00B94E34">
        <w:rPr>
          <w:rFonts w:ascii="Angsana New" w:hAnsi="Angsana New"/>
          <w:sz w:val="30"/>
          <w:szCs w:val="30"/>
        </w:rPr>
        <w:t xml:space="preserve"> </w:t>
      </w:r>
      <w:r w:rsidRPr="00B94E34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Pr="00B94E34">
        <w:rPr>
          <w:rFonts w:ascii="Angsana New" w:hAnsi="Angsana New"/>
          <w:sz w:val="30"/>
          <w:szCs w:val="30"/>
          <w:cs/>
        </w:rPr>
        <w:t xml:space="preserve"> </w:t>
      </w:r>
      <w:r w:rsidRPr="00B94E34">
        <w:rPr>
          <w:rFonts w:ascii="Angsana New" w:hAnsi="Angsana New"/>
          <w:i/>
          <w:iCs/>
          <w:sz w:val="30"/>
          <w:szCs w:val="30"/>
          <w:cs/>
        </w:rPr>
        <w:t>(</w:t>
      </w:r>
      <w:r w:rsidRPr="00B94E34">
        <w:rPr>
          <w:rFonts w:ascii="Angsana New" w:hAnsi="Angsana New"/>
          <w:i/>
          <w:iCs/>
          <w:sz w:val="30"/>
          <w:szCs w:val="30"/>
        </w:rPr>
        <w:t>30</w:t>
      </w:r>
      <w:r w:rsidRPr="00B94E3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94E34">
        <w:rPr>
          <w:rFonts w:ascii="Angsana New" w:hAnsi="Angsana New" w:hint="cs"/>
          <w:i/>
          <w:iCs/>
          <w:sz w:val="30"/>
          <w:szCs w:val="30"/>
          <w:cs/>
        </w:rPr>
        <w:t>กันยายน</w:t>
      </w:r>
      <w:r w:rsidRPr="00B94E3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94E34">
        <w:rPr>
          <w:rFonts w:ascii="Angsana New" w:hAnsi="Angsana New"/>
          <w:i/>
          <w:iCs/>
          <w:sz w:val="30"/>
          <w:szCs w:val="30"/>
        </w:rPr>
        <w:t>2567</w:t>
      </w:r>
      <w:r w:rsidRPr="00B94E34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Pr="00B94E34">
        <w:rPr>
          <w:rFonts w:ascii="Angsana New" w:hAnsi="Angsana New"/>
          <w:i/>
          <w:iCs/>
          <w:sz w:val="30"/>
          <w:szCs w:val="30"/>
        </w:rPr>
        <w:t xml:space="preserve">3,331.53 </w:t>
      </w:r>
      <w:r w:rsidRPr="00B94E34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B94E3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94E34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B94E3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94E34">
        <w:rPr>
          <w:rFonts w:ascii="Angsana New" w:hAnsi="Angsana New"/>
          <w:i/>
          <w:iCs/>
          <w:sz w:val="30"/>
          <w:szCs w:val="30"/>
        </w:rPr>
        <w:t xml:space="preserve">1,831.53 </w:t>
      </w:r>
      <w:r w:rsidRPr="00B94E34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Pr="00B94E34">
        <w:rPr>
          <w:rFonts w:ascii="Angsana New" w:hAnsi="Angsana New"/>
          <w:i/>
          <w:iCs/>
          <w:sz w:val="30"/>
          <w:szCs w:val="30"/>
          <w:cs/>
        </w:rPr>
        <w:t>)</w:t>
      </w:r>
      <w:r w:rsidRPr="00B94E34">
        <w:rPr>
          <w:rFonts w:ascii="Angsana New" w:hAnsi="Angsana New"/>
          <w:sz w:val="30"/>
          <w:szCs w:val="30"/>
          <w:cs/>
        </w:rPr>
        <w:t xml:space="preserve"> </w:t>
      </w:r>
      <w:r w:rsidRPr="00B94E34">
        <w:rPr>
          <w:rFonts w:ascii="Angsana New" w:hAnsi="Angsana New" w:hint="cs"/>
          <w:sz w:val="30"/>
          <w:szCs w:val="30"/>
          <w:cs/>
        </w:rPr>
        <w:t>โดยทั่วไป</w:t>
      </w:r>
      <w:r w:rsidRPr="00B94E34">
        <w:rPr>
          <w:rFonts w:ascii="Angsana New" w:hAnsi="Angsana New"/>
          <w:sz w:val="30"/>
          <w:szCs w:val="30"/>
        </w:rPr>
        <w:t xml:space="preserve"> </w:t>
      </w:r>
      <w:r w:rsidRPr="00B94E34">
        <w:rPr>
          <w:rFonts w:ascii="Angsana New" w:hAnsi="Angsana New" w:hint="cs"/>
          <w:sz w:val="30"/>
          <w:szCs w:val="30"/>
          <w:cs/>
        </w:rPr>
        <w:t>การค้ำประกันนี้มีผลผูกพัน</w:t>
      </w:r>
      <w:r w:rsidRPr="007502B3">
        <w:rPr>
          <w:rFonts w:ascii="Angsana New" w:hAnsi="Angsana New" w:hint="cs"/>
          <w:sz w:val="30"/>
          <w:szCs w:val="30"/>
          <w:cs/>
        </w:rPr>
        <w:t>ต่อบริษัทนานเท่าที่ภาระหนี้สินยังไม่ได้ชำระ</w:t>
      </w:r>
    </w:p>
    <w:p w14:paraId="54B7136E" w14:textId="77777777" w:rsidR="005C381A" w:rsidRDefault="005C381A" w:rsidP="005C3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0E713C21" w14:textId="77777777" w:rsidR="005C381A" w:rsidRDefault="005C381A" w:rsidP="005C3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7"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123CF">
        <w:rPr>
          <w:rFonts w:ascii="Angsana New" w:hAnsi="Angsana New" w:hint="cs"/>
          <w:i/>
          <w:iCs/>
          <w:sz w:val="30"/>
          <w:szCs w:val="30"/>
          <w:cs/>
        </w:rPr>
        <w:lastRenderedPageBreak/>
        <w:t>สัญญาขายอสังหาริมทรัพย์เพื่อการลงทุน</w:t>
      </w:r>
    </w:p>
    <w:p w14:paraId="3F2CD9F6" w14:textId="77777777" w:rsidR="00BA002E" w:rsidRPr="00F007CF" w:rsidRDefault="00BA002E" w:rsidP="005C3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7" w:firstLine="540"/>
        <w:jc w:val="thaiDistribute"/>
        <w:rPr>
          <w:rFonts w:cs="Arial"/>
          <w:i/>
          <w:iCs/>
          <w:sz w:val="20"/>
          <w:szCs w:val="20"/>
        </w:rPr>
      </w:pPr>
    </w:p>
    <w:p w14:paraId="44EC482F" w14:textId="77777777" w:rsidR="00BA002E" w:rsidRDefault="00BA002E" w:rsidP="00BA0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123CF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9123C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20</w:t>
      </w:r>
      <w:r>
        <w:rPr>
          <w:rFonts w:ascii="Angsana New" w:hAnsi="Angsana New" w:hint="cs"/>
          <w:sz w:val="30"/>
          <w:szCs w:val="30"/>
          <w:cs/>
        </w:rPr>
        <w:t xml:space="preserve"> มกราคม</w:t>
      </w:r>
      <w:r w:rsidRPr="009123CF">
        <w:rPr>
          <w:rFonts w:ascii="Angsana New" w:hAnsi="Angsana New"/>
          <w:sz w:val="30"/>
          <w:szCs w:val="30"/>
          <w:cs/>
        </w:rPr>
        <w:t xml:space="preserve"> </w:t>
      </w:r>
      <w:r w:rsidRPr="009123CF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9123C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บริษัทย่อยแห่งหนึ่ง</w:t>
      </w:r>
      <w:r w:rsidRPr="009123CF">
        <w:rPr>
          <w:rFonts w:ascii="Angsana New" w:hAnsi="Angsana New" w:hint="cs"/>
          <w:sz w:val="30"/>
          <w:szCs w:val="30"/>
          <w:cs/>
        </w:rPr>
        <w:t>ขายที่ดินให้กับกิจการที่เกี่ยวข้องกันแห่งหนึ่ง</w:t>
      </w:r>
      <w:r w:rsidRPr="009123CF">
        <w:rPr>
          <w:rFonts w:ascii="Angsana New" w:hAnsi="Angsana New"/>
          <w:sz w:val="30"/>
          <w:szCs w:val="30"/>
          <w:cs/>
        </w:rPr>
        <w:t xml:space="preserve"> </w:t>
      </w:r>
      <w:r w:rsidRPr="009123CF">
        <w:rPr>
          <w:rFonts w:ascii="Angsana New" w:hAnsi="Angsana New" w:hint="cs"/>
          <w:sz w:val="30"/>
          <w:szCs w:val="30"/>
          <w:cs/>
        </w:rPr>
        <w:t>มูลค่ารวมทั้งสิ้นประมาณ</w:t>
      </w:r>
      <w:r w:rsidRPr="009123C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43.63</w:t>
      </w:r>
      <w:r w:rsidRPr="009123CF">
        <w:rPr>
          <w:rFonts w:ascii="Angsana New" w:hAnsi="Angsana New"/>
          <w:sz w:val="30"/>
          <w:szCs w:val="30"/>
        </w:rPr>
        <w:t xml:space="preserve"> </w:t>
      </w:r>
      <w:r w:rsidRPr="009123CF">
        <w:rPr>
          <w:rFonts w:ascii="Angsana New" w:hAnsi="Angsana New" w:hint="cs"/>
          <w:sz w:val="30"/>
          <w:szCs w:val="30"/>
          <w:cs/>
        </w:rPr>
        <w:t>ล้านบาท</w:t>
      </w:r>
      <w:r w:rsidRPr="009123CF">
        <w:rPr>
          <w:rFonts w:ascii="Angsana New" w:hAnsi="Angsana New"/>
          <w:sz w:val="30"/>
          <w:szCs w:val="30"/>
          <w:cs/>
        </w:rPr>
        <w:t xml:space="preserve"> </w:t>
      </w:r>
      <w:r w:rsidRPr="009123CF">
        <w:rPr>
          <w:rFonts w:ascii="Angsana New" w:hAnsi="Angsana New" w:hint="cs"/>
          <w:sz w:val="30"/>
          <w:szCs w:val="30"/>
          <w:cs/>
        </w:rPr>
        <w:t>โดยมีการโอนกรรมสิทธิ์ในวันเดียวกันและเกิดกำไรจากการขายอสังหาริมทรัพย์เพื่อการลงทุนจำนวน</w:t>
      </w:r>
      <w:r w:rsidRPr="009123C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16.99</w:t>
      </w:r>
      <w:r w:rsidRPr="009123CF">
        <w:rPr>
          <w:rFonts w:ascii="Angsana New" w:hAnsi="Angsana New"/>
          <w:sz w:val="30"/>
          <w:szCs w:val="30"/>
        </w:rPr>
        <w:t xml:space="preserve"> </w:t>
      </w:r>
      <w:r w:rsidRPr="009123CF">
        <w:rPr>
          <w:rFonts w:ascii="Angsana New" w:hAnsi="Angsana New" w:hint="cs"/>
          <w:sz w:val="30"/>
          <w:szCs w:val="30"/>
          <w:cs/>
        </w:rPr>
        <w:t>ล้านบาท</w:t>
      </w:r>
    </w:p>
    <w:p w14:paraId="06429F77" w14:textId="77777777" w:rsidR="00BA002E" w:rsidRPr="00F007CF" w:rsidRDefault="00BA002E" w:rsidP="005C3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7" w:firstLine="540"/>
        <w:jc w:val="thaiDistribute"/>
        <w:rPr>
          <w:rFonts w:cs="Arial"/>
          <w:i/>
          <w:iCs/>
          <w:sz w:val="20"/>
          <w:szCs w:val="20"/>
        </w:rPr>
      </w:pPr>
    </w:p>
    <w:p w14:paraId="289983DF" w14:textId="77777777" w:rsidR="00BA002E" w:rsidRDefault="00BA002E" w:rsidP="00BA0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123CF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9123CF">
        <w:rPr>
          <w:rFonts w:ascii="Angsana New" w:hAnsi="Angsana New"/>
          <w:sz w:val="30"/>
          <w:szCs w:val="30"/>
          <w:cs/>
        </w:rPr>
        <w:t xml:space="preserve"> </w:t>
      </w:r>
      <w:r w:rsidRPr="009123CF">
        <w:rPr>
          <w:rFonts w:ascii="Angsana New" w:hAnsi="Angsana New"/>
          <w:sz w:val="30"/>
          <w:szCs w:val="30"/>
        </w:rPr>
        <w:t xml:space="preserve">23 </w:t>
      </w:r>
      <w:r w:rsidRPr="009123CF">
        <w:rPr>
          <w:rFonts w:ascii="Angsana New" w:hAnsi="Angsana New" w:hint="cs"/>
          <w:sz w:val="30"/>
          <w:szCs w:val="30"/>
          <w:cs/>
        </w:rPr>
        <w:t>ธันวาคม</w:t>
      </w:r>
      <w:r w:rsidRPr="009123CF">
        <w:rPr>
          <w:rFonts w:ascii="Angsana New" w:hAnsi="Angsana New"/>
          <w:sz w:val="30"/>
          <w:szCs w:val="30"/>
          <w:cs/>
        </w:rPr>
        <w:t xml:space="preserve"> </w:t>
      </w:r>
      <w:r w:rsidRPr="009123CF">
        <w:rPr>
          <w:rFonts w:ascii="Angsana New" w:hAnsi="Angsana New"/>
          <w:sz w:val="30"/>
          <w:szCs w:val="30"/>
        </w:rPr>
        <w:t xml:space="preserve">2567 </w:t>
      </w:r>
      <w:r w:rsidRPr="009123CF">
        <w:rPr>
          <w:rFonts w:ascii="Angsana New" w:hAnsi="Angsana New" w:hint="cs"/>
          <w:sz w:val="30"/>
          <w:szCs w:val="30"/>
          <w:cs/>
        </w:rPr>
        <w:t>บริษัทขายที่ดินและสิ่งปลูกสร้างให้กับกิจการที่เกี่ยวข้องกันแห่งหนึ่ง</w:t>
      </w:r>
      <w:r w:rsidRPr="009123CF">
        <w:rPr>
          <w:rFonts w:ascii="Angsana New" w:hAnsi="Angsana New"/>
          <w:sz w:val="30"/>
          <w:szCs w:val="30"/>
          <w:cs/>
        </w:rPr>
        <w:t xml:space="preserve"> </w:t>
      </w:r>
      <w:r w:rsidRPr="009123CF">
        <w:rPr>
          <w:rFonts w:ascii="Angsana New" w:hAnsi="Angsana New" w:hint="cs"/>
          <w:sz w:val="30"/>
          <w:szCs w:val="30"/>
          <w:cs/>
        </w:rPr>
        <w:t>มูลค่ารวมทั้งสิ้นประมาณ</w:t>
      </w:r>
      <w:r w:rsidRPr="009123CF">
        <w:rPr>
          <w:rFonts w:ascii="Angsana New" w:hAnsi="Angsana New"/>
          <w:sz w:val="30"/>
          <w:szCs w:val="30"/>
          <w:cs/>
        </w:rPr>
        <w:t xml:space="preserve"> </w:t>
      </w:r>
      <w:r w:rsidRPr="009123CF">
        <w:rPr>
          <w:rFonts w:ascii="Angsana New" w:hAnsi="Angsana New"/>
          <w:sz w:val="30"/>
          <w:szCs w:val="30"/>
        </w:rPr>
        <w:t xml:space="preserve">487.52 </w:t>
      </w:r>
      <w:r w:rsidRPr="009123CF">
        <w:rPr>
          <w:rFonts w:ascii="Angsana New" w:hAnsi="Angsana New" w:hint="cs"/>
          <w:sz w:val="30"/>
          <w:szCs w:val="30"/>
          <w:cs/>
        </w:rPr>
        <w:t>ล้านบาท</w:t>
      </w:r>
      <w:r w:rsidRPr="009123CF">
        <w:rPr>
          <w:rFonts w:ascii="Angsana New" w:hAnsi="Angsana New"/>
          <w:sz w:val="30"/>
          <w:szCs w:val="30"/>
          <w:cs/>
        </w:rPr>
        <w:t xml:space="preserve"> </w:t>
      </w:r>
      <w:r w:rsidRPr="009123CF">
        <w:rPr>
          <w:rFonts w:ascii="Angsana New" w:hAnsi="Angsana New" w:hint="cs"/>
          <w:sz w:val="30"/>
          <w:szCs w:val="30"/>
          <w:cs/>
        </w:rPr>
        <w:t>โดยมีการโอนกรรมสิทธิ์ในวันเดียวกันและเกิดกำไรจากการขายอสังหาริมทรัพย์เพื่อการลงทุนจำนวน</w:t>
      </w:r>
      <w:r w:rsidRPr="009123CF">
        <w:rPr>
          <w:rFonts w:ascii="Angsana New" w:hAnsi="Angsana New"/>
          <w:sz w:val="30"/>
          <w:szCs w:val="30"/>
          <w:cs/>
        </w:rPr>
        <w:t xml:space="preserve"> </w:t>
      </w:r>
      <w:r w:rsidRPr="009123CF">
        <w:rPr>
          <w:rFonts w:ascii="Angsana New" w:hAnsi="Angsana New"/>
          <w:sz w:val="30"/>
          <w:szCs w:val="30"/>
        </w:rPr>
        <w:t xml:space="preserve">89.82 </w:t>
      </w:r>
      <w:r w:rsidRPr="009123CF">
        <w:rPr>
          <w:rFonts w:ascii="Angsana New" w:hAnsi="Angsana New" w:hint="cs"/>
          <w:sz w:val="30"/>
          <w:szCs w:val="30"/>
          <w:cs/>
        </w:rPr>
        <w:t>ล้านบาท</w:t>
      </w:r>
    </w:p>
    <w:p w14:paraId="291C774F" w14:textId="77777777" w:rsidR="005C381A" w:rsidRPr="00F007CF" w:rsidRDefault="005C381A" w:rsidP="005C381A">
      <w:pPr>
        <w:rPr>
          <w:sz w:val="20"/>
          <w:szCs w:val="20"/>
          <w:lang w:val="x-none" w:eastAsia="x-none"/>
        </w:rPr>
      </w:pPr>
      <w:r w:rsidRPr="00D600F7">
        <w:rPr>
          <w:sz w:val="22"/>
          <w:szCs w:val="22"/>
          <w:lang w:val="x-none" w:eastAsia="x-none"/>
        </w:rPr>
        <w:t xml:space="preserve"> </w:t>
      </w:r>
    </w:p>
    <w:p w14:paraId="4419E9D1" w14:textId="77777777" w:rsidR="005C381A" w:rsidRPr="009123CF" w:rsidRDefault="005C381A" w:rsidP="005C3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123CF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9123CF">
        <w:rPr>
          <w:rFonts w:ascii="Angsana New" w:hAnsi="Angsana New"/>
          <w:sz w:val="30"/>
          <w:szCs w:val="30"/>
          <w:cs/>
        </w:rPr>
        <w:t xml:space="preserve"> </w:t>
      </w:r>
      <w:r w:rsidRPr="009123CF">
        <w:rPr>
          <w:rFonts w:ascii="Angsana New" w:hAnsi="Angsana New"/>
          <w:sz w:val="30"/>
          <w:szCs w:val="30"/>
        </w:rPr>
        <w:t>28</w:t>
      </w:r>
      <w:r w:rsidRPr="009123CF">
        <w:rPr>
          <w:rFonts w:ascii="Angsana New" w:hAnsi="Angsana New"/>
          <w:sz w:val="30"/>
          <w:szCs w:val="30"/>
          <w:cs/>
        </w:rPr>
        <w:t xml:space="preserve"> </w:t>
      </w:r>
      <w:r w:rsidRPr="009123CF">
        <w:rPr>
          <w:rFonts w:ascii="Angsana New" w:hAnsi="Angsana New" w:hint="cs"/>
          <w:sz w:val="30"/>
          <w:szCs w:val="30"/>
          <w:cs/>
        </w:rPr>
        <w:t>พฤศจิกายน</w:t>
      </w:r>
      <w:r w:rsidRPr="009123CF">
        <w:rPr>
          <w:rFonts w:ascii="Angsana New" w:hAnsi="Angsana New"/>
          <w:sz w:val="30"/>
          <w:szCs w:val="30"/>
          <w:cs/>
        </w:rPr>
        <w:t xml:space="preserve"> </w:t>
      </w:r>
      <w:r w:rsidRPr="009123CF">
        <w:rPr>
          <w:rFonts w:ascii="Angsana New" w:hAnsi="Angsana New"/>
          <w:sz w:val="30"/>
          <w:szCs w:val="30"/>
        </w:rPr>
        <w:t>2567</w:t>
      </w:r>
      <w:r w:rsidRPr="009123CF">
        <w:rPr>
          <w:rFonts w:ascii="Angsana New" w:hAnsi="Angsana New"/>
          <w:sz w:val="30"/>
          <w:szCs w:val="30"/>
          <w:cs/>
        </w:rPr>
        <w:t xml:space="preserve"> </w:t>
      </w:r>
      <w:r w:rsidRPr="009123CF">
        <w:rPr>
          <w:rFonts w:ascii="Angsana New" w:hAnsi="Angsana New" w:hint="cs"/>
          <w:sz w:val="30"/>
          <w:szCs w:val="30"/>
          <w:cs/>
        </w:rPr>
        <w:t>บริษัทขายที่ดินให้กับกิจการที่เกี่ยวข้องกันแห่งหนึ่ง</w:t>
      </w:r>
      <w:r w:rsidRPr="009123CF">
        <w:rPr>
          <w:rFonts w:ascii="Angsana New" w:hAnsi="Angsana New"/>
          <w:sz w:val="30"/>
          <w:szCs w:val="30"/>
          <w:cs/>
        </w:rPr>
        <w:t xml:space="preserve"> </w:t>
      </w:r>
      <w:r w:rsidRPr="009123CF">
        <w:rPr>
          <w:rFonts w:ascii="Angsana New" w:hAnsi="Angsana New" w:hint="cs"/>
          <w:sz w:val="30"/>
          <w:szCs w:val="30"/>
          <w:cs/>
        </w:rPr>
        <w:t>มูลค่ารวมทั้งสิ้นประมาณ</w:t>
      </w:r>
      <w:r w:rsidRPr="009123CF">
        <w:rPr>
          <w:rFonts w:ascii="Angsana New" w:hAnsi="Angsana New"/>
          <w:sz w:val="30"/>
          <w:szCs w:val="30"/>
          <w:cs/>
        </w:rPr>
        <w:t xml:space="preserve"> </w:t>
      </w:r>
      <w:r w:rsidRPr="009123CF">
        <w:rPr>
          <w:rFonts w:ascii="Angsana New" w:hAnsi="Angsana New"/>
          <w:sz w:val="30"/>
          <w:szCs w:val="30"/>
        </w:rPr>
        <w:t>157.50</w:t>
      </w:r>
      <w:r w:rsidRPr="009123CF">
        <w:rPr>
          <w:rFonts w:ascii="Angsana New" w:hAnsi="Angsana New"/>
          <w:sz w:val="30"/>
          <w:szCs w:val="30"/>
          <w:cs/>
        </w:rPr>
        <w:t xml:space="preserve"> </w:t>
      </w:r>
      <w:r w:rsidRPr="009123CF">
        <w:rPr>
          <w:rFonts w:ascii="Angsana New" w:hAnsi="Angsana New" w:hint="cs"/>
          <w:sz w:val="30"/>
          <w:szCs w:val="30"/>
          <w:cs/>
        </w:rPr>
        <w:t>ล้านบาท</w:t>
      </w:r>
      <w:r w:rsidRPr="009123CF">
        <w:rPr>
          <w:rFonts w:ascii="Angsana New" w:hAnsi="Angsana New"/>
          <w:sz w:val="30"/>
          <w:szCs w:val="30"/>
          <w:cs/>
        </w:rPr>
        <w:t xml:space="preserve"> </w:t>
      </w:r>
      <w:r w:rsidRPr="009123CF">
        <w:rPr>
          <w:rFonts w:ascii="Angsana New" w:hAnsi="Angsana New" w:hint="cs"/>
          <w:sz w:val="30"/>
          <w:szCs w:val="30"/>
          <w:cs/>
        </w:rPr>
        <w:t>โดยมีการโอนกรรมสิทธิ์ในวันเดียวกันและเกิดกำไรจากการขายอสังหาริมทรัพย์เพื่อการลงทุนจำนวน</w:t>
      </w:r>
      <w:r w:rsidRPr="009123CF">
        <w:rPr>
          <w:rFonts w:ascii="Angsana New" w:hAnsi="Angsana New"/>
          <w:sz w:val="30"/>
          <w:szCs w:val="30"/>
          <w:cs/>
        </w:rPr>
        <w:t xml:space="preserve"> </w:t>
      </w:r>
      <w:r w:rsidRPr="009123CF">
        <w:rPr>
          <w:rFonts w:ascii="Angsana New" w:hAnsi="Angsana New"/>
          <w:sz w:val="30"/>
          <w:szCs w:val="30"/>
        </w:rPr>
        <w:t>52.42</w:t>
      </w:r>
      <w:r w:rsidRPr="009123CF">
        <w:rPr>
          <w:rFonts w:ascii="Angsana New" w:hAnsi="Angsana New"/>
          <w:sz w:val="30"/>
          <w:szCs w:val="30"/>
          <w:cs/>
        </w:rPr>
        <w:t xml:space="preserve"> </w:t>
      </w:r>
      <w:r w:rsidRPr="009123CF">
        <w:rPr>
          <w:rFonts w:ascii="Angsana New" w:hAnsi="Angsana New" w:hint="cs"/>
          <w:sz w:val="30"/>
          <w:szCs w:val="30"/>
          <w:cs/>
        </w:rPr>
        <w:t>ล้านบาท</w:t>
      </w:r>
    </w:p>
    <w:p w14:paraId="244CF316" w14:textId="379A1681" w:rsidR="0043392A" w:rsidRPr="00F007CF" w:rsidRDefault="005C381A" w:rsidP="00BA002E">
      <w:pPr>
        <w:rPr>
          <w:rFonts w:ascii="Angsana New" w:hAnsi="Angsana New"/>
          <w:sz w:val="20"/>
          <w:szCs w:val="20"/>
        </w:rPr>
      </w:pPr>
      <w:r w:rsidRPr="00D600F7">
        <w:rPr>
          <w:sz w:val="22"/>
          <w:szCs w:val="22"/>
          <w:lang w:val="x-none" w:eastAsia="x-none"/>
        </w:rPr>
        <w:t xml:space="preserve"> </w:t>
      </w:r>
    </w:p>
    <w:p w14:paraId="6BF7B49A" w14:textId="4B5723A8" w:rsidR="00006DA1" w:rsidRPr="004417DD" w:rsidRDefault="00006DA1" w:rsidP="00F10A07">
      <w:pPr>
        <w:pStyle w:val="Heading6"/>
        <w:numPr>
          <w:ilvl w:val="0"/>
          <w:numId w:val="19"/>
        </w:numPr>
        <w:ind w:left="540" w:hanging="567"/>
        <w:jc w:val="both"/>
        <w:rPr>
          <w:rFonts w:ascii="Angsana New" w:hAnsi="Angsana New"/>
          <w:sz w:val="30"/>
          <w:szCs w:val="30"/>
        </w:rPr>
      </w:pPr>
      <w:r w:rsidRPr="004417DD">
        <w:rPr>
          <w:rFonts w:ascii="Angsana New" w:hAnsi="Angsana New"/>
          <w:sz w:val="30"/>
          <w:szCs w:val="30"/>
          <w:cs/>
        </w:rPr>
        <w:t>อสังหาริมทรัพย์พัฒนา</w:t>
      </w:r>
      <w:r w:rsidR="007201A1" w:rsidRPr="004417DD">
        <w:rPr>
          <w:rFonts w:ascii="Angsana New" w:hAnsi="Angsana New" w:hint="cs"/>
          <w:sz w:val="30"/>
          <w:szCs w:val="30"/>
          <w:cs/>
        </w:rPr>
        <w:t>เพื่อ</w:t>
      </w:r>
      <w:r w:rsidR="00C34409" w:rsidRPr="004417DD">
        <w:rPr>
          <w:rFonts w:ascii="Angsana New" w:hAnsi="Angsana New" w:hint="cs"/>
          <w:sz w:val="30"/>
          <w:szCs w:val="30"/>
          <w:cs/>
        </w:rPr>
        <w:t>ขาย</w:t>
      </w:r>
    </w:p>
    <w:p w14:paraId="2C83A0F6" w14:textId="50C2CCA4" w:rsidR="006C41CB" w:rsidRPr="002C30CA" w:rsidRDefault="006C41CB" w:rsidP="006C41CB">
      <w:pPr>
        <w:rPr>
          <w:rFonts w:asciiTheme="majorBidi" w:hAnsiTheme="majorBidi" w:cstheme="majorBidi"/>
          <w:sz w:val="24"/>
          <w:szCs w:val="24"/>
          <w:lang w:val="x-none" w:eastAsia="x-none"/>
        </w:rPr>
      </w:pPr>
    </w:p>
    <w:tbl>
      <w:tblPr>
        <w:tblW w:w="4887" w:type="pct"/>
        <w:tblInd w:w="423" w:type="dxa"/>
        <w:tblLayout w:type="fixed"/>
        <w:tblLook w:val="01E0" w:firstRow="1" w:lastRow="1" w:firstColumn="1" w:lastColumn="1" w:noHBand="0" w:noVBand="0"/>
      </w:tblPr>
      <w:tblGrid>
        <w:gridCol w:w="3185"/>
        <w:gridCol w:w="898"/>
        <w:gridCol w:w="1082"/>
        <w:gridCol w:w="361"/>
        <w:gridCol w:w="1081"/>
        <w:gridCol w:w="270"/>
        <w:gridCol w:w="1081"/>
        <w:gridCol w:w="270"/>
        <w:gridCol w:w="1160"/>
      </w:tblGrid>
      <w:tr w:rsidR="00153639" w:rsidRPr="006375B5" w14:paraId="4966856E" w14:textId="77777777" w:rsidTr="00615514">
        <w:trPr>
          <w:tblHeader/>
        </w:trPr>
        <w:tc>
          <w:tcPr>
            <w:tcW w:w="1696" w:type="pct"/>
          </w:tcPr>
          <w:p w14:paraId="4685B504" w14:textId="77777777" w:rsidR="006C41CB" w:rsidRPr="006375B5" w:rsidRDefault="006C41CB" w:rsidP="00222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78" w:type="pct"/>
          </w:tcPr>
          <w:p w14:paraId="127E2323" w14:textId="77777777" w:rsidR="006C41CB" w:rsidRPr="006375B5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344" w:type="pct"/>
            <w:gridSpan w:val="3"/>
          </w:tcPr>
          <w:p w14:paraId="0C16B089" w14:textId="77777777" w:rsidR="006C41CB" w:rsidRPr="006375B5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5D7F41CC" w14:textId="77777777" w:rsidR="006C41CB" w:rsidRPr="006375B5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37" w:type="pct"/>
            <w:gridSpan w:val="3"/>
          </w:tcPr>
          <w:p w14:paraId="760C1AA1" w14:textId="77777777" w:rsidR="006C41CB" w:rsidRPr="006375B5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5514" w:rsidRPr="006375B5" w14:paraId="26A84B09" w14:textId="77777777" w:rsidTr="00615514">
        <w:trPr>
          <w:tblHeader/>
        </w:trPr>
        <w:tc>
          <w:tcPr>
            <w:tcW w:w="1696" w:type="pct"/>
          </w:tcPr>
          <w:p w14:paraId="7D199902" w14:textId="77777777" w:rsidR="00615514" w:rsidRPr="006375B5" w:rsidRDefault="00615514" w:rsidP="00615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78" w:type="pct"/>
          </w:tcPr>
          <w:p w14:paraId="5A0FEFF0" w14:textId="1A322DF5" w:rsidR="00615514" w:rsidRPr="006375B5" w:rsidRDefault="00615514" w:rsidP="0061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" w:type="pct"/>
            <w:shd w:val="clear" w:color="auto" w:fill="auto"/>
          </w:tcPr>
          <w:p w14:paraId="3074C11A" w14:textId="30EB02A4" w:rsidR="00615514" w:rsidRPr="006375B5" w:rsidRDefault="00615514" w:rsidP="0061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92" w:type="pct"/>
            <w:shd w:val="clear" w:color="auto" w:fill="auto"/>
          </w:tcPr>
          <w:p w14:paraId="0A20C00A" w14:textId="388A19B0" w:rsidR="00615514" w:rsidRPr="006375B5" w:rsidRDefault="00615514" w:rsidP="0061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576" w:type="pct"/>
            <w:shd w:val="clear" w:color="auto" w:fill="auto"/>
          </w:tcPr>
          <w:p w14:paraId="2573FEF3" w14:textId="442108CB" w:rsidR="00615514" w:rsidRPr="006375B5" w:rsidRDefault="00615514" w:rsidP="0061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D616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  <w:shd w:val="clear" w:color="auto" w:fill="auto"/>
          </w:tcPr>
          <w:p w14:paraId="6E087668" w14:textId="4A83B05B" w:rsidR="00615514" w:rsidRPr="006375B5" w:rsidRDefault="00615514" w:rsidP="0061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576" w:type="pct"/>
            <w:shd w:val="clear" w:color="auto" w:fill="auto"/>
          </w:tcPr>
          <w:p w14:paraId="55B37495" w14:textId="5BFD9D12" w:rsidR="00615514" w:rsidRPr="006375B5" w:rsidRDefault="00615514" w:rsidP="0061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  <w:shd w:val="clear" w:color="auto" w:fill="auto"/>
          </w:tcPr>
          <w:p w14:paraId="608C5B42" w14:textId="66859597" w:rsidR="00615514" w:rsidRPr="006375B5" w:rsidRDefault="00615514" w:rsidP="0061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618" w:type="pct"/>
            <w:shd w:val="clear" w:color="auto" w:fill="auto"/>
          </w:tcPr>
          <w:p w14:paraId="0395D8BC" w14:textId="3E4CCC89" w:rsidR="00615514" w:rsidRPr="006375B5" w:rsidRDefault="00615514" w:rsidP="0061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D616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615514" w:rsidRPr="006375B5" w14:paraId="33E57B93" w14:textId="77777777" w:rsidTr="00615514">
        <w:trPr>
          <w:tblHeader/>
        </w:trPr>
        <w:tc>
          <w:tcPr>
            <w:tcW w:w="1696" w:type="pct"/>
          </w:tcPr>
          <w:p w14:paraId="61F1B87C" w14:textId="77777777" w:rsidR="00615514" w:rsidRPr="006375B5" w:rsidRDefault="00615514" w:rsidP="00615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78" w:type="pct"/>
          </w:tcPr>
          <w:p w14:paraId="113F4A69" w14:textId="77777777" w:rsidR="00615514" w:rsidRPr="006375B5" w:rsidRDefault="00615514" w:rsidP="0061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" w:type="pct"/>
            <w:shd w:val="clear" w:color="auto" w:fill="auto"/>
          </w:tcPr>
          <w:p w14:paraId="44165E0F" w14:textId="00264F4A" w:rsidR="00615514" w:rsidRPr="000E564C" w:rsidRDefault="00615514" w:rsidP="0061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92" w:type="pct"/>
            <w:shd w:val="clear" w:color="auto" w:fill="auto"/>
          </w:tcPr>
          <w:p w14:paraId="29233CF8" w14:textId="6E01F9CC" w:rsidR="00615514" w:rsidRPr="006375B5" w:rsidRDefault="00615514" w:rsidP="0061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576" w:type="pct"/>
            <w:shd w:val="clear" w:color="auto" w:fill="auto"/>
          </w:tcPr>
          <w:p w14:paraId="47E6AF90" w14:textId="07A46317" w:rsidR="00615514" w:rsidRPr="00D6167E" w:rsidRDefault="00615514" w:rsidP="0061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" w:type="pct"/>
            <w:shd w:val="clear" w:color="auto" w:fill="auto"/>
          </w:tcPr>
          <w:p w14:paraId="77EA0D5D" w14:textId="0CD21BA0" w:rsidR="00615514" w:rsidRPr="006375B5" w:rsidRDefault="00615514" w:rsidP="0061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6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576" w:type="pct"/>
            <w:shd w:val="clear" w:color="auto" w:fill="auto"/>
          </w:tcPr>
          <w:p w14:paraId="690F91C2" w14:textId="7DE46FE9" w:rsidR="00615514" w:rsidRPr="000E564C" w:rsidRDefault="00615514" w:rsidP="0061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" w:type="pct"/>
            <w:shd w:val="clear" w:color="auto" w:fill="auto"/>
          </w:tcPr>
          <w:p w14:paraId="1557ABC0" w14:textId="3B2AE737" w:rsidR="00615514" w:rsidRPr="006375B5" w:rsidRDefault="00615514" w:rsidP="0061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618" w:type="pct"/>
            <w:shd w:val="clear" w:color="auto" w:fill="auto"/>
          </w:tcPr>
          <w:p w14:paraId="5F64AA48" w14:textId="5AF9956E" w:rsidR="00615514" w:rsidRPr="00D6167E" w:rsidRDefault="00615514" w:rsidP="0061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615514" w:rsidRPr="006375B5" w14:paraId="70059C9D" w14:textId="77777777" w:rsidTr="00615514">
        <w:trPr>
          <w:tblHeader/>
        </w:trPr>
        <w:tc>
          <w:tcPr>
            <w:tcW w:w="1696" w:type="pct"/>
          </w:tcPr>
          <w:p w14:paraId="21536E97" w14:textId="77777777" w:rsidR="00615514" w:rsidRPr="006375B5" w:rsidRDefault="00615514" w:rsidP="00615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78" w:type="pct"/>
          </w:tcPr>
          <w:p w14:paraId="18C653ED" w14:textId="77777777" w:rsidR="00615514" w:rsidRPr="006375B5" w:rsidRDefault="00615514" w:rsidP="0061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5" w:type="pct"/>
            <w:gridSpan w:val="7"/>
          </w:tcPr>
          <w:p w14:paraId="0B8E6000" w14:textId="77777777" w:rsidR="00615514" w:rsidRPr="006375B5" w:rsidRDefault="00615514" w:rsidP="0061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15514" w:rsidRPr="006375B5" w14:paraId="181E6E52" w14:textId="77777777" w:rsidTr="00615514">
        <w:tc>
          <w:tcPr>
            <w:tcW w:w="1696" w:type="pct"/>
          </w:tcPr>
          <w:p w14:paraId="22563137" w14:textId="77777777" w:rsidR="00615514" w:rsidRPr="006375B5" w:rsidRDefault="00615514" w:rsidP="00615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อสังหาริมทรัพย์ระหว่างพัฒนา</w:t>
            </w:r>
          </w:p>
        </w:tc>
        <w:tc>
          <w:tcPr>
            <w:tcW w:w="478" w:type="pct"/>
          </w:tcPr>
          <w:p w14:paraId="5FAAE052" w14:textId="77777777" w:rsidR="00615514" w:rsidRPr="006375B5" w:rsidRDefault="00615514" w:rsidP="0061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5" w:type="pct"/>
            <w:gridSpan w:val="7"/>
          </w:tcPr>
          <w:p w14:paraId="396CA5B9" w14:textId="77777777" w:rsidR="00615514" w:rsidRPr="006375B5" w:rsidRDefault="00615514" w:rsidP="0061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615514" w:rsidRPr="006375B5" w14:paraId="4B7403FA" w14:textId="77777777" w:rsidTr="00615514">
        <w:tc>
          <w:tcPr>
            <w:tcW w:w="1696" w:type="pct"/>
          </w:tcPr>
          <w:p w14:paraId="627AF789" w14:textId="77777777" w:rsidR="00615514" w:rsidRPr="006375B5" w:rsidRDefault="00615514" w:rsidP="0061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478" w:type="pct"/>
          </w:tcPr>
          <w:p w14:paraId="22772201" w14:textId="77777777" w:rsidR="00615514" w:rsidRPr="006375B5" w:rsidRDefault="00615514" w:rsidP="0061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F605508" w14:textId="62C5A480" w:rsidR="00615514" w:rsidRPr="006375B5" w:rsidRDefault="00D806D1" w:rsidP="0061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17,967</w:t>
            </w:r>
          </w:p>
        </w:tc>
        <w:tc>
          <w:tcPr>
            <w:tcW w:w="192" w:type="pct"/>
          </w:tcPr>
          <w:p w14:paraId="3DAAF77D" w14:textId="77777777" w:rsidR="00615514" w:rsidRPr="006375B5" w:rsidRDefault="00615514" w:rsidP="0061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2E5393F" w14:textId="36063766" w:rsidR="00615514" w:rsidRPr="006375B5" w:rsidRDefault="00615514" w:rsidP="0061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021D3B">
              <w:rPr>
                <w:rFonts w:ascii="Angsana New" w:hAnsi="Angsana New"/>
                <w:sz w:val="30"/>
                <w:szCs w:val="30"/>
              </w:rPr>
              <w:t>18,258</w:t>
            </w:r>
          </w:p>
        </w:tc>
        <w:tc>
          <w:tcPr>
            <w:tcW w:w="144" w:type="pct"/>
          </w:tcPr>
          <w:p w14:paraId="0ED200A1" w14:textId="77777777" w:rsidR="00615514" w:rsidRPr="006375B5" w:rsidRDefault="00615514" w:rsidP="0061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96ED2B1" w14:textId="5AD44BC3" w:rsidR="00615514" w:rsidRPr="00DD6C07" w:rsidRDefault="00615514" w:rsidP="00615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B959E9A" w14:textId="77777777" w:rsidR="00615514" w:rsidRPr="006375B5" w:rsidRDefault="00615514" w:rsidP="0061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5F24CAA" w14:textId="2B877298" w:rsidR="00615514" w:rsidRPr="00DD6C07" w:rsidRDefault="00615514" w:rsidP="00615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15514" w:rsidRPr="006375B5" w14:paraId="18898B97" w14:textId="77777777" w:rsidTr="00615514">
        <w:tc>
          <w:tcPr>
            <w:tcW w:w="1696" w:type="pct"/>
          </w:tcPr>
          <w:p w14:paraId="3CC96F14" w14:textId="77777777" w:rsidR="00615514" w:rsidRPr="006375B5" w:rsidRDefault="00615514" w:rsidP="0061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478" w:type="pct"/>
          </w:tcPr>
          <w:p w14:paraId="16B72344" w14:textId="77777777" w:rsidR="00615514" w:rsidRPr="006375B5" w:rsidRDefault="00615514" w:rsidP="0061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AD0A8BF" w14:textId="5C0C0350" w:rsidR="00615514" w:rsidRPr="006375B5" w:rsidRDefault="00D806D1" w:rsidP="0061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</w:t>
            </w:r>
            <w:r w:rsidR="0011713F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192" w:type="pct"/>
          </w:tcPr>
          <w:p w14:paraId="01E64DFB" w14:textId="77777777" w:rsidR="00615514" w:rsidRPr="006375B5" w:rsidRDefault="00615514" w:rsidP="0061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B4A3833" w14:textId="278818BA" w:rsidR="00615514" w:rsidRPr="006375B5" w:rsidRDefault="00615514" w:rsidP="0061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021D3B">
              <w:rPr>
                <w:rFonts w:ascii="Angsana New" w:hAnsi="Angsana New"/>
                <w:sz w:val="30"/>
                <w:szCs w:val="30"/>
              </w:rPr>
              <w:t>6,52</w:t>
            </w:r>
            <w:r w:rsidRPr="00FA2508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695AE833" w14:textId="77777777" w:rsidR="00615514" w:rsidRPr="006375B5" w:rsidRDefault="00615514" w:rsidP="0061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F8ADE0B" w14:textId="1D6B6EC1" w:rsidR="00615514" w:rsidRPr="00DD6C07" w:rsidRDefault="00615514" w:rsidP="00615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D752CF3" w14:textId="77777777" w:rsidR="00615514" w:rsidRPr="006375B5" w:rsidRDefault="00615514" w:rsidP="0061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434A6821" w14:textId="0643F7CE" w:rsidR="00615514" w:rsidRPr="00DD6C07" w:rsidRDefault="00615514" w:rsidP="00615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15514" w:rsidRPr="006375B5" w14:paraId="4FE64E47" w14:textId="77777777" w:rsidTr="00615514">
        <w:tc>
          <w:tcPr>
            <w:tcW w:w="1696" w:type="pct"/>
          </w:tcPr>
          <w:p w14:paraId="6FBCCBE9" w14:textId="77777777" w:rsidR="00615514" w:rsidRPr="006375B5" w:rsidRDefault="00615514" w:rsidP="0061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ค่าก่อสร้าง</w:t>
            </w:r>
          </w:p>
        </w:tc>
        <w:tc>
          <w:tcPr>
            <w:tcW w:w="478" w:type="pct"/>
          </w:tcPr>
          <w:p w14:paraId="38E7A25B" w14:textId="77777777" w:rsidR="00615514" w:rsidRPr="006375B5" w:rsidRDefault="00615514" w:rsidP="0061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94C4883" w14:textId="6CC25EC5" w:rsidR="00615514" w:rsidRPr="006375B5" w:rsidRDefault="00D806D1" w:rsidP="0061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</w:t>
            </w:r>
            <w:r w:rsidR="0011713F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92" w:type="pct"/>
          </w:tcPr>
          <w:p w14:paraId="6E86A00E" w14:textId="77777777" w:rsidR="00615514" w:rsidRPr="006375B5" w:rsidRDefault="00615514" w:rsidP="0061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DB72A74" w14:textId="2B2954CA" w:rsidR="00615514" w:rsidRPr="006375B5" w:rsidRDefault="00615514" w:rsidP="0061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021D3B">
              <w:rPr>
                <w:rFonts w:ascii="Angsana New" w:hAnsi="Angsana New"/>
                <w:sz w:val="30"/>
                <w:szCs w:val="30"/>
              </w:rPr>
              <w:t>3,97</w:t>
            </w:r>
            <w:r w:rsidRPr="00FA2508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144" w:type="pct"/>
          </w:tcPr>
          <w:p w14:paraId="36E4773D" w14:textId="77777777" w:rsidR="00615514" w:rsidRPr="006375B5" w:rsidRDefault="00615514" w:rsidP="0061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5BF237E" w14:textId="3D849FB4" w:rsidR="00615514" w:rsidRPr="00DD6C07" w:rsidRDefault="00615514" w:rsidP="00615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0C18BCA" w14:textId="77777777" w:rsidR="00615514" w:rsidRPr="006375B5" w:rsidRDefault="00615514" w:rsidP="0061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C1C9754" w14:textId="7886515B" w:rsidR="00615514" w:rsidRPr="00DD6C07" w:rsidRDefault="00615514" w:rsidP="00615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15514" w:rsidRPr="006375B5" w14:paraId="01335FAA" w14:textId="77777777" w:rsidTr="00615514">
        <w:tc>
          <w:tcPr>
            <w:tcW w:w="1696" w:type="pct"/>
          </w:tcPr>
          <w:p w14:paraId="5155CEB0" w14:textId="77777777" w:rsidR="00615514" w:rsidRPr="006375B5" w:rsidRDefault="00615514" w:rsidP="0061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ดอกเบี้ยจ่ายที่ถือเป็นต้นทุน</w:t>
            </w:r>
          </w:p>
        </w:tc>
        <w:tc>
          <w:tcPr>
            <w:tcW w:w="478" w:type="pct"/>
          </w:tcPr>
          <w:p w14:paraId="63E7080F" w14:textId="77777777" w:rsidR="00615514" w:rsidRPr="006375B5" w:rsidRDefault="00615514" w:rsidP="0061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312D0449" w14:textId="073E4FDD" w:rsidR="00615514" w:rsidRPr="006375B5" w:rsidRDefault="00D806D1" w:rsidP="0061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1,69</w:t>
            </w:r>
            <w:r w:rsidR="00B2444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92" w:type="pct"/>
          </w:tcPr>
          <w:p w14:paraId="270A4062" w14:textId="77777777" w:rsidR="00615514" w:rsidRPr="006375B5" w:rsidRDefault="00615514" w:rsidP="0061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4F54BD9A" w14:textId="6BA68C37" w:rsidR="00615514" w:rsidRPr="006375B5" w:rsidRDefault="00615514" w:rsidP="0061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021D3B">
              <w:rPr>
                <w:rFonts w:ascii="Angsana New" w:hAnsi="Angsana New"/>
                <w:sz w:val="30"/>
                <w:szCs w:val="30"/>
              </w:rPr>
              <w:t>1,565</w:t>
            </w:r>
          </w:p>
        </w:tc>
        <w:tc>
          <w:tcPr>
            <w:tcW w:w="144" w:type="pct"/>
          </w:tcPr>
          <w:p w14:paraId="00FA9A29" w14:textId="77777777" w:rsidR="00615514" w:rsidRPr="006375B5" w:rsidRDefault="00615514" w:rsidP="0061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28F8C8E0" w14:textId="23EFA212" w:rsidR="00615514" w:rsidRPr="00DD6C07" w:rsidRDefault="00615514" w:rsidP="00615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B3EF2C5" w14:textId="77777777" w:rsidR="00615514" w:rsidRPr="006375B5" w:rsidRDefault="00615514" w:rsidP="0061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68F45A26" w14:textId="53EC00C0" w:rsidR="00615514" w:rsidRPr="00DD6C07" w:rsidRDefault="00615514" w:rsidP="00615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15514" w:rsidRPr="006375B5" w14:paraId="1E7C027E" w14:textId="77777777" w:rsidTr="00615514">
        <w:tc>
          <w:tcPr>
            <w:tcW w:w="1696" w:type="pct"/>
          </w:tcPr>
          <w:p w14:paraId="2AE9B9E7" w14:textId="77777777" w:rsidR="00615514" w:rsidRPr="006375B5" w:rsidRDefault="00615514" w:rsidP="0061551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8" w:type="pct"/>
          </w:tcPr>
          <w:p w14:paraId="638D8EC9" w14:textId="77777777" w:rsidR="00615514" w:rsidRPr="006375B5" w:rsidRDefault="00615514" w:rsidP="0061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48AB9F61" w14:textId="6941FC71" w:rsidR="00615514" w:rsidRPr="006375B5" w:rsidRDefault="00D806D1" w:rsidP="0061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30,6</w:t>
            </w:r>
            <w:r w:rsidR="0011713F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B2444C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92" w:type="pct"/>
          </w:tcPr>
          <w:p w14:paraId="7B0E3309" w14:textId="77777777" w:rsidR="00615514" w:rsidRPr="006375B5" w:rsidRDefault="00615514" w:rsidP="0061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6AC8E890" w14:textId="6F5E1B14" w:rsidR="00615514" w:rsidRPr="006375B5" w:rsidRDefault="00615514" w:rsidP="0061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D3B">
              <w:rPr>
                <w:rFonts w:ascii="Angsana New" w:hAnsi="Angsana New"/>
                <w:b/>
                <w:bCs/>
                <w:sz w:val="30"/>
                <w:szCs w:val="30"/>
              </w:rPr>
              <w:t>30,3</w:t>
            </w:r>
            <w:r w:rsidRPr="00FA2508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Pr="00021D3B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4" w:type="pct"/>
          </w:tcPr>
          <w:p w14:paraId="388EC5BD" w14:textId="77777777" w:rsidR="00615514" w:rsidRPr="006375B5" w:rsidRDefault="00615514" w:rsidP="0061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5844AD04" w14:textId="3B2952AC" w:rsidR="00615514" w:rsidRPr="00DD04FD" w:rsidRDefault="00615514" w:rsidP="00615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DAE459F" w14:textId="77777777" w:rsidR="00615514" w:rsidRPr="00DD04FD" w:rsidRDefault="00615514" w:rsidP="0061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01B1D66F" w14:textId="1FE5A6C9" w:rsidR="00615514" w:rsidRPr="00DD04FD" w:rsidRDefault="00615514" w:rsidP="00615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615514" w:rsidRPr="006375B5" w14:paraId="4920244E" w14:textId="77777777" w:rsidTr="00615514">
        <w:tc>
          <w:tcPr>
            <w:tcW w:w="1696" w:type="pct"/>
          </w:tcPr>
          <w:p w14:paraId="16786F06" w14:textId="77777777" w:rsidR="00615514" w:rsidRPr="006375B5" w:rsidRDefault="00615514" w:rsidP="0061551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ที่พัฒนาเสร็จแล้ว</w:t>
            </w:r>
          </w:p>
        </w:tc>
        <w:tc>
          <w:tcPr>
            <w:tcW w:w="478" w:type="pct"/>
          </w:tcPr>
          <w:p w14:paraId="2547FC18" w14:textId="77777777" w:rsidR="00615514" w:rsidRPr="006375B5" w:rsidRDefault="00615514" w:rsidP="0061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559EE010" w14:textId="421DEE65" w:rsidR="00615514" w:rsidRPr="006375B5" w:rsidRDefault="00D806D1" w:rsidP="0061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3,88</w:t>
            </w:r>
            <w:r w:rsidR="00B2444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92" w:type="pct"/>
          </w:tcPr>
          <w:p w14:paraId="4B069A42" w14:textId="77777777" w:rsidR="00615514" w:rsidRPr="006375B5" w:rsidRDefault="00615514" w:rsidP="0061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5758A4A6" w14:textId="0841CD46" w:rsidR="00615514" w:rsidRPr="006375B5" w:rsidRDefault="00615514" w:rsidP="0061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1D3B">
              <w:rPr>
                <w:rFonts w:ascii="Angsana New" w:hAnsi="Angsana New"/>
                <w:sz w:val="30"/>
                <w:szCs w:val="30"/>
              </w:rPr>
              <w:t>4,69</w:t>
            </w:r>
            <w:r w:rsidRPr="00FA2508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7EB169DD" w14:textId="77777777" w:rsidR="00615514" w:rsidRPr="006375B5" w:rsidRDefault="00615514" w:rsidP="0061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77374342" w14:textId="3B556AEC" w:rsidR="00615514" w:rsidRPr="006375B5" w:rsidRDefault="00615514" w:rsidP="00615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E1C4479" w14:textId="77777777" w:rsidR="00615514" w:rsidRPr="006375B5" w:rsidRDefault="00615514" w:rsidP="0061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3D7B956C" w14:textId="483C291D" w:rsidR="00615514" w:rsidRPr="006375B5" w:rsidRDefault="00615514" w:rsidP="00615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15514" w:rsidRPr="006375B5" w14:paraId="27ADBFDD" w14:textId="77777777" w:rsidTr="00615514">
        <w:tc>
          <w:tcPr>
            <w:tcW w:w="1696" w:type="pct"/>
          </w:tcPr>
          <w:p w14:paraId="711D9688" w14:textId="77777777" w:rsidR="00615514" w:rsidRPr="006375B5" w:rsidRDefault="00615514" w:rsidP="0061551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รวมอสังหาริมทรัพย์</w:t>
            </w:r>
            <w:r w:rsidRPr="006375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พัฒนาเพื่อขาย</w:t>
            </w:r>
          </w:p>
        </w:tc>
        <w:tc>
          <w:tcPr>
            <w:tcW w:w="478" w:type="pct"/>
          </w:tcPr>
          <w:p w14:paraId="1724C337" w14:textId="77777777" w:rsidR="00615514" w:rsidRPr="006375B5" w:rsidRDefault="00615514" w:rsidP="0061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7861C65B" w14:textId="2F9EE071" w:rsidR="00615514" w:rsidRPr="006375B5" w:rsidRDefault="00D806D1" w:rsidP="0061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34,5</w:t>
            </w:r>
            <w:r w:rsidR="0011713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B2444C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92" w:type="pct"/>
          </w:tcPr>
          <w:p w14:paraId="5A0385CC" w14:textId="77777777" w:rsidR="00615514" w:rsidRPr="006375B5" w:rsidRDefault="00615514" w:rsidP="0061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5430BCF3" w14:textId="5F6CA568" w:rsidR="00615514" w:rsidRPr="006375B5" w:rsidRDefault="00615514" w:rsidP="0061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D3B">
              <w:rPr>
                <w:rFonts w:ascii="Angsana New" w:hAnsi="Angsana New"/>
                <w:b/>
                <w:bCs/>
                <w:sz w:val="30"/>
                <w:szCs w:val="30"/>
              </w:rPr>
              <w:t>35,0</w:t>
            </w:r>
            <w:r w:rsidRPr="00FA2508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Pr="00021D3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6CCD87F2" w14:textId="77777777" w:rsidR="00615514" w:rsidRPr="006375B5" w:rsidRDefault="00615514" w:rsidP="0061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23E54EAB" w14:textId="56F3C2CA" w:rsidR="00615514" w:rsidRPr="00DD04FD" w:rsidRDefault="00615514" w:rsidP="00615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F07C46C" w14:textId="77777777" w:rsidR="00615514" w:rsidRPr="00DD04FD" w:rsidRDefault="00615514" w:rsidP="0061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580735F4" w14:textId="47020AF0" w:rsidR="00615514" w:rsidRPr="00DD04FD" w:rsidRDefault="00615514" w:rsidP="00615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615514" w:rsidRPr="006375B5" w14:paraId="613AF2F4" w14:textId="77777777" w:rsidTr="00615514">
        <w:tc>
          <w:tcPr>
            <w:tcW w:w="1696" w:type="pct"/>
          </w:tcPr>
          <w:p w14:paraId="4FA63C2E" w14:textId="77777777" w:rsidR="00615514" w:rsidRPr="006375B5" w:rsidRDefault="00615514" w:rsidP="0061551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ค่าเผื่อการลดมูลค่า</w:t>
            </w:r>
          </w:p>
        </w:tc>
        <w:tc>
          <w:tcPr>
            <w:tcW w:w="478" w:type="pct"/>
          </w:tcPr>
          <w:p w14:paraId="375F81B6" w14:textId="77777777" w:rsidR="00615514" w:rsidRPr="006375B5" w:rsidRDefault="00615514" w:rsidP="0061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65FFE427" w14:textId="2E8C92FC" w:rsidR="00615514" w:rsidRPr="006375B5" w:rsidRDefault="00D806D1" w:rsidP="0061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</w:t>
            </w:r>
            <w:r w:rsidR="00B2444C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92" w:type="pct"/>
          </w:tcPr>
          <w:p w14:paraId="24E09F7C" w14:textId="77777777" w:rsidR="00615514" w:rsidRPr="006375B5" w:rsidRDefault="00615514" w:rsidP="0061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5853206D" w14:textId="661282B6" w:rsidR="00615514" w:rsidRPr="006375B5" w:rsidRDefault="00615514" w:rsidP="0061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021D3B">
              <w:rPr>
                <w:rFonts w:ascii="Angsana New" w:hAnsi="Angsana New"/>
                <w:sz w:val="30"/>
                <w:szCs w:val="30"/>
              </w:rPr>
              <w:t>(49)</w:t>
            </w:r>
          </w:p>
        </w:tc>
        <w:tc>
          <w:tcPr>
            <w:tcW w:w="144" w:type="pct"/>
          </w:tcPr>
          <w:p w14:paraId="080FE146" w14:textId="77777777" w:rsidR="00615514" w:rsidRPr="006375B5" w:rsidRDefault="00615514" w:rsidP="0061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6441EE94" w14:textId="60849E2A" w:rsidR="00615514" w:rsidRPr="006375B5" w:rsidRDefault="00615514" w:rsidP="00615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06A8DCA" w14:textId="77777777" w:rsidR="00615514" w:rsidRPr="006375B5" w:rsidRDefault="00615514" w:rsidP="0061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22CE590C" w14:textId="346A6504" w:rsidR="00615514" w:rsidRPr="00DD6C07" w:rsidRDefault="00615514" w:rsidP="00615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15514" w:rsidRPr="006375B5" w14:paraId="7D7D7D13" w14:textId="77777777" w:rsidTr="00345805">
        <w:tc>
          <w:tcPr>
            <w:tcW w:w="1696" w:type="pct"/>
          </w:tcPr>
          <w:p w14:paraId="2D87736D" w14:textId="77777777" w:rsidR="00615514" w:rsidRPr="006375B5" w:rsidRDefault="00615514" w:rsidP="0061551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78" w:type="pct"/>
          </w:tcPr>
          <w:p w14:paraId="4063EEF2" w14:textId="77777777" w:rsidR="00615514" w:rsidRPr="006375B5" w:rsidRDefault="00615514" w:rsidP="0061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54D2854A" w14:textId="4FFCEE1C" w:rsidR="00615514" w:rsidRPr="006375B5" w:rsidRDefault="00D806D1" w:rsidP="0061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34,4</w:t>
            </w:r>
            <w:r w:rsidR="0011713F">
              <w:rPr>
                <w:rFonts w:ascii="Angsana New" w:hAnsi="Angsana New"/>
                <w:b/>
                <w:bCs/>
                <w:sz w:val="30"/>
                <w:szCs w:val="30"/>
              </w:rPr>
              <w:t>65</w:t>
            </w:r>
          </w:p>
        </w:tc>
        <w:tc>
          <w:tcPr>
            <w:tcW w:w="192" w:type="pct"/>
          </w:tcPr>
          <w:p w14:paraId="2B505DBF" w14:textId="77777777" w:rsidR="00615514" w:rsidRPr="006375B5" w:rsidRDefault="00615514" w:rsidP="0061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45293783" w14:textId="6F2D6A96" w:rsidR="00615514" w:rsidRPr="006375B5" w:rsidRDefault="00615514" w:rsidP="0061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34,9</w:t>
            </w:r>
            <w:r w:rsidRPr="00FA2508">
              <w:rPr>
                <w:rFonts w:ascii="Angsana New" w:hAnsi="Angsana New" w:hint="cs"/>
                <w:b/>
                <w:bCs/>
                <w:sz w:val="30"/>
                <w:szCs w:val="30"/>
              </w:rPr>
              <w:t>74</w:t>
            </w:r>
          </w:p>
        </w:tc>
        <w:tc>
          <w:tcPr>
            <w:tcW w:w="144" w:type="pct"/>
          </w:tcPr>
          <w:p w14:paraId="59436F3C" w14:textId="77777777" w:rsidR="00615514" w:rsidRPr="006375B5" w:rsidRDefault="00615514" w:rsidP="0061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0B0F380D" w14:textId="5AB4A8D8" w:rsidR="00615514" w:rsidRPr="00DD04FD" w:rsidRDefault="00615514" w:rsidP="00615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1E609BC" w14:textId="77777777" w:rsidR="00615514" w:rsidRPr="00DD04FD" w:rsidRDefault="00615514" w:rsidP="00615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51106848" w14:textId="70B21D65" w:rsidR="00615514" w:rsidRPr="00DD04FD" w:rsidRDefault="00615514" w:rsidP="00615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0FFEBDE" w14:textId="77777777" w:rsidR="00F007CF" w:rsidRPr="00F007CF" w:rsidRDefault="00F007CF" w:rsidP="00F007CF">
      <w:pPr>
        <w:autoSpaceDE w:val="0"/>
        <w:autoSpaceDN w:val="0"/>
        <w:spacing w:line="240" w:lineRule="auto"/>
        <w:ind w:left="547" w:right="58"/>
        <w:jc w:val="thaiDistribute"/>
        <w:rPr>
          <w:rFonts w:ascii="Angsana New" w:eastAsia="Times New Roman" w:hAnsi="Angsana New"/>
          <w:sz w:val="20"/>
          <w:szCs w:val="20"/>
        </w:rPr>
      </w:pPr>
    </w:p>
    <w:p w14:paraId="38EF55F8" w14:textId="377F0372" w:rsidR="00287A9F" w:rsidRPr="00F007CF" w:rsidRDefault="00642EF4" w:rsidP="00F007CF">
      <w:pPr>
        <w:autoSpaceDE w:val="0"/>
        <w:autoSpaceDN w:val="0"/>
        <w:spacing w:line="240" w:lineRule="auto"/>
        <w:ind w:left="547" w:right="58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4417DD">
        <w:rPr>
          <w:rFonts w:ascii="Angsana New" w:eastAsia="Times New Roman" w:hAnsi="Angsana New"/>
          <w:sz w:val="30"/>
          <w:szCs w:val="30"/>
          <w:cs/>
        </w:rPr>
        <w:t>อสังหาริมทรัพย์พัฒนา</w:t>
      </w:r>
      <w:r w:rsidR="00764F0D" w:rsidRPr="004417DD">
        <w:rPr>
          <w:rFonts w:ascii="Angsana New" w:eastAsia="Times New Roman" w:hAnsi="Angsana New" w:hint="cs"/>
          <w:sz w:val="30"/>
          <w:szCs w:val="30"/>
          <w:cs/>
        </w:rPr>
        <w:t>เพื่อ</w:t>
      </w:r>
      <w:r w:rsidR="00C34409" w:rsidRPr="004417DD">
        <w:rPr>
          <w:rFonts w:ascii="Angsana New" w:eastAsia="Times New Roman" w:hAnsi="Angsana New" w:hint="cs"/>
          <w:sz w:val="30"/>
          <w:szCs w:val="30"/>
          <w:cs/>
        </w:rPr>
        <w:t>ขาย</w:t>
      </w:r>
      <w:r w:rsidR="003D05CE" w:rsidRPr="004417DD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4417DD">
        <w:rPr>
          <w:rFonts w:ascii="Angsana New" w:eastAsia="Times New Roman" w:hAnsi="Angsana New"/>
          <w:sz w:val="30"/>
          <w:szCs w:val="30"/>
          <w:cs/>
        </w:rPr>
        <w:t xml:space="preserve">ประกอบด้วย บ้านเดี่ยว บ้านแฝด ทาวน์เฮ้าส์ </w:t>
      </w:r>
      <w:r w:rsidR="007037FE" w:rsidRPr="004417DD">
        <w:rPr>
          <w:rFonts w:ascii="Angsana New" w:eastAsia="Times New Roman" w:hAnsi="Angsana New"/>
          <w:sz w:val="30"/>
          <w:szCs w:val="30"/>
        </w:rPr>
        <w:t>2</w:t>
      </w:r>
      <w:r w:rsidRPr="004417DD">
        <w:rPr>
          <w:rFonts w:ascii="Angsana New" w:eastAsia="Times New Roman" w:hAnsi="Angsana New"/>
          <w:sz w:val="30"/>
          <w:szCs w:val="30"/>
          <w:cs/>
        </w:rPr>
        <w:t xml:space="preserve"> ชั้น</w:t>
      </w:r>
      <w:r w:rsidR="00F81176" w:rsidRPr="004417D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006DA1" w:rsidRPr="004417DD">
        <w:rPr>
          <w:rFonts w:ascii="Angsana New" w:eastAsia="Times New Roman" w:hAnsi="Angsana New"/>
          <w:sz w:val="30"/>
          <w:szCs w:val="30"/>
          <w:cs/>
        </w:rPr>
        <w:t xml:space="preserve">ทาวน์เฮ้าส์ </w:t>
      </w:r>
      <w:r w:rsidR="007037FE" w:rsidRPr="004417DD">
        <w:rPr>
          <w:rFonts w:ascii="Angsana New" w:eastAsia="Times New Roman" w:hAnsi="Angsana New"/>
          <w:sz w:val="30"/>
          <w:szCs w:val="30"/>
        </w:rPr>
        <w:t>3</w:t>
      </w:r>
      <w:r w:rsidR="00006DA1" w:rsidRPr="004417DD">
        <w:rPr>
          <w:rFonts w:ascii="Angsana New" w:eastAsia="Times New Roman" w:hAnsi="Angsana New"/>
          <w:sz w:val="30"/>
          <w:szCs w:val="30"/>
          <w:cs/>
        </w:rPr>
        <w:t xml:space="preserve"> ชั้น อาคารพาณิชย์ และห้องชุดซึ่งเป็นโครงการบ้านที่ดำเนินการและเริ่มขายแล้ว</w:t>
      </w:r>
      <w:r w:rsidR="00006DA1" w:rsidRPr="008520AD">
        <w:rPr>
          <w:rFonts w:ascii="Angsana New" w:eastAsia="Times New Roman" w:hAnsi="Angsana New"/>
          <w:sz w:val="30"/>
          <w:szCs w:val="30"/>
          <w:cs/>
        </w:rPr>
        <w:t xml:space="preserve">รวม </w:t>
      </w:r>
      <w:r w:rsidR="007037FE" w:rsidRPr="008520AD">
        <w:rPr>
          <w:rFonts w:ascii="Angsana New" w:eastAsia="Times New Roman" w:hAnsi="Angsana New"/>
          <w:sz w:val="30"/>
          <w:szCs w:val="30"/>
        </w:rPr>
        <w:t>7</w:t>
      </w:r>
      <w:r w:rsidR="00FB7747" w:rsidRPr="008520AD">
        <w:rPr>
          <w:rFonts w:ascii="Angsana New" w:eastAsia="Times New Roman" w:hAnsi="Angsana New"/>
          <w:sz w:val="30"/>
          <w:szCs w:val="30"/>
        </w:rPr>
        <w:t>5</w:t>
      </w:r>
      <w:r w:rsidR="003D05CE" w:rsidRPr="008520AD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006DA1" w:rsidRPr="008520AD">
        <w:rPr>
          <w:rFonts w:ascii="Angsana New" w:eastAsia="Times New Roman" w:hAnsi="Angsana New"/>
          <w:sz w:val="30"/>
          <w:szCs w:val="30"/>
          <w:cs/>
        </w:rPr>
        <w:t>โครงการ และ</w:t>
      </w:r>
      <w:r w:rsidR="00006DA1" w:rsidRPr="004417DD">
        <w:rPr>
          <w:rFonts w:ascii="Angsana New" w:eastAsia="Times New Roman" w:hAnsi="Angsana New"/>
          <w:sz w:val="30"/>
          <w:szCs w:val="30"/>
          <w:cs/>
        </w:rPr>
        <w:t>ส่วนหนึ่งเป็น</w:t>
      </w:r>
      <w:r w:rsidR="00322FAD" w:rsidRPr="004417DD">
        <w:rPr>
          <w:rFonts w:ascii="Angsana New" w:eastAsia="Times New Roman" w:hAnsi="Angsana New" w:hint="cs"/>
          <w:sz w:val="30"/>
          <w:szCs w:val="30"/>
          <w:cs/>
        </w:rPr>
        <w:t>อสังหาริมทรัพย์</w:t>
      </w:r>
      <w:r w:rsidR="00006DA1" w:rsidRPr="004417DD">
        <w:rPr>
          <w:rFonts w:ascii="Angsana New" w:eastAsia="Times New Roman" w:hAnsi="Angsana New"/>
          <w:sz w:val="30"/>
          <w:szCs w:val="30"/>
          <w:cs/>
        </w:rPr>
        <w:t>ระหว่างพัฒนา</w:t>
      </w:r>
    </w:p>
    <w:p w14:paraId="490A866E" w14:textId="6046F086" w:rsidR="00006DA1" w:rsidRPr="004417DD" w:rsidRDefault="00400B7B" w:rsidP="00006D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4417DD">
        <w:rPr>
          <w:rFonts w:ascii="Angsana New" w:eastAsia="Times New Roman" w:hAnsi="Angsana New" w:hint="cs"/>
          <w:i/>
          <w:iCs/>
          <w:sz w:val="30"/>
          <w:szCs w:val="30"/>
          <w:cs/>
        </w:rPr>
        <w:lastRenderedPageBreak/>
        <w:t>สินทรัพย์ที่ใช้เป็นหลักประกัน</w:t>
      </w:r>
    </w:p>
    <w:p w14:paraId="2180F21E" w14:textId="77777777" w:rsidR="00400B7B" w:rsidRPr="00287A9F" w:rsidRDefault="00400B7B" w:rsidP="00006D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eastAsia="Times New Roman" w:hAnsi="Angsana New"/>
          <w:sz w:val="24"/>
          <w:szCs w:val="24"/>
          <w:cs/>
          <w:lang w:val="en-GB"/>
        </w:rPr>
      </w:pPr>
    </w:p>
    <w:p w14:paraId="38CD3835" w14:textId="1D6FCE41" w:rsidR="009953F6" w:rsidRPr="00BA002E" w:rsidRDefault="009953F6" w:rsidP="009953F6">
      <w:pPr>
        <w:autoSpaceDE w:val="0"/>
        <w:autoSpaceDN w:val="0"/>
        <w:spacing w:line="240" w:lineRule="auto"/>
        <w:ind w:left="547" w:right="58"/>
        <w:jc w:val="thaiDistribute"/>
        <w:rPr>
          <w:rFonts w:ascii="Angsana New" w:eastAsia="Times New Roman" w:hAnsi="Angsana New"/>
          <w:sz w:val="30"/>
          <w:szCs w:val="30"/>
        </w:rPr>
      </w:pPr>
      <w:r w:rsidRPr="00BA002E">
        <w:rPr>
          <w:rFonts w:ascii="Angsana New" w:eastAsia="Times New Roman" w:hAnsi="Angsana New"/>
          <w:sz w:val="30"/>
          <w:szCs w:val="30"/>
          <w:cs/>
        </w:rPr>
        <w:t>บริษัทย่อย</w:t>
      </w:r>
      <w:r w:rsidR="00BA002E" w:rsidRPr="00BA002E">
        <w:rPr>
          <w:rFonts w:ascii="Angsana New" w:eastAsia="Times New Roman" w:hAnsi="Angsana New" w:hint="cs"/>
          <w:sz w:val="30"/>
          <w:szCs w:val="30"/>
          <w:cs/>
        </w:rPr>
        <w:t>ของบริษัท</w:t>
      </w:r>
      <w:r w:rsidRPr="00BA002E">
        <w:rPr>
          <w:rFonts w:ascii="Angsana New" w:eastAsia="Times New Roman" w:hAnsi="Angsana New"/>
          <w:sz w:val="30"/>
          <w:szCs w:val="30"/>
          <w:cs/>
        </w:rPr>
        <w:t>ได้นำที่ดินพร้อมสิ่งปลูกสร้างส่วนใหญ่และสิ่งปลูกสร้างที่มีในภายหน้าไปจดจำนองเพื่อใช้เป็นหลักประกันเงินกู้ยืมจากสถาบันการเงิน</w:t>
      </w:r>
      <w:r w:rsidRPr="000F711B">
        <w:rPr>
          <w:rFonts w:ascii="Angsana New" w:eastAsia="Times New Roman" w:hAnsi="Angsana New"/>
          <w:sz w:val="30"/>
          <w:szCs w:val="30"/>
          <w:cs/>
        </w:rPr>
        <w:t>เป็นจำนวนเงิน</w:t>
      </w:r>
      <w:r w:rsidRPr="000F711B">
        <w:rPr>
          <w:rFonts w:ascii="Angsana New" w:eastAsia="Times New Roman" w:hAnsi="Angsana New"/>
          <w:sz w:val="30"/>
          <w:szCs w:val="30"/>
        </w:rPr>
        <w:t xml:space="preserve"> </w:t>
      </w:r>
      <w:r w:rsidR="00237E5E" w:rsidRPr="000F711B">
        <w:rPr>
          <w:rFonts w:ascii="Angsana New" w:eastAsia="Times New Roman" w:hAnsi="Angsana New"/>
          <w:sz w:val="30"/>
          <w:szCs w:val="30"/>
        </w:rPr>
        <w:t>13,</w:t>
      </w:r>
      <w:r w:rsidR="000F711B" w:rsidRPr="000F711B">
        <w:rPr>
          <w:rFonts w:ascii="Angsana New" w:eastAsia="Times New Roman" w:hAnsi="Angsana New"/>
          <w:sz w:val="30"/>
          <w:szCs w:val="30"/>
        </w:rPr>
        <w:t>9</w:t>
      </w:r>
      <w:r w:rsidR="00492671" w:rsidRPr="00492671">
        <w:rPr>
          <w:rFonts w:ascii="Angsana New" w:eastAsia="Times New Roman" w:hAnsi="Angsana New" w:hint="cs"/>
          <w:sz w:val="30"/>
          <w:szCs w:val="30"/>
        </w:rPr>
        <w:t>46</w:t>
      </w:r>
      <w:r w:rsidR="000F711B" w:rsidRPr="000F711B">
        <w:rPr>
          <w:rFonts w:ascii="Angsana New" w:eastAsia="Times New Roman" w:hAnsi="Angsana New"/>
          <w:sz w:val="30"/>
          <w:szCs w:val="30"/>
        </w:rPr>
        <w:t>.</w:t>
      </w:r>
      <w:r w:rsidR="00492671" w:rsidRPr="00492671">
        <w:rPr>
          <w:rFonts w:ascii="Angsana New" w:eastAsia="Times New Roman" w:hAnsi="Angsana New" w:hint="cs"/>
          <w:sz w:val="30"/>
          <w:szCs w:val="30"/>
        </w:rPr>
        <w:t>82</w:t>
      </w:r>
      <w:r w:rsidRPr="000F711B">
        <w:rPr>
          <w:rFonts w:ascii="Angsana New" w:eastAsia="Times New Roman" w:hAnsi="Angsana New"/>
          <w:sz w:val="30"/>
          <w:szCs w:val="30"/>
        </w:rPr>
        <w:t xml:space="preserve"> </w:t>
      </w:r>
      <w:r w:rsidRPr="000F711B">
        <w:rPr>
          <w:rFonts w:ascii="Angsana New" w:eastAsia="Times New Roman" w:hAnsi="Angsana New" w:hint="cs"/>
          <w:sz w:val="30"/>
          <w:szCs w:val="30"/>
          <w:cs/>
        </w:rPr>
        <w:t>ล้านบาท</w:t>
      </w:r>
      <w:r w:rsidRPr="000F711B">
        <w:rPr>
          <w:rFonts w:ascii="Angsana New" w:eastAsia="Times New Roman" w:hAnsi="Angsana New"/>
          <w:sz w:val="30"/>
          <w:szCs w:val="30"/>
        </w:rPr>
        <w:t xml:space="preserve"> </w:t>
      </w:r>
      <w:r w:rsidRPr="000F711B">
        <w:rPr>
          <w:rFonts w:ascii="Angsana New" w:eastAsia="Times New Roman" w:hAnsi="Angsana New"/>
          <w:i/>
          <w:iCs/>
          <w:sz w:val="30"/>
          <w:szCs w:val="30"/>
        </w:rPr>
        <w:t>(</w:t>
      </w:r>
      <w:r w:rsidR="007037FE" w:rsidRPr="000F711B">
        <w:rPr>
          <w:rFonts w:ascii="Angsana New" w:eastAsia="Times New Roman" w:hAnsi="Angsana New"/>
          <w:i/>
          <w:iCs/>
          <w:sz w:val="30"/>
          <w:szCs w:val="30"/>
        </w:rPr>
        <w:t>30</w:t>
      </w:r>
      <w:r w:rsidRPr="000F711B">
        <w:rPr>
          <w:rFonts w:ascii="Angsana New" w:eastAsia="Times New Roman" w:hAnsi="Angsana New"/>
          <w:i/>
          <w:iCs/>
          <w:sz w:val="30"/>
          <w:szCs w:val="30"/>
        </w:rPr>
        <w:t xml:space="preserve"> </w:t>
      </w:r>
      <w:r w:rsidRPr="000F711B">
        <w:rPr>
          <w:rFonts w:ascii="Angsana New" w:eastAsia="Times New Roman" w:hAnsi="Angsana New" w:hint="cs"/>
          <w:i/>
          <w:iCs/>
          <w:sz w:val="30"/>
          <w:szCs w:val="30"/>
          <w:cs/>
        </w:rPr>
        <w:t>กันยายน</w:t>
      </w:r>
      <w:r w:rsidRPr="00BA002E">
        <w:rPr>
          <w:rFonts w:ascii="Angsana New" w:eastAsia="Times New Roman" w:hAnsi="Angsana New" w:hint="cs"/>
          <w:i/>
          <w:iCs/>
          <w:sz w:val="30"/>
          <w:szCs w:val="30"/>
          <w:cs/>
        </w:rPr>
        <w:t xml:space="preserve"> </w:t>
      </w:r>
      <w:r w:rsidR="007037FE" w:rsidRPr="00BA002E">
        <w:rPr>
          <w:rFonts w:ascii="Angsana New" w:eastAsia="Times New Roman" w:hAnsi="Angsana New"/>
          <w:i/>
          <w:iCs/>
          <w:sz w:val="30"/>
          <w:szCs w:val="30"/>
        </w:rPr>
        <w:t>256</w:t>
      </w:r>
      <w:r w:rsidR="004417DD" w:rsidRPr="00BA002E">
        <w:rPr>
          <w:rFonts w:ascii="Angsana New" w:eastAsia="Times New Roman" w:hAnsi="Angsana New"/>
          <w:i/>
          <w:iCs/>
          <w:sz w:val="30"/>
          <w:szCs w:val="30"/>
        </w:rPr>
        <w:t>7</w:t>
      </w:r>
      <w:r w:rsidRPr="00BA002E">
        <w:rPr>
          <w:rFonts w:ascii="Angsana New" w:eastAsia="Times New Roman" w:hAnsi="Angsana New"/>
          <w:i/>
          <w:iCs/>
          <w:sz w:val="30"/>
          <w:szCs w:val="30"/>
        </w:rPr>
        <w:t xml:space="preserve">: </w:t>
      </w:r>
      <w:r w:rsidR="00396829" w:rsidRPr="00BA002E">
        <w:rPr>
          <w:rFonts w:asciiTheme="majorBidi" w:hAnsiTheme="majorBidi" w:cstheme="majorBidi"/>
          <w:i/>
          <w:iCs/>
          <w:sz w:val="30"/>
          <w:szCs w:val="30"/>
        </w:rPr>
        <w:t>14,759.52</w:t>
      </w:r>
      <w:r w:rsidR="004417DD" w:rsidRPr="00BA002E">
        <w:rPr>
          <w:rFonts w:ascii="Angsana New" w:hAnsi="Angsana New"/>
          <w:sz w:val="30"/>
          <w:szCs w:val="30"/>
        </w:rPr>
        <w:t xml:space="preserve"> </w:t>
      </w:r>
      <w:r w:rsidR="00BA002E">
        <w:rPr>
          <w:rFonts w:ascii="Angsana New" w:hAnsi="Angsana New"/>
          <w:sz w:val="30"/>
          <w:szCs w:val="30"/>
          <w:cs/>
        </w:rPr>
        <w:br/>
      </w:r>
      <w:r w:rsidRPr="00BA002E">
        <w:rPr>
          <w:rFonts w:ascii="Angsana New" w:eastAsia="Times New Roman" w:hAnsi="Angsana New" w:hint="cs"/>
          <w:i/>
          <w:iCs/>
          <w:sz w:val="30"/>
          <w:szCs w:val="30"/>
          <w:cs/>
        </w:rPr>
        <w:t>ล้านบาท</w:t>
      </w:r>
      <w:r w:rsidRPr="00BA002E">
        <w:rPr>
          <w:rFonts w:ascii="Angsana New" w:eastAsia="Times New Roman" w:hAnsi="Angsana New"/>
          <w:i/>
          <w:iCs/>
          <w:sz w:val="30"/>
          <w:szCs w:val="30"/>
        </w:rPr>
        <w:t>)</w:t>
      </w:r>
    </w:p>
    <w:p w14:paraId="1BAA947D" w14:textId="7A0F5340" w:rsidR="00AB6386" w:rsidRPr="00287A9F" w:rsidRDefault="00AB6386" w:rsidP="004859A0">
      <w:pPr>
        <w:autoSpaceDE w:val="0"/>
        <w:autoSpaceDN w:val="0"/>
        <w:spacing w:line="240" w:lineRule="auto"/>
        <w:ind w:left="547" w:right="58"/>
        <w:jc w:val="thaiDistribute"/>
        <w:rPr>
          <w:rFonts w:ascii="Angsana New" w:eastAsia="Times New Roman" w:hAnsi="Angsana New"/>
          <w:sz w:val="24"/>
          <w:szCs w:val="24"/>
        </w:rPr>
      </w:pPr>
    </w:p>
    <w:p w14:paraId="3F810B79" w14:textId="16F1661D" w:rsidR="009B073D" w:rsidRPr="004417DD" w:rsidRDefault="00263B5E" w:rsidP="004267BB">
      <w:pPr>
        <w:autoSpaceDE w:val="0"/>
        <w:autoSpaceDN w:val="0"/>
        <w:spacing w:before="40" w:after="40" w:line="240" w:lineRule="auto"/>
        <w:ind w:left="540" w:right="63"/>
        <w:jc w:val="thaiDistribute"/>
        <w:rPr>
          <w:rFonts w:ascii="Angsana New" w:hAnsi="Angsana New"/>
          <w:spacing w:val="-2"/>
          <w:sz w:val="30"/>
          <w:szCs w:val="30"/>
        </w:rPr>
      </w:pPr>
      <w:r w:rsidRPr="004417DD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7037FE" w:rsidRPr="004417DD">
        <w:rPr>
          <w:rFonts w:ascii="Angsana New" w:hAnsi="Angsana New"/>
          <w:spacing w:val="-2"/>
          <w:sz w:val="30"/>
          <w:szCs w:val="30"/>
        </w:rPr>
        <w:t>3</w:t>
      </w:r>
      <w:r w:rsidR="008000B2">
        <w:rPr>
          <w:rFonts w:ascii="Angsana New" w:hAnsi="Angsana New"/>
          <w:spacing w:val="-2"/>
          <w:sz w:val="30"/>
          <w:szCs w:val="30"/>
        </w:rPr>
        <w:t>0</w:t>
      </w:r>
      <w:r w:rsidRPr="004417DD">
        <w:rPr>
          <w:rFonts w:ascii="Angsana New" w:hAnsi="Angsana New"/>
          <w:spacing w:val="-2"/>
          <w:sz w:val="30"/>
          <w:szCs w:val="30"/>
        </w:rPr>
        <w:t xml:space="preserve"> </w:t>
      </w:r>
      <w:r w:rsidR="008000B2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Pr="004417D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037FE" w:rsidRPr="004417DD">
        <w:rPr>
          <w:rFonts w:ascii="Angsana New" w:hAnsi="Angsana New"/>
          <w:spacing w:val="-2"/>
          <w:sz w:val="30"/>
          <w:szCs w:val="30"/>
        </w:rPr>
        <w:t>256</w:t>
      </w:r>
      <w:r w:rsidR="004417DD">
        <w:rPr>
          <w:rFonts w:ascii="Angsana New" w:hAnsi="Angsana New"/>
          <w:spacing w:val="-2"/>
          <w:sz w:val="30"/>
          <w:szCs w:val="30"/>
        </w:rPr>
        <w:t>8</w:t>
      </w:r>
      <w:r w:rsidRPr="004417DD">
        <w:rPr>
          <w:rFonts w:ascii="Angsana New" w:hAnsi="Angsana New"/>
          <w:spacing w:val="-2"/>
          <w:sz w:val="30"/>
          <w:szCs w:val="30"/>
        </w:rPr>
        <w:t xml:space="preserve"> </w:t>
      </w:r>
      <w:r w:rsidRPr="004417DD">
        <w:rPr>
          <w:rFonts w:ascii="Angsana New" w:hAnsi="Angsana New" w:hint="cs"/>
          <w:spacing w:val="-2"/>
          <w:sz w:val="30"/>
          <w:szCs w:val="30"/>
          <w:cs/>
        </w:rPr>
        <w:t>ที่ดินพัฒนาเพื่อขายของกลุ่มบริษัท</w:t>
      </w:r>
      <w:r w:rsidRPr="00B70AC0">
        <w:rPr>
          <w:rFonts w:ascii="Angsana New" w:hAnsi="Angsana New" w:hint="cs"/>
          <w:spacing w:val="-2"/>
          <w:sz w:val="30"/>
          <w:szCs w:val="30"/>
          <w:cs/>
        </w:rPr>
        <w:t>จำนวน</w:t>
      </w:r>
      <w:r w:rsidR="00A8397C" w:rsidRPr="00B70AC0">
        <w:rPr>
          <w:rFonts w:ascii="Angsana New" w:hAnsi="Angsana New"/>
          <w:spacing w:val="-2"/>
          <w:sz w:val="30"/>
          <w:szCs w:val="30"/>
        </w:rPr>
        <w:t xml:space="preserve"> </w:t>
      </w:r>
      <w:r w:rsidR="003206E4" w:rsidRPr="00B70AC0">
        <w:rPr>
          <w:rFonts w:ascii="Angsana New" w:hAnsi="Angsana New"/>
          <w:spacing w:val="-2"/>
          <w:sz w:val="30"/>
          <w:szCs w:val="30"/>
        </w:rPr>
        <w:t>2,</w:t>
      </w:r>
      <w:r w:rsidR="007E63FC" w:rsidRPr="00B70AC0">
        <w:rPr>
          <w:rFonts w:ascii="Angsana New" w:hAnsi="Angsana New"/>
          <w:spacing w:val="-2"/>
          <w:sz w:val="30"/>
          <w:szCs w:val="30"/>
        </w:rPr>
        <w:t>666</w:t>
      </w:r>
      <w:r w:rsidR="003206E4" w:rsidRPr="00B70AC0">
        <w:rPr>
          <w:rFonts w:ascii="Angsana New" w:hAnsi="Angsana New"/>
          <w:spacing w:val="-2"/>
          <w:sz w:val="30"/>
          <w:szCs w:val="30"/>
        </w:rPr>
        <w:t>.</w:t>
      </w:r>
      <w:r w:rsidR="007E63FC" w:rsidRPr="00B70AC0">
        <w:rPr>
          <w:rFonts w:ascii="Angsana New" w:hAnsi="Angsana New"/>
          <w:spacing w:val="-2"/>
          <w:sz w:val="30"/>
          <w:szCs w:val="30"/>
        </w:rPr>
        <w:t>27</w:t>
      </w:r>
      <w:r w:rsidRPr="00B70AC0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 </w:t>
      </w:r>
      <w:r w:rsidR="005417ED" w:rsidRPr="00B70AC0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="007037FE" w:rsidRPr="00B70AC0">
        <w:rPr>
          <w:rFonts w:asciiTheme="majorBidi" w:hAnsiTheme="majorBidi" w:cstheme="majorBidi"/>
          <w:i/>
          <w:iCs/>
          <w:spacing w:val="-2"/>
          <w:sz w:val="30"/>
          <w:szCs w:val="30"/>
        </w:rPr>
        <w:t>30</w:t>
      </w:r>
      <w:r w:rsidR="005417ED" w:rsidRPr="004417DD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5417ED" w:rsidRPr="004417DD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กันยายน </w:t>
      </w:r>
      <w:r w:rsidR="007037FE" w:rsidRPr="004417DD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4417DD">
        <w:rPr>
          <w:rFonts w:asciiTheme="majorBidi" w:hAnsiTheme="majorBidi" w:cstheme="majorBidi"/>
          <w:i/>
          <w:iCs/>
          <w:spacing w:val="-2"/>
          <w:sz w:val="30"/>
          <w:szCs w:val="30"/>
        </w:rPr>
        <w:t>7</w:t>
      </w:r>
      <w:r w:rsidR="005417ED" w:rsidRPr="004417DD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4417DD">
        <w:rPr>
          <w:rFonts w:asciiTheme="majorBidi" w:hAnsiTheme="majorBidi" w:cstheme="majorBidi"/>
          <w:i/>
          <w:iCs/>
          <w:spacing w:val="-2"/>
          <w:sz w:val="30"/>
          <w:szCs w:val="30"/>
        </w:rPr>
        <w:t>2,305.34</w:t>
      </w:r>
      <w:r w:rsidR="005417ED" w:rsidRPr="004417DD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5417ED" w:rsidRPr="004417D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5417ED" w:rsidRPr="004417DD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</w:t>
      </w:r>
      <w:r w:rsidR="005417ED" w:rsidRPr="004417DD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  <w:r w:rsidRPr="004417DD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4417DD">
        <w:rPr>
          <w:rFonts w:ascii="Angsana New" w:hAnsi="Angsana New" w:hint="cs"/>
          <w:spacing w:val="-2"/>
          <w:sz w:val="30"/>
          <w:szCs w:val="30"/>
          <w:cs/>
        </w:rPr>
        <w:t xml:space="preserve">คาดว่าจะมีแผนพัฒนาในระยะเวลาเกินกว่า </w:t>
      </w:r>
      <w:r w:rsidR="007037FE" w:rsidRPr="004417DD">
        <w:rPr>
          <w:rFonts w:ascii="Angsana New" w:hAnsi="Angsana New"/>
          <w:spacing w:val="-2"/>
          <w:sz w:val="30"/>
          <w:szCs w:val="30"/>
        </w:rPr>
        <w:t>1</w:t>
      </w:r>
      <w:r w:rsidRPr="004417DD">
        <w:rPr>
          <w:rFonts w:ascii="Angsana New" w:hAnsi="Angsana New"/>
          <w:spacing w:val="-2"/>
          <w:sz w:val="30"/>
          <w:szCs w:val="30"/>
        </w:rPr>
        <w:t xml:space="preserve"> </w:t>
      </w:r>
      <w:r w:rsidRPr="004417DD">
        <w:rPr>
          <w:rFonts w:ascii="Angsana New" w:hAnsi="Angsana New" w:hint="cs"/>
          <w:spacing w:val="-2"/>
          <w:sz w:val="30"/>
          <w:szCs w:val="30"/>
          <w:cs/>
        </w:rPr>
        <w:t>ปี นับจากรอบระยะเวลารายงาน</w:t>
      </w:r>
    </w:p>
    <w:p w14:paraId="70E50874" w14:textId="4A176009" w:rsidR="004417DD" w:rsidRPr="00287A9F" w:rsidRDefault="00441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cs/>
          <w:lang w:val="x-none" w:eastAsia="x-none"/>
        </w:rPr>
      </w:pPr>
    </w:p>
    <w:p w14:paraId="3EF999C9" w14:textId="7C735DDE" w:rsidR="00EF0F6D" w:rsidRPr="004417DD" w:rsidRDefault="00EF0F6D" w:rsidP="00F10A07">
      <w:pPr>
        <w:pStyle w:val="Heading6"/>
        <w:numPr>
          <w:ilvl w:val="0"/>
          <w:numId w:val="19"/>
        </w:numPr>
        <w:ind w:left="540" w:hanging="567"/>
        <w:jc w:val="both"/>
        <w:rPr>
          <w:rFonts w:ascii="Angsana New" w:hAnsi="Angsana New"/>
          <w:sz w:val="30"/>
          <w:szCs w:val="30"/>
          <w:lang w:val="en-US"/>
        </w:rPr>
      </w:pPr>
      <w:r w:rsidRPr="004417DD">
        <w:rPr>
          <w:rFonts w:ascii="Angsana New" w:hAnsi="Angsana New" w:hint="cs"/>
          <w:sz w:val="30"/>
          <w:szCs w:val="30"/>
          <w:cs/>
        </w:rPr>
        <w:t>เงินลงทุนในบริษัทร่วมและการร่วมค้</w:t>
      </w:r>
      <w:r w:rsidRPr="004417DD">
        <w:rPr>
          <w:rFonts w:ascii="Angsana New" w:hAnsi="Angsana New" w:hint="cs"/>
          <w:sz w:val="30"/>
          <w:szCs w:val="30"/>
          <w:cs/>
          <w:lang w:val="en-US"/>
        </w:rPr>
        <w:t xml:space="preserve">า </w:t>
      </w:r>
    </w:p>
    <w:p w14:paraId="3762FB4C" w14:textId="3D329136" w:rsidR="00EF0F6D" w:rsidRPr="00287A9F" w:rsidRDefault="00EF0F6D" w:rsidP="00EF0F6D">
      <w:pPr>
        <w:rPr>
          <w:rFonts w:asciiTheme="majorBidi" w:hAnsiTheme="majorBidi" w:cstheme="majorBidi"/>
          <w:sz w:val="24"/>
          <w:szCs w:val="24"/>
          <w:lang w:eastAsia="x-none"/>
        </w:rPr>
      </w:pPr>
    </w:p>
    <w:tbl>
      <w:tblPr>
        <w:tblW w:w="9336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4338"/>
        <w:gridCol w:w="1083"/>
        <w:gridCol w:w="238"/>
        <w:gridCol w:w="1073"/>
        <w:gridCol w:w="270"/>
        <w:gridCol w:w="1047"/>
        <w:gridCol w:w="240"/>
        <w:gridCol w:w="1047"/>
      </w:tblGrid>
      <w:tr w:rsidR="00457FEC" w:rsidRPr="009E2F97" w14:paraId="6546C299" w14:textId="77777777" w:rsidTr="00666330">
        <w:trPr>
          <w:trHeight w:val="307"/>
          <w:tblHeader/>
        </w:trPr>
        <w:tc>
          <w:tcPr>
            <w:tcW w:w="4338" w:type="dxa"/>
          </w:tcPr>
          <w:p w14:paraId="1B77E040" w14:textId="77777777" w:rsidR="00457FEC" w:rsidRPr="009E2F97" w:rsidRDefault="00457FEC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after="0" w:line="0" w:lineRule="atLeast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94" w:type="dxa"/>
            <w:gridSpan w:val="3"/>
            <w:shd w:val="clear" w:color="auto" w:fill="auto"/>
            <w:vAlign w:val="bottom"/>
          </w:tcPr>
          <w:p w14:paraId="60E2C2DA" w14:textId="77777777" w:rsidR="00457FEC" w:rsidRPr="009E2F97" w:rsidRDefault="00457FEC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5A0999" w14:textId="77777777" w:rsidR="00457FEC" w:rsidRPr="009E2F97" w:rsidRDefault="00457FEC" w:rsidP="0036098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34" w:type="dxa"/>
            <w:gridSpan w:val="3"/>
            <w:shd w:val="clear" w:color="auto" w:fill="auto"/>
            <w:vAlign w:val="bottom"/>
          </w:tcPr>
          <w:p w14:paraId="772F1BB4" w14:textId="77777777" w:rsidR="00457FEC" w:rsidRPr="009E2F97" w:rsidRDefault="00457FEC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center"/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58E1" w:rsidRPr="009E2F97" w14:paraId="518A5A71" w14:textId="77777777" w:rsidTr="00666330">
        <w:trPr>
          <w:trHeight w:val="307"/>
          <w:tblHeader/>
        </w:trPr>
        <w:tc>
          <w:tcPr>
            <w:tcW w:w="4338" w:type="dxa"/>
          </w:tcPr>
          <w:p w14:paraId="66A44B4F" w14:textId="3F47EBF4" w:rsidR="00A858E1" w:rsidRPr="009E2F97" w:rsidRDefault="00A858E1" w:rsidP="00A85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after="0" w:line="0" w:lineRule="atLeast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47EA0CD6" w14:textId="307BB599" w:rsidR="00A858E1" w:rsidRPr="009E2F97" w:rsidRDefault="00A858E1" w:rsidP="00A85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8FB403C" w14:textId="77777777" w:rsidR="00A858E1" w:rsidRPr="009E2F97" w:rsidRDefault="00A858E1" w:rsidP="00A858E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59DC3D79" w14:textId="34C926DC" w:rsidR="00A858E1" w:rsidRPr="009E2F97" w:rsidRDefault="00A858E1" w:rsidP="00A85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2F3893" w14:textId="77777777" w:rsidR="00A858E1" w:rsidRPr="009E2F97" w:rsidRDefault="00A858E1" w:rsidP="00A858E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3B9A55A4" w14:textId="4666785D" w:rsidR="00A858E1" w:rsidRPr="009E2F97" w:rsidRDefault="00A858E1" w:rsidP="00A85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AD44055" w14:textId="77777777" w:rsidR="00A858E1" w:rsidRPr="009E2F97" w:rsidRDefault="00A858E1" w:rsidP="00A85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2BB4C8DC" w14:textId="63DBBC1F" w:rsidR="00A858E1" w:rsidRPr="009E2F97" w:rsidRDefault="00A858E1" w:rsidP="00A85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A858E1" w:rsidRPr="009E2F97" w14:paraId="3A1FFFA7" w14:textId="77777777" w:rsidTr="00666330">
        <w:trPr>
          <w:trHeight w:val="307"/>
          <w:tblHeader/>
        </w:trPr>
        <w:tc>
          <w:tcPr>
            <w:tcW w:w="4338" w:type="dxa"/>
          </w:tcPr>
          <w:p w14:paraId="43BC7592" w14:textId="77777777" w:rsidR="00A858E1" w:rsidRPr="009E2F97" w:rsidRDefault="00A858E1" w:rsidP="00A858E1">
            <w:pPr>
              <w:tabs>
                <w:tab w:val="left" w:pos="342"/>
              </w:tabs>
              <w:spacing w:before="4" w:line="0" w:lineRule="atLeast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98" w:type="dxa"/>
            <w:gridSpan w:val="7"/>
            <w:shd w:val="clear" w:color="auto" w:fill="auto"/>
            <w:vAlign w:val="bottom"/>
          </w:tcPr>
          <w:p w14:paraId="2FF737AF" w14:textId="77777777" w:rsidR="00A858E1" w:rsidRPr="009E2F97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(</w:t>
            </w:r>
            <w:r w:rsidRPr="009E2F97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ล้า</w:t>
            </w:r>
            <w:r w:rsidRPr="009E2F97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นบาท)</w:t>
            </w:r>
          </w:p>
        </w:tc>
      </w:tr>
      <w:tr w:rsidR="00A858E1" w:rsidRPr="009E2F97" w14:paraId="083DF4EE" w14:textId="77777777" w:rsidTr="00666330">
        <w:trPr>
          <w:trHeight w:val="71"/>
        </w:trPr>
        <w:tc>
          <w:tcPr>
            <w:tcW w:w="4338" w:type="dxa"/>
          </w:tcPr>
          <w:p w14:paraId="789F83A7" w14:textId="77777777" w:rsidR="00A858E1" w:rsidRPr="009E2F97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3" w:type="dxa"/>
            <w:shd w:val="clear" w:color="auto" w:fill="auto"/>
          </w:tcPr>
          <w:p w14:paraId="1A8AA3A4" w14:textId="77777777" w:rsidR="00A858E1" w:rsidRPr="009E2F97" w:rsidRDefault="00A858E1" w:rsidP="00A85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before="4" w:after="0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53B49BB9" w14:textId="77777777" w:rsidR="00A858E1" w:rsidRPr="009E2F97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52C6FD8B" w14:textId="77777777" w:rsidR="00A858E1" w:rsidRPr="009E2F97" w:rsidRDefault="00A858E1" w:rsidP="00A85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before="4" w:after="0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F9A892" w14:textId="77777777" w:rsidR="00A858E1" w:rsidRPr="009E2F97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22C4B22C" w14:textId="77777777" w:rsidR="00A858E1" w:rsidRPr="009E2F97" w:rsidRDefault="00A858E1" w:rsidP="00A85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before="4" w:after="0"/>
              <w:ind w:left="-80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EF4003F" w14:textId="77777777" w:rsidR="00A858E1" w:rsidRPr="009E2F97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21BA6EEB" w14:textId="77777777" w:rsidR="00A858E1" w:rsidRPr="009E2F97" w:rsidRDefault="00A858E1" w:rsidP="00A85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before="4" w:after="0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58E1" w:rsidRPr="009E2F97" w14:paraId="1903060C" w14:textId="77777777" w:rsidTr="00666330">
        <w:trPr>
          <w:trHeight w:val="307"/>
        </w:trPr>
        <w:tc>
          <w:tcPr>
            <w:tcW w:w="4338" w:type="dxa"/>
          </w:tcPr>
          <w:p w14:paraId="4BEA13D8" w14:textId="5C8BB6FE" w:rsidR="00A858E1" w:rsidRPr="009E2F97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037FE">
              <w:rPr>
                <w:rFonts w:ascii="Angsana New" w:hAnsi="Angsana New"/>
                <w:sz w:val="30"/>
                <w:szCs w:val="30"/>
              </w:rPr>
              <w:t>1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037F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 xml:space="preserve">7 / </w:t>
            </w:r>
            <w:r w:rsidRPr="007037F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3" w:type="dxa"/>
            <w:shd w:val="clear" w:color="auto" w:fill="auto"/>
          </w:tcPr>
          <w:p w14:paraId="6E0826F3" w14:textId="16813424" w:rsidR="00A858E1" w:rsidRPr="009E2F97" w:rsidRDefault="0001582E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11,178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9CB1E2E" w14:textId="77777777" w:rsidR="00A858E1" w:rsidRPr="009E2F97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1051A5C1" w14:textId="46789B0C" w:rsidR="00A858E1" w:rsidRPr="004A58C5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900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5084D4" w14:textId="77777777" w:rsidR="00A858E1" w:rsidRPr="004A58C5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570476D5" w14:textId="5DD320A1" w:rsidR="00A858E1" w:rsidRPr="004A58C5" w:rsidRDefault="002B582F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6,893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14F9D99" w14:textId="77777777" w:rsidR="00A858E1" w:rsidRPr="004A58C5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465DD6B7" w14:textId="59563BDE" w:rsidR="00A858E1" w:rsidRPr="004A58C5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726</w:t>
            </w:r>
          </w:p>
        </w:tc>
      </w:tr>
      <w:tr w:rsidR="00A858E1" w:rsidRPr="009E2F97" w14:paraId="38A1ED78" w14:textId="77777777" w:rsidTr="00666330">
        <w:trPr>
          <w:trHeight w:val="307"/>
        </w:trPr>
        <w:tc>
          <w:tcPr>
            <w:tcW w:w="4338" w:type="dxa"/>
          </w:tcPr>
          <w:p w14:paraId="2EA7F5F8" w14:textId="1B32789E" w:rsidR="00A858E1" w:rsidRPr="009E2F97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83" w:type="dxa"/>
            <w:shd w:val="clear" w:color="auto" w:fill="auto"/>
          </w:tcPr>
          <w:p w14:paraId="7C93FBCA" w14:textId="77777777" w:rsidR="00A858E1" w:rsidRPr="009E2F97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542F6646" w14:textId="77777777" w:rsidR="00A858E1" w:rsidRPr="009E2F97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397368DE" w14:textId="77777777" w:rsidR="00A858E1" w:rsidRPr="004A58C5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8AD388" w14:textId="77777777" w:rsidR="00A858E1" w:rsidRPr="004A58C5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37E1DBCD" w14:textId="77777777" w:rsidR="00A858E1" w:rsidRPr="004A58C5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EBA27AE" w14:textId="77777777" w:rsidR="00A858E1" w:rsidRPr="004A58C5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769120BD" w14:textId="77777777" w:rsidR="00A858E1" w:rsidRPr="004A58C5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58E1" w:rsidRPr="009E2F97" w14:paraId="22708B0F" w14:textId="77777777" w:rsidTr="00666330">
        <w:trPr>
          <w:trHeight w:val="307"/>
        </w:trPr>
        <w:tc>
          <w:tcPr>
            <w:tcW w:w="4338" w:type="dxa"/>
          </w:tcPr>
          <w:p w14:paraId="371FE358" w14:textId="6D3FCD3B" w:rsidR="00A858E1" w:rsidRPr="009E2F97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161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สุทธิจากกำไรที่ยังไม่เกิดขึ้น</w:t>
            </w:r>
            <w:r w:rsidRPr="009D3949">
              <w:rPr>
                <w:rFonts w:ascii="Angsana New" w:hAnsi="Angsana New" w:hint="cs"/>
                <w:sz w:val="30"/>
                <w:szCs w:val="30"/>
                <w:cs/>
              </w:rPr>
              <w:t>จากการ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1083" w:type="dxa"/>
            <w:shd w:val="clear" w:color="auto" w:fill="auto"/>
          </w:tcPr>
          <w:p w14:paraId="5D617D23" w14:textId="77777777" w:rsidR="00A858E1" w:rsidRPr="009E2F97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00A7D36" w14:textId="77777777" w:rsidR="00A858E1" w:rsidRPr="009E2F97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2D723DC3" w14:textId="77777777" w:rsidR="00A858E1" w:rsidRPr="004A58C5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B81DB6" w14:textId="77777777" w:rsidR="00A858E1" w:rsidRPr="004A58C5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3C589540" w14:textId="77777777" w:rsidR="00A858E1" w:rsidRPr="004A58C5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D6292B1" w14:textId="77777777" w:rsidR="00A858E1" w:rsidRPr="004A58C5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39A24CFE" w14:textId="77777777" w:rsidR="00A858E1" w:rsidRPr="004A58C5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58E1" w:rsidRPr="009E2F97" w14:paraId="4E3FE65D" w14:textId="77777777" w:rsidTr="00666330">
        <w:trPr>
          <w:trHeight w:val="307"/>
        </w:trPr>
        <w:tc>
          <w:tcPr>
            <w:tcW w:w="4338" w:type="dxa"/>
          </w:tcPr>
          <w:p w14:paraId="52938FAC" w14:textId="79272192" w:rsidR="00A858E1" w:rsidRPr="009E2F97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161" w:right="-104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เพื่อการลงทุน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ให้บริษัทร่วม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083" w:type="dxa"/>
            <w:shd w:val="clear" w:color="auto" w:fill="auto"/>
          </w:tcPr>
          <w:p w14:paraId="01FB8F6E" w14:textId="5E22AB21" w:rsidR="00A858E1" w:rsidRPr="009E2F97" w:rsidRDefault="00800239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  <w:r w:rsidR="0078311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ABA2F8D" w14:textId="77777777" w:rsidR="00A858E1" w:rsidRPr="009E2F97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43BEFDBB" w14:textId="361857C4" w:rsidR="00A858E1" w:rsidRPr="004A58C5" w:rsidRDefault="00A403F8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376</w:t>
            </w:r>
          </w:p>
        </w:tc>
        <w:tc>
          <w:tcPr>
            <w:tcW w:w="270" w:type="dxa"/>
            <w:shd w:val="clear" w:color="auto" w:fill="auto"/>
          </w:tcPr>
          <w:p w14:paraId="1118C0AF" w14:textId="77777777" w:rsidR="00A858E1" w:rsidRPr="004A58C5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7DA4B391" w14:textId="44BDEA3F" w:rsidR="00A858E1" w:rsidRPr="004A58C5" w:rsidRDefault="00223AE6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289B225" w14:textId="77777777" w:rsidR="00A858E1" w:rsidRPr="004A58C5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678401A4" w14:textId="0F65EF75" w:rsidR="00A858E1" w:rsidRPr="004A58C5" w:rsidRDefault="00982B8D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58E1" w:rsidRPr="009E2F97" w14:paraId="588DA040" w14:textId="77777777" w:rsidTr="00666330">
        <w:trPr>
          <w:trHeight w:val="307"/>
        </w:trPr>
        <w:tc>
          <w:tcPr>
            <w:tcW w:w="4338" w:type="dxa"/>
          </w:tcPr>
          <w:p w14:paraId="04756C4F" w14:textId="77777777" w:rsidR="00A858E1" w:rsidRPr="009E2F97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เพิ่ม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083" w:type="dxa"/>
            <w:shd w:val="clear" w:color="auto" w:fill="auto"/>
          </w:tcPr>
          <w:p w14:paraId="27C8C31B" w14:textId="2D76F611" w:rsidR="00A858E1" w:rsidRPr="009E2F97" w:rsidRDefault="00800239" w:rsidP="00666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BF1A352" w14:textId="77777777" w:rsidR="00A858E1" w:rsidRPr="009E2F97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601369B0" w14:textId="0FA07431" w:rsidR="00A858E1" w:rsidRPr="004A58C5" w:rsidRDefault="00982B8D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CA6A2A" w14:textId="77777777" w:rsidR="00A858E1" w:rsidRPr="004A58C5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6757B64E" w14:textId="44D03F04" w:rsidR="00A858E1" w:rsidRPr="004A58C5" w:rsidRDefault="00223AE6" w:rsidP="002B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AF9C181" w14:textId="77777777" w:rsidR="00A858E1" w:rsidRPr="004A58C5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4A812C4F" w14:textId="5F09AF25" w:rsidR="00A858E1" w:rsidRPr="004A58C5" w:rsidRDefault="00982B8D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152</w:t>
            </w:r>
          </w:p>
        </w:tc>
      </w:tr>
      <w:tr w:rsidR="00A858E1" w:rsidRPr="009E2F97" w14:paraId="54235574" w14:textId="77777777" w:rsidTr="00666330">
        <w:trPr>
          <w:trHeight w:val="307"/>
        </w:trPr>
        <w:tc>
          <w:tcPr>
            <w:tcW w:w="4338" w:type="dxa"/>
          </w:tcPr>
          <w:p w14:paraId="40866FBE" w14:textId="77777777" w:rsidR="00A858E1" w:rsidRPr="009E2F97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83" w:type="dxa"/>
            <w:shd w:val="clear" w:color="auto" w:fill="auto"/>
          </w:tcPr>
          <w:p w14:paraId="0079AB43" w14:textId="09A5CB71" w:rsidR="00A858E1" w:rsidRPr="009E2F97" w:rsidRDefault="00800239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(623)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6ABD7A5" w14:textId="77777777" w:rsidR="00A858E1" w:rsidRPr="009E2F97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197CB886" w14:textId="6B4E1F14" w:rsidR="00A858E1" w:rsidRPr="004A58C5" w:rsidRDefault="00982B8D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(598)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BFBAFA" w14:textId="77777777" w:rsidR="00A858E1" w:rsidRPr="004A58C5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367501E8" w14:textId="040E44EA" w:rsidR="00A858E1" w:rsidRPr="004A58C5" w:rsidRDefault="00223AE6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1D6E923" w14:textId="77777777" w:rsidR="00A858E1" w:rsidRPr="004A58C5" w:rsidRDefault="00A858E1" w:rsidP="00A85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6CBAC4F8" w14:textId="2BEDFF5C" w:rsidR="00A858E1" w:rsidRPr="004A58C5" w:rsidRDefault="008C2FEC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58E1" w:rsidRPr="009E2F97" w14:paraId="36D94AE0" w14:textId="77777777" w:rsidTr="00666330">
        <w:trPr>
          <w:trHeight w:val="307"/>
        </w:trPr>
        <w:tc>
          <w:tcPr>
            <w:tcW w:w="4338" w:type="dxa"/>
          </w:tcPr>
          <w:p w14:paraId="54F7E1C2" w14:textId="141FE6F0" w:rsidR="00A858E1" w:rsidRPr="009E2F97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918"/>
              </w:tabs>
              <w:spacing w:before="4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F6E3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</w:t>
            </w:r>
            <w:r w:rsidR="00DF6E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9CB5E7" w14:textId="2C78CA77" w:rsidR="00A858E1" w:rsidRPr="00A1277C" w:rsidRDefault="00800239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11,03</w:t>
            </w:r>
            <w:r w:rsidR="00783113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AFB445F" w14:textId="77777777" w:rsidR="00A858E1" w:rsidRPr="009E2F97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7AC81B" w14:textId="02F86C78" w:rsidR="00A858E1" w:rsidRPr="004A58C5" w:rsidRDefault="00982B8D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11,376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5B7440" w14:textId="77777777" w:rsidR="00A858E1" w:rsidRPr="004A58C5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8776D1" w14:textId="30BCC98F" w:rsidR="00A858E1" w:rsidRPr="004A58C5" w:rsidRDefault="0049267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2671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 w:rsidR="00223AE6">
              <w:rPr>
                <w:rFonts w:ascii="Angsana New" w:hAnsi="Angsana New"/>
                <w:b/>
                <w:bCs/>
                <w:sz w:val="30"/>
                <w:szCs w:val="30"/>
              </w:rPr>
              <w:t>,893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7E61947" w14:textId="77777777" w:rsidR="00A858E1" w:rsidRPr="004A58C5" w:rsidRDefault="00A858E1" w:rsidP="00A85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647B40" w14:textId="44435B59" w:rsidR="00A858E1" w:rsidRPr="004A58C5" w:rsidRDefault="008C2FEC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6,878</w:t>
            </w:r>
          </w:p>
        </w:tc>
      </w:tr>
      <w:tr w:rsidR="00A858E1" w:rsidRPr="009E2F97" w14:paraId="1E6886F7" w14:textId="77777777" w:rsidTr="00666330">
        <w:trPr>
          <w:trHeight w:val="334"/>
        </w:trPr>
        <w:tc>
          <w:tcPr>
            <w:tcW w:w="4338" w:type="dxa"/>
          </w:tcPr>
          <w:p w14:paraId="491A3A55" w14:textId="77777777" w:rsidR="00A858E1" w:rsidRPr="00287A9F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  <w:shd w:val="clear" w:color="auto" w:fill="auto"/>
          </w:tcPr>
          <w:p w14:paraId="0E3CA93F" w14:textId="77777777" w:rsidR="00A858E1" w:rsidRPr="00287A9F" w:rsidRDefault="00A858E1" w:rsidP="00A85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80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48358B9C" w14:textId="77777777" w:rsidR="00A858E1" w:rsidRPr="00287A9F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double" w:sz="4" w:space="0" w:color="auto"/>
            </w:tcBorders>
            <w:shd w:val="clear" w:color="auto" w:fill="auto"/>
          </w:tcPr>
          <w:p w14:paraId="4939C294" w14:textId="77777777" w:rsidR="00A858E1" w:rsidRPr="00287A9F" w:rsidRDefault="00A858E1" w:rsidP="00A85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80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EA789D" w14:textId="77777777" w:rsidR="00A858E1" w:rsidRPr="00287A9F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double" w:sz="4" w:space="0" w:color="auto"/>
            </w:tcBorders>
            <w:shd w:val="clear" w:color="auto" w:fill="auto"/>
          </w:tcPr>
          <w:p w14:paraId="0921F881" w14:textId="77777777" w:rsidR="00A858E1" w:rsidRPr="00287A9F" w:rsidRDefault="00A858E1" w:rsidP="00A85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80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7471BB1" w14:textId="77777777" w:rsidR="00A858E1" w:rsidRPr="00287A9F" w:rsidRDefault="00A858E1" w:rsidP="00A85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80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double" w:sz="4" w:space="0" w:color="auto"/>
            </w:tcBorders>
            <w:shd w:val="clear" w:color="auto" w:fill="auto"/>
          </w:tcPr>
          <w:p w14:paraId="7DFE434B" w14:textId="77777777" w:rsidR="00A858E1" w:rsidRPr="00287A9F" w:rsidRDefault="00A858E1" w:rsidP="00A85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80" w:right="-131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858E1" w:rsidRPr="009E2F97" w14:paraId="56A18954" w14:textId="77777777" w:rsidTr="00666330">
        <w:trPr>
          <w:trHeight w:val="307"/>
        </w:trPr>
        <w:tc>
          <w:tcPr>
            <w:tcW w:w="4338" w:type="dxa"/>
          </w:tcPr>
          <w:p w14:paraId="2B0E68CE" w14:textId="77777777" w:rsidR="00A858E1" w:rsidRPr="009E2F97" w:rsidRDefault="00A858E1" w:rsidP="00A858E1">
            <w:pPr>
              <w:spacing w:before="4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3" w:type="dxa"/>
            <w:shd w:val="clear" w:color="auto" w:fill="auto"/>
          </w:tcPr>
          <w:p w14:paraId="62D76DB7" w14:textId="77777777" w:rsidR="00A858E1" w:rsidRPr="009E2F97" w:rsidRDefault="00A858E1" w:rsidP="00A858E1">
            <w:pPr>
              <w:pStyle w:val="acctfourfigures"/>
              <w:tabs>
                <w:tab w:val="clear" w:pos="765"/>
                <w:tab w:val="decimal" w:pos="810"/>
              </w:tabs>
              <w:spacing w:before="4" w:line="240" w:lineRule="atLeast"/>
              <w:ind w:left="-80" w:right="-13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7D98FF3C" w14:textId="77777777" w:rsidR="00A858E1" w:rsidRPr="009E2F97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7184A75E" w14:textId="77777777" w:rsidR="00A858E1" w:rsidRPr="004A58C5" w:rsidRDefault="00A858E1" w:rsidP="00A858E1">
            <w:pPr>
              <w:pStyle w:val="acctfourfigures"/>
              <w:tabs>
                <w:tab w:val="clear" w:pos="765"/>
                <w:tab w:val="decimal" w:pos="810"/>
              </w:tabs>
              <w:spacing w:before="4" w:line="240" w:lineRule="atLeast"/>
              <w:ind w:left="-80" w:right="-13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15A3AF" w14:textId="77777777" w:rsidR="00A858E1" w:rsidRPr="004A58C5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1E351EA8" w14:textId="77777777" w:rsidR="00A858E1" w:rsidRPr="004A58C5" w:rsidRDefault="00A858E1" w:rsidP="00A858E1">
            <w:pPr>
              <w:pStyle w:val="acctfourfigures"/>
              <w:tabs>
                <w:tab w:val="clear" w:pos="765"/>
                <w:tab w:val="decimal" w:pos="810"/>
              </w:tabs>
              <w:spacing w:before="4" w:line="240" w:lineRule="atLeast"/>
              <w:ind w:left="-80" w:right="-13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6E5E1B4" w14:textId="77777777" w:rsidR="00A858E1" w:rsidRPr="004A58C5" w:rsidRDefault="00A858E1" w:rsidP="00A85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6C10ABF3" w14:textId="77777777" w:rsidR="00A858E1" w:rsidRPr="004A58C5" w:rsidRDefault="00A858E1" w:rsidP="00A85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858E1" w:rsidRPr="009E2F97" w14:paraId="1CCDCA95" w14:textId="77777777" w:rsidTr="00666330">
        <w:trPr>
          <w:trHeight w:val="307"/>
        </w:trPr>
        <w:tc>
          <w:tcPr>
            <w:tcW w:w="4338" w:type="dxa"/>
          </w:tcPr>
          <w:p w14:paraId="0E1E45B1" w14:textId="433A130A" w:rsidR="00A858E1" w:rsidRPr="009E2F97" w:rsidRDefault="00A858E1" w:rsidP="00A858E1">
            <w:pPr>
              <w:spacing w:before="4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037FE">
              <w:rPr>
                <w:rFonts w:ascii="Angsana New" w:hAnsi="Angsana New"/>
                <w:sz w:val="30"/>
                <w:szCs w:val="30"/>
              </w:rPr>
              <w:t>1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037F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 xml:space="preserve">7 / </w:t>
            </w:r>
            <w:r w:rsidRPr="007037F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3" w:type="dxa"/>
            <w:shd w:val="clear" w:color="auto" w:fill="auto"/>
          </w:tcPr>
          <w:p w14:paraId="3A64598A" w14:textId="53F95CCC" w:rsidR="00A858E1" w:rsidRPr="00A1277C" w:rsidRDefault="0001582E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2,093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6CBCC7D" w14:textId="77777777" w:rsidR="00A858E1" w:rsidRPr="009E2F97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4370AA95" w14:textId="2F78F0CD" w:rsidR="00A858E1" w:rsidRPr="004A58C5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233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4CE16E" w14:textId="77777777" w:rsidR="00A858E1" w:rsidRPr="004A58C5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247127DB" w14:textId="32E17C55" w:rsidR="00A858E1" w:rsidRPr="004A58C5" w:rsidRDefault="005A0DC3" w:rsidP="005A0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412CFCE" w14:textId="77777777" w:rsidR="00A858E1" w:rsidRPr="004A58C5" w:rsidRDefault="00A858E1" w:rsidP="00A85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00BAE41D" w14:textId="7DDD969B" w:rsidR="00A858E1" w:rsidRPr="004A58C5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262</w:t>
            </w:r>
          </w:p>
        </w:tc>
      </w:tr>
      <w:tr w:rsidR="00A858E1" w:rsidRPr="009E2F97" w14:paraId="0068BBA1" w14:textId="77777777" w:rsidTr="00666330">
        <w:trPr>
          <w:trHeight w:val="307"/>
        </w:trPr>
        <w:tc>
          <w:tcPr>
            <w:tcW w:w="4338" w:type="dxa"/>
          </w:tcPr>
          <w:p w14:paraId="170CC708" w14:textId="5A7544C2" w:rsidR="00A858E1" w:rsidRPr="009D3949" w:rsidRDefault="00A858E1" w:rsidP="00A858E1">
            <w:pPr>
              <w:spacing w:before="4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="00666330">
              <w:rPr>
                <w:rFonts w:ascii="Angsana New" w:hAnsi="Angsana New" w:hint="cs"/>
                <w:sz w:val="30"/>
                <w:szCs w:val="30"/>
                <w:cs/>
              </w:rPr>
              <w:t>กำไร (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666330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จากเงินลงทุนในการร่วมค้า</w:t>
            </w:r>
          </w:p>
        </w:tc>
        <w:tc>
          <w:tcPr>
            <w:tcW w:w="1083" w:type="dxa"/>
            <w:shd w:val="clear" w:color="auto" w:fill="auto"/>
          </w:tcPr>
          <w:p w14:paraId="603C45E9" w14:textId="49D68A15" w:rsidR="00A858E1" w:rsidRPr="00A1277C" w:rsidRDefault="00800239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352EAD8" w14:textId="77777777" w:rsidR="00A858E1" w:rsidRPr="009E2F97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1F0802DD" w14:textId="29A18DFD" w:rsidR="00A858E1" w:rsidRPr="004A58C5" w:rsidRDefault="00CC5A45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629A14" w14:textId="77777777" w:rsidR="00A858E1" w:rsidRPr="004A58C5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0EBDA7D1" w14:textId="7C6BCB89" w:rsidR="00A858E1" w:rsidRPr="004A58C5" w:rsidRDefault="00223AE6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CDBB965" w14:textId="77777777" w:rsidR="00A858E1" w:rsidRPr="004A58C5" w:rsidRDefault="00A858E1" w:rsidP="00A85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34642192" w14:textId="72921A01" w:rsidR="00A858E1" w:rsidRPr="004A58C5" w:rsidRDefault="00420DD2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58E1" w:rsidRPr="009E2F97" w14:paraId="6DC38223" w14:textId="77777777" w:rsidTr="00666330">
        <w:trPr>
          <w:trHeight w:val="307"/>
        </w:trPr>
        <w:tc>
          <w:tcPr>
            <w:tcW w:w="4338" w:type="dxa"/>
          </w:tcPr>
          <w:p w14:paraId="5C190A2F" w14:textId="2837EFDD" w:rsidR="00A858E1" w:rsidRPr="009E2F97" w:rsidRDefault="00A858E1" w:rsidP="00A858E1">
            <w:pPr>
              <w:spacing w:before="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จำหน่ายเงินลงทุน</w:t>
            </w:r>
          </w:p>
        </w:tc>
        <w:tc>
          <w:tcPr>
            <w:tcW w:w="1083" w:type="dxa"/>
            <w:shd w:val="clear" w:color="auto" w:fill="auto"/>
          </w:tcPr>
          <w:p w14:paraId="47A8875D" w14:textId="467C28D0" w:rsidR="00A858E1" w:rsidRDefault="00800239" w:rsidP="00666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75DCFE8" w14:textId="77777777" w:rsidR="00A858E1" w:rsidRPr="009E2F97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54FDB7F2" w14:textId="09509605" w:rsidR="00A858E1" w:rsidRPr="004A58C5" w:rsidRDefault="00CC5A45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868F64" w14:textId="77777777" w:rsidR="00A858E1" w:rsidRPr="004A58C5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5937A5F3" w14:textId="4E6C318B" w:rsidR="00A858E1" w:rsidRPr="004A58C5" w:rsidRDefault="00223AE6" w:rsidP="005A0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6E64513" w14:textId="77777777" w:rsidR="00A858E1" w:rsidRPr="004A58C5" w:rsidRDefault="00A858E1" w:rsidP="00A85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0AF4D607" w14:textId="02D10597" w:rsidR="00A858E1" w:rsidRPr="004A58C5" w:rsidRDefault="00420DD2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(262)</w:t>
            </w:r>
          </w:p>
        </w:tc>
      </w:tr>
      <w:tr w:rsidR="00A858E1" w:rsidRPr="009E2F97" w14:paraId="0166A51B" w14:textId="77777777" w:rsidTr="00666330">
        <w:trPr>
          <w:trHeight w:val="307"/>
        </w:trPr>
        <w:tc>
          <w:tcPr>
            <w:tcW w:w="4338" w:type="dxa"/>
          </w:tcPr>
          <w:p w14:paraId="690AF4F7" w14:textId="1CF32DA6" w:rsidR="00A858E1" w:rsidRPr="009E2F97" w:rsidRDefault="00A858E1" w:rsidP="00A858E1">
            <w:pPr>
              <w:spacing w:before="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F6E37" w:rsidRPr="00DF6E3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DF6E37" w:rsidRPr="00DF6E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649D5E" w14:textId="207326B7" w:rsidR="00A858E1" w:rsidRPr="009E2F97" w:rsidRDefault="00800239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2,120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2F5FFBC" w14:textId="77777777" w:rsidR="00A858E1" w:rsidRPr="009E2F97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6087F2" w14:textId="62C8B239" w:rsidR="00A858E1" w:rsidRPr="004A58C5" w:rsidRDefault="00CC5A45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4C0EAE" w14:textId="77777777" w:rsidR="00A858E1" w:rsidRPr="004A58C5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DC09CB" w14:textId="27B57531" w:rsidR="00A858E1" w:rsidRPr="004A58C5" w:rsidRDefault="00223AE6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0708FC2" w14:textId="77777777" w:rsidR="00A858E1" w:rsidRPr="004A58C5" w:rsidRDefault="00A858E1" w:rsidP="00A85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47C53D" w14:textId="2763365B" w:rsidR="00A858E1" w:rsidRPr="004A58C5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6157894" w14:textId="77777777" w:rsidR="00DE4EB0" w:rsidRPr="00287A9F" w:rsidRDefault="00DE4EB0" w:rsidP="00DC29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="Angsana New" w:hAnsi="Angsana New"/>
          <w:i/>
          <w:iCs/>
          <w:spacing w:val="-4"/>
          <w:sz w:val="24"/>
          <w:szCs w:val="24"/>
        </w:rPr>
      </w:pPr>
    </w:p>
    <w:p w14:paraId="03754646" w14:textId="77777777" w:rsidR="00F007CF" w:rsidRDefault="00F007CF" w:rsidP="00DC29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</w:p>
    <w:p w14:paraId="689AE62B" w14:textId="77777777" w:rsidR="00F007CF" w:rsidRDefault="00F007CF" w:rsidP="00DC29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</w:p>
    <w:p w14:paraId="6869D61C" w14:textId="77777777" w:rsidR="00F007CF" w:rsidRDefault="00F007CF" w:rsidP="00DC29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</w:p>
    <w:p w14:paraId="6ED2819A" w14:textId="197CEBAC" w:rsidR="008D650B" w:rsidRPr="00DC29FB" w:rsidRDefault="008D650B" w:rsidP="00DC29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DC29FB">
        <w:rPr>
          <w:rFonts w:ascii="Angsana New" w:hAnsi="Angsana New" w:hint="cs"/>
          <w:i/>
          <w:iCs/>
          <w:spacing w:val="-4"/>
          <w:sz w:val="30"/>
          <w:szCs w:val="30"/>
          <w:cs/>
        </w:rPr>
        <w:lastRenderedPageBreak/>
        <w:t>บริษัทร่วม</w:t>
      </w:r>
    </w:p>
    <w:p w14:paraId="1CC2D8A6" w14:textId="77777777" w:rsidR="008D650B" w:rsidRDefault="008D650B" w:rsidP="008D65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D1EA59B" w14:textId="61EFA849" w:rsidR="00BA7CE1" w:rsidRPr="0070393E" w:rsidRDefault="00BA7CE1" w:rsidP="00BA7CE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firstLine="9"/>
        <w:jc w:val="thaiDistribute"/>
        <w:rPr>
          <w:rFonts w:asciiTheme="majorBidi" w:hAnsiTheme="majorBidi" w:cstheme="majorBidi"/>
          <w:sz w:val="30"/>
          <w:szCs w:val="30"/>
        </w:rPr>
      </w:pPr>
      <w:r w:rsidRPr="00891637"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420DD2">
        <w:rPr>
          <w:rFonts w:ascii="Angsana New" w:hAnsi="Angsana New" w:hint="cs"/>
          <w:sz w:val="30"/>
          <w:szCs w:val="30"/>
          <w:cs/>
        </w:rPr>
        <w:t>เก้า</w:t>
      </w:r>
      <w:r w:rsidRPr="00891637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891637">
        <w:rPr>
          <w:rFonts w:ascii="Angsana New" w:hAnsi="Angsana New"/>
          <w:sz w:val="30"/>
          <w:szCs w:val="30"/>
          <w:cs/>
        </w:rPr>
        <w:t xml:space="preserve"> </w:t>
      </w:r>
      <w:r w:rsidR="00370A5A">
        <w:rPr>
          <w:rFonts w:ascii="Angsana New" w:hAnsi="Angsana New"/>
          <w:sz w:val="30"/>
          <w:szCs w:val="30"/>
        </w:rPr>
        <w:t>30</w:t>
      </w:r>
      <w:r w:rsidRPr="00891637">
        <w:rPr>
          <w:rFonts w:ascii="Angsana New" w:hAnsi="Angsana New"/>
          <w:sz w:val="30"/>
          <w:szCs w:val="30"/>
        </w:rPr>
        <w:t xml:space="preserve"> </w:t>
      </w:r>
      <w:r w:rsidRPr="00BF753C">
        <w:rPr>
          <w:rFonts w:ascii="Angsana New" w:hAnsi="Angsana New" w:hint="cs"/>
          <w:sz w:val="30"/>
          <w:szCs w:val="30"/>
          <w:cs/>
        </w:rPr>
        <w:t>ม</w:t>
      </w:r>
      <w:r w:rsidR="00370A5A" w:rsidRPr="00BF753C">
        <w:rPr>
          <w:rFonts w:ascii="Angsana New" w:hAnsi="Angsana New" w:hint="cs"/>
          <w:sz w:val="30"/>
          <w:szCs w:val="30"/>
          <w:cs/>
        </w:rPr>
        <w:t>ิถุนายน</w:t>
      </w:r>
      <w:r w:rsidRPr="00BF753C">
        <w:rPr>
          <w:rFonts w:ascii="Angsana New" w:hAnsi="Angsana New" w:hint="cs"/>
          <w:sz w:val="30"/>
          <w:szCs w:val="30"/>
          <w:cs/>
        </w:rPr>
        <w:t xml:space="preserve"> </w:t>
      </w:r>
      <w:r w:rsidR="007037FE" w:rsidRPr="00BF753C">
        <w:rPr>
          <w:rFonts w:ascii="Angsana New" w:hAnsi="Angsana New"/>
          <w:sz w:val="30"/>
          <w:szCs w:val="30"/>
        </w:rPr>
        <w:t>256</w:t>
      </w:r>
      <w:r w:rsidR="002B582F" w:rsidRPr="00BF753C">
        <w:rPr>
          <w:rFonts w:ascii="Angsana New" w:hAnsi="Angsana New"/>
          <w:sz w:val="30"/>
          <w:szCs w:val="30"/>
        </w:rPr>
        <w:t>7</w:t>
      </w:r>
      <w:r w:rsidRPr="00BF753C">
        <w:rPr>
          <w:rFonts w:ascii="Angsana New" w:hAnsi="Angsana New"/>
          <w:sz w:val="30"/>
          <w:szCs w:val="30"/>
          <w:cs/>
        </w:rPr>
        <w:t xml:space="preserve"> </w:t>
      </w:r>
      <w:r w:rsidRPr="00BF753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C10C0A">
        <w:rPr>
          <w:rFonts w:asciiTheme="majorBidi" w:hAnsiTheme="majorBidi" w:cstheme="majorBidi" w:hint="cs"/>
          <w:sz w:val="30"/>
          <w:szCs w:val="30"/>
          <w:cs/>
        </w:rPr>
        <w:t>และบริษัทย่อยแห่งหนึ่งได้ซื้อหน่วยทรัสต์ของ</w:t>
      </w:r>
      <w:r w:rsidRPr="00C10C0A">
        <w:rPr>
          <w:rFonts w:asciiTheme="majorBidi" w:hAnsiTheme="majorBidi" w:hint="cs"/>
          <w:sz w:val="30"/>
          <w:szCs w:val="30"/>
          <w:cs/>
        </w:rPr>
        <w:t>ทรัสต์</w:t>
      </w:r>
      <w:r w:rsidRPr="00A67306">
        <w:rPr>
          <w:rFonts w:asciiTheme="majorBidi" w:hAnsiTheme="majorBidi" w:hint="cs"/>
          <w:sz w:val="30"/>
          <w:szCs w:val="30"/>
          <w:cs/>
        </w:rPr>
        <w:t>เพื่อการ</w:t>
      </w:r>
      <w:r w:rsidRPr="0070393E">
        <w:rPr>
          <w:rFonts w:asciiTheme="majorBidi" w:hAnsiTheme="majorBidi" w:hint="cs"/>
          <w:sz w:val="30"/>
          <w:szCs w:val="30"/>
          <w:cs/>
        </w:rPr>
        <w:t>ลงทุนในอสังหาริมทรัพย์และสิทธิการเช่าอสังหาริมทรัพย์เพื่ออุตสาหกรรม เฟรเซอร์ส พร็อพเพอร์ตี้</w:t>
      </w:r>
      <w:r w:rsidRPr="0070393E">
        <w:rPr>
          <w:rFonts w:asciiTheme="majorBidi" w:hAnsiTheme="majorBidi" w:cstheme="majorBidi" w:hint="cs"/>
          <w:sz w:val="30"/>
          <w:szCs w:val="30"/>
          <w:cs/>
        </w:rPr>
        <w:t xml:space="preserve"> จำนวน </w:t>
      </w:r>
      <w:r w:rsidR="00CD061F">
        <w:rPr>
          <w:rFonts w:asciiTheme="majorBidi" w:hAnsiTheme="majorBidi" w:cstheme="majorBidi"/>
          <w:sz w:val="30"/>
          <w:szCs w:val="30"/>
        </w:rPr>
        <w:t>63</w:t>
      </w:r>
      <w:r w:rsidR="000A5E8E" w:rsidRPr="0070393E">
        <w:rPr>
          <w:rFonts w:asciiTheme="majorBidi" w:hAnsiTheme="majorBidi" w:cstheme="majorBidi"/>
          <w:sz w:val="30"/>
          <w:szCs w:val="30"/>
        </w:rPr>
        <w:t>.55</w:t>
      </w:r>
      <w:r w:rsidRPr="0070393E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70393E">
        <w:rPr>
          <w:rFonts w:asciiTheme="majorBidi" w:hAnsiTheme="majorBidi" w:cstheme="majorBidi" w:hint="cs"/>
          <w:sz w:val="30"/>
          <w:szCs w:val="30"/>
          <w:cs/>
        </w:rPr>
        <w:t xml:space="preserve">ล้านหน่วย เป็นจำนวนเงินทั้งสิ้น </w:t>
      </w:r>
      <w:r w:rsidR="00CD061F">
        <w:rPr>
          <w:rFonts w:asciiTheme="majorBidi" w:hAnsiTheme="majorBidi" w:cstheme="majorBidi"/>
          <w:sz w:val="30"/>
          <w:szCs w:val="30"/>
        </w:rPr>
        <w:t>600.65</w:t>
      </w:r>
      <w:r w:rsidRPr="0070393E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  <w:r w:rsidR="00710A0A">
        <w:rPr>
          <w:rFonts w:asciiTheme="majorBidi" w:hAnsiTheme="majorBidi" w:cstheme="majorBidi"/>
          <w:sz w:val="30"/>
          <w:szCs w:val="30"/>
        </w:rPr>
        <w:t xml:space="preserve"> </w:t>
      </w:r>
      <w:r w:rsidR="00710A0A" w:rsidRPr="00710A0A">
        <w:rPr>
          <w:rFonts w:asciiTheme="majorBidi" w:hAnsiTheme="majorBidi" w:hint="cs"/>
          <w:sz w:val="30"/>
          <w:szCs w:val="30"/>
          <w:cs/>
        </w:rPr>
        <w:t>ทำให้สัดส่วนของการถือหุ้นของกลุ่มบริษัทเพิ่มขึ้นจากร้อยละ</w:t>
      </w:r>
      <w:r w:rsidR="00710A0A" w:rsidRPr="00710A0A">
        <w:rPr>
          <w:rFonts w:asciiTheme="majorBidi" w:hAnsiTheme="majorBidi"/>
          <w:sz w:val="30"/>
          <w:szCs w:val="30"/>
          <w:cs/>
        </w:rPr>
        <w:t xml:space="preserve"> </w:t>
      </w:r>
      <w:r w:rsidR="00710A0A" w:rsidRPr="00710A0A">
        <w:rPr>
          <w:rFonts w:asciiTheme="majorBidi" w:hAnsiTheme="majorBidi" w:cstheme="majorBidi"/>
          <w:sz w:val="30"/>
          <w:szCs w:val="30"/>
        </w:rPr>
        <w:t xml:space="preserve">26.62 </w:t>
      </w:r>
      <w:r w:rsidR="00710A0A" w:rsidRPr="00710A0A">
        <w:rPr>
          <w:rFonts w:asciiTheme="majorBidi" w:hAnsiTheme="majorBidi" w:hint="cs"/>
          <w:sz w:val="30"/>
          <w:szCs w:val="30"/>
          <w:cs/>
        </w:rPr>
        <w:t>เป็นร้อยละ</w:t>
      </w:r>
      <w:r w:rsidR="00710A0A" w:rsidRPr="00710A0A">
        <w:rPr>
          <w:rFonts w:asciiTheme="majorBidi" w:hAnsiTheme="majorBidi"/>
          <w:sz w:val="30"/>
          <w:szCs w:val="30"/>
          <w:cs/>
        </w:rPr>
        <w:t xml:space="preserve"> </w:t>
      </w:r>
      <w:r w:rsidR="00710A0A" w:rsidRPr="00710A0A">
        <w:rPr>
          <w:rFonts w:asciiTheme="majorBidi" w:hAnsiTheme="majorBidi" w:cstheme="majorBidi"/>
          <w:sz w:val="30"/>
          <w:szCs w:val="30"/>
        </w:rPr>
        <w:t>26.77</w:t>
      </w:r>
    </w:p>
    <w:p w14:paraId="62A5ECDA" w14:textId="77777777" w:rsidR="00BA7CE1" w:rsidRPr="0070393E" w:rsidRDefault="00BA7CE1" w:rsidP="008D65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9F17391" w14:textId="1F6AB65B" w:rsidR="00537B75" w:rsidRDefault="00537B75" w:rsidP="002C3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"/>
        <w:jc w:val="thaiDistribute"/>
        <w:rPr>
          <w:rFonts w:ascii="Angsana New" w:hAnsi="Angsana New"/>
          <w:sz w:val="30"/>
          <w:szCs w:val="30"/>
        </w:rPr>
      </w:pPr>
      <w:r w:rsidRPr="0070393E"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CC032E" w:rsidRPr="0070393E">
        <w:rPr>
          <w:rFonts w:ascii="Angsana New" w:hAnsi="Angsana New" w:hint="cs"/>
          <w:sz w:val="30"/>
          <w:szCs w:val="30"/>
          <w:cs/>
        </w:rPr>
        <w:t>เก้า</w:t>
      </w:r>
      <w:r w:rsidRPr="0070393E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70393E">
        <w:rPr>
          <w:rFonts w:ascii="Angsana New" w:hAnsi="Angsana New"/>
          <w:sz w:val="30"/>
          <w:szCs w:val="30"/>
          <w:cs/>
        </w:rPr>
        <w:t xml:space="preserve"> </w:t>
      </w:r>
      <w:r w:rsidR="007037FE" w:rsidRPr="0070393E">
        <w:rPr>
          <w:rFonts w:ascii="Angsana New" w:hAnsi="Angsana New"/>
          <w:sz w:val="30"/>
          <w:szCs w:val="30"/>
        </w:rPr>
        <w:t>3</w:t>
      </w:r>
      <w:r w:rsidR="00CC032E" w:rsidRPr="0070393E">
        <w:rPr>
          <w:rFonts w:ascii="Angsana New" w:hAnsi="Angsana New"/>
          <w:sz w:val="30"/>
          <w:szCs w:val="30"/>
        </w:rPr>
        <w:t>0</w:t>
      </w:r>
      <w:r w:rsidRPr="0070393E">
        <w:rPr>
          <w:rFonts w:ascii="Angsana New" w:hAnsi="Angsana New"/>
          <w:sz w:val="30"/>
          <w:szCs w:val="30"/>
        </w:rPr>
        <w:t xml:space="preserve"> </w:t>
      </w:r>
      <w:r w:rsidR="00CC032E" w:rsidRPr="0070393E">
        <w:rPr>
          <w:rFonts w:ascii="Angsana New" w:hAnsi="Angsana New" w:hint="cs"/>
          <w:sz w:val="30"/>
          <w:szCs w:val="30"/>
          <w:cs/>
        </w:rPr>
        <w:t>มิถุนายน</w:t>
      </w:r>
      <w:r w:rsidRPr="0070393E">
        <w:rPr>
          <w:rFonts w:ascii="Angsana New" w:hAnsi="Angsana New" w:hint="cs"/>
          <w:sz w:val="30"/>
          <w:szCs w:val="30"/>
          <w:cs/>
        </w:rPr>
        <w:t xml:space="preserve"> </w:t>
      </w:r>
      <w:r w:rsidR="007037FE" w:rsidRPr="0070393E">
        <w:rPr>
          <w:rFonts w:ascii="Angsana New" w:hAnsi="Angsana New"/>
          <w:sz w:val="30"/>
          <w:szCs w:val="30"/>
        </w:rPr>
        <w:t>256</w:t>
      </w:r>
      <w:r w:rsidR="002B582F" w:rsidRPr="0070393E">
        <w:rPr>
          <w:rFonts w:ascii="Angsana New" w:hAnsi="Angsana New"/>
          <w:sz w:val="30"/>
          <w:szCs w:val="30"/>
        </w:rPr>
        <w:t>7</w:t>
      </w:r>
      <w:r w:rsidRPr="0070393E">
        <w:rPr>
          <w:rFonts w:ascii="Angsana New" w:hAnsi="Angsana New"/>
          <w:sz w:val="30"/>
          <w:szCs w:val="30"/>
          <w:cs/>
        </w:rPr>
        <w:t xml:space="preserve"> </w:t>
      </w:r>
      <w:r w:rsidRPr="0070393E">
        <w:rPr>
          <w:rFonts w:ascii="Angsana New" w:hAnsi="Angsana New" w:hint="cs"/>
          <w:sz w:val="30"/>
          <w:szCs w:val="30"/>
          <w:cs/>
        </w:rPr>
        <w:t>บริษัทย่อยแห่งหนึ่งได้ซื้อหน่วยทรัสต์ของทรัสต์เพื่อการลงทุนในสิทธิการเช่าอสังหาริมทรัพย์โกลเด้นเวนเจอร์</w:t>
      </w:r>
      <w:r w:rsidRPr="0070393E">
        <w:rPr>
          <w:rFonts w:ascii="Angsana New" w:hAnsi="Angsana New"/>
          <w:sz w:val="30"/>
          <w:szCs w:val="30"/>
          <w:cs/>
        </w:rPr>
        <w:t xml:space="preserve"> </w:t>
      </w:r>
      <w:r w:rsidRPr="0070393E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2B582F" w:rsidRPr="0070393E">
        <w:rPr>
          <w:rFonts w:ascii="Angsana New" w:hAnsi="Angsana New"/>
          <w:sz w:val="30"/>
          <w:szCs w:val="30"/>
        </w:rPr>
        <w:t>1</w:t>
      </w:r>
      <w:r w:rsidR="00D727AC">
        <w:rPr>
          <w:rFonts w:ascii="Angsana New" w:hAnsi="Angsana New"/>
          <w:sz w:val="30"/>
          <w:szCs w:val="30"/>
        </w:rPr>
        <w:t>7.28</w:t>
      </w:r>
      <w:r w:rsidRPr="0070393E">
        <w:rPr>
          <w:rFonts w:ascii="Angsana New" w:hAnsi="Angsana New"/>
          <w:sz w:val="30"/>
          <w:szCs w:val="30"/>
        </w:rPr>
        <w:t xml:space="preserve"> </w:t>
      </w:r>
      <w:r w:rsidRPr="0070393E">
        <w:rPr>
          <w:rFonts w:ascii="Angsana New" w:hAnsi="Angsana New" w:hint="cs"/>
          <w:sz w:val="30"/>
          <w:szCs w:val="30"/>
          <w:cs/>
        </w:rPr>
        <w:t xml:space="preserve">ล้านหน่วย เป็นจำนวนเงินทั้งสิ้น </w:t>
      </w:r>
      <w:r w:rsidR="00D727AC">
        <w:rPr>
          <w:rFonts w:ascii="Angsana New" w:hAnsi="Angsana New"/>
          <w:sz w:val="30"/>
          <w:szCs w:val="30"/>
        </w:rPr>
        <w:t>97.67</w:t>
      </w:r>
      <w:r w:rsidRPr="0070393E">
        <w:rPr>
          <w:rFonts w:ascii="Angsana New" w:hAnsi="Angsana New"/>
          <w:sz w:val="30"/>
          <w:szCs w:val="30"/>
        </w:rPr>
        <w:t xml:space="preserve"> </w:t>
      </w:r>
      <w:r w:rsidR="002C3F85">
        <w:rPr>
          <w:rFonts w:ascii="Angsana New" w:hAnsi="Angsana New"/>
          <w:sz w:val="30"/>
          <w:szCs w:val="30"/>
        </w:rPr>
        <w:br/>
      </w:r>
      <w:r w:rsidRPr="0070393E">
        <w:rPr>
          <w:rFonts w:ascii="Angsana New" w:hAnsi="Angsana New" w:hint="cs"/>
          <w:sz w:val="30"/>
          <w:szCs w:val="30"/>
          <w:cs/>
        </w:rPr>
        <w:t xml:space="preserve">ล้านบาท ทำให้สัดส่วนของการถือหุ้นของกลุ่มบริษัทเพิ่มขึ้นจากร้อยละ </w:t>
      </w:r>
      <w:r w:rsidR="000A5E8E" w:rsidRPr="0070393E">
        <w:rPr>
          <w:rFonts w:ascii="Angsana New" w:hAnsi="Angsana New"/>
          <w:sz w:val="30"/>
          <w:szCs w:val="30"/>
        </w:rPr>
        <w:t>23.63</w:t>
      </w:r>
      <w:r w:rsidRPr="0070393E">
        <w:rPr>
          <w:rFonts w:ascii="Angsana New" w:hAnsi="Angsana New"/>
          <w:sz w:val="30"/>
          <w:szCs w:val="30"/>
        </w:rPr>
        <w:t xml:space="preserve"> </w:t>
      </w:r>
      <w:r w:rsidRPr="0070393E">
        <w:rPr>
          <w:rFonts w:ascii="Angsana New" w:hAnsi="Angsana New" w:hint="cs"/>
          <w:sz w:val="30"/>
          <w:szCs w:val="30"/>
          <w:cs/>
        </w:rPr>
        <w:t>เป็นร้อยละ</w:t>
      </w:r>
      <w:r w:rsidRPr="0070393E">
        <w:rPr>
          <w:rFonts w:ascii="Angsana New" w:hAnsi="Angsana New"/>
          <w:sz w:val="30"/>
          <w:szCs w:val="30"/>
        </w:rPr>
        <w:t xml:space="preserve"> </w:t>
      </w:r>
      <w:r w:rsidR="000A5E8E" w:rsidRPr="0070393E">
        <w:rPr>
          <w:rFonts w:ascii="Angsana New" w:hAnsi="Angsana New"/>
          <w:sz w:val="30"/>
          <w:szCs w:val="30"/>
        </w:rPr>
        <w:t>2</w:t>
      </w:r>
      <w:r w:rsidR="002B582F" w:rsidRPr="0070393E">
        <w:rPr>
          <w:rFonts w:ascii="Angsana New" w:hAnsi="Angsana New"/>
          <w:sz w:val="30"/>
          <w:szCs w:val="30"/>
        </w:rPr>
        <w:t>5.</w:t>
      </w:r>
      <w:r w:rsidR="00D727AC">
        <w:rPr>
          <w:rFonts w:ascii="Angsana New" w:hAnsi="Angsana New"/>
          <w:sz w:val="30"/>
          <w:szCs w:val="30"/>
        </w:rPr>
        <w:t>75</w:t>
      </w:r>
    </w:p>
    <w:p w14:paraId="2814115B" w14:textId="77777777" w:rsidR="009546CF" w:rsidRPr="00310F45" w:rsidRDefault="009546CF" w:rsidP="00310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right="4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0012F3E" w14:textId="448471F1" w:rsidR="00537B75" w:rsidRPr="009E2F97" w:rsidRDefault="00537B75" w:rsidP="00537B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="Angsana New" w:hAnsi="Angsana New"/>
          <w:i/>
          <w:iCs/>
          <w:sz w:val="30"/>
          <w:szCs w:val="30"/>
        </w:rPr>
      </w:pPr>
      <w:r w:rsidRPr="009E2F97">
        <w:rPr>
          <w:rFonts w:ascii="Angsana New" w:hAnsi="Angsana New" w:hint="cs"/>
          <w:i/>
          <w:iCs/>
          <w:sz w:val="30"/>
          <w:szCs w:val="30"/>
          <w:cs/>
        </w:rPr>
        <w:t>การร่วมค้า</w:t>
      </w:r>
    </w:p>
    <w:p w14:paraId="487E0336" w14:textId="77777777" w:rsidR="00537B75" w:rsidRDefault="00537B75" w:rsidP="00537B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3AE6DBF9" w14:textId="4217D116" w:rsidR="00EB4767" w:rsidRDefault="00EB4767" w:rsidP="00EB4767">
      <w:pPr>
        <w:pStyle w:val="ListParagraph"/>
        <w:tabs>
          <w:tab w:val="clear" w:pos="227"/>
          <w:tab w:val="clear" w:pos="454"/>
          <w:tab w:val="left" w:pos="630"/>
        </w:tabs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="Angsana New" w:eastAsia="Times New Roman" w:hAnsi="Angsana New" w:hint="cs"/>
          <w:sz w:val="30"/>
          <w:szCs w:val="30"/>
          <w:cs/>
        </w:rPr>
        <w:t xml:space="preserve">เมื่อวันที่ </w:t>
      </w:r>
      <w:r w:rsidR="007037FE" w:rsidRPr="007037FE">
        <w:rPr>
          <w:rFonts w:ascii="Angsana New" w:eastAsia="Times New Roman" w:hAnsi="Angsana New" w:hint="cs"/>
          <w:sz w:val="30"/>
          <w:szCs w:val="30"/>
        </w:rPr>
        <w:t>13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ธันวาคม </w:t>
      </w:r>
      <w:r w:rsidR="007037FE" w:rsidRPr="007037FE">
        <w:rPr>
          <w:rFonts w:ascii="Angsana New" w:eastAsia="Times New Roman" w:hAnsi="Angsana New" w:hint="cs"/>
          <w:sz w:val="30"/>
          <w:szCs w:val="30"/>
        </w:rPr>
        <w:t>2566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บริษัทได้จำหน่ายหุ้นสามัญทั้งหมดในบริษัท จัสโค (ประเทศไทย) จำกัด ซึ่งเป็น</w:t>
      </w:r>
      <w:r>
        <w:rPr>
          <w:rFonts w:ascii="Angsana New" w:eastAsia="Times New Roman" w:hAnsi="Angsana New" w:hint="cs"/>
          <w:sz w:val="30"/>
          <w:szCs w:val="30"/>
          <w:cs/>
        </w:rPr>
        <w:br/>
        <w:t xml:space="preserve">การร่วมค้าของบริษัทให้แก่บริษัท จัสโค โฮลดิ้ง (ประเทศไทย) จำกัด เป็นจำนวนเงิน </w:t>
      </w:r>
      <w:r w:rsidR="007037FE" w:rsidRPr="007037FE">
        <w:rPr>
          <w:rFonts w:ascii="Angsana New" w:eastAsia="Times New Roman" w:hAnsi="Angsana New" w:hint="cs"/>
          <w:sz w:val="30"/>
          <w:szCs w:val="30"/>
        </w:rPr>
        <w:t>316</w:t>
      </w:r>
      <w:r>
        <w:rPr>
          <w:rFonts w:ascii="Angsana New" w:eastAsia="Times New Roman" w:hAnsi="Angsana New" w:hint="cs"/>
          <w:sz w:val="30"/>
          <w:szCs w:val="30"/>
        </w:rPr>
        <w:t>.</w:t>
      </w:r>
      <w:r w:rsidR="007037FE" w:rsidRPr="007037FE">
        <w:rPr>
          <w:rFonts w:ascii="Angsana New" w:eastAsia="Times New Roman" w:hAnsi="Angsana New" w:hint="cs"/>
          <w:sz w:val="30"/>
          <w:szCs w:val="30"/>
        </w:rPr>
        <w:t>00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ล้านบาท กลุ่มบริษัทและบริษัทรับรู้กำไรจากการจำหน่ายเงิน</w:t>
      </w:r>
      <w:r w:rsidRPr="00067F9D">
        <w:rPr>
          <w:rFonts w:ascii="Angsana New" w:eastAsia="Times New Roman" w:hAnsi="Angsana New" w:hint="cs"/>
          <w:sz w:val="30"/>
          <w:szCs w:val="30"/>
          <w:cs/>
        </w:rPr>
        <w:t>ลงทุนในการร่วมค้าในงบกำไรขาดทุนรวมและงบกำไรขาดทุน</w:t>
      </w:r>
      <w:r w:rsidR="00B2444C">
        <w:rPr>
          <w:rFonts w:ascii="Angsana New" w:eastAsia="Times New Roman" w:hAnsi="Angsana New"/>
          <w:sz w:val="30"/>
          <w:szCs w:val="30"/>
        </w:rPr>
        <w:br/>
      </w:r>
      <w:r w:rsidRPr="00067F9D">
        <w:rPr>
          <w:rFonts w:ascii="Angsana New" w:eastAsia="Times New Roman" w:hAnsi="Angsana New" w:hint="cs"/>
          <w:sz w:val="30"/>
          <w:szCs w:val="30"/>
          <w:cs/>
        </w:rPr>
        <w:t>เฉพาะกิจการสำหรับงวด</w:t>
      </w:r>
      <w:r w:rsidR="00996BBA" w:rsidRPr="00067F9D">
        <w:rPr>
          <w:rFonts w:ascii="Angsana New" w:eastAsia="Times New Roman" w:hAnsi="Angsana New" w:hint="cs"/>
          <w:sz w:val="30"/>
          <w:szCs w:val="30"/>
          <w:cs/>
        </w:rPr>
        <w:t>เก้า</w:t>
      </w:r>
      <w:r w:rsidRPr="00067F9D">
        <w:rPr>
          <w:rFonts w:ascii="Angsana New" w:eastAsia="Times New Roman" w:hAnsi="Angsana New" w:hint="cs"/>
          <w:sz w:val="30"/>
          <w:szCs w:val="30"/>
          <w:cs/>
        </w:rPr>
        <w:t xml:space="preserve">เดือนสิ้นสุดวันที่ </w:t>
      </w:r>
      <w:r w:rsidR="007037FE" w:rsidRPr="00067F9D">
        <w:rPr>
          <w:rFonts w:ascii="Angsana New" w:eastAsia="Times New Roman" w:hAnsi="Angsana New" w:hint="cs"/>
          <w:sz w:val="30"/>
          <w:szCs w:val="30"/>
        </w:rPr>
        <w:t>3</w:t>
      </w:r>
      <w:r w:rsidR="000D7CD3" w:rsidRPr="00067F9D">
        <w:rPr>
          <w:rFonts w:ascii="Angsana New" w:eastAsia="Times New Roman" w:hAnsi="Angsana New"/>
          <w:sz w:val="30"/>
          <w:szCs w:val="30"/>
        </w:rPr>
        <w:t>0</w:t>
      </w:r>
      <w:r w:rsidRPr="00067F9D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0D7CD3" w:rsidRPr="00067F9D">
        <w:rPr>
          <w:rFonts w:ascii="Angsana New" w:eastAsia="Times New Roman" w:hAnsi="Angsana New" w:hint="cs"/>
          <w:sz w:val="30"/>
          <w:szCs w:val="30"/>
          <w:cs/>
        </w:rPr>
        <w:t>มิถุนายน</w:t>
      </w:r>
      <w:r w:rsidR="004F655F" w:rsidRPr="00067F9D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4F655F" w:rsidRPr="00067F9D">
        <w:rPr>
          <w:rFonts w:ascii="Angsana New" w:eastAsia="Times New Roman" w:hAnsi="Angsana New"/>
          <w:sz w:val="30"/>
          <w:szCs w:val="30"/>
        </w:rPr>
        <w:t>2567</w:t>
      </w:r>
      <w:r w:rsidRPr="00067F9D">
        <w:rPr>
          <w:rFonts w:ascii="Angsana New" w:eastAsia="Times New Roman" w:hAnsi="Angsana New" w:hint="cs"/>
          <w:sz w:val="30"/>
          <w:szCs w:val="30"/>
          <w:cs/>
        </w:rPr>
        <w:t xml:space="preserve"> เป็นจำนวนเงิน </w:t>
      </w:r>
      <w:r w:rsidR="007037FE" w:rsidRPr="00067F9D">
        <w:rPr>
          <w:rFonts w:ascii="Angsana New" w:eastAsia="Times New Roman" w:hAnsi="Angsana New" w:hint="cs"/>
          <w:sz w:val="30"/>
          <w:szCs w:val="30"/>
        </w:rPr>
        <w:t>179</w:t>
      </w:r>
      <w:r w:rsidRPr="00067F9D">
        <w:rPr>
          <w:rFonts w:ascii="Angsana New" w:eastAsia="Times New Roman" w:hAnsi="Angsana New" w:hint="cs"/>
          <w:sz w:val="30"/>
          <w:szCs w:val="30"/>
        </w:rPr>
        <w:t>.</w:t>
      </w:r>
      <w:r w:rsidR="007037FE" w:rsidRPr="00067F9D">
        <w:rPr>
          <w:rFonts w:ascii="Angsana New" w:eastAsia="Times New Roman" w:hAnsi="Angsana New" w:hint="cs"/>
          <w:sz w:val="30"/>
          <w:szCs w:val="30"/>
        </w:rPr>
        <w:t>27</w:t>
      </w:r>
      <w:r w:rsidRPr="00067F9D">
        <w:rPr>
          <w:rFonts w:ascii="Angsana New" w:eastAsia="Times New Roman" w:hAnsi="Angsana New" w:hint="cs"/>
          <w:sz w:val="30"/>
          <w:szCs w:val="30"/>
          <w:cs/>
        </w:rPr>
        <w:t xml:space="preserve"> ล้านบาท และ </w:t>
      </w:r>
      <w:r w:rsidR="007037FE" w:rsidRPr="00067F9D">
        <w:rPr>
          <w:rFonts w:ascii="Angsana New" w:eastAsia="Times New Roman" w:hAnsi="Angsana New" w:hint="cs"/>
          <w:sz w:val="30"/>
          <w:szCs w:val="30"/>
        </w:rPr>
        <w:t>51</w:t>
      </w:r>
      <w:r w:rsidRPr="00067F9D">
        <w:rPr>
          <w:rFonts w:ascii="Angsana New" w:eastAsia="Times New Roman" w:hAnsi="Angsana New" w:hint="cs"/>
          <w:sz w:val="30"/>
          <w:szCs w:val="30"/>
        </w:rPr>
        <w:t>.</w:t>
      </w:r>
      <w:r w:rsidR="007037FE" w:rsidRPr="00067F9D">
        <w:rPr>
          <w:rFonts w:ascii="Angsana New" w:eastAsia="Times New Roman" w:hAnsi="Angsana New" w:hint="cs"/>
          <w:sz w:val="30"/>
          <w:szCs w:val="30"/>
        </w:rPr>
        <w:t>97</w:t>
      </w:r>
      <w:r w:rsidRPr="00067F9D">
        <w:rPr>
          <w:rFonts w:ascii="Angsana New" w:eastAsia="Times New Roman" w:hAnsi="Angsana New" w:hint="cs"/>
          <w:sz w:val="30"/>
          <w:szCs w:val="30"/>
        </w:rPr>
        <w:t xml:space="preserve"> </w:t>
      </w:r>
      <w:r w:rsidRPr="00067F9D">
        <w:rPr>
          <w:rFonts w:ascii="Angsana New" w:eastAsia="Times New Roman" w:hAnsi="Angsana New" w:hint="cs"/>
          <w:sz w:val="30"/>
          <w:szCs w:val="30"/>
          <w:cs/>
        </w:rPr>
        <w:t>ล้านบาท ตามลำดับ</w:t>
      </w:r>
    </w:p>
    <w:p w14:paraId="5C01D908" w14:textId="77777777" w:rsidR="00EB4767" w:rsidRPr="00755B08" w:rsidRDefault="00EB4767" w:rsidP="00537B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70E0E5DA" w14:textId="08D67C79" w:rsidR="00B533DC" w:rsidRPr="006375B5" w:rsidRDefault="00B533DC" w:rsidP="009F6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before="40" w:after="40" w:line="240" w:lineRule="auto"/>
        <w:ind w:right="63"/>
        <w:jc w:val="thaiDistribute"/>
        <w:rPr>
          <w:cs/>
          <w:lang w:eastAsia="x-none"/>
        </w:rPr>
        <w:sectPr w:rsidR="00B533DC" w:rsidRPr="006375B5" w:rsidSect="00B849B1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aperSrc w:first="7" w:other="7"/>
          <w:pgNumType w:start="14"/>
          <w:cols w:space="720"/>
          <w:docGrid w:linePitch="245"/>
        </w:sectPr>
      </w:pPr>
    </w:p>
    <w:tbl>
      <w:tblPr>
        <w:tblW w:w="15750" w:type="dxa"/>
        <w:tblInd w:w="-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48"/>
        <w:gridCol w:w="1620"/>
        <w:gridCol w:w="181"/>
        <w:gridCol w:w="719"/>
        <w:gridCol w:w="183"/>
        <w:gridCol w:w="627"/>
        <w:gridCol w:w="180"/>
        <w:gridCol w:w="720"/>
        <w:gridCol w:w="180"/>
        <w:gridCol w:w="812"/>
        <w:gridCol w:w="180"/>
        <w:gridCol w:w="720"/>
        <w:gridCol w:w="180"/>
        <w:gridCol w:w="720"/>
        <w:gridCol w:w="270"/>
        <w:gridCol w:w="717"/>
        <w:gridCol w:w="183"/>
        <w:gridCol w:w="718"/>
        <w:gridCol w:w="182"/>
        <w:gridCol w:w="720"/>
        <w:gridCol w:w="180"/>
        <w:gridCol w:w="630"/>
        <w:gridCol w:w="180"/>
        <w:gridCol w:w="809"/>
        <w:gridCol w:w="181"/>
        <w:gridCol w:w="810"/>
      </w:tblGrid>
      <w:tr w:rsidR="00505780" w:rsidRPr="00505780" w14:paraId="16B69C9C" w14:textId="77777777" w:rsidTr="00711BAD">
        <w:trPr>
          <w:cantSplit/>
          <w:trHeight w:val="20"/>
          <w:tblHeader/>
        </w:trPr>
        <w:tc>
          <w:tcPr>
            <w:tcW w:w="6478" w:type="dxa"/>
            <w:gridSpan w:val="6"/>
            <w:hideMark/>
          </w:tcPr>
          <w:p w14:paraId="518D9196" w14:textId="7741DF12" w:rsidR="00176EA7" w:rsidRPr="00505780" w:rsidRDefault="00176EA7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0" w:type="dxa"/>
          </w:tcPr>
          <w:p w14:paraId="3F171257" w14:textId="77777777" w:rsidR="00176EA7" w:rsidRPr="00505780" w:rsidRDefault="00176EA7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712" w:type="dxa"/>
            <w:gridSpan w:val="3"/>
            <w:hideMark/>
          </w:tcPr>
          <w:p w14:paraId="73276E31" w14:textId="2317F2B0" w:rsidR="00176EA7" w:rsidRPr="00505780" w:rsidRDefault="00176EA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GB" w:bidi="th-TH"/>
              </w:rPr>
            </w:pPr>
            <w:r w:rsidRPr="00505780">
              <w:rPr>
                <w:rFonts w:ascii="Angsana New" w:hAnsi="Angsana New" w:hint="cs"/>
                <w:b/>
                <w:bCs/>
                <w:sz w:val="24"/>
                <w:szCs w:val="24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ABB3ECB" w14:textId="77777777" w:rsidR="00176EA7" w:rsidRPr="00505780" w:rsidRDefault="00176EA7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220" w:type="dxa"/>
            <w:gridSpan w:val="11"/>
            <w:hideMark/>
          </w:tcPr>
          <w:p w14:paraId="0C64C84B" w14:textId="6FC3C1CD" w:rsidR="00176EA7" w:rsidRPr="00505780" w:rsidRDefault="00176EA7">
            <w:pPr>
              <w:pStyle w:val="acctmergecolhdg"/>
              <w:spacing w:line="240" w:lineRule="auto"/>
              <w:ind w:left="-85" w:right="-66"/>
              <w:rPr>
                <w:rFonts w:ascii="Angsana New" w:hAnsi="Angsana New" w:cs="Angsana New"/>
                <w:bCs/>
                <w:sz w:val="24"/>
                <w:szCs w:val="24"/>
                <w:lang w:val="en-US" w:eastAsia="en-GB" w:bidi="th-TH"/>
              </w:rPr>
            </w:pPr>
            <w:r w:rsidRPr="00505780">
              <w:rPr>
                <w:rFonts w:ascii="Angsana New" w:hAnsi="Angsana New" w:cs="Angsana New" w:hint="cs"/>
                <w:bCs/>
                <w:sz w:val="24"/>
                <w:szCs w:val="24"/>
                <w:cs/>
                <w:lang w:eastAsia="en-GB" w:bidi="th-TH"/>
              </w:rPr>
              <w:t>งบการเงินเฉพาะกิจการ</w:t>
            </w:r>
          </w:p>
        </w:tc>
        <w:tc>
          <w:tcPr>
            <w:tcW w:w="180" w:type="dxa"/>
          </w:tcPr>
          <w:p w14:paraId="116490DC" w14:textId="77777777" w:rsidR="00176EA7" w:rsidRPr="00505780" w:rsidRDefault="00176EA7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5A15F075" w14:textId="77777777" w:rsidR="00176EA7" w:rsidRPr="00505780" w:rsidRDefault="00176EA7">
            <w:pPr>
              <w:pStyle w:val="acctmergecolhdg"/>
              <w:spacing w:line="240" w:lineRule="auto"/>
              <w:ind w:left="-85" w:right="-66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</w:p>
        </w:tc>
      </w:tr>
      <w:tr w:rsidR="00022BE3" w:rsidRPr="00505780" w14:paraId="7540A049" w14:textId="77777777" w:rsidTr="00711BAD">
        <w:trPr>
          <w:cantSplit/>
          <w:trHeight w:val="20"/>
          <w:tblHeader/>
        </w:trPr>
        <w:tc>
          <w:tcPr>
            <w:tcW w:w="3148" w:type="dxa"/>
            <w:vAlign w:val="bottom"/>
          </w:tcPr>
          <w:p w14:paraId="76A2D9EC" w14:textId="77777777" w:rsidR="00176EA7" w:rsidRPr="00505780" w:rsidRDefault="00176EA7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620" w:type="dxa"/>
          </w:tcPr>
          <w:p w14:paraId="608F16FD" w14:textId="77777777" w:rsidR="00176EA7" w:rsidRPr="00505780" w:rsidRDefault="00176EA7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  <w:p w14:paraId="6C71C33F" w14:textId="77777777" w:rsidR="00176EA7" w:rsidRPr="00505780" w:rsidRDefault="00176EA7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ลักษณะธุรกิจ</w:t>
            </w:r>
          </w:p>
        </w:tc>
        <w:tc>
          <w:tcPr>
            <w:tcW w:w="181" w:type="dxa"/>
          </w:tcPr>
          <w:p w14:paraId="62F0B296" w14:textId="01EBE26D" w:rsidR="00176EA7" w:rsidRPr="00505780" w:rsidRDefault="00176EA7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529" w:type="dxa"/>
            <w:gridSpan w:val="3"/>
            <w:hideMark/>
          </w:tcPr>
          <w:p w14:paraId="47000826" w14:textId="77777777" w:rsidR="00176EA7" w:rsidRPr="00505780" w:rsidRDefault="00176EA7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สัดส่วน</w:t>
            </w:r>
          </w:p>
          <w:p w14:paraId="6745639B" w14:textId="77777777" w:rsidR="00176EA7" w:rsidRPr="00505780" w:rsidRDefault="00176EA7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ความเป็นเจ้าของ</w:t>
            </w:r>
          </w:p>
        </w:tc>
        <w:tc>
          <w:tcPr>
            <w:tcW w:w="180" w:type="dxa"/>
          </w:tcPr>
          <w:p w14:paraId="6C0B2E49" w14:textId="77777777" w:rsidR="00176EA7" w:rsidRPr="00505780" w:rsidRDefault="00176EA7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712" w:type="dxa"/>
            <w:gridSpan w:val="3"/>
            <w:hideMark/>
          </w:tcPr>
          <w:p w14:paraId="03FBA5D4" w14:textId="77777777" w:rsidR="00176EA7" w:rsidRPr="00505780" w:rsidRDefault="00176EA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มูลค่าตาม</w:t>
            </w:r>
          </w:p>
          <w:p w14:paraId="68155A81" w14:textId="77777777" w:rsidR="00176EA7" w:rsidRPr="00505780" w:rsidRDefault="00176EA7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  <w:r w:rsidRPr="00505780">
              <w:rPr>
                <w:rFonts w:ascii="Angsana New" w:hAnsi="Angsana New" w:cs="Angsana New" w:hint="cs"/>
                <w:sz w:val="24"/>
                <w:szCs w:val="24"/>
                <w:cs/>
                <w:lang w:eastAsia="en-GB" w:bidi="th-TH"/>
              </w:rPr>
              <w:t>วิธีส่วนได้เสีย</w:t>
            </w:r>
          </w:p>
        </w:tc>
        <w:tc>
          <w:tcPr>
            <w:tcW w:w="180" w:type="dxa"/>
          </w:tcPr>
          <w:p w14:paraId="163DF250" w14:textId="77777777" w:rsidR="00176EA7" w:rsidRPr="00505780" w:rsidRDefault="00176EA7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gridSpan w:val="3"/>
            <w:vAlign w:val="bottom"/>
            <w:hideMark/>
          </w:tcPr>
          <w:p w14:paraId="6185ACAB" w14:textId="77777777" w:rsidR="00176EA7" w:rsidRPr="00505780" w:rsidRDefault="00176EA7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  <w:r w:rsidRPr="00505780">
              <w:rPr>
                <w:rFonts w:ascii="Angsana New" w:hAnsi="Angsana New" w:cs="Angsana New" w:hint="cs"/>
                <w:sz w:val="24"/>
                <w:szCs w:val="24"/>
                <w:cs/>
                <w:lang w:eastAsia="en-GB" w:bidi="th-TH"/>
              </w:rPr>
              <w:t>ราคาทุน</w:t>
            </w:r>
          </w:p>
        </w:tc>
        <w:tc>
          <w:tcPr>
            <w:tcW w:w="270" w:type="dxa"/>
          </w:tcPr>
          <w:p w14:paraId="603E1282" w14:textId="77777777" w:rsidR="00176EA7" w:rsidRPr="00505780" w:rsidRDefault="00176EA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618" w:type="dxa"/>
            <w:gridSpan w:val="3"/>
            <w:vAlign w:val="bottom"/>
            <w:hideMark/>
          </w:tcPr>
          <w:p w14:paraId="4858DEC4" w14:textId="77777777" w:rsidR="00176EA7" w:rsidRPr="00505780" w:rsidRDefault="00176EA7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eastAsia="en-GB" w:bidi="th-TH"/>
              </w:rPr>
            </w:pPr>
            <w:r w:rsidRPr="00505780">
              <w:rPr>
                <w:rFonts w:ascii="Angsana New" w:hAnsi="Angsana New" w:cs="Angsana New" w:hint="cs"/>
                <w:sz w:val="24"/>
                <w:szCs w:val="24"/>
                <w:cs/>
                <w:lang w:eastAsia="en-GB" w:bidi="th-TH"/>
              </w:rPr>
              <w:t>การด้อยค่า</w:t>
            </w:r>
          </w:p>
        </w:tc>
        <w:tc>
          <w:tcPr>
            <w:tcW w:w="182" w:type="dxa"/>
          </w:tcPr>
          <w:p w14:paraId="1466E15E" w14:textId="77777777" w:rsidR="00176EA7" w:rsidRPr="00505780" w:rsidRDefault="00176EA7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530" w:type="dxa"/>
            <w:gridSpan w:val="3"/>
            <w:vAlign w:val="bottom"/>
            <w:hideMark/>
          </w:tcPr>
          <w:p w14:paraId="49E096A9" w14:textId="77777777" w:rsidR="00176EA7" w:rsidRPr="00505780" w:rsidRDefault="00176EA7">
            <w:pPr>
              <w:pStyle w:val="acctmergecolhdg"/>
              <w:spacing w:line="240" w:lineRule="auto"/>
              <w:ind w:left="-85" w:right="-66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cs="Angsana New" w:hint="cs"/>
                <w:sz w:val="24"/>
                <w:szCs w:val="24"/>
                <w:cs/>
                <w:lang w:eastAsia="en-GB" w:bidi="th-TH"/>
              </w:rPr>
              <w:t>ราคาทุน-สุทธิ</w:t>
            </w:r>
          </w:p>
        </w:tc>
        <w:tc>
          <w:tcPr>
            <w:tcW w:w="180" w:type="dxa"/>
          </w:tcPr>
          <w:p w14:paraId="48009E1F" w14:textId="77777777" w:rsidR="00176EA7" w:rsidRPr="00505780" w:rsidRDefault="00176EA7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0" w:type="dxa"/>
            <w:gridSpan w:val="3"/>
            <w:vAlign w:val="bottom"/>
            <w:hideMark/>
          </w:tcPr>
          <w:p w14:paraId="5ABEE519" w14:textId="77777777" w:rsidR="00176EA7" w:rsidRPr="00505780" w:rsidRDefault="00176EA7">
            <w:pPr>
              <w:pStyle w:val="acctmergecolhdg"/>
              <w:spacing w:line="240" w:lineRule="auto"/>
              <w:ind w:left="-85" w:right="-66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cs="Angsana New" w:hint="cs"/>
                <w:sz w:val="24"/>
                <w:szCs w:val="24"/>
                <w:cs/>
                <w:lang w:eastAsia="en-GB" w:bidi="th-TH"/>
              </w:rPr>
              <w:t>มูลค่ายุติธรรมสำหรับ</w:t>
            </w:r>
          </w:p>
          <w:p w14:paraId="6867E81D" w14:textId="741556B2" w:rsidR="00176EA7" w:rsidRPr="00505780" w:rsidRDefault="00176EA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หลักทรัพย์จดทะเบียนฯ</w:t>
            </w:r>
          </w:p>
        </w:tc>
      </w:tr>
      <w:tr w:rsidR="00395C83" w:rsidRPr="00505780" w14:paraId="06FB7F14" w14:textId="77777777" w:rsidTr="005D799F">
        <w:trPr>
          <w:cantSplit/>
          <w:trHeight w:val="20"/>
          <w:tblHeader/>
        </w:trPr>
        <w:tc>
          <w:tcPr>
            <w:tcW w:w="3148" w:type="dxa"/>
          </w:tcPr>
          <w:p w14:paraId="4B52051C" w14:textId="77777777" w:rsidR="00395C83" w:rsidRPr="00505780" w:rsidRDefault="00395C83" w:rsidP="00395C8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</w:tcPr>
          <w:p w14:paraId="249ACEED" w14:textId="77777777" w:rsidR="00395C83" w:rsidRPr="00505780" w:rsidRDefault="00395C83" w:rsidP="00395C8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</w:tcPr>
          <w:p w14:paraId="62012613" w14:textId="77777777" w:rsidR="00395C83" w:rsidRPr="00505780" w:rsidRDefault="00395C83" w:rsidP="00395C8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9" w:type="dxa"/>
            <w:vAlign w:val="center"/>
          </w:tcPr>
          <w:p w14:paraId="611E87C8" w14:textId="724D6F46" w:rsidR="00395C83" w:rsidRPr="00505780" w:rsidRDefault="00395C83" w:rsidP="00395C8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0</w:t>
            </w:r>
          </w:p>
        </w:tc>
        <w:tc>
          <w:tcPr>
            <w:tcW w:w="183" w:type="dxa"/>
            <w:vAlign w:val="center"/>
          </w:tcPr>
          <w:p w14:paraId="6B4BFE89" w14:textId="77777777" w:rsidR="00395C83" w:rsidRPr="00505780" w:rsidRDefault="00395C83" w:rsidP="00395C8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  <w:vAlign w:val="center"/>
          </w:tcPr>
          <w:p w14:paraId="5D70C9C6" w14:textId="16B0DF21" w:rsidR="00395C83" w:rsidRPr="00505780" w:rsidRDefault="00395C83" w:rsidP="00395C8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30</w:t>
            </w:r>
          </w:p>
        </w:tc>
        <w:tc>
          <w:tcPr>
            <w:tcW w:w="180" w:type="dxa"/>
          </w:tcPr>
          <w:p w14:paraId="4AF9A272" w14:textId="77777777" w:rsidR="00395C83" w:rsidRPr="00505780" w:rsidRDefault="00395C83" w:rsidP="00395C83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65D9D05F" w14:textId="3AC75183" w:rsidR="00395C83" w:rsidRPr="00505780" w:rsidRDefault="00395C83" w:rsidP="00395C8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0</w:t>
            </w:r>
          </w:p>
        </w:tc>
        <w:tc>
          <w:tcPr>
            <w:tcW w:w="180" w:type="dxa"/>
            <w:vAlign w:val="center"/>
          </w:tcPr>
          <w:p w14:paraId="701BA7FF" w14:textId="77777777" w:rsidR="00395C83" w:rsidRPr="00505780" w:rsidRDefault="00395C83" w:rsidP="00395C8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vAlign w:val="center"/>
          </w:tcPr>
          <w:p w14:paraId="7008D985" w14:textId="579B76FA" w:rsidR="00395C83" w:rsidRPr="00505780" w:rsidRDefault="00395C83" w:rsidP="00395C8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30</w:t>
            </w:r>
          </w:p>
        </w:tc>
        <w:tc>
          <w:tcPr>
            <w:tcW w:w="180" w:type="dxa"/>
          </w:tcPr>
          <w:p w14:paraId="1E8DB523" w14:textId="77777777" w:rsidR="00395C83" w:rsidRPr="00505780" w:rsidRDefault="00395C83" w:rsidP="00395C83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3D6AAFE5" w14:textId="18AB2A5C" w:rsidR="00395C83" w:rsidRPr="00505780" w:rsidRDefault="00395C83" w:rsidP="00395C8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0</w:t>
            </w:r>
          </w:p>
        </w:tc>
        <w:tc>
          <w:tcPr>
            <w:tcW w:w="180" w:type="dxa"/>
            <w:vAlign w:val="center"/>
          </w:tcPr>
          <w:p w14:paraId="40EAB62A" w14:textId="77777777" w:rsidR="00395C83" w:rsidRPr="00505780" w:rsidRDefault="00395C83" w:rsidP="00395C8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075B3829" w14:textId="0E247371" w:rsidR="00395C83" w:rsidRPr="00505780" w:rsidRDefault="00395C83" w:rsidP="00395C8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30</w:t>
            </w:r>
          </w:p>
        </w:tc>
        <w:tc>
          <w:tcPr>
            <w:tcW w:w="270" w:type="dxa"/>
          </w:tcPr>
          <w:p w14:paraId="51863AA2" w14:textId="77777777" w:rsidR="00395C83" w:rsidRPr="00505780" w:rsidRDefault="00395C83" w:rsidP="00395C8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7" w:type="dxa"/>
            <w:vAlign w:val="center"/>
          </w:tcPr>
          <w:p w14:paraId="25844C78" w14:textId="6EDFD71E" w:rsidR="00395C83" w:rsidRPr="00505780" w:rsidRDefault="00395C83" w:rsidP="00395C8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0</w:t>
            </w:r>
          </w:p>
        </w:tc>
        <w:tc>
          <w:tcPr>
            <w:tcW w:w="183" w:type="dxa"/>
            <w:vAlign w:val="center"/>
          </w:tcPr>
          <w:p w14:paraId="5F76557C" w14:textId="77777777" w:rsidR="00395C83" w:rsidRPr="00505780" w:rsidRDefault="00395C83" w:rsidP="00395C8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center"/>
          </w:tcPr>
          <w:p w14:paraId="59BA513C" w14:textId="2973BFDE" w:rsidR="00395C83" w:rsidRPr="00505780" w:rsidRDefault="00395C83" w:rsidP="00395C8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30</w:t>
            </w:r>
          </w:p>
        </w:tc>
        <w:tc>
          <w:tcPr>
            <w:tcW w:w="182" w:type="dxa"/>
          </w:tcPr>
          <w:p w14:paraId="5BCB46CF" w14:textId="77777777" w:rsidR="00395C83" w:rsidRPr="00505780" w:rsidRDefault="00395C83" w:rsidP="00395C83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20684F23" w14:textId="2BB9C016" w:rsidR="00395C83" w:rsidRPr="00505780" w:rsidRDefault="00395C83" w:rsidP="00395C8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0</w:t>
            </w:r>
          </w:p>
        </w:tc>
        <w:tc>
          <w:tcPr>
            <w:tcW w:w="180" w:type="dxa"/>
            <w:vAlign w:val="center"/>
          </w:tcPr>
          <w:p w14:paraId="5CB0C6AF" w14:textId="77777777" w:rsidR="00395C83" w:rsidRPr="00505780" w:rsidRDefault="00395C83" w:rsidP="00395C8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vAlign w:val="center"/>
          </w:tcPr>
          <w:p w14:paraId="04C300AB" w14:textId="541BAB60" w:rsidR="00395C83" w:rsidRPr="00505780" w:rsidRDefault="00395C83" w:rsidP="00395C8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30</w:t>
            </w:r>
          </w:p>
        </w:tc>
        <w:tc>
          <w:tcPr>
            <w:tcW w:w="180" w:type="dxa"/>
          </w:tcPr>
          <w:p w14:paraId="47FD5279" w14:textId="77777777" w:rsidR="00395C83" w:rsidRPr="00505780" w:rsidRDefault="00395C83" w:rsidP="00395C8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09" w:type="dxa"/>
            <w:vAlign w:val="center"/>
          </w:tcPr>
          <w:p w14:paraId="5C51C831" w14:textId="52F2F8F3" w:rsidR="00395C83" w:rsidRPr="00505780" w:rsidRDefault="00395C83" w:rsidP="00395C8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0</w:t>
            </w:r>
          </w:p>
        </w:tc>
        <w:tc>
          <w:tcPr>
            <w:tcW w:w="181" w:type="dxa"/>
            <w:vAlign w:val="center"/>
          </w:tcPr>
          <w:p w14:paraId="4879F0A5" w14:textId="77777777" w:rsidR="00395C83" w:rsidRPr="00505780" w:rsidRDefault="00395C83" w:rsidP="00395C8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vAlign w:val="center"/>
          </w:tcPr>
          <w:p w14:paraId="0911B28D" w14:textId="0B494904" w:rsidR="00395C83" w:rsidRPr="00505780" w:rsidRDefault="00395C83" w:rsidP="00395C8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30</w:t>
            </w:r>
          </w:p>
        </w:tc>
      </w:tr>
      <w:tr w:rsidR="00395C83" w:rsidRPr="00505780" w14:paraId="567BACC6" w14:textId="77777777" w:rsidTr="00711BAD">
        <w:trPr>
          <w:cantSplit/>
          <w:trHeight w:val="20"/>
          <w:tblHeader/>
        </w:trPr>
        <w:tc>
          <w:tcPr>
            <w:tcW w:w="3148" w:type="dxa"/>
          </w:tcPr>
          <w:p w14:paraId="6C9A9BBC" w14:textId="77777777" w:rsidR="00395C83" w:rsidRPr="00505780" w:rsidRDefault="00395C83" w:rsidP="00395C8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</w:tcPr>
          <w:p w14:paraId="025565B3" w14:textId="77777777" w:rsidR="00395C83" w:rsidRPr="00505780" w:rsidRDefault="00395C83" w:rsidP="00395C8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</w:tcPr>
          <w:p w14:paraId="212B34CF" w14:textId="77777777" w:rsidR="00395C83" w:rsidRPr="00505780" w:rsidRDefault="00395C83" w:rsidP="00395C8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9" w:type="dxa"/>
            <w:vAlign w:val="center"/>
          </w:tcPr>
          <w:p w14:paraId="1195A632" w14:textId="6A46921D" w:rsidR="00395C83" w:rsidRPr="00505780" w:rsidRDefault="00395C83" w:rsidP="00395C8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มิถุนายน</w:t>
            </w:r>
          </w:p>
        </w:tc>
        <w:tc>
          <w:tcPr>
            <w:tcW w:w="183" w:type="dxa"/>
            <w:vAlign w:val="center"/>
          </w:tcPr>
          <w:p w14:paraId="35159119" w14:textId="77777777" w:rsidR="00395C83" w:rsidRPr="00505780" w:rsidRDefault="00395C83" w:rsidP="00395C8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  <w:vAlign w:val="center"/>
          </w:tcPr>
          <w:p w14:paraId="176C4A1F" w14:textId="77BC5CAB" w:rsidR="00395C83" w:rsidRPr="00505780" w:rsidRDefault="00395C83" w:rsidP="00395C8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กันยายน</w:t>
            </w:r>
          </w:p>
        </w:tc>
        <w:tc>
          <w:tcPr>
            <w:tcW w:w="180" w:type="dxa"/>
          </w:tcPr>
          <w:p w14:paraId="3064392A" w14:textId="77777777" w:rsidR="00395C83" w:rsidRPr="00505780" w:rsidRDefault="00395C83" w:rsidP="00395C83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0FF1D90D" w14:textId="032464E6" w:rsidR="00395C83" w:rsidRPr="00505780" w:rsidRDefault="00395C83" w:rsidP="00395C8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มิถุนายน</w:t>
            </w:r>
          </w:p>
        </w:tc>
        <w:tc>
          <w:tcPr>
            <w:tcW w:w="180" w:type="dxa"/>
            <w:vAlign w:val="center"/>
          </w:tcPr>
          <w:p w14:paraId="4C208490" w14:textId="77777777" w:rsidR="00395C83" w:rsidRPr="00505780" w:rsidRDefault="00395C83" w:rsidP="00395C8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vAlign w:val="center"/>
          </w:tcPr>
          <w:p w14:paraId="168A7509" w14:textId="173C6DF1" w:rsidR="00395C83" w:rsidRPr="00505780" w:rsidRDefault="00395C83" w:rsidP="00395C8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กันยายน</w:t>
            </w:r>
          </w:p>
        </w:tc>
        <w:tc>
          <w:tcPr>
            <w:tcW w:w="180" w:type="dxa"/>
          </w:tcPr>
          <w:p w14:paraId="58B8A340" w14:textId="77777777" w:rsidR="00395C83" w:rsidRPr="00505780" w:rsidRDefault="00395C83" w:rsidP="00395C83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3E5BA4F1" w14:textId="75B322AE" w:rsidR="00395C83" w:rsidRPr="00505780" w:rsidRDefault="00395C83" w:rsidP="00395C8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มิถุนายน</w:t>
            </w:r>
          </w:p>
        </w:tc>
        <w:tc>
          <w:tcPr>
            <w:tcW w:w="180" w:type="dxa"/>
            <w:vAlign w:val="center"/>
          </w:tcPr>
          <w:p w14:paraId="5CD39175" w14:textId="77777777" w:rsidR="00395C83" w:rsidRPr="00505780" w:rsidRDefault="00395C83" w:rsidP="00395C8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3B802286" w14:textId="50A94BEA" w:rsidR="00395C83" w:rsidRPr="00505780" w:rsidRDefault="00395C83" w:rsidP="00395C8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กันยายน</w:t>
            </w:r>
          </w:p>
        </w:tc>
        <w:tc>
          <w:tcPr>
            <w:tcW w:w="270" w:type="dxa"/>
          </w:tcPr>
          <w:p w14:paraId="3DB95389" w14:textId="77777777" w:rsidR="00395C83" w:rsidRPr="00505780" w:rsidRDefault="00395C83" w:rsidP="00395C8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7" w:type="dxa"/>
            <w:vAlign w:val="center"/>
          </w:tcPr>
          <w:p w14:paraId="09C674FB" w14:textId="419E2ABF" w:rsidR="00395C83" w:rsidRPr="00505780" w:rsidRDefault="00395C83" w:rsidP="00395C8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มิถุนายน</w:t>
            </w:r>
          </w:p>
        </w:tc>
        <w:tc>
          <w:tcPr>
            <w:tcW w:w="183" w:type="dxa"/>
            <w:vAlign w:val="center"/>
          </w:tcPr>
          <w:p w14:paraId="1D827C3B" w14:textId="77777777" w:rsidR="00395C83" w:rsidRPr="00505780" w:rsidRDefault="00395C83" w:rsidP="00395C8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center"/>
          </w:tcPr>
          <w:p w14:paraId="31E49C01" w14:textId="66243F0F" w:rsidR="00395C83" w:rsidRPr="00505780" w:rsidRDefault="00395C83" w:rsidP="00395C8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กันยายน</w:t>
            </w:r>
          </w:p>
        </w:tc>
        <w:tc>
          <w:tcPr>
            <w:tcW w:w="182" w:type="dxa"/>
          </w:tcPr>
          <w:p w14:paraId="2A41B186" w14:textId="77777777" w:rsidR="00395C83" w:rsidRPr="00505780" w:rsidRDefault="00395C83" w:rsidP="00395C83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35442F62" w14:textId="09FB1244" w:rsidR="00395C83" w:rsidRPr="00505780" w:rsidRDefault="00395C83" w:rsidP="00395C8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มิถุนายน</w:t>
            </w:r>
          </w:p>
        </w:tc>
        <w:tc>
          <w:tcPr>
            <w:tcW w:w="180" w:type="dxa"/>
            <w:vAlign w:val="center"/>
          </w:tcPr>
          <w:p w14:paraId="13DA83F1" w14:textId="77777777" w:rsidR="00395C83" w:rsidRPr="00505780" w:rsidRDefault="00395C83" w:rsidP="00395C8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vAlign w:val="center"/>
          </w:tcPr>
          <w:p w14:paraId="41047703" w14:textId="639B0FE2" w:rsidR="00395C83" w:rsidRPr="00505780" w:rsidRDefault="00395C83" w:rsidP="00395C8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กันยายน</w:t>
            </w:r>
          </w:p>
        </w:tc>
        <w:tc>
          <w:tcPr>
            <w:tcW w:w="180" w:type="dxa"/>
          </w:tcPr>
          <w:p w14:paraId="63568C59" w14:textId="77777777" w:rsidR="00395C83" w:rsidRPr="00505780" w:rsidRDefault="00395C83" w:rsidP="00395C8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09" w:type="dxa"/>
            <w:vAlign w:val="center"/>
          </w:tcPr>
          <w:p w14:paraId="0A531F82" w14:textId="58FF5922" w:rsidR="00395C83" w:rsidRPr="00505780" w:rsidRDefault="00395C83" w:rsidP="00395C8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มิถุนายน</w:t>
            </w:r>
          </w:p>
        </w:tc>
        <w:tc>
          <w:tcPr>
            <w:tcW w:w="181" w:type="dxa"/>
            <w:vAlign w:val="center"/>
          </w:tcPr>
          <w:p w14:paraId="31EC644B" w14:textId="77777777" w:rsidR="00395C83" w:rsidRPr="00505780" w:rsidRDefault="00395C83" w:rsidP="00395C8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vAlign w:val="center"/>
          </w:tcPr>
          <w:p w14:paraId="54D04F36" w14:textId="5A575888" w:rsidR="00395C83" w:rsidRPr="00505780" w:rsidRDefault="00395C83" w:rsidP="00395C8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กันยายน</w:t>
            </w:r>
          </w:p>
        </w:tc>
      </w:tr>
      <w:tr w:rsidR="00D30C48" w:rsidRPr="00505780" w14:paraId="390BB560" w14:textId="77777777" w:rsidTr="00711BAD">
        <w:trPr>
          <w:cantSplit/>
          <w:trHeight w:val="20"/>
          <w:tblHeader/>
        </w:trPr>
        <w:tc>
          <w:tcPr>
            <w:tcW w:w="3148" w:type="dxa"/>
          </w:tcPr>
          <w:p w14:paraId="1AC9573D" w14:textId="77777777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</w:tcPr>
          <w:p w14:paraId="392490E8" w14:textId="77777777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</w:tcPr>
          <w:p w14:paraId="4AD7F4A4" w14:textId="77777777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9" w:type="dxa"/>
            <w:vAlign w:val="center"/>
          </w:tcPr>
          <w:p w14:paraId="59D101AE" w14:textId="02A80B83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</w:t>
            </w:r>
            <w:r w:rsidR="00FE53B7" w:rsidRPr="00FE53B7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8</w:t>
            </w:r>
          </w:p>
        </w:tc>
        <w:tc>
          <w:tcPr>
            <w:tcW w:w="183" w:type="dxa"/>
            <w:vAlign w:val="center"/>
          </w:tcPr>
          <w:p w14:paraId="423A62B4" w14:textId="77777777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  <w:vAlign w:val="center"/>
          </w:tcPr>
          <w:p w14:paraId="54E95BD8" w14:textId="7E6B1981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</w:t>
            </w:r>
            <w:r w:rsidR="00FE53B7" w:rsidRPr="00FE53B7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7</w:t>
            </w:r>
          </w:p>
        </w:tc>
        <w:tc>
          <w:tcPr>
            <w:tcW w:w="180" w:type="dxa"/>
          </w:tcPr>
          <w:p w14:paraId="1775601D" w14:textId="77777777" w:rsidR="00D30C48" w:rsidRPr="00505780" w:rsidRDefault="00D30C48" w:rsidP="00D30C48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0CF4E891" w14:textId="1CB2AAE8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</w:t>
            </w:r>
            <w:r w:rsidR="00FE53B7" w:rsidRPr="00FE53B7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8</w:t>
            </w:r>
          </w:p>
        </w:tc>
        <w:tc>
          <w:tcPr>
            <w:tcW w:w="180" w:type="dxa"/>
            <w:vAlign w:val="center"/>
          </w:tcPr>
          <w:p w14:paraId="2A8AC6B6" w14:textId="77777777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vAlign w:val="center"/>
          </w:tcPr>
          <w:p w14:paraId="28F60B43" w14:textId="39BEE4F7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</w:t>
            </w:r>
            <w:r w:rsidR="00FE53B7" w:rsidRPr="00FE53B7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7</w:t>
            </w:r>
          </w:p>
        </w:tc>
        <w:tc>
          <w:tcPr>
            <w:tcW w:w="180" w:type="dxa"/>
          </w:tcPr>
          <w:p w14:paraId="021AC656" w14:textId="77777777" w:rsidR="00D30C48" w:rsidRPr="00505780" w:rsidRDefault="00D30C48" w:rsidP="00D30C48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58377F2C" w14:textId="4D79560F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</w:t>
            </w:r>
            <w:r w:rsidR="00FE53B7" w:rsidRPr="00FE53B7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8</w:t>
            </w:r>
          </w:p>
        </w:tc>
        <w:tc>
          <w:tcPr>
            <w:tcW w:w="180" w:type="dxa"/>
            <w:vAlign w:val="center"/>
          </w:tcPr>
          <w:p w14:paraId="6416A216" w14:textId="77777777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53551470" w14:textId="433A8B9C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</w:t>
            </w:r>
            <w:r w:rsidR="00FE53B7" w:rsidRPr="00FE53B7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7</w:t>
            </w:r>
          </w:p>
        </w:tc>
        <w:tc>
          <w:tcPr>
            <w:tcW w:w="270" w:type="dxa"/>
          </w:tcPr>
          <w:p w14:paraId="01FDDC7E" w14:textId="77777777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7" w:type="dxa"/>
            <w:vAlign w:val="center"/>
          </w:tcPr>
          <w:p w14:paraId="03006C0C" w14:textId="43976ACA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</w:t>
            </w:r>
            <w:r w:rsidR="00FE53B7" w:rsidRPr="00FE53B7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8</w:t>
            </w:r>
          </w:p>
        </w:tc>
        <w:tc>
          <w:tcPr>
            <w:tcW w:w="183" w:type="dxa"/>
            <w:vAlign w:val="center"/>
          </w:tcPr>
          <w:p w14:paraId="423DCA86" w14:textId="77777777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center"/>
          </w:tcPr>
          <w:p w14:paraId="578F5010" w14:textId="0DC3B08B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</w:t>
            </w:r>
            <w:r w:rsidR="00FE53B7" w:rsidRPr="00FE53B7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7</w:t>
            </w:r>
          </w:p>
        </w:tc>
        <w:tc>
          <w:tcPr>
            <w:tcW w:w="182" w:type="dxa"/>
          </w:tcPr>
          <w:p w14:paraId="2FFF62C2" w14:textId="77777777" w:rsidR="00D30C48" w:rsidRPr="00505780" w:rsidRDefault="00D30C48" w:rsidP="00D30C48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737C8A5C" w14:textId="5291CCF6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</w:t>
            </w:r>
            <w:r w:rsidR="00FE53B7" w:rsidRPr="00FE53B7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8</w:t>
            </w:r>
          </w:p>
        </w:tc>
        <w:tc>
          <w:tcPr>
            <w:tcW w:w="180" w:type="dxa"/>
            <w:vAlign w:val="center"/>
          </w:tcPr>
          <w:p w14:paraId="0BD4DC1E" w14:textId="77777777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vAlign w:val="center"/>
          </w:tcPr>
          <w:p w14:paraId="000D2592" w14:textId="0736262F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</w:t>
            </w:r>
            <w:r w:rsidR="00FE53B7" w:rsidRPr="00FE53B7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7</w:t>
            </w:r>
          </w:p>
        </w:tc>
        <w:tc>
          <w:tcPr>
            <w:tcW w:w="180" w:type="dxa"/>
          </w:tcPr>
          <w:p w14:paraId="13670E22" w14:textId="77777777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09" w:type="dxa"/>
            <w:vAlign w:val="center"/>
          </w:tcPr>
          <w:p w14:paraId="7395FBC0" w14:textId="0D45FD2F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</w:t>
            </w:r>
            <w:r w:rsidR="00FE53B7" w:rsidRPr="00FE53B7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8</w:t>
            </w:r>
          </w:p>
        </w:tc>
        <w:tc>
          <w:tcPr>
            <w:tcW w:w="181" w:type="dxa"/>
            <w:vAlign w:val="center"/>
          </w:tcPr>
          <w:p w14:paraId="5BE7F498" w14:textId="77777777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vAlign w:val="center"/>
          </w:tcPr>
          <w:p w14:paraId="6C9F5EFB" w14:textId="5FFF2D45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</w:t>
            </w:r>
            <w:r w:rsidR="00FE53B7" w:rsidRPr="00FE53B7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7</w:t>
            </w:r>
          </w:p>
        </w:tc>
      </w:tr>
      <w:tr w:rsidR="00D30C48" w:rsidRPr="00505780" w14:paraId="11BADE72" w14:textId="77777777" w:rsidTr="00711BAD">
        <w:trPr>
          <w:cantSplit/>
          <w:trHeight w:val="20"/>
          <w:tblHeader/>
        </w:trPr>
        <w:tc>
          <w:tcPr>
            <w:tcW w:w="3148" w:type="dxa"/>
          </w:tcPr>
          <w:p w14:paraId="7946CA0D" w14:textId="77777777" w:rsidR="00D30C48" w:rsidRPr="00505780" w:rsidRDefault="00D30C48" w:rsidP="00D30C48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620" w:type="dxa"/>
          </w:tcPr>
          <w:p w14:paraId="2BC23FDF" w14:textId="77777777" w:rsidR="00D30C48" w:rsidRPr="00505780" w:rsidRDefault="00D30C48" w:rsidP="00D30C48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181" w:type="dxa"/>
          </w:tcPr>
          <w:p w14:paraId="56191E42" w14:textId="77777777" w:rsidR="00D30C48" w:rsidRPr="00505780" w:rsidRDefault="00D30C48" w:rsidP="00D30C48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529" w:type="dxa"/>
            <w:gridSpan w:val="3"/>
            <w:hideMark/>
          </w:tcPr>
          <w:p w14:paraId="1CAAB86C" w14:textId="77777777" w:rsidR="00D30C48" w:rsidRPr="00505780" w:rsidRDefault="00D30C48" w:rsidP="00D30C48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505780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GB" w:eastAsia="en-GB"/>
              </w:rPr>
              <w:t>(ร้อยละ)</w:t>
            </w:r>
          </w:p>
        </w:tc>
        <w:tc>
          <w:tcPr>
            <w:tcW w:w="180" w:type="dxa"/>
          </w:tcPr>
          <w:p w14:paraId="5C71D708" w14:textId="77777777" w:rsidR="00D30C48" w:rsidRPr="00505780" w:rsidRDefault="00D30C48" w:rsidP="00D30C48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9092" w:type="dxa"/>
            <w:gridSpan w:val="19"/>
            <w:hideMark/>
          </w:tcPr>
          <w:p w14:paraId="165338E8" w14:textId="77777777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hint="cs"/>
                <w:i/>
                <w:iCs/>
                <w:sz w:val="24"/>
                <w:szCs w:val="24"/>
                <w:cs/>
                <w:lang w:eastAsia="en-GB" w:bidi="th-TH"/>
              </w:rPr>
              <w:t>(ล้านบาท)</w:t>
            </w:r>
          </w:p>
        </w:tc>
      </w:tr>
      <w:tr w:rsidR="00D30C48" w:rsidRPr="00505780" w14:paraId="66F89A10" w14:textId="77777777" w:rsidTr="00711BAD">
        <w:trPr>
          <w:cantSplit/>
          <w:trHeight w:val="20"/>
        </w:trPr>
        <w:tc>
          <w:tcPr>
            <w:tcW w:w="3148" w:type="dxa"/>
            <w:hideMark/>
          </w:tcPr>
          <w:p w14:paraId="48F47DCD" w14:textId="77777777" w:rsidR="00D30C48" w:rsidRPr="00505780" w:rsidRDefault="00D30C48" w:rsidP="00D30C48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50578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บริษัทร่วม</w:t>
            </w:r>
          </w:p>
        </w:tc>
        <w:tc>
          <w:tcPr>
            <w:tcW w:w="1620" w:type="dxa"/>
          </w:tcPr>
          <w:p w14:paraId="668AF8C3" w14:textId="77777777" w:rsidR="00D30C48" w:rsidRPr="00505780" w:rsidRDefault="00D30C48" w:rsidP="00D30C48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181" w:type="dxa"/>
          </w:tcPr>
          <w:p w14:paraId="7C764221" w14:textId="77777777" w:rsidR="00D30C48" w:rsidRPr="00505780" w:rsidRDefault="00D30C48" w:rsidP="00D30C48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719" w:type="dxa"/>
          </w:tcPr>
          <w:p w14:paraId="5FD3DE67" w14:textId="77777777" w:rsidR="00D30C48" w:rsidRPr="00505780" w:rsidRDefault="00D30C48" w:rsidP="00D30C48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183" w:type="dxa"/>
          </w:tcPr>
          <w:p w14:paraId="5E07FD58" w14:textId="77777777" w:rsidR="00D30C48" w:rsidRPr="00505780" w:rsidRDefault="00D30C48" w:rsidP="00D30C48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627" w:type="dxa"/>
          </w:tcPr>
          <w:p w14:paraId="738EF055" w14:textId="77777777" w:rsidR="00D30C48" w:rsidRPr="00505780" w:rsidRDefault="00D30C48" w:rsidP="00D30C48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180" w:type="dxa"/>
          </w:tcPr>
          <w:p w14:paraId="4DA6E523" w14:textId="77777777" w:rsidR="00D30C48" w:rsidRPr="00505780" w:rsidRDefault="00D30C48" w:rsidP="00D30C48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16B15E16" w14:textId="77777777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</w:tcPr>
          <w:p w14:paraId="2D733AD3" w14:textId="77777777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38A47969" w14:textId="77777777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</w:tcPr>
          <w:p w14:paraId="18D272EF" w14:textId="77777777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5C9000BB" w14:textId="77777777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</w:tcPr>
          <w:p w14:paraId="1B78F1D5" w14:textId="77777777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09E24170" w14:textId="77777777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47F51CFC" w14:textId="77777777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7" w:type="dxa"/>
          </w:tcPr>
          <w:p w14:paraId="2165CB56" w14:textId="77777777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3" w:type="dxa"/>
          </w:tcPr>
          <w:p w14:paraId="59366946" w14:textId="77777777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</w:tcPr>
          <w:p w14:paraId="177183C4" w14:textId="77777777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2" w:type="dxa"/>
          </w:tcPr>
          <w:p w14:paraId="78D8A7CD" w14:textId="77777777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2AAA6D1E" w14:textId="77777777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</w:tcPr>
          <w:p w14:paraId="6728E54C" w14:textId="77777777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26F186CD" w14:textId="77777777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</w:tcPr>
          <w:p w14:paraId="1ACD396C" w14:textId="77777777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09" w:type="dxa"/>
          </w:tcPr>
          <w:p w14:paraId="4E209AA2" w14:textId="77777777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</w:tcPr>
          <w:p w14:paraId="53D90DBF" w14:textId="77777777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</w:tcPr>
          <w:p w14:paraId="48F12A82" w14:textId="77777777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</w:tr>
      <w:tr w:rsidR="001E6627" w:rsidRPr="00505780" w14:paraId="5FCB1C42" w14:textId="77777777" w:rsidTr="005D799F">
        <w:trPr>
          <w:cantSplit/>
          <w:trHeight w:val="20"/>
        </w:trPr>
        <w:tc>
          <w:tcPr>
            <w:tcW w:w="3148" w:type="dxa"/>
            <w:hideMark/>
          </w:tcPr>
          <w:p w14:paraId="3B1DB098" w14:textId="77777777" w:rsidR="001E6627" w:rsidRPr="00505780" w:rsidRDefault="001E6627" w:rsidP="001E662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ทรัสต์เพื่อการลงทุนในอสังหาริมทรัพย์</w:t>
            </w:r>
          </w:p>
          <w:p w14:paraId="7D0C9C12" w14:textId="77777777" w:rsidR="001E6627" w:rsidRPr="00505780" w:rsidRDefault="001E6627" w:rsidP="001E662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  <w:r w:rsidRPr="00505780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และสิทธิการเช่าอสังหาริมทรัพย์เพื่อ</w:t>
            </w:r>
          </w:p>
          <w:p w14:paraId="6A3B33AC" w14:textId="41601EDA" w:rsidR="001E6627" w:rsidRPr="00505780" w:rsidRDefault="001E6627" w:rsidP="001E6627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อุตสาหกรรม เฟรเซอร์ส พร็อพเพอร์ตี้</w:t>
            </w:r>
            <w:r>
              <w:rPr>
                <w:rFonts w:ascii="Angsana New" w:hAnsi="Angsana New"/>
                <w:sz w:val="24"/>
                <w:szCs w:val="24"/>
              </w:rPr>
              <w:t xml:space="preserve"> *</w:t>
            </w:r>
          </w:p>
        </w:tc>
        <w:tc>
          <w:tcPr>
            <w:tcW w:w="1620" w:type="dxa"/>
            <w:hideMark/>
          </w:tcPr>
          <w:p w14:paraId="7C3A41D8" w14:textId="4E1E9DBB" w:rsidR="001E6627" w:rsidRPr="00505780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br/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br/>
            </w:r>
            <w:r w:rsidRPr="00505780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ลงทุนในอสังหาริมทรัพย์</w:t>
            </w:r>
          </w:p>
        </w:tc>
        <w:tc>
          <w:tcPr>
            <w:tcW w:w="181" w:type="dxa"/>
          </w:tcPr>
          <w:p w14:paraId="61FCFF0B" w14:textId="515A1224" w:rsidR="001E6627" w:rsidRPr="00505780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3BCDFF5B" w14:textId="77777777" w:rsidR="001E6627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2AD80784" w14:textId="77777777" w:rsidR="001E6627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41D12156" w14:textId="752ACE33" w:rsidR="001E6627" w:rsidRPr="00505780" w:rsidRDefault="00492671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  <w:r w:rsidRPr="00492671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26</w:t>
            </w:r>
            <w:r w:rsidR="001E6627"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492671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83</w:t>
            </w:r>
          </w:p>
        </w:tc>
        <w:tc>
          <w:tcPr>
            <w:tcW w:w="183" w:type="dxa"/>
          </w:tcPr>
          <w:p w14:paraId="0EF8C001" w14:textId="77777777" w:rsidR="001E6627" w:rsidRPr="00505780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  <w:hideMark/>
          </w:tcPr>
          <w:p w14:paraId="4D53DE11" w14:textId="77777777" w:rsidR="001E6627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257B1036" w14:textId="77777777" w:rsidR="001E6627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77EA9F15" w14:textId="7D29BFE1" w:rsidR="001E6627" w:rsidRPr="00505780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26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83</w:t>
            </w:r>
          </w:p>
        </w:tc>
        <w:tc>
          <w:tcPr>
            <w:tcW w:w="180" w:type="dxa"/>
          </w:tcPr>
          <w:p w14:paraId="7EE5D5B9" w14:textId="77777777" w:rsidR="001E6627" w:rsidRPr="00505780" w:rsidRDefault="001E6627" w:rsidP="001E6627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48E632DC" w14:textId="77777777" w:rsidR="001E6627" w:rsidRDefault="001E6627" w:rsidP="001E6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4611B2C9" w14:textId="77777777" w:rsidR="00800239" w:rsidRDefault="00800239" w:rsidP="001E6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52450607" w14:textId="70911652" w:rsidR="00800239" w:rsidRPr="006F4DE5" w:rsidRDefault="00800239" w:rsidP="001E6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5,026</w:t>
            </w:r>
          </w:p>
        </w:tc>
        <w:tc>
          <w:tcPr>
            <w:tcW w:w="180" w:type="dxa"/>
          </w:tcPr>
          <w:p w14:paraId="3D052312" w14:textId="77777777" w:rsidR="001E6627" w:rsidRPr="00505780" w:rsidRDefault="001E6627" w:rsidP="001E662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hideMark/>
          </w:tcPr>
          <w:p w14:paraId="6157FAF2" w14:textId="77777777" w:rsidR="001E6627" w:rsidRDefault="001E6627" w:rsidP="001E6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0742EFAF" w14:textId="77777777" w:rsidR="001E6627" w:rsidRDefault="001E6627" w:rsidP="001E6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091F2BEE" w14:textId="2DF1B0EA" w:rsidR="001E6627" w:rsidRPr="00505780" w:rsidRDefault="001E6627" w:rsidP="001E6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5,158</w:t>
            </w:r>
          </w:p>
        </w:tc>
        <w:tc>
          <w:tcPr>
            <w:tcW w:w="180" w:type="dxa"/>
          </w:tcPr>
          <w:p w14:paraId="0BE4FA65" w14:textId="77777777" w:rsidR="001E6627" w:rsidRPr="00505780" w:rsidRDefault="001E6627" w:rsidP="001E662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63DBB7CF" w14:textId="77777777" w:rsidR="001E6627" w:rsidRDefault="001E6627" w:rsidP="001E6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7F277B14" w14:textId="77777777" w:rsidR="001E6627" w:rsidRDefault="001E6627" w:rsidP="001E6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6A669941" w14:textId="28A9AA46" w:rsidR="001E6627" w:rsidRPr="00505780" w:rsidRDefault="001E6627" w:rsidP="001E6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1,982</w:t>
            </w:r>
          </w:p>
        </w:tc>
        <w:tc>
          <w:tcPr>
            <w:tcW w:w="180" w:type="dxa"/>
          </w:tcPr>
          <w:p w14:paraId="7D124506" w14:textId="77777777" w:rsidR="001E6627" w:rsidRPr="00505780" w:rsidRDefault="001E6627" w:rsidP="001E662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hideMark/>
          </w:tcPr>
          <w:p w14:paraId="179D936C" w14:textId="77777777" w:rsidR="001E6627" w:rsidRDefault="001E6627" w:rsidP="001E6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132D625D" w14:textId="77777777" w:rsidR="001E6627" w:rsidRDefault="001E6627" w:rsidP="001E6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40EF0565" w14:textId="4F23523D" w:rsidR="001E6627" w:rsidRPr="00505780" w:rsidRDefault="001E6627" w:rsidP="001E6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1,982</w:t>
            </w:r>
          </w:p>
        </w:tc>
        <w:tc>
          <w:tcPr>
            <w:tcW w:w="270" w:type="dxa"/>
          </w:tcPr>
          <w:p w14:paraId="2CAEC43E" w14:textId="77777777" w:rsidR="001E6627" w:rsidRPr="00505780" w:rsidRDefault="001E6627" w:rsidP="001E6627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</w:tcPr>
          <w:p w14:paraId="47AB3C1D" w14:textId="21664B9D" w:rsidR="001E6627" w:rsidRPr="00505780" w:rsidRDefault="001E6627" w:rsidP="001E6627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0F2E0A37" w14:textId="77777777" w:rsidR="001E6627" w:rsidRPr="00505780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hideMark/>
          </w:tcPr>
          <w:p w14:paraId="744AA61C" w14:textId="40293DD4" w:rsidR="001E6627" w:rsidRPr="00505780" w:rsidRDefault="001E6627" w:rsidP="001E6627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6ED380F9" w14:textId="77777777" w:rsidR="001E6627" w:rsidRPr="00505780" w:rsidRDefault="001E6627" w:rsidP="001E662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4788801A" w14:textId="77777777" w:rsidR="001E6627" w:rsidRDefault="001E6627" w:rsidP="001E6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5AA739E3" w14:textId="77777777" w:rsidR="001E6627" w:rsidRDefault="001E6627" w:rsidP="001E6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4307B396" w14:textId="5C64AE80" w:rsidR="001E6627" w:rsidRPr="00505780" w:rsidRDefault="001E6627" w:rsidP="001E6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1,982</w:t>
            </w:r>
          </w:p>
        </w:tc>
        <w:tc>
          <w:tcPr>
            <w:tcW w:w="180" w:type="dxa"/>
          </w:tcPr>
          <w:p w14:paraId="19816753" w14:textId="77777777" w:rsidR="001E6627" w:rsidRPr="00505780" w:rsidRDefault="001E6627" w:rsidP="001E662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hideMark/>
          </w:tcPr>
          <w:p w14:paraId="1001BE64" w14:textId="77777777" w:rsidR="001E6627" w:rsidRDefault="001E6627" w:rsidP="001E6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2DF1B129" w14:textId="77777777" w:rsidR="001E6627" w:rsidRDefault="001E6627" w:rsidP="001E6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146588DD" w14:textId="2C263987" w:rsidR="001E6627" w:rsidRPr="00505780" w:rsidRDefault="001E6627" w:rsidP="001E6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1,982</w:t>
            </w:r>
          </w:p>
        </w:tc>
        <w:tc>
          <w:tcPr>
            <w:tcW w:w="180" w:type="dxa"/>
          </w:tcPr>
          <w:p w14:paraId="1640321F" w14:textId="77777777" w:rsidR="001E6627" w:rsidRPr="00505780" w:rsidRDefault="001E6627" w:rsidP="001E6627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</w:tcPr>
          <w:p w14:paraId="2F2576F3" w14:textId="77777777" w:rsidR="001E6627" w:rsidRDefault="001E6627" w:rsidP="001E6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4B510D70" w14:textId="77777777" w:rsidR="001E6627" w:rsidRDefault="001E6627" w:rsidP="001E6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37CF8CB4" w14:textId="080EF148" w:rsidR="001E6627" w:rsidRPr="000D05CC" w:rsidRDefault="00800239" w:rsidP="001E6627">
            <w:pPr>
              <w:pStyle w:val="acctfourfigures"/>
              <w:tabs>
                <w:tab w:val="decimal" w:pos="369"/>
              </w:tabs>
              <w:spacing w:line="240" w:lineRule="auto"/>
              <w:ind w:left="-79" w:right="-12"/>
              <w:jc w:val="right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7,972</w:t>
            </w:r>
          </w:p>
        </w:tc>
        <w:tc>
          <w:tcPr>
            <w:tcW w:w="181" w:type="dxa"/>
          </w:tcPr>
          <w:p w14:paraId="3055AD22" w14:textId="77777777" w:rsidR="001E6627" w:rsidRPr="00505780" w:rsidRDefault="001E6627" w:rsidP="001E662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hideMark/>
          </w:tcPr>
          <w:p w14:paraId="28FA2B4D" w14:textId="77777777" w:rsidR="001E6627" w:rsidRDefault="001E6627" w:rsidP="001E6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205BDF00" w14:textId="77777777" w:rsidR="001E6627" w:rsidRDefault="001E6627" w:rsidP="001E6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61DFBFBA" w14:textId="7F86B50C" w:rsidR="001E6627" w:rsidRPr="00505780" w:rsidRDefault="001E6627" w:rsidP="001E6627">
            <w:pPr>
              <w:pStyle w:val="acctfourfigures"/>
              <w:tabs>
                <w:tab w:val="decimal" w:pos="369"/>
              </w:tabs>
              <w:spacing w:line="240" w:lineRule="auto"/>
              <w:ind w:left="-79" w:right="-12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9,689</w:t>
            </w:r>
          </w:p>
        </w:tc>
      </w:tr>
      <w:tr w:rsidR="001E6627" w:rsidRPr="00505780" w14:paraId="1EE3A73B" w14:textId="77777777" w:rsidTr="00711BAD">
        <w:trPr>
          <w:cantSplit/>
          <w:trHeight w:val="20"/>
        </w:trPr>
        <w:tc>
          <w:tcPr>
            <w:tcW w:w="3148" w:type="dxa"/>
          </w:tcPr>
          <w:p w14:paraId="1453B382" w14:textId="2C9CFAA2" w:rsidR="001E6627" w:rsidRPr="00505780" w:rsidRDefault="001E6627" w:rsidP="001E6627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310F45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Pr="00310F4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310F45">
              <w:rPr>
                <w:rFonts w:ascii="Angsana New" w:hAnsi="Angsana New" w:hint="cs"/>
                <w:sz w:val="24"/>
                <w:szCs w:val="24"/>
                <w:cs/>
              </w:rPr>
              <w:t>อารยะ</w:t>
            </w:r>
            <w:r w:rsidRPr="00310F4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310F45">
              <w:rPr>
                <w:rFonts w:ascii="Angsana New" w:hAnsi="Angsana New" w:hint="cs"/>
                <w:sz w:val="24"/>
                <w:szCs w:val="24"/>
                <w:cs/>
              </w:rPr>
              <w:t>แลนด์</w:t>
            </w:r>
            <w:r w:rsidRPr="00310F4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310F45">
              <w:rPr>
                <w:rFonts w:ascii="Angsana New" w:hAnsi="Angsana New" w:hint="cs"/>
                <w:sz w:val="24"/>
                <w:szCs w:val="24"/>
                <w:cs/>
              </w:rPr>
              <w:t>ดีเวลลอปเม้นต์</w:t>
            </w:r>
            <w:r w:rsidRPr="00310F4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310F45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620" w:type="dxa"/>
          </w:tcPr>
          <w:p w14:paraId="6A1A4D61" w14:textId="3B8A8CBB" w:rsidR="001E6627" w:rsidRPr="00505780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</w:p>
        </w:tc>
        <w:tc>
          <w:tcPr>
            <w:tcW w:w="181" w:type="dxa"/>
          </w:tcPr>
          <w:p w14:paraId="0E176333" w14:textId="77777777" w:rsidR="001E6627" w:rsidRPr="00505780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</w:p>
        </w:tc>
        <w:tc>
          <w:tcPr>
            <w:tcW w:w="719" w:type="dxa"/>
          </w:tcPr>
          <w:p w14:paraId="324550A7" w14:textId="7AEC4915" w:rsidR="001E6627" w:rsidRPr="00505780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3" w:type="dxa"/>
          </w:tcPr>
          <w:p w14:paraId="2833E831" w14:textId="77777777" w:rsidR="001E6627" w:rsidRPr="00505780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6A5F6B40" w14:textId="18A90232" w:rsidR="001E6627" w:rsidRPr="00505780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69A27314" w14:textId="77777777" w:rsidR="001E6627" w:rsidRPr="00505780" w:rsidRDefault="001E6627" w:rsidP="001E6627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1825B7A3" w14:textId="34F18D7E" w:rsidR="001E6627" w:rsidRPr="00505780" w:rsidRDefault="001E6627" w:rsidP="001E6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80" w:type="dxa"/>
          </w:tcPr>
          <w:p w14:paraId="7A0294DE" w14:textId="77777777" w:rsidR="001E6627" w:rsidRPr="00505780" w:rsidRDefault="001E6627" w:rsidP="001E662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501612BE" w14:textId="66C46D7B" w:rsidR="001E6627" w:rsidRPr="00505780" w:rsidRDefault="001E6627" w:rsidP="001E6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79D9D3DE" w14:textId="77777777" w:rsidR="001E6627" w:rsidRPr="00505780" w:rsidRDefault="001E6627" w:rsidP="001E662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34A1EB7A" w14:textId="332DBEB7" w:rsidR="001E6627" w:rsidRPr="00505780" w:rsidRDefault="001E6627" w:rsidP="001E6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42D37CAA" w14:textId="77777777" w:rsidR="001E6627" w:rsidRPr="00505780" w:rsidRDefault="001E6627" w:rsidP="001E662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46625B53" w14:textId="3C92CCB7" w:rsidR="001E6627" w:rsidRPr="00505780" w:rsidRDefault="001E6627" w:rsidP="001E6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65669A0" w14:textId="77777777" w:rsidR="001E6627" w:rsidRPr="00505780" w:rsidRDefault="001E6627" w:rsidP="001E6627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</w:tcPr>
          <w:p w14:paraId="7C1EFD3B" w14:textId="7067C46D" w:rsidR="001E6627" w:rsidRPr="00505780" w:rsidRDefault="001E6627" w:rsidP="001E6627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4BE5C608" w14:textId="77777777" w:rsidR="001E6627" w:rsidRPr="00505780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48EAF5A6" w14:textId="3F01A139" w:rsidR="001E6627" w:rsidRPr="00505780" w:rsidRDefault="001E6627" w:rsidP="001E6627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</w:tcPr>
          <w:p w14:paraId="78DECBD9" w14:textId="77777777" w:rsidR="001E6627" w:rsidRPr="00505780" w:rsidRDefault="001E6627" w:rsidP="001E662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163F4F47" w14:textId="7499B232" w:rsidR="001E6627" w:rsidRPr="00505780" w:rsidRDefault="001E6627" w:rsidP="001E6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15D10B9F" w14:textId="77777777" w:rsidR="001E6627" w:rsidRPr="00505780" w:rsidRDefault="001E6627" w:rsidP="001E662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0FB7886A" w14:textId="05D45D08" w:rsidR="001E6627" w:rsidRPr="00505780" w:rsidRDefault="001E6627" w:rsidP="001E6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0EF90016" w14:textId="77777777" w:rsidR="001E6627" w:rsidRPr="00505780" w:rsidRDefault="001E6627" w:rsidP="001E6627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</w:tcPr>
          <w:p w14:paraId="0184FA9A" w14:textId="5D6CC8E5" w:rsidR="001E6627" w:rsidRPr="00505780" w:rsidRDefault="001E6627" w:rsidP="001E6627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658E98AB" w14:textId="77777777" w:rsidR="001E6627" w:rsidRPr="00505780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2A83D734" w14:textId="4D45B242" w:rsidR="001E6627" w:rsidRPr="00505780" w:rsidRDefault="001E6627" w:rsidP="001E6627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1E6627" w:rsidRPr="00505780" w14:paraId="649D61F4" w14:textId="77777777" w:rsidTr="00711BAD">
        <w:trPr>
          <w:cantSplit/>
          <w:trHeight w:val="20"/>
        </w:trPr>
        <w:tc>
          <w:tcPr>
            <w:tcW w:w="3148" w:type="dxa"/>
          </w:tcPr>
          <w:p w14:paraId="65ADCD38" w14:textId="77777777" w:rsidR="001E6627" w:rsidRPr="00C73F2A" w:rsidRDefault="001E6627" w:rsidP="001E6627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C73F2A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 xml:space="preserve">   </w:t>
            </w:r>
            <w:r w:rsidRPr="00C73F2A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C73F2A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 xml:space="preserve">เดิมชื่อ บริษัท ทีอาร์เอ แลนด์ </w:t>
            </w:r>
          </w:p>
          <w:p w14:paraId="3CE24EBA" w14:textId="57A6BAEE" w:rsidR="001E6627" w:rsidRPr="00505780" w:rsidRDefault="001E6627" w:rsidP="001E6627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C73F2A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 xml:space="preserve">    ดีเวลลอปเม้นต์ จำกัด</w:t>
            </w:r>
            <w:r w:rsidRPr="00C73F2A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620" w:type="dxa"/>
          </w:tcPr>
          <w:p w14:paraId="325E1148" w14:textId="77777777" w:rsidR="001E6627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0F313E8" w14:textId="5DC9C24F" w:rsidR="001E6627" w:rsidRPr="00505780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181" w:type="dxa"/>
          </w:tcPr>
          <w:p w14:paraId="184F790F" w14:textId="77777777" w:rsidR="001E6627" w:rsidRPr="00505780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</w:p>
        </w:tc>
        <w:tc>
          <w:tcPr>
            <w:tcW w:w="719" w:type="dxa"/>
          </w:tcPr>
          <w:p w14:paraId="3C777CBB" w14:textId="77777777" w:rsidR="001E6627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3BE3FCC1" w14:textId="54FC431E" w:rsidR="001E6627" w:rsidRPr="00505780" w:rsidRDefault="00492671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492671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50</w:t>
            </w:r>
            <w:r w:rsidR="001E6627"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492671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00</w:t>
            </w:r>
          </w:p>
        </w:tc>
        <w:tc>
          <w:tcPr>
            <w:tcW w:w="183" w:type="dxa"/>
          </w:tcPr>
          <w:p w14:paraId="34645CD1" w14:textId="77777777" w:rsidR="001E6627" w:rsidRPr="00505780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062520D8" w14:textId="77777777" w:rsidR="001E6627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</w:p>
          <w:p w14:paraId="09499C90" w14:textId="5969A38F" w:rsidR="001E6627" w:rsidRPr="00FA2508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50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00</w:t>
            </w:r>
          </w:p>
        </w:tc>
        <w:tc>
          <w:tcPr>
            <w:tcW w:w="180" w:type="dxa"/>
          </w:tcPr>
          <w:p w14:paraId="68080399" w14:textId="77777777" w:rsidR="001E6627" w:rsidRPr="00505780" w:rsidRDefault="001E6627" w:rsidP="001E6627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19518BBD" w14:textId="77777777" w:rsidR="001E6627" w:rsidRDefault="001E6627" w:rsidP="001E6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167EE2C5" w14:textId="0E7639AC" w:rsidR="00800239" w:rsidRPr="00505780" w:rsidRDefault="00800239" w:rsidP="001E6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4,917</w:t>
            </w:r>
          </w:p>
        </w:tc>
        <w:tc>
          <w:tcPr>
            <w:tcW w:w="180" w:type="dxa"/>
          </w:tcPr>
          <w:p w14:paraId="1CCE5F68" w14:textId="77777777" w:rsidR="001E6627" w:rsidRPr="00505780" w:rsidRDefault="001E6627" w:rsidP="001E662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317C9E66" w14:textId="77777777" w:rsidR="001E6627" w:rsidRDefault="001E6627" w:rsidP="001E6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342EE955" w14:textId="14D56C6D" w:rsidR="001E6627" w:rsidRDefault="001E6627" w:rsidP="001E6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4,876</w:t>
            </w:r>
          </w:p>
        </w:tc>
        <w:tc>
          <w:tcPr>
            <w:tcW w:w="180" w:type="dxa"/>
          </w:tcPr>
          <w:p w14:paraId="06BA1F79" w14:textId="77777777" w:rsidR="001E6627" w:rsidRPr="00505780" w:rsidRDefault="001E6627" w:rsidP="001E662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0FF60A96" w14:textId="77777777" w:rsidR="001E6627" w:rsidRDefault="001E6627" w:rsidP="001E6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2D562446" w14:textId="6D00D715" w:rsidR="001E6627" w:rsidRPr="00505780" w:rsidRDefault="001E6627" w:rsidP="001E6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4,911</w:t>
            </w:r>
          </w:p>
        </w:tc>
        <w:tc>
          <w:tcPr>
            <w:tcW w:w="180" w:type="dxa"/>
          </w:tcPr>
          <w:p w14:paraId="5CBA5790" w14:textId="77777777" w:rsidR="001E6627" w:rsidRPr="00505780" w:rsidRDefault="001E6627" w:rsidP="001E662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3CC3C306" w14:textId="77777777" w:rsidR="001E6627" w:rsidRDefault="001E6627" w:rsidP="001E6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73BE09C0" w14:textId="3D1D8470" w:rsidR="001E6627" w:rsidRDefault="001E6627" w:rsidP="001E6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4,911</w:t>
            </w:r>
          </w:p>
        </w:tc>
        <w:tc>
          <w:tcPr>
            <w:tcW w:w="270" w:type="dxa"/>
          </w:tcPr>
          <w:p w14:paraId="5C88EDCE" w14:textId="77777777" w:rsidR="001E6627" w:rsidRPr="00505780" w:rsidRDefault="001E6627" w:rsidP="001E6627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</w:tcPr>
          <w:p w14:paraId="6C6F7E3B" w14:textId="77777777" w:rsidR="001E6627" w:rsidRDefault="001E6627" w:rsidP="001E6627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C17D6C6" w14:textId="0C4A801E" w:rsidR="001E6627" w:rsidRPr="00505780" w:rsidRDefault="001E6627" w:rsidP="001E6627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099722BB" w14:textId="77777777" w:rsidR="001E6627" w:rsidRPr="00505780" w:rsidRDefault="001E6627" w:rsidP="001E662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</w:tcPr>
          <w:p w14:paraId="28EE646A" w14:textId="77777777" w:rsidR="001E6627" w:rsidRDefault="001E6627" w:rsidP="001E6627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61C0746" w14:textId="5C8EF944" w:rsidR="001E6627" w:rsidRPr="00505780" w:rsidRDefault="001E6627" w:rsidP="001E6627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7C4FC9C4" w14:textId="77777777" w:rsidR="001E6627" w:rsidRPr="00505780" w:rsidRDefault="001E6627" w:rsidP="001E662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1D875A11" w14:textId="77777777" w:rsidR="001E6627" w:rsidRDefault="001E6627" w:rsidP="001E6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1BFC4D08" w14:textId="6C96F16D" w:rsidR="001E6627" w:rsidRPr="00505780" w:rsidRDefault="001E6627" w:rsidP="001E6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310F45">
              <w:rPr>
                <w:rFonts w:ascii="Angsana New" w:hAnsi="Angsana New"/>
                <w:sz w:val="24"/>
                <w:szCs w:val="24"/>
                <w:lang w:eastAsia="en-GB"/>
              </w:rPr>
              <w:t>4,91</w:t>
            </w:r>
            <w:r>
              <w:rPr>
                <w:rFonts w:ascii="Angsana New" w:hAnsi="Angsana New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80" w:type="dxa"/>
          </w:tcPr>
          <w:p w14:paraId="3923E3E1" w14:textId="77777777" w:rsidR="001E6627" w:rsidRPr="00505780" w:rsidRDefault="001E6627" w:rsidP="001E662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174896F7" w14:textId="77777777" w:rsidR="001E6627" w:rsidRDefault="001E6627" w:rsidP="001E6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30E9FC84" w14:textId="7FFFB744" w:rsidR="001E6627" w:rsidRPr="00310F45" w:rsidRDefault="001E6627" w:rsidP="001E6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  <w:r w:rsidRPr="00310F45">
              <w:rPr>
                <w:rFonts w:ascii="Angsana New" w:hAnsi="Angsana New"/>
                <w:sz w:val="24"/>
                <w:szCs w:val="24"/>
                <w:lang w:eastAsia="en-GB"/>
              </w:rPr>
              <w:t>4,91</w:t>
            </w:r>
            <w:r>
              <w:rPr>
                <w:rFonts w:ascii="Angsana New" w:hAnsi="Angsana New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80" w:type="dxa"/>
          </w:tcPr>
          <w:p w14:paraId="1B891C43" w14:textId="77777777" w:rsidR="001E6627" w:rsidRPr="00505780" w:rsidRDefault="001E6627" w:rsidP="001E6627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</w:tcPr>
          <w:p w14:paraId="0530529C" w14:textId="77777777" w:rsidR="001E6627" w:rsidRDefault="001E6627" w:rsidP="001E6627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60DF4AD" w14:textId="29DDDE4D" w:rsidR="001E6627" w:rsidRPr="00505780" w:rsidRDefault="001E6627" w:rsidP="001E6627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107095D9" w14:textId="77777777" w:rsidR="001E6627" w:rsidRPr="00505780" w:rsidRDefault="001E6627" w:rsidP="001E662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</w:tcPr>
          <w:p w14:paraId="3CFCC6C3" w14:textId="77777777" w:rsidR="001E6627" w:rsidRDefault="001E6627" w:rsidP="001E6627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A316931" w14:textId="4861ED92" w:rsidR="001E6627" w:rsidRPr="00505780" w:rsidRDefault="001E6627" w:rsidP="001E6627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1E6627" w:rsidRPr="00505780" w14:paraId="37F264ED" w14:textId="77777777" w:rsidTr="00711BAD">
        <w:trPr>
          <w:cantSplit/>
          <w:trHeight w:val="20"/>
        </w:trPr>
        <w:tc>
          <w:tcPr>
            <w:tcW w:w="3148" w:type="dxa"/>
          </w:tcPr>
          <w:p w14:paraId="268854D1" w14:textId="3570FD76" w:rsidR="001E6627" w:rsidRPr="00505780" w:rsidRDefault="001E6627" w:rsidP="001E6627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บริษัท นอร์ท สาธร โฮเต็ล จำกัด **</w:t>
            </w:r>
          </w:p>
        </w:tc>
        <w:tc>
          <w:tcPr>
            <w:tcW w:w="1620" w:type="dxa"/>
          </w:tcPr>
          <w:p w14:paraId="572AA98B" w14:textId="512E92F9" w:rsidR="001E6627" w:rsidRPr="00505780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ธุรกิจโรงแรม</w:t>
            </w:r>
          </w:p>
        </w:tc>
        <w:tc>
          <w:tcPr>
            <w:tcW w:w="181" w:type="dxa"/>
          </w:tcPr>
          <w:p w14:paraId="1AB72E9D" w14:textId="77777777" w:rsidR="001E6627" w:rsidRPr="00505780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</w:p>
        </w:tc>
        <w:tc>
          <w:tcPr>
            <w:tcW w:w="719" w:type="dxa"/>
          </w:tcPr>
          <w:p w14:paraId="0083ECD8" w14:textId="328804A1" w:rsidR="001E6627" w:rsidRPr="00505780" w:rsidRDefault="00492671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492671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20</w:t>
            </w:r>
            <w:r w:rsidR="001E6627"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492671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00</w:t>
            </w:r>
          </w:p>
        </w:tc>
        <w:tc>
          <w:tcPr>
            <w:tcW w:w="183" w:type="dxa"/>
          </w:tcPr>
          <w:p w14:paraId="6021C999" w14:textId="77777777" w:rsidR="001E6627" w:rsidRPr="00505780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0B3FD617" w14:textId="6076115C" w:rsidR="001E6627" w:rsidRPr="00505780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20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00</w:t>
            </w:r>
          </w:p>
        </w:tc>
        <w:tc>
          <w:tcPr>
            <w:tcW w:w="180" w:type="dxa"/>
          </w:tcPr>
          <w:p w14:paraId="2B04F7B0" w14:textId="77777777" w:rsidR="001E6627" w:rsidRPr="00505780" w:rsidRDefault="001E6627" w:rsidP="001E6627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789EF1C7" w14:textId="4C64E80B" w:rsidR="001E6627" w:rsidRPr="00505780" w:rsidRDefault="00800239" w:rsidP="001E6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="00783113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80" w:type="dxa"/>
          </w:tcPr>
          <w:p w14:paraId="04AE4D24" w14:textId="77777777" w:rsidR="001E6627" w:rsidRPr="00505780" w:rsidRDefault="001E6627" w:rsidP="001E662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2DD21CA5" w14:textId="6C2D63C6" w:rsidR="001E6627" w:rsidRPr="00505780" w:rsidRDefault="001E6627" w:rsidP="001E6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65</w:t>
            </w:r>
          </w:p>
        </w:tc>
        <w:tc>
          <w:tcPr>
            <w:tcW w:w="180" w:type="dxa"/>
          </w:tcPr>
          <w:p w14:paraId="70A1B31D" w14:textId="77777777" w:rsidR="001E6627" w:rsidRPr="00505780" w:rsidRDefault="001E6627" w:rsidP="001E662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06616330" w14:textId="5448427B" w:rsidR="001E6627" w:rsidRPr="00505780" w:rsidRDefault="001E6627" w:rsidP="001E6627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126E175" w14:textId="77777777" w:rsidR="001E6627" w:rsidRPr="00505780" w:rsidRDefault="001E6627" w:rsidP="001E662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2BA4281C" w14:textId="3B8AD6B7" w:rsidR="001E6627" w:rsidRPr="00505780" w:rsidRDefault="001E6627" w:rsidP="001E6627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53A39582" w14:textId="77777777" w:rsidR="001E6627" w:rsidRPr="00505780" w:rsidRDefault="001E6627" w:rsidP="001E6627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</w:tcPr>
          <w:p w14:paraId="45AB862D" w14:textId="2121BAEB" w:rsidR="001E6627" w:rsidRPr="00505780" w:rsidRDefault="001E6627" w:rsidP="001E6627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6047400A" w14:textId="77777777" w:rsidR="001E6627" w:rsidRPr="00505780" w:rsidRDefault="001E6627" w:rsidP="001E662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</w:tcPr>
          <w:p w14:paraId="2870BBB7" w14:textId="44488615" w:rsidR="001E6627" w:rsidRPr="00505780" w:rsidRDefault="001E6627" w:rsidP="001E6627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07DE2D88" w14:textId="77777777" w:rsidR="001E6627" w:rsidRPr="00505780" w:rsidRDefault="001E6627" w:rsidP="001E662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718569E8" w14:textId="75B8C5BA" w:rsidR="001E6627" w:rsidRPr="00505780" w:rsidRDefault="001E6627" w:rsidP="001E662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63CEFA1" w14:textId="77777777" w:rsidR="001E6627" w:rsidRPr="00505780" w:rsidRDefault="001E6627" w:rsidP="001E662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0AC1C131" w14:textId="3EE45884" w:rsidR="001E6627" w:rsidRPr="00505780" w:rsidRDefault="001E6627" w:rsidP="001E6627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61D3623" w14:textId="77777777" w:rsidR="001E6627" w:rsidRPr="00505780" w:rsidRDefault="001E6627" w:rsidP="001E6627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</w:tcPr>
          <w:p w14:paraId="69B2C58A" w14:textId="3FA5E938" w:rsidR="001E6627" w:rsidRPr="00505780" w:rsidRDefault="001E6627" w:rsidP="001E6627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0A511D65" w14:textId="77777777" w:rsidR="001E6627" w:rsidRPr="00505780" w:rsidRDefault="001E6627" w:rsidP="001E662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</w:tcPr>
          <w:p w14:paraId="64E1727F" w14:textId="30B845CF" w:rsidR="001E6627" w:rsidRPr="00505780" w:rsidRDefault="001E6627" w:rsidP="001E6627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1E6627" w:rsidRPr="00505780" w14:paraId="489DEFE8" w14:textId="77777777" w:rsidTr="00711BAD">
        <w:trPr>
          <w:cantSplit/>
          <w:trHeight w:val="20"/>
        </w:trPr>
        <w:tc>
          <w:tcPr>
            <w:tcW w:w="3148" w:type="dxa"/>
          </w:tcPr>
          <w:p w14:paraId="156EC07C" w14:textId="4AB86711" w:rsidR="001E6627" w:rsidRPr="00505780" w:rsidRDefault="001E6627" w:rsidP="001E6627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ทรัสต์เพื่อการลงทุนในสิทธิการเช่า</w:t>
            </w:r>
            <w:r>
              <w:rPr>
                <w:rFonts w:ascii="Angsana New" w:hAnsi="Angsana New"/>
                <w:sz w:val="24"/>
                <w:szCs w:val="24"/>
              </w:rPr>
              <w:t xml:space="preserve">            </w:t>
            </w:r>
            <w:r>
              <w:rPr>
                <w:rFonts w:ascii="Angsana New" w:hAnsi="Angsana New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อสังหาริมทรัพย์โกลเด้นเวนเจอร์</w:t>
            </w:r>
            <w:r w:rsidRPr="00505780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**</w:t>
            </w:r>
          </w:p>
        </w:tc>
        <w:tc>
          <w:tcPr>
            <w:tcW w:w="1620" w:type="dxa"/>
          </w:tcPr>
          <w:p w14:paraId="54DB1C9A" w14:textId="06B61242" w:rsidR="001E6627" w:rsidRPr="00505780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ลงทุนในสิทธิการเช่า</w:t>
            </w:r>
            <w:r>
              <w:rPr>
                <w:rFonts w:ascii="Angsana New" w:hAnsi="Angsana New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อสังหาริมทรัพย์และ</w:t>
            </w:r>
          </w:p>
        </w:tc>
        <w:tc>
          <w:tcPr>
            <w:tcW w:w="181" w:type="dxa"/>
          </w:tcPr>
          <w:p w14:paraId="74E52BB0" w14:textId="77777777" w:rsidR="001E6627" w:rsidRPr="00505780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</w:p>
        </w:tc>
        <w:tc>
          <w:tcPr>
            <w:tcW w:w="719" w:type="dxa"/>
          </w:tcPr>
          <w:p w14:paraId="16CA06C9" w14:textId="77777777" w:rsidR="001E6627" w:rsidRPr="00505780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3" w:type="dxa"/>
          </w:tcPr>
          <w:p w14:paraId="5F730CA2" w14:textId="77777777" w:rsidR="001E6627" w:rsidRPr="00505780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2C84E47E" w14:textId="77777777" w:rsidR="001E6627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5BB884DB" w14:textId="77777777" w:rsidR="001E6627" w:rsidRPr="00505780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50CDB5E0" w14:textId="77777777" w:rsidR="001E6627" w:rsidRPr="00505780" w:rsidRDefault="001E6627" w:rsidP="001E6627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7EC736ED" w14:textId="77777777" w:rsidR="001E6627" w:rsidRPr="00505780" w:rsidRDefault="001E6627" w:rsidP="001E6627">
            <w:pPr>
              <w:pStyle w:val="acctfourfigures"/>
              <w:tabs>
                <w:tab w:val="decimal" w:pos="555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3B931929" w14:textId="77777777" w:rsidR="001E6627" w:rsidRPr="00505780" w:rsidRDefault="001E6627" w:rsidP="001E662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15390580" w14:textId="77777777" w:rsidR="001E6627" w:rsidRPr="00505780" w:rsidRDefault="001E6627" w:rsidP="001E6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4794BD8A" w14:textId="77777777" w:rsidR="001E6627" w:rsidRPr="00505780" w:rsidRDefault="001E6627" w:rsidP="001E662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30384042" w14:textId="77777777" w:rsidR="001E6627" w:rsidRPr="00505780" w:rsidRDefault="001E6627" w:rsidP="001E6627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7905F7BE" w14:textId="77777777" w:rsidR="001E6627" w:rsidRPr="00505780" w:rsidRDefault="001E6627" w:rsidP="001E662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74FE3712" w14:textId="77777777" w:rsidR="001E6627" w:rsidRPr="00505780" w:rsidRDefault="001E6627" w:rsidP="001E6627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270" w:type="dxa"/>
          </w:tcPr>
          <w:p w14:paraId="5793A1E7" w14:textId="77777777" w:rsidR="001E6627" w:rsidRPr="00505780" w:rsidRDefault="001E6627" w:rsidP="001E6627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</w:tcPr>
          <w:p w14:paraId="55B6F834" w14:textId="77777777" w:rsidR="001E6627" w:rsidRPr="00505780" w:rsidRDefault="001E6627" w:rsidP="001E6627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3" w:type="dxa"/>
          </w:tcPr>
          <w:p w14:paraId="675CC233" w14:textId="77777777" w:rsidR="001E6627" w:rsidRPr="00505780" w:rsidRDefault="001E6627" w:rsidP="001E662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</w:tcPr>
          <w:p w14:paraId="6C92FA2A" w14:textId="77777777" w:rsidR="001E6627" w:rsidRPr="00505780" w:rsidRDefault="001E6627" w:rsidP="001E6627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2" w:type="dxa"/>
          </w:tcPr>
          <w:p w14:paraId="5D93FCB7" w14:textId="77777777" w:rsidR="001E6627" w:rsidRPr="00505780" w:rsidRDefault="001E6627" w:rsidP="001E662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1152E235" w14:textId="77777777" w:rsidR="001E6627" w:rsidRPr="00505780" w:rsidRDefault="001E6627" w:rsidP="001E6627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33BCCA0B" w14:textId="77777777" w:rsidR="001E6627" w:rsidRPr="00505780" w:rsidRDefault="001E6627" w:rsidP="001E662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6C9FEA13" w14:textId="77777777" w:rsidR="001E6627" w:rsidRPr="00505780" w:rsidRDefault="001E6627" w:rsidP="001E6627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4DE3D230" w14:textId="77777777" w:rsidR="001E6627" w:rsidRPr="00505780" w:rsidRDefault="001E6627" w:rsidP="001E6627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</w:tcPr>
          <w:p w14:paraId="38035BDF" w14:textId="77777777" w:rsidR="001E6627" w:rsidRPr="00505780" w:rsidRDefault="001E6627" w:rsidP="001E6627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1" w:type="dxa"/>
          </w:tcPr>
          <w:p w14:paraId="73E84B15" w14:textId="77777777" w:rsidR="001E6627" w:rsidRPr="00505780" w:rsidRDefault="001E6627" w:rsidP="001E662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</w:tcPr>
          <w:p w14:paraId="31955300" w14:textId="77777777" w:rsidR="001E6627" w:rsidRPr="00505780" w:rsidRDefault="001E6627" w:rsidP="001E6627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</w:tr>
      <w:tr w:rsidR="001E6627" w:rsidRPr="00505780" w14:paraId="2BFF507D" w14:textId="77777777" w:rsidTr="00711BAD">
        <w:trPr>
          <w:cantSplit/>
          <w:trHeight w:val="20"/>
        </w:trPr>
        <w:tc>
          <w:tcPr>
            <w:tcW w:w="3148" w:type="dxa"/>
          </w:tcPr>
          <w:p w14:paraId="2BC93A53" w14:textId="77777777" w:rsidR="001E6627" w:rsidRPr="00505780" w:rsidRDefault="001E6627" w:rsidP="001E6627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61CF4104" w14:textId="7CEA57E5" w:rsidR="001E6627" w:rsidRPr="00505780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อุปกรณ์ที่เกี่ยวข้อง</w:t>
            </w:r>
          </w:p>
        </w:tc>
        <w:tc>
          <w:tcPr>
            <w:tcW w:w="181" w:type="dxa"/>
          </w:tcPr>
          <w:p w14:paraId="66FE1F80" w14:textId="77777777" w:rsidR="001E6627" w:rsidRPr="00505780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</w:p>
        </w:tc>
        <w:tc>
          <w:tcPr>
            <w:tcW w:w="719" w:type="dxa"/>
          </w:tcPr>
          <w:p w14:paraId="3E0B64AA" w14:textId="3F3608A2" w:rsidR="001E6627" w:rsidRPr="00505780" w:rsidRDefault="00492671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492671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25</w:t>
            </w:r>
            <w:r w:rsidR="001E6627"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492671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75</w:t>
            </w:r>
          </w:p>
        </w:tc>
        <w:tc>
          <w:tcPr>
            <w:tcW w:w="183" w:type="dxa"/>
          </w:tcPr>
          <w:p w14:paraId="5621AE90" w14:textId="77777777" w:rsidR="001E6627" w:rsidRPr="00505780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6532BE3A" w14:textId="571E36F5" w:rsidR="001E6627" w:rsidRPr="00505780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25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75</w:t>
            </w:r>
          </w:p>
        </w:tc>
        <w:tc>
          <w:tcPr>
            <w:tcW w:w="180" w:type="dxa"/>
          </w:tcPr>
          <w:p w14:paraId="66B890D5" w14:textId="77777777" w:rsidR="001E6627" w:rsidRPr="00505780" w:rsidRDefault="001E6627" w:rsidP="001E6627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51992C72" w14:textId="07D2EF23" w:rsidR="001E6627" w:rsidRPr="00505780" w:rsidRDefault="00800239" w:rsidP="001E6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1,027</w:t>
            </w:r>
          </w:p>
        </w:tc>
        <w:tc>
          <w:tcPr>
            <w:tcW w:w="180" w:type="dxa"/>
          </w:tcPr>
          <w:p w14:paraId="7C4AEEEC" w14:textId="77777777" w:rsidR="001E6627" w:rsidRPr="00505780" w:rsidRDefault="001E6627" w:rsidP="001E662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vAlign w:val="bottom"/>
          </w:tcPr>
          <w:p w14:paraId="61BCC7F2" w14:textId="18DABA51" w:rsidR="001E6627" w:rsidRPr="00505780" w:rsidRDefault="001E6627" w:rsidP="001E6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1,079</w:t>
            </w:r>
          </w:p>
        </w:tc>
        <w:tc>
          <w:tcPr>
            <w:tcW w:w="180" w:type="dxa"/>
          </w:tcPr>
          <w:p w14:paraId="224F84A1" w14:textId="77777777" w:rsidR="001E6627" w:rsidRPr="00505780" w:rsidRDefault="001E6627" w:rsidP="001E662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5F9FD5AD" w14:textId="732B3A47" w:rsidR="001E6627" w:rsidRPr="00505780" w:rsidRDefault="001E6627" w:rsidP="001E6627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1D528BD" w14:textId="77777777" w:rsidR="001E6627" w:rsidRPr="00505780" w:rsidRDefault="001E6627" w:rsidP="001E662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39889ACD" w14:textId="5E8B9F09" w:rsidR="001E6627" w:rsidRPr="00505780" w:rsidRDefault="001E6627" w:rsidP="001E6627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48A77088" w14:textId="77777777" w:rsidR="001E6627" w:rsidRPr="00505780" w:rsidRDefault="001E6627" w:rsidP="001E6627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</w:tcPr>
          <w:p w14:paraId="5A94E4E0" w14:textId="260C8FCE" w:rsidR="001E6627" w:rsidRPr="00505780" w:rsidRDefault="001E6627" w:rsidP="001E6627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1D1D4C8E" w14:textId="77777777" w:rsidR="001E6627" w:rsidRPr="00505780" w:rsidRDefault="001E6627" w:rsidP="001E662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</w:tcPr>
          <w:p w14:paraId="080E9BA3" w14:textId="1D25888E" w:rsidR="001E6627" w:rsidRPr="00505780" w:rsidRDefault="001E6627" w:rsidP="001E6627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33756A99" w14:textId="77777777" w:rsidR="001E6627" w:rsidRPr="00505780" w:rsidRDefault="001E6627" w:rsidP="001E662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3A8733C4" w14:textId="4C865666" w:rsidR="001E6627" w:rsidRPr="00505780" w:rsidRDefault="001E6627" w:rsidP="001E662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FD9CB47" w14:textId="77777777" w:rsidR="001E6627" w:rsidRPr="00505780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11586446" w14:textId="6D12C812" w:rsidR="001E6627" w:rsidRPr="00505780" w:rsidRDefault="001E6627" w:rsidP="001E6627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70B801D" w14:textId="77777777" w:rsidR="001E6627" w:rsidRPr="00505780" w:rsidRDefault="001E6627" w:rsidP="001E6627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5F3E923A" w14:textId="41052BB2" w:rsidR="001E6627" w:rsidRPr="00505780" w:rsidRDefault="001E6627" w:rsidP="001E6627">
            <w:pPr>
              <w:pStyle w:val="acctfourfigures"/>
              <w:tabs>
                <w:tab w:val="decimal" w:pos="369"/>
              </w:tabs>
              <w:spacing w:line="240" w:lineRule="auto"/>
              <w:ind w:left="-79" w:right="-12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bidi="th-TH"/>
              </w:rPr>
              <w:t>1</w:t>
            </w:r>
            <w:r w:rsidRPr="004E43FB">
              <w:rPr>
                <w:rFonts w:ascii="Angsana New" w:hAnsi="Angsana New" w:hint="cs"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800239">
              <w:rPr>
                <w:rFonts w:ascii="Angsana New" w:hAnsi="Angsana New"/>
                <w:sz w:val="24"/>
                <w:szCs w:val="24"/>
                <w:lang w:val="en-US" w:bidi="th-TH"/>
              </w:rPr>
              <w:t>64</w:t>
            </w:r>
          </w:p>
        </w:tc>
        <w:tc>
          <w:tcPr>
            <w:tcW w:w="181" w:type="dxa"/>
          </w:tcPr>
          <w:p w14:paraId="7E7CB606" w14:textId="77777777" w:rsidR="001E6627" w:rsidRPr="00505780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11600728" w14:textId="5D53AC0C" w:rsidR="001E6627" w:rsidRPr="004E43FB" w:rsidRDefault="001E6627" w:rsidP="001E6627">
            <w:pPr>
              <w:pStyle w:val="acctfourfigures"/>
              <w:tabs>
                <w:tab w:val="decimal" w:pos="369"/>
              </w:tabs>
              <w:spacing w:line="240" w:lineRule="auto"/>
              <w:ind w:left="-79" w:right="-12"/>
              <w:jc w:val="right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bidi="th-TH"/>
              </w:rPr>
              <w:t>1</w:t>
            </w:r>
            <w:r w:rsidRPr="004E43FB">
              <w:rPr>
                <w:rFonts w:ascii="Angsana New" w:hAnsi="Angsana New" w:hint="cs"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385</w:t>
            </w:r>
          </w:p>
        </w:tc>
      </w:tr>
      <w:tr w:rsidR="001E6627" w:rsidRPr="00505780" w14:paraId="167AEEEC" w14:textId="77777777" w:rsidTr="005D799F">
        <w:trPr>
          <w:cantSplit/>
          <w:trHeight w:val="20"/>
        </w:trPr>
        <w:tc>
          <w:tcPr>
            <w:tcW w:w="3148" w:type="dxa"/>
          </w:tcPr>
          <w:p w14:paraId="022D8315" w14:textId="77777777" w:rsidR="001E6627" w:rsidRPr="00505780" w:rsidRDefault="001E6627" w:rsidP="001E6627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620" w:type="dxa"/>
          </w:tcPr>
          <w:p w14:paraId="270A611F" w14:textId="77777777" w:rsidR="001E6627" w:rsidRPr="00505780" w:rsidRDefault="001E6627" w:rsidP="001E6627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1" w:type="dxa"/>
          </w:tcPr>
          <w:p w14:paraId="543CA759" w14:textId="77777777" w:rsidR="001E6627" w:rsidRPr="00505780" w:rsidRDefault="001E6627" w:rsidP="001E6627">
            <w:pPr>
              <w:tabs>
                <w:tab w:val="clear" w:pos="454"/>
                <w:tab w:val="clear" w:pos="907"/>
                <w:tab w:val="decimal" w:pos="461"/>
                <w:tab w:val="left" w:pos="720"/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19" w:type="dxa"/>
          </w:tcPr>
          <w:p w14:paraId="35ECDDF2" w14:textId="77777777" w:rsidR="001E6627" w:rsidRPr="00505780" w:rsidRDefault="001E6627" w:rsidP="001E6627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3" w:type="dxa"/>
          </w:tcPr>
          <w:p w14:paraId="5B0B53DF" w14:textId="77777777" w:rsidR="001E6627" w:rsidRPr="00505780" w:rsidRDefault="001E6627" w:rsidP="001E6627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627" w:type="dxa"/>
          </w:tcPr>
          <w:p w14:paraId="5C9D6C60" w14:textId="77777777" w:rsidR="001E6627" w:rsidRPr="00505780" w:rsidRDefault="001E6627" w:rsidP="001E6627">
            <w:pPr>
              <w:tabs>
                <w:tab w:val="clear" w:pos="454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0" w:type="dxa"/>
          </w:tcPr>
          <w:p w14:paraId="1E537AF7" w14:textId="77777777" w:rsidR="001E6627" w:rsidRPr="00505780" w:rsidRDefault="001E6627" w:rsidP="001E6627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A11247" w14:textId="2BE0CAFB" w:rsidR="001E6627" w:rsidRPr="006F4DE5" w:rsidRDefault="00800239" w:rsidP="001E6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11,03</w:t>
            </w:r>
            <w:r w:rsidR="00783113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80" w:type="dxa"/>
          </w:tcPr>
          <w:p w14:paraId="5546D847" w14:textId="77777777" w:rsidR="001E6627" w:rsidRPr="00505780" w:rsidRDefault="001E6627" w:rsidP="001E662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9E3F543" w14:textId="6B573170" w:rsidR="001E6627" w:rsidRPr="006F4DE5" w:rsidRDefault="001E6627" w:rsidP="001E6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11,178</w:t>
            </w:r>
          </w:p>
        </w:tc>
        <w:tc>
          <w:tcPr>
            <w:tcW w:w="180" w:type="dxa"/>
          </w:tcPr>
          <w:p w14:paraId="5944BA2B" w14:textId="77777777" w:rsidR="001E6627" w:rsidRPr="00505780" w:rsidRDefault="001E6627" w:rsidP="001E662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A6F19E" w14:textId="5C67AE93" w:rsidR="001E6627" w:rsidRPr="006F4DE5" w:rsidRDefault="001E6627" w:rsidP="001E6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6,893</w:t>
            </w:r>
          </w:p>
        </w:tc>
        <w:tc>
          <w:tcPr>
            <w:tcW w:w="180" w:type="dxa"/>
          </w:tcPr>
          <w:p w14:paraId="6B9006BF" w14:textId="77777777" w:rsidR="001E6627" w:rsidRPr="00505780" w:rsidRDefault="001E6627" w:rsidP="001E662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5FD11D" w14:textId="7DCB2AF3" w:rsidR="001E6627" w:rsidRPr="006F4DE5" w:rsidRDefault="001E6627" w:rsidP="001E6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6,893</w:t>
            </w:r>
          </w:p>
        </w:tc>
        <w:tc>
          <w:tcPr>
            <w:tcW w:w="270" w:type="dxa"/>
          </w:tcPr>
          <w:p w14:paraId="69E60599" w14:textId="77777777" w:rsidR="001E6627" w:rsidRPr="00505780" w:rsidRDefault="001E6627" w:rsidP="001E6627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71A409" w14:textId="4AF5A1C9" w:rsidR="001E6627" w:rsidRPr="00505780" w:rsidRDefault="001E6627" w:rsidP="001E6627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1C5F2B">
              <w:rPr>
                <w:rFonts w:ascii="Angsana New" w:hAnsi="Angsana New" w:hint="cs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7AAEC4DC" w14:textId="77777777" w:rsidR="001E6627" w:rsidRPr="00505780" w:rsidRDefault="001E6627" w:rsidP="001E662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C312BA" w14:textId="440CC483" w:rsidR="001E6627" w:rsidRPr="001C5F2B" w:rsidRDefault="001E6627" w:rsidP="001E6627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1C5F2B">
              <w:rPr>
                <w:rFonts w:ascii="Angsana New" w:hAnsi="Angsana New" w:hint="cs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5FB22523" w14:textId="77777777" w:rsidR="001E6627" w:rsidRPr="00505780" w:rsidRDefault="001E6627" w:rsidP="001E662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479910" w14:textId="58AD5B33" w:rsidR="001E6627" w:rsidRPr="000F2320" w:rsidRDefault="001E6627" w:rsidP="001E6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6,893</w:t>
            </w:r>
          </w:p>
        </w:tc>
        <w:tc>
          <w:tcPr>
            <w:tcW w:w="180" w:type="dxa"/>
          </w:tcPr>
          <w:p w14:paraId="65C7E37C" w14:textId="77777777" w:rsidR="001E6627" w:rsidRPr="00505780" w:rsidRDefault="001E6627" w:rsidP="001E662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6F02BC" w14:textId="7A34E4DC" w:rsidR="001E6627" w:rsidRPr="000F2320" w:rsidRDefault="001E6627" w:rsidP="001E6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6,893</w:t>
            </w:r>
          </w:p>
        </w:tc>
        <w:tc>
          <w:tcPr>
            <w:tcW w:w="180" w:type="dxa"/>
          </w:tcPr>
          <w:p w14:paraId="7DC8B558" w14:textId="77777777" w:rsidR="001E6627" w:rsidRPr="00505780" w:rsidRDefault="001E6627" w:rsidP="001E6627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</w:tcPr>
          <w:p w14:paraId="17E1E303" w14:textId="5B0EAA72" w:rsidR="001E6627" w:rsidRPr="00505780" w:rsidRDefault="001E6627" w:rsidP="001E6627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1" w:type="dxa"/>
          </w:tcPr>
          <w:p w14:paraId="4FCEAF3F" w14:textId="77777777" w:rsidR="001E6627" w:rsidRPr="00505780" w:rsidRDefault="001E6627" w:rsidP="001E662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725F6D4" w14:textId="4302BCB8" w:rsidR="001E6627" w:rsidRPr="00505780" w:rsidRDefault="001E6627" w:rsidP="001E6627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</w:tr>
      <w:tr w:rsidR="001E6627" w:rsidRPr="00505780" w14:paraId="2B2D58C3" w14:textId="77777777" w:rsidTr="00711BAD">
        <w:trPr>
          <w:cantSplit/>
          <w:trHeight w:val="20"/>
        </w:trPr>
        <w:tc>
          <w:tcPr>
            <w:tcW w:w="3148" w:type="dxa"/>
          </w:tcPr>
          <w:p w14:paraId="679CB67D" w14:textId="77777777" w:rsidR="001E6627" w:rsidRPr="00505780" w:rsidRDefault="001E6627" w:rsidP="001E6627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620" w:type="dxa"/>
          </w:tcPr>
          <w:p w14:paraId="0211BA86" w14:textId="77777777" w:rsidR="001E6627" w:rsidRPr="00505780" w:rsidRDefault="001E6627" w:rsidP="001E6627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1" w:type="dxa"/>
          </w:tcPr>
          <w:p w14:paraId="7D2D5A60" w14:textId="77777777" w:rsidR="001E6627" w:rsidRPr="00505780" w:rsidRDefault="001E6627" w:rsidP="001E6627">
            <w:pPr>
              <w:tabs>
                <w:tab w:val="clear" w:pos="454"/>
                <w:tab w:val="clear" w:pos="907"/>
                <w:tab w:val="decimal" w:pos="461"/>
                <w:tab w:val="left" w:pos="720"/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19" w:type="dxa"/>
          </w:tcPr>
          <w:p w14:paraId="4FF121D1" w14:textId="77777777" w:rsidR="001E6627" w:rsidRPr="00505780" w:rsidRDefault="001E6627" w:rsidP="001E6627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3" w:type="dxa"/>
          </w:tcPr>
          <w:p w14:paraId="70AB32F4" w14:textId="77777777" w:rsidR="001E6627" w:rsidRPr="00505780" w:rsidRDefault="001E6627" w:rsidP="001E6627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627" w:type="dxa"/>
          </w:tcPr>
          <w:p w14:paraId="72CEA749" w14:textId="77777777" w:rsidR="001E6627" w:rsidRPr="00505780" w:rsidRDefault="001E6627" w:rsidP="001E6627">
            <w:pPr>
              <w:tabs>
                <w:tab w:val="clear" w:pos="454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0" w:type="dxa"/>
          </w:tcPr>
          <w:p w14:paraId="7CF4840B" w14:textId="77777777" w:rsidR="001E6627" w:rsidRPr="00505780" w:rsidRDefault="001E6627" w:rsidP="001E6627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4B7A82D2" w14:textId="77777777" w:rsidR="001E6627" w:rsidRPr="00505780" w:rsidRDefault="001E6627" w:rsidP="001E6627">
            <w:pPr>
              <w:pStyle w:val="acctfourfigures"/>
              <w:tabs>
                <w:tab w:val="decimal" w:pos="555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5F990A0" w14:textId="77777777" w:rsidR="001E6627" w:rsidRPr="00505780" w:rsidRDefault="001E6627" w:rsidP="001E662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right w:val="nil"/>
            </w:tcBorders>
          </w:tcPr>
          <w:p w14:paraId="422E17E7" w14:textId="77777777" w:rsidR="001E6627" w:rsidRPr="00505780" w:rsidRDefault="001E6627" w:rsidP="001E6627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D57C138" w14:textId="77777777" w:rsidR="001E6627" w:rsidRPr="00505780" w:rsidRDefault="001E6627" w:rsidP="001E662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2A9C8C6A" w14:textId="77777777" w:rsidR="001E6627" w:rsidRPr="00505780" w:rsidRDefault="001E6627" w:rsidP="001E6627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2C376C7" w14:textId="77777777" w:rsidR="001E6627" w:rsidRPr="00505780" w:rsidRDefault="001E6627" w:rsidP="001E662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2FB099F1" w14:textId="77777777" w:rsidR="001E6627" w:rsidRPr="00505780" w:rsidRDefault="001E6627" w:rsidP="001E6627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50E90BD" w14:textId="77777777" w:rsidR="001E6627" w:rsidRPr="00505780" w:rsidRDefault="001E6627" w:rsidP="001E6627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right w:val="nil"/>
            </w:tcBorders>
          </w:tcPr>
          <w:p w14:paraId="3AD36280" w14:textId="77777777" w:rsidR="001E6627" w:rsidRPr="00505780" w:rsidRDefault="001E6627" w:rsidP="001E6627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183" w:type="dxa"/>
          </w:tcPr>
          <w:p w14:paraId="5A76990C" w14:textId="77777777" w:rsidR="001E6627" w:rsidRPr="00505780" w:rsidRDefault="001E6627" w:rsidP="001E662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right w:val="nil"/>
            </w:tcBorders>
          </w:tcPr>
          <w:p w14:paraId="12DA4551" w14:textId="77777777" w:rsidR="001E6627" w:rsidRPr="00505780" w:rsidRDefault="001E6627" w:rsidP="001E6627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182" w:type="dxa"/>
          </w:tcPr>
          <w:p w14:paraId="5AA1F3BD" w14:textId="77777777" w:rsidR="001E6627" w:rsidRPr="00505780" w:rsidRDefault="001E6627" w:rsidP="001E662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12108629" w14:textId="77777777" w:rsidR="001E6627" w:rsidRPr="00505780" w:rsidRDefault="001E6627" w:rsidP="001E6627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EF786F9" w14:textId="77777777" w:rsidR="001E6627" w:rsidRPr="00505780" w:rsidRDefault="001E6627" w:rsidP="001E662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</w:tcPr>
          <w:p w14:paraId="1901BB27" w14:textId="77777777" w:rsidR="001E6627" w:rsidRPr="00505780" w:rsidRDefault="001E6627" w:rsidP="001E6627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2757F96" w14:textId="77777777" w:rsidR="001E6627" w:rsidRPr="00505780" w:rsidRDefault="001E6627" w:rsidP="001E6627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</w:tcPr>
          <w:p w14:paraId="20AC9514" w14:textId="77777777" w:rsidR="001E6627" w:rsidRPr="00505780" w:rsidRDefault="001E6627" w:rsidP="001E6627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</w:tcPr>
          <w:p w14:paraId="17DFF636" w14:textId="77777777" w:rsidR="001E6627" w:rsidRPr="00505780" w:rsidRDefault="001E6627" w:rsidP="001E662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5F53636" w14:textId="77777777" w:rsidR="001E6627" w:rsidRPr="00505780" w:rsidRDefault="001E6627" w:rsidP="001E6627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1E6627" w:rsidRPr="00505780" w14:paraId="1A3A5BB7" w14:textId="77777777" w:rsidTr="00711BAD">
        <w:trPr>
          <w:cantSplit/>
          <w:trHeight w:val="20"/>
        </w:trPr>
        <w:tc>
          <w:tcPr>
            <w:tcW w:w="3148" w:type="dxa"/>
            <w:hideMark/>
          </w:tcPr>
          <w:p w14:paraId="052C874A" w14:textId="77777777" w:rsidR="001E6627" w:rsidRPr="00505780" w:rsidRDefault="001E6627" w:rsidP="001E6627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0578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การร่วมค้า</w:t>
            </w:r>
          </w:p>
        </w:tc>
        <w:tc>
          <w:tcPr>
            <w:tcW w:w="1620" w:type="dxa"/>
          </w:tcPr>
          <w:p w14:paraId="184ED42A" w14:textId="77777777" w:rsidR="001E6627" w:rsidRPr="00505780" w:rsidRDefault="001E6627" w:rsidP="001E6627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81" w:type="dxa"/>
          </w:tcPr>
          <w:p w14:paraId="232DFE2A" w14:textId="77777777" w:rsidR="001E6627" w:rsidRPr="00505780" w:rsidRDefault="001E6627" w:rsidP="001E6627">
            <w:pPr>
              <w:tabs>
                <w:tab w:val="clear" w:pos="454"/>
                <w:tab w:val="clear" w:pos="907"/>
                <w:tab w:val="decimal" w:pos="461"/>
                <w:tab w:val="left" w:pos="720"/>
                <w:tab w:val="decimal" w:pos="821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719" w:type="dxa"/>
          </w:tcPr>
          <w:p w14:paraId="367C5FDC" w14:textId="77777777" w:rsidR="001E6627" w:rsidRPr="00505780" w:rsidRDefault="001E6627" w:rsidP="001E6627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183" w:type="dxa"/>
          </w:tcPr>
          <w:p w14:paraId="5C764327" w14:textId="77777777" w:rsidR="001E6627" w:rsidRPr="00505780" w:rsidRDefault="001E6627" w:rsidP="001E6627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627" w:type="dxa"/>
          </w:tcPr>
          <w:p w14:paraId="3FFB0CE7" w14:textId="77777777" w:rsidR="001E6627" w:rsidRPr="00505780" w:rsidRDefault="001E6627" w:rsidP="001E6627">
            <w:pPr>
              <w:tabs>
                <w:tab w:val="clear" w:pos="454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180" w:type="dxa"/>
          </w:tcPr>
          <w:p w14:paraId="1D2ADCAD" w14:textId="77777777" w:rsidR="001E6627" w:rsidRPr="00505780" w:rsidRDefault="001E6627" w:rsidP="001E6627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</w:tcPr>
          <w:p w14:paraId="10609BC3" w14:textId="77777777" w:rsidR="001E6627" w:rsidRPr="00505780" w:rsidRDefault="001E6627" w:rsidP="001E6627">
            <w:pPr>
              <w:pStyle w:val="acctfourfigures"/>
              <w:tabs>
                <w:tab w:val="decimal" w:pos="555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6544432E" w14:textId="77777777" w:rsidR="001E6627" w:rsidRPr="00505780" w:rsidRDefault="001E6627" w:rsidP="001E662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tcBorders>
              <w:left w:val="nil"/>
              <w:bottom w:val="nil"/>
              <w:right w:val="nil"/>
            </w:tcBorders>
          </w:tcPr>
          <w:p w14:paraId="06D23686" w14:textId="77777777" w:rsidR="001E6627" w:rsidRPr="00505780" w:rsidRDefault="001E6627" w:rsidP="001E6627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49825AFE" w14:textId="77777777" w:rsidR="001E6627" w:rsidRPr="00505780" w:rsidRDefault="001E6627" w:rsidP="001E662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28E99179" w14:textId="77777777" w:rsidR="001E6627" w:rsidRPr="00505780" w:rsidRDefault="001E6627" w:rsidP="001E6627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237EA893" w14:textId="77777777" w:rsidR="001E6627" w:rsidRPr="00505780" w:rsidRDefault="001E6627" w:rsidP="001E662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4D15CC2B" w14:textId="77777777" w:rsidR="001E6627" w:rsidRPr="00505780" w:rsidRDefault="001E6627" w:rsidP="001E6627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270" w:type="dxa"/>
          </w:tcPr>
          <w:p w14:paraId="5846735F" w14:textId="77777777" w:rsidR="001E6627" w:rsidRPr="00505780" w:rsidRDefault="001E6627" w:rsidP="001E6627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</w:tcPr>
          <w:p w14:paraId="21C4F6FA" w14:textId="77777777" w:rsidR="001E6627" w:rsidRPr="00505780" w:rsidRDefault="001E6627" w:rsidP="001E6627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3" w:type="dxa"/>
          </w:tcPr>
          <w:p w14:paraId="1C43AB24" w14:textId="77777777" w:rsidR="001E6627" w:rsidRPr="00505780" w:rsidRDefault="001E6627" w:rsidP="001E662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</w:tcPr>
          <w:p w14:paraId="6B094124" w14:textId="77777777" w:rsidR="001E6627" w:rsidRPr="00505780" w:rsidRDefault="001E6627" w:rsidP="001E6627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2" w:type="dxa"/>
          </w:tcPr>
          <w:p w14:paraId="5D1503B4" w14:textId="77777777" w:rsidR="001E6627" w:rsidRPr="00505780" w:rsidRDefault="001E6627" w:rsidP="001E662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</w:tcPr>
          <w:p w14:paraId="0A3BF386" w14:textId="77777777" w:rsidR="001E6627" w:rsidRPr="00505780" w:rsidRDefault="001E6627" w:rsidP="001E6627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38FA1B12" w14:textId="77777777" w:rsidR="001E6627" w:rsidRPr="00505780" w:rsidRDefault="001E6627" w:rsidP="001E662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</w:tcPr>
          <w:p w14:paraId="6DED4EA3" w14:textId="77777777" w:rsidR="001E6627" w:rsidRPr="00505780" w:rsidRDefault="001E6627" w:rsidP="001E6627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43EEBFE5" w14:textId="77777777" w:rsidR="001E6627" w:rsidRPr="00505780" w:rsidRDefault="001E6627" w:rsidP="001E6627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</w:tcPr>
          <w:p w14:paraId="3944979F" w14:textId="77777777" w:rsidR="001E6627" w:rsidRPr="00505780" w:rsidRDefault="001E6627" w:rsidP="001E6627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1" w:type="dxa"/>
          </w:tcPr>
          <w:p w14:paraId="17798A07" w14:textId="77777777" w:rsidR="001E6627" w:rsidRPr="00505780" w:rsidRDefault="001E6627" w:rsidP="001E662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</w:tcPr>
          <w:p w14:paraId="2CB0EB29" w14:textId="77777777" w:rsidR="001E6627" w:rsidRPr="00505780" w:rsidRDefault="001E6627" w:rsidP="001E6627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</w:tr>
      <w:tr w:rsidR="001E6627" w:rsidRPr="00505780" w14:paraId="5AB62981" w14:textId="77777777" w:rsidTr="00D30C48">
        <w:trPr>
          <w:cantSplit/>
          <w:trHeight w:val="20"/>
        </w:trPr>
        <w:tc>
          <w:tcPr>
            <w:tcW w:w="3148" w:type="dxa"/>
            <w:hideMark/>
          </w:tcPr>
          <w:p w14:paraId="4BDD2A76" w14:textId="17A025CF" w:rsidR="001E6627" w:rsidRPr="00505780" w:rsidRDefault="001E6627" w:rsidP="001E6627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05780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บริษัท เฟรเซอร์ส พร็อพเพอร์ตี้ เด็มโก้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เพาเวอร์ </w:t>
            </w:r>
            <w:r w:rsidRPr="007037FE">
              <w:rPr>
                <w:rFonts w:ascii="Angsana New" w:hAnsi="Angsana New" w:hint="cs"/>
                <w:spacing w:val="-4"/>
                <w:sz w:val="24"/>
                <w:szCs w:val="24"/>
              </w:rPr>
              <w:t>6</w:t>
            </w:r>
            <w:r w:rsidRPr="00505780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จำกัด ***</w:t>
            </w:r>
          </w:p>
        </w:tc>
        <w:tc>
          <w:tcPr>
            <w:tcW w:w="1620" w:type="dxa"/>
            <w:hideMark/>
          </w:tcPr>
          <w:p w14:paraId="7EB2C66F" w14:textId="2292C245" w:rsidR="001E6627" w:rsidRPr="00505780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ผลิตและจำหน่ายไฟฟ้า</w:t>
            </w:r>
          </w:p>
        </w:tc>
        <w:tc>
          <w:tcPr>
            <w:tcW w:w="181" w:type="dxa"/>
          </w:tcPr>
          <w:p w14:paraId="2B737ACD" w14:textId="7182B981" w:rsidR="001E6627" w:rsidRPr="00505780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79C67A4B" w14:textId="77777777" w:rsidR="001E6627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083AC24C" w14:textId="0C8157CC" w:rsidR="001E6627" w:rsidRPr="00505780" w:rsidRDefault="00492671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  <w:r w:rsidRPr="00492671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51</w:t>
            </w:r>
            <w:r w:rsidR="001E6627"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492671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00</w:t>
            </w:r>
          </w:p>
        </w:tc>
        <w:tc>
          <w:tcPr>
            <w:tcW w:w="183" w:type="dxa"/>
          </w:tcPr>
          <w:p w14:paraId="513C9D73" w14:textId="77777777" w:rsidR="001E6627" w:rsidRPr="00505780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  <w:hideMark/>
          </w:tcPr>
          <w:p w14:paraId="1D711554" w14:textId="2AA5546C" w:rsidR="001E6627" w:rsidRPr="00505780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br/>
            </w:r>
            <w:r w:rsidRPr="007037FE">
              <w:rPr>
                <w:rFonts w:ascii="Angsana New" w:hAnsi="Angsana New" w:hint="cs"/>
                <w:sz w:val="24"/>
                <w:szCs w:val="24"/>
                <w:lang w:val="en-US" w:bidi="th-TH"/>
              </w:rPr>
              <w:t>51</w:t>
            </w:r>
            <w:r w:rsidRPr="00505780">
              <w:rPr>
                <w:rFonts w:ascii="Angsana New" w:hAnsi="Angsana New" w:hint="cs"/>
                <w:sz w:val="24"/>
                <w:szCs w:val="24"/>
                <w:lang w:val="en-US" w:bidi="th-TH"/>
              </w:rPr>
              <w:t>.</w:t>
            </w:r>
            <w:r w:rsidRPr="007037FE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164BF51C" w14:textId="77777777" w:rsidR="001E6627" w:rsidRPr="00505780" w:rsidRDefault="001E6627" w:rsidP="001E6627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15162F52" w14:textId="77777777" w:rsidR="001E6627" w:rsidRDefault="001E6627" w:rsidP="001E6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7B06F27C" w14:textId="0F222433" w:rsidR="00800239" w:rsidRPr="00505780" w:rsidRDefault="00800239" w:rsidP="001E6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54916B8B" w14:textId="77777777" w:rsidR="001E6627" w:rsidRPr="00505780" w:rsidRDefault="001E6627" w:rsidP="001E662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hideMark/>
          </w:tcPr>
          <w:p w14:paraId="69D78DEF" w14:textId="61815D20" w:rsidR="001E6627" w:rsidRPr="00505780" w:rsidRDefault="001E6627" w:rsidP="00AD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7037FE">
              <w:rPr>
                <w:rFonts w:ascii="Angsana New" w:hAnsi="Angsana New" w:hint="cs"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0D6CECE2" w14:textId="77777777" w:rsidR="001E6627" w:rsidRPr="00505780" w:rsidRDefault="001E6627" w:rsidP="001E662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26C85286" w14:textId="568A8C5E" w:rsidR="001E6627" w:rsidRPr="00505780" w:rsidRDefault="001E6627" w:rsidP="001E6627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E12AFE6" w14:textId="77777777" w:rsidR="001E6627" w:rsidRPr="00505780" w:rsidRDefault="001E6627" w:rsidP="001E662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hideMark/>
          </w:tcPr>
          <w:p w14:paraId="5DF306DC" w14:textId="41CE604C" w:rsidR="001E6627" w:rsidRPr="00505780" w:rsidRDefault="001E6627" w:rsidP="001E6627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4F5B0CF3" w14:textId="77777777" w:rsidR="001E6627" w:rsidRPr="00505780" w:rsidRDefault="001E6627" w:rsidP="001E6627">
            <w:pPr>
              <w:pStyle w:val="acctfourfigures"/>
              <w:tabs>
                <w:tab w:val="clear" w:pos="765"/>
                <w:tab w:val="decimal" w:pos="190"/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730C96BF" w14:textId="6DF90549" w:rsidR="001E6627" w:rsidRPr="00505780" w:rsidRDefault="001E6627" w:rsidP="001E6627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450020BC" w14:textId="77777777" w:rsidR="001E6627" w:rsidRPr="00505780" w:rsidRDefault="001E6627" w:rsidP="001E6627">
            <w:pPr>
              <w:pStyle w:val="acctfourfigures"/>
              <w:tabs>
                <w:tab w:val="clear" w:pos="765"/>
                <w:tab w:val="decimal" w:pos="19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hideMark/>
          </w:tcPr>
          <w:p w14:paraId="30F4B62C" w14:textId="3103B78F" w:rsidR="001E6627" w:rsidRPr="00505780" w:rsidRDefault="001E6627" w:rsidP="001E6627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36FD82B6" w14:textId="77777777" w:rsidR="001E6627" w:rsidRPr="00505780" w:rsidRDefault="001E6627" w:rsidP="001E6627">
            <w:pPr>
              <w:pStyle w:val="acctfourfigures"/>
              <w:tabs>
                <w:tab w:val="clear" w:pos="765"/>
                <w:tab w:val="decimal" w:pos="19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368C59F5" w14:textId="6C070B2E" w:rsidR="001E6627" w:rsidRPr="00505780" w:rsidRDefault="001E6627" w:rsidP="001E662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163DDAD" w14:textId="77777777" w:rsidR="001E6627" w:rsidRPr="00505780" w:rsidRDefault="001E6627" w:rsidP="001E6627">
            <w:pPr>
              <w:pStyle w:val="acctfourfigures"/>
              <w:tabs>
                <w:tab w:val="clear" w:pos="765"/>
                <w:tab w:val="decimal" w:pos="19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hideMark/>
          </w:tcPr>
          <w:p w14:paraId="2F3C0F3D" w14:textId="4D3D72F0" w:rsidR="001E6627" w:rsidRPr="00505780" w:rsidRDefault="001E6627" w:rsidP="001E6627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E216563" w14:textId="77777777" w:rsidR="001E6627" w:rsidRPr="00505780" w:rsidRDefault="001E6627" w:rsidP="001E6627">
            <w:pPr>
              <w:pStyle w:val="acctfourfigures"/>
              <w:tabs>
                <w:tab w:val="clear" w:pos="765"/>
                <w:tab w:val="decimal" w:pos="190"/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523B52B7" w14:textId="3E10025F" w:rsidR="001E6627" w:rsidRPr="00505780" w:rsidRDefault="001E6627" w:rsidP="001E6627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48E128D2" w14:textId="77777777" w:rsidR="001E6627" w:rsidRPr="00505780" w:rsidRDefault="001E6627" w:rsidP="001E662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hideMark/>
          </w:tcPr>
          <w:p w14:paraId="00E7E12D" w14:textId="4BFBC46C" w:rsidR="001E6627" w:rsidRPr="00505780" w:rsidRDefault="001E6627" w:rsidP="001E6627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1E6627" w:rsidRPr="00505780" w14:paraId="221CE2A9" w14:textId="77777777" w:rsidTr="00711BAD">
        <w:trPr>
          <w:cantSplit/>
          <w:trHeight w:val="20"/>
        </w:trPr>
        <w:tc>
          <w:tcPr>
            <w:tcW w:w="3148" w:type="dxa"/>
          </w:tcPr>
          <w:p w14:paraId="56576994" w14:textId="550DA9EA" w:rsidR="001E6627" w:rsidRPr="00505780" w:rsidRDefault="001E6627" w:rsidP="001E6627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505780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บริษัท เฟรเซอร์ส พร็อพเพอร์ตี้ เด็มโก้</w:t>
            </w:r>
            <w:r>
              <w:rPr>
                <w:rFonts w:ascii="Angsana New" w:hAnsi="Angsana New"/>
                <w:spacing w:val="-8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 xml:space="preserve">เพาเวอร์ </w:t>
            </w:r>
            <w:r w:rsidRPr="007037FE">
              <w:rPr>
                <w:rFonts w:ascii="Angsana New" w:hAnsi="Angsana New" w:hint="cs"/>
                <w:spacing w:val="-8"/>
                <w:sz w:val="24"/>
                <w:szCs w:val="24"/>
              </w:rPr>
              <w:t>11</w:t>
            </w:r>
            <w:r w:rsidRPr="00505780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 xml:space="preserve"> จำกัด ***</w:t>
            </w:r>
          </w:p>
        </w:tc>
        <w:tc>
          <w:tcPr>
            <w:tcW w:w="1620" w:type="dxa"/>
          </w:tcPr>
          <w:p w14:paraId="727A4255" w14:textId="5911FFE4" w:rsidR="001E6627" w:rsidRPr="00505780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ผลิตและจำหน่ายไฟฟ้า</w:t>
            </w:r>
          </w:p>
        </w:tc>
        <w:tc>
          <w:tcPr>
            <w:tcW w:w="181" w:type="dxa"/>
          </w:tcPr>
          <w:p w14:paraId="574FA27A" w14:textId="77777777" w:rsidR="001E6627" w:rsidRPr="00505780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599357CD" w14:textId="77777777" w:rsidR="001E6627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2518F5DE" w14:textId="1D940FA9" w:rsidR="001E6627" w:rsidRPr="00505780" w:rsidRDefault="00492671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492671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51</w:t>
            </w:r>
            <w:r w:rsidR="001E6627"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492671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00</w:t>
            </w:r>
          </w:p>
        </w:tc>
        <w:tc>
          <w:tcPr>
            <w:tcW w:w="183" w:type="dxa"/>
          </w:tcPr>
          <w:p w14:paraId="499D0D6E" w14:textId="77777777" w:rsidR="001E6627" w:rsidRPr="00505780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29190F40" w14:textId="2E4B0F4B" w:rsidR="001E6627" w:rsidRPr="00505780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br/>
            </w:r>
            <w:r w:rsidRPr="007037FE">
              <w:rPr>
                <w:rFonts w:ascii="Angsana New" w:hAnsi="Angsana New" w:hint="cs"/>
                <w:sz w:val="24"/>
                <w:szCs w:val="24"/>
                <w:lang w:val="en-US" w:bidi="th-TH"/>
              </w:rPr>
              <w:t>51</w:t>
            </w:r>
            <w:r w:rsidRPr="00505780">
              <w:rPr>
                <w:rFonts w:ascii="Angsana New" w:hAnsi="Angsana New" w:hint="cs"/>
                <w:sz w:val="24"/>
                <w:szCs w:val="24"/>
                <w:lang w:val="en-US" w:bidi="th-TH"/>
              </w:rPr>
              <w:t>.</w:t>
            </w:r>
            <w:r w:rsidRPr="007037FE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416ADF5E" w14:textId="77777777" w:rsidR="001E6627" w:rsidRPr="00505780" w:rsidRDefault="001E6627" w:rsidP="001E6627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697B8D2E" w14:textId="77777777" w:rsidR="001E6627" w:rsidRDefault="001E6627" w:rsidP="001E6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3C08002D" w14:textId="43E402DD" w:rsidR="00800239" w:rsidRPr="00505780" w:rsidRDefault="00800239" w:rsidP="001E6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19FB8ED3" w14:textId="77777777" w:rsidR="001E6627" w:rsidRPr="00505780" w:rsidRDefault="001E6627" w:rsidP="001E662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62A2EB46" w14:textId="7B750CCB" w:rsidR="001E6627" w:rsidRPr="00505780" w:rsidRDefault="001E6627" w:rsidP="00AD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7037FE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1F28C63B" w14:textId="77777777" w:rsidR="001E6627" w:rsidRPr="00505780" w:rsidRDefault="001E6627" w:rsidP="001E662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7A498B30" w14:textId="1C37D1FC" w:rsidR="001E6627" w:rsidRPr="00505780" w:rsidRDefault="001E6627" w:rsidP="001E6627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26DB4C2" w14:textId="77777777" w:rsidR="001E6627" w:rsidRPr="00505780" w:rsidRDefault="001E6627" w:rsidP="001E662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75BC6E49" w14:textId="45F11CC0" w:rsidR="001E6627" w:rsidRPr="00505780" w:rsidRDefault="001E6627" w:rsidP="001E6627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58DFD171" w14:textId="77777777" w:rsidR="001E6627" w:rsidRPr="00505780" w:rsidRDefault="001E6627" w:rsidP="001E6627">
            <w:pPr>
              <w:pStyle w:val="acctfourfigures"/>
              <w:tabs>
                <w:tab w:val="clear" w:pos="765"/>
                <w:tab w:val="decimal" w:pos="190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1D72BDAF" w14:textId="054CAD92" w:rsidR="001E6627" w:rsidRPr="00505780" w:rsidRDefault="001E6627" w:rsidP="001E6627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55E3B00D" w14:textId="77777777" w:rsidR="001E6627" w:rsidRPr="00505780" w:rsidRDefault="001E6627" w:rsidP="001E662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1AE5B585" w14:textId="78699F6B" w:rsidR="001E6627" w:rsidRPr="00505780" w:rsidRDefault="001E6627" w:rsidP="001E6627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79717E23" w14:textId="77777777" w:rsidR="001E6627" w:rsidRPr="00505780" w:rsidRDefault="001E6627" w:rsidP="001E662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12010838" w14:textId="6544E64F" w:rsidR="001E6627" w:rsidRPr="00505780" w:rsidRDefault="001E6627" w:rsidP="001E662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CA4F76D" w14:textId="77777777" w:rsidR="001E6627" w:rsidRPr="00505780" w:rsidRDefault="001E6627" w:rsidP="001E662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6FB4FB71" w14:textId="69F80A02" w:rsidR="001E6627" w:rsidRPr="00505780" w:rsidRDefault="001E6627" w:rsidP="001E6627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D1F1F01" w14:textId="77777777" w:rsidR="001E6627" w:rsidRPr="00505780" w:rsidRDefault="001E6627" w:rsidP="001E6627">
            <w:pPr>
              <w:pStyle w:val="acctfourfigures"/>
              <w:tabs>
                <w:tab w:val="clear" w:pos="765"/>
                <w:tab w:val="decimal" w:pos="190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7DF53410" w14:textId="0737C497" w:rsidR="001E6627" w:rsidRPr="00505780" w:rsidRDefault="001E6627" w:rsidP="001E6627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42DB4DB0" w14:textId="77777777" w:rsidR="001E6627" w:rsidRPr="00505780" w:rsidRDefault="001E6627" w:rsidP="001E662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724026C9" w14:textId="31385497" w:rsidR="001E6627" w:rsidRPr="00505780" w:rsidRDefault="001E6627" w:rsidP="001E6627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1E6627" w:rsidRPr="00505780" w14:paraId="4792FDF4" w14:textId="77777777" w:rsidTr="00711BAD">
        <w:trPr>
          <w:cantSplit/>
          <w:trHeight w:val="20"/>
        </w:trPr>
        <w:tc>
          <w:tcPr>
            <w:tcW w:w="3148" w:type="dxa"/>
          </w:tcPr>
          <w:p w14:paraId="2D7BEA4A" w14:textId="3443E23E" w:rsidR="001E6627" w:rsidRPr="00505780" w:rsidRDefault="001E6627" w:rsidP="001E6627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0578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lastRenderedPageBreak/>
              <w:t>การร่วมค้า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eastAsia="en-GB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(ต่อ)</w:t>
            </w:r>
          </w:p>
        </w:tc>
        <w:tc>
          <w:tcPr>
            <w:tcW w:w="1620" w:type="dxa"/>
          </w:tcPr>
          <w:p w14:paraId="05D7F220" w14:textId="77777777" w:rsidR="001E6627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14:paraId="487075EA" w14:textId="77777777" w:rsidR="001E6627" w:rsidRPr="00505780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1D686601" w14:textId="77777777" w:rsidR="001E6627" w:rsidRPr="00505780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3" w:type="dxa"/>
          </w:tcPr>
          <w:p w14:paraId="491DFF97" w14:textId="77777777" w:rsidR="001E6627" w:rsidRPr="00505780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1EE32BC9" w14:textId="77777777" w:rsidR="001E6627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C136F07" w14:textId="77777777" w:rsidR="001E6627" w:rsidRPr="00505780" w:rsidRDefault="001E6627" w:rsidP="001E6627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60970B13" w14:textId="77777777" w:rsidR="001E6627" w:rsidRPr="00505780" w:rsidRDefault="001E6627" w:rsidP="001E6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1D90C633" w14:textId="77777777" w:rsidR="001E6627" w:rsidRPr="00505780" w:rsidRDefault="001E6627" w:rsidP="001E662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56105463" w14:textId="77777777" w:rsidR="001E6627" w:rsidRDefault="001E6627" w:rsidP="001E6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B824D34" w14:textId="77777777" w:rsidR="001E6627" w:rsidRPr="00505780" w:rsidRDefault="001E6627" w:rsidP="001E662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60D8ABAA" w14:textId="77777777" w:rsidR="001E6627" w:rsidRPr="00505780" w:rsidRDefault="001E6627" w:rsidP="001E6627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733E888C" w14:textId="77777777" w:rsidR="001E6627" w:rsidRPr="00505780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4109635D" w14:textId="77777777" w:rsidR="001E6627" w:rsidRDefault="001E6627" w:rsidP="001E6627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035AE0B" w14:textId="77777777" w:rsidR="001E6627" w:rsidRPr="00505780" w:rsidRDefault="001E6627" w:rsidP="001E6627">
            <w:pPr>
              <w:pStyle w:val="acctfourfigures"/>
              <w:tabs>
                <w:tab w:val="clear" w:pos="765"/>
                <w:tab w:val="decimal" w:pos="190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4662ABDF" w14:textId="77777777" w:rsidR="001E6627" w:rsidRPr="00505780" w:rsidRDefault="001E6627" w:rsidP="001E6627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5268559D" w14:textId="77777777" w:rsidR="001E6627" w:rsidRPr="00505780" w:rsidRDefault="001E6627" w:rsidP="001E662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07A94C71" w14:textId="77777777" w:rsidR="001E6627" w:rsidRDefault="001E6627" w:rsidP="001E6627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</w:tcPr>
          <w:p w14:paraId="04E64DD1" w14:textId="77777777" w:rsidR="001E6627" w:rsidRPr="00505780" w:rsidRDefault="001E6627" w:rsidP="001E662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1243F856" w14:textId="77777777" w:rsidR="001E6627" w:rsidRPr="00505780" w:rsidRDefault="001E6627" w:rsidP="001E662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549AB190" w14:textId="77777777" w:rsidR="001E6627" w:rsidRPr="00505780" w:rsidRDefault="001E6627" w:rsidP="001E662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4D9AD59A" w14:textId="77777777" w:rsidR="001E6627" w:rsidRDefault="001E6627" w:rsidP="001E6627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8014B30" w14:textId="77777777" w:rsidR="001E6627" w:rsidRPr="00505780" w:rsidRDefault="001E6627" w:rsidP="001E6627">
            <w:pPr>
              <w:pStyle w:val="acctfourfigures"/>
              <w:tabs>
                <w:tab w:val="clear" w:pos="765"/>
                <w:tab w:val="decimal" w:pos="190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74AE4CE5" w14:textId="77777777" w:rsidR="001E6627" w:rsidRPr="00505780" w:rsidRDefault="001E6627" w:rsidP="001E6627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5DC8F2F0" w14:textId="77777777" w:rsidR="001E6627" w:rsidRPr="00505780" w:rsidRDefault="001E6627" w:rsidP="001E662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011CC3DF" w14:textId="77777777" w:rsidR="001E6627" w:rsidRDefault="001E6627" w:rsidP="001E6627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1E6627" w:rsidRPr="00505780" w14:paraId="4E104D6E" w14:textId="77777777" w:rsidTr="00711BAD">
        <w:trPr>
          <w:cantSplit/>
          <w:trHeight w:val="20"/>
        </w:trPr>
        <w:tc>
          <w:tcPr>
            <w:tcW w:w="3148" w:type="dxa"/>
          </w:tcPr>
          <w:p w14:paraId="15541AAC" w14:textId="5EA4ADC0" w:rsidR="001E6627" w:rsidRPr="00505780" w:rsidRDefault="001E6627" w:rsidP="001E6627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เฟรเซอร์ส พร็อพเพอร์ตี้ บีเอฟทีแซด </w:t>
            </w: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จำกัด ***</w:t>
            </w:r>
          </w:p>
        </w:tc>
        <w:tc>
          <w:tcPr>
            <w:tcW w:w="1620" w:type="dxa"/>
          </w:tcPr>
          <w:p w14:paraId="568FF83F" w14:textId="40F27F23" w:rsidR="001E6627" w:rsidRPr="00505780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181" w:type="dxa"/>
          </w:tcPr>
          <w:p w14:paraId="6C3378D4" w14:textId="77777777" w:rsidR="001E6627" w:rsidRPr="00505780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3FB26FB3" w14:textId="77777777" w:rsidR="001E6627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0DAF4518" w14:textId="567EF8F8" w:rsidR="001E6627" w:rsidRPr="00505780" w:rsidRDefault="00492671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492671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59</w:t>
            </w:r>
            <w:r w:rsidR="001E6627"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492671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99</w:t>
            </w:r>
          </w:p>
        </w:tc>
        <w:tc>
          <w:tcPr>
            <w:tcW w:w="183" w:type="dxa"/>
          </w:tcPr>
          <w:p w14:paraId="17FA68BC" w14:textId="77777777" w:rsidR="001E6627" w:rsidRPr="00505780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7C90C4EB" w14:textId="2729185C" w:rsidR="001E6627" w:rsidRPr="00505780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br/>
            </w:r>
            <w:r w:rsidRPr="007037FE">
              <w:rPr>
                <w:rFonts w:ascii="Angsana New" w:hAnsi="Angsana New" w:hint="cs"/>
                <w:sz w:val="24"/>
                <w:szCs w:val="24"/>
                <w:lang w:val="en-US" w:bidi="th-TH"/>
              </w:rPr>
              <w:t>59</w:t>
            </w:r>
            <w:r w:rsidRPr="00505780">
              <w:rPr>
                <w:rFonts w:ascii="Angsana New" w:hAnsi="Angsana New" w:hint="cs"/>
                <w:sz w:val="24"/>
                <w:szCs w:val="24"/>
                <w:lang w:val="en-US" w:bidi="th-TH"/>
              </w:rPr>
              <w:t>.</w:t>
            </w:r>
            <w:r w:rsidRPr="007037FE">
              <w:rPr>
                <w:rFonts w:ascii="Angsana New" w:hAnsi="Angsana New" w:hint="cs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58DF564B" w14:textId="77777777" w:rsidR="001E6627" w:rsidRPr="00505780" w:rsidRDefault="001E6627" w:rsidP="001E6627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70507912" w14:textId="77777777" w:rsidR="001E6627" w:rsidRDefault="001E6627" w:rsidP="001E6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0AFE5CE2" w14:textId="645E0548" w:rsidR="00800239" w:rsidRPr="00505780" w:rsidRDefault="00800239" w:rsidP="001E6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564</w:t>
            </w:r>
          </w:p>
        </w:tc>
        <w:tc>
          <w:tcPr>
            <w:tcW w:w="180" w:type="dxa"/>
          </w:tcPr>
          <w:p w14:paraId="5B3DF136" w14:textId="77777777" w:rsidR="001E6627" w:rsidRPr="00505780" w:rsidRDefault="001E6627" w:rsidP="001E662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725B9DC6" w14:textId="01089E8B" w:rsidR="001E6627" w:rsidRPr="00505780" w:rsidRDefault="001E6627" w:rsidP="001E6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7037FE">
              <w:rPr>
                <w:rFonts w:ascii="Angsana New" w:hAnsi="Angsana New" w:hint="cs"/>
                <w:sz w:val="24"/>
                <w:szCs w:val="24"/>
              </w:rPr>
              <w:t>55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3FC0AA1E" w14:textId="77777777" w:rsidR="001E6627" w:rsidRPr="00505780" w:rsidRDefault="001E6627" w:rsidP="001E662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5D4B1E08" w14:textId="45B3C51B" w:rsidR="001E6627" w:rsidRPr="00505780" w:rsidRDefault="001E6627" w:rsidP="001E6627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5CC10A5" w14:textId="77777777" w:rsidR="001E6627" w:rsidRPr="00505780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20A74776" w14:textId="05A95764" w:rsidR="001E6627" w:rsidRPr="00505780" w:rsidRDefault="001E6627" w:rsidP="001E6627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4C6D3236" w14:textId="77777777" w:rsidR="001E6627" w:rsidRPr="00505780" w:rsidRDefault="001E6627" w:rsidP="001E6627">
            <w:pPr>
              <w:pStyle w:val="acctfourfigures"/>
              <w:tabs>
                <w:tab w:val="clear" w:pos="765"/>
                <w:tab w:val="decimal" w:pos="190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142C323D" w14:textId="6145AA96" w:rsidR="001E6627" w:rsidRPr="00505780" w:rsidRDefault="001E6627" w:rsidP="001E6627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7E9001DB" w14:textId="77777777" w:rsidR="001E6627" w:rsidRPr="00505780" w:rsidRDefault="001E6627" w:rsidP="001E662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75A43B7F" w14:textId="71A963E4" w:rsidR="001E6627" w:rsidRPr="00505780" w:rsidRDefault="001E6627" w:rsidP="001E6627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388B6A9A" w14:textId="77777777" w:rsidR="001E6627" w:rsidRPr="00505780" w:rsidRDefault="001E6627" w:rsidP="001E662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57856C56" w14:textId="72DC21A0" w:rsidR="001E6627" w:rsidRPr="00505780" w:rsidRDefault="001E6627" w:rsidP="001E662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49A09A4" w14:textId="77777777" w:rsidR="001E6627" w:rsidRPr="00505780" w:rsidRDefault="001E6627" w:rsidP="001E662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1470AFB9" w14:textId="23CB08B0" w:rsidR="001E6627" w:rsidRPr="00505780" w:rsidRDefault="001E6627" w:rsidP="001E6627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2120933" w14:textId="77777777" w:rsidR="001E6627" w:rsidRPr="00505780" w:rsidRDefault="001E6627" w:rsidP="001E6627">
            <w:pPr>
              <w:pStyle w:val="acctfourfigures"/>
              <w:tabs>
                <w:tab w:val="clear" w:pos="765"/>
                <w:tab w:val="decimal" w:pos="190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48F7BDD2" w14:textId="5A034502" w:rsidR="001E6627" w:rsidRPr="00505780" w:rsidRDefault="001E6627" w:rsidP="001E6627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633A0863" w14:textId="77777777" w:rsidR="001E6627" w:rsidRPr="00505780" w:rsidRDefault="001E6627" w:rsidP="001E662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4460BBC5" w14:textId="4006D9ED" w:rsidR="001E6627" w:rsidRPr="00505780" w:rsidRDefault="001E6627" w:rsidP="001E6627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1E6627" w:rsidRPr="00505780" w14:paraId="2A7FD2B8" w14:textId="77777777" w:rsidTr="00711BAD">
        <w:trPr>
          <w:cantSplit/>
          <w:trHeight w:val="20"/>
        </w:trPr>
        <w:tc>
          <w:tcPr>
            <w:tcW w:w="3148" w:type="dxa"/>
          </w:tcPr>
          <w:p w14:paraId="6CE0E216" w14:textId="41BDFC20" w:rsidR="001E6627" w:rsidRPr="00505780" w:rsidRDefault="001E6627" w:rsidP="001E6627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บริษัท บางปะกง โลจิสติกส์ พาร์ค จำกัด ***</w:t>
            </w:r>
          </w:p>
        </w:tc>
        <w:tc>
          <w:tcPr>
            <w:tcW w:w="1620" w:type="dxa"/>
          </w:tcPr>
          <w:p w14:paraId="0A4E4621" w14:textId="3B57FB6A" w:rsidR="001E6627" w:rsidRPr="00505780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181" w:type="dxa"/>
          </w:tcPr>
          <w:p w14:paraId="77E51542" w14:textId="77777777" w:rsidR="001E6627" w:rsidRPr="00505780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2A6D8ACD" w14:textId="0D01F967" w:rsidR="001E6627" w:rsidRPr="00505780" w:rsidRDefault="00492671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492671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51</w:t>
            </w:r>
            <w:r w:rsidR="001E6627"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492671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00</w:t>
            </w:r>
          </w:p>
        </w:tc>
        <w:tc>
          <w:tcPr>
            <w:tcW w:w="183" w:type="dxa"/>
          </w:tcPr>
          <w:p w14:paraId="47729DD5" w14:textId="77777777" w:rsidR="001E6627" w:rsidRPr="00505780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131DD989" w14:textId="589A807E" w:rsidR="001E6627" w:rsidRPr="00505780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51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00</w:t>
            </w:r>
          </w:p>
        </w:tc>
        <w:tc>
          <w:tcPr>
            <w:tcW w:w="180" w:type="dxa"/>
          </w:tcPr>
          <w:p w14:paraId="7B2F187C" w14:textId="77777777" w:rsidR="001E6627" w:rsidRPr="00505780" w:rsidRDefault="001E6627" w:rsidP="001E6627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58CB4455" w14:textId="01B9CEF2" w:rsidR="001E6627" w:rsidRPr="00505780" w:rsidRDefault="00800239" w:rsidP="001E6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310</w:t>
            </w:r>
          </w:p>
        </w:tc>
        <w:tc>
          <w:tcPr>
            <w:tcW w:w="180" w:type="dxa"/>
          </w:tcPr>
          <w:p w14:paraId="09095151" w14:textId="77777777" w:rsidR="001E6627" w:rsidRPr="00505780" w:rsidRDefault="001E6627" w:rsidP="001E662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45813B23" w14:textId="03CF7692" w:rsidR="001E6627" w:rsidRPr="00505780" w:rsidRDefault="001E6627" w:rsidP="001E6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327</w:t>
            </w:r>
          </w:p>
        </w:tc>
        <w:tc>
          <w:tcPr>
            <w:tcW w:w="180" w:type="dxa"/>
          </w:tcPr>
          <w:p w14:paraId="09C675B9" w14:textId="77777777" w:rsidR="001E6627" w:rsidRPr="00505780" w:rsidRDefault="001E6627" w:rsidP="001E662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1D9F030A" w14:textId="1C9D7ED1" w:rsidR="001E6627" w:rsidRPr="00505780" w:rsidRDefault="001E6627" w:rsidP="001E6627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8445F63" w14:textId="77777777" w:rsidR="001E6627" w:rsidRPr="00505780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720C411D" w14:textId="31EA6369" w:rsidR="001E6627" w:rsidRPr="00505780" w:rsidRDefault="001E6627" w:rsidP="001E6627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5B2AE1F4" w14:textId="77777777" w:rsidR="001E6627" w:rsidRPr="00505780" w:rsidRDefault="001E6627" w:rsidP="001E6627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172B478D" w14:textId="48AE38A6" w:rsidR="001E6627" w:rsidRPr="00505780" w:rsidRDefault="001E6627" w:rsidP="001E6627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7264B400" w14:textId="77777777" w:rsidR="001E6627" w:rsidRPr="00505780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1C5A64A8" w14:textId="489B5635" w:rsidR="001E6627" w:rsidRPr="00505780" w:rsidRDefault="001E6627" w:rsidP="001E6627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52D42FDC" w14:textId="77777777" w:rsidR="001E6627" w:rsidRPr="00505780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313CF8EB" w14:textId="0202F921" w:rsidR="001E6627" w:rsidRPr="00505780" w:rsidRDefault="001E6627" w:rsidP="001E662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B261BBA" w14:textId="77777777" w:rsidR="001E6627" w:rsidRPr="00505780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50026591" w14:textId="608B4287" w:rsidR="001E6627" w:rsidRPr="00505780" w:rsidRDefault="001E6627" w:rsidP="001E6627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6FF51F5" w14:textId="77777777" w:rsidR="001E6627" w:rsidRPr="00505780" w:rsidRDefault="001E6627" w:rsidP="001E6627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0BF7D529" w14:textId="4A7B4CFF" w:rsidR="001E6627" w:rsidRPr="00505780" w:rsidRDefault="001E6627" w:rsidP="001E6627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3DB93F5D" w14:textId="77777777" w:rsidR="001E6627" w:rsidRPr="00505780" w:rsidRDefault="001E6627" w:rsidP="001E662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06C0B8D7" w14:textId="3F54CB0F" w:rsidR="001E6627" w:rsidRPr="00505780" w:rsidRDefault="001E6627" w:rsidP="001E6627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1E6627" w:rsidRPr="00505780" w14:paraId="1A5072E8" w14:textId="77777777" w:rsidTr="00711BAD">
        <w:trPr>
          <w:cantSplit/>
          <w:trHeight w:val="20"/>
        </w:trPr>
        <w:tc>
          <w:tcPr>
            <w:tcW w:w="3148" w:type="dxa"/>
          </w:tcPr>
          <w:p w14:paraId="0FB22842" w14:textId="732B4937" w:rsidR="001E6627" w:rsidRPr="00505780" w:rsidRDefault="001E6627" w:rsidP="001E6627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505780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บริษัท พีบีเอ โรบอทิคส์ (ประเทศไทย) จำกัด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****</w:t>
            </w:r>
          </w:p>
        </w:tc>
        <w:tc>
          <w:tcPr>
            <w:tcW w:w="1620" w:type="dxa"/>
          </w:tcPr>
          <w:p w14:paraId="40BF2299" w14:textId="281758B7" w:rsidR="001E6627" w:rsidRPr="00505780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บริการระบบปฏิบัติการ</w:t>
            </w:r>
            <w:r>
              <w:rPr>
                <w:rFonts w:ascii="Angsana New" w:hAnsi="Angsana New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อัตโนมัติ</w:t>
            </w:r>
          </w:p>
        </w:tc>
        <w:tc>
          <w:tcPr>
            <w:tcW w:w="181" w:type="dxa"/>
          </w:tcPr>
          <w:p w14:paraId="7F9F3161" w14:textId="77777777" w:rsidR="001E6627" w:rsidRPr="00505780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3CF5620E" w14:textId="77777777" w:rsidR="001E6627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1936425D" w14:textId="130EA6CA" w:rsidR="001E6627" w:rsidRPr="00505780" w:rsidRDefault="00492671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492671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51</w:t>
            </w:r>
            <w:r w:rsidR="001E6627"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492671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00</w:t>
            </w:r>
          </w:p>
        </w:tc>
        <w:tc>
          <w:tcPr>
            <w:tcW w:w="183" w:type="dxa"/>
          </w:tcPr>
          <w:p w14:paraId="519CA175" w14:textId="77777777" w:rsidR="001E6627" w:rsidRPr="00505780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4D304839" w14:textId="77777777" w:rsidR="001E6627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00EADDC6" w14:textId="504F9C94" w:rsidR="001E6627" w:rsidRPr="00505780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51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00</w:t>
            </w:r>
          </w:p>
        </w:tc>
        <w:tc>
          <w:tcPr>
            <w:tcW w:w="180" w:type="dxa"/>
          </w:tcPr>
          <w:p w14:paraId="4D4AA75B" w14:textId="77777777" w:rsidR="001E6627" w:rsidRPr="00505780" w:rsidRDefault="001E6627" w:rsidP="001E6627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7A34EAC0" w14:textId="77777777" w:rsidR="001E6627" w:rsidRDefault="001E6627" w:rsidP="001E6627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4033144" w14:textId="5B1EBC90" w:rsidR="00800239" w:rsidRPr="00505780" w:rsidRDefault="00800239" w:rsidP="001E6627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985CF86" w14:textId="77777777" w:rsidR="001E6627" w:rsidRPr="00505780" w:rsidRDefault="001E6627" w:rsidP="001E662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4C53707C" w14:textId="77777777" w:rsidR="001E6627" w:rsidRDefault="001E6627" w:rsidP="001E662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D772F02" w14:textId="380F2255" w:rsidR="001E6627" w:rsidRPr="00505780" w:rsidRDefault="001E6627" w:rsidP="001E6627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05325B5" w14:textId="77777777" w:rsidR="001E6627" w:rsidRPr="00505780" w:rsidRDefault="001E6627" w:rsidP="001E662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20DA839F" w14:textId="6116E1E1" w:rsidR="001E6627" w:rsidRPr="00505780" w:rsidRDefault="001E6627" w:rsidP="001E6627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9F82FB1" w14:textId="77777777" w:rsidR="001E6627" w:rsidRPr="00505780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414A9DB3" w14:textId="1CFB77B4" w:rsidR="001E6627" w:rsidRPr="00505780" w:rsidRDefault="001E6627" w:rsidP="001E6627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6690B45E" w14:textId="77777777" w:rsidR="001E6627" w:rsidRPr="00505780" w:rsidRDefault="001E6627" w:rsidP="001E6627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586459E8" w14:textId="5EC01151" w:rsidR="001E6627" w:rsidRPr="00505780" w:rsidRDefault="001E6627" w:rsidP="001E6627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1CD9F85E" w14:textId="77777777" w:rsidR="001E6627" w:rsidRPr="00505780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7119F4E1" w14:textId="0FA9E775" w:rsidR="001E6627" w:rsidRPr="00505780" w:rsidRDefault="001E6627" w:rsidP="001E6627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0BD44790" w14:textId="77777777" w:rsidR="001E6627" w:rsidRPr="00505780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69CA2179" w14:textId="471C2029" w:rsidR="001E6627" w:rsidRPr="00505780" w:rsidRDefault="001E6627" w:rsidP="001E662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A7307B6" w14:textId="77777777" w:rsidR="001E6627" w:rsidRPr="00505780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79FB820B" w14:textId="09CC9B3C" w:rsidR="001E6627" w:rsidRPr="00505780" w:rsidRDefault="001E6627" w:rsidP="001E6627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0B8D14A" w14:textId="77777777" w:rsidR="001E6627" w:rsidRPr="00505780" w:rsidRDefault="001E6627" w:rsidP="001E6627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0D41CFF0" w14:textId="7745A25B" w:rsidR="001E6627" w:rsidRPr="00505780" w:rsidRDefault="001E6627" w:rsidP="001E6627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30D2EBAD" w14:textId="77777777" w:rsidR="001E6627" w:rsidRPr="00505780" w:rsidRDefault="001E6627" w:rsidP="001E662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26A81C3F" w14:textId="0FA98B3A" w:rsidR="001E6627" w:rsidRPr="00505780" w:rsidRDefault="001E6627" w:rsidP="001E6627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1E6627" w:rsidRPr="00505780" w14:paraId="30E2E8E9" w14:textId="77777777" w:rsidTr="00711BAD">
        <w:trPr>
          <w:cantSplit/>
          <w:trHeight w:val="20"/>
        </w:trPr>
        <w:tc>
          <w:tcPr>
            <w:tcW w:w="3148" w:type="dxa"/>
          </w:tcPr>
          <w:p w14:paraId="09E25994" w14:textId="71BB70BD" w:rsidR="001E6627" w:rsidRPr="00505780" w:rsidRDefault="001E6627" w:rsidP="001E6627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บริษัท เกษมทรัพย์ภักดี จำกัด **</w:t>
            </w:r>
          </w:p>
        </w:tc>
        <w:tc>
          <w:tcPr>
            <w:tcW w:w="1620" w:type="dxa"/>
          </w:tcPr>
          <w:p w14:paraId="75AED7F3" w14:textId="77777777" w:rsidR="001E6627" w:rsidRPr="00505780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พัฒนาอสังหาริมทรัพย์</w:t>
            </w:r>
          </w:p>
          <w:p w14:paraId="4B93339E" w14:textId="4F9F82B5" w:rsidR="001E6627" w:rsidRPr="00A34EF2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505780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เพื่อให้เช่าและเพื่อขาย</w:t>
            </w:r>
          </w:p>
        </w:tc>
        <w:tc>
          <w:tcPr>
            <w:tcW w:w="181" w:type="dxa"/>
          </w:tcPr>
          <w:p w14:paraId="69301EB8" w14:textId="77777777" w:rsidR="001E6627" w:rsidRPr="00505780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6C1C196A" w14:textId="77777777" w:rsidR="001E6627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76176F61" w14:textId="19D557A2" w:rsidR="001E6627" w:rsidRPr="00505780" w:rsidRDefault="00492671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492671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49</w:t>
            </w:r>
            <w:r w:rsidR="001E6627"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492671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00</w:t>
            </w:r>
          </w:p>
        </w:tc>
        <w:tc>
          <w:tcPr>
            <w:tcW w:w="183" w:type="dxa"/>
          </w:tcPr>
          <w:p w14:paraId="7C18C3B6" w14:textId="77777777" w:rsidR="001E6627" w:rsidRPr="00505780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665DC765" w14:textId="77777777" w:rsidR="001E6627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5D191779" w14:textId="36B765BA" w:rsidR="001E6627" w:rsidRPr="00505780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49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00</w:t>
            </w:r>
          </w:p>
        </w:tc>
        <w:tc>
          <w:tcPr>
            <w:tcW w:w="180" w:type="dxa"/>
          </w:tcPr>
          <w:p w14:paraId="26A66EA0" w14:textId="77777777" w:rsidR="001E6627" w:rsidRPr="00505780" w:rsidRDefault="001E6627" w:rsidP="001E6627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13DEAFF2" w14:textId="77777777" w:rsidR="001E6627" w:rsidRDefault="001E6627" w:rsidP="001E6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59EEB8A8" w14:textId="4AF0F444" w:rsidR="00800239" w:rsidRPr="00505780" w:rsidRDefault="00800239" w:rsidP="001E6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1,058</w:t>
            </w:r>
          </w:p>
        </w:tc>
        <w:tc>
          <w:tcPr>
            <w:tcW w:w="180" w:type="dxa"/>
          </w:tcPr>
          <w:p w14:paraId="362ED847" w14:textId="77777777" w:rsidR="001E6627" w:rsidRPr="00505780" w:rsidRDefault="001E6627" w:rsidP="001E662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4E856B13" w14:textId="77777777" w:rsidR="001E6627" w:rsidRDefault="001E6627" w:rsidP="001E6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3E2BEE11" w14:textId="6F69975C" w:rsidR="001E6627" w:rsidRPr="00505780" w:rsidRDefault="001E6627" w:rsidP="001E6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1,024</w:t>
            </w:r>
          </w:p>
        </w:tc>
        <w:tc>
          <w:tcPr>
            <w:tcW w:w="180" w:type="dxa"/>
          </w:tcPr>
          <w:p w14:paraId="3658C696" w14:textId="77777777" w:rsidR="001E6627" w:rsidRPr="00505780" w:rsidRDefault="001E6627" w:rsidP="001E662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45E4594B" w14:textId="77777777" w:rsidR="001E6627" w:rsidRDefault="001E6627" w:rsidP="001E662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6C73C1E" w14:textId="644262F1" w:rsidR="001E6627" w:rsidRPr="00505780" w:rsidRDefault="001E6627" w:rsidP="001E6627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459F349" w14:textId="77777777" w:rsidR="001E6627" w:rsidRPr="00505780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5D661DCF" w14:textId="77777777" w:rsidR="001E6627" w:rsidRDefault="001E6627" w:rsidP="001E662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9D70DB0" w14:textId="03B54D60" w:rsidR="001E6627" w:rsidRPr="00505780" w:rsidRDefault="001E6627" w:rsidP="001E6627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3A34EE6E" w14:textId="77777777" w:rsidR="001E6627" w:rsidRPr="00505780" w:rsidRDefault="001E6627" w:rsidP="001E6627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0965488A" w14:textId="77777777" w:rsidR="001E6627" w:rsidRDefault="001E6627" w:rsidP="001E662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BABD578" w14:textId="0D9C9021" w:rsidR="001E6627" w:rsidRPr="00505780" w:rsidRDefault="001E6627" w:rsidP="001E6627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2A291877" w14:textId="77777777" w:rsidR="001E6627" w:rsidRPr="00505780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78566B63" w14:textId="77777777" w:rsidR="001E6627" w:rsidRDefault="001E6627" w:rsidP="001E662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59C45BB" w14:textId="40E04F7E" w:rsidR="001E6627" w:rsidRPr="00505780" w:rsidRDefault="001E6627" w:rsidP="001E6627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572BC8C3" w14:textId="77777777" w:rsidR="001E6627" w:rsidRPr="00505780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1D0A8F14" w14:textId="77777777" w:rsidR="001E6627" w:rsidRDefault="001E6627" w:rsidP="001E662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5C1B2A9" w14:textId="391FB600" w:rsidR="001E6627" w:rsidRPr="00505780" w:rsidRDefault="001E6627" w:rsidP="001E662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2EFE4B9" w14:textId="77777777" w:rsidR="001E6627" w:rsidRPr="00505780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50C804E6" w14:textId="77777777" w:rsidR="001E6627" w:rsidRDefault="001E6627" w:rsidP="001E662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8265331" w14:textId="2FE073D2" w:rsidR="001E6627" w:rsidRPr="00505780" w:rsidRDefault="001E6627" w:rsidP="001E6627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1524B4E" w14:textId="77777777" w:rsidR="001E6627" w:rsidRPr="00505780" w:rsidRDefault="001E6627" w:rsidP="001E6627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45728773" w14:textId="77777777" w:rsidR="001E6627" w:rsidRDefault="001E6627" w:rsidP="001E6627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D1FB445" w14:textId="55C3337F" w:rsidR="001E6627" w:rsidRPr="00505780" w:rsidRDefault="001E6627" w:rsidP="001E6627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0453991B" w14:textId="77777777" w:rsidR="001E6627" w:rsidRPr="00505780" w:rsidRDefault="001E6627" w:rsidP="001E662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64C9F402" w14:textId="77777777" w:rsidR="001E6627" w:rsidRDefault="001E6627" w:rsidP="001E6627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62552B7" w14:textId="056DEA80" w:rsidR="001E6627" w:rsidRPr="00505780" w:rsidRDefault="001E6627" w:rsidP="001E6627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1E6627" w:rsidRPr="00505780" w14:paraId="244B4DA2" w14:textId="77777777" w:rsidTr="00711BAD">
        <w:trPr>
          <w:cantSplit/>
          <w:trHeight w:val="20"/>
        </w:trPr>
        <w:tc>
          <w:tcPr>
            <w:tcW w:w="3148" w:type="dxa"/>
          </w:tcPr>
          <w:p w14:paraId="5FE0A6A1" w14:textId="3EE100B1" w:rsidR="001E6627" w:rsidRPr="00505780" w:rsidRDefault="001E6627" w:rsidP="001E6627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บริษัท บ้านแม่พิมพ์ จำกัด **</w:t>
            </w:r>
          </w:p>
        </w:tc>
        <w:tc>
          <w:tcPr>
            <w:tcW w:w="1620" w:type="dxa"/>
          </w:tcPr>
          <w:p w14:paraId="486552BE" w14:textId="2D3D9B3D" w:rsidR="001E6627" w:rsidRPr="00505780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181" w:type="dxa"/>
          </w:tcPr>
          <w:p w14:paraId="72241E35" w14:textId="77777777" w:rsidR="001E6627" w:rsidRPr="00505780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6EA7D9A0" w14:textId="46E5CDF1" w:rsidR="001E6627" w:rsidRPr="0069147C" w:rsidRDefault="00492671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492671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65</w:t>
            </w:r>
            <w:r w:rsidR="001E6627"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.</w:t>
            </w:r>
            <w:r w:rsidRPr="00492671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00</w:t>
            </w:r>
          </w:p>
        </w:tc>
        <w:tc>
          <w:tcPr>
            <w:tcW w:w="183" w:type="dxa"/>
          </w:tcPr>
          <w:p w14:paraId="3854D16D" w14:textId="77777777" w:rsidR="001E6627" w:rsidRPr="00505780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28F317A5" w14:textId="3ADBD098" w:rsidR="001E6627" w:rsidRPr="00505780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65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00</w:t>
            </w:r>
          </w:p>
        </w:tc>
        <w:tc>
          <w:tcPr>
            <w:tcW w:w="180" w:type="dxa"/>
          </w:tcPr>
          <w:p w14:paraId="10DECEA4" w14:textId="77777777" w:rsidR="001E6627" w:rsidRPr="00505780" w:rsidRDefault="001E6627" w:rsidP="001E6627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4EAA17CF" w14:textId="764EDD74" w:rsidR="001E6627" w:rsidRPr="00505780" w:rsidRDefault="00800239" w:rsidP="001E6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181</w:t>
            </w:r>
          </w:p>
        </w:tc>
        <w:tc>
          <w:tcPr>
            <w:tcW w:w="180" w:type="dxa"/>
          </w:tcPr>
          <w:p w14:paraId="6E603CCF" w14:textId="77777777" w:rsidR="001E6627" w:rsidRPr="00505780" w:rsidRDefault="001E6627" w:rsidP="001E662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7D09BE84" w14:textId="01B446EF" w:rsidR="001E6627" w:rsidRPr="00505780" w:rsidRDefault="001E6627" w:rsidP="001E6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181</w:t>
            </w:r>
          </w:p>
        </w:tc>
        <w:tc>
          <w:tcPr>
            <w:tcW w:w="180" w:type="dxa"/>
          </w:tcPr>
          <w:p w14:paraId="79DECEC0" w14:textId="77777777" w:rsidR="001E6627" w:rsidRPr="00505780" w:rsidRDefault="001E6627" w:rsidP="001E662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73AEA53E" w14:textId="61DAA971" w:rsidR="001E6627" w:rsidRPr="00505780" w:rsidRDefault="001E6627" w:rsidP="001E6627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E06215B" w14:textId="77777777" w:rsidR="001E6627" w:rsidRPr="00505780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1C3A4DD8" w14:textId="0186B080" w:rsidR="001E6627" w:rsidRPr="00505780" w:rsidRDefault="001E6627" w:rsidP="001E6627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03C90A46" w14:textId="77777777" w:rsidR="001E6627" w:rsidRPr="00505780" w:rsidRDefault="001E6627" w:rsidP="001E6627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529BD8C0" w14:textId="4A520C18" w:rsidR="001E6627" w:rsidRPr="00505780" w:rsidRDefault="001E6627" w:rsidP="001E6627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3FD715DE" w14:textId="77777777" w:rsidR="001E6627" w:rsidRPr="00505780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396EB081" w14:textId="211A154F" w:rsidR="001E6627" w:rsidRPr="00505780" w:rsidRDefault="001E6627" w:rsidP="001E6627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667609F2" w14:textId="77777777" w:rsidR="001E6627" w:rsidRPr="00505780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596874E2" w14:textId="1095FFA3" w:rsidR="001E6627" w:rsidRPr="00505780" w:rsidRDefault="001E6627" w:rsidP="001E662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758F87E" w14:textId="77777777" w:rsidR="001E6627" w:rsidRPr="00505780" w:rsidRDefault="001E6627" w:rsidP="001E662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4B41ACF3" w14:textId="058FCFC1" w:rsidR="001E6627" w:rsidRPr="00505780" w:rsidRDefault="001E6627" w:rsidP="001E6627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194C271" w14:textId="77777777" w:rsidR="001E6627" w:rsidRPr="00505780" w:rsidRDefault="001E6627" w:rsidP="001E6627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32F42C90" w14:textId="3C9B7E7B" w:rsidR="001E6627" w:rsidRPr="00505780" w:rsidRDefault="001E6627" w:rsidP="001E6627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5C5E5D0A" w14:textId="77777777" w:rsidR="001E6627" w:rsidRPr="00505780" w:rsidRDefault="001E6627" w:rsidP="001E662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2B242279" w14:textId="22E4C917" w:rsidR="001E6627" w:rsidRPr="00505780" w:rsidRDefault="001E6627" w:rsidP="001E6627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1E6627" w:rsidRPr="00505780" w14:paraId="593D5D09" w14:textId="77777777" w:rsidTr="00E46358">
        <w:trPr>
          <w:cantSplit/>
          <w:trHeight w:val="50"/>
        </w:trPr>
        <w:tc>
          <w:tcPr>
            <w:tcW w:w="3148" w:type="dxa"/>
          </w:tcPr>
          <w:p w14:paraId="00698269" w14:textId="77777777" w:rsidR="001E6627" w:rsidRPr="00505780" w:rsidRDefault="001E6627" w:rsidP="001E6627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620" w:type="dxa"/>
          </w:tcPr>
          <w:p w14:paraId="6ABCAAAB" w14:textId="77777777" w:rsidR="001E6627" w:rsidRPr="00505780" w:rsidRDefault="001E6627" w:rsidP="001E6627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1" w:type="dxa"/>
          </w:tcPr>
          <w:p w14:paraId="62EC489F" w14:textId="77777777" w:rsidR="001E6627" w:rsidRPr="00505780" w:rsidRDefault="001E6627" w:rsidP="001E6627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19" w:type="dxa"/>
          </w:tcPr>
          <w:p w14:paraId="1DAAF692" w14:textId="77777777" w:rsidR="001E6627" w:rsidRPr="00505780" w:rsidRDefault="001E6627" w:rsidP="001E6627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3" w:type="dxa"/>
          </w:tcPr>
          <w:p w14:paraId="42C20DB7" w14:textId="77777777" w:rsidR="001E6627" w:rsidRPr="00505780" w:rsidRDefault="001E6627" w:rsidP="001E6627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627" w:type="dxa"/>
          </w:tcPr>
          <w:p w14:paraId="2994F4AE" w14:textId="77777777" w:rsidR="001E6627" w:rsidRPr="00505780" w:rsidRDefault="001E6627" w:rsidP="001E6627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0" w:type="dxa"/>
          </w:tcPr>
          <w:p w14:paraId="527B90D3" w14:textId="77777777" w:rsidR="001E6627" w:rsidRPr="00505780" w:rsidRDefault="001E6627" w:rsidP="001E6627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696FD1C8" w14:textId="29D76364" w:rsidR="001E6627" w:rsidRPr="00FE274A" w:rsidRDefault="00800239" w:rsidP="001E6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2,120</w:t>
            </w:r>
          </w:p>
        </w:tc>
        <w:tc>
          <w:tcPr>
            <w:tcW w:w="180" w:type="dxa"/>
          </w:tcPr>
          <w:p w14:paraId="01CFCB6A" w14:textId="77777777" w:rsidR="001E6627" w:rsidRPr="00216EC6" w:rsidRDefault="001E6627" w:rsidP="001E662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BBB4840" w14:textId="554D3F62" w:rsidR="001E6627" w:rsidRPr="00FE274A" w:rsidRDefault="001E6627" w:rsidP="001E6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2,093</w:t>
            </w:r>
          </w:p>
        </w:tc>
        <w:tc>
          <w:tcPr>
            <w:tcW w:w="180" w:type="dxa"/>
          </w:tcPr>
          <w:p w14:paraId="7ACF6F34" w14:textId="77777777" w:rsidR="001E6627" w:rsidRPr="00216EC6" w:rsidRDefault="001E6627" w:rsidP="001E662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02EA1854" w14:textId="1CA3317D" w:rsidR="001E6627" w:rsidRPr="00216EC6" w:rsidRDefault="001E6627" w:rsidP="001E6627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9B3FA7F" w14:textId="77777777" w:rsidR="001E6627" w:rsidRPr="00216EC6" w:rsidRDefault="001E6627" w:rsidP="001E6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89DCBE2" w14:textId="3DBA4694" w:rsidR="001E6627" w:rsidRPr="00216EC6" w:rsidRDefault="001E6627" w:rsidP="001E6627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8A35D3E" w14:textId="77777777" w:rsidR="001E6627" w:rsidRPr="00216EC6" w:rsidRDefault="001E6627" w:rsidP="001E6627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right w:val="nil"/>
            </w:tcBorders>
          </w:tcPr>
          <w:p w14:paraId="4E3CD995" w14:textId="48A6C0D8" w:rsidR="001E6627" w:rsidRPr="00216EC6" w:rsidRDefault="001E6627" w:rsidP="001E6627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216EC6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3" w:type="dxa"/>
          </w:tcPr>
          <w:p w14:paraId="0F73FC9A" w14:textId="77777777" w:rsidR="001E6627" w:rsidRPr="00216EC6" w:rsidRDefault="001E6627" w:rsidP="001E662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6FAE60C1" w14:textId="41291EF5" w:rsidR="001E6627" w:rsidRPr="00216EC6" w:rsidRDefault="001E6627" w:rsidP="001E6627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16EC6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2" w:type="dxa"/>
          </w:tcPr>
          <w:p w14:paraId="0FC2D0E4" w14:textId="77777777" w:rsidR="001E6627" w:rsidRPr="00216EC6" w:rsidRDefault="001E6627" w:rsidP="001E662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3FD46936" w14:textId="657CB753" w:rsidR="001E6627" w:rsidRPr="0033337B" w:rsidRDefault="001E6627" w:rsidP="001E662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2D500CD" w14:textId="77777777" w:rsidR="001E6627" w:rsidRPr="0033337B" w:rsidRDefault="001E6627" w:rsidP="001E662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08C9D8D" w14:textId="007E4CFB" w:rsidR="001E6627" w:rsidRPr="0040523D" w:rsidRDefault="001E6627" w:rsidP="001E6627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D850556" w14:textId="77777777" w:rsidR="001E6627" w:rsidRPr="00216EC6" w:rsidRDefault="001E6627" w:rsidP="001E6627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</w:tcPr>
          <w:p w14:paraId="332A8949" w14:textId="7068E8C5" w:rsidR="001E6627" w:rsidRPr="00216EC6" w:rsidRDefault="001E6627" w:rsidP="001E662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01E19595" w14:textId="77777777" w:rsidR="001E6627" w:rsidRPr="00216EC6" w:rsidRDefault="001E6627" w:rsidP="001E6627">
            <w:pPr>
              <w:pStyle w:val="acctfourfigures"/>
              <w:tabs>
                <w:tab w:val="clear" w:pos="765"/>
                <w:tab w:val="decimal" w:pos="190"/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634235C" w14:textId="4E1AACED" w:rsidR="001E6627" w:rsidRPr="00216EC6" w:rsidRDefault="001E6627" w:rsidP="001E662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1E6627" w:rsidRPr="00505780" w14:paraId="7EBDA6E1" w14:textId="77777777" w:rsidTr="00D30C48">
        <w:trPr>
          <w:cantSplit/>
          <w:trHeight w:val="20"/>
        </w:trPr>
        <w:tc>
          <w:tcPr>
            <w:tcW w:w="3148" w:type="dxa"/>
            <w:hideMark/>
          </w:tcPr>
          <w:p w14:paraId="2227003B" w14:textId="77777777" w:rsidR="001E6627" w:rsidRPr="007833FC" w:rsidRDefault="001E6627" w:rsidP="001E6627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505780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620" w:type="dxa"/>
          </w:tcPr>
          <w:p w14:paraId="4D40A8BB" w14:textId="77777777" w:rsidR="001E6627" w:rsidRPr="00505780" w:rsidRDefault="001E6627" w:rsidP="001E6627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1" w:type="dxa"/>
          </w:tcPr>
          <w:p w14:paraId="4495EAD8" w14:textId="77777777" w:rsidR="001E6627" w:rsidRPr="00505780" w:rsidRDefault="001E6627" w:rsidP="001E6627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19" w:type="dxa"/>
          </w:tcPr>
          <w:p w14:paraId="465F434D" w14:textId="77777777" w:rsidR="001E6627" w:rsidRPr="00505780" w:rsidRDefault="001E6627" w:rsidP="001E6627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3" w:type="dxa"/>
          </w:tcPr>
          <w:p w14:paraId="4FA5AADA" w14:textId="77777777" w:rsidR="001E6627" w:rsidRPr="00505780" w:rsidRDefault="001E6627" w:rsidP="001E6627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627" w:type="dxa"/>
          </w:tcPr>
          <w:p w14:paraId="21984AC8" w14:textId="77777777" w:rsidR="001E6627" w:rsidRPr="00505780" w:rsidRDefault="001E6627" w:rsidP="001E6627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0" w:type="dxa"/>
          </w:tcPr>
          <w:p w14:paraId="6A79AF79" w14:textId="77777777" w:rsidR="001E6627" w:rsidRPr="00505780" w:rsidRDefault="001E6627" w:rsidP="001E6627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594DA679" w14:textId="161E2A57" w:rsidR="001E6627" w:rsidRPr="00FE274A" w:rsidRDefault="00800239" w:rsidP="001E66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13,15</w:t>
            </w:r>
            <w:r w:rsidR="00783113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80" w:type="dxa"/>
          </w:tcPr>
          <w:p w14:paraId="12F850EB" w14:textId="77777777" w:rsidR="001E6627" w:rsidRPr="00216EC6" w:rsidRDefault="001E6627" w:rsidP="001E6627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  <w:hideMark/>
          </w:tcPr>
          <w:p w14:paraId="5B44FC7E" w14:textId="0C6A3F0E" w:rsidR="001E6627" w:rsidRPr="00FE274A" w:rsidRDefault="001E6627" w:rsidP="001E66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13,271</w:t>
            </w:r>
          </w:p>
        </w:tc>
        <w:tc>
          <w:tcPr>
            <w:tcW w:w="180" w:type="dxa"/>
          </w:tcPr>
          <w:p w14:paraId="009765AA" w14:textId="77777777" w:rsidR="001E6627" w:rsidRPr="00216EC6" w:rsidRDefault="001E6627" w:rsidP="001E6627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4B23CFD9" w14:textId="3BAE4F4B" w:rsidR="001E6627" w:rsidRPr="00216EC6" w:rsidRDefault="001E6627" w:rsidP="001E66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037FE">
              <w:rPr>
                <w:rFonts w:ascii="Angsana New" w:hAnsi="Angsana New" w:hint="cs"/>
                <w:b/>
                <w:bCs/>
                <w:sz w:val="24"/>
                <w:szCs w:val="24"/>
              </w:rPr>
              <w:t>6</w:t>
            </w:r>
            <w:r w:rsidRPr="0033337B">
              <w:rPr>
                <w:rFonts w:ascii="Angsana New" w:hAnsi="Angsana New" w:hint="cs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893</w:t>
            </w:r>
          </w:p>
        </w:tc>
        <w:tc>
          <w:tcPr>
            <w:tcW w:w="180" w:type="dxa"/>
          </w:tcPr>
          <w:p w14:paraId="37E98E4D" w14:textId="77777777" w:rsidR="001E6627" w:rsidRPr="00216EC6" w:rsidRDefault="001E6627" w:rsidP="001E6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hideMark/>
          </w:tcPr>
          <w:p w14:paraId="1604F671" w14:textId="4322835E" w:rsidR="001E6627" w:rsidRPr="00216EC6" w:rsidRDefault="001E6627" w:rsidP="001E66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037FE">
              <w:rPr>
                <w:rFonts w:ascii="Angsana New" w:hAnsi="Angsana New" w:hint="cs"/>
                <w:b/>
                <w:bCs/>
                <w:sz w:val="24"/>
                <w:szCs w:val="24"/>
              </w:rPr>
              <w:t>6</w:t>
            </w:r>
            <w:r w:rsidRPr="0033337B">
              <w:rPr>
                <w:rFonts w:ascii="Angsana New" w:hAnsi="Angsana New" w:hint="cs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893</w:t>
            </w:r>
          </w:p>
        </w:tc>
        <w:tc>
          <w:tcPr>
            <w:tcW w:w="270" w:type="dxa"/>
          </w:tcPr>
          <w:p w14:paraId="576F180E" w14:textId="77777777" w:rsidR="001E6627" w:rsidRPr="00216EC6" w:rsidRDefault="001E6627" w:rsidP="001E6627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  <w:tcBorders>
              <w:left w:val="nil"/>
              <w:right w:val="nil"/>
            </w:tcBorders>
          </w:tcPr>
          <w:p w14:paraId="5BFAA41B" w14:textId="40410D4A" w:rsidR="001E6627" w:rsidRPr="00216EC6" w:rsidRDefault="001E6627" w:rsidP="001E6627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216EC6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3" w:type="dxa"/>
          </w:tcPr>
          <w:p w14:paraId="3976838A" w14:textId="77777777" w:rsidR="001E6627" w:rsidRPr="00216EC6" w:rsidRDefault="001E6627" w:rsidP="001E6627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tcBorders>
              <w:left w:val="nil"/>
              <w:right w:val="nil"/>
            </w:tcBorders>
            <w:hideMark/>
          </w:tcPr>
          <w:p w14:paraId="12A115E9" w14:textId="25E1B77C" w:rsidR="001E6627" w:rsidRPr="00216EC6" w:rsidRDefault="001E6627" w:rsidP="001E6627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  <w:r w:rsidRPr="00216EC6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2" w:type="dxa"/>
          </w:tcPr>
          <w:p w14:paraId="48D237C7" w14:textId="77777777" w:rsidR="001E6627" w:rsidRPr="00216EC6" w:rsidRDefault="001E6627" w:rsidP="001E6627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43B2A69C" w14:textId="7C91E44F" w:rsidR="001E6627" w:rsidRPr="0033337B" w:rsidRDefault="001E6627" w:rsidP="001E66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037FE">
              <w:rPr>
                <w:rFonts w:ascii="Angsana New" w:hAnsi="Angsana New" w:hint="cs"/>
                <w:b/>
                <w:bCs/>
                <w:sz w:val="24"/>
                <w:szCs w:val="24"/>
              </w:rPr>
              <w:t>6</w:t>
            </w:r>
            <w:r w:rsidRPr="0033337B">
              <w:rPr>
                <w:rFonts w:ascii="Angsana New" w:hAnsi="Angsana New" w:hint="cs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893</w:t>
            </w:r>
          </w:p>
        </w:tc>
        <w:tc>
          <w:tcPr>
            <w:tcW w:w="180" w:type="dxa"/>
          </w:tcPr>
          <w:p w14:paraId="37AE75EE" w14:textId="77777777" w:rsidR="001E6627" w:rsidRPr="0033337B" w:rsidRDefault="001E6627" w:rsidP="001E6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hideMark/>
          </w:tcPr>
          <w:p w14:paraId="3AEEFB56" w14:textId="59E98BA0" w:rsidR="001E6627" w:rsidRPr="0033337B" w:rsidRDefault="001E6627" w:rsidP="001E66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037FE">
              <w:rPr>
                <w:rFonts w:ascii="Angsana New" w:hAnsi="Angsana New" w:hint="cs"/>
                <w:b/>
                <w:bCs/>
                <w:sz w:val="24"/>
                <w:szCs w:val="24"/>
              </w:rPr>
              <w:t>6</w:t>
            </w:r>
            <w:r w:rsidRPr="0033337B">
              <w:rPr>
                <w:rFonts w:ascii="Angsana New" w:hAnsi="Angsana New" w:hint="cs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893</w:t>
            </w:r>
          </w:p>
        </w:tc>
        <w:tc>
          <w:tcPr>
            <w:tcW w:w="180" w:type="dxa"/>
          </w:tcPr>
          <w:p w14:paraId="7D2CDDD7" w14:textId="77777777" w:rsidR="001E6627" w:rsidRPr="00216EC6" w:rsidRDefault="001E6627" w:rsidP="001E6627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</w:tcPr>
          <w:p w14:paraId="3D478BE0" w14:textId="1593C0AA" w:rsidR="001E6627" w:rsidRPr="00216EC6" w:rsidRDefault="001E6627" w:rsidP="001E662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1" w:type="dxa"/>
          </w:tcPr>
          <w:p w14:paraId="7CCDD322" w14:textId="77777777" w:rsidR="001E6627" w:rsidRPr="00216EC6" w:rsidRDefault="001E6627" w:rsidP="001E6627">
            <w:pPr>
              <w:pStyle w:val="acctfourfigures"/>
              <w:tabs>
                <w:tab w:val="decimal" w:pos="551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F29B97B" w14:textId="03B6C442" w:rsidR="001E6627" w:rsidRPr="00216EC6" w:rsidRDefault="001E6627" w:rsidP="001E662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</w:tr>
    </w:tbl>
    <w:tbl>
      <w:tblPr>
        <w:tblpPr w:leftFromText="180" w:rightFromText="180" w:vertAnchor="text" w:horzAnchor="margin" w:tblpXSpec="center" w:tblpY="298"/>
        <w:tblW w:w="15570" w:type="dxa"/>
        <w:tblLayout w:type="fixed"/>
        <w:tblLook w:val="0000" w:firstRow="0" w:lastRow="0" w:firstColumn="0" w:lastColumn="0" w:noHBand="0" w:noVBand="0"/>
      </w:tblPr>
      <w:tblGrid>
        <w:gridCol w:w="15570"/>
      </w:tblGrid>
      <w:tr w:rsidR="007833FC" w:rsidRPr="00505780" w14:paraId="6D31FE6E" w14:textId="77777777" w:rsidTr="007833FC">
        <w:trPr>
          <w:trHeight w:val="181"/>
        </w:trPr>
        <w:tc>
          <w:tcPr>
            <w:tcW w:w="15570" w:type="dxa"/>
            <w:shd w:val="clear" w:color="auto" w:fill="auto"/>
            <w:tcMar>
              <w:left w:w="115" w:type="dxa"/>
              <w:right w:w="115" w:type="dxa"/>
            </w:tcMar>
          </w:tcPr>
          <w:p w14:paraId="33415A4D" w14:textId="2B27940B" w:rsidR="007833FC" w:rsidRPr="007833FC" w:rsidRDefault="007833FC" w:rsidP="007833FC">
            <w:pPr>
              <w:pStyle w:val="acctfourfigures"/>
              <w:tabs>
                <w:tab w:val="clear" w:pos="765"/>
                <w:tab w:val="decimal" w:pos="390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     </w:t>
            </w:r>
            <w:r w:rsidRPr="007833FC">
              <w:rPr>
                <w:rFonts w:ascii="Angsana New" w:hAnsi="Angsana New" w:hint="cs"/>
                <w:sz w:val="24"/>
                <w:szCs w:val="24"/>
                <w:lang w:val="en-US" w:bidi="th-TH"/>
              </w:rPr>
              <w:t xml:space="preserve"> 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  </w:t>
            </w:r>
            <w:r w:rsidRPr="007833FC">
              <w:rPr>
                <w:rFonts w:ascii="Angsana New" w:hAnsi="Angsana New" w:hint="cs"/>
                <w:sz w:val="24"/>
                <w:szCs w:val="24"/>
                <w:lang w:val="en-US" w:bidi="th-TH"/>
              </w:rPr>
              <w:t xml:space="preserve">   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*</w:t>
            </w:r>
            <w:r w:rsidRPr="007833FC">
              <w:rPr>
                <w:rFonts w:ascii="Angsana New" w:hAnsi="Angsana New" w:hint="cs"/>
                <w:sz w:val="24"/>
                <w:szCs w:val="24"/>
                <w:lang w:val="en-US" w:bidi="th-TH"/>
              </w:rPr>
              <w:t xml:space="preserve"> 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ถือหุ้นผ่านทาง </w:t>
            </w:r>
            <w:r w:rsidRPr="007833FC">
              <w:rPr>
                <w:rFonts w:ascii="Angsana New" w:hAnsi="Angsana New" w:hint="cs"/>
                <w:sz w:val="24"/>
                <w:szCs w:val="24"/>
                <w:lang w:val="en-US" w:bidi="th-TH"/>
              </w:rPr>
              <w:t xml:space="preserve">Frasers Property Thailand 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</w:t>
            </w:r>
            <w:r w:rsidRPr="007833FC">
              <w:rPr>
                <w:rFonts w:ascii="Angsana New" w:hAnsi="Angsana New" w:hint="cs"/>
                <w:sz w:val="24"/>
                <w:szCs w:val="24"/>
                <w:lang w:val="en-US" w:bidi="th-TH"/>
              </w:rPr>
              <w:t>International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) </w:t>
            </w:r>
            <w:r w:rsidRPr="007833FC">
              <w:rPr>
                <w:rFonts w:ascii="Angsana New" w:hAnsi="Angsana New" w:hint="cs"/>
                <w:sz w:val="24"/>
                <w:szCs w:val="24"/>
                <w:lang w:val="en-US" w:bidi="th-TH"/>
              </w:rPr>
              <w:t>Pte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. </w:t>
            </w:r>
            <w:r w:rsidRPr="007833FC">
              <w:rPr>
                <w:rFonts w:ascii="Angsana New" w:hAnsi="Angsana New" w:hint="cs"/>
                <w:sz w:val="24"/>
                <w:szCs w:val="24"/>
                <w:lang w:val="en-US" w:bidi="th-TH"/>
              </w:rPr>
              <w:t>Ltd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และ บริษัท เฟรเซอร์ส พร็อพเพอร์ตี้ (ประเทศไทย) จำกัด (มหาชน)</w:t>
            </w:r>
          </w:p>
        </w:tc>
      </w:tr>
      <w:tr w:rsidR="007833FC" w:rsidRPr="00505780" w14:paraId="7CA12F72" w14:textId="77777777" w:rsidTr="007833FC">
        <w:trPr>
          <w:trHeight w:val="127"/>
        </w:trPr>
        <w:tc>
          <w:tcPr>
            <w:tcW w:w="15570" w:type="dxa"/>
            <w:shd w:val="clear" w:color="auto" w:fill="auto"/>
            <w:tcMar>
              <w:left w:w="115" w:type="dxa"/>
              <w:right w:w="115" w:type="dxa"/>
            </w:tcMar>
          </w:tcPr>
          <w:p w14:paraId="31FAC696" w14:textId="77777777" w:rsidR="007833FC" w:rsidRPr="007833FC" w:rsidRDefault="007833FC" w:rsidP="007833FC">
            <w:pPr>
              <w:pStyle w:val="acctfourfigures"/>
              <w:tabs>
                <w:tab w:val="clear" w:pos="765"/>
                <w:tab w:val="decimal" w:pos="335"/>
              </w:tabs>
              <w:spacing w:line="300" w:lineRule="exact"/>
              <w:ind w:left="-72" w:right="-72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833F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       </w:t>
            </w:r>
            <w:r w:rsidRPr="007833FC">
              <w:rPr>
                <w:rFonts w:ascii="Angsana New" w:hAnsi="Angsana New"/>
                <w:sz w:val="24"/>
                <w:szCs w:val="24"/>
                <w:lang w:bidi="th-TH"/>
              </w:rPr>
              <w:t xml:space="preserve">  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** ถือหุ้นผ่านทาง บริษัท แผ่นดินทอง พร็อพเพอร์ตี้ ดีเวลลอปเม้นท์ จำกัด (มหาชน)</w:t>
            </w:r>
          </w:p>
        </w:tc>
      </w:tr>
      <w:tr w:rsidR="007833FC" w:rsidRPr="00505780" w14:paraId="57852650" w14:textId="77777777" w:rsidTr="007833FC">
        <w:tc>
          <w:tcPr>
            <w:tcW w:w="15570" w:type="dxa"/>
            <w:shd w:val="clear" w:color="auto" w:fill="auto"/>
            <w:tcMar>
              <w:left w:w="115" w:type="dxa"/>
              <w:right w:w="115" w:type="dxa"/>
            </w:tcMar>
          </w:tcPr>
          <w:p w14:paraId="4EA62924" w14:textId="6B955EE5" w:rsidR="007833FC" w:rsidRPr="007833FC" w:rsidRDefault="007833FC" w:rsidP="007833FC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833F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 </w:t>
            </w:r>
            <w:r w:rsidRPr="007833FC">
              <w:rPr>
                <w:rFonts w:ascii="Angsana New" w:hAnsi="Angsana New" w:hint="cs"/>
                <w:sz w:val="24"/>
                <w:szCs w:val="24"/>
                <w:lang w:bidi="th-TH"/>
              </w:rPr>
              <w:t xml:space="preserve">    </w:t>
            </w:r>
            <w:r w:rsidRPr="007833FC">
              <w:rPr>
                <w:rFonts w:ascii="Angsana New" w:hAnsi="Angsana New"/>
                <w:sz w:val="24"/>
                <w:szCs w:val="24"/>
                <w:lang w:bidi="th-TH"/>
              </w:rPr>
              <w:t xml:space="preserve">  </w:t>
            </w:r>
            <w:r w:rsidRPr="007833FC">
              <w:rPr>
                <w:rFonts w:ascii="Angsana New" w:hAnsi="Angsana New" w:hint="cs"/>
                <w:sz w:val="24"/>
                <w:szCs w:val="24"/>
                <w:lang w:bidi="th-TH"/>
              </w:rPr>
              <w:t xml:space="preserve"> *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** ถือหุ้นผ่านทาง บริษัท เฟรเซอร์ส พร็อพเพอร์ตี้ อินดัสเทรียล (ประเทศไทย) จำกัด </w:t>
            </w:r>
          </w:p>
        </w:tc>
      </w:tr>
      <w:tr w:rsidR="007833FC" w:rsidRPr="00505780" w14:paraId="74751A5C" w14:textId="77777777" w:rsidTr="007833FC">
        <w:tc>
          <w:tcPr>
            <w:tcW w:w="15570" w:type="dxa"/>
            <w:shd w:val="clear" w:color="auto" w:fill="auto"/>
            <w:tcMar>
              <w:left w:w="115" w:type="dxa"/>
              <w:right w:w="115" w:type="dxa"/>
            </w:tcMar>
          </w:tcPr>
          <w:p w14:paraId="18118DAE" w14:textId="5C666E2D" w:rsidR="007833FC" w:rsidRPr="007833FC" w:rsidRDefault="007833FC" w:rsidP="007833FC">
            <w:pPr>
              <w:pStyle w:val="acctfourfigures"/>
              <w:tabs>
                <w:tab w:val="clear" w:pos="765"/>
                <w:tab w:val="left" w:pos="630"/>
                <w:tab w:val="decimal" w:pos="2430"/>
              </w:tabs>
              <w:spacing w:line="300" w:lineRule="exact"/>
              <w:ind w:right="-79"/>
              <w:rPr>
                <w:rFonts w:ascii="Angsana New" w:hAnsi="Angsana New"/>
                <w:sz w:val="24"/>
                <w:szCs w:val="24"/>
              </w:rPr>
            </w:pPr>
            <w:r w:rsidRPr="007833FC">
              <w:rPr>
                <w:rFonts w:ascii="Angsana New" w:hAnsi="Angsana New" w:hint="cs"/>
                <w:sz w:val="24"/>
                <w:szCs w:val="24"/>
                <w:lang w:bidi="th-TH"/>
              </w:rPr>
              <w:t xml:space="preserve"> </w:t>
            </w:r>
            <w:r w:rsidR="00A35068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7833FC">
              <w:rPr>
                <w:rFonts w:ascii="Angsana New" w:hAnsi="Angsana New" w:hint="cs"/>
                <w:sz w:val="24"/>
                <w:szCs w:val="24"/>
                <w:lang w:bidi="th-TH"/>
              </w:rPr>
              <w:t xml:space="preserve"> </w:t>
            </w:r>
            <w:r w:rsidRPr="007833FC">
              <w:rPr>
                <w:rFonts w:ascii="Angsana New" w:hAnsi="Angsana New"/>
                <w:sz w:val="24"/>
                <w:szCs w:val="24"/>
                <w:lang w:bidi="th-TH"/>
              </w:rPr>
              <w:t xml:space="preserve">  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**** ถือหุ้นผ่านทางบริษัท ออโตเมชั่น แอสเซ็ท จำกัด</w:t>
            </w:r>
          </w:p>
        </w:tc>
      </w:tr>
      <w:tr w:rsidR="007833FC" w:rsidRPr="00505780" w14:paraId="41F74ACB" w14:textId="77777777" w:rsidTr="007833FC">
        <w:tc>
          <w:tcPr>
            <w:tcW w:w="15570" w:type="dxa"/>
            <w:shd w:val="clear" w:color="auto" w:fill="auto"/>
            <w:tcMar>
              <w:left w:w="115" w:type="dxa"/>
              <w:right w:w="115" w:type="dxa"/>
            </w:tcMar>
          </w:tcPr>
          <w:p w14:paraId="697B8056" w14:textId="77777777" w:rsidR="007833FC" w:rsidRPr="007833FC" w:rsidRDefault="007833FC" w:rsidP="007833FC">
            <w:pPr>
              <w:pStyle w:val="acctfourfigures"/>
              <w:tabs>
                <w:tab w:val="clear" w:pos="765"/>
                <w:tab w:val="left" w:pos="630"/>
                <w:tab w:val="decimal" w:pos="2430"/>
              </w:tabs>
              <w:spacing w:line="240" w:lineRule="auto"/>
              <w:ind w:right="-79"/>
              <w:rPr>
                <w:rFonts w:ascii="Angsana New" w:hAnsi="Angsana New"/>
                <w:sz w:val="12"/>
                <w:szCs w:val="12"/>
                <w:lang w:bidi="th-TH"/>
              </w:rPr>
            </w:pPr>
          </w:p>
        </w:tc>
      </w:tr>
    </w:tbl>
    <w:p w14:paraId="0B4CC20F" w14:textId="3BCA1798" w:rsidR="00D118ED" w:rsidRPr="00D118ED" w:rsidRDefault="00D118ED" w:rsidP="007833FC">
      <w:pPr>
        <w:pStyle w:val="block"/>
        <w:ind w:left="-450"/>
        <w:jc w:val="thaiDistribute"/>
        <w:rPr>
          <w:rFonts w:ascii="Angsana New" w:hAnsi="Angsana New"/>
          <w:sz w:val="24"/>
          <w:szCs w:val="24"/>
          <w:cs/>
        </w:rPr>
      </w:pPr>
      <w:r w:rsidRPr="00D118ED">
        <w:rPr>
          <w:rFonts w:ascii="Angsana New" w:hAnsi="Angsana New"/>
          <w:sz w:val="24"/>
          <w:szCs w:val="24"/>
          <w:cs/>
        </w:rPr>
        <w:t>บริษัทร่วมและการร่วมค้าทั้งหมดดำเนินธุรกิจในประเทศไทย</w:t>
      </w:r>
    </w:p>
    <w:p w14:paraId="0E92DA7A" w14:textId="230B221C" w:rsidR="00323C7C" w:rsidRPr="00D118ED" w:rsidRDefault="00323C7C" w:rsidP="00D118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 w:eastAsia="x-none" w:bidi="ar-SA"/>
        </w:rPr>
        <w:sectPr w:rsidR="00323C7C" w:rsidRPr="00D118ED" w:rsidSect="00B849B1">
          <w:headerReference w:type="default" r:id="rId10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6616D55D" w14:textId="4E752014" w:rsidR="00F81176" w:rsidRPr="00323C7C" w:rsidRDefault="00D118ED" w:rsidP="00F10A07">
      <w:pPr>
        <w:pStyle w:val="Heading6"/>
        <w:numPr>
          <w:ilvl w:val="0"/>
          <w:numId w:val="19"/>
        </w:num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23C7C">
        <w:rPr>
          <w:rFonts w:ascii="Angsana New" w:hAnsi="Angsana New"/>
          <w:sz w:val="30"/>
          <w:szCs w:val="30"/>
          <w:cs/>
        </w:rPr>
        <w:lastRenderedPageBreak/>
        <w:t>เงินลงทุนในบริษัทย่อย</w:t>
      </w:r>
    </w:p>
    <w:p w14:paraId="1513AF84" w14:textId="77777777" w:rsidR="00E2301D" w:rsidRPr="00F92011" w:rsidRDefault="00E2301D" w:rsidP="00A4580B">
      <w:pPr>
        <w:pStyle w:val="block"/>
        <w:spacing w:after="0" w:line="240" w:lineRule="atLeast"/>
        <w:ind w:left="0" w:right="-45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14:paraId="50B5A3F0" w14:textId="192B1130" w:rsidR="00E00246" w:rsidRDefault="00323C7C" w:rsidP="00E00246">
      <w:pPr>
        <w:pStyle w:val="block"/>
        <w:ind w:left="540" w:right="4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D73556">
        <w:rPr>
          <w:rFonts w:ascii="Angsana New" w:hAnsi="Angsana New" w:hint="cs"/>
          <w:sz w:val="30"/>
          <w:szCs w:val="30"/>
          <w:cs/>
          <w:lang w:val="en-US" w:bidi="th-TH"/>
        </w:rPr>
        <w:t>เมื่อวันที่</w:t>
      </w:r>
      <w:r w:rsidRPr="00D7355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4F67C8">
        <w:rPr>
          <w:rFonts w:ascii="Angsana New" w:hAnsi="Angsana New"/>
          <w:sz w:val="30"/>
          <w:szCs w:val="30"/>
          <w:lang w:val="en-US" w:bidi="th-TH"/>
        </w:rPr>
        <w:t>16</w:t>
      </w:r>
      <w:r w:rsidRPr="00D7355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73556">
        <w:rPr>
          <w:rFonts w:ascii="Angsana New" w:hAnsi="Angsana New" w:hint="cs"/>
          <w:sz w:val="30"/>
          <w:szCs w:val="30"/>
          <w:cs/>
          <w:lang w:val="en-US" w:bidi="th-TH"/>
        </w:rPr>
        <w:t>ธันวาคม</w:t>
      </w:r>
      <w:r w:rsidRPr="00D7355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4F67C8">
        <w:rPr>
          <w:rFonts w:ascii="Angsana New" w:hAnsi="Angsana New"/>
          <w:sz w:val="30"/>
          <w:szCs w:val="30"/>
          <w:lang w:val="en-US" w:bidi="th-TH"/>
        </w:rPr>
        <w:t>2567</w:t>
      </w:r>
      <w:r w:rsidRPr="00D7355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73556">
        <w:rPr>
          <w:rFonts w:ascii="Angsana New" w:hAnsi="Angsana New" w:hint="cs"/>
          <w:sz w:val="30"/>
          <w:szCs w:val="30"/>
          <w:cs/>
          <w:lang w:val="en-US" w:bidi="th-TH"/>
        </w:rPr>
        <w:t>บริษัท</w:t>
      </w:r>
      <w:r w:rsidRPr="00D7355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73556">
        <w:rPr>
          <w:rFonts w:ascii="Angsana New" w:hAnsi="Angsana New"/>
          <w:sz w:val="30"/>
          <w:szCs w:val="30"/>
          <w:lang w:val="en-US" w:bidi="th-TH"/>
        </w:rPr>
        <w:t xml:space="preserve">Frasers Property Thailand (Indonesia) Pte. </w:t>
      </w:r>
      <w:r w:rsidRPr="00D73556">
        <w:rPr>
          <w:rFonts w:ascii="Angsana New" w:hAnsi="Angsana New" w:hint="cs"/>
          <w:sz w:val="30"/>
          <w:szCs w:val="30"/>
          <w:cs/>
          <w:lang w:val="en-US" w:bidi="th-TH"/>
        </w:rPr>
        <w:t>ซึ่งเป็น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บริษัท</w:t>
      </w:r>
      <w:r w:rsidRPr="00D73556">
        <w:rPr>
          <w:rFonts w:ascii="Angsana New" w:hAnsi="Angsana New" w:hint="cs"/>
          <w:sz w:val="30"/>
          <w:szCs w:val="30"/>
          <w:cs/>
          <w:lang w:val="en-US" w:bidi="th-TH"/>
        </w:rPr>
        <w:t>ย่อยทางอ้อมได้ทำสัญญาซื้อหุ้นสามัญของบริษัท</w:t>
      </w:r>
      <w:r w:rsidRPr="00D7355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73556">
        <w:rPr>
          <w:rFonts w:ascii="Angsana New" w:hAnsi="Angsana New"/>
          <w:sz w:val="30"/>
          <w:szCs w:val="30"/>
          <w:lang w:val="en-US" w:bidi="th-TH"/>
        </w:rPr>
        <w:t xml:space="preserve">PT SLP Surya TICON </w:t>
      </w:r>
      <w:proofErr w:type="spellStart"/>
      <w:r w:rsidRPr="00D73556">
        <w:rPr>
          <w:rFonts w:ascii="Angsana New" w:hAnsi="Angsana New"/>
          <w:sz w:val="30"/>
          <w:szCs w:val="30"/>
          <w:lang w:val="en-US" w:bidi="th-TH"/>
        </w:rPr>
        <w:t>Internusa</w:t>
      </w:r>
      <w:proofErr w:type="spellEnd"/>
      <w:r w:rsidRPr="00D73556">
        <w:rPr>
          <w:rFonts w:ascii="Angsana New" w:hAnsi="Angsana New"/>
          <w:sz w:val="30"/>
          <w:szCs w:val="30"/>
          <w:lang w:val="en-US" w:bidi="th-TH"/>
        </w:rPr>
        <w:t xml:space="preserve"> (“SLP”) </w:t>
      </w:r>
      <w:r w:rsidRPr="00D73556">
        <w:rPr>
          <w:rFonts w:ascii="Angsana New" w:hAnsi="Angsana New" w:hint="cs"/>
          <w:sz w:val="30"/>
          <w:szCs w:val="30"/>
          <w:cs/>
          <w:lang w:val="en-US" w:bidi="th-TH"/>
        </w:rPr>
        <w:t>ร้อยละ</w:t>
      </w:r>
      <w:r w:rsidRPr="00D7355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4F67C8">
        <w:rPr>
          <w:rFonts w:ascii="Angsana New" w:hAnsi="Angsana New"/>
          <w:sz w:val="30"/>
          <w:szCs w:val="30"/>
          <w:lang w:val="en-US" w:bidi="th-TH"/>
        </w:rPr>
        <w:t>25</w:t>
      </w:r>
      <w:r w:rsidRPr="00D7355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73556">
        <w:rPr>
          <w:rFonts w:ascii="Angsana New" w:hAnsi="Angsana New" w:hint="cs"/>
          <w:sz w:val="30"/>
          <w:szCs w:val="30"/>
          <w:cs/>
          <w:lang w:val="en-US" w:bidi="th-TH"/>
        </w:rPr>
        <w:t>และหุ้นสามัญของ</w:t>
      </w:r>
      <w:r w:rsidRPr="00D7355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73556">
        <w:rPr>
          <w:rFonts w:ascii="Angsana New" w:hAnsi="Angsana New"/>
          <w:sz w:val="30"/>
          <w:szCs w:val="30"/>
          <w:lang w:val="en-US" w:bidi="th-TH"/>
        </w:rPr>
        <w:t xml:space="preserve">PT Surya </w:t>
      </w:r>
      <w:proofErr w:type="spellStart"/>
      <w:r w:rsidRPr="00D73556">
        <w:rPr>
          <w:rFonts w:ascii="Angsana New" w:hAnsi="Angsana New"/>
          <w:sz w:val="30"/>
          <w:szCs w:val="30"/>
          <w:lang w:val="en-US" w:bidi="th-TH"/>
        </w:rPr>
        <w:t>Internusa</w:t>
      </w:r>
      <w:proofErr w:type="spellEnd"/>
      <w:r w:rsidRPr="00D73556">
        <w:rPr>
          <w:rFonts w:ascii="Angsana New" w:hAnsi="Angsana New"/>
          <w:sz w:val="30"/>
          <w:szCs w:val="30"/>
          <w:lang w:val="en-US" w:bidi="th-TH"/>
        </w:rPr>
        <w:t xml:space="preserve"> Timur (“SIT”) </w:t>
      </w:r>
      <w:r w:rsidRPr="00D73556">
        <w:rPr>
          <w:rFonts w:ascii="Angsana New" w:hAnsi="Angsana New" w:hint="cs"/>
          <w:sz w:val="30"/>
          <w:szCs w:val="30"/>
          <w:cs/>
          <w:lang w:val="en-US" w:bidi="th-TH"/>
        </w:rPr>
        <w:t>ร้อยละ</w:t>
      </w:r>
      <w:r w:rsidRPr="00D7355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4F67C8">
        <w:rPr>
          <w:rFonts w:ascii="Angsana New" w:hAnsi="Angsana New"/>
          <w:sz w:val="30"/>
          <w:szCs w:val="30"/>
          <w:lang w:val="en-US" w:bidi="th-TH"/>
        </w:rPr>
        <w:t>33</w:t>
      </w:r>
      <w:r w:rsidRPr="00D73556">
        <w:rPr>
          <w:rFonts w:ascii="Angsana New" w:hAnsi="Angsana New"/>
          <w:sz w:val="30"/>
          <w:szCs w:val="30"/>
          <w:cs/>
          <w:lang w:val="en-US" w:bidi="th-TH"/>
        </w:rPr>
        <w:t>.</w:t>
      </w:r>
      <w:r w:rsidRPr="004F67C8">
        <w:rPr>
          <w:rFonts w:ascii="Angsana New" w:hAnsi="Angsana New"/>
          <w:sz w:val="30"/>
          <w:szCs w:val="30"/>
          <w:lang w:val="en-US" w:bidi="th-TH"/>
        </w:rPr>
        <w:t>31</w:t>
      </w:r>
      <w:r w:rsidRPr="00D7355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73556">
        <w:rPr>
          <w:rFonts w:ascii="Angsana New" w:hAnsi="Angsana New" w:hint="cs"/>
          <w:sz w:val="30"/>
          <w:szCs w:val="30"/>
          <w:cs/>
          <w:lang w:val="en-US" w:bidi="th-TH"/>
        </w:rPr>
        <w:t>จากบริษัทย่อยทางตรงแห่งหนึ่ง</w:t>
      </w:r>
      <w:r w:rsidRPr="00D7355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73556">
        <w:rPr>
          <w:rFonts w:ascii="Angsana New" w:hAnsi="Angsana New" w:hint="cs"/>
          <w:sz w:val="30"/>
          <w:szCs w:val="30"/>
          <w:cs/>
          <w:lang w:val="en-US" w:bidi="th-TH"/>
        </w:rPr>
        <w:t>ส่งผลให้บริษัท</w:t>
      </w:r>
      <w:r w:rsidRPr="00D7355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73556">
        <w:rPr>
          <w:rFonts w:ascii="Angsana New" w:hAnsi="Angsana New"/>
          <w:sz w:val="30"/>
          <w:szCs w:val="30"/>
          <w:lang w:val="en-US" w:bidi="th-TH"/>
        </w:rPr>
        <w:t xml:space="preserve">Frasers Property Thailand (Indonesia) Pte. </w:t>
      </w:r>
      <w:r w:rsidRPr="00D73556">
        <w:rPr>
          <w:rFonts w:ascii="Angsana New" w:hAnsi="Angsana New" w:hint="cs"/>
          <w:sz w:val="30"/>
          <w:szCs w:val="30"/>
          <w:cs/>
          <w:lang w:val="en-US" w:bidi="th-TH"/>
        </w:rPr>
        <w:t>มีสัดส่วนการถือหุ้นในบริษัท</w:t>
      </w:r>
      <w:r w:rsidRPr="00D7355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73556">
        <w:rPr>
          <w:rFonts w:ascii="Angsana New" w:hAnsi="Angsana New"/>
          <w:sz w:val="30"/>
          <w:szCs w:val="30"/>
          <w:lang w:val="en-US" w:bidi="th-TH"/>
        </w:rPr>
        <w:t xml:space="preserve">SLP </w:t>
      </w:r>
      <w:r w:rsidRPr="00D73556">
        <w:rPr>
          <w:rFonts w:ascii="Angsana New" w:hAnsi="Angsana New" w:hint="cs"/>
          <w:sz w:val="30"/>
          <w:szCs w:val="30"/>
          <w:cs/>
          <w:lang w:val="en-US" w:bidi="th-TH"/>
        </w:rPr>
        <w:t>และ</w:t>
      </w:r>
      <w:r w:rsidRPr="00D7355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73556">
        <w:rPr>
          <w:rFonts w:ascii="Angsana New" w:hAnsi="Angsana New"/>
          <w:sz w:val="30"/>
          <w:szCs w:val="30"/>
          <w:lang w:val="en-US" w:bidi="th-TH"/>
        </w:rPr>
        <w:t xml:space="preserve">SIT </w:t>
      </w:r>
      <w:r w:rsidRPr="00D73556">
        <w:rPr>
          <w:rFonts w:ascii="Angsana New" w:hAnsi="Angsana New" w:hint="cs"/>
          <w:sz w:val="30"/>
          <w:szCs w:val="30"/>
          <w:cs/>
          <w:lang w:val="en-US" w:bidi="th-TH"/>
        </w:rPr>
        <w:t>ในอัตราร้อยละ</w:t>
      </w:r>
      <w:r w:rsidRPr="00D7355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4F67C8">
        <w:rPr>
          <w:rFonts w:ascii="Angsana New" w:hAnsi="Angsana New"/>
          <w:sz w:val="30"/>
          <w:szCs w:val="30"/>
          <w:lang w:val="en-US" w:bidi="th-TH"/>
        </w:rPr>
        <w:t>100</w:t>
      </w:r>
      <w:r w:rsidRPr="00D7355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73556">
        <w:rPr>
          <w:rFonts w:ascii="Angsana New" w:hAnsi="Angsana New" w:hint="cs"/>
          <w:sz w:val="30"/>
          <w:szCs w:val="30"/>
          <w:cs/>
          <w:lang w:val="en-US" w:bidi="th-TH"/>
        </w:rPr>
        <w:t>และร้อยละ</w:t>
      </w:r>
      <w:r w:rsidRPr="00D7355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4F67C8">
        <w:rPr>
          <w:rFonts w:ascii="Angsana New" w:hAnsi="Angsana New"/>
          <w:sz w:val="30"/>
          <w:szCs w:val="30"/>
          <w:lang w:val="en-US" w:bidi="th-TH"/>
        </w:rPr>
        <w:t>99</w:t>
      </w:r>
      <w:r w:rsidRPr="00D73556">
        <w:rPr>
          <w:rFonts w:ascii="Angsana New" w:hAnsi="Angsana New"/>
          <w:sz w:val="30"/>
          <w:szCs w:val="30"/>
          <w:cs/>
          <w:lang w:val="en-US" w:bidi="th-TH"/>
        </w:rPr>
        <w:t>.</w:t>
      </w:r>
      <w:r w:rsidRPr="004F67C8">
        <w:rPr>
          <w:rFonts w:ascii="Angsana New" w:hAnsi="Angsana New"/>
          <w:sz w:val="30"/>
          <w:szCs w:val="30"/>
          <w:lang w:val="en-US" w:bidi="th-TH"/>
        </w:rPr>
        <w:t>94</w:t>
      </w:r>
      <w:r w:rsidRPr="00D7355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73556">
        <w:rPr>
          <w:rFonts w:ascii="Angsana New" w:hAnsi="Angsana New" w:hint="cs"/>
          <w:sz w:val="30"/>
          <w:szCs w:val="30"/>
          <w:cs/>
          <w:lang w:val="en-US" w:bidi="th-TH"/>
        </w:rPr>
        <w:t>ตามลำดับ</w:t>
      </w:r>
      <w:r w:rsidRPr="00D7355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4F1E52">
        <w:rPr>
          <w:rFonts w:ascii="Angsana New" w:hAnsi="Angsana New"/>
          <w:sz w:val="30"/>
          <w:szCs w:val="30"/>
          <w:lang w:val="en-US" w:bidi="th-TH"/>
        </w:rPr>
        <w:br/>
      </w:r>
      <w:r w:rsidRPr="00D73556">
        <w:rPr>
          <w:rFonts w:ascii="Angsana New" w:hAnsi="Angsana New" w:hint="cs"/>
          <w:sz w:val="30"/>
          <w:szCs w:val="30"/>
          <w:cs/>
          <w:lang w:val="en-US" w:bidi="th-TH"/>
        </w:rPr>
        <w:t>โดยได้ดำเนินการเสร็จสิ้นตามข้อตกลงที่ระบุไว้ครบถ้วนแล้วในวันเดียวกัน</w:t>
      </w:r>
    </w:p>
    <w:p w14:paraId="3D71DFB0" w14:textId="5A814116" w:rsidR="006B217C" w:rsidRPr="00002223" w:rsidRDefault="00A4580B" w:rsidP="00F10A07">
      <w:pPr>
        <w:pStyle w:val="Heading6"/>
        <w:numPr>
          <w:ilvl w:val="0"/>
          <w:numId w:val="19"/>
        </w:num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Pr="00002223">
        <w:rPr>
          <w:rFonts w:ascii="Angsana New" w:hAnsi="Angsana New"/>
          <w:sz w:val="30"/>
          <w:szCs w:val="30"/>
        </w:rPr>
        <w:t xml:space="preserve">  </w:t>
      </w:r>
    </w:p>
    <w:p w14:paraId="136C135E" w14:textId="77777777" w:rsidR="0094016F" w:rsidRPr="008903F7" w:rsidRDefault="0094016F" w:rsidP="008903F7">
      <w:pPr>
        <w:rPr>
          <w:rFonts w:asciiTheme="majorBidi" w:hAnsiTheme="majorBidi" w:cstheme="majorBidi"/>
          <w:sz w:val="30"/>
          <w:szCs w:val="30"/>
        </w:rPr>
      </w:pPr>
    </w:p>
    <w:p w14:paraId="25C58E38" w14:textId="0F59CC6C" w:rsidR="0094016F" w:rsidRPr="00A4580B" w:rsidRDefault="00A4580B" w:rsidP="00F6658A">
      <w:pPr>
        <w:pStyle w:val="block"/>
        <w:spacing w:line="240" w:lineRule="atLeast"/>
        <w:ind w:left="540"/>
        <w:rPr>
          <w:rFonts w:ascii="Angsana New" w:hAnsi="Angsana New"/>
          <w:spacing w:val="-2"/>
          <w:sz w:val="30"/>
          <w:szCs w:val="30"/>
          <w:lang w:val="en-US"/>
        </w:rPr>
      </w:pPr>
      <w:r w:rsidRPr="00A4580B">
        <w:rPr>
          <w:rFonts w:ascii="Angsana New" w:hAnsi="Angsana New" w:hint="cs"/>
          <w:spacing w:val="-2"/>
          <w:sz w:val="30"/>
          <w:szCs w:val="30"/>
          <w:cs/>
        </w:rPr>
        <w:t>การซื้อ</w:t>
      </w:r>
      <w:r w:rsidRPr="00A4580B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A4580B">
        <w:rPr>
          <w:rFonts w:ascii="Angsana New" w:hAnsi="Angsana New" w:hint="cs"/>
          <w:spacing w:val="-2"/>
          <w:sz w:val="30"/>
          <w:szCs w:val="30"/>
          <w:cs/>
        </w:rPr>
        <w:t>จำหน่าย และโอนอสังหาริมทรัพย์เพื่อการลงทุนระหว่างงวด</w:t>
      </w:r>
      <w:r w:rsidR="0047338A">
        <w:rPr>
          <w:rFonts w:ascii="Angsana New" w:hAnsi="Angsana New" w:hint="cs"/>
          <w:spacing w:val="-2"/>
          <w:sz w:val="30"/>
          <w:szCs w:val="30"/>
          <w:cs/>
          <w:lang w:bidi="th-TH"/>
        </w:rPr>
        <w:t>เก้า</w:t>
      </w:r>
      <w:r w:rsidRPr="00A4580B">
        <w:rPr>
          <w:rFonts w:ascii="Angsana New" w:hAnsi="Angsana New" w:hint="cs"/>
          <w:spacing w:val="-2"/>
          <w:sz w:val="30"/>
          <w:szCs w:val="30"/>
          <w:cs/>
        </w:rPr>
        <w:t xml:space="preserve">เดือนสิ้นสุดวันที่ </w:t>
      </w:r>
      <w:r w:rsidR="007037FE" w:rsidRPr="007037FE">
        <w:rPr>
          <w:rFonts w:ascii="Angsana New" w:hAnsi="Angsana New"/>
          <w:spacing w:val="-2"/>
          <w:sz w:val="30"/>
          <w:szCs w:val="30"/>
          <w:lang w:val="en-US"/>
        </w:rPr>
        <w:t>3</w:t>
      </w:r>
      <w:r w:rsidR="0047338A">
        <w:rPr>
          <w:rFonts w:ascii="Angsana New" w:hAnsi="Angsana New"/>
          <w:spacing w:val="-2"/>
          <w:sz w:val="30"/>
          <w:szCs w:val="30"/>
          <w:lang w:val="en-US"/>
        </w:rPr>
        <w:t>0</w:t>
      </w:r>
      <w:r w:rsidRPr="00A4580B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ม</w:t>
      </w:r>
      <w:r w:rsidR="00313E1B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ิถุนายน</w:t>
      </w:r>
      <w:r w:rsidRPr="00A4580B">
        <w:rPr>
          <w:rFonts w:ascii="Angsana New" w:hAnsi="Angsana New" w:hint="cs"/>
          <w:spacing w:val="-2"/>
          <w:sz w:val="30"/>
          <w:szCs w:val="30"/>
          <w:cs/>
        </w:rPr>
        <w:t xml:space="preserve"> มีดังนี้</w:t>
      </w:r>
    </w:p>
    <w:tbl>
      <w:tblPr>
        <w:tblW w:w="9126" w:type="dxa"/>
        <w:tblInd w:w="369" w:type="dxa"/>
        <w:tblLayout w:type="fixed"/>
        <w:tblLook w:val="01E0" w:firstRow="1" w:lastRow="1" w:firstColumn="1" w:lastColumn="1" w:noHBand="0" w:noVBand="0"/>
      </w:tblPr>
      <w:tblGrid>
        <w:gridCol w:w="3893"/>
        <w:gridCol w:w="482"/>
        <w:gridCol w:w="962"/>
        <w:gridCol w:w="266"/>
        <w:gridCol w:w="984"/>
        <w:gridCol w:w="263"/>
        <w:gridCol w:w="993"/>
        <w:gridCol w:w="263"/>
        <w:gridCol w:w="1020"/>
      </w:tblGrid>
      <w:tr w:rsidR="0094016F" w:rsidRPr="009E2F97" w14:paraId="12C8F776" w14:textId="77777777" w:rsidTr="00C07DBE">
        <w:trPr>
          <w:trHeight w:val="337"/>
          <w:tblHeader/>
        </w:trPr>
        <w:tc>
          <w:tcPr>
            <w:tcW w:w="3893" w:type="dxa"/>
            <w:vAlign w:val="bottom"/>
          </w:tcPr>
          <w:p w14:paraId="26EDC905" w14:textId="77777777" w:rsidR="0094016F" w:rsidRPr="009E2F97" w:rsidRDefault="0094016F" w:rsidP="0036098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x-none" w:bidi="th-TH"/>
              </w:rPr>
            </w:pPr>
          </w:p>
        </w:tc>
        <w:tc>
          <w:tcPr>
            <w:tcW w:w="482" w:type="dxa"/>
          </w:tcPr>
          <w:p w14:paraId="0B459405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212" w:type="dxa"/>
            <w:gridSpan w:val="3"/>
            <w:vAlign w:val="bottom"/>
          </w:tcPr>
          <w:p w14:paraId="074C3712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  <w:vAlign w:val="bottom"/>
          </w:tcPr>
          <w:p w14:paraId="11E96A4F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76" w:type="dxa"/>
            <w:gridSpan w:val="3"/>
            <w:vAlign w:val="bottom"/>
          </w:tcPr>
          <w:p w14:paraId="42A01817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016F" w:rsidRPr="009E2F97" w14:paraId="13A85E4E" w14:textId="77777777" w:rsidTr="00C07DBE">
        <w:trPr>
          <w:trHeight w:val="337"/>
          <w:tblHeader/>
        </w:trPr>
        <w:tc>
          <w:tcPr>
            <w:tcW w:w="3893" w:type="dxa"/>
            <w:vAlign w:val="bottom"/>
          </w:tcPr>
          <w:p w14:paraId="42CA19D2" w14:textId="77777777" w:rsidR="0094016F" w:rsidRPr="009E2F97" w:rsidRDefault="0094016F" w:rsidP="0036098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482" w:type="dxa"/>
          </w:tcPr>
          <w:p w14:paraId="5E4D70B8" w14:textId="77777777" w:rsidR="0094016F" w:rsidRPr="009E2F97" w:rsidRDefault="0094016F" w:rsidP="00360984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vAlign w:val="bottom"/>
          </w:tcPr>
          <w:p w14:paraId="5BEA1E1B" w14:textId="28D440BD" w:rsidR="0094016F" w:rsidRPr="009E2F97" w:rsidRDefault="00F17AC7" w:rsidP="00360984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66" w:type="dxa"/>
            <w:vAlign w:val="bottom"/>
          </w:tcPr>
          <w:p w14:paraId="3F91D4CA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vAlign w:val="bottom"/>
          </w:tcPr>
          <w:p w14:paraId="589D2133" w14:textId="2F2B739A" w:rsidR="0094016F" w:rsidRPr="009E2F97" w:rsidRDefault="00F17AC7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63" w:type="dxa"/>
            <w:vAlign w:val="bottom"/>
          </w:tcPr>
          <w:p w14:paraId="1F0F76DF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2F501E95" w14:textId="77439D29" w:rsidR="0094016F" w:rsidRPr="009E2F97" w:rsidRDefault="00F17AC7" w:rsidP="00360984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63" w:type="dxa"/>
            <w:vAlign w:val="bottom"/>
          </w:tcPr>
          <w:p w14:paraId="2FB1FE3D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5A734845" w14:textId="07A85943" w:rsidR="0094016F" w:rsidRPr="009E2F97" w:rsidRDefault="00F17AC7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94016F" w:rsidRPr="009E2F97" w14:paraId="16C6CEAD" w14:textId="77777777" w:rsidTr="00C07DBE">
        <w:trPr>
          <w:trHeight w:val="327"/>
          <w:tblHeader/>
        </w:trPr>
        <w:tc>
          <w:tcPr>
            <w:tcW w:w="3893" w:type="dxa"/>
            <w:vAlign w:val="bottom"/>
          </w:tcPr>
          <w:p w14:paraId="3D3684A4" w14:textId="77777777" w:rsidR="0094016F" w:rsidRPr="009E2F97" w:rsidRDefault="0094016F" w:rsidP="0036098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82" w:type="dxa"/>
          </w:tcPr>
          <w:p w14:paraId="6F8B6B28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51" w:type="dxa"/>
            <w:gridSpan w:val="7"/>
            <w:vAlign w:val="bottom"/>
          </w:tcPr>
          <w:p w14:paraId="529AC6BB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4016F" w:rsidRPr="009E2F97" w14:paraId="30B70FC7" w14:textId="77777777" w:rsidTr="00C07DBE">
        <w:trPr>
          <w:trHeight w:val="327"/>
          <w:tblHeader/>
        </w:trPr>
        <w:tc>
          <w:tcPr>
            <w:tcW w:w="3893" w:type="dxa"/>
            <w:vAlign w:val="bottom"/>
          </w:tcPr>
          <w:p w14:paraId="63F3750C" w14:textId="77777777" w:rsidR="0094016F" w:rsidRPr="009E2F97" w:rsidRDefault="0094016F" w:rsidP="00360984">
            <w:pPr>
              <w:tabs>
                <w:tab w:val="clear" w:pos="3515"/>
                <w:tab w:val="clear" w:pos="3742"/>
              </w:tabs>
              <w:ind w:left="90"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482" w:type="dxa"/>
          </w:tcPr>
          <w:p w14:paraId="0DDE4207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51" w:type="dxa"/>
            <w:gridSpan w:val="7"/>
            <w:vAlign w:val="bottom"/>
          </w:tcPr>
          <w:p w14:paraId="2297B2E7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F17AC7" w:rsidRPr="009E2F97" w14:paraId="5F30CE9E" w14:textId="77777777" w:rsidTr="00C07DBE">
        <w:trPr>
          <w:trHeight w:val="71"/>
        </w:trPr>
        <w:tc>
          <w:tcPr>
            <w:tcW w:w="3893" w:type="dxa"/>
            <w:vAlign w:val="bottom"/>
          </w:tcPr>
          <w:p w14:paraId="79E5002F" w14:textId="3A788E0A" w:rsidR="00F17AC7" w:rsidRPr="009E2F97" w:rsidRDefault="00F17AC7" w:rsidP="00F17AC7">
            <w:pPr>
              <w:tabs>
                <w:tab w:val="clear" w:pos="3515"/>
                <w:tab w:val="clear" w:pos="3742"/>
              </w:tabs>
              <w:ind w:left="90"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037FE">
              <w:rPr>
                <w:rFonts w:ascii="Angsana New" w:hAnsi="Angsana New"/>
                <w:sz w:val="30"/>
                <w:szCs w:val="30"/>
              </w:rPr>
              <w:t>1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037F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 xml:space="preserve">7 / </w:t>
            </w:r>
            <w:r w:rsidRPr="007037F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482" w:type="dxa"/>
          </w:tcPr>
          <w:p w14:paraId="6145026F" w14:textId="77777777" w:rsidR="00F17AC7" w:rsidRPr="009E2F97" w:rsidRDefault="00F17AC7" w:rsidP="00F17AC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2F7B43CD" w14:textId="3B8D9140" w:rsidR="00F17AC7" w:rsidRPr="009E2F97" w:rsidRDefault="003078CD" w:rsidP="00F17AC7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40,743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26E4E365" w14:textId="77777777" w:rsidR="00F17AC7" w:rsidRPr="009E2F97" w:rsidRDefault="00F17AC7" w:rsidP="00F17AC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35F45DF4" w14:textId="6356411B" w:rsidR="00F17AC7" w:rsidRPr="00303FA6" w:rsidRDefault="00F17AC7" w:rsidP="00F17AC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029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7AC51F52" w14:textId="77777777" w:rsidR="00F17AC7" w:rsidRPr="00303FA6" w:rsidRDefault="00F17AC7" w:rsidP="00F17AC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74F8A24" w14:textId="155DD6EE" w:rsidR="00F17AC7" w:rsidRPr="00303FA6" w:rsidRDefault="003078CD" w:rsidP="00AD18E6">
            <w:pPr>
              <w:pStyle w:val="acctfourfigures"/>
              <w:tabs>
                <w:tab w:val="clear" w:pos="765"/>
                <w:tab w:val="decimal" w:pos="68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3,643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417382EF" w14:textId="77777777" w:rsidR="00F17AC7" w:rsidRPr="00303FA6" w:rsidRDefault="00F17AC7" w:rsidP="00F17AC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772EE68" w14:textId="7963FCCE" w:rsidR="00F17AC7" w:rsidRPr="00303FA6" w:rsidRDefault="00F17AC7" w:rsidP="00AD18E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474</w:t>
            </w:r>
          </w:p>
        </w:tc>
      </w:tr>
      <w:tr w:rsidR="00F17AC7" w:rsidRPr="009E2F97" w14:paraId="237D3F90" w14:textId="77777777" w:rsidTr="00C07DBE">
        <w:trPr>
          <w:trHeight w:val="55"/>
        </w:trPr>
        <w:tc>
          <w:tcPr>
            <w:tcW w:w="3893" w:type="dxa"/>
            <w:vAlign w:val="bottom"/>
          </w:tcPr>
          <w:p w14:paraId="7235AA6E" w14:textId="12436B2D" w:rsidR="00F17AC7" w:rsidRPr="009E2F97" w:rsidRDefault="00323C7C" w:rsidP="00F17AC7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323C7C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  <w:r w:rsidRPr="00323C7C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323C7C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482" w:type="dxa"/>
          </w:tcPr>
          <w:p w14:paraId="0FD82D15" w14:textId="77777777" w:rsidR="00F17AC7" w:rsidRPr="009E2F97" w:rsidRDefault="00F17AC7" w:rsidP="00F17AC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7346407D" w14:textId="3CCD9AF8" w:rsidR="00F17AC7" w:rsidRPr="009E2F97" w:rsidRDefault="0061782C" w:rsidP="00F17AC7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5C036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07</w:t>
            </w:r>
            <w:r w:rsidR="00B2444C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6924EEA6" w14:textId="77777777" w:rsidR="00F17AC7" w:rsidRPr="009E2F97" w:rsidRDefault="00F17AC7" w:rsidP="00F17AC7">
            <w:pPr>
              <w:pStyle w:val="acctfourfigures"/>
              <w:tabs>
                <w:tab w:val="clear" w:pos="765"/>
                <w:tab w:val="decimal" w:pos="504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48E43E3B" w14:textId="4719844C" w:rsidR="00F17AC7" w:rsidRPr="00303FA6" w:rsidRDefault="006A74C6" w:rsidP="00F17AC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2,555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773434CC" w14:textId="77777777" w:rsidR="00F17AC7" w:rsidRPr="00303FA6" w:rsidRDefault="00F17AC7" w:rsidP="00F17AC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8DA6E5F" w14:textId="543BC289" w:rsidR="00F17AC7" w:rsidRPr="00303FA6" w:rsidRDefault="00B2444C" w:rsidP="00AD18E6">
            <w:pPr>
              <w:pStyle w:val="acctfourfigures"/>
              <w:tabs>
                <w:tab w:val="clear" w:pos="765"/>
                <w:tab w:val="decimal" w:pos="68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5EC8FA84" w14:textId="77777777" w:rsidR="00F17AC7" w:rsidRPr="00303FA6" w:rsidRDefault="00F17AC7" w:rsidP="00F17AC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F3F8925" w14:textId="0C897C29" w:rsidR="00F17AC7" w:rsidRPr="00303FA6" w:rsidRDefault="000A6906" w:rsidP="00F17AC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</w:tr>
      <w:tr w:rsidR="001206D8" w:rsidRPr="009E2F97" w14:paraId="5389743E" w14:textId="77777777" w:rsidTr="00C07DBE">
        <w:trPr>
          <w:trHeight w:val="55"/>
        </w:trPr>
        <w:tc>
          <w:tcPr>
            <w:tcW w:w="3893" w:type="dxa"/>
            <w:vAlign w:val="bottom"/>
          </w:tcPr>
          <w:p w14:paraId="1E6C8174" w14:textId="503917D6" w:rsidR="001206D8" w:rsidRPr="00323C7C" w:rsidRDefault="001206D8" w:rsidP="00B2444C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โอนมาจาก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482" w:type="dxa"/>
          </w:tcPr>
          <w:p w14:paraId="43AF0C64" w14:textId="77777777" w:rsidR="001206D8" w:rsidRPr="009E2F97" w:rsidRDefault="001206D8" w:rsidP="00F17AC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2D7B3C95" w14:textId="77777777" w:rsidR="001206D8" w:rsidRDefault="001206D8" w:rsidP="00F17AC7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6BCFFB50" w14:textId="77777777" w:rsidR="001206D8" w:rsidRPr="009E2F97" w:rsidRDefault="001206D8" w:rsidP="00F17AC7">
            <w:pPr>
              <w:pStyle w:val="acctfourfigures"/>
              <w:tabs>
                <w:tab w:val="clear" w:pos="765"/>
                <w:tab w:val="decimal" w:pos="504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24E92E71" w14:textId="77777777" w:rsidR="001206D8" w:rsidRPr="007037FE" w:rsidRDefault="001206D8" w:rsidP="00F17AC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20A75AA0" w14:textId="77777777" w:rsidR="001206D8" w:rsidRPr="00303FA6" w:rsidRDefault="001206D8" w:rsidP="00F17AC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F4C8118" w14:textId="77777777" w:rsidR="001206D8" w:rsidRDefault="001206D8" w:rsidP="00F17AC7">
            <w:pPr>
              <w:pStyle w:val="acctfourfigures"/>
              <w:tabs>
                <w:tab w:val="clear" w:pos="765"/>
              </w:tabs>
              <w:spacing w:line="240" w:lineRule="atLeast"/>
              <w:ind w:left="-23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45014ECF" w14:textId="77777777" w:rsidR="001206D8" w:rsidRPr="00303FA6" w:rsidRDefault="001206D8" w:rsidP="00F17AC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E3933EA" w14:textId="77777777" w:rsidR="001206D8" w:rsidRPr="007037FE" w:rsidRDefault="001206D8" w:rsidP="00F17AC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17AC7" w:rsidRPr="009E2F97" w14:paraId="6EEF61FD" w14:textId="77777777" w:rsidTr="00C07DBE">
        <w:trPr>
          <w:trHeight w:val="55"/>
        </w:trPr>
        <w:tc>
          <w:tcPr>
            <w:tcW w:w="3893" w:type="dxa"/>
            <w:vAlign w:val="bottom"/>
          </w:tcPr>
          <w:p w14:paraId="1719BBB8" w14:textId="648B1670" w:rsidR="00F17AC7" w:rsidRPr="00FE53B7" w:rsidRDefault="00FE53B7" w:rsidP="00FE53B7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FE53B7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FE53B7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482" w:type="dxa"/>
          </w:tcPr>
          <w:p w14:paraId="51434B59" w14:textId="77777777" w:rsidR="00F17AC7" w:rsidRPr="009E2F97" w:rsidRDefault="00F17AC7" w:rsidP="00F17AC7">
            <w:pPr>
              <w:pStyle w:val="acctfourfigures"/>
              <w:tabs>
                <w:tab w:val="clear" w:pos="765"/>
              </w:tabs>
              <w:spacing w:line="240" w:lineRule="atLeast"/>
              <w:ind w:left="-79" w:right="-17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1DAE7671" w14:textId="15A4A842" w:rsidR="00F17AC7" w:rsidRPr="009E2F97" w:rsidRDefault="00B2444C" w:rsidP="00B2444C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4902901D" w14:textId="77777777" w:rsidR="00F17AC7" w:rsidRPr="009E2F97" w:rsidRDefault="00F17AC7" w:rsidP="00F17AC7">
            <w:pPr>
              <w:pStyle w:val="acctfourfigures"/>
              <w:tabs>
                <w:tab w:val="clear" w:pos="765"/>
                <w:tab w:val="decimal" w:pos="504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025F71D2" w14:textId="0E12D917" w:rsidR="00F17AC7" w:rsidRPr="00303FA6" w:rsidRDefault="004B06B9" w:rsidP="00F17AC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229E2B21" w14:textId="77777777" w:rsidR="00F17AC7" w:rsidRPr="00303FA6" w:rsidRDefault="00F17AC7" w:rsidP="00F17AC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8E9606B" w14:textId="6BDCE9A1" w:rsidR="00F17AC7" w:rsidRPr="00303FA6" w:rsidRDefault="00FB6FD5" w:rsidP="00AD18E6">
            <w:pPr>
              <w:pStyle w:val="acctfourfigures"/>
              <w:tabs>
                <w:tab w:val="clear" w:pos="765"/>
                <w:tab w:val="decimal" w:pos="413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C24A1AB" w14:textId="77777777" w:rsidR="00F17AC7" w:rsidRPr="00303FA6" w:rsidRDefault="00F17AC7" w:rsidP="00F17AC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445AEAD2" w14:textId="116CE8DE" w:rsidR="00F17AC7" w:rsidRPr="00303FA6" w:rsidRDefault="000A6906" w:rsidP="00F17AC7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17AC7" w:rsidRPr="009E2F97" w14:paraId="4F27F736" w14:textId="77777777" w:rsidTr="00C07DBE">
        <w:trPr>
          <w:trHeight w:val="327"/>
        </w:trPr>
        <w:tc>
          <w:tcPr>
            <w:tcW w:w="3893" w:type="dxa"/>
            <w:vAlign w:val="bottom"/>
          </w:tcPr>
          <w:p w14:paraId="27A7BA7F" w14:textId="3266EBC1" w:rsidR="00F17AC7" w:rsidRPr="009E2F97" w:rsidRDefault="00522FC6" w:rsidP="00F17AC7">
            <w:pPr>
              <w:tabs>
                <w:tab w:val="clear" w:pos="454"/>
                <w:tab w:val="left" w:pos="459"/>
              </w:tabs>
              <w:ind w:left="90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22FC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จำหน่ายสินทรัพย์</w:t>
            </w:r>
            <w:r w:rsidRPr="00522FC6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- </w:t>
            </w:r>
            <w:r w:rsidRPr="00522FC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482" w:type="dxa"/>
          </w:tcPr>
          <w:p w14:paraId="68AA71A7" w14:textId="77777777" w:rsidR="00F17AC7" w:rsidRPr="009E2F97" w:rsidRDefault="00F17AC7" w:rsidP="00F17A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6DD6F380" w14:textId="10A53B5C" w:rsidR="00F17AC7" w:rsidRPr="003A387C" w:rsidRDefault="005C0361" w:rsidP="00F17AC7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(3,320)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6A485B8D" w14:textId="77777777" w:rsidR="00F17AC7" w:rsidRPr="009E2F97" w:rsidRDefault="00F17AC7" w:rsidP="00F17AC7">
            <w:pPr>
              <w:pStyle w:val="acctfourfigures"/>
              <w:tabs>
                <w:tab w:val="clear" w:pos="765"/>
                <w:tab w:val="decimal" w:pos="687"/>
                <w:tab w:val="decimal" w:pos="73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74ED1958" w14:textId="03D506C1" w:rsidR="00F17AC7" w:rsidRPr="00303FA6" w:rsidRDefault="00356EF6" w:rsidP="00F17AC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(266)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46F23F1A" w14:textId="77777777" w:rsidR="00F17AC7" w:rsidRPr="00303FA6" w:rsidRDefault="00F17AC7" w:rsidP="00F17AC7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66BA548" w14:textId="687C909A" w:rsidR="00F17AC7" w:rsidRPr="00303FA6" w:rsidRDefault="00FB6FD5" w:rsidP="00F17AC7">
            <w:pPr>
              <w:pStyle w:val="acctfourfigures"/>
              <w:tabs>
                <w:tab w:val="clear" w:pos="765"/>
              </w:tabs>
              <w:spacing w:line="240" w:lineRule="atLeast"/>
              <w:ind w:left="-23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(65</w:t>
            </w:r>
            <w:r w:rsidR="00B2444C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7AB09704" w14:textId="77777777" w:rsidR="00F17AC7" w:rsidRPr="00303FA6" w:rsidRDefault="00F17AC7" w:rsidP="00F17AC7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39E68D1" w14:textId="466AD357" w:rsidR="00F17AC7" w:rsidRPr="00303FA6" w:rsidRDefault="000A6906" w:rsidP="00F17AC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(266)</w:t>
            </w:r>
          </w:p>
        </w:tc>
      </w:tr>
      <w:tr w:rsidR="001E077E" w:rsidRPr="009E2F97" w14:paraId="36664782" w14:textId="77777777" w:rsidTr="00C07DBE">
        <w:trPr>
          <w:trHeight w:val="327"/>
        </w:trPr>
        <w:tc>
          <w:tcPr>
            <w:tcW w:w="3893" w:type="dxa"/>
            <w:vAlign w:val="bottom"/>
          </w:tcPr>
          <w:p w14:paraId="723C0710" w14:textId="5DC87ADA" w:rsidR="001E077E" w:rsidRPr="00522FC6" w:rsidRDefault="001E077E" w:rsidP="001E077E">
            <w:pPr>
              <w:tabs>
                <w:tab w:val="clear" w:pos="454"/>
                <w:tab w:val="left" w:pos="459"/>
              </w:tabs>
              <w:ind w:left="9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482" w:type="dxa"/>
          </w:tcPr>
          <w:p w14:paraId="03E7E8C7" w14:textId="77777777" w:rsidR="001E077E" w:rsidRPr="009E2F97" w:rsidRDefault="001E077E" w:rsidP="001E07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72D9C66C" w14:textId="221FC670" w:rsidR="001E077E" w:rsidRPr="003A387C" w:rsidRDefault="00E8295B" w:rsidP="001E077E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5C0361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279E1CEA" w14:textId="77777777" w:rsidR="001E077E" w:rsidRPr="009E2F97" w:rsidRDefault="001E077E" w:rsidP="001E077E">
            <w:pPr>
              <w:pStyle w:val="acctfourfigures"/>
              <w:tabs>
                <w:tab w:val="clear" w:pos="765"/>
                <w:tab w:val="decimal" w:pos="687"/>
                <w:tab w:val="decimal" w:pos="73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77C80443" w14:textId="64305A09" w:rsidR="001E077E" w:rsidRDefault="006219EE" w:rsidP="001E077E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4F587493" w14:textId="77777777" w:rsidR="001E077E" w:rsidRPr="00303FA6" w:rsidRDefault="001E077E" w:rsidP="001E077E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F7D1D85" w14:textId="355CE195" w:rsidR="001E077E" w:rsidRDefault="00FB6FD5" w:rsidP="00AD18E6">
            <w:pPr>
              <w:pStyle w:val="acctfourfigures"/>
              <w:tabs>
                <w:tab w:val="clear" w:pos="765"/>
                <w:tab w:val="decimal" w:pos="413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4DE2434B" w14:textId="77777777" w:rsidR="001E077E" w:rsidRPr="00303FA6" w:rsidRDefault="001E077E" w:rsidP="001E077E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7C3C7520" w14:textId="0B3A8ECB" w:rsidR="001E077E" w:rsidRDefault="000A6906" w:rsidP="001E077E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E077E" w:rsidRPr="009E2F97" w14:paraId="4FA2E176" w14:textId="77777777" w:rsidTr="00C07DBE">
        <w:trPr>
          <w:trHeight w:val="327"/>
        </w:trPr>
        <w:tc>
          <w:tcPr>
            <w:tcW w:w="3893" w:type="dxa"/>
            <w:vAlign w:val="bottom"/>
          </w:tcPr>
          <w:p w14:paraId="0C315C49" w14:textId="124D3E73" w:rsidR="001E077E" w:rsidRPr="009E2F97" w:rsidRDefault="001E077E" w:rsidP="001E077E">
            <w:pPr>
              <w:tabs>
                <w:tab w:val="clear" w:pos="454"/>
                <w:tab w:val="left" w:pos="459"/>
              </w:tabs>
              <w:ind w:left="9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482" w:type="dxa"/>
          </w:tcPr>
          <w:p w14:paraId="5CAE0F78" w14:textId="77777777" w:rsidR="001E077E" w:rsidRPr="009E2F97" w:rsidRDefault="001E077E" w:rsidP="001E07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1C945C37" w14:textId="3A8D27C1" w:rsidR="001E077E" w:rsidRPr="009E2F97" w:rsidRDefault="003F6C71" w:rsidP="001E077E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(8</w:t>
            </w:r>
            <w:r w:rsidR="0061782C">
              <w:rPr>
                <w:rFonts w:ascii="Angsana New" w:hAnsi="Angsana New"/>
                <w:sz w:val="30"/>
                <w:szCs w:val="30"/>
                <w:lang w:val="en-US" w:bidi="th-TH"/>
              </w:rPr>
              <w:t>48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02A279DC" w14:textId="77777777" w:rsidR="001E077E" w:rsidRPr="009E2F97" w:rsidRDefault="001E077E" w:rsidP="001E077E">
            <w:pPr>
              <w:pStyle w:val="acctfourfigures"/>
              <w:tabs>
                <w:tab w:val="clear" w:pos="765"/>
                <w:tab w:val="decimal" w:pos="687"/>
                <w:tab w:val="decimal" w:pos="73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2E29922A" w14:textId="2B425E90" w:rsidR="001E077E" w:rsidRPr="00303FA6" w:rsidRDefault="006219EE" w:rsidP="001E077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(811)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0BD9134E" w14:textId="77777777" w:rsidR="001E077E" w:rsidRPr="00303FA6" w:rsidRDefault="001E077E" w:rsidP="001E077E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1C64ABD" w14:textId="4D6F1824" w:rsidR="001E077E" w:rsidRPr="00303FA6" w:rsidRDefault="00FB6FD5" w:rsidP="001E077E">
            <w:pPr>
              <w:pStyle w:val="acctfourfigures"/>
              <w:tabs>
                <w:tab w:val="clear" w:pos="765"/>
              </w:tabs>
              <w:spacing w:line="240" w:lineRule="atLeast"/>
              <w:ind w:left="-23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(61)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4F2DFF5D" w14:textId="77777777" w:rsidR="001E077E" w:rsidRPr="00303FA6" w:rsidRDefault="001E077E" w:rsidP="001E077E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2AA704C" w14:textId="18072AD9" w:rsidR="001E077E" w:rsidRPr="00303FA6" w:rsidRDefault="00D0254F" w:rsidP="001E077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(69)</w:t>
            </w:r>
          </w:p>
        </w:tc>
      </w:tr>
      <w:tr w:rsidR="001E077E" w:rsidRPr="009E2F97" w14:paraId="1D792106" w14:textId="77777777" w:rsidTr="00C07DBE">
        <w:trPr>
          <w:trHeight w:val="337"/>
        </w:trPr>
        <w:tc>
          <w:tcPr>
            <w:tcW w:w="3893" w:type="dxa"/>
            <w:vAlign w:val="bottom"/>
          </w:tcPr>
          <w:p w14:paraId="34D4094D" w14:textId="77777777" w:rsidR="001E077E" w:rsidRDefault="001E077E" w:rsidP="001E077E">
            <w:pPr>
              <w:tabs>
                <w:tab w:val="clear" w:pos="454"/>
                <w:tab w:val="left" w:pos="459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ผลต่างของอัตราแลกเปลี่ยนจากการ</w:t>
            </w:r>
          </w:p>
          <w:p w14:paraId="4B43B1ED" w14:textId="45759C26" w:rsidR="001E077E" w:rsidRPr="009E2F97" w:rsidRDefault="001E077E" w:rsidP="001E077E">
            <w:pPr>
              <w:tabs>
                <w:tab w:val="clear" w:pos="454"/>
                <w:tab w:val="left" w:pos="459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แปลงค่าหน่วยงานต่างประเทศ</w:t>
            </w:r>
          </w:p>
        </w:tc>
        <w:tc>
          <w:tcPr>
            <w:tcW w:w="482" w:type="dxa"/>
          </w:tcPr>
          <w:p w14:paraId="7F0DACBB" w14:textId="77777777" w:rsidR="001E077E" w:rsidRPr="009E2F97" w:rsidRDefault="001E077E" w:rsidP="001E07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4AA887C1" w14:textId="4E3EBD91" w:rsidR="001E077E" w:rsidRPr="009E2F97" w:rsidRDefault="003F6C71" w:rsidP="001E077E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(39</w:t>
            </w:r>
            <w:r w:rsidR="00F31062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3E6CE0D6" w14:textId="77777777" w:rsidR="001E077E" w:rsidRPr="009E2F97" w:rsidRDefault="001E077E" w:rsidP="001E077E">
            <w:pPr>
              <w:pStyle w:val="acctfourfigures"/>
              <w:tabs>
                <w:tab w:val="clear" w:pos="765"/>
                <w:tab w:val="decimal" w:pos="687"/>
                <w:tab w:val="decimal" w:pos="73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71FA56E5" w14:textId="3D9F7EF0" w:rsidR="001E077E" w:rsidRPr="00303FA6" w:rsidRDefault="006219EE" w:rsidP="001E077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(256)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2BE47146" w14:textId="77777777" w:rsidR="001E077E" w:rsidRPr="00303FA6" w:rsidRDefault="001E077E" w:rsidP="001E077E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5DA5B6D" w14:textId="39FDEFA6" w:rsidR="001E077E" w:rsidRPr="00303FA6" w:rsidRDefault="00FB6FD5" w:rsidP="00AD18E6">
            <w:pPr>
              <w:pStyle w:val="acctfourfigures"/>
              <w:tabs>
                <w:tab w:val="clear" w:pos="765"/>
                <w:tab w:val="decimal" w:pos="413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54F24BFF" w14:textId="77777777" w:rsidR="001E077E" w:rsidRPr="00303FA6" w:rsidRDefault="001E077E" w:rsidP="001E077E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E5A68F3" w14:textId="660391FC" w:rsidR="001E077E" w:rsidRPr="00303FA6" w:rsidRDefault="00D0254F" w:rsidP="001E077E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E077E" w:rsidRPr="009E2F97" w14:paraId="7E4756CD" w14:textId="77777777" w:rsidTr="00C34CA1">
        <w:trPr>
          <w:trHeight w:val="337"/>
        </w:trPr>
        <w:tc>
          <w:tcPr>
            <w:tcW w:w="3893" w:type="dxa"/>
            <w:vAlign w:val="bottom"/>
          </w:tcPr>
          <w:p w14:paraId="4AF4A8A3" w14:textId="57F61305" w:rsidR="001E077E" w:rsidRPr="007F1F2D" w:rsidRDefault="001E077E" w:rsidP="001E077E">
            <w:pPr>
              <w:tabs>
                <w:tab w:val="clear" w:pos="454"/>
                <w:tab w:val="left" w:pos="459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C02FC5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9E2F9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E2F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</w:t>
            </w:r>
            <w:r w:rsidR="00C02F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482" w:type="dxa"/>
          </w:tcPr>
          <w:p w14:paraId="26F65DAB" w14:textId="77777777" w:rsidR="001E077E" w:rsidRPr="009E2F97" w:rsidRDefault="001E077E" w:rsidP="001E077E">
            <w:pPr>
              <w:pStyle w:val="acctfourfigures"/>
              <w:tabs>
                <w:tab w:val="clear" w:pos="765"/>
              </w:tabs>
              <w:spacing w:line="240" w:lineRule="atLeast"/>
              <w:ind w:left="-79" w:right="-17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74248A" w14:textId="5CCCDE9D" w:rsidR="001E077E" w:rsidRPr="00C32938" w:rsidRDefault="003F6C71" w:rsidP="001E077E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38,</w:t>
            </w:r>
            <w:r w:rsidR="006178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</w:t>
            </w:r>
            <w:r w:rsidR="00F3106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06AA9D8D" w14:textId="77777777" w:rsidR="001E077E" w:rsidRPr="00C32938" w:rsidRDefault="001E077E" w:rsidP="001E077E">
            <w:pPr>
              <w:pStyle w:val="acctfourfigures"/>
              <w:tabs>
                <w:tab w:val="clear" w:pos="765"/>
                <w:tab w:val="decimal" w:pos="687"/>
                <w:tab w:val="decimal" w:pos="733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6ACE69" w14:textId="24DEE822" w:rsidR="001E077E" w:rsidRPr="00C32938" w:rsidRDefault="006219EE" w:rsidP="001E077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3293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41,255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4E7D8815" w14:textId="77777777" w:rsidR="001E077E" w:rsidRPr="00C32938" w:rsidRDefault="001E077E" w:rsidP="001E077E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DA63B9" w14:textId="1EC8C6A4" w:rsidR="001E077E" w:rsidRPr="00AD18E6" w:rsidRDefault="00FB6FD5" w:rsidP="00AD18E6">
            <w:pPr>
              <w:pStyle w:val="acctfourfigures"/>
              <w:tabs>
                <w:tab w:val="clear" w:pos="765"/>
                <w:tab w:val="decimal" w:pos="683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18E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2,933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5307EBC" w14:textId="77777777" w:rsidR="001E077E" w:rsidRPr="00C32938" w:rsidRDefault="001E077E" w:rsidP="001E077E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7AB390" w14:textId="6B52CA93" w:rsidR="001E077E" w:rsidRPr="00C32938" w:rsidRDefault="00D0254F" w:rsidP="001E077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3293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4,159</w:t>
            </w:r>
          </w:p>
        </w:tc>
      </w:tr>
    </w:tbl>
    <w:p w14:paraId="0B82C39C" w14:textId="77777777" w:rsidR="0094016F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  <w:lang w:val="en-GB" w:eastAsia="x-none"/>
        </w:rPr>
      </w:pPr>
    </w:p>
    <w:p w14:paraId="0DC18F25" w14:textId="77777777" w:rsidR="00522FC6" w:rsidRDefault="00522FC6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  <w:lang w:val="en-GB" w:eastAsia="x-none"/>
        </w:rPr>
      </w:pPr>
    </w:p>
    <w:p w14:paraId="0E176D70" w14:textId="77777777" w:rsidR="00522FC6" w:rsidRDefault="00522FC6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  <w:lang w:val="en-GB" w:eastAsia="x-none"/>
        </w:rPr>
      </w:pPr>
    </w:p>
    <w:p w14:paraId="0BF6E49E" w14:textId="77777777" w:rsidR="00522FC6" w:rsidRDefault="00522FC6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  <w:lang w:val="en-GB" w:eastAsia="x-none"/>
        </w:rPr>
      </w:pPr>
    </w:p>
    <w:p w14:paraId="23BE5377" w14:textId="77777777" w:rsidR="00522FC6" w:rsidRPr="00D16EF8" w:rsidRDefault="00522FC6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  <w:lang w:val="en-GB" w:eastAsia="x-none"/>
        </w:rPr>
      </w:pPr>
    </w:p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70"/>
        <w:gridCol w:w="900"/>
        <w:gridCol w:w="270"/>
        <w:gridCol w:w="990"/>
        <w:gridCol w:w="270"/>
        <w:gridCol w:w="1080"/>
      </w:tblGrid>
      <w:tr w:rsidR="0094016F" w:rsidRPr="009E2F97" w14:paraId="385A9BB0" w14:textId="77777777" w:rsidTr="00BF0767">
        <w:trPr>
          <w:trHeight w:val="361"/>
          <w:tblHeader/>
        </w:trPr>
        <w:tc>
          <w:tcPr>
            <w:tcW w:w="4410" w:type="dxa"/>
            <w:vAlign w:val="bottom"/>
          </w:tcPr>
          <w:p w14:paraId="3296FB2F" w14:textId="77777777" w:rsidR="0094016F" w:rsidRPr="009E2F97" w:rsidRDefault="0094016F" w:rsidP="0036098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652F06CD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5824C04F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14F28EBD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5707" w:rsidRPr="009E2F97" w14:paraId="494F4627" w14:textId="77777777" w:rsidTr="00BF0767">
        <w:trPr>
          <w:trHeight w:val="361"/>
          <w:tblHeader/>
        </w:trPr>
        <w:tc>
          <w:tcPr>
            <w:tcW w:w="4410" w:type="dxa"/>
            <w:vAlign w:val="bottom"/>
          </w:tcPr>
          <w:p w14:paraId="07137D2B" w14:textId="38B48478" w:rsidR="00785707" w:rsidRPr="009E2F97" w:rsidRDefault="00785707" w:rsidP="0078570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สำหรับงวด</w:t>
            </w:r>
            <w:r w:rsidR="006B53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x-none" w:bidi="th-TH"/>
              </w:rPr>
              <w:t>เก้า</w:t>
            </w: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 xml:space="preserve">เดือนสิ้นสุดวันที่ </w:t>
            </w:r>
            <w:r w:rsidR="007037FE" w:rsidRPr="00703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x-none"/>
              </w:rPr>
              <w:t>3</w:t>
            </w:r>
            <w:r w:rsidR="006B53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x-none"/>
              </w:rPr>
              <w:t>0</w:t>
            </w: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 xml:space="preserve"> </w:t>
            </w:r>
            <w:r w:rsidRPr="009E2F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x-none" w:bidi="th-TH"/>
              </w:rPr>
              <w:t>ม</w:t>
            </w:r>
            <w:r w:rsidR="006B53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x-none" w:bidi="th-TH"/>
              </w:rPr>
              <w:t>ิถุนายน</w:t>
            </w:r>
          </w:p>
        </w:tc>
        <w:tc>
          <w:tcPr>
            <w:tcW w:w="990" w:type="dxa"/>
            <w:vAlign w:val="bottom"/>
          </w:tcPr>
          <w:p w14:paraId="11B58003" w14:textId="38DF619B" w:rsidR="00785707" w:rsidRPr="009E2F97" w:rsidRDefault="007037FE" w:rsidP="00785707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 w:cs="Angsana New" w:hint="cs"/>
                <w:b w:val="0"/>
                <w:sz w:val="30"/>
                <w:szCs w:val="30"/>
                <w:lang w:val="en-US" w:bidi="th-TH"/>
              </w:rPr>
              <w:t>256</w:t>
            </w:r>
            <w:r w:rsidR="00BD6AB7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7AFCBF10" w14:textId="77777777" w:rsidR="00785707" w:rsidRPr="009E2F97" w:rsidRDefault="00785707" w:rsidP="00785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D3AD00F" w14:textId="3883B4FA" w:rsidR="00785707" w:rsidRPr="009E2F97" w:rsidRDefault="00BD6AB7" w:rsidP="00785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bottom"/>
          </w:tcPr>
          <w:p w14:paraId="644CA40B" w14:textId="77777777" w:rsidR="00785707" w:rsidRPr="009E2F97" w:rsidRDefault="00785707" w:rsidP="00785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B3E169B" w14:textId="21D016F0" w:rsidR="00785707" w:rsidRPr="009E2F97" w:rsidRDefault="00BD6AB7" w:rsidP="00785707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0" w:type="dxa"/>
            <w:vAlign w:val="bottom"/>
          </w:tcPr>
          <w:p w14:paraId="47F625A1" w14:textId="77777777" w:rsidR="00785707" w:rsidRPr="009E2F97" w:rsidRDefault="00785707" w:rsidP="00785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90E6BED" w14:textId="7DF7D268" w:rsidR="00785707" w:rsidRPr="009E2F97" w:rsidRDefault="00BD6AB7" w:rsidP="00785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94016F" w:rsidRPr="009E2F97" w14:paraId="3BCF753B" w14:textId="77777777" w:rsidTr="00BF0767">
        <w:trPr>
          <w:trHeight w:val="352"/>
          <w:tblHeader/>
        </w:trPr>
        <w:tc>
          <w:tcPr>
            <w:tcW w:w="4410" w:type="dxa"/>
            <w:shd w:val="clear" w:color="auto" w:fill="auto"/>
            <w:vAlign w:val="bottom"/>
          </w:tcPr>
          <w:p w14:paraId="014324F5" w14:textId="77777777" w:rsidR="0094016F" w:rsidRPr="009E2F97" w:rsidRDefault="0094016F" w:rsidP="0036098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07ED75DE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4016F" w:rsidRPr="009E2F97" w14:paraId="2C3DE416" w14:textId="77777777" w:rsidTr="00BF0767">
        <w:trPr>
          <w:trHeight w:val="732"/>
        </w:trPr>
        <w:tc>
          <w:tcPr>
            <w:tcW w:w="4410" w:type="dxa"/>
            <w:vAlign w:val="bottom"/>
          </w:tcPr>
          <w:p w14:paraId="20D12487" w14:textId="77777777" w:rsidR="0094016F" w:rsidRPr="009E2F97" w:rsidRDefault="0094016F" w:rsidP="00360984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จำนวนเงินที่รับรู้ในกำไรหรือขาดทุนที่เกี่ยวกับ</w:t>
            </w: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x-none"/>
              </w:rPr>
              <w:br/>
              <w:t xml:space="preserve">   </w:t>
            </w: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อสังหาริมทรัพย์เพื่อการลงทุน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27300CC" w14:textId="77777777" w:rsidR="0094016F" w:rsidRPr="009E2F97" w:rsidRDefault="0094016F" w:rsidP="0036098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0F25CF6" w14:textId="77777777" w:rsidR="0094016F" w:rsidRPr="009E2F97" w:rsidRDefault="0094016F" w:rsidP="0036098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E534D0" w14:textId="77777777" w:rsidR="0094016F" w:rsidRPr="009E2F97" w:rsidRDefault="0094016F" w:rsidP="0036098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27FB8A" w14:textId="77777777" w:rsidR="0094016F" w:rsidRPr="009E2F97" w:rsidRDefault="0094016F" w:rsidP="0036098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E986CA" w14:textId="77777777" w:rsidR="0094016F" w:rsidRPr="009E2F97" w:rsidRDefault="0094016F" w:rsidP="0036098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E4F349" w14:textId="77777777" w:rsidR="0094016F" w:rsidRPr="009E2F97" w:rsidRDefault="0094016F" w:rsidP="0036098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5613AF" w14:textId="77777777" w:rsidR="0094016F" w:rsidRPr="009E2F97" w:rsidRDefault="0094016F" w:rsidP="0036098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D6AB7" w:rsidRPr="009E2F97" w14:paraId="034284C4" w14:textId="77777777" w:rsidTr="00BF0767">
        <w:trPr>
          <w:trHeight w:val="352"/>
        </w:trPr>
        <w:tc>
          <w:tcPr>
            <w:tcW w:w="4410" w:type="dxa"/>
            <w:vAlign w:val="bottom"/>
          </w:tcPr>
          <w:p w14:paraId="5D63ECB8" w14:textId="77777777" w:rsidR="00BD6AB7" w:rsidRPr="009E2F97" w:rsidRDefault="00BD6AB7" w:rsidP="00BD6AB7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รายได้จากการให้เช่าและบริ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ก</w:t>
            </w:r>
            <w:r w:rsidRPr="009E2F97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ารที่เกี่ยวข้อง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D7D28AE" w14:textId="404B5B8C" w:rsidR="00BD6AB7" w:rsidRPr="009E2F97" w:rsidRDefault="00DF369F" w:rsidP="00BD6AB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2,466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8E933F" w14:textId="77777777" w:rsidR="00BD6AB7" w:rsidRPr="009E2F97" w:rsidRDefault="00BD6AB7" w:rsidP="00BD6AB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9B3B146" w14:textId="5AC99064" w:rsidR="00BD6AB7" w:rsidRPr="00303FA6" w:rsidRDefault="003F1908" w:rsidP="00BD6AB7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2,274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A4BF05" w14:textId="77777777" w:rsidR="00BD6AB7" w:rsidRPr="00303FA6" w:rsidRDefault="00BD6AB7" w:rsidP="00BD6AB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40EE92" w14:textId="710B508D" w:rsidR="00BD6AB7" w:rsidRPr="00303FA6" w:rsidRDefault="00F05646" w:rsidP="00BD6AB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0D2304" w14:textId="77777777" w:rsidR="00BD6AB7" w:rsidRPr="00303FA6" w:rsidRDefault="00BD6AB7" w:rsidP="00BD6AB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053157" w14:textId="1A60927E" w:rsidR="00BD6AB7" w:rsidRPr="00303FA6" w:rsidRDefault="006610AF" w:rsidP="00BD6AB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301</w:t>
            </w:r>
          </w:p>
        </w:tc>
      </w:tr>
      <w:tr w:rsidR="00BD6AB7" w:rsidRPr="009E2F97" w14:paraId="3A6300E0" w14:textId="77777777" w:rsidTr="00BF0767">
        <w:trPr>
          <w:trHeight w:val="343"/>
        </w:trPr>
        <w:tc>
          <w:tcPr>
            <w:tcW w:w="4410" w:type="dxa"/>
            <w:vAlign w:val="bottom"/>
          </w:tcPr>
          <w:p w14:paraId="29EC027C" w14:textId="77777777" w:rsidR="00BD6AB7" w:rsidRPr="009E2F97" w:rsidRDefault="00BD6AB7" w:rsidP="00BD6AB7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ค่าซ่อมแซมและค่าบำรุงรักษา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E281A20" w14:textId="71332544" w:rsidR="00BD6AB7" w:rsidRPr="009E2F97" w:rsidRDefault="00DF369F" w:rsidP="00BD6AB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7F2E9E" w14:textId="77777777" w:rsidR="00BD6AB7" w:rsidRPr="009E2F97" w:rsidRDefault="00BD6AB7" w:rsidP="00BD6AB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12C39F2" w14:textId="58B36C58" w:rsidR="00BD6AB7" w:rsidRPr="00303FA6" w:rsidRDefault="003F1908" w:rsidP="00BD6AB7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B7A486" w14:textId="77777777" w:rsidR="00BD6AB7" w:rsidRPr="00303FA6" w:rsidRDefault="00BD6AB7" w:rsidP="00BD6AB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2F7794" w14:textId="5A1E2C54" w:rsidR="00BD6AB7" w:rsidRPr="00303FA6" w:rsidRDefault="00F05646" w:rsidP="00BD6AB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0B585F" w14:textId="77777777" w:rsidR="00BD6AB7" w:rsidRPr="00303FA6" w:rsidRDefault="00BD6AB7" w:rsidP="00BD6AB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4A1060" w14:textId="148F5455" w:rsidR="00BD6AB7" w:rsidRPr="00303FA6" w:rsidRDefault="006610AF" w:rsidP="00BD6AB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</w:p>
        </w:tc>
      </w:tr>
      <w:tr w:rsidR="00BD6AB7" w:rsidRPr="009E2F97" w14:paraId="051F3B33" w14:textId="77777777" w:rsidTr="00BF0767">
        <w:trPr>
          <w:trHeight w:val="352"/>
        </w:trPr>
        <w:tc>
          <w:tcPr>
            <w:tcW w:w="4410" w:type="dxa"/>
            <w:vAlign w:val="bottom"/>
          </w:tcPr>
          <w:p w14:paraId="03256E97" w14:textId="6749BCC0" w:rsidR="00BD6AB7" w:rsidRPr="009E2F97" w:rsidRDefault="00BD6AB7" w:rsidP="00BD6AB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ค่าเสื่อมราคาบันทึกเป็นส่วนหนึ่งใน</w:t>
            </w:r>
            <w:r w:rsidRPr="009E2F97">
              <w:rPr>
                <w:rFonts w:ascii="Angsana New" w:hAnsi="Angsana New"/>
                <w:sz w:val="30"/>
                <w:szCs w:val="30"/>
                <w:lang w:eastAsia="x-none"/>
              </w:rPr>
              <w:t>: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E1048D5" w14:textId="77777777" w:rsidR="00BD6AB7" w:rsidRPr="009E2F97" w:rsidRDefault="00BD6AB7" w:rsidP="00BD6AB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C6F323" w14:textId="77777777" w:rsidR="00BD6AB7" w:rsidRPr="009E2F97" w:rsidRDefault="00BD6AB7" w:rsidP="00BD6AB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86A7BCE" w14:textId="77777777" w:rsidR="00BD6AB7" w:rsidRPr="00303FA6" w:rsidRDefault="00BD6AB7" w:rsidP="00BD6AB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1C4B81" w14:textId="77777777" w:rsidR="00BD6AB7" w:rsidRPr="00303FA6" w:rsidRDefault="00BD6AB7" w:rsidP="00BD6AB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895A26" w14:textId="77777777" w:rsidR="00BD6AB7" w:rsidRPr="00303FA6" w:rsidRDefault="00BD6AB7" w:rsidP="00BD6AB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5425D2" w14:textId="77777777" w:rsidR="00BD6AB7" w:rsidRPr="00303FA6" w:rsidRDefault="00BD6AB7" w:rsidP="00BD6AB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3B9DBD" w14:textId="77777777" w:rsidR="00BD6AB7" w:rsidRPr="00303FA6" w:rsidRDefault="00BD6AB7" w:rsidP="00BD6AB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D6AB7" w:rsidRPr="009E2F97" w14:paraId="0D8C817E" w14:textId="77777777" w:rsidTr="00BF0767">
        <w:trPr>
          <w:trHeight w:val="57"/>
        </w:trPr>
        <w:tc>
          <w:tcPr>
            <w:tcW w:w="4410" w:type="dxa"/>
            <w:vAlign w:val="bottom"/>
          </w:tcPr>
          <w:p w14:paraId="1A2EC5BB" w14:textId="4FF18E8B" w:rsidR="00BD6AB7" w:rsidRPr="009E2F97" w:rsidRDefault="00BD6AB7" w:rsidP="00BD6AB7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Pr="00DA6359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ต้นทุนการให้เช่า และบริการที่เกี่ยวข้อง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F64653D" w14:textId="1A85E877" w:rsidR="00BD6AB7" w:rsidRPr="009E2F97" w:rsidRDefault="00CB74D0" w:rsidP="00BD6AB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8C8185" w14:textId="77777777" w:rsidR="00BD6AB7" w:rsidRPr="009E2F97" w:rsidRDefault="00BD6AB7" w:rsidP="00BD6AB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51932C" w14:textId="419F2306" w:rsidR="00BD6AB7" w:rsidRPr="00303FA6" w:rsidRDefault="003F1908" w:rsidP="00BD6AB7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87E03D" w14:textId="77777777" w:rsidR="00BD6AB7" w:rsidRPr="00303FA6" w:rsidRDefault="00BD6AB7" w:rsidP="00BD6AB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B27B86" w14:textId="2C36BB1C" w:rsidR="00BD6AB7" w:rsidRPr="00303FA6" w:rsidRDefault="00F05646" w:rsidP="00BD6AB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3984B8" w14:textId="77777777" w:rsidR="00BD6AB7" w:rsidRPr="00303FA6" w:rsidRDefault="00BD6AB7" w:rsidP="00BD6AB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A553CC" w14:textId="5B59FAAB" w:rsidR="00BD6AB7" w:rsidRPr="00303FA6" w:rsidRDefault="006610AF" w:rsidP="00BD6AB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</w:tr>
      <w:tr w:rsidR="00BD6AB7" w:rsidRPr="009E2F97" w14:paraId="4EE7F14C" w14:textId="77777777" w:rsidTr="00BF0767">
        <w:trPr>
          <w:trHeight w:val="57"/>
        </w:trPr>
        <w:tc>
          <w:tcPr>
            <w:tcW w:w="4410" w:type="dxa"/>
            <w:vAlign w:val="bottom"/>
          </w:tcPr>
          <w:p w14:paraId="62508415" w14:textId="38D49F57" w:rsidR="00BD6AB7" w:rsidRPr="009E2F97" w:rsidRDefault="00BD6AB7" w:rsidP="00BD6AB7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-  </w:t>
            </w:r>
            <w:r w:rsidRPr="00DA6359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ค่าใช้จ่ายในการบริหาร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E7F424" w14:textId="4C4ADAD2" w:rsidR="00BD6AB7" w:rsidRPr="009E2F97" w:rsidRDefault="00317FD3" w:rsidP="00BD6AB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8DF319" w14:textId="77777777" w:rsidR="00BD6AB7" w:rsidRPr="009E2F97" w:rsidRDefault="00BD6AB7" w:rsidP="00BD6AB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B4071C" w14:textId="199DA942" w:rsidR="00BD6AB7" w:rsidRPr="00303FA6" w:rsidRDefault="003F1908" w:rsidP="00BD6AB7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818EEB" w14:textId="77777777" w:rsidR="00BD6AB7" w:rsidRPr="00303FA6" w:rsidRDefault="00BD6AB7" w:rsidP="00BD6AB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4ADBB" w14:textId="4AB4E2BC" w:rsidR="00BD6AB7" w:rsidRPr="00303FA6" w:rsidRDefault="00F05646" w:rsidP="00BD6AB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99A90A" w14:textId="77777777" w:rsidR="00BD6AB7" w:rsidRPr="00303FA6" w:rsidRDefault="00BD6AB7" w:rsidP="00BD6AB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6B0C2" w14:textId="25F262F7" w:rsidR="00BD6AB7" w:rsidRPr="00303FA6" w:rsidRDefault="006610AF" w:rsidP="00BD6AB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BD6AB7" w:rsidRPr="009E2F97" w14:paraId="6E248B23" w14:textId="77777777" w:rsidTr="00BF0767">
        <w:trPr>
          <w:trHeight w:val="57"/>
        </w:trPr>
        <w:tc>
          <w:tcPr>
            <w:tcW w:w="4410" w:type="dxa"/>
            <w:vAlign w:val="bottom"/>
          </w:tcPr>
          <w:p w14:paraId="3320BCF6" w14:textId="77777777" w:rsidR="00BD6AB7" w:rsidRPr="009E2F97" w:rsidRDefault="00BD6AB7" w:rsidP="00BD6AB7">
            <w:pPr>
              <w:ind w:left="90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FE06BB" w14:textId="11A0B17B" w:rsidR="00BD6AB7" w:rsidRPr="009E2F97" w:rsidRDefault="00317FD3" w:rsidP="00BD6AB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CB74D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54F3D8" w14:textId="77777777" w:rsidR="00BD6AB7" w:rsidRPr="009E2F97" w:rsidRDefault="00BD6AB7" w:rsidP="00BD6AB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1BA359" w14:textId="47AC8501" w:rsidR="00BD6AB7" w:rsidRPr="00303FA6" w:rsidRDefault="003F1908" w:rsidP="00BD6AB7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566D2B" w14:textId="77777777" w:rsidR="00BD6AB7" w:rsidRPr="00303FA6" w:rsidRDefault="00BD6AB7" w:rsidP="00BD6AB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A6CA50" w14:textId="605DD4A7" w:rsidR="00BD6AB7" w:rsidRPr="00303FA6" w:rsidRDefault="00F05646" w:rsidP="00BD6AB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AC21AD" w14:textId="77777777" w:rsidR="00BD6AB7" w:rsidRPr="00303FA6" w:rsidRDefault="00BD6AB7" w:rsidP="00BD6AB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94AFAF" w14:textId="3C21CB75" w:rsidR="00BD6AB7" w:rsidRPr="00303FA6" w:rsidRDefault="006610AF" w:rsidP="00BD6AB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68</w:t>
            </w:r>
          </w:p>
        </w:tc>
      </w:tr>
    </w:tbl>
    <w:p w14:paraId="0AFAB142" w14:textId="77777777" w:rsidR="0094016F" w:rsidRPr="009E2F97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pacing w:val="-6"/>
          <w:sz w:val="30"/>
          <w:szCs w:val="30"/>
          <w:lang w:val="en-GB" w:eastAsia="x-none"/>
        </w:rPr>
      </w:pPr>
    </w:p>
    <w:p w14:paraId="4B3A57A4" w14:textId="77777777" w:rsidR="0094016F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 w:eastAsia="x-none"/>
        </w:rPr>
      </w:pPr>
      <w:r w:rsidRPr="009E2F97">
        <w:rPr>
          <w:rFonts w:ascii="Angsana New" w:hAnsi="Angsana New" w:hint="cs"/>
          <w:sz w:val="30"/>
          <w:szCs w:val="30"/>
          <w:cs/>
          <w:lang w:val="en-GB" w:eastAsia="x-none"/>
        </w:rPr>
        <w:t>อสังหาริมทรัพย์เพื่อการลงทุนของกลุ่มกิจการประกอบด้วย</w:t>
      </w:r>
      <w:r w:rsidRPr="009E2F97">
        <w:rPr>
          <w:rFonts w:ascii="Angsana New" w:hAnsi="Angsana New"/>
          <w:sz w:val="30"/>
          <w:szCs w:val="30"/>
          <w:cs/>
          <w:lang w:val="en-GB" w:eastAsia="x-none"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  <w:lang w:val="en-GB" w:eastAsia="x-none"/>
        </w:rPr>
        <w:t>อสังหาริมทรัพย์เพื่อการลงทุนเพื่ออุตสาหกรรมและอสังหาริมทรัพย์เพื่อการลงทุนเพื่อการพาณิชย์</w:t>
      </w:r>
    </w:p>
    <w:p w14:paraId="18410918" w14:textId="77777777" w:rsidR="0094016F" w:rsidRPr="00082A60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lang w:val="en-GB" w:eastAsia="x-none"/>
        </w:rPr>
      </w:pPr>
    </w:p>
    <w:p w14:paraId="1206A162" w14:textId="77777777" w:rsidR="0094016F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 w:eastAsia="x-none" w:bidi="ar-SA"/>
        </w:rPr>
      </w:pPr>
      <w:r w:rsidRPr="009E2F97">
        <w:rPr>
          <w:rFonts w:ascii="Angsana New" w:hAnsi="Angsana New"/>
          <w:sz w:val="30"/>
          <w:szCs w:val="30"/>
          <w:cs/>
          <w:lang w:val="en-GB" w:eastAsia="x-none" w:bidi="ar-SA"/>
        </w:rPr>
        <w:t>อสังหาริมทรัพย์เพื่อการลงทุน</w:t>
      </w:r>
      <w:r w:rsidRPr="009E2F97">
        <w:rPr>
          <w:rFonts w:ascii="Angsana New" w:hAnsi="Angsana New"/>
          <w:sz w:val="30"/>
          <w:szCs w:val="30"/>
          <w:cs/>
          <w:lang w:val="en-GB" w:eastAsia="x-none"/>
        </w:rPr>
        <w:t>เพื่ออุตสาหกรรม</w:t>
      </w:r>
      <w:r w:rsidRPr="009E2F97">
        <w:rPr>
          <w:rFonts w:ascii="Angsana New" w:hAnsi="Angsana New"/>
          <w:sz w:val="30"/>
          <w:szCs w:val="30"/>
          <w:cs/>
          <w:lang w:val="en-GB" w:eastAsia="x-none" w:bidi="ar-SA"/>
        </w:rPr>
        <w:t>ประกอบด้วย</w:t>
      </w:r>
      <w:r w:rsidRPr="009E2F97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 </w:t>
      </w:r>
      <w:r w:rsidRPr="009E2F97">
        <w:rPr>
          <w:rFonts w:ascii="Angsana New" w:hAnsi="Angsana New"/>
          <w:sz w:val="30"/>
          <w:szCs w:val="30"/>
          <w:cs/>
          <w:lang w:val="en-GB" w:eastAsia="x-none" w:bidi="ar-SA"/>
        </w:rPr>
        <w:t>ที่ดินและส่วนปรับปรุงที่ดิน งานระหว่างก่อสร้า</w:t>
      </w:r>
      <w:r w:rsidRPr="009E2F97">
        <w:rPr>
          <w:rFonts w:ascii="Angsana New" w:hAnsi="Angsana New" w:hint="cs"/>
          <w:sz w:val="30"/>
          <w:szCs w:val="30"/>
          <w:cs/>
          <w:lang w:val="en-GB" w:eastAsia="x-none"/>
        </w:rPr>
        <w:t>ง</w:t>
      </w:r>
      <w:r w:rsidRPr="009E2F97">
        <w:rPr>
          <w:rFonts w:ascii="Angsana New" w:hAnsi="Angsana New"/>
          <w:sz w:val="30"/>
          <w:szCs w:val="30"/>
          <w:cs/>
          <w:lang w:val="en-GB" w:eastAsia="x-none" w:bidi="ar-SA"/>
        </w:rPr>
        <w:t>สินทรัพย์ส่วนกลาง อาคารโรงงานและคลังสินค้า</w:t>
      </w:r>
    </w:p>
    <w:p w14:paraId="2369E0E7" w14:textId="77777777" w:rsidR="0094016F" w:rsidRPr="00082A60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24"/>
          <w:szCs w:val="24"/>
          <w:lang w:val="en-GB" w:eastAsia="x-none" w:bidi="ar-SA"/>
        </w:rPr>
      </w:pPr>
    </w:p>
    <w:p w14:paraId="2FE5CF84" w14:textId="77777777" w:rsidR="0094016F" w:rsidRPr="009E2F97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z w:val="30"/>
          <w:szCs w:val="30"/>
          <w:cs/>
        </w:rPr>
        <w:t>อสังหาริมทรัพย์เพื่อการพาณิชย์ ประกอบด้วย อาคารสำนักงานที่ให้เช่าซึ่งส่วนหนึ่งเป็นสินทรัพย์ที่ตั้งอยู่บนที่ดินเช่าซึ่ง</w:t>
      </w:r>
      <w:r w:rsidRPr="009E2F97">
        <w:rPr>
          <w:rFonts w:ascii="Angsana New" w:hAnsi="Angsana New" w:hint="cs"/>
          <w:sz w:val="30"/>
          <w:szCs w:val="30"/>
          <w:cs/>
        </w:rPr>
        <w:t>บริษัทย่อย</w:t>
      </w:r>
      <w:r w:rsidRPr="009E2F97">
        <w:rPr>
          <w:rFonts w:ascii="Angsana New" w:hAnsi="Angsana New"/>
          <w:sz w:val="30"/>
          <w:szCs w:val="30"/>
          <w:cs/>
        </w:rPr>
        <w:t>จ่ายค่าเช่าที่ดินจ่ายล่วงหน้า โดยกรรมสิทธิ์จะตกเป็นสิทธิ์ของเจ้าของที่ดินตามเงื่อนไขในที่ระบุไว้ในสัญญาเช่าที่แตกต่างกันในแต่ละสัญญา</w:t>
      </w:r>
    </w:p>
    <w:p w14:paraId="1E56CD60" w14:textId="77777777" w:rsidR="0094016F" w:rsidRPr="00082A60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pacing w:val="-6"/>
          <w:sz w:val="24"/>
          <w:szCs w:val="24"/>
          <w:lang w:eastAsia="x-none"/>
        </w:rPr>
      </w:pPr>
    </w:p>
    <w:p w14:paraId="0311AE3A" w14:textId="77777777" w:rsidR="0094016F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>
        <w:rPr>
          <w:rFonts w:ascii="Angsana New" w:hAnsi="Angsana New"/>
          <w:i/>
          <w:iCs/>
          <w:spacing w:val="-2"/>
          <w:sz w:val="30"/>
          <w:szCs w:val="30"/>
          <w:cs/>
        </w:rPr>
        <w:t>สินทรัพย์ที่ใช้เป็นหลักประกัน</w:t>
      </w:r>
    </w:p>
    <w:p w14:paraId="58558C15" w14:textId="77777777" w:rsidR="0094016F" w:rsidRPr="00082A60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pacing w:val="-2"/>
          <w:sz w:val="24"/>
          <w:szCs w:val="24"/>
          <w:cs/>
        </w:rPr>
      </w:pPr>
    </w:p>
    <w:p w14:paraId="64EBF77E" w14:textId="41D30228" w:rsidR="0094016F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16EF8">
        <w:rPr>
          <w:rFonts w:ascii="Angsana New" w:hAnsi="Angsana New"/>
          <w:sz w:val="30"/>
          <w:szCs w:val="30"/>
          <w:cs/>
        </w:rPr>
        <w:t>กลุ่มบริษัทได้นำอสังหาริมทรัพย์เพื่อการลงทุนเพื่ออุตสาหกรรม</w:t>
      </w:r>
      <w:r w:rsidR="004F4A9B">
        <w:rPr>
          <w:rFonts w:ascii="Angsana New" w:hAnsi="Angsana New" w:hint="cs"/>
          <w:sz w:val="30"/>
          <w:szCs w:val="30"/>
          <w:cs/>
        </w:rPr>
        <w:t>และเพื่อการพาณิชย์</w:t>
      </w:r>
      <w:r w:rsidRPr="00D16EF8">
        <w:rPr>
          <w:rFonts w:ascii="Angsana New" w:hAnsi="Angsana New"/>
          <w:sz w:val="30"/>
          <w:szCs w:val="30"/>
          <w:cs/>
        </w:rPr>
        <w:t>ไปจดจำนองเพื่อใช้เป็นหลักประกันเงินกู้ยืมจากสถาบันการเงินเป็น</w:t>
      </w:r>
      <w:r w:rsidRPr="00704A23">
        <w:rPr>
          <w:rFonts w:ascii="Angsana New" w:hAnsi="Angsana New"/>
          <w:sz w:val="30"/>
          <w:szCs w:val="30"/>
          <w:cs/>
        </w:rPr>
        <w:t>จำนวน</w:t>
      </w:r>
      <w:r w:rsidRPr="00FE52CA">
        <w:rPr>
          <w:rFonts w:ascii="Angsana New" w:hAnsi="Angsana New"/>
          <w:sz w:val="30"/>
          <w:szCs w:val="30"/>
          <w:cs/>
        </w:rPr>
        <w:t xml:space="preserve">เงิน </w:t>
      </w:r>
      <w:r w:rsidR="00237E5E" w:rsidRPr="00FE52CA">
        <w:rPr>
          <w:rFonts w:ascii="Angsana New" w:hAnsi="Angsana New"/>
          <w:sz w:val="30"/>
          <w:szCs w:val="30"/>
        </w:rPr>
        <w:t>7,7</w:t>
      </w:r>
      <w:r w:rsidR="00FE52CA" w:rsidRPr="00FE52CA">
        <w:rPr>
          <w:rFonts w:ascii="Angsana New" w:hAnsi="Angsana New"/>
          <w:sz w:val="30"/>
          <w:szCs w:val="30"/>
        </w:rPr>
        <w:t>19</w:t>
      </w:r>
      <w:r w:rsidR="00237E5E" w:rsidRPr="00FE52CA">
        <w:rPr>
          <w:rFonts w:ascii="Angsana New" w:hAnsi="Angsana New"/>
          <w:sz w:val="30"/>
          <w:szCs w:val="30"/>
        </w:rPr>
        <w:t>.</w:t>
      </w:r>
      <w:r w:rsidR="00FE52CA" w:rsidRPr="00FE52CA">
        <w:rPr>
          <w:rFonts w:ascii="Angsana New" w:hAnsi="Angsana New"/>
          <w:sz w:val="30"/>
          <w:szCs w:val="30"/>
        </w:rPr>
        <w:t>71</w:t>
      </w:r>
      <w:r w:rsidRPr="00FE52CA">
        <w:rPr>
          <w:rFonts w:ascii="Angsana New" w:hAnsi="Angsana New"/>
          <w:sz w:val="30"/>
          <w:szCs w:val="30"/>
        </w:rPr>
        <w:t xml:space="preserve"> </w:t>
      </w:r>
      <w:r w:rsidRPr="00FE52CA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D16EF8" w:rsidRPr="00FE52CA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7037FE" w:rsidRPr="00FE52CA">
        <w:rPr>
          <w:rFonts w:asciiTheme="majorBidi" w:hAnsiTheme="majorBidi" w:cstheme="majorBidi"/>
          <w:i/>
          <w:iCs/>
          <w:sz w:val="30"/>
          <w:szCs w:val="30"/>
        </w:rPr>
        <w:t>30</w:t>
      </w:r>
      <w:r w:rsidR="00CD17B9" w:rsidRPr="00FE52C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D17B9" w:rsidRPr="00FE52CA">
        <w:rPr>
          <w:rFonts w:asciiTheme="majorBidi" w:hAnsiTheme="majorBidi" w:cstheme="majorBidi"/>
          <w:i/>
          <w:iCs/>
          <w:sz w:val="30"/>
          <w:szCs w:val="30"/>
          <w:cs/>
        </w:rPr>
        <w:t>กันยายน</w:t>
      </w:r>
      <w:r w:rsidR="00CD17B9" w:rsidRPr="006263D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7037FE" w:rsidRPr="007037FE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BD6AB7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CD17B9" w:rsidRPr="006263D0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CD17B9" w:rsidRPr="006263D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17F70">
        <w:rPr>
          <w:rFonts w:asciiTheme="majorBidi" w:hAnsiTheme="majorBidi" w:cstheme="majorBidi"/>
          <w:i/>
          <w:iCs/>
          <w:sz w:val="30"/>
          <w:szCs w:val="30"/>
        </w:rPr>
        <w:t>7,901.84</w:t>
      </w:r>
      <w:r w:rsidR="00CD17B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B3D21" w:rsidRPr="00D16EF8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D16EF8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00DC3535" w14:textId="77777777" w:rsidR="00B17F70" w:rsidRDefault="00B17F70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D772390" w14:textId="77777777" w:rsidR="00B17F70" w:rsidRDefault="00B17F70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385934F" w14:textId="77777777" w:rsidR="00B17F70" w:rsidRDefault="00B17F70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C2AD49A" w14:textId="77777777" w:rsidR="00B17F70" w:rsidRDefault="00B17F70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DD38B08" w14:textId="77777777" w:rsidR="00B17F70" w:rsidRDefault="00B17F70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E50A345" w14:textId="77777777" w:rsidR="00B17F70" w:rsidRDefault="00B17F70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DA02303" w14:textId="394AA2E3" w:rsidR="00A106B7" w:rsidRPr="003232C7" w:rsidRDefault="00A10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  <w:lang w:eastAsia="x-none"/>
        </w:rPr>
      </w:pPr>
    </w:p>
    <w:p w14:paraId="25BCC817" w14:textId="1A0F6714" w:rsidR="008D002E" w:rsidRDefault="008D002E" w:rsidP="00F10A07">
      <w:pPr>
        <w:pStyle w:val="Heading6"/>
        <w:numPr>
          <w:ilvl w:val="0"/>
          <w:numId w:val="19"/>
        </w:numPr>
        <w:tabs>
          <w:tab w:val="left" w:pos="540"/>
        </w:tabs>
        <w:ind w:right="65" w:hanging="900"/>
        <w:jc w:val="both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/>
          <w:sz w:val="30"/>
          <w:szCs w:val="30"/>
          <w:cs/>
        </w:rPr>
        <w:lastRenderedPageBreak/>
        <w:t>ที่ดิน อาคารและอุปกรณ์</w:t>
      </w:r>
    </w:p>
    <w:p w14:paraId="33525A9D" w14:textId="77777777" w:rsidR="00EA65A7" w:rsidRPr="003232C7" w:rsidRDefault="00EA65A7" w:rsidP="008D2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2"/>
          <w:szCs w:val="22"/>
        </w:rPr>
      </w:pPr>
    </w:p>
    <w:p w14:paraId="796AFE0A" w14:textId="106BD923" w:rsidR="001E4F69" w:rsidRPr="009E2F97" w:rsidRDefault="001E4F69" w:rsidP="001E4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 w:hint="cs"/>
          <w:sz w:val="30"/>
          <w:szCs w:val="30"/>
          <w:cs/>
        </w:rPr>
        <w:t>การซื้อ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จำหน่าย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และโอนที่ดิน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อาคารและอุปกรณ์</w:t>
      </w:r>
      <w:r w:rsidRPr="009E2F97">
        <w:rPr>
          <w:rFonts w:ascii="Angsana New" w:hAnsi="Angsana New"/>
          <w:sz w:val="30"/>
          <w:szCs w:val="30"/>
          <w:cs/>
        </w:rPr>
        <w:t>ระหว</w:t>
      </w:r>
      <w:r w:rsidRPr="009E2F97">
        <w:rPr>
          <w:rFonts w:ascii="Angsana New" w:hAnsi="Angsana New" w:hint="cs"/>
          <w:sz w:val="30"/>
          <w:szCs w:val="30"/>
          <w:cs/>
        </w:rPr>
        <w:t>่</w:t>
      </w:r>
      <w:r w:rsidRPr="009E2F97">
        <w:rPr>
          <w:rFonts w:ascii="Angsana New" w:hAnsi="Angsana New"/>
          <w:sz w:val="30"/>
          <w:szCs w:val="30"/>
          <w:cs/>
        </w:rPr>
        <w:t>างงวด</w:t>
      </w:r>
      <w:r w:rsidR="00237326">
        <w:rPr>
          <w:rFonts w:ascii="Angsana New" w:hAnsi="Angsana New" w:hint="cs"/>
          <w:sz w:val="30"/>
          <w:szCs w:val="30"/>
          <w:cs/>
        </w:rPr>
        <w:t>เก้า</w:t>
      </w:r>
      <w:r w:rsidRPr="009E2F97">
        <w:rPr>
          <w:rFonts w:ascii="Angsana New" w:hAnsi="Angsana New"/>
          <w:sz w:val="30"/>
          <w:szCs w:val="30"/>
          <w:cs/>
        </w:rPr>
        <w:t>เด</w:t>
      </w:r>
      <w:r w:rsidRPr="009E2F97">
        <w:rPr>
          <w:rFonts w:ascii="Angsana New" w:hAnsi="Angsana New" w:hint="cs"/>
          <w:sz w:val="30"/>
          <w:szCs w:val="30"/>
          <w:cs/>
        </w:rPr>
        <w:t>ื</w:t>
      </w:r>
      <w:r w:rsidRPr="009E2F97">
        <w:rPr>
          <w:rFonts w:ascii="Angsana New" w:hAnsi="Angsana New"/>
          <w:sz w:val="30"/>
          <w:szCs w:val="30"/>
          <w:cs/>
        </w:rPr>
        <w:t>อนสิ้นสุดว</w:t>
      </w:r>
      <w:r w:rsidRPr="009E2F97">
        <w:rPr>
          <w:rFonts w:ascii="Angsana New" w:hAnsi="Angsana New" w:hint="cs"/>
          <w:sz w:val="30"/>
          <w:szCs w:val="30"/>
          <w:cs/>
        </w:rPr>
        <w:t>ั</w:t>
      </w:r>
      <w:r w:rsidRPr="009E2F97">
        <w:rPr>
          <w:rFonts w:ascii="Angsana New" w:hAnsi="Angsana New"/>
          <w:sz w:val="30"/>
          <w:szCs w:val="30"/>
          <w:cs/>
        </w:rPr>
        <w:t>นที่</w:t>
      </w:r>
      <w:r w:rsidRPr="009E2F97">
        <w:rPr>
          <w:rFonts w:ascii="Angsana New" w:hAnsi="Angsana New" w:hint="cs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3</w:t>
      </w:r>
      <w:r w:rsidR="006610AF">
        <w:rPr>
          <w:rFonts w:ascii="Angsana New" w:hAnsi="Angsana New"/>
          <w:sz w:val="30"/>
          <w:szCs w:val="30"/>
        </w:rPr>
        <w:t xml:space="preserve">0 </w:t>
      </w:r>
      <w:r w:rsidR="006610AF">
        <w:rPr>
          <w:rFonts w:ascii="Angsana New" w:hAnsi="Angsana New" w:hint="cs"/>
          <w:sz w:val="30"/>
          <w:szCs w:val="30"/>
          <w:cs/>
        </w:rPr>
        <w:t>มิถุนายน</w:t>
      </w:r>
      <w:r w:rsidRPr="009E2F97">
        <w:rPr>
          <w:rFonts w:ascii="Angsana New" w:hAnsi="Angsana New"/>
          <w:sz w:val="30"/>
          <w:szCs w:val="30"/>
          <w:cs/>
        </w:rPr>
        <w:t xml:space="preserve"> มีด</w:t>
      </w:r>
      <w:r w:rsidRPr="009E2F97">
        <w:rPr>
          <w:rFonts w:ascii="Angsana New" w:hAnsi="Angsana New" w:hint="cs"/>
          <w:sz w:val="30"/>
          <w:szCs w:val="30"/>
          <w:cs/>
        </w:rPr>
        <w:t>ั</w:t>
      </w:r>
      <w:r w:rsidRPr="009E2F97">
        <w:rPr>
          <w:rFonts w:ascii="Angsana New" w:hAnsi="Angsana New"/>
          <w:sz w:val="30"/>
          <w:szCs w:val="30"/>
          <w:cs/>
        </w:rPr>
        <w:t>งน</w:t>
      </w:r>
      <w:r w:rsidRPr="009E2F97">
        <w:rPr>
          <w:rFonts w:ascii="Angsana New" w:hAnsi="Angsana New" w:hint="cs"/>
          <w:sz w:val="30"/>
          <w:szCs w:val="30"/>
          <w:cs/>
        </w:rPr>
        <w:t>ี้</w:t>
      </w:r>
    </w:p>
    <w:p w14:paraId="18A0D101" w14:textId="77777777" w:rsidR="001E4F69" w:rsidRPr="003232C7" w:rsidRDefault="001E4F69" w:rsidP="001E4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22"/>
          <w:szCs w:val="22"/>
          <w:cs/>
        </w:rPr>
      </w:pPr>
    </w:p>
    <w:tbl>
      <w:tblPr>
        <w:tblW w:w="9288" w:type="dxa"/>
        <w:tblInd w:w="471" w:type="dxa"/>
        <w:tblLayout w:type="fixed"/>
        <w:tblLook w:val="0000" w:firstRow="0" w:lastRow="0" w:firstColumn="0" w:lastColumn="0" w:noHBand="0" w:noVBand="0"/>
      </w:tblPr>
      <w:tblGrid>
        <w:gridCol w:w="4586"/>
        <w:gridCol w:w="267"/>
        <w:gridCol w:w="955"/>
        <w:gridCol w:w="238"/>
        <w:gridCol w:w="942"/>
        <w:gridCol w:w="238"/>
        <w:gridCol w:w="901"/>
        <w:gridCol w:w="238"/>
        <w:gridCol w:w="923"/>
      </w:tblGrid>
      <w:tr w:rsidR="001E4F69" w:rsidRPr="009E2F97" w14:paraId="2E247162" w14:textId="77777777" w:rsidTr="00BB6D2B">
        <w:trPr>
          <w:trHeight w:val="299"/>
          <w:tblHeader/>
        </w:trPr>
        <w:tc>
          <w:tcPr>
            <w:tcW w:w="2469" w:type="pct"/>
          </w:tcPr>
          <w:p w14:paraId="6C7EC124" w14:textId="77777777" w:rsidR="001E4F69" w:rsidRPr="009E2F97" w:rsidRDefault="001E4F69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5C4819B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9" w:type="pct"/>
            <w:gridSpan w:val="3"/>
          </w:tcPr>
          <w:p w14:paraId="6EACF724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7C920621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pct"/>
            <w:gridSpan w:val="3"/>
          </w:tcPr>
          <w:p w14:paraId="0902091E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66D0" w:rsidRPr="009E2F97" w14:paraId="1C667EB7" w14:textId="77777777" w:rsidTr="00BB6D2B">
        <w:trPr>
          <w:trHeight w:val="284"/>
          <w:tblHeader/>
        </w:trPr>
        <w:tc>
          <w:tcPr>
            <w:tcW w:w="2469" w:type="pct"/>
          </w:tcPr>
          <w:p w14:paraId="471E79E5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77370FFE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6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514" w:type="pct"/>
          </w:tcPr>
          <w:p w14:paraId="166D8042" w14:textId="5BA8F0B4" w:rsidR="001E4F69" w:rsidRPr="009E2F97" w:rsidRDefault="00BD6AB7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8" w:type="pct"/>
          </w:tcPr>
          <w:p w14:paraId="01DE168F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14:paraId="4014105D" w14:textId="12C25E80" w:rsidR="001E4F69" w:rsidRPr="009E2F97" w:rsidRDefault="00BD6AB7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8" w:type="pct"/>
          </w:tcPr>
          <w:p w14:paraId="5CC4A444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7EDEA56F" w14:textId="63B88DAC" w:rsidR="001E4F69" w:rsidRPr="009E2F97" w:rsidRDefault="00BD6AB7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8" w:type="pct"/>
          </w:tcPr>
          <w:p w14:paraId="3E7D8045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7" w:type="pct"/>
          </w:tcPr>
          <w:p w14:paraId="6FAEB519" w14:textId="5BF883ED" w:rsidR="001E4F69" w:rsidRPr="009E2F97" w:rsidRDefault="00BD6AB7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1E4F69" w:rsidRPr="009E2F97" w14:paraId="0EA75EF5" w14:textId="77777777" w:rsidTr="003A4294">
        <w:trPr>
          <w:trHeight w:val="284"/>
          <w:tblHeader/>
        </w:trPr>
        <w:tc>
          <w:tcPr>
            <w:tcW w:w="2469" w:type="pct"/>
          </w:tcPr>
          <w:p w14:paraId="2317E50F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 w:hanging="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6BB3B3A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7" w:type="pct"/>
            <w:gridSpan w:val="7"/>
          </w:tcPr>
          <w:p w14:paraId="37DC048D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E2F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E4F69" w:rsidRPr="009E2F97" w14:paraId="4DA08A6D" w14:textId="77777777" w:rsidTr="003A4294">
        <w:trPr>
          <w:trHeight w:val="284"/>
          <w:tblHeader/>
        </w:trPr>
        <w:tc>
          <w:tcPr>
            <w:tcW w:w="2469" w:type="pct"/>
            <w:vAlign w:val="bottom"/>
          </w:tcPr>
          <w:p w14:paraId="45F2864A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 w:hanging="1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44" w:type="pct"/>
          </w:tcPr>
          <w:p w14:paraId="0416A1F3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7" w:type="pct"/>
            <w:gridSpan w:val="7"/>
          </w:tcPr>
          <w:p w14:paraId="734F8B51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7A66D0" w:rsidRPr="009E2F97" w14:paraId="574F73E9" w14:textId="77777777" w:rsidTr="00BB6D2B">
        <w:trPr>
          <w:trHeight w:val="292"/>
          <w:tblHeader/>
        </w:trPr>
        <w:tc>
          <w:tcPr>
            <w:tcW w:w="2469" w:type="pct"/>
            <w:vAlign w:val="bottom"/>
          </w:tcPr>
          <w:p w14:paraId="22EB55EF" w14:textId="60DA7A25" w:rsidR="00BD6AB7" w:rsidRPr="009E2F97" w:rsidRDefault="00BD6AB7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037FE">
              <w:rPr>
                <w:rFonts w:ascii="Angsana New" w:hAnsi="Angsana New"/>
                <w:sz w:val="30"/>
                <w:szCs w:val="30"/>
              </w:rPr>
              <w:t>1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037F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 xml:space="preserve">7 / </w:t>
            </w:r>
            <w:r w:rsidRPr="007037F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394C7F9A" w14:textId="77777777" w:rsidR="00BD6AB7" w:rsidRPr="009E2F97" w:rsidRDefault="00BD6AB7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14:paraId="46C7FF40" w14:textId="1D2313F9" w:rsidR="00BD6AB7" w:rsidRPr="009E2F97" w:rsidRDefault="00045CB0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2,499</w:t>
            </w:r>
          </w:p>
        </w:tc>
        <w:tc>
          <w:tcPr>
            <w:tcW w:w="128" w:type="pct"/>
          </w:tcPr>
          <w:p w14:paraId="01981EF5" w14:textId="77777777" w:rsidR="00BD6AB7" w:rsidRPr="009E2F97" w:rsidRDefault="00BD6AB7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14:paraId="43E85546" w14:textId="1BA68B54" w:rsidR="00BD6AB7" w:rsidRPr="007B3F5E" w:rsidRDefault="00BD6AB7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741</w:t>
            </w:r>
          </w:p>
        </w:tc>
        <w:tc>
          <w:tcPr>
            <w:tcW w:w="128" w:type="pct"/>
          </w:tcPr>
          <w:p w14:paraId="431C4814" w14:textId="77777777" w:rsidR="00BD6AB7" w:rsidRPr="007B3F5E" w:rsidRDefault="00BD6AB7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2F0610EA" w14:textId="25C7F3BB" w:rsidR="00BD6AB7" w:rsidRPr="007B3F5E" w:rsidRDefault="0030229C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128" w:type="pct"/>
          </w:tcPr>
          <w:p w14:paraId="16C3BF32" w14:textId="77777777" w:rsidR="00BD6AB7" w:rsidRPr="007B3F5E" w:rsidRDefault="00BD6AB7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7" w:type="pct"/>
          </w:tcPr>
          <w:p w14:paraId="6E8AA100" w14:textId="030BD89D" w:rsidR="00BD6AB7" w:rsidRPr="007B3F5E" w:rsidRDefault="00BD6AB7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86</w:t>
            </w:r>
          </w:p>
        </w:tc>
      </w:tr>
      <w:tr w:rsidR="007A66D0" w:rsidRPr="009E2F97" w14:paraId="38391AC5" w14:textId="77777777" w:rsidTr="00BB6D2B">
        <w:trPr>
          <w:trHeight w:val="292"/>
          <w:tblHeader/>
        </w:trPr>
        <w:tc>
          <w:tcPr>
            <w:tcW w:w="2469" w:type="pct"/>
          </w:tcPr>
          <w:p w14:paraId="1E1E95AD" w14:textId="40E03ED0" w:rsidR="00BD6AB7" w:rsidRPr="009E2F97" w:rsidRDefault="00B17F70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B17F70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  <w:r w:rsidRPr="00B17F70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B17F70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4" w:type="pct"/>
          </w:tcPr>
          <w:p w14:paraId="1660D422" w14:textId="77777777" w:rsidR="00BD6AB7" w:rsidRPr="009E2F97" w:rsidRDefault="00BD6AB7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14:paraId="1BB6DE5E" w14:textId="3B453EBC" w:rsidR="00BD6AB7" w:rsidRPr="009E2F97" w:rsidRDefault="007478AB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128" w:type="pct"/>
          </w:tcPr>
          <w:p w14:paraId="517D7099" w14:textId="77777777" w:rsidR="00BD6AB7" w:rsidRPr="009E2F97" w:rsidRDefault="00BD6AB7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14:paraId="54557D1D" w14:textId="31A9EBB4" w:rsidR="00BD6AB7" w:rsidRPr="007B3F5E" w:rsidRDefault="00BD6AB7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4</w:t>
            </w:r>
            <w:r w:rsidR="001C543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8" w:type="pct"/>
          </w:tcPr>
          <w:p w14:paraId="6EADB213" w14:textId="77777777" w:rsidR="00BD6AB7" w:rsidRPr="007B3F5E" w:rsidRDefault="00BD6AB7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18957C5D" w14:textId="546F68FE" w:rsidR="00BD6AB7" w:rsidRPr="007B3F5E" w:rsidRDefault="00492671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 w:rsidRPr="00492671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28" w:type="pct"/>
          </w:tcPr>
          <w:p w14:paraId="39D0C032" w14:textId="77777777" w:rsidR="00BD6AB7" w:rsidRPr="007B3F5E" w:rsidRDefault="00BD6AB7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7" w:type="pct"/>
          </w:tcPr>
          <w:p w14:paraId="186A11C9" w14:textId="21D286F7" w:rsidR="00BD6AB7" w:rsidRPr="007B3F5E" w:rsidRDefault="00BD6AB7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7A66D0" w:rsidRPr="009E2F97" w14:paraId="6F1EB5FC" w14:textId="77777777" w:rsidTr="00BB6D2B">
        <w:trPr>
          <w:trHeight w:val="292"/>
          <w:tblHeader/>
        </w:trPr>
        <w:tc>
          <w:tcPr>
            <w:tcW w:w="2469" w:type="pct"/>
          </w:tcPr>
          <w:p w14:paraId="44105D1D" w14:textId="278046DC" w:rsidR="00DF0C1D" w:rsidRPr="005434F5" w:rsidRDefault="00DF0C1D" w:rsidP="00DF0C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8295B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  <w:r w:rsidR="007A66D0" w:rsidRPr="00E8295B">
              <w:rPr>
                <w:rFonts w:ascii="Angsana New" w:hAnsi="Angsana New" w:hint="cs"/>
                <w:sz w:val="30"/>
                <w:szCs w:val="30"/>
                <w:cs/>
              </w:rPr>
              <w:t>ไป</w:t>
            </w:r>
            <w:r w:rsidR="00E8295B" w:rsidRPr="009E2F97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</w:t>
            </w:r>
            <w:r w:rsidR="00E8295B">
              <w:rPr>
                <w:rFonts w:ascii="Angsana New" w:hAnsi="Angsana New" w:hint="cs"/>
                <w:sz w:val="30"/>
                <w:szCs w:val="30"/>
                <w:cs/>
              </w:rPr>
              <w:t>พัฒนาเพื่อขาย</w:t>
            </w:r>
          </w:p>
        </w:tc>
        <w:tc>
          <w:tcPr>
            <w:tcW w:w="144" w:type="pct"/>
          </w:tcPr>
          <w:p w14:paraId="42D0EA37" w14:textId="77777777" w:rsidR="00DF0C1D" w:rsidRPr="009E2F97" w:rsidRDefault="00DF0C1D" w:rsidP="00DF0C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14:paraId="63B62129" w14:textId="77777777" w:rsidR="00DF0C1D" w:rsidRDefault="00DF0C1D" w:rsidP="00DF0C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5D231249" w14:textId="77777777" w:rsidR="00DF0C1D" w:rsidRPr="009E2F97" w:rsidRDefault="00DF0C1D" w:rsidP="00DF0C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14:paraId="2581660B" w14:textId="77777777" w:rsidR="00DF0C1D" w:rsidRPr="007037FE" w:rsidRDefault="00DF0C1D" w:rsidP="00DF0C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70348092" w14:textId="77777777" w:rsidR="00DF0C1D" w:rsidRPr="007B3F5E" w:rsidRDefault="00DF0C1D" w:rsidP="00DF0C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2935534E" w14:textId="77777777" w:rsidR="00DF0C1D" w:rsidRDefault="00DF0C1D" w:rsidP="00DF0C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7DC9B152" w14:textId="77777777" w:rsidR="00DF0C1D" w:rsidRPr="007B3F5E" w:rsidRDefault="00DF0C1D" w:rsidP="00DF0C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7" w:type="pct"/>
          </w:tcPr>
          <w:p w14:paraId="3DA49CC3" w14:textId="77777777" w:rsidR="00DF0C1D" w:rsidRPr="007037FE" w:rsidRDefault="00DF0C1D" w:rsidP="00DF0C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66D0" w:rsidRPr="009E2F97" w14:paraId="23169F38" w14:textId="77777777" w:rsidTr="00BB6D2B">
        <w:trPr>
          <w:trHeight w:val="292"/>
          <w:tblHeader/>
        </w:trPr>
        <w:tc>
          <w:tcPr>
            <w:tcW w:w="2469" w:type="pct"/>
          </w:tcPr>
          <w:p w14:paraId="4F7054A7" w14:textId="7F2B2E26" w:rsidR="007A66D0" w:rsidRDefault="007A66D0" w:rsidP="007A6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A66D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ราคาตามบัญชีสุทธิ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44" w:type="pct"/>
          </w:tcPr>
          <w:p w14:paraId="236C6389" w14:textId="77777777" w:rsidR="007A66D0" w:rsidRPr="009E2F97" w:rsidRDefault="007A66D0" w:rsidP="00DF0C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14:paraId="10334295" w14:textId="6C191BB3" w:rsidR="007A66D0" w:rsidRDefault="005434F5" w:rsidP="005434F5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98E105E" w14:textId="77777777" w:rsidR="007A66D0" w:rsidRPr="009E2F97" w:rsidRDefault="007A66D0" w:rsidP="00DF0C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14:paraId="7A16AF80" w14:textId="2F25467C" w:rsidR="007A66D0" w:rsidRPr="007A66D0" w:rsidRDefault="007A66D0" w:rsidP="00DF0C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(1,111)</w:t>
            </w:r>
          </w:p>
        </w:tc>
        <w:tc>
          <w:tcPr>
            <w:tcW w:w="128" w:type="pct"/>
          </w:tcPr>
          <w:p w14:paraId="5357BB08" w14:textId="77777777" w:rsidR="007A66D0" w:rsidRPr="007B3F5E" w:rsidRDefault="007A66D0" w:rsidP="00DF0C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67AF13B8" w14:textId="283126DF" w:rsidR="007A66D0" w:rsidRDefault="001A3FA6" w:rsidP="001A3FA6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29476AD" w14:textId="77777777" w:rsidR="007A66D0" w:rsidRPr="007B3F5E" w:rsidRDefault="007A66D0" w:rsidP="00DF0C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7" w:type="pct"/>
          </w:tcPr>
          <w:p w14:paraId="549995DA" w14:textId="00ACF9AE" w:rsidR="007A66D0" w:rsidRPr="007037FE" w:rsidRDefault="001A3FA6" w:rsidP="001A3FA6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8295B" w:rsidRPr="009E2F97" w14:paraId="5E1AA73D" w14:textId="77777777" w:rsidTr="00BB6D2B">
        <w:trPr>
          <w:trHeight w:val="292"/>
          <w:tblHeader/>
        </w:trPr>
        <w:tc>
          <w:tcPr>
            <w:tcW w:w="2469" w:type="pct"/>
          </w:tcPr>
          <w:p w14:paraId="7AED0F4D" w14:textId="1EAC1B62" w:rsidR="00E8295B" w:rsidRPr="007A66D0" w:rsidRDefault="00E8295B" w:rsidP="007A6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8295B">
              <w:rPr>
                <w:rFonts w:ascii="Angsana New" w:hAnsi="Angsana New" w:hint="cs"/>
                <w:sz w:val="30"/>
                <w:szCs w:val="30"/>
                <w:cs/>
              </w:rPr>
              <w:t>โอนไป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44" w:type="pct"/>
          </w:tcPr>
          <w:p w14:paraId="737106FD" w14:textId="77777777" w:rsidR="00E8295B" w:rsidRPr="009E2F97" w:rsidRDefault="00E8295B" w:rsidP="00DF0C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14:paraId="5226083A" w14:textId="77777777" w:rsidR="00E8295B" w:rsidRDefault="00E8295B" w:rsidP="005434F5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18167DB4" w14:textId="77777777" w:rsidR="00E8295B" w:rsidRPr="009E2F97" w:rsidRDefault="00E8295B" w:rsidP="00DF0C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14:paraId="31E113B2" w14:textId="77777777" w:rsidR="00E8295B" w:rsidRDefault="00E8295B" w:rsidP="00DF0C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22BD5B13" w14:textId="77777777" w:rsidR="00E8295B" w:rsidRPr="007B3F5E" w:rsidRDefault="00E8295B" w:rsidP="00DF0C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555B9F59" w14:textId="77777777" w:rsidR="00E8295B" w:rsidRDefault="00E8295B" w:rsidP="001A3FA6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36FD030F" w14:textId="77777777" w:rsidR="00E8295B" w:rsidRPr="007B3F5E" w:rsidRDefault="00E8295B" w:rsidP="00DF0C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7" w:type="pct"/>
          </w:tcPr>
          <w:p w14:paraId="236B153E" w14:textId="77777777" w:rsidR="00E8295B" w:rsidRDefault="00E8295B" w:rsidP="001A3FA6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66D0" w:rsidRPr="009E2F97" w14:paraId="0B61909E" w14:textId="77777777" w:rsidTr="00BB6D2B">
        <w:trPr>
          <w:trHeight w:val="292"/>
          <w:tblHeader/>
        </w:trPr>
        <w:tc>
          <w:tcPr>
            <w:tcW w:w="2469" w:type="pct"/>
          </w:tcPr>
          <w:p w14:paraId="71F308B9" w14:textId="4F043817" w:rsidR="00DF0C1D" w:rsidRPr="00284FAA" w:rsidRDefault="00DF0C1D" w:rsidP="00DF0C1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5434F5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5434F5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44" w:type="pct"/>
          </w:tcPr>
          <w:p w14:paraId="13A2A742" w14:textId="77777777" w:rsidR="00DF0C1D" w:rsidRPr="009E2F97" w:rsidRDefault="00DF0C1D" w:rsidP="00DF0C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  <w:shd w:val="clear" w:color="auto" w:fill="auto"/>
          </w:tcPr>
          <w:p w14:paraId="61F740CD" w14:textId="1169B5C8" w:rsidR="00DF0C1D" w:rsidRDefault="0011249C" w:rsidP="00DF0C1D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657DF0A8" w14:textId="77777777" w:rsidR="00DF0C1D" w:rsidRPr="009E2F97" w:rsidRDefault="00DF0C1D" w:rsidP="00DF0C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14:paraId="2B86445C" w14:textId="2B187B85" w:rsidR="00DF0C1D" w:rsidRPr="007B3F5E" w:rsidRDefault="00DF0C1D" w:rsidP="00DF0C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7037FE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58F94367" w14:textId="77777777" w:rsidR="00DF0C1D" w:rsidRPr="003232C7" w:rsidRDefault="00DF0C1D" w:rsidP="00DF0C1D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6D9BB948" w14:textId="6BE0662E" w:rsidR="00DF0C1D" w:rsidRPr="003232C7" w:rsidRDefault="00CB00E2" w:rsidP="00DF0C1D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28" w:type="pct"/>
          </w:tcPr>
          <w:p w14:paraId="0A1FEA75" w14:textId="77777777" w:rsidR="00DF0C1D" w:rsidRPr="007B3F5E" w:rsidRDefault="00DF0C1D" w:rsidP="00DF0C1D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7" w:type="pct"/>
          </w:tcPr>
          <w:p w14:paraId="0572422E" w14:textId="54E016EC" w:rsidR="00DF0C1D" w:rsidRPr="007B3F5E" w:rsidRDefault="00DF0C1D" w:rsidP="00DF0C1D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 w:rsidRPr="007B3F5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A66D0" w:rsidRPr="009E2F97" w14:paraId="174A4A16" w14:textId="77777777" w:rsidTr="00BB6D2B">
        <w:trPr>
          <w:trHeight w:val="292"/>
          <w:tblHeader/>
        </w:trPr>
        <w:tc>
          <w:tcPr>
            <w:tcW w:w="2469" w:type="pct"/>
          </w:tcPr>
          <w:p w14:paraId="1CD35EA2" w14:textId="34E82835" w:rsidR="00DF0C1D" w:rsidRPr="009E2F97" w:rsidRDefault="00DF0C1D" w:rsidP="00DF0C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17F70">
              <w:rPr>
                <w:rFonts w:ascii="Angsana New" w:hAnsi="Angsana New" w:hint="cs"/>
                <w:sz w:val="30"/>
                <w:szCs w:val="30"/>
                <w:cs/>
              </w:rPr>
              <w:t>จำหน่ายสินทรัพย์</w:t>
            </w:r>
            <w:r w:rsidRPr="00B17F70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B17F70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44" w:type="pct"/>
          </w:tcPr>
          <w:p w14:paraId="73E238C0" w14:textId="77777777" w:rsidR="00DF0C1D" w:rsidRPr="009E2F97" w:rsidRDefault="00DF0C1D" w:rsidP="00DF0C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14" w:type="pct"/>
            <w:shd w:val="clear" w:color="auto" w:fill="auto"/>
          </w:tcPr>
          <w:p w14:paraId="48A81E07" w14:textId="78ECF8CC" w:rsidR="00DF0C1D" w:rsidRPr="009E2F97" w:rsidRDefault="0011249C" w:rsidP="00DF0C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478AB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7494CB2E" w14:textId="77777777" w:rsidR="00DF0C1D" w:rsidRPr="009E2F97" w:rsidRDefault="00DF0C1D" w:rsidP="00DF0C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14:paraId="0B439F59" w14:textId="7D2C9F51" w:rsidR="00DF0C1D" w:rsidRPr="007B3F5E" w:rsidRDefault="00DF0C1D" w:rsidP="00DF0C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7037FE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3C44C1B8" w14:textId="77777777" w:rsidR="00DF0C1D" w:rsidRPr="007B3F5E" w:rsidRDefault="00DF0C1D" w:rsidP="00DF0C1D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34C88603" w14:textId="68DC0D94" w:rsidR="00DF0C1D" w:rsidRPr="007B3F5E" w:rsidRDefault="00CB00E2" w:rsidP="00DF0C1D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28" w:type="pct"/>
          </w:tcPr>
          <w:p w14:paraId="0BC9F696" w14:textId="77777777" w:rsidR="00DF0C1D" w:rsidRPr="007B3F5E" w:rsidRDefault="00DF0C1D" w:rsidP="00DF0C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7" w:type="pct"/>
          </w:tcPr>
          <w:p w14:paraId="5E0595A2" w14:textId="52065A21" w:rsidR="00DF0C1D" w:rsidRPr="007B3F5E" w:rsidRDefault="00996075" w:rsidP="00996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(3)</w:t>
            </w:r>
          </w:p>
        </w:tc>
      </w:tr>
      <w:tr w:rsidR="003A4294" w:rsidRPr="009E2F97" w14:paraId="5DBA5AD0" w14:textId="77777777" w:rsidTr="00BB6D2B">
        <w:trPr>
          <w:trHeight w:val="292"/>
          <w:tblHeader/>
        </w:trPr>
        <w:tc>
          <w:tcPr>
            <w:tcW w:w="2469" w:type="pct"/>
          </w:tcPr>
          <w:p w14:paraId="57E51290" w14:textId="792B7CAF" w:rsidR="003A4294" w:rsidRPr="00B17F70" w:rsidRDefault="003A4294" w:rsidP="003A4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144" w:type="pct"/>
          </w:tcPr>
          <w:p w14:paraId="0A060ABD" w14:textId="77777777" w:rsidR="003A4294" w:rsidRPr="009E2F97" w:rsidRDefault="003A4294" w:rsidP="003A4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  <w:shd w:val="clear" w:color="auto" w:fill="auto"/>
          </w:tcPr>
          <w:p w14:paraId="24D6A1C5" w14:textId="145B4747" w:rsidR="003A4294" w:rsidRDefault="003A4294" w:rsidP="003A4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8" w:type="pct"/>
          </w:tcPr>
          <w:p w14:paraId="5908C361" w14:textId="77777777" w:rsidR="003A4294" w:rsidRPr="009E2F97" w:rsidRDefault="003A4294" w:rsidP="003A4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14:paraId="403C3EA6" w14:textId="0CCA3275" w:rsidR="003A4294" w:rsidRDefault="003A4294" w:rsidP="003A4294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 w:rsidRPr="00E8295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623C3B0C" w14:textId="77777777" w:rsidR="003A4294" w:rsidRPr="007B3F5E" w:rsidRDefault="003A4294" w:rsidP="003A4294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3BB225E8" w14:textId="43FE66CE" w:rsidR="003A4294" w:rsidRDefault="003A4294" w:rsidP="003A4294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8295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3C651A5C" w14:textId="77777777" w:rsidR="003A4294" w:rsidRPr="007B3F5E" w:rsidRDefault="003A4294" w:rsidP="003A4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7" w:type="pct"/>
          </w:tcPr>
          <w:p w14:paraId="0DB1168A" w14:textId="11BABE70" w:rsidR="003A4294" w:rsidRDefault="003A4294" w:rsidP="003A4294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 w:rsidRPr="00E8295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A4294" w:rsidRPr="009E2F97" w14:paraId="06B0DC1C" w14:textId="77777777" w:rsidTr="00BB6D2B">
        <w:trPr>
          <w:trHeight w:val="292"/>
          <w:tblHeader/>
        </w:trPr>
        <w:tc>
          <w:tcPr>
            <w:tcW w:w="2469" w:type="pct"/>
          </w:tcPr>
          <w:p w14:paraId="0FFCF878" w14:textId="77777777" w:rsidR="003A4294" w:rsidRPr="009E2F97" w:rsidRDefault="003A4294" w:rsidP="003A4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44" w:type="pct"/>
          </w:tcPr>
          <w:p w14:paraId="76D4D9F3" w14:textId="77777777" w:rsidR="003A4294" w:rsidRPr="009E2F97" w:rsidRDefault="003A4294" w:rsidP="003A4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14:paraId="5EBA2E9F" w14:textId="71A2DCBD" w:rsidR="003A4294" w:rsidRPr="009E2F97" w:rsidRDefault="003A4294" w:rsidP="003A4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(143)</w:t>
            </w:r>
          </w:p>
        </w:tc>
        <w:tc>
          <w:tcPr>
            <w:tcW w:w="128" w:type="pct"/>
          </w:tcPr>
          <w:p w14:paraId="279B609B" w14:textId="77777777" w:rsidR="003A4294" w:rsidRPr="009E2F97" w:rsidRDefault="003A4294" w:rsidP="003A4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14:paraId="0ED5E1CB" w14:textId="0D6748C3" w:rsidR="003A4294" w:rsidRPr="007B3F5E" w:rsidRDefault="003A4294" w:rsidP="003A4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7037F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70)</w:t>
            </w:r>
          </w:p>
        </w:tc>
        <w:tc>
          <w:tcPr>
            <w:tcW w:w="128" w:type="pct"/>
          </w:tcPr>
          <w:p w14:paraId="3E43E729" w14:textId="77777777" w:rsidR="003A4294" w:rsidRPr="007B3F5E" w:rsidRDefault="003A4294" w:rsidP="003A4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4E07F57F" w14:textId="6912E534" w:rsidR="003A4294" w:rsidRPr="007B3F5E" w:rsidRDefault="003A4294" w:rsidP="003A4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(29)</w:t>
            </w:r>
          </w:p>
        </w:tc>
        <w:tc>
          <w:tcPr>
            <w:tcW w:w="128" w:type="pct"/>
          </w:tcPr>
          <w:p w14:paraId="2261EEAB" w14:textId="77777777" w:rsidR="003A4294" w:rsidRPr="007B3F5E" w:rsidRDefault="003A4294" w:rsidP="003A4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7" w:type="pct"/>
          </w:tcPr>
          <w:p w14:paraId="220DCE52" w14:textId="51E67A2E" w:rsidR="003A4294" w:rsidRPr="007B3F5E" w:rsidRDefault="003A4294" w:rsidP="003A4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</w:t>
            </w:r>
            <w:r w:rsidRPr="007037F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A4294" w:rsidRPr="009E2F97" w14:paraId="44EAF074" w14:textId="77777777" w:rsidTr="00BB6D2B">
        <w:trPr>
          <w:trHeight w:val="292"/>
          <w:tblHeader/>
        </w:trPr>
        <w:tc>
          <w:tcPr>
            <w:tcW w:w="2469" w:type="pct"/>
          </w:tcPr>
          <w:p w14:paraId="2CCD21CA" w14:textId="77777777" w:rsidR="003A4294" w:rsidRDefault="003A4294" w:rsidP="003A4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ผลต่างของอัตราแลกเปลี่ยนจากการ</w:t>
            </w:r>
          </w:p>
          <w:p w14:paraId="470C7C37" w14:textId="54961720" w:rsidR="003A4294" w:rsidRPr="009E2F97" w:rsidRDefault="003A4294" w:rsidP="003A4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แปลงค่าหน่วยงานต่างประเทศ</w:t>
            </w:r>
          </w:p>
        </w:tc>
        <w:tc>
          <w:tcPr>
            <w:tcW w:w="144" w:type="pct"/>
          </w:tcPr>
          <w:p w14:paraId="450637C0" w14:textId="77777777" w:rsidR="003A4294" w:rsidRPr="009E2F97" w:rsidRDefault="003A4294" w:rsidP="003A4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  <w:tcBorders>
              <w:bottom w:val="single" w:sz="4" w:space="0" w:color="auto"/>
            </w:tcBorders>
          </w:tcPr>
          <w:p w14:paraId="6895B242" w14:textId="77777777" w:rsidR="003A4294" w:rsidRDefault="003A4294" w:rsidP="003A4294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A959E90" w14:textId="607A3CE4" w:rsidR="003A4294" w:rsidRPr="0011249C" w:rsidRDefault="003A4294" w:rsidP="003A4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(4)</w:t>
            </w:r>
          </w:p>
        </w:tc>
        <w:tc>
          <w:tcPr>
            <w:tcW w:w="128" w:type="pct"/>
          </w:tcPr>
          <w:p w14:paraId="78F0BDAB" w14:textId="77777777" w:rsidR="003A4294" w:rsidRPr="009E2F97" w:rsidRDefault="003A4294" w:rsidP="003A4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14:paraId="24C82586" w14:textId="77777777" w:rsidR="003A4294" w:rsidRDefault="003A4294" w:rsidP="003A4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  <w:p w14:paraId="46A954A3" w14:textId="316D0FA8" w:rsidR="003A4294" w:rsidRPr="007B3F5E" w:rsidRDefault="003A4294" w:rsidP="003A4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(3)</w:t>
            </w:r>
          </w:p>
        </w:tc>
        <w:tc>
          <w:tcPr>
            <w:tcW w:w="128" w:type="pct"/>
          </w:tcPr>
          <w:p w14:paraId="6920D372" w14:textId="77777777" w:rsidR="003A4294" w:rsidRPr="007B3F5E" w:rsidRDefault="003A4294" w:rsidP="003A4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  <w:tcBorders>
              <w:bottom w:val="single" w:sz="4" w:space="0" w:color="auto"/>
            </w:tcBorders>
          </w:tcPr>
          <w:p w14:paraId="2942D6B5" w14:textId="77777777" w:rsidR="003A4294" w:rsidRDefault="003A4294" w:rsidP="003A4294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  <w:p w14:paraId="2B5C9B46" w14:textId="0433A730" w:rsidR="003A4294" w:rsidRPr="007B3F5E" w:rsidRDefault="003A4294" w:rsidP="003A4294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ABDA49F" w14:textId="77777777" w:rsidR="003A4294" w:rsidRPr="007B3F5E" w:rsidRDefault="003A4294" w:rsidP="003A4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7" w:type="pct"/>
          </w:tcPr>
          <w:p w14:paraId="6BAFBE44" w14:textId="77777777" w:rsidR="003A4294" w:rsidRPr="007B3F5E" w:rsidRDefault="003A4294" w:rsidP="003A4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  <w:p w14:paraId="78613995" w14:textId="50233A20" w:rsidR="003A4294" w:rsidRPr="007B3F5E" w:rsidRDefault="003A4294" w:rsidP="003A4294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 w:rsidRPr="007B3F5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A4294" w:rsidRPr="009E2F97" w14:paraId="504E47AB" w14:textId="77777777" w:rsidTr="00BB6D2B">
        <w:trPr>
          <w:trHeight w:val="292"/>
          <w:tblHeader/>
        </w:trPr>
        <w:tc>
          <w:tcPr>
            <w:tcW w:w="2469" w:type="pct"/>
          </w:tcPr>
          <w:p w14:paraId="49F8DA1D" w14:textId="0755BD06" w:rsidR="003A4294" w:rsidRPr="009E2F97" w:rsidRDefault="003A4294" w:rsidP="003A4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</w:tcPr>
          <w:p w14:paraId="6AD4705C" w14:textId="77777777" w:rsidR="003A4294" w:rsidRPr="009E2F97" w:rsidRDefault="003A4294" w:rsidP="003A4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4" w:type="pct"/>
            <w:tcBorders>
              <w:top w:val="single" w:sz="4" w:space="0" w:color="auto"/>
              <w:bottom w:val="double" w:sz="4" w:space="0" w:color="auto"/>
            </w:tcBorders>
          </w:tcPr>
          <w:p w14:paraId="72E773DA" w14:textId="2CCCEB72" w:rsidR="003A4294" w:rsidRPr="009E2F97" w:rsidRDefault="003A4294" w:rsidP="003A4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2,424</w:t>
            </w:r>
          </w:p>
        </w:tc>
        <w:tc>
          <w:tcPr>
            <w:tcW w:w="128" w:type="pct"/>
          </w:tcPr>
          <w:p w14:paraId="34546AE8" w14:textId="77777777" w:rsidR="003A4294" w:rsidRPr="009E2F97" w:rsidRDefault="003A4294" w:rsidP="003A4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7" w:type="pct"/>
            <w:tcBorders>
              <w:top w:val="single" w:sz="4" w:space="0" w:color="auto"/>
              <w:bottom w:val="double" w:sz="4" w:space="0" w:color="auto"/>
            </w:tcBorders>
          </w:tcPr>
          <w:p w14:paraId="259611BC" w14:textId="7E5BA7D3" w:rsidR="003A4294" w:rsidRPr="007B3F5E" w:rsidRDefault="003A4294" w:rsidP="003A4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2,495</w:t>
            </w:r>
          </w:p>
        </w:tc>
        <w:tc>
          <w:tcPr>
            <w:tcW w:w="128" w:type="pct"/>
          </w:tcPr>
          <w:p w14:paraId="09332FC5" w14:textId="77777777" w:rsidR="003A4294" w:rsidRPr="007B3F5E" w:rsidRDefault="003A4294" w:rsidP="003A4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5" w:type="pct"/>
            <w:tcBorders>
              <w:top w:val="single" w:sz="4" w:space="0" w:color="auto"/>
              <w:bottom w:val="double" w:sz="4" w:space="0" w:color="auto"/>
            </w:tcBorders>
          </w:tcPr>
          <w:p w14:paraId="0BBC3D36" w14:textId="6D265529" w:rsidR="003A4294" w:rsidRPr="007B3F5E" w:rsidRDefault="003A4294" w:rsidP="003A4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128" w:type="pct"/>
          </w:tcPr>
          <w:p w14:paraId="4F84ED46" w14:textId="77777777" w:rsidR="003A4294" w:rsidRPr="007B3F5E" w:rsidRDefault="003A4294" w:rsidP="003A4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</w:tcPr>
          <w:p w14:paraId="398F7A29" w14:textId="5F49D7B3" w:rsidR="003A4294" w:rsidRPr="007B3F5E" w:rsidRDefault="003A4294" w:rsidP="003A4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</w:t>
            </w:r>
          </w:p>
        </w:tc>
      </w:tr>
    </w:tbl>
    <w:p w14:paraId="1A5A8BE2" w14:textId="77777777" w:rsidR="004F655F" w:rsidRDefault="003232C7" w:rsidP="003232C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i/>
          <w:iCs/>
          <w:spacing w:val="-2"/>
          <w:sz w:val="30"/>
          <w:szCs w:val="30"/>
          <w:cs/>
        </w:rPr>
      </w:pPr>
      <w:r>
        <w:rPr>
          <w:rFonts w:ascii="Angsana New" w:hAnsi="Angsana New"/>
          <w:i/>
          <w:iCs/>
          <w:spacing w:val="-2"/>
          <w:sz w:val="30"/>
          <w:szCs w:val="30"/>
        </w:rPr>
        <w:t xml:space="preserve">        </w:t>
      </w:r>
    </w:p>
    <w:p w14:paraId="09C5B5E9" w14:textId="3803883D" w:rsidR="001E4F69" w:rsidRDefault="001E4F69" w:rsidP="004F655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>
        <w:rPr>
          <w:rFonts w:ascii="Angsana New" w:hAnsi="Angsana New"/>
          <w:i/>
          <w:iCs/>
          <w:spacing w:val="-2"/>
          <w:sz w:val="30"/>
          <w:szCs w:val="30"/>
          <w:cs/>
        </w:rPr>
        <w:t>สินทรัพย์ที่ใช้เป็นหลักประกัน</w:t>
      </w:r>
    </w:p>
    <w:p w14:paraId="00E0668B" w14:textId="77777777" w:rsidR="001E4F69" w:rsidRPr="00F41098" w:rsidRDefault="001E4F69" w:rsidP="001E4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BCA8D22" w14:textId="71FDD709" w:rsidR="001E4F69" w:rsidRDefault="001E4F69" w:rsidP="001E4F69">
      <w:pPr>
        <w:spacing w:line="240" w:lineRule="auto"/>
        <w:ind w:left="518"/>
        <w:jc w:val="thaiDistribute"/>
        <w:rPr>
          <w:rFonts w:ascii="Angsana New" w:hAnsi="Angsana New"/>
          <w:i/>
          <w:iCs/>
          <w:sz w:val="30"/>
          <w:szCs w:val="30"/>
        </w:rPr>
      </w:pPr>
      <w:r w:rsidRPr="00213C41">
        <w:rPr>
          <w:rFonts w:ascii="Angsana New" w:hAnsi="Angsana New"/>
          <w:sz w:val="30"/>
          <w:szCs w:val="30"/>
          <w:cs/>
        </w:rPr>
        <w:t>บริษัทย่อย</w:t>
      </w:r>
      <w:r w:rsidR="005712FA">
        <w:rPr>
          <w:rFonts w:ascii="Angsana New" w:hAnsi="Angsana New" w:hint="cs"/>
          <w:sz w:val="30"/>
          <w:szCs w:val="30"/>
          <w:cs/>
        </w:rPr>
        <w:t>หลาย</w:t>
      </w:r>
      <w:r w:rsidRPr="00213C41">
        <w:rPr>
          <w:rFonts w:ascii="Angsana New" w:hAnsi="Angsana New"/>
          <w:sz w:val="30"/>
          <w:szCs w:val="30"/>
          <w:cs/>
        </w:rPr>
        <w:t>แห่</w:t>
      </w:r>
      <w:r w:rsidR="005712FA">
        <w:rPr>
          <w:rFonts w:ascii="Angsana New" w:hAnsi="Angsana New" w:hint="cs"/>
          <w:sz w:val="30"/>
          <w:szCs w:val="30"/>
          <w:cs/>
        </w:rPr>
        <w:t>ง</w:t>
      </w:r>
      <w:r w:rsidRPr="00213C41">
        <w:rPr>
          <w:rFonts w:ascii="Angsana New" w:hAnsi="Angsana New"/>
          <w:sz w:val="30"/>
          <w:szCs w:val="30"/>
          <w:cs/>
        </w:rPr>
        <w:t>ของบริษัท</w:t>
      </w:r>
      <w:r w:rsidRPr="00213C41">
        <w:rPr>
          <w:sz w:val="30"/>
          <w:szCs w:val="30"/>
          <w:cs/>
        </w:rPr>
        <w:t>ได้นำที่ดินพร้อมสิ่งปลูกสร้างส่วนใหญ่ไปจดจำนองเพื่อใช้เป็นหลักประกันเงินกู้ยืมจากสถาบันการเงินเป็น</w:t>
      </w:r>
      <w:r w:rsidRPr="00704A23">
        <w:rPr>
          <w:sz w:val="30"/>
          <w:szCs w:val="30"/>
          <w:cs/>
        </w:rPr>
        <w:t>จำนวน</w:t>
      </w:r>
      <w:r w:rsidRPr="00440068">
        <w:rPr>
          <w:rFonts w:ascii="Angsana New" w:hAnsi="Angsana New"/>
          <w:sz w:val="30"/>
          <w:szCs w:val="30"/>
          <w:cs/>
        </w:rPr>
        <w:t xml:space="preserve">เงิน </w:t>
      </w:r>
      <w:r w:rsidR="00237E5E" w:rsidRPr="00440068">
        <w:rPr>
          <w:rFonts w:ascii="Angsana New" w:hAnsi="Angsana New"/>
          <w:sz w:val="30"/>
          <w:szCs w:val="30"/>
        </w:rPr>
        <w:t>65</w:t>
      </w:r>
      <w:r w:rsidR="00440068" w:rsidRPr="00440068">
        <w:rPr>
          <w:rFonts w:ascii="Angsana New" w:hAnsi="Angsana New"/>
          <w:sz w:val="30"/>
          <w:szCs w:val="30"/>
        </w:rPr>
        <w:t>3</w:t>
      </w:r>
      <w:r w:rsidR="00237E5E" w:rsidRPr="00440068">
        <w:rPr>
          <w:rFonts w:ascii="Angsana New" w:hAnsi="Angsana New"/>
          <w:sz w:val="30"/>
          <w:szCs w:val="30"/>
        </w:rPr>
        <w:t>.</w:t>
      </w:r>
      <w:r w:rsidR="00440068" w:rsidRPr="00440068">
        <w:rPr>
          <w:rFonts w:ascii="Angsana New" w:hAnsi="Angsana New"/>
          <w:sz w:val="30"/>
          <w:szCs w:val="30"/>
        </w:rPr>
        <w:t>27</w:t>
      </w:r>
      <w:r w:rsidRPr="00440068">
        <w:rPr>
          <w:sz w:val="30"/>
          <w:szCs w:val="30"/>
          <w:cs/>
        </w:rPr>
        <w:t xml:space="preserve"> ล้านบาท </w:t>
      </w:r>
      <w:r w:rsidRPr="00440068">
        <w:rPr>
          <w:rFonts w:ascii="Angsana New" w:hAnsi="Angsana New"/>
          <w:i/>
          <w:iCs/>
          <w:sz w:val="30"/>
          <w:szCs w:val="30"/>
          <w:cs/>
        </w:rPr>
        <w:t>(</w:t>
      </w:r>
      <w:r w:rsidR="007037FE" w:rsidRPr="00440068">
        <w:rPr>
          <w:rFonts w:asciiTheme="majorBidi" w:hAnsiTheme="majorBidi" w:cstheme="majorBidi"/>
          <w:i/>
          <w:iCs/>
          <w:sz w:val="30"/>
          <w:szCs w:val="30"/>
        </w:rPr>
        <w:t>30</w:t>
      </w:r>
      <w:r w:rsidR="00CD17B9" w:rsidRPr="007458F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D17B9" w:rsidRPr="007458F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กันยายน </w:t>
      </w:r>
      <w:r w:rsidR="007037FE" w:rsidRPr="007037FE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53642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CD17B9" w:rsidRPr="007458F6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B17F70">
        <w:rPr>
          <w:rFonts w:asciiTheme="majorBidi" w:hAnsiTheme="majorBidi"/>
          <w:i/>
          <w:iCs/>
          <w:sz w:val="30"/>
          <w:szCs w:val="30"/>
        </w:rPr>
        <w:t>671.31</w:t>
      </w:r>
      <w:r w:rsidR="00CD17B9" w:rsidRPr="007458F6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CD17B9" w:rsidRPr="007458F6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213C41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3BFDEFF3" w14:textId="77777777" w:rsidR="00B17F70" w:rsidRDefault="00B17F70" w:rsidP="001E4F69">
      <w:pPr>
        <w:spacing w:line="240" w:lineRule="auto"/>
        <w:ind w:left="51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D5EF40D" w14:textId="77777777" w:rsidR="00B17F70" w:rsidRDefault="00B17F70" w:rsidP="001E4F69">
      <w:pPr>
        <w:spacing w:line="240" w:lineRule="auto"/>
        <w:ind w:left="51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5400FB8" w14:textId="77777777" w:rsidR="00B17F70" w:rsidRDefault="00B17F70" w:rsidP="001E4F69">
      <w:pPr>
        <w:spacing w:line="240" w:lineRule="auto"/>
        <w:ind w:left="51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144D29D" w14:textId="77777777" w:rsidR="00B17F70" w:rsidRDefault="00B17F70" w:rsidP="001E4F69">
      <w:pPr>
        <w:spacing w:line="240" w:lineRule="auto"/>
        <w:ind w:left="51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9ACA591" w14:textId="77777777" w:rsidR="00B17F70" w:rsidRDefault="00B17F70" w:rsidP="001E4F69">
      <w:pPr>
        <w:spacing w:line="240" w:lineRule="auto"/>
        <w:ind w:left="51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EAE512A" w14:textId="77777777" w:rsidR="00B17F70" w:rsidRDefault="00B17F70" w:rsidP="001E4F69">
      <w:pPr>
        <w:spacing w:line="240" w:lineRule="auto"/>
        <w:ind w:left="51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02D9AC1" w14:textId="77777777" w:rsidR="00B17F70" w:rsidRDefault="00B17F70" w:rsidP="001E4F69">
      <w:pPr>
        <w:spacing w:line="240" w:lineRule="auto"/>
        <w:ind w:left="51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10A9E17" w14:textId="77777777" w:rsidR="00B17F70" w:rsidRDefault="00B17F70" w:rsidP="001E4F69">
      <w:pPr>
        <w:spacing w:line="240" w:lineRule="auto"/>
        <w:ind w:left="51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D8E6DBC" w14:textId="242745B9" w:rsidR="00370B2A" w:rsidRPr="002412E3" w:rsidRDefault="00370B2A" w:rsidP="00F10A07">
      <w:pPr>
        <w:pStyle w:val="Heading6"/>
        <w:numPr>
          <w:ilvl w:val="0"/>
          <w:numId w:val="19"/>
        </w:numPr>
        <w:ind w:left="540"/>
        <w:jc w:val="both"/>
        <w:rPr>
          <w:rFonts w:ascii="Angsana New" w:hAnsi="Angsana New"/>
          <w:sz w:val="30"/>
          <w:szCs w:val="30"/>
        </w:rPr>
      </w:pPr>
      <w:r w:rsidRPr="00AE75F0">
        <w:rPr>
          <w:rFonts w:ascii="Angsana New" w:hAnsi="Angsana New" w:hint="cs"/>
          <w:sz w:val="30"/>
          <w:szCs w:val="30"/>
          <w:cs/>
        </w:rPr>
        <w:lastRenderedPageBreak/>
        <w:t>สัญญาเช่า</w:t>
      </w:r>
    </w:p>
    <w:p w14:paraId="3E7C621B" w14:textId="77777777" w:rsidR="00E45C73" w:rsidRPr="00F41098" w:rsidRDefault="00E45C73" w:rsidP="00370B2A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770"/>
        <w:gridCol w:w="1080"/>
        <w:gridCol w:w="990"/>
        <w:gridCol w:w="180"/>
        <w:gridCol w:w="1080"/>
        <w:gridCol w:w="1080"/>
      </w:tblGrid>
      <w:tr w:rsidR="00E45C73" w14:paraId="70A5CA49" w14:textId="77777777" w:rsidTr="00FC5826">
        <w:trPr>
          <w:cantSplit/>
          <w:trHeight w:val="144"/>
          <w:tblHeader/>
        </w:trPr>
        <w:tc>
          <w:tcPr>
            <w:tcW w:w="4770" w:type="dxa"/>
          </w:tcPr>
          <w:p w14:paraId="55C1656E" w14:textId="77777777" w:rsidR="00E45C73" w:rsidRDefault="00E45C73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88" w:hanging="188"/>
              <w:rPr>
                <w:rFonts w:ascii="Angsana New" w:eastAsia="Times New Roman" w:hAnsi="Angsana New"/>
                <w:b/>
                <w:bCs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2070" w:type="dxa"/>
            <w:gridSpan w:val="2"/>
            <w:vAlign w:val="bottom"/>
            <w:hideMark/>
          </w:tcPr>
          <w:p w14:paraId="775D2046" w14:textId="77777777" w:rsidR="00E45C73" w:rsidRDefault="00E45C73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4AAC0C2C" w14:textId="77777777" w:rsidR="00E45C73" w:rsidRDefault="00E45C73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160" w:type="dxa"/>
            <w:gridSpan w:val="2"/>
            <w:hideMark/>
          </w:tcPr>
          <w:p w14:paraId="455BDFCE" w14:textId="77777777" w:rsidR="00E45C73" w:rsidRDefault="00E45C73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E45C73" w14:paraId="3D49F083" w14:textId="77777777" w:rsidTr="00FC5826">
        <w:trPr>
          <w:cantSplit/>
          <w:trHeight w:val="144"/>
          <w:tblHeader/>
        </w:trPr>
        <w:tc>
          <w:tcPr>
            <w:tcW w:w="4770" w:type="dxa"/>
            <w:hideMark/>
          </w:tcPr>
          <w:p w14:paraId="234E344E" w14:textId="58C92642" w:rsidR="00E45C73" w:rsidRDefault="00E45C73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88" w:hanging="188"/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630CC">
              <w:rPr>
                <w:rFonts w:ascii="Angsana New" w:eastAsia="Cordi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เก้าเ</w:t>
            </w:r>
            <w:r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ดือนสิ้นสุดวันที่ </w:t>
            </w:r>
            <w:r w:rsidR="007037FE" w:rsidRPr="007037FE"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A630CC"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A630CC">
              <w:rPr>
                <w:rFonts w:ascii="Angsana New" w:eastAsia="Cordi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vAlign w:val="center"/>
            <w:hideMark/>
          </w:tcPr>
          <w:p w14:paraId="0A394977" w14:textId="2E80464F" w:rsidR="00E45C73" w:rsidRDefault="00C53642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2568</w:t>
            </w:r>
          </w:p>
        </w:tc>
        <w:tc>
          <w:tcPr>
            <w:tcW w:w="990" w:type="dxa"/>
            <w:vAlign w:val="center"/>
            <w:hideMark/>
          </w:tcPr>
          <w:p w14:paraId="52C40563" w14:textId="4ED0DD6B" w:rsidR="00E45C73" w:rsidRDefault="00C53642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2567</w:t>
            </w:r>
          </w:p>
        </w:tc>
        <w:tc>
          <w:tcPr>
            <w:tcW w:w="180" w:type="dxa"/>
            <w:vAlign w:val="center"/>
          </w:tcPr>
          <w:p w14:paraId="450F98C8" w14:textId="5F568BED" w:rsidR="00E45C73" w:rsidRDefault="00E45C73" w:rsidP="00E45C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vAlign w:val="center"/>
            <w:hideMark/>
          </w:tcPr>
          <w:p w14:paraId="02650721" w14:textId="4F3B02F2" w:rsidR="00E45C73" w:rsidRDefault="00C53642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2568</w:t>
            </w:r>
          </w:p>
        </w:tc>
        <w:tc>
          <w:tcPr>
            <w:tcW w:w="1080" w:type="dxa"/>
            <w:vAlign w:val="center"/>
            <w:hideMark/>
          </w:tcPr>
          <w:p w14:paraId="78CF21A0" w14:textId="521F1A43" w:rsidR="00E45C73" w:rsidRDefault="00C53642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2567</w:t>
            </w:r>
          </w:p>
        </w:tc>
      </w:tr>
      <w:tr w:rsidR="00E45C73" w14:paraId="1CAB941E" w14:textId="77777777" w:rsidTr="00FC5826">
        <w:trPr>
          <w:cantSplit/>
          <w:trHeight w:val="144"/>
          <w:tblHeader/>
        </w:trPr>
        <w:tc>
          <w:tcPr>
            <w:tcW w:w="4770" w:type="dxa"/>
          </w:tcPr>
          <w:p w14:paraId="589CA608" w14:textId="77777777" w:rsidR="00E45C73" w:rsidRDefault="00E45C73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410" w:type="dxa"/>
            <w:gridSpan w:val="5"/>
            <w:hideMark/>
          </w:tcPr>
          <w:p w14:paraId="0C9A75F3" w14:textId="77777777" w:rsidR="00E45C73" w:rsidRDefault="00E45C73" w:rsidP="00360984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ind w:hanging="16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  <w:lang w:val="en-GB"/>
              </w:rPr>
              <w:t>ล้านบาท</w:t>
            </w:r>
            <w:r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E45C73" w14:paraId="1E8EF6DC" w14:textId="77777777" w:rsidTr="00480A4B">
        <w:trPr>
          <w:cantSplit/>
          <w:trHeight w:val="144"/>
          <w:tblHeader/>
        </w:trPr>
        <w:tc>
          <w:tcPr>
            <w:tcW w:w="4770" w:type="dxa"/>
            <w:hideMark/>
          </w:tcPr>
          <w:p w14:paraId="7D5DF625" w14:textId="77777777" w:rsidR="00E45C73" w:rsidRDefault="00E45C73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080" w:type="dxa"/>
          </w:tcPr>
          <w:p w14:paraId="18B8F2F0" w14:textId="77777777" w:rsidR="00E45C73" w:rsidRDefault="00E45C73" w:rsidP="00360984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ind w:hanging="16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250" w:type="dxa"/>
            <w:gridSpan w:val="3"/>
          </w:tcPr>
          <w:p w14:paraId="0A4CA0A8" w14:textId="77777777" w:rsidR="00E45C73" w:rsidRDefault="00E45C73" w:rsidP="00360984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ind w:hanging="16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8BBFABD" w14:textId="77777777" w:rsidR="00E45C73" w:rsidRDefault="00E45C73" w:rsidP="00360984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ind w:hanging="16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</w:tr>
      <w:tr w:rsidR="00C53642" w:rsidRPr="00D62881" w14:paraId="5A967F1E" w14:textId="77777777" w:rsidTr="00190C4F">
        <w:trPr>
          <w:cantSplit/>
          <w:trHeight w:val="191"/>
        </w:trPr>
        <w:tc>
          <w:tcPr>
            <w:tcW w:w="4770" w:type="dxa"/>
            <w:hideMark/>
          </w:tcPr>
          <w:p w14:paraId="6DA1135C" w14:textId="77777777" w:rsidR="00C53642" w:rsidRDefault="00C53642" w:rsidP="00C536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ดอกเบี้ยรับของลูกหนี้สัญญาเช่าเงินทุน</w:t>
            </w:r>
            <w:r>
              <w:rPr>
                <w:rFonts w:ascii="Angsana New" w:hAnsi="Angsana New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5770AE86" w14:textId="39B3BDE3" w:rsidR="00C53642" w:rsidRDefault="002744CF" w:rsidP="00C53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92</w:t>
            </w:r>
          </w:p>
        </w:tc>
        <w:tc>
          <w:tcPr>
            <w:tcW w:w="990" w:type="dxa"/>
          </w:tcPr>
          <w:p w14:paraId="18E43F7F" w14:textId="24E4B578" w:rsidR="00C53642" w:rsidRPr="007B3F5E" w:rsidRDefault="00190C4F" w:rsidP="00C53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37</w:t>
            </w:r>
          </w:p>
        </w:tc>
        <w:tc>
          <w:tcPr>
            <w:tcW w:w="180" w:type="dxa"/>
          </w:tcPr>
          <w:p w14:paraId="0764A56F" w14:textId="77777777" w:rsidR="00C53642" w:rsidRPr="007B3F5E" w:rsidRDefault="00C53642" w:rsidP="00C53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81"/>
              </w:tabs>
              <w:ind w:right="9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</w:tcPr>
          <w:p w14:paraId="3B2B52F0" w14:textId="281FFE0A" w:rsidR="00C53642" w:rsidRPr="007B3F5E" w:rsidRDefault="00F7488A" w:rsidP="00C53642">
            <w:pPr>
              <w:tabs>
                <w:tab w:val="decimal" w:pos="189"/>
              </w:tabs>
              <w:ind w:right="-81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1080" w:type="dxa"/>
          </w:tcPr>
          <w:p w14:paraId="0819A333" w14:textId="006E3FAA" w:rsidR="00C53642" w:rsidRPr="007B3F5E" w:rsidRDefault="00524383" w:rsidP="00C53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C53642" w14:paraId="7D610038" w14:textId="77777777" w:rsidTr="00190C4F">
        <w:trPr>
          <w:cantSplit/>
          <w:trHeight w:val="144"/>
        </w:trPr>
        <w:tc>
          <w:tcPr>
            <w:tcW w:w="4770" w:type="dxa"/>
            <w:hideMark/>
          </w:tcPr>
          <w:p w14:paraId="5A978673" w14:textId="77777777" w:rsidR="00C53642" w:rsidRDefault="00C53642" w:rsidP="00C536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>
              <w:rPr>
                <w:rFonts w:ascii="Angsana New" w:hAnsi="Angsana New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020DE0D8" w14:textId="2CB4925C" w:rsidR="00C53642" w:rsidRDefault="002744CF" w:rsidP="00C53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119</w:t>
            </w:r>
          </w:p>
        </w:tc>
        <w:tc>
          <w:tcPr>
            <w:tcW w:w="990" w:type="dxa"/>
          </w:tcPr>
          <w:p w14:paraId="697763A2" w14:textId="198060AD" w:rsidR="00C53642" w:rsidRPr="007B3F5E" w:rsidRDefault="00190C4F" w:rsidP="00C53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114</w:t>
            </w:r>
          </w:p>
        </w:tc>
        <w:tc>
          <w:tcPr>
            <w:tcW w:w="180" w:type="dxa"/>
          </w:tcPr>
          <w:p w14:paraId="24361B4B" w14:textId="77777777" w:rsidR="00C53642" w:rsidRPr="007B3F5E" w:rsidRDefault="00C53642" w:rsidP="00C53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81"/>
              </w:tabs>
              <w:ind w:right="101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AC1C3C5" w14:textId="6E61A085" w:rsidR="00C53642" w:rsidRPr="007B3F5E" w:rsidRDefault="00F7488A" w:rsidP="00C53642">
            <w:pPr>
              <w:tabs>
                <w:tab w:val="clear" w:pos="227"/>
                <w:tab w:val="clear" w:pos="454"/>
                <w:tab w:val="clear" w:pos="680"/>
                <w:tab w:val="decimal" w:pos="823"/>
              </w:tabs>
              <w:ind w:right="188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6</w:t>
            </w:r>
          </w:p>
        </w:tc>
        <w:tc>
          <w:tcPr>
            <w:tcW w:w="1080" w:type="dxa"/>
          </w:tcPr>
          <w:p w14:paraId="068026E6" w14:textId="208CFABB" w:rsidR="00C53642" w:rsidRPr="007B3F5E" w:rsidRDefault="00524383" w:rsidP="00C53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6</w:t>
            </w:r>
          </w:p>
        </w:tc>
      </w:tr>
      <w:tr w:rsidR="00C53642" w14:paraId="33C800EB" w14:textId="77777777" w:rsidTr="00FC5826">
        <w:trPr>
          <w:cantSplit/>
          <w:trHeight w:val="144"/>
        </w:trPr>
        <w:tc>
          <w:tcPr>
            <w:tcW w:w="4770" w:type="dxa"/>
            <w:hideMark/>
          </w:tcPr>
          <w:p w14:paraId="0D526D2B" w14:textId="77777777" w:rsidR="00C53642" w:rsidRDefault="00C53642" w:rsidP="00C536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75" w:hanging="175"/>
              <w:rPr>
                <w:rFonts w:ascii="Angsana New" w:eastAsia="Cordia New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ordia New" w:hAnsi="Angsana New"/>
                <w:color w:val="000000"/>
                <w:sz w:val="30"/>
                <w:szCs w:val="30"/>
                <w:cs/>
              </w:rPr>
              <w:t>ค่าใช้จ่ายที่เกี่ยวกับสัญญาเช่าระยะสั้น และสัญญาเช่าสินทรัพย์ที่มีมูลค่าต่ำ</w:t>
            </w:r>
          </w:p>
        </w:tc>
        <w:tc>
          <w:tcPr>
            <w:tcW w:w="1080" w:type="dxa"/>
          </w:tcPr>
          <w:p w14:paraId="3F69F64E" w14:textId="77777777" w:rsidR="009B4ADD" w:rsidRDefault="009B4ADD" w:rsidP="00C53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69DC2BF6" w14:textId="26A5D3E2" w:rsidR="002744CF" w:rsidRDefault="002744CF" w:rsidP="00C53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29</w:t>
            </w:r>
          </w:p>
        </w:tc>
        <w:tc>
          <w:tcPr>
            <w:tcW w:w="990" w:type="dxa"/>
          </w:tcPr>
          <w:p w14:paraId="69298A39" w14:textId="77777777" w:rsidR="00F80A75" w:rsidRDefault="00F80A75" w:rsidP="00C53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1F6618D6" w14:textId="6D9ADD52" w:rsidR="00C53642" w:rsidRPr="007B3F5E" w:rsidRDefault="00190C4F" w:rsidP="00C53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29</w:t>
            </w:r>
          </w:p>
        </w:tc>
        <w:tc>
          <w:tcPr>
            <w:tcW w:w="180" w:type="dxa"/>
          </w:tcPr>
          <w:p w14:paraId="2AD39798" w14:textId="77777777" w:rsidR="00C53642" w:rsidRPr="007B3F5E" w:rsidRDefault="00C53642" w:rsidP="00C53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31"/>
                <w:tab w:val="decimal" w:pos="1642"/>
              </w:tabs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357E258" w14:textId="77777777" w:rsidR="009B4ADD" w:rsidRDefault="009B4ADD" w:rsidP="00C53642">
            <w:pPr>
              <w:tabs>
                <w:tab w:val="clear" w:pos="227"/>
                <w:tab w:val="clear" w:pos="454"/>
                <w:tab w:val="clear" w:pos="680"/>
                <w:tab w:val="decimal" w:pos="823"/>
              </w:tabs>
              <w:ind w:right="188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3EEDCF5B" w14:textId="0D9343CE" w:rsidR="00F7488A" w:rsidRPr="007B3F5E" w:rsidRDefault="00F7488A" w:rsidP="00C53642">
            <w:pPr>
              <w:tabs>
                <w:tab w:val="clear" w:pos="227"/>
                <w:tab w:val="clear" w:pos="454"/>
                <w:tab w:val="clear" w:pos="680"/>
                <w:tab w:val="decimal" w:pos="823"/>
              </w:tabs>
              <w:ind w:right="188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6</w:t>
            </w:r>
          </w:p>
        </w:tc>
        <w:tc>
          <w:tcPr>
            <w:tcW w:w="1080" w:type="dxa"/>
          </w:tcPr>
          <w:p w14:paraId="4166F418" w14:textId="77777777" w:rsidR="00F80A75" w:rsidRDefault="00F80A75" w:rsidP="00C53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4E87334D" w14:textId="178AC2FC" w:rsidR="00C53642" w:rsidRPr="007B3F5E" w:rsidRDefault="00524383" w:rsidP="00C53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5</w:t>
            </w:r>
          </w:p>
        </w:tc>
      </w:tr>
      <w:tr w:rsidR="00C53642" w14:paraId="7E852060" w14:textId="77777777" w:rsidTr="00FC5826">
        <w:trPr>
          <w:cantSplit/>
          <w:trHeight w:val="144"/>
        </w:trPr>
        <w:tc>
          <w:tcPr>
            <w:tcW w:w="4770" w:type="dxa"/>
            <w:hideMark/>
          </w:tcPr>
          <w:p w14:paraId="1AD7F916" w14:textId="77777777" w:rsidR="00C53642" w:rsidRDefault="00C53642" w:rsidP="00C536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75" w:hanging="175"/>
              <w:rPr>
                <w:rFonts w:ascii="Angsana New" w:eastAsia="Cordia New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ordia New" w:hAnsi="Angsana New"/>
                <w:color w:val="000000"/>
                <w:sz w:val="30"/>
                <w:szCs w:val="30"/>
                <w:cs/>
              </w:rPr>
              <w:t>ค่าเสื่อมราคาของสินทรัพย์สิทธิการใช้อสังหาริมทรัพย์</w:t>
            </w:r>
            <w:r>
              <w:rPr>
                <w:rFonts w:ascii="Angsana New" w:eastAsia="Cordia New" w:hAnsi="Angsana New"/>
                <w:color w:val="000000"/>
                <w:sz w:val="30"/>
                <w:szCs w:val="30"/>
              </w:rPr>
              <w:br/>
            </w:r>
            <w:r>
              <w:rPr>
                <w:rFonts w:ascii="Angsana New" w:eastAsia="Cordia New" w:hAnsi="Angsana New" w:hint="cs"/>
                <w:color w:val="000000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1080" w:type="dxa"/>
          </w:tcPr>
          <w:p w14:paraId="19B7F2F8" w14:textId="77777777" w:rsidR="009B4ADD" w:rsidRDefault="009B4ADD" w:rsidP="00C53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  <w:p w14:paraId="1EE7BD7B" w14:textId="30114996" w:rsidR="002744CF" w:rsidRDefault="002744CF" w:rsidP="00C53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106</w:t>
            </w:r>
          </w:p>
        </w:tc>
        <w:tc>
          <w:tcPr>
            <w:tcW w:w="990" w:type="dxa"/>
          </w:tcPr>
          <w:p w14:paraId="5457D6D6" w14:textId="77777777" w:rsidR="00F80A75" w:rsidRDefault="00F80A75" w:rsidP="00C53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751830F7" w14:textId="79A89B39" w:rsidR="00C53642" w:rsidRPr="007B3F5E" w:rsidRDefault="00524383" w:rsidP="00C53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94</w:t>
            </w:r>
          </w:p>
        </w:tc>
        <w:tc>
          <w:tcPr>
            <w:tcW w:w="180" w:type="dxa"/>
          </w:tcPr>
          <w:p w14:paraId="3C1B6420" w14:textId="77777777" w:rsidR="00C53642" w:rsidRPr="007B3F5E" w:rsidRDefault="00C53642" w:rsidP="00F10A07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1B4DC74" w14:textId="77777777" w:rsidR="009B4ADD" w:rsidRDefault="009B4ADD" w:rsidP="00C53642">
            <w:pPr>
              <w:tabs>
                <w:tab w:val="clear" w:pos="227"/>
                <w:tab w:val="clear" w:pos="454"/>
                <w:tab w:val="clear" w:pos="680"/>
                <w:tab w:val="decimal" w:pos="823"/>
              </w:tabs>
              <w:ind w:right="188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1241BF99" w14:textId="227A4102" w:rsidR="00F7488A" w:rsidRPr="007B3F5E" w:rsidRDefault="00F7488A" w:rsidP="00C53642">
            <w:pPr>
              <w:tabs>
                <w:tab w:val="clear" w:pos="227"/>
                <w:tab w:val="clear" w:pos="454"/>
                <w:tab w:val="clear" w:pos="680"/>
                <w:tab w:val="decimal" w:pos="823"/>
              </w:tabs>
              <w:ind w:right="188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9</w:t>
            </w:r>
          </w:p>
        </w:tc>
        <w:tc>
          <w:tcPr>
            <w:tcW w:w="1080" w:type="dxa"/>
          </w:tcPr>
          <w:p w14:paraId="05FB5F7C" w14:textId="77777777" w:rsidR="00F80A75" w:rsidRDefault="00F80A75" w:rsidP="00C53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2531B1F7" w14:textId="30F6C549" w:rsidR="00C53642" w:rsidRPr="007B3F5E" w:rsidRDefault="00524383" w:rsidP="00C53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9</w:t>
            </w:r>
          </w:p>
        </w:tc>
      </w:tr>
      <w:tr w:rsidR="00C53642" w14:paraId="0FC01642" w14:textId="77777777" w:rsidTr="00FC5826">
        <w:trPr>
          <w:cantSplit/>
          <w:trHeight w:val="144"/>
        </w:trPr>
        <w:tc>
          <w:tcPr>
            <w:tcW w:w="4770" w:type="dxa"/>
            <w:hideMark/>
          </w:tcPr>
          <w:p w14:paraId="5438064C" w14:textId="77777777" w:rsidR="00C53642" w:rsidRDefault="00C53642" w:rsidP="00C536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75" w:hanging="175"/>
              <w:rPr>
                <w:rFonts w:ascii="Angsana New" w:eastAsia="Cordia New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ordia New" w:hAnsi="Angsana New"/>
                <w:color w:val="000000"/>
                <w:sz w:val="30"/>
                <w:szCs w:val="30"/>
                <w:cs/>
              </w:rPr>
              <w:t>ค่าเสื่อมราคาของสินทรัพย์สิทธิการใช้ที่ดิน อาคารและ</w:t>
            </w:r>
            <w:r>
              <w:rPr>
                <w:rFonts w:ascii="Angsana New" w:eastAsia="Cordia New" w:hAnsi="Angsana New"/>
                <w:color w:val="000000"/>
                <w:sz w:val="30"/>
                <w:szCs w:val="30"/>
              </w:rPr>
              <w:br/>
            </w:r>
            <w:r>
              <w:rPr>
                <w:rFonts w:ascii="Angsana New" w:eastAsia="Cordia New" w:hAnsi="Angsana New" w:hint="cs"/>
                <w:color w:val="000000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1080" w:type="dxa"/>
          </w:tcPr>
          <w:p w14:paraId="28215A21" w14:textId="77777777" w:rsidR="009B4ADD" w:rsidRDefault="009B4ADD" w:rsidP="00C53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  <w:p w14:paraId="05DA449F" w14:textId="587EACB1" w:rsidR="002744CF" w:rsidRDefault="002744CF" w:rsidP="00C53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45</w:t>
            </w:r>
          </w:p>
        </w:tc>
        <w:tc>
          <w:tcPr>
            <w:tcW w:w="990" w:type="dxa"/>
          </w:tcPr>
          <w:p w14:paraId="6345740A" w14:textId="77777777" w:rsidR="00F80A75" w:rsidRDefault="00F80A75" w:rsidP="00C53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  <w:p w14:paraId="5B68AB4C" w14:textId="48D9B6C5" w:rsidR="00C53642" w:rsidRPr="007B3F5E" w:rsidRDefault="00524383" w:rsidP="00C53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45</w:t>
            </w:r>
          </w:p>
        </w:tc>
        <w:tc>
          <w:tcPr>
            <w:tcW w:w="180" w:type="dxa"/>
          </w:tcPr>
          <w:p w14:paraId="59806A3C" w14:textId="77777777" w:rsidR="00C53642" w:rsidRPr="007B3F5E" w:rsidRDefault="00C53642" w:rsidP="00F10A07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265676E" w14:textId="77777777" w:rsidR="009B4ADD" w:rsidRDefault="009B4ADD" w:rsidP="00C53642">
            <w:pPr>
              <w:tabs>
                <w:tab w:val="clear" w:pos="227"/>
                <w:tab w:val="clear" w:pos="454"/>
                <w:tab w:val="clear" w:pos="680"/>
                <w:tab w:val="left" w:pos="570"/>
                <w:tab w:val="decimal" w:pos="823"/>
              </w:tabs>
              <w:ind w:right="188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5B47260C" w14:textId="16DDECDD" w:rsidR="00F7488A" w:rsidRPr="007B3F5E" w:rsidRDefault="00F7488A" w:rsidP="00C53642">
            <w:pPr>
              <w:tabs>
                <w:tab w:val="clear" w:pos="227"/>
                <w:tab w:val="clear" w:pos="454"/>
                <w:tab w:val="clear" w:pos="680"/>
                <w:tab w:val="left" w:pos="570"/>
                <w:tab w:val="decimal" w:pos="823"/>
              </w:tabs>
              <w:ind w:right="188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18</w:t>
            </w:r>
          </w:p>
        </w:tc>
        <w:tc>
          <w:tcPr>
            <w:tcW w:w="1080" w:type="dxa"/>
          </w:tcPr>
          <w:p w14:paraId="55301732" w14:textId="77777777" w:rsidR="00F80A75" w:rsidRDefault="00F80A75" w:rsidP="00C53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2ACCD97B" w14:textId="7A81809E" w:rsidR="00C53642" w:rsidRPr="007B3F5E" w:rsidRDefault="00524383" w:rsidP="00C53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18</w:t>
            </w:r>
          </w:p>
        </w:tc>
      </w:tr>
    </w:tbl>
    <w:p w14:paraId="615F1A61" w14:textId="77777777" w:rsidR="00D07122" w:rsidRPr="00B86D11" w:rsidRDefault="00D07122" w:rsidP="00B86D11">
      <w:pPr>
        <w:rPr>
          <w:rFonts w:asciiTheme="majorBidi" w:hAnsiTheme="majorBidi" w:cstheme="majorBidi"/>
          <w:sz w:val="30"/>
          <w:szCs w:val="30"/>
        </w:rPr>
      </w:pPr>
    </w:p>
    <w:p w14:paraId="2CDE6B6A" w14:textId="7E02CF48" w:rsidR="00AB0555" w:rsidRDefault="00C72EC8" w:rsidP="000837C6">
      <w:pPr>
        <w:pStyle w:val="Heading6"/>
        <w:tabs>
          <w:tab w:val="left" w:pos="540"/>
        </w:tabs>
        <w:ind w:left="540"/>
        <w:jc w:val="thaiDistribute"/>
        <w:rPr>
          <w:rFonts w:ascii="Angsana New" w:eastAsia="Cordia New" w:hAnsi="Angsana New"/>
          <w:b w:val="0"/>
          <w:bCs w:val="0"/>
          <w:i/>
          <w:iCs/>
          <w:color w:val="000000"/>
          <w:sz w:val="30"/>
          <w:szCs w:val="30"/>
          <w:cs/>
          <w:lang w:val="en-US" w:eastAsia="en-US"/>
        </w:rPr>
        <w:sectPr w:rsidR="00AB0555" w:rsidSect="00B849B1">
          <w:headerReference w:type="default" r:id="rId11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  <w:r w:rsidRPr="002819F8">
        <w:rPr>
          <w:rFonts w:ascii="Angsana New" w:eastAsia="Cordia New" w:hAnsi="Angsana New"/>
          <w:b w:val="0"/>
          <w:bCs w:val="0"/>
          <w:color w:val="000000"/>
          <w:sz w:val="30"/>
          <w:szCs w:val="30"/>
          <w:cs/>
          <w:lang w:val="en-US" w:eastAsia="en-US"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</w:t>
      </w:r>
      <w:r w:rsidR="00C24504" w:rsidRPr="002819F8">
        <w:rPr>
          <w:rFonts w:ascii="Angsana New" w:eastAsia="Cordia New" w:hAnsi="Angsana New"/>
          <w:b w:val="0"/>
          <w:bCs w:val="0"/>
          <w:color w:val="000000"/>
          <w:sz w:val="30"/>
          <w:szCs w:val="30"/>
          <w:lang w:val="en-US" w:eastAsia="en-US"/>
        </w:rPr>
        <w:br/>
      </w:r>
      <w:r w:rsidRPr="002819F8">
        <w:rPr>
          <w:rFonts w:ascii="Angsana New" w:eastAsia="Cordia New" w:hAnsi="Angsana New"/>
          <w:b w:val="0"/>
          <w:bCs w:val="0"/>
          <w:color w:val="000000"/>
          <w:sz w:val="30"/>
          <w:szCs w:val="30"/>
          <w:cs/>
          <w:lang w:val="en-US" w:eastAsia="en-US"/>
        </w:rPr>
        <w:t>สำหรับงวด</w:t>
      </w:r>
      <w:r w:rsidR="00A733DA">
        <w:rPr>
          <w:rFonts w:ascii="Angsana New" w:eastAsia="Cordia New" w:hAnsi="Angsana New" w:hint="cs"/>
          <w:b w:val="0"/>
          <w:bCs w:val="0"/>
          <w:color w:val="000000"/>
          <w:sz w:val="30"/>
          <w:szCs w:val="30"/>
          <w:cs/>
          <w:lang w:val="en-US" w:eastAsia="en-US"/>
        </w:rPr>
        <w:t>เก้า</w:t>
      </w:r>
      <w:r w:rsidRPr="002819F8">
        <w:rPr>
          <w:rFonts w:ascii="Angsana New" w:eastAsia="Cordia New" w:hAnsi="Angsana New"/>
          <w:b w:val="0"/>
          <w:bCs w:val="0"/>
          <w:color w:val="000000"/>
          <w:sz w:val="30"/>
          <w:szCs w:val="30"/>
          <w:cs/>
          <w:lang w:val="en-US" w:eastAsia="en-US"/>
        </w:rPr>
        <w:t xml:space="preserve">เดือนสิ้นสุดวันที่ </w:t>
      </w:r>
      <w:r w:rsidR="007037FE" w:rsidRPr="007037FE">
        <w:rPr>
          <w:rFonts w:ascii="Angsana New" w:eastAsia="Cordia New" w:hAnsi="Angsana New"/>
          <w:b w:val="0"/>
          <w:bCs w:val="0"/>
          <w:color w:val="000000"/>
          <w:sz w:val="30"/>
          <w:szCs w:val="30"/>
          <w:lang w:val="en-US" w:eastAsia="en-US"/>
        </w:rPr>
        <w:t>3</w:t>
      </w:r>
      <w:r w:rsidR="00A733DA">
        <w:rPr>
          <w:rFonts w:ascii="Angsana New" w:eastAsia="Cordia New" w:hAnsi="Angsana New"/>
          <w:b w:val="0"/>
          <w:bCs w:val="0"/>
          <w:color w:val="000000"/>
          <w:sz w:val="30"/>
          <w:szCs w:val="30"/>
          <w:lang w:val="en-US" w:eastAsia="en-US"/>
        </w:rPr>
        <w:t>0</w:t>
      </w:r>
      <w:r w:rsidRPr="002819F8">
        <w:rPr>
          <w:rFonts w:ascii="Angsana New" w:eastAsia="Cordia New" w:hAnsi="Angsana New"/>
          <w:b w:val="0"/>
          <w:bCs w:val="0"/>
          <w:color w:val="000000"/>
          <w:sz w:val="30"/>
          <w:szCs w:val="30"/>
          <w:lang w:val="en-US" w:eastAsia="en-US"/>
        </w:rPr>
        <w:t xml:space="preserve"> </w:t>
      </w:r>
      <w:r w:rsidRPr="002819F8">
        <w:rPr>
          <w:rFonts w:ascii="Angsana New" w:eastAsia="Cordia New" w:hAnsi="Angsana New" w:hint="cs"/>
          <w:b w:val="0"/>
          <w:bCs w:val="0"/>
          <w:color w:val="000000"/>
          <w:sz w:val="30"/>
          <w:szCs w:val="30"/>
          <w:cs/>
          <w:lang w:val="en-US" w:eastAsia="en-US"/>
        </w:rPr>
        <w:t>ม</w:t>
      </w:r>
      <w:r w:rsidR="00A733DA">
        <w:rPr>
          <w:rFonts w:ascii="Angsana New" w:eastAsia="Cordia New" w:hAnsi="Angsana New" w:hint="cs"/>
          <w:b w:val="0"/>
          <w:bCs w:val="0"/>
          <w:color w:val="000000"/>
          <w:sz w:val="30"/>
          <w:szCs w:val="30"/>
          <w:cs/>
          <w:lang w:val="en-US" w:eastAsia="en-US"/>
        </w:rPr>
        <w:t>ิถุนายน</w:t>
      </w:r>
      <w:r w:rsidRPr="002819F8">
        <w:rPr>
          <w:rFonts w:ascii="Angsana New" w:eastAsia="Cordia New" w:hAnsi="Angsana New"/>
          <w:b w:val="0"/>
          <w:bCs w:val="0"/>
          <w:color w:val="000000"/>
          <w:sz w:val="30"/>
          <w:szCs w:val="30"/>
          <w:cs/>
          <w:lang w:val="en-US" w:eastAsia="en-US"/>
        </w:rPr>
        <w:t xml:space="preserve"> </w:t>
      </w:r>
      <w:r w:rsidR="007037FE" w:rsidRPr="007037FE">
        <w:rPr>
          <w:rFonts w:ascii="Angsana New" w:eastAsia="Cordia New" w:hAnsi="Angsana New"/>
          <w:b w:val="0"/>
          <w:bCs w:val="0"/>
          <w:color w:val="000000"/>
          <w:sz w:val="30"/>
          <w:szCs w:val="30"/>
          <w:lang w:val="en-US" w:eastAsia="en-US"/>
        </w:rPr>
        <w:t>256</w:t>
      </w:r>
      <w:r w:rsidR="00C53642">
        <w:rPr>
          <w:rFonts w:ascii="Angsana New" w:eastAsia="Cordia New" w:hAnsi="Angsana New"/>
          <w:b w:val="0"/>
          <w:bCs w:val="0"/>
          <w:color w:val="000000"/>
          <w:sz w:val="30"/>
          <w:szCs w:val="30"/>
          <w:lang w:val="en-US" w:eastAsia="en-US"/>
        </w:rPr>
        <w:t>8</w:t>
      </w:r>
      <w:r w:rsidRPr="002819F8">
        <w:rPr>
          <w:rFonts w:ascii="Angsana New" w:eastAsia="Cordia New" w:hAnsi="Angsana New"/>
          <w:b w:val="0"/>
          <w:bCs w:val="0"/>
          <w:color w:val="000000"/>
          <w:sz w:val="30"/>
          <w:szCs w:val="30"/>
          <w:cs/>
          <w:lang w:val="en-US" w:eastAsia="en-US"/>
        </w:rPr>
        <w:t xml:space="preserve"> มี</w:t>
      </w:r>
      <w:r w:rsidRPr="009D1C6E">
        <w:rPr>
          <w:rFonts w:ascii="Angsana New" w:eastAsia="Cordia New" w:hAnsi="Angsana New"/>
          <w:b w:val="0"/>
          <w:bCs w:val="0"/>
          <w:color w:val="000000"/>
          <w:sz w:val="30"/>
          <w:szCs w:val="30"/>
          <w:cs/>
          <w:lang w:val="en-US" w:eastAsia="en-US"/>
        </w:rPr>
        <w:t>จำนวน</w:t>
      </w:r>
      <w:r w:rsidR="00117294" w:rsidRPr="009D1C6E">
        <w:rPr>
          <w:rFonts w:ascii="Angsana New" w:eastAsia="Cordia New" w:hAnsi="Angsana New"/>
          <w:b w:val="0"/>
          <w:bCs w:val="0"/>
          <w:color w:val="000000"/>
          <w:sz w:val="30"/>
          <w:szCs w:val="30"/>
          <w:lang w:val="en-US" w:eastAsia="en-US"/>
        </w:rPr>
        <w:t xml:space="preserve"> </w:t>
      </w:r>
      <w:r w:rsidR="00492671" w:rsidRPr="00492671">
        <w:rPr>
          <w:rFonts w:ascii="Angsana New" w:eastAsia="Cordia New" w:hAnsi="Angsana New" w:hint="cs"/>
          <w:b w:val="0"/>
          <w:bCs w:val="0"/>
          <w:color w:val="000000"/>
          <w:sz w:val="30"/>
          <w:szCs w:val="30"/>
          <w:lang w:val="en-US" w:eastAsia="en-US"/>
        </w:rPr>
        <w:t>303</w:t>
      </w:r>
      <w:r w:rsidR="009C2624" w:rsidRPr="009D1C6E">
        <w:rPr>
          <w:rFonts w:ascii="Angsana New" w:eastAsia="Cordia New" w:hAnsi="Angsana New" w:hint="cs"/>
          <w:b w:val="0"/>
          <w:bCs w:val="0"/>
          <w:color w:val="000000"/>
          <w:sz w:val="30"/>
          <w:szCs w:val="30"/>
          <w:cs/>
          <w:lang w:val="en-US" w:eastAsia="en-US"/>
        </w:rPr>
        <w:t>.</w:t>
      </w:r>
      <w:r w:rsidR="00492671" w:rsidRPr="00492671">
        <w:rPr>
          <w:rFonts w:ascii="Angsana New" w:eastAsia="Cordia New" w:hAnsi="Angsana New" w:hint="cs"/>
          <w:b w:val="0"/>
          <w:bCs w:val="0"/>
          <w:color w:val="000000"/>
          <w:sz w:val="30"/>
          <w:szCs w:val="30"/>
          <w:lang w:val="en-US" w:eastAsia="en-US"/>
        </w:rPr>
        <w:t>00</w:t>
      </w:r>
      <w:r w:rsidRPr="009D1C6E">
        <w:rPr>
          <w:rFonts w:ascii="Angsana New" w:eastAsia="Cordia New" w:hAnsi="Angsana New"/>
          <w:b w:val="0"/>
          <w:bCs w:val="0"/>
          <w:color w:val="000000"/>
          <w:sz w:val="30"/>
          <w:szCs w:val="30"/>
          <w:lang w:val="en-US" w:eastAsia="en-US"/>
        </w:rPr>
        <w:t xml:space="preserve"> </w:t>
      </w:r>
      <w:r w:rsidRPr="009D1C6E">
        <w:rPr>
          <w:rFonts w:ascii="Angsana New" w:eastAsia="Cordia New" w:hAnsi="Angsana New"/>
          <w:b w:val="0"/>
          <w:bCs w:val="0"/>
          <w:color w:val="000000"/>
          <w:sz w:val="30"/>
          <w:szCs w:val="30"/>
          <w:cs/>
          <w:lang w:val="en-US" w:eastAsia="en-US"/>
        </w:rPr>
        <w:t>ล้าน</w:t>
      </w:r>
      <w:r w:rsidRPr="00B70AC0">
        <w:rPr>
          <w:rFonts w:ascii="Angsana New" w:eastAsia="Cordia New" w:hAnsi="Angsana New"/>
          <w:b w:val="0"/>
          <w:bCs w:val="0"/>
          <w:color w:val="000000"/>
          <w:sz w:val="30"/>
          <w:szCs w:val="30"/>
          <w:cs/>
          <w:lang w:val="en-US" w:eastAsia="en-US"/>
        </w:rPr>
        <w:t>บาทและ</w:t>
      </w:r>
      <w:r w:rsidR="00117294" w:rsidRPr="00B70AC0">
        <w:rPr>
          <w:rFonts w:ascii="Angsana New" w:eastAsia="Cordia New" w:hAnsi="Angsana New"/>
          <w:b w:val="0"/>
          <w:bCs w:val="0"/>
          <w:color w:val="000000"/>
          <w:sz w:val="30"/>
          <w:szCs w:val="30"/>
          <w:lang w:val="en-US" w:eastAsia="en-US"/>
        </w:rPr>
        <w:t xml:space="preserve"> </w:t>
      </w:r>
      <w:r w:rsidR="00B70AC0" w:rsidRPr="00B70AC0">
        <w:rPr>
          <w:rFonts w:ascii="Angsana New" w:eastAsia="Cordia New" w:hAnsi="Angsana New"/>
          <w:b w:val="0"/>
          <w:bCs w:val="0"/>
          <w:color w:val="000000"/>
          <w:sz w:val="30"/>
          <w:szCs w:val="30"/>
          <w:lang w:val="en-US" w:eastAsia="en-US"/>
        </w:rPr>
        <w:t>30</w:t>
      </w:r>
      <w:r w:rsidR="009B4ADD" w:rsidRPr="00B70AC0">
        <w:rPr>
          <w:rFonts w:ascii="Angsana New" w:eastAsia="Cordia New" w:hAnsi="Angsana New"/>
          <w:b w:val="0"/>
          <w:bCs w:val="0"/>
          <w:color w:val="000000"/>
          <w:sz w:val="30"/>
          <w:szCs w:val="30"/>
          <w:lang w:val="en-US" w:eastAsia="en-US"/>
        </w:rPr>
        <w:t>.</w:t>
      </w:r>
      <w:r w:rsidR="00B70AC0" w:rsidRPr="00B70AC0">
        <w:rPr>
          <w:rFonts w:ascii="Angsana New" w:eastAsia="Cordia New" w:hAnsi="Angsana New"/>
          <w:b w:val="0"/>
          <w:bCs w:val="0"/>
          <w:color w:val="000000"/>
          <w:sz w:val="30"/>
          <w:szCs w:val="30"/>
          <w:lang w:val="en-US" w:eastAsia="en-US"/>
        </w:rPr>
        <w:t>20</w:t>
      </w:r>
      <w:r w:rsidRPr="00B70AC0">
        <w:rPr>
          <w:rFonts w:ascii="Angsana New" w:eastAsia="Cordia New" w:hAnsi="Angsana New"/>
          <w:b w:val="0"/>
          <w:bCs w:val="0"/>
          <w:color w:val="000000"/>
          <w:sz w:val="30"/>
          <w:szCs w:val="30"/>
          <w:lang w:val="en-US" w:eastAsia="en-US"/>
        </w:rPr>
        <w:t xml:space="preserve"> </w:t>
      </w:r>
      <w:r w:rsidRPr="00B70AC0">
        <w:rPr>
          <w:rFonts w:ascii="Angsana New" w:eastAsia="Cordia New" w:hAnsi="Angsana New"/>
          <w:b w:val="0"/>
          <w:bCs w:val="0"/>
          <w:color w:val="000000"/>
          <w:sz w:val="30"/>
          <w:szCs w:val="30"/>
          <w:cs/>
          <w:lang w:val="en-US" w:eastAsia="en-US"/>
        </w:rPr>
        <w:t>ล้านบาท</w:t>
      </w:r>
      <w:r w:rsidRPr="009D1C6E">
        <w:rPr>
          <w:rFonts w:ascii="Angsana New" w:eastAsia="Cordia New" w:hAnsi="Angsana New"/>
          <w:b w:val="0"/>
          <w:bCs w:val="0"/>
          <w:color w:val="000000"/>
          <w:sz w:val="30"/>
          <w:szCs w:val="30"/>
          <w:cs/>
          <w:lang w:val="en-US" w:eastAsia="en-US"/>
        </w:rPr>
        <w:t xml:space="preserve"> ตามลำดับ</w:t>
      </w:r>
      <w:r w:rsidRPr="002819F8">
        <w:rPr>
          <w:rFonts w:ascii="Angsana New" w:eastAsia="Cordia New" w:hAnsi="Angsana New"/>
          <w:b w:val="0"/>
          <w:bCs w:val="0"/>
          <w:color w:val="000000"/>
          <w:sz w:val="30"/>
          <w:szCs w:val="30"/>
          <w:lang w:val="en-US" w:eastAsia="en-US"/>
        </w:rPr>
        <w:t xml:space="preserve"> </w:t>
      </w:r>
      <w:r w:rsidRPr="002819F8">
        <w:rPr>
          <w:rFonts w:ascii="Angsana New" w:eastAsia="Cordia New" w:hAnsi="Angsana New"/>
          <w:b w:val="0"/>
          <w:bCs w:val="0"/>
          <w:color w:val="000000"/>
          <w:sz w:val="30"/>
          <w:szCs w:val="30"/>
          <w:cs/>
          <w:lang w:val="en-US" w:eastAsia="en-US"/>
        </w:rPr>
        <w:br/>
      </w:r>
      <w:r w:rsidRPr="002819F8">
        <w:rPr>
          <w:rFonts w:ascii="Angsana New" w:eastAsia="Cordia New" w:hAnsi="Angsana New"/>
          <w:b w:val="0"/>
          <w:bCs w:val="0"/>
          <w:i/>
          <w:iCs/>
          <w:color w:val="000000"/>
          <w:sz w:val="30"/>
          <w:szCs w:val="30"/>
          <w:lang w:val="en-US" w:eastAsia="en-US"/>
        </w:rPr>
        <w:t>(</w:t>
      </w:r>
      <w:r w:rsidR="007037FE" w:rsidRPr="007037FE">
        <w:rPr>
          <w:rFonts w:ascii="Angsana New" w:eastAsia="Cordia New" w:hAnsi="Angsana New"/>
          <w:b w:val="0"/>
          <w:bCs w:val="0"/>
          <w:i/>
          <w:iCs/>
          <w:color w:val="000000"/>
          <w:sz w:val="30"/>
          <w:szCs w:val="30"/>
          <w:lang w:val="en-US" w:eastAsia="en-US"/>
        </w:rPr>
        <w:t>3</w:t>
      </w:r>
      <w:r w:rsidR="00855559">
        <w:rPr>
          <w:rFonts w:ascii="Angsana New" w:eastAsia="Cordia New" w:hAnsi="Angsana New"/>
          <w:b w:val="0"/>
          <w:bCs w:val="0"/>
          <w:i/>
          <w:iCs/>
          <w:color w:val="000000"/>
          <w:sz w:val="30"/>
          <w:szCs w:val="30"/>
          <w:lang w:val="en-US" w:eastAsia="en-US"/>
        </w:rPr>
        <w:t>0</w:t>
      </w:r>
      <w:r w:rsidRPr="002819F8">
        <w:rPr>
          <w:rFonts w:ascii="Angsana New" w:eastAsia="Cordia New" w:hAnsi="Angsana New"/>
          <w:b w:val="0"/>
          <w:bCs w:val="0"/>
          <w:i/>
          <w:iCs/>
          <w:color w:val="000000"/>
          <w:sz w:val="30"/>
          <w:szCs w:val="30"/>
          <w:lang w:val="en-US" w:eastAsia="en-US"/>
        </w:rPr>
        <w:t xml:space="preserve"> </w:t>
      </w:r>
      <w:r w:rsidRPr="002819F8">
        <w:rPr>
          <w:rFonts w:ascii="Angsana New" w:eastAsia="Cordia New" w:hAnsi="Angsana New" w:hint="cs"/>
          <w:b w:val="0"/>
          <w:bCs w:val="0"/>
          <w:i/>
          <w:iCs/>
          <w:color w:val="000000"/>
          <w:sz w:val="30"/>
          <w:szCs w:val="30"/>
          <w:cs/>
          <w:lang w:val="en-US" w:eastAsia="en-US"/>
        </w:rPr>
        <w:t>ม</w:t>
      </w:r>
      <w:r w:rsidR="00855559">
        <w:rPr>
          <w:rFonts w:ascii="Angsana New" w:eastAsia="Cordia New" w:hAnsi="Angsana New" w:hint="cs"/>
          <w:b w:val="0"/>
          <w:bCs w:val="0"/>
          <w:i/>
          <w:iCs/>
          <w:color w:val="000000"/>
          <w:sz w:val="30"/>
          <w:szCs w:val="30"/>
          <w:cs/>
          <w:lang w:val="en-US" w:eastAsia="en-US"/>
        </w:rPr>
        <w:t>ิถุนายน</w:t>
      </w:r>
      <w:r w:rsidRPr="002819F8">
        <w:rPr>
          <w:rFonts w:ascii="Angsana New" w:eastAsia="Cordia New" w:hAnsi="Angsana New"/>
          <w:b w:val="0"/>
          <w:bCs w:val="0"/>
          <w:i/>
          <w:iCs/>
          <w:color w:val="000000"/>
          <w:sz w:val="30"/>
          <w:szCs w:val="30"/>
          <w:cs/>
          <w:lang w:val="en-US" w:eastAsia="en-US"/>
        </w:rPr>
        <w:t xml:space="preserve"> </w:t>
      </w:r>
      <w:r w:rsidR="007037FE" w:rsidRPr="007037FE">
        <w:rPr>
          <w:rFonts w:ascii="Angsana New" w:eastAsia="Cordia New" w:hAnsi="Angsana New"/>
          <w:b w:val="0"/>
          <w:bCs w:val="0"/>
          <w:i/>
          <w:iCs/>
          <w:color w:val="000000"/>
          <w:sz w:val="30"/>
          <w:szCs w:val="30"/>
          <w:lang w:val="en-US" w:eastAsia="en-US"/>
        </w:rPr>
        <w:t>256</w:t>
      </w:r>
      <w:r w:rsidR="00C53642">
        <w:rPr>
          <w:rFonts w:ascii="Angsana New" w:eastAsia="Cordia New" w:hAnsi="Angsana New"/>
          <w:b w:val="0"/>
          <w:bCs w:val="0"/>
          <w:i/>
          <w:iCs/>
          <w:color w:val="000000"/>
          <w:sz w:val="30"/>
          <w:szCs w:val="30"/>
          <w:lang w:val="en-US" w:eastAsia="en-US"/>
        </w:rPr>
        <w:t>7</w:t>
      </w:r>
      <w:r w:rsidRPr="002819F8">
        <w:rPr>
          <w:rFonts w:ascii="Angsana New" w:eastAsia="Cordia New" w:hAnsi="Angsana New"/>
          <w:b w:val="0"/>
          <w:bCs w:val="0"/>
          <w:i/>
          <w:iCs/>
          <w:color w:val="000000"/>
          <w:sz w:val="30"/>
          <w:szCs w:val="30"/>
          <w:lang w:val="en-US" w:eastAsia="en-US"/>
        </w:rPr>
        <w:t>:</w:t>
      </w:r>
      <w:r w:rsidRPr="002819F8">
        <w:rPr>
          <w:rFonts w:ascii="Angsana New" w:eastAsia="Cordia New" w:hAnsi="Angsana New" w:hint="cs"/>
          <w:b w:val="0"/>
          <w:bCs w:val="0"/>
          <w:i/>
          <w:iCs/>
          <w:color w:val="000000"/>
          <w:sz w:val="30"/>
          <w:szCs w:val="30"/>
          <w:cs/>
          <w:lang w:val="en-US" w:eastAsia="en-US"/>
        </w:rPr>
        <w:t xml:space="preserve"> </w:t>
      </w:r>
      <w:r w:rsidR="00C53642">
        <w:rPr>
          <w:rFonts w:ascii="Angsana New" w:eastAsia="Cordia New" w:hAnsi="Angsana New"/>
          <w:b w:val="0"/>
          <w:bCs w:val="0"/>
          <w:i/>
          <w:iCs/>
          <w:color w:val="000000"/>
          <w:sz w:val="30"/>
          <w:szCs w:val="30"/>
          <w:lang w:val="en-US" w:eastAsia="en-US"/>
        </w:rPr>
        <w:t>2</w:t>
      </w:r>
      <w:r w:rsidR="008C39DE">
        <w:rPr>
          <w:rFonts w:ascii="Angsana New" w:eastAsia="Cordia New" w:hAnsi="Angsana New"/>
          <w:b w:val="0"/>
          <w:bCs w:val="0"/>
          <w:i/>
          <w:iCs/>
          <w:color w:val="000000"/>
          <w:sz w:val="30"/>
          <w:szCs w:val="30"/>
          <w:lang w:val="en-US" w:eastAsia="en-US"/>
        </w:rPr>
        <w:t>98.71</w:t>
      </w:r>
      <w:r w:rsidRPr="002819F8">
        <w:rPr>
          <w:rFonts w:ascii="Angsana New" w:eastAsia="Cordia New" w:hAnsi="Angsana New"/>
          <w:b w:val="0"/>
          <w:bCs w:val="0"/>
          <w:i/>
          <w:iCs/>
          <w:color w:val="000000"/>
          <w:sz w:val="30"/>
          <w:szCs w:val="30"/>
          <w:lang w:val="en-US" w:eastAsia="en-US"/>
        </w:rPr>
        <w:t xml:space="preserve"> </w:t>
      </w:r>
      <w:r w:rsidRPr="002819F8">
        <w:rPr>
          <w:rFonts w:ascii="Angsana New" w:eastAsia="Cordia New" w:hAnsi="Angsana New"/>
          <w:b w:val="0"/>
          <w:bCs w:val="0"/>
          <w:i/>
          <w:iCs/>
          <w:color w:val="000000"/>
          <w:sz w:val="30"/>
          <w:szCs w:val="30"/>
          <w:cs/>
          <w:lang w:val="en-US" w:eastAsia="en-US"/>
        </w:rPr>
        <w:t>ล้านบาท</w:t>
      </w:r>
      <w:r w:rsidRPr="002819F8">
        <w:rPr>
          <w:rFonts w:ascii="Angsana New" w:eastAsia="Cordia New" w:hAnsi="Angsana New"/>
          <w:b w:val="0"/>
          <w:bCs w:val="0"/>
          <w:i/>
          <w:iCs/>
          <w:color w:val="000000"/>
          <w:sz w:val="30"/>
          <w:szCs w:val="30"/>
          <w:lang w:val="en-US" w:eastAsia="en-US"/>
        </w:rPr>
        <w:t xml:space="preserve"> </w:t>
      </w:r>
      <w:r w:rsidRPr="002819F8">
        <w:rPr>
          <w:rFonts w:ascii="Angsana New" w:eastAsia="Cordia New" w:hAnsi="Angsana New"/>
          <w:b w:val="0"/>
          <w:bCs w:val="0"/>
          <w:i/>
          <w:iCs/>
          <w:color w:val="000000"/>
          <w:sz w:val="30"/>
          <w:szCs w:val="30"/>
          <w:cs/>
          <w:lang w:val="en-US" w:eastAsia="en-US"/>
        </w:rPr>
        <w:t xml:space="preserve">และ </w:t>
      </w:r>
      <w:r w:rsidR="007037FE" w:rsidRPr="007037FE">
        <w:rPr>
          <w:rFonts w:ascii="Angsana New" w:eastAsia="Cordia New" w:hAnsi="Angsana New"/>
          <w:b w:val="0"/>
          <w:bCs w:val="0"/>
          <w:i/>
          <w:iCs/>
          <w:color w:val="000000"/>
          <w:sz w:val="30"/>
          <w:szCs w:val="30"/>
          <w:lang w:val="en-US" w:eastAsia="en-US"/>
        </w:rPr>
        <w:t>2</w:t>
      </w:r>
      <w:r w:rsidR="008C39DE">
        <w:rPr>
          <w:rFonts w:ascii="Angsana New" w:eastAsia="Cordia New" w:hAnsi="Angsana New"/>
          <w:b w:val="0"/>
          <w:bCs w:val="0"/>
          <w:i/>
          <w:iCs/>
          <w:color w:val="000000"/>
          <w:sz w:val="30"/>
          <w:szCs w:val="30"/>
          <w:lang w:val="en-US" w:eastAsia="en-US"/>
        </w:rPr>
        <w:t>8.07</w:t>
      </w:r>
      <w:r w:rsidRPr="002819F8">
        <w:rPr>
          <w:rFonts w:ascii="Angsana New" w:eastAsia="Cordia New" w:hAnsi="Angsana New"/>
          <w:b w:val="0"/>
          <w:bCs w:val="0"/>
          <w:i/>
          <w:iCs/>
          <w:color w:val="000000"/>
          <w:sz w:val="30"/>
          <w:szCs w:val="30"/>
          <w:lang w:val="en-US" w:eastAsia="en-US"/>
        </w:rPr>
        <w:t xml:space="preserve"> </w:t>
      </w:r>
      <w:r w:rsidRPr="002819F8">
        <w:rPr>
          <w:rFonts w:ascii="Angsana New" w:eastAsia="Cordia New" w:hAnsi="Angsana New"/>
          <w:b w:val="0"/>
          <w:bCs w:val="0"/>
          <w:i/>
          <w:iCs/>
          <w:color w:val="000000"/>
          <w:sz w:val="30"/>
          <w:szCs w:val="30"/>
          <w:cs/>
          <w:lang w:val="en-US" w:eastAsia="en-US"/>
        </w:rPr>
        <w:t>ล้านบาท ตามลำดั</w:t>
      </w:r>
      <w:r w:rsidR="00125D66">
        <w:rPr>
          <w:rFonts w:ascii="Angsana New" w:eastAsia="Cordia New" w:hAnsi="Angsana New" w:hint="cs"/>
          <w:b w:val="0"/>
          <w:bCs w:val="0"/>
          <w:i/>
          <w:iCs/>
          <w:color w:val="000000"/>
          <w:sz w:val="30"/>
          <w:szCs w:val="30"/>
          <w:cs/>
          <w:lang w:val="en-US" w:eastAsia="en-US"/>
        </w:rPr>
        <w:t>บ)</w:t>
      </w:r>
    </w:p>
    <w:p w14:paraId="2522A84D" w14:textId="52BBECA6" w:rsidR="00AB0555" w:rsidRDefault="00AB0555" w:rsidP="00227B8D">
      <w:pPr>
        <w:pStyle w:val="Heading6"/>
        <w:numPr>
          <w:ilvl w:val="0"/>
          <w:numId w:val="19"/>
        </w:numPr>
        <w:tabs>
          <w:tab w:val="clear" w:pos="900"/>
          <w:tab w:val="left" w:pos="540"/>
          <w:tab w:val="num" w:pos="1260"/>
        </w:tabs>
        <w:ind w:left="108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หุ้นกู้</w:t>
      </w:r>
    </w:p>
    <w:p w14:paraId="279A6501" w14:textId="77777777" w:rsidR="00AB0555" w:rsidRPr="00235A86" w:rsidRDefault="00AB0555" w:rsidP="00AB0555">
      <w:pPr>
        <w:rPr>
          <w:sz w:val="12"/>
          <w:szCs w:val="12"/>
          <w:lang w:val="x-none" w:eastAsia="x-none"/>
        </w:rPr>
      </w:pPr>
    </w:p>
    <w:p w14:paraId="724B181F" w14:textId="15DFF610" w:rsidR="00AB0555" w:rsidRPr="00AB0555" w:rsidRDefault="00AB0555" w:rsidP="00227B8D">
      <w:pPr>
        <w:tabs>
          <w:tab w:val="clear" w:pos="907"/>
          <w:tab w:val="clear" w:pos="1644"/>
          <w:tab w:val="left" w:pos="900"/>
          <w:tab w:val="left" w:pos="1080"/>
        </w:tabs>
        <w:ind w:left="540"/>
        <w:rPr>
          <w:rFonts w:asciiTheme="majorBidi" w:hAnsiTheme="majorBidi" w:cstheme="majorBidi"/>
          <w:sz w:val="30"/>
          <w:szCs w:val="30"/>
          <w:cs/>
          <w:lang w:eastAsia="x-none"/>
        </w:rPr>
      </w:pPr>
      <w:r>
        <w:rPr>
          <w:rFonts w:asciiTheme="majorBidi" w:hAnsiTheme="majorBidi" w:cstheme="majorBidi"/>
          <w:sz w:val="30"/>
          <w:szCs w:val="30"/>
          <w:lang w:eastAsia="x-none"/>
        </w:rPr>
        <w:tab/>
      </w:r>
      <w:r>
        <w:rPr>
          <w:rFonts w:asciiTheme="majorBidi" w:hAnsiTheme="majorBidi" w:cstheme="majorBidi"/>
          <w:sz w:val="30"/>
          <w:szCs w:val="30"/>
          <w:lang w:eastAsia="x-none"/>
        </w:rPr>
        <w:tab/>
      </w:r>
      <w:r>
        <w:rPr>
          <w:rFonts w:asciiTheme="majorBidi" w:hAnsiTheme="majorBidi" w:cstheme="majorBidi"/>
          <w:sz w:val="30"/>
          <w:szCs w:val="30"/>
          <w:lang w:eastAsia="x-none"/>
        </w:rPr>
        <w:tab/>
      </w:r>
      <w:r w:rsidRPr="00AB0555">
        <w:rPr>
          <w:rFonts w:asciiTheme="majorBidi" w:hAnsiTheme="majorBidi" w:cstheme="majorBidi"/>
          <w:sz w:val="30"/>
          <w:szCs w:val="30"/>
          <w:cs/>
          <w:lang w:eastAsia="x-none"/>
        </w:rPr>
        <w:t>การออกหุ้นกู้</w:t>
      </w:r>
      <w:r w:rsidRPr="00AB0555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AB0555">
        <w:rPr>
          <w:rFonts w:asciiTheme="majorBidi" w:hAnsiTheme="majorBidi" w:cstheme="majorBidi"/>
          <w:sz w:val="30"/>
          <w:szCs w:val="30"/>
          <w:cs/>
          <w:lang w:eastAsia="x-none"/>
        </w:rPr>
        <w:t>และการไถ่ถอนหุ้นกู้ระหว่างงวด</w:t>
      </w:r>
      <w:r w:rsidR="0089774C">
        <w:rPr>
          <w:rFonts w:asciiTheme="majorBidi" w:hAnsiTheme="majorBidi" w:cstheme="majorBidi" w:hint="cs"/>
          <w:sz w:val="30"/>
          <w:szCs w:val="30"/>
          <w:cs/>
          <w:lang w:eastAsia="x-none"/>
        </w:rPr>
        <w:t>เก้า</w:t>
      </w:r>
      <w:r w:rsidRPr="00AB055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เดือนสิ้นสุด ณ วันที่ </w:t>
      </w:r>
      <w:r w:rsidRPr="00AB0555">
        <w:rPr>
          <w:rFonts w:asciiTheme="majorBidi" w:hAnsiTheme="majorBidi" w:cstheme="majorBidi"/>
          <w:sz w:val="30"/>
          <w:szCs w:val="30"/>
          <w:lang w:eastAsia="x-none"/>
        </w:rPr>
        <w:t>3</w:t>
      </w:r>
      <w:r w:rsidR="0089774C">
        <w:rPr>
          <w:rFonts w:asciiTheme="majorBidi" w:hAnsiTheme="majorBidi" w:cstheme="majorBidi"/>
          <w:sz w:val="30"/>
          <w:szCs w:val="30"/>
          <w:lang w:eastAsia="x-none"/>
        </w:rPr>
        <w:t>0</w:t>
      </w:r>
      <w:r w:rsidRPr="00AB055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="0089774C">
        <w:rPr>
          <w:rFonts w:asciiTheme="majorBidi" w:hAnsiTheme="majorBidi" w:cstheme="majorBidi" w:hint="cs"/>
          <w:sz w:val="30"/>
          <w:szCs w:val="30"/>
          <w:cs/>
          <w:lang w:eastAsia="x-none"/>
        </w:rPr>
        <w:t>มิถุนายน</w:t>
      </w:r>
      <w:r w:rsidRPr="00AB055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มีดังนี้</w:t>
      </w:r>
    </w:p>
    <w:p w14:paraId="45E94C9B" w14:textId="77777777" w:rsidR="00AB0555" w:rsidRPr="00235A86" w:rsidRDefault="00AB0555" w:rsidP="00AB0555">
      <w:pPr>
        <w:pStyle w:val="ListParagraph"/>
        <w:ind w:left="900"/>
        <w:rPr>
          <w:rFonts w:cs="Arial"/>
          <w:sz w:val="12"/>
          <w:szCs w:val="12"/>
          <w:lang w:eastAsia="x-none"/>
        </w:rPr>
      </w:pPr>
    </w:p>
    <w:tbl>
      <w:tblPr>
        <w:tblW w:w="13654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1800"/>
        <w:gridCol w:w="2520"/>
        <w:gridCol w:w="2520"/>
        <w:gridCol w:w="2070"/>
        <w:gridCol w:w="2250"/>
        <w:gridCol w:w="236"/>
        <w:gridCol w:w="2258"/>
      </w:tblGrid>
      <w:tr w:rsidR="00AB0555" w:rsidRPr="006263D0" w14:paraId="60835599" w14:textId="77777777" w:rsidTr="00227B8D">
        <w:trPr>
          <w:trHeight w:val="295"/>
          <w:tblHeader/>
        </w:trPr>
        <w:tc>
          <w:tcPr>
            <w:tcW w:w="1800" w:type="dxa"/>
          </w:tcPr>
          <w:p w14:paraId="222CAD27" w14:textId="77777777" w:rsidR="00AB0555" w:rsidRPr="006263D0" w:rsidRDefault="00AB0555" w:rsidP="0052468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14:paraId="26FB78A7" w14:textId="77777777" w:rsidR="00AB0555" w:rsidRPr="006263D0" w:rsidRDefault="00AB0555" w:rsidP="0052468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14:paraId="18505D16" w14:textId="77777777" w:rsidR="00AB0555" w:rsidRPr="006263D0" w:rsidRDefault="00AB0555" w:rsidP="0052468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5E0FD43B" w14:textId="77777777" w:rsidR="00AB0555" w:rsidRPr="006263D0" w:rsidRDefault="00AB0555" w:rsidP="0052468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204DC0F7" w14:textId="77777777" w:rsidR="00AB0555" w:rsidRPr="006263D0" w:rsidRDefault="00AB0555" w:rsidP="0052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1F07BED" w14:textId="77777777" w:rsidR="00AB0555" w:rsidRPr="006263D0" w:rsidRDefault="00AB0555" w:rsidP="0052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2258" w:type="dxa"/>
          </w:tcPr>
          <w:p w14:paraId="61CF15C7" w14:textId="77777777" w:rsidR="00AB0555" w:rsidRPr="006263D0" w:rsidRDefault="00AB0555" w:rsidP="0052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0555" w:rsidRPr="006263D0" w14:paraId="23738D89" w14:textId="77777777" w:rsidTr="00227B8D">
        <w:trPr>
          <w:trHeight w:val="295"/>
          <w:tblHeader/>
        </w:trPr>
        <w:tc>
          <w:tcPr>
            <w:tcW w:w="1800" w:type="dxa"/>
          </w:tcPr>
          <w:p w14:paraId="2977B469" w14:textId="77777777" w:rsidR="00AB0555" w:rsidRPr="006263D0" w:rsidRDefault="00AB0555" w:rsidP="0052468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>ครั้งที่</w:t>
            </w:r>
          </w:p>
        </w:tc>
        <w:tc>
          <w:tcPr>
            <w:tcW w:w="2520" w:type="dxa"/>
          </w:tcPr>
          <w:p w14:paraId="7050F436" w14:textId="77777777" w:rsidR="00AB0555" w:rsidRPr="006263D0" w:rsidRDefault="00AB0555" w:rsidP="0052468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วันที่ออก</w:t>
            </w:r>
          </w:p>
        </w:tc>
        <w:tc>
          <w:tcPr>
            <w:tcW w:w="2520" w:type="dxa"/>
          </w:tcPr>
          <w:p w14:paraId="6CB5B42D" w14:textId="77777777" w:rsidR="00AB0555" w:rsidRPr="006263D0" w:rsidRDefault="00AB0555" w:rsidP="0052468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>วันครบกำหนดไถ่ถอน</w:t>
            </w:r>
          </w:p>
        </w:tc>
        <w:tc>
          <w:tcPr>
            <w:tcW w:w="2070" w:type="dxa"/>
          </w:tcPr>
          <w:p w14:paraId="11CE063B" w14:textId="77777777" w:rsidR="00AB0555" w:rsidRPr="006263D0" w:rsidRDefault="00AB0555" w:rsidP="0052468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250" w:type="dxa"/>
          </w:tcPr>
          <w:p w14:paraId="27D1BDDB" w14:textId="2ED6F14A" w:rsidR="00AB0555" w:rsidRPr="006263D0" w:rsidRDefault="00AB0555" w:rsidP="0052468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346D4BC8" w14:textId="77777777" w:rsidR="00AB0555" w:rsidRPr="006263D0" w:rsidRDefault="00AB0555" w:rsidP="0052468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8" w:type="dxa"/>
          </w:tcPr>
          <w:p w14:paraId="60010D99" w14:textId="45957A9B" w:rsidR="00AB0555" w:rsidRPr="006263D0" w:rsidRDefault="00AB0555" w:rsidP="0052468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AB0555" w:rsidRPr="006263D0" w14:paraId="65C36DA3" w14:textId="77777777" w:rsidTr="00227B8D">
        <w:trPr>
          <w:tblHeader/>
        </w:trPr>
        <w:tc>
          <w:tcPr>
            <w:tcW w:w="1800" w:type="dxa"/>
          </w:tcPr>
          <w:p w14:paraId="23098A47" w14:textId="77777777" w:rsidR="00AB0555" w:rsidRPr="006263D0" w:rsidRDefault="00AB0555" w:rsidP="0052468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</w:tcPr>
          <w:p w14:paraId="400A8089" w14:textId="77777777" w:rsidR="00AB0555" w:rsidRPr="006263D0" w:rsidRDefault="00AB0555" w:rsidP="0052468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14:paraId="6DF1F131" w14:textId="77777777" w:rsidR="00AB0555" w:rsidRPr="006263D0" w:rsidRDefault="00AB0555" w:rsidP="0052468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75BED471" w14:textId="77777777" w:rsidR="00AB0555" w:rsidRPr="006263D0" w:rsidRDefault="00AB0555" w:rsidP="0052468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4744" w:type="dxa"/>
            <w:gridSpan w:val="3"/>
          </w:tcPr>
          <w:p w14:paraId="34E8E5C4" w14:textId="77777777" w:rsidR="00AB0555" w:rsidRPr="006263D0" w:rsidRDefault="00AB0555" w:rsidP="0052468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B0555" w:rsidRPr="006263D0" w14:paraId="06CBC0B4" w14:textId="77777777" w:rsidTr="00227B8D">
        <w:tc>
          <w:tcPr>
            <w:tcW w:w="4320" w:type="dxa"/>
            <w:gridSpan w:val="2"/>
          </w:tcPr>
          <w:p w14:paraId="1551F377" w14:textId="77777777" w:rsidR="00AB0555" w:rsidRPr="006263D0" w:rsidRDefault="00AB0555" w:rsidP="00524684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ออกโดยบริษัท</w:t>
            </w:r>
          </w:p>
        </w:tc>
        <w:tc>
          <w:tcPr>
            <w:tcW w:w="2520" w:type="dxa"/>
          </w:tcPr>
          <w:p w14:paraId="03F5C944" w14:textId="77777777" w:rsidR="00AB0555" w:rsidRPr="006263D0" w:rsidRDefault="00AB0555" w:rsidP="0052468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0736EF8D" w14:textId="77777777" w:rsidR="00AB0555" w:rsidRPr="006263D0" w:rsidRDefault="00AB0555" w:rsidP="0052468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44" w:type="dxa"/>
            <w:gridSpan w:val="3"/>
          </w:tcPr>
          <w:p w14:paraId="6190B063" w14:textId="77777777" w:rsidR="00AB0555" w:rsidRPr="006263D0" w:rsidRDefault="00AB0555" w:rsidP="0052468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455BD" w:rsidRPr="006263D0" w14:paraId="1D6D7C4E" w14:textId="77777777" w:rsidTr="00227B8D">
        <w:tc>
          <w:tcPr>
            <w:tcW w:w="1800" w:type="dxa"/>
          </w:tcPr>
          <w:p w14:paraId="28341389" w14:textId="0BF36F58" w:rsidR="00C455BD" w:rsidRDefault="00C455BD" w:rsidP="00C455B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1/2568</w:t>
            </w:r>
          </w:p>
        </w:tc>
        <w:tc>
          <w:tcPr>
            <w:tcW w:w="2520" w:type="dxa"/>
          </w:tcPr>
          <w:p w14:paraId="70DE3FEA" w14:textId="15032F41" w:rsidR="00C455BD" w:rsidRDefault="00C455BD" w:rsidP="00C455B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กุมภาพันธ์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520" w:type="dxa"/>
          </w:tcPr>
          <w:p w14:paraId="1946E959" w14:textId="36389181" w:rsidR="00C455BD" w:rsidRDefault="00C455BD" w:rsidP="00C455BD">
            <w:pPr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กุมภาพันธ์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2571</w:t>
            </w:r>
          </w:p>
        </w:tc>
        <w:tc>
          <w:tcPr>
            <w:tcW w:w="2070" w:type="dxa"/>
          </w:tcPr>
          <w:p w14:paraId="5072C031" w14:textId="3332C0E1" w:rsidR="00C455BD" w:rsidRDefault="00C455BD" w:rsidP="00C45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50" w:type="dxa"/>
          </w:tcPr>
          <w:p w14:paraId="5D43EEDE" w14:textId="3D1E485D" w:rsidR="00C455BD" w:rsidRPr="00C455BD" w:rsidRDefault="00C455BD" w:rsidP="00C45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2"/>
              </w:tabs>
              <w:ind w:right="-137"/>
              <w:rPr>
                <w:rFonts w:asciiTheme="majorBidi" w:hAnsiTheme="majorBidi" w:cstheme="majorBidi"/>
                <w:sz w:val="30"/>
                <w:szCs w:val="30"/>
              </w:rPr>
            </w:pPr>
            <w:r w:rsidRPr="00C455BD">
              <w:rPr>
                <w:rFonts w:asciiTheme="majorBidi" w:hAnsiTheme="majorBidi" w:cstheme="majorBidi"/>
                <w:sz w:val="30"/>
                <w:szCs w:val="30"/>
              </w:rPr>
              <w:t>2,000</w:t>
            </w:r>
          </w:p>
        </w:tc>
        <w:tc>
          <w:tcPr>
            <w:tcW w:w="236" w:type="dxa"/>
          </w:tcPr>
          <w:p w14:paraId="122F970A" w14:textId="77777777" w:rsidR="00C455BD" w:rsidRPr="00C455BD" w:rsidRDefault="00C455BD" w:rsidP="00C45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8" w:type="dxa"/>
          </w:tcPr>
          <w:p w14:paraId="46C20CAF" w14:textId="4DCADC58" w:rsidR="00C455BD" w:rsidRPr="00C455BD" w:rsidRDefault="00C455BD" w:rsidP="00C45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2"/>
              </w:tabs>
              <w:ind w:right="-137"/>
              <w:rPr>
                <w:rFonts w:asciiTheme="majorBidi" w:hAnsiTheme="majorBidi" w:cstheme="majorBidi"/>
                <w:sz w:val="30"/>
                <w:szCs w:val="30"/>
              </w:rPr>
            </w:pPr>
            <w:r w:rsidRPr="00C455BD">
              <w:rPr>
                <w:rFonts w:asciiTheme="majorBidi" w:hAnsiTheme="majorBidi" w:cstheme="majorBidi"/>
                <w:sz w:val="30"/>
                <w:szCs w:val="30"/>
              </w:rPr>
              <w:t>2,000</w:t>
            </w:r>
          </w:p>
        </w:tc>
      </w:tr>
      <w:tr w:rsidR="00AF24B0" w:rsidRPr="006263D0" w14:paraId="08037816" w14:textId="77777777" w:rsidTr="00227B8D">
        <w:tc>
          <w:tcPr>
            <w:tcW w:w="1800" w:type="dxa"/>
          </w:tcPr>
          <w:p w14:paraId="680ECD6F" w14:textId="1A5C7C95" w:rsidR="00AF24B0" w:rsidRDefault="00AF24B0" w:rsidP="00AF24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2/2568</w:t>
            </w:r>
          </w:p>
        </w:tc>
        <w:tc>
          <w:tcPr>
            <w:tcW w:w="2520" w:type="dxa"/>
          </w:tcPr>
          <w:p w14:paraId="1AEC0414" w14:textId="2D28027D" w:rsidR="00AF24B0" w:rsidRDefault="00AF24B0" w:rsidP="00AF24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520" w:type="dxa"/>
          </w:tcPr>
          <w:p w14:paraId="6B652431" w14:textId="068A3BAD" w:rsidR="00AF24B0" w:rsidRDefault="00AF24B0" w:rsidP="00AF24B0">
            <w:pPr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492671" w:rsidRPr="00492671">
              <w:rPr>
                <w:rFonts w:asciiTheme="majorBidi" w:hAnsiTheme="majorBidi" w:cstheme="majorBidi" w:hint="cs"/>
                <w:sz w:val="30"/>
                <w:szCs w:val="30"/>
              </w:rPr>
              <w:t>71</w:t>
            </w:r>
          </w:p>
        </w:tc>
        <w:tc>
          <w:tcPr>
            <w:tcW w:w="2070" w:type="dxa"/>
          </w:tcPr>
          <w:p w14:paraId="222A5D18" w14:textId="63F85867" w:rsidR="00AF24B0" w:rsidRDefault="00AF24B0" w:rsidP="00AF2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50" w:type="dxa"/>
          </w:tcPr>
          <w:p w14:paraId="4E422DC5" w14:textId="7CDE3AA1" w:rsidR="00AF24B0" w:rsidRPr="0036015E" w:rsidRDefault="00AF24B0" w:rsidP="00AF2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2"/>
              </w:tabs>
              <w:ind w:right="-1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455BD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14:paraId="5BE2C66A" w14:textId="77777777" w:rsidR="00AF24B0" w:rsidRPr="0036015E" w:rsidRDefault="00AF24B0" w:rsidP="00AF2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8" w:type="dxa"/>
          </w:tcPr>
          <w:p w14:paraId="25E2C745" w14:textId="2DA59CE8" w:rsidR="00AF24B0" w:rsidRPr="0036015E" w:rsidRDefault="00AF24B0" w:rsidP="00AF2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2"/>
              </w:tabs>
              <w:ind w:right="-1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455BD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</w:tr>
      <w:tr w:rsidR="00AF24B0" w:rsidRPr="006263D0" w14:paraId="71F73917" w14:textId="77777777" w:rsidTr="00227B8D">
        <w:tc>
          <w:tcPr>
            <w:tcW w:w="1800" w:type="dxa"/>
          </w:tcPr>
          <w:p w14:paraId="00F8BA4C" w14:textId="2C04C576" w:rsidR="00AF24B0" w:rsidRDefault="00AF24B0" w:rsidP="00AF24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2/2568</w:t>
            </w:r>
          </w:p>
        </w:tc>
        <w:tc>
          <w:tcPr>
            <w:tcW w:w="2520" w:type="dxa"/>
          </w:tcPr>
          <w:p w14:paraId="610FB3E0" w14:textId="288523DD" w:rsidR="00AF24B0" w:rsidRDefault="00AF24B0" w:rsidP="00AF24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520" w:type="dxa"/>
          </w:tcPr>
          <w:p w14:paraId="3274700B" w14:textId="69493133" w:rsidR="00AF24B0" w:rsidRDefault="00AF24B0" w:rsidP="00AF24B0">
            <w:pPr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</w:t>
            </w:r>
            <w:r w:rsidR="002041E4">
              <w:rPr>
                <w:rFonts w:asciiTheme="majorBidi" w:hAnsiTheme="majorBidi" w:cstheme="majorBidi" w:hint="cs"/>
                <w:sz w:val="30"/>
                <w:szCs w:val="30"/>
                <w:cs/>
              </w:rPr>
              <w:t>ศ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จิกายน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492671" w:rsidRPr="00492671">
              <w:rPr>
                <w:rFonts w:asciiTheme="majorBidi" w:hAnsiTheme="majorBidi" w:cstheme="majorBidi" w:hint="cs"/>
                <w:sz w:val="30"/>
                <w:szCs w:val="30"/>
              </w:rPr>
              <w:t>71</w:t>
            </w:r>
          </w:p>
        </w:tc>
        <w:tc>
          <w:tcPr>
            <w:tcW w:w="2070" w:type="dxa"/>
          </w:tcPr>
          <w:p w14:paraId="37FB28DE" w14:textId="3D96BB67" w:rsidR="00AF24B0" w:rsidRDefault="00AF24B0" w:rsidP="00AF2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2.65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395BA271" w14:textId="0A75B54C" w:rsidR="00AF24B0" w:rsidRPr="0036015E" w:rsidRDefault="00AF24B0" w:rsidP="00AF2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2"/>
              </w:tabs>
              <w:ind w:right="-1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455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C455B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0B73A212" w14:textId="77777777" w:rsidR="00AF24B0" w:rsidRPr="0036015E" w:rsidRDefault="00AF24B0" w:rsidP="00AF2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8" w:type="dxa"/>
            <w:tcBorders>
              <w:bottom w:val="single" w:sz="4" w:space="0" w:color="auto"/>
            </w:tcBorders>
          </w:tcPr>
          <w:p w14:paraId="6E1D37EC" w14:textId="795ADD83" w:rsidR="00AF24B0" w:rsidRPr="0036015E" w:rsidRDefault="00AF24B0" w:rsidP="00AF2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2"/>
              </w:tabs>
              <w:ind w:right="-1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455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C455B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AF24B0" w:rsidRPr="006263D0" w14:paraId="4ADC263A" w14:textId="77777777" w:rsidTr="00227B8D">
        <w:tc>
          <w:tcPr>
            <w:tcW w:w="1800" w:type="dxa"/>
          </w:tcPr>
          <w:p w14:paraId="51AC5ABC" w14:textId="736FD7D9" w:rsidR="00AF24B0" w:rsidRPr="006263D0" w:rsidRDefault="00AF24B0" w:rsidP="00AF24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</w:tcPr>
          <w:p w14:paraId="5C21B19E" w14:textId="2F3DDDB9" w:rsidR="00AF24B0" w:rsidRPr="006263D0" w:rsidRDefault="00AF24B0" w:rsidP="00AF24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</w:tcPr>
          <w:p w14:paraId="13A7D3A4" w14:textId="7358C300" w:rsidR="00AF24B0" w:rsidRPr="006263D0" w:rsidRDefault="00AF24B0" w:rsidP="00AF24B0">
            <w:pPr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286EFADE" w14:textId="00F5DE2B" w:rsidR="00AF24B0" w:rsidRPr="006263D0" w:rsidRDefault="00AF24B0" w:rsidP="00AF2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</w:tcPr>
          <w:p w14:paraId="449AEAA5" w14:textId="152120D8" w:rsidR="00AF24B0" w:rsidRPr="0036015E" w:rsidRDefault="00AF24B0" w:rsidP="00AF2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2"/>
              </w:tabs>
              <w:ind w:right="-1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4,150</w:t>
            </w:r>
          </w:p>
        </w:tc>
        <w:tc>
          <w:tcPr>
            <w:tcW w:w="236" w:type="dxa"/>
          </w:tcPr>
          <w:p w14:paraId="0628872C" w14:textId="77777777" w:rsidR="00AF24B0" w:rsidRPr="0036015E" w:rsidRDefault="00AF24B0" w:rsidP="00AF2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8" w:type="dxa"/>
            <w:tcBorders>
              <w:top w:val="single" w:sz="4" w:space="0" w:color="auto"/>
              <w:bottom w:val="double" w:sz="4" w:space="0" w:color="auto"/>
            </w:tcBorders>
          </w:tcPr>
          <w:p w14:paraId="5BD6648C" w14:textId="1688AEF7" w:rsidR="00AF24B0" w:rsidRPr="0036015E" w:rsidRDefault="00AF24B0" w:rsidP="00AF2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2"/>
              </w:tabs>
              <w:ind w:right="-1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4,150</w:t>
            </w:r>
          </w:p>
        </w:tc>
      </w:tr>
      <w:tr w:rsidR="00AF24B0" w:rsidRPr="006263D0" w14:paraId="5FC09918" w14:textId="77777777" w:rsidTr="00227B8D">
        <w:tc>
          <w:tcPr>
            <w:tcW w:w="1800" w:type="dxa"/>
          </w:tcPr>
          <w:p w14:paraId="343B1AA3" w14:textId="77777777" w:rsidR="00AF24B0" w:rsidRPr="00550C2E" w:rsidRDefault="00AF24B0" w:rsidP="00AF24B0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0" w:type="dxa"/>
          </w:tcPr>
          <w:p w14:paraId="5A79A8CB" w14:textId="77777777" w:rsidR="00AF24B0" w:rsidRPr="00550C2E" w:rsidRDefault="00AF24B0" w:rsidP="00AF24B0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0" w:type="dxa"/>
          </w:tcPr>
          <w:p w14:paraId="084D5BD3" w14:textId="77777777" w:rsidR="00AF24B0" w:rsidRPr="00550C2E" w:rsidRDefault="00AF24B0" w:rsidP="00AF24B0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</w:tcPr>
          <w:p w14:paraId="1AC86C98" w14:textId="77777777" w:rsidR="00AF24B0" w:rsidRPr="00550C2E" w:rsidRDefault="00AF24B0" w:rsidP="00AF2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50" w:type="dxa"/>
            <w:tcBorders>
              <w:top w:val="double" w:sz="4" w:space="0" w:color="auto"/>
            </w:tcBorders>
          </w:tcPr>
          <w:p w14:paraId="15FACCE0" w14:textId="24ABF177" w:rsidR="00AF24B0" w:rsidRPr="00550C2E" w:rsidRDefault="00AF24B0" w:rsidP="00AF2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2"/>
              </w:tabs>
              <w:ind w:right="-13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5192760E" w14:textId="77777777" w:rsidR="00AF24B0" w:rsidRPr="00550C2E" w:rsidRDefault="00AF24B0" w:rsidP="00AF2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58" w:type="dxa"/>
            <w:tcBorders>
              <w:top w:val="double" w:sz="4" w:space="0" w:color="auto"/>
            </w:tcBorders>
          </w:tcPr>
          <w:p w14:paraId="7AC7D844" w14:textId="5D627193" w:rsidR="00AF24B0" w:rsidRPr="00550C2E" w:rsidRDefault="00AF24B0" w:rsidP="00AF2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2"/>
              </w:tabs>
              <w:ind w:right="-13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AF24B0" w:rsidRPr="006263D0" w14:paraId="7433C866" w14:textId="77777777" w:rsidTr="00227B8D">
        <w:tc>
          <w:tcPr>
            <w:tcW w:w="4320" w:type="dxa"/>
            <w:gridSpan w:val="2"/>
          </w:tcPr>
          <w:p w14:paraId="7ABE193D" w14:textId="53C132EB" w:rsidR="00AF24B0" w:rsidRPr="006263D0" w:rsidRDefault="00AF24B0" w:rsidP="00AF24B0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ไถ่ถอนโดยบริษัท</w:t>
            </w:r>
          </w:p>
        </w:tc>
        <w:tc>
          <w:tcPr>
            <w:tcW w:w="2520" w:type="dxa"/>
          </w:tcPr>
          <w:p w14:paraId="69DB2C19" w14:textId="77777777" w:rsidR="00AF24B0" w:rsidRPr="006263D0" w:rsidRDefault="00AF24B0" w:rsidP="00AF24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1837AD80" w14:textId="77777777" w:rsidR="00AF24B0" w:rsidRPr="006263D0" w:rsidRDefault="00AF24B0" w:rsidP="00AF2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2B07C8FD" w14:textId="77777777" w:rsidR="00AF24B0" w:rsidRPr="006263D0" w:rsidRDefault="00AF24B0" w:rsidP="00AF2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B6624E" w14:textId="77777777" w:rsidR="00AF24B0" w:rsidRPr="006263D0" w:rsidRDefault="00AF24B0" w:rsidP="00AF2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8" w:type="dxa"/>
          </w:tcPr>
          <w:p w14:paraId="43E646B8" w14:textId="77777777" w:rsidR="00AF24B0" w:rsidRPr="006263D0" w:rsidRDefault="00AF24B0" w:rsidP="00AF2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F24B0" w:rsidRPr="006263D0" w14:paraId="5254D75A" w14:textId="77777777" w:rsidTr="00227B8D">
        <w:tc>
          <w:tcPr>
            <w:tcW w:w="1800" w:type="dxa"/>
          </w:tcPr>
          <w:p w14:paraId="5AE807F5" w14:textId="411B72F6" w:rsidR="00AF24B0" w:rsidRPr="00356FC9" w:rsidRDefault="00AF24B0" w:rsidP="00AF24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1/2563</w:t>
            </w:r>
          </w:p>
        </w:tc>
        <w:tc>
          <w:tcPr>
            <w:tcW w:w="2520" w:type="dxa"/>
          </w:tcPr>
          <w:p w14:paraId="44A7D6B0" w14:textId="0DD189CD" w:rsidR="00AF24B0" w:rsidRPr="00356FC9" w:rsidRDefault="00AF24B0" w:rsidP="00AF24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14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  <w:tc>
          <w:tcPr>
            <w:tcW w:w="2520" w:type="dxa"/>
          </w:tcPr>
          <w:p w14:paraId="75E3E8CA" w14:textId="69A2090F" w:rsidR="00AF24B0" w:rsidRPr="006263D0" w:rsidRDefault="00AF24B0" w:rsidP="00AF24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14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070" w:type="dxa"/>
          </w:tcPr>
          <w:p w14:paraId="436678D5" w14:textId="0C497323" w:rsidR="00AF24B0" w:rsidRPr="006263D0" w:rsidRDefault="00AF24B0" w:rsidP="00AF2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2.36</w:t>
            </w:r>
          </w:p>
        </w:tc>
        <w:tc>
          <w:tcPr>
            <w:tcW w:w="2250" w:type="dxa"/>
          </w:tcPr>
          <w:p w14:paraId="4D364923" w14:textId="2394EBEB" w:rsidR="00AF24B0" w:rsidRPr="006263D0" w:rsidRDefault="00AF24B0" w:rsidP="00AF2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2"/>
              </w:tabs>
              <w:ind w:right="-13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(1,800)</w:t>
            </w:r>
          </w:p>
        </w:tc>
        <w:tc>
          <w:tcPr>
            <w:tcW w:w="236" w:type="dxa"/>
          </w:tcPr>
          <w:p w14:paraId="36A0A1AD" w14:textId="77777777" w:rsidR="00AF24B0" w:rsidRPr="006263D0" w:rsidRDefault="00AF24B0" w:rsidP="00AF2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8" w:type="dxa"/>
          </w:tcPr>
          <w:p w14:paraId="4B673B25" w14:textId="6B97226D" w:rsidR="00AF24B0" w:rsidRPr="006263D0" w:rsidRDefault="00AF24B0" w:rsidP="00AF2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2"/>
              </w:tabs>
              <w:ind w:right="-13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(1,800)</w:t>
            </w:r>
          </w:p>
        </w:tc>
      </w:tr>
      <w:tr w:rsidR="00AF24B0" w:rsidRPr="006263D0" w14:paraId="4C4EC66A" w14:textId="77777777" w:rsidTr="00227B8D">
        <w:tc>
          <w:tcPr>
            <w:tcW w:w="1800" w:type="dxa"/>
          </w:tcPr>
          <w:p w14:paraId="31F394C5" w14:textId="28AA747B" w:rsidR="00AF24B0" w:rsidRDefault="00AF24B0" w:rsidP="00AF24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1/2565</w:t>
            </w:r>
          </w:p>
        </w:tc>
        <w:tc>
          <w:tcPr>
            <w:tcW w:w="2520" w:type="dxa"/>
          </w:tcPr>
          <w:p w14:paraId="689F08BB" w14:textId="0FEFC877" w:rsidR="00AF24B0" w:rsidRDefault="00AF24B0" w:rsidP="00AF24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2520" w:type="dxa"/>
          </w:tcPr>
          <w:p w14:paraId="381ECC7E" w14:textId="5A06156A" w:rsidR="00AF24B0" w:rsidRDefault="00AF24B0" w:rsidP="00AF24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2568</w:t>
            </w:r>
          </w:p>
        </w:tc>
        <w:tc>
          <w:tcPr>
            <w:tcW w:w="2070" w:type="dxa"/>
          </w:tcPr>
          <w:p w14:paraId="1097E075" w14:textId="2BECE421" w:rsidR="00AF24B0" w:rsidRDefault="00AF24B0" w:rsidP="00AF2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1.89</w:t>
            </w:r>
          </w:p>
        </w:tc>
        <w:tc>
          <w:tcPr>
            <w:tcW w:w="2250" w:type="dxa"/>
          </w:tcPr>
          <w:p w14:paraId="2D8AA473" w14:textId="17FC76CA" w:rsidR="00AF24B0" w:rsidRDefault="00AF24B0" w:rsidP="00AF2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2"/>
              </w:tabs>
              <w:ind w:right="-13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(1,000)</w:t>
            </w:r>
          </w:p>
        </w:tc>
        <w:tc>
          <w:tcPr>
            <w:tcW w:w="236" w:type="dxa"/>
          </w:tcPr>
          <w:p w14:paraId="3AD38F3E" w14:textId="77777777" w:rsidR="00AF24B0" w:rsidRPr="006263D0" w:rsidRDefault="00AF24B0" w:rsidP="00AF2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8" w:type="dxa"/>
          </w:tcPr>
          <w:p w14:paraId="612B1197" w14:textId="1C2A9CEC" w:rsidR="00AF24B0" w:rsidRDefault="00AF24B0" w:rsidP="00AF2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2"/>
              </w:tabs>
              <w:ind w:right="-13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(1,000)</w:t>
            </w:r>
          </w:p>
        </w:tc>
      </w:tr>
      <w:tr w:rsidR="00B03023" w:rsidRPr="006263D0" w14:paraId="14C332CC" w14:textId="77777777" w:rsidTr="00227B8D">
        <w:tc>
          <w:tcPr>
            <w:tcW w:w="1800" w:type="dxa"/>
          </w:tcPr>
          <w:p w14:paraId="3F9FA26D" w14:textId="25905F3F" w:rsidR="00B03023" w:rsidRDefault="00B03023" w:rsidP="00AF24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5/2565</w:t>
            </w:r>
          </w:p>
        </w:tc>
        <w:tc>
          <w:tcPr>
            <w:tcW w:w="2520" w:type="dxa"/>
          </w:tcPr>
          <w:p w14:paraId="6A2708C3" w14:textId="7F8CDC4D" w:rsidR="00B03023" w:rsidRDefault="00B03023" w:rsidP="00AF24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20" w:type="dxa"/>
          </w:tcPr>
          <w:p w14:paraId="76880085" w14:textId="036BEED2" w:rsidR="00B03023" w:rsidRDefault="00B03023" w:rsidP="00AF24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2568</w:t>
            </w:r>
          </w:p>
        </w:tc>
        <w:tc>
          <w:tcPr>
            <w:tcW w:w="2070" w:type="dxa"/>
          </w:tcPr>
          <w:p w14:paraId="5A88ECCB" w14:textId="2EE564E4" w:rsidR="00B03023" w:rsidRDefault="00B03023" w:rsidP="00AF2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3.23</w:t>
            </w:r>
          </w:p>
        </w:tc>
        <w:tc>
          <w:tcPr>
            <w:tcW w:w="2250" w:type="dxa"/>
          </w:tcPr>
          <w:p w14:paraId="51F118F6" w14:textId="69AF4B99" w:rsidR="00B03023" w:rsidRDefault="00B03023" w:rsidP="00AF2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2"/>
              </w:tabs>
              <w:ind w:right="-13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(1,000)</w:t>
            </w:r>
          </w:p>
        </w:tc>
        <w:tc>
          <w:tcPr>
            <w:tcW w:w="236" w:type="dxa"/>
          </w:tcPr>
          <w:p w14:paraId="295780D1" w14:textId="77777777" w:rsidR="00B03023" w:rsidRPr="006263D0" w:rsidRDefault="00B03023" w:rsidP="00AF2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8" w:type="dxa"/>
          </w:tcPr>
          <w:p w14:paraId="1CF59789" w14:textId="1F4579E5" w:rsidR="00B03023" w:rsidRDefault="00B03023" w:rsidP="00AF2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2"/>
              </w:tabs>
              <w:ind w:right="-13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(1,000)</w:t>
            </w:r>
          </w:p>
        </w:tc>
      </w:tr>
      <w:tr w:rsidR="00AF24B0" w:rsidRPr="006263D0" w14:paraId="0F59D581" w14:textId="77777777" w:rsidTr="00227B8D">
        <w:tc>
          <w:tcPr>
            <w:tcW w:w="1800" w:type="dxa"/>
          </w:tcPr>
          <w:p w14:paraId="2329EDE4" w14:textId="77777777" w:rsidR="00AF24B0" w:rsidRPr="00550C2E" w:rsidRDefault="00AF24B0" w:rsidP="00AF24B0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0" w:type="dxa"/>
          </w:tcPr>
          <w:p w14:paraId="1A9819B3" w14:textId="77777777" w:rsidR="00AF24B0" w:rsidRPr="00550C2E" w:rsidRDefault="00AF24B0" w:rsidP="00AF24B0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0" w:type="dxa"/>
          </w:tcPr>
          <w:p w14:paraId="581EA1A5" w14:textId="77777777" w:rsidR="00AF24B0" w:rsidRPr="00550C2E" w:rsidRDefault="00AF24B0" w:rsidP="00AF24B0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</w:tcPr>
          <w:p w14:paraId="2A2C2AEF" w14:textId="77777777" w:rsidR="00AF24B0" w:rsidRPr="00550C2E" w:rsidRDefault="00AF24B0" w:rsidP="00AF2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50" w:type="dxa"/>
          </w:tcPr>
          <w:p w14:paraId="7B77CD31" w14:textId="22B4A564" w:rsidR="00AF24B0" w:rsidRPr="00550C2E" w:rsidRDefault="00AF24B0" w:rsidP="00AF2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2"/>
              </w:tabs>
              <w:ind w:right="-13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E07BDBF" w14:textId="77777777" w:rsidR="00AF24B0" w:rsidRPr="00550C2E" w:rsidRDefault="00AF24B0" w:rsidP="00AF2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58" w:type="dxa"/>
          </w:tcPr>
          <w:p w14:paraId="4A07266C" w14:textId="1B0ED2AB" w:rsidR="00AF24B0" w:rsidRPr="00550C2E" w:rsidRDefault="00AF24B0" w:rsidP="00AF2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2"/>
              </w:tabs>
              <w:ind w:right="-13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F24B0" w:rsidRPr="006263D0" w14:paraId="721CE931" w14:textId="77777777" w:rsidTr="00227B8D">
        <w:tc>
          <w:tcPr>
            <w:tcW w:w="4320" w:type="dxa"/>
            <w:gridSpan w:val="2"/>
          </w:tcPr>
          <w:p w14:paraId="2BF1F800" w14:textId="19609BF3" w:rsidR="00AF24B0" w:rsidRDefault="00AF24B0" w:rsidP="00AF24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ไถ่ถอนโดยบริษัท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ย่อย</w:t>
            </w:r>
          </w:p>
        </w:tc>
        <w:tc>
          <w:tcPr>
            <w:tcW w:w="2520" w:type="dxa"/>
          </w:tcPr>
          <w:p w14:paraId="7CC3EED7" w14:textId="77777777" w:rsidR="00AF24B0" w:rsidRDefault="00AF24B0" w:rsidP="00AF24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03AE9BF4" w14:textId="77777777" w:rsidR="00AF24B0" w:rsidRDefault="00AF24B0" w:rsidP="00AF2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5CA19E34" w14:textId="77777777" w:rsidR="00AF24B0" w:rsidRDefault="00AF24B0" w:rsidP="00AF2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2"/>
              </w:tabs>
              <w:ind w:right="-1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3F246E" w14:textId="77777777" w:rsidR="00AF24B0" w:rsidRPr="006263D0" w:rsidRDefault="00AF24B0" w:rsidP="00AF2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8" w:type="dxa"/>
          </w:tcPr>
          <w:p w14:paraId="74656D3E" w14:textId="77777777" w:rsidR="00AF24B0" w:rsidRDefault="00AF24B0" w:rsidP="00AF2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2"/>
              </w:tabs>
              <w:ind w:right="-1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24B0" w:rsidRPr="006263D0" w14:paraId="5BD57C6C" w14:textId="77777777" w:rsidTr="00227B8D">
        <w:tc>
          <w:tcPr>
            <w:tcW w:w="1800" w:type="dxa"/>
          </w:tcPr>
          <w:p w14:paraId="21E61D64" w14:textId="38190257" w:rsidR="00AF24B0" w:rsidRPr="006263D0" w:rsidRDefault="00AF24B0" w:rsidP="00AF24B0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1/2563</w:t>
            </w:r>
          </w:p>
        </w:tc>
        <w:tc>
          <w:tcPr>
            <w:tcW w:w="2520" w:type="dxa"/>
          </w:tcPr>
          <w:p w14:paraId="4E3CDF8C" w14:textId="43F23D5E" w:rsidR="00AF24B0" w:rsidRPr="006263D0" w:rsidRDefault="00AF24B0" w:rsidP="00AF24B0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24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กุมภาพันธ์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  <w:tc>
          <w:tcPr>
            <w:tcW w:w="2520" w:type="dxa"/>
          </w:tcPr>
          <w:p w14:paraId="1058DD8C" w14:textId="090C09FE" w:rsidR="00AF24B0" w:rsidRPr="006263D0" w:rsidRDefault="00AF24B0" w:rsidP="00AF24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24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กุมภาพันธ์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070" w:type="dxa"/>
          </w:tcPr>
          <w:p w14:paraId="3C37F59D" w14:textId="393629CB" w:rsidR="00AF24B0" w:rsidRPr="006263D0" w:rsidRDefault="00AF24B0" w:rsidP="00AF2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2.</w:t>
            </w:r>
            <w:r w:rsidRPr="00FE53B7">
              <w:rPr>
                <w:rFonts w:asciiTheme="majorBidi" w:hAnsiTheme="majorBidi" w:cstheme="majorBidi" w:hint="cs"/>
                <w:sz w:val="30"/>
                <w:szCs w:val="30"/>
              </w:rPr>
              <w:t>28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49D652E3" w14:textId="36465ECF" w:rsidR="00AF24B0" w:rsidRPr="004C2623" w:rsidRDefault="00AF24B0" w:rsidP="00AF2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2"/>
              </w:tabs>
              <w:ind w:right="-137"/>
              <w:rPr>
                <w:rFonts w:asciiTheme="majorBidi" w:hAnsiTheme="majorBidi" w:cstheme="majorBidi"/>
                <w:sz w:val="30"/>
                <w:szCs w:val="30"/>
              </w:rPr>
            </w:pPr>
            <w:r w:rsidRPr="004C2623">
              <w:rPr>
                <w:rFonts w:asciiTheme="majorBidi" w:hAnsiTheme="majorBidi" w:cstheme="majorBidi"/>
                <w:sz w:val="30"/>
                <w:szCs w:val="30"/>
              </w:rPr>
              <w:t>(1,500)</w:t>
            </w:r>
          </w:p>
        </w:tc>
        <w:tc>
          <w:tcPr>
            <w:tcW w:w="236" w:type="dxa"/>
          </w:tcPr>
          <w:p w14:paraId="3E36B9EA" w14:textId="77777777" w:rsidR="00AF24B0" w:rsidRPr="004C2623" w:rsidRDefault="00AF24B0" w:rsidP="00AF2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8" w:type="dxa"/>
            <w:tcBorders>
              <w:bottom w:val="single" w:sz="4" w:space="0" w:color="auto"/>
            </w:tcBorders>
          </w:tcPr>
          <w:p w14:paraId="54870B9E" w14:textId="56C1F7D3" w:rsidR="00AF24B0" w:rsidRPr="004C2623" w:rsidRDefault="00AF24B0" w:rsidP="00AF2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2"/>
              </w:tabs>
              <w:ind w:right="-13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6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F24B0" w:rsidRPr="006263D0" w14:paraId="23A02FE0" w14:textId="77777777" w:rsidTr="00227B8D">
        <w:tc>
          <w:tcPr>
            <w:tcW w:w="1800" w:type="dxa"/>
          </w:tcPr>
          <w:p w14:paraId="019BDCCE" w14:textId="122954B1" w:rsidR="00AF24B0" w:rsidRPr="006263D0" w:rsidRDefault="00AF24B0" w:rsidP="00AF24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</w:tcPr>
          <w:p w14:paraId="5372861A" w14:textId="2F70B700" w:rsidR="00AF24B0" w:rsidRPr="006263D0" w:rsidRDefault="00AF24B0" w:rsidP="00AF24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</w:tcPr>
          <w:p w14:paraId="6B8F8749" w14:textId="180FC120" w:rsidR="00AF24B0" w:rsidRPr="006263D0" w:rsidRDefault="00AF24B0" w:rsidP="00AF24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7C45D9C7" w14:textId="0C64F4CB" w:rsidR="00AF24B0" w:rsidRPr="006263D0" w:rsidRDefault="00AF24B0" w:rsidP="00AF2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</w:tcPr>
          <w:p w14:paraId="1EC0949E" w14:textId="18825AF4" w:rsidR="00AF24B0" w:rsidRPr="006263D0" w:rsidRDefault="00AF24B0" w:rsidP="00AF2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2"/>
              </w:tabs>
              <w:ind w:right="-1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B03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,300)</w:t>
            </w:r>
          </w:p>
        </w:tc>
        <w:tc>
          <w:tcPr>
            <w:tcW w:w="236" w:type="dxa"/>
          </w:tcPr>
          <w:p w14:paraId="5D122579" w14:textId="77777777" w:rsidR="00AF24B0" w:rsidRPr="006263D0" w:rsidRDefault="00AF24B0" w:rsidP="00AF2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8" w:type="dxa"/>
            <w:tcBorders>
              <w:top w:val="single" w:sz="4" w:space="0" w:color="auto"/>
              <w:bottom w:val="double" w:sz="4" w:space="0" w:color="auto"/>
            </w:tcBorders>
          </w:tcPr>
          <w:p w14:paraId="1C347604" w14:textId="7023E8AD" w:rsidR="00AF24B0" w:rsidRPr="006263D0" w:rsidRDefault="00AF24B0" w:rsidP="00AF2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2"/>
              </w:tabs>
              <w:ind w:right="-1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B030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,800)</w:t>
            </w:r>
          </w:p>
        </w:tc>
      </w:tr>
    </w:tbl>
    <w:p w14:paraId="6BCB8132" w14:textId="77777777" w:rsidR="00AB0555" w:rsidRDefault="00AB0555" w:rsidP="00AB055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pacing w:val="-2"/>
          <w:sz w:val="30"/>
          <w:szCs w:val="30"/>
        </w:rPr>
        <w:sectPr w:rsidR="00AB0555" w:rsidSect="00AB0555">
          <w:headerReference w:type="default" r:id="rId12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245"/>
        </w:sectPr>
      </w:pPr>
    </w:p>
    <w:p w14:paraId="441A33FC" w14:textId="5B7DC159" w:rsidR="00227B8D" w:rsidRPr="00227B8D" w:rsidRDefault="00227B8D" w:rsidP="00227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ในระหว่างงวดเก้าเดือนสิ้นสุดวันที่ </w:t>
      </w:r>
      <w:r>
        <w:rPr>
          <w:rFonts w:asciiTheme="majorBidi" w:hAnsiTheme="majorBidi" w:cstheme="majorBidi"/>
          <w:sz w:val="30"/>
          <w:szCs w:val="30"/>
        </w:rPr>
        <w:t>30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มิถุนายน </w:t>
      </w:r>
      <w:r>
        <w:rPr>
          <w:rFonts w:asciiTheme="majorBidi" w:hAnsiTheme="majorBidi" w:cstheme="majorBidi"/>
          <w:sz w:val="30"/>
          <w:szCs w:val="30"/>
        </w:rPr>
        <w:t>2568</w:t>
      </w:r>
      <w:r w:rsidRPr="00975FAB">
        <w:rPr>
          <w:rFonts w:asciiTheme="majorBidi" w:hAnsiTheme="majorBidi" w:cstheme="majorBidi"/>
          <w:sz w:val="30"/>
          <w:szCs w:val="30"/>
          <w:cs/>
        </w:rPr>
        <w:t xml:space="preserve"> บริษัทได้ออกหุ้นกู้ชนิดระบุชื่อผู้ถือ ประเภทไม่ด้อยสิทธิ </w:t>
      </w:r>
      <w:r w:rsidR="00C81C51">
        <w:rPr>
          <w:rFonts w:asciiTheme="majorBidi" w:hAnsiTheme="majorBidi" w:cstheme="majorBidi"/>
          <w:sz w:val="30"/>
          <w:szCs w:val="30"/>
        </w:rPr>
        <w:br/>
      </w:r>
      <w:r w:rsidRPr="00975FAB">
        <w:rPr>
          <w:rFonts w:asciiTheme="majorBidi" w:hAnsiTheme="majorBidi" w:cstheme="majorBidi"/>
          <w:sz w:val="30"/>
          <w:szCs w:val="30"/>
          <w:cs/>
        </w:rPr>
        <w:t xml:space="preserve">ไม่มีหลักประกัน และไม่มีผู้แทนผู้ถือหุ้นกู้ โดยมีมูลค่าที่ตราไว้หน่วยละ </w:t>
      </w:r>
      <w:r w:rsidRPr="00975FAB">
        <w:rPr>
          <w:rFonts w:asciiTheme="majorBidi" w:hAnsiTheme="majorBidi" w:cstheme="majorBidi"/>
          <w:sz w:val="30"/>
          <w:szCs w:val="30"/>
        </w:rPr>
        <w:t>1</w:t>
      </w:r>
      <w:r w:rsidRPr="00975FAB">
        <w:rPr>
          <w:rFonts w:asciiTheme="majorBidi" w:hAnsiTheme="majorBidi" w:cstheme="majorBidi"/>
          <w:sz w:val="30"/>
          <w:szCs w:val="30"/>
          <w:cs/>
        </w:rPr>
        <w:t>,</w:t>
      </w:r>
      <w:r w:rsidRPr="00975FAB">
        <w:rPr>
          <w:rFonts w:asciiTheme="majorBidi" w:hAnsiTheme="majorBidi" w:cstheme="majorBidi"/>
          <w:sz w:val="30"/>
          <w:szCs w:val="30"/>
        </w:rPr>
        <w:t>000</w:t>
      </w:r>
      <w:r w:rsidRPr="00975FAB">
        <w:rPr>
          <w:rFonts w:asciiTheme="majorBidi" w:hAnsiTheme="majorBidi" w:cstheme="majorBidi"/>
          <w:sz w:val="30"/>
          <w:szCs w:val="30"/>
          <w:cs/>
        </w:rPr>
        <w:t xml:space="preserve"> บาท มีราคาเสนอขายหน่วยละ </w:t>
      </w:r>
      <w:r w:rsidR="002D5525">
        <w:rPr>
          <w:rFonts w:asciiTheme="majorBidi" w:hAnsiTheme="majorBidi" w:cstheme="majorBidi"/>
          <w:sz w:val="30"/>
          <w:szCs w:val="30"/>
        </w:rPr>
        <w:t>917.91802</w:t>
      </w:r>
      <w:r w:rsidRPr="00975FAB">
        <w:rPr>
          <w:rFonts w:asciiTheme="majorBidi" w:hAnsiTheme="majorBidi" w:cstheme="majorBidi"/>
          <w:sz w:val="30"/>
          <w:szCs w:val="30"/>
          <w:cs/>
        </w:rPr>
        <w:t xml:space="preserve"> บาท</w:t>
      </w:r>
      <w:r w:rsidR="002D5525">
        <w:rPr>
          <w:rFonts w:asciiTheme="majorBidi" w:hAnsiTheme="majorBidi" w:cstheme="majorBidi"/>
          <w:sz w:val="30"/>
          <w:szCs w:val="30"/>
        </w:rPr>
        <w:t xml:space="preserve"> </w:t>
      </w:r>
      <w:r w:rsidR="002C6FAB">
        <w:rPr>
          <w:rFonts w:asciiTheme="majorBidi" w:hAnsiTheme="majorBidi" w:cstheme="majorBidi"/>
          <w:sz w:val="30"/>
          <w:szCs w:val="30"/>
        </w:rPr>
        <w:t>930.00999</w:t>
      </w:r>
      <w:r w:rsidR="002C6FAB">
        <w:rPr>
          <w:rFonts w:asciiTheme="majorBidi" w:hAnsiTheme="majorBidi" w:cstheme="majorBidi" w:hint="cs"/>
          <w:sz w:val="30"/>
          <w:szCs w:val="30"/>
          <w:cs/>
        </w:rPr>
        <w:t xml:space="preserve"> บาท </w:t>
      </w:r>
      <w:r w:rsidR="00CB76FB">
        <w:rPr>
          <w:rFonts w:asciiTheme="majorBidi" w:hAnsiTheme="majorBidi" w:cstheme="majorBidi" w:hint="cs"/>
          <w:sz w:val="30"/>
          <w:szCs w:val="30"/>
          <w:cs/>
        </w:rPr>
        <w:t>ซึ่งเป็นหุ้นกู้</w:t>
      </w:r>
      <w:r w:rsidR="008F2DF9">
        <w:rPr>
          <w:rFonts w:asciiTheme="majorBidi" w:hAnsiTheme="majorBidi" w:cstheme="majorBidi" w:hint="cs"/>
          <w:sz w:val="30"/>
          <w:szCs w:val="30"/>
          <w:cs/>
        </w:rPr>
        <w:t>ประเภทที่</w:t>
      </w:r>
      <w:r w:rsidRPr="00975FAB">
        <w:rPr>
          <w:rFonts w:asciiTheme="majorBidi" w:hAnsiTheme="majorBidi" w:cstheme="majorBidi" w:hint="cs"/>
          <w:sz w:val="30"/>
          <w:szCs w:val="30"/>
          <w:cs/>
        </w:rPr>
        <w:t>ไม่มีการ</w:t>
      </w:r>
      <w:r w:rsidR="008F2DF9">
        <w:rPr>
          <w:rFonts w:asciiTheme="majorBidi" w:hAnsiTheme="majorBidi" w:cstheme="majorBidi" w:hint="cs"/>
          <w:sz w:val="30"/>
          <w:szCs w:val="30"/>
          <w:cs/>
        </w:rPr>
        <w:t>จ่ายชำระ</w:t>
      </w:r>
      <w:r w:rsidRPr="00975FAB">
        <w:rPr>
          <w:rFonts w:asciiTheme="majorBidi" w:hAnsiTheme="majorBidi" w:cstheme="majorBidi"/>
          <w:sz w:val="30"/>
          <w:szCs w:val="30"/>
          <w:cs/>
        </w:rPr>
        <w:t xml:space="preserve">ดอกเบี้ยตลอดอายุหุ้นกู้ </w:t>
      </w:r>
      <w:r w:rsidR="002D5525">
        <w:rPr>
          <w:rFonts w:asciiTheme="majorBidi" w:hAnsiTheme="majorBidi" w:cstheme="majorBidi" w:hint="cs"/>
          <w:sz w:val="30"/>
          <w:szCs w:val="30"/>
          <w:cs/>
        </w:rPr>
        <w:t>โดยหุ้นกู้</w:t>
      </w:r>
      <w:r w:rsidR="00C70D00">
        <w:rPr>
          <w:rFonts w:asciiTheme="majorBidi" w:hAnsiTheme="majorBidi" w:cstheme="majorBidi" w:hint="cs"/>
          <w:sz w:val="30"/>
          <w:szCs w:val="30"/>
          <w:cs/>
        </w:rPr>
        <w:t>ประเภทที่ไม่มีการ</w:t>
      </w:r>
      <w:r w:rsidR="008F2DF9">
        <w:rPr>
          <w:rFonts w:asciiTheme="majorBidi" w:hAnsiTheme="majorBidi" w:cstheme="majorBidi" w:hint="cs"/>
          <w:sz w:val="30"/>
          <w:szCs w:val="30"/>
          <w:cs/>
        </w:rPr>
        <w:t>จ่าย</w:t>
      </w:r>
      <w:r w:rsidR="00C70D00">
        <w:rPr>
          <w:rFonts w:asciiTheme="majorBidi" w:hAnsiTheme="majorBidi" w:cstheme="majorBidi" w:hint="cs"/>
          <w:sz w:val="30"/>
          <w:szCs w:val="30"/>
          <w:cs/>
        </w:rPr>
        <w:t>ชำระดอกเบี้ย</w:t>
      </w:r>
      <w:r w:rsidR="002D5525">
        <w:rPr>
          <w:rFonts w:asciiTheme="majorBidi" w:hAnsiTheme="majorBidi" w:cstheme="majorBidi" w:hint="cs"/>
          <w:sz w:val="30"/>
          <w:szCs w:val="30"/>
          <w:cs/>
        </w:rPr>
        <w:t>ทั้งส</w:t>
      </w:r>
      <w:r w:rsidR="00C70D00">
        <w:rPr>
          <w:rFonts w:asciiTheme="majorBidi" w:hAnsiTheme="majorBidi" w:cstheme="majorBidi" w:hint="cs"/>
          <w:sz w:val="30"/>
          <w:szCs w:val="30"/>
          <w:cs/>
        </w:rPr>
        <w:t>อง</w:t>
      </w:r>
      <w:r w:rsidR="002D5525">
        <w:rPr>
          <w:rFonts w:asciiTheme="majorBidi" w:hAnsiTheme="majorBidi" w:cstheme="majorBidi" w:hint="cs"/>
          <w:sz w:val="30"/>
          <w:szCs w:val="30"/>
          <w:cs/>
        </w:rPr>
        <w:t>ชุดมีอัตรา</w:t>
      </w:r>
      <w:r w:rsidR="00C70D00">
        <w:rPr>
          <w:rFonts w:asciiTheme="majorBidi" w:hAnsiTheme="majorBidi" w:cstheme="majorBidi" w:hint="cs"/>
          <w:sz w:val="30"/>
          <w:szCs w:val="30"/>
          <w:cs/>
        </w:rPr>
        <w:t xml:space="preserve">คิดลดร้อยละ </w:t>
      </w:r>
      <w:r w:rsidR="00C70D00">
        <w:rPr>
          <w:rFonts w:asciiTheme="majorBidi" w:hAnsiTheme="majorBidi" w:cstheme="majorBidi"/>
          <w:sz w:val="30"/>
          <w:szCs w:val="30"/>
        </w:rPr>
        <w:t>2.89</w:t>
      </w:r>
      <w:r w:rsidR="00C70D00">
        <w:rPr>
          <w:rFonts w:asciiTheme="majorBidi" w:hAnsiTheme="majorBidi" w:cstheme="majorBidi" w:hint="cs"/>
          <w:sz w:val="30"/>
          <w:szCs w:val="30"/>
          <w:cs/>
        </w:rPr>
        <w:t xml:space="preserve"> ต่อปี และ ร้อยละ </w:t>
      </w:r>
      <w:r w:rsidR="00C70D00">
        <w:rPr>
          <w:rFonts w:asciiTheme="majorBidi" w:hAnsiTheme="majorBidi" w:cstheme="majorBidi"/>
          <w:sz w:val="30"/>
          <w:szCs w:val="30"/>
        </w:rPr>
        <w:t>2.43</w:t>
      </w:r>
      <w:r w:rsidR="00C70D00">
        <w:rPr>
          <w:rFonts w:asciiTheme="majorBidi" w:hAnsiTheme="majorBidi" w:cstheme="majorBidi" w:hint="cs"/>
          <w:sz w:val="30"/>
          <w:szCs w:val="30"/>
          <w:cs/>
        </w:rPr>
        <w:t xml:space="preserve"> ต่อปี </w:t>
      </w:r>
      <w:r w:rsidR="00CB76FB">
        <w:rPr>
          <w:rFonts w:asciiTheme="majorBidi" w:hAnsiTheme="majorBidi" w:cstheme="majorBidi" w:hint="cs"/>
          <w:sz w:val="30"/>
          <w:szCs w:val="30"/>
          <w:cs/>
        </w:rPr>
        <w:t xml:space="preserve">และราคาเสนอขายหน่วยละ </w:t>
      </w:r>
      <w:r w:rsidR="00CB76FB">
        <w:rPr>
          <w:rFonts w:asciiTheme="majorBidi" w:hAnsiTheme="majorBidi" w:cstheme="majorBidi"/>
          <w:sz w:val="30"/>
          <w:szCs w:val="30"/>
        </w:rPr>
        <w:t xml:space="preserve">1,000 </w:t>
      </w:r>
      <w:r w:rsidR="00CB76FB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CB76FB" w:rsidRPr="00975FA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B76FB">
        <w:rPr>
          <w:rFonts w:asciiTheme="majorBidi" w:hAnsiTheme="majorBidi" w:cstheme="majorBidi" w:hint="cs"/>
          <w:sz w:val="30"/>
          <w:szCs w:val="30"/>
          <w:cs/>
        </w:rPr>
        <w:t xml:space="preserve">ซึ่งเป็นหุ้นกู้ประเภทที่มีการจ่ายชำระดอกเบี้ยทุก </w:t>
      </w:r>
      <w:r w:rsidR="00CB76FB">
        <w:rPr>
          <w:rFonts w:asciiTheme="majorBidi" w:hAnsiTheme="majorBidi" w:cstheme="majorBidi"/>
          <w:sz w:val="30"/>
          <w:szCs w:val="30"/>
        </w:rPr>
        <w:t>6</w:t>
      </w:r>
      <w:r w:rsidR="00CB76FB">
        <w:rPr>
          <w:rFonts w:asciiTheme="majorBidi" w:hAnsiTheme="majorBidi" w:cstheme="majorBidi" w:hint="cs"/>
          <w:sz w:val="30"/>
          <w:szCs w:val="30"/>
          <w:cs/>
        </w:rPr>
        <w:t xml:space="preserve"> เดือน</w:t>
      </w:r>
      <w:r w:rsidR="00D8433C">
        <w:rPr>
          <w:rFonts w:asciiTheme="majorBidi" w:hAnsiTheme="majorBidi" w:cstheme="majorBidi"/>
          <w:sz w:val="30"/>
          <w:szCs w:val="30"/>
        </w:rPr>
        <w:t xml:space="preserve"> </w:t>
      </w:r>
      <w:r w:rsidRPr="00975FAB">
        <w:rPr>
          <w:rFonts w:asciiTheme="majorBidi" w:hAnsiTheme="majorBidi" w:cstheme="majorBidi"/>
          <w:sz w:val="30"/>
          <w:szCs w:val="30"/>
          <w:cs/>
        </w:rPr>
        <w:t>ทั้งนี้บริษัทต้องปฏิบัติตามเงื่อนไข</w:t>
      </w:r>
      <w:r w:rsidR="00D8433C">
        <w:rPr>
          <w:rFonts w:asciiTheme="majorBidi" w:hAnsiTheme="majorBidi" w:cstheme="majorBidi"/>
          <w:sz w:val="30"/>
          <w:szCs w:val="30"/>
        </w:rPr>
        <w:br/>
      </w:r>
      <w:r w:rsidRPr="00975FAB">
        <w:rPr>
          <w:rFonts w:asciiTheme="majorBidi" w:hAnsiTheme="majorBidi" w:cstheme="majorBidi"/>
          <w:sz w:val="30"/>
          <w:szCs w:val="30"/>
          <w:cs/>
        </w:rPr>
        <w:t>ที่กำหนดและดำรงอัตราส่วนของหนี้สินต่อส่วนของผู้ถือหุ้นตามเกณฑ์ที่กำหนดตลอดอายุของหุ้นกู้</w:t>
      </w:r>
    </w:p>
    <w:p w14:paraId="5C50A3C8" w14:textId="77777777" w:rsidR="00227B8D" w:rsidRPr="00ED78D2" w:rsidRDefault="00227B8D" w:rsidP="00227B8D">
      <w:pPr>
        <w:rPr>
          <w:sz w:val="30"/>
          <w:szCs w:val="30"/>
          <w:lang w:val="x-none" w:eastAsia="x-none"/>
        </w:rPr>
      </w:pPr>
    </w:p>
    <w:p w14:paraId="255ECB71" w14:textId="5BA7815A" w:rsidR="0050668D" w:rsidRPr="00A04E91" w:rsidRDefault="00A04E91" w:rsidP="00F10A07">
      <w:pPr>
        <w:pStyle w:val="Heading6"/>
        <w:numPr>
          <w:ilvl w:val="0"/>
          <w:numId w:val="19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/>
          <w:sz w:val="30"/>
          <w:szCs w:val="30"/>
          <w:cs/>
        </w:rPr>
        <w:t>ส่วนงานดำเนินงาน</w:t>
      </w:r>
      <w:r w:rsidRPr="006375B5">
        <w:rPr>
          <w:rFonts w:ascii="Angsana New" w:hAnsi="Angsana New" w:hint="cs"/>
          <w:sz w:val="30"/>
          <w:szCs w:val="30"/>
          <w:cs/>
          <w:lang w:val="en-US"/>
        </w:rPr>
        <w:t>และการจำแนกรายได้</w:t>
      </w:r>
    </w:p>
    <w:p w14:paraId="4E88DAB8" w14:textId="77777777" w:rsidR="009A45B0" w:rsidRPr="006375B5" w:rsidRDefault="009A45B0">
      <w:pPr>
        <w:spacing w:line="240" w:lineRule="auto"/>
        <w:rPr>
          <w:rFonts w:ascii="Angsana New" w:hAnsi="Angsana New"/>
          <w:color w:val="2E74B5"/>
          <w:sz w:val="30"/>
          <w:szCs w:val="30"/>
        </w:rPr>
      </w:pPr>
    </w:p>
    <w:p w14:paraId="721F9487" w14:textId="4D820C88" w:rsidR="00B96286" w:rsidRPr="006263D0" w:rsidRDefault="00B96286" w:rsidP="00B962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ผู้บริหารพิจารณาว่า</w:t>
      </w:r>
      <w:r w:rsidRPr="006263D0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 </w:t>
      </w:r>
      <w:r w:rsidR="007037FE" w:rsidRPr="007037FE">
        <w:rPr>
          <w:rFonts w:asciiTheme="majorBidi" w:hAnsiTheme="majorBidi" w:cstheme="majorBidi"/>
          <w:sz w:val="30"/>
          <w:szCs w:val="30"/>
        </w:rPr>
        <w:t>4</w:t>
      </w:r>
      <w:r w:rsidRPr="006263D0">
        <w:rPr>
          <w:rFonts w:asciiTheme="majorBidi" w:hAnsiTheme="majorBidi" w:cstheme="majorBidi"/>
          <w:sz w:val="30"/>
          <w:szCs w:val="30"/>
          <w:cs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หน่วยงานธุรกิจที่สำคัญนี้เกี่ยวข้องกับธุรกิจและบริการที่แตกต่างกัน และมีการบริหารจัดการแยกต่างหาก เนื่องจากการใช้เทคโนโลยีและกลยุทธ์ทางการตลาดที่แตกต่างกัน </w:t>
      </w:r>
      <w:r>
        <w:rPr>
          <w:rFonts w:asciiTheme="majorBidi" w:hAnsiTheme="majorBidi" w:cstheme="majorBidi" w:hint="cs"/>
          <w:sz w:val="30"/>
          <w:szCs w:val="30"/>
          <w:cs/>
        </w:rPr>
        <w:t>การดำเนินงานของแต่ละส่วนงานที่รายงานของกลุ่มบริษัทโดย</w:t>
      </w:r>
      <w:r w:rsidRPr="006263D0">
        <w:rPr>
          <w:rFonts w:asciiTheme="majorBidi" w:hAnsiTheme="majorBidi" w:cstheme="majorBidi"/>
          <w:sz w:val="30"/>
          <w:szCs w:val="30"/>
          <w:cs/>
        </w:rPr>
        <w:t>สรุปมีดังนี้</w:t>
      </w:r>
    </w:p>
    <w:p w14:paraId="5F705359" w14:textId="77777777" w:rsidR="0050668D" w:rsidRPr="006375B5" w:rsidRDefault="0050668D" w:rsidP="00DE4EB3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3D298C91" w14:textId="59BAEAF9" w:rsidR="0050668D" w:rsidRPr="006375B5" w:rsidRDefault="0050668D" w:rsidP="005066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 w:hint="cs"/>
          <w:sz w:val="30"/>
          <w:szCs w:val="30"/>
          <w:cs/>
        </w:rPr>
        <w:t>ส่วนงาน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1</w:t>
      </w:r>
      <w:r w:rsidRPr="006375B5">
        <w:rPr>
          <w:rFonts w:ascii="Angsana New" w:hAnsi="Angsana New"/>
          <w:sz w:val="30"/>
          <w:szCs w:val="30"/>
          <w:cs/>
        </w:rPr>
        <w:t xml:space="preserve">  </w:t>
      </w:r>
      <w:r w:rsidRPr="006375B5">
        <w:rPr>
          <w:rFonts w:ascii="Angsana New" w:hAnsi="Angsana New"/>
          <w:sz w:val="30"/>
          <w:szCs w:val="30"/>
          <w:cs/>
        </w:rPr>
        <w:tab/>
      </w:r>
      <w:r w:rsidRPr="006375B5">
        <w:rPr>
          <w:rFonts w:ascii="Angsana New" w:hAnsi="Angsana New" w:hint="cs"/>
          <w:sz w:val="30"/>
          <w:szCs w:val="30"/>
          <w:cs/>
        </w:rPr>
        <w:t>ธุรกิจพัฒนาอสังหาริมทรัพย์เพื่อขาย</w:t>
      </w:r>
    </w:p>
    <w:p w14:paraId="28267831" w14:textId="700FD83E" w:rsidR="0012729C" w:rsidRPr="006375B5" w:rsidRDefault="0012729C" w:rsidP="001272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 w:hint="cs"/>
          <w:sz w:val="30"/>
          <w:szCs w:val="30"/>
          <w:cs/>
        </w:rPr>
        <w:t>ส่วนงาน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2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Pr="006375B5">
        <w:rPr>
          <w:rFonts w:ascii="Angsana New" w:hAnsi="Angsana New"/>
          <w:sz w:val="30"/>
          <w:szCs w:val="30"/>
          <w:cs/>
        </w:rPr>
        <w:tab/>
      </w:r>
      <w:r w:rsidR="00CB3E6C">
        <w:rPr>
          <w:rFonts w:ascii="Angsana New" w:hAnsi="Angsana New" w:hint="cs"/>
          <w:sz w:val="30"/>
          <w:szCs w:val="30"/>
          <w:cs/>
        </w:rPr>
        <w:t>ธุรกิจ</w:t>
      </w:r>
      <w:r w:rsidRPr="006375B5">
        <w:rPr>
          <w:rFonts w:ascii="Angsana New" w:hAnsi="Angsana New" w:hint="cs"/>
          <w:sz w:val="30"/>
          <w:szCs w:val="30"/>
          <w:cs/>
        </w:rPr>
        <w:t>พัฒนาอสังหาริมทรัพย์เพื่อการลงทุนเพื่ออุตสาหกรรม</w:t>
      </w:r>
    </w:p>
    <w:p w14:paraId="7E026F2A" w14:textId="0BA7A529" w:rsidR="0050668D" w:rsidRPr="006375B5" w:rsidRDefault="0050668D" w:rsidP="005066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 w:hint="cs"/>
          <w:sz w:val="30"/>
          <w:szCs w:val="30"/>
          <w:cs/>
        </w:rPr>
        <w:t>ส่วนงาน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3</w:t>
      </w:r>
      <w:r w:rsidRPr="006375B5">
        <w:rPr>
          <w:rFonts w:ascii="Angsana New" w:hAnsi="Angsana New"/>
          <w:sz w:val="30"/>
          <w:szCs w:val="30"/>
          <w:cs/>
        </w:rPr>
        <w:tab/>
        <w:t xml:space="preserve">    </w:t>
      </w:r>
      <w:r w:rsidRPr="006375B5">
        <w:rPr>
          <w:rFonts w:ascii="Angsana New" w:hAnsi="Angsana New"/>
          <w:sz w:val="30"/>
          <w:szCs w:val="30"/>
          <w:cs/>
        </w:rPr>
        <w:tab/>
      </w:r>
      <w:r w:rsidRPr="006375B5">
        <w:rPr>
          <w:rFonts w:ascii="Angsana New" w:hAnsi="Angsana New" w:hint="cs"/>
          <w:sz w:val="30"/>
          <w:szCs w:val="30"/>
          <w:cs/>
        </w:rPr>
        <w:t>ธุรกิจให้เช่าและบริการอาคารเพื่อการพาณิชย์</w:t>
      </w:r>
    </w:p>
    <w:p w14:paraId="3E6F8BF4" w14:textId="3901651E" w:rsidR="0050668D" w:rsidRPr="006375B5" w:rsidRDefault="0050668D" w:rsidP="005066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 w:hint="cs"/>
          <w:sz w:val="30"/>
          <w:szCs w:val="30"/>
          <w:cs/>
        </w:rPr>
        <w:t>ส่วนงาน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4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Pr="006375B5">
        <w:rPr>
          <w:rFonts w:ascii="Angsana New" w:hAnsi="Angsana New"/>
          <w:sz w:val="30"/>
          <w:szCs w:val="30"/>
          <w:cs/>
        </w:rPr>
        <w:tab/>
      </w:r>
      <w:r w:rsidRPr="006375B5">
        <w:rPr>
          <w:rFonts w:ascii="Angsana New" w:hAnsi="Angsana New" w:hint="cs"/>
          <w:sz w:val="30"/>
          <w:szCs w:val="30"/>
          <w:cs/>
        </w:rPr>
        <w:t>ธุรกิจโรงแรม</w:t>
      </w:r>
    </w:p>
    <w:p w14:paraId="12835856" w14:textId="6E09AA6B" w:rsidR="0050668D" w:rsidRPr="006375B5" w:rsidRDefault="0050668D" w:rsidP="00DE4EB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BAC64EC" w14:textId="62CC2B98" w:rsidR="002A5A4B" w:rsidRPr="008736E8" w:rsidRDefault="002A5A4B" w:rsidP="002A5A4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736E8">
        <w:rPr>
          <w:rFonts w:ascii="Angsana New" w:hAnsi="Angsana New" w:hint="cs"/>
          <w:sz w:val="30"/>
          <w:szCs w:val="30"/>
          <w:cs/>
        </w:rPr>
        <w:t>ธุรกิจอื่นได้รวมหน่วยธุรกิจที่หยุดดำเนินธุรกิจแล้วและอื่นๆ</w:t>
      </w:r>
      <w:r w:rsidR="008736E8" w:rsidRPr="008736E8">
        <w:rPr>
          <w:rFonts w:ascii="Angsana New" w:hAnsi="Angsana New" w:hint="cs"/>
          <w:sz w:val="30"/>
          <w:szCs w:val="30"/>
          <w:cs/>
        </w:rPr>
        <w:t xml:space="preserve"> </w:t>
      </w:r>
      <w:r w:rsidRPr="008736E8">
        <w:rPr>
          <w:rFonts w:ascii="Angsana New" w:hAnsi="Angsana New" w:hint="cs"/>
          <w:sz w:val="30"/>
          <w:szCs w:val="30"/>
          <w:cs/>
        </w:rPr>
        <w:t>ไม่มีส่วนงานใดที่เข้าเกณฑ์เชิงปริมาณเพื่อกำหนด</w:t>
      </w:r>
      <w:r w:rsidR="00F758D5">
        <w:rPr>
          <w:rFonts w:ascii="Angsana New" w:hAnsi="Angsana New"/>
          <w:sz w:val="30"/>
          <w:szCs w:val="30"/>
          <w:cs/>
        </w:rPr>
        <w:br/>
      </w:r>
      <w:r w:rsidRPr="008736E8">
        <w:rPr>
          <w:rFonts w:ascii="Angsana New" w:hAnsi="Angsana New" w:hint="cs"/>
          <w:sz w:val="30"/>
          <w:szCs w:val="30"/>
          <w:cs/>
        </w:rPr>
        <w:t xml:space="preserve">ส่วนงานที่รายงานในปี </w:t>
      </w:r>
      <w:r w:rsidR="007037FE" w:rsidRPr="007037FE">
        <w:rPr>
          <w:rFonts w:ascii="Angsana New" w:hAnsi="Angsana New" w:hint="cs"/>
          <w:sz w:val="30"/>
          <w:szCs w:val="30"/>
        </w:rPr>
        <w:t>256</w:t>
      </w:r>
      <w:r w:rsidR="00847EDA">
        <w:rPr>
          <w:rFonts w:ascii="Angsana New" w:hAnsi="Angsana New"/>
          <w:sz w:val="30"/>
          <w:szCs w:val="30"/>
        </w:rPr>
        <w:t>8</w:t>
      </w:r>
      <w:r w:rsidR="00B96286">
        <w:rPr>
          <w:rFonts w:ascii="Angsana New" w:hAnsi="Angsana New"/>
          <w:sz w:val="30"/>
          <w:szCs w:val="30"/>
        </w:rPr>
        <w:t xml:space="preserve"> </w:t>
      </w:r>
      <w:r w:rsidRPr="008736E8">
        <w:rPr>
          <w:rFonts w:ascii="Angsana New" w:hAnsi="Angsana New" w:hint="cs"/>
          <w:sz w:val="30"/>
          <w:szCs w:val="30"/>
          <w:cs/>
        </w:rPr>
        <w:t xml:space="preserve">หรือ </w:t>
      </w:r>
      <w:r w:rsidR="007037FE" w:rsidRPr="007037FE">
        <w:rPr>
          <w:rFonts w:ascii="Angsana New" w:hAnsi="Angsana New" w:hint="cs"/>
          <w:sz w:val="30"/>
          <w:szCs w:val="30"/>
        </w:rPr>
        <w:t>256</w:t>
      </w:r>
      <w:r w:rsidR="00847EDA">
        <w:rPr>
          <w:rFonts w:ascii="Angsana New" w:hAnsi="Angsana New"/>
          <w:sz w:val="30"/>
          <w:szCs w:val="30"/>
        </w:rPr>
        <w:t>7</w:t>
      </w:r>
    </w:p>
    <w:p w14:paraId="25299CA9" w14:textId="77777777" w:rsidR="002A5A4B" w:rsidRPr="008736E8" w:rsidRDefault="002A5A4B" w:rsidP="00305DB4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30"/>
          <w:szCs w:val="30"/>
        </w:rPr>
      </w:pPr>
    </w:p>
    <w:p w14:paraId="026E75FF" w14:textId="77777777" w:rsidR="00B17F70" w:rsidRDefault="00C01705" w:rsidP="00C017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/>
          <w:sz w:val="30"/>
          <w:szCs w:val="30"/>
        </w:rPr>
      </w:pPr>
      <w:r w:rsidRPr="00C01705">
        <w:rPr>
          <w:rFonts w:asciiTheme="majorBidi" w:hAnsiTheme="majorBidi" w:hint="cs"/>
          <w:sz w:val="30"/>
          <w:szCs w:val="30"/>
          <w:cs/>
        </w:rPr>
        <w:t>ผลการดำเนินงานของแต่ละส่วนงานวัดโดยใช้กำไรก่อนต้นทุนทางการเงินและภาษีเงินได้ของส่วนงาน</w:t>
      </w:r>
      <w:r w:rsidRPr="00C01705">
        <w:rPr>
          <w:rFonts w:asciiTheme="majorBidi" w:hAnsiTheme="majorBidi"/>
          <w:sz w:val="30"/>
          <w:szCs w:val="30"/>
          <w:cs/>
        </w:rPr>
        <w:t xml:space="preserve"> </w:t>
      </w:r>
      <w:r w:rsidRPr="00C01705">
        <w:rPr>
          <w:rFonts w:asciiTheme="majorBidi" w:hAnsiTheme="majorBidi" w:hint="cs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Pr="00C01705">
        <w:rPr>
          <w:rFonts w:asciiTheme="majorBidi" w:hAnsiTheme="majorBidi"/>
          <w:sz w:val="30"/>
          <w:szCs w:val="30"/>
          <w:cs/>
        </w:rPr>
        <w:t xml:space="preserve"> </w:t>
      </w:r>
      <w:r w:rsidRPr="00C01705">
        <w:rPr>
          <w:rFonts w:asciiTheme="majorBidi" w:hAnsiTheme="majorBidi" w:hint="cs"/>
          <w:sz w:val="30"/>
          <w:szCs w:val="30"/>
          <w:cs/>
        </w:rPr>
        <w:t>ผู้บริหารเชื่อว่าการใช้กำไรก่อนต้นทุนทางการเงินและ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C01705">
        <w:rPr>
          <w:rFonts w:asciiTheme="majorBidi" w:hAnsiTheme="majorBidi"/>
          <w:sz w:val="30"/>
          <w:szCs w:val="30"/>
          <w:cs/>
        </w:rPr>
        <w:t xml:space="preserve"> </w:t>
      </w:r>
      <w:r w:rsidRPr="00C01705">
        <w:rPr>
          <w:rFonts w:asciiTheme="majorBidi" w:hAnsiTheme="majorBidi" w:hint="cs"/>
          <w:sz w:val="30"/>
          <w:szCs w:val="30"/>
          <w:cs/>
        </w:rPr>
        <w:t>ทั้งนี้การกำหนดราคาระหว่างกันนั้นเป็นไปตามการซื้อขายตามปกติธุรกิจ</w:t>
      </w:r>
    </w:p>
    <w:p w14:paraId="7898A311" w14:textId="516D2242" w:rsidR="008B115F" w:rsidRDefault="008B115F" w:rsidP="00C017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61DC67AA" w14:textId="77777777" w:rsidR="00AB0555" w:rsidRDefault="00AB0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7B176FBC" w14:textId="53F4653B" w:rsidR="00A06BEB" w:rsidRPr="00533EB7" w:rsidRDefault="00A06BEB" w:rsidP="00520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33EB7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ส่วนงานภูมิศาสตร์</w:t>
      </w:r>
    </w:p>
    <w:p w14:paraId="575835DE" w14:textId="7BEB28B9" w:rsidR="00A06BEB" w:rsidRDefault="00A06BEB" w:rsidP="00520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786459C" w14:textId="413E041E" w:rsidR="00A06BEB" w:rsidRPr="00A06BEB" w:rsidRDefault="00A06BEB" w:rsidP="00520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A06BEB">
        <w:rPr>
          <w:rFonts w:ascii="Angsana New" w:hAnsi="Angsana New" w:hint="cs"/>
          <w:sz w:val="30"/>
          <w:szCs w:val="30"/>
          <w:cs/>
        </w:rPr>
        <w:t>บริษัทดำเนินธุรกิจหล</w:t>
      </w:r>
      <w:r>
        <w:rPr>
          <w:rFonts w:ascii="Angsana New" w:hAnsi="Angsana New" w:hint="cs"/>
          <w:sz w:val="30"/>
          <w:szCs w:val="30"/>
          <w:cs/>
        </w:rPr>
        <w:t>ัก</w:t>
      </w:r>
      <w:r w:rsidRPr="00A06BEB">
        <w:rPr>
          <w:rFonts w:ascii="Angsana New" w:hAnsi="Angsana New" w:hint="cs"/>
          <w:sz w:val="30"/>
          <w:szCs w:val="30"/>
          <w:cs/>
        </w:rPr>
        <w:t>ในประเทศเท่าน</w:t>
      </w:r>
      <w:r>
        <w:rPr>
          <w:rFonts w:ascii="Angsana New" w:hAnsi="Angsana New" w:hint="cs"/>
          <w:sz w:val="30"/>
          <w:szCs w:val="30"/>
          <w:cs/>
        </w:rPr>
        <w:t>ั้น</w:t>
      </w:r>
      <w:r w:rsidRPr="00A06BEB">
        <w:rPr>
          <w:rFonts w:ascii="Angsana New" w:hAnsi="Angsana New"/>
          <w:sz w:val="30"/>
          <w:szCs w:val="30"/>
          <w:cs/>
        </w:rPr>
        <w:t xml:space="preserve"> </w:t>
      </w:r>
      <w:r w:rsidRPr="00A06BEB">
        <w:rPr>
          <w:rFonts w:ascii="Angsana New" w:hAnsi="Angsana New" w:hint="cs"/>
          <w:sz w:val="30"/>
          <w:szCs w:val="30"/>
          <w:cs/>
        </w:rPr>
        <w:t>ไม่มีรายไ</w:t>
      </w:r>
      <w:r>
        <w:rPr>
          <w:rFonts w:ascii="Angsana New" w:hAnsi="Angsana New" w:hint="cs"/>
          <w:sz w:val="30"/>
          <w:szCs w:val="30"/>
          <w:cs/>
        </w:rPr>
        <w:t>ด้จา</w:t>
      </w:r>
      <w:r w:rsidRPr="00A06BEB">
        <w:rPr>
          <w:rFonts w:ascii="Angsana New" w:hAnsi="Angsana New" w:hint="cs"/>
          <w:sz w:val="30"/>
          <w:szCs w:val="30"/>
          <w:cs/>
        </w:rPr>
        <w:t>กต่างประเทศที่มีสาระส</w:t>
      </w:r>
      <w:r>
        <w:rPr>
          <w:rFonts w:ascii="Angsana New" w:hAnsi="Angsana New" w:hint="cs"/>
          <w:sz w:val="30"/>
          <w:szCs w:val="30"/>
          <w:cs/>
        </w:rPr>
        <w:t>ำคัญ</w:t>
      </w:r>
    </w:p>
    <w:p w14:paraId="156305CC" w14:textId="77777777" w:rsidR="00A06BEB" w:rsidRDefault="00A06BEB" w:rsidP="00520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22CD63A" w14:textId="352F0F4D" w:rsidR="00D47038" w:rsidRPr="007478AB" w:rsidRDefault="00D47038" w:rsidP="00520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478A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ภาพรวมรายได้ตาม</w:t>
      </w:r>
      <w:r w:rsidRPr="007478AB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ส่วนงานที่รายงาน</w:t>
      </w:r>
    </w:p>
    <w:p w14:paraId="7D75D4A5" w14:textId="1B34A29F" w:rsidR="00AF5253" w:rsidRPr="00611A6F" w:rsidRDefault="00AF5253" w:rsidP="00AF5253">
      <w:pPr>
        <w:jc w:val="center"/>
        <w:rPr>
          <w:rFonts w:ascii="Angsana New" w:hAnsi="Angsana New"/>
          <w:sz w:val="30"/>
          <w:szCs w:val="30"/>
          <w:highlight w:val="yellow"/>
        </w:rPr>
      </w:pPr>
    </w:p>
    <w:p w14:paraId="565DD371" w14:textId="591226ED" w:rsidR="00274F3B" w:rsidRPr="00274F3B" w:rsidRDefault="00C81C51" w:rsidP="00687D8A">
      <w:pPr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noProof/>
          <w:sz w:val="30"/>
          <w:szCs w:val="30"/>
        </w:rPr>
        <w:drawing>
          <wp:anchor distT="0" distB="0" distL="114300" distR="114300" simplePos="0" relativeHeight="251662336" behindDoc="1" locked="0" layoutInCell="1" allowOverlap="1" wp14:anchorId="4270627A" wp14:editId="286C3501">
            <wp:simplePos x="0" y="0"/>
            <wp:positionH relativeFrom="column">
              <wp:posOffset>157480</wp:posOffset>
            </wp:positionH>
            <wp:positionV relativeFrom="paragraph">
              <wp:posOffset>159385</wp:posOffset>
            </wp:positionV>
            <wp:extent cx="6099175" cy="3158490"/>
            <wp:effectExtent l="0" t="0" r="0" b="0"/>
            <wp:wrapNone/>
            <wp:docPr id="1111045338" name="Picture 1" descr="A screenshot of a video gam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045338" name="Picture 1" descr="A screenshot of a video game&#10;&#10;AI-generated content may be incorrect.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31584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20B5088" w14:textId="7E306F23" w:rsidR="00274F3B" w:rsidRPr="00274F3B" w:rsidRDefault="00274F3B" w:rsidP="00274F3B">
      <w:pPr>
        <w:rPr>
          <w:rFonts w:ascii="Angsana New" w:hAnsi="Angsana New"/>
          <w:sz w:val="30"/>
          <w:szCs w:val="30"/>
        </w:rPr>
      </w:pPr>
    </w:p>
    <w:p w14:paraId="6EBC096E" w14:textId="25BF3687" w:rsidR="00274F3B" w:rsidRPr="00274F3B" w:rsidRDefault="00274F3B" w:rsidP="00274F3B">
      <w:pPr>
        <w:rPr>
          <w:rFonts w:ascii="Angsana New" w:hAnsi="Angsana New"/>
          <w:sz w:val="30"/>
          <w:szCs w:val="30"/>
        </w:rPr>
      </w:pPr>
    </w:p>
    <w:p w14:paraId="4CD5E3E8" w14:textId="522C6A0B" w:rsidR="00274F3B" w:rsidRPr="00274F3B" w:rsidRDefault="00274F3B" w:rsidP="00274F3B">
      <w:pPr>
        <w:rPr>
          <w:rFonts w:ascii="Angsana New" w:hAnsi="Angsana New"/>
          <w:sz w:val="30"/>
          <w:szCs w:val="30"/>
        </w:rPr>
      </w:pPr>
    </w:p>
    <w:p w14:paraId="2632B99E" w14:textId="13E0F1E0" w:rsidR="00274F3B" w:rsidRPr="00274F3B" w:rsidRDefault="00274F3B" w:rsidP="00274F3B">
      <w:pPr>
        <w:rPr>
          <w:rFonts w:ascii="Angsana New" w:hAnsi="Angsana New"/>
          <w:sz w:val="30"/>
          <w:szCs w:val="30"/>
        </w:rPr>
      </w:pPr>
    </w:p>
    <w:p w14:paraId="5743CA92" w14:textId="77777777" w:rsidR="00274F3B" w:rsidRPr="00274F3B" w:rsidRDefault="00274F3B" w:rsidP="00274F3B">
      <w:pPr>
        <w:rPr>
          <w:rFonts w:ascii="Angsana New" w:hAnsi="Angsana New"/>
          <w:sz w:val="30"/>
          <w:szCs w:val="30"/>
        </w:rPr>
      </w:pPr>
    </w:p>
    <w:p w14:paraId="63C3F7EC" w14:textId="77777777" w:rsidR="00274F3B" w:rsidRDefault="00274F3B" w:rsidP="00274F3B">
      <w:pPr>
        <w:rPr>
          <w:rFonts w:ascii="Angsana New" w:hAnsi="Angsana New"/>
          <w:sz w:val="30"/>
          <w:szCs w:val="30"/>
        </w:rPr>
      </w:pPr>
    </w:p>
    <w:p w14:paraId="70D4AE61" w14:textId="65D3CC66" w:rsidR="00274F3B" w:rsidRDefault="00274F3B" w:rsidP="00274F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</w:p>
    <w:p w14:paraId="09555693" w14:textId="29E6FFFF" w:rsidR="00274F3B" w:rsidRDefault="00274F3B" w:rsidP="00274F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1DF7B520" w14:textId="42EC5E26" w:rsidR="00274F3B" w:rsidRDefault="00274F3B" w:rsidP="00274F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0CF90829" w14:textId="77777777" w:rsidR="00274F3B" w:rsidRPr="00274F3B" w:rsidRDefault="00274F3B" w:rsidP="00274F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  <w:cs/>
        </w:rPr>
        <w:sectPr w:rsidR="00274F3B" w:rsidRPr="00274F3B" w:rsidSect="00B849B1">
          <w:headerReference w:type="default" r:id="rId14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  <w:r>
        <w:rPr>
          <w:rFonts w:ascii="Angsana New" w:hAnsi="Angsana New"/>
          <w:sz w:val="30"/>
          <w:szCs w:val="30"/>
          <w:cs/>
        </w:rPr>
        <w:tab/>
      </w:r>
    </w:p>
    <w:tbl>
      <w:tblPr>
        <w:tblW w:w="15273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3420"/>
        <w:gridCol w:w="900"/>
        <w:gridCol w:w="990"/>
        <w:gridCol w:w="900"/>
        <w:gridCol w:w="900"/>
        <w:gridCol w:w="810"/>
        <w:gridCol w:w="810"/>
        <w:gridCol w:w="810"/>
        <w:gridCol w:w="900"/>
        <w:gridCol w:w="810"/>
        <w:gridCol w:w="810"/>
        <w:gridCol w:w="810"/>
        <w:gridCol w:w="810"/>
        <w:gridCol w:w="810"/>
        <w:gridCol w:w="783"/>
      </w:tblGrid>
      <w:tr w:rsidR="006973A9" w:rsidRPr="009E2F97" w14:paraId="779C026C" w14:textId="77777777" w:rsidTr="008C163E">
        <w:trPr>
          <w:trHeight w:val="64"/>
          <w:tblHeader/>
        </w:trPr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A088F3" w14:textId="77777777" w:rsidR="006973A9" w:rsidRPr="009E2F97" w:rsidRDefault="006973A9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>
              <w:lastRenderedPageBreak/>
              <w:br w:type="page"/>
            </w:r>
            <w:r w:rsidRPr="003B7D7B">
              <w:rPr>
                <w:cs/>
              </w:rPr>
              <w:br w:type="page"/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>
              <w:rPr>
                <w:cs/>
              </w:rPr>
              <w:br w:type="page"/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 w:type="page"/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 w:type="column"/>
            </w:r>
            <w: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</w:p>
        </w:tc>
        <w:tc>
          <w:tcPr>
            <w:tcW w:w="11853" w:type="dxa"/>
            <w:gridSpan w:val="14"/>
            <w:tcBorders>
              <w:top w:val="nil"/>
              <w:left w:val="nil"/>
              <w:bottom w:val="nil"/>
            </w:tcBorders>
            <w:vAlign w:val="bottom"/>
          </w:tcPr>
          <w:p w14:paraId="78B29F73" w14:textId="77777777" w:rsidR="006973A9" w:rsidRPr="009E2F97" w:rsidRDefault="006973A9" w:rsidP="00105860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9E2F9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6973A9" w:rsidRPr="009E2F97" w14:paraId="24441C33" w14:textId="77777777" w:rsidTr="008C163E">
        <w:trPr>
          <w:trHeight w:val="64"/>
          <w:tblHeader/>
        </w:trPr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15EEFB" w14:textId="464E1CDD" w:rsidR="006973A9" w:rsidRPr="009E2F97" w:rsidRDefault="006973A9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DF5DD" w14:textId="3C1BA1AD" w:rsidR="006973A9" w:rsidRPr="00AD18E6" w:rsidRDefault="006973A9" w:rsidP="00105860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D18E6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="007037FE" w:rsidRPr="00AD18E6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E0196" w14:textId="0B666034" w:rsidR="006973A9" w:rsidRPr="00AD18E6" w:rsidRDefault="006973A9" w:rsidP="00105860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D18E6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="007037FE" w:rsidRPr="00AD18E6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FE3B0" w14:textId="23787457" w:rsidR="006973A9" w:rsidRPr="00AD18E6" w:rsidRDefault="006973A9" w:rsidP="00105860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D18E6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="007037FE" w:rsidRPr="00AD18E6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E84B8" w14:textId="26609E28" w:rsidR="006973A9" w:rsidRPr="00AD18E6" w:rsidRDefault="006973A9" w:rsidP="00105860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D18E6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="007037FE" w:rsidRPr="00AD18E6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gridSpan w:val="2"/>
          </w:tcPr>
          <w:p w14:paraId="02666003" w14:textId="77777777" w:rsidR="006973A9" w:rsidRPr="00AD18E6" w:rsidRDefault="006973A9" w:rsidP="00105860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AD18E6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620" w:type="dxa"/>
            <w:gridSpan w:val="2"/>
            <w:vAlign w:val="bottom"/>
          </w:tcPr>
          <w:p w14:paraId="2C7E0C69" w14:textId="77777777" w:rsidR="006973A9" w:rsidRPr="00AD18E6" w:rsidRDefault="006973A9" w:rsidP="00105860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D18E6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593" w:type="dxa"/>
            <w:gridSpan w:val="2"/>
            <w:vAlign w:val="bottom"/>
          </w:tcPr>
          <w:p w14:paraId="7AAEF042" w14:textId="77777777" w:rsidR="006973A9" w:rsidRPr="00AD18E6" w:rsidRDefault="006973A9" w:rsidP="00105860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D18E6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D047BE" w:rsidRPr="009E2F97" w14:paraId="5D84A0C7" w14:textId="77777777" w:rsidTr="008C163E">
        <w:trPr>
          <w:trHeight w:val="146"/>
          <w:tblHeader/>
        </w:trPr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FA8CB1" w14:textId="47F2BD1F" w:rsidR="00D047BE" w:rsidRPr="009E2F97" w:rsidRDefault="00701E16" w:rsidP="0070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  <w:lang w:val="en-GB" w:bidi="ar-SA"/>
              </w:rPr>
            </w:pPr>
            <w:r w:rsidRPr="009E2F9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เก้า</w:t>
            </w:r>
            <w:r w:rsidRPr="009E2F9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Pr="007037FE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45D09" w14:textId="157DB014" w:rsidR="00D047BE" w:rsidRPr="009E2F97" w:rsidRDefault="00D047BE" w:rsidP="00D047B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1E9FA" w14:textId="54B923AD" w:rsidR="00D047BE" w:rsidRPr="009E2F97" w:rsidRDefault="00D047BE" w:rsidP="00D047B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9EF24" w14:textId="50CC6703" w:rsidR="00D047BE" w:rsidRPr="009E2F97" w:rsidRDefault="00D047BE" w:rsidP="00D047B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81152" w14:textId="1D0F33FC" w:rsidR="00D047BE" w:rsidRPr="009E2F97" w:rsidRDefault="00D047BE" w:rsidP="00D047B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D3714" w14:textId="25111B78" w:rsidR="00D047BE" w:rsidRPr="009E2F97" w:rsidRDefault="00D047BE" w:rsidP="00D047B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6CE43" w14:textId="654CB609" w:rsidR="00D047BE" w:rsidRPr="009E2F97" w:rsidRDefault="00D047BE" w:rsidP="00D047B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3AB92" w14:textId="6B9CD97C" w:rsidR="00D047BE" w:rsidRPr="009E2F97" w:rsidRDefault="00D047BE" w:rsidP="00D047B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9C19A" w14:textId="56371483" w:rsidR="00D047BE" w:rsidRPr="009E2F97" w:rsidRDefault="00D047BE" w:rsidP="00D047B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5084F" w14:textId="7F6A188E" w:rsidR="00D047BE" w:rsidRPr="009E2F97" w:rsidRDefault="00D047BE" w:rsidP="00D047B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CB6F7" w14:textId="549AC9C7" w:rsidR="00D047BE" w:rsidRPr="009E2F97" w:rsidRDefault="00D047BE" w:rsidP="00D047B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3C34D" w14:textId="6C145380" w:rsidR="00D047BE" w:rsidRPr="009E2F97" w:rsidRDefault="00D047BE" w:rsidP="00D047B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822D6" w14:textId="02EC39FA" w:rsidR="00D047BE" w:rsidRPr="009E2F97" w:rsidRDefault="00D047BE" w:rsidP="00D047B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810" w:type="dxa"/>
            <w:vAlign w:val="bottom"/>
          </w:tcPr>
          <w:p w14:paraId="30DD389F" w14:textId="29FF9239" w:rsidR="00D047BE" w:rsidRPr="009E2F97" w:rsidRDefault="00D047BE" w:rsidP="00D047B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783" w:type="dxa"/>
            <w:vAlign w:val="bottom"/>
          </w:tcPr>
          <w:p w14:paraId="31D1ED2D" w14:textId="31B1EAE2" w:rsidR="00D047BE" w:rsidRPr="009E2F97" w:rsidRDefault="00D047BE" w:rsidP="00D047B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D047BE" w:rsidRPr="009E2F97" w14:paraId="4C799522" w14:textId="77777777" w:rsidTr="008C163E">
        <w:trPr>
          <w:trHeight w:val="173"/>
          <w:tblHeader/>
        </w:trPr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18CC6F" w14:textId="4A3A0B20" w:rsidR="00D047BE" w:rsidRPr="00C07906" w:rsidRDefault="00D047BE" w:rsidP="00D04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1853" w:type="dxa"/>
            <w:gridSpan w:val="14"/>
            <w:tcBorders>
              <w:top w:val="nil"/>
              <w:left w:val="nil"/>
            </w:tcBorders>
          </w:tcPr>
          <w:p w14:paraId="06678583" w14:textId="77777777" w:rsidR="00D047BE" w:rsidRPr="009E2F97" w:rsidRDefault="00D047BE" w:rsidP="00D047BE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9E2F9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8D076F" w:rsidRPr="009E2F97" w14:paraId="2B9EE081" w14:textId="77777777" w:rsidTr="008C163E">
        <w:trPr>
          <w:trHeight w:val="173"/>
          <w:tblHeader/>
        </w:trPr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BF0222" w14:textId="27502F79" w:rsidR="008D076F" w:rsidRPr="00C07906" w:rsidRDefault="008D076F" w:rsidP="00D04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 w:rsidRPr="00C07906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1853" w:type="dxa"/>
            <w:gridSpan w:val="14"/>
            <w:tcBorders>
              <w:top w:val="nil"/>
              <w:left w:val="nil"/>
            </w:tcBorders>
          </w:tcPr>
          <w:p w14:paraId="71C19C87" w14:textId="77777777" w:rsidR="008D076F" w:rsidRPr="009E2F97" w:rsidRDefault="008D076F" w:rsidP="00D047BE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D047BE" w:rsidRPr="009E2F97" w14:paraId="558BD747" w14:textId="77777777" w:rsidTr="008C163E">
        <w:trPr>
          <w:trHeight w:val="7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F5B0913" w14:textId="77777777" w:rsidR="00D047BE" w:rsidRPr="009E2F97" w:rsidRDefault="00D047BE" w:rsidP="00204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9E2F97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รายได้จากลูกค้า</w:t>
            </w:r>
            <w:r w:rsidRPr="002041E4">
              <w:rPr>
                <w:rFonts w:ascii="Angsana New" w:hAnsi="Angsana New"/>
                <w:color w:val="000000"/>
                <w:spacing w:val="-2"/>
                <w:sz w:val="24"/>
                <w:szCs w:val="24"/>
                <w:cs/>
                <w:lang w:val="en-GB"/>
              </w:rPr>
              <w:t>ภายนอก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27801EF" w14:textId="31F6679C" w:rsidR="00D047BE" w:rsidRPr="009E2F97" w:rsidRDefault="00FB3D8D" w:rsidP="00D047B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6,198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0EEF42F" w14:textId="3B287A41" w:rsidR="00D047BE" w:rsidRPr="000058E3" w:rsidRDefault="00AB4124" w:rsidP="00AB412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6,832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A1A780F" w14:textId="750C9ABF" w:rsidR="00D047BE" w:rsidRPr="000058E3" w:rsidRDefault="00FB3D8D" w:rsidP="00D047B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2,295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47C87C7" w14:textId="5903E7DC" w:rsidR="00D047BE" w:rsidRPr="000058E3" w:rsidRDefault="008527E3" w:rsidP="00D047B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2,084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871BD34" w14:textId="348FD494" w:rsidR="00D047BE" w:rsidRPr="000058E3" w:rsidRDefault="00FB3D8D" w:rsidP="00D047B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705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E743A8D" w14:textId="5C23733F" w:rsidR="00D047BE" w:rsidRPr="000058E3" w:rsidRDefault="008D2DE1" w:rsidP="00D047B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687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BF6F1B7" w14:textId="5BE99F38" w:rsidR="00D047BE" w:rsidRPr="000058E3" w:rsidRDefault="00FB3D8D" w:rsidP="00D047BE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267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BA3BFB1" w14:textId="37F6879A" w:rsidR="00D047BE" w:rsidRPr="000058E3" w:rsidRDefault="0097364F" w:rsidP="00D047B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332</w:t>
            </w:r>
          </w:p>
        </w:tc>
        <w:tc>
          <w:tcPr>
            <w:tcW w:w="810" w:type="dxa"/>
            <w:vAlign w:val="bottom"/>
          </w:tcPr>
          <w:p w14:paraId="23FDA459" w14:textId="73E01E63" w:rsidR="00D047BE" w:rsidRPr="000058E3" w:rsidRDefault="00FB3D8D" w:rsidP="00AD18E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="00C07906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810" w:type="dxa"/>
            <w:vAlign w:val="bottom"/>
          </w:tcPr>
          <w:p w14:paraId="5496A2E7" w14:textId="7222ECDC" w:rsidR="00D047BE" w:rsidRPr="000058E3" w:rsidRDefault="009A4AF2" w:rsidP="00AD18E6">
            <w:pPr>
              <w:tabs>
                <w:tab w:val="clear" w:pos="227"/>
                <w:tab w:val="clear" w:pos="454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43</w:t>
            </w:r>
          </w:p>
        </w:tc>
        <w:tc>
          <w:tcPr>
            <w:tcW w:w="810" w:type="dxa"/>
            <w:vAlign w:val="bottom"/>
          </w:tcPr>
          <w:p w14:paraId="31F45714" w14:textId="58EC122B" w:rsidR="00D047BE" w:rsidRPr="000058E3" w:rsidRDefault="00775399" w:rsidP="00D04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05BD67F8" w14:textId="6855A280" w:rsidR="00D047BE" w:rsidRPr="000058E3" w:rsidRDefault="00DC7A48" w:rsidP="00D047B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4E4A566E" w14:textId="5546DA15" w:rsidR="00D047BE" w:rsidRPr="000058E3" w:rsidRDefault="00FB3D8D" w:rsidP="00D047B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9,50</w:t>
            </w:r>
            <w:r w:rsidR="00C07906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783" w:type="dxa"/>
            <w:vAlign w:val="bottom"/>
          </w:tcPr>
          <w:p w14:paraId="14E2A2CA" w14:textId="4B642622" w:rsidR="00D047BE" w:rsidRPr="000058E3" w:rsidRDefault="00957A4A" w:rsidP="00D047B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9,978</w:t>
            </w:r>
          </w:p>
        </w:tc>
      </w:tr>
      <w:tr w:rsidR="00D047BE" w:rsidRPr="009E2F97" w14:paraId="230F24AB" w14:textId="77777777" w:rsidTr="008C163E">
        <w:trPr>
          <w:trHeight w:val="7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EABF6" w14:textId="77777777" w:rsidR="00D047BE" w:rsidRPr="002041E4" w:rsidRDefault="00D047BE" w:rsidP="00204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pacing w:val="-2"/>
                <w:sz w:val="24"/>
                <w:szCs w:val="24"/>
                <w:cs/>
                <w:lang w:val="en-GB"/>
              </w:rPr>
            </w:pPr>
            <w:r w:rsidRPr="002041E4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กำไร</w:t>
            </w:r>
            <w:r w:rsidRPr="002041E4">
              <w:rPr>
                <w:rFonts w:ascii="Angsana New" w:hAnsi="Angsana New" w:hint="cs"/>
                <w:color w:val="000000"/>
                <w:spacing w:val="-2"/>
                <w:sz w:val="24"/>
                <w:szCs w:val="24"/>
                <w:cs/>
                <w:lang w:val="en-GB"/>
              </w:rPr>
              <w:t>จากการจำหน่ายอสังหาริมทรัพย์เพื่อการลงทุน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3A7EF28" w14:textId="4C74ADA2" w:rsidR="00D047BE" w:rsidRPr="000A2B73" w:rsidRDefault="00775399" w:rsidP="00D04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C8EB5DD" w14:textId="1AE6DAB2" w:rsidR="00D047BE" w:rsidRPr="000058E3" w:rsidRDefault="00AB4124" w:rsidP="00D04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9E39B14" w14:textId="04A33FEB" w:rsidR="00D047BE" w:rsidRPr="000058E3" w:rsidRDefault="00FB3D8D" w:rsidP="00D047B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663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BC12629" w14:textId="7C122645" w:rsidR="00D047BE" w:rsidRPr="000058E3" w:rsidRDefault="008527E3" w:rsidP="00D047BE">
            <w:pPr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121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BE1A8D7" w14:textId="3B8A4C83" w:rsidR="00D047BE" w:rsidRPr="000058E3" w:rsidRDefault="00775399" w:rsidP="00D04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B1737EA" w14:textId="5709116D" w:rsidR="00D047BE" w:rsidRPr="000058E3" w:rsidRDefault="008D2DE1" w:rsidP="00D04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4C8F6DB" w14:textId="1039BA88" w:rsidR="00D047BE" w:rsidRPr="000058E3" w:rsidRDefault="00775399" w:rsidP="00D04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CB30A4B" w14:textId="07BCEAC7" w:rsidR="00D047BE" w:rsidRPr="000058E3" w:rsidRDefault="0097364F" w:rsidP="00D04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2B9EDE2D" w14:textId="051C8ECC" w:rsidR="00D047BE" w:rsidRPr="000058E3" w:rsidRDefault="00775399" w:rsidP="00D04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08BE32CD" w14:textId="40E5B938" w:rsidR="00D047BE" w:rsidRPr="000058E3" w:rsidRDefault="009A4AF2" w:rsidP="00D04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03AF9CC5" w14:textId="7381E5F1" w:rsidR="00D047BE" w:rsidRPr="000058E3" w:rsidRDefault="00775399" w:rsidP="00D04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031DF12F" w14:textId="3847E689" w:rsidR="00D047BE" w:rsidRPr="000058E3" w:rsidRDefault="00DC7A48" w:rsidP="00D04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2EBA53B8" w14:textId="7CC85474" w:rsidR="00D047BE" w:rsidRPr="000058E3" w:rsidRDefault="00FB3D8D" w:rsidP="00D047B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663</w:t>
            </w:r>
          </w:p>
        </w:tc>
        <w:tc>
          <w:tcPr>
            <w:tcW w:w="783" w:type="dxa"/>
            <w:vAlign w:val="bottom"/>
          </w:tcPr>
          <w:p w14:paraId="3D2A83CD" w14:textId="01581144" w:rsidR="00D047BE" w:rsidRPr="000058E3" w:rsidRDefault="00957A4A" w:rsidP="00D04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121</w:t>
            </w:r>
          </w:p>
        </w:tc>
      </w:tr>
      <w:tr w:rsidR="00D047BE" w:rsidRPr="009E2F97" w14:paraId="70B0BE77" w14:textId="77777777" w:rsidTr="008C163E">
        <w:trPr>
          <w:trHeight w:val="6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E7BC1" w14:textId="77777777" w:rsidR="00D047BE" w:rsidRPr="009E2F97" w:rsidRDefault="00D047BE" w:rsidP="00204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9E2F9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BDE6777" w14:textId="33360C80" w:rsidR="00D047BE" w:rsidRPr="001D26C9" w:rsidRDefault="00775399" w:rsidP="00D047BE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position w:val="1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position w:val="12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E341D97" w14:textId="2560924B" w:rsidR="00D047BE" w:rsidRPr="000058E3" w:rsidRDefault="00AB4124" w:rsidP="00D047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0601023" w14:textId="132B626D" w:rsidR="00D047BE" w:rsidRPr="00924814" w:rsidRDefault="00FB3D8D" w:rsidP="00FB3D8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position w:val="1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position w:val="12"/>
                <w:sz w:val="24"/>
                <w:szCs w:val="24"/>
              </w:rPr>
              <w:t>262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057BFDE" w14:textId="3FDC2E27" w:rsidR="00D047BE" w:rsidRPr="00924814" w:rsidRDefault="008527E3" w:rsidP="008D2D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Theme="majorBidi" w:hAnsiTheme="majorBidi" w:cstheme="majorBidi"/>
                <w:position w:val="12"/>
                <w:sz w:val="24"/>
                <w:szCs w:val="24"/>
              </w:rPr>
            </w:pPr>
            <w:r w:rsidRPr="00924814">
              <w:rPr>
                <w:rFonts w:asciiTheme="majorBidi" w:hAnsiTheme="majorBidi" w:cstheme="majorBidi"/>
                <w:position w:val="12"/>
                <w:sz w:val="24"/>
                <w:szCs w:val="24"/>
              </w:rPr>
              <w:t>282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168877B" w14:textId="43A61867" w:rsidR="00D047BE" w:rsidRPr="00924814" w:rsidRDefault="00775399" w:rsidP="007753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Theme="majorBidi" w:hAnsiTheme="majorBidi" w:cstheme="majorBidi"/>
                <w:position w:val="1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position w:val="12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2225FBD" w14:textId="11EE5EC3" w:rsidR="00D047BE" w:rsidRPr="00924814" w:rsidRDefault="008D2DE1" w:rsidP="008D2D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Theme="majorBidi" w:hAnsiTheme="majorBidi" w:cstheme="majorBidi"/>
                <w:position w:val="1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position w:val="12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BBF9845" w14:textId="11B5A8AF" w:rsidR="00D047BE" w:rsidRPr="00924814" w:rsidRDefault="00775399" w:rsidP="007753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Theme="majorBidi" w:hAnsiTheme="majorBidi" w:cstheme="majorBidi"/>
                <w:position w:val="1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position w:val="12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0417B44" w14:textId="758780DF" w:rsidR="00D047BE" w:rsidRPr="009A4AF2" w:rsidRDefault="0097364F" w:rsidP="009A4A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522"/>
              </w:tabs>
              <w:spacing w:line="240" w:lineRule="auto"/>
              <w:jc w:val="center"/>
              <w:rPr>
                <w:rFonts w:asciiTheme="majorBidi" w:hAnsiTheme="majorBidi" w:cstheme="majorBidi"/>
                <w:position w:val="12"/>
                <w:sz w:val="24"/>
                <w:szCs w:val="24"/>
              </w:rPr>
            </w:pPr>
            <w:r w:rsidRPr="009A4AF2">
              <w:rPr>
                <w:rFonts w:asciiTheme="majorBidi" w:hAnsiTheme="majorBidi" w:cstheme="majorBidi"/>
                <w:position w:val="12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5B229E44" w14:textId="339ECCE6" w:rsidR="00D047BE" w:rsidRPr="00924814" w:rsidRDefault="00775399" w:rsidP="007753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Theme="majorBidi" w:hAnsiTheme="majorBidi" w:cstheme="majorBidi"/>
                <w:position w:val="1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position w:val="12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5A1E8A3E" w14:textId="47FF7894" w:rsidR="00D047BE" w:rsidRPr="00924814" w:rsidRDefault="009A4AF2" w:rsidP="009A4A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Theme="majorBidi" w:hAnsiTheme="majorBidi" w:cstheme="majorBidi"/>
                <w:position w:val="1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position w:val="12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60AA49CF" w14:textId="060ADEFA" w:rsidR="00D047BE" w:rsidRPr="00924814" w:rsidRDefault="00FB3D8D" w:rsidP="007753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position w:val="12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position w:val="12"/>
                <w:sz w:val="24"/>
                <w:szCs w:val="24"/>
              </w:rPr>
              <w:t>(262)</w:t>
            </w:r>
          </w:p>
        </w:tc>
        <w:tc>
          <w:tcPr>
            <w:tcW w:w="810" w:type="dxa"/>
          </w:tcPr>
          <w:p w14:paraId="7FDE6981" w14:textId="4F9018D9" w:rsidR="00D047BE" w:rsidRPr="00924814" w:rsidRDefault="00DC7A48" w:rsidP="00DC7A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position w:val="12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position w:val="12"/>
                <w:sz w:val="24"/>
                <w:szCs w:val="24"/>
              </w:rPr>
              <w:t>(282)</w:t>
            </w:r>
          </w:p>
        </w:tc>
        <w:tc>
          <w:tcPr>
            <w:tcW w:w="810" w:type="dxa"/>
          </w:tcPr>
          <w:p w14:paraId="12827BDE" w14:textId="3F12753C" w:rsidR="00D047BE" w:rsidRPr="00924814" w:rsidRDefault="00775399" w:rsidP="009A4A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Theme="majorBidi" w:hAnsiTheme="majorBidi" w:cstheme="majorBidi"/>
                <w:position w:val="1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position w:val="12"/>
                <w:sz w:val="24"/>
                <w:szCs w:val="24"/>
              </w:rPr>
              <w:t>-</w:t>
            </w:r>
          </w:p>
        </w:tc>
        <w:tc>
          <w:tcPr>
            <w:tcW w:w="783" w:type="dxa"/>
          </w:tcPr>
          <w:p w14:paraId="32D6ACD2" w14:textId="2A9B117B" w:rsidR="00D047BE" w:rsidRPr="00924814" w:rsidRDefault="00957A4A" w:rsidP="009A4A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Theme="majorBidi" w:hAnsiTheme="majorBidi" w:cstheme="majorBidi"/>
                <w:position w:val="1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position w:val="12"/>
                <w:sz w:val="24"/>
                <w:szCs w:val="24"/>
              </w:rPr>
              <w:t>-</w:t>
            </w:r>
          </w:p>
        </w:tc>
      </w:tr>
      <w:tr w:rsidR="00D047BE" w:rsidRPr="009E2F97" w14:paraId="08A02E66" w14:textId="77777777" w:rsidTr="008C163E">
        <w:trPr>
          <w:trHeight w:val="6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7D4B0" w14:textId="77777777" w:rsidR="00D047BE" w:rsidRPr="009E2F97" w:rsidRDefault="00D047BE" w:rsidP="00D04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E2F9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0F74EB6" w14:textId="1EB87868" w:rsidR="00D047BE" w:rsidRPr="009E2F97" w:rsidRDefault="00FB3D8D" w:rsidP="00D047B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6,198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A936FBC" w14:textId="3333EAF8" w:rsidR="00D047BE" w:rsidRPr="000058E3" w:rsidRDefault="00AB4124" w:rsidP="00D047B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6,832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5327469" w14:textId="1D55E8BC" w:rsidR="00D047BE" w:rsidRPr="000058E3" w:rsidRDefault="00FB3D8D" w:rsidP="00D047B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3,220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BA8B64F" w14:textId="3CF54416" w:rsidR="00D047BE" w:rsidRPr="000058E3" w:rsidRDefault="008D2DE1" w:rsidP="00D047B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2,487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266F08E" w14:textId="76D19AF0" w:rsidR="00D047BE" w:rsidRPr="000058E3" w:rsidRDefault="00FB3D8D" w:rsidP="00D047B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705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2275B2B" w14:textId="3E9A4013" w:rsidR="00D047BE" w:rsidRPr="000058E3" w:rsidRDefault="008D2DE1" w:rsidP="00D047B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687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AE14375" w14:textId="26840ADF" w:rsidR="00D047BE" w:rsidRPr="000058E3" w:rsidRDefault="00FB3D8D" w:rsidP="00D047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267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EE5BA3E" w14:textId="77DCB788" w:rsidR="00D047BE" w:rsidRPr="000058E3" w:rsidRDefault="0097364F" w:rsidP="00D047B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332</w:t>
            </w:r>
          </w:p>
        </w:tc>
        <w:tc>
          <w:tcPr>
            <w:tcW w:w="810" w:type="dxa"/>
          </w:tcPr>
          <w:p w14:paraId="7E26CC17" w14:textId="64F85EA5" w:rsidR="00D047BE" w:rsidRPr="000058E3" w:rsidRDefault="00FB3D8D" w:rsidP="00AD18E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  <w:r w:rsidR="00C07906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14:paraId="31707A07" w14:textId="544E77E7" w:rsidR="00D047BE" w:rsidRPr="000058E3" w:rsidRDefault="009A4AF2" w:rsidP="00D047B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43</w:t>
            </w:r>
          </w:p>
        </w:tc>
        <w:tc>
          <w:tcPr>
            <w:tcW w:w="810" w:type="dxa"/>
          </w:tcPr>
          <w:p w14:paraId="43063922" w14:textId="4A6A2CD4" w:rsidR="00D047BE" w:rsidRPr="000058E3" w:rsidRDefault="00FB3D8D" w:rsidP="00D047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(262)</w:t>
            </w:r>
          </w:p>
        </w:tc>
        <w:tc>
          <w:tcPr>
            <w:tcW w:w="810" w:type="dxa"/>
          </w:tcPr>
          <w:p w14:paraId="60CA97FA" w14:textId="5415463D" w:rsidR="00D047BE" w:rsidRPr="00DF7462" w:rsidRDefault="00DC7A48" w:rsidP="00D047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(282)</w:t>
            </w:r>
          </w:p>
        </w:tc>
        <w:tc>
          <w:tcPr>
            <w:tcW w:w="810" w:type="dxa"/>
          </w:tcPr>
          <w:p w14:paraId="57354EBA" w14:textId="43491837" w:rsidR="00D047BE" w:rsidRPr="000058E3" w:rsidRDefault="00FB3D8D" w:rsidP="00D047B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10,1</w:t>
            </w:r>
            <w:r w:rsidR="00C07906">
              <w:rPr>
                <w:rFonts w:ascii="Angsana New" w:hAnsi="Angsana New"/>
                <w:b/>
                <w:bCs/>
                <w:sz w:val="24"/>
                <w:szCs w:val="24"/>
              </w:rPr>
              <w:t>69</w:t>
            </w:r>
          </w:p>
        </w:tc>
        <w:tc>
          <w:tcPr>
            <w:tcW w:w="783" w:type="dxa"/>
          </w:tcPr>
          <w:p w14:paraId="331A078B" w14:textId="1674048E" w:rsidR="00D047BE" w:rsidRPr="000058E3" w:rsidRDefault="00957A4A" w:rsidP="00D047B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10,099</w:t>
            </w:r>
          </w:p>
        </w:tc>
      </w:tr>
      <w:tr w:rsidR="00D047BE" w:rsidRPr="009E2F97" w14:paraId="766B7CB8" w14:textId="77777777" w:rsidTr="008C163E">
        <w:trPr>
          <w:trHeight w:val="6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0BCCD" w14:textId="10F12DE3" w:rsidR="00D047BE" w:rsidRPr="0099447F" w:rsidRDefault="00D047BE" w:rsidP="00D04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974B2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กำไรจากการจำหน่ายเงินลงทุนในการร่วมค้า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6F7AB5B" w14:textId="77777777" w:rsidR="00D047BE" w:rsidRPr="009E2F97" w:rsidRDefault="00D047BE" w:rsidP="00D047B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675CCAE" w14:textId="77777777" w:rsidR="00D047BE" w:rsidRPr="000058E3" w:rsidRDefault="00D047BE" w:rsidP="00D047B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039E430" w14:textId="77777777" w:rsidR="00D047BE" w:rsidRPr="000058E3" w:rsidRDefault="00D047BE" w:rsidP="00D047B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7F3C907" w14:textId="77777777" w:rsidR="00D047BE" w:rsidRPr="000058E3" w:rsidRDefault="00D047BE" w:rsidP="00D047B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E73BEE0" w14:textId="77777777" w:rsidR="00D047BE" w:rsidRPr="000058E3" w:rsidRDefault="00D047BE" w:rsidP="00D047B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96E6D18" w14:textId="77777777" w:rsidR="00D047BE" w:rsidRPr="000058E3" w:rsidRDefault="00D047BE" w:rsidP="00D047B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C5C03C5" w14:textId="77777777" w:rsidR="00D047BE" w:rsidRPr="000058E3" w:rsidRDefault="00D047BE" w:rsidP="00D047BE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1094C12" w14:textId="77777777" w:rsidR="00D047BE" w:rsidRPr="000058E3" w:rsidRDefault="00D047BE" w:rsidP="00D047B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CB82E86" w14:textId="77777777" w:rsidR="00D047BE" w:rsidRPr="000058E3" w:rsidRDefault="00D047BE" w:rsidP="00D047B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60DD984E" w14:textId="77777777" w:rsidR="00D047BE" w:rsidRPr="000058E3" w:rsidRDefault="00D047BE" w:rsidP="00D04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028C912" w14:textId="77777777" w:rsidR="00D047BE" w:rsidRPr="000058E3" w:rsidRDefault="00D047BE" w:rsidP="00D047B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7B67E20" w14:textId="77777777" w:rsidR="00D047BE" w:rsidRPr="000058E3" w:rsidRDefault="00D047BE" w:rsidP="00D047B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5300121" w14:textId="68245B83" w:rsidR="00D047BE" w:rsidRPr="000058E3" w:rsidRDefault="00FB3D8D" w:rsidP="0031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83" w:type="dxa"/>
          </w:tcPr>
          <w:p w14:paraId="4E06D022" w14:textId="7571274F" w:rsidR="00D047BE" w:rsidRPr="000058E3" w:rsidRDefault="00495577" w:rsidP="00D047B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179</w:t>
            </w:r>
          </w:p>
        </w:tc>
      </w:tr>
      <w:tr w:rsidR="00D047BE" w:rsidRPr="009E2F97" w14:paraId="0652DD6D" w14:textId="77777777" w:rsidTr="008C163E">
        <w:trPr>
          <w:trHeight w:val="6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C8CEB" w14:textId="77777777" w:rsidR="00D047BE" w:rsidRPr="009E2F97" w:rsidRDefault="00D047BE" w:rsidP="00D04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4D6C067" w14:textId="77777777" w:rsidR="00D047BE" w:rsidRPr="009E2F97" w:rsidRDefault="00D047BE" w:rsidP="00D047B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DA00FA0" w14:textId="77777777" w:rsidR="00D047BE" w:rsidRPr="000058E3" w:rsidRDefault="00D047BE" w:rsidP="00D047B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0844FA9" w14:textId="77777777" w:rsidR="00D047BE" w:rsidRPr="000058E3" w:rsidRDefault="00D047BE" w:rsidP="00D047B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EF0B467" w14:textId="77777777" w:rsidR="00D047BE" w:rsidRPr="000058E3" w:rsidRDefault="00D047BE" w:rsidP="00D047B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3459B20" w14:textId="77777777" w:rsidR="00D047BE" w:rsidRPr="000058E3" w:rsidRDefault="00D047BE" w:rsidP="00D047B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05CEDF3" w14:textId="77777777" w:rsidR="00D047BE" w:rsidRPr="000058E3" w:rsidRDefault="00D047BE" w:rsidP="00D047B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8213627" w14:textId="77777777" w:rsidR="00D047BE" w:rsidRPr="000058E3" w:rsidRDefault="00D047BE" w:rsidP="00D047B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D275CD3" w14:textId="77777777" w:rsidR="00D047BE" w:rsidRPr="000058E3" w:rsidRDefault="00D047BE" w:rsidP="00D047B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A20B849" w14:textId="77777777" w:rsidR="00D047BE" w:rsidRPr="000058E3" w:rsidRDefault="00D047BE" w:rsidP="00D047B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44A93C0" w14:textId="77777777" w:rsidR="00D047BE" w:rsidRPr="000058E3" w:rsidRDefault="00D047BE" w:rsidP="00D047B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C12EE51" w14:textId="77777777" w:rsidR="00D047BE" w:rsidRPr="000058E3" w:rsidRDefault="00D047BE" w:rsidP="00D047B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D4D4A6E" w14:textId="77777777" w:rsidR="00D047BE" w:rsidRPr="000058E3" w:rsidRDefault="00D047BE" w:rsidP="00D047B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92D2FDC" w14:textId="47C5ACAA" w:rsidR="00D047BE" w:rsidRPr="000058E3" w:rsidRDefault="00FB3D8D" w:rsidP="00D047B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</w:t>
            </w:r>
            <w:r w:rsidR="00C07906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783" w:type="dxa"/>
          </w:tcPr>
          <w:p w14:paraId="4591D2DA" w14:textId="7CA160F8" w:rsidR="00D047BE" w:rsidRPr="000058E3" w:rsidRDefault="00957A4A" w:rsidP="00D047B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495577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</w:tr>
      <w:tr w:rsidR="00D047BE" w:rsidRPr="009E2F97" w14:paraId="3AD8C6DB" w14:textId="77777777" w:rsidTr="008C163E">
        <w:trPr>
          <w:trHeight w:val="6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5451D" w14:textId="77777777" w:rsidR="00D047BE" w:rsidRPr="009E2F97" w:rsidRDefault="00D047BE" w:rsidP="00D04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9392AF3" w14:textId="77777777" w:rsidR="00D047BE" w:rsidRPr="009E2F97" w:rsidRDefault="00D047BE" w:rsidP="00D047B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13175B5" w14:textId="77777777" w:rsidR="00D047BE" w:rsidRPr="000058E3" w:rsidRDefault="00D047BE" w:rsidP="00D047B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17D7AE4" w14:textId="77777777" w:rsidR="00D047BE" w:rsidRPr="000058E3" w:rsidRDefault="00D047BE" w:rsidP="00D047B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5E06A5F" w14:textId="77777777" w:rsidR="00D047BE" w:rsidRPr="000058E3" w:rsidRDefault="00D047BE" w:rsidP="00D047B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D5DADC8" w14:textId="77777777" w:rsidR="00D047BE" w:rsidRPr="000058E3" w:rsidRDefault="00D047BE" w:rsidP="00D047B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DE0A162" w14:textId="77777777" w:rsidR="00D047BE" w:rsidRPr="000058E3" w:rsidRDefault="00D047BE" w:rsidP="00D047B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D9BEA45" w14:textId="77777777" w:rsidR="00D047BE" w:rsidRPr="000058E3" w:rsidRDefault="00D047BE" w:rsidP="00D047B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1771F5A" w14:textId="77777777" w:rsidR="00D047BE" w:rsidRPr="000058E3" w:rsidRDefault="00D047BE" w:rsidP="00D047B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1FA81B5" w14:textId="77777777" w:rsidR="00D047BE" w:rsidRPr="000058E3" w:rsidRDefault="00D047BE" w:rsidP="00D047B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24ED792" w14:textId="77777777" w:rsidR="00D047BE" w:rsidRPr="000058E3" w:rsidRDefault="00D047BE" w:rsidP="00D047B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5B0C0AC" w14:textId="77777777" w:rsidR="00D047BE" w:rsidRPr="000058E3" w:rsidRDefault="00D047BE" w:rsidP="00D047B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8DC6F03" w14:textId="77777777" w:rsidR="00D047BE" w:rsidRPr="000058E3" w:rsidRDefault="00D047BE" w:rsidP="00D047B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B9B888D" w14:textId="34E9559E" w:rsidR="00D047BE" w:rsidRPr="000058E3" w:rsidRDefault="00FB3D8D" w:rsidP="00D047B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10,336</w:t>
            </w:r>
          </w:p>
        </w:tc>
        <w:tc>
          <w:tcPr>
            <w:tcW w:w="783" w:type="dxa"/>
          </w:tcPr>
          <w:p w14:paraId="78D2677B" w14:textId="4FEBD7DA" w:rsidR="00D047BE" w:rsidRPr="000058E3" w:rsidRDefault="00957A4A" w:rsidP="00D047B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495577">
              <w:rPr>
                <w:rFonts w:ascii="Angsana New" w:hAnsi="Angsana New"/>
                <w:b/>
                <w:bCs/>
                <w:sz w:val="24"/>
                <w:szCs w:val="24"/>
              </w:rPr>
              <w:t>0,417</w:t>
            </w:r>
          </w:p>
        </w:tc>
      </w:tr>
      <w:tr w:rsidR="00D047BE" w:rsidRPr="009E2F97" w14:paraId="1B3A1629" w14:textId="77777777" w:rsidTr="008C163E">
        <w:trPr>
          <w:trHeight w:val="9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18C10" w14:textId="77777777" w:rsidR="00D047BE" w:rsidRPr="009E2F97" w:rsidRDefault="00D047BE" w:rsidP="00D04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87706BF" w14:textId="77777777" w:rsidR="00D047BE" w:rsidRPr="009E2F97" w:rsidRDefault="00D047BE" w:rsidP="00D047BE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94AAB6C" w14:textId="77777777" w:rsidR="00D047BE" w:rsidRPr="000058E3" w:rsidRDefault="00D047BE" w:rsidP="00D047BE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09F2680" w14:textId="77777777" w:rsidR="00D047BE" w:rsidRPr="000058E3" w:rsidRDefault="00D047BE" w:rsidP="00D047BE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494D54B" w14:textId="77777777" w:rsidR="00D047BE" w:rsidRPr="000058E3" w:rsidRDefault="00D047BE" w:rsidP="00D047BE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CC75B16" w14:textId="77777777" w:rsidR="00D047BE" w:rsidRPr="000058E3" w:rsidRDefault="00D047BE" w:rsidP="00D047BE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6FE47B6" w14:textId="77777777" w:rsidR="00D047BE" w:rsidRPr="000058E3" w:rsidRDefault="00D047BE" w:rsidP="00D047BE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4120076" w14:textId="77777777" w:rsidR="00D047BE" w:rsidRPr="000058E3" w:rsidRDefault="00D047BE" w:rsidP="00D047BE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1A88590" w14:textId="77777777" w:rsidR="00D047BE" w:rsidRPr="000058E3" w:rsidRDefault="00D047BE" w:rsidP="00D047BE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810" w:type="dxa"/>
          </w:tcPr>
          <w:p w14:paraId="39189EDC" w14:textId="77777777" w:rsidR="00D047BE" w:rsidRPr="000058E3" w:rsidRDefault="00D047BE" w:rsidP="00D047BE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810" w:type="dxa"/>
          </w:tcPr>
          <w:p w14:paraId="00932496" w14:textId="77777777" w:rsidR="00D047BE" w:rsidRPr="000058E3" w:rsidRDefault="00D047BE" w:rsidP="00D047BE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810" w:type="dxa"/>
          </w:tcPr>
          <w:p w14:paraId="27EF3216" w14:textId="77777777" w:rsidR="00D047BE" w:rsidRPr="000058E3" w:rsidRDefault="00D047BE" w:rsidP="00D047BE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810" w:type="dxa"/>
          </w:tcPr>
          <w:p w14:paraId="1E613430" w14:textId="77777777" w:rsidR="00D047BE" w:rsidRPr="000058E3" w:rsidRDefault="00D047BE" w:rsidP="00D047BE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810" w:type="dxa"/>
          </w:tcPr>
          <w:p w14:paraId="121BCB47" w14:textId="77777777" w:rsidR="00D047BE" w:rsidRPr="000058E3" w:rsidRDefault="00D047BE" w:rsidP="00D047BE">
            <w:pPr>
              <w:pStyle w:val="BodyText3"/>
              <w:spacing w:line="360" w:lineRule="auto"/>
              <w:rPr>
                <w:sz w:val="6"/>
                <w:szCs w:val="6"/>
              </w:rPr>
            </w:pPr>
          </w:p>
        </w:tc>
        <w:tc>
          <w:tcPr>
            <w:tcW w:w="783" w:type="dxa"/>
          </w:tcPr>
          <w:p w14:paraId="4F52169B" w14:textId="77777777" w:rsidR="00D047BE" w:rsidRPr="000058E3" w:rsidRDefault="00D047BE" w:rsidP="00D047BE">
            <w:pPr>
              <w:pStyle w:val="BodyText3"/>
              <w:spacing w:line="360" w:lineRule="auto"/>
              <w:rPr>
                <w:sz w:val="6"/>
                <w:szCs w:val="6"/>
              </w:rPr>
            </w:pPr>
          </w:p>
        </w:tc>
      </w:tr>
      <w:tr w:rsidR="00D047BE" w:rsidRPr="009E2F97" w14:paraId="5B0DCCAD" w14:textId="77777777" w:rsidTr="008C163E">
        <w:trPr>
          <w:trHeight w:val="4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0D699" w14:textId="7AA723DA" w:rsidR="00D047BE" w:rsidRPr="006115A4" w:rsidRDefault="00D047BE" w:rsidP="00D04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eastAsia="Times New Roman" w:hAnsi="Angsana New"/>
                <w:sz w:val="24"/>
                <w:szCs w:val="24"/>
              </w:rPr>
            </w:pPr>
            <w:r w:rsidRPr="006115A4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กำไร (ขาดทุน) </w:t>
            </w:r>
            <w:r w:rsidR="00284FAA">
              <w:rPr>
                <w:rFonts w:ascii="Angsana New" w:eastAsia="Times New Roman" w:hAnsi="Angsana New" w:hint="cs"/>
                <w:sz w:val="24"/>
                <w:szCs w:val="24"/>
                <w:cs/>
              </w:rPr>
              <w:t>ตามส่วน</w:t>
            </w:r>
            <w:r w:rsidRPr="006115A4">
              <w:rPr>
                <w:rFonts w:ascii="Angsana New" w:eastAsia="Times New Roman" w:hAnsi="Angsana New"/>
                <w:sz w:val="24"/>
                <w:szCs w:val="24"/>
                <w:cs/>
              </w:rPr>
              <w:t>งานก่อน</w:t>
            </w:r>
            <w:r w:rsidRPr="006115A4">
              <w:rPr>
                <w:rFonts w:ascii="Angsana New" w:eastAsia="Times New Roman" w:hAnsi="Angsana New"/>
                <w:sz w:val="24"/>
                <w:szCs w:val="24"/>
                <w:cs/>
              </w:rPr>
              <w:br/>
            </w:r>
            <w:r w:rsidRPr="006115A4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  </w:t>
            </w:r>
            <w:r w:rsidRPr="006115A4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ต้นทุนทางการเงินและภาษีเงินได้    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9E56BCB" w14:textId="0E3D84E0" w:rsidR="00D047BE" w:rsidRPr="00ED375A" w:rsidRDefault="00FB3D8D" w:rsidP="00D047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616083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1653E23" w14:textId="2FBC3DDB" w:rsidR="00D047BE" w:rsidRPr="000058E3" w:rsidRDefault="008527E3" w:rsidP="00D047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511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40D9410" w14:textId="2DD5EBD5" w:rsidR="00D047BE" w:rsidRPr="000058E3" w:rsidRDefault="00FB3D8D" w:rsidP="00D047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1,597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7F6115D" w14:textId="151E3720" w:rsidR="00D047BE" w:rsidRPr="000058E3" w:rsidRDefault="00495577" w:rsidP="00D047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18E6">
              <w:rPr>
                <w:rFonts w:ascii="Angsana New" w:hAnsi="Angsana New"/>
                <w:sz w:val="24"/>
                <w:szCs w:val="24"/>
              </w:rPr>
              <w:t>954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604F7AD" w14:textId="3E787C7D" w:rsidR="00D047BE" w:rsidRPr="000058E3" w:rsidRDefault="00FB3D8D" w:rsidP="00AD18E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18E6">
              <w:rPr>
                <w:rFonts w:ascii="Angsana New" w:hAnsi="Angsana New"/>
                <w:sz w:val="24"/>
                <w:szCs w:val="24"/>
              </w:rPr>
              <w:t>250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79E67FC" w14:textId="1546C71D" w:rsidR="00D047BE" w:rsidRPr="000058E3" w:rsidRDefault="00495577" w:rsidP="00D047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226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3081AF7" w14:textId="2A799E6C" w:rsidR="00D047BE" w:rsidRPr="000058E3" w:rsidRDefault="00FB3D8D" w:rsidP="00AD18E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18E6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8FF6F91" w14:textId="68C885A3" w:rsidR="00D047BE" w:rsidRPr="000058E3" w:rsidRDefault="00495577" w:rsidP="00D047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  <w:tc>
          <w:tcPr>
            <w:tcW w:w="810" w:type="dxa"/>
            <w:vAlign w:val="bottom"/>
          </w:tcPr>
          <w:p w14:paraId="1A67CEA4" w14:textId="370C0F51" w:rsidR="00D047BE" w:rsidRPr="000058E3" w:rsidRDefault="00FB3D8D" w:rsidP="00AD18E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(36</w:t>
            </w:r>
            <w:r w:rsidR="000D5BA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10" w:type="dxa"/>
            <w:vAlign w:val="bottom"/>
          </w:tcPr>
          <w:p w14:paraId="1B6F2F90" w14:textId="6EDA34F5" w:rsidR="00D047BE" w:rsidRPr="000058E3" w:rsidRDefault="00801C16" w:rsidP="00D047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(223)</w:t>
            </w:r>
          </w:p>
        </w:tc>
        <w:tc>
          <w:tcPr>
            <w:tcW w:w="810" w:type="dxa"/>
          </w:tcPr>
          <w:p w14:paraId="2183EF63" w14:textId="77777777" w:rsidR="00D047BE" w:rsidRDefault="00D047BE" w:rsidP="00D04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E7DDDC" w14:textId="5D837983" w:rsidR="00775399" w:rsidRPr="000058E3" w:rsidRDefault="00775399" w:rsidP="00D04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4B07F1CC" w14:textId="77777777" w:rsidR="00D047BE" w:rsidRDefault="00D047BE" w:rsidP="00D04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8AB7546" w14:textId="0AD3F462" w:rsidR="00801C16" w:rsidRPr="000058E3" w:rsidRDefault="00801C16" w:rsidP="00D04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29963DF3" w14:textId="77777777" w:rsidR="00311DFC" w:rsidRDefault="00311DFC" w:rsidP="00D047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996482" w14:textId="7912D492" w:rsidR="00FB3D8D" w:rsidRPr="000058E3" w:rsidRDefault="00FB3D8D" w:rsidP="00D047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1,82</w:t>
            </w:r>
            <w:r w:rsidR="000D5BA0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783" w:type="dxa"/>
          </w:tcPr>
          <w:p w14:paraId="0A942F57" w14:textId="77777777" w:rsidR="00D047BE" w:rsidRDefault="00D047BE" w:rsidP="00D047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8832B3" w14:textId="04EF6B03" w:rsidR="00801C16" w:rsidRPr="000058E3" w:rsidRDefault="00801C16" w:rsidP="00D047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1,532</w:t>
            </w:r>
          </w:p>
        </w:tc>
      </w:tr>
      <w:tr w:rsidR="00D047BE" w:rsidRPr="009E2F97" w14:paraId="0DE4D755" w14:textId="77777777" w:rsidTr="008C163E">
        <w:trPr>
          <w:trHeight w:val="4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1E5E9" w14:textId="77777777" w:rsidR="00D047BE" w:rsidRPr="006115A4" w:rsidRDefault="00D047BE" w:rsidP="00D04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115A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B8DE60D" w14:textId="77777777" w:rsidR="00D047BE" w:rsidRPr="00ED375A" w:rsidRDefault="00D047BE" w:rsidP="00D047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DBF425C" w14:textId="77777777" w:rsidR="00D047BE" w:rsidRPr="000058E3" w:rsidRDefault="00D047BE" w:rsidP="00D047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D61A1C2" w14:textId="77777777" w:rsidR="00D047BE" w:rsidRPr="000058E3" w:rsidRDefault="00D047BE" w:rsidP="00D047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5875D41" w14:textId="77777777" w:rsidR="00D047BE" w:rsidRPr="000058E3" w:rsidRDefault="00D047BE" w:rsidP="00D047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5114EEB" w14:textId="77777777" w:rsidR="00D047BE" w:rsidRPr="000058E3" w:rsidRDefault="00D047BE" w:rsidP="00D047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40D7213" w14:textId="77777777" w:rsidR="00D047BE" w:rsidRPr="000058E3" w:rsidRDefault="00D047BE" w:rsidP="00D047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2DE218A" w14:textId="77777777" w:rsidR="00D047BE" w:rsidRPr="000058E3" w:rsidRDefault="00D047BE" w:rsidP="00D047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EB96E6C" w14:textId="77777777" w:rsidR="00D047BE" w:rsidRPr="000058E3" w:rsidRDefault="00D047BE" w:rsidP="00D047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ACDDD0F" w14:textId="77777777" w:rsidR="00D047BE" w:rsidRPr="000058E3" w:rsidRDefault="00D047BE" w:rsidP="00D047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6A65F4A" w14:textId="77777777" w:rsidR="00D047BE" w:rsidRPr="000058E3" w:rsidRDefault="00D047BE" w:rsidP="00D047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7A287BA" w14:textId="77777777" w:rsidR="00D047BE" w:rsidRPr="000058E3" w:rsidRDefault="00D047BE" w:rsidP="00D047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13DCF59" w14:textId="77777777" w:rsidR="00D047BE" w:rsidRPr="000058E3" w:rsidRDefault="00D047BE" w:rsidP="00D047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B486EEE" w14:textId="5E47628C" w:rsidR="00D047BE" w:rsidRPr="000058E3" w:rsidRDefault="00FB3D8D" w:rsidP="00D047BE">
            <w:pPr>
              <w:tabs>
                <w:tab w:val="clear" w:pos="680"/>
              </w:tabs>
              <w:ind w:right="-4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</w:t>
            </w:r>
            <w:r w:rsidR="000D5BA0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83" w:type="dxa"/>
          </w:tcPr>
          <w:p w14:paraId="24D4AC5B" w14:textId="1D84F325" w:rsidR="00D047BE" w:rsidRPr="000058E3" w:rsidRDefault="00E94E24" w:rsidP="00D047BE">
            <w:pPr>
              <w:tabs>
                <w:tab w:val="clear" w:pos="680"/>
                <w:tab w:val="clear" w:pos="907"/>
              </w:tabs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(907)</w:t>
            </w:r>
          </w:p>
        </w:tc>
      </w:tr>
      <w:tr w:rsidR="00D047BE" w:rsidRPr="009E2F97" w14:paraId="2E84102A" w14:textId="77777777" w:rsidTr="008C163E">
        <w:trPr>
          <w:trHeight w:val="46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8ED5A" w14:textId="228867DA" w:rsidR="00D047BE" w:rsidRPr="00980E26" w:rsidRDefault="008C163E" w:rsidP="00D04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ส่วนแบ่งกำไรจากเงินลงทุนในบริษัทร่วมและ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การร่วมค้าสุทธิจากกำไรที่ยังไม่เกิดขึ้นจาก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="00284FAA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ขายอสังหาริมทรัพย์เพื่อการลงทุนให้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บริษัทร่วมและการร่วมค้า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4C66F9C" w14:textId="77777777" w:rsidR="00D047BE" w:rsidRPr="00ED375A" w:rsidRDefault="00D047BE" w:rsidP="00D047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BB48C50" w14:textId="77777777" w:rsidR="00D047BE" w:rsidRPr="000058E3" w:rsidRDefault="00D047BE" w:rsidP="00D047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877AE55" w14:textId="77777777" w:rsidR="00D047BE" w:rsidRPr="000058E3" w:rsidRDefault="00D047BE" w:rsidP="00D047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267C17A" w14:textId="77777777" w:rsidR="00D047BE" w:rsidRPr="000058E3" w:rsidRDefault="00D047BE" w:rsidP="00D047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17653EA" w14:textId="77777777" w:rsidR="00D047BE" w:rsidRPr="000058E3" w:rsidRDefault="00D047BE" w:rsidP="00D047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37E15BE" w14:textId="77777777" w:rsidR="00D047BE" w:rsidRPr="000058E3" w:rsidRDefault="00D047BE" w:rsidP="00D047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714FCC7" w14:textId="77777777" w:rsidR="00D047BE" w:rsidRPr="000058E3" w:rsidRDefault="00D047BE" w:rsidP="00D047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B3247B8" w14:textId="77777777" w:rsidR="00D047BE" w:rsidRPr="000058E3" w:rsidRDefault="00D047BE" w:rsidP="00D047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2F62720" w14:textId="77777777" w:rsidR="00D047BE" w:rsidRPr="000058E3" w:rsidRDefault="00D047BE" w:rsidP="00D047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847C2D3" w14:textId="77777777" w:rsidR="00D047BE" w:rsidRPr="000058E3" w:rsidRDefault="00D047BE" w:rsidP="00D047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40A0E70" w14:textId="77777777" w:rsidR="00D047BE" w:rsidRPr="000058E3" w:rsidRDefault="00D047BE" w:rsidP="00D047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0D8CD35" w14:textId="77777777" w:rsidR="00D047BE" w:rsidRPr="000058E3" w:rsidRDefault="00D047BE" w:rsidP="00D047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F10A769" w14:textId="77777777" w:rsidR="00D047BE" w:rsidRDefault="00D047BE" w:rsidP="00D047BE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4D06FF" w14:textId="77777777" w:rsidR="00E94E24" w:rsidRDefault="00E94E24" w:rsidP="00D047BE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30D6D4" w14:textId="77777777" w:rsidR="00E94E24" w:rsidRDefault="00E94E24" w:rsidP="00D047BE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DC43B1" w14:textId="5557E34A" w:rsidR="00E94E24" w:rsidRPr="000058E3" w:rsidRDefault="00FB3D8D" w:rsidP="00D047BE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0D5BA0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783" w:type="dxa"/>
          </w:tcPr>
          <w:p w14:paraId="4B0FF48A" w14:textId="77777777" w:rsidR="00D047BE" w:rsidRDefault="00D047BE" w:rsidP="00D047BE">
            <w:pPr>
              <w:pBdr>
                <w:bottom w:val="single" w:sz="4" w:space="0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2234BFE" w14:textId="77777777" w:rsidR="00E94E24" w:rsidRDefault="00E94E24" w:rsidP="00D047BE">
            <w:pPr>
              <w:pBdr>
                <w:bottom w:val="single" w:sz="4" w:space="0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5AE939F" w14:textId="77777777" w:rsidR="00E94E24" w:rsidRDefault="00E94E24" w:rsidP="008C0E89">
            <w:pPr>
              <w:pBdr>
                <w:bottom w:val="single" w:sz="4" w:space="0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54977C1" w14:textId="75D6A088" w:rsidR="00E94E24" w:rsidRPr="000058E3" w:rsidRDefault="008C0E89" w:rsidP="008C0E89">
            <w:pPr>
              <w:pBdr>
                <w:bottom w:val="single" w:sz="4" w:space="0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371</w:t>
            </w:r>
          </w:p>
        </w:tc>
      </w:tr>
      <w:tr w:rsidR="00D047BE" w:rsidRPr="009E2F97" w14:paraId="204F9FB1" w14:textId="77777777" w:rsidTr="008C163E">
        <w:trPr>
          <w:trHeight w:val="20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CE810" w14:textId="77777777" w:rsidR="00D047BE" w:rsidRPr="009E2F97" w:rsidRDefault="00D047BE" w:rsidP="00D04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C0F6842" w14:textId="77777777" w:rsidR="00D047BE" w:rsidRPr="00ED375A" w:rsidRDefault="00D047BE" w:rsidP="00D047B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61F7987" w14:textId="77777777" w:rsidR="00D047BE" w:rsidRPr="000058E3" w:rsidRDefault="00D047BE" w:rsidP="00D047B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08609CE" w14:textId="77777777" w:rsidR="00D047BE" w:rsidRPr="000058E3" w:rsidRDefault="00D047BE" w:rsidP="00D047B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13314E7" w14:textId="77777777" w:rsidR="00D047BE" w:rsidRPr="000058E3" w:rsidRDefault="00D047BE" w:rsidP="00D047B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FB5BF80" w14:textId="77777777" w:rsidR="00D047BE" w:rsidRPr="000058E3" w:rsidRDefault="00D047BE" w:rsidP="00D047B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A808CAE" w14:textId="77777777" w:rsidR="00D047BE" w:rsidRPr="000058E3" w:rsidRDefault="00D047BE" w:rsidP="00D047B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0A1E0BB" w14:textId="77777777" w:rsidR="00D047BE" w:rsidRPr="000058E3" w:rsidRDefault="00D047BE" w:rsidP="00D047B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D37209A" w14:textId="77777777" w:rsidR="00D047BE" w:rsidRPr="000058E3" w:rsidRDefault="00D047BE" w:rsidP="00D047B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6EA9666" w14:textId="77777777" w:rsidR="00D047BE" w:rsidRPr="000058E3" w:rsidRDefault="00D047BE" w:rsidP="00D047B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098BAD3" w14:textId="77777777" w:rsidR="00D047BE" w:rsidRPr="000058E3" w:rsidRDefault="00D047BE" w:rsidP="00D047B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E43D61D" w14:textId="77777777" w:rsidR="00D047BE" w:rsidRPr="000058E3" w:rsidRDefault="00D047BE" w:rsidP="00D047B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B7A0FD9" w14:textId="77777777" w:rsidR="00D047BE" w:rsidRPr="000058E3" w:rsidRDefault="00D047BE" w:rsidP="00D047B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64BEB9D8" w14:textId="4537D1AB" w:rsidR="00D047BE" w:rsidRPr="00311DFC" w:rsidRDefault="00FB3D8D" w:rsidP="00D047B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1,37</w:t>
            </w:r>
            <w:r w:rsidR="000D5BA0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83" w:type="dxa"/>
          </w:tcPr>
          <w:p w14:paraId="03EC6E49" w14:textId="10559C00" w:rsidR="00D047BE" w:rsidRPr="00311DFC" w:rsidRDefault="008C0E89" w:rsidP="00D047B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996</w:t>
            </w:r>
          </w:p>
        </w:tc>
      </w:tr>
    </w:tbl>
    <w:p w14:paraId="3CB3F463" w14:textId="77777777" w:rsidR="00E7587C" w:rsidRDefault="00E7587C" w:rsidP="006C1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3026BD0" w14:textId="77777777" w:rsidR="00D974B2" w:rsidRDefault="00D974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highlight w:val="yellow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highlight w:val="yellow"/>
          <w:cs/>
        </w:rPr>
        <w:br w:type="page"/>
      </w:r>
    </w:p>
    <w:p w14:paraId="36D818AF" w14:textId="34716E6A" w:rsidR="00260F99" w:rsidRDefault="00C07906" w:rsidP="006C1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noProof/>
        </w:rPr>
        <w:lastRenderedPageBreak/>
        <w:drawing>
          <wp:anchor distT="0" distB="0" distL="114300" distR="114300" simplePos="0" relativeHeight="251661312" behindDoc="1" locked="0" layoutInCell="1" allowOverlap="1" wp14:anchorId="57D777A3" wp14:editId="301B7C78">
            <wp:simplePos x="0" y="0"/>
            <wp:positionH relativeFrom="column">
              <wp:posOffset>-299085</wp:posOffset>
            </wp:positionH>
            <wp:positionV relativeFrom="paragraph">
              <wp:posOffset>-154940</wp:posOffset>
            </wp:positionV>
            <wp:extent cx="9226550" cy="4459605"/>
            <wp:effectExtent l="0" t="0" r="0" b="0"/>
            <wp:wrapNone/>
            <wp:docPr id="94557749" name="Picture 2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557749" name="Picture 2" descr="A screenshot of a computer&#10;&#10;AI-generated content may be incorrect.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26550" cy="44596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1A2D" w:rsidRPr="002D78E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ภาพรวมสินทรัพย์ตาม</w:t>
      </w:r>
      <w:r w:rsidR="006C1A2D" w:rsidRPr="002D78E4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ส่วนงานที่รายงาน</w:t>
      </w:r>
    </w:p>
    <w:p w14:paraId="2A3B26BF" w14:textId="6CA5EC91" w:rsidR="00AF5253" w:rsidRPr="00815F7E" w:rsidRDefault="00AF5253" w:rsidP="00496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</w:rPr>
      </w:pPr>
    </w:p>
    <w:p w14:paraId="6745E941" w14:textId="62ABDC1B" w:rsidR="00AF5253" w:rsidRPr="00815F7E" w:rsidRDefault="00AF5253" w:rsidP="00496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</w:rPr>
      </w:pPr>
    </w:p>
    <w:p w14:paraId="49E1C09B" w14:textId="7B57B405" w:rsidR="00260F99" w:rsidRDefault="00260F99" w:rsidP="007F3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551BF0E" w14:textId="3251E228" w:rsidR="00260F99" w:rsidRDefault="00260F99" w:rsidP="00260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D78E4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ภาพรวมหนี้สินตาม</w:t>
      </w:r>
      <w:r w:rsidRPr="002D78E4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ส่วนงานที่รายงาน</w:t>
      </w:r>
    </w:p>
    <w:p w14:paraId="7C018EA4" w14:textId="0012539C" w:rsidR="00AF5253" w:rsidRDefault="00AF5253" w:rsidP="00496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noProof/>
        </w:rPr>
      </w:pPr>
    </w:p>
    <w:p w14:paraId="5A1E37D9" w14:textId="3AE93802" w:rsidR="00AF5253" w:rsidRDefault="00C07906" w:rsidP="00496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noProof/>
        </w:rPr>
      </w:pPr>
      <w:r>
        <w:rPr>
          <w:noProof/>
        </w:rPr>
        <w:drawing>
          <wp:anchor distT="0" distB="0" distL="114300" distR="114300" simplePos="0" relativeHeight="251657214" behindDoc="1" locked="0" layoutInCell="1" allowOverlap="1" wp14:anchorId="3569A946" wp14:editId="75935471">
            <wp:simplePos x="0" y="0"/>
            <wp:positionH relativeFrom="column">
              <wp:posOffset>-236220</wp:posOffset>
            </wp:positionH>
            <wp:positionV relativeFrom="paragraph">
              <wp:posOffset>135255</wp:posOffset>
            </wp:positionV>
            <wp:extent cx="9226550" cy="3898265"/>
            <wp:effectExtent l="0" t="0" r="0" b="0"/>
            <wp:wrapNone/>
            <wp:docPr id="1921430267" name="Picture 3" descr="A screenshot of a video gam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1430267" name="Picture 3" descr="A screenshot of a video game&#10;&#10;AI-generated content may be incorrect.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26550" cy="38982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ACB3A46" w14:textId="1BC87DEB" w:rsidR="006C1A2D" w:rsidRPr="006375B5" w:rsidRDefault="006C1A2D" w:rsidP="00FF4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</w:pPr>
      <w:r w:rsidRPr="006375B5">
        <w:br w:type="page"/>
      </w:r>
    </w:p>
    <w:tbl>
      <w:tblPr>
        <w:tblW w:w="14580" w:type="dxa"/>
        <w:tblInd w:w="90" w:type="dxa"/>
        <w:tblLayout w:type="fixed"/>
        <w:tblLook w:val="00A0" w:firstRow="1" w:lastRow="0" w:firstColumn="1" w:lastColumn="0" w:noHBand="0" w:noVBand="0"/>
      </w:tblPr>
      <w:tblGrid>
        <w:gridCol w:w="270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</w:tblGrid>
      <w:tr w:rsidR="00F2761F" w:rsidRPr="006375B5" w14:paraId="5E5A5C7B" w14:textId="77777777" w:rsidTr="009E4FFB">
        <w:trPr>
          <w:trHeight w:val="70"/>
          <w:tblHeader/>
        </w:trPr>
        <w:tc>
          <w:tcPr>
            <w:tcW w:w="2700" w:type="dxa"/>
            <w:tcBorders>
              <w:left w:val="nil"/>
              <w:right w:val="nil"/>
            </w:tcBorders>
            <w:noWrap/>
            <w:vAlign w:val="bottom"/>
          </w:tcPr>
          <w:p w14:paraId="4D68C3ED" w14:textId="77777777" w:rsidR="00F2761F" w:rsidRPr="00FE7C1C" w:rsidRDefault="00F2761F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880" w:type="dxa"/>
            <w:gridSpan w:val="12"/>
            <w:tcBorders>
              <w:left w:val="nil"/>
              <w:bottom w:val="nil"/>
            </w:tcBorders>
            <w:vAlign w:val="bottom"/>
          </w:tcPr>
          <w:p w14:paraId="14550C23" w14:textId="77777777" w:rsidR="00F2761F" w:rsidRPr="00FE7C1C" w:rsidRDefault="00F2761F" w:rsidP="00984FEB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F2761F" w:rsidRPr="006375B5" w14:paraId="056E2593" w14:textId="77777777" w:rsidTr="009E4FFB">
        <w:trPr>
          <w:trHeight w:val="70"/>
          <w:tblHeader/>
        </w:trPr>
        <w:tc>
          <w:tcPr>
            <w:tcW w:w="2700" w:type="dxa"/>
            <w:tcBorders>
              <w:left w:val="nil"/>
              <w:right w:val="nil"/>
            </w:tcBorders>
            <w:noWrap/>
            <w:vAlign w:val="bottom"/>
          </w:tcPr>
          <w:p w14:paraId="0759CB10" w14:textId="77777777" w:rsidR="00F2761F" w:rsidRPr="00FE7C1C" w:rsidRDefault="00F2761F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ACFCAF4" w14:textId="48C37F3A" w:rsidR="00F2761F" w:rsidRPr="00AD18E6" w:rsidRDefault="00F2761F" w:rsidP="00984FEB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D18E6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7037FE" w:rsidRPr="00AD18E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0A9B793" w14:textId="49F4BC48" w:rsidR="00F2761F" w:rsidRPr="00AD18E6" w:rsidRDefault="00F2761F" w:rsidP="00984FEB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D18E6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7037FE" w:rsidRPr="00AD18E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9F4606F" w14:textId="0EA71E93" w:rsidR="00F2761F" w:rsidRPr="00AD18E6" w:rsidRDefault="00F2761F" w:rsidP="00984FEB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D18E6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7037FE" w:rsidRPr="00AD18E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F2480F4" w14:textId="5CE62411" w:rsidR="00F2761F" w:rsidRPr="00AD18E6" w:rsidRDefault="00F2761F" w:rsidP="00984FEB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D18E6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7037FE" w:rsidRPr="00AD18E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980" w:type="dxa"/>
            <w:gridSpan w:val="2"/>
          </w:tcPr>
          <w:p w14:paraId="2673E995" w14:textId="77777777" w:rsidR="00F2761F" w:rsidRPr="00AD18E6" w:rsidRDefault="00F2761F" w:rsidP="00984FEB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D18E6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1980" w:type="dxa"/>
            <w:gridSpan w:val="2"/>
            <w:vAlign w:val="bottom"/>
          </w:tcPr>
          <w:p w14:paraId="47D4C3E8" w14:textId="77C07CCD" w:rsidR="00F2761F" w:rsidRPr="00AD18E6" w:rsidRDefault="00F2761F" w:rsidP="00984FEB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D18E6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7363FB" w:rsidRPr="007363FB" w14:paraId="6FAAE753" w14:textId="77777777" w:rsidTr="009E4FFB">
        <w:trPr>
          <w:trHeight w:val="263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2CCA39" w14:textId="6EB4288B" w:rsidR="007363FB" w:rsidRPr="007363FB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6EEA2" w14:textId="62DEFC09" w:rsidR="007363FB" w:rsidRPr="007363FB" w:rsidRDefault="007037FE" w:rsidP="007363FB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E4FF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9E4FF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7363FB" w:rsidRPr="007363FB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 w:rsidR="009E4FFB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D957F" w14:textId="68EE1D55" w:rsidR="007363FB" w:rsidRPr="007363FB" w:rsidRDefault="007037FE" w:rsidP="007363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7363FB" w:rsidRPr="007363F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กันยายน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CD80A" w14:textId="15615B10" w:rsidR="007363FB" w:rsidRPr="007363FB" w:rsidRDefault="009E4FFB" w:rsidP="007363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363FB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8EC98" w14:textId="119141F5" w:rsidR="007363FB" w:rsidRPr="007363FB" w:rsidRDefault="007037FE" w:rsidP="007363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7363FB" w:rsidRPr="007363F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กันยายน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971E4" w14:textId="6B1C3974" w:rsidR="007363FB" w:rsidRPr="007363FB" w:rsidRDefault="009E4FFB" w:rsidP="007363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363FB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2F63F" w14:textId="5AF712E9" w:rsidR="007363FB" w:rsidRPr="007363FB" w:rsidRDefault="007037FE" w:rsidP="007363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7363FB" w:rsidRPr="007363F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กันยายน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D8E1F" w14:textId="15663788" w:rsidR="007363FB" w:rsidRPr="007363FB" w:rsidRDefault="009E4FFB" w:rsidP="007363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363FB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24727" w14:textId="58C9AF53" w:rsidR="007363FB" w:rsidRPr="007363FB" w:rsidRDefault="007037FE" w:rsidP="007363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7363FB" w:rsidRPr="007363F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กันยายน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081CD" w14:textId="31B784F3" w:rsidR="007363FB" w:rsidRPr="007363FB" w:rsidRDefault="009E4FFB" w:rsidP="007363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363FB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07F20" w14:textId="63669B31" w:rsidR="007363FB" w:rsidRPr="007363FB" w:rsidRDefault="007037FE" w:rsidP="007363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7363FB" w:rsidRPr="007363F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กันยายน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9A672" w14:textId="4D2ED6BC" w:rsidR="007363FB" w:rsidRPr="007363FB" w:rsidRDefault="009E4FFB" w:rsidP="007363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363FB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3499E" w14:textId="641E69F6" w:rsidR="007363FB" w:rsidRPr="007363FB" w:rsidRDefault="007037FE" w:rsidP="007363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7363FB" w:rsidRPr="007363F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กันยายน</w:t>
            </w:r>
          </w:p>
        </w:tc>
      </w:tr>
      <w:tr w:rsidR="000351C4" w:rsidRPr="007363FB" w14:paraId="795CDF01" w14:textId="77777777" w:rsidTr="009E4FFB">
        <w:trPr>
          <w:trHeight w:val="263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C0C68D" w14:textId="77777777" w:rsidR="000351C4" w:rsidRPr="007363FB" w:rsidRDefault="000351C4" w:rsidP="00035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DEE4E" w14:textId="4486E030" w:rsidR="000351C4" w:rsidRPr="007363FB" w:rsidRDefault="000351C4" w:rsidP="000351C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C1382" w14:textId="741368C1" w:rsidR="000351C4" w:rsidRPr="007363FB" w:rsidRDefault="000351C4" w:rsidP="000351C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52EA7" w14:textId="4BCBD83A" w:rsidR="000351C4" w:rsidRPr="007363FB" w:rsidRDefault="000351C4" w:rsidP="000351C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BA0FF" w14:textId="50CC563E" w:rsidR="000351C4" w:rsidRPr="007363FB" w:rsidRDefault="000351C4" w:rsidP="000351C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C38CC" w14:textId="5996C9E6" w:rsidR="000351C4" w:rsidRPr="007363FB" w:rsidRDefault="000351C4" w:rsidP="000351C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B9BA2" w14:textId="2185B917" w:rsidR="000351C4" w:rsidRPr="007363FB" w:rsidRDefault="000351C4" w:rsidP="000351C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E9886" w14:textId="6110D450" w:rsidR="000351C4" w:rsidRPr="007363FB" w:rsidRDefault="000351C4" w:rsidP="000351C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E447D" w14:textId="71C4E0D0" w:rsidR="000351C4" w:rsidRPr="007363FB" w:rsidRDefault="000351C4" w:rsidP="000351C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65A41" w14:textId="4DA91D9E" w:rsidR="000351C4" w:rsidRPr="007363FB" w:rsidRDefault="000351C4" w:rsidP="000351C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170B6" w14:textId="5AF1C1B1" w:rsidR="000351C4" w:rsidRPr="007363FB" w:rsidRDefault="000351C4" w:rsidP="000351C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DF520" w14:textId="618F0292" w:rsidR="000351C4" w:rsidRPr="007363FB" w:rsidRDefault="000351C4" w:rsidP="000351C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17B89" w14:textId="4B94DD1D" w:rsidR="000351C4" w:rsidRPr="007363FB" w:rsidRDefault="000351C4" w:rsidP="000351C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0351C4" w:rsidRPr="006375B5" w14:paraId="4D1DAD14" w14:textId="77777777" w:rsidTr="009E4FFB">
        <w:trPr>
          <w:trHeight w:val="70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7947A7" w14:textId="77777777" w:rsidR="000351C4" w:rsidRPr="00FE7C1C" w:rsidRDefault="000351C4" w:rsidP="00035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880" w:type="dxa"/>
            <w:gridSpan w:val="12"/>
            <w:tcBorders>
              <w:top w:val="nil"/>
              <w:left w:val="nil"/>
              <w:bottom w:val="nil"/>
            </w:tcBorders>
            <w:vAlign w:val="bottom"/>
          </w:tcPr>
          <w:p w14:paraId="16F20B17" w14:textId="77777777" w:rsidR="000351C4" w:rsidRPr="00FE7C1C" w:rsidRDefault="000351C4" w:rsidP="000351C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C1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351C4" w:rsidRPr="006375B5" w14:paraId="2C45B207" w14:textId="77777777" w:rsidTr="009E4FFB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5B70E" w14:textId="77777777" w:rsidR="000351C4" w:rsidRPr="00FE7C1C" w:rsidRDefault="000351C4" w:rsidP="000351C4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สินทรัพย์ส่วนงาน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2CC3EF2" w14:textId="77777777" w:rsidR="000351C4" w:rsidRPr="00FE7C1C" w:rsidRDefault="000351C4" w:rsidP="000351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0979FDC" w14:textId="77777777" w:rsidR="000351C4" w:rsidRPr="00FE7C1C" w:rsidRDefault="000351C4" w:rsidP="000351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3DC7B82" w14:textId="77777777" w:rsidR="000351C4" w:rsidRPr="00FE7C1C" w:rsidRDefault="000351C4" w:rsidP="000351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C7B1A18" w14:textId="77777777" w:rsidR="000351C4" w:rsidRPr="00FE7C1C" w:rsidRDefault="000351C4" w:rsidP="000351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9A4F74B" w14:textId="77777777" w:rsidR="000351C4" w:rsidRPr="00FE7C1C" w:rsidRDefault="000351C4" w:rsidP="000351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8AFB34A" w14:textId="77777777" w:rsidR="000351C4" w:rsidRPr="00FE7C1C" w:rsidRDefault="000351C4" w:rsidP="000351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77DFCD1" w14:textId="77777777" w:rsidR="000351C4" w:rsidRPr="00FE7C1C" w:rsidRDefault="000351C4" w:rsidP="000351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758BD16" w14:textId="77777777" w:rsidR="000351C4" w:rsidRPr="00FE7C1C" w:rsidRDefault="000351C4" w:rsidP="000351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25AC2B2" w14:textId="77777777" w:rsidR="000351C4" w:rsidRPr="00FE7C1C" w:rsidRDefault="000351C4" w:rsidP="000351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EEBE800" w14:textId="77777777" w:rsidR="000351C4" w:rsidRPr="00FE7C1C" w:rsidRDefault="000351C4" w:rsidP="000351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B3030D4" w14:textId="77777777" w:rsidR="000351C4" w:rsidRPr="00FE7C1C" w:rsidRDefault="000351C4" w:rsidP="000351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2CDECEA" w14:textId="77777777" w:rsidR="000351C4" w:rsidRPr="00FE7C1C" w:rsidRDefault="000351C4" w:rsidP="000351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51CF" w:rsidRPr="006375B5" w14:paraId="6399D4B8" w14:textId="77777777" w:rsidTr="009E4FFB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B7257" w14:textId="77777777" w:rsidR="001F51CF" w:rsidRPr="00FE7C1C" w:rsidRDefault="001F51CF" w:rsidP="001F51CF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สินทรัพย์ตามส่วนงานที่รายงาน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FEE2521" w14:textId="7AEA0513" w:rsidR="001F51CF" w:rsidRPr="00FE7C1C" w:rsidRDefault="00FB3D8D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35,6</w:t>
            </w:r>
            <w:r w:rsidR="000D5BA0"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E1365A9" w14:textId="14D974FC" w:rsidR="001F51CF" w:rsidRPr="00FE7C1C" w:rsidRDefault="00847EDA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rPr>
                <w:rFonts w:ascii="Angsana New" w:hAnsi="Angsana New"/>
                <w:sz w:val="30"/>
                <w:szCs w:val="30"/>
              </w:rPr>
            </w:pPr>
            <w:r w:rsidRPr="00847EDA">
              <w:rPr>
                <w:rFonts w:ascii="Angsana New" w:hAnsi="Angsana New"/>
                <w:sz w:val="30"/>
                <w:szCs w:val="30"/>
              </w:rPr>
              <w:t>35,999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92FFC34" w14:textId="4BA2E920" w:rsidR="001F51CF" w:rsidRPr="00FE7C1C" w:rsidRDefault="00FB3D8D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37,54</w:t>
            </w:r>
            <w:r w:rsidR="000D5BA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0EB41D0" w14:textId="0927342B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37,794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C48AA32" w14:textId="27648D90" w:rsidR="001F51CF" w:rsidRPr="00FE7C1C" w:rsidRDefault="00FB3D8D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6,085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AB60DA4" w14:textId="530E2AA9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6,236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5361F60" w14:textId="38C27A10" w:rsidR="001F51CF" w:rsidRPr="00FE7C1C" w:rsidRDefault="00FB3D8D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1,985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85E74B4" w14:textId="4F2B9279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2,015</w:t>
            </w:r>
          </w:p>
        </w:tc>
        <w:tc>
          <w:tcPr>
            <w:tcW w:w="990" w:type="dxa"/>
            <w:vAlign w:val="bottom"/>
          </w:tcPr>
          <w:p w14:paraId="4AAFD42A" w14:textId="12C2B3F9" w:rsidR="001F51CF" w:rsidRPr="00FE7C1C" w:rsidRDefault="00FB3D8D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588</w:t>
            </w:r>
          </w:p>
        </w:tc>
        <w:tc>
          <w:tcPr>
            <w:tcW w:w="990" w:type="dxa"/>
            <w:vAlign w:val="bottom"/>
          </w:tcPr>
          <w:p w14:paraId="566B20A1" w14:textId="2D429EF8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589</w:t>
            </w:r>
          </w:p>
        </w:tc>
        <w:tc>
          <w:tcPr>
            <w:tcW w:w="990" w:type="dxa"/>
            <w:vAlign w:val="bottom"/>
          </w:tcPr>
          <w:p w14:paraId="66CFA45E" w14:textId="541A147F" w:rsidR="001F51CF" w:rsidRPr="00FE7C1C" w:rsidRDefault="00FB3D8D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81,8</w:t>
            </w:r>
            <w:r w:rsidR="000D5BA0"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990" w:type="dxa"/>
            <w:vAlign w:val="bottom"/>
          </w:tcPr>
          <w:p w14:paraId="46E188DC" w14:textId="61F5B62E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82,633</w:t>
            </w:r>
          </w:p>
        </w:tc>
      </w:tr>
      <w:tr w:rsidR="001F51CF" w:rsidRPr="006375B5" w14:paraId="39EA8167" w14:textId="77777777" w:rsidTr="009E4FFB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28A3C" w14:textId="77777777" w:rsidR="001F51CF" w:rsidRPr="00FE7C1C" w:rsidRDefault="001F51CF" w:rsidP="001F51CF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เงินลงทุนในบริษัทร่วม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DFDEF25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1CC45FE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4A5FC4F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ECD5722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694BDE5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345CE7D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80F5227" w14:textId="39A4B7EF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ECF5340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2B970C1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F275FEC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497C955" w14:textId="77E31CE8" w:rsidR="001F51CF" w:rsidRPr="00FE7C1C" w:rsidRDefault="00FB3D8D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</w:t>
            </w:r>
            <w:r w:rsidR="00941CD2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990" w:type="dxa"/>
            <w:vAlign w:val="bottom"/>
          </w:tcPr>
          <w:p w14:paraId="5E13B198" w14:textId="7B5E784C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11,178</w:t>
            </w:r>
          </w:p>
        </w:tc>
      </w:tr>
      <w:tr w:rsidR="001F51CF" w:rsidRPr="006375B5" w14:paraId="4E4A61D7" w14:textId="77777777" w:rsidTr="009E4FFB">
        <w:trPr>
          <w:trHeight w:val="4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31FA9" w14:textId="77777777" w:rsidR="001F51CF" w:rsidRPr="00FE7C1C" w:rsidRDefault="001F51CF" w:rsidP="001F51CF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FE7C1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เงินลงทุนในการร่วมค้า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F928F07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485EA77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080B8DE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540C3C3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0A2E2A4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3DD560A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D3A9AC4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C5048EF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F0B0338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48741B3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3F05F5E" w14:textId="7095D84E" w:rsidR="001F51CF" w:rsidRPr="00FE7C1C" w:rsidRDefault="00FB3D8D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2,120</w:t>
            </w:r>
          </w:p>
        </w:tc>
        <w:tc>
          <w:tcPr>
            <w:tcW w:w="990" w:type="dxa"/>
            <w:vAlign w:val="bottom"/>
          </w:tcPr>
          <w:p w14:paraId="17879635" w14:textId="32ACACB2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2,093</w:t>
            </w:r>
          </w:p>
        </w:tc>
      </w:tr>
      <w:tr w:rsidR="001F51CF" w:rsidRPr="006375B5" w14:paraId="12F1D5A2" w14:textId="77777777" w:rsidTr="009E4FFB">
        <w:trPr>
          <w:trHeight w:val="6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861AE" w14:textId="77777777" w:rsidR="001F51CF" w:rsidRPr="00FE7C1C" w:rsidRDefault="001F51CF" w:rsidP="001F51CF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สินทรัพย์อื่น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EE819A3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92C82B7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B9F941A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4017951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7980A64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ED382BB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34B2910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572F84B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AC38E6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80FBFB8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F3AF2D4" w14:textId="44F306C2" w:rsidR="001F51CF" w:rsidRPr="00FE7C1C" w:rsidRDefault="00FB3D8D" w:rsidP="001F51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</w:t>
            </w:r>
            <w:r w:rsidR="00941CD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990" w:type="dxa"/>
            <w:vAlign w:val="bottom"/>
          </w:tcPr>
          <w:p w14:paraId="63826197" w14:textId="6EA9E3A3" w:rsidR="001F51CF" w:rsidRPr="00FE7C1C" w:rsidRDefault="001F51CF" w:rsidP="001F51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687</w:t>
            </w:r>
          </w:p>
        </w:tc>
      </w:tr>
      <w:tr w:rsidR="001F51CF" w:rsidRPr="006375B5" w14:paraId="74C37BD8" w14:textId="77777777" w:rsidTr="009E4FFB">
        <w:trPr>
          <w:trHeight w:val="6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D5123" w14:textId="77777777" w:rsidR="001F51CF" w:rsidRPr="00FE7C1C" w:rsidRDefault="001F51CF" w:rsidP="001F51CF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83E9447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3CB40CF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78216F2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4B72245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0AAA188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D03D0E6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671D002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745CF5E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C311F8B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393DB88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A59C78C" w14:textId="7EBA2D38" w:rsidR="001F51CF" w:rsidRPr="003A65DD" w:rsidRDefault="00FB3D8D" w:rsidP="001F51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95,</w:t>
            </w:r>
            <w:r w:rsidR="000D5BA0">
              <w:rPr>
                <w:rFonts w:ascii="Angsana New" w:hAnsi="Angsana New"/>
                <w:b/>
                <w:bCs/>
                <w:sz w:val="30"/>
                <w:szCs w:val="30"/>
              </w:rPr>
              <w:t>719</w:t>
            </w:r>
          </w:p>
        </w:tc>
        <w:tc>
          <w:tcPr>
            <w:tcW w:w="990" w:type="dxa"/>
            <w:vAlign w:val="bottom"/>
          </w:tcPr>
          <w:p w14:paraId="11492938" w14:textId="305F8B54" w:rsidR="001F51CF" w:rsidRPr="00FE7C1C" w:rsidRDefault="001F51CF" w:rsidP="001F51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96,591</w:t>
            </w:r>
          </w:p>
        </w:tc>
      </w:tr>
      <w:tr w:rsidR="001F51CF" w:rsidRPr="006375B5" w14:paraId="475DCB8A" w14:textId="77777777" w:rsidTr="009E4FFB">
        <w:trPr>
          <w:trHeight w:val="4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30CB3" w14:textId="77777777" w:rsidR="001F51CF" w:rsidRPr="00FE7C1C" w:rsidRDefault="001F51CF" w:rsidP="001F51CF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ABAF2FC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108A415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38BA140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EB61C8B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B71E9EC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C27CC04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DCA81A8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CDCD975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F8F25A9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1A49B2A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2E15AC5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A642077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51CF" w:rsidRPr="006375B5" w14:paraId="1C062EE3" w14:textId="77777777" w:rsidTr="009E4FFB">
        <w:trPr>
          <w:trHeight w:val="4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63583" w14:textId="77777777" w:rsidR="001F51CF" w:rsidRPr="00FE7C1C" w:rsidRDefault="001F51CF" w:rsidP="001F51CF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หนี้สินส่วนงาน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A4FCE43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2A8BAED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E180717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AD4D3E5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1D1F088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E053A17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9927666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2D50324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0E65EFC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0D6BA65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8B98E29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18F69B9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51CF" w:rsidRPr="006375B5" w14:paraId="2FC07FBA" w14:textId="77777777" w:rsidTr="009E4FFB">
        <w:trPr>
          <w:trHeight w:val="4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17A61" w14:textId="77777777" w:rsidR="001F51CF" w:rsidRPr="00FE7C1C" w:rsidRDefault="001F51CF" w:rsidP="001F51CF">
            <w:pPr>
              <w:shd w:val="clear" w:color="auto" w:fill="FFFFFF"/>
              <w:tabs>
                <w:tab w:val="clear" w:pos="227"/>
                <w:tab w:val="left" w:pos="127"/>
              </w:tabs>
              <w:spacing w:line="300" w:lineRule="exact"/>
              <w:ind w:left="174" w:right="-79" w:hanging="174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หนี้สินตามส่วนงานที่รายงาน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F00B2C1" w14:textId="767B6EFD" w:rsidR="001F51CF" w:rsidRPr="00FE7C1C" w:rsidRDefault="00FB3D8D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</w:t>
            </w:r>
            <w:r w:rsidR="000D5BA0">
              <w:rPr>
                <w:rFonts w:ascii="Angsana New" w:hAnsi="Angsana New"/>
                <w:sz w:val="30"/>
                <w:szCs w:val="30"/>
              </w:rPr>
              <w:t>926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8D675F2" w14:textId="56493B8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05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677AAF8" w14:textId="44D5E56C" w:rsidR="001F51CF" w:rsidRPr="00FE7C1C" w:rsidRDefault="00FB3D8D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44,79</w:t>
            </w:r>
            <w:r w:rsidR="000D5BA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7E6AEB5" w14:textId="3815FA14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43,171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7C91B97" w14:textId="53F144C3" w:rsidR="001F51CF" w:rsidRPr="00FE7C1C" w:rsidRDefault="00FB3D8D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4,672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9342E6B" w14:textId="25BD1A18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4,654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1E5B26A" w14:textId="3338A7A0" w:rsidR="001F51CF" w:rsidRPr="00FE7C1C" w:rsidRDefault="00FB3D8D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</w:t>
            </w:r>
            <w:r w:rsidR="00F213E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3FA436E" w14:textId="52BC3D1D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1,071</w:t>
            </w:r>
          </w:p>
        </w:tc>
        <w:tc>
          <w:tcPr>
            <w:tcW w:w="990" w:type="dxa"/>
            <w:vAlign w:val="bottom"/>
          </w:tcPr>
          <w:p w14:paraId="22F9B246" w14:textId="57C97BEA" w:rsidR="001F51CF" w:rsidRPr="00FE7C1C" w:rsidRDefault="000D5BA0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990" w:type="dxa"/>
            <w:vAlign w:val="bottom"/>
          </w:tcPr>
          <w:p w14:paraId="6038DCB4" w14:textId="7FD0A960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990" w:type="dxa"/>
            <w:vAlign w:val="bottom"/>
          </w:tcPr>
          <w:p w14:paraId="0077C4DA" w14:textId="3E700C5C" w:rsidR="001F51CF" w:rsidRPr="00FE7C1C" w:rsidRDefault="00FB3D8D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58,4</w:t>
            </w:r>
            <w:r w:rsidR="00F213E7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990" w:type="dxa"/>
            <w:vAlign w:val="bottom"/>
          </w:tcPr>
          <w:p w14:paraId="0DC7A269" w14:textId="73B52690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59,412</w:t>
            </w:r>
          </w:p>
        </w:tc>
      </w:tr>
      <w:tr w:rsidR="001F51CF" w:rsidRPr="006375B5" w14:paraId="197800D8" w14:textId="77777777" w:rsidTr="009E4FFB">
        <w:trPr>
          <w:trHeight w:val="4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031A8" w14:textId="77777777" w:rsidR="001F51CF" w:rsidRPr="00FE7C1C" w:rsidRDefault="001F51CF" w:rsidP="001F51CF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หนี้สินอื่น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E9DBD8C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47D4A39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595468B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AC03A88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B924CCC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698FC56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6153AFE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785149E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774ABEC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1F42AE3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F1E4279" w14:textId="1B1BFB65" w:rsidR="001F51CF" w:rsidRPr="00FE7C1C" w:rsidRDefault="00FB3D8D" w:rsidP="001F51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</w:t>
            </w:r>
            <w:r w:rsidR="00F213E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990" w:type="dxa"/>
            <w:vAlign w:val="bottom"/>
          </w:tcPr>
          <w:p w14:paraId="06E8E71D" w14:textId="0910D25B" w:rsidR="001F51CF" w:rsidRPr="00FE7C1C" w:rsidRDefault="001F51CF" w:rsidP="001F51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706</w:t>
            </w:r>
          </w:p>
        </w:tc>
      </w:tr>
      <w:tr w:rsidR="001F51CF" w:rsidRPr="006375B5" w14:paraId="67966382" w14:textId="77777777" w:rsidTr="009E4FFB">
        <w:trPr>
          <w:trHeight w:val="43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529EC" w14:textId="77777777" w:rsidR="001F51CF" w:rsidRPr="00FE7C1C" w:rsidRDefault="001F51CF" w:rsidP="001F51CF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รวมหนี้สิน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5E61934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761AAE5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8E5E636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6BD8958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04AEC1B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5509A4F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03C7BA6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B607CED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FA55FF8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65F9F10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D65E6EE" w14:textId="6BA4EDAD" w:rsidR="001F51CF" w:rsidRPr="003A65DD" w:rsidRDefault="00FB3D8D" w:rsidP="001F51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59,1</w:t>
            </w:r>
            <w:r w:rsidR="000D5BA0">
              <w:rPr>
                <w:rFonts w:ascii="Angsana New" w:hAnsi="Angsana New"/>
                <w:b/>
                <w:bCs/>
                <w:sz w:val="30"/>
                <w:szCs w:val="30"/>
              </w:rPr>
              <w:t>57</w:t>
            </w:r>
          </w:p>
        </w:tc>
        <w:tc>
          <w:tcPr>
            <w:tcW w:w="990" w:type="dxa"/>
            <w:vAlign w:val="bottom"/>
          </w:tcPr>
          <w:p w14:paraId="69590230" w14:textId="14AF8E31" w:rsidR="001F51CF" w:rsidRPr="00FE7C1C" w:rsidRDefault="001F51CF" w:rsidP="001F51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60,118</w:t>
            </w:r>
          </w:p>
        </w:tc>
      </w:tr>
    </w:tbl>
    <w:p w14:paraId="74C931D0" w14:textId="578CC240" w:rsidR="007363FB" w:rsidRDefault="007363FB">
      <w:pPr>
        <w:rPr>
          <w:rFonts w:ascii="Angsana New" w:hAnsi="Angsana New"/>
          <w:sz w:val="10"/>
          <w:szCs w:val="10"/>
        </w:rPr>
      </w:pPr>
    </w:p>
    <w:p w14:paraId="4E050683" w14:textId="77777777" w:rsidR="007363FB" w:rsidRDefault="007363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  <w:r>
        <w:rPr>
          <w:rFonts w:ascii="Angsana New" w:hAnsi="Angsana New"/>
          <w:sz w:val="10"/>
          <w:szCs w:val="10"/>
        </w:rPr>
        <w:br w:type="page"/>
      </w:r>
    </w:p>
    <w:tbl>
      <w:tblPr>
        <w:tblW w:w="14670" w:type="dxa"/>
        <w:tblLayout w:type="fixed"/>
        <w:tblLook w:val="00A0" w:firstRow="1" w:lastRow="0" w:firstColumn="1" w:lastColumn="0" w:noHBand="0" w:noVBand="0"/>
      </w:tblPr>
      <w:tblGrid>
        <w:gridCol w:w="2700"/>
        <w:gridCol w:w="990"/>
        <w:gridCol w:w="990"/>
        <w:gridCol w:w="990"/>
        <w:gridCol w:w="990"/>
        <w:gridCol w:w="990"/>
        <w:gridCol w:w="990"/>
        <w:gridCol w:w="900"/>
        <w:gridCol w:w="990"/>
        <w:gridCol w:w="990"/>
        <w:gridCol w:w="990"/>
        <w:gridCol w:w="990"/>
        <w:gridCol w:w="1170"/>
      </w:tblGrid>
      <w:tr w:rsidR="00407B93" w:rsidRPr="006263D0" w14:paraId="23E52F10" w14:textId="77777777" w:rsidTr="000C5844">
        <w:trPr>
          <w:trHeight w:val="47"/>
          <w:tblHeader/>
        </w:trPr>
        <w:tc>
          <w:tcPr>
            <w:tcW w:w="2700" w:type="dxa"/>
            <w:tcBorders>
              <w:left w:val="nil"/>
              <w:right w:val="nil"/>
            </w:tcBorders>
            <w:noWrap/>
            <w:vAlign w:val="bottom"/>
          </w:tcPr>
          <w:p w14:paraId="325E586D" w14:textId="77777777" w:rsidR="00407B93" w:rsidRPr="006263D0" w:rsidRDefault="00407B93" w:rsidP="000C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970" w:type="dxa"/>
            <w:gridSpan w:val="12"/>
            <w:tcBorders>
              <w:left w:val="nil"/>
            </w:tcBorders>
          </w:tcPr>
          <w:p w14:paraId="687321D1" w14:textId="77777777" w:rsidR="00407B93" w:rsidRPr="006263D0" w:rsidRDefault="00407B93" w:rsidP="000C5844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407B93" w:rsidRPr="006263D0" w14:paraId="457A7EE9" w14:textId="77777777" w:rsidTr="000C5844">
        <w:trPr>
          <w:trHeight w:val="47"/>
          <w:tblHeader/>
        </w:trPr>
        <w:tc>
          <w:tcPr>
            <w:tcW w:w="2700" w:type="dxa"/>
            <w:tcBorders>
              <w:left w:val="nil"/>
              <w:right w:val="nil"/>
            </w:tcBorders>
            <w:noWrap/>
            <w:vAlign w:val="center"/>
          </w:tcPr>
          <w:p w14:paraId="2A4B2E03" w14:textId="56A2F4B3" w:rsidR="00407B93" w:rsidRPr="006263D0" w:rsidRDefault="00407B93" w:rsidP="0040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8522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E38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8522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1310195" w14:textId="53A851BC" w:rsidR="00407B93" w:rsidRPr="00AD18E6" w:rsidRDefault="00407B93" w:rsidP="00407B93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8E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7037FE" w:rsidRPr="00AD18E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0167875" w14:textId="7C4E589D" w:rsidR="00407B93" w:rsidRPr="00AD18E6" w:rsidRDefault="00407B93" w:rsidP="00407B93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8E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7037FE" w:rsidRPr="00AD18E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9181DB6" w14:textId="35EDA46B" w:rsidR="00407B93" w:rsidRPr="00AD18E6" w:rsidRDefault="00407B93" w:rsidP="00407B93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8E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7037FE" w:rsidRPr="00AD18E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9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D3896AD" w14:textId="217DB814" w:rsidR="00407B93" w:rsidRPr="00AD18E6" w:rsidRDefault="00407B93" w:rsidP="00407B93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8E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7037FE" w:rsidRPr="00AD18E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980" w:type="dxa"/>
            <w:gridSpan w:val="2"/>
          </w:tcPr>
          <w:p w14:paraId="1EF9303C" w14:textId="77777777" w:rsidR="00407B93" w:rsidRPr="00AD18E6" w:rsidRDefault="00407B93" w:rsidP="00407B93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D18E6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2160" w:type="dxa"/>
            <w:gridSpan w:val="2"/>
            <w:vAlign w:val="bottom"/>
          </w:tcPr>
          <w:p w14:paraId="58BC28EA" w14:textId="77777777" w:rsidR="00407B93" w:rsidRPr="00AD18E6" w:rsidRDefault="00407B93" w:rsidP="00407B93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8E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7D10BC" w:rsidRPr="006263D0" w14:paraId="2FC2396B" w14:textId="77777777" w:rsidTr="0007674A">
        <w:trPr>
          <w:trHeight w:val="47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7638BB0" w14:textId="4AA5A4FC" w:rsidR="007D10BC" w:rsidRPr="006263D0" w:rsidRDefault="007D10BC" w:rsidP="007D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22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Pr="007037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8E38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8E38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286A7" w14:textId="7CF49047" w:rsidR="007D10BC" w:rsidRPr="006263D0" w:rsidRDefault="007D10BC" w:rsidP="007D10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4727C" w14:textId="0C6AB0C1" w:rsidR="007D10BC" w:rsidRPr="006263D0" w:rsidRDefault="007D10BC" w:rsidP="007D10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8D344" w14:textId="79E6CD28" w:rsidR="007D10BC" w:rsidRPr="006263D0" w:rsidRDefault="007D10BC" w:rsidP="007D10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DB7D6" w14:textId="4D766588" w:rsidR="007D10BC" w:rsidRPr="006263D0" w:rsidRDefault="007D10BC" w:rsidP="007D10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2684D" w14:textId="7B261668" w:rsidR="007D10BC" w:rsidRPr="006263D0" w:rsidRDefault="007D10BC" w:rsidP="007D10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850D4" w14:textId="6D1CCD9A" w:rsidR="007D10BC" w:rsidRPr="006263D0" w:rsidRDefault="007D10BC" w:rsidP="007D10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19C6B" w14:textId="33414662" w:rsidR="007D10BC" w:rsidRPr="006263D0" w:rsidRDefault="007D10BC" w:rsidP="007D10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AB90C" w14:textId="2F8E47D3" w:rsidR="007D10BC" w:rsidRPr="006263D0" w:rsidRDefault="007D10BC" w:rsidP="007D10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9C4B7" w14:textId="6C0783A9" w:rsidR="007D10BC" w:rsidRPr="006263D0" w:rsidRDefault="007D10BC" w:rsidP="007D10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CABFF" w14:textId="429FF3E8" w:rsidR="007D10BC" w:rsidRPr="006263D0" w:rsidRDefault="007D10BC" w:rsidP="007D10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F37DE" w14:textId="422A4CC6" w:rsidR="007D10BC" w:rsidRPr="006263D0" w:rsidRDefault="007D10BC" w:rsidP="007D10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F1E82" w14:textId="2D24B7CA" w:rsidR="007D10BC" w:rsidRPr="006263D0" w:rsidRDefault="007D10BC" w:rsidP="007D10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D10BC" w:rsidRPr="006263D0" w14:paraId="3591C679" w14:textId="77777777" w:rsidTr="000C5844">
        <w:trPr>
          <w:trHeight w:val="4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18FB1" w14:textId="77777777" w:rsidR="007D10BC" w:rsidRPr="006263D0" w:rsidRDefault="007D10BC" w:rsidP="007D10BC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0" w:type="dxa"/>
            <w:gridSpan w:val="12"/>
            <w:tcBorders>
              <w:top w:val="nil"/>
              <w:left w:val="nil"/>
            </w:tcBorders>
          </w:tcPr>
          <w:p w14:paraId="279260A1" w14:textId="77777777" w:rsidR="007D10BC" w:rsidRPr="006263D0" w:rsidRDefault="007D10BC" w:rsidP="007D10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263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D10BC" w:rsidRPr="006263D0" w14:paraId="6B9E5A14" w14:textId="77777777" w:rsidTr="000C5844">
        <w:trPr>
          <w:trHeight w:val="4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77DC76" w14:textId="77777777" w:rsidR="007D10BC" w:rsidRPr="006263D0" w:rsidRDefault="007D10BC" w:rsidP="007D10BC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5515FCC" w14:textId="77777777" w:rsidR="007D10BC" w:rsidRPr="006263D0" w:rsidRDefault="007D10BC" w:rsidP="007D10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DD51982" w14:textId="77777777" w:rsidR="007D10BC" w:rsidRPr="006263D0" w:rsidRDefault="007D10BC" w:rsidP="007D10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3406892" w14:textId="77777777" w:rsidR="007D10BC" w:rsidRPr="006263D0" w:rsidRDefault="007D10BC" w:rsidP="007D10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8F8626F" w14:textId="77777777" w:rsidR="007D10BC" w:rsidRPr="006263D0" w:rsidRDefault="007D10BC" w:rsidP="007D10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BE51B69" w14:textId="77777777" w:rsidR="007D10BC" w:rsidRPr="006263D0" w:rsidRDefault="007D10BC" w:rsidP="007D10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F5968E2" w14:textId="77777777" w:rsidR="007D10BC" w:rsidRPr="006263D0" w:rsidRDefault="007D10BC" w:rsidP="007D10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419627F" w14:textId="77777777" w:rsidR="007D10BC" w:rsidRPr="006263D0" w:rsidRDefault="007D10BC" w:rsidP="007D10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CE4650D" w14:textId="77777777" w:rsidR="007D10BC" w:rsidRPr="006263D0" w:rsidRDefault="007D10BC" w:rsidP="007D10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1055F11" w14:textId="77777777" w:rsidR="007D10BC" w:rsidRPr="006263D0" w:rsidRDefault="007D10BC" w:rsidP="007D10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61CE39E" w14:textId="77777777" w:rsidR="007D10BC" w:rsidRPr="006263D0" w:rsidRDefault="007D10BC" w:rsidP="007D10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551970" w14:textId="77777777" w:rsidR="007D10BC" w:rsidRPr="006263D0" w:rsidRDefault="007D10BC" w:rsidP="007D10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BDACE3" w14:textId="77777777" w:rsidR="007D10BC" w:rsidRPr="006263D0" w:rsidRDefault="007D10BC" w:rsidP="007D10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6996" w:rsidRPr="006263D0" w14:paraId="2FDA1003" w14:textId="77777777" w:rsidTr="000C5844">
        <w:trPr>
          <w:trHeight w:val="4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29466" w14:textId="77777777" w:rsidR="004C6996" w:rsidRPr="006263D0" w:rsidRDefault="004C6996" w:rsidP="004C6996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ณ จุดเวลาใดเวลาหนึ่ง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933CC85" w14:textId="3204EBF5" w:rsidR="004C6996" w:rsidRPr="006263D0" w:rsidRDefault="00FB3D8D" w:rsidP="004C6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6,198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339DE63" w14:textId="01F96687" w:rsidR="004C6996" w:rsidRPr="009A61F8" w:rsidRDefault="009A61F8" w:rsidP="004C6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6,832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E154E29" w14:textId="0C26D721" w:rsidR="004C6996" w:rsidRPr="006263D0" w:rsidRDefault="00FB3D8D" w:rsidP="004C6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663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2645EB3" w14:textId="3243FC51" w:rsidR="004C6996" w:rsidRPr="006263D0" w:rsidRDefault="00EB44CE" w:rsidP="004C6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121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F91D0C4" w14:textId="1A644026" w:rsidR="004C6996" w:rsidRPr="006263D0" w:rsidRDefault="00F66C22" w:rsidP="004C6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802E3F2" w14:textId="712D9C32" w:rsidR="004C6996" w:rsidRPr="006263D0" w:rsidRDefault="00EB44CE" w:rsidP="00C4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1EF6E64" w14:textId="479E2BC5" w:rsidR="004C6996" w:rsidRPr="006263D0" w:rsidRDefault="00FB3D8D" w:rsidP="004C6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16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96AC401" w14:textId="03F0D6E5" w:rsidR="004C6996" w:rsidRPr="006263D0" w:rsidRDefault="00EB44CE" w:rsidP="004C6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17</w:t>
            </w:r>
          </w:p>
        </w:tc>
        <w:tc>
          <w:tcPr>
            <w:tcW w:w="990" w:type="dxa"/>
          </w:tcPr>
          <w:p w14:paraId="2FEE0D64" w14:textId="2B092F31" w:rsidR="004C6996" w:rsidRPr="006263D0" w:rsidRDefault="00F66C22" w:rsidP="004C6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</w:tcPr>
          <w:p w14:paraId="5A84838D" w14:textId="4CCCB94C" w:rsidR="004C6996" w:rsidRPr="006263D0" w:rsidRDefault="00946B4A" w:rsidP="004C6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</w:tcPr>
          <w:p w14:paraId="28B7AA57" w14:textId="52BC971D" w:rsidR="004C6996" w:rsidRPr="006263D0" w:rsidRDefault="00FB3D8D" w:rsidP="004C6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6,877</w:t>
            </w:r>
          </w:p>
        </w:tc>
        <w:tc>
          <w:tcPr>
            <w:tcW w:w="1170" w:type="dxa"/>
          </w:tcPr>
          <w:p w14:paraId="290E9796" w14:textId="47556DE4" w:rsidR="004C6996" w:rsidRPr="006263D0" w:rsidRDefault="00946B4A" w:rsidP="004C6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6,970</w:t>
            </w:r>
          </w:p>
        </w:tc>
      </w:tr>
      <w:tr w:rsidR="004C6996" w:rsidRPr="006263D0" w14:paraId="77E024F4" w14:textId="77777777" w:rsidTr="000C5844">
        <w:trPr>
          <w:trHeight w:val="4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5179C" w14:textId="77777777" w:rsidR="004C6996" w:rsidRPr="006263D0" w:rsidRDefault="004C6996" w:rsidP="004C6996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ตลอดช่วงเวลาของสัญญา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7879150" w14:textId="12FDA103" w:rsidR="004C6996" w:rsidRPr="006263D0" w:rsidRDefault="00F66C22" w:rsidP="004C699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6DE9B81" w14:textId="57DEFC08" w:rsidR="004C6996" w:rsidRPr="006263D0" w:rsidRDefault="009A61F8" w:rsidP="004C699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5007DDA" w14:textId="6A3FA755" w:rsidR="004C6996" w:rsidRPr="006263D0" w:rsidRDefault="00FB3D8D" w:rsidP="004C699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2,295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EE8F3CD" w14:textId="451B8E8C" w:rsidR="004C6996" w:rsidRPr="006263D0" w:rsidRDefault="00EB44CE" w:rsidP="004C699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2,084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9DDF6FB" w14:textId="40534DD1" w:rsidR="004C6996" w:rsidRPr="006263D0" w:rsidRDefault="00FB3D8D" w:rsidP="004C699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705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358F098" w14:textId="7B30DD24" w:rsidR="004C6996" w:rsidRPr="006263D0" w:rsidRDefault="00EB44CE" w:rsidP="004C699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687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612E956" w14:textId="2CED01DA" w:rsidR="004C6996" w:rsidRPr="006263D0" w:rsidRDefault="00FB3D8D" w:rsidP="004C699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251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E8E5438" w14:textId="1E5EC4B4" w:rsidR="004C6996" w:rsidRPr="006263D0" w:rsidRDefault="00EB44CE" w:rsidP="004C699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315</w:t>
            </w:r>
          </w:p>
        </w:tc>
        <w:tc>
          <w:tcPr>
            <w:tcW w:w="990" w:type="dxa"/>
          </w:tcPr>
          <w:p w14:paraId="6541C939" w14:textId="008CF52E" w:rsidR="004C6996" w:rsidRPr="006263D0" w:rsidRDefault="00FB3D8D" w:rsidP="004C699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41</w:t>
            </w:r>
          </w:p>
        </w:tc>
        <w:tc>
          <w:tcPr>
            <w:tcW w:w="990" w:type="dxa"/>
          </w:tcPr>
          <w:p w14:paraId="27D18AAB" w14:textId="03919FDC" w:rsidR="004C6996" w:rsidRPr="006263D0" w:rsidRDefault="00946B4A" w:rsidP="004C699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43</w:t>
            </w:r>
          </w:p>
        </w:tc>
        <w:tc>
          <w:tcPr>
            <w:tcW w:w="990" w:type="dxa"/>
            <w:vAlign w:val="bottom"/>
          </w:tcPr>
          <w:p w14:paraId="2CC1785F" w14:textId="657479D7" w:rsidR="004C6996" w:rsidRPr="006263D0" w:rsidRDefault="00FB3D8D" w:rsidP="004C699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3,292</w:t>
            </w:r>
          </w:p>
        </w:tc>
        <w:tc>
          <w:tcPr>
            <w:tcW w:w="1170" w:type="dxa"/>
            <w:vAlign w:val="bottom"/>
          </w:tcPr>
          <w:p w14:paraId="15339B79" w14:textId="3B2E2513" w:rsidR="004C6996" w:rsidRPr="006263D0" w:rsidRDefault="00946B4A" w:rsidP="004C699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3,129</w:t>
            </w:r>
          </w:p>
        </w:tc>
      </w:tr>
      <w:tr w:rsidR="004C6996" w:rsidRPr="006263D0" w14:paraId="728589EF" w14:textId="77777777" w:rsidTr="000C5844">
        <w:trPr>
          <w:trHeight w:val="2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6A717" w14:textId="77777777" w:rsidR="004C6996" w:rsidRPr="006263D0" w:rsidRDefault="004C6996" w:rsidP="004C6996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D750056" w14:textId="702A1BA3" w:rsidR="004C6996" w:rsidRPr="006263D0" w:rsidRDefault="00FB3D8D" w:rsidP="004C6996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6,198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C9ABB23" w14:textId="313EDE61" w:rsidR="004C6996" w:rsidRPr="006263D0" w:rsidRDefault="0086220C" w:rsidP="004C6996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6,832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709E3A9" w14:textId="44C7CA8D" w:rsidR="004C6996" w:rsidRPr="006263D0" w:rsidRDefault="00FB3D8D" w:rsidP="004C6996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2,958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16FC234" w14:textId="5D43129B" w:rsidR="004C6996" w:rsidRPr="006263D0" w:rsidRDefault="00EB44CE" w:rsidP="004C6996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2,205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77A2FD0" w14:textId="1F6B9699" w:rsidR="004C6996" w:rsidRPr="006263D0" w:rsidRDefault="00FB3D8D" w:rsidP="004C6996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705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589201F" w14:textId="3EBAE5E3" w:rsidR="004C6996" w:rsidRPr="006263D0" w:rsidRDefault="00EB44CE" w:rsidP="004C6996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687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8A20BC4" w14:textId="3C30A075" w:rsidR="004C6996" w:rsidRPr="006263D0" w:rsidRDefault="00FB3D8D" w:rsidP="004C6996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267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BAA5B7C" w14:textId="2093450D" w:rsidR="004C6996" w:rsidRPr="006263D0" w:rsidRDefault="00EB44CE" w:rsidP="004C6996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</w:t>
            </w:r>
            <w:r w:rsidR="00946B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32</w:t>
            </w:r>
          </w:p>
        </w:tc>
        <w:tc>
          <w:tcPr>
            <w:tcW w:w="990" w:type="dxa"/>
          </w:tcPr>
          <w:p w14:paraId="4184727F" w14:textId="221C3176" w:rsidR="004C6996" w:rsidRPr="006263D0" w:rsidRDefault="00FB3D8D" w:rsidP="004C6996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41</w:t>
            </w:r>
          </w:p>
        </w:tc>
        <w:tc>
          <w:tcPr>
            <w:tcW w:w="990" w:type="dxa"/>
          </w:tcPr>
          <w:p w14:paraId="112952CC" w14:textId="32A2F2AB" w:rsidR="004C6996" w:rsidRPr="006263D0" w:rsidRDefault="00946B4A" w:rsidP="004C6996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43</w:t>
            </w:r>
          </w:p>
        </w:tc>
        <w:tc>
          <w:tcPr>
            <w:tcW w:w="990" w:type="dxa"/>
            <w:vAlign w:val="bottom"/>
          </w:tcPr>
          <w:p w14:paraId="795A1BB8" w14:textId="03B9A33E" w:rsidR="004C6996" w:rsidRPr="006263D0" w:rsidRDefault="00FB3D8D" w:rsidP="004C6996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10,169</w:t>
            </w:r>
          </w:p>
        </w:tc>
        <w:tc>
          <w:tcPr>
            <w:tcW w:w="1170" w:type="dxa"/>
            <w:vAlign w:val="bottom"/>
          </w:tcPr>
          <w:p w14:paraId="10E66A37" w14:textId="40E1D56F" w:rsidR="004C6996" w:rsidRPr="006263D0" w:rsidRDefault="00325FB8" w:rsidP="004C6996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10,099</w:t>
            </w:r>
          </w:p>
        </w:tc>
      </w:tr>
    </w:tbl>
    <w:p w14:paraId="2F1595BD" w14:textId="77777777" w:rsidR="00407B93" w:rsidRDefault="00407B93" w:rsidP="001618A0">
      <w:pPr>
        <w:spacing w:line="240" w:lineRule="auto"/>
        <w:rPr>
          <w:rFonts w:ascii="Angsana New" w:hAnsi="Angsana New"/>
          <w:color w:val="2E74B5"/>
          <w:sz w:val="30"/>
          <w:szCs w:val="30"/>
          <w:cs/>
        </w:rPr>
      </w:pPr>
    </w:p>
    <w:tbl>
      <w:tblPr>
        <w:tblW w:w="14660" w:type="dxa"/>
        <w:tblLayout w:type="fixed"/>
        <w:tblLook w:val="00A0" w:firstRow="1" w:lastRow="0" w:firstColumn="1" w:lastColumn="0" w:noHBand="0" w:noVBand="0"/>
      </w:tblPr>
      <w:tblGrid>
        <w:gridCol w:w="2700"/>
        <w:gridCol w:w="990"/>
        <w:gridCol w:w="990"/>
        <w:gridCol w:w="990"/>
        <w:gridCol w:w="990"/>
        <w:gridCol w:w="990"/>
        <w:gridCol w:w="990"/>
        <w:gridCol w:w="900"/>
        <w:gridCol w:w="990"/>
        <w:gridCol w:w="990"/>
        <w:gridCol w:w="990"/>
        <w:gridCol w:w="990"/>
        <w:gridCol w:w="1160"/>
      </w:tblGrid>
      <w:tr w:rsidR="00407B93" w:rsidRPr="006263D0" w14:paraId="5FE55E50" w14:textId="77777777" w:rsidTr="000C5844">
        <w:trPr>
          <w:tblHeader/>
        </w:trPr>
        <w:tc>
          <w:tcPr>
            <w:tcW w:w="2700" w:type="dxa"/>
            <w:tcBorders>
              <w:left w:val="nil"/>
              <w:right w:val="nil"/>
            </w:tcBorders>
            <w:noWrap/>
            <w:vAlign w:val="bottom"/>
          </w:tcPr>
          <w:p w14:paraId="6A1E337F" w14:textId="77777777" w:rsidR="00407B93" w:rsidRPr="006263D0" w:rsidRDefault="00407B93" w:rsidP="000C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960" w:type="dxa"/>
            <w:gridSpan w:val="12"/>
            <w:tcBorders>
              <w:left w:val="nil"/>
            </w:tcBorders>
          </w:tcPr>
          <w:p w14:paraId="23AA860D" w14:textId="77777777" w:rsidR="00407B93" w:rsidRPr="006263D0" w:rsidRDefault="00407B93" w:rsidP="000C5844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407B93" w:rsidRPr="006263D0" w14:paraId="0807EF36" w14:textId="77777777" w:rsidTr="000C5844">
        <w:trPr>
          <w:tblHeader/>
        </w:trPr>
        <w:tc>
          <w:tcPr>
            <w:tcW w:w="2700" w:type="dxa"/>
            <w:tcBorders>
              <w:left w:val="nil"/>
              <w:right w:val="nil"/>
            </w:tcBorders>
            <w:noWrap/>
            <w:vAlign w:val="center"/>
          </w:tcPr>
          <w:p w14:paraId="7D6008BD" w14:textId="433DA4D7" w:rsidR="00407B93" w:rsidRPr="006263D0" w:rsidRDefault="00407B93" w:rsidP="0040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8522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25FB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8522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83C2727" w14:textId="5EF08651" w:rsidR="00407B93" w:rsidRPr="00AD18E6" w:rsidRDefault="00407B93" w:rsidP="00407B93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8E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7037FE" w:rsidRPr="00AD18E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6B703F8" w14:textId="06FF83F3" w:rsidR="00407B93" w:rsidRPr="00AD18E6" w:rsidRDefault="00407B93" w:rsidP="00407B93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8E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7037FE" w:rsidRPr="00AD18E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6202427" w14:textId="4934CA9B" w:rsidR="00407B93" w:rsidRPr="00AD18E6" w:rsidRDefault="00407B93" w:rsidP="00407B93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8E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7037FE" w:rsidRPr="00AD18E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9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A17A496" w14:textId="4AE9FE54" w:rsidR="00407B93" w:rsidRPr="00AD18E6" w:rsidRDefault="00407B93" w:rsidP="00407B93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8E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7037FE" w:rsidRPr="00AD18E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980" w:type="dxa"/>
            <w:gridSpan w:val="2"/>
          </w:tcPr>
          <w:p w14:paraId="28120614" w14:textId="77777777" w:rsidR="00407B93" w:rsidRPr="00AD18E6" w:rsidRDefault="00407B93" w:rsidP="00407B93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D18E6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2150" w:type="dxa"/>
            <w:gridSpan w:val="2"/>
            <w:vAlign w:val="bottom"/>
          </w:tcPr>
          <w:p w14:paraId="56800335" w14:textId="77777777" w:rsidR="00407B93" w:rsidRPr="00AD18E6" w:rsidRDefault="00407B93" w:rsidP="00407B93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8E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7D10BC" w:rsidRPr="006263D0" w14:paraId="2F3402CA" w14:textId="77777777" w:rsidTr="00CD25B9">
        <w:trPr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3708DC2" w14:textId="245F09C7" w:rsidR="007D10BC" w:rsidRPr="006263D0" w:rsidRDefault="007D10BC" w:rsidP="007D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22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="00325F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325FB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B2C94" w14:textId="6312E8C2" w:rsidR="007D10BC" w:rsidRPr="006263D0" w:rsidRDefault="007D10BC" w:rsidP="007D10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A398D" w14:textId="0973397D" w:rsidR="007D10BC" w:rsidRPr="006263D0" w:rsidRDefault="007D10BC" w:rsidP="007D10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EC5F0" w14:textId="25439893" w:rsidR="007D10BC" w:rsidRPr="006263D0" w:rsidRDefault="007D10BC" w:rsidP="007D10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C81B8" w14:textId="34EB1746" w:rsidR="007D10BC" w:rsidRPr="006263D0" w:rsidRDefault="007D10BC" w:rsidP="007D10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961AA" w14:textId="2F427048" w:rsidR="007D10BC" w:rsidRPr="006263D0" w:rsidRDefault="007D10BC" w:rsidP="007D10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466DD" w14:textId="2C8792CD" w:rsidR="007D10BC" w:rsidRPr="006263D0" w:rsidRDefault="007D10BC" w:rsidP="007D10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AF74A" w14:textId="6C30A21B" w:rsidR="007D10BC" w:rsidRPr="006263D0" w:rsidRDefault="007D10BC" w:rsidP="007D10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DA4E7" w14:textId="2AB3ED9B" w:rsidR="007D10BC" w:rsidRPr="006263D0" w:rsidRDefault="007D10BC" w:rsidP="007D10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C15A5" w14:textId="019D8567" w:rsidR="007D10BC" w:rsidRPr="006263D0" w:rsidRDefault="007D10BC" w:rsidP="007D10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75213" w14:textId="6E9F2F5A" w:rsidR="007D10BC" w:rsidRPr="006263D0" w:rsidRDefault="007D10BC" w:rsidP="007D10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49BC3" w14:textId="4FADDCD3" w:rsidR="007D10BC" w:rsidRPr="006263D0" w:rsidRDefault="007D10BC" w:rsidP="007D10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86128" w14:textId="256C2BC6" w:rsidR="007D10BC" w:rsidRPr="006263D0" w:rsidRDefault="007D10BC" w:rsidP="007D10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D10BC" w:rsidRPr="006263D0" w14:paraId="52432C3E" w14:textId="77777777" w:rsidTr="000C584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BCF41" w14:textId="77777777" w:rsidR="007D10BC" w:rsidRPr="006263D0" w:rsidRDefault="007D10BC" w:rsidP="007D10BC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60" w:type="dxa"/>
            <w:gridSpan w:val="12"/>
            <w:tcBorders>
              <w:top w:val="nil"/>
              <w:left w:val="nil"/>
            </w:tcBorders>
          </w:tcPr>
          <w:p w14:paraId="522AE294" w14:textId="77777777" w:rsidR="007D10BC" w:rsidRPr="006263D0" w:rsidRDefault="007D10BC" w:rsidP="007D10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263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D10BC" w:rsidRPr="006263D0" w14:paraId="60FC92C1" w14:textId="77777777" w:rsidTr="000C584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05369D" w14:textId="77777777" w:rsidR="007D10BC" w:rsidRPr="006263D0" w:rsidRDefault="007D10BC" w:rsidP="007D10BC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10D1B0C" w14:textId="77777777" w:rsidR="007D10BC" w:rsidRPr="006263D0" w:rsidRDefault="007D10BC" w:rsidP="007D10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ED3787F" w14:textId="77777777" w:rsidR="007D10BC" w:rsidRPr="006263D0" w:rsidRDefault="007D10BC" w:rsidP="007D10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1C27183" w14:textId="77777777" w:rsidR="007D10BC" w:rsidRPr="006263D0" w:rsidRDefault="007D10BC" w:rsidP="007D10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B896C1C" w14:textId="77777777" w:rsidR="007D10BC" w:rsidRPr="006263D0" w:rsidRDefault="007D10BC" w:rsidP="007D10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2052686" w14:textId="77777777" w:rsidR="007D10BC" w:rsidRPr="006263D0" w:rsidRDefault="007D10BC" w:rsidP="007D10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AA39D93" w14:textId="77777777" w:rsidR="007D10BC" w:rsidRPr="006263D0" w:rsidRDefault="007D10BC" w:rsidP="007D10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1E0E168" w14:textId="77777777" w:rsidR="007D10BC" w:rsidRPr="006263D0" w:rsidRDefault="007D10BC" w:rsidP="007D10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B340475" w14:textId="77777777" w:rsidR="007D10BC" w:rsidRPr="006263D0" w:rsidRDefault="007D10BC" w:rsidP="007D10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9BE6C1" w14:textId="77777777" w:rsidR="007D10BC" w:rsidRPr="006263D0" w:rsidRDefault="007D10BC" w:rsidP="007D10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F04379" w14:textId="77777777" w:rsidR="007D10BC" w:rsidRPr="006263D0" w:rsidRDefault="007D10BC" w:rsidP="007D10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5925C3" w14:textId="77777777" w:rsidR="007D10BC" w:rsidRPr="006263D0" w:rsidRDefault="007D10BC" w:rsidP="007D10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</w:tcPr>
          <w:p w14:paraId="7B0A9B81" w14:textId="77777777" w:rsidR="007D10BC" w:rsidRPr="006263D0" w:rsidRDefault="007D10BC" w:rsidP="007D10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6996" w:rsidRPr="006263D0" w14:paraId="01AA05FC" w14:textId="77777777" w:rsidTr="000C584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96EFB9" w14:textId="77777777" w:rsidR="004C6996" w:rsidRPr="006263D0" w:rsidRDefault="004C6996" w:rsidP="004C6996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ณ จุดเวลาใดเวลาหนึ่ง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D775E7B" w14:textId="1078CBBD" w:rsidR="004C6996" w:rsidRPr="001206D9" w:rsidRDefault="00F66C22" w:rsidP="004C6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7705918" w14:textId="50F7C7DD" w:rsidR="004C6996" w:rsidRPr="00325FB8" w:rsidRDefault="00325FB8" w:rsidP="004C6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C16C157" w14:textId="5D50BFFB" w:rsidR="004C6996" w:rsidRPr="001206D9" w:rsidRDefault="00FB3D8D" w:rsidP="004C69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292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003F55B" w14:textId="4AF37F2D" w:rsidR="004C6996" w:rsidRPr="001206D9" w:rsidRDefault="00325FB8" w:rsidP="004C6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121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2E87A3A" w14:textId="65345E6D" w:rsidR="004C6996" w:rsidRPr="001206D9" w:rsidRDefault="00F66C22" w:rsidP="004C6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BA5D890" w14:textId="5E129549" w:rsidR="004C6996" w:rsidRPr="001206D9" w:rsidRDefault="00325FB8" w:rsidP="004C6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471EFD1" w14:textId="56A5BF29" w:rsidR="004C6996" w:rsidRPr="001206D9" w:rsidRDefault="00F66C22" w:rsidP="004C6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20A0729" w14:textId="63379C8B" w:rsidR="004C6996" w:rsidRPr="001206D9" w:rsidRDefault="00325FB8" w:rsidP="004C6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</w:tcPr>
          <w:p w14:paraId="25C16864" w14:textId="3E5B5328" w:rsidR="004C6996" w:rsidRPr="001206D9" w:rsidRDefault="00F66C22" w:rsidP="004C6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</w:tcPr>
          <w:p w14:paraId="07CE9C86" w14:textId="70D5347C" w:rsidR="004C6996" w:rsidRPr="001206D9" w:rsidRDefault="00FE347E" w:rsidP="004C6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</w:tcPr>
          <w:p w14:paraId="1C576C24" w14:textId="0621A124" w:rsidR="004C6996" w:rsidRPr="001206D9" w:rsidRDefault="00FB3D8D" w:rsidP="004C69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292</w:t>
            </w:r>
          </w:p>
        </w:tc>
        <w:tc>
          <w:tcPr>
            <w:tcW w:w="1160" w:type="dxa"/>
          </w:tcPr>
          <w:p w14:paraId="60DC620A" w14:textId="661A31FA" w:rsidR="004C6996" w:rsidRPr="001206D9" w:rsidRDefault="00FE347E" w:rsidP="004C6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121</w:t>
            </w:r>
          </w:p>
        </w:tc>
      </w:tr>
      <w:tr w:rsidR="004C6996" w:rsidRPr="006263D0" w14:paraId="590E5F7C" w14:textId="77777777" w:rsidTr="000C584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43AAF" w14:textId="77777777" w:rsidR="004C6996" w:rsidRPr="006263D0" w:rsidRDefault="004C6996" w:rsidP="004C6996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ตลอดช่วงเวลาของสัญญา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73C36E0" w14:textId="052CBA20" w:rsidR="004C6996" w:rsidRPr="001206D9" w:rsidRDefault="00F66C22" w:rsidP="004C699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C11F296" w14:textId="4CBB5C60" w:rsidR="004C6996" w:rsidRPr="001206D9" w:rsidRDefault="00325FB8" w:rsidP="004C699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7943BB5" w14:textId="536AC33F" w:rsidR="004C6996" w:rsidRPr="001206D9" w:rsidRDefault="00FB3D8D" w:rsidP="004C699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274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CC37914" w14:textId="6EA63244" w:rsidR="004C6996" w:rsidRPr="001206D9" w:rsidRDefault="00325FB8" w:rsidP="004C699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301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208C471" w14:textId="25175F7B" w:rsidR="004C6996" w:rsidRPr="001206D9" w:rsidRDefault="00F66C22" w:rsidP="004C699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564E429" w14:textId="09F5EB10" w:rsidR="004C6996" w:rsidRPr="001206D9" w:rsidRDefault="00325FB8" w:rsidP="004C699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A91F32E" w14:textId="2FA361F6" w:rsidR="004C6996" w:rsidRPr="001206D9" w:rsidRDefault="00F66C22" w:rsidP="004C699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C2AEFF9" w14:textId="677D7395" w:rsidR="004C6996" w:rsidRPr="001206D9" w:rsidRDefault="00325FB8" w:rsidP="004C699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</w:tcPr>
          <w:p w14:paraId="6644E923" w14:textId="25056B58" w:rsidR="004C6996" w:rsidRPr="001206D9" w:rsidRDefault="00FB3D8D" w:rsidP="004C699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395</w:t>
            </w:r>
          </w:p>
        </w:tc>
        <w:tc>
          <w:tcPr>
            <w:tcW w:w="990" w:type="dxa"/>
          </w:tcPr>
          <w:p w14:paraId="7CB0E111" w14:textId="449D0D01" w:rsidR="004C6996" w:rsidRPr="001206D9" w:rsidRDefault="00FE347E" w:rsidP="004C699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425</w:t>
            </w:r>
          </w:p>
        </w:tc>
        <w:tc>
          <w:tcPr>
            <w:tcW w:w="990" w:type="dxa"/>
            <w:vAlign w:val="bottom"/>
          </w:tcPr>
          <w:p w14:paraId="28B744F6" w14:textId="43F9FA6A" w:rsidR="004C6996" w:rsidRPr="001206D9" w:rsidRDefault="00FB3D8D" w:rsidP="004C699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669</w:t>
            </w:r>
          </w:p>
        </w:tc>
        <w:tc>
          <w:tcPr>
            <w:tcW w:w="1160" w:type="dxa"/>
            <w:vAlign w:val="bottom"/>
          </w:tcPr>
          <w:p w14:paraId="19DD478B" w14:textId="29F0D0FD" w:rsidR="004C6996" w:rsidRPr="001206D9" w:rsidRDefault="00FE347E" w:rsidP="004C699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726</w:t>
            </w:r>
          </w:p>
        </w:tc>
      </w:tr>
      <w:tr w:rsidR="004C6996" w:rsidRPr="006263D0" w14:paraId="3B68F629" w14:textId="77777777" w:rsidTr="000C584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1F689" w14:textId="77777777" w:rsidR="004C6996" w:rsidRPr="006263D0" w:rsidRDefault="004C6996" w:rsidP="004C6996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A0B9B1F" w14:textId="1FED1466" w:rsidR="004C6996" w:rsidRPr="006263D0" w:rsidRDefault="00F66C22" w:rsidP="004C6996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A4AB452" w14:textId="4AD3A8B7" w:rsidR="004C6996" w:rsidRPr="006263D0" w:rsidRDefault="00325FB8" w:rsidP="004C6996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EF4B99C" w14:textId="0CD7D409" w:rsidR="004C6996" w:rsidRPr="006263D0" w:rsidRDefault="00FB3D8D" w:rsidP="004C6996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566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D81470D" w14:textId="725FBE40" w:rsidR="004C6996" w:rsidRPr="006263D0" w:rsidRDefault="00325FB8" w:rsidP="004C6996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422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38F8C19" w14:textId="0CB6AA08" w:rsidR="004C6996" w:rsidRPr="006263D0" w:rsidRDefault="00F66C22" w:rsidP="004C6996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4FE74C5" w14:textId="3A477A9D" w:rsidR="004C6996" w:rsidRPr="006263D0" w:rsidRDefault="00325FB8" w:rsidP="004C6996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0D293AA" w14:textId="29F1DA95" w:rsidR="004C6996" w:rsidRPr="006263D0" w:rsidRDefault="00F66C22" w:rsidP="004C6996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977C263" w14:textId="52C81B55" w:rsidR="004C6996" w:rsidRPr="006263D0" w:rsidRDefault="00325FB8" w:rsidP="004C6996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1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</w:tcPr>
          <w:p w14:paraId="626943E1" w14:textId="4B38D0D9" w:rsidR="004C6996" w:rsidRPr="006263D0" w:rsidRDefault="00FB3D8D" w:rsidP="004C6996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395</w:t>
            </w:r>
          </w:p>
        </w:tc>
        <w:tc>
          <w:tcPr>
            <w:tcW w:w="990" w:type="dxa"/>
          </w:tcPr>
          <w:p w14:paraId="7B5DE880" w14:textId="44E5A9E2" w:rsidR="004C6996" w:rsidRPr="006263D0" w:rsidRDefault="00FE347E" w:rsidP="004C6996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425</w:t>
            </w:r>
          </w:p>
        </w:tc>
        <w:tc>
          <w:tcPr>
            <w:tcW w:w="990" w:type="dxa"/>
            <w:vAlign w:val="bottom"/>
          </w:tcPr>
          <w:p w14:paraId="5CAD6791" w14:textId="298ABFF1" w:rsidR="004C6996" w:rsidRPr="006263D0" w:rsidRDefault="00FB3D8D" w:rsidP="004C6996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961</w:t>
            </w:r>
          </w:p>
        </w:tc>
        <w:tc>
          <w:tcPr>
            <w:tcW w:w="1160" w:type="dxa"/>
            <w:vAlign w:val="bottom"/>
          </w:tcPr>
          <w:p w14:paraId="036B0344" w14:textId="6994DC9A" w:rsidR="004C6996" w:rsidRPr="006263D0" w:rsidRDefault="00FE347E" w:rsidP="004C6996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847</w:t>
            </w:r>
          </w:p>
        </w:tc>
      </w:tr>
    </w:tbl>
    <w:p w14:paraId="05CE5D59" w14:textId="29F42275" w:rsidR="00407B93" w:rsidRPr="006375B5" w:rsidRDefault="00407B93" w:rsidP="001618A0">
      <w:pPr>
        <w:spacing w:line="240" w:lineRule="auto"/>
        <w:rPr>
          <w:rFonts w:ascii="Angsana New" w:hAnsi="Angsana New"/>
          <w:color w:val="2E74B5"/>
          <w:sz w:val="30"/>
          <w:szCs w:val="30"/>
        </w:rPr>
        <w:sectPr w:rsidR="00407B93" w:rsidRPr="006375B5" w:rsidSect="00B849B1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4CC5A261" w14:textId="77777777" w:rsidR="005171B5" w:rsidRDefault="005171B5" w:rsidP="00F10A07">
      <w:pPr>
        <w:pStyle w:val="Heading6"/>
        <w:numPr>
          <w:ilvl w:val="0"/>
          <w:numId w:val="19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ภาษีเงินได้</w:t>
      </w:r>
    </w:p>
    <w:p w14:paraId="5425A94F" w14:textId="77777777" w:rsidR="001F407A" w:rsidRPr="001F407A" w:rsidRDefault="001F407A" w:rsidP="001F407A">
      <w:pPr>
        <w:rPr>
          <w:sz w:val="30"/>
          <w:szCs w:val="30"/>
          <w:lang w:val="x-none" w:eastAsia="x-none"/>
        </w:rPr>
      </w:pPr>
    </w:p>
    <w:p w14:paraId="52BF3E4E" w14:textId="61A5709A" w:rsidR="00937CF9" w:rsidRPr="009E2F97" w:rsidRDefault="00937CF9" w:rsidP="00937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 w:hint="cs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กับรายได้ก่อนภาษีของงวดระหว่างกาล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อัตราภาษีเงินได้ที่แท้จริงรวมของกลุ่มบริษัทและบริษัทในการดำเนินงานต่อเนื่องเป็นระยะเวลา</w:t>
      </w:r>
      <w:r w:rsidR="00F66D99">
        <w:rPr>
          <w:rFonts w:ascii="Angsana New" w:hAnsi="Angsana New" w:hint="cs"/>
          <w:sz w:val="30"/>
          <w:szCs w:val="30"/>
          <w:cs/>
        </w:rPr>
        <w:t>เก้า</w:t>
      </w:r>
      <w:r w:rsidRPr="009E2F97">
        <w:rPr>
          <w:rFonts w:ascii="Angsana New" w:hAnsi="Angsana New" w:hint="cs"/>
          <w:sz w:val="30"/>
          <w:szCs w:val="30"/>
          <w:cs/>
        </w:rPr>
        <w:t>เดือนสิ้นสุด</w:t>
      </w:r>
      <w:r w:rsidRPr="003522EE">
        <w:rPr>
          <w:rFonts w:ascii="Angsana New" w:hAnsi="Angsana New" w:hint="cs"/>
          <w:sz w:val="30"/>
          <w:szCs w:val="30"/>
          <w:cs/>
        </w:rPr>
        <w:t>วันที่</w:t>
      </w:r>
      <w:r w:rsidRPr="003522EE">
        <w:rPr>
          <w:rFonts w:ascii="Angsana New" w:hAnsi="Angsana New" w:hint="eastAsia"/>
          <w:sz w:val="30"/>
          <w:szCs w:val="30"/>
        </w:rPr>
        <w:t> </w:t>
      </w:r>
      <w:r w:rsidR="007037FE" w:rsidRPr="007037FE">
        <w:rPr>
          <w:rFonts w:ascii="Angsana New" w:hAnsi="Angsana New"/>
          <w:sz w:val="30"/>
          <w:szCs w:val="30"/>
        </w:rPr>
        <w:t>3</w:t>
      </w:r>
      <w:r w:rsidR="00F66D99">
        <w:rPr>
          <w:rFonts w:ascii="Angsana New" w:hAnsi="Angsana New"/>
          <w:sz w:val="30"/>
          <w:szCs w:val="30"/>
        </w:rPr>
        <w:t xml:space="preserve">0 </w:t>
      </w:r>
      <w:r w:rsidR="00F66D99" w:rsidRPr="008B5D7D">
        <w:rPr>
          <w:rFonts w:ascii="Angsana New" w:hAnsi="Angsana New" w:hint="cs"/>
          <w:sz w:val="30"/>
          <w:szCs w:val="30"/>
          <w:cs/>
        </w:rPr>
        <w:t>มิถุนายน</w:t>
      </w:r>
      <w:r w:rsidRPr="008B5D7D">
        <w:rPr>
          <w:rFonts w:ascii="Angsana New" w:hAnsi="Angsana New"/>
          <w:sz w:val="30"/>
          <w:szCs w:val="30"/>
          <w:cs/>
        </w:rPr>
        <w:t xml:space="preserve"> </w:t>
      </w:r>
      <w:r w:rsidR="007037FE" w:rsidRPr="008B5D7D">
        <w:rPr>
          <w:rFonts w:ascii="Angsana New" w:hAnsi="Angsana New"/>
          <w:sz w:val="30"/>
          <w:szCs w:val="30"/>
        </w:rPr>
        <w:t>256</w:t>
      </w:r>
      <w:r w:rsidR="004C6996" w:rsidRPr="008B5D7D">
        <w:rPr>
          <w:rFonts w:ascii="Angsana New" w:hAnsi="Angsana New"/>
          <w:sz w:val="30"/>
          <w:szCs w:val="30"/>
        </w:rPr>
        <w:t>8</w:t>
      </w:r>
      <w:r w:rsidRPr="008B5D7D">
        <w:rPr>
          <w:rFonts w:ascii="Angsana New" w:hAnsi="Angsana New"/>
          <w:sz w:val="30"/>
          <w:szCs w:val="30"/>
        </w:rPr>
        <w:t> </w:t>
      </w:r>
      <w:r w:rsidRPr="008B5D7D">
        <w:rPr>
          <w:rFonts w:ascii="Angsana New" w:hAnsi="Angsana New" w:hint="cs"/>
          <w:sz w:val="30"/>
          <w:szCs w:val="30"/>
          <w:cs/>
        </w:rPr>
        <w:t xml:space="preserve">คือร้อยละ </w:t>
      </w:r>
      <w:r w:rsidR="00C61E3F" w:rsidRPr="008B5D7D">
        <w:rPr>
          <w:rFonts w:ascii="Angsana New" w:hAnsi="Angsana New"/>
          <w:sz w:val="30"/>
          <w:szCs w:val="30"/>
        </w:rPr>
        <w:t>1</w:t>
      </w:r>
      <w:r w:rsidR="008B5D7D" w:rsidRPr="008B5D7D">
        <w:rPr>
          <w:rFonts w:ascii="Angsana New" w:hAnsi="Angsana New"/>
          <w:sz w:val="30"/>
          <w:szCs w:val="30"/>
        </w:rPr>
        <w:t>2</w:t>
      </w:r>
      <w:r w:rsidR="00C61E3F" w:rsidRPr="008B5D7D">
        <w:rPr>
          <w:rFonts w:ascii="Angsana New" w:hAnsi="Angsana New"/>
          <w:sz w:val="30"/>
          <w:szCs w:val="30"/>
        </w:rPr>
        <w:t>.</w:t>
      </w:r>
      <w:r w:rsidR="008B5D7D" w:rsidRPr="008B5D7D">
        <w:rPr>
          <w:rFonts w:ascii="Angsana New" w:hAnsi="Angsana New"/>
          <w:sz w:val="30"/>
          <w:szCs w:val="30"/>
        </w:rPr>
        <w:t>88</w:t>
      </w:r>
      <w:r w:rsidRPr="008B5D7D">
        <w:rPr>
          <w:rFonts w:ascii="Angsana New" w:hAnsi="Angsana New"/>
          <w:sz w:val="30"/>
          <w:szCs w:val="30"/>
        </w:rPr>
        <w:t xml:space="preserve"> </w:t>
      </w:r>
      <w:r w:rsidRPr="008B5D7D">
        <w:rPr>
          <w:rFonts w:ascii="Angsana New" w:hAnsi="Angsana New" w:hint="cs"/>
          <w:sz w:val="30"/>
          <w:szCs w:val="30"/>
          <w:cs/>
        </w:rPr>
        <w:t xml:space="preserve">และร้อยละ </w:t>
      </w:r>
      <w:r w:rsidR="008B5D7D" w:rsidRPr="008B5D7D">
        <w:rPr>
          <w:rFonts w:ascii="Angsana New" w:hAnsi="Angsana New"/>
          <w:sz w:val="30"/>
          <w:szCs w:val="30"/>
        </w:rPr>
        <w:t>6</w:t>
      </w:r>
      <w:r w:rsidR="00C61E3F" w:rsidRPr="008B5D7D">
        <w:rPr>
          <w:rFonts w:ascii="Angsana New" w:hAnsi="Angsana New"/>
          <w:sz w:val="30"/>
          <w:szCs w:val="30"/>
        </w:rPr>
        <w:t>.</w:t>
      </w:r>
      <w:r w:rsidR="00492671" w:rsidRPr="00492671">
        <w:rPr>
          <w:rFonts w:ascii="Angsana New" w:hAnsi="Angsana New" w:hint="cs"/>
          <w:sz w:val="30"/>
          <w:szCs w:val="30"/>
        </w:rPr>
        <w:t>11</w:t>
      </w:r>
      <w:r w:rsidRPr="008B5D7D">
        <w:rPr>
          <w:rFonts w:ascii="Angsana New" w:hAnsi="Angsana New"/>
          <w:sz w:val="30"/>
          <w:szCs w:val="30"/>
        </w:rPr>
        <w:t xml:space="preserve"> </w:t>
      </w:r>
      <w:r w:rsidRPr="008B5D7D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0DC61533" w14:textId="77777777" w:rsidR="00937CF9" w:rsidRPr="009E2F97" w:rsidRDefault="00937CF9" w:rsidP="00937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327F75C" w14:textId="5B5A26DB" w:rsidR="00937CF9" w:rsidRPr="009E2F97" w:rsidRDefault="00937CF9" w:rsidP="00937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E2F97">
        <w:rPr>
          <w:rFonts w:ascii="Angsana New" w:hAnsi="Angsana New" w:hint="cs"/>
          <w:sz w:val="30"/>
          <w:szCs w:val="30"/>
          <w:cs/>
        </w:rPr>
        <w:t>จำนวนภาษีเงินได้ในงบกำไรขาดทุน</w:t>
      </w:r>
      <w:r>
        <w:rPr>
          <w:rFonts w:ascii="Angsana New" w:hAnsi="Angsana New" w:hint="cs"/>
          <w:sz w:val="30"/>
          <w:szCs w:val="30"/>
          <w:cs/>
        </w:rPr>
        <w:t>แตกต่างจาก</w:t>
      </w:r>
      <w:r w:rsidRPr="009E2F97">
        <w:rPr>
          <w:rFonts w:ascii="Angsana New" w:hAnsi="Angsana New" w:hint="cs"/>
          <w:sz w:val="30"/>
          <w:szCs w:val="30"/>
          <w:cs/>
        </w:rPr>
        <w:t>จำนวนภาษีเงินได้ที่คำนวณโดยการใช้อัตราภาษีเงินได้คูณกับยอดกำไรสุทธิตามบัญชีสำหรับ</w:t>
      </w:r>
      <w:r w:rsidRPr="00C61E3F">
        <w:rPr>
          <w:rFonts w:ascii="Angsana New" w:hAnsi="Angsana New" w:hint="cs"/>
          <w:sz w:val="30"/>
          <w:szCs w:val="30"/>
          <w:cs/>
        </w:rPr>
        <w:t>งวด</w:t>
      </w:r>
      <w:r w:rsidRPr="00C61E3F">
        <w:rPr>
          <w:rFonts w:ascii="Angsana New" w:hAnsi="Angsana New"/>
          <w:sz w:val="30"/>
          <w:szCs w:val="30"/>
          <w:cs/>
        </w:rPr>
        <w:t xml:space="preserve"> </w:t>
      </w:r>
      <w:r w:rsidRPr="00C61E3F">
        <w:rPr>
          <w:rFonts w:ascii="Angsana New" w:hAnsi="Angsana New" w:hint="cs"/>
          <w:sz w:val="30"/>
          <w:szCs w:val="30"/>
          <w:cs/>
        </w:rPr>
        <w:t>สาเหตุหลักเนื่องจากการ</w:t>
      </w:r>
      <w:r w:rsidR="00242EBB">
        <w:rPr>
          <w:rFonts w:ascii="Angsana New" w:hAnsi="Angsana New" w:hint="cs"/>
          <w:sz w:val="30"/>
          <w:szCs w:val="30"/>
          <w:cs/>
        </w:rPr>
        <w:t>ได้รับยกเว้นภาษีสำหรับรายได้เงินปันผลในระหว่างงวด</w:t>
      </w:r>
    </w:p>
    <w:p w14:paraId="11EE6DAF" w14:textId="02F2950A" w:rsidR="0040072F" w:rsidRPr="00937CF9" w:rsidRDefault="0040072F" w:rsidP="00F96062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4C306D3B" w14:textId="75D5D96A" w:rsidR="00BE5689" w:rsidRPr="006375B5" w:rsidRDefault="00B9403F" w:rsidP="00F10A07">
      <w:pPr>
        <w:pStyle w:val="Heading6"/>
        <w:numPr>
          <w:ilvl w:val="0"/>
          <w:numId w:val="19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/>
          <w:sz w:val="30"/>
          <w:szCs w:val="30"/>
          <w:cs/>
        </w:rPr>
        <w:t>เงินปันผล</w:t>
      </w:r>
    </w:p>
    <w:p w14:paraId="1A1D1210" w14:textId="77777777" w:rsidR="0030172E" w:rsidRPr="00502E37" w:rsidRDefault="0030172E" w:rsidP="0030172E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2070"/>
        <w:gridCol w:w="1890"/>
        <w:gridCol w:w="990"/>
        <w:gridCol w:w="360"/>
        <w:gridCol w:w="1080"/>
      </w:tblGrid>
      <w:tr w:rsidR="00502E37" w:rsidRPr="009777AF" w:rsidDel="00D43E7A" w14:paraId="1FC9CE6B" w14:textId="77777777" w:rsidTr="00C37685">
        <w:trPr>
          <w:tblHeader/>
        </w:trPr>
        <w:tc>
          <w:tcPr>
            <w:tcW w:w="2790" w:type="dxa"/>
            <w:vAlign w:val="bottom"/>
          </w:tcPr>
          <w:p w14:paraId="2035BE8B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48DBA07B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2E37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vAlign w:val="bottom"/>
          </w:tcPr>
          <w:p w14:paraId="2CA85B30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2E37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990" w:type="dxa"/>
            <w:vAlign w:val="bottom"/>
          </w:tcPr>
          <w:p w14:paraId="51BF055F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2E3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360" w:type="dxa"/>
          </w:tcPr>
          <w:p w14:paraId="283DEB8C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A82321F" w14:textId="77777777" w:rsidR="00502E37" w:rsidRPr="00502E37" w:rsidDel="00D43E7A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2E37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502E37" w:rsidRPr="009777AF" w14:paraId="6C28763E" w14:textId="77777777" w:rsidTr="00C37685">
        <w:trPr>
          <w:tblHeader/>
        </w:trPr>
        <w:tc>
          <w:tcPr>
            <w:tcW w:w="2790" w:type="dxa"/>
          </w:tcPr>
          <w:p w14:paraId="1C009BB7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5E6281D6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41BDE17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C23C8AF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02E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60" w:type="dxa"/>
          </w:tcPr>
          <w:p w14:paraId="43D6C17C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0C978B5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02E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02E37" w14:paraId="25447C97" w14:textId="77777777" w:rsidTr="00C37685">
        <w:tc>
          <w:tcPr>
            <w:tcW w:w="2790" w:type="dxa"/>
          </w:tcPr>
          <w:p w14:paraId="674D1518" w14:textId="29126096" w:rsidR="00502E37" w:rsidRPr="00502E37" w:rsidRDefault="007037FE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FD34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2070" w:type="dxa"/>
          </w:tcPr>
          <w:p w14:paraId="132F1B34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890" w:type="dxa"/>
          </w:tcPr>
          <w:p w14:paraId="1133596F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990" w:type="dxa"/>
          </w:tcPr>
          <w:p w14:paraId="79FAABFF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20A54A14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179F3C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02E37" w:rsidRPr="009777AF" w14:paraId="65EEDC95" w14:textId="77777777" w:rsidTr="00C37685">
        <w:tc>
          <w:tcPr>
            <w:tcW w:w="2790" w:type="dxa"/>
          </w:tcPr>
          <w:p w14:paraId="4F6C84BF" w14:textId="217023B2" w:rsidR="00502E37" w:rsidRPr="00AF539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539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AF539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037FE" w:rsidRPr="007037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D345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070" w:type="dxa"/>
            <w:shd w:val="clear" w:color="auto" w:fill="auto"/>
          </w:tcPr>
          <w:p w14:paraId="112D7D57" w14:textId="7BFFAFBE" w:rsidR="00502E37" w:rsidRPr="00AF5397" w:rsidRDefault="00483243" w:rsidP="00483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F539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F539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90" w:type="dxa"/>
            <w:shd w:val="clear" w:color="auto" w:fill="auto"/>
          </w:tcPr>
          <w:p w14:paraId="192E1FF1" w14:textId="247142D3" w:rsidR="00502E37" w:rsidRPr="00AF5397" w:rsidRDefault="00483243" w:rsidP="00483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F539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กุมภาพันธ์ </w:t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90" w:type="dxa"/>
            <w:shd w:val="clear" w:color="auto" w:fill="auto"/>
          </w:tcPr>
          <w:p w14:paraId="198C0FE8" w14:textId="5980716C" w:rsidR="00502E37" w:rsidRPr="00AF5397" w:rsidRDefault="00F90F59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F539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360" w:type="dxa"/>
            <w:shd w:val="clear" w:color="auto" w:fill="auto"/>
          </w:tcPr>
          <w:p w14:paraId="2D4B0954" w14:textId="77777777" w:rsidR="00502E37" w:rsidRPr="00AF539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B1B162" w14:textId="0C7FEAA9" w:rsidR="00502E37" w:rsidRPr="00AF5397" w:rsidRDefault="00F90F59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718</w:t>
            </w:r>
            <w:r w:rsidRPr="00AF539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</w:tr>
      <w:tr w:rsidR="00502E37" w14:paraId="1C26A09A" w14:textId="77777777" w:rsidTr="00C37685">
        <w:tc>
          <w:tcPr>
            <w:tcW w:w="2790" w:type="dxa"/>
          </w:tcPr>
          <w:p w14:paraId="183994EA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7412A0D5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890" w:type="dxa"/>
          </w:tcPr>
          <w:p w14:paraId="09B104B1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990" w:type="dxa"/>
          </w:tcPr>
          <w:p w14:paraId="670DB0C6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134377CB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5774C0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3459" w14:paraId="2C615EB4" w14:textId="77777777" w:rsidTr="00C37685">
        <w:tc>
          <w:tcPr>
            <w:tcW w:w="2790" w:type="dxa"/>
          </w:tcPr>
          <w:p w14:paraId="10EBE5ED" w14:textId="7768F6FA" w:rsidR="00FD3459" w:rsidRPr="00502E37" w:rsidRDefault="00FD3459" w:rsidP="00FD3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37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2070" w:type="dxa"/>
          </w:tcPr>
          <w:p w14:paraId="44E06E7E" w14:textId="77777777" w:rsidR="00FD3459" w:rsidRPr="00502E37" w:rsidRDefault="00FD3459" w:rsidP="00FD3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890" w:type="dxa"/>
          </w:tcPr>
          <w:p w14:paraId="70FBB6DB" w14:textId="77777777" w:rsidR="00FD3459" w:rsidRPr="00502E37" w:rsidRDefault="00FD3459" w:rsidP="00FD3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990" w:type="dxa"/>
          </w:tcPr>
          <w:p w14:paraId="03A2DCA8" w14:textId="77777777" w:rsidR="00FD3459" w:rsidRPr="00502E37" w:rsidRDefault="00FD3459" w:rsidP="00FD3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19F7DE7E" w14:textId="77777777" w:rsidR="00FD3459" w:rsidRPr="00502E37" w:rsidRDefault="00FD3459" w:rsidP="00FD3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1F49DC" w14:textId="77777777" w:rsidR="00FD3459" w:rsidRPr="00502E37" w:rsidRDefault="00FD3459" w:rsidP="00FD3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3459" w14:paraId="38B01240" w14:textId="77777777" w:rsidTr="00C37685">
        <w:tc>
          <w:tcPr>
            <w:tcW w:w="2790" w:type="dxa"/>
          </w:tcPr>
          <w:p w14:paraId="2E7AFACE" w14:textId="41F1C610" w:rsidR="00FD3459" w:rsidRPr="00502E37" w:rsidRDefault="00FD3459" w:rsidP="00FD3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F539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AF539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070" w:type="dxa"/>
          </w:tcPr>
          <w:p w14:paraId="3EF47B64" w14:textId="34344405" w:rsidR="00FD3459" w:rsidRPr="00502E37" w:rsidRDefault="00FD3459" w:rsidP="00FD3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AF539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F539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90" w:type="dxa"/>
          </w:tcPr>
          <w:p w14:paraId="442E7AE7" w14:textId="429CBC9E" w:rsidR="00FD3459" w:rsidRPr="00502E37" w:rsidRDefault="00FD3459" w:rsidP="00FD3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AF539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กุมภาพันธ์ </w:t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</w:tcPr>
          <w:p w14:paraId="462DC603" w14:textId="2BA8182E" w:rsidR="00FD3459" w:rsidRPr="00502E37" w:rsidRDefault="00FD3459" w:rsidP="00FD3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F539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360" w:type="dxa"/>
          </w:tcPr>
          <w:p w14:paraId="65122F9D" w14:textId="77777777" w:rsidR="00FD3459" w:rsidRPr="00502E37" w:rsidRDefault="00FD3459" w:rsidP="00FD3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B981AA" w14:textId="23274B18" w:rsidR="00FD3459" w:rsidRPr="00502E37" w:rsidRDefault="00FD3459" w:rsidP="00FD3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927</w:t>
            </w:r>
            <w:r w:rsidRPr="00AF539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</w:tr>
    </w:tbl>
    <w:p w14:paraId="19F2CA6F" w14:textId="124CD3E7" w:rsidR="005B2301" w:rsidRPr="00502E37" w:rsidRDefault="005B2301" w:rsidP="008911A2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A6BF3F3" w14:textId="3C0A0DD1" w:rsidR="00541AE6" w:rsidRPr="006375B5" w:rsidRDefault="00541AE6" w:rsidP="00F10A07">
      <w:pPr>
        <w:pStyle w:val="Heading6"/>
        <w:numPr>
          <w:ilvl w:val="0"/>
          <w:numId w:val="19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68C0E80F" w14:textId="4B937F2F" w:rsidR="00541AE6" w:rsidRPr="00155736" w:rsidRDefault="00541AE6" w:rsidP="00541AE6">
      <w:pPr>
        <w:rPr>
          <w:rFonts w:ascii="Angsana New" w:hAnsi="Angsana New"/>
          <w:sz w:val="22"/>
          <w:szCs w:val="22"/>
          <w:lang w:val="x-none" w:eastAsia="x-none"/>
        </w:rPr>
      </w:pPr>
    </w:p>
    <w:p w14:paraId="41AC751F" w14:textId="77777777" w:rsidR="006B7605" w:rsidRDefault="006B7605" w:rsidP="006B7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263D0">
        <w:rPr>
          <w:rFonts w:asciiTheme="majorBidi" w:hAnsiTheme="majorBidi" w:cstheme="majorBidi"/>
          <w:i/>
          <w:iCs/>
          <w:sz w:val="30"/>
          <w:szCs w:val="30"/>
          <w:cs/>
        </w:rPr>
        <w:t>มูลค่า</w:t>
      </w:r>
      <w:r w:rsidRPr="00815F7E">
        <w:rPr>
          <w:rFonts w:asciiTheme="majorBidi" w:hAnsiTheme="majorBidi" w:cstheme="majorBidi"/>
          <w:i/>
          <w:iCs/>
          <w:sz w:val="30"/>
          <w:szCs w:val="30"/>
          <w:cs/>
        </w:rPr>
        <w:t>ตาม</w:t>
      </w:r>
      <w:r w:rsidRPr="006263D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บัญชีและมูลค่ายุติธรรม </w:t>
      </w:r>
    </w:p>
    <w:p w14:paraId="10160E91" w14:textId="77777777" w:rsidR="006B7605" w:rsidRDefault="006B7605" w:rsidP="006B7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63D0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6263D0">
        <w:rPr>
          <w:rFonts w:asciiTheme="majorBidi" w:hAnsiTheme="majorBidi" w:cstheme="majorBidi"/>
          <w:sz w:val="30"/>
          <w:szCs w:val="30"/>
          <w:cs/>
        </w:rPr>
        <w:t xml:space="preserve">รวมถึง </w:t>
      </w:r>
      <w:r w:rsidRPr="006263D0">
        <w:rPr>
          <w:rFonts w:asciiTheme="majorBidi" w:hAnsiTheme="majorBidi" w:cstheme="majorBidi"/>
          <w:sz w:val="30"/>
          <w:szCs w:val="30"/>
        </w:rPr>
        <w:t xml:space="preserve">    </w:t>
      </w:r>
      <w:r w:rsidRPr="006263D0">
        <w:rPr>
          <w:rFonts w:asciiTheme="majorBidi" w:hAnsiTheme="majorBidi" w:cstheme="majorBidi"/>
          <w:sz w:val="30"/>
          <w:szCs w:val="30"/>
          <w:cs/>
        </w:rPr>
        <w:t>ลําดับชั้นมูลค่ายุติธรรม แต่ไม่รวมถึงการแสดงข้อมูลมูลค่ายุติธรรมสําหรับสินทรัพย์ทางการเงินและหนี้สินทางการเงินที่วัดมูลค่าด้วย</w:t>
      </w:r>
      <w:r>
        <w:rPr>
          <w:rFonts w:asciiTheme="majorBidi" w:hAnsiTheme="majorBidi" w:cstheme="majorBidi" w:hint="cs"/>
          <w:sz w:val="30"/>
          <w:szCs w:val="30"/>
          <w:cs/>
        </w:rPr>
        <w:t>ราคาทุนตัดจำหน่าย</w:t>
      </w:r>
      <w:r w:rsidRPr="006263D0">
        <w:rPr>
          <w:rFonts w:asciiTheme="majorBidi" w:hAnsiTheme="majorBidi" w:cs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39804A5D" w14:textId="3849C422" w:rsidR="00502E37" w:rsidRDefault="00502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247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150"/>
        <w:gridCol w:w="1124"/>
        <w:gridCol w:w="243"/>
        <w:gridCol w:w="927"/>
        <w:gridCol w:w="236"/>
        <w:gridCol w:w="1013"/>
        <w:gridCol w:w="239"/>
        <w:gridCol w:w="934"/>
        <w:gridCol w:w="236"/>
        <w:gridCol w:w="1145"/>
      </w:tblGrid>
      <w:tr w:rsidR="00541AE6" w:rsidRPr="006375B5" w14:paraId="5BAE58D6" w14:textId="77777777" w:rsidTr="00862B1D">
        <w:tc>
          <w:tcPr>
            <w:tcW w:w="3150" w:type="dxa"/>
            <w:shd w:val="clear" w:color="auto" w:fill="auto"/>
          </w:tcPr>
          <w:p w14:paraId="351E5C7B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7" w:type="dxa"/>
            <w:gridSpan w:val="9"/>
            <w:shd w:val="clear" w:color="auto" w:fill="auto"/>
          </w:tcPr>
          <w:p w14:paraId="68CEAC21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41AE6" w:rsidRPr="006375B5" w14:paraId="1339866C" w14:textId="77777777" w:rsidTr="00862B1D">
        <w:tc>
          <w:tcPr>
            <w:tcW w:w="3150" w:type="dxa"/>
            <w:shd w:val="clear" w:color="auto" w:fill="auto"/>
          </w:tcPr>
          <w:p w14:paraId="4A92E455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24" w:type="dxa"/>
            <w:shd w:val="clear" w:color="auto" w:fill="auto"/>
          </w:tcPr>
          <w:p w14:paraId="004E5B83" w14:textId="77777777" w:rsidR="00541AE6" w:rsidRPr="00D61892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18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</w:t>
            </w:r>
          </w:p>
        </w:tc>
        <w:tc>
          <w:tcPr>
            <w:tcW w:w="243" w:type="dxa"/>
            <w:shd w:val="clear" w:color="auto" w:fill="auto"/>
          </w:tcPr>
          <w:p w14:paraId="591960C4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3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DA2378A" w14:textId="77777777" w:rsidR="00541AE6" w:rsidRPr="00D61892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18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541AE6" w:rsidRPr="006375B5" w14:paraId="6A45C902" w14:textId="77777777" w:rsidTr="00862B1D">
        <w:tc>
          <w:tcPr>
            <w:tcW w:w="3150" w:type="dxa"/>
            <w:shd w:val="clear" w:color="auto" w:fill="auto"/>
          </w:tcPr>
          <w:p w14:paraId="20E6962F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491C3E59" w14:textId="77777777" w:rsidR="00541AE6" w:rsidRPr="00D61892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18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43" w:type="dxa"/>
            <w:shd w:val="clear" w:color="auto" w:fill="auto"/>
          </w:tcPr>
          <w:p w14:paraId="5B90BBCA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shd w:val="clear" w:color="auto" w:fill="auto"/>
          </w:tcPr>
          <w:p w14:paraId="5A811DF5" w14:textId="5DAF7992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7037FE" w:rsidRPr="007037F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6671739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</w:tcPr>
          <w:p w14:paraId="5BF2A9AA" w14:textId="4062534A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7037FE" w:rsidRPr="007037F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</w:tcPr>
          <w:p w14:paraId="0763D54C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1BFA85B9" w14:textId="535BF1A5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7037FE" w:rsidRPr="007037F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4E8DE20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auto"/>
          </w:tcPr>
          <w:p w14:paraId="249E5C40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41AE6" w:rsidRPr="006375B5" w14:paraId="58558EB5" w14:textId="77777777" w:rsidTr="00862B1D">
        <w:tc>
          <w:tcPr>
            <w:tcW w:w="3150" w:type="dxa"/>
            <w:shd w:val="clear" w:color="auto" w:fill="auto"/>
          </w:tcPr>
          <w:p w14:paraId="123D2FB1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097" w:type="dxa"/>
            <w:gridSpan w:val="9"/>
            <w:shd w:val="clear" w:color="auto" w:fill="auto"/>
          </w:tcPr>
          <w:p w14:paraId="505B443C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41AE6" w:rsidRPr="006375B5" w14:paraId="1EDFEB03" w14:textId="77777777" w:rsidTr="00862B1D">
        <w:tc>
          <w:tcPr>
            <w:tcW w:w="3150" w:type="dxa"/>
            <w:shd w:val="clear" w:color="auto" w:fill="auto"/>
          </w:tcPr>
          <w:p w14:paraId="65509895" w14:textId="39155645" w:rsidR="00541AE6" w:rsidRPr="006375B5" w:rsidRDefault="002A4425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037FE" w:rsidRPr="007037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BA1D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BA1DB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BA1D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124" w:type="dxa"/>
            <w:shd w:val="clear" w:color="auto" w:fill="auto"/>
          </w:tcPr>
          <w:p w14:paraId="5FFA7C5F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27822619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46FC61E7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B44A612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73A3E17E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710EA09F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5934EBB9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E43EAB4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6E8FD4B4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1AE6" w:rsidRPr="006375B5" w14:paraId="66EA9F10" w14:textId="77777777" w:rsidTr="00862B1D">
        <w:tc>
          <w:tcPr>
            <w:tcW w:w="3150" w:type="dxa"/>
            <w:shd w:val="clear" w:color="auto" w:fill="auto"/>
          </w:tcPr>
          <w:p w14:paraId="0F47A20B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  <w:p w14:paraId="4A202C34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วิธีมูลค่ายุติธรรมผ่านกำไรขาดทุน</w:t>
            </w:r>
          </w:p>
          <w:p w14:paraId="4F4CA72C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124" w:type="dxa"/>
            <w:shd w:val="clear" w:color="auto" w:fill="auto"/>
          </w:tcPr>
          <w:p w14:paraId="4AB62C7C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49D5614B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1A0268B1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9771E19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19CA9015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0B0637CB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8972923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A11D4A5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091788E0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3EB7" w:rsidRPr="006375B5" w14:paraId="342A375F" w14:textId="77777777" w:rsidTr="00862B1D">
        <w:tc>
          <w:tcPr>
            <w:tcW w:w="3150" w:type="dxa"/>
            <w:shd w:val="clear" w:color="auto" w:fill="auto"/>
          </w:tcPr>
          <w:p w14:paraId="51E510AA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เงินลงทุนอื่น</w:t>
            </w:r>
          </w:p>
        </w:tc>
        <w:tc>
          <w:tcPr>
            <w:tcW w:w="1124" w:type="dxa"/>
            <w:shd w:val="clear" w:color="auto" w:fill="auto"/>
          </w:tcPr>
          <w:p w14:paraId="5BBD1A28" w14:textId="42DB2C33" w:rsidR="00623EB7" w:rsidRPr="005851FC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851FC">
              <w:rPr>
                <w:rFonts w:asciiTheme="majorBidi" w:hAnsiTheme="majorBidi" w:cstheme="majorBidi"/>
                <w:sz w:val="30"/>
                <w:szCs w:val="30"/>
              </w:rPr>
              <w:t>168</w:t>
            </w:r>
          </w:p>
        </w:tc>
        <w:tc>
          <w:tcPr>
            <w:tcW w:w="243" w:type="dxa"/>
            <w:shd w:val="clear" w:color="auto" w:fill="auto"/>
          </w:tcPr>
          <w:p w14:paraId="00A1468E" w14:textId="77777777" w:rsidR="00623EB7" w:rsidRPr="005851FC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461C56C7" w14:textId="6D3B805C" w:rsidR="00623EB7" w:rsidRPr="005851FC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5851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839FC0A" w14:textId="77777777" w:rsidR="00623EB7" w:rsidRPr="005851FC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7386F893" w14:textId="1EB82F7A" w:rsidR="00623EB7" w:rsidRPr="005851FC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5851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BFB23A7" w14:textId="77777777" w:rsidR="00623EB7" w:rsidRPr="005851FC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C938813" w14:textId="1B021E16" w:rsidR="00623EB7" w:rsidRPr="005851FC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851FC">
              <w:rPr>
                <w:rFonts w:asciiTheme="majorBidi" w:hAnsiTheme="majorBidi" w:cstheme="majorBidi"/>
                <w:sz w:val="30"/>
                <w:szCs w:val="30"/>
              </w:rPr>
              <w:t>168</w:t>
            </w:r>
          </w:p>
        </w:tc>
        <w:tc>
          <w:tcPr>
            <w:tcW w:w="236" w:type="dxa"/>
            <w:shd w:val="clear" w:color="auto" w:fill="auto"/>
          </w:tcPr>
          <w:p w14:paraId="12D8028B" w14:textId="77777777" w:rsidR="00623EB7" w:rsidRPr="005851FC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03E64679" w14:textId="3B48DF66" w:rsidR="00623EB7" w:rsidRPr="005851FC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851FC">
              <w:rPr>
                <w:rFonts w:asciiTheme="majorBidi" w:hAnsiTheme="majorBidi" w:cstheme="majorBidi"/>
                <w:sz w:val="30"/>
                <w:szCs w:val="30"/>
              </w:rPr>
              <w:t>168</w:t>
            </w:r>
          </w:p>
        </w:tc>
      </w:tr>
      <w:tr w:rsidR="00623EB7" w:rsidRPr="006375B5" w14:paraId="0B7E4FA1" w14:textId="77777777" w:rsidTr="00862B1D">
        <w:tc>
          <w:tcPr>
            <w:tcW w:w="3150" w:type="dxa"/>
            <w:shd w:val="clear" w:color="auto" w:fill="auto"/>
          </w:tcPr>
          <w:p w14:paraId="152DD420" w14:textId="565EBF03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124" w:type="dxa"/>
            <w:shd w:val="clear" w:color="auto" w:fill="auto"/>
          </w:tcPr>
          <w:p w14:paraId="1A2F92EA" w14:textId="306F3B00" w:rsidR="00623EB7" w:rsidRPr="005851FC" w:rsidRDefault="005851FC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851F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3" w:type="dxa"/>
            <w:shd w:val="clear" w:color="auto" w:fill="auto"/>
          </w:tcPr>
          <w:p w14:paraId="2E23D2D5" w14:textId="77777777" w:rsidR="00623EB7" w:rsidRPr="005851FC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2F5BF538" w14:textId="5BBACEF3" w:rsidR="00623EB7" w:rsidRPr="005851FC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5851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5DB35E4" w14:textId="77777777" w:rsidR="00623EB7" w:rsidRPr="005851FC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75AF4FC8" w14:textId="02B888DC" w:rsidR="00623EB7" w:rsidRPr="005851FC" w:rsidRDefault="005851FC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851F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9" w:type="dxa"/>
            <w:shd w:val="clear" w:color="auto" w:fill="auto"/>
          </w:tcPr>
          <w:p w14:paraId="6194917B" w14:textId="77777777" w:rsidR="00623EB7" w:rsidRPr="005851FC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B9E1632" w14:textId="6D46C8C7" w:rsidR="00623EB7" w:rsidRPr="005851FC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851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C62EF8" w14:textId="77777777" w:rsidR="00623EB7" w:rsidRPr="005851FC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4004996A" w14:textId="16F03DCC" w:rsidR="00623EB7" w:rsidRPr="005851FC" w:rsidRDefault="005851FC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851F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23EB7" w:rsidRPr="006375B5" w14:paraId="68A46707" w14:textId="77777777" w:rsidTr="00862B1D">
        <w:tc>
          <w:tcPr>
            <w:tcW w:w="3150" w:type="dxa"/>
            <w:shd w:val="clear" w:color="auto" w:fill="auto"/>
          </w:tcPr>
          <w:p w14:paraId="7432534C" w14:textId="77777777" w:rsidR="00623EB7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49B2735C" w14:textId="77777777" w:rsidR="00623EB7" w:rsidRPr="00623EB7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3" w:type="dxa"/>
            <w:shd w:val="clear" w:color="auto" w:fill="auto"/>
          </w:tcPr>
          <w:p w14:paraId="5E0067DD" w14:textId="77777777" w:rsidR="00623EB7" w:rsidRPr="00623EB7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27" w:type="dxa"/>
            <w:shd w:val="clear" w:color="auto" w:fill="auto"/>
          </w:tcPr>
          <w:p w14:paraId="509D6226" w14:textId="77777777" w:rsidR="00623EB7" w:rsidRPr="00623EB7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40CB35FA" w14:textId="77777777" w:rsidR="00623EB7" w:rsidRPr="00623EB7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3" w:type="dxa"/>
            <w:shd w:val="clear" w:color="auto" w:fill="auto"/>
          </w:tcPr>
          <w:p w14:paraId="4EE2A06B" w14:textId="77777777" w:rsidR="00623EB7" w:rsidRPr="00623EB7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9" w:type="dxa"/>
            <w:shd w:val="clear" w:color="auto" w:fill="auto"/>
          </w:tcPr>
          <w:p w14:paraId="67311896" w14:textId="77777777" w:rsidR="00623EB7" w:rsidRPr="00623EB7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34" w:type="dxa"/>
            <w:shd w:val="clear" w:color="auto" w:fill="auto"/>
          </w:tcPr>
          <w:p w14:paraId="61892C06" w14:textId="77777777" w:rsidR="00623EB7" w:rsidRPr="00623EB7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666AD3D8" w14:textId="77777777" w:rsidR="00623EB7" w:rsidRPr="00623EB7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45" w:type="dxa"/>
            <w:shd w:val="clear" w:color="auto" w:fill="auto"/>
          </w:tcPr>
          <w:p w14:paraId="2B4DF45D" w14:textId="77777777" w:rsidR="00623EB7" w:rsidRPr="00623EB7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623EB7" w:rsidRPr="006375B5" w14:paraId="08573EB8" w14:textId="77777777" w:rsidTr="00862B1D">
        <w:tc>
          <w:tcPr>
            <w:tcW w:w="3150" w:type="dxa"/>
            <w:shd w:val="clear" w:color="auto" w:fill="auto"/>
          </w:tcPr>
          <w:p w14:paraId="07C177FB" w14:textId="44C85FC9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ไม่ได้วัดด้วย</w:t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124" w:type="dxa"/>
            <w:shd w:val="clear" w:color="auto" w:fill="auto"/>
          </w:tcPr>
          <w:p w14:paraId="24249D45" w14:textId="77777777" w:rsidR="00623EB7" w:rsidRPr="00623EB7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3" w:type="dxa"/>
            <w:shd w:val="clear" w:color="auto" w:fill="auto"/>
          </w:tcPr>
          <w:p w14:paraId="2BB225AD" w14:textId="77777777" w:rsidR="00623EB7" w:rsidRPr="00623EB7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27" w:type="dxa"/>
            <w:shd w:val="clear" w:color="auto" w:fill="auto"/>
          </w:tcPr>
          <w:p w14:paraId="6C5C2DDE" w14:textId="77777777" w:rsidR="00623EB7" w:rsidRPr="00623EB7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27589D8E" w14:textId="77777777" w:rsidR="00623EB7" w:rsidRPr="00623EB7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3" w:type="dxa"/>
            <w:shd w:val="clear" w:color="auto" w:fill="auto"/>
          </w:tcPr>
          <w:p w14:paraId="0DA10676" w14:textId="77777777" w:rsidR="00623EB7" w:rsidRPr="00623EB7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9" w:type="dxa"/>
            <w:shd w:val="clear" w:color="auto" w:fill="auto"/>
          </w:tcPr>
          <w:p w14:paraId="7581A758" w14:textId="77777777" w:rsidR="00623EB7" w:rsidRPr="00623EB7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34" w:type="dxa"/>
            <w:shd w:val="clear" w:color="auto" w:fill="auto"/>
          </w:tcPr>
          <w:p w14:paraId="09FDC9F1" w14:textId="77777777" w:rsidR="00623EB7" w:rsidRPr="00623EB7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6838D679" w14:textId="77777777" w:rsidR="00623EB7" w:rsidRPr="00623EB7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45" w:type="dxa"/>
            <w:shd w:val="clear" w:color="auto" w:fill="auto"/>
          </w:tcPr>
          <w:p w14:paraId="6788DB70" w14:textId="77777777" w:rsidR="00623EB7" w:rsidRPr="00623EB7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623EB7" w:rsidRPr="006375B5" w14:paraId="3A21E298" w14:textId="77777777" w:rsidTr="00862B1D">
        <w:tc>
          <w:tcPr>
            <w:tcW w:w="3150" w:type="dxa"/>
            <w:shd w:val="clear" w:color="auto" w:fill="auto"/>
          </w:tcPr>
          <w:p w14:paraId="160DC2F5" w14:textId="74CD77DB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เงินกู้ยืมระยะยาวและดอกเบี้ยค้างจ่าย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24" w:type="dxa"/>
            <w:shd w:val="clear" w:color="auto" w:fill="auto"/>
          </w:tcPr>
          <w:p w14:paraId="162A2488" w14:textId="77777777" w:rsidR="00623EB7" w:rsidRPr="005851FC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FCE7A1" w14:textId="663149FC" w:rsidR="00623EB7" w:rsidRPr="005851FC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51F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851FC" w:rsidRPr="005851FC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43" w:type="dxa"/>
            <w:shd w:val="clear" w:color="auto" w:fill="auto"/>
          </w:tcPr>
          <w:p w14:paraId="094ECEED" w14:textId="77777777" w:rsidR="00623EB7" w:rsidRPr="005851FC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2F651FDB" w14:textId="401A0929" w:rsidR="00623EB7" w:rsidRPr="005851FC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5851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83F285" w14:textId="77777777" w:rsidR="00623EB7" w:rsidRPr="005851FC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41DE3DF7" w14:textId="77777777" w:rsidR="00623EB7" w:rsidRPr="005851FC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FBA99D" w14:textId="05FBFEEE" w:rsidR="00623EB7" w:rsidRPr="005851FC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5851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EA6C8F2" w14:textId="77777777" w:rsidR="00623EB7" w:rsidRPr="005851FC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F77CEBF" w14:textId="194CDB33" w:rsidR="00623EB7" w:rsidRPr="005851FC" w:rsidRDefault="005851FC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851FC">
              <w:rPr>
                <w:rFonts w:asciiTheme="majorBidi" w:hAnsiTheme="majorBidi" w:cstheme="majorBidi"/>
                <w:sz w:val="30"/>
                <w:szCs w:val="30"/>
              </w:rPr>
              <w:t>361</w:t>
            </w:r>
          </w:p>
        </w:tc>
        <w:tc>
          <w:tcPr>
            <w:tcW w:w="236" w:type="dxa"/>
            <w:shd w:val="clear" w:color="auto" w:fill="auto"/>
          </w:tcPr>
          <w:p w14:paraId="02433F58" w14:textId="77777777" w:rsidR="00623EB7" w:rsidRPr="005851FC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6A6F4EA8" w14:textId="77777777" w:rsidR="00623EB7" w:rsidRPr="005851FC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E1D128" w14:textId="46B9708B" w:rsidR="00623EB7" w:rsidRPr="005851FC" w:rsidRDefault="005851FC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51FC">
              <w:rPr>
                <w:rFonts w:asciiTheme="majorBidi" w:hAnsiTheme="majorBidi" w:cstheme="majorBidi"/>
                <w:sz w:val="30"/>
                <w:szCs w:val="30"/>
              </w:rPr>
              <w:t>361</w:t>
            </w:r>
          </w:p>
        </w:tc>
      </w:tr>
      <w:tr w:rsidR="00623EB7" w:rsidRPr="006375B5" w14:paraId="2CE0AFFA" w14:textId="77777777" w:rsidTr="00862B1D">
        <w:tc>
          <w:tcPr>
            <w:tcW w:w="3150" w:type="dxa"/>
            <w:shd w:val="clear" w:color="auto" w:fill="auto"/>
          </w:tcPr>
          <w:p w14:paraId="40FEC3C0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Pr="006375B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มูลค่าตามหน้าตั๋ว)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08A8711F" w14:textId="73018834" w:rsidR="00623EB7" w:rsidRPr="005851FC" w:rsidRDefault="00352B3E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623EB7" w:rsidRPr="005851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510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10879F8" w14:textId="77777777" w:rsidR="00623EB7" w:rsidRPr="005851FC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7D3BF269" w14:textId="2CFE99B7" w:rsidR="00623EB7" w:rsidRPr="005851FC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5851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CFA5BE" w14:textId="77777777" w:rsidR="00623EB7" w:rsidRPr="005851FC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5C16771D" w14:textId="2ABCC48B" w:rsidR="00623EB7" w:rsidRPr="005851FC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851F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52B3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851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52B3E">
              <w:rPr>
                <w:rFonts w:asciiTheme="majorBidi" w:hAnsiTheme="majorBidi" w:cstheme="majorBidi"/>
                <w:sz w:val="30"/>
                <w:szCs w:val="30"/>
              </w:rPr>
              <w:t>568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4E46E92" w14:textId="77777777" w:rsidR="00623EB7" w:rsidRPr="005851FC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A72CB7B" w14:textId="6064DF39" w:rsidR="00623EB7" w:rsidRPr="005851FC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851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F4EB81" w14:textId="77777777" w:rsidR="00623EB7" w:rsidRPr="005851FC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1EFB61B9" w14:textId="158CE614" w:rsidR="00623EB7" w:rsidRPr="005851FC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851F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52B3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851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52B3E">
              <w:rPr>
                <w:rFonts w:asciiTheme="majorBidi" w:hAnsiTheme="majorBidi" w:cstheme="majorBidi"/>
                <w:sz w:val="30"/>
                <w:szCs w:val="30"/>
              </w:rPr>
              <w:t>568</w:t>
            </w:r>
          </w:p>
        </w:tc>
      </w:tr>
      <w:tr w:rsidR="00623EB7" w:rsidRPr="006375B5" w14:paraId="52F2ECAA" w14:textId="77777777" w:rsidTr="00862B1D">
        <w:tc>
          <w:tcPr>
            <w:tcW w:w="3150" w:type="dxa"/>
            <w:shd w:val="clear" w:color="auto" w:fill="auto"/>
          </w:tcPr>
          <w:p w14:paraId="42CBE562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232BB918" w14:textId="0CEA7819" w:rsidR="00623EB7" w:rsidRPr="005851FC" w:rsidRDefault="00352B3E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F68950D" w14:textId="77777777" w:rsidR="00623EB7" w:rsidRPr="005851FC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4A2AEA90" w14:textId="31791C18" w:rsidR="00623EB7" w:rsidRPr="005851FC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5851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758428" w14:textId="77777777" w:rsidR="00623EB7" w:rsidRPr="005851FC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165BD750" w14:textId="0E379618" w:rsidR="00623EB7" w:rsidRPr="005851FC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5851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C5FD760" w14:textId="77777777" w:rsidR="00623EB7" w:rsidRPr="005851FC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3D66A5F" w14:textId="2FA38AA2" w:rsidR="00623EB7" w:rsidRPr="005851FC" w:rsidRDefault="00352B3E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BB98F4" w14:textId="77777777" w:rsidR="00623EB7" w:rsidRPr="005851FC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3EE78555" w14:textId="153F69A8" w:rsidR="00623EB7" w:rsidRPr="005851FC" w:rsidRDefault="00352B3E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675</w:t>
            </w:r>
          </w:p>
        </w:tc>
      </w:tr>
      <w:tr w:rsidR="00623EB7" w:rsidRPr="006375B5" w14:paraId="3AFDC741" w14:textId="77777777" w:rsidTr="00862B1D">
        <w:tc>
          <w:tcPr>
            <w:tcW w:w="3150" w:type="dxa"/>
            <w:shd w:val="clear" w:color="auto" w:fill="auto"/>
          </w:tcPr>
          <w:p w14:paraId="4C6E06FB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24" w:type="dxa"/>
            <w:shd w:val="clear" w:color="auto" w:fill="auto"/>
          </w:tcPr>
          <w:p w14:paraId="340EA121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30482F94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5C560A45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BD4DA2C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5FC2B368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4B698C80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2B3FDDAC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C27DAC9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30013FEA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3EB7" w:rsidRPr="006375B5" w14:paraId="32AF1132" w14:textId="77777777" w:rsidTr="00862B1D">
        <w:tc>
          <w:tcPr>
            <w:tcW w:w="3150" w:type="dxa"/>
            <w:shd w:val="clear" w:color="auto" w:fill="auto"/>
          </w:tcPr>
          <w:p w14:paraId="75545EBD" w14:textId="4B2F1A3C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037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6375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6375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037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124" w:type="dxa"/>
            <w:shd w:val="clear" w:color="auto" w:fill="auto"/>
          </w:tcPr>
          <w:p w14:paraId="40C37EA2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26DDDE00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289A74FA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8865F88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660BAD89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690D4565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3D2C31B9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37C4D9D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32BA5DD9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3EB7" w:rsidRPr="006375B5" w14:paraId="7491ED27" w14:textId="77777777" w:rsidTr="00862B1D">
        <w:tc>
          <w:tcPr>
            <w:tcW w:w="3150" w:type="dxa"/>
            <w:shd w:val="clear" w:color="auto" w:fill="auto"/>
          </w:tcPr>
          <w:p w14:paraId="013369F5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  <w:p w14:paraId="2C7497B9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วิธีมูลค่ายุติธรรมผ่านกำไรขาดทุน</w:t>
            </w:r>
          </w:p>
          <w:p w14:paraId="0FED6522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124" w:type="dxa"/>
            <w:shd w:val="clear" w:color="auto" w:fill="auto"/>
          </w:tcPr>
          <w:p w14:paraId="214D8EED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3770D375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7E6CF7EB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56FF4BF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230D1F53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4977881F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9ADE65B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F6AE368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72A30F61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3EB7" w:rsidRPr="006375B5" w14:paraId="659AFB84" w14:textId="77777777" w:rsidTr="00862B1D">
        <w:tc>
          <w:tcPr>
            <w:tcW w:w="3150" w:type="dxa"/>
            <w:shd w:val="clear" w:color="auto" w:fill="auto"/>
          </w:tcPr>
          <w:p w14:paraId="1D43E72F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เงินลงทุนอื่น</w:t>
            </w:r>
          </w:p>
        </w:tc>
        <w:tc>
          <w:tcPr>
            <w:tcW w:w="1124" w:type="dxa"/>
            <w:shd w:val="clear" w:color="auto" w:fill="auto"/>
          </w:tcPr>
          <w:p w14:paraId="5108ACD9" w14:textId="74D24780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168</w:t>
            </w:r>
          </w:p>
        </w:tc>
        <w:tc>
          <w:tcPr>
            <w:tcW w:w="243" w:type="dxa"/>
            <w:shd w:val="clear" w:color="auto" w:fill="auto"/>
          </w:tcPr>
          <w:p w14:paraId="54DBD234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101BF8C6" w14:textId="674F1249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237C47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18637A0D" w14:textId="5F7D789F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B4DF86C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39402DD0" w14:textId="39ADFD76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168</w:t>
            </w:r>
          </w:p>
        </w:tc>
        <w:tc>
          <w:tcPr>
            <w:tcW w:w="236" w:type="dxa"/>
            <w:shd w:val="clear" w:color="auto" w:fill="auto"/>
          </w:tcPr>
          <w:p w14:paraId="6E2A5196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6888DD34" w14:textId="0143FCE9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168</w:t>
            </w:r>
          </w:p>
        </w:tc>
      </w:tr>
      <w:tr w:rsidR="00623EB7" w:rsidRPr="006375B5" w14:paraId="0B4FE31E" w14:textId="77777777" w:rsidTr="00862B1D">
        <w:tc>
          <w:tcPr>
            <w:tcW w:w="3150" w:type="dxa"/>
            <w:shd w:val="clear" w:color="auto" w:fill="auto"/>
          </w:tcPr>
          <w:p w14:paraId="05AFD8D0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124" w:type="dxa"/>
            <w:shd w:val="clear" w:color="auto" w:fill="auto"/>
          </w:tcPr>
          <w:p w14:paraId="461D5F94" w14:textId="420DF4C2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3" w:type="dxa"/>
            <w:shd w:val="clear" w:color="auto" w:fill="auto"/>
          </w:tcPr>
          <w:p w14:paraId="6FE89D8F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49F16D43" w14:textId="2C7388AD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DF975FC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76302BCC" w14:textId="79CE8E38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9" w:type="dxa"/>
            <w:shd w:val="clear" w:color="auto" w:fill="auto"/>
          </w:tcPr>
          <w:p w14:paraId="310D167D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5E248A1B" w14:textId="0432E126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D31FB3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5073F376" w14:textId="2EF42A60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623EB7" w14:paraId="4E06BFF9" w14:textId="77777777" w:rsidTr="00862B1D">
        <w:tc>
          <w:tcPr>
            <w:tcW w:w="3150" w:type="dxa"/>
            <w:shd w:val="clear" w:color="auto" w:fill="auto"/>
          </w:tcPr>
          <w:p w14:paraId="12C8A2EF" w14:textId="77777777" w:rsidR="00623EB7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361F64AB" w14:textId="77777777" w:rsidR="00623EB7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6D65D6A6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76E89909" w14:textId="77777777" w:rsidR="00623EB7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443DC7D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4A6E88BE" w14:textId="77777777" w:rsidR="00623EB7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0D80B8FE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E45A531" w14:textId="77777777" w:rsidR="00623EB7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0DF1620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3960B4D9" w14:textId="77777777" w:rsidR="00623EB7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3EB7" w:rsidRPr="006375B5" w14:paraId="47897096" w14:textId="77777777" w:rsidTr="00862B1D">
        <w:tc>
          <w:tcPr>
            <w:tcW w:w="3150" w:type="dxa"/>
            <w:shd w:val="clear" w:color="auto" w:fill="auto"/>
          </w:tcPr>
          <w:p w14:paraId="73FF96CF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ไม่ได้วัดด้วย</w:t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124" w:type="dxa"/>
            <w:shd w:val="clear" w:color="auto" w:fill="auto"/>
          </w:tcPr>
          <w:p w14:paraId="2F497DDC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316E21BC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691107B4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D617F7F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306515B0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30FDBFA7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1AE44C9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59181B3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1A299017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3EB7" w:rsidRPr="006375B5" w14:paraId="120C6E73" w14:textId="77777777" w:rsidTr="00862B1D">
        <w:tc>
          <w:tcPr>
            <w:tcW w:w="3150" w:type="dxa"/>
            <w:shd w:val="clear" w:color="auto" w:fill="auto"/>
          </w:tcPr>
          <w:p w14:paraId="7EB1071A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เงินกู้ยืมระยะยาวและดอกเบี้ยค้างจ่าย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24" w:type="dxa"/>
            <w:shd w:val="clear" w:color="auto" w:fill="auto"/>
          </w:tcPr>
          <w:p w14:paraId="7BF3F405" w14:textId="77777777" w:rsidR="00623EB7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9C02A4" w14:textId="455B3796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614</w:t>
            </w:r>
          </w:p>
        </w:tc>
        <w:tc>
          <w:tcPr>
            <w:tcW w:w="243" w:type="dxa"/>
            <w:shd w:val="clear" w:color="auto" w:fill="auto"/>
          </w:tcPr>
          <w:p w14:paraId="231E30A3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27455F70" w14:textId="2D375E19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B6B21A2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4AE29458" w14:textId="77777777" w:rsidR="00623EB7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152C8E" w14:textId="7161CB2F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B5B24B1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3193FED" w14:textId="76F1F7A9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342</w:t>
            </w:r>
          </w:p>
        </w:tc>
        <w:tc>
          <w:tcPr>
            <w:tcW w:w="236" w:type="dxa"/>
            <w:shd w:val="clear" w:color="auto" w:fill="auto"/>
          </w:tcPr>
          <w:p w14:paraId="0AB63A59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75A718B5" w14:textId="77777777" w:rsidR="00623EB7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BA52F0" w14:textId="745F7D04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342</w:t>
            </w:r>
          </w:p>
        </w:tc>
      </w:tr>
      <w:tr w:rsidR="00623EB7" w:rsidRPr="006375B5" w14:paraId="0131006B" w14:textId="77777777" w:rsidTr="00862B1D">
        <w:tc>
          <w:tcPr>
            <w:tcW w:w="3150" w:type="dxa"/>
            <w:shd w:val="clear" w:color="auto" w:fill="auto"/>
          </w:tcPr>
          <w:p w14:paraId="01F5DA2B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Pr="006375B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มูลค่าตามหน้าตั๋ว)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FBF536D" w14:textId="64EE8CC8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33,660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9F05217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138A36DE" w14:textId="47B60700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679587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78E01C54" w14:textId="48EDE36C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33,405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8ABBCE0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F79A8AD" w14:textId="0D85EDA5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48E3BD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7C55C344" w14:textId="3E217915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33,405</w:t>
            </w:r>
          </w:p>
        </w:tc>
      </w:tr>
      <w:tr w:rsidR="00623EB7" w:rsidRPr="006375B5" w14:paraId="1E249C4E" w14:textId="77777777" w:rsidTr="00862B1D">
        <w:tc>
          <w:tcPr>
            <w:tcW w:w="3150" w:type="dxa"/>
            <w:shd w:val="clear" w:color="auto" w:fill="auto"/>
          </w:tcPr>
          <w:p w14:paraId="4FE9ADF6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52C38CD6" w14:textId="28AF2426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2FEC436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72BA169E" w14:textId="620A7EF9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02A4C8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48787063" w14:textId="693A8EFB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F7C56BD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0186327" w14:textId="1C5BEC53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A0CED8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1E2C2217" w14:textId="4A1ECC99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739</w:t>
            </w:r>
          </w:p>
        </w:tc>
      </w:tr>
      <w:tr w:rsidR="00623EB7" w:rsidRPr="006375B5" w14:paraId="01B6477B" w14:textId="77777777" w:rsidTr="00653558">
        <w:tc>
          <w:tcPr>
            <w:tcW w:w="3150" w:type="dxa"/>
            <w:shd w:val="clear" w:color="auto" w:fill="auto"/>
          </w:tcPr>
          <w:p w14:paraId="16179523" w14:textId="77777777" w:rsidR="00623EB7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97" w:type="dxa"/>
            <w:gridSpan w:val="9"/>
            <w:shd w:val="clear" w:color="auto" w:fill="auto"/>
          </w:tcPr>
          <w:p w14:paraId="3BF35951" w14:textId="07B46842" w:rsidR="00623EB7" w:rsidRPr="00325AF1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A84F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A84F9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23EB7" w:rsidRPr="006375B5" w14:paraId="75D44E62" w14:textId="77777777" w:rsidTr="00862B1D">
        <w:tc>
          <w:tcPr>
            <w:tcW w:w="3150" w:type="dxa"/>
            <w:shd w:val="clear" w:color="auto" w:fill="auto"/>
          </w:tcPr>
          <w:p w14:paraId="5275FFE8" w14:textId="77777777" w:rsidR="00623EB7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13E74E9C" w14:textId="072D2AAA" w:rsidR="00623EB7" w:rsidRPr="00D61892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18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</w:t>
            </w:r>
          </w:p>
        </w:tc>
        <w:tc>
          <w:tcPr>
            <w:tcW w:w="243" w:type="dxa"/>
            <w:shd w:val="clear" w:color="auto" w:fill="auto"/>
          </w:tcPr>
          <w:p w14:paraId="2BBF7CA8" w14:textId="77777777" w:rsidR="00623EB7" w:rsidRPr="00862B1D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3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7857488" w14:textId="11E2F733" w:rsidR="00623EB7" w:rsidRPr="00D61892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18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623EB7" w:rsidRPr="006375B5" w14:paraId="2FF0ABDA" w14:textId="77777777" w:rsidTr="00862B1D">
        <w:tc>
          <w:tcPr>
            <w:tcW w:w="3150" w:type="dxa"/>
            <w:shd w:val="clear" w:color="auto" w:fill="auto"/>
          </w:tcPr>
          <w:p w14:paraId="00C1FAF3" w14:textId="77777777" w:rsidR="00623EB7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2CC4EB09" w14:textId="6ACA8184" w:rsidR="00623EB7" w:rsidRPr="00D61892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18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43" w:type="dxa"/>
            <w:shd w:val="clear" w:color="auto" w:fill="auto"/>
          </w:tcPr>
          <w:p w14:paraId="197978F0" w14:textId="77777777" w:rsidR="00623EB7" w:rsidRPr="00862B1D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642144CC" w14:textId="265FBDC8" w:rsidR="00623EB7" w:rsidRPr="00862B1D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2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862B1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6B5931BE" w14:textId="77777777" w:rsidR="00623EB7" w:rsidRPr="00862B1D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57D63045" w14:textId="42005CA0" w:rsidR="00623EB7" w:rsidRPr="00862B1D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2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862B1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9" w:type="dxa"/>
            <w:shd w:val="clear" w:color="auto" w:fill="auto"/>
          </w:tcPr>
          <w:p w14:paraId="4F06B6C9" w14:textId="77777777" w:rsidR="00623EB7" w:rsidRPr="00862B1D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4F9F1030" w14:textId="22EE3E18" w:rsidR="00623EB7" w:rsidRPr="00862B1D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2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862B1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243CF31B" w14:textId="77777777" w:rsidR="00623EB7" w:rsidRPr="00862B1D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51471B57" w14:textId="28D0DBA3" w:rsidR="00623EB7" w:rsidRPr="00862B1D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2B1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23EB7" w:rsidRPr="006375B5" w14:paraId="0D653F5E" w14:textId="77777777" w:rsidTr="003C49CE">
        <w:tc>
          <w:tcPr>
            <w:tcW w:w="3150" w:type="dxa"/>
            <w:shd w:val="clear" w:color="auto" w:fill="auto"/>
          </w:tcPr>
          <w:p w14:paraId="5B37E928" w14:textId="77777777" w:rsidR="00623EB7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97" w:type="dxa"/>
            <w:gridSpan w:val="9"/>
            <w:shd w:val="clear" w:color="auto" w:fill="auto"/>
          </w:tcPr>
          <w:p w14:paraId="202A2F4C" w14:textId="7682D288" w:rsidR="00623EB7" w:rsidRPr="00862B1D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2B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23EB7" w:rsidRPr="006375B5" w14:paraId="624FC4C0" w14:textId="77777777" w:rsidTr="00862B1D">
        <w:tc>
          <w:tcPr>
            <w:tcW w:w="3150" w:type="dxa"/>
            <w:shd w:val="clear" w:color="auto" w:fill="auto"/>
          </w:tcPr>
          <w:p w14:paraId="0484C471" w14:textId="28E7884B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03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703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Pr="00FE53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124" w:type="dxa"/>
            <w:shd w:val="clear" w:color="auto" w:fill="auto"/>
          </w:tcPr>
          <w:p w14:paraId="7470DBEB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28B1C168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46557026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6BC3294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CED2A44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017B25A9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6C606549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91A97C2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1C3CC49F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3EB7" w:rsidRPr="006375B5" w14:paraId="17024459" w14:textId="77777777" w:rsidTr="00862B1D">
        <w:tc>
          <w:tcPr>
            <w:tcW w:w="3150" w:type="dxa"/>
            <w:shd w:val="clear" w:color="auto" w:fill="auto"/>
          </w:tcPr>
          <w:p w14:paraId="293BF469" w14:textId="2A9B1EB8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หนี้สินทางการเงินที่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ไม่ได้วัดด้วยมูลค่ายุติธรรม</w:t>
            </w:r>
          </w:p>
        </w:tc>
        <w:tc>
          <w:tcPr>
            <w:tcW w:w="1124" w:type="dxa"/>
            <w:shd w:val="clear" w:color="auto" w:fill="auto"/>
          </w:tcPr>
          <w:p w14:paraId="7C1C20E1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5E26558B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7FAC8E6F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9E12978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6E009EDB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28DB3597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7CA3A969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DA70CE5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7CA66875" w14:textId="77777777" w:rsidR="00623EB7" w:rsidRPr="006375B5" w:rsidRDefault="00623EB7" w:rsidP="00623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0F7D" w:rsidRPr="006375B5" w14:paraId="7C16EB74" w14:textId="77777777" w:rsidTr="00862B1D">
        <w:tc>
          <w:tcPr>
            <w:tcW w:w="3150" w:type="dxa"/>
            <w:shd w:val="clear" w:color="auto" w:fill="auto"/>
          </w:tcPr>
          <w:p w14:paraId="4D04B6EA" w14:textId="77777777" w:rsidR="008C0F7D" w:rsidRPr="006375B5" w:rsidRDefault="008C0F7D" w:rsidP="008C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375B5">
              <w:rPr>
                <w:rFonts w:ascii="Angsana New" w:hAnsi="Angsana New"/>
                <w:sz w:val="30"/>
                <w:szCs w:val="30"/>
              </w:rPr>
              <w:t>(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มูลค่าตามหน้าตั๋ว)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8EA0BC5" w14:textId="62CBC2A2" w:rsidR="008C0F7D" w:rsidRPr="00352B3E" w:rsidRDefault="008C0F7D" w:rsidP="008C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 w:rsidRPr="00352B3E">
              <w:rPr>
                <w:rFonts w:ascii="Angsana New" w:hAnsi="Angsana New"/>
                <w:sz w:val="30"/>
                <w:szCs w:val="30"/>
              </w:rPr>
              <w:t>32,</w:t>
            </w:r>
            <w:r w:rsidR="00352B3E" w:rsidRPr="00352B3E">
              <w:rPr>
                <w:rFonts w:ascii="Angsana New" w:hAnsi="Angsana New"/>
                <w:sz w:val="30"/>
                <w:szCs w:val="30"/>
              </w:rPr>
              <w:t>510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5D25976" w14:textId="77777777" w:rsidR="008C0F7D" w:rsidRPr="00352B3E" w:rsidRDefault="008C0F7D" w:rsidP="008C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01BED5FE" w14:textId="3D3322B8" w:rsidR="008C0F7D" w:rsidRPr="00352B3E" w:rsidRDefault="008C0F7D" w:rsidP="008C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 w:rsidRPr="00352B3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2427C0" w14:textId="77777777" w:rsidR="008C0F7D" w:rsidRPr="00352B3E" w:rsidRDefault="008C0F7D" w:rsidP="008C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3315A641" w14:textId="62789351" w:rsidR="008C0F7D" w:rsidRPr="00352B3E" w:rsidRDefault="008C0F7D" w:rsidP="008C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 w:rsidRPr="00352B3E">
              <w:rPr>
                <w:rFonts w:ascii="Angsana New" w:hAnsi="Angsana New"/>
                <w:sz w:val="30"/>
                <w:szCs w:val="30"/>
              </w:rPr>
              <w:t>3</w:t>
            </w:r>
            <w:r w:rsidR="00352B3E" w:rsidRPr="00352B3E">
              <w:rPr>
                <w:rFonts w:ascii="Angsana New" w:hAnsi="Angsana New"/>
                <w:sz w:val="30"/>
                <w:szCs w:val="30"/>
              </w:rPr>
              <w:t>2</w:t>
            </w:r>
            <w:r w:rsidRPr="00352B3E">
              <w:rPr>
                <w:rFonts w:ascii="Angsana New" w:hAnsi="Angsana New"/>
                <w:sz w:val="30"/>
                <w:szCs w:val="30"/>
              </w:rPr>
              <w:t>,</w:t>
            </w:r>
            <w:r w:rsidR="00352B3E" w:rsidRPr="00352B3E">
              <w:rPr>
                <w:rFonts w:ascii="Angsana New" w:hAnsi="Angsana New"/>
                <w:sz w:val="30"/>
                <w:szCs w:val="30"/>
              </w:rPr>
              <w:t>568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097CA40" w14:textId="77777777" w:rsidR="008C0F7D" w:rsidRPr="00352B3E" w:rsidRDefault="008C0F7D" w:rsidP="008C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A36F3C2" w14:textId="21329ADF" w:rsidR="008C0F7D" w:rsidRPr="00352B3E" w:rsidRDefault="008C0F7D" w:rsidP="008C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rPr>
                <w:rFonts w:ascii="Angsana New" w:hAnsi="Angsana New"/>
                <w:sz w:val="30"/>
                <w:szCs w:val="30"/>
              </w:rPr>
            </w:pPr>
            <w:r w:rsidRPr="00352B3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3232A4" w14:textId="77777777" w:rsidR="008C0F7D" w:rsidRPr="00352B3E" w:rsidRDefault="008C0F7D" w:rsidP="008C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45CD9D43" w14:textId="78A671CE" w:rsidR="008C0F7D" w:rsidRPr="00352B3E" w:rsidRDefault="008C0F7D" w:rsidP="008C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 w:rsidRPr="00352B3E">
              <w:rPr>
                <w:rFonts w:ascii="Angsana New" w:hAnsi="Angsana New"/>
                <w:sz w:val="30"/>
                <w:szCs w:val="30"/>
              </w:rPr>
              <w:t>3</w:t>
            </w:r>
            <w:r w:rsidR="00352B3E" w:rsidRPr="00352B3E">
              <w:rPr>
                <w:rFonts w:ascii="Angsana New" w:hAnsi="Angsana New"/>
                <w:sz w:val="30"/>
                <w:szCs w:val="30"/>
              </w:rPr>
              <w:t>2</w:t>
            </w:r>
            <w:r w:rsidRPr="00352B3E">
              <w:rPr>
                <w:rFonts w:ascii="Angsana New" w:hAnsi="Angsana New"/>
                <w:sz w:val="30"/>
                <w:szCs w:val="30"/>
              </w:rPr>
              <w:t>,</w:t>
            </w:r>
            <w:r w:rsidR="00352B3E" w:rsidRPr="00352B3E">
              <w:rPr>
                <w:rFonts w:ascii="Angsana New" w:hAnsi="Angsana New"/>
                <w:sz w:val="30"/>
                <w:szCs w:val="30"/>
              </w:rPr>
              <w:t>568</w:t>
            </w:r>
          </w:p>
        </w:tc>
      </w:tr>
      <w:tr w:rsidR="008C0F7D" w:rsidRPr="006375B5" w14:paraId="44233A8C" w14:textId="77777777" w:rsidTr="00862B1D">
        <w:tc>
          <w:tcPr>
            <w:tcW w:w="3150" w:type="dxa"/>
            <w:shd w:val="clear" w:color="auto" w:fill="auto"/>
          </w:tcPr>
          <w:p w14:paraId="1653B25C" w14:textId="77777777" w:rsidR="008C0F7D" w:rsidRPr="006375B5" w:rsidRDefault="008C0F7D" w:rsidP="008C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23EE3895" w14:textId="0370B00C" w:rsidR="008C0F7D" w:rsidRPr="00352B3E" w:rsidRDefault="00352B3E" w:rsidP="008C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 w:rsidRPr="00352B3E">
              <w:rPr>
                <w:rFonts w:ascii="Angsana New" w:hAnsi="Angsana New"/>
                <w:sz w:val="30"/>
                <w:szCs w:val="30"/>
              </w:rPr>
              <w:t>106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4FD78B6" w14:textId="77777777" w:rsidR="008C0F7D" w:rsidRPr="00352B3E" w:rsidRDefault="008C0F7D" w:rsidP="008C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0B0C83A9" w14:textId="57F00469" w:rsidR="008C0F7D" w:rsidRPr="00352B3E" w:rsidRDefault="008C0F7D" w:rsidP="008C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 w:rsidRPr="00352B3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239DF1" w14:textId="77777777" w:rsidR="008C0F7D" w:rsidRPr="00352B3E" w:rsidRDefault="008C0F7D" w:rsidP="008C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436F258E" w14:textId="2DE615C0" w:rsidR="008C0F7D" w:rsidRPr="00352B3E" w:rsidRDefault="008C0F7D" w:rsidP="008C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right="-189"/>
              <w:rPr>
                <w:rFonts w:ascii="Angsana New" w:hAnsi="Angsana New"/>
                <w:sz w:val="30"/>
                <w:szCs w:val="30"/>
              </w:rPr>
            </w:pPr>
            <w:r w:rsidRPr="00352B3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A008DEF" w14:textId="77777777" w:rsidR="008C0F7D" w:rsidRPr="00352B3E" w:rsidRDefault="008C0F7D" w:rsidP="008C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251B908" w14:textId="66260B69" w:rsidR="008C0F7D" w:rsidRPr="00352B3E" w:rsidRDefault="00352B3E" w:rsidP="008C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="Angsana New" w:hAnsi="Angsana New"/>
                <w:sz w:val="30"/>
                <w:szCs w:val="30"/>
              </w:rPr>
            </w:pPr>
            <w:r w:rsidRPr="00352B3E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342C04" w14:textId="77777777" w:rsidR="008C0F7D" w:rsidRPr="00352B3E" w:rsidRDefault="008C0F7D" w:rsidP="008C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50897390" w14:textId="48CB0887" w:rsidR="008C0F7D" w:rsidRPr="00352B3E" w:rsidRDefault="004504A1" w:rsidP="008C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8C0F7D" w:rsidRPr="00A75B33" w14:paraId="72D768A5" w14:textId="77777777" w:rsidTr="00862B1D">
        <w:tc>
          <w:tcPr>
            <w:tcW w:w="3150" w:type="dxa"/>
            <w:shd w:val="clear" w:color="auto" w:fill="auto"/>
          </w:tcPr>
          <w:p w14:paraId="3DC44C7C" w14:textId="77777777" w:rsidR="008C0F7D" w:rsidRPr="009E14C5" w:rsidRDefault="008C0F7D" w:rsidP="008C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pacing w:val="-6"/>
                <w:sz w:val="20"/>
                <w:szCs w:val="20"/>
                <w:cs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2EB70C03" w14:textId="77777777" w:rsidR="008C0F7D" w:rsidRPr="009E14C5" w:rsidRDefault="008C0F7D" w:rsidP="008C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3F549632" w14:textId="77777777" w:rsidR="008C0F7D" w:rsidRPr="009E14C5" w:rsidRDefault="008C0F7D" w:rsidP="008C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2B12E477" w14:textId="77777777" w:rsidR="008C0F7D" w:rsidRPr="009E14C5" w:rsidRDefault="008C0F7D" w:rsidP="008C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ED37D14" w14:textId="77777777" w:rsidR="008C0F7D" w:rsidRPr="009E14C5" w:rsidRDefault="008C0F7D" w:rsidP="008C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6272258E" w14:textId="77777777" w:rsidR="008C0F7D" w:rsidRPr="009E14C5" w:rsidRDefault="008C0F7D" w:rsidP="008C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7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017A8C1" w14:textId="77777777" w:rsidR="008C0F7D" w:rsidRPr="009E14C5" w:rsidRDefault="008C0F7D" w:rsidP="008C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6B1CABB" w14:textId="77777777" w:rsidR="008C0F7D" w:rsidRPr="009E14C5" w:rsidRDefault="008C0F7D" w:rsidP="008C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7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DBB40DF" w14:textId="77777777" w:rsidR="008C0F7D" w:rsidRPr="009E14C5" w:rsidRDefault="008C0F7D" w:rsidP="008C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73B49C27" w14:textId="77777777" w:rsidR="008C0F7D" w:rsidRPr="009E14C5" w:rsidRDefault="008C0F7D" w:rsidP="008C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C0F7D" w:rsidRPr="006375B5" w14:paraId="5B371FFD" w14:textId="77777777" w:rsidTr="00862B1D">
        <w:tc>
          <w:tcPr>
            <w:tcW w:w="3150" w:type="dxa"/>
            <w:shd w:val="clear" w:color="auto" w:fill="auto"/>
          </w:tcPr>
          <w:p w14:paraId="71105478" w14:textId="3AA59713" w:rsidR="008C0F7D" w:rsidRPr="006375B5" w:rsidRDefault="008C0F7D" w:rsidP="008C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03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 </w:t>
            </w:r>
            <w:r w:rsidRPr="00703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Pr="00FE53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124" w:type="dxa"/>
            <w:shd w:val="clear" w:color="auto" w:fill="auto"/>
          </w:tcPr>
          <w:p w14:paraId="1A856D84" w14:textId="77777777" w:rsidR="008C0F7D" w:rsidRPr="006375B5" w:rsidRDefault="008C0F7D" w:rsidP="008C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0BC7266A" w14:textId="77777777" w:rsidR="008C0F7D" w:rsidRPr="006375B5" w:rsidRDefault="008C0F7D" w:rsidP="008C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72197298" w14:textId="77777777" w:rsidR="008C0F7D" w:rsidRPr="006375B5" w:rsidRDefault="008C0F7D" w:rsidP="008C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54E1300" w14:textId="77777777" w:rsidR="008C0F7D" w:rsidRPr="006375B5" w:rsidRDefault="008C0F7D" w:rsidP="008C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2F3BC27D" w14:textId="77777777" w:rsidR="008C0F7D" w:rsidRPr="006375B5" w:rsidRDefault="008C0F7D" w:rsidP="008C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22A106EF" w14:textId="77777777" w:rsidR="008C0F7D" w:rsidRPr="006375B5" w:rsidRDefault="008C0F7D" w:rsidP="008C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693CA48" w14:textId="77777777" w:rsidR="008C0F7D" w:rsidRPr="006375B5" w:rsidRDefault="008C0F7D" w:rsidP="008C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EC3DC43" w14:textId="77777777" w:rsidR="008C0F7D" w:rsidRPr="006375B5" w:rsidRDefault="008C0F7D" w:rsidP="008C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7AE5C157" w14:textId="77777777" w:rsidR="008C0F7D" w:rsidRPr="006375B5" w:rsidRDefault="008C0F7D" w:rsidP="008C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0F7D" w:rsidRPr="006375B5" w14:paraId="42DCACEB" w14:textId="77777777" w:rsidTr="00862B1D">
        <w:tc>
          <w:tcPr>
            <w:tcW w:w="3150" w:type="dxa"/>
            <w:shd w:val="clear" w:color="auto" w:fill="auto"/>
          </w:tcPr>
          <w:p w14:paraId="6CD310A3" w14:textId="1BF65169" w:rsidR="008C0F7D" w:rsidRPr="006375B5" w:rsidRDefault="008C0F7D" w:rsidP="008C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หนี้สินทางการเงินที่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ไม่ได้วัดด้วยมูลค่ายุติธรรม</w:t>
            </w:r>
          </w:p>
        </w:tc>
        <w:tc>
          <w:tcPr>
            <w:tcW w:w="1124" w:type="dxa"/>
            <w:shd w:val="clear" w:color="auto" w:fill="auto"/>
          </w:tcPr>
          <w:p w14:paraId="78323459" w14:textId="77777777" w:rsidR="008C0F7D" w:rsidRPr="006375B5" w:rsidRDefault="008C0F7D" w:rsidP="008C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390F3358" w14:textId="77777777" w:rsidR="008C0F7D" w:rsidRPr="006375B5" w:rsidRDefault="008C0F7D" w:rsidP="008C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173177EF" w14:textId="77777777" w:rsidR="008C0F7D" w:rsidRPr="006375B5" w:rsidRDefault="008C0F7D" w:rsidP="008C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FD2D1CE" w14:textId="77777777" w:rsidR="008C0F7D" w:rsidRPr="006375B5" w:rsidRDefault="008C0F7D" w:rsidP="008C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35C7BEB4" w14:textId="77777777" w:rsidR="008C0F7D" w:rsidRPr="006375B5" w:rsidRDefault="008C0F7D" w:rsidP="008C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4AEBC453" w14:textId="77777777" w:rsidR="008C0F7D" w:rsidRPr="006375B5" w:rsidRDefault="008C0F7D" w:rsidP="008C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51D78230" w14:textId="77777777" w:rsidR="008C0F7D" w:rsidRPr="006375B5" w:rsidRDefault="008C0F7D" w:rsidP="008C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3AA43B4" w14:textId="77777777" w:rsidR="008C0F7D" w:rsidRPr="006375B5" w:rsidRDefault="008C0F7D" w:rsidP="008C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45F4292E" w14:textId="77777777" w:rsidR="008C0F7D" w:rsidRPr="006375B5" w:rsidRDefault="008C0F7D" w:rsidP="008C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0F7D" w:rsidRPr="006375B5" w14:paraId="7D85F255" w14:textId="77777777" w:rsidTr="00862B1D">
        <w:tc>
          <w:tcPr>
            <w:tcW w:w="3150" w:type="dxa"/>
            <w:shd w:val="clear" w:color="auto" w:fill="auto"/>
          </w:tcPr>
          <w:p w14:paraId="26E279BB" w14:textId="7F05367A" w:rsidR="008C0F7D" w:rsidRPr="006375B5" w:rsidRDefault="008C0F7D" w:rsidP="008C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375B5">
              <w:rPr>
                <w:rFonts w:ascii="Angsana New" w:hAnsi="Angsana New"/>
                <w:sz w:val="30"/>
                <w:szCs w:val="30"/>
              </w:rPr>
              <w:t>(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มูลค่าตามหน้าตั๋ว)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5964C3EA" w14:textId="416620A0" w:rsidR="008C0F7D" w:rsidRPr="006375B5" w:rsidRDefault="008C0F7D" w:rsidP="008C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 w:rsidRPr="00435EAC">
              <w:rPr>
                <w:rFonts w:ascii="Angsana New" w:hAnsi="Angsana New"/>
                <w:sz w:val="30"/>
                <w:szCs w:val="30"/>
              </w:rPr>
              <w:t>32,160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9BCBEB4" w14:textId="77777777" w:rsidR="008C0F7D" w:rsidRPr="006375B5" w:rsidRDefault="008C0F7D" w:rsidP="008C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28ECB8F0" w14:textId="0E3216B7" w:rsidR="008C0F7D" w:rsidRPr="006375B5" w:rsidRDefault="008C0F7D" w:rsidP="008C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 w:rsidRPr="00435EA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7F95D9" w14:textId="77777777" w:rsidR="008C0F7D" w:rsidRPr="006375B5" w:rsidRDefault="008C0F7D" w:rsidP="008C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65A46452" w14:textId="78714058" w:rsidR="008C0F7D" w:rsidRPr="006375B5" w:rsidRDefault="008C0F7D" w:rsidP="008C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 w:rsidRPr="00435EAC">
              <w:rPr>
                <w:rFonts w:ascii="Angsana New" w:hAnsi="Angsana New"/>
                <w:sz w:val="30"/>
                <w:szCs w:val="30"/>
              </w:rPr>
              <w:t>31,911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EA98A5C" w14:textId="77777777" w:rsidR="008C0F7D" w:rsidRPr="006375B5" w:rsidRDefault="008C0F7D" w:rsidP="008C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92DCCD3" w14:textId="418C34A2" w:rsidR="008C0F7D" w:rsidRPr="006375B5" w:rsidRDefault="008C0F7D" w:rsidP="008C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rPr>
                <w:rFonts w:ascii="Angsana New" w:hAnsi="Angsana New"/>
                <w:sz w:val="30"/>
                <w:szCs w:val="30"/>
              </w:rPr>
            </w:pPr>
            <w:r w:rsidRPr="00435EA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17BFF3" w14:textId="77777777" w:rsidR="008C0F7D" w:rsidRPr="006375B5" w:rsidRDefault="008C0F7D" w:rsidP="008C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432BAC83" w14:textId="3D110C2D" w:rsidR="008C0F7D" w:rsidRPr="006375B5" w:rsidRDefault="008C0F7D" w:rsidP="008C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 w:rsidRPr="00435EAC">
              <w:rPr>
                <w:rFonts w:ascii="Angsana New" w:hAnsi="Angsana New"/>
                <w:sz w:val="30"/>
                <w:szCs w:val="30"/>
              </w:rPr>
              <w:t>31,911</w:t>
            </w:r>
          </w:p>
        </w:tc>
      </w:tr>
      <w:tr w:rsidR="008C0F7D" w:rsidRPr="006375B5" w14:paraId="1F5D4985" w14:textId="77777777" w:rsidTr="00862B1D">
        <w:tc>
          <w:tcPr>
            <w:tcW w:w="3150" w:type="dxa"/>
            <w:shd w:val="clear" w:color="auto" w:fill="auto"/>
          </w:tcPr>
          <w:p w14:paraId="16AE916E" w14:textId="299F0EE5" w:rsidR="008C0F7D" w:rsidRPr="006375B5" w:rsidRDefault="008C0F7D" w:rsidP="008C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20DE7D3" w14:textId="547C9891" w:rsidR="008C0F7D" w:rsidRPr="006375B5" w:rsidRDefault="008C0F7D" w:rsidP="008C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 w:rsidRPr="00435EAC"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A8372B4" w14:textId="77777777" w:rsidR="008C0F7D" w:rsidRPr="006375B5" w:rsidRDefault="008C0F7D" w:rsidP="008C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0FD43032" w14:textId="5585352A" w:rsidR="008C0F7D" w:rsidRPr="006375B5" w:rsidRDefault="008C0F7D" w:rsidP="008C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 w:rsidRPr="00435EA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49A89B" w14:textId="77777777" w:rsidR="008C0F7D" w:rsidRPr="006375B5" w:rsidRDefault="008C0F7D" w:rsidP="008C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56D63639" w14:textId="515FFD12" w:rsidR="008C0F7D" w:rsidRPr="006375B5" w:rsidRDefault="008C0F7D" w:rsidP="008C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right="-189"/>
              <w:rPr>
                <w:rFonts w:ascii="Angsana New" w:hAnsi="Angsana New"/>
                <w:sz w:val="30"/>
                <w:szCs w:val="30"/>
              </w:rPr>
            </w:pPr>
            <w:r w:rsidRPr="00435EA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2EB0278" w14:textId="77777777" w:rsidR="008C0F7D" w:rsidRPr="006375B5" w:rsidRDefault="008C0F7D" w:rsidP="008C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CCAA6A9" w14:textId="4719B498" w:rsidR="008C0F7D" w:rsidRPr="006375B5" w:rsidRDefault="008C0F7D" w:rsidP="008C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="Angsana New" w:hAnsi="Angsana New"/>
                <w:sz w:val="30"/>
                <w:szCs w:val="30"/>
              </w:rPr>
            </w:pPr>
            <w:r w:rsidRPr="00435EAC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687EFB" w14:textId="77777777" w:rsidR="008C0F7D" w:rsidRPr="006375B5" w:rsidRDefault="008C0F7D" w:rsidP="008C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54DC3800" w14:textId="5BE18C22" w:rsidR="008C0F7D" w:rsidRPr="006375B5" w:rsidRDefault="008C0F7D" w:rsidP="008C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 w:rsidRPr="00435EAC">
              <w:rPr>
                <w:rFonts w:ascii="Angsana New" w:hAnsi="Angsana New"/>
                <w:sz w:val="30"/>
                <w:szCs w:val="30"/>
              </w:rPr>
              <w:t>90</w:t>
            </w:r>
          </w:p>
        </w:tc>
      </w:tr>
    </w:tbl>
    <w:p w14:paraId="724C3814" w14:textId="77777777" w:rsidR="00501BDC" w:rsidRPr="00E77BAD" w:rsidRDefault="00501BDC" w:rsidP="00541AE6">
      <w:pPr>
        <w:rPr>
          <w:rFonts w:asciiTheme="majorBidi" w:hAnsiTheme="majorBidi" w:cstheme="majorBidi"/>
          <w:lang w:eastAsia="x-none"/>
        </w:rPr>
      </w:pPr>
    </w:p>
    <w:p w14:paraId="5E7273E9" w14:textId="77777777" w:rsidR="00541AE6" w:rsidRPr="006375B5" w:rsidRDefault="00541AE6" w:rsidP="002B32E2">
      <w:pPr>
        <w:pStyle w:val="block"/>
        <w:spacing w:after="0" w:line="240" w:lineRule="atLeast"/>
        <w:ind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6375B5">
        <w:rPr>
          <w:rFonts w:ascii="Angsana New" w:hAnsi="Angsana New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มูลค่ายุติธรรมของสินทรัพย์และหนี้สินทางการเงินส่วนที่หมุนเวียน</w:t>
      </w:r>
      <w:r w:rsidRPr="006375B5">
        <w:rPr>
          <w:rFonts w:ascii="Angsana New" w:hAnsi="Angsana New" w:hint="cs"/>
          <w:sz w:val="30"/>
          <w:szCs w:val="30"/>
          <w:cs/>
          <w:lang w:bidi="th-TH"/>
        </w:rPr>
        <w:t>อื่น</w:t>
      </w:r>
      <w:r w:rsidRPr="006375B5">
        <w:rPr>
          <w:rFonts w:ascii="Angsana New" w:hAnsi="Angsana New"/>
          <w:sz w:val="30"/>
          <w:szCs w:val="30"/>
          <w:cs/>
          <w:lang w:bidi="th-TH"/>
        </w:rPr>
        <w:t>เป็นมูลค่าที่ใกล้เคียงกับมูลค่าตามบัญชีเนื่องจากเครื่องมือทางการเงินเหล่านั้นจะครบกำหนดในระยะเวลาอันสั้น</w:t>
      </w:r>
    </w:p>
    <w:p w14:paraId="67D58902" w14:textId="77777777" w:rsidR="00541AE6" w:rsidRPr="00E77BAD" w:rsidRDefault="00541AE6" w:rsidP="00541AE6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18"/>
          <w:szCs w:val="18"/>
          <w:lang w:val="en-US" w:bidi="th-TH"/>
        </w:rPr>
      </w:pPr>
    </w:p>
    <w:p w14:paraId="05F609FE" w14:textId="08713E04" w:rsidR="00541AE6" w:rsidRDefault="00541AE6" w:rsidP="002B32E2">
      <w:pPr>
        <w:pStyle w:val="block"/>
        <w:spacing w:after="0" w:line="240" w:lineRule="auto"/>
        <w:ind w:right="65"/>
        <w:jc w:val="thaiDistribute"/>
        <w:rPr>
          <w:rFonts w:ascii="Angsana New" w:hAnsi="Angsana New"/>
          <w:spacing w:val="-2"/>
          <w:sz w:val="30"/>
          <w:szCs w:val="30"/>
          <w:lang w:val="en-US" w:bidi="th-TH"/>
        </w:rPr>
      </w:pPr>
      <w:r w:rsidRPr="006375B5">
        <w:rPr>
          <w:rFonts w:ascii="Angsana New" w:hAnsi="Angsana New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ส่วนที่ไม่หมุนเวียนอื่นนอกจากตารางข้างต้นเป็นมูลค่าที่</w:t>
      </w:r>
      <w:r w:rsidRPr="006375B5">
        <w:rPr>
          <w:rFonts w:ascii="Angsana New" w:hAnsi="Angsana New"/>
          <w:spacing w:val="-2"/>
          <w:sz w:val="30"/>
          <w:szCs w:val="30"/>
          <w:cs/>
          <w:lang w:bidi="th-TH"/>
        </w:rPr>
        <w:t>ใกล้เคียงกับมูลค่าตามบัญชี เนื่องจากเครื่องมือทางการเงินเหล่านั้นมีอัตราดอกเบี้ย</w:t>
      </w:r>
      <w:r w:rsidRPr="006375B5">
        <w:rPr>
          <w:rFonts w:ascii="Angsana New" w:hAnsi="Angsana New"/>
          <w:spacing w:val="-2"/>
          <w:sz w:val="30"/>
          <w:szCs w:val="30"/>
          <w:cs/>
          <w:lang w:val="en-US" w:bidi="th-TH"/>
        </w:rPr>
        <w:t>ใกล้เคียงกับอัตราดอกเบี้ยในตลาด</w:t>
      </w:r>
    </w:p>
    <w:p w14:paraId="07F7107A" w14:textId="77777777" w:rsidR="008D28C8" w:rsidRPr="00E77BAD" w:rsidRDefault="008D28C8" w:rsidP="00FF2530">
      <w:pPr>
        <w:pStyle w:val="block"/>
        <w:spacing w:after="0" w:line="240" w:lineRule="atLeast"/>
        <w:ind w:left="0" w:right="-7"/>
        <w:jc w:val="both"/>
        <w:rPr>
          <w:rFonts w:ascii="Angsana New" w:hAnsi="Angsana New"/>
          <w:i/>
          <w:iCs/>
          <w:sz w:val="18"/>
          <w:szCs w:val="18"/>
          <w:lang w:bidi="th-TH"/>
        </w:rPr>
      </w:pPr>
      <w:bookmarkStart w:id="5" w:name="_Hlk66816455"/>
    </w:p>
    <w:p w14:paraId="00401CAE" w14:textId="2AE2335A" w:rsidR="00621153" w:rsidRPr="008D6D67" w:rsidRDefault="00541AE6" w:rsidP="008D6D67">
      <w:pPr>
        <w:pStyle w:val="block"/>
        <w:spacing w:after="0" w:line="240" w:lineRule="atLeast"/>
        <w:ind w:left="0" w:right="-7" w:firstLine="567"/>
        <w:jc w:val="both"/>
        <w:rPr>
          <w:rFonts w:ascii="Angsana New" w:hAnsi="Angsana New"/>
          <w:i/>
          <w:iCs/>
          <w:sz w:val="30"/>
          <w:szCs w:val="30"/>
          <w:lang w:bidi="th-TH"/>
        </w:rPr>
      </w:pPr>
      <w:r w:rsidRPr="006375B5">
        <w:rPr>
          <w:rFonts w:ascii="Angsana New" w:hAnsi="Angsana New"/>
          <w:i/>
          <w:iCs/>
          <w:sz w:val="30"/>
          <w:szCs w:val="30"/>
          <w:cs/>
          <w:lang w:bidi="th-TH"/>
        </w:rPr>
        <w:t>การวิเคราะห์ความอ่อนไหว</w:t>
      </w:r>
      <w:bookmarkEnd w:id="5"/>
    </w:p>
    <w:p w14:paraId="77BA7CE1" w14:textId="77F3884D" w:rsidR="00541AE6" w:rsidRDefault="00701E16" w:rsidP="003232C7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</w:rPr>
      </w:pPr>
      <w:r w:rsidRPr="00701E16">
        <w:rPr>
          <w:rFonts w:ascii="Angsana New" w:hAnsi="Angsana New" w:hint="cs"/>
          <w:sz w:val="30"/>
          <w:szCs w:val="30"/>
          <w:cs/>
          <w:lang w:bidi="th-TH"/>
        </w:rPr>
        <w:t>หากปัจจัยที่มีนัยสำคัญและไม่สามารถสังเกตได้ปัจจัยหนึ่งมีความเป็นไปได้อย่างสมเหตุสมผลที่จะมี</w:t>
      </w:r>
      <w:r>
        <w:rPr>
          <w:rFonts w:ascii="Angsana New" w:hAnsi="Angsana New"/>
          <w:sz w:val="30"/>
          <w:szCs w:val="30"/>
          <w:lang w:bidi="th-TH"/>
        </w:rPr>
        <w:br/>
      </w:r>
      <w:r w:rsidRPr="00701E16">
        <w:rPr>
          <w:rFonts w:ascii="Angsana New" w:hAnsi="Angsana New" w:hint="cs"/>
          <w:sz w:val="30"/>
          <w:szCs w:val="30"/>
          <w:cs/>
          <w:lang w:bidi="th-TH"/>
        </w:rPr>
        <w:t>การเปลี่ยนแปลง</w:t>
      </w:r>
      <w:r w:rsidRPr="00701E1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701E16">
        <w:rPr>
          <w:rFonts w:ascii="Angsana New" w:hAnsi="Angsana New" w:hint="cs"/>
          <w:sz w:val="30"/>
          <w:szCs w:val="30"/>
          <w:cs/>
          <w:lang w:bidi="th-TH"/>
        </w:rPr>
        <w:t>ณ</w:t>
      </w:r>
      <w:r w:rsidRPr="00701E1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701E16">
        <w:rPr>
          <w:rFonts w:ascii="Angsana New" w:hAnsi="Angsana New" w:hint="cs"/>
          <w:sz w:val="30"/>
          <w:szCs w:val="30"/>
          <w:cs/>
          <w:lang w:bidi="th-TH"/>
        </w:rPr>
        <w:t>วันที่รายงาน</w:t>
      </w:r>
      <w:r w:rsidRPr="00701E1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701E16">
        <w:rPr>
          <w:rFonts w:ascii="Angsana New" w:hAnsi="Angsana New" w:hint="cs"/>
          <w:sz w:val="30"/>
          <w:szCs w:val="30"/>
          <w:cs/>
          <w:lang w:bidi="th-TH"/>
        </w:rPr>
        <w:t>ในขณะที่ปัจจัยอื่นคงที่</w:t>
      </w:r>
      <w:r w:rsidRPr="00701E1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701E16">
        <w:rPr>
          <w:rFonts w:ascii="Angsana New" w:hAnsi="Angsana New" w:hint="cs"/>
          <w:sz w:val="30"/>
          <w:szCs w:val="30"/>
          <w:cs/>
          <w:lang w:bidi="th-TH"/>
        </w:rPr>
        <w:t>มูลค่ายุติธรรมของ</w:t>
      </w:r>
      <w:r w:rsidR="00541AE6" w:rsidRPr="00557A88">
        <w:rPr>
          <w:rFonts w:ascii="Angsana New" w:hAnsi="Angsana New"/>
          <w:sz w:val="30"/>
          <w:szCs w:val="30"/>
          <w:cs/>
        </w:rPr>
        <w:t>ตราสารทุนที่วัดมูลค่าด้วย</w:t>
      </w:r>
      <w:r>
        <w:rPr>
          <w:rFonts w:ascii="Angsana New" w:hAnsi="Angsana New"/>
          <w:sz w:val="30"/>
          <w:szCs w:val="30"/>
        </w:rPr>
        <w:br/>
      </w:r>
      <w:r w:rsidR="00541AE6" w:rsidRPr="00557A88">
        <w:rPr>
          <w:rFonts w:ascii="Angsana New" w:hAnsi="Angsana New"/>
          <w:sz w:val="30"/>
          <w:szCs w:val="30"/>
          <w:cs/>
        </w:rPr>
        <w:t>มูลค่ายุติธรรมผ่านกำไรขาดทุนเบ็ดเสร็จอื่น</w:t>
      </w:r>
      <w:r>
        <w:rPr>
          <w:rFonts w:ascii="Angsana New" w:hAnsi="Angsana New"/>
          <w:sz w:val="30"/>
          <w:szCs w:val="30"/>
        </w:rPr>
        <w:t xml:space="preserve"> </w:t>
      </w:r>
      <w:r w:rsidRPr="00701E16">
        <w:rPr>
          <w:rFonts w:ascii="Angsana New" w:hAnsi="Angsana New" w:hint="cs"/>
          <w:sz w:val="30"/>
          <w:szCs w:val="30"/>
          <w:cs/>
          <w:lang w:bidi="th-TH"/>
        </w:rPr>
        <w:t>จะมีผลกระทบดังนี้</w:t>
      </w:r>
    </w:p>
    <w:p w14:paraId="6188F415" w14:textId="77777777" w:rsidR="009E14C5" w:rsidRPr="009E14C5" w:rsidRDefault="009E14C5" w:rsidP="003232C7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Cs w:val="22"/>
        </w:rPr>
      </w:pPr>
    </w:p>
    <w:tbl>
      <w:tblPr>
        <w:tblW w:w="9032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87"/>
        <w:gridCol w:w="1097"/>
        <w:gridCol w:w="180"/>
        <w:gridCol w:w="980"/>
        <w:gridCol w:w="182"/>
        <w:gridCol w:w="1100"/>
        <w:gridCol w:w="182"/>
        <w:gridCol w:w="1124"/>
      </w:tblGrid>
      <w:tr w:rsidR="00541AE6" w:rsidRPr="006375B5" w14:paraId="74883A58" w14:textId="77777777" w:rsidTr="00CA13C9">
        <w:trPr>
          <w:cantSplit/>
          <w:trHeight w:val="279"/>
          <w:tblHeader/>
        </w:trPr>
        <w:tc>
          <w:tcPr>
            <w:tcW w:w="4187" w:type="dxa"/>
            <w:vMerge w:val="restart"/>
          </w:tcPr>
          <w:p w14:paraId="4855BDA5" w14:textId="77777777" w:rsidR="00541AE6" w:rsidRPr="006375B5" w:rsidRDefault="00541AE6" w:rsidP="00CA13C9">
            <w:pPr>
              <w:pStyle w:val="acctfourfigures"/>
              <w:tabs>
                <w:tab w:val="clear" w:pos="765"/>
              </w:tabs>
              <w:spacing w:line="240" w:lineRule="auto"/>
              <w:ind w:left="182" w:right="-79" w:hanging="18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  <w:p w14:paraId="460D75B6" w14:textId="77777777" w:rsidR="00FB197F" w:rsidRDefault="00FB197F" w:rsidP="00CA13C9">
            <w:pPr>
              <w:pStyle w:val="acctfourfigures"/>
              <w:tabs>
                <w:tab w:val="decimal" w:pos="171"/>
              </w:tabs>
              <w:spacing w:line="240" w:lineRule="auto"/>
              <w:ind w:left="261" w:hanging="261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  <w:p w14:paraId="1C59512A" w14:textId="6EBF903D" w:rsidR="00541AE6" w:rsidRPr="006375B5" w:rsidDel="00EC3B9E" w:rsidRDefault="00FB197F" w:rsidP="00FB197F">
            <w:pPr>
              <w:pStyle w:val="acctmergecolhdg"/>
              <w:spacing w:line="240" w:lineRule="auto"/>
              <w:ind w:right="-90"/>
              <w:jc w:val="left"/>
              <w:rPr>
                <w:rFonts w:ascii="Angsana New" w:hAnsi="Angsana New"/>
                <w:b w:val="0"/>
                <w:bCs/>
                <w:i/>
                <w:i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b w:val="0"/>
                <w:bCs/>
                <w:i/>
                <w:iCs/>
                <w:sz w:val="24"/>
                <w:szCs w:val="24"/>
                <w:cs/>
                <w:lang w:bidi="th-TH"/>
              </w:rPr>
              <w:t>ผลกระทบต่อ</w:t>
            </w:r>
            <w:r w:rsidR="00541AE6" w:rsidRPr="006375B5">
              <w:rPr>
                <w:rFonts w:ascii="Angsana New" w:hAnsi="Angsana New"/>
                <w:bCs/>
                <w:i/>
                <w:iCs/>
                <w:sz w:val="24"/>
                <w:szCs w:val="24"/>
                <w:cs/>
                <w:lang w:bidi="th-TH"/>
              </w:rPr>
              <w:t>กำไรขาดทุนเบ็ดเสร็จอื่น</w:t>
            </w:r>
            <w:r>
              <w:rPr>
                <w:rFonts w:ascii="Angsana New" w:hAnsi="Angsana New" w:hint="cs"/>
                <w:b w:val="0"/>
                <w:bCs/>
                <w:i/>
                <w:iCs/>
                <w:sz w:val="24"/>
                <w:szCs w:val="24"/>
                <w:cs/>
                <w:lang w:bidi="th-TH"/>
              </w:rPr>
              <w:t xml:space="preserve"> </w:t>
            </w:r>
            <w:r w:rsidR="00174E41" w:rsidRPr="006375B5">
              <w:rPr>
                <w:rFonts w:ascii="Angsana New" w:hAnsi="Angsana New" w:hint="cs"/>
                <w:bCs/>
                <w:i/>
                <w:iCs/>
                <w:sz w:val="24"/>
                <w:szCs w:val="24"/>
                <w:cs/>
                <w:lang w:bidi="th-TH"/>
              </w:rPr>
              <w:t xml:space="preserve"> </w:t>
            </w:r>
            <w:r w:rsidR="00174E41" w:rsidRPr="006375B5">
              <w:rPr>
                <w:rFonts w:ascii="Angsana New" w:hAnsi="Angsana New"/>
                <w:bCs/>
                <w:i/>
                <w:iCs/>
                <w:sz w:val="24"/>
                <w:szCs w:val="24"/>
                <w:lang w:val="en-US" w:bidi="th-TH"/>
              </w:rPr>
              <w:t>-</w:t>
            </w:r>
            <w:r w:rsidR="00174E41" w:rsidRPr="006375B5">
              <w:rPr>
                <w:rFonts w:ascii="Angsana New" w:hAnsi="Angsana New" w:hint="cs"/>
                <w:bCs/>
                <w:i/>
                <w:iCs/>
                <w:sz w:val="24"/>
                <w:szCs w:val="24"/>
                <w:cs/>
                <w:lang w:val="en-US" w:bidi="th-TH"/>
              </w:rPr>
              <w:t xml:space="preserve"> สุทธิจากภาษี</w:t>
            </w:r>
            <w:r w:rsidR="00174E41" w:rsidRPr="00FB197F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val="en-US" w:bidi="th-TH"/>
              </w:rPr>
              <w:t>เงิน</w:t>
            </w:r>
            <w:r w:rsidR="00174E41" w:rsidRPr="006375B5">
              <w:rPr>
                <w:rFonts w:ascii="Angsana New" w:hAnsi="Angsana New" w:hint="cs"/>
                <w:bCs/>
                <w:i/>
                <w:iCs/>
                <w:sz w:val="24"/>
                <w:szCs w:val="24"/>
                <w:cs/>
                <w:lang w:val="en-US" w:bidi="th-TH"/>
              </w:rPr>
              <w:t>ได้</w:t>
            </w:r>
          </w:p>
        </w:tc>
        <w:tc>
          <w:tcPr>
            <w:tcW w:w="2257" w:type="dxa"/>
            <w:gridSpan w:val="3"/>
            <w:vAlign w:val="bottom"/>
          </w:tcPr>
          <w:p w14:paraId="298B7327" w14:textId="77777777" w:rsidR="00541AE6" w:rsidRPr="006375B5" w:rsidRDefault="00541AE6" w:rsidP="00CA13C9">
            <w:pPr>
              <w:pStyle w:val="acctmergecolhdg"/>
              <w:spacing w:line="240" w:lineRule="auto"/>
              <w:ind w:left="-80" w:right="-90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6375B5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  <w:r w:rsidRPr="006375B5">
              <w:rPr>
                <w:rFonts w:ascii="Angsana New" w:hAnsi="Angsana New" w:cs="Angsana New"/>
                <w:b w:val="0"/>
                <w:bCs/>
                <w:color w:val="FF0000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65CD702A" w14:textId="77777777" w:rsidR="00541AE6" w:rsidRPr="006375B5" w:rsidRDefault="00541AE6" w:rsidP="00CA13C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406" w:type="dxa"/>
            <w:gridSpan w:val="3"/>
            <w:shd w:val="clear" w:color="auto" w:fill="auto"/>
            <w:vAlign w:val="bottom"/>
          </w:tcPr>
          <w:p w14:paraId="1554E2A9" w14:textId="77777777" w:rsidR="00541AE6" w:rsidRPr="006375B5" w:rsidRDefault="00541AE6" w:rsidP="00CA13C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6375B5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541AE6" w:rsidRPr="006375B5" w14:paraId="560074CA" w14:textId="77777777" w:rsidTr="00FB197F">
        <w:trPr>
          <w:cantSplit/>
          <w:trHeight w:val="560"/>
          <w:tblHeader/>
        </w:trPr>
        <w:tc>
          <w:tcPr>
            <w:tcW w:w="4187" w:type="dxa"/>
            <w:vMerge/>
          </w:tcPr>
          <w:p w14:paraId="293330B7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97" w:type="dxa"/>
            <w:vAlign w:val="bottom"/>
          </w:tcPr>
          <w:p w14:paraId="2BE0A1F1" w14:textId="1AEE87F6" w:rsidR="00541AE6" w:rsidRPr="006375B5" w:rsidRDefault="00541AE6" w:rsidP="00CA13C9">
            <w:pPr>
              <w:pStyle w:val="acctmergecolhdg"/>
              <w:spacing w:line="240" w:lineRule="auto"/>
              <w:ind w:left="-80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ข้อสมมติเพิ่มขึ้นร้อยละ </w:t>
            </w:r>
            <w:r w:rsidR="007037FE" w:rsidRPr="007037FE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63B15CA3" w14:textId="77777777" w:rsidR="00541AE6" w:rsidRPr="006375B5" w:rsidRDefault="00541AE6" w:rsidP="00CA13C9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80" w:type="dxa"/>
            <w:vAlign w:val="bottom"/>
          </w:tcPr>
          <w:p w14:paraId="263BBB00" w14:textId="522220E1" w:rsidR="00541AE6" w:rsidRPr="006375B5" w:rsidRDefault="00541AE6" w:rsidP="00CA13C9">
            <w:pPr>
              <w:pStyle w:val="acctmergecolhdg"/>
              <w:spacing w:line="240" w:lineRule="auto"/>
              <w:ind w:left="-80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ข้อสมมติลดลงร้อยละ </w:t>
            </w:r>
            <w:r w:rsidR="007037FE" w:rsidRPr="007037FE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2" w:type="dxa"/>
            <w:vAlign w:val="bottom"/>
          </w:tcPr>
          <w:p w14:paraId="5C81A40C" w14:textId="77777777" w:rsidR="00541AE6" w:rsidRPr="006375B5" w:rsidRDefault="00541AE6" w:rsidP="00CA13C9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747F5146" w14:textId="72245643" w:rsidR="00541AE6" w:rsidRPr="006375B5" w:rsidRDefault="00541AE6" w:rsidP="00CA13C9">
            <w:pPr>
              <w:pStyle w:val="acctmergecolhdg"/>
              <w:spacing w:line="240" w:lineRule="auto"/>
              <w:ind w:left="-80" w:right="-8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ข้อสมมติเพิ่มขึ้นร้อยละ </w:t>
            </w:r>
            <w:r w:rsidR="007037FE" w:rsidRPr="007037FE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35DE05E" w14:textId="77777777" w:rsidR="00541AE6" w:rsidRPr="006375B5" w:rsidRDefault="00541AE6" w:rsidP="00CA13C9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53754C64" w14:textId="7AE21B15" w:rsidR="00541AE6" w:rsidRPr="006375B5" w:rsidRDefault="00541AE6" w:rsidP="00CA13C9">
            <w:pPr>
              <w:pStyle w:val="acctmergecolhdg"/>
              <w:spacing w:line="240" w:lineRule="auto"/>
              <w:ind w:left="-50" w:right="-7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ข้อสมมติดลงร้อยละ </w:t>
            </w:r>
            <w:r w:rsidR="007037FE" w:rsidRPr="007037FE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</w:tr>
      <w:tr w:rsidR="00541AE6" w:rsidRPr="006375B5" w14:paraId="6E410589" w14:textId="77777777" w:rsidTr="00CA13C9">
        <w:trPr>
          <w:cantSplit/>
          <w:trHeight w:val="268"/>
          <w:tblHeader/>
        </w:trPr>
        <w:tc>
          <w:tcPr>
            <w:tcW w:w="4187" w:type="dxa"/>
          </w:tcPr>
          <w:p w14:paraId="6A8D48C4" w14:textId="77777777" w:rsidR="00541AE6" w:rsidRPr="006375B5" w:rsidRDefault="00541AE6" w:rsidP="00CA13C9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845" w:type="dxa"/>
            <w:gridSpan w:val="7"/>
            <w:vAlign w:val="bottom"/>
          </w:tcPr>
          <w:p w14:paraId="492D69CF" w14:textId="77777777" w:rsidR="00541AE6" w:rsidRPr="006375B5" w:rsidRDefault="00541AE6" w:rsidP="00CA13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541AE6" w:rsidRPr="006375B5" w14:paraId="6F8250A7" w14:textId="77777777" w:rsidTr="00CA13C9">
        <w:trPr>
          <w:cantSplit/>
          <w:trHeight w:val="279"/>
        </w:trPr>
        <w:tc>
          <w:tcPr>
            <w:tcW w:w="4187" w:type="dxa"/>
          </w:tcPr>
          <w:p w14:paraId="4F7E42B8" w14:textId="03A02868" w:rsidR="00541AE6" w:rsidRPr="00E9492B" w:rsidRDefault="00F2260A" w:rsidP="00CA13C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505BD1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505BD1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มิถุนายน </w:t>
            </w:r>
            <w:r w:rsidR="00505BD1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2568</w:t>
            </w:r>
          </w:p>
        </w:tc>
        <w:tc>
          <w:tcPr>
            <w:tcW w:w="1097" w:type="dxa"/>
            <w:vAlign w:val="bottom"/>
          </w:tcPr>
          <w:p w14:paraId="39D260B0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6D42397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23664806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25E5E4CC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14:paraId="7F873F0C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028AA081" w14:textId="77777777" w:rsidR="00541AE6" w:rsidRPr="006375B5" w:rsidRDefault="00541AE6" w:rsidP="00CA13C9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4" w:type="dxa"/>
            <w:vAlign w:val="bottom"/>
          </w:tcPr>
          <w:p w14:paraId="1B3C3322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41AE6" w:rsidRPr="006375B5" w14:paraId="09ED20B3" w14:textId="77777777" w:rsidTr="00CA13C9">
        <w:trPr>
          <w:cantSplit/>
          <w:trHeight w:val="60"/>
        </w:trPr>
        <w:tc>
          <w:tcPr>
            <w:tcW w:w="4187" w:type="dxa"/>
          </w:tcPr>
          <w:p w14:paraId="755D1B70" w14:textId="77777777" w:rsidR="00541AE6" w:rsidRPr="006375B5" w:rsidRDefault="00541AE6" w:rsidP="00CA13C9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</w:rPr>
              <w:t>อัตราการ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เติบโตของกระแสเงินสดหลังจากช่วงระยะเวลา</w:t>
            </w:r>
          </w:p>
        </w:tc>
        <w:tc>
          <w:tcPr>
            <w:tcW w:w="1097" w:type="dxa"/>
            <w:vAlign w:val="bottom"/>
          </w:tcPr>
          <w:p w14:paraId="0FF292CC" w14:textId="174DAD3D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7F6605E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71DBE231" w14:textId="1DBDD97F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1B816F29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14:paraId="4F922706" w14:textId="284FF02E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34EFF4AF" w14:textId="77777777" w:rsidR="00541AE6" w:rsidRPr="006375B5" w:rsidRDefault="00541AE6" w:rsidP="00CA13C9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4" w:type="dxa"/>
            <w:vAlign w:val="bottom"/>
          </w:tcPr>
          <w:p w14:paraId="748ABFCD" w14:textId="52C69BB2" w:rsidR="00541AE6" w:rsidRPr="006375B5" w:rsidRDefault="00541AE6" w:rsidP="00CA13C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41AE6" w:rsidRPr="006375B5" w14:paraId="364FB387" w14:textId="77777777" w:rsidTr="00CA13C9">
        <w:trPr>
          <w:cantSplit/>
          <w:trHeight w:val="279"/>
        </w:trPr>
        <w:tc>
          <w:tcPr>
            <w:tcW w:w="4187" w:type="dxa"/>
          </w:tcPr>
          <w:p w14:paraId="690C2501" w14:textId="77777777" w:rsidR="00541AE6" w:rsidRPr="006375B5" w:rsidRDefault="00541AE6" w:rsidP="00CA13C9">
            <w:pPr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 xml:space="preserve">   ประมาณการ</w:t>
            </w:r>
          </w:p>
        </w:tc>
        <w:tc>
          <w:tcPr>
            <w:tcW w:w="1097" w:type="dxa"/>
            <w:vAlign w:val="bottom"/>
          </w:tcPr>
          <w:p w14:paraId="11F47720" w14:textId="720A2759" w:rsidR="00541AE6" w:rsidRPr="006375B5" w:rsidRDefault="009E14C5" w:rsidP="00CA13C9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-8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13</w:t>
            </w:r>
          </w:p>
        </w:tc>
        <w:tc>
          <w:tcPr>
            <w:tcW w:w="180" w:type="dxa"/>
          </w:tcPr>
          <w:p w14:paraId="6A8ABF58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67DB8010" w14:textId="7E5EC76C" w:rsidR="00541AE6" w:rsidRPr="006375B5" w:rsidRDefault="009E14C5" w:rsidP="00CA13C9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-8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(16)</w:t>
            </w:r>
          </w:p>
        </w:tc>
        <w:tc>
          <w:tcPr>
            <w:tcW w:w="182" w:type="dxa"/>
            <w:vAlign w:val="bottom"/>
          </w:tcPr>
          <w:p w14:paraId="6ACCD1A2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14:paraId="4E931C4D" w14:textId="70A8933B" w:rsidR="00541AE6" w:rsidRPr="006375B5" w:rsidRDefault="009E14C5" w:rsidP="00CA13C9">
            <w:pPr>
              <w:pStyle w:val="acctfourfigures"/>
              <w:tabs>
                <w:tab w:val="clear" w:pos="765"/>
              </w:tabs>
              <w:spacing w:line="240" w:lineRule="auto"/>
              <w:ind w:right="-287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7CB197E7" w14:textId="77777777" w:rsidR="00541AE6" w:rsidRPr="006375B5" w:rsidRDefault="00541AE6" w:rsidP="00CA13C9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4" w:type="dxa"/>
            <w:vAlign w:val="bottom"/>
          </w:tcPr>
          <w:p w14:paraId="441D6244" w14:textId="0E25277D" w:rsidR="00541AE6" w:rsidRPr="006375B5" w:rsidRDefault="009E14C5" w:rsidP="00CA13C9">
            <w:pPr>
              <w:pStyle w:val="acctfourfigures"/>
              <w:tabs>
                <w:tab w:val="clear" w:pos="765"/>
              </w:tabs>
              <w:spacing w:line="240" w:lineRule="auto"/>
              <w:ind w:right="-35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541AE6" w:rsidRPr="006375B5" w14:paraId="6DA4F3A0" w14:textId="77777777" w:rsidTr="00CA13C9">
        <w:trPr>
          <w:cantSplit/>
          <w:trHeight w:val="279"/>
        </w:trPr>
        <w:tc>
          <w:tcPr>
            <w:tcW w:w="4187" w:type="dxa"/>
          </w:tcPr>
          <w:p w14:paraId="2AA7204E" w14:textId="77777777" w:rsidR="00541AE6" w:rsidRPr="006375B5" w:rsidRDefault="00541AE6" w:rsidP="00CA13C9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</w:rPr>
              <w:t>อัตราคิดลด</w:t>
            </w:r>
            <w:r w:rsidRPr="006375B5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097" w:type="dxa"/>
            <w:vAlign w:val="bottom"/>
          </w:tcPr>
          <w:p w14:paraId="688F1724" w14:textId="36A7B6DE" w:rsidR="00541AE6" w:rsidRPr="006375B5" w:rsidRDefault="009E14C5" w:rsidP="00CA13C9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-8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(10)</w:t>
            </w:r>
          </w:p>
        </w:tc>
        <w:tc>
          <w:tcPr>
            <w:tcW w:w="180" w:type="dxa"/>
          </w:tcPr>
          <w:p w14:paraId="5477B2DE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0F15D2FB" w14:textId="151563F6" w:rsidR="00541AE6" w:rsidRPr="006375B5" w:rsidRDefault="009E14C5" w:rsidP="007B2EE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-8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82" w:type="dxa"/>
            <w:vAlign w:val="bottom"/>
          </w:tcPr>
          <w:p w14:paraId="534BA2FA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-8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00" w:type="dxa"/>
            <w:vAlign w:val="bottom"/>
          </w:tcPr>
          <w:p w14:paraId="17B828B7" w14:textId="42688D00" w:rsidR="00541AE6" w:rsidRPr="006375B5" w:rsidRDefault="009E14C5" w:rsidP="00CA13C9">
            <w:pPr>
              <w:pStyle w:val="acctfourfigures"/>
              <w:tabs>
                <w:tab w:val="clear" w:pos="765"/>
              </w:tabs>
              <w:spacing w:line="240" w:lineRule="auto"/>
              <w:ind w:right="-28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2" w:type="dxa"/>
            <w:vAlign w:val="bottom"/>
          </w:tcPr>
          <w:p w14:paraId="0EFEAA6F" w14:textId="77777777" w:rsidR="00541AE6" w:rsidRPr="006375B5" w:rsidRDefault="00541AE6" w:rsidP="00CA13C9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4" w:type="dxa"/>
            <w:vAlign w:val="bottom"/>
          </w:tcPr>
          <w:p w14:paraId="5ADD0F68" w14:textId="3FF60162" w:rsidR="00541AE6" w:rsidRPr="006375B5" w:rsidRDefault="009E14C5" w:rsidP="00CA13C9">
            <w:pPr>
              <w:pStyle w:val="acctfourfigures"/>
              <w:tabs>
                <w:tab w:val="clear" w:pos="765"/>
              </w:tabs>
              <w:spacing w:line="240" w:lineRule="auto"/>
              <w:ind w:right="-35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</w:tbl>
    <w:p w14:paraId="3C9F622E" w14:textId="77777777" w:rsidR="00ED72A0" w:rsidRPr="009E6868" w:rsidRDefault="00ED72A0" w:rsidP="00ED7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eastAsia="Cordia New" w:hAnsi="Angsana New"/>
          <w:i/>
          <w:iCs/>
          <w:color w:val="000000"/>
          <w:sz w:val="30"/>
          <w:szCs w:val="30"/>
        </w:rPr>
      </w:pPr>
      <w:r w:rsidRPr="009E6868">
        <w:rPr>
          <w:rFonts w:ascii="Angsana New" w:eastAsia="Cordia New" w:hAnsi="Angsana New"/>
          <w:i/>
          <w:iCs/>
          <w:color w:val="000000"/>
          <w:sz w:val="30"/>
          <w:szCs w:val="30"/>
          <w:cs/>
        </w:rPr>
        <w:lastRenderedPageBreak/>
        <w:t>ความเสี่ยงด้านเครดิต</w:t>
      </w:r>
    </w:p>
    <w:p w14:paraId="498646CB" w14:textId="7F3B96B6" w:rsidR="00ED72A0" w:rsidRDefault="00ED72A0" w:rsidP="00ED7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</w:rPr>
      </w:pPr>
      <w:bookmarkStart w:id="6" w:name="_Hlk60128622"/>
      <w:r w:rsidRPr="0091096D">
        <w:rPr>
          <w:rFonts w:ascii="Angsana New" w:eastAsia="Cordia New" w:hAnsi="Angsana New"/>
          <w:color w:val="000000"/>
          <w:sz w:val="30"/>
          <w:szCs w:val="30"/>
          <w:cs/>
        </w:rPr>
        <w:t>ค่าเผื่อผลขาดทุน</w:t>
      </w:r>
      <w:r w:rsidRPr="0091096D">
        <w:rPr>
          <w:rFonts w:ascii="Angsana New" w:eastAsia="Cordia New" w:hAnsi="Angsana New" w:hint="cs"/>
          <w:color w:val="000000"/>
          <w:sz w:val="30"/>
          <w:szCs w:val="30"/>
          <w:cs/>
        </w:rPr>
        <w:t>ด้านเครดิต</w:t>
      </w:r>
      <w:r>
        <w:rPr>
          <w:rFonts w:ascii="Angsana New" w:eastAsia="Cordia New" w:hAnsi="Angsana New" w:hint="cs"/>
          <w:color w:val="000000"/>
          <w:sz w:val="30"/>
          <w:szCs w:val="30"/>
          <w:cs/>
        </w:rPr>
        <w:t>ที่คาดว่าจะเกิดขึ้น</w:t>
      </w:r>
      <w:r w:rsidRPr="0091096D">
        <w:rPr>
          <w:rFonts w:ascii="Angsana New" w:eastAsia="Cordia New" w:hAnsi="Angsana New"/>
          <w:color w:val="000000"/>
          <w:sz w:val="30"/>
          <w:szCs w:val="30"/>
          <w:cs/>
        </w:rPr>
        <w:t>ของลูกหนี้การค้าที่เกิดจากสัญญาประมาณการโดยพิจารณาผลขาดทุนด้านเครดิตที่คาดว่าจะเกิดขึ้นตลอดอายุ</w:t>
      </w:r>
      <w:r w:rsidRPr="0091096D">
        <w:rPr>
          <w:rFonts w:ascii="Angsana New" w:eastAsia="Cordia New" w:hAnsi="Angsana New"/>
          <w:color w:val="000000"/>
          <w:sz w:val="30"/>
          <w:szCs w:val="30"/>
        </w:rPr>
        <w:t xml:space="preserve"> </w:t>
      </w:r>
      <w:r w:rsidRPr="0091096D">
        <w:rPr>
          <w:rFonts w:ascii="Angsana New" w:eastAsia="Cordia New" w:hAnsi="Angsana New"/>
          <w:color w:val="000000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91096D" w:rsidDel="005B6E1D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91096D">
        <w:rPr>
          <w:rFonts w:ascii="Angsana New" w:eastAsia="Cordia New" w:hAnsi="Angsana New"/>
          <w:color w:val="000000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</w:t>
      </w:r>
    </w:p>
    <w:p w14:paraId="2C11B27D" w14:textId="77777777" w:rsidR="00247382" w:rsidRPr="00247382" w:rsidRDefault="00247382" w:rsidP="00ED7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  <w:cs/>
        </w:rPr>
      </w:pPr>
    </w:p>
    <w:tbl>
      <w:tblPr>
        <w:tblW w:w="928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11"/>
        <w:gridCol w:w="1260"/>
        <w:gridCol w:w="269"/>
        <w:gridCol w:w="1172"/>
        <w:gridCol w:w="267"/>
        <w:gridCol w:w="1261"/>
        <w:gridCol w:w="269"/>
        <w:gridCol w:w="1278"/>
      </w:tblGrid>
      <w:tr w:rsidR="00D71D8E" w:rsidRPr="00813861" w14:paraId="6BF84EC1" w14:textId="77777777" w:rsidTr="004504A1">
        <w:trPr>
          <w:tblHeader/>
        </w:trPr>
        <w:tc>
          <w:tcPr>
            <w:tcW w:w="1890" w:type="pct"/>
          </w:tcPr>
          <w:p w14:paraId="1B0C45FB" w14:textId="75A48C39" w:rsidR="00D71D8E" w:rsidRPr="00813861" w:rsidRDefault="00ED72A0" w:rsidP="006E185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13861"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cs/>
              </w:rPr>
              <w:br w:type="page"/>
            </w:r>
            <w:r w:rsidR="00D71D8E" w:rsidRPr="008138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54" w:type="pct"/>
            <w:gridSpan w:val="3"/>
          </w:tcPr>
          <w:p w14:paraId="40E568A1" w14:textId="77777777" w:rsidR="00D71D8E" w:rsidRPr="00813861" w:rsidRDefault="00D71D8E" w:rsidP="006E185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38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3BEBB60A" w14:textId="77777777" w:rsidR="00D71D8E" w:rsidRPr="00813861" w:rsidRDefault="00D71D8E" w:rsidP="006E185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2" w:type="pct"/>
            <w:gridSpan w:val="3"/>
          </w:tcPr>
          <w:p w14:paraId="5CB37765" w14:textId="77777777" w:rsidR="00D71D8E" w:rsidRPr="00813861" w:rsidRDefault="00D71D8E" w:rsidP="006E185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38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1D8E" w:rsidRPr="00813861" w14:paraId="4F5A6A6F" w14:textId="77777777" w:rsidTr="004504A1">
        <w:trPr>
          <w:tblHeader/>
        </w:trPr>
        <w:tc>
          <w:tcPr>
            <w:tcW w:w="1890" w:type="pct"/>
          </w:tcPr>
          <w:p w14:paraId="2FF245FD" w14:textId="77777777" w:rsidR="00D71D8E" w:rsidRPr="00813861" w:rsidRDefault="00D71D8E" w:rsidP="00D71D8E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shd w:val="clear" w:color="auto" w:fill="auto"/>
          </w:tcPr>
          <w:p w14:paraId="7C73C8C2" w14:textId="03D4C900" w:rsidR="00D71D8E" w:rsidRPr="00813861" w:rsidRDefault="007037F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86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00FDF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C00FD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  <w:shd w:val="clear" w:color="auto" w:fill="auto"/>
          </w:tcPr>
          <w:p w14:paraId="00E9B01E" w14:textId="77777777" w:rsidR="00D71D8E" w:rsidRPr="00813861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  <w:shd w:val="clear" w:color="auto" w:fill="auto"/>
          </w:tcPr>
          <w:p w14:paraId="20162945" w14:textId="32E2D453" w:rsidR="00D71D8E" w:rsidRPr="00813861" w:rsidRDefault="007037F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86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D71D8E" w:rsidRPr="0081386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71D8E" w:rsidRPr="00813861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  <w:shd w:val="clear" w:color="auto" w:fill="auto"/>
          </w:tcPr>
          <w:p w14:paraId="0D3A02A7" w14:textId="77777777" w:rsidR="00D71D8E" w:rsidRPr="00813861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058483B2" w14:textId="040C0443" w:rsidR="00D71D8E" w:rsidRPr="00813861" w:rsidRDefault="00C00FDF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  <w:shd w:val="clear" w:color="auto" w:fill="auto"/>
          </w:tcPr>
          <w:p w14:paraId="47BCF647" w14:textId="77777777" w:rsidR="00D71D8E" w:rsidRPr="00813861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8" w:type="pct"/>
            <w:shd w:val="clear" w:color="auto" w:fill="auto"/>
          </w:tcPr>
          <w:p w14:paraId="3740E33D" w14:textId="49AFA823" w:rsidR="00D71D8E" w:rsidRPr="00813861" w:rsidRDefault="007037F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386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D71D8E" w:rsidRPr="0081386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71D8E" w:rsidRPr="00813861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625A81" w:rsidRPr="00813861" w14:paraId="7218199F" w14:textId="77777777" w:rsidTr="004504A1">
        <w:trPr>
          <w:tblHeader/>
        </w:trPr>
        <w:tc>
          <w:tcPr>
            <w:tcW w:w="1890" w:type="pct"/>
          </w:tcPr>
          <w:p w14:paraId="5AB204E8" w14:textId="77777777" w:rsidR="00625A81" w:rsidRPr="00813861" w:rsidRDefault="00625A81" w:rsidP="00625A81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shd w:val="clear" w:color="auto" w:fill="auto"/>
          </w:tcPr>
          <w:p w14:paraId="7A731749" w14:textId="77D3C479" w:rsidR="00625A81" w:rsidRPr="00813861" w:rsidRDefault="00625A81" w:rsidP="00625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386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E53B7" w:rsidRPr="00FE53B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5" w:type="pct"/>
            <w:shd w:val="clear" w:color="auto" w:fill="auto"/>
          </w:tcPr>
          <w:p w14:paraId="2C515803" w14:textId="77777777" w:rsidR="00625A81" w:rsidRPr="00813861" w:rsidRDefault="00625A81" w:rsidP="00625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  <w:shd w:val="clear" w:color="auto" w:fill="auto"/>
          </w:tcPr>
          <w:p w14:paraId="47AA34BF" w14:textId="386E9337" w:rsidR="00625A81" w:rsidRPr="00813861" w:rsidRDefault="00625A81" w:rsidP="00625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386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E53B7" w:rsidRPr="00FE53B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" w:type="pct"/>
            <w:shd w:val="clear" w:color="auto" w:fill="auto"/>
          </w:tcPr>
          <w:p w14:paraId="67B64C11" w14:textId="77777777" w:rsidR="00625A81" w:rsidRPr="00813861" w:rsidRDefault="00625A81" w:rsidP="00625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5791095B" w14:textId="3BC94744" w:rsidR="00625A81" w:rsidRPr="00813861" w:rsidRDefault="00625A81" w:rsidP="00625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386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E53B7" w:rsidRPr="00FE53B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5" w:type="pct"/>
            <w:shd w:val="clear" w:color="auto" w:fill="auto"/>
          </w:tcPr>
          <w:p w14:paraId="7220D873" w14:textId="77777777" w:rsidR="00625A81" w:rsidRPr="00813861" w:rsidRDefault="00625A81" w:rsidP="00625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8" w:type="pct"/>
            <w:shd w:val="clear" w:color="auto" w:fill="auto"/>
          </w:tcPr>
          <w:p w14:paraId="711C9F4C" w14:textId="30EB97B9" w:rsidR="00625A81" w:rsidRPr="00813861" w:rsidRDefault="00625A81" w:rsidP="00625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386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E53B7" w:rsidRPr="00FE53B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D71D8E" w:rsidRPr="00813861" w14:paraId="563AA3BC" w14:textId="77777777" w:rsidTr="006E1850">
        <w:trPr>
          <w:tblHeader/>
        </w:trPr>
        <w:tc>
          <w:tcPr>
            <w:tcW w:w="1890" w:type="pct"/>
          </w:tcPr>
          <w:p w14:paraId="219BE213" w14:textId="77777777" w:rsidR="00D71D8E" w:rsidRPr="00813861" w:rsidRDefault="00D71D8E" w:rsidP="006E185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10" w:type="pct"/>
            <w:gridSpan w:val="7"/>
          </w:tcPr>
          <w:p w14:paraId="743CA95F" w14:textId="77777777" w:rsidR="00D71D8E" w:rsidRPr="00813861" w:rsidRDefault="00D71D8E" w:rsidP="006E185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38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71D8E" w:rsidRPr="00813861" w14:paraId="0CC94F77" w14:textId="77777777" w:rsidTr="004504A1">
        <w:trPr>
          <w:trHeight w:val="80"/>
        </w:trPr>
        <w:tc>
          <w:tcPr>
            <w:tcW w:w="1890" w:type="pct"/>
          </w:tcPr>
          <w:p w14:paraId="22A857D0" w14:textId="77777777" w:rsidR="00D71D8E" w:rsidRPr="00813861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72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38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78" w:type="pct"/>
          </w:tcPr>
          <w:p w14:paraId="2F3D8B59" w14:textId="77777777" w:rsidR="00D71D8E" w:rsidRPr="00813861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717A56E" w14:textId="77777777" w:rsidR="00D71D8E" w:rsidRPr="00813861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11324D79" w14:textId="77777777" w:rsidR="00D71D8E" w:rsidRPr="00813861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1D2CCA2" w14:textId="77777777" w:rsidR="00D71D8E" w:rsidRPr="00813861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</w:tcPr>
          <w:p w14:paraId="1F014D1A" w14:textId="77777777" w:rsidR="00D71D8E" w:rsidRPr="00813861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FF7A7A7" w14:textId="77777777" w:rsidR="00D71D8E" w:rsidRPr="00813861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</w:tcPr>
          <w:p w14:paraId="2AE776E7" w14:textId="77777777" w:rsidR="00D71D8E" w:rsidRPr="00813861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31F1" w:rsidRPr="00813861" w14:paraId="660F4C77" w14:textId="77777777" w:rsidTr="004504A1">
        <w:trPr>
          <w:trHeight w:val="80"/>
        </w:trPr>
        <w:tc>
          <w:tcPr>
            <w:tcW w:w="1890" w:type="pct"/>
          </w:tcPr>
          <w:p w14:paraId="21FA5004" w14:textId="77777777" w:rsidR="00FF31F1" w:rsidRPr="00813861" w:rsidRDefault="00FF31F1" w:rsidP="00FF31F1">
            <w:pPr>
              <w:tabs>
                <w:tab w:val="decimal" w:pos="72"/>
              </w:tabs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861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678" w:type="pct"/>
          </w:tcPr>
          <w:p w14:paraId="1ADC5D62" w14:textId="2069FF4F" w:rsidR="00FF31F1" w:rsidRPr="00813861" w:rsidRDefault="00FB3A93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  <w:tc>
          <w:tcPr>
            <w:tcW w:w="145" w:type="pct"/>
          </w:tcPr>
          <w:p w14:paraId="12F7275C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2EADB516" w14:textId="55F83343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FA2508">
              <w:rPr>
                <w:rFonts w:ascii="Angsana New" w:hAnsi="Angsana New" w:hint="cs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14:paraId="5908DD77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</w:tcPr>
          <w:p w14:paraId="4424FB37" w14:textId="66617F56" w:rsidR="00FF31F1" w:rsidRPr="00815F7E" w:rsidRDefault="00FB3A93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  <w:tc>
          <w:tcPr>
            <w:tcW w:w="145" w:type="pct"/>
          </w:tcPr>
          <w:p w14:paraId="59C656C7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</w:tcPr>
          <w:p w14:paraId="28FBFC6B" w14:textId="641841D9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167</w:t>
            </w:r>
          </w:p>
        </w:tc>
      </w:tr>
      <w:tr w:rsidR="00FF31F1" w:rsidRPr="00813861" w14:paraId="7A55855B" w14:textId="77777777" w:rsidTr="004504A1">
        <w:trPr>
          <w:trHeight w:val="80"/>
        </w:trPr>
        <w:tc>
          <w:tcPr>
            <w:tcW w:w="1890" w:type="pct"/>
          </w:tcPr>
          <w:p w14:paraId="73F568E3" w14:textId="77777777" w:rsidR="00FF31F1" w:rsidRPr="00813861" w:rsidRDefault="00FF31F1" w:rsidP="00FF31F1">
            <w:pPr>
              <w:tabs>
                <w:tab w:val="decimal" w:pos="72"/>
              </w:tabs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861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  <w:r w:rsidRPr="00813861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678" w:type="pct"/>
          </w:tcPr>
          <w:p w14:paraId="28C5CFBE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7BF687E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151873A8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619AB40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</w:tcPr>
          <w:p w14:paraId="01CBB170" w14:textId="77777777" w:rsidR="00FF31F1" w:rsidRPr="00815F7E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7E62BA79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</w:tcPr>
          <w:p w14:paraId="2C98BB48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31F1" w:rsidRPr="00813861" w14:paraId="122024AA" w14:textId="77777777" w:rsidTr="004504A1">
        <w:trPr>
          <w:trHeight w:val="80"/>
        </w:trPr>
        <w:tc>
          <w:tcPr>
            <w:tcW w:w="1890" w:type="pct"/>
          </w:tcPr>
          <w:p w14:paraId="3DE9E9D9" w14:textId="2EA17421" w:rsidR="00FF31F1" w:rsidRPr="00813861" w:rsidRDefault="00FF31F1" w:rsidP="00FF31F1">
            <w:pPr>
              <w:tabs>
                <w:tab w:val="decimal" w:pos="72"/>
              </w:tabs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861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813861">
              <w:rPr>
                <w:rFonts w:asciiTheme="majorBidi" w:eastAsia="Batang" w:hAnsiTheme="majorBidi" w:cstheme="majorBidi"/>
                <w:sz w:val="30"/>
                <w:szCs w:val="30"/>
              </w:rPr>
              <w:t>3</w:t>
            </w:r>
            <w:r w:rsidRPr="00813861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78" w:type="pct"/>
          </w:tcPr>
          <w:p w14:paraId="51BCF1FD" w14:textId="63ECB59E" w:rsidR="00FF31F1" w:rsidRPr="00813861" w:rsidRDefault="00FB3A93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45" w:type="pct"/>
          </w:tcPr>
          <w:p w14:paraId="589C4DAD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7F5CCCB8" w14:textId="2DD363B0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144" w:type="pct"/>
          </w:tcPr>
          <w:p w14:paraId="2626BE1C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</w:tcPr>
          <w:p w14:paraId="3757F70A" w14:textId="0B005EF2" w:rsidR="00FF31F1" w:rsidRPr="00815F7E" w:rsidRDefault="00FB3A93" w:rsidP="002E0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44ACFD52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</w:tcPr>
          <w:p w14:paraId="3B7EFF97" w14:textId="11A31FB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31F1" w:rsidRPr="00813861" w14:paraId="41CCFB1A" w14:textId="77777777" w:rsidTr="004504A1">
        <w:trPr>
          <w:trHeight w:val="80"/>
        </w:trPr>
        <w:tc>
          <w:tcPr>
            <w:tcW w:w="1890" w:type="pct"/>
          </w:tcPr>
          <w:p w14:paraId="762B5B4E" w14:textId="77777777" w:rsidR="00FF31F1" w:rsidRPr="00813861" w:rsidRDefault="00FF31F1" w:rsidP="00FF31F1">
            <w:pPr>
              <w:tabs>
                <w:tab w:val="decimal" w:pos="72"/>
              </w:tabs>
              <w:ind w:left="72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</w:tcPr>
          <w:p w14:paraId="785ABF76" w14:textId="4ACC1514" w:rsidR="00FF31F1" w:rsidRPr="00813861" w:rsidRDefault="00FB3A93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185</w:t>
            </w:r>
          </w:p>
        </w:tc>
        <w:tc>
          <w:tcPr>
            <w:tcW w:w="145" w:type="pct"/>
          </w:tcPr>
          <w:p w14:paraId="4C700315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14:paraId="00332828" w14:textId="21A42251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213</w:t>
            </w:r>
          </w:p>
        </w:tc>
        <w:tc>
          <w:tcPr>
            <w:tcW w:w="144" w:type="pct"/>
          </w:tcPr>
          <w:p w14:paraId="45982CBF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</w:tcPr>
          <w:p w14:paraId="79F9674A" w14:textId="13383A3C" w:rsidR="00FF31F1" w:rsidRPr="00813861" w:rsidRDefault="00FB3A93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148</w:t>
            </w:r>
          </w:p>
        </w:tc>
        <w:tc>
          <w:tcPr>
            <w:tcW w:w="145" w:type="pct"/>
          </w:tcPr>
          <w:p w14:paraId="6FFC6A2E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</w:tcPr>
          <w:p w14:paraId="418260EB" w14:textId="3A0468F3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167</w:t>
            </w:r>
          </w:p>
        </w:tc>
      </w:tr>
      <w:tr w:rsidR="00FF31F1" w:rsidRPr="00813861" w14:paraId="7F9AC202" w14:textId="77777777" w:rsidTr="004504A1">
        <w:trPr>
          <w:trHeight w:val="80"/>
        </w:trPr>
        <w:tc>
          <w:tcPr>
            <w:tcW w:w="1890" w:type="pct"/>
          </w:tcPr>
          <w:p w14:paraId="248B578F" w14:textId="77777777" w:rsidR="00FF31F1" w:rsidRPr="00813861" w:rsidRDefault="00FF31F1" w:rsidP="00FF31F1">
            <w:pPr>
              <w:tabs>
                <w:tab w:val="decimal" w:pos="72"/>
              </w:tabs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38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678" w:type="pct"/>
          </w:tcPr>
          <w:p w14:paraId="10AABFCD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18CCD74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11B2948A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AF92ADC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</w:tcPr>
          <w:p w14:paraId="13EDE5CC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289570DB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</w:tcPr>
          <w:p w14:paraId="08174410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F31F1" w:rsidRPr="00813861" w14:paraId="362B62E0" w14:textId="77777777" w:rsidTr="004504A1">
        <w:trPr>
          <w:trHeight w:val="80"/>
        </w:trPr>
        <w:tc>
          <w:tcPr>
            <w:tcW w:w="1890" w:type="pct"/>
          </w:tcPr>
          <w:p w14:paraId="6F11C504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72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3861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678" w:type="pct"/>
          </w:tcPr>
          <w:p w14:paraId="17C01D79" w14:textId="4935A543" w:rsidR="00FF31F1" w:rsidRPr="00813861" w:rsidRDefault="00FB3A93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  <w:tc>
          <w:tcPr>
            <w:tcW w:w="145" w:type="pct"/>
          </w:tcPr>
          <w:p w14:paraId="4037578A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262625E5" w14:textId="396CB0A2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144" w:type="pct"/>
          </w:tcPr>
          <w:p w14:paraId="20889716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</w:tcPr>
          <w:p w14:paraId="3318F91D" w14:textId="242452EE" w:rsidR="00FF31F1" w:rsidRPr="00813861" w:rsidRDefault="00FB3A93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6019AA5F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</w:tcPr>
          <w:p w14:paraId="53A9DA5F" w14:textId="1AB526F8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FA2508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  <w:tr w:rsidR="00FF31F1" w:rsidRPr="00813861" w14:paraId="41CB42CF" w14:textId="77777777" w:rsidTr="004504A1">
        <w:trPr>
          <w:trHeight w:val="80"/>
        </w:trPr>
        <w:tc>
          <w:tcPr>
            <w:tcW w:w="1890" w:type="pct"/>
          </w:tcPr>
          <w:p w14:paraId="397D0896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72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3861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  <w:r w:rsidRPr="00813861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678" w:type="pct"/>
          </w:tcPr>
          <w:p w14:paraId="0CBF3AD6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F40DD24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167066CD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1248D34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</w:tcPr>
          <w:p w14:paraId="2249EFB7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97E01A5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</w:tcPr>
          <w:p w14:paraId="4211D954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31F1" w:rsidRPr="00813861" w14:paraId="15F26F21" w14:textId="77777777" w:rsidTr="004504A1">
        <w:trPr>
          <w:trHeight w:val="80"/>
        </w:trPr>
        <w:tc>
          <w:tcPr>
            <w:tcW w:w="1890" w:type="pct"/>
          </w:tcPr>
          <w:p w14:paraId="2DCECA21" w14:textId="58C8D1FA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72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3861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813861">
              <w:rPr>
                <w:rFonts w:asciiTheme="majorBidi" w:eastAsia="Batang" w:hAnsiTheme="majorBidi" w:cstheme="majorBidi"/>
                <w:sz w:val="30"/>
                <w:szCs w:val="30"/>
              </w:rPr>
              <w:t>3</w:t>
            </w:r>
            <w:r w:rsidRPr="00813861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78" w:type="pct"/>
          </w:tcPr>
          <w:p w14:paraId="712D200A" w14:textId="0849019A" w:rsidR="00FF31F1" w:rsidRPr="00813861" w:rsidRDefault="00FB3A93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45" w:type="pct"/>
          </w:tcPr>
          <w:p w14:paraId="6B33077B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1FB2F099" w14:textId="19C10109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4" w:type="pct"/>
          </w:tcPr>
          <w:p w14:paraId="2EC4DB40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</w:tcPr>
          <w:p w14:paraId="511BEC88" w14:textId="208E374D" w:rsidR="00FF31F1" w:rsidRPr="00813861" w:rsidRDefault="00FB3A93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374E05C8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</w:tcPr>
          <w:p w14:paraId="4740A478" w14:textId="32A4B264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F31F1" w:rsidRPr="00813861" w14:paraId="4B5B6C01" w14:textId="77777777" w:rsidTr="004504A1">
        <w:trPr>
          <w:trHeight w:val="80"/>
        </w:trPr>
        <w:tc>
          <w:tcPr>
            <w:tcW w:w="1890" w:type="pct"/>
          </w:tcPr>
          <w:p w14:paraId="109E0F2C" w14:textId="2D4AC570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72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3861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   </w:t>
            </w:r>
            <w:r w:rsidRPr="00813861">
              <w:rPr>
                <w:rFonts w:asciiTheme="majorBidi" w:eastAsia="Batang" w:hAnsiTheme="majorBidi" w:cstheme="majorBidi"/>
                <w:sz w:val="30"/>
                <w:szCs w:val="30"/>
              </w:rPr>
              <w:t>3</w:t>
            </w:r>
            <w:r w:rsidRPr="00813861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 - </w:t>
            </w:r>
            <w:r w:rsidRPr="00813861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6 </w:t>
            </w:r>
            <w:r w:rsidRPr="00813861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678" w:type="pct"/>
          </w:tcPr>
          <w:p w14:paraId="1AB8B7B8" w14:textId="73CF36A0" w:rsidR="00FF31F1" w:rsidRPr="00813861" w:rsidRDefault="00FB3A93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3B6CD22E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58C7FB5D" w14:textId="1C516301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144" w:type="pct"/>
          </w:tcPr>
          <w:p w14:paraId="0B02F1A9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</w:tcPr>
          <w:p w14:paraId="0AFD8FD4" w14:textId="5713BCDB" w:rsidR="00FF31F1" w:rsidRPr="00813861" w:rsidRDefault="00FB3A93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C836AAB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</w:tcPr>
          <w:p w14:paraId="189FF3DF" w14:textId="735C65F0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31F1" w:rsidRPr="00813861" w14:paraId="3CD577F2" w14:textId="77777777" w:rsidTr="004504A1">
        <w:trPr>
          <w:trHeight w:val="80"/>
        </w:trPr>
        <w:tc>
          <w:tcPr>
            <w:tcW w:w="1890" w:type="pct"/>
          </w:tcPr>
          <w:p w14:paraId="0D4B52D6" w14:textId="2FE1B6BB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72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3861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813861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12  </w:t>
            </w:r>
            <w:r w:rsidRPr="00813861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1DB58182" w14:textId="0F967154" w:rsidR="00FF31F1" w:rsidRPr="00813861" w:rsidRDefault="00FB3A93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57DD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573620AE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5290A5DA" w14:textId="794FE1B2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44" w:type="pct"/>
          </w:tcPr>
          <w:p w14:paraId="12377297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14:paraId="7433CEE3" w14:textId="30B819DC" w:rsidR="00FF31F1" w:rsidRPr="00813861" w:rsidRDefault="00FB3A93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57DD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0294D7F9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</w:tcPr>
          <w:p w14:paraId="232E2887" w14:textId="3ABFB08F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FF31F1" w:rsidRPr="00813861" w14:paraId="2AB37279" w14:textId="77777777" w:rsidTr="004504A1">
        <w:trPr>
          <w:trHeight w:val="80"/>
        </w:trPr>
        <w:tc>
          <w:tcPr>
            <w:tcW w:w="1890" w:type="pct"/>
          </w:tcPr>
          <w:p w14:paraId="64675288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72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62084" w14:textId="548FDFBE" w:rsidR="00FF31F1" w:rsidRPr="00813861" w:rsidRDefault="00FB3A93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757D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5" w:type="pct"/>
            <w:shd w:val="clear" w:color="auto" w:fill="auto"/>
          </w:tcPr>
          <w:p w14:paraId="33AA647C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DBEB1" w14:textId="08925CAF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170</w:t>
            </w:r>
          </w:p>
        </w:tc>
        <w:tc>
          <w:tcPr>
            <w:tcW w:w="144" w:type="pct"/>
            <w:shd w:val="clear" w:color="auto" w:fill="auto"/>
          </w:tcPr>
          <w:p w14:paraId="17E95762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C9FE3A" w14:textId="160CE419" w:rsidR="00FF31F1" w:rsidRPr="00813861" w:rsidRDefault="00FB3A93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757D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5" w:type="pct"/>
            <w:shd w:val="clear" w:color="auto" w:fill="auto"/>
          </w:tcPr>
          <w:p w14:paraId="792AD6AD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7AA25B" w14:textId="66E527E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</w:p>
        </w:tc>
      </w:tr>
      <w:tr w:rsidR="00FF31F1" w:rsidRPr="00813861" w14:paraId="086F0459" w14:textId="77777777" w:rsidTr="004504A1">
        <w:trPr>
          <w:trHeight w:val="80"/>
        </w:trPr>
        <w:tc>
          <w:tcPr>
            <w:tcW w:w="1890" w:type="pct"/>
          </w:tcPr>
          <w:p w14:paraId="413B57B6" w14:textId="77777777" w:rsidR="00FF31F1" w:rsidRPr="00813861" w:rsidRDefault="00FF31F1" w:rsidP="00FF31F1">
            <w:pPr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  <w:r w:rsidRPr="008138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</w:t>
            </w:r>
            <w:r w:rsidRPr="00813861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ตามสัญญาเช่าดำเนินงาน</w:t>
            </w:r>
            <w:r w:rsidRPr="00813861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br/>
              <w:t xml:space="preserve">   ที่ยังไม่เรียกชำระ</w:t>
            </w: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</w:tcPr>
          <w:p w14:paraId="581162F0" w14:textId="77777777" w:rsidR="009C5C49" w:rsidRDefault="009C5C49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B1D529A" w14:textId="1A57610D" w:rsidR="00FB3A93" w:rsidRPr="00813861" w:rsidRDefault="00FB3A93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  <w:r w:rsidR="00757D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5" w:type="pct"/>
            <w:shd w:val="clear" w:color="auto" w:fill="auto"/>
          </w:tcPr>
          <w:p w14:paraId="0EF6B278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3FDB3ED1" w14:textId="77777777" w:rsidR="00FF31F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1A9E074" w14:textId="0E752A0F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398</w:t>
            </w:r>
          </w:p>
        </w:tc>
        <w:tc>
          <w:tcPr>
            <w:tcW w:w="144" w:type="pct"/>
            <w:shd w:val="clear" w:color="auto" w:fill="auto"/>
          </w:tcPr>
          <w:p w14:paraId="5D149C21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</w:tcPr>
          <w:p w14:paraId="556DAA97" w14:textId="77777777" w:rsidR="004B4A04" w:rsidRDefault="004B4A04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5FD27BB" w14:textId="52918113" w:rsidR="00FB3A93" w:rsidRPr="00813861" w:rsidRDefault="00FB3A93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757D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5" w:type="pct"/>
          </w:tcPr>
          <w:p w14:paraId="1BE9FFFC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</w:tcPr>
          <w:p w14:paraId="1F4033D8" w14:textId="77777777" w:rsidR="00FF31F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AA9A014" w14:textId="50671FEA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</w:p>
        </w:tc>
      </w:tr>
      <w:tr w:rsidR="00FF31F1" w:rsidRPr="00813861" w14:paraId="3E68CE2C" w14:textId="77777777" w:rsidTr="004504A1">
        <w:trPr>
          <w:trHeight w:val="82"/>
        </w:trPr>
        <w:tc>
          <w:tcPr>
            <w:tcW w:w="1890" w:type="pct"/>
          </w:tcPr>
          <w:p w14:paraId="26067F15" w14:textId="77777777" w:rsidR="00FF31F1" w:rsidRPr="00813861" w:rsidRDefault="00FF31F1" w:rsidP="00FF31F1">
            <w:pPr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38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8" w:type="pct"/>
            <w:tcBorders>
              <w:top w:val="single" w:sz="4" w:space="0" w:color="auto"/>
            </w:tcBorders>
            <w:shd w:val="clear" w:color="auto" w:fill="auto"/>
          </w:tcPr>
          <w:p w14:paraId="62461DAC" w14:textId="3B67C38E" w:rsidR="00FF31F1" w:rsidRPr="00813861" w:rsidRDefault="00FB3A93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735</w:t>
            </w:r>
          </w:p>
        </w:tc>
        <w:tc>
          <w:tcPr>
            <w:tcW w:w="145" w:type="pct"/>
            <w:shd w:val="clear" w:color="auto" w:fill="auto"/>
          </w:tcPr>
          <w:p w14:paraId="36ED2F8B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shd w:val="clear" w:color="auto" w:fill="auto"/>
          </w:tcPr>
          <w:p w14:paraId="4445BC17" w14:textId="5E709B6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</w:t>
            </w:r>
            <w:r w:rsidRPr="00FA2508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4" w:type="pct"/>
            <w:shd w:val="clear" w:color="auto" w:fill="auto"/>
          </w:tcPr>
          <w:p w14:paraId="424D9AF8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</w:tcPr>
          <w:p w14:paraId="363EE30D" w14:textId="4708B810" w:rsidR="00FF31F1" w:rsidRPr="00813861" w:rsidRDefault="00FB3A93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 w:rsidR="00757D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25994417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</w:tcPr>
          <w:p w14:paraId="03D5DC15" w14:textId="4CFB4866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Pr="00FA2508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</w:p>
        </w:tc>
      </w:tr>
      <w:tr w:rsidR="00FF31F1" w:rsidRPr="00813861" w14:paraId="4AB6C6D7" w14:textId="77777777" w:rsidTr="004504A1">
        <w:trPr>
          <w:trHeight w:val="82"/>
        </w:trPr>
        <w:tc>
          <w:tcPr>
            <w:tcW w:w="1890" w:type="pct"/>
          </w:tcPr>
          <w:p w14:paraId="55BA3ED5" w14:textId="77777777" w:rsidR="00FF31F1" w:rsidRPr="00813861" w:rsidRDefault="00FF31F1" w:rsidP="00FF31F1">
            <w:pPr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  <w:r w:rsidRPr="008138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1386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813861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ที่คาดว่าจะเกิดขึ้น </w:t>
            </w: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</w:tcPr>
          <w:p w14:paraId="5A9B116B" w14:textId="77777777" w:rsidR="009C5C49" w:rsidRDefault="009C5C49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8915AA" w14:textId="1FDBB113" w:rsidR="00FB3A93" w:rsidRPr="00813861" w:rsidRDefault="00FB3A93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2E1489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14:paraId="1610E264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28F9D882" w14:textId="77777777" w:rsidR="00FF31F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  <w:p w14:paraId="7C0A0A91" w14:textId="7D11A528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(36)</w:t>
            </w:r>
          </w:p>
        </w:tc>
        <w:tc>
          <w:tcPr>
            <w:tcW w:w="144" w:type="pct"/>
            <w:shd w:val="clear" w:color="auto" w:fill="auto"/>
          </w:tcPr>
          <w:p w14:paraId="28446951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</w:tcPr>
          <w:p w14:paraId="66CDA290" w14:textId="77777777" w:rsidR="004B4A04" w:rsidRDefault="004B4A04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9E2042" w14:textId="2F2AA551" w:rsidR="00FB3A93" w:rsidRPr="00813861" w:rsidRDefault="00FB3A93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757DD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33483F8C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</w:tcPr>
          <w:p w14:paraId="08123941" w14:textId="77777777" w:rsidR="00FF31F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  <w:p w14:paraId="13B96726" w14:textId="13F3B923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(12)</w:t>
            </w:r>
          </w:p>
        </w:tc>
      </w:tr>
      <w:tr w:rsidR="00FF31F1" w:rsidRPr="00813861" w14:paraId="52EA90E9" w14:textId="77777777" w:rsidTr="004504A1">
        <w:trPr>
          <w:trHeight w:val="82"/>
        </w:trPr>
        <w:tc>
          <w:tcPr>
            <w:tcW w:w="1890" w:type="pct"/>
          </w:tcPr>
          <w:p w14:paraId="60F6FC1F" w14:textId="77777777" w:rsidR="00FF31F1" w:rsidRPr="00813861" w:rsidRDefault="00FF31F1" w:rsidP="00FF31F1">
            <w:pPr>
              <w:ind w:left="255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38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331F2E" w14:textId="0515947F" w:rsidR="00FF31F1" w:rsidRPr="00813861" w:rsidRDefault="00FB3A93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</w:t>
            </w:r>
            <w:r w:rsidR="002E14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5" w:type="pct"/>
            <w:shd w:val="clear" w:color="auto" w:fill="auto"/>
          </w:tcPr>
          <w:p w14:paraId="0A401376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375122" w14:textId="18EE80E8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74</w:t>
            </w:r>
            <w:r w:rsidRPr="00FA2508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4" w:type="pct"/>
            <w:shd w:val="clear" w:color="auto" w:fill="auto"/>
          </w:tcPr>
          <w:p w14:paraId="00307932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A61F98" w14:textId="18A9AE81" w:rsidR="00FF31F1" w:rsidRPr="00813861" w:rsidRDefault="00FB3A93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183</w:t>
            </w:r>
          </w:p>
        </w:tc>
        <w:tc>
          <w:tcPr>
            <w:tcW w:w="145" w:type="pct"/>
          </w:tcPr>
          <w:p w14:paraId="2616FF69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</w:tcPr>
          <w:p w14:paraId="5B51244D" w14:textId="522E5F19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2508">
              <w:rPr>
                <w:rFonts w:ascii="Angsana New" w:hAnsi="Angsana New" w:hint="cs"/>
                <w:b/>
                <w:bCs/>
                <w:sz w:val="30"/>
                <w:szCs w:val="30"/>
              </w:rPr>
              <w:t>200</w:t>
            </w:r>
          </w:p>
        </w:tc>
      </w:tr>
    </w:tbl>
    <w:p w14:paraId="24B3D3F0" w14:textId="69A16CB7" w:rsidR="00ED72A0" w:rsidRDefault="00ED72A0" w:rsidP="00ED7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</w:rPr>
      </w:pPr>
    </w:p>
    <w:p w14:paraId="70D49CD7" w14:textId="4A3F9765" w:rsidR="00516610" w:rsidRPr="00516610" w:rsidRDefault="00516610" w:rsidP="00ED7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516610">
        <w:rPr>
          <w:rFonts w:asciiTheme="majorBidi" w:hAnsiTheme="majorBidi" w:cstheme="majorBidi"/>
          <w:sz w:val="30"/>
          <w:szCs w:val="30"/>
          <w:cs/>
        </w:rPr>
        <w:t xml:space="preserve">โดยปกติระยะเวลาการให้สินเชื่อแก่ลูกค้าค่าเช่าและบริการของกลุ่มบริษัท มีระยะเวลาตั้งแต่ </w:t>
      </w:r>
      <w:r w:rsidR="007037FE" w:rsidRPr="007037FE">
        <w:rPr>
          <w:rFonts w:asciiTheme="majorBidi" w:hAnsiTheme="majorBidi" w:cstheme="majorBidi"/>
          <w:sz w:val="30"/>
          <w:szCs w:val="30"/>
        </w:rPr>
        <w:t>30</w:t>
      </w:r>
      <w:r w:rsidRPr="00516610">
        <w:rPr>
          <w:rFonts w:asciiTheme="majorBidi" w:hAnsiTheme="majorBidi" w:cstheme="majorBidi"/>
          <w:sz w:val="30"/>
          <w:szCs w:val="30"/>
        </w:rPr>
        <w:t xml:space="preserve"> </w:t>
      </w:r>
      <w:r w:rsidRPr="00516610">
        <w:rPr>
          <w:rFonts w:asciiTheme="majorBidi" w:hAnsiTheme="majorBidi" w:cstheme="majorBidi"/>
          <w:sz w:val="30"/>
          <w:szCs w:val="30"/>
          <w:cs/>
        </w:rPr>
        <w:t xml:space="preserve">วันถึง </w:t>
      </w:r>
      <w:r w:rsidR="007037FE" w:rsidRPr="007037FE">
        <w:rPr>
          <w:rFonts w:asciiTheme="majorBidi" w:hAnsiTheme="majorBidi" w:cstheme="majorBidi"/>
          <w:sz w:val="30"/>
          <w:szCs w:val="30"/>
        </w:rPr>
        <w:t>60</w:t>
      </w:r>
      <w:r w:rsidRPr="00516610">
        <w:rPr>
          <w:rFonts w:asciiTheme="majorBidi" w:hAnsiTheme="majorBidi" w:cstheme="majorBidi"/>
          <w:sz w:val="30"/>
          <w:szCs w:val="30"/>
        </w:rPr>
        <w:t xml:space="preserve"> </w:t>
      </w:r>
      <w:r w:rsidRPr="00516610">
        <w:rPr>
          <w:rFonts w:asciiTheme="majorBidi" w:hAnsiTheme="majorBidi" w:cstheme="majorBidi"/>
          <w:sz w:val="30"/>
          <w:szCs w:val="30"/>
          <w:cs/>
        </w:rPr>
        <w:t>วัน</w:t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46"/>
        <w:gridCol w:w="1190"/>
        <w:gridCol w:w="274"/>
        <w:gridCol w:w="1100"/>
        <w:gridCol w:w="274"/>
        <w:gridCol w:w="1190"/>
        <w:gridCol w:w="274"/>
        <w:gridCol w:w="1032"/>
      </w:tblGrid>
      <w:tr w:rsidR="00FF2530" w:rsidRPr="005F7B7E" w14:paraId="70FE6DF1" w14:textId="77777777" w:rsidTr="00D03027">
        <w:trPr>
          <w:cantSplit/>
          <w:trHeight w:val="20"/>
          <w:tblHeader/>
        </w:trPr>
        <w:tc>
          <w:tcPr>
            <w:tcW w:w="3846" w:type="dxa"/>
          </w:tcPr>
          <w:bookmarkEnd w:id="6"/>
          <w:p w14:paraId="0746330A" w14:textId="77777777" w:rsidR="00FF2530" w:rsidRPr="007039DA" w:rsidRDefault="00FF2530" w:rsidP="00D03027">
            <w:pPr>
              <w:pStyle w:val="acctfourfigures"/>
              <w:tabs>
                <w:tab w:val="clear" w:pos="765"/>
              </w:tabs>
              <w:spacing w:line="240" w:lineRule="atLeast"/>
              <w:ind w:left="10" w:hanging="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039D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  <w:lang w:bidi="th-TH"/>
              </w:rPr>
              <w:lastRenderedPageBreak/>
              <w:t>ค่าเผื่อผลขาดทุนด้านเครดิตที่คาดว่าจะเกิดขึ้น</w:t>
            </w:r>
          </w:p>
        </w:tc>
        <w:tc>
          <w:tcPr>
            <w:tcW w:w="2564" w:type="dxa"/>
            <w:gridSpan w:val="3"/>
          </w:tcPr>
          <w:p w14:paraId="2B20BA09" w14:textId="77777777" w:rsidR="00FF2530" w:rsidRPr="007039DA" w:rsidRDefault="00FF2530" w:rsidP="00D0302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039D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4" w:type="dxa"/>
          </w:tcPr>
          <w:p w14:paraId="218DB5FA" w14:textId="77777777" w:rsidR="00FF2530" w:rsidRPr="007039DA" w:rsidRDefault="00FF2530" w:rsidP="00D0302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96" w:type="dxa"/>
            <w:gridSpan w:val="3"/>
          </w:tcPr>
          <w:p w14:paraId="548AEEF7" w14:textId="77777777" w:rsidR="00FF2530" w:rsidRPr="007039DA" w:rsidRDefault="00FF2530" w:rsidP="00D0302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039D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F2530" w:rsidRPr="005F7B7E" w14:paraId="0F60C30D" w14:textId="77777777" w:rsidTr="00D03027">
        <w:trPr>
          <w:cantSplit/>
          <w:trHeight w:val="20"/>
          <w:tblHeader/>
        </w:trPr>
        <w:tc>
          <w:tcPr>
            <w:tcW w:w="3846" w:type="dxa"/>
          </w:tcPr>
          <w:p w14:paraId="6BCCAC30" w14:textId="77777777" w:rsidR="00FF2530" w:rsidRPr="007039DA" w:rsidRDefault="00FF2530" w:rsidP="00D0302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14:paraId="25F68E2C" w14:textId="07418AF3" w:rsidR="00FF2530" w:rsidRPr="007039DA" w:rsidRDefault="00FF2530" w:rsidP="00D0302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039D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4" w:type="dxa"/>
          </w:tcPr>
          <w:p w14:paraId="7EB8F4A3" w14:textId="77777777" w:rsidR="00FF2530" w:rsidRPr="007039DA" w:rsidRDefault="00FF2530" w:rsidP="00D0302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00" w:type="dxa"/>
          </w:tcPr>
          <w:p w14:paraId="188E1C6F" w14:textId="501712C3" w:rsidR="00FF2530" w:rsidRPr="007039DA" w:rsidRDefault="00FF2530" w:rsidP="00D0302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039D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4" w:type="dxa"/>
          </w:tcPr>
          <w:p w14:paraId="1EE594AF" w14:textId="77777777" w:rsidR="00FF2530" w:rsidRPr="007039DA" w:rsidRDefault="00FF2530" w:rsidP="00D0302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90" w:type="dxa"/>
          </w:tcPr>
          <w:p w14:paraId="6885C68D" w14:textId="100F960F" w:rsidR="00FF2530" w:rsidRPr="007039DA" w:rsidRDefault="00FF2530" w:rsidP="00D0302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039D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4" w:type="dxa"/>
          </w:tcPr>
          <w:p w14:paraId="6F1F0C47" w14:textId="77777777" w:rsidR="00FF2530" w:rsidRPr="007039DA" w:rsidRDefault="00FF2530" w:rsidP="00D0302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32" w:type="dxa"/>
          </w:tcPr>
          <w:p w14:paraId="1526DFB4" w14:textId="3128B2E4" w:rsidR="00FF2530" w:rsidRPr="007039DA" w:rsidRDefault="00FF2530" w:rsidP="00D0302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039D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7</w:t>
            </w:r>
          </w:p>
        </w:tc>
      </w:tr>
      <w:tr w:rsidR="00FF2530" w:rsidRPr="005F7B7E" w14:paraId="54C04ED8" w14:textId="77777777" w:rsidTr="00D03027">
        <w:trPr>
          <w:cantSplit/>
          <w:trHeight w:val="20"/>
          <w:tblHeader/>
        </w:trPr>
        <w:tc>
          <w:tcPr>
            <w:tcW w:w="3846" w:type="dxa"/>
          </w:tcPr>
          <w:p w14:paraId="0E278837" w14:textId="77777777" w:rsidR="00FF2530" w:rsidRPr="007039DA" w:rsidRDefault="00FF2530" w:rsidP="00D03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34" w:type="dxa"/>
            <w:gridSpan w:val="7"/>
            <w:vAlign w:val="bottom"/>
          </w:tcPr>
          <w:p w14:paraId="1DA16C31" w14:textId="77777777" w:rsidR="00FF2530" w:rsidRPr="007039DA" w:rsidRDefault="00FF2530" w:rsidP="00D030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039D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FF2530" w:rsidRPr="005F7B7E" w14:paraId="1C1430C4" w14:textId="77777777" w:rsidTr="00D03027">
        <w:trPr>
          <w:cantSplit/>
          <w:trHeight w:val="20"/>
        </w:trPr>
        <w:tc>
          <w:tcPr>
            <w:tcW w:w="3846" w:type="dxa"/>
          </w:tcPr>
          <w:p w14:paraId="709D9366" w14:textId="5B94AED2" w:rsidR="00FF2530" w:rsidRPr="007039DA" w:rsidRDefault="00FF2530" w:rsidP="00D03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039DA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7039DA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7039D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ตุลาคม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 / 2566</w:t>
            </w:r>
          </w:p>
        </w:tc>
        <w:tc>
          <w:tcPr>
            <w:tcW w:w="1190" w:type="dxa"/>
            <w:vAlign w:val="bottom"/>
          </w:tcPr>
          <w:p w14:paraId="682CB593" w14:textId="77777777" w:rsidR="00FF2530" w:rsidRPr="006F138A" w:rsidRDefault="00FF2530" w:rsidP="00D03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6F138A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74" w:type="dxa"/>
            <w:vAlign w:val="bottom"/>
          </w:tcPr>
          <w:p w14:paraId="163EBC9E" w14:textId="77777777" w:rsidR="00FF2530" w:rsidRPr="005F7B7E" w:rsidRDefault="00FF2530" w:rsidP="00D0302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00" w:type="dxa"/>
            <w:vAlign w:val="bottom"/>
          </w:tcPr>
          <w:p w14:paraId="7FD6C8AB" w14:textId="77777777" w:rsidR="00FF2530" w:rsidRPr="00E760FD" w:rsidRDefault="00FF2530" w:rsidP="00D03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E760FD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4" w:type="dxa"/>
            <w:vAlign w:val="bottom"/>
          </w:tcPr>
          <w:p w14:paraId="6DDD4F11" w14:textId="77777777" w:rsidR="00FF2530" w:rsidRPr="00E760FD" w:rsidRDefault="00FF2530" w:rsidP="00D0302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vAlign w:val="bottom"/>
          </w:tcPr>
          <w:p w14:paraId="5E2F1E42" w14:textId="77777777" w:rsidR="00FF2530" w:rsidRPr="00E760FD" w:rsidRDefault="00FF2530" w:rsidP="00D03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760FD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4" w:type="dxa"/>
            <w:vAlign w:val="bottom"/>
          </w:tcPr>
          <w:p w14:paraId="50A8B725" w14:textId="77777777" w:rsidR="00FF2530" w:rsidRPr="00E760FD" w:rsidRDefault="00FF2530" w:rsidP="00D0302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14:paraId="7386F93B" w14:textId="77777777" w:rsidR="00FF2530" w:rsidRPr="00E760FD" w:rsidRDefault="00FF2530" w:rsidP="00D030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60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</w:tr>
      <w:tr w:rsidR="00E760FD" w:rsidRPr="005F7B7E" w14:paraId="003EE2C9" w14:textId="77777777" w:rsidTr="00D03027">
        <w:trPr>
          <w:cantSplit/>
          <w:trHeight w:val="20"/>
        </w:trPr>
        <w:tc>
          <w:tcPr>
            <w:tcW w:w="3846" w:type="dxa"/>
          </w:tcPr>
          <w:p w14:paraId="6EE4A9E5" w14:textId="7754F378" w:rsidR="00E760FD" w:rsidRPr="007039DA" w:rsidRDefault="00E760FD" w:rsidP="00D03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90" w:type="dxa"/>
            <w:vAlign w:val="bottom"/>
          </w:tcPr>
          <w:p w14:paraId="5556AEC0" w14:textId="5720E0AE" w:rsidR="00E760FD" w:rsidRPr="006F138A" w:rsidRDefault="00502471" w:rsidP="00502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vAlign w:val="bottom"/>
          </w:tcPr>
          <w:p w14:paraId="797ADFA0" w14:textId="77777777" w:rsidR="00E760FD" w:rsidRPr="005F7B7E" w:rsidRDefault="00E760FD" w:rsidP="00D0302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00" w:type="dxa"/>
            <w:vAlign w:val="bottom"/>
          </w:tcPr>
          <w:p w14:paraId="79E20232" w14:textId="0D5A9036" w:rsidR="00E760FD" w:rsidRPr="00E760FD" w:rsidRDefault="00E760FD" w:rsidP="00D03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4" w:type="dxa"/>
            <w:vAlign w:val="bottom"/>
          </w:tcPr>
          <w:p w14:paraId="6E7B28C7" w14:textId="77777777" w:rsidR="00E760FD" w:rsidRPr="00E760FD" w:rsidRDefault="00E760FD" w:rsidP="00D0302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vAlign w:val="bottom"/>
          </w:tcPr>
          <w:p w14:paraId="05D85ACD" w14:textId="4DD528EA" w:rsidR="00E760FD" w:rsidRPr="00E760FD" w:rsidRDefault="00502471" w:rsidP="00502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4" w:type="dxa"/>
            <w:vAlign w:val="bottom"/>
          </w:tcPr>
          <w:p w14:paraId="58200B5D" w14:textId="77777777" w:rsidR="00E760FD" w:rsidRPr="00E760FD" w:rsidRDefault="00E760FD" w:rsidP="00D0302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14:paraId="6060E505" w14:textId="5F67A380" w:rsidR="00E760FD" w:rsidRPr="00E760FD" w:rsidRDefault="00E670B3" w:rsidP="00D030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FF2530" w:rsidRPr="005F7B7E" w14:paraId="472D4FDC" w14:textId="77777777" w:rsidTr="00D03027">
        <w:trPr>
          <w:cantSplit/>
          <w:trHeight w:val="20"/>
        </w:trPr>
        <w:tc>
          <w:tcPr>
            <w:tcW w:w="3846" w:type="dxa"/>
          </w:tcPr>
          <w:p w14:paraId="4D9F8B12" w14:textId="77777777" w:rsidR="00FF2530" w:rsidRPr="007039DA" w:rsidRDefault="00FF2530" w:rsidP="00D03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39DA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90" w:type="dxa"/>
          </w:tcPr>
          <w:p w14:paraId="7CA71065" w14:textId="2563C025" w:rsidR="00FF2530" w:rsidRPr="0037441A" w:rsidRDefault="00502471" w:rsidP="00D03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F86CD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4" w:type="dxa"/>
          </w:tcPr>
          <w:p w14:paraId="302CF13F" w14:textId="77777777" w:rsidR="00FF2530" w:rsidRPr="005F7B7E" w:rsidRDefault="00FF2530" w:rsidP="00D0302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00" w:type="dxa"/>
          </w:tcPr>
          <w:p w14:paraId="472FCFC9" w14:textId="77777777" w:rsidR="00FF2530" w:rsidRPr="00E760FD" w:rsidRDefault="00FF2530" w:rsidP="00D03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60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104319F4" w14:textId="77777777" w:rsidR="00FF2530" w:rsidRPr="00E760FD" w:rsidRDefault="00FF2530" w:rsidP="00D0302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14:paraId="79476780" w14:textId="6926AEB3" w:rsidR="00FF2530" w:rsidRPr="00E760FD" w:rsidRDefault="00C05350" w:rsidP="00C05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435A8CBD" w14:textId="77777777" w:rsidR="00FF2530" w:rsidRPr="00E760FD" w:rsidRDefault="00FF2530" w:rsidP="00D0302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</w:tcPr>
          <w:p w14:paraId="03D61697" w14:textId="77777777" w:rsidR="00FF2530" w:rsidRPr="00E760FD" w:rsidRDefault="00FF2530" w:rsidP="00D03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E760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2530" w:rsidRPr="00A309C7" w14:paraId="6F33A47D" w14:textId="77777777" w:rsidTr="00D03027">
        <w:trPr>
          <w:cantSplit/>
          <w:trHeight w:val="20"/>
        </w:trPr>
        <w:tc>
          <w:tcPr>
            <w:tcW w:w="3846" w:type="dxa"/>
          </w:tcPr>
          <w:p w14:paraId="305D7CD2" w14:textId="77D84393" w:rsidR="00FF2530" w:rsidRPr="007039DA" w:rsidRDefault="00FF2530" w:rsidP="00D03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39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039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2240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 w:rsidR="0022408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8A4C39" w14:textId="3D1C8A2F" w:rsidR="00FF2530" w:rsidRPr="0037441A" w:rsidRDefault="00502471" w:rsidP="00D03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74" w:type="dxa"/>
            <w:vAlign w:val="bottom"/>
          </w:tcPr>
          <w:p w14:paraId="0D9AE893" w14:textId="77777777" w:rsidR="00FF2530" w:rsidRPr="005F7B7E" w:rsidRDefault="00FF2530" w:rsidP="00D0302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D8F5EB" w14:textId="511F8E66" w:rsidR="00FF2530" w:rsidRPr="00E760FD" w:rsidRDefault="00FF2530" w:rsidP="00D03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60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E760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4" w:type="dxa"/>
            <w:vAlign w:val="bottom"/>
          </w:tcPr>
          <w:p w14:paraId="405EF9C9" w14:textId="77777777" w:rsidR="00FF2530" w:rsidRPr="00E760FD" w:rsidRDefault="00FF2530" w:rsidP="00D0302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A15D74" w14:textId="4D13A363" w:rsidR="00FF2530" w:rsidRPr="00E760FD" w:rsidRDefault="00502471" w:rsidP="00D03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053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4" w:type="dxa"/>
            <w:vAlign w:val="bottom"/>
          </w:tcPr>
          <w:p w14:paraId="478ADEEA" w14:textId="77777777" w:rsidR="00FF2530" w:rsidRPr="00E760FD" w:rsidRDefault="00FF2530" w:rsidP="00D0302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96A48E" w14:textId="42491FC2" w:rsidR="00FF2530" w:rsidRPr="00E760FD" w:rsidRDefault="00FF2530" w:rsidP="00D030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60FD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="00E670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</w:tr>
    </w:tbl>
    <w:p w14:paraId="162554B4" w14:textId="77777777" w:rsidR="00FF2530" w:rsidRPr="00AB3794" w:rsidRDefault="00FF25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4971BD4" w14:textId="45615846" w:rsidR="006719AD" w:rsidRPr="006375B5" w:rsidRDefault="00C35F8B" w:rsidP="00F10A07">
      <w:pPr>
        <w:pStyle w:val="Heading6"/>
        <w:numPr>
          <w:ilvl w:val="0"/>
          <w:numId w:val="19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30"/>
          <w:szCs w:val="30"/>
        </w:rPr>
      </w:pPr>
      <w:r w:rsidRPr="006375B5">
        <w:rPr>
          <w:rFonts w:asciiTheme="majorBidi" w:hAnsiTheme="majorBidi" w:cstheme="majorBidi"/>
          <w:sz w:val="30"/>
          <w:szCs w:val="30"/>
          <w:cs/>
        </w:rPr>
        <w:t>ภาระผูกพันกับ</w:t>
      </w:r>
      <w:r w:rsidR="006A2FA8" w:rsidRPr="006375B5">
        <w:rPr>
          <w:rFonts w:asciiTheme="majorBidi" w:hAnsiTheme="majorBidi" w:cstheme="majorBidi" w:hint="cs"/>
          <w:sz w:val="30"/>
          <w:szCs w:val="30"/>
          <w:cs/>
        </w:rPr>
        <w:t>บุคคลหรือ</w:t>
      </w:r>
      <w:r w:rsidRPr="006375B5">
        <w:rPr>
          <w:rFonts w:asciiTheme="majorBidi" w:hAnsiTheme="majorBidi" w:cstheme="majorBidi"/>
          <w:sz w:val="30"/>
          <w:szCs w:val="30"/>
          <w:cs/>
        </w:rPr>
        <w:t>กิจการที่ไม่เกี่ยวข้องกัน</w:t>
      </w:r>
    </w:p>
    <w:p w14:paraId="24137161" w14:textId="77777777" w:rsidR="003C2AB8" w:rsidRPr="00472392" w:rsidRDefault="003C2AB8" w:rsidP="003C2AB8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tbl>
      <w:tblPr>
        <w:tblW w:w="9152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249"/>
        <w:gridCol w:w="988"/>
        <w:gridCol w:w="269"/>
        <w:gridCol w:w="1040"/>
        <w:gridCol w:w="276"/>
        <w:gridCol w:w="1005"/>
        <w:gridCol w:w="287"/>
        <w:gridCol w:w="1038"/>
      </w:tblGrid>
      <w:tr w:rsidR="003C2AB8" w:rsidRPr="006375B5" w14:paraId="18A8A53A" w14:textId="77777777" w:rsidTr="00D577D9">
        <w:trPr>
          <w:tblHeader/>
        </w:trPr>
        <w:tc>
          <w:tcPr>
            <w:tcW w:w="2321" w:type="pct"/>
          </w:tcPr>
          <w:p w14:paraId="18F15628" w14:textId="77777777" w:rsidR="003C2AB8" w:rsidRPr="006375B5" w:rsidRDefault="003C2AB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5" w:type="pct"/>
            <w:gridSpan w:val="3"/>
          </w:tcPr>
          <w:p w14:paraId="7D82EDAE" w14:textId="77777777" w:rsidR="003C2AB8" w:rsidRPr="006375B5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22E53269" w14:textId="77777777" w:rsidR="003C2AB8" w:rsidRPr="006375B5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pct"/>
            <w:gridSpan w:val="3"/>
          </w:tcPr>
          <w:p w14:paraId="4DCBA5E8" w14:textId="77777777" w:rsidR="003C2AB8" w:rsidRPr="006375B5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75B33" w:rsidRPr="006375B5" w14:paraId="04471EEF" w14:textId="77777777" w:rsidTr="00D577D9">
        <w:trPr>
          <w:trHeight w:val="344"/>
          <w:tblHeader/>
        </w:trPr>
        <w:tc>
          <w:tcPr>
            <w:tcW w:w="2321" w:type="pct"/>
          </w:tcPr>
          <w:p w14:paraId="18D763C9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1A1BD4F6" w14:textId="634C2609" w:rsidR="00A75B33" w:rsidRPr="006375B5" w:rsidRDefault="00224081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14:paraId="38C5AB06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123ECDDD" w14:textId="324C468E" w:rsidR="00A75B33" w:rsidRPr="006375B5" w:rsidRDefault="007037FE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30</w:t>
            </w:r>
            <w:r w:rsidR="00A75B33" w:rsidRPr="009E2F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75B33" w:rsidRPr="009E2F97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1" w:type="pct"/>
          </w:tcPr>
          <w:p w14:paraId="0E6C521B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6C969FD6" w14:textId="7F3C1369" w:rsidR="00A75B33" w:rsidRPr="006375B5" w:rsidRDefault="00AE066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7" w:type="pct"/>
          </w:tcPr>
          <w:p w14:paraId="697EC043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3EA2BD5B" w14:textId="0AC14AE6" w:rsidR="00A75B33" w:rsidRPr="006375B5" w:rsidRDefault="007037FE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30</w:t>
            </w:r>
            <w:r w:rsidR="00A75B33" w:rsidRPr="009E2F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75B33" w:rsidRPr="009E2F97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A75B33" w:rsidRPr="006375B5" w14:paraId="3102D947" w14:textId="77777777" w:rsidTr="00D577D9">
        <w:trPr>
          <w:trHeight w:val="344"/>
          <w:tblHeader/>
        </w:trPr>
        <w:tc>
          <w:tcPr>
            <w:tcW w:w="2321" w:type="pct"/>
          </w:tcPr>
          <w:p w14:paraId="61EB8297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22FDC688" w14:textId="4380EEFD" w:rsidR="00A75B33" w:rsidRPr="000E564C" w:rsidRDefault="00FE53B7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53B7">
              <w:rPr>
                <w:rFonts w:asciiTheme="majorBidi" w:hAnsiTheme="majorBidi" w:cstheme="majorBidi" w:hint="cs"/>
                <w:sz w:val="30"/>
                <w:szCs w:val="30"/>
              </w:rPr>
              <w:t>2568</w:t>
            </w:r>
          </w:p>
        </w:tc>
        <w:tc>
          <w:tcPr>
            <w:tcW w:w="147" w:type="pct"/>
          </w:tcPr>
          <w:p w14:paraId="7CB6038E" w14:textId="116B0ED9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6DB3489B" w14:textId="13EBE15C" w:rsidR="00A75B33" w:rsidRPr="000E564C" w:rsidRDefault="00FE53B7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53B7">
              <w:rPr>
                <w:rFonts w:asciiTheme="majorBidi" w:hAnsiTheme="majorBidi" w:cstheme="majorBidi" w:hint="cs"/>
                <w:sz w:val="30"/>
                <w:szCs w:val="30"/>
              </w:rPr>
              <w:t>2567</w:t>
            </w:r>
          </w:p>
        </w:tc>
        <w:tc>
          <w:tcPr>
            <w:tcW w:w="151" w:type="pct"/>
          </w:tcPr>
          <w:p w14:paraId="11F5636A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0DF38BCA" w14:textId="488E6023" w:rsidR="00A75B33" w:rsidRPr="000E564C" w:rsidRDefault="00FE53B7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53B7">
              <w:rPr>
                <w:rFonts w:asciiTheme="majorBidi" w:hAnsiTheme="majorBidi" w:cstheme="majorBidi" w:hint="cs"/>
                <w:sz w:val="30"/>
                <w:szCs w:val="30"/>
              </w:rPr>
              <w:t>2568</w:t>
            </w:r>
          </w:p>
        </w:tc>
        <w:tc>
          <w:tcPr>
            <w:tcW w:w="157" w:type="pct"/>
          </w:tcPr>
          <w:p w14:paraId="53467349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50C1AC7B" w14:textId="0C362AD5" w:rsidR="00A75B33" w:rsidRPr="000E564C" w:rsidRDefault="00FE53B7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53B7">
              <w:rPr>
                <w:rFonts w:asciiTheme="majorBidi" w:hAnsiTheme="majorBidi" w:cstheme="majorBidi" w:hint="cs"/>
                <w:sz w:val="30"/>
                <w:szCs w:val="30"/>
              </w:rPr>
              <w:t>2567</w:t>
            </w:r>
          </w:p>
        </w:tc>
      </w:tr>
      <w:tr w:rsidR="00A75B33" w:rsidRPr="006375B5" w14:paraId="5305863C" w14:textId="77777777" w:rsidTr="00D577D9">
        <w:trPr>
          <w:tblHeader/>
        </w:trPr>
        <w:tc>
          <w:tcPr>
            <w:tcW w:w="2321" w:type="pct"/>
          </w:tcPr>
          <w:p w14:paraId="377A6641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9" w:type="pct"/>
            <w:gridSpan w:val="7"/>
          </w:tcPr>
          <w:p w14:paraId="6DB1A4A0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75B33" w:rsidRPr="006375B5" w14:paraId="550158CB" w14:textId="77777777" w:rsidTr="00D577D9">
        <w:tc>
          <w:tcPr>
            <w:tcW w:w="2321" w:type="pct"/>
          </w:tcPr>
          <w:p w14:paraId="48FA117E" w14:textId="77777777" w:rsidR="00A75B33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  <w:p w14:paraId="15FB8C3C" w14:textId="7882B4E6" w:rsidR="00196AF7" w:rsidRPr="006375B5" w:rsidRDefault="00196AF7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:</w:t>
            </w:r>
          </w:p>
        </w:tc>
        <w:tc>
          <w:tcPr>
            <w:tcW w:w="540" w:type="pct"/>
          </w:tcPr>
          <w:p w14:paraId="6E3F8481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15CB373C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3012C1B4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5A9DE61D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26"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7691CA90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" w:type="pct"/>
          </w:tcPr>
          <w:p w14:paraId="5214E2F5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0653B988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655F" w:rsidRPr="006375B5" w14:paraId="3BAF8AA2" w14:textId="77777777" w:rsidTr="00815F7E">
        <w:tc>
          <w:tcPr>
            <w:tcW w:w="2321" w:type="pct"/>
          </w:tcPr>
          <w:p w14:paraId="2FB83B0A" w14:textId="72277690" w:rsidR="004F655F" w:rsidRPr="004F655F" w:rsidRDefault="00196AF7" w:rsidP="004F6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สัญญาจ้างผู้รับเหมาก่อสร้าง</w:t>
            </w:r>
            <w:r w:rsidR="004F655F" w:rsidRPr="004F65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40" w:type="pct"/>
            <w:tcBorders>
              <w:bottom w:val="double" w:sz="4" w:space="0" w:color="auto"/>
            </w:tcBorders>
          </w:tcPr>
          <w:p w14:paraId="49BDB990" w14:textId="2DA1FA46" w:rsidR="004F655F" w:rsidRPr="00815F7E" w:rsidRDefault="00492671" w:rsidP="00982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267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233</w:t>
            </w:r>
          </w:p>
        </w:tc>
        <w:tc>
          <w:tcPr>
            <w:tcW w:w="147" w:type="pct"/>
          </w:tcPr>
          <w:p w14:paraId="0E84955E" w14:textId="77777777" w:rsidR="004F655F" w:rsidRPr="00815F7E" w:rsidRDefault="004F655F" w:rsidP="004F6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14:paraId="0F62F8A4" w14:textId="18653F5C" w:rsidR="004F655F" w:rsidRPr="00815F7E" w:rsidRDefault="002317F2" w:rsidP="00982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5F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1,145</w:t>
            </w:r>
          </w:p>
        </w:tc>
        <w:tc>
          <w:tcPr>
            <w:tcW w:w="151" w:type="pct"/>
          </w:tcPr>
          <w:p w14:paraId="62E9559C" w14:textId="77777777" w:rsidR="004F655F" w:rsidRPr="00815F7E" w:rsidRDefault="004F655F" w:rsidP="004F6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26" w:right="-9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bottom w:val="double" w:sz="4" w:space="0" w:color="auto"/>
            </w:tcBorders>
          </w:tcPr>
          <w:p w14:paraId="2C863E0E" w14:textId="59559ED3" w:rsidR="004F655F" w:rsidRPr="00815F7E" w:rsidRDefault="00C86924" w:rsidP="00231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57" w:type="pct"/>
          </w:tcPr>
          <w:p w14:paraId="350766A5" w14:textId="77777777" w:rsidR="004F655F" w:rsidRPr="00815F7E" w:rsidRDefault="004F655F" w:rsidP="004F6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</w:tcPr>
          <w:p w14:paraId="77F98D52" w14:textId="60BA1251" w:rsidR="004F655F" w:rsidRPr="00815F7E" w:rsidRDefault="002317F2" w:rsidP="00231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5F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E254EE" w:rsidRPr="006375B5" w14:paraId="0B50D796" w14:textId="77777777" w:rsidTr="00815F7E">
        <w:trPr>
          <w:trHeight w:val="380"/>
        </w:trPr>
        <w:tc>
          <w:tcPr>
            <w:tcW w:w="2321" w:type="pct"/>
          </w:tcPr>
          <w:p w14:paraId="0FEBB1FB" w14:textId="7356D1EF" w:rsidR="00E254EE" w:rsidRPr="006375B5" w:rsidRDefault="00E254EE" w:rsidP="00E25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</w:tcPr>
          <w:p w14:paraId="6017ADEB" w14:textId="77777777" w:rsidR="00E254EE" w:rsidRPr="006375B5" w:rsidRDefault="00E254EE" w:rsidP="00E25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0777F202" w14:textId="77777777" w:rsidR="00E254EE" w:rsidRPr="006375B5" w:rsidRDefault="00E254EE" w:rsidP="00E25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14:paraId="1F8BDDD7" w14:textId="77777777" w:rsidR="00E254EE" w:rsidRPr="006375B5" w:rsidRDefault="00E254EE" w:rsidP="00E25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53CA53E6" w14:textId="77777777" w:rsidR="00E254EE" w:rsidRPr="006375B5" w:rsidRDefault="00E254EE" w:rsidP="00E25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26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double" w:sz="4" w:space="0" w:color="auto"/>
            </w:tcBorders>
          </w:tcPr>
          <w:p w14:paraId="140193BF" w14:textId="77777777" w:rsidR="00E254EE" w:rsidRPr="006375B5" w:rsidRDefault="00E254EE" w:rsidP="00E25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" w:type="pct"/>
          </w:tcPr>
          <w:p w14:paraId="1B8DBD29" w14:textId="77777777" w:rsidR="00E254EE" w:rsidRPr="006375B5" w:rsidRDefault="00E254EE" w:rsidP="00E25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double" w:sz="4" w:space="0" w:color="auto"/>
            </w:tcBorders>
          </w:tcPr>
          <w:p w14:paraId="279E9F45" w14:textId="77777777" w:rsidR="00E254EE" w:rsidRPr="006375B5" w:rsidRDefault="00E254EE" w:rsidP="00E25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54EE" w:rsidRPr="006375B5" w14:paraId="26D3AAD8" w14:textId="77777777" w:rsidTr="001D30A8">
        <w:tc>
          <w:tcPr>
            <w:tcW w:w="2321" w:type="pct"/>
          </w:tcPr>
          <w:p w14:paraId="1CAEE933" w14:textId="77777777" w:rsidR="00E254EE" w:rsidRPr="006375B5" w:rsidRDefault="00E254EE" w:rsidP="00E25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8"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540" w:type="pct"/>
          </w:tcPr>
          <w:p w14:paraId="7D34FCED" w14:textId="77777777" w:rsidR="00E254EE" w:rsidRPr="006375B5" w:rsidRDefault="00E254EE" w:rsidP="00E25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4D80129" w14:textId="77777777" w:rsidR="00E254EE" w:rsidRPr="006375B5" w:rsidRDefault="00E254EE" w:rsidP="00E25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1DB185D8" w14:textId="77777777" w:rsidR="00E254EE" w:rsidRPr="006375B5" w:rsidRDefault="00E254EE" w:rsidP="00E25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3E68845D" w14:textId="77777777" w:rsidR="00E254EE" w:rsidRPr="006375B5" w:rsidRDefault="00E254EE" w:rsidP="00E25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4AAAB5E8" w14:textId="77777777" w:rsidR="00E254EE" w:rsidRPr="006375B5" w:rsidRDefault="00E254EE" w:rsidP="00E25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" w:type="pct"/>
          </w:tcPr>
          <w:p w14:paraId="1211621F" w14:textId="77777777" w:rsidR="00E254EE" w:rsidRPr="006375B5" w:rsidRDefault="00E254EE" w:rsidP="00E25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3FEDF4C3" w14:textId="77777777" w:rsidR="00E254EE" w:rsidRPr="006375B5" w:rsidRDefault="00E254EE" w:rsidP="00E25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54EE" w:rsidRPr="006375B5" w14:paraId="3E8E0E6A" w14:textId="77777777" w:rsidTr="001D30A8">
        <w:tc>
          <w:tcPr>
            <w:tcW w:w="2321" w:type="pct"/>
          </w:tcPr>
          <w:p w14:paraId="214DD752" w14:textId="16A4EFB7" w:rsidR="00E254EE" w:rsidRPr="006375B5" w:rsidRDefault="00F10A07" w:rsidP="00E25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ภาระผูกพันตามสัญญาเช่าระยะสั้นหรือมีมูลค่าต่ำ</w:t>
            </w:r>
          </w:p>
        </w:tc>
        <w:tc>
          <w:tcPr>
            <w:tcW w:w="540" w:type="pct"/>
          </w:tcPr>
          <w:p w14:paraId="424A16C4" w14:textId="732EF42C" w:rsidR="00E254EE" w:rsidRPr="006375B5" w:rsidRDefault="00492671" w:rsidP="00E25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492671">
              <w:rPr>
                <w:rFonts w:asciiTheme="majorBidi" w:hAnsiTheme="majorBidi" w:cstheme="majorBidi" w:hint="cs"/>
                <w:sz w:val="30"/>
                <w:szCs w:val="30"/>
              </w:rPr>
              <w:t>11</w:t>
            </w:r>
          </w:p>
        </w:tc>
        <w:tc>
          <w:tcPr>
            <w:tcW w:w="147" w:type="pct"/>
          </w:tcPr>
          <w:p w14:paraId="2F583CF6" w14:textId="77777777" w:rsidR="00E254EE" w:rsidRPr="006375B5" w:rsidRDefault="00E254EE" w:rsidP="00E25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67278873" w14:textId="04A94006" w:rsidR="00E254EE" w:rsidRPr="006375B5" w:rsidRDefault="00E254EE" w:rsidP="00E25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51" w:type="pct"/>
          </w:tcPr>
          <w:p w14:paraId="72AA90DF" w14:textId="77777777" w:rsidR="00E254EE" w:rsidRPr="006375B5" w:rsidRDefault="00E254EE" w:rsidP="00E25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1484A6D6" w14:textId="0092C5E1" w:rsidR="00E254EE" w:rsidRPr="006375B5" w:rsidRDefault="00492671" w:rsidP="002E0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492671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  <w:tc>
          <w:tcPr>
            <w:tcW w:w="157" w:type="pct"/>
          </w:tcPr>
          <w:p w14:paraId="400121E7" w14:textId="77777777" w:rsidR="00E254EE" w:rsidRPr="006375B5" w:rsidRDefault="00E254EE" w:rsidP="00E25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067E83AC" w14:textId="205613D0" w:rsidR="00E254EE" w:rsidRPr="006375B5" w:rsidRDefault="00E254EE" w:rsidP="00E25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E254EE" w:rsidRPr="006375B5" w14:paraId="79BD1DE2" w14:textId="77777777" w:rsidTr="001D30A8">
        <w:tc>
          <w:tcPr>
            <w:tcW w:w="2321" w:type="pct"/>
          </w:tcPr>
          <w:p w14:paraId="53094E4A" w14:textId="31D7D35A" w:rsidR="00E254EE" w:rsidRPr="002847D0" w:rsidRDefault="00E254EE" w:rsidP="00E25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40" w:type="pct"/>
          </w:tcPr>
          <w:p w14:paraId="270D3EA2" w14:textId="0DC7B808" w:rsidR="00E254EE" w:rsidRDefault="002E0068" w:rsidP="00E25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3,191</w:t>
            </w:r>
          </w:p>
        </w:tc>
        <w:tc>
          <w:tcPr>
            <w:tcW w:w="147" w:type="pct"/>
          </w:tcPr>
          <w:p w14:paraId="422886D9" w14:textId="77777777" w:rsidR="00E254EE" w:rsidRPr="006375B5" w:rsidRDefault="00E254EE" w:rsidP="00E25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27C9FCF0" w14:textId="6C09DA41" w:rsidR="00E254EE" w:rsidRPr="00531DF5" w:rsidRDefault="00E254EE" w:rsidP="00E25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3,468</w:t>
            </w:r>
          </w:p>
        </w:tc>
        <w:tc>
          <w:tcPr>
            <w:tcW w:w="151" w:type="pct"/>
          </w:tcPr>
          <w:p w14:paraId="0AF94F51" w14:textId="77777777" w:rsidR="00E254EE" w:rsidRPr="006375B5" w:rsidRDefault="00E254EE" w:rsidP="00E25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19649EE2" w14:textId="359FB79D" w:rsidR="00E254EE" w:rsidRDefault="00492671" w:rsidP="00E25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492671">
              <w:rPr>
                <w:rFonts w:asciiTheme="majorBidi" w:hAnsiTheme="majorBidi" w:cstheme="majorBidi" w:hint="cs"/>
                <w:sz w:val="30"/>
                <w:szCs w:val="30"/>
              </w:rPr>
              <w:t>36</w:t>
            </w:r>
          </w:p>
        </w:tc>
        <w:tc>
          <w:tcPr>
            <w:tcW w:w="157" w:type="pct"/>
          </w:tcPr>
          <w:p w14:paraId="44301061" w14:textId="77777777" w:rsidR="00E254EE" w:rsidRPr="006375B5" w:rsidRDefault="00E254EE" w:rsidP="00E25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02F12FA2" w14:textId="2142C91D" w:rsidR="00E254EE" w:rsidRPr="00531DF5" w:rsidRDefault="00E254EE" w:rsidP="00E25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</w:tr>
      <w:tr w:rsidR="00E254EE" w:rsidRPr="006375B5" w14:paraId="048444CA" w14:textId="77777777" w:rsidTr="001D30A8">
        <w:tc>
          <w:tcPr>
            <w:tcW w:w="2321" w:type="pct"/>
          </w:tcPr>
          <w:p w14:paraId="6ACBC36F" w14:textId="2853E067" w:rsidR="00E254EE" w:rsidRPr="006375B5" w:rsidRDefault="00E254EE" w:rsidP="00E25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สัญญา</w:t>
            </w:r>
            <w:r w:rsidRPr="006375B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จะ</w:t>
            </w: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 w:rsidRPr="006375B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จะ</w:t>
            </w: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ขายที่ดิน</w:t>
            </w:r>
          </w:p>
        </w:tc>
        <w:tc>
          <w:tcPr>
            <w:tcW w:w="540" w:type="pct"/>
          </w:tcPr>
          <w:p w14:paraId="26156BBE" w14:textId="41EBC61A" w:rsidR="00E254EE" w:rsidRPr="006375B5" w:rsidRDefault="002E0068" w:rsidP="007F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ED31997" w14:textId="77777777" w:rsidR="00E254EE" w:rsidRPr="006375B5" w:rsidRDefault="00E254EE" w:rsidP="00E25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238966DC" w14:textId="5106D2AB" w:rsidR="00E254EE" w:rsidRPr="006375B5" w:rsidRDefault="00E254EE" w:rsidP="00E25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151" w:type="pct"/>
          </w:tcPr>
          <w:p w14:paraId="693BD7D1" w14:textId="77777777" w:rsidR="00E254EE" w:rsidRPr="006375B5" w:rsidRDefault="00E254EE" w:rsidP="00E25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37D35B39" w14:textId="5B2F11FF" w:rsidR="00E254EE" w:rsidRPr="006375B5" w:rsidRDefault="002E0068" w:rsidP="00E25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7" w:type="pct"/>
          </w:tcPr>
          <w:p w14:paraId="425F5B92" w14:textId="77777777" w:rsidR="00E254EE" w:rsidRPr="006375B5" w:rsidRDefault="00E254EE" w:rsidP="00E25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5F48BCEA" w14:textId="1A2A1A01" w:rsidR="00E254EE" w:rsidRPr="006375B5" w:rsidRDefault="00E254EE" w:rsidP="00E25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254EE" w:rsidRPr="006375B5" w14:paraId="49F0ACA1" w14:textId="77777777" w:rsidTr="001D30A8">
        <w:trPr>
          <w:trHeight w:val="68"/>
        </w:trPr>
        <w:tc>
          <w:tcPr>
            <w:tcW w:w="2321" w:type="pct"/>
          </w:tcPr>
          <w:p w14:paraId="614F9C73" w14:textId="3B8A0B68" w:rsidR="00E254EE" w:rsidRPr="006375B5" w:rsidRDefault="00E254EE" w:rsidP="00E25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85" w:right="-131" w:hanging="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สัญญาจ้างเพื่องานอสังหาริมทรัพย์พัฒนา</w:t>
            </w:r>
            <w:r w:rsidRPr="006375B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เพื่อขาย</w:t>
            </w: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4631C1EB" w14:textId="6E2EF8F6" w:rsidR="00E254EE" w:rsidRPr="006375B5" w:rsidRDefault="002E0068" w:rsidP="00E25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1,256</w:t>
            </w:r>
          </w:p>
        </w:tc>
        <w:tc>
          <w:tcPr>
            <w:tcW w:w="147" w:type="pct"/>
          </w:tcPr>
          <w:p w14:paraId="7DE91B8D" w14:textId="77777777" w:rsidR="00E254EE" w:rsidRPr="006375B5" w:rsidRDefault="00E254EE" w:rsidP="00E25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72D2DF7D" w14:textId="0DCCC90F" w:rsidR="00E254EE" w:rsidRPr="006375B5" w:rsidRDefault="00E254EE" w:rsidP="00E25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1,104</w:t>
            </w:r>
          </w:p>
        </w:tc>
        <w:tc>
          <w:tcPr>
            <w:tcW w:w="151" w:type="pct"/>
          </w:tcPr>
          <w:p w14:paraId="1ED4B493" w14:textId="77777777" w:rsidR="00E254EE" w:rsidRPr="006375B5" w:rsidRDefault="00E254EE" w:rsidP="00E25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</w:tcPr>
          <w:p w14:paraId="6120301C" w14:textId="37D2498A" w:rsidR="00E254EE" w:rsidRPr="006375B5" w:rsidRDefault="002E0068" w:rsidP="00E25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7" w:type="pct"/>
          </w:tcPr>
          <w:p w14:paraId="2AE291AB" w14:textId="77777777" w:rsidR="00E254EE" w:rsidRPr="006375B5" w:rsidRDefault="00E254EE" w:rsidP="00E25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50FB0B63" w14:textId="5C34623E" w:rsidR="00E254EE" w:rsidRPr="006375B5" w:rsidRDefault="00E254EE" w:rsidP="00E25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254EE" w:rsidRPr="006375B5" w14:paraId="1BE4B559" w14:textId="77777777" w:rsidTr="001D30A8">
        <w:tc>
          <w:tcPr>
            <w:tcW w:w="2321" w:type="pct"/>
          </w:tcPr>
          <w:p w14:paraId="311B8A42" w14:textId="77777777" w:rsidR="00E254EE" w:rsidRPr="006375B5" w:rsidRDefault="00E254EE" w:rsidP="00E25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0893E3CA" w14:textId="08454706" w:rsidR="00E254EE" w:rsidRPr="006375B5" w:rsidRDefault="002E0068" w:rsidP="00E25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4,458</w:t>
            </w:r>
          </w:p>
        </w:tc>
        <w:tc>
          <w:tcPr>
            <w:tcW w:w="147" w:type="pct"/>
          </w:tcPr>
          <w:p w14:paraId="2C967FBF" w14:textId="77777777" w:rsidR="00E254EE" w:rsidRPr="006375B5" w:rsidRDefault="00E254EE" w:rsidP="00E25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24AF812E" w14:textId="0449FD40" w:rsidR="00E254EE" w:rsidRPr="006375B5" w:rsidRDefault="00E254EE" w:rsidP="00E25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4,641</w:t>
            </w:r>
          </w:p>
        </w:tc>
        <w:tc>
          <w:tcPr>
            <w:tcW w:w="151" w:type="pct"/>
          </w:tcPr>
          <w:p w14:paraId="7BFB7D6D" w14:textId="77777777" w:rsidR="00E254EE" w:rsidRPr="006375B5" w:rsidRDefault="00E254EE" w:rsidP="00E25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</w:tcPr>
          <w:p w14:paraId="7A07B5E1" w14:textId="44883449" w:rsidR="00E254EE" w:rsidRPr="006375B5" w:rsidRDefault="00492671" w:rsidP="00E25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267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37</w:t>
            </w:r>
          </w:p>
        </w:tc>
        <w:tc>
          <w:tcPr>
            <w:tcW w:w="157" w:type="pct"/>
          </w:tcPr>
          <w:p w14:paraId="14D97F8A" w14:textId="77777777" w:rsidR="00E254EE" w:rsidRPr="006375B5" w:rsidRDefault="00E254EE" w:rsidP="00E25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76FE7BEA" w14:textId="60A9C21B" w:rsidR="00E254EE" w:rsidRPr="006375B5" w:rsidRDefault="00E254EE" w:rsidP="00E25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</w:p>
        </w:tc>
      </w:tr>
    </w:tbl>
    <w:p w14:paraId="0F7AC344" w14:textId="5B498302" w:rsidR="00826CF9" w:rsidRDefault="00826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x-none" w:eastAsia="x-none"/>
        </w:rPr>
      </w:pPr>
    </w:p>
    <w:p w14:paraId="244F8066" w14:textId="77777777" w:rsidR="00361816" w:rsidRPr="006375B5" w:rsidRDefault="00361816" w:rsidP="00361816">
      <w:pPr>
        <w:pStyle w:val="Heading6"/>
        <w:numPr>
          <w:ilvl w:val="0"/>
          <w:numId w:val="19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  <w:lang w:val="en-US"/>
        </w:rPr>
      </w:pPr>
      <w:r w:rsidRPr="006375B5">
        <w:rPr>
          <w:rFonts w:ascii="Angsana New" w:hAnsi="Angsana New"/>
          <w:sz w:val="30"/>
          <w:szCs w:val="30"/>
          <w:cs/>
        </w:rPr>
        <w:t>เหตุการณ์ภายหลังรอบระยะเวลารายงาน</w:t>
      </w:r>
      <w:r w:rsidRPr="006375B5">
        <w:rPr>
          <w:rFonts w:ascii="Angsana New" w:hAnsi="Angsana New"/>
          <w:sz w:val="30"/>
          <w:szCs w:val="30"/>
          <w:lang w:val="en-US"/>
        </w:rPr>
        <w:t xml:space="preserve"> </w:t>
      </w:r>
    </w:p>
    <w:p w14:paraId="18FD9483" w14:textId="77777777" w:rsidR="00361816" w:rsidRPr="00025810" w:rsidRDefault="00361816" w:rsidP="00361816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3CD339CC" w14:textId="77777777" w:rsidR="00B57C7F" w:rsidRPr="005A21E4" w:rsidRDefault="00B57C7F" w:rsidP="00B57C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D70A6F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D70A6F">
        <w:rPr>
          <w:rFonts w:asciiTheme="majorBidi" w:hAnsiTheme="majorBidi"/>
          <w:sz w:val="30"/>
          <w:szCs w:val="30"/>
          <w:cs/>
        </w:rPr>
        <w:t xml:space="preserve"> </w:t>
      </w:r>
      <w:r w:rsidRPr="00D70A6F">
        <w:rPr>
          <w:rFonts w:asciiTheme="majorBidi" w:hAnsiTheme="majorBidi" w:cstheme="majorBidi"/>
          <w:sz w:val="30"/>
          <w:szCs w:val="30"/>
        </w:rPr>
        <w:t xml:space="preserve">27 </w:t>
      </w:r>
      <w:r w:rsidRPr="00D70A6F">
        <w:rPr>
          <w:rFonts w:asciiTheme="majorBidi" w:hAnsiTheme="majorBidi" w:hint="cs"/>
          <w:sz w:val="30"/>
          <w:szCs w:val="30"/>
          <w:cs/>
        </w:rPr>
        <w:t>กรกฎาคม</w:t>
      </w:r>
      <w:r w:rsidRPr="00D70A6F">
        <w:rPr>
          <w:rFonts w:asciiTheme="majorBidi" w:hAnsiTheme="majorBidi"/>
          <w:sz w:val="30"/>
          <w:szCs w:val="30"/>
          <w:cs/>
        </w:rPr>
        <w:t xml:space="preserve"> </w:t>
      </w:r>
      <w:r w:rsidRPr="00D70A6F">
        <w:rPr>
          <w:rFonts w:asciiTheme="majorBidi" w:hAnsiTheme="majorBidi" w:cstheme="majorBidi"/>
          <w:sz w:val="30"/>
          <w:szCs w:val="30"/>
        </w:rPr>
        <w:t xml:space="preserve">2568 </w:t>
      </w:r>
      <w:r w:rsidRPr="00D70A6F">
        <w:rPr>
          <w:rFonts w:asciiTheme="majorBidi" w:hAnsiTheme="majorBidi" w:hint="cs"/>
          <w:sz w:val="30"/>
          <w:szCs w:val="30"/>
          <w:cs/>
        </w:rPr>
        <w:t>บริษัทย่อยแห่งหนึ่งได้เข้าทำสัญญาซื้อหน่วยลงทุนของทรัสต์เพื่อการลงทุน</w:t>
      </w:r>
      <w:r>
        <w:rPr>
          <w:rFonts w:asciiTheme="majorBidi" w:hAnsiTheme="majorBidi"/>
          <w:sz w:val="30"/>
          <w:szCs w:val="30"/>
        </w:rPr>
        <w:br/>
      </w:r>
      <w:r w:rsidRPr="00D70A6F">
        <w:rPr>
          <w:rFonts w:asciiTheme="majorBidi" w:hAnsiTheme="majorBidi" w:hint="cs"/>
          <w:sz w:val="30"/>
          <w:szCs w:val="30"/>
          <w:cs/>
        </w:rPr>
        <w:t>ในอสังหาริมทรัพย์และสิทธิการเช่าอสังหาริมทรัพย์เพื่ออุตสาหกรรม</w:t>
      </w:r>
      <w:r w:rsidRPr="00D70A6F">
        <w:rPr>
          <w:rFonts w:asciiTheme="majorBidi" w:hAnsiTheme="majorBidi"/>
          <w:sz w:val="30"/>
          <w:szCs w:val="30"/>
          <w:cs/>
        </w:rPr>
        <w:t xml:space="preserve"> </w:t>
      </w:r>
      <w:r w:rsidRPr="00D70A6F">
        <w:rPr>
          <w:rFonts w:asciiTheme="majorBidi" w:hAnsiTheme="majorBidi" w:hint="cs"/>
          <w:sz w:val="30"/>
          <w:szCs w:val="30"/>
          <w:cs/>
        </w:rPr>
        <w:t>เฟรเซอร์ส</w:t>
      </w:r>
      <w:r w:rsidRPr="00D70A6F">
        <w:rPr>
          <w:rFonts w:asciiTheme="majorBidi" w:hAnsiTheme="majorBidi"/>
          <w:sz w:val="30"/>
          <w:szCs w:val="30"/>
          <w:cs/>
        </w:rPr>
        <w:t xml:space="preserve"> </w:t>
      </w:r>
      <w:r w:rsidRPr="00D70A6F">
        <w:rPr>
          <w:rFonts w:asciiTheme="majorBidi" w:hAnsiTheme="majorBidi" w:hint="cs"/>
          <w:sz w:val="30"/>
          <w:szCs w:val="30"/>
          <w:cs/>
        </w:rPr>
        <w:t>พร็อพเพอร์ตี้</w:t>
      </w:r>
      <w:r w:rsidRPr="00D70A6F">
        <w:rPr>
          <w:rFonts w:asciiTheme="majorBidi" w:hAnsiTheme="majorBidi"/>
          <w:sz w:val="30"/>
          <w:szCs w:val="30"/>
          <w:cs/>
        </w:rPr>
        <w:t xml:space="preserve"> </w:t>
      </w:r>
      <w:r w:rsidRPr="00D70A6F">
        <w:rPr>
          <w:rFonts w:asciiTheme="majorBidi" w:hAnsiTheme="majorBidi" w:hint="cs"/>
          <w:sz w:val="30"/>
          <w:szCs w:val="30"/>
          <w:cs/>
        </w:rPr>
        <w:t>จำนวน</w:t>
      </w:r>
      <w:r w:rsidRPr="00D70A6F">
        <w:rPr>
          <w:rFonts w:asciiTheme="majorBidi" w:hAnsiTheme="majorBidi"/>
          <w:sz w:val="30"/>
          <w:szCs w:val="30"/>
          <w:cs/>
        </w:rPr>
        <w:t xml:space="preserve"> </w:t>
      </w:r>
      <w:r w:rsidRPr="00D70A6F">
        <w:rPr>
          <w:rFonts w:asciiTheme="majorBidi" w:hAnsiTheme="majorBidi" w:cstheme="majorBidi"/>
          <w:sz w:val="30"/>
          <w:szCs w:val="30"/>
        </w:rPr>
        <w:t xml:space="preserve">48.80 </w:t>
      </w:r>
      <w:r>
        <w:rPr>
          <w:rFonts w:asciiTheme="majorBidi" w:hAnsiTheme="majorBidi" w:cstheme="majorBidi"/>
          <w:sz w:val="30"/>
          <w:szCs w:val="30"/>
        </w:rPr>
        <w:br/>
      </w:r>
      <w:r w:rsidRPr="00D70A6F">
        <w:rPr>
          <w:rFonts w:asciiTheme="majorBidi" w:hAnsiTheme="majorBidi" w:hint="cs"/>
          <w:sz w:val="30"/>
          <w:szCs w:val="30"/>
          <w:cs/>
        </w:rPr>
        <w:t>ล้านหน่วย</w:t>
      </w:r>
      <w:r w:rsidRPr="00D70A6F">
        <w:rPr>
          <w:rFonts w:asciiTheme="majorBidi" w:hAnsiTheme="majorBidi"/>
          <w:sz w:val="30"/>
          <w:szCs w:val="30"/>
          <w:cs/>
        </w:rPr>
        <w:t xml:space="preserve"> </w:t>
      </w:r>
      <w:r w:rsidRPr="00D70A6F">
        <w:rPr>
          <w:rFonts w:asciiTheme="majorBidi" w:hAnsiTheme="majorBidi" w:hint="cs"/>
          <w:sz w:val="30"/>
          <w:szCs w:val="30"/>
          <w:cs/>
        </w:rPr>
        <w:t>เป็นจำนวนเงินทั้งสิ้น</w:t>
      </w:r>
      <w:r w:rsidRPr="00D70A6F">
        <w:rPr>
          <w:rFonts w:asciiTheme="majorBidi" w:hAnsiTheme="majorBidi"/>
          <w:sz w:val="30"/>
          <w:szCs w:val="30"/>
          <w:cs/>
        </w:rPr>
        <w:t xml:space="preserve"> </w:t>
      </w:r>
      <w:r w:rsidRPr="00D70A6F">
        <w:rPr>
          <w:rFonts w:asciiTheme="majorBidi" w:hAnsiTheme="majorBidi" w:cstheme="majorBidi"/>
          <w:sz w:val="30"/>
          <w:szCs w:val="30"/>
        </w:rPr>
        <w:t xml:space="preserve">456.28 </w:t>
      </w:r>
      <w:r w:rsidRPr="00D70A6F">
        <w:rPr>
          <w:rFonts w:asciiTheme="majorBidi" w:hAnsiTheme="majorBidi" w:hint="cs"/>
          <w:sz w:val="30"/>
          <w:szCs w:val="30"/>
          <w:cs/>
        </w:rPr>
        <w:t>ล้านบาท</w:t>
      </w:r>
      <w:r w:rsidRPr="00D70A6F">
        <w:rPr>
          <w:rFonts w:asciiTheme="majorBidi" w:hAnsiTheme="majorBidi"/>
          <w:sz w:val="30"/>
          <w:szCs w:val="30"/>
          <w:cs/>
        </w:rPr>
        <w:t xml:space="preserve"> </w:t>
      </w:r>
      <w:r w:rsidRPr="00D70A6F">
        <w:rPr>
          <w:rFonts w:asciiTheme="majorBidi" w:hAnsiTheme="majorBidi" w:hint="cs"/>
          <w:sz w:val="30"/>
          <w:szCs w:val="30"/>
          <w:cs/>
        </w:rPr>
        <w:t>ทำให้สัดส่วนของการถือหุ้นของกลุ่มบริษัทเพิ่มขึ้นจาก</w:t>
      </w:r>
      <w:r>
        <w:rPr>
          <w:rFonts w:asciiTheme="majorBidi" w:hAnsiTheme="majorBidi"/>
          <w:sz w:val="30"/>
          <w:szCs w:val="30"/>
        </w:rPr>
        <w:br/>
      </w:r>
      <w:r w:rsidRPr="00D70A6F">
        <w:rPr>
          <w:rFonts w:asciiTheme="majorBidi" w:hAnsiTheme="majorBidi" w:hint="cs"/>
          <w:sz w:val="30"/>
          <w:szCs w:val="30"/>
          <w:cs/>
        </w:rPr>
        <w:t>ร้อยละ</w:t>
      </w:r>
      <w:r w:rsidRPr="00D70A6F">
        <w:rPr>
          <w:rFonts w:asciiTheme="majorBidi" w:hAnsiTheme="majorBidi"/>
          <w:sz w:val="30"/>
          <w:szCs w:val="30"/>
          <w:cs/>
        </w:rPr>
        <w:t xml:space="preserve"> </w:t>
      </w:r>
      <w:r w:rsidRPr="00D70A6F">
        <w:rPr>
          <w:rFonts w:asciiTheme="majorBidi" w:hAnsiTheme="majorBidi" w:cstheme="majorBidi"/>
          <w:sz w:val="30"/>
          <w:szCs w:val="30"/>
        </w:rPr>
        <w:t xml:space="preserve">26.83 </w:t>
      </w:r>
      <w:r w:rsidRPr="00D70A6F">
        <w:rPr>
          <w:rFonts w:asciiTheme="majorBidi" w:hAnsiTheme="majorBidi" w:hint="cs"/>
          <w:sz w:val="30"/>
          <w:szCs w:val="30"/>
          <w:cs/>
        </w:rPr>
        <w:t>เป็นร้อยละ</w:t>
      </w:r>
      <w:r w:rsidRPr="00D70A6F">
        <w:rPr>
          <w:rFonts w:asciiTheme="majorBidi" w:hAnsiTheme="majorBidi"/>
          <w:sz w:val="30"/>
          <w:szCs w:val="30"/>
          <w:cs/>
        </w:rPr>
        <w:t xml:space="preserve"> </w:t>
      </w:r>
      <w:r w:rsidRPr="00D70A6F">
        <w:rPr>
          <w:rFonts w:asciiTheme="majorBidi" w:hAnsiTheme="majorBidi" w:cstheme="majorBidi"/>
          <w:sz w:val="30"/>
          <w:szCs w:val="30"/>
        </w:rPr>
        <w:t>28.31</w:t>
      </w:r>
    </w:p>
    <w:p w14:paraId="7A54DA81" w14:textId="19BE83CE" w:rsidR="00361816" w:rsidRPr="00361816" w:rsidRDefault="00361816" w:rsidP="00B57C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361816" w:rsidRPr="00361816" w:rsidSect="00B849B1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paperSrc w:first="7" w:other="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9612E" w14:textId="77777777" w:rsidR="00270C3C" w:rsidRDefault="00270C3C" w:rsidP="00900EE2">
      <w:r>
        <w:separator/>
      </w:r>
    </w:p>
  </w:endnote>
  <w:endnote w:type="continuationSeparator" w:id="0">
    <w:p w14:paraId="7A408BDB" w14:textId="77777777" w:rsidR="00270C3C" w:rsidRDefault="00270C3C" w:rsidP="00900EE2">
      <w:r>
        <w:continuationSeparator/>
      </w:r>
    </w:p>
  </w:endnote>
  <w:endnote w:type="continuationNotice" w:id="1">
    <w:p w14:paraId="1C5871A3" w14:textId="77777777" w:rsidR="00270C3C" w:rsidRDefault="00270C3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esco">
    <w:altName w:val="Tesc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30"/>
        <w:szCs w:val="30"/>
      </w:rPr>
      <w:id w:val="-20244659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FC2CA54" w14:textId="5A051E20" w:rsidR="007F40F3" w:rsidRPr="00721ED0" w:rsidRDefault="007F40F3" w:rsidP="00721ED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721ED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21ED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21ED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7037FE" w:rsidRPr="007037FE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721ED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30"/>
        <w:szCs w:val="30"/>
      </w:rPr>
      <w:id w:val="-4944201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19A0009" w14:textId="77777777" w:rsidR="00673EC8" w:rsidRPr="00721ED0" w:rsidRDefault="00673EC8" w:rsidP="00721ED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721ED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21ED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21ED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7037FE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721ED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E2C6B" w14:textId="77777777" w:rsidR="00270C3C" w:rsidRDefault="00270C3C" w:rsidP="00900EE2">
      <w:r>
        <w:separator/>
      </w:r>
    </w:p>
  </w:footnote>
  <w:footnote w:type="continuationSeparator" w:id="0">
    <w:p w14:paraId="4BB45E52" w14:textId="77777777" w:rsidR="00270C3C" w:rsidRDefault="00270C3C" w:rsidP="00900EE2">
      <w:r>
        <w:continuationSeparator/>
      </w:r>
    </w:p>
  </w:footnote>
  <w:footnote w:type="continuationNotice" w:id="1">
    <w:p w14:paraId="6DE36FF9" w14:textId="77777777" w:rsidR="00270C3C" w:rsidRDefault="00270C3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C19D4" w14:textId="51484769" w:rsidR="00044B3C" w:rsidRPr="004F256C" w:rsidRDefault="00044B3C" w:rsidP="00044B3C">
    <w:pPr>
      <w:pStyle w:val="Heading6"/>
      <w:jc w:val="both"/>
      <w:rPr>
        <w:rFonts w:ascii="Angsana New" w:hAnsi="Angsana New"/>
        <w:sz w:val="32"/>
        <w:szCs w:val="32"/>
      </w:rPr>
    </w:pPr>
    <w:r w:rsidRPr="004F256C">
      <w:rPr>
        <w:rFonts w:ascii="Angsana New" w:hAnsi="Angsana New" w:hint="cs"/>
        <w:sz w:val="32"/>
        <w:szCs w:val="32"/>
        <w:cs/>
      </w:rPr>
      <w:t>บริษัท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เฟรเซอร์ส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พร็อพเพอร์ตี้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ประเทศไทย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จำกัด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มหาชน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และบริษัทย่อย</w:t>
    </w:r>
  </w:p>
  <w:p w14:paraId="2157834E" w14:textId="77777777" w:rsidR="00044B3C" w:rsidRPr="005351FF" w:rsidRDefault="00044B3C" w:rsidP="00044B3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5351F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554FE09" w14:textId="366C652B" w:rsidR="00044B3C" w:rsidRPr="005351FF" w:rsidRDefault="00044B3C" w:rsidP="00044B3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5351FF">
      <w:rPr>
        <w:rFonts w:ascii="Angsana New" w:hAnsi="Angsana New"/>
        <w:b w:val="0"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</w:t>
    </w:r>
    <w:r w:rsidR="00FA69CF"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</w:t>
    </w:r>
    <w:r w:rsidRPr="005351FF">
      <w:rPr>
        <w:rFonts w:ascii="Angsana New" w:hAnsi="Angsana New"/>
        <w:b w:val="0"/>
        <w:bCs/>
        <w:sz w:val="32"/>
        <w:szCs w:val="32"/>
        <w:cs/>
      </w:rPr>
      <w:t>สิ้นสุดวันที่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="00A7630F" w:rsidRPr="00A7630F">
      <w:rPr>
        <w:rFonts w:ascii="Angsana New" w:hAnsi="Angsana New"/>
        <w:sz w:val="32"/>
        <w:szCs w:val="32"/>
        <w:lang w:val="en-US"/>
      </w:rPr>
      <w:t xml:space="preserve">30 </w:t>
    </w:r>
    <w:r w:rsidR="00A7630F" w:rsidRPr="00B735EA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มิถุนายน</w:t>
    </w:r>
    <w:r w:rsidR="00A7630F" w:rsidRPr="00A7630F">
      <w:rPr>
        <w:rFonts w:ascii="Angsana New" w:hAnsi="Angsana New"/>
        <w:sz w:val="32"/>
        <w:szCs w:val="32"/>
        <w:cs/>
        <w:lang w:val="en-US" w:bidi="th-TH"/>
      </w:rPr>
      <w:t xml:space="preserve"> </w:t>
    </w:r>
    <w:r w:rsidR="007037FE" w:rsidRPr="007037FE">
      <w:rPr>
        <w:rFonts w:ascii="Angsana New" w:hAnsi="Angsana New"/>
        <w:sz w:val="32"/>
        <w:szCs w:val="32"/>
        <w:lang w:val="en-US"/>
      </w:rPr>
      <w:t>256</w:t>
    </w:r>
    <w:r w:rsidR="004F7ECA">
      <w:rPr>
        <w:rFonts w:ascii="Angsana New" w:hAnsi="Angsana New"/>
        <w:sz w:val="32"/>
        <w:szCs w:val="32"/>
        <w:lang w:val="en-US"/>
      </w:rPr>
      <w:t>8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Pr="005351FF">
      <w:rPr>
        <w:rFonts w:ascii="Angsana New" w:hAnsi="Angsana New"/>
        <w:sz w:val="32"/>
        <w:szCs w:val="32"/>
      </w:rPr>
      <w:t>(</w:t>
    </w:r>
    <w:r w:rsidRPr="005351FF">
      <w:rPr>
        <w:rFonts w:ascii="Angsana New" w:hAnsi="Angsana New"/>
        <w:b w:val="0"/>
        <w:bCs/>
        <w:sz w:val="32"/>
        <w:szCs w:val="32"/>
        <w:cs/>
      </w:rPr>
      <w:t>ไม่ได้ตรวจสอบ</w:t>
    </w:r>
    <w:r w:rsidRPr="005351FF">
      <w:rPr>
        <w:rFonts w:ascii="Angsana New" w:hAnsi="Angsana New"/>
        <w:sz w:val="32"/>
        <w:szCs w:val="32"/>
      </w:rPr>
      <w:t>)</w:t>
    </w:r>
  </w:p>
  <w:p w14:paraId="536EF31E" w14:textId="77777777" w:rsidR="00AD7484" w:rsidRPr="00044B3C" w:rsidRDefault="00AD7484" w:rsidP="00AD7484">
    <w:pPr>
      <w:tabs>
        <w:tab w:val="left" w:pos="720"/>
      </w:tabs>
      <w:ind w:right="-43"/>
      <w:rPr>
        <w:rFonts w:ascii="Angsana New" w:hAnsi="Angsana New"/>
        <w:sz w:val="30"/>
        <w:szCs w:val="30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E1EAA" w14:textId="77777777" w:rsidR="00093AA2" w:rsidRPr="004F256C" w:rsidRDefault="00093AA2" w:rsidP="00093AA2">
    <w:pPr>
      <w:pStyle w:val="Heading6"/>
      <w:jc w:val="both"/>
      <w:rPr>
        <w:rFonts w:ascii="Angsana New" w:hAnsi="Angsana New"/>
        <w:sz w:val="32"/>
        <w:szCs w:val="32"/>
      </w:rPr>
    </w:pPr>
    <w:r w:rsidRPr="004F256C">
      <w:rPr>
        <w:rFonts w:ascii="Angsana New" w:hAnsi="Angsana New" w:hint="cs"/>
        <w:sz w:val="32"/>
        <w:szCs w:val="32"/>
        <w:cs/>
      </w:rPr>
      <w:t>บริษัท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เฟรเซอร์ส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พร็อพเพอร์ตี้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ประเทศไทย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จำกัด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มหาชน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และบริษัทย่อย</w:t>
    </w:r>
  </w:p>
  <w:p w14:paraId="6F1B5146" w14:textId="77777777" w:rsidR="00093AA2" w:rsidRPr="005351FF" w:rsidRDefault="00093AA2" w:rsidP="00093AA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5351F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609CB64" w14:textId="343B63B0" w:rsidR="00093AA2" w:rsidRPr="005351FF" w:rsidRDefault="00093AA2" w:rsidP="00093AA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5351FF">
      <w:rPr>
        <w:rFonts w:ascii="Angsana New" w:hAnsi="Angsana New"/>
        <w:b w:val="0"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</w:t>
    </w:r>
    <w:r w:rsidR="00D0254F"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</w:t>
    </w:r>
    <w:r w:rsidRPr="005351FF">
      <w:rPr>
        <w:rFonts w:ascii="Angsana New" w:hAnsi="Angsana New"/>
        <w:b w:val="0"/>
        <w:bCs/>
        <w:sz w:val="32"/>
        <w:szCs w:val="32"/>
        <w:cs/>
      </w:rPr>
      <w:t>สิ้นสุดวันที่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="007037FE" w:rsidRPr="007037FE">
      <w:rPr>
        <w:rFonts w:ascii="Angsana New" w:hAnsi="Angsana New"/>
        <w:sz w:val="32"/>
        <w:szCs w:val="32"/>
        <w:lang w:val="en-US"/>
      </w:rPr>
      <w:t>3</w:t>
    </w:r>
    <w:r w:rsidR="00D0254F">
      <w:rPr>
        <w:rFonts w:ascii="Angsana New" w:hAnsi="Angsana New"/>
        <w:sz w:val="32"/>
        <w:szCs w:val="32"/>
        <w:lang w:val="en-US" w:bidi="th-TH"/>
      </w:rPr>
      <w:t xml:space="preserve">0 </w:t>
    </w:r>
    <w:r w:rsidR="00D0254F" w:rsidRPr="00E25F57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มิถุนายน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="007037FE" w:rsidRPr="007037FE">
      <w:rPr>
        <w:rFonts w:ascii="Angsana New" w:hAnsi="Angsana New"/>
        <w:sz w:val="32"/>
        <w:szCs w:val="32"/>
        <w:lang w:val="en-US"/>
      </w:rPr>
      <w:t>256</w:t>
    </w:r>
    <w:r w:rsidR="00FE53B7" w:rsidRPr="004F1E52">
      <w:rPr>
        <w:rFonts w:ascii="Angsana New" w:hAnsi="Angsana New" w:hint="cs"/>
        <w:sz w:val="32"/>
        <w:szCs w:val="32"/>
        <w:lang w:val="en-US" w:bidi="th-TH"/>
      </w:rPr>
      <w:t>8</w:t>
    </w:r>
    <w:r w:rsidR="00D30C48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Pr="005351FF">
      <w:rPr>
        <w:rFonts w:ascii="Angsana New" w:hAnsi="Angsana New"/>
        <w:sz w:val="32"/>
        <w:szCs w:val="32"/>
      </w:rPr>
      <w:t>(</w:t>
    </w:r>
    <w:r w:rsidRPr="005351FF">
      <w:rPr>
        <w:rFonts w:ascii="Angsana New" w:hAnsi="Angsana New"/>
        <w:b w:val="0"/>
        <w:bCs/>
        <w:sz w:val="32"/>
        <w:szCs w:val="32"/>
        <w:cs/>
      </w:rPr>
      <w:t>ไม่ได้ตรวจสอบ</w:t>
    </w:r>
    <w:r w:rsidRPr="005351FF">
      <w:rPr>
        <w:rFonts w:ascii="Angsana New" w:hAnsi="Angsana New"/>
        <w:sz w:val="32"/>
        <w:szCs w:val="32"/>
      </w:rPr>
      <w:t>)</w:t>
    </w:r>
  </w:p>
  <w:p w14:paraId="5002116C" w14:textId="77777777" w:rsidR="007F40F3" w:rsidRPr="00093AA2" w:rsidRDefault="007F40F3" w:rsidP="005A4C36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178B0" w14:textId="77777777" w:rsidR="00044B3C" w:rsidRPr="004F256C" w:rsidRDefault="00044B3C" w:rsidP="00044B3C">
    <w:pPr>
      <w:pStyle w:val="Heading6"/>
      <w:jc w:val="both"/>
      <w:rPr>
        <w:rFonts w:ascii="Angsana New" w:hAnsi="Angsana New"/>
        <w:sz w:val="32"/>
        <w:szCs w:val="32"/>
      </w:rPr>
    </w:pPr>
    <w:r w:rsidRPr="004F256C">
      <w:rPr>
        <w:rFonts w:ascii="Angsana New" w:hAnsi="Angsana New" w:hint="cs"/>
        <w:sz w:val="32"/>
        <w:szCs w:val="32"/>
        <w:cs/>
      </w:rPr>
      <w:t>บริษัท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เฟรเซอร์ส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พร็อพเพอร์ตี้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ประเทศไทย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จำกัด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มหาชน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และบริษัทย่อย</w:t>
    </w:r>
  </w:p>
  <w:p w14:paraId="54CFE6C1" w14:textId="77777777" w:rsidR="00044B3C" w:rsidRPr="005351FF" w:rsidRDefault="00044B3C" w:rsidP="00044B3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5351F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6D46CC1" w14:textId="4F639240" w:rsidR="00044B3C" w:rsidRPr="005351FF" w:rsidRDefault="00044B3C" w:rsidP="00044B3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5351FF">
      <w:rPr>
        <w:rFonts w:ascii="Angsana New" w:hAnsi="Angsana New"/>
        <w:b w:val="0"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</w:t>
    </w:r>
    <w:r w:rsidR="00E25F57"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</w:t>
    </w:r>
    <w:r w:rsidRPr="005351FF">
      <w:rPr>
        <w:rFonts w:ascii="Angsana New" w:hAnsi="Angsana New"/>
        <w:b w:val="0"/>
        <w:bCs/>
        <w:sz w:val="32"/>
        <w:szCs w:val="32"/>
        <w:cs/>
      </w:rPr>
      <w:t>สิ้นสุดวันที่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="007037FE" w:rsidRPr="007037FE">
      <w:rPr>
        <w:rFonts w:ascii="Angsana New" w:hAnsi="Angsana New"/>
        <w:sz w:val="32"/>
        <w:szCs w:val="32"/>
        <w:lang w:val="en-US"/>
      </w:rPr>
      <w:t>3</w:t>
    </w:r>
    <w:r w:rsidR="00E25F57">
      <w:rPr>
        <w:rFonts w:ascii="Angsana New" w:hAnsi="Angsana New"/>
        <w:sz w:val="32"/>
        <w:szCs w:val="32"/>
        <w:lang w:val="en-US"/>
      </w:rPr>
      <w:t>0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ม</w:t>
    </w:r>
    <w:r w:rsidR="00E25F57">
      <w:rPr>
        <w:rFonts w:ascii="Angsana New" w:hAnsi="Angsana New" w:hint="cs"/>
        <w:b w:val="0"/>
        <w:bCs/>
        <w:sz w:val="32"/>
        <w:szCs w:val="32"/>
        <w:cs/>
        <w:lang w:bidi="th-TH"/>
      </w:rPr>
      <w:t>ิถุนายน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="007037FE" w:rsidRPr="007037FE">
      <w:rPr>
        <w:rFonts w:ascii="Angsana New" w:hAnsi="Angsana New"/>
        <w:sz w:val="32"/>
        <w:szCs w:val="32"/>
        <w:lang w:val="en-US"/>
      </w:rPr>
      <w:t>256</w:t>
    </w:r>
    <w:r w:rsidR="00D047BE">
      <w:rPr>
        <w:rFonts w:ascii="Angsana New" w:hAnsi="Angsana New"/>
        <w:sz w:val="32"/>
        <w:szCs w:val="32"/>
        <w:lang w:val="en-US"/>
      </w:rPr>
      <w:t>8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Pr="005351FF">
      <w:rPr>
        <w:rFonts w:ascii="Angsana New" w:hAnsi="Angsana New"/>
        <w:sz w:val="32"/>
        <w:szCs w:val="32"/>
      </w:rPr>
      <w:t>(</w:t>
    </w:r>
    <w:r w:rsidRPr="005351FF">
      <w:rPr>
        <w:rFonts w:ascii="Angsana New" w:hAnsi="Angsana New"/>
        <w:b w:val="0"/>
        <w:bCs/>
        <w:sz w:val="32"/>
        <w:szCs w:val="32"/>
        <w:cs/>
      </w:rPr>
      <w:t>ไม่ได้ตรวจสอบ</w:t>
    </w:r>
    <w:r w:rsidRPr="005351FF">
      <w:rPr>
        <w:rFonts w:ascii="Angsana New" w:hAnsi="Angsana New"/>
        <w:sz w:val="32"/>
        <w:szCs w:val="32"/>
      </w:rPr>
      <w:t>)</w:t>
    </w:r>
  </w:p>
  <w:p w14:paraId="0708A271" w14:textId="77777777" w:rsidR="007F40F3" w:rsidRPr="00044B3C" w:rsidRDefault="007F40F3" w:rsidP="002B7FDF">
    <w:pPr>
      <w:pStyle w:val="Header"/>
      <w:rPr>
        <w:rFonts w:ascii="Angsana New" w:hAnsi="Angsana New"/>
        <w:sz w:val="32"/>
        <w:szCs w:val="32"/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F2579" w14:textId="77777777" w:rsidR="00465A27" w:rsidRPr="004F256C" w:rsidRDefault="00465A27" w:rsidP="00FB7894">
    <w:pPr>
      <w:pStyle w:val="Heading6"/>
      <w:ind w:firstLine="540"/>
      <w:jc w:val="both"/>
      <w:rPr>
        <w:rFonts w:ascii="Angsana New" w:hAnsi="Angsana New"/>
        <w:sz w:val="32"/>
        <w:szCs w:val="32"/>
      </w:rPr>
    </w:pPr>
    <w:r w:rsidRPr="004F256C">
      <w:rPr>
        <w:rFonts w:ascii="Angsana New" w:hAnsi="Angsana New" w:hint="cs"/>
        <w:sz w:val="32"/>
        <w:szCs w:val="32"/>
        <w:cs/>
      </w:rPr>
      <w:t>บริษัท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เฟรเซอร์ส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พร็อพเพอร์ตี้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ประเทศไทย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จำกัด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มหาชน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และบริษัทย่อย</w:t>
    </w:r>
  </w:p>
  <w:p w14:paraId="4A7D64B4" w14:textId="77777777" w:rsidR="00465A27" w:rsidRPr="005351FF" w:rsidRDefault="00465A27" w:rsidP="00FB789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540"/>
      <w:rPr>
        <w:rFonts w:ascii="Angsana New" w:hAnsi="Angsana New"/>
        <w:b/>
        <w:bCs/>
        <w:sz w:val="32"/>
        <w:szCs w:val="32"/>
      </w:rPr>
    </w:pPr>
    <w:r w:rsidRPr="005351F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78D2DC0" w14:textId="50E26890" w:rsidR="00465A27" w:rsidRPr="005351FF" w:rsidRDefault="00465A27" w:rsidP="00FB7894">
    <w:pPr>
      <w:pStyle w:val="acctmainheading"/>
      <w:spacing w:after="0" w:line="240" w:lineRule="atLeast"/>
      <w:ind w:firstLine="540"/>
      <w:rPr>
        <w:rFonts w:ascii="Angsana New" w:hAnsi="Angsana New"/>
        <w:b w:val="0"/>
        <w:bCs/>
        <w:sz w:val="32"/>
        <w:szCs w:val="32"/>
        <w:lang w:val="en-US" w:bidi="th-TH"/>
      </w:rPr>
    </w:pPr>
    <w:r w:rsidRPr="005351FF">
      <w:rPr>
        <w:rFonts w:ascii="Angsana New" w:hAnsi="Angsana New"/>
        <w:b w:val="0"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</w:t>
    </w:r>
    <w:r w:rsidR="00FF4AD6"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</w:t>
    </w:r>
    <w:r w:rsidRPr="005351FF">
      <w:rPr>
        <w:rFonts w:ascii="Angsana New" w:hAnsi="Angsana New"/>
        <w:b w:val="0"/>
        <w:bCs/>
        <w:sz w:val="32"/>
        <w:szCs w:val="32"/>
        <w:cs/>
      </w:rPr>
      <w:t>สิ้นสุดวันที่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Pr="007037FE">
      <w:rPr>
        <w:rFonts w:ascii="Angsana New" w:hAnsi="Angsana New"/>
        <w:sz w:val="32"/>
        <w:szCs w:val="32"/>
        <w:lang w:val="en-US"/>
      </w:rPr>
      <w:t>3</w:t>
    </w:r>
    <w:r w:rsidR="00FF4AD6">
      <w:rPr>
        <w:rFonts w:ascii="Angsana New" w:hAnsi="Angsana New"/>
        <w:sz w:val="32"/>
        <w:szCs w:val="32"/>
        <w:lang w:val="en-US"/>
      </w:rPr>
      <w:t>0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ม</w:t>
    </w:r>
    <w:r w:rsidR="00FF4AD6">
      <w:rPr>
        <w:rFonts w:ascii="Angsana New" w:hAnsi="Angsana New" w:hint="cs"/>
        <w:b w:val="0"/>
        <w:bCs/>
        <w:sz w:val="32"/>
        <w:szCs w:val="32"/>
        <w:cs/>
        <w:lang w:bidi="th-TH"/>
      </w:rPr>
      <w:t>ิถุนายน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Pr="007037FE">
      <w:rPr>
        <w:rFonts w:ascii="Angsana New" w:hAnsi="Angsana New"/>
        <w:sz w:val="32"/>
        <w:szCs w:val="32"/>
        <w:lang w:val="en-US"/>
      </w:rPr>
      <w:t>256</w:t>
    </w:r>
    <w:r>
      <w:rPr>
        <w:rFonts w:ascii="Angsana New" w:hAnsi="Angsana New"/>
        <w:sz w:val="32"/>
        <w:szCs w:val="32"/>
        <w:lang w:val="en-US"/>
      </w:rPr>
      <w:t>8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Pr="005351FF">
      <w:rPr>
        <w:rFonts w:ascii="Angsana New" w:hAnsi="Angsana New"/>
        <w:sz w:val="32"/>
        <w:szCs w:val="32"/>
      </w:rPr>
      <w:t>(</w:t>
    </w:r>
    <w:r w:rsidRPr="005351FF">
      <w:rPr>
        <w:rFonts w:ascii="Angsana New" w:hAnsi="Angsana New"/>
        <w:b w:val="0"/>
        <w:bCs/>
        <w:sz w:val="32"/>
        <w:szCs w:val="32"/>
        <w:cs/>
      </w:rPr>
      <w:t>ไม่ได้ตรวจสอบ</w:t>
    </w:r>
    <w:r w:rsidRPr="005351FF">
      <w:rPr>
        <w:rFonts w:ascii="Angsana New" w:hAnsi="Angsana New"/>
        <w:sz w:val="32"/>
        <w:szCs w:val="32"/>
      </w:rPr>
      <w:t>)</w:t>
    </w:r>
  </w:p>
  <w:p w14:paraId="0E20E8DC" w14:textId="77777777" w:rsidR="00465A27" w:rsidRPr="00044B3C" w:rsidRDefault="00465A27" w:rsidP="002B7FDF">
    <w:pPr>
      <w:pStyle w:val="Header"/>
      <w:rPr>
        <w:rFonts w:ascii="Angsana New" w:hAnsi="Angsana New"/>
        <w:sz w:val="32"/>
        <w:szCs w:val="32"/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EC5C8" w14:textId="77777777" w:rsidR="00465A27" w:rsidRPr="004F256C" w:rsidRDefault="00465A27" w:rsidP="00465A27">
    <w:pPr>
      <w:pStyle w:val="Heading6"/>
      <w:jc w:val="both"/>
      <w:rPr>
        <w:rFonts w:ascii="Angsana New" w:hAnsi="Angsana New"/>
        <w:sz w:val="32"/>
        <w:szCs w:val="32"/>
      </w:rPr>
    </w:pPr>
    <w:r w:rsidRPr="004F256C">
      <w:rPr>
        <w:rFonts w:ascii="Angsana New" w:hAnsi="Angsana New" w:hint="cs"/>
        <w:sz w:val="32"/>
        <w:szCs w:val="32"/>
        <w:cs/>
      </w:rPr>
      <w:t>บริษัท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เฟรเซอร์ส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พร็อพเพอร์ตี้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ประเทศไทย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จำกัด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มหาชน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และบริษัทย่อย</w:t>
    </w:r>
  </w:p>
  <w:p w14:paraId="6D767FAA" w14:textId="77777777" w:rsidR="00465A27" w:rsidRPr="005351FF" w:rsidRDefault="00465A27" w:rsidP="00465A2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5351F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60CA041" w14:textId="0AB2C0D7" w:rsidR="00465A27" w:rsidRPr="005351FF" w:rsidRDefault="00465A27" w:rsidP="00465A2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5351FF">
      <w:rPr>
        <w:rFonts w:ascii="Angsana New" w:hAnsi="Angsana New"/>
        <w:b w:val="0"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</w:t>
    </w:r>
    <w:r w:rsidR="00611A6F"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</w:t>
    </w:r>
    <w:r w:rsidRPr="005351FF">
      <w:rPr>
        <w:rFonts w:ascii="Angsana New" w:hAnsi="Angsana New"/>
        <w:b w:val="0"/>
        <w:bCs/>
        <w:sz w:val="32"/>
        <w:szCs w:val="32"/>
        <w:cs/>
      </w:rPr>
      <w:t>สิ้นสุดวันที่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Pr="007037FE">
      <w:rPr>
        <w:rFonts w:ascii="Angsana New" w:hAnsi="Angsana New"/>
        <w:sz w:val="32"/>
        <w:szCs w:val="32"/>
        <w:lang w:val="en-US"/>
      </w:rPr>
      <w:t>3</w:t>
    </w:r>
    <w:r w:rsidR="00611A6F">
      <w:rPr>
        <w:rFonts w:ascii="Angsana New" w:hAnsi="Angsana New"/>
        <w:sz w:val="32"/>
        <w:szCs w:val="32"/>
        <w:lang w:val="en-US"/>
      </w:rPr>
      <w:t>0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ม</w:t>
    </w:r>
    <w:r w:rsidR="00611A6F">
      <w:rPr>
        <w:rFonts w:ascii="Angsana New" w:hAnsi="Angsana New" w:hint="cs"/>
        <w:b w:val="0"/>
        <w:bCs/>
        <w:sz w:val="32"/>
        <w:szCs w:val="32"/>
        <w:cs/>
        <w:lang w:bidi="th-TH"/>
      </w:rPr>
      <w:t>ิถุนายน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Pr="007037FE">
      <w:rPr>
        <w:rFonts w:ascii="Angsana New" w:hAnsi="Angsana New"/>
        <w:sz w:val="32"/>
        <w:szCs w:val="32"/>
        <w:lang w:val="en-US"/>
      </w:rPr>
      <w:t>256</w:t>
    </w:r>
    <w:r>
      <w:rPr>
        <w:rFonts w:ascii="Angsana New" w:hAnsi="Angsana New"/>
        <w:sz w:val="32"/>
        <w:szCs w:val="32"/>
        <w:lang w:val="en-US"/>
      </w:rPr>
      <w:t>8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Pr="005351FF">
      <w:rPr>
        <w:rFonts w:ascii="Angsana New" w:hAnsi="Angsana New"/>
        <w:sz w:val="32"/>
        <w:szCs w:val="32"/>
      </w:rPr>
      <w:t>(</w:t>
    </w:r>
    <w:r w:rsidRPr="005351FF">
      <w:rPr>
        <w:rFonts w:ascii="Angsana New" w:hAnsi="Angsana New"/>
        <w:b w:val="0"/>
        <w:bCs/>
        <w:sz w:val="32"/>
        <w:szCs w:val="32"/>
        <w:cs/>
      </w:rPr>
      <w:t>ไม่ได้ตรวจสอบ</w:t>
    </w:r>
    <w:r w:rsidRPr="005351FF">
      <w:rPr>
        <w:rFonts w:ascii="Angsana New" w:hAnsi="Angsana New"/>
        <w:sz w:val="32"/>
        <w:szCs w:val="32"/>
      </w:rPr>
      <w:t>)</w:t>
    </w:r>
  </w:p>
  <w:p w14:paraId="5D6CD56C" w14:textId="77777777" w:rsidR="00465A27" w:rsidRPr="00044B3C" w:rsidRDefault="00465A27" w:rsidP="002B7FDF">
    <w:pPr>
      <w:pStyle w:val="Header"/>
      <w:rPr>
        <w:rFonts w:ascii="Angsana New" w:hAnsi="Angsana New"/>
        <w:sz w:val="32"/>
        <w:szCs w:val="32"/>
        <w:lang w:val="en-GB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38A60" w14:textId="77777777" w:rsidR="00673EC8" w:rsidRPr="004F256C" w:rsidRDefault="00673EC8" w:rsidP="00465A27">
    <w:pPr>
      <w:pStyle w:val="Heading6"/>
      <w:jc w:val="both"/>
      <w:rPr>
        <w:rFonts w:ascii="Angsana New" w:hAnsi="Angsana New"/>
        <w:sz w:val="32"/>
        <w:szCs w:val="32"/>
      </w:rPr>
    </w:pPr>
    <w:r w:rsidRPr="004F256C">
      <w:rPr>
        <w:rFonts w:ascii="Angsana New" w:hAnsi="Angsana New" w:hint="cs"/>
        <w:sz w:val="32"/>
        <w:szCs w:val="32"/>
        <w:cs/>
      </w:rPr>
      <w:t>บริษัท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เฟรเซอร์ส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พร็อพเพอร์ตี้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ประเทศไทย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จำกัด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มหาชน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และบริษัทย่อย</w:t>
    </w:r>
  </w:p>
  <w:p w14:paraId="1BA0635D" w14:textId="77777777" w:rsidR="00673EC8" w:rsidRPr="005351FF" w:rsidRDefault="00673EC8" w:rsidP="00465A2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5351F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3109C22" w14:textId="77777777" w:rsidR="00673EC8" w:rsidRPr="005351FF" w:rsidRDefault="00673EC8" w:rsidP="00465A2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5351FF">
      <w:rPr>
        <w:rFonts w:ascii="Angsana New" w:hAnsi="Angsana New"/>
        <w:b w:val="0"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และเก้าเดือน</w:t>
    </w:r>
    <w:r w:rsidRPr="005351FF">
      <w:rPr>
        <w:rFonts w:ascii="Angsana New" w:hAnsi="Angsana New"/>
        <w:b w:val="0"/>
        <w:bCs/>
        <w:sz w:val="32"/>
        <w:szCs w:val="32"/>
        <w:cs/>
      </w:rPr>
      <w:t>สิ้นสุดวันที่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Pr="007037FE">
      <w:rPr>
        <w:rFonts w:ascii="Angsana New" w:hAnsi="Angsana New"/>
        <w:sz w:val="32"/>
        <w:szCs w:val="32"/>
        <w:lang w:val="en-US"/>
      </w:rPr>
      <w:t>3</w:t>
    </w:r>
    <w:r>
      <w:rPr>
        <w:rFonts w:ascii="Angsana New" w:hAnsi="Angsana New"/>
        <w:sz w:val="32"/>
        <w:szCs w:val="32"/>
        <w:lang w:val="en-US"/>
      </w:rPr>
      <w:t>0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มิถุนายน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Pr="007037FE">
      <w:rPr>
        <w:rFonts w:ascii="Angsana New" w:hAnsi="Angsana New"/>
        <w:sz w:val="32"/>
        <w:szCs w:val="32"/>
        <w:lang w:val="en-US"/>
      </w:rPr>
      <w:t>256</w:t>
    </w:r>
    <w:r>
      <w:rPr>
        <w:rFonts w:ascii="Angsana New" w:hAnsi="Angsana New"/>
        <w:sz w:val="32"/>
        <w:szCs w:val="32"/>
        <w:lang w:val="en-US"/>
      </w:rPr>
      <w:t>8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Pr="005351FF">
      <w:rPr>
        <w:rFonts w:ascii="Angsana New" w:hAnsi="Angsana New"/>
        <w:sz w:val="32"/>
        <w:szCs w:val="32"/>
      </w:rPr>
      <w:t>(</w:t>
    </w:r>
    <w:r w:rsidRPr="005351FF">
      <w:rPr>
        <w:rFonts w:ascii="Angsana New" w:hAnsi="Angsana New"/>
        <w:b w:val="0"/>
        <w:bCs/>
        <w:sz w:val="32"/>
        <w:szCs w:val="32"/>
        <w:cs/>
      </w:rPr>
      <w:t>ไม่ได้ตรวจสอบ</w:t>
    </w:r>
    <w:r w:rsidRPr="005351FF">
      <w:rPr>
        <w:rFonts w:ascii="Angsana New" w:hAnsi="Angsana New"/>
        <w:sz w:val="32"/>
        <w:szCs w:val="32"/>
      </w:rPr>
      <w:t>)</w:t>
    </w:r>
  </w:p>
  <w:p w14:paraId="5F42AAC7" w14:textId="77777777" w:rsidR="00673EC8" w:rsidRPr="00044B3C" w:rsidRDefault="00673EC8" w:rsidP="002B7FDF">
    <w:pPr>
      <w:pStyle w:val="Header"/>
      <w:rPr>
        <w:rFonts w:ascii="Angsana New" w:hAnsi="Angsana New"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222"/>
        </w:tabs>
        <w:ind w:left="122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ED31F4"/>
    <w:multiLevelType w:val="hybridMultilevel"/>
    <w:tmpl w:val="394EB1E6"/>
    <w:lvl w:ilvl="0" w:tplc="D1FE9128">
      <w:start w:val="3"/>
      <w:numFmt w:val="bullet"/>
      <w:lvlText w:val="-"/>
      <w:lvlJc w:val="left"/>
      <w:pPr>
        <w:ind w:left="504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1" w15:restartNumberingAfterBreak="0">
    <w:nsid w:val="14CC12AD"/>
    <w:multiLevelType w:val="hybridMultilevel"/>
    <w:tmpl w:val="4824E40E"/>
    <w:lvl w:ilvl="0" w:tplc="7AD0DCC6">
      <w:start w:val="3"/>
      <w:numFmt w:val="bullet"/>
      <w:lvlText w:val="-"/>
      <w:lvlJc w:val="left"/>
      <w:pPr>
        <w:ind w:left="504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2" w15:restartNumberingAfterBreak="0">
    <w:nsid w:val="16166DDC"/>
    <w:multiLevelType w:val="hybridMultilevel"/>
    <w:tmpl w:val="2D045B00"/>
    <w:lvl w:ilvl="0" w:tplc="ED4E5848">
      <w:start w:val="3"/>
      <w:numFmt w:val="bullet"/>
      <w:lvlText w:val="-"/>
      <w:lvlJc w:val="left"/>
      <w:pPr>
        <w:ind w:left="504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3" w15:restartNumberingAfterBreak="0">
    <w:nsid w:val="1B511D7E"/>
    <w:multiLevelType w:val="hybridMultilevel"/>
    <w:tmpl w:val="46B61698"/>
    <w:lvl w:ilvl="0" w:tplc="F392D560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6844F0D"/>
    <w:multiLevelType w:val="hybridMultilevel"/>
    <w:tmpl w:val="FF3C3298"/>
    <w:lvl w:ilvl="0" w:tplc="758611A4">
      <w:start w:val="15"/>
      <w:numFmt w:val="bullet"/>
      <w:lvlText w:val="-"/>
      <w:lvlJc w:val="left"/>
      <w:pPr>
        <w:ind w:left="56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60C095F"/>
    <w:multiLevelType w:val="hybridMultilevel"/>
    <w:tmpl w:val="397A6CB6"/>
    <w:lvl w:ilvl="0" w:tplc="C926309C">
      <w:start w:val="1"/>
      <w:numFmt w:val="bullet"/>
      <w:lvlText w:val="-"/>
      <w:lvlJc w:val="left"/>
      <w:pPr>
        <w:ind w:left="504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2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3E15D6"/>
    <w:multiLevelType w:val="hybridMultilevel"/>
    <w:tmpl w:val="BD60B050"/>
    <w:lvl w:ilvl="0" w:tplc="E54ACC4A">
      <w:start w:val="15"/>
      <w:numFmt w:val="bullet"/>
      <w:lvlText w:val="-"/>
      <w:lvlJc w:val="left"/>
      <w:pPr>
        <w:ind w:left="46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52264662"/>
    <w:multiLevelType w:val="multilevel"/>
    <w:tmpl w:val="BA1683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15D69DF"/>
    <w:multiLevelType w:val="hybridMultilevel"/>
    <w:tmpl w:val="8640D93E"/>
    <w:lvl w:ilvl="0" w:tplc="A0FA1172">
      <w:start w:val="15"/>
      <w:numFmt w:val="bullet"/>
      <w:lvlText w:val="-"/>
      <w:lvlJc w:val="left"/>
      <w:pPr>
        <w:ind w:left="56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7AD1E25"/>
    <w:multiLevelType w:val="hybridMultilevel"/>
    <w:tmpl w:val="469C1F6C"/>
    <w:lvl w:ilvl="0" w:tplc="D25EEE1C">
      <w:start w:val="1"/>
      <w:numFmt w:val="bullet"/>
      <w:lvlText w:val="-"/>
      <w:lvlJc w:val="left"/>
      <w:pPr>
        <w:ind w:left="45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7" w15:restartNumberingAfterBreak="0">
    <w:nsid w:val="7A9C0277"/>
    <w:multiLevelType w:val="hybridMultilevel"/>
    <w:tmpl w:val="A3D6F184"/>
    <w:lvl w:ilvl="0" w:tplc="EF94AFF4">
      <w:start w:val="3"/>
      <w:numFmt w:val="bullet"/>
      <w:lvlText w:val="-"/>
      <w:lvlJc w:val="left"/>
      <w:pPr>
        <w:ind w:left="504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num w:numId="1" w16cid:durableId="1037462279">
    <w:abstractNumId w:val="6"/>
  </w:num>
  <w:num w:numId="2" w16cid:durableId="293098417">
    <w:abstractNumId w:val="5"/>
  </w:num>
  <w:num w:numId="3" w16cid:durableId="1502700021">
    <w:abstractNumId w:val="9"/>
  </w:num>
  <w:num w:numId="4" w16cid:durableId="2051301760">
    <w:abstractNumId w:val="7"/>
  </w:num>
  <w:num w:numId="5" w16cid:durableId="2028679880">
    <w:abstractNumId w:val="8"/>
  </w:num>
  <w:num w:numId="6" w16cid:durableId="1823934756">
    <w:abstractNumId w:val="3"/>
  </w:num>
  <w:num w:numId="7" w16cid:durableId="385685345">
    <w:abstractNumId w:val="2"/>
  </w:num>
  <w:num w:numId="8" w16cid:durableId="948857601">
    <w:abstractNumId w:val="0"/>
  </w:num>
  <w:num w:numId="9" w16cid:durableId="1072968901">
    <w:abstractNumId w:val="1"/>
  </w:num>
  <w:num w:numId="10" w16cid:durableId="1021053221">
    <w:abstractNumId w:val="4"/>
  </w:num>
  <w:num w:numId="11" w16cid:durableId="353725531">
    <w:abstractNumId w:val="18"/>
  </w:num>
  <w:num w:numId="12" w16cid:durableId="904148385">
    <w:abstractNumId w:val="14"/>
  </w:num>
  <w:num w:numId="13" w16cid:durableId="713850268">
    <w:abstractNumId w:val="25"/>
  </w:num>
  <w:num w:numId="14" w16cid:durableId="905994907">
    <w:abstractNumId w:val="16"/>
  </w:num>
  <w:num w:numId="15" w16cid:durableId="244842523">
    <w:abstractNumId w:val="19"/>
  </w:num>
  <w:num w:numId="16" w16cid:durableId="1567455121">
    <w:abstractNumId w:val="17"/>
  </w:num>
  <w:num w:numId="17" w16cid:durableId="1150905092">
    <w:abstractNumId w:val="23"/>
  </w:num>
  <w:num w:numId="18" w16cid:durableId="1442604119">
    <w:abstractNumId w:val="21"/>
  </w:num>
  <w:num w:numId="19" w16cid:durableId="1028524696">
    <w:abstractNumId w:val="13"/>
  </w:num>
  <w:num w:numId="20" w16cid:durableId="1058939828">
    <w:abstractNumId w:val="20"/>
  </w:num>
  <w:num w:numId="21" w16cid:durableId="608657310">
    <w:abstractNumId w:val="26"/>
  </w:num>
  <w:num w:numId="22" w16cid:durableId="1781140051">
    <w:abstractNumId w:val="15"/>
  </w:num>
  <w:num w:numId="23" w16cid:durableId="1597251892">
    <w:abstractNumId w:val="22"/>
  </w:num>
  <w:num w:numId="24" w16cid:durableId="2102218695">
    <w:abstractNumId w:val="24"/>
  </w:num>
  <w:num w:numId="25" w16cid:durableId="812677847">
    <w:abstractNumId w:val="10"/>
  </w:num>
  <w:num w:numId="26" w16cid:durableId="1565338819">
    <w:abstractNumId w:val="12"/>
  </w:num>
  <w:num w:numId="27" w16cid:durableId="1452475494">
    <w:abstractNumId w:val="27"/>
  </w:num>
  <w:num w:numId="28" w16cid:durableId="798298794">
    <w:abstractNumId w:val="1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220"/>
    <w:rsid w:val="000002D5"/>
    <w:rsid w:val="0000050C"/>
    <w:rsid w:val="00000519"/>
    <w:rsid w:val="000005B0"/>
    <w:rsid w:val="0000072B"/>
    <w:rsid w:val="0000095D"/>
    <w:rsid w:val="00000D60"/>
    <w:rsid w:val="00000D88"/>
    <w:rsid w:val="00000DA9"/>
    <w:rsid w:val="00000E85"/>
    <w:rsid w:val="00000F7E"/>
    <w:rsid w:val="000010B0"/>
    <w:rsid w:val="0000111C"/>
    <w:rsid w:val="0000113A"/>
    <w:rsid w:val="00001335"/>
    <w:rsid w:val="000013E3"/>
    <w:rsid w:val="0000143B"/>
    <w:rsid w:val="0000144D"/>
    <w:rsid w:val="00001454"/>
    <w:rsid w:val="0000155D"/>
    <w:rsid w:val="000015FB"/>
    <w:rsid w:val="00001689"/>
    <w:rsid w:val="00001771"/>
    <w:rsid w:val="00001A22"/>
    <w:rsid w:val="00001BA0"/>
    <w:rsid w:val="00001F9D"/>
    <w:rsid w:val="00002198"/>
    <w:rsid w:val="00002223"/>
    <w:rsid w:val="00002240"/>
    <w:rsid w:val="000022B1"/>
    <w:rsid w:val="00002377"/>
    <w:rsid w:val="00002378"/>
    <w:rsid w:val="00002620"/>
    <w:rsid w:val="000027DB"/>
    <w:rsid w:val="0000291C"/>
    <w:rsid w:val="00002B1F"/>
    <w:rsid w:val="00002E24"/>
    <w:rsid w:val="00002F34"/>
    <w:rsid w:val="0000308E"/>
    <w:rsid w:val="000030BE"/>
    <w:rsid w:val="00003212"/>
    <w:rsid w:val="000033B7"/>
    <w:rsid w:val="000034C3"/>
    <w:rsid w:val="000035E1"/>
    <w:rsid w:val="000036AC"/>
    <w:rsid w:val="000036F9"/>
    <w:rsid w:val="00003903"/>
    <w:rsid w:val="000039A8"/>
    <w:rsid w:val="00003A43"/>
    <w:rsid w:val="00003A8F"/>
    <w:rsid w:val="00003BFC"/>
    <w:rsid w:val="00003C70"/>
    <w:rsid w:val="00003D90"/>
    <w:rsid w:val="00003FDD"/>
    <w:rsid w:val="000040F6"/>
    <w:rsid w:val="000042C5"/>
    <w:rsid w:val="00004570"/>
    <w:rsid w:val="0000460F"/>
    <w:rsid w:val="00004670"/>
    <w:rsid w:val="00004681"/>
    <w:rsid w:val="0000468B"/>
    <w:rsid w:val="00004CF2"/>
    <w:rsid w:val="00004F0C"/>
    <w:rsid w:val="00005193"/>
    <w:rsid w:val="00005444"/>
    <w:rsid w:val="00005497"/>
    <w:rsid w:val="000055B8"/>
    <w:rsid w:val="000056C3"/>
    <w:rsid w:val="000058E3"/>
    <w:rsid w:val="00005B19"/>
    <w:rsid w:val="00005BE0"/>
    <w:rsid w:val="00005EA5"/>
    <w:rsid w:val="00005FD3"/>
    <w:rsid w:val="00005FF5"/>
    <w:rsid w:val="00006700"/>
    <w:rsid w:val="00006838"/>
    <w:rsid w:val="0000690E"/>
    <w:rsid w:val="000069FA"/>
    <w:rsid w:val="00006B43"/>
    <w:rsid w:val="00006BE7"/>
    <w:rsid w:val="00006BFA"/>
    <w:rsid w:val="00006C60"/>
    <w:rsid w:val="00006C91"/>
    <w:rsid w:val="00006DA1"/>
    <w:rsid w:val="00006E4F"/>
    <w:rsid w:val="00006F01"/>
    <w:rsid w:val="00006FE6"/>
    <w:rsid w:val="0000721C"/>
    <w:rsid w:val="00007242"/>
    <w:rsid w:val="00007598"/>
    <w:rsid w:val="00007657"/>
    <w:rsid w:val="00007694"/>
    <w:rsid w:val="0000777D"/>
    <w:rsid w:val="000078C6"/>
    <w:rsid w:val="000079AB"/>
    <w:rsid w:val="00007BC8"/>
    <w:rsid w:val="00007C5E"/>
    <w:rsid w:val="00007EAA"/>
    <w:rsid w:val="00007F2C"/>
    <w:rsid w:val="0001004E"/>
    <w:rsid w:val="000101FF"/>
    <w:rsid w:val="0001035F"/>
    <w:rsid w:val="00010522"/>
    <w:rsid w:val="00010809"/>
    <w:rsid w:val="0001083E"/>
    <w:rsid w:val="00010897"/>
    <w:rsid w:val="0001089D"/>
    <w:rsid w:val="000108FE"/>
    <w:rsid w:val="00010959"/>
    <w:rsid w:val="00010B65"/>
    <w:rsid w:val="00010E30"/>
    <w:rsid w:val="00010FA3"/>
    <w:rsid w:val="000110AC"/>
    <w:rsid w:val="00011134"/>
    <w:rsid w:val="000113BE"/>
    <w:rsid w:val="00011421"/>
    <w:rsid w:val="000114BE"/>
    <w:rsid w:val="00011526"/>
    <w:rsid w:val="00011546"/>
    <w:rsid w:val="00011572"/>
    <w:rsid w:val="000115BF"/>
    <w:rsid w:val="00011751"/>
    <w:rsid w:val="0001176F"/>
    <w:rsid w:val="00011A10"/>
    <w:rsid w:val="00011A4E"/>
    <w:rsid w:val="00011C53"/>
    <w:rsid w:val="00011E4B"/>
    <w:rsid w:val="00011F78"/>
    <w:rsid w:val="00011FE4"/>
    <w:rsid w:val="00011FFA"/>
    <w:rsid w:val="00012299"/>
    <w:rsid w:val="000125B8"/>
    <w:rsid w:val="0001260E"/>
    <w:rsid w:val="0001268F"/>
    <w:rsid w:val="00012695"/>
    <w:rsid w:val="000126EA"/>
    <w:rsid w:val="00012C5A"/>
    <w:rsid w:val="00012F16"/>
    <w:rsid w:val="00012F48"/>
    <w:rsid w:val="0001306B"/>
    <w:rsid w:val="000131A8"/>
    <w:rsid w:val="00013278"/>
    <w:rsid w:val="000132ED"/>
    <w:rsid w:val="00013415"/>
    <w:rsid w:val="000134A8"/>
    <w:rsid w:val="00013792"/>
    <w:rsid w:val="00013883"/>
    <w:rsid w:val="00013B9E"/>
    <w:rsid w:val="00013BEE"/>
    <w:rsid w:val="00013C9D"/>
    <w:rsid w:val="00013D2E"/>
    <w:rsid w:val="0001419E"/>
    <w:rsid w:val="0001433C"/>
    <w:rsid w:val="0001445F"/>
    <w:rsid w:val="00014601"/>
    <w:rsid w:val="0001462F"/>
    <w:rsid w:val="000146CB"/>
    <w:rsid w:val="00014733"/>
    <w:rsid w:val="00014B0F"/>
    <w:rsid w:val="00014BB5"/>
    <w:rsid w:val="00014CC0"/>
    <w:rsid w:val="00015022"/>
    <w:rsid w:val="0001508A"/>
    <w:rsid w:val="00015115"/>
    <w:rsid w:val="000152F6"/>
    <w:rsid w:val="00015351"/>
    <w:rsid w:val="000153B8"/>
    <w:rsid w:val="0001574B"/>
    <w:rsid w:val="000157B7"/>
    <w:rsid w:val="000157D6"/>
    <w:rsid w:val="0001582E"/>
    <w:rsid w:val="0001587F"/>
    <w:rsid w:val="000159CD"/>
    <w:rsid w:val="00015A45"/>
    <w:rsid w:val="00015C25"/>
    <w:rsid w:val="00015E87"/>
    <w:rsid w:val="000160C6"/>
    <w:rsid w:val="0001622C"/>
    <w:rsid w:val="000162AE"/>
    <w:rsid w:val="0001630E"/>
    <w:rsid w:val="00016437"/>
    <w:rsid w:val="00016576"/>
    <w:rsid w:val="000167C2"/>
    <w:rsid w:val="00016856"/>
    <w:rsid w:val="00016CE0"/>
    <w:rsid w:val="00016D35"/>
    <w:rsid w:val="00016D82"/>
    <w:rsid w:val="00016EE7"/>
    <w:rsid w:val="00017105"/>
    <w:rsid w:val="00017361"/>
    <w:rsid w:val="00017399"/>
    <w:rsid w:val="000174CB"/>
    <w:rsid w:val="00017622"/>
    <w:rsid w:val="0001769A"/>
    <w:rsid w:val="000176C6"/>
    <w:rsid w:val="000176D0"/>
    <w:rsid w:val="000178D0"/>
    <w:rsid w:val="00017AED"/>
    <w:rsid w:val="00017F57"/>
    <w:rsid w:val="00017FC4"/>
    <w:rsid w:val="000200D7"/>
    <w:rsid w:val="0002025E"/>
    <w:rsid w:val="00020346"/>
    <w:rsid w:val="0002044F"/>
    <w:rsid w:val="00020696"/>
    <w:rsid w:val="000207DE"/>
    <w:rsid w:val="000208BB"/>
    <w:rsid w:val="000208CF"/>
    <w:rsid w:val="00020BF1"/>
    <w:rsid w:val="00020D4A"/>
    <w:rsid w:val="000210E2"/>
    <w:rsid w:val="000210EB"/>
    <w:rsid w:val="000212EB"/>
    <w:rsid w:val="00021364"/>
    <w:rsid w:val="000214E7"/>
    <w:rsid w:val="000216E8"/>
    <w:rsid w:val="00021763"/>
    <w:rsid w:val="00021999"/>
    <w:rsid w:val="000219FD"/>
    <w:rsid w:val="00021B0B"/>
    <w:rsid w:val="00021C1A"/>
    <w:rsid w:val="00021DBA"/>
    <w:rsid w:val="00021F18"/>
    <w:rsid w:val="00022155"/>
    <w:rsid w:val="0002234D"/>
    <w:rsid w:val="000225D0"/>
    <w:rsid w:val="000225F3"/>
    <w:rsid w:val="0002263F"/>
    <w:rsid w:val="000226BF"/>
    <w:rsid w:val="000226E4"/>
    <w:rsid w:val="000227E9"/>
    <w:rsid w:val="000228E5"/>
    <w:rsid w:val="0002294B"/>
    <w:rsid w:val="00022A1A"/>
    <w:rsid w:val="00022B6D"/>
    <w:rsid w:val="00022BE3"/>
    <w:rsid w:val="00022CA1"/>
    <w:rsid w:val="00022DA5"/>
    <w:rsid w:val="0002316D"/>
    <w:rsid w:val="000233A3"/>
    <w:rsid w:val="000235ED"/>
    <w:rsid w:val="000237A3"/>
    <w:rsid w:val="00023855"/>
    <w:rsid w:val="0002389C"/>
    <w:rsid w:val="000238D0"/>
    <w:rsid w:val="000239AD"/>
    <w:rsid w:val="00023AA6"/>
    <w:rsid w:val="00023C68"/>
    <w:rsid w:val="00023D40"/>
    <w:rsid w:val="00024242"/>
    <w:rsid w:val="0002435A"/>
    <w:rsid w:val="000244E0"/>
    <w:rsid w:val="000245AD"/>
    <w:rsid w:val="000247AE"/>
    <w:rsid w:val="00024AA2"/>
    <w:rsid w:val="00024B77"/>
    <w:rsid w:val="0002524D"/>
    <w:rsid w:val="0002528B"/>
    <w:rsid w:val="0002559B"/>
    <w:rsid w:val="000256B1"/>
    <w:rsid w:val="0002578B"/>
    <w:rsid w:val="0002579F"/>
    <w:rsid w:val="00025810"/>
    <w:rsid w:val="00025A41"/>
    <w:rsid w:val="00025AFC"/>
    <w:rsid w:val="00025B5E"/>
    <w:rsid w:val="00025B71"/>
    <w:rsid w:val="00025BD4"/>
    <w:rsid w:val="00025D4B"/>
    <w:rsid w:val="00025E9F"/>
    <w:rsid w:val="00026206"/>
    <w:rsid w:val="00026249"/>
    <w:rsid w:val="0002629D"/>
    <w:rsid w:val="000262E0"/>
    <w:rsid w:val="000263BA"/>
    <w:rsid w:val="000264D2"/>
    <w:rsid w:val="000267DC"/>
    <w:rsid w:val="0002694E"/>
    <w:rsid w:val="00026BA9"/>
    <w:rsid w:val="00026BEF"/>
    <w:rsid w:val="00026C38"/>
    <w:rsid w:val="00027008"/>
    <w:rsid w:val="00027217"/>
    <w:rsid w:val="00027305"/>
    <w:rsid w:val="00027407"/>
    <w:rsid w:val="000274F4"/>
    <w:rsid w:val="000275C7"/>
    <w:rsid w:val="00027607"/>
    <w:rsid w:val="0002788B"/>
    <w:rsid w:val="000279E0"/>
    <w:rsid w:val="00027A08"/>
    <w:rsid w:val="00027A7E"/>
    <w:rsid w:val="00027A7F"/>
    <w:rsid w:val="00027B07"/>
    <w:rsid w:val="00027C4A"/>
    <w:rsid w:val="00027DF9"/>
    <w:rsid w:val="00027EBF"/>
    <w:rsid w:val="00027F49"/>
    <w:rsid w:val="000300BB"/>
    <w:rsid w:val="000300D9"/>
    <w:rsid w:val="0003016A"/>
    <w:rsid w:val="00030199"/>
    <w:rsid w:val="000301CD"/>
    <w:rsid w:val="000302C1"/>
    <w:rsid w:val="00030443"/>
    <w:rsid w:val="0003047E"/>
    <w:rsid w:val="000304DD"/>
    <w:rsid w:val="00030548"/>
    <w:rsid w:val="00030604"/>
    <w:rsid w:val="0003063B"/>
    <w:rsid w:val="0003064E"/>
    <w:rsid w:val="00030661"/>
    <w:rsid w:val="000306FD"/>
    <w:rsid w:val="000307C9"/>
    <w:rsid w:val="00030ABC"/>
    <w:rsid w:val="00030D77"/>
    <w:rsid w:val="00030E00"/>
    <w:rsid w:val="00031096"/>
    <w:rsid w:val="00031172"/>
    <w:rsid w:val="00031270"/>
    <w:rsid w:val="000312F7"/>
    <w:rsid w:val="00031300"/>
    <w:rsid w:val="0003137A"/>
    <w:rsid w:val="000313B6"/>
    <w:rsid w:val="00031408"/>
    <w:rsid w:val="000314FA"/>
    <w:rsid w:val="000316F0"/>
    <w:rsid w:val="00031791"/>
    <w:rsid w:val="00031A0D"/>
    <w:rsid w:val="00031A1F"/>
    <w:rsid w:val="00031C46"/>
    <w:rsid w:val="00031CD2"/>
    <w:rsid w:val="00031E90"/>
    <w:rsid w:val="00032003"/>
    <w:rsid w:val="0003221E"/>
    <w:rsid w:val="0003241F"/>
    <w:rsid w:val="0003247B"/>
    <w:rsid w:val="000324CA"/>
    <w:rsid w:val="000324EF"/>
    <w:rsid w:val="00032588"/>
    <w:rsid w:val="000325DE"/>
    <w:rsid w:val="000326A9"/>
    <w:rsid w:val="000326C6"/>
    <w:rsid w:val="00032786"/>
    <w:rsid w:val="00032825"/>
    <w:rsid w:val="00032852"/>
    <w:rsid w:val="00032C93"/>
    <w:rsid w:val="000330D2"/>
    <w:rsid w:val="000330EB"/>
    <w:rsid w:val="00033183"/>
    <w:rsid w:val="00033211"/>
    <w:rsid w:val="0003331E"/>
    <w:rsid w:val="000334BD"/>
    <w:rsid w:val="000335B5"/>
    <w:rsid w:val="0003363D"/>
    <w:rsid w:val="000338A5"/>
    <w:rsid w:val="0003392B"/>
    <w:rsid w:val="0003394B"/>
    <w:rsid w:val="00033A1F"/>
    <w:rsid w:val="00033B45"/>
    <w:rsid w:val="00033D66"/>
    <w:rsid w:val="00034195"/>
    <w:rsid w:val="00034675"/>
    <w:rsid w:val="0003476B"/>
    <w:rsid w:val="00034776"/>
    <w:rsid w:val="000348A0"/>
    <w:rsid w:val="000348CF"/>
    <w:rsid w:val="00034C01"/>
    <w:rsid w:val="00034C7C"/>
    <w:rsid w:val="00034DB1"/>
    <w:rsid w:val="00034F14"/>
    <w:rsid w:val="000351C4"/>
    <w:rsid w:val="000351F3"/>
    <w:rsid w:val="0003541D"/>
    <w:rsid w:val="000354ED"/>
    <w:rsid w:val="000359B5"/>
    <w:rsid w:val="00035A6D"/>
    <w:rsid w:val="00036023"/>
    <w:rsid w:val="0003631F"/>
    <w:rsid w:val="00036333"/>
    <w:rsid w:val="000369DC"/>
    <w:rsid w:val="00036A39"/>
    <w:rsid w:val="00036C21"/>
    <w:rsid w:val="00036CA8"/>
    <w:rsid w:val="00036CBF"/>
    <w:rsid w:val="00036D04"/>
    <w:rsid w:val="00037095"/>
    <w:rsid w:val="000370C0"/>
    <w:rsid w:val="000370DF"/>
    <w:rsid w:val="0003723C"/>
    <w:rsid w:val="0003724C"/>
    <w:rsid w:val="00037303"/>
    <w:rsid w:val="00037416"/>
    <w:rsid w:val="000375C6"/>
    <w:rsid w:val="00037665"/>
    <w:rsid w:val="00037861"/>
    <w:rsid w:val="000379FF"/>
    <w:rsid w:val="00037A46"/>
    <w:rsid w:val="00037A91"/>
    <w:rsid w:val="00037AB6"/>
    <w:rsid w:val="00037B93"/>
    <w:rsid w:val="00037D3B"/>
    <w:rsid w:val="00037FFB"/>
    <w:rsid w:val="000401B2"/>
    <w:rsid w:val="00040379"/>
    <w:rsid w:val="000404D2"/>
    <w:rsid w:val="000409DC"/>
    <w:rsid w:val="00040B06"/>
    <w:rsid w:val="00040B37"/>
    <w:rsid w:val="00040C52"/>
    <w:rsid w:val="00040C5A"/>
    <w:rsid w:val="00040CD9"/>
    <w:rsid w:val="00040DB4"/>
    <w:rsid w:val="00041068"/>
    <w:rsid w:val="0004108C"/>
    <w:rsid w:val="0004111B"/>
    <w:rsid w:val="00041431"/>
    <w:rsid w:val="00041482"/>
    <w:rsid w:val="000415EC"/>
    <w:rsid w:val="00041636"/>
    <w:rsid w:val="0004180A"/>
    <w:rsid w:val="0004185A"/>
    <w:rsid w:val="00041939"/>
    <w:rsid w:val="000419E6"/>
    <w:rsid w:val="00041D33"/>
    <w:rsid w:val="00041E6F"/>
    <w:rsid w:val="00041ED0"/>
    <w:rsid w:val="00042070"/>
    <w:rsid w:val="00042162"/>
    <w:rsid w:val="00042447"/>
    <w:rsid w:val="00042511"/>
    <w:rsid w:val="0004262B"/>
    <w:rsid w:val="0004266B"/>
    <w:rsid w:val="00042674"/>
    <w:rsid w:val="00042709"/>
    <w:rsid w:val="00042863"/>
    <w:rsid w:val="00042884"/>
    <w:rsid w:val="00042A22"/>
    <w:rsid w:val="00042A66"/>
    <w:rsid w:val="00042AD2"/>
    <w:rsid w:val="00042B68"/>
    <w:rsid w:val="00042DE0"/>
    <w:rsid w:val="00042E4B"/>
    <w:rsid w:val="00043034"/>
    <w:rsid w:val="00043058"/>
    <w:rsid w:val="000431AE"/>
    <w:rsid w:val="000434FE"/>
    <w:rsid w:val="00043598"/>
    <w:rsid w:val="000436D1"/>
    <w:rsid w:val="00043804"/>
    <w:rsid w:val="000438E8"/>
    <w:rsid w:val="00043982"/>
    <w:rsid w:val="00043A44"/>
    <w:rsid w:val="00043CAB"/>
    <w:rsid w:val="00043CB9"/>
    <w:rsid w:val="00043ED8"/>
    <w:rsid w:val="00043FFE"/>
    <w:rsid w:val="0004400F"/>
    <w:rsid w:val="0004404F"/>
    <w:rsid w:val="00044137"/>
    <w:rsid w:val="00044197"/>
    <w:rsid w:val="00044269"/>
    <w:rsid w:val="0004435F"/>
    <w:rsid w:val="00044604"/>
    <w:rsid w:val="000447B7"/>
    <w:rsid w:val="000447E8"/>
    <w:rsid w:val="00044817"/>
    <w:rsid w:val="0004481C"/>
    <w:rsid w:val="00044868"/>
    <w:rsid w:val="00044937"/>
    <w:rsid w:val="000449F5"/>
    <w:rsid w:val="00044B3C"/>
    <w:rsid w:val="00044CBA"/>
    <w:rsid w:val="00044F70"/>
    <w:rsid w:val="00045091"/>
    <w:rsid w:val="00045178"/>
    <w:rsid w:val="000452BC"/>
    <w:rsid w:val="000454C9"/>
    <w:rsid w:val="00045543"/>
    <w:rsid w:val="00045556"/>
    <w:rsid w:val="00045722"/>
    <w:rsid w:val="00045783"/>
    <w:rsid w:val="000458EE"/>
    <w:rsid w:val="00045CB0"/>
    <w:rsid w:val="00045E3F"/>
    <w:rsid w:val="00045ECF"/>
    <w:rsid w:val="000460B9"/>
    <w:rsid w:val="00046369"/>
    <w:rsid w:val="000467AE"/>
    <w:rsid w:val="000467C8"/>
    <w:rsid w:val="00046801"/>
    <w:rsid w:val="00046AE8"/>
    <w:rsid w:val="00046D35"/>
    <w:rsid w:val="00046D85"/>
    <w:rsid w:val="00046E6B"/>
    <w:rsid w:val="00046F0D"/>
    <w:rsid w:val="00046F93"/>
    <w:rsid w:val="00046FBD"/>
    <w:rsid w:val="0004708D"/>
    <w:rsid w:val="000470B1"/>
    <w:rsid w:val="000472B9"/>
    <w:rsid w:val="0004733E"/>
    <w:rsid w:val="00047543"/>
    <w:rsid w:val="000477E5"/>
    <w:rsid w:val="0004781A"/>
    <w:rsid w:val="00047A35"/>
    <w:rsid w:val="00047A85"/>
    <w:rsid w:val="00047C69"/>
    <w:rsid w:val="00047DE4"/>
    <w:rsid w:val="00047DF2"/>
    <w:rsid w:val="00047F4E"/>
    <w:rsid w:val="00047F60"/>
    <w:rsid w:val="0005043C"/>
    <w:rsid w:val="00050592"/>
    <w:rsid w:val="0005075E"/>
    <w:rsid w:val="000507ED"/>
    <w:rsid w:val="0005088E"/>
    <w:rsid w:val="000509C1"/>
    <w:rsid w:val="00050DC6"/>
    <w:rsid w:val="00050DD4"/>
    <w:rsid w:val="000510B4"/>
    <w:rsid w:val="00051206"/>
    <w:rsid w:val="0005136E"/>
    <w:rsid w:val="000513E5"/>
    <w:rsid w:val="000514C7"/>
    <w:rsid w:val="00051727"/>
    <w:rsid w:val="00051782"/>
    <w:rsid w:val="00051816"/>
    <w:rsid w:val="0005182E"/>
    <w:rsid w:val="000518DA"/>
    <w:rsid w:val="00051920"/>
    <w:rsid w:val="0005196C"/>
    <w:rsid w:val="00051994"/>
    <w:rsid w:val="00051A41"/>
    <w:rsid w:val="00051A50"/>
    <w:rsid w:val="00051BC0"/>
    <w:rsid w:val="00051BCD"/>
    <w:rsid w:val="00051BDE"/>
    <w:rsid w:val="00051DCA"/>
    <w:rsid w:val="000521E9"/>
    <w:rsid w:val="00052416"/>
    <w:rsid w:val="00052547"/>
    <w:rsid w:val="00052C9F"/>
    <w:rsid w:val="00052E75"/>
    <w:rsid w:val="00052F4F"/>
    <w:rsid w:val="00053079"/>
    <w:rsid w:val="000530A6"/>
    <w:rsid w:val="000530F4"/>
    <w:rsid w:val="000530F8"/>
    <w:rsid w:val="000534BE"/>
    <w:rsid w:val="00053892"/>
    <w:rsid w:val="000538FC"/>
    <w:rsid w:val="00053938"/>
    <w:rsid w:val="000539A7"/>
    <w:rsid w:val="000539F9"/>
    <w:rsid w:val="00053A33"/>
    <w:rsid w:val="00053AB1"/>
    <w:rsid w:val="00053D9E"/>
    <w:rsid w:val="00054102"/>
    <w:rsid w:val="0005449C"/>
    <w:rsid w:val="0005457E"/>
    <w:rsid w:val="00054691"/>
    <w:rsid w:val="00054896"/>
    <w:rsid w:val="000548BD"/>
    <w:rsid w:val="00054B6D"/>
    <w:rsid w:val="00054C08"/>
    <w:rsid w:val="00054CF1"/>
    <w:rsid w:val="00054D73"/>
    <w:rsid w:val="000552C1"/>
    <w:rsid w:val="000554B1"/>
    <w:rsid w:val="000556E7"/>
    <w:rsid w:val="000556FF"/>
    <w:rsid w:val="0005574E"/>
    <w:rsid w:val="00055B7A"/>
    <w:rsid w:val="00055BAB"/>
    <w:rsid w:val="00055C40"/>
    <w:rsid w:val="00055CC3"/>
    <w:rsid w:val="00055EBA"/>
    <w:rsid w:val="000560BA"/>
    <w:rsid w:val="0005650E"/>
    <w:rsid w:val="00056831"/>
    <w:rsid w:val="000569D6"/>
    <w:rsid w:val="00056B99"/>
    <w:rsid w:val="00056BF6"/>
    <w:rsid w:val="00056C79"/>
    <w:rsid w:val="00056CFF"/>
    <w:rsid w:val="00056DBF"/>
    <w:rsid w:val="00056FF4"/>
    <w:rsid w:val="00057179"/>
    <w:rsid w:val="000572B9"/>
    <w:rsid w:val="000572DE"/>
    <w:rsid w:val="0005746E"/>
    <w:rsid w:val="000575A5"/>
    <w:rsid w:val="000575C9"/>
    <w:rsid w:val="00057604"/>
    <w:rsid w:val="0005765D"/>
    <w:rsid w:val="0005774C"/>
    <w:rsid w:val="000577F5"/>
    <w:rsid w:val="00057B4A"/>
    <w:rsid w:val="00057B71"/>
    <w:rsid w:val="00057C88"/>
    <w:rsid w:val="0006009D"/>
    <w:rsid w:val="000600D5"/>
    <w:rsid w:val="0006026A"/>
    <w:rsid w:val="0006026D"/>
    <w:rsid w:val="0006048E"/>
    <w:rsid w:val="00060696"/>
    <w:rsid w:val="000606AF"/>
    <w:rsid w:val="000606CB"/>
    <w:rsid w:val="000609DE"/>
    <w:rsid w:val="00060AC3"/>
    <w:rsid w:val="00060F41"/>
    <w:rsid w:val="000610F9"/>
    <w:rsid w:val="00061355"/>
    <w:rsid w:val="0006142D"/>
    <w:rsid w:val="0006158D"/>
    <w:rsid w:val="0006180C"/>
    <w:rsid w:val="000618C7"/>
    <w:rsid w:val="0006192F"/>
    <w:rsid w:val="00061B8F"/>
    <w:rsid w:val="00061CBB"/>
    <w:rsid w:val="00061DF6"/>
    <w:rsid w:val="00061E63"/>
    <w:rsid w:val="00062009"/>
    <w:rsid w:val="000621FA"/>
    <w:rsid w:val="000621FD"/>
    <w:rsid w:val="00062202"/>
    <w:rsid w:val="00062455"/>
    <w:rsid w:val="000624ED"/>
    <w:rsid w:val="00062642"/>
    <w:rsid w:val="00062794"/>
    <w:rsid w:val="0006282E"/>
    <w:rsid w:val="000628D2"/>
    <w:rsid w:val="00062ADC"/>
    <w:rsid w:val="00062B9A"/>
    <w:rsid w:val="00062D5F"/>
    <w:rsid w:val="00062F23"/>
    <w:rsid w:val="000630AE"/>
    <w:rsid w:val="00063164"/>
    <w:rsid w:val="0006335F"/>
    <w:rsid w:val="000633B0"/>
    <w:rsid w:val="0006367C"/>
    <w:rsid w:val="00063750"/>
    <w:rsid w:val="000637A9"/>
    <w:rsid w:val="0006392D"/>
    <w:rsid w:val="00063A4E"/>
    <w:rsid w:val="00063BD8"/>
    <w:rsid w:val="0006432D"/>
    <w:rsid w:val="00064391"/>
    <w:rsid w:val="0006448C"/>
    <w:rsid w:val="00064632"/>
    <w:rsid w:val="000647C0"/>
    <w:rsid w:val="00064971"/>
    <w:rsid w:val="00064A0B"/>
    <w:rsid w:val="00064A31"/>
    <w:rsid w:val="00064C0D"/>
    <w:rsid w:val="00064F19"/>
    <w:rsid w:val="00064FAB"/>
    <w:rsid w:val="0006508B"/>
    <w:rsid w:val="0006511B"/>
    <w:rsid w:val="000652DA"/>
    <w:rsid w:val="0006543F"/>
    <w:rsid w:val="00065508"/>
    <w:rsid w:val="000655C4"/>
    <w:rsid w:val="00065637"/>
    <w:rsid w:val="00065841"/>
    <w:rsid w:val="000658B0"/>
    <w:rsid w:val="000659A9"/>
    <w:rsid w:val="00065C59"/>
    <w:rsid w:val="00065C67"/>
    <w:rsid w:val="00065CF3"/>
    <w:rsid w:val="00065F11"/>
    <w:rsid w:val="00065FAD"/>
    <w:rsid w:val="00066130"/>
    <w:rsid w:val="00066147"/>
    <w:rsid w:val="00066607"/>
    <w:rsid w:val="00066636"/>
    <w:rsid w:val="000666E2"/>
    <w:rsid w:val="000668FF"/>
    <w:rsid w:val="00066C32"/>
    <w:rsid w:val="00066D22"/>
    <w:rsid w:val="00066ECE"/>
    <w:rsid w:val="00066FC3"/>
    <w:rsid w:val="00067032"/>
    <w:rsid w:val="000670F6"/>
    <w:rsid w:val="00067752"/>
    <w:rsid w:val="000677DA"/>
    <w:rsid w:val="00067942"/>
    <w:rsid w:val="0006794E"/>
    <w:rsid w:val="00067CAD"/>
    <w:rsid w:val="00067D44"/>
    <w:rsid w:val="00067D8E"/>
    <w:rsid w:val="00067DE5"/>
    <w:rsid w:val="00067E7E"/>
    <w:rsid w:val="00067ED2"/>
    <w:rsid w:val="00067F1A"/>
    <w:rsid w:val="00067F25"/>
    <w:rsid w:val="00067F9D"/>
    <w:rsid w:val="0007005E"/>
    <w:rsid w:val="000701DE"/>
    <w:rsid w:val="00070235"/>
    <w:rsid w:val="000702C9"/>
    <w:rsid w:val="000702D3"/>
    <w:rsid w:val="00070773"/>
    <w:rsid w:val="000708C1"/>
    <w:rsid w:val="00070A79"/>
    <w:rsid w:val="00070E1E"/>
    <w:rsid w:val="0007104E"/>
    <w:rsid w:val="000714E2"/>
    <w:rsid w:val="00071553"/>
    <w:rsid w:val="000716E4"/>
    <w:rsid w:val="00071775"/>
    <w:rsid w:val="00071904"/>
    <w:rsid w:val="0007199D"/>
    <w:rsid w:val="00071A30"/>
    <w:rsid w:val="00071E21"/>
    <w:rsid w:val="00072162"/>
    <w:rsid w:val="0007217C"/>
    <w:rsid w:val="00072261"/>
    <w:rsid w:val="00072310"/>
    <w:rsid w:val="00072311"/>
    <w:rsid w:val="00072437"/>
    <w:rsid w:val="00072490"/>
    <w:rsid w:val="000726C1"/>
    <w:rsid w:val="000728DA"/>
    <w:rsid w:val="000728E7"/>
    <w:rsid w:val="00072983"/>
    <w:rsid w:val="000729E3"/>
    <w:rsid w:val="00072C16"/>
    <w:rsid w:val="00072C70"/>
    <w:rsid w:val="00072D9D"/>
    <w:rsid w:val="00072FDB"/>
    <w:rsid w:val="0007310B"/>
    <w:rsid w:val="00073165"/>
    <w:rsid w:val="00073353"/>
    <w:rsid w:val="000733C7"/>
    <w:rsid w:val="00073597"/>
    <w:rsid w:val="000736F9"/>
    <w:rsid w:val="0007370E"/>
    <w:rsid w:val="00073A0F"/>
    <w:rsid w:val="00073BB5"/>
    <w:rsid w:val="00073C53"/>
    <w:rsid w:val="00073D91"/>
    <w:rsid w:val="00073FE1"/>
    <w:rsid w:val="00074018"/>
    <w:rsid w:val="0007404E"/>
    <w:rsid w:val="00074247"/>
    <w:rsid w:val="00074264"/>
    <w:rsid w:val="0007432E"/>
    <w:rsid w:val="000743C3"/>
    <w:rsid w:val="000743EE"/>
    <w:rsid w:val="00074552"/>
    <w:rsid w:val="000746A1"/>
    <w:rsid w:val="0007477B"/>
    <w:rsid w:val="000747AA"/>
    <w:rsid w:val="00074AF0"/>
    <w:rsid w:val="00074B91"/>
    <w:rsid w:val="00074BDE"/>
    <w:rsid w:val="00074C0D"/>
    <w:rsid w:val="00074D9C"/>
    <w:rsid w:val="00075084"/>
    <w:rsid w:val="00075523"/>
    <w:rsid w:val="0007560D"/>
    <w:rsid w:val="000756BA"/>
    <w:rsid w:val="0007592F"/>
    <w:rsid w:val="00075981"/>
    <w:rsid w:val="00075A46"/>
    <w:rsid w:val="00075C00"/>
    <w:rsid w:val="000761A3"/>
    <w:rsid w:val="000761DA"/>
    <w:rsid w:val="0007637D"/>
    <w:rsid w:val="00076524"/>
    <w:rsid w:val="0007685B"/>
    <w:rsid w:val="000768D2"/>
    <w:rsid w:val="0007697F"/>
    <w:rsid w:val="000769EC"/>
    <w:rsid w:val="00076A80"/>
    <w:rsid w:val="00076AAB"/>
    <w:rsid w:val="00076B9B"/>
    <w:rsid w:val="00076BEB"/>
    <w:rsid w:val="00076F29"/>
    <w:rsid w:val="0007703A"/>
    <w:rsid w:val="00077132"/>
    <w:rsid w:val="000771E5"/>
    <w:rsid w:val="0007721C"/>
    <w:rsid w:val="00077298"/>
    <w:rsid w:val="000772D4"/>
    <w:rsid w:val="000775BF"/>
    <w:rsid w:val="0007768E"/>
    <w:rsid w:val="000779B4"/>
    <w:rsid w:val="00077B8E"/>
    <w:rsid w:val="00077C7D"/>
    <w:rsid w:val="00077CC7"/>
    <w:rsid w:val="00077FB5"/>
    <w:rsid w:val="000800C8"/>
    <w:rsid w:val="00080165"/>
    <w:rsid w:val="000802E6"/>
    <w:rsid w:val="0008040B"/>
    <w:rsid w:val="00080420"/>
    <w:rsid w:val="000804E9"/>
    <w:rsid w:val="000804FA"/>
    <w:rsid w:val="000807D0"/>
    <w:rsid w:val="000808DA"/>
    <w:rsid w:val="00080904"/>
    <w:rsid w:val="0008094A"/>
    <w:rsid w:val="00080C0A"/>
    <w:rsid w:val="00080E88"/>
    <w:rsid w:val="00080F30"/>
    <w:rsid w:val="00081212"/>
    <w:rsid w:val="000812A3"/>
    <w:rsid w:val="00081715"/>
    <w:rsid w:val="000817C9"/>
    <w:rsid w:val="000817D7"/>
    <w:rsid w:val="00081898"/>
    <w:rsid w:val="00081A10"/>
    <w:rsid w:val="00081B55"/>
    <w:rsid w:val="00081BBB"/>
    <w:rsid w:val="00081C49"/>
    <w:rsid w:val="00081CC7"/>
    <w:rsid w:val="00081D3F"/>
    <w:rsid w:val="00081F86"/>
    <w:rsid w:val="0008214C"/>
    <w:rsid w:val="00082307"/>
    <w:rsid w:val="0008238D"/>
    <w:rsid w:val="0008241A"/>
    <w:rsid w:val="00082562"/>
    <w:rsid w:val="000825EF"/>
    <w:rsid w:val="0008283A"/>
    <w:rsid w:val="00082A47"/>
    <w:rsid w:val="00082A60"/>
    <w:rsid w:val="00082ABB"/>
    <w:rsid w:val="00082B53"/>
    <w:rsid w:val="00082C94"/>
    <w:rsid w:val="00082D5D"/>
    <w:rsid w:val="00082E17"/>
    <w:rsid w:val="00082FBE"/>
    <w:rsid w:val="00083049"/>
    <w:rsid w:val="00083313"/>
    <w:rsid w:val="00083408"/>
    <w:rsid w:val="00083489"/>
    <w:rsid w:val="00083532"/>
    <w:rsid w:val="0008356C"/>
    <w:rsid w:val="000836D3"/>
    <w:rsid w:val="000837A8"/>
    <w:rsid w:val="000837C6"/>
    <w:rsid w:val="00083988"/>
    <w:rsid w:val="00083B42"/>
    <w:rsid w:val="00083B65"/>
    <w:rsid w:val="00083CC4"/>
    <w:rsid w:val="00083DDB"/>
    <w:rsid w:val="00083DF7"/>
    <w:rsid w:val="0008412A"/>
    <w:rsid w:val="00084434"/>
    <w:rsid w:val="0008455B"/>
    <w:rsid w:val="00084866"/>
    <w:rsid w:val="00084A7D"/>
    <w:rsid w:val="00084CFB"/>
    <w:rsid w:val="00084D0B"/>
    <w:rsid w:val="00084ED8"/>
    <w:rsid w:val="00084F84"/>
    <w:rsid w:val="0008520B"/>
    <w:rsid w:val="000853C5"/>
    <w:rsid w:val="00085A22"/>
    <w:rsid w:val="00085B99"/>
    <w:rsid w:val="00085C9C"/>
    <w:rsid w:val="00085E28"/>
    <w:rsid w:val="00085E61"/>
    <w:rsid w:val="000861E5"/>
    <w:rsid w:val="0008657B"/>
    <w:rsid w:val="00086678"/>
    <w:rsid w:val="0008671F"/>
    <w:rsid w:val="00086792"/>
    <w:rsid w:val="00086840"/>
    <w:rsid w:val="000868ED"/>
    <w:rsid w:val="00086A4B"/>
    <w:rsid w:val="00086AB5"/>
    <w:rsid w:val="00086D91"/>
    <w:rsid w:val="00086E8C"/>
    <w:rsid w:val="0008706D"/>
    <w:rsid w:val="000870D6"/>
    <w:rsid w:val="0008721D"/>
    <w:rsid w:val="00087449"/>
    <w:rsid w:val="0008760C"/>
    <w:rsid w:val="0008792E"/>
    <w:rsid w:val="00087AA5"/>
    <w:rsid w:val="00087B8A"/>
    <w:rsid w:val="00087B9C"/>
    <w:rsid w:val="00087C88"/>
    <w:rsid w:val="00087CFD"/>
    <w:rsid w:val="00087D3E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EEE"/>
    <w:rsid w:val="00090FDB"/>
    <w:rsid w:val="00091052"/>
    <w:rsid w:val="0009115D"/>
    <w:rsid w:val="000911E1"/>
    <w:rsid w:val="000912CF"/>
    <w:rsid w:val="0009140D"/>
    <w:rsid w:val="00091495"/>
    <w:rsid w:val="00091619"/>
    <w:rsid w:val="00091751"/>
    <w:rsid w:val="000917E2"/>
    <w:rsid w:val="0009185E"/>
    <w:rsid w:val="00091879"/>
    <w:rsid w:val="000919FC"/>
    <w:rsid w:val="00091AE1"/>
    <w:rsid w:val="00091C78"/>
    <w:rsid w:val="00091D1A"/>
    <w:rsid w:val="00092553"/>
    <w:rsid w:val="0009260C"/>
    <w:rsid w:val="0009267B"/>
    <w:rsid w:val="000926A0"/>
    <w:rsid w:val="00092730"/>
    <w:rsid w:val="000927A7"/>
    <w:rsid w:val="000929F8"/>
    <w:rsid w:val="00092A1F"/>
    <w:rsid w:val="00092BA3"/>
    <w:rsid w:val="00092CF9"/>
    <w:rsid w:val="00092DDC"/>
    <w:rsid w:val="00092E1B"/>
    <w:rsid w:val="00092FFE"/>
    <w:rsid w:val="00093021"/>
    <w:rsid w:val="0009318F"/>
    <w:rsid w:val="00093274"/>
    <w:rsid w:val="000932C3"/>
    <w:rsid w:val="000933BA"/>
    <w:rsid w:val="000933DA"/>
    <w:rsid w:val="00093537"/>
    <w:rsid w:val="0009353E"/>
    <w:rsid w:val="00093609"/>
    <w:rsid w:val="00093651"/>
    <w:rsid w:val="00093655"/>
    <w:rsid w:val="000936A8"/>
    <w:rsid w:val="00093844"/>
    <w:rsid w:val="000938FB"/>
    <w:rsid w:val="00093912"/>
    <w:rsid w:val="000939F5"/>
    <w:rsid w:val="00093A3B"/>
    <w:rsid w:val="00093AA2"/>
    <w:rsid w:val="00093DDA"/>
    <w:rsid w:val="00093EB6"/>
    <w:rsid w:val="00093F3E"/>
    <w:rsid w:val="00093F94"/>
    <w:rsid w:val="000943EA"/>
    <w:rsid w:val="000943F3"/>
    <w:rsid w:val="000944E9"/>
    <w:rsid w:val="00094502"/>
    <w:rsid w:val="00094772"/>
    <w:rsid w:val="0009478E"/>
    <w:rsid w:val="000948B7"/>
    <w:rsid w:val="00094B90"/>
    <w:rsid w:val="00094B99"/>
    <w:rsid w:val="00094BCB"/>
    <w:rsid w:val="000950AD"/>
    <w:rsid w:val="00095238"/>
    <w:rsid w:val="00095354"/>
    <w:rsid w:val="00095444"/>
    <w:rsid w:val="0009546C"/>
    <w:rsid w:val="000954F7"/>
    <w:rsid w:val="00095510"/>
    <w:rsid w:val="0009569B"/>
    <w:rsid w:val="00095B11"/>
    <w:rsid w:val="00095CBA"/>
    <w:rsid w:val="00095CC4"/>
    <w:rsid w:val="00095CD4"/>
    <w:rsid w:val="00095CDA"/>
    <w:rsid w:val="00095F2F"/>
    <w:rsid w:val="00096015"/>
    <w:rsid w:val="00096028"/>
    <w:rsid w:val="000964EC"/>
    <w:rsid w:val="0009652B"/>
    <w:rsid w:val="00096575"/>
    <w:rsid w:val="000965EA"/>
    <w:rsid w:val="00096630"/>
    <w:rsid w:val="000967BD"/>
    <w:rsid w:val="000968BA"/>
    <w:rsid w:val="00096A47"/>
    <w:rsid w:val="00096A5E"/>
    <w:rsid w:val="00096C9E"/>
    <w:rsid w:val="0009734D"/>
    <w:rsid w:val="00097413"/>
    <w:rsid w:val="00097552"/>
    <w:rsid w:val="000976FF"/>
    <w:rsid w:val="0009789D"/>
    <w:rsid w:val="000979F9"/>
    <w:rsid w:val="00097A83"/>
    <w:rsid w:val="00097B31"/>
    <w:rsid w:val="00097CFD"/>
    <w:rsid w:val="00097DAE"/>
    <w:rsid w:val="00097E01"/>
    <w:rsid w:val="00097E2C"/>
    <w:rsid w:val="00097FEF"/>
    <w:rsid w:val="000A0432"/>
    <w:rsid w:val="000A06B0"/>
    <w:rsid w:val="000A08BF"/>
    <w:rsid w:val="000A0A40"/>
    <w:rsid w:val="000A0A90"/>
    <w:rsid w:val="000A0BBA"/>
    <w:rsid w:val="000A0D40"/>
    <w:rsid w:val="000A0E77"/>
    <w:rsid w:val="000A0F4D"/>
    <w:rsid w:val="000A117F"/>
    <w:rsid w:val="000A1486"/>
    <w:rsid w:val="000A163E"/>
    <w:rsid w:val="000A16AB"/>
    <w:rsid w:val="000A18A1"/>
    <w:rsid w:val="000A19F3"/>
    <w:rsid w:val="000A1BA6"/>
    <w:rsid w:val="000A1E55"/>
    <w:rsid w:val="000A2141"/>
    <w:rsid w:val="000A22B8"/>
    <w:rsid w:val="000A2516"/>
    <w:rsid w:val="000A256C"/>
    <w:rsid w:val="000A2605"/>
    <w:rsid w:val="000A2637"/>
    <w:rsid w:val="000A2640"/>
    <w:rsid w:val="000A2683"/>
    <w:rsid w:val="000A2696"/>
    <w:rsid w:val="000A2885"/>
    <w:rsid w:val="000A2A21"/>
    <w:rsid w:val="000A2AC4"/>
    <w:rsid w:val="000A2B1D"/>
    <w:rsid w:val="000A2C1E"/>
    <w:rsid w:val="000A2C8E"/>
    <w:rsid w:val="000A2CAE"/>
    <w:rsid w:val="000A2F64"/>
    <w:rsid w:val="000A3065"/>
    <w:rsid w:val="000A3104"/>
    <w:rsid w:val="000A31D7"/>
    <w:rsid w:val="000A3220"/>
    <w:rsid w:val="000A3407"/>
    <w:rsid w:val="000A36C3"/>
    <w:rsid w:val="000A36C7"/>
    <w:rsid w:val="000A36CE"/>
    <w:rsid w:val="000A3970"/>
    <w:rsid w:val="000A3C04"/>
    <w:rsid w:val="000A3D1F"/>
    <w:rsid w:val="000A3D75"/>
    <w:rsid w:val="000A3D90"/>
    <w:rsid w:val="000A409E"/>
    <w:rsid w:val="000A416E"/>
    <w:rsid w:val="000A41B1"/>
    <w:rsid w:val="000A44BB"/>
    <w:rsid w:val="000A44D6"/>
    <w:rsid w:val="000A45EB"/>
    <w:rsid w:val="000A4668"/>
    <w:rsid w:val="000A46FC"/>
    <w:rsid w:val="000A47A5"/>
    <w:rsid w:val="000A4968"/>
    <w:rsid w:val="000A4A91"/>
    <w:rsid w:val="000A4B20"/>
    <w:rsid w:val="000A4C1F"/>
    <w:rsid w:val="000A4C67"/>
    <w:rsid w:val="000A4DBC"/>
    <w:rsid w:val="000A4EF9"/>
    <w:rsid w:val="000A4FC7"/>
    <w:rsid w:val="000A504E"/>
    <w:rsid w:val="000A50D6"/>
    <w:rsid w:val="000A5277"/>
    <w:rsid w:val="000A527F"/>
    <w:rsid w:val="000A532E"/>
    <w:rsid w:val="000A5409"/>
    <w:rsid w:val="000A542A"/>
    <w:rsid w:val="000A55BB"/>
    <w:rsid w:val="000A55FD"/>
    <w:rsid w:val="000A5734"/>
    <w:rsid w:val="000A574D"/>
    <w:rsid w:val="000A599A"/>
    <w:rsid w:val="000A5C7B"/>
    <w:rsid w:val="000A5D30"/>
    <w:rsid w:val="000A5E8E"/>
    <w:rsid w:val="000A5FF6"/>
    <w:rsid w:val="000A6127"/>
    <w:rsid w:val="000A6216"/>
    <w:rsid w:val="000A6270"/>
    <w:rsid w:val="000A6396"/>
    <w:rsid w:val="000A657B"/>
    <w:rsid w:val="000A665A"/>
    <w:rsid w:val="000A681F"/>
    <w:rsid w:val="000A683F"/>
    <w:rsid w:val="000A6906"/>
    <w:rsid w:val="000A6913"/>
    <w:rsid w:val="000A6C86"/>
    <w:rsid w:val="000A6D49"/>
    <w:rsid w:val="000A6E37"/>
    <w:rsid w:val="000A711B"/>
    <w:rsid w:val="000A727C"/>
    <w:rsid w:val="000A727E"/>
    <w:rsid w:val="000A7365"/>
    <w:rsid w:val="000A761E"/>
    <w:rsid w:val="000A7961"/>
    <w:rsid w:val="000A79D8"/>
    <w:rsid w:val="000A7C66"/>
    <w:rsid w:val="000A7C7D"/>
    <w:rsid w:val="000A7D6E"/>
    <w:rsid w:val="000A7E49"/>
    <w:rsid w:val="000A7E5A"/>
    <w:rsid w:val="000A7F7A"/>
    <w:rsid w:val="000A7F7F"/>
    <w:rsid w:val="000A7FBA"/>
    <w:rsid w:val="000B00E6"/>
    <w:rsid w:val="000B03AC"/>
    <w:rsid w:val="000B0706"/>
    <w:rsid w:val="000B07E0"/>
    <w:rsid w:val="000B0820"/>
    <w:rsid w:val="000B0A2B"/>
    <w:rsid w:val="000B0AB6"/>
    <w:rsid w:val="000B0AE7"/>
    <w:rsid w:val="000B0B6E"/>
    <w:rsid w:val="000B10E5"/>
    <w:rsid w:val="000B1116"/>
    <w:rsid w:val="000B1446"/>
    <w:rsid w:val="000B1463"/>
    <w:rsid w:val="000B161F"/>
    <w:rsid w:val="000B16A4"/>
    <w:rsid w:val="000B171F"/>
    <w:rsid w:val="000B177F"/>
    <w:rsid w:val="000B17D3"/>
    <w:rsid w:val="000B1928"/>
    <w:rsid w:val="000B1BC3"/>
    <w:rsid w:val="000B1C92"/>
    <w:rsid w:val="000B1E0A"/>
    <w:rsid w:val="000B1EF8"/>
    <w:rsid w:val="000B20C4"/>
    <w:rsid w:val="000B2444"/>
    <w:rsid w:val="000B25AE"/>
    <w:rsid w:val="000B2A3D"/>
    <w:rsid w:val="000B2A77"/>
    <w:rsid w:val="000B2AB6"/>
    <w:rsid w:val="000B2ABA"/>
    <w:rsid w:val="000B30AE"/>
    <w:rsid w:val="000B30DC"/>
    <w:rsid w:val="000B34A9"/>
    <w:rsid w:val="000B3653"/>
    <w:rsid w:val="000B3869"/>
    <w:rsid w:val="000B39B6"/>
    <w:rsid w:val="000B3ABB"/>
    <w:rsid w:val="000B3CFB"/>
    <w:rsid w:val="000B3D7A"/>
    <w:rsid w:val="000B3F90"/>
    <w:rsid w:val="000B4031"/>
    <w:rsid w:val="000B4141"/>
    <w:rsid w:val="000B4171"/>
    <w:rsid w:val="000B4237"/>
    <w:rsid w:val="000B4410"/>
    <w:rsid w:val="000B4821"/>
    <w:rsid w:val="000B49DA"/>
    <w:rsid w:val="000B4D7C"/>
    <w:rsid w:val="000B4F3F"/>
    <w:rsid w:val="000B507D"/>
    <w:rsid w:val="000B53DE"/>
    <w:rsid w:val="000B54B4"/>
    <w:rsid w:val="000B5540"/>
    <w:rsid w:val="000B56C5"/>
    <w:rsid w:val="000B580E"/>
    <w:rsid w:val="000B5955"/>
    <w:rsid w:val="000B5A72"/>
    <w:rsid w:val="000B5AE7"/>
    <w:rsid w:val="000B5B72"/>
    <w:rsid w:val="000B5BEB"/>
    <w:rsid w:val="000B5BEC"/>
    <w:rsid w:val="000B5D80"/>
    <w:rsid w:val="000B5DE5"/>
    <w:rsid w:val="000B5F4A"/>
    <w:rsid w:val="000B5F86"/>
    <w:rsid w:val="000B60B5"/>
    <w:rsid w:val="000B64BB"/>
    <w:rsid w:val="000B65DC"/>
    <w:rsid w:val="000B67CE"/>
    <w:rsid w:val="000B67D1"/>
    <w:rsid w:val="000B681B"/>
    <w:rsid w:val="000B68B2"/>
    <w:rsid w:val="000B6B51"/>
    <w:rsid w:val="000B6C8E"/>
    <w:rsid w:val="000B6E20"/>
    <w:rsid w:val="000B6E36"/>
    <w:rsid w:val="000B7131"/>
    <w:rsid w:val="000B74C5"/>
    <w:rsid w:val="000B76DB"/>
    <w:rsid w:val="000B771B"/>
    <w:rsid w:val="000B7854"/>
    <w:rsid w:val="000B7869"/>
    <w:rsid w:val="000B78AA"/>
    <w:rsid w:val="000B79BF"/>
    <w:rsid w:val="000B7FD3"/>
    <w:rsid w:val="000C005E"/>
    <w:rsid w:val="000C023C"/>
    <w:rsid w:val="000C024F"/>
    <w:rsid w:val="000C025A"/>
    <w:rsid w:val="000C04CE"/>
    <w:rsid w:val="000C0541"/>
    <w:rsid w:val="000C06FD"/>
    <w:rsid w:val="000C09B2"/>
    <w:rsid w:val="000C0A74"/>
    <w:rsid w:val="000C0B99"/>
    <w:rsid w:val="000C0BE3"/>
    <w:rsid w:val="000C0EFF"/>
    <w:rsid w:val="000C1015"/>
    <w:rsid w:val="000C10CD"/>
    <w:rsid w:val="000C115B"/>
    <w:rsid w:val="000C12A9"/>
    <w:rsid w:val="000C1302"/>
    <w:rsid w:val="000C14D3"/>
    <w:rsid w:val="000C1959"/>
    <w:rsid w:val="000C19F3"/>
    <w:rsid w:val="000C1C51"/>
    <w:rsid w:val="000C1CF8"/>
    <w:rsid w:val="000C1D28"/>
    <w:rsid w:val="000C1D94"/>
    <w:rsid w:val="000C21C9"/>
    <w:rsid w:val="000C24F0"/>
    <w:rsid w:val="000C259D"/>
    <w:rsid w:val="000C25C8"/>
    <w:rsid w:val="000C2603"/>
    <w:rsid w:val="000C26D8"/>
    <w:rsid w:val="000C2723"/>
    <w:rsid w:val="000C2839"/>
    <w:rsid w:val="000C298E"/>
    <w:rsid w:val="000C2A19"/>
    <w:rsid w:val="000C2F60"/>
    <w:rsid w:val="000C317E"/>
    <w:rsid w:val="000C3384"/>
    <w:rsid w:val="000C3889"/>
    <w:rsid w:val="000C3917"/>
    <w:rsid w:val="000C39B3"/>
    <w:rsid w:val="000C3A48"/>
    <w:rsid w:val="000C3AD4"/>
    <w:rsid w:val="000C3BA8"/>
    <w:rsid w:val="000C416B"/>
    <w:rsid w:val="000C4194"/>
    <w:rsid w:val="000C43CD"/>
    <w:rsid w:val="000C4414"/>
    <w:rsid w:val="000C4428"/>
    <w:rsid w:val="000C44C2"/>
    <w:rsid w:val="000C4506"/>
    <w:rsid w:val="000C47F8"/>
    <w:rsid w:val="000C4BEF"/>
    <w:rsid w:val="000C4DFC"/>
    <w:rsid w:val="000C4E44"/>
    <w:rsid w:val="000C4F9A"/>
    <w:rsid w:val="000C527E"/>
    <w:rsid w:val="000C5287"/>
    <w:rsid w:val="000C550E"/>
    <w:rsid w:val="000C55AB"/>
    <w:rsid w:val="000C58A4"/>
    <w:rsid w:val="000C5A7F"/>
    <w:rsid w:val="000C5EF3"/>
    <w:rsid w:val="000C5F7B"/>
    <w:rsid w:val="000C6099"/>
    <w:rsid w:val="000C61BC"/>
    <w:rsid w:val="000C6377"/>
    <w:rsid w:val="000C63F0"/>
    <w:rsid w:val="000C64C2"/>
    <w:rsid w:val="000C64C9"/>
    <w:rsid w:val="000C655B"/>
    <w:rsid w:val="000C6786"/>
    <w:rsid w:val="000C69F2"/>
    <w:rsid w:val="000C6CEA"/>
    <w:rsid w:val="000C6D23"/>
    <w:rsid w:val="000C6DDF"/>
    <w:rsid w:val="000C6DE9"/>
    <w:rsid w:val="000C6E70"/>
    <w:rsid w:val="000C6F6E"/>
    <w:rsid w:val="000C6FE9"/>
    <w:rsid w:val="000C724F"/>
    <w:rsid w:val="000C76FE"/>
    <w:rsid w:val="000C77EB"/>
    <w:rsid w:val="000C794F"/>
    <w:rsid w:val="000C7A74"/>
    <w:rsid w:val="000C7B47"/>
    <w:rsid w:val="000C7CFF"/>
    <w:rsid w:val="000C7DC2"/>
    <w:rsid w:val="000D0245"/>
    <w:rsid w:val="000D0466"/>
    <w:rsid w:val="000D04C7"/>
    <w:rsid w:val="000D05A9"/>
    <w:rsid w:val="000D05CC"/>
    <w:rsid w:val="000D06A0"/>
    <w:rsid w:val="000D06C9"/>
    <w:rsid w:val="000D075B"/>
    <w:rsid w:val="000D0A81"/>
    <w:rsid w:val="000D0B19"/>
    <w:rsid w:val="000D0C5C"/>
    <w:rsid w:val="000D0CB7"/>
    <w:rsid w:val="000D0DA2"/>
    <w:rsid w:val="000D10EC"/>
    <w:rsid w:val="000D14B5"/>
    <w:rsid w:val="000D1546"/>
    <w:rsid w:val="000D15FD"/>
    <w:rsid w:val="000D18D7"/>
    <w:rsid w:val="000D198F"/>
    <w:rsid w:val="000D1C3D"/>
    <w:rsid w:val="000D1C4D"/>
    <w:rsid w:val="000D1CCF"/>
    <w:rsid w:val="000D1E86"/>
    <w:rsid w:val="000D200B"/>
    <w:rsid w:val="000D2162"/>
    <w:rsid w:val="000D2190"/>
    <w:rsid w:val="000D21B9"/>
    <w:rsid w:val="000D21CC"/>
    <w:rsid w:val="000D2389"/>
    <w:rsid w:val="000D23A5"/>
    <w:rsid w:val="000D23DB"/>
    <w:rsid w:val="000D2434"/>
    <w:rsid w:val="000D2462"/>
    <w:rsid w:val="000D24FB"/>
    <w:rsid w:val="000D2751"/>
    <w:rsid w:val="000D2773"/>
    <w:rsid w:val="000D27CB"/>
    <w:rsid w:val="000D29E4"/>
    <w:rsid w:val="000D2A07"/>
    <w:rsid w:val="000D2CD8"/>
    <w:rsid w:val="000D2D5F"/>
    <w:rsid w:val="000D2E4F"/>
    <w:rsid w:val="000D2EB0"/>
    <w:rsid w:val="000D2FC6"/>
    <w:rsid w:val="000D303F"/>
    <w:rsid w:val="000D304D"/>
    <w:rsid w:val="000D3175"/>
    <w:rsid w:val="000D3240"/>
    <w:rsid w:val="000D3393"/>
    <w:rsid w:val="000D33CC"/>
    <w:rsid w:val="000D340E"/>
    <w:rsid w:val="000D3580"/>
    <w:rsid w:val="000D36FB"/>
    <w:rsid w:val="000D3706"/>
    <w:rsid w:val="000D382B"/>
    <w:rsid w:val="000D3919"/>
    <w:rsid w:val="000D3A65"/>
    <w:rsid w:val="000D3CE6"/>
    <w:rsid w:val="000D407C"/>
    <w:rsid w:val="000D4190"/>
    <w:rsid w:val="000D428B"/>
    <w:rsid w:val="000D43C2"/>
    <w:rsid w:val="000D44CE"/>
    <w:rsid w:val="000D484A"/>
    <w:rsid w:val="000D48A0"/>
    <w:rsid w:val="000D4AAC"/>
    <w:rsid w:val="000D4D69"/>
    <w:rsid w:val="000D4EE9"/>
    <w:rsid w:val="000D4F15"/>
    <w:rsid w:val="000D53FD"/>
    <w:rsid w:val="000D55C4"/>
    <w:rsid w:val="000D561E"/>
    <w:rsid w:val="000D56D8"/>
    <w:rsid w:val="000D580D"/>
    <w:rsid w:val="000D5910"/>
    <w:rsid w:val="000D596B"/>
    <w:rsid w:val="000D5A35"/>
    <w:rsid w:val="000D5AC3"/>
    <w:rsid w:val="000D5ADB"/>
    <w:rsid w:val="000D5B58"/>
    <w:rsid w:val="000D5BA0"/>
    <w:rsid w:val="000D5C72"/>
    <w:rsid w:val="000D5D2D"/>
    <w:rsid w:val="000D5EF6"/>
    <w:rsid w:val="000D5FDD"/>
    <w:rsid w:val="000D605F"/>
    <w:rsid w:val="000D62E4"/>
    <w:rsid w:val="000D62FF"/>
    <w:rsid w:val="000D6426"/>
    <w:rsid w:val="000D645B"/>
    <w:rsid w:val="000D64A0"/>
    <w:rsid w:val="000D65F2"/>
    <w:rsid w:val="000D6636"/>
    <w:rsid w:val="000D6A17"/>
    <w:rsid w:val="000D6ABB"/>
    <w:rsid w:val="000D6BB0"/>
    <w:rsid w:val="000D6DFD"/>
    <w:rsid w:val="000D6F7D"/>
    <w:rsid w:val="000D7002"/>
    <w:rsid w:val="000D7361"/>
    <w:rsid w:val="000D7378"/>
    <w:rsid w:val="000D769C"/>
    <w:rsid w:val="000D7BFE"/>
    <w:rsid w:val="000D7C4F"/>
    <w:rsid w:val="000D7C80"/>
    <w:rsid w:val="000D7CD3"/>
    <w:rsid w:val="000D7D09"/>
    <w:rsid w:val="000D7FD2"/>
    <w:rsid w:val="000E00E0"/>
    <w:rsid w:val="000E01EF"/>
    <w:rsid w:val="000E03F3"/>
    <w:rsid w:val="000E0555"/>
    <w:rsid w:val="000E0807"/>
    <w:rsid w:val="000E082B"/>
    <w:rsid w:val="000E0AE5"/>
    <w:rsid w:val="000E0DE6"/>
    <w:rsid w:val="000E0E22"/>
    <w:rsid w:val="000E0E46"/>
    <w:rsid w:val="000E0FCF"/>
    <w:rsid w:val="000E1159"/>
    <w:rsid w:val="000E131E"/>
    <w:rsid w:val="000E16A8"/>
    <w:rsid w:val="000E1823"/>
    <w:rsid w:val="000E1BDF"/>
    <w:rsid w:val="000E1C67"/>
    <w:rsid w:val="000E1D13"/>
    <w:rsid w:val="000E1E18"/>
    <w:rsid w:val="000E1FC5"/>
    <w:rsid w:val="000E20E9"/>
    <w:rsid w:val="000E26EE"/>
    <w:rsid w:val="000E2A02"/>
    <w:rsid w:val="000E2A3B"/>
    <w:rsid w:val="000E2B23"/>
    <w:rsid w:val="000E2B2A"/>
    <w:rsid w:val="000E2E17"/>
    <w:rsid w:val="000E2E82"/>
    <w:rsid w:val="000E2EDF"/>
    <w:rsid w:val="000E307C"/>
    <w:rsid w:val="000E32C2"/>
    <w:rsid w:val="000E352B"/>
    <w:rsid w:val="000E3569"/>
    <w:rsid w:val="000E3592"/>
    <w:rsid w:val="000E3691"/>
    <w:rsid w:val="000E3770"/>
    <w:rsid w:val="000E37CA"/>
    <w:rsid w:val="000E387B"/>
    <w:rsid w:val="000E3E14"/>
    <w:rsid w:val="000E4058"/>
    <w:rsid w:val="000E4137"/>
    <w:rsid w:val="000E415C"/>
    <w:rsid w:val="000E432E"/>
    <w:rsid w:val="000E435C"/>
    <w:rsid w:val="000E43A0"/>
    <w:rsid w:val="000E4512"/>
    <w:rsid w:val="000E4581"/>
    <w:rsid w:val="000E4847"/>
    <w:rsid w:val="000E48CD"/>
    <w:rsid w:val="000E4999"/>
    <w:rsid w:val="000E4A14"/>
    <w:rsid w:val="000E4DBE"/>
    <w:rsid w:val="000E4E0B"/>
    <w:rsid w:val="000E4F05"/>
    <w:rsid w:val="000E5399"/>
    <w:rsid w:val="000E53A2"/>
    <w:rsid w:val="000E558D"/>
    <w:rsid w:val="000E5648"/>
    <w:rsid w:val="000E564C"/>
    <w:rsid w:val="000E58DB"/>
    <w:rsid w:val="000E5942"/>
    <w:rsid w:val="000E5A9C"/>
    <w:rsid w:val="000E5C43"/>
    <w:rsid w:val="000E5E39"/>
    <w:rsid w:val="000E6186"/>
    <w:rsid w:val="000E626A"/>
    <w:rsid w:val="000E626B"/>
    <w:rsid w:val="000E6305"/>
    <w:rsid w:val="000E6337"/>
    <w:rsid w:val="000E654A"/>
    <w:rsid w:val="000E6623"/>
    <w:rsid w:val="000E66A9"/>
    <w:rsid w:val="000E671D"/>
    <w:rsid w:val="000E682E"/>
    <w:rsid w:val="000E6862"/>
    <w:rsid w:val="000E6909"/>
    <w:rsid w:val="000E6E2C"/>
    <w:rsid w:val="000E6F12"/>
    <w:rsid w:val="000E6FF4"/>
    <w:rsid w:val="000E6FF7"/>
    <w:rsid w:val="000E7218"/>
    <w:rsid w:val="000E7219"/>
    <w:rsid w:val="000E73C3"/>
    <w:rsid w:val="000E7420"/>
    <w:rsid w:val="000E76A7"/>
    <w:rsid w:val="000E7AD9"/>
    <w:rsid w:val="000E7B40"/>
    <w:rsid w:val="000E7BF5"/>
    <w:rsid w:val="000E7CDF"/>
    <w:rsid w:val="000E7D89"/>
    <w:rsid w:val="000F0021"/>
    <w:rsid w:val="000F0154"/>
    <w:rsid w:val="000F0273"/>
    <w:rsid w:val="000F0539"/>
    <w:rsid w:val="000F05E9"/>
    <w:rsid w:val="000F066A"/>
    <w:rsid w:val="000F06C7"/>
    <w:rsid w:val="000F0C14"/>
    <w:rsid w:val="000F0FD2"/>
    <w:rsid w:val="000F1208"/>
    <w:rsid w:val="000F12BE"/>
    <w:rsid w:val="000F1342"/>
    <w:rsid w:val="000F1630"/>
    <w:rsid w:val="000F16C4"/>
    <w:rsid w:val="000F16D0"/>
    <w:rsid w:val="000F1774"/>
    <w:rsid w:val="000F19F9"/>
    <w:rsid w:val="000F1A4E"/>
    <w:rsid w:val="000F1C0A"/>
    <w:rsid w:val="000F1F5D"/>
    <w:rsid w:val="000F2320"/>
    <w:rsid w:val="000F24BC"/>
    <w:rsid w:val="000F253C"/>
    <w:rsid w:val="000F25CD"/>
    <w:rsid w:val="000F26F4"/>
    <w:rsid w:val="000F29E1"/>
    <w:rsid w:val="000F2E48"/>
    <w:rsid w:val="000F2EC5"/>
    <w:rsid w:val="000F2F2E"/>
    <w:rsid w:val="000F2F57"/>
    <w:rsid w:val="000F2FCE"/>
    <w:rsid w:val="000F3200"/>
    <w:rsid w:val="000F327B"/>
    <w:rsid w:val="000F33AD"/>
    <w:rsid w:val="000F353A"/>
    <w:rsid w:val="000F35C5"/>
    <w:rsid w:val="000F35C9"/>
    <w:rsid w:val="000F35CB"/>
    <w:rsid w:val="000F35F1"/>
    <w:rsid w:val="000F371B"/>
    <w:rsid w:val="000F37CA"/>
    <w:rsid w:val="000F3A8A"/>
    <w:rsid w:val="000F3B00"/>
    <w:rsid w:val="000F3CA3"/>
    <w:rsid w:val="000F3E09"/>
    <w:rsid w:val="000F4153"/>
    <w:rsid w:val="000F4174"/>
    <w:rsid w:val="000F4179"/>
    <w:rsid w:val="000F4448"/>
    <w:rsid w:val="000F4470"/>
    <w:rsid w:val="000F4510"/>
    <w:rsid w:val="000F461D"/>
    <w:rsid w:val="000F4B4F"/>
    <w:rsid w:val="000F4C0E"/>
    <w:rsid w:val="000F4DAF"/>
    <w:rsid w:val="000F4ED4"/>
    <w:rsid w:val="000F5127"/>
    <w:rsid w:val="000F5155"/>
    <w:rsid w:val="000F522B"/>
    <w:rsid w:val="000F5626"/>
    <w:rsid w:val="000F5759"/>
    <w:rsid w:val="000F58B4"/>
    <w:rsid w:val="000F5928"/>
    <w:rsid w:val="000F5D4C"/>
    <w:rsid w:val="000F5E2D"/>
    <w:rsid w:val="000F5F75"/>
    <w:rsid w:val="000F605C"/>
    <w:rsid w:val="000F60D5"/>
    <w:rsid w:val="000F62D5"/>
    <w:rsid w:val="000F630C"/>
    <w:rsid w:val="000F63E2"/>
    <w:rsid w:val="000F6430"/>
    <w:rsid w:val="000F644E"/>
    <w:rsid w:val="000F6616"/>
    <w:rsid w:val="000F6776"/>
    <w:rsid w:val="000F680B"/>
    <w:rsid w:val="000F6BD9"/>
    <w:rsid w:val="000F6C4A"/>
    <w:rsid w:val="000F6F35"/>
    <w:rsid w:val="000F6FAE"/>
    <w:rsid w:val="000F711B"/>
    <w:rsid w:val="000F74DE"/>
    <w:rsid w:val="000F75D4"/>
    <w:rsid w:val="000F7B3D"/>
    <w:rsid w:val="000F7DA0"/>
    <w:rsid w:val="000F7F4A"/>
    <w:rsid w:val="000F7FE2"/>
    <w:rsid w:val="00100100"/>
    <w:rsid w:val="001001C3"/>
    <w:rsid w:val="001004BD"/>
    <w:rsid w:val="001005A7"/>
    <w:rsid w:val="00100804"/>
    <w:rsid w:val="00100866"/>
    <w:rsid w:val="00100A72"/>
    <w:rsid w:val="00100DC3"/>
    <w:rsid w:val="00101003"/>
    <w:rsid w:val="001011DB"/>
    <w:rsid w:val="001012E0"/>
    <w:rsid w:val="0010140E"/>
    <w:rsid w:val="001014A1"/>
    <w:rsid w:val="001014C1"/>
    <w:rsid w:val="00101513"/>
    <w:rsid w:val="00101539"/>
    <w:rsid w:val="0010154A"/>
    <w:rsid w:val="001015DD"/>
    <w:rsid w:val="00101739"/>
    <w:rsid w:val="00101C17"/>
    <w:rsid w:val="00101DB0"/>
    <w:rsid w:val="00101F54"/>
    <w:rsid w:val="0010204A"/>
    <w:rsid w:val="001021AC"/>
    <w:rsid w:val="001021CD"/>
    <w:rsid w:val="001021DB"/>
    <w:rsid w:val="0010243D"/>
    <w:rsid w:val="0010280E"/>
    <w:rsid w:val="001028B3"/>
    <w:rsid w:val="00102BE6"/>
    <w:rsid w:val="00103466"/>
    <w:rsid w:val="00103548"/>
    <w:rsid w:val="00103954"/>
    <w:rsid w:val="00103C3B"/>
    <w:rsid w:val="00103D0D"/>
    <w:rsid w:val="00103D70"/>
    <w:rsid w:val="00103DB7"/>
    <w:rsid w:val="00103FE0"/>
    <w:rsid w:val="0010412B"/>
    <w:rsid w:val="0010426F"/>
    <w:rsid w:val="001042B5"/>
    <w:rsid w:val="0010437D"/>
    <w:rsid w:val="00104435"/>
    <w:rsid w:val="0010445E"/>
    <w:rsid w:val="001045B4"/>
    <w:rsid w:val="00104827"/>
    <w:rsid w:val="00104A69"/>
    <w:rsid w:val="00104D13"/>
    <w:rsid w:val="00104D5E"/>
    <w:rsid w:val="00104D62"/>
    <w:rsid w:val="00104D74"/>
    <w:rsid w:val="00104E62"/>
    <w:rsid w:val="00104F47"/>
    <w:rsid w:val="00104F93"/>
    <w:rsid w:val="00104FD4"/>
    <w:rsid w:val="00105004"/>
    <w:rsid w:val="001050C3"/>
    <w:rsid w:val="001051C9"/>
    <w:rsid w:val="0010531C"/>
    <w:rsid w:val="001054F2"/>
    <w:rsid w:val="00105653"/>
    <w:rsid w:val="00105680"/>
    <w:rsid w:val="001056B4"/>
    <w:rsid w:val="00105705"/>
    <w:rsid w:val="001057F9"/>
    <w:rsid w:val="00105BB0"/>
    <w:rsid w:val="00105C5A"/>
    <w:rsid w:val="00105E19"/>
    <w:rsid w:val="00105E54"/>
    <w:rsid w:val="00106554"/>
    <w:rsid w:val="00106615"/>
    <w:rsid w:val="0010675B"/>
    <w:rsid w:val="001067D7"/>
    <w:rsid w:val="00106847"/>
    <w:rsid w:val="00106C37"/>
    <w:rsid w:val="00106C38"/>
    <w:rsid w:val="00106CF8"/>
    <w:rsid w:val="00106F0E"/>
    <w:rsid w:val="00106F3E"/>
    <w:rsid w:val="00107211"/>
    <w:rsid w:val="0010723E"/>
    <w:rsid w:val="00107286"/>
    <w:rsid w:val="00107300"/>
    <w:rsid w:val="00107341"/>
    <w:rsid w:val="001073FD"/>
    <w:rsid w:val="0010741E"/>
    <w:rsid w:val="0010750E"/>
    <w:rsid w:val="001075BD"/>
    <w:rsid w:val="00107774"/>
    <w:rsid w:val="001078F4"/>
    <w:rsid w:val="00107999"/>
    <w:rsid w:val="00107AEB"/>
    <w:rsid w:val="00107B48"/>
    <w:rsid w:val="00107B61"/>
    <w:rsid w:val="00107EF3"/>
    <w:rsid w:val="00107FC8"/>
    <w:rsid w:val="00110013"/>
    <w:rsid w:val="001102E4"/>
    <w:rsid w:val="00110357"/>
    <w:rsid w:val="001103A0"/>
    <w:rsid w:val="0011042C"/>
    <w:rsid w:val="0011071B"/>
    <w:rsid w:val="0011079A"/>
    <w:rsid w:val="00110868"/>
    <w:rsid w:val="00110B51"/>
    <w:rsid w:val="00110BEA"/>
    <w:rsid w:val="00110CE7"/>
    <w:rsid w:val="00110D42"/>
    <w:rsid w:val="00110DF5"/>
    <w:rsid w:val="001110AD"/>
    <w:rsid w:val="001110ED"/>
    <w:rsid w:val="00111159"/>
    <w:rsid w:val="001113D1"/>
    <w:rsid w:val="001114B4"/>
    <w:rsid w:val="00111532"/>
    <w:rsid w:val="0011156B"/>
    <w:rsid w:val="001115B9"/>
    <w:rsid w:val="0011163A"/>
    <w:rsid w:val="001117F0"/>
    <w:rsid w:val="00111814"/>
    <w:rsid w:val="001118F6"/>
    <w:rsid w:val="00111983"/>
    <w:rsid w:val="00111C4C"/>
    <w:rsid w:val="00111CA6"/>
    <w:rsid w:val="00111DAB"/>
    <w:rsid w:val="00111E0A"/>
    <w:rsid w:val="00112039"/>
    <w:rsid w:val="001122B3"/>
    <w:rsid w:val="001123C4"/>
    <w:rsid w:val="0011249C"/>
    <w:rsid w:val="00112751"/>
    <w:rsid w:val="00112802"/>
    <w:rsid w:val="00112A0D"/>
    <w:rsid w:val="00112A49"/>
    <w:rsid w:val="00112B86"/>
    <w:rsid w:val="00112E68"/>
    <w:rsid w:val="00112F62"/>
    <w:rsid w:val="00112FFF"/>
    <w:rsid w:val="0011315E"/>
    <w:rsid w:val="0011318B"/>
    <w:rsid w:val="001131F1"/>
    <w:rsid w:val="001133A1"/>
    <w:rsid w:val="00113524"/>
    <w:rsid w:val="00113691"/>
    <w:rsid w:val="001136D5"/>
    <w:rsid w:val="001137F8"/>
    <w:rsid w:val="00113A29"/>
    <w:rsid w:val="00113B64"/>
    <w:rsid w:val="00113D8B"/>
    <w:rsid w:val="00113D97"/>
    <w:rsid w:val="00113F4B"/>
    <w:rsid w:val="00113FF8"/>
    <w:rsid w:val="00114004"/>
    <w:rsid w:val="001142D8"/>
    <w:rsid w:val="0011445A"/>
    <w:rsid w:val="0011447D"/>
    <w:rsid w:val="001144A8"/>
    <w:rsid w:val="001144BF"/>
    <w:rsid w:val="00114C93"/>
    <w:rsid w:val="00114CF3"/>
    <w:rsid w:val="00114FC0"/>
    <w:rsid w:val="00115162"/>
    <w:rsid w:val="001151A4"/>
    <w:rsid w:val="001151B0"/>
    <w:rsid w:val="001151FC"/>
    <w:rsid w:val="00115384"/>
    <w:rsid w:val="0011547B"/>
    <w:rsid w:val="00115759"/>
    <w:rsid w:val="001157AD"/>
    <w:rsid w:val="00115817"/>
    <w:rsid w:val="00115990"/>
    <w:rsid w:val="00115A91"/>
    <w:rsid w:val="00115C22"/>
    <w:rsid w:val="00115D12"/>
    <w:rsid w:val="00115D8E"/>
    <w:rsid w:val="00115E3D"/>
    <w:rsid w:val="0011640E"/>
    <w:rsid w:val="00116475"/>
    <w:rsid w:val="00116583"/>
    <w:rsid w:val="001167C7"/>
    <w:rsid w:val="00116838"/>
    <w:rsid w:val="00116A17"/>
    <w:rsid w:val="00116B42"/>
    <w:rsid w:val="00116BFD"/>
    <w:rsid w:val="00116EED"/>
    <w:rsid w:val="00116F01"/>
    <w:rsid w:val="00116F8D"/>
    <w:rsid w:val="00116FA4"/>
    <w:rsid w:val="00116FDC"/>
    <w:rsid w:val="001170FC"/>
    <w:rsid w:val="0011713F"/>
    <w:rsid w:val="001171F4"/>
    <w:rsid w:val="00117205"/>
    <w:rsid w:val="00117260"/>
    <w:rsid w:val="00117290"/>
    <w:rsid w:val="00117294"/>
    <w:rsid w:val="001172E8"/>
    <w:rsid w:val="001174EA"/>
    <w:rsid w:val="001175C6"/>
    <w:rsid w:val="0011762C"/>
    <w:rsid w:val="00117716"/>
    <w:rsid w:val="00117776"/>
    <w:rsid w:val="00117797"/>
    <w:rsid w:val="001177A4"/>
    <w:rsid w:val="00117AE7"/>
    <w:rsid w:val="00117AEE"/>
    <w:rsid w:val="00117B8B"/>
    <w:rsid w:val="00117D16"/>
    <w:rsid w:val="00117D98"/>
    <w:rsid w:val="00117DF1"/>
    <w:rsid w:val="0012004C"/>
    <w:rsid w:val="00120083"/>
    <w:rsid w:val="00120158"/>
    <w:rsid w:val="001203CA"/>
    <w:rsid w:val="001203DF"/>
    <w:rsid w:val="0012040D"/>
    <w:rsid w:val="00120423"/>
    <w:rsid w:val="00120434"/>
    <w:rsid w:val="001206D8"/>
    <w:rsid w:val="00120ABB"/>
    <w:rsid w:val="00120CF4"/>
    <w:rsid w:val="00120D8A"/>
    <w:rsid w:val="00120E21"/>
    <w:rsid w:val="00120FF3"/>
    <w:rsid w:val="0012107D"/>
    <w:rsid w:val="001211E9"/>
    <w:rsid w:val="001214BC"/>
    <w:rsid w:val="001217BA"/>
    <w:rsid w:val="00121986"/>
    <w:rsid w:val="001219D7"/>
    <w:rsid w:val="00121EFE"/>
    <w:rsid w:val="00121F95"/>
    <w:rsid w:val="00121FB8"/>
    <w:rsid w:val="001221E7"/>
    <w:rsid w:val="00122731"/>
    <w:rsid w:val="00122952"/>
    <w:rsid w:val="0012298A"/>
    <w:rsid w:val="001229B2"/>
    <w:rsid w:val="00122BF7"/>
    <w:rsid w:val="00122C0A"/>
    <w:rsid w:val="00122C21"/>
    <w:rsid w:val="00122C55"/>
    <w:rsid w:val="00122D60"/>
    <w:rsid w:val="00122F49"/>
    <w:rsid w:val="00122FCE"/>
    <w:rsid w:val="00123046"/>
    <w:rsid w:val="00123080"/>
    <w:rsid w:val="0012315E"/>
    <w:rsid w:val="00123264"/>
    <w:rsid w:val="00123577"/>
    <w:rsid w:val="0012386C"/>
    <w:rsid w:val="00123996"/>
    <w:rsid w:val="001239AE"/>
    <w:rsid w:val="00123B0A"/>
    <w:rsid w:val="00123B93"/>
    <w:rsid w:val="00123BF7"/>
    <w:rsid w:val="00123DFA"/>
    <w:rsid w:val="00123E86"/>
    <w:rsid w:val="00123F38"/>
    <w:rsid w:val="00123FA0"/>
    <w:rsid w:val="0012404C"/>
    <w:rsid w:val="00124222"/>
    <w:rsid w:val="0012423F"/>
    <w:rsid w:val="00124309"/>
    <w:rsid w:val="001244D4"/>
    <w:rsid w:val="00124517"/>
    <w:rsid w:val="001246C7"/>
    <w:rsid w:val="001246F6"/>
    <w:rsid w:val="001246FB"/>
    <w:rsid w:val="001249FE"/>
    <w:rsid w:val="00124E5E"/>
    <w:rsid w:val="00124E81"/>
    <w:rsid w:val="00125263"/>
    <w:rsid w:val="00125355"/>
    <w:rsid w:val="0012538F"/>
    <w:rsid w:val="00125487"/>
    <w:rsid w:val="00125908"/>
    <w:rsid w:val="00125963"/>
    <w:rsid w:val="00125B9F"/>
    <w:rsid w:val="00125BA5"/>
    <w:rsid w:val="00125BC2"/>
    <w:rsid w:val="00125CE4"/>
    <w:rsid w:val="00125D66"/>
    <w:rsid w:val="00125F8A"/>
    <w:rsid w:val="00125FEE"/>
    <w:rsid w:val="001260C3"/>
    <w:rsid w:val="00126190"/>
    <w:rsid w:val="001261D0"/>
    <w:rsid w:val="00126413"/>
    <w:rsid w:val="0012674B"/>
    <w:rsid w:val="00126860"/>
    <w:rsid w:val="0012691D"/>
    <w:rsid w:val="00126B0C"/>
    <w:rsid w:val="00126C38"/>
    <w:rsid w:val="00126C96"/>
    <w:rsid w:val="00126D98"/>
    <w:rsid w:val="00126E6B"/>
    <w:rsid w:val="00126FB7"/>
    <w:rsid w:val="0012729C"/>
    <w:rsid w:val="001272CE"/>
    <w:rsid w:val="0012774C"/>
    <w:rsid w:val="0012790B"/>
    <w:rsid w:val="00127975"/>
    <w:rsid w:val="00127B2C"/>
    <w:rsid w:val="0013000F"/>
    <w:rsid w:val="0013004A"/>
    <w:rsid w:val="00130207"/>
    <w:rsid w:val="00130241"/>
    <w:rsid w:val="0013031B"/>
    <w:rsid w:val="0013034C"/>
    <w:rsid w:val="00130890"/>
    <w:rsid w:val="001308AC"/>
    <w:rsid w:val="0013096C"/>
    <w:rsid w:val="00130975"/>
    <w:rsid w:val="001309B4"/>
    <w:rsid w:val="00130CDA"/>
    <w:rsid w:val="00130D97"/>
    <w:rsid w:val="001310ED"/>
    <w:rsid w:val="00131239"/>
    <w:rsid w:val="001312B5"/>
    <w:rsid w:val="0013160A"/>
    <w:rsid w:val="001316C2"/>
    <w:rsid w:val="001316F6"/>
    <w:rsid w:val="0013175C"/>
    <w:rsid w:val="001318AB"/>
    <w:rsid w:val="00131AA4"/>
    <w:rsid w:val="00131CF5"/>
    <w:rsid w:val="00131EFD"/>
    <w:rsid w:val="00132040"/>
    <w:rsid w:val="001322EF"/>
    <w:rsid w:val="00132427"/>
    <w:rsid w:val="001324B3"/>
    <w:rsid w:val="0013260C"/>
    <w:rsid w:val="0013284A"/>
    <w:rsid w:val="0013292F"/>
    <w:rsid w:val="0013293B"/>
    <w:rsid w:val="00132A52"/>
    <w:rsid w:val="00132E4A"/>
    <w:rsid w:val="00132E9B"/>
    <w:rsid w:val="0013311E"/>
    <w:rsid w:val="001331D2"/>
    <w:rsid w:val="001332BE"/>
    <w:rsid w:val="0013358D"/>
    <w:rsid w:val="00133721"/>
    <w:rsid w:val="00133850"/>
    <w:rsid w:val="00133A9C"/>
    <w:rsid w:val="00133C46"/>
    <w:rsid w:val="00133C48"/>
    <w:rsid w:val="00133C66"/>
    <w:rsid w:val="00133CE7"/>
    <w:rsid w:val="00133E67"/>
    <w:rsid w:val="00133ED6"/>
    <w:rsid w:val="001341E4"/>
    <w:rsid w:val="001342CB"/>
    <w:rsid w:val="001343EB"/>
    <w:rsid w:val="0013464F"/>
    <w:rsid w:val="00134A28"/>
    <w:rsid w:val="00134DCE"/>
    <w:rsid w:val="0013518D"/>
    <w:rsid w:val="001352AD"/>
    <w:rsid w:val="001352C2"/>
    <w:rsid w:val="00135AC9"/>
    <w:rsid w:val="00135C3C"/>
    <w:rsid w:val="0013608B"/>
    <w:rsid w:val="00136150"/>
    <w:rsid w:val="0013624F"/>
    <w:rsid w:val="00136269"/>
    <w:rsid w:val="001365F0"/>
    <w:rsid w:val="00136624"/>
    <w:rsid w:val="0013667B"/>
    <w:rsid w:val="00136A5D"/>
    <w:rsid w:val="00136B7F"/>
    <w:rsid w:val="00136C59"/>
    <w:rsid w:val="00136DC2"/>
    <w:rsid w:val="00136E09"/>
    <w:rsid w:val="00136E1E"/>
    <w:rsid w:val="00136EED"/>
    <w:rsid w:val="00136F73"/>
    <w:rsid w:val="00137276"/>
    <w:rsid w:val="001372BE"/>
    <w:rsid w:val="00137605"/>
    <w:rsid w:val="001377D7"/>
    <w:rsid w:val="001378D3"/>
    <w:rsid w:val="001379A3"/>
    <w:rsid w:val="00137B74"/>
    <w:rsid w:val="00137DB1"/>
    <w:rsid w:val="00140077"/>
    <w:rsid w:val="001401D4"/>
    <w:rsid w:val="001403D1"/>
    <w:rsid w:val="0014040D"/>
    <w:rsid w:val="0014058C"/>
    <w:rsid w:val="001405DF"/>
    <w:rsid w:val="001405E4"/>
    <w:rsid w:val="00140670"/>
    <w:rsid w:val="0014069A"/>
    <w:rsid w:val="001406FE"/>
    <w:rsid w:val="001407B8"/>
    <w:rsid w:val="00140BF0"/>
    <w:rsid w:val="00140D56"/>
    <w:rsid w:val="00140E89"/>
    <w:rsid w:val="00140F4C"/>
    <w:rsid w:val="00140FCA"/>
    <w:rsid w:val="00141184"/>
    <w:rsid w:val="00141215"/>
    <w:rsid w:val="001412F0"/>
    <w:rsid w:val="001413B0"/>
    <w:rsid w:val="0014148C"/>
    <w:rsid w:val="00141583"/>
    <w:rsid w:val="00141626"/>
    <w:rsid w:val="00141954"/>
    <w:rsid w:val="00141AA7"/>
    <w:rsid w:val="00141BC6"/>
    <w:rsid w:val="00141CD5"/>
    <w:rsid w:val="00141CEB"/>
    <w:rsid w:val="00141F9E"/>
    <w:rsid w:val="00141FB5"/>
    <w:rsid w:val="00141FE0"/>
    <w:rsid w:val="0014201E"/>
    <w:rsid w:val="0014226C"/>
    <w:rsid w:val="00142348"/>
    <w:rsid w:val="00142616"/>
    <w:rsid w:val="00142B70"/>
    <w:rsid w:val="00142D55"/>
    <w:rsid w:val="00142E76"/>
    <w:rsid w:val="00143018"/>
    <w:rsid w:val="00143170"/>
    <w:rsid w:val="001431ED"/>
    <w:rsid w:val="001431F0"/>
    <w:rsid w:val="001434B9"/>
    <w:rsid w:val="00143563"/>
    <w:rsid w:val="00143638"/>
    <w:rsid w:val="001437A2"/>
    <w:rsid w:val="001437E2"/>
    <w:rsid w:val="001437E8"/>
    <w:rsid w:val="001437F6"/>
    <w:rsid w:val="00143866"/>
    <w:rsid w:val="00143A19"/>
    <w:rsid w:val="00143B08"/>
    <w:rsid w:val="00143B5D"/>
    <w:rsid w:val="00143D8D"/>
    <w:rsid w:val="00144137"/>
    <w:rsid w:val="0014419E"/>
    <w:rsid w:val="0014429B"/>
    <w:rsid w:val="001442EB"/>
    <w:rsid w:val="00144413"/>
    <w:rsid w:val="001444C1"/>
    <w:rsid w:val="0014464A"/>
    <w:rsid w:val="00144AB0"/>
    <w:rsid w:val="00144BB8"/>
    <w:rsid w:val="00144BE2"/>
    <w:rsid w:val="00144CE0"/>
    <w:rsid w:val="00144D9D"/>
    <w:rsid w:val="00144E77"/>
    <w:rsid w:val="00144F3C"/>
    <w:rsid w:val="00145062"/>
    <w:rsid w:val="0014564F"/>
    <w:rsid w:val="001457EB"/>
    <w:rsid w:val="00145A89"/>
    <w:rsid w:val="00145AAC"/>
    <w:rsid w:val="00145B14"/>
    <w:rsid w:val="00145B81"/>
    <w:rsid w:val="00145BB9"/>
    <w:rsid w:val="00145D8C"/>
    <w:rsid w:val="00145E40"/>
    <w:rsid w:val="00145E52"/>
    <w:rsid w:val="0014630F"/>
    <w:rsid w:val="00146387"/>
    <w:rsid w:val="001466CB"/>
    <w:rsid w:val="00146938"/>
    <w:rsid w:val="00146BC1"/>
    <w:rsid w:val="00146C2B"/>
    <w:rsid w:val="00146CFB"/>
    <w:rsid w:val="00146D3C"/>
    <w:rsid w:val="00146EFF"/>
    <w:rsid w:val="00146F37"/>
    <w:rsid w:val="0014707D"/>
    <w:rsid w:val="001474B1"/>
    <w:rsid w:val="00147506"/>
    <w:rsid w:val="00147671"/>
    <w:rsid w:val="00147681"/>
    <w:rsid w:val="0014776C"/>
    <w:rsid w:val="001477AD"/>
    <w:rsid w:val="00147858"/>
    <w:rsid w:val="00147AF2"/>
    <w:rsid w:val="00147C7B"/>
    <w:rsid w:val="00147C86"/>
    <w:rsid w:val="00147EED"/>
    <w:rsid w:val="00150102"/>
    <w:rsid w:val="00150589"/>
    <w:rsid w:val="001506B9"/>
    <w:rsid w:val="001509EE"/>
    <w:rsid w:val="00150B37"/>
    <w:rsid w:val="00150B6C"/>
    <w:rsid w:val="00150C62"/>
    <w:rsid w:val="00150CED"/>
    <w:rsid w:val="00150D96"/>
    <w:rsid w:val="00150D9B"/>
    <w:rsid w:val="00150DCA"/>
    <w:rsid w:val="00150DF5"/>
    <w:rsid w:val="001511D6"/>
    <w:rsid w:val="00151312"/>
    <w:rsid w:val="001516C4"/>
    <w:rsid w:val="0015174A"/>
    <w:rsid w:val="00151758"/>
    <w:rsid w:val="001517DF"/>
    <w:rsid w:val="001517EB"/>
    <w:rsid w:val="0015186F"/>
    <w:rsid w:val="00151A18"/>
    <w:rsid w:val="00151A5F"/>
    <w:rsid w:val="00151A6D"/>
    <w:rsid w:val="00151BF1"/>
    <w:rsid w:val="00151D3C"/>
    <w:rsid w:val="00151E4C"/>
    <w:rsid w:val="001521A1"/>
    <w:rsid w:val="00152455"/>
    <w:rsid w:val="0015247A"/>
    <w:rsid w:val="00152528"/>
    <w:rsid w:val="00152831"/>
    <w:rsid w:val="00152B5D"/>
    <w:rsid w:val="00152B90"/>
    <w:rsid w:val="00152EED"/>
    <w:rsid w:val="00153013"/>
    <w:rsid w:val="00153156"/>
    <w:rsid w:val="00153402"/>
    <w:rsid w:val="00153553"/>
    <w:rsid w:val="0015358B"/>
    <w:rsid w:val="00153639"/>
    <w:rsid w:val="00153650"/>
    <w:rsid w:val="0015377A"/>
    <w:rsid w:val="00153830"/>
    <w:rsid w:val="00153A67"/>
    <w:rsid w:val="00153A79"/>
    <w:rsid w:val="00153BFE"/>
    <w:rsid w:val="00153C82"/>
    <w:rsid w:val="00153D1F"/>
    <w:rsid w:val="001540AA"/>
    <w:rsid w:val="0015422A"/>
    <w:rsid w:val="0015428D"/>
    <w:rsid w:val="001544E1"/>
    <w:rsid w:val="00154549"/>
    <w:rsid w:val="001545A9"/>
    <w:rsid w:val="00154978"/>
    <w:rsid w:val="001549AB"/>
    <w:rsid w:val="00154A44"/>
    <w:rsid w:val="00154A9E"/>
    <w:rsid w:val="00154BDB"/>
    <w:rsid w:val="00154D47"/>
    <w:rsid w:val="00154F49"/>
    <w:rsid w:val="0015501A"/>
    <w:rsid w:val="001552AF"/>
    <w:rsid w:val="001552DC"/>
    <w:rsid w:val="00155302"/>
    <w:rsid w:val="00155554"/>
    <w:rsid w:val="00155736"/>
    <w:rsid w:val="0015584D"/>
    <w:rsid w:val="00155896"/>
    <w:rsid w:val="00155906"/>
    <w:rsid w:val="001559A7"/>
    <w:rsid w:val="00155A52"/>
    <w:rsid w:val="00155ACB"/>
    <w:rsid w:val="00155AD9"/>
    <w:rsid w:val="00155C46"/>
    <w:rsid w:val="00155C9B"/>
    <w:rsid w:val="00155D0A"/>
    <w:rsid w:val="00155E23"/>
    <w:rsid w:val="00155E41"/>
    <w:rsid w:val="0015600F"/>
    <w:rsid w:val="00156017"/>
    <w:rsid w:val="00156162"/>
    <w:rsid w:val="00156323"/>
    <w:rsid w:val="00156428"/>
    <w:rsid w:val="00156477"/>
    <w:rsid w:val="001565E1"/>
    <w:rsid w:val="00156746"/>
    <w:rsid w:val="0015692E"/>
    <w:rsid w:val="00156C48"/>
    <w:rsid w:val="00156C82"/>
    <w:rsid w:val="00156D0F"/>
    <w:rsid w:val="00156DBE"/>
    <w:rsid w:val="00156E71"/>
    <w:rsid w:val="00156E80"/>
    <w:rsid w:val="00156F20"/>
    <w:rsid w:val="00156F97"/>
    <w:rsid w:val="00156FEE"/>
    <w:rsid w:val="00157044"/>
    <w:rsid w:val="001574F3"/>
    <w:rsid w:val="0015783A"/>
    <w:rsid w:val="0015785B"/>
    <w:rsid w:val="00157897"/>
    <w:rsid w:val="001579DB"/>
    <w:rsid w:val="00157A82"/>
    <w:rsid w:val="00157D3A"/>
    <w:rsid w:val="00157E38"/>
    <w:rsid w:val="00157EB3"/>
    <w:rsid w:val="00157EF3"/>
    <w:rsid w:val="00160058"/>
    <w:rsid w:val="001600F2"/>
    <w:rsid w:val="0016027D"/>
    <w:rsid w:val="001603F3"/>
    <w:rsid w:val="001604AB"/>
    <w:rsid w:val="001607F8"/>
    <w:rsid w:val="00160835"/>
    <w:rsid w:val="00160A62"/>
    <w:rsid w:val="00160A78"/>
    <w:rsid w:val="00160BD0"/>
    <w:rsid w:val="00160CBB"/>
    <w:rsid w:val="00160E3A"/>
    <w:rsid w:val="00160EF1"/>
    <w:rsid w:val="00160F08"/>
    <w:rsid w:val="001611A0"/>
    <w:rsid w:val="001612F6"/>
    <w:rsid w:val="00161304"/>
    <w:rsid w:val="00161415"/>
    <w:rsid w:val="00161439"/>
    <w:rsid w:val="001614B9"/>
    <w:rsid w:val="0016168B"/>
    <w:rsid w:val="001618A0"/>
    <w:rsid w:val="001618C0"/>
    <w:rsid w:val="0016196B"/>
    <w:rsid w:val="00161BCB"/>
    <w:rsid w:val="00161C39"/>
    <w:rsid w:val="00161C51"/>
    <w:rsid w:val="00161D31"/>
    <w:rsid w:val="00161EEF"/>
    <w:rsid w:val="00161FED"/>
    <w:rsid w:val="001621B9"/>
    <w:rsid w:val="001621D7"/>
    <w:rsid w:val="00162514"/>
    <w:rsid w:val="00162728"/>
    <w:rsid w:val="00162790"/>
    <w:rsid w:val="001629AD"/>
    <w:rsid w:val="00162B9C"/>
    <w:rsid w:val="00162BC2"/>
    <w:rsid w:val="00162CA4"/>
    <w:rsid w:val="00162D58"/>
    <w:rsid w:val="00162DB4"/>
    <w:rsid w:val="00162DBC"/>
    <w:rsid w:val="00162F49"/>
    <w:rsid w:val="00162F82"/>
    <w:rsid w:val="00162FC5"/>
    <w:rsid w:val="00162FDA"/>
    <w:rsid w:val="00163103"/>
    <w:rsid w:val="00163196"/>
    <w:rsid w:val="00163200"/>
    <w:rsid w:val="00163235"/>
    <w:rsid w:val="001632FE"/>
    <w:rsid w:val="00163519"/>
    <w:rsid w:val="0016360F"/>
    <w:rsid w:val="00163735"/>
    <w:rsid w:val="001637C0"/>
    <w:rsid w:val="00163811"/>
    <w:rsid w:val="00163960"/>
    <w:rsid w:val="00163A37"/>
    <w:rsid w:val="00163AA6"/>
    <w:rsid w:val="00163AF7"/>
    <w:rsid w:val="00163BB2"/>
    <w:rsid w:val="00163C95"/>
    <w:rsid w:val="00163D55"/>
    <w:rsid w:val="00163FF3"/>
    <w:rsid w:val="001640AE"/>
    <w:rsid w:val="00164237"/>
    <w:rsid w:val="001642F4"/>
    <w:rsid w:val="001642F8"/>
    <w:rsid w:val="00164500"/>
    <w:rsid w:val="00164740"/>
    <w:rsid w:val="001647FC"/>
    <w:rsid w:val="00164899"/>
    <w:rsid w:val="00164A0A"/>
    <w:rsid w:val="00164A5E"/>
    <w:rsid w:val="00164A66"/>
    <w:rsid w:val="00164D13"/>
    <w:rsid w:val="00164D16"/>
    <w:rsid w:val="00164E37"/>
    <w:rsid w:val="00164E55"/>
    <w:rsid w:val="00164E59"/>
    <w:rsid w:val="00164EA7"/>
    <w:rsid w:val="001651EA"/>
    <w:rsid w:val="00165330"/>
    <w:rsid w:val="00165745"/>
    <w:rsid w:val="001657F4"/>
    <w:rsid w:val="0016597B"/>
    <w:rsid w:val="001659BB"/>
    <w:rsid w:val="00165AFE"/>
    <w:rsid w:val="00165BFD"/>
    <w:rsid w:val="00165C0D"/>
    <w:rsid w:val="00165C5D"/>
    <w:rsid w:val="00165E02"/>
    <w:rsid w:val="0016607F"/>
    <w:rsid w:val="0016610F"/>
    <w:rsid w:val="0016611B"/>
    <w:rsid w:val="0016629B"/>
    <w:rsid w:val="001664CE"/>
    <w:rsid w:val="001664EA"/>
    <w:rsid w:val="00166559"/>
    <w:rsid w:val="00166567"/>
    <w:rsid w:val="0016656E"/>
    <w:rsid w:val="001668F8"/>
    <w:rsid w:val="00166CA9"/>
    <w:rsid w:val="00166F45"/>
    <w:rsid w:val="00167072"/>
    <w:rsid w:val="001671E0"/>
    <w:rsid w:val="001673B4"/>
    <w:rsid w:val="001673D2"/>
    <w:rsid w:val="00167499"/>
    <w:rsid w:val="00167649"/>
    <w:rsid w:val="00167A50"/>
    <w:rsid w:val="00167C2B"/>
    <w:rsid w:val="00167CF1"/>
    <w:rsid w:val="00167EEC"/>
    <w:rsid w:val="00167F05"/>
    <w:rsid w:val="001702F3"/>
    <w:rsid w:val="001706BB"/>
    <w:rsid w:val="00170772"/>
    <w:rsid w:val="00170A9C"/>
    <w:rsid w:val="00170B23"/>
    <w:rsid w:val="00170C90"/>
    <w:rsid w:val="00170CB8"/>
    <w:rsid w:val="00170D6A"/>
    <w:rsid w:val="00170F8A"/>
    <w:rsid w:val="00171218"/>
    <w:rsid w:val="00171351"/>
    <w:rsid w:val="0017135F"/>
    <w:rsid w:val="0017160C"/>
    <w:rsid w:val="001716DD"/>
    <w:rsid w:val="00171765"/>
    <w:rsid w:val="0017199F"/>
    <w:rsid w:val="00171A06"/>
    <w:rsid w:val="00171AAB"/>
    <w:rsid w:val="00171AF4"/>
    <w:rsid w:val="00171D30"/>
    <w:rsid w:val="00171D9E"/>
    <w:rsid w:val="00171EC4"/>
    <w:rsid w:val="00171EF9"/>
    <w:rsid w:val="00171F8C"/>
    <w:rsid w:val="00172030"/>
    <w:rsid w:val="00172067"/>
    <w:rsid w:val="001721C5"/>
    <w:rsid w:val="001723F1"/>
    <w:rsid w:val="00172544"/>
    <w:rsid w:val="001727C0"/>
    <w:rsid w:val="0017284A"/>
    <w:rsid w:val="001729EC"/>
    <w:rsid w:val="00172AC3"/>
    <w:rsid w:val="00172CC3"/>
    <w:rsid w:val="00172CC6"/>
    <w:rsid w:val="00172DDF"/>
    <w:rsid w:val="00172EFB"/>
    <w:rsid w:val="00173358"/>
    <w:rsid w:val="001733BD"/>
    <w:rsid w:val="00173518"/>
    <w:rsid w:val="00173696"/>
    <w:rsid w:val="001736DD"/>
    <w:rsid w:val="00173750"/>
    <w:rsid w:val="0017376B"/>
    <w:rsid w:val="0017389C"/>
    <w:rsid w:val="00173B5C"/>
    <w:rsid w:val="00173CAA"/>
    <w:rsid w:val="00173D66"/>
    <w:rsid w:val="00174085"/>
    <w:rsid w:val="001740D1"/>
    <w:rsid w:val="00174137"/>
    <w:rsid w:val="00174146"/>
    <w:rsid w:val="001742C4"/>
    <w:rsid w:val="001742C6"/>
    <w:rsid w:val="00174497"/>
    <w:rsid w:val="001744CD"/>
    <w:rsid w:val="00174701"/>
    <w:rsid w:val="00174726"/>
    <w:rsid w:val="0017490B"/>
    <w:rsid w:val="0017495D"/>
    <w:rsid w:val="00174A73"/>
    <w:rsid w:val="00174D69"/>
    <w:rsid w:val="00174E41"/>
    <w:rsid w:val="00175464"/>
    <w:rsid w:val="0017595C"/>
    <w:rsid w:val="00175A42"/>
    <w:rsid w:val="00175A54"/>
    <w:rsid w:val="00175F78"/>
    <w:rsid w:val="001760FB"/>
    <w:rsid w:val="00176149"/>
    <w:rsid w:val="001763C2"/>
    <w:rsid w:val="001765A6"/>
    <w:rsid w:val="0017668B"/>
    <w:rsid w:val="00176978"/>
    <w:rsid w:val="001769F1"/>
    <w:rsid w:val="00176A76"/>
    <w:rsid w:val="00176CFE"/>
    <w:rsid w:val="00176D1B"/>
    <w:rsid w:val="00176D8F"/>
    <w:rsid w:val="00176DB6"/>
    <w:rsid w:val="00176E9C"/>
    <w:rsid w:val="00176EA7"/>
    <w:rsid w:val="00177167"/>
    <w:rsid w:val="0017724C"/>
    <w:rsid w:val="001772DF"/>
    <w:rsid w:val="00177383"/>
    <w:rsid w:val="00177636"/>
    <w:rsid w:val="0017768B"/>
    <w:rsid w:val="001776CC"/>
    <w:rsid w:val="0017788F"/>
    <w:rsid w:val="00177981"/>
    <w:rsid w:val="00177A58"/>
    <w:rsid w:val="00177AD1"/>
    <w:rsid w:val="00177AFD"/>
    <w:rsid w:val="00177C02"/>
    <w:rsid w:val="00177CE4"/>
    <w:rsid w:val="00177DBE"/>
    <w:rsid w:val="00177DF2"/>
    <w:rsid w:val="00177E1E"/>
    <w:rsid w:val="00177F04"/>
    <w:rsid w:val="00180024"/>
    <w:rsid w:val="0018020D"/>
    <w:rsid w:val="001803BC"/>
    <w:rsid w:val="00180583"/>
    <w:rsid w:val="001806B2"/>
    <w:rsid w:val="0018087B"/>
    <w:rsid w:val="001808DA"/>
    <w:rsid w:val="0018095E"/>
    <w:rsid w:val="001809DD"/>
    <w:rsid w:val="00180DFE"/>
    <w:rsid w:val="00180E93"/>
    <w:rsid w:val="00180FD8"/>
    <w:rsid w:val="00181064"/>
    <w:rsid w:val="001810B2"/>
    <w:rsid w:val="00181107"/>
    <w:rsid w:val="00181192"/>
    <w:rsid w:val="00181348"/>
    <w:rsid w:val="001813DE"/>
    <w:rsid w:val="00181454"/>
    <w:rsid w:val="001815BA"/>
    <w:rsid w:val="00181604"/>
    <w:rsid w:val="0018176D"/>
    <w:rsid w:val="00181964"/>
    <w:rsid w:val="00181C77"/>
    <w:rsid w:val="00181E5A"/>
    <w:rsid w:val="00182057"/>
    <w:rsid w:val="001820D1"/>
    <w:rsid w:val="001821BB"/>
    <w:rsid w:val="0018223A"/>
    <w:rsid w:val="001823F9"/>
    <w:rsid w:val="00182473"/>
    <w:rsid w:val="00182587"/>
    <w:rsid w:val="001825AE"/>
    <w:rsid w:val="001825DB"/>
    <w:rsid w:val="00182697"/>
    <w:rsid w:val="00182710"/>
    <w:rsid w:val="00182738"/>
    <w:rsid w:val="00182766"/>
    <w:rsid w:val="00182B89"/>
    <w:rsid w:val="00182C07"/>
    <w:rsid w:val="00182CBF"/>
    <w:rsid w:val="00182E3A"/>
    <w:rsid w:val="00182ED3"/>
    <w:rsid w:val="00182FA5"/>
    <w:rsid w:val="001830EB"/>
    <w:rsid w:val="0018312F"/>
    <w:rsid w:val="001831B4"/>
    <w:rsid w:val="001838B5"/>
    <w:rsid w:val="001839AA"/>
    <w:rsid w:val="00183A44"/>
    <w:rsid w:val="00183AB4"/>
    <w:rsid w:val="00183DC0"/>
    <w:rsid w:val="00184086"/>
    <w:rsid w:val="001841EB"/>
    <w:rsid w:val="001843DD"/>
    <w:rsid w:val="00184485"/>
    <w:rsid w:val="001845DE"/>
    <w:rsid w:val="00184AC3"/>
    <w:rsid w:val="00184D50"/>
    <w:rsid w:val="00184DF8"/>
    <w:rsid w:val="00184F8D"/>
    <w:rsid w:val="00185397"/>
    <w:rsid w:val="001854CE"/>
    <w:rsid w:val="00185576"/>
    <w:rsid w:val="00185662"/>
    <w:rsid w:val="00185871"/>
    <w:rsid w:val="0018588C"/>
    <w:rsid w:val="00185902"/>
    <w:rsid w:val="00185C16"/>
    <w:rsid w:val="00185C8A"/>
    <w:rsid w:val="00185D50"/>
    <w:rsid w:val="00185DCB"/>
    <w:rsid w:val="00185DFD"/>
    <w:rsid w:val="00186042"/>
    <w:rsid w:val="001860D5"/>
    <w:rsid w:val="001863F6"/>
    <w:rsid w:val="001866F1"/>
    <w:rsid w:val="00186744"/>
    <w:rsid w:val="001867B6"/>
    <w:rsid w:val="00186B8B"/>
    <w:rsid w:val="00186C47"/>
    <w:rsid w:val="00186C98"/>
    <w:rsid w:val="00186D42"/>
    <w:rsid w:val="00186EC7"/>
    <w:rsid w:val="00186EFF"/>
    <w:rsid w:val="00187056"/>
    <w:rsid w:val="00187167"/>
    <w:rsid w:val="00187307"/>
    <w:rsid w:val="00187387"/>
    <w:rsid w:val="001873D4"/>
    <w:rsid w:val="001875A7"/>
    <w:rsid w:val="00187B10"/>
    <w:rsid w:val="00187B83"/>
    <w:rsid w:val="00187E54"/>
    <w:rsid w:val="00190182"/>
    <w:rsid w:val="001903F0"/>
    <w:rsid w:val="00190783"/>
    <w:rsid w:val="001907F0"/>
    <w:rsid w:val="00190888"/>
    <w:rsid w:val="00190C4F"/>
    <w:rsid w:val="00190E97"/>
    <w:rsid w:val="00191004"/>
    <w:rsid w:val="001911D6"/>
    <w:rsid w:val="00191321"/>
    <w:rsid w:val="0019132F"/>
    <w:rsid w:val="001915E4"/>
    <w:rsid w:val="0019161A"/>
    <w:rsid w:val="00191661"/>
    <w:rsid w:val="00191692"/>
    <w:rsid w:val="00191C63"/>
    <w:rsid w:val="00191C8E"/>
    <w:rsid w:val="00191D93"/>
    <w:rsid w:val="00191F31"/>
    <w:rsid w:val="00192259"/>
    <w:rsid w:val="00192316"/>
    <w:rsid w:val="0019240C"/>
    <w:rsid w:val="00192548"/>
    <w:rsid w:val="00192559"/>
    <w:rsid w:val="00192578"/>
    <w:rsid w:val="001927E0"/>
    <w:rsid w:val="001929D8"/>
    <w:rsid w:val="00192D1C"/>
    <w:rsid w:val="00192F3A"/>
    <w:rsid w:val="00192F42"/>
    <w:rsid w:val="0019300C"/>
    <w:rsid w:val="00193420"/>
    <w:rsid w:val="00193537"/>
    <w:rsid w:val="00193656"/>
    <w:rsid w:val="00193A50"/>
    <w:rsid w:val="00193AA3"/>
    <w:rsid w:val="00193B14"/>
    <w:rsid w:val="00193C7B"/>
    <w:rsid w:val="00193DA7"/>
    <w:rsid w:val="00193E9B"/>
    <w:rsid w:val="00193F97"/>
    <w:rsid w:val="00193FA8"/>
    <w:rsid w:val="00194102"/>
    <w:rsid w:val="001945C9"/>
    <w:rsid w:val="001947FC"/>
    <w:rsid w:val="00194845"/>
    <w:rsid w:val="0019489D"/>
    <w:rsid w:val="00194A04"/>
    <w:rsid w:val="00194DB5"/>
    <w:rsid w:val="00194DBC"/>
    <w:rsid w:val="00194E69"/>
    <w:rsid w:val="0019503D"/>
    <w:rsid w:val="00195513"/>
    <w:rsid w:val="001958EF"/>
    <w:rsid w:val="00195A31"/>
    <w:rsid w:val="00195B76"/>
    <w:rsid w:val="00195CDD"/>
    <w:rsid w:val="00195E66"/>
    <w:rsid w:val="00195E78"/>
    <w:rsid w:val="00195F31"/>
    <w:rsid w:val="00196012"/>
    <w:rsid w:val="00196124"/>
    <w:rsid w:val="001961BA"/>
    <w:rsid w:val="00196AAD"/>
    <w:rsid w:val="00196AC6"/>
    <w:rsid w:val="00196AF7"/>
    <w:rsid w:val="00196BE8"/>
    <w:rsid w:val="00196D0B"/>
    <w:rsid w:val="00196DF5"/>
    <w:rsid w:val="00197083"/>
    <w:rsid w:val="0019714D"/>
    <w:rsid w:val="00197489"/>
    <w:rsid w:val="0019760D"/>
    <w:rsid w:val="00197671"/>
    <w:rsid w:val="001976D2"/>
    <w:rsid w:val="001977F1"/>
    <w:rsid w:val="001977FF"/>
    <w:rsid w:val="00197858"/>
    <w:rsid w:val="0019787D"/>
    <w:rsid w:val="00197979"/>
    <w:rsid w:val="001979A0"/>
    <w:rsid w:val="00197A5C"/>
    <w:rsid w:val="00197BE5"/>
    <w:rsid w:val="00197DFA"/>
    <w:rsid w:val="00197EAF"/>
    <w:rsid w:val="00197F6B"/>
    <w:rsid w:val="00197FC2"/>
    <w:rsid w:val="001A0164"/>
    <w:rsid w:val="001A021D"/>
    <w:rsid w:val="001A0245"/>
    <w:rsid w:val="001A02AC"/>
    <w:rsid w:val="001A03BB"/>
    <w:rsid w:val="001A0532"/>
    <w:rsid w:val="001A057B"/>
    <w:rsid w:val="001A0599"/>
    <w:rsid w:val="001A05FE"/>
    <w:rsid w:val="001A0700"/>
    <w:rsid w:val="001A0754"/>
    <w:rsid w:val="001A07E9"/>
    <w:rsid w:val="001A08E2"/>
    <w:rsid w:val="001A0B2A"/>
    <w:rsid w:val="001A0E1C"/>
    <w:rsid w:val="001A0F1B"/>
    <w:rsid w:val="001A10CC"/>
    <w:rsid w:val="001A111B"/>
    <w:rsid w:val="001A11D9"/>
    <w:rsid w:val="001A1262"/>
    <w:rsid w:val="001A1311"/>
    <w:rsid w:val="001A1BB1"/>
    <w:rsid w:val="001A1D41"/>
    <w:rsid w:val="001A20F8"/>
    <w:rsid w:val="001A226A"/>
    <w:rsid w:val="001A2271"/>
    <w:rsid w:val="001A2291"/>
    <w:rsid w:val="001A24B0"/>
    <w:rsid w:val="001A2526"/>
    <w:rsid w:val="001A258C"/>
    <w:rsid w:val="001A25DC"/>
    <w:rsid w:val="001A26C1"/>
    <w:rsid w:val="001A29D4"/>
    <w:rsid w:val="001A2A5C"/>
    <w:rsid w:val="001A2C88"/>
    <w:rsid w:val="001A2D85"/>
    <w:rsid w:val="001A3265"/>
    <w:rsid w:val="001A3398"/>
    <w:rsid w:val="001A33EB"/>
    <w:rsid w:val="001A3491"/>
    <w:rsid w:val="001A3549"/>
    <w:rsid w:val="001A3692"/>
    <w:rsid w:val="001A3880"/>
    <w:rsid w:val="001A38F6"/>
    <w:rsid w:val="001A3975"/>
    <w:rsid w:val="001A39A0"/>
    <w:rsid w:val="001A3BEE"/>
    <w:rsid w:val="001A3FA6"/>
    <w:rsid w:val="001A4036"/>
    <w:rsid w:val="001A406E"/>
    <w:rsid w:val="001A455B"/>
    <w:rsid w:val="001A4693"/>
    <w:rsid w:val="001A4A3D"/>
    <w:rsid w:val="001A4ACF"/>
    <w:rsid w:val="001A4B59"/>
    <w:rsid w:val="001A4BD8"/>
    <w:rsid w:val="001A4C5B"/>
    <w:rsid w:val="001A4D06"/>
    <w:rsid w:val="001A4DC4"/>
    <w:rsid w:val="001A4DEF"/>
    <w:rsid w:val="001A50AE"/>
    <w:rsid w:val="001A5109"/>
    <w:rsid w:val="001A5213"/>
    <w:rsid w:val="001A5331"/>
    <w:rsid w:val="001A5430"/>
    <w:rsid w:val="001A549F"/>
    <w:rsid w:val="001A568D"/>
    <w:rsid w:val="001A56E7"/>
    <w:rsid w:val="001A57CB"/>
    <w:rsid w:val="001A592E"/>
    <w:rsid w:val="001A598B"/>
    <w:rsid w:val="001A5A47"/>
    <w:rsid w:val="001A5B84"/>
    <w:rsid w:val="001A5DBC"/>
    <w:rsid w:val="001A5E9A"/>
    <w:rsid w:val="001A6039"/>
    <w:rsid w:val="001A6090"/>
    <w:rsid w:val="001A613A"/>
    <w:rsid w:val="001A61E4"/>
    <w:rsid w:val="001A626A"/>
    <w:rsid w:val="001A6375"/>
    <w:rsid w:val="001A647E"/>
    <w:rsid w:val="001A64A8"/>
    <w:rsid w:val="001A65B7"/>
    <w:rsid w:val="001A65F0"/>
    <w:rsid w:val="001A6697"/>
    <w:rsid w:val="001A66D8"/>
    <w:rsid w:val="001A66E7"/>
    <w:rsid w:val="001A66F6"/>
    <w:rsid w:val="001A6869"/>
    <w:rsid w:val="001A69FD"/>
    <w:rsid w:val="001A6A43"/>
    <w:rsid w:val="001A6BEE"/>
    <w:rsid w:val="001A6CEC"/>
    <w:rsid w:val="001A6D47"/>
    <w:rsid w:val="001A6DD9"/>
    <w:rsid w:val="001A6E05"/>
    <w:rsid w:val="001A6E8F"/>
    <w:rsid w:val="001A6FC1"/>
    <w:rsid w:val="001A6FCA"/>
    <w:rsid w:val="001A7468"/>
    <w:rsid w:val="001A7510"/>
    <w:rsid w:val="001A7576"/>
    <w:rsid w:val="001A76CE"/>
    <w:rsid w:val="001A76FC"/>
    <w:rsid w:val="001A79E5"/>
    <w:rsid w:val="001A7C81"/>
    <w:rsid w:val="001A7D31"/>
    <w:rsid w:val="001A7D4D"/>
    <w:rsid w:val="001A7D84"/>
    <w:rsid w:val="001A7D98"/>
    <w:rsid w:val="001A7DAB"/>
    <w:rsid w:val="001A7FCE"/>
    <w:rsid w:val="001B00ED"/>
    <w:rsid w:val="001B0347"/>
    <w:rsid w:val="001B03ED"/>
    <w:rsid w:val="001B0491"/>
    <w:rsid w:val="001B0716"/>
    <w:rsid w:val="001B0791"/>
    <w:rsid w:val="001B08FF"/>
    <w:rsid w:val="001B0974"/>
    <w:rsid w:val="001B097C"/>
    <w:rsid w:val="001B1087"/>
    <w:rsid w:val="001B10A2"/>
    <w:rsid w:val="001B11FC"/>
    <w:rsid w:val="001B155D"/>
    <w:rsid w:val="001B17CB"/>
    <w:rsid w:val="001B192D"/>
    <w:rsid w:val="001B19C2"/>
    <w:rsid w:val="001B1E01"/>
    <w:rsid w:val="001B1F6B"/>
    <w:rsid w:val="001B1FCF"/>
    <w:rsid w:val="001B1FF4"/>
    <w:rsid w:val="001B1FF7"/>
    <w:rsid w:val="001B20F9"/>
    <w:rsid w:val="001B2448"/>
    <w:rsid w:val="001B27AD"/>
    <w:rsid w:val="001B283A"/>
    <w:rsid w:val="001B2955"/>
    <w:rsid w:val="001B2E69"/>
    <w:rsid w:val="001B2FD6"/>
    <w:rsid w:val="001B308F"/>
    <w:rsid w:val="001B313F"/>
    <w:rsid w:val="001B338A"/>
    <w:rsid w:val="001B33C9"/>
    <w:rsid w:val="001B3925"/>
    <w:rsid w:val="001B3C8B"/>
    <w:rsid w:val="001B4044"/>
    <w:rsid w:val="001B441C"/>
    <w:rsid w:val="001B451C"/>
    <w:rsid w:val="001B4605"/>
    <w:rsid w:val="001B4624"/>
    <w:rsid w:val="001B465F"/>
    <w:rsid w:val="001B47A2"/>
    <w:rsid w:val="001B4814"/>
    <w:rsid w:val="001B487C"/>
    <w:rsid w:val="001B491A"/>
    <w:rsid w:val="001B4B32"/>
    <w:rsid w:val="001B4B9E"/>
    <w:rsid w:val="001B4C26"/>
    <w:rsid w:val="001B4CB2"/>
    <w:rsid w:val="001B4CF2"/>
    <w:rsid w:val="001B4D07"/>
    <w:rsid w:val="001B5022"/>
    <w:rsid w:val="001B51E8"/>
    <w:rsid w:val="001B529F"/>
    <w:rsid w:val="001B5323"/>
    <w:rsid w:val="001B5591"/>
    <w:rsid w:val="001B55E4"/>
    <w:rsid w:val="001B568B"/>
    <w:rsid w:val="001B56F9"/>
    <w:rsid w:val="001B5752"/>
    <w:rsid w:val="001B585F"/>
    <w:rsid w:val="001B59C0"/>
    <w:rsid w:val="001B5A6B"/>
    <w:rsid w:val="001B5CAC"/>
    <w:rsid w:val="001B5D78"/>
    <w:rsid w:val="001B6170"/>
    <w:rsid w:val="001B6200"/>
    <w:rsid w:val="001B62A3"/>
    <w:rsid w:val="001B64A9"/>
    <w:rsid w:val="001B6542"/>
    <w:rsid w:val="001B6695"/>
    <w:rsid w:val="001B67E5"/>
    <w:rsid w:val="001B6837"/>
    <w:rsid w:val="001B687C"/>
    <w:rsid w:val="001B6D4A"/>
    <w:rsid w:val="001B6E1E"/>
    <w:rsid w:val="001B6F2E"/>
    <w:rsid w:val="001B6FBC"/>
    <w:rsid w:val="001B70D2"/>
    <w:rsid w:val="001B732B"/>
    <w:rsid w:val="001B797F"/>
    <w:rsid w:val="001B7A8D"/>
    <w:rsid w:val="001B7AFE"/>
    <w:rsid w:val="001B7B8B"/>
    <w:rsid w:val="001B7CA0"/>
    <w:rsid w:val="001B7CF7"/>
    <w:rsid w:val="001C0094"/>
    <w:rsid w:val="001C00C0"/>
    <w:rsid w:val="001C02CF"/>
    <w:rsid w:val="001C0484"/>
    <w:rsid w:val="001C083A"/>
    <w:rsid w:val="001C0872"/>
    <w:rsid w:val="001C0A2E"/>
    <w:rsid w:val="001C0A4A"/>
    <w:rsid w:val="001C0B36"/>
    <w:rsid w:val="001C0BB4"/>
    <w:rsid w:val="001C0BDB"/>
    <w:rsid w:val="001C0D86"/>
    <w:rsid w:val="001C0F69"/>
    <w:rsid w:val="001C12E3"/>
    <w:rsid w:val="001C1514"/>
    <w:rsid w:val="001C1A27"/>
    <w:rsid w:val="001C1A28"/>
    <w:rsid w:val="001C1E51"/>
    <w:rsid w:val="001C1F46"/>
    <w:rsid w:val="001C1F52"/>
    <w:rsid w:val="001C2174"/>
    <w:rsid w:val="001C224B"/>
    <w:rsid w:val="001C2306"/>
    <w:rsid w:val="001C2359"/>
    <w:rsid w:val="001C23E4"/>
    <w:rsid w:val="001C2431"/>
    <w:rsid w:val="001C2541"/>
    <w:rsid w:val="001C255F"/>
    <w:rsid w:val="001C258D"/>
    <w:rsid w:val="001C2A69"/>
    <w:rsid w:val="001C2C34"/>
    <w:rsid w:val="001C2CDF"/>
    <w:rsid w:val="001C2E2D"/>
    <w:rsid w:val="001C2E49"/>
    <w:rsid w:val="001C2FDD"/>
    <w:rsid w:val="001C2FEB"/>
    <w:rsid w:val="001C30D3"/>
    <w:rsid w:val="001C32BE"/>
    <w:rsid w:val="001C34F9"/>
    <w:rsid w:val="001C37EF"/>
    <w:rsid w:val="001C38C4"/>
    <w:rsid w:val="001C3AD9"/>
    <w:rsid w:val="001C3B54"/>
    <w:rsid w:val="001C3C42"/>
    <w:rsid w:val="001C3CF4"/>
    <w:rsid w:val="001C3D07"/>
    <w:rsid w:val="001C3D50"/>
    <w:rsid w:val="001C3DE6"/>
    <w:rsid w:val="001C40BD"/>
    <w:rsid w:val="001C41C3"/>
    <w:rsid w:val="001C43AB"/>
    <w:rsid w:val="001C4647"/>
    <w:rsid w:val="001C48C6"/>
    <w:rsid w:val="001C4990"/>
    <w:rsid w:val="001C4C2D"/>
    <w:rsid w:val="001C5324"/>
    <w:rsid w:val="001C543B"/>
    <w:rsid w:val="001C5E30"/>
    <w:rsid w:val="001C5EFB"/>
    <w:rsid w:val="001C5F2B"/>
    <w:rsid w:val="001C63EC"/>
    <w:rsid w:val="001C6451"/>
    <w:rsid w:val="001C6A29"/>
    <w:rsid w:val="001C6AE4"/>
    <w:rsid w:val="001C6B04"/>
    <w:rsid w:val="001C6B5A"/>
    <w:rsid w:val="001C6C21"/>
    <w:rsid w:val="001C6C55"/>
    <w:rsid w:val="001C6D65"/>
    <w:rsid w:val="001C6FFD"/>
    <w:rsid w:val="001C71F2"/>
    <w:rsid w:val="001C7436"/>
    <w:rsid w:val="001C77F9"/>
    <w:rsid w:val="001C7804"/>
    <w:rsid w:val="001C780F"/>
    <w:rsid w:val="001C7950"/>
    <w:rsid w:val="001C79B9"/>
    <w:rsid w:val="001C7B38"/>
    <w:rsid w:val="001C7D4B"/>
    <w:rsid w:val="001C7D7E"/>
    <w:rsid w:val="001C7D99"/>
    <w:rsid w:val="001C7F3D"/>
    <w:rsid w:val="001C7FE6"/>
    <w:rsid w:val="001D0146"/>
    <w:rsid w:val="001D0227"/>
    <w:rsid w:val="001D051A"/>
    <w:rsid w:val="001D0639"/>
    <w:rsid w:val="001D0842"/>
    <w:rsid w:val="001D08FD"/>
    <w:rsid w:val="001D0918"/>
    <w:rsid w:val="001D0A8F"/>
    <w:rsid w:val="001D0B77"/>
    <w:rsid w:val="001D0EFE"/>
    <w:rsid w:val="001D10F3"/>
    <w:rsid w:val="001D1102"/>
    <w:rsid w:val="001D11D1"/>
    <w:rsid w:val="001D12FC"/>
    <w:rsid w:val="001D1609"/>
    <w:rsid w:val="001D1711"/>
    <w:rsid w:val="001D1995"/>
    <w:rsid w:val="001D1A07"/>
    <w:rsid w:val="001D1BB0"/>
    <w:rsid w:val="001D1BD8"/>
    <w:rsid w:val="001D1E13"/>
    <w:rsid w:val="001D1FB6"/>
    <w:rsid w:val="001D2003"/>
    <w:rsid w:val="001D201C"/>
    <w:rsid w:val="001D2061"/>
    <w:rsid w:val="001D220A"/>
    <w:rsid w:val="001D2213"/>
    <w:rsid w:val="001D26C9"/>
    <w:rsid w:val="001D28B7"/>
    <w:rsid w:val="001D28CD"/>
    <w:rsid w:val="001D2A44"/>
    <w:rsid w:val="001D2D09"/>
    <w:rsid w:val="001D2D65"/>
    <w:rsid w:val="001D2D6D"/>
    <w:rsid w:val="001D3145"/>
    <w:rsid w:val="001D334D"/>
    <w:rsid w:val="001D3425"/>
    <w:rsid w:val="001D34D6"/>
    <w:rsid w:val="001D3504"/>
    <w:rsid w:val="001D37F8"/>
    <w:rsid w:val="001D3808"/>
    <w:rsid w:val="001D384E"/>
    <w:rsid w:val="001D3B3C"/>
    <w:rsid w:val="001D40A9"/>
    <w:rsid w:val="001D4468"/>
    <w:rsid w:val="001D4470"/>
    <w:rsid w:val="001D475D"/>
    <w:rsid w:val="001D49A2"/>
    <w:rsid w:val="001D4A84"/>
    <w:rsid w:val="001D4C8D"/>
    <w:rsid w:val="001D4DE5"/>
    <w:rsid w:val="001D5002"/>
    <w:rsid w:val="001D517D"/>
    <w:rsid w:val="001D544A"/>
    <w:rsid w:val="001D5683"/>
    <w:rsid w:val="001D5AFF"/>
    <w:rsid w:val="001D5BA3"/>
    <w:rsid w:val="001D5BD1"/>
    <w:rsid w:val="001D5C15"/>
    <w:rsid w:val="001D5CBD"/>
    <w:rsid w:val="001D5E9E"/>
    <w:rsid w:val="001D5EAF"/>
    <w:rsid w:val="001D5F1F"/>
    <w:rsid w:val="001D6022"/>
    <w:rsid w:val="001D639B"/>
    <w:rsid w:val="001D66B2"/>
    <w:rsid w:val="001D6724"/>
    <w:rsid w:val="001D67A7"/>
    <w:rsid w:val="001D6814"/>
    <w:rsid w:val="001D68A6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5AA"/>
    <w:rsid w:val="001D7716"/>
    <w:rsid w:val="001D7892"/>
    <w:rsid w:val="001D78D8"/>
    <w:rsid w:val="001D7B14"/>
    <w:rsid w:val="001D7D9E"/>
    <w:rsid w:val="001D7DD9"/>
    <w:rsid w:val="001E00E6"/>
    <w:rsid w:val="001E0285"/>
    <w:rsid w:val="001E042E"/>
    <w:rsid w:val="001E0466"/>
    <w:rsid w:val="001E05A7"/>
    <w:rsid w:val="001E0675"/>
    <w:rsid w:val="001E0744"/>
    <w:rsid w:val="001E077E"/>
    <w:rsid w:val="001E09C4"/>
    <w:rsid w:val="001E0A58"/>
    <w:rsid w:val="001E0A98"/>
    <w:rsid w:val="001E0BCC"/>
    <w:rsid w:val="001E0BD5"/>
    <w:rsid w:val="001E0C6F"/>
    <w:rsid w:val="001E0CA3"/>
    <w:rsid w:val="001E0D78"/>
    <w:rsid w:val="001E0FFB"/>
    <w:rsid w:val="001E10FC"/>
    <w:rsid w:val="001E11A9"/>
    <w:rsid w:val="001E124F"/>
    <w:rsid w:val="001E13E0"/>
    <w:rsid w:val="001E14AB"/>
    <w:rsid w:val="001E16E7"/>
    <w:rsid w:val="001E1706"/>
    <w:rsid w:val="001E1770"/>
    <w:rsid w:val="001E187A"/>
    <w:rsid w:val="001E18EA"/>
    <w:rsid w:val="001E19A1"/>
    <w:rsid w:val="001E19CE"/>
    <w:rsid w:val="001E1A5D"/>
    <w:rsid w:val="001E1AB7"/>
    <w:rsid w:val="001E1AEC"/>
    <w:rsid w:val="001E1BD4"/>
    <w:rsid w:val="001E1C96"/>
    <w:rsid w:val="001E1E02"/>
    <w:rsid w:val="001E202C"/>
    <w:rsid w:val="001E2319"/>
    <w:rsid w:val="001E24A4"/>
    <w:rsid w:val="001E261D"/>
    <w:rsid w:val="001E2635"/>
    <w:rsid w:val="001E279C"/>
    <w:rsid w:val="001E2867"/>
    <w:rsid w:val="001E2B18"/>
    <w:rsid w:val="001E2CF0"/>
    <w:rsid w:val="001E2DBE"/>
    <w:rsid w:val="001E2F97"/>
    <w:rsid w:val="001E33FE"/>
    <w:rsid w:val="001E367A"/>
    <w:rsid w:val="001E3842"/>
    <w:rsid w:val="001E3A29"/>
    <w:rsid w:val="001E3CCE"/>
    <w:rsid w:val="001E3D14"/>
    <w:rsid w:val="001E3EE6"/>
    <w:rsid w:val="001E3F13"/>
    <w:rsid w:val="001E3FD7"/>
    <w:rsid w:val="001E422F"/>
    <w:rsid w:val="001E445C"/>
    <w:rsid w:val="001E4674"/>
    <w:rsid w:val="001E46F4"/>
    <w:rsid w:val="001E4737"/>
    <w:rsid w:val="001E484C"/>
    <w:rsid w:val="001E4B4F"/>
    <w:rsid w:val="001E4B62"/>
    <w:rsid w:val="001E4EAF"/>
    <w:rsid w:val="001E4EEC"/>
    <w:rsid w:val="001E4F1C"/>
    <w:rsid w:val="001E4F69"/>
    <w:rsid w:val="001E506F"/>
    <w:rsid w:val="001E51DE"/>
    <w:rsid w:val="001E5345"/>
    <w:rsid w:val="001E538C"/>
    <w:rsid w:val="001E5568"/>
    <w:rsid w:val="001E59DC"/>
    <w:rsid w:val="001E59EB"/>
    <w:rsid w:val="001E5BAE"/>
    <w:rsid w:val="001E5BDA"/>
    <w:rsid w:val="001E5D47"/>
    <w:rsid w:val="001E5D9B"/>
    <w:rsid w:val="001E61CB"/>
    <w:rsid w:val="001E6627"/>
    <w:rsid w:val="001E68B2"/>
    <w:rsid w:val="001E6E00"/>
    <w:rsid w:val="001E6EAC"/>
    <w:rsid w:val="001E6EC0"/>
    <w:rsid w:val="001E7089"/>
    <w:rsid w:val="001E7279"/>
    <w:rsid w:val="001E731C"/>
    <w:rsid w:val="001E74C5"/>
    <w:rsid w:val="001E753C"/>
    <w:rsid w:val="001E75D3"/>
    <w:rsid w:val="001E76AB"/>
    <w:rsid w:val="001E773F"/>
    <w:rsid w:val="001E7833"/>
    <w:rsid w:val="001E7956"/>
    <w:rsid w:val="001E795E"/>
    <w:rsid w:val="001E7986"/>
    <w:rsid w:val="001E79C7"/>
    <w:rsid w:val="001E7A1B"/>
    <w:rsid w:val="001E7E41"/>
    <w:rsid w:val="001E7F43"/>
    <w:rsid w:val="001F00B5"/>
    <w:rsid w:val="001F015D"/>
    <w:rsid w:val="001F0162"/>
    <w:rsid w:val="001F0240"/>
    <w:rsid w:val="001F0536"/>
    <w:rsid w:val="001F0553"/>
    <w:rsid w:val="001F05A7"/>
    <w:rsid w:val="001F063A"/>
    <w:rsid w:val="001F06BF"/>
    <w:rsid w:val="001F07D0"/>
    <w:rsid w:val="001F0AF2"/>
    <w:rsid w:val="001F0B4A"/>
    <w:rsid w:val="001F0BD7"/>
    <w:rsid w:val="001F0CA5"/>
    <w:rsid w:val="001F0EB6"/>
    <w:rsid w:val="001F115C"/>
    <w:rsid w:val="001F1366"/>
    <w:rsid w:val="001F1508"/>
    <w:rsid w:val="001F1616"/>
    <w:rsid w:val="001F188A"/>
    <w:rsid w:val="001F18F5"/>
    <w:rsid w:val="001F1AD5"/>
    <w:rsid w:val="001F1B67"/>
    <w:rsid w:val="001F1C42"/>
    <w:rsid w:val="001F1C4A"/>
    <w:rsid w:val="001F1E37"/>
    <w:rsid w:val="001F1E80"/>
    <w:rsid w:val="001F1E89"/>
    <w:rsid w:val="001F204B"/>
    <w:rsid w:val="001F20FE"/>
    <w:rsid w:val="001F23C9"/>
    <w:rsid w:val="001F24CE"/>
    <w:rsid w:val="001F2577"/>
    <w:rsid w:val="001F2743"/>
    <w:rsid w:val="001F2864"/>
    <w:rsid w:val="001F287A"/>
    <w:rsid w:val="001F28C5"/>
    <w:rsid w:val="001F2A28"/>
    <w:rsid w:val="001F2B36"/>
    <w:rsid w:val="001F2F27"/>
    <w:rsid w:val="001F31D7"/>
    <w:rsid w:val="001F3229"/>
    <w:rsid w:val="001F32CE"/>
    <w:rsid w:val="001F3370"/>
    <w:rsid w:val="001F3372"/>
    <w:rsid w:val="001F3466"/>
    <w:rsid w:val="001F3498"/>
    <w:rsid w:val="001F34F4"/>
    <w:rsid w:val="001F3565"/>
    <w:rsid w:val="001F35F3"/>
    <w:rsid w:val="001F379F"/>
    <w:rsid w:val="001F38DB"/>
    <w:rsid w:val="001F3CA4"/>
    <w:rsid w:val="001F3E02"/>
    <w:rsid w:val="001F3FA7"/>
    <w:rsid w:val="001F407A"/>
    <w:rsid w:val="001F40FA"/>
    <w:rsid w:val="001F4243"/>
    <w:rsid w:val="001F42B8"/>
    <w:rsid w:val="001F44A1"/>
    <w:rsid w:val="001F44B6"/>
    <w:rsid w:val="001F4584"/>
    <w:rsid w:val="001F46F1"/>
    <w:rsid w:val="001F48C3"/>
    <w:rsid w:val="001F4C34"/>
    <w:rsid w:val="001F4DD0"/>
    <w:rsid w:val="001F4E8F"/>
    <w:rsid w:val="001F50E7"/>
    <w:rsid w:val="001F5148"/>
    <w:rsid w:val="001F51CF"/>
    <w:rsid w:val="001F545A"/>
    <w:rsid w:val="001F571A"/>
    <w:rsid w:val="001F57FF"/>
    <w:rsid w:val="001F5859"/>
    <w:rsid w:val="001F592C"/>
    <w:rsid w:val="001F5A67"/>
    <w:rsid w:val="001F5B13"/>
    <w:rsid w:val="001F5BF5"/>
    <w:rsid w:val="001F5D01"/>
    <w:rsid w:val="001F5E0C"/>
    <w:rsid w:val="001F5FDD"/>
    <w:rsid w:val="001F6225"/>
    <w:rsid w:val="001F6284"/>
    <w:rsid w:val="001F63AB"/>
    <w:rsid w:val="001F6511"/>
    <w:rsid w:val="001F65C8"/>
    <w:rsid w:val="001F65E5"/>
    <w:rsid w:val="001F6699"/>
    <w:rsid w:val="001F6966"/>
    <w:rsid w:val="001F69CD"/>
    <w:rsid w:val="001F6B9D"/>
    <w:rsid w:val="001F6BD6"/>
    <w:rsid w:val="001F6D38"/>
    <w:rsid w:val="001F7126"/>
    <w:rsid w:val="001F73D5"/>
    <w:rsid w:val="001F766D"/>
    <w:rsid w:val="001F76BC"/>
    <w:rsid w:val="001F78CE"/>
    <w:rsid w:val="001F7949"/>
    <w:rsid w:val="001F7AE5"/>
    <w:rsid w:val="001F7C5E"/>
    <w:rsid w:val="001F7D44"/>
    <w:rsid w:val="00200173"/>
    <w:rsid w:val="00200537"/>
    <w:rsid w:val="00200603"/>
    <w:rsid w:val="0020082C"/>
    <w:rsid w:val="00200B90"/>
    <w:rsid w:val="00200FA4"/>
    <w:rsid w:val="002012A1"/>
    <w:rsid w:val="002013A1"/>
    <w:rsid w:val="002014A0"/>
    <w:rsid w:val="002014CA"/>
    <w:rsid w:val="00201849"/>
    <w:rsid w:val="00201976"/>
    <w:rsid w:val="0020199F"/>
    <w:rsid w:val="00201BD7"/>
    <w:rsid w:val="00201DE3"/>
    <w:rsid w:val="00201E33"/>
    <w:rsid w:val="00201E60"/>
    <w:rsid w:val="00201F86"/>
    <w:rsid w:val="00201F96"/>
    <w:rsid w:val="002020B5"/>
    <w:rsid w:val="00202357"/>
    <w:rsid w:val="002024B1"/>
    <w:rsid w:val="00202602"/>
    <w:rsid w:val="0020266B"/>
    <w:rsid w:val="00202BB3"/>
    <w:rsid w:val="0020302C"/>
    <w:rsid w:val="002030C1"/>
    <w:rsid w:val="00203176"/>
    <w:rsid w:val="002032D0"/>
    <w:rsid w:val="0020331B"/>
    <w:rsid w:val="00203429"/>
    <w:rsid w:val="0020360F"/>
    <w:rsid w:val="0020372D"/>
    <w:rsid w:val="002041E4"/>
    <w:rsid w:val="00204284"/>
    <w:rsid w:val="002042EB"/>
    <w:rsid w:val="00204366"/>
    <w:rsid w:val="002046B0"/>
    <w:rsid w:val="00204804"/>
    <w:rsid w:val="00204914"/>
    <w:rsid w:val="00204B48"/>
    <w:rsid w:val="00204C43"/>
    <w:rsid w:val="00204C7B"/>
    <w:rsid w:val="00204E57"/>
    <w:rsid w:val="00205051"/>
    <w:rsid w:val="002050FA"/>
    <w:rsid w:val="002054AB"/>
    <w:rsid w:val="002054D9"/>
    <w:rsid w:val="00205637"/>
    <w:rsid w:val="00205763"/>
    <w:rsid w:val="002058D9"/>
    <w:rsid w:val="002058DE"/>
    <w:rsid w:val="0020599C"/>
    <w:rsid w:val="00205B13"/>
    <w:rsid w:val="00206048"/>
    <w:rsid w:val="002062E3"/>
    <w:rsid w:val="002063EF"/>
    <w:rsid w:val="002064F5"/>
    <w:rsid w:val="0020669B"/>
    <w:rsid w:val="002066D8"/>
    <w:rsid w:val="00206750"/>
    <w:rsid w:val="0020685C"/>
    <w:rsid w:val="00206926"/>
    <w:rsid w:val="0020696D"/>
    <w:rsid w:val="00206A08"/>
    <w:rsid w:val="00206DCE"/>
    <w:rsid w:val="00206FB3"/>
    <w:rsid w:val="00206FC1"/>
    <w:rsid w:val="0020705D"/>
    <w:rsid w:val="002070A4"/>
    <w:rsid w:val="00207108"/>
    <w:rsid w:val="00207175"/>
    <w:rsid w:val="00207187"/>
    <w:rsid w:val="002073BD"/>
    <w:rsid w:val="002073BE"/>
    <w:rsid w:val="002076C6"/>
    <w:rsid w:val="00207D75"/>
    <w:rsid w:val="00210026"/>
    <w:rsid w:val="002101E6"/>
    <w:rsid w:val="00210229"/>
    <w:rsid w:val="00210396"/>
    <w:rsid w:val="002103E6"/>
    <w:rsid w:val="00210495"/>
    <w:rsid w:val="002104A3"/>
    <w:rsid w:val="00210534"/>
    <w:rsid w:val="002105D2"/>
    <w:rsid w:val="00210A96"/>
    <w:rsid w:val="00210AB4"/>
    <w:rsid w:val="00210B08"/>
    <w:rsid w:val="00210CD3"/>
    <w:rsid w:val="002111D1"/>
    <w:rsid w:val="002113AE"/>
    <w:rsid w:val="00211500"/>
    <w:rsid w:val="0021158B"/>
    <w:rsid w:val="002117D6"/>
    <w:rsid w:val="00211939"/>
    <w:rsid w:val="00211A68"/>
    <w:rsid w:val="00211AC0"/>
    <w:rsid w:val="00211AC7"/>
    <w:rsid w:val="00211B52"/>
    <w:rsid w:val="00211BF0"/>
    <w:rsid w:val="00211C3A"/>
    <w:rsid w:val="00211CD1"/>
    <w:rsid w:val="00211E9E"/>
    <w:rsid w:val="00211EED"/>
    <w:rsid w:val="00211F56"/>
    <w:rsid w:val="0021210B"/>
    <w:rsid w:val="0021211B"/>
    <w:rsid w:val="00212590"/>
    <w:rsid w:val="002125C8"/>
    <w:rsid w:val="00212606"/>
    <w:rsid w:val="002129A2"/>
    <w:rsid w:val="00212A76"/>
    <w:rsid w:val="0021301D"/>
    <w:rsid w:val="00213188"/>
    <w:rsid w:val="0021333C"/>
    <w:rsid w:val="002133CA"/>
    <w:rsid w:val="00213519"/>
    <w:rsid w:val="00213649"/>
    <w:rsid w:val="00213677"/>
    <w:rsid w:val="0021387D"/>
    <w:rsid w:val="0021388A"/>
    <w:rsid w:val="002139B2"/>
    <w:rsid w:val="00213C41"/>
    <w:rsid w:val="00213DDC"/>
    <w:rsid w:val="00213DFB"/>
    <w:rsid w:val="00213E81"/>
    <w:rsid w:val="00213FD6"/>
    <w:rsid w:val="0021417A"/>
    <w:rsid w:val="002141AF"/>
    <w:rsid w:val="00214203"/>
    <w:rsid w:val="0021425A"/>
    <w:rsid w:val="0021432B"/>
    <w:rsid w:val="0021454A"/>
    <w:rsid w:val="00214665"/>
    <w:rsid w:val="0021479E"/>
    <w:rsid w:val="00214A3A"/>
    <w:rsid w:val="00214A8A"/>
    <w:rsid w:val="00214B3A"/>
    <w:rsid w:val="002150FF"/>
    <w:rsid w:val="0021515B"/>
    <w:rsid w:val="002151D6"/>
    <w:rsid w:val="00215567"/>
    <w:rsid w:val="002157EB"/>
    <w:rsid w:val="00215AD7"/>
    <w:rsid w:val="00215ADE"/>
    <w:rsid w:val="00215C29"/>
    <w:rsid w:val="00215DF7"/>
    <w:rsid w:val="00216258"/>
    <w:rsid w:val="0021629B"/>
    <w:rsid w:val="002164D2"/>
    <w:rsid w:val="0021657E"/>
    <w:rsid w:val="00216598"/>
    <w:rsid w:val="00216622"/>
    <w:rsid w:val="002166C0"/>
    <w:rsid w:val="00216773"/>
    <w:rsid w:val="00216802"/>
    <w:rsid w:val="00216BDE"/>
    <w:rsid w:val="00216CC9"/>
    <w:rsid w:val="00216EA2"/>
    <w:rsid w:val="00216EC6"/>
    <w:rsid w:val="00216FB2"/>
    <w:rsid w:val="00217034"/>
    <w:rsid w:val="0021704F"/>
    <w:rsid w:val="00217057"/>
    <w:rsid w:val="0021708D"/>
    <w:rsid w:val="002171C9"/>
    <w:rsid w:val="0021720A"/>
    <w:rsid w:val="00217385"/>
    <w:rsid w:val="00217453"/>
    <w:rsid w:val="002176E2"/>
    <w:rsid w:val="00217C08"/>
    <w:rsid w:val="00217DFD"/>
    <w:rsid w:val="00217E94"/>
    <w:rsid w:val="00217FFA"/>
    <w:rsid w:val="00220079"/>
    <w:rsid w:val="002200BC"/>
    <w:rsid w:val="002205E5"/>
    <w:rsid w:val="0022070E"/>
    <w:rsid w:val="002207BF"/>
    <w:rsid w:val="002209C7"/>
    <w:rsid w:val="002209DD"/>
    <w:rsid w:val="00220AAB"/>
    <w:rsid w:val="00220DEF"/>
    <w:rsid w:val="00220ED1"/>
    <w:rsid w:val="00220F11"/>
    <w:rsid w:val="0022101F"/>
    <w:rsid w:val="002212F0"/>
    <w:rsid w:val="002212F4"/>
    <w:rsid w:val="002213D3"/>
    <w:rsid w:val="002213DD"/>
    <w:rsid w:val="00221784"/>
    <w:rsid w:val="0022186A"/>
    <w:rsid w:val="0022190A"/>
    <w:rsid w:val="0022194A"/>
    <w:rsid w:val="00221C89"/>
    <w:rsid w:val="00221CD6"/>
    <w:rsid w:val="00221DF0"/>
    <w:rsid w:val="00221EF9"/>
    <w:rsid w:val="00221F2D"/>
    <w:rsid w:val="002220FC"/>
    <w:rsid w:val="002220FE"/>
    <w:rsid w:val="00222113"/>
    <w:rsid w:val="00222140"/>
    <w:rsid w:val="00222154"/>
    <w:rsid w:val="00222236"/>
    <w:rsid w:val="00222267"/>
    <w:rsid w:val="00222538"/>
    <w:rsid w:val="00222544"/>
    <w:rsid w:val="00222792"/>
    <w:rsid w:val="00222976"/>
    <w:rsid w:val="00222A69"/>
    <w:rsid w:val="00222AEC"/>
    <w:rsid w:val="00222BDD"/>
    <w:rsid w:val="00222CE3"/>
    <w:rsid w:val="00222D03"/>
    <w:rsid w:val="00222FB8"/>
    <w:rsid w:val="0022327E"/>
    <w:rsid w:val="002232C9"/>
    <w:rsid w:val="0022343D"/>
    <w:rsid w:val="00223657"/>
    <w:rsid w:val="00223995"/>
    <w:rsid w:val="00223AE6"/>
    <w:rsid w:val="00223BE0"/>
    <w:rsid w:val="00223CE6"/>
    <w:rsid w:val="00223DBF"/>
    <w:rsid w:val="00223F02"/>
    <w:rsid w:val="00223F08"/>
    <w:rsid w:val="00223F6A"/>
    <w:rsid w:val="0022407F"/>
    <w:rsid w:val="00224081"/>
    <w:rsid w:val="0022416A"/>
    <w:rsid w:val="002241B4"/>
    <w:rsid w:val="00224232"/>
    <w:rsid w:val="00224448"/>
    <w:rsid w:val="00224567"/>
    <w:rsid w:val="0022458C"/>
    <w:rsid w:val="0022476A"/>
    <w:rsid w:val="00224939"/>
    <w:rsid w:val="00224B94"/>
    <w:rsid w:val="00224BA4"/>
    <w:rsid w:val="00224BB5"/>
    <w:rsid w:val="00224CB1"/>
    <w:rsid w:val="00224CFC"/>
    <w:rsid w:val="00224D75"/>
    <w:rsid w:val="00224DEC"/>
    <w:rsid w:val="00224FA4"/>
    <w:rsid w:val="00225280"/>
    <w:rsid w:val="002252A0"/>
    <w:rsid w:val="0022538C"/>
    <w:rsid w:val="002255F7"/>
    <w:rsid w:val="00225744"/>
    <w:rsid w:val="002257B0"/>
    <w:rsid w:val="002257F9"/>
    <w:rsid w:val="00225DB2"/>
    <w:rsid w:val="00225EEC"/>
    <w:rsid w:val="002262DC"/>
    <w:rsid w:val="00226384"/>
    <w:rsid w:val="002263A8"/>
    <w:rsid w:val="002263F6"/>
    <w:rsid w:val="0022647F"/>
    <w:rsid w:val="0022656E"/>
    <w:rsid w:val="00226637"/>
    <w:rsid w:val="002266FB"/>
    <w:rsid w:val="002267A8"/>
    <w:rsid w:val="002267F6"/>
    <w:rsid w:val="00226A3C"/>
    <w:rsid w:val="00226B70"/>
    <w:rsid w:val="00226BDA"/>
    <w:rsid w:val="00226F80"/>
    <w:rsid w:val="00226F98"/>
    <w:rsid w:val="002271C5"/>
    <w:rsid w:val="00227201"/>
    <w:rsid w:val="00227342"/>
    <w:rsid w:val="0022736E"/>
    <w:rsid w:val="002276EB"/>
    <w:rsid w:val="002278B1"/>
    <w:rsid w:val="00227B8D"/>
    <w:rsid w:val="00227D01"/>
    <w:rsid w:val="00227D3B"/>
    <w:rsid w:val="00227D5C"/>
    <w:rsid w:val="00227DBA"/>
    <w:rsid w:val="00227EF9"/>
    <w:rsid w:val="00227F69"/>
    <w:rsid w:val="002303A6"/>
    <w:rsid w:val="00230544"/>
    <w:rsid w:val="002305EC"/>
    <w:rsid w:val="002309DE"/>
    <w:rsid w:val="00230AA3"/>
    <w:rsid w:val="00230BA0"/>
    <w:rsid w:val="00230C7F"/>
    <w:rsid w:val="00230F2E"/>
    <w:rsid w:val="00230F67"/>
    <w:rsid w:val="00231060"/>
    <w:rsid w:val="0023148E"/>
    <w:rsid w:val="002317F2"/>
    <w:rsid w:val="002317FB"/>
    <w:rsid w:val="002317FE"/>
    <w:rsid w:val="002318D9"/>
    <w:rsid w:val="00231919"/>
    <w:rsid w:val="00231A48"/>
    <w:rsid w:val="00231B41"/>
    <w:rsid w:val="00231CC7"/>
    <w:rsid w:val="00231DD4"/>
    <w:rsid w:val="00231DDB"/>
    <w:rsid w:val="00231F31"/>
    <w:rsid w:val="00231F90"/>
    <w:rsid w:val="00231FC0"/>
    <w:rsid w:val="00232065"/>
    <w:rsid w:val="00232089"/>
    <w:rsid w:val="0023218C"/>
    <w:rsid w:val="00232345"/>
    <w:rsid w:val="00232346"/>
    <w:rsid w:val="00232732"/>
    <w:rsid w:val="002327B5"/>
    <w:rsid w:val="0023280F"/>
    <w:rsid w:val="0023281F"/>
    <w:rsid w:val="00232863"/>
    <w:rsid w:val="0023299F"/>
    <w:rsid w:val="00232CB0"/>
    <w:rsid w:val="00232E63"/>
    <w:rsid w:val="00232EF9"/>
    <w:rsid w:val="0023320D"/>
    <w:rsid w:val="00233228"/>
    <w:rsid w:val="00233289"/>
    <w:rsid w:val="002335B1"/>
    <w:rsid w:val="002335FE"/>
    <w:rsid w:val="0023367B"/>
    <w:rsid w:val="002337C3"/>
    <w:rsid w:val="00233806"/>
    <w:rsid w:val="00233831"/>
    <w:rsid w:val="002338AC"/>
    <w:rsid w:val="002339F3"/>
    <w:rsid w:val="00233B76"/>
    <w:rsid w:val="00233BD4"/>
    <w:rsid w:val="00233CA6"/>
    <w:rsid w:val="00233CFB"/>
    <w:rsid w:val="00233D65"/>
    <w:rsid w:val="00233DC6"/>
    <w:rsid w:val="00233E71"/>
    <w:rsid w:val="0023434D"/>
    <w:rsid w:val="00234353"/>
    <w:rsid w:val="00234429"/>
    <w:rsid w:val="00234466"/>
    <w:rsid w:val="0023489F"/>
    <w:rsid w:val="0023495C"/>
    <w:rsid w:val="00234A7A"/>
    <w:rsid w:val="00234B79"/>
    <w:rsid w:val="00234CB7"/>
    <w:rsid w:val="00234F47"/>
    <w:rsid w:val="002353EC"/>
    <w:rsid w:val="00235582"/>
    <w:rsid w:val="00235686"/>
    <w:rsid w:val="00235770"/>
    <w:rsid w:val="00235840"/>
    <w:rsid w:val="00235A78"/>
    <w:rsid w:val="00235A86"/>
    <w:rsid w:val="00235AF6"/>
    <w:rsid w:val="00235B65"/>
    <w:rsid w:val="00235C3E"/>
    <w:rsid w:val="00235C4B"/>
    <w:rsid w:val="00235E92"/>
    <w:rsid w:val="00235F36"/>
    <w:rsid w:val="00235F43"/>
    <w:rsid w:val="00235FF1"/>
    <w:rsid w:val="0023610A"/>
    <w:rsid w:val="00236284"/>
    <w:rsid w:val="0023636D"/>
    <w:rsid w:val="00236442"/>
    <w:rsid w:val="00236528"/>
    <w:rsid w:val="002366A9"/>
    <w:rsid w:val="0023677E"/>
    <w:rsid w:val="00236832"/>
    <w:rsid w:val="00236834"/>
    <w:rsid w:val="0023697B"/>
    <w:rsid w:val="002369C8"/>
    <w:rsid w:val="00236AE8"/>
    <w:rsid w:val="00236B9A"/>
    <w:rsid w:val="00236F1A"/>
    <w:rsid w:val="00237057"/>
    <w:rsid w:val="0023721F"/>
    <w:rsid w:val="00237326"/>
    <w:rsid w:val="002374CB"/>
    <w:rsid w:val="002375DD"/>
    <w:rsid w:val="00237620"/>
    <w:rsid w:val="00237B6C"/>
    <w:rsid w:val="00237B8D"/>
    <w:rsid w:val="00237CE9"/>
    <w:rsid w:val="00237E5E"/>
    <w:rsid w:val="00237E65"/>
    <w:rsid w:val="002400F0"/>
    <w:rsid w:val="00240179"/>
    <w:rsid w:val="002401B0"/>
    <w:rsid w:val="002401D2"/>
    <w:rsid w:val="002402C1"/>
    <w:rsid w:val="002402F1"/>
    <w:rsid w:val="0024034B"/>
    <w:rsid w:val="002405F1"/>
    <w:rsid w:val="00240628"/>
    <w:rsid w:val="002406BE"/>
    <w:rsid w:val="00240739"/>
    <w:rsid w:val="00240783"/>
    <w:rsid w:val="00240D72"/>
    <w:rsid w:val="00240DB9"/>
    <w:rsid w:val="00240E7A"/>
    <w:rsid w:val="00240F84"/>
    <w:rsid w:val="002410B0"/>
    <w:rsid w:val="002411BC"/>
    <w:rsid w:val="002412E3"/>
    <w:rsid w:val="002415F8"/>
    <w:rsid w:val="00241625"/>
    <w:rsid w:val="00241681"/>
    <w:rsid w:val="002417C5"/>
    <w:rsid w:val="00241862"/>
    <w:rsid w:val="002419A4"/>
    <w:rsid w:val="00241ABD"/>
    <w:rsid w:val="00241B22"/>
    <w:rsid w:val="00241D66"/>
    <w:rsid w:val="00241FB5"/>
    <w:rsid w:val="002420F4"/>
    <w:rsid w:val="00242149"/>
    <w:rsid w:val="00242226"/>
    <w:rsid w:val="0024223C"/>
    <w:rsid w:val="0024228E"/>
    <w:rsid w:val="00242598"/>
    <w:rsid w:val="002426E0"/>
    <w:rsid w:val="002427C6"/>
    <w:rsid w:val="0024288E"/>
    <w:rsid w:val="00242C5A"/>
    <w:rsid w:val="00242D47"/>
    <w:rsid w:val="00242EBB"/>
    <w:rsid w:val="00242F6C"/>
    <w:rsid w:val="00243089"/>
    <w:rsid w:val="00243203"/>
    <w:rsid w:val="0024324D"/>
    <w:rsid w:val="002434BB"/>
    <w:rsid w:val="002437A0"/>
    <w:rsid w:val="0024383C"/>
    <w:rsid w:val="0024390E"/>
    <w:rsid w:val="00243959"/>
    <w:rsid w:val="00243E02"/>
    <w:rsid w:val="00243E79"/>
    <w:rsid w:val="00243E96"/>
    <w:rsid w:val="00244117"/>
    <w:rsid w:val="00244291"/>
    <w:rsid w:val="00244613"/>
    <w:rsid w:val="002446B7"/>
    <w:rsid w:val="00244868"/>
    <w:rsid w:val="0024491F"/>
    <w:rsid w:val="00244A4C"/>
    <w:rsid w:val="00244C09"/>
    <w:rsid w:val="00244C3C"/>
    <w:rsid w:val="00244D04"/>
    <w:rsid w:val="00244D1B"/>
    <w:rsid w:val="00244EF0"/>
    <w:rsid w:val="00245099"/>
    <w:rsid w:val="002453AC"/>
    <w:rsid w:val="002455E9"/>
    <w:rsid w:val="00245743"/>
    <w:rsid w:val="0024577A"/>
    <w:rsid w:val="00245840"/>
    <w:rsid w:val="00245995"/>
    <w:rsid w:val="002459B1"/>
    <w:rsid w:val="00245CF8"/>
    <w:rsid w:val="00245DC2"/>
    <w:rsid w:val="00245F6D"/>
    <w:rsid w:val="002462CB"/>
    <w:rsid w:val="00246426"/>
    <w:rsid w:val="002464A3"/>
    <w:rsid w:val="00246C60"/>
    <w:rsid w:val="00246FBB"/>
    <w:rsid w:val="00247271"/>
    <w:rsid w:val="002472CF"/>
    <w:rsid w:val="00247382"/>
    <w:rsid w:val="002473B7"/>
    <w:rsid w:val="002479AF"/>
    <w:rsid w:val="00247AB0"/>
    <w:rsid w:val="00247B11"/>
    <w:rsid w:val="00247BCC"/>
    <w:rsid w:val="00247D2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88C"/>
    <w:rsid w:val="002508D5"/>
    <w:rsid w:val="00250AF2"/>
    <w:rsid w:val="00250DDF"/>
    <w:rsid w:val="00250E30"/>
    <w:rsid w:val="00250FE3"/>
    <w:rsid w:val="002510F6"/>
    <w:rsid w:val="002511FB"/>
    <w:rsid w:val="00251241"/>
    <w:rsid w:val="0025133F"/>
    <w:rsid w:val="00251444"/>
    <w:rsid w:val="00251615"/>
    <w:rsid w:val="00251657"/>
    <w:rsid w:val="0025165D"/>
    <w:rsid w:val="00251901"/>
    <w:rsid w:val="00251916"/>
    <w:rsid w:val="00251CA4"/>
    <w:rsid w:val="00251D50"/>
    <w:rsid w:val="00251D9B"/>
    <w:rsid w:val="00251F6C"/>
    <w:rsid w:val="00252102"/>
    <w:rsid w:val="00252405"/>
    <w:rsid w:val="00252625"/>
    <w:rsid w:val="0025262D"/>
    <w:rsid w:val="002526AF"/>
    <w:rsid w:val="002526B2"/>
    <w:rsid w:val="002526BD"/>
    <w:rsid w:val="002526D9"/>
    <w:rsid w:val="00252738"/>
    <w:rsid w:val="002527C3"/>
    <w:rsid w:val="002528DD"/>
    <w:rsid w:val="002528DF"/>
    <w:rsid w:val="002529C0"/>
    <w:rsid w:val="00252A4B"/>
    <w:rsid w:val="00252AF1"/>
    <w:rsid w:val="00252CE0"/>
    <w:rsid w:val="0025313C"/>
    <w:rsid w:val="00253180"/>
    <w:rsid w:val="00253238"/>
    <w:rsid w:val="00253677"/>
    <w:rsid w:val="00253761"/>
    <w:rsid w:val="002538F5"/>
    <w:rsid w:val="0025393E"/>
    <w:rsid w:val="00253B32"/>
    <w:rsid w:val="00253BA5"/>
    <w:rsid w:val="00253BB7"/>
    <w:rsid w:val="00253C14"/>
    <w:rsid w:val="00253E38"/>
    <w:rsid w:val="00253EB9"/>
    <w:rsid w:val="00254026"/>
    <w:rsid w:val="002541F2"/>
    <w:rsid w:val="002545F5"/>
    <w:rsid w:val="00254669"/>
    <w:rsid w:val="00254785"/>
    <w:rsid w:val="002547FA"/>
    <w:rsid w:val="00254DE5"/>
    <w:rsid w:val="002552A2"/>
    <w:rsid w:val="002552FB"/>
    <w:rsid w:val="00255375"/>
    <w:rsid w:val="002555F0"/>
    <w:rsid w:val="00255605"/>
    <w:rsid w:val="0025598F"/>
    <w:rsid w:val="002559ED"/>
    <w:rsid w:val="00255B60"/>
    <w:rsid w:val="00255B68"/>
    <w:rsid w:val="00255D7E"/>
    <w:rsid w:val="00255F13"/>
    <w:rsid w:val="00255F15"/>
    <w:rsid w:val="00255F69"/>
    <w:rsid w:val="00255FCB"/>
    <w:rsid w:val="00255FE2"/>
    <w:rsid w:val="002565F8"/>
    <w:rsid w:val="00256646"/>
    <w:rsid w:val="002568BC"/>
    <w:rsid w:val="00256B02"/>
    <w:rsid w:val="00256DE1"/>
    <w:rsid w:val="002571A3"/>
    <w:rsid w:val="002571D8"/>
    <w:rsid w:val="00257236"/>
    <w:rsid w:val="0025730C"/>
    <w:rsid w:val="002574EB"/>
    <w:rsid w:val="00257545"/>
    <w:rsid w:val="002575D3"/>
    <w:rsid w:val="00257629"/>
    <w:rsid w:val="00257654"/>
    <w:rsid w:val="0025767D"/>
    <w:rsid w:val="0025787B"/>
    <w:rsid w:val="0025792D"/>
    <w:rsid w:val="0026001A"/>
    <w:rsid w:val="0026020D"/>
    <w:rsid w:val="0026038F"/>
    <w:rsid w:val="00260526"/>
    <w:rsid w:val="002605D1"/>
    <w:rsid w:val="002609A8"/>
    <w:rsid w:val="00260F99"/>
    <w:rsid w:val="00260FBA"/>
    <w:rsid w:val="0026109F"/>
    <w:rsid w:val="00261256"/>
    <w:rsid w:val="00261326"/>
    <w:rsid w:val="00261349"/>
    <w:rsid w:val="00261423"/>
    <w:rsid w:val="0026155B"/>
    <w:rsid w:val="002615EC"/>
    <w:rsid w:val="00261817"/>
    <w:rsid w:val="0026186A"/>
    <w:rsid w:val="00261A0A"/>
    <w:rsid w:val="00261EC9"/>
    <w:rsid w:val="0026218C"/>
    <w:rsid w:val="002622D8"/>
    <w:rsid w:val="002623DB"/>
    <w:rsid w:val="0026290F"/>
    <w:rsid w:val="00262A58"/>
    <w:rsid w:val="00262C06"/>
    <w:rsid w:val="00262E1D"/>
    <w:rsid w:val="002633C8"/>
    <w:rsid w:val="0026350B"/>
    <w:rsid w:val="00263586"/>
    <w:rsid w:val="00263671"/>
    <w:rsid w:val="00263699"/>
    <w:rsid w:val="002636E0"/>
    <w:rsid w:val="00263B5E"/>
    <w:rsid w:val="00263C1E"/>
    <w:rsid w:val="00263D37"/>
    <w:rsid w:val="00263E29"/>
    <w:rsid w:val="00263EA3"/>
    <w:rsid w:val="00263F65"/>
    <w:rsid w:val="00263F95"/>
    <w:rsid w:val="0026411C"/>
    <w:rsid w:val="00264297"/>
    <w:rsid w:val="002644DC"/>
    <w:rsid w:val="002645A2"/>
    <w:rsid w:val="00264701"/>
    <w:rsid w:val="00264A04"/>
    <w:rsid w:val="00264A4B"/>
    <w:rsid w:val="00264B45"/>
    <w:rsid w:val="00264CF9"/>
    <w:rsid w:val="00264D75"/>
    <w:rsid w:val="00264DA4"/>
    <w:rsid w:val="00265012"/>
    <w:rsid w:val="00265096"/>
    <w:rsid w:val="00265121"/>
    <w:rsid w:val="002651F2"/>
    <w:rsid w:val="002654D9"/>
    <w:rsid w:val="002657AA"/>
    <w:rsid w:val="002657EF"/>
    <w:rsid w:val="00265A56"/>
    <w:rsid w:val="00265F1E"/>
    <w:rsid w:val="00266066"/>
    <w:rsid w:val="0026610D"/>
    <w:rsid w:val="0026618F"/>
    <w:rsid w:val="00266299"/>
    <w:rsid w:val="0026630F"/>
    <w:rsid w:val="002663A0"/>
    <w:rsid w:val="002667DE"/>
    <w:rsid w:val="002667FE"/>
    <w:rsid w:val="002668F7"/>
    <w:rsid w:val="00266A78"/>
    <w:rsid w:val="00266A8D"/>
    <w:rsid w:val="00266B08"/>
    <w:rsid w:val="00266CC8"/>
    <w:rsid w:val="00266D37"/>
    <w:rsid w:val="00266D72"/>
    <w:rsid w:val="00266E17"/>
    <w:rsid w:val="00266E5F"/>
    <w:rsid w:val="00267197"/>
    <w:rsid w:val="002671AC"/>
    <w:rsid w:val="002671B8"/>
    <w:rsid w:val="00267281"/>
    <w:rsid w:val="00267338"/>
    <w:rsid w:val="002673FD"/>
    <w:rsid w:val="0026741A"/>
    <w:rsid w:val="002675E2"/>
    <w:rsid w:val="002677EC"/>
    <w:rsid w:val="00267960"/>
    <w:rsid w:val="002679C4"/>
    <w:rsid w:val="00267A01"/>
    <w:rsid w:val="00267BE3"/>
    <w:rsid w:val="00267C55"/>
    <w:rsid w:val="00267DFA"/>
    <w:rsid w:val="00267F95"/>
    <w:rsid w:val="00270301"/>
    <w:rsid w:val="00270418"/>
    <w:rsid w:val="00270454"/>
    <w:rsid w:val="00270663"/>
    <w:rsid w:val="00270781"/>
    <w:rsid w:val="00270820"/>
    <w:rsid w:val="002709A7"/>
    <w:rsid w:val="00270C3C"/>
    <w:rsid w:val="00270C81"/>
    <w:rsid w:val="00270CA7"/>
    <w:rsid w:val="00270EB7"/>
    <w:rsid w:val="00270F05"/>
    <w:rsid w:val="002710F7"/>
    <w:rsid w:val="0027113F"/>
    <w:rsid w:val="002712FF"/>
    <w:rsid w:val="002715F0"/>
    <w:rsid w:val="002717A4"/>
    <w:rsid w:val="002718B3"/>
    <w:rsid w:val="00271948"/>
    <w:rsid w:val="002719AF"/>
    <w:rsid w:val="00271A16"/>
    <w:rsid w:val="0027212B"/>
    <w:rsid w:val="0027221B"/>
    <w:rsid w:val="00272431"/>
    <w:rsid w:val="002724DF"/>
    <w:rsid w:val="00272A86"/>
    <w:rsid w:val="00272EB5"/>
    <w:rsid w:val="00272F02"/>
    <w:rsid w:val="002730CA"/>
    <w:rsid w:val="002730DE"/>
    <w:rsid w:val="002731D7"/>
    <w:rsid w:val="0027344C"/>
    <w:rsid w:val="00273691"/>
    <w:rsid w:val="002736DB"/>
    <w:rsid w:val="002738A9"/>
    <w:rsid w:val="00273B58"/>
    <w:rsid w:val="00273D90"/>
    <w:rsid w:val="00273EE9"/>
    <w:rsid w:val="00273F92"/>
    <w:rsid w:val="00273FCA"/>
    <w:rsid w:val="00274097"/>
    <w:rsid w:val="0027413B"/>
    <w:rsid w:val="002743E2"/>
    <w:rsid w:val="002744CF"/>
    <w:rsid w:val="00274797"/>
    <w:rsid w:val="0027479D"/>
    <w:rsid w:val="0027483A"/>
    <w:rsid w:val="00274928"/>
    <w:rsid w:val="00274A55"/>
    <w:rsid w:val="00274CAD"/>
    <w:rsid w:val="00274D60"/>
    <w:rsid w:val="00274EE2"/>
    <w:rsid w:val="00274F3B"/>
    <w:rsid w:val="00275221"/>
    <w:rsid w:val="00275258"/>
    <w:rsid w:val="00275290"/>
    <w:rsid w:val="002753FE"/>
    <w:rsid w:val="00275527"/>
    <w:rsid w:val="002756A8"/>
    <w:rsid w:val="002757BB"/>
    <w:rsid w:val="002758E5"/>
    <w:rsid w:val="00275AF3"/>
    <w:rsid w:val="00275B33"/>
    <w:rsid w:val="00275F40"/>
    <w:rsid w:val="00276049"/>
    <w:rsid w:val="002765CD"/>
    <w:rsid w:val="00276613"/>
    <w:rsid w:val="002767E6"/>
    <w:rsid w:val="002768B0"/>
    <w:rsid w:val="00276919"/>
    <w:rsid w:val="00276A7C"/>
    <w:rsid w:val="00276AFC"/>
    <w:rsid w:val="00276CB1"/>
    <w:rsid w:val="00276DAA"/>
    <w:rsid w:val="00276DE6"/>
    <w:rsid w:val="00276E32"/>
    <w:rsid w:val="0027704B"/>
    <w:rsid w:val="00277431"/>
    <w:rsid w:val="00277672"/>
    <w:rsid w:val="0027778B"/>
    <w:rsid w:val="00277AAD"/>
    <w:rsid w:val="00277C76"/>
    <w:rsid w:val="00277C8A"/>
    <w:rsid w:val="00277DA7"/>
    <w:rsid w:val="00277E3C"/>
    <w:rsid w:val="00277F65"/>
    <w:rsid w:val="002805BF"/>
    <w:rsid w:val="00280676"/>
    <w:rsid w:val="0028082E"/>
    <w:rsid w:val="002808E9"/>
    <w:rsid w:val="00280F69"/>
    <w:rsid w:val="002810A5"/>
    <w:rsid w:val="0028119D"/>
    <w:rsid w:val="002812AB"/>
    <w:rsid w:val="00281326"/>
    <w:rsid w:val="0028185C"/>
    <w:rsid w:val="002818A7"/>
    <w:rsid w:val="002818FE"/>
    <w:rsid w:val="00281978"/>
    <w:rsid w:val="0028198E"/>
    <w:rsid w:val="002819F8"/>
    <w:rsid w:val="00281A09"/>
    <w:rsid w:val="00281AF4"/>
    <w:rsid w:val="00281F24"/>
    <w:rsid w:val="00281FFC"/>
    <w:rsid w:val="002820B3"/>
    <w:rsid w:val="0028221C"/>
    <w:rsid w:val="0028225E"/>
    <w:rsid w:val="0028240D"/>
    <w:rsid w:val="0028243C"/>
    <w:rsid w:val="002824A7"/>
    <w:rsid w:val="002827AE"/>
    <w:rsid w:val="002827DB"/>
    <w:rsid w:val="00282BD6"/>
    <w:rsid w:val="00282BF5"/>
    <w:rsid w:val="00282C02"/>
    <w:rsid w:val="00282D74"/>
    <w:rsid w:val="00282EB2"/>
    <w:rsid w:val="00282FEA"/>
    <w:rsid w:val="002832A0"/>
    <w:rsid w:val="002834CA"/>
    <w:rsid w:val="0028353A"/>
    <w:rsid w:val="00283688"/>
    <w:rsid w:val="0028372D"/>
    <w:rsid w:val="0028386B"/>
    <w:rsid w:val="00283B84"/>
    <w:rsid w:val="00283BF2"/>
    <w:rsid w:val="00283CA9"/>
    <w:rsid w:val="00283D49"/>
    <w:rsid w:val="00283D6A"/>
    <w:rsid w:val="00283DA4"/>
    <w:rsid w:val="00283DF1"/>
    <w:rsid w:val="00284099"/>
    <w:rsid w:val="0028435B"/>
    <w:rsid w:val="002847D0"/>
    <w:rsid w:val="00284B27"/>
    <w:rsid w:val="00284DBC"/>
    <w:rsid w:val="00284FAA"/>
    <w:rsid w:val="00285138"/>
    <w:rsid w:val="0028522D"/>
    <w:rsid w:val="002852B0"/>
    <w:rsid w:val="0028554F"/>
    <w:rsid w:val="002856C4"/>
    <w:rsid w:val="00285719"/>
    <w:rsid w:val="002859D0"/>
    <w:rsid w:val="00285A30"/>
    <w:rsid w:val="00285A5C"/>
    <w:rsid w:val="00285DA0"/>
    <w:rsid w:val="00285E2C"/>
    <w:rsid w:val="00285E84"/>
    <w:rsid w:val="00285F36"/>
    <w:rsid w:val="00285F63"/>
    <w:rsid w:val="002860DA"/>
    <w:rsid w:val="002860F4"/>
    <w:rsid w:val="0028616F"/>
    <w:rsid w:val="0028626F"/>
    <w:rsid w:val="00286368"/>
    <w:rsid w:val="0028638D"/>
    <w:rsid w:val="0028657E"/>
    <w:rsid w:val="00286698"/>
    <w:rsid w:val="00286996"/>
    <w:rsid w:val="00286A6B"/>
    <w:rsid w:val="00286B1A"/>
    <w:rsid w:val="00286F5D"/>
    <w:rsid w:val="00287028"/>
    <w:rsid w:val="0028722D"/>
    <w:rsid w:val="00287288"/>
    <w:rsid w:val="002873C5"/>
    <w:rsid w:val="00287507"/>
    <w:rsid w:val="00287667"/>
    <w:rsid w:val="00287775"/>
    <w:rsid w:val="00287790"/>
    <w:rsid w:val="0028780B"/>
    <w:rsid w:val="002878AE"/>
    <w:rsid w:val="002878D4"/>
    <w:rsid w:val="002878E1"/>
    <w:rsid w:val="00287968"/>
    <w:rsid w:val="002879BC"/>
    <w:rsid w:val="00287A9F"/>
    <w:rsid w:val="00287B81"/>
    <w:rsid w:val="00287BB1"/>
    <w:rsid w:val="00287CFE"/>
    <w:rsid w:val="00287D64"/>
    <w:rsid w:val="002900B7"/>
    <w:rsid w:val="00290269"/>
    <w:rsid w:val="002906E3"/>
    <w:rsid w:val="0029073C"/>
    <w:rsid w:val="002908D5"/>
    <w:rsid w:val="002908EF"/>
    <w:rsid w:val="00290C76"/>
    <w:rsid w:val="00290CAA"/>
    <w:rsid w:val="00290D15"/>
    <w:rsid w:val="00290DD9"/>
    <w:rsid w:val="00290E73"/>
    <w:rsid w:val="00290EBD"/>
    <w:rsid w:val="00291238"/>
    <w:rsid w:val="00291337"/>
    <w:rsid w:val="002914DE"/>
    <w:rsid w:val="0029155A"/>
    <w:rsid w:val="002915E0"/>
    <w:rsid w:val="002916A5"/>
    <w:rsid w:val="00291894"/>
    <w:rsid w:val="00291968"/>
    <w:rsid w:val="00291D01"/>
    <w:rsid w:val="00291F3B"/>
    <w:rsid w:val="00291FF4"/>
    <w:rsid w:val="00291FFA"/>
    <w:rsid w:val="00292064"/>
    <w:rsid w:val="00292232"/>
    <w:rsid w:val="00292289"/>
    <w:rsid w:val="002923C0"/>
    <w:rsid w:val="00292460"/>
    <w:rsid w:val="002924DE"/>
    <w:rsid w:val="002926C0"/>
    <w:rsid w:val="00292745"/>
    <w:rsid w:val="0029274E"/>
    <w:rsid w:val="002928C5"/>
    <w:rsid w:val="002929AD"/>
    <w:rsid w:val="00292B20"/>
    <w:rsid w:val="00292B52"/>
    <w:rsid w:val="00292BDD"/>
    <w:rsid w:val="00292C22"/>
    <w:rsid w:val="00292C4E"/>
    <w:rsid w:val="00292EDC"/>
    <w:rsid w:val="0029323A"/>
    <w:rsid w:val="002934D1"/>
    <w:rsid w:val="002934E0"/>
    <w:rsid w:val="0029361D"/>
    <w:rsid w:val="0029391B"/>
    <w:rsid w:val="00293961"/>
    <w:rsid w:val="002939B1"/>
    <w:rsid w:val="00293A22"/>
    <w:rsid w:val="00293D68"/>
    <w:rsid w:val="00293DDA"/>
    <w:rsid w:val="00293F9F"/>
    <w:rsid w:val="00294018"/>
    <w:rsid w:val="0029414D"/>
    <w:rsid w:val="00294496"/>
    <w:rsid w:val="00294498"/>
    <w:rsid w:val="00294582"/>
    <w:rsid w:val="0029459B"/>
    <w:rsid w:val="00294C31"/>
    <w:rsid w:val="00294EB0"/>
    <w:rsid w:val="00294F1C"/>
    <w:rsid w:val="00294F71"/>
    <w:rsid w:val="002952CF"/>
    <w:rsid w:val="00295473"/>
    <w:rsid w:val="0029549E"/>
    <w:rsid w:val="0029549F"/>
    <w:rsid w:val="00295555"/>
    <w:rsid w:val="0029560F"/>
    <w:rsid w:val="002959B5"/>
    <w:rsid w:val="00295ACD"/>
    <w:rsid w:val="00295AD1"/>
    <w:rsid w:val="00295CF0"/>
    <w:rsid w:val="00296144"/>
    <w:rsid w:val="002961ED"/>
    <w:rsid w:val="002962F4"/>
    <w:rsid w:val="0029654D"/>
    <w:rsid w:val="00296B2D"/>
    <w:rsid w:val="00296CAE"/>
    <w:rsid w:val="00296D2A"/>
    <w:rsid w:val="00296F59"/>
    <w:rsid w:val="0029714E"/>
    <w:rsid w:val="00297356"/>
    <w:rsid w:val="00297483"/>
    <w:rsid w:val="002974CA"/>
    <w:rsid w:val="00297796"/>
    <w:rsid w:val="002977AB"/>
    <w:rsid w:val="002978B3"/>
    <w:rsid w:val="002979A7"/>
    <w:rsid w:val="00297A25"/>
    <w:rsid w:val="00297A81"/>
    <w:rsid w:val="00297B32"/>
    <w:rsid w:val="00297E63"/>
    <w:rsid w:val="00297EA2"/>
    <w:rsid w:val="002A0040"/>
    <w:rsid w:val="002A01A3"/>
    <w:rsid w:val="002A030F"/>
    <w:rsid w:val="002A0336"/>
    <w:rsid w:val="002A04C2"/>
    <w:rsid w:val="002A0530"/>
    <w:rsid w:val="002A0627"/>
    <w:rsid w:val="002A0754"/>
    <w:rsid w:val="002A0928"/>
    <w:rsid w:val="002A0A33"/>
    <w:rsid w:val="002A0D71"/>
    <w:rsid w:val="002A0E90"/>
    <w:rsid w:val="002A111D"/>
    <w:rsid w:val="002A1135"/>
    <w:rsid w:val="002A11F9"/>
    <w:rsid w:val="002A1249"/>
    <w:rsid w:val="002A16B7"/>
    <w:rsid w:val="002A180B"/>
    <w:rsid w:val="002A18C3"/>
    <w:rsid w:val="002A18EE"/>
    <w:rsid w:val="002A1A59"/>
    <w:rsid w:val="002A1B5D"/>
    <w:rsid w:val="002A1C89"/>
    <w:rsid w:val="002A2172"/>
    <w:rsid w:val="002A249B"/>
    <w:rsid w:val="002A24DC"/>
    <w:rsid w:val="002A25CC"/>
    <w:rsid w:val="002A2729"/>
    <w:rsid w:val="002A2C5A"/>
    <w:rsid w:val="002A2DA1"/>
    <w:rsid w:val="002A2FAF"/>
    <w:rsid w:val="002A30E8"/>
    <w:rsid w:val="002A32F9"/>
    <w:rsid w:val="002A33A1"/>
    <w:rsid w:val="002A342E"/>
    <w:rsid w:val="002A346D"/>
    <w:rsid w:val="002A3673"/>
    <w:rsid w:val="002A36A5"/>
    <w:rsid w:val="002A3799"/>
    <w:rsid w:val="002A384B"/>
    <w:rsid w:val="002A38B9"/>
    <w:rsid w:val="002A38C9"/>
    <w:rsid w:val="002A391D"/>
    <w:rsid w:val="002A3B27"/>
    <w:rsid w:val="002A424B"/>
    <w:rsid w:val="002A4400"/>
    <w:rsid w:val="002A4425"/>
    <w:rsid w:val="002A444E"/>
    <w:rsid w:val="002A445B"/>
    <w:rsid w:val="002A4510"/>
    <w:rsid w:val="002A471A"/>
    <w:rsid w:val="002A49C6"/>
    <w:rsid w:val="002A4A92"/>
    <w:rsid w:val="002A4AB4"/>
    <w:rsid w:val="002A4B37"/>
    <w:rsid w:val="002A4ED6"/>
    <w:rsid w:val="002A5046"/>
    <w:rsid w:val="002A50C4"/>
    <w:rsid w:val="002A5145"/>
    <w:rsid w:val="002A5221"/>
    <w:rsid w:val="002A5294"/>
    <w:rsid w:val="002A5365"/>
    <w:rsid w:val="002A58CA"/>
    <w:rsid w:val="002A5A4B"/>
    <w:rsid w:val="002A5B56"/>
    <w:rsid w:val="002A5BA3"/>
    <w:rsid w:val="002A5C3E"/>
    <w:rsid w:val="002A5EFE"/>
    <w:rsid w:val="002A5F0B"/>
    <w:rsid w:val="002A637F"/>
    <w:rsid w:val="002A6581"/>
    <w:rsid w:val="002A66C6"/>
    <w:rsid w:val="002A6C19"/>
    <w:rsid w:val="002A6CBB"/>
    <w:rsid w:val="002A6DE7"/>
    <w:rsid w:val="002A70E5"/>
    <w:rsid w:val="002A7189"/>
    <w:rsid w:val="002A726E"/>
    <w:rsid w:val="002A72F3"/>
    <w:rsid w:val="002A73C1"/>
    <w:rsid w:val="002A7403"/>
    <w:rsid w:val="002A743C"/>
    <w:rsid w:val="002A75BD"/>
    <w:rsid w:val="002A763C"/>
    <w:rsid w:val="002A7828"/>
    <w:rsid w:val="002A7974"/>
    <w:rsid w:val="002A7DF9"/>
    <w:rsid w:val="002B0006"/>
    <w:rsid w:val="002B0127"/>
    <w:rsid w:val="002B021A"/>
    <w:rsid w:val="002B029F"/>
    <w:rsid w:val="002B0506"/>
    <w:rsid w:val="002B05B2"/>
    <w:rsid w:val="002B090A"/>
    <w:rsid w:val="002B09D8"/>
    <w:rsid w:val="002B0C69"/>
    <w:rsid w:val="002B0CCB"/>
    <w:rsid w:val="002B0E46"/>
    <w:rsid w:val="002B0E7A"/>
    <w:rsid w:val="002B0EC9"/>
    <w:rsid w:val="002B1013"/>
    <w:rsid w:val="002B1284"/>
    <w:rsid w:val="002B155B"/>
    <w:rsid w:val="002B1585"/>
    <w:rsid w:val="002B1659"/>
    <w:rsid w:val="002B1812"/>
    <w:rsid w:val="002B19D2"/>
    <w:rsid w:val="002B1C79"/>
    <w:rsid w:val="002B1D98"/>
    <w:rsid w:val="002B1EF8"/>
    <w:rsid w:val="002B1F5E"/>
    <w:rsid w:val="002B1FC7"/>
    <w:rsid w:val="002B2023"/>
    <w:rsid w:val="002B213B"/>
    <w:rsid w:val="002B23D1"/>
    <w:rsid w:val="002B23E4"/>
    <w:rsid w:val="002B2488"/>
    <w:rsid w:val="002B24DB"/>
    <w:rsid w:val="002B2761"/>
    <w:rsid w:val="002B295D"/>
    <w:rsid w:val="002B29E8"/>
    <w:rsid w:val="002B2A4B"/>
    <w:rsid w:val="002B2B2A"/>
    <w:rsid w:val="002B2B30"/>
    <w:rsid w:val="002B2E0E"/>
    <w:rsid w:val="002B30B9"/>
    <w:rsid w:val="002B3138"/>
    <w:rsid w:val="002B31F8"/>
    <w:rsid w:val="002B321B"/>
    <w:rsid w:val="002B32E2"/>
    <w:rsid w:val="002B33B7"/>
    <w:rsid w:val="002B359A"/>
    <w:rsid w:val="002B3784"/>
    <w:rsid w:val="002B3818"/>
    <w:rsid w:val="002B38BE"/>
    <w:rsid w:val="002B397F"/>
    <w:rsid w:val="002B3C54"/>
    <w:rsid w:val="002B3DBC"/>
    <w:rsid w:val="002B3F76"/>
    <w:rsid w:val="002B3FF5"/>
    <w:rsid w:val="002B4147"/>
    <w:rsid w:val="002B44EB"/>
    <w:rsid w:val="002B4587"/>
    <w:rsid w:val="002B468B"/>
    <w:rsid w:val="002B4797"/>
    <w:rsid w:val="002B483B"/>
    <w:rsid w:val="002B487E"/>
    <w:rsid w:val="002B4941"/>
    <w:rsid w:val="002B4AB5"/>
    <w:rsid w:val="002B4ABA"/>
    <w:rsid w:val="002B4BB5"/>
    <w:rsid w:val="002B4C7B"/>
    <w:rsid w:val="002B4DF6"/>
    <w:rsid w:val="002B5003"/>
    <w:rsid w:val="002B5146"/>
    <w:rsid w:val="002B5186"/>
    <w:rsid w:val="002B526B"/>
    <w:rsid w:val="002B55ED"/>
    <w:rsid w:val="002B582F"/>
    <w:rsid w:val="002B5A69"/>
    <w:rsid w:val="002B5AF3"/>
    <w:rsid w:val="002B5B8F"/>
    <w:rsid w:val="002B5D2D"/>
    <w:rsid w:val="002B5E80"/>
    <w:rsid w:val="002B5F9E"/>
    <w:rsid w:val="002B615B"/>
    <w:rsid w:val="002B6450"/>
    <w:rsid w:val="002B64EC"/>
    <w:rsid w:val="002B6A0B"/>
    <w:rsid w:val="002B6A2B"/>
    <w:rsid w:val="002B6F17"/>
    <w:rsid w:val="002B6FAD"/>
    <w:rsid w:val="002B737E"/>
    <w:rsid w:val="002B7803"/>
    <w:rsid w:val="002B780A"/>
    <w:rsid w:val="002B798B"/>
    <w:rsid w:val="002B7B7D"/>
    <w:rsid w:val="002B7E40"/>
    <w:rsid w:val="002B7E72"/>
    <w:rsid w:val="002B7FA5"/>
    <w:rsid w:val="002B7FDF"/>
    <w:rsid w:val="002C019A"/>
    <w:rsid w:val="002C0243"/>
    <w:rsid w:val="002C035E"/>
    <w:rsid w:val="002C051C"/>
    <w:rsid w:val="002C0520"/>
    <w:rsid w:val="002C0738"/>
    <w:rsid w:val="002C080B"/>
    <w:rsid w:val="002C0860"/>
    <w:rsid w:val="002C0B87"/>
    <w:rsid w:val="002C0C0C"/>
    <w:rsid w:val="002C104B"/>
    <w:rsid w:val="002C10AA"/>
    <w:rsid w:val="002C1131"/>
    <w:rsid w:val="002C1259"/>
    <w:rsid w:val="002C129B"/>
    <w:rsid w:val="002C1585"/>
    <w:rsid w:val="002C17D3"/>
    <w:rsid w:val="002C18F3"/>
    <w:rsid w:val="002C1977"/>
    <w:rsid w:val="002C1A74"/>
    <w:rsid w:val="002C1B97"/>
    <w:rsid w:val="002C222A"/>
    <w:rsid w:val="002C233B"/>
    <w:rsid w:val="002C2355"/>
    <w:rsid w:val="002C252F"/>
    <w:rsid w:val="002C2652"/>
    <w:rsid w:val="002C275A"/>
    <w:rsid w:val="002C298D"/>
    <w:rsid w:val="002C298E"/>
    <w:rsid w:val="002C2993"/>
    <w:rsid w:val="002C299E"/>
    <w:rsid w:val="002C2B0E"/>
    <w:rsid w:val="002C2BFF"/>
    <w:rsid w:val="002C2D81"/>
    <w:rsid w:val="002C30CA"/>
    <w:rsid w:val="002C31A9"/>
    <w:rsid w:val="002C320F"/>
    <w:rsid w:val="002C3246"/>
    <w:rsid w:val="002C3400"/>
    <w:rsid w:val="002C340D"/>
    <w:rsid w:val="002C34D5"/>
    <w:rsid w:val="002C3534"/>
    <w:rsid w:val="002C3594"/>
    <w:rsid w:val="002C37E3"/>
    <w:rsid w:val="002C38A4"/>
    <w:rsid w:val="002C3A00"/>
    <w:rsid w:val="002C3AA8"/>
    <w:rsid w:val="002C3CAC"/>
    <w:rsid w:val="002C3CDC"/>
    <w:rsid w:val="002C3DC5"/>
    <w:rsid w:val="002C3EC5"/>
    <w:rsid w:val="002C3F43"/>
    <w:rsid w:val="002C3F85"/>
    <w:rsid w:val="002C41DD"/>
    <w:rsid w:val="002C4252"/>
    <w:rsid w:val="002C4446"/>
    <w:rsid w:val="002C49AF"/>
    <w:rsid w:val="002C4F2F"/>
    <w:rsid w:val="002C51DF"/>
    <w:rsid w:val="002C5224"/>
    <w:rsid w:val="002C5476"/>
    <w:rsid w:val="002C54D2"/>
    <w:rsid w:val="002C54F6"/>
    <w:rsid w:val="002C5555"/>
    <w:rsid w:val="002C55DA"/>
    <w:rsid w:val="002C5612"/>
    <w:rsid w:val="002C59C4"/>
    <w:rsid w:val="002C5A97"/>
    <w:rsid w:val="002C5AEB"/>
    <w:rsid w:val="002C5BC1"/>
    <w:rsid w:val="002C5F8E"/>
    <w:rsid w:val="002C62A3"/>
    <w:rsid w:val="002C6424"/>
    <w:rsid w:val="002C648C"/>
    <w:rsid w:val="002C64C4"/>
    <w:rsid w:val="002C6578"/>
    <w:rsid w:val="002C65BC"/>
    <w:rsid w:val="002C6737"/>
    <w:rsid w:val="002C68AF"/>
    <w:rsid w:val="002C691D"/>
    <w:rsid w:val="002C6946"/>
    <w:rsid w:val="002C6A93"/>
    <w:rsid w:val="002C6BB1"/>
    <w:rsid w:val="002C6C3B"/>
    <w:rsid w:val="002C6CCF"/>
    <w:rsid w:val="002C6CD8"/>
    <w:rsid w:val="002C6CFB"/>
    <w:rsid w:val="002C6FAB"/>
    <w:rsid w:val="002C7165"/>
    <w:rsid w:val="002C71D3"/>
    <w:rsid w:val="002C722B"/>
    <w:rsid w:val="002C72CE"/>
    <w:rsid w:val="002C738D"/>
    <w:rsid w:val="002C759B"/>
    <w:rsid w:val="002C7783"/>
    <w:rsid w:val="002C7999"/>
    <w:rsid w:val="002C7B09"/>
    <w:rsid w:val="002C7C20"/>
    <w:rsid w:val="002C7D04"/>
    <w:rsid w:val="002C7DAC"/>
    <w:rsid w:val="002C7DF7"/>
    <w:rsid w:val="002C7E3D"/>
    <w:rsid w:val="002D0068"/>
    <w:rsid w:val="002D022E"/>
    <w:rsid w:val="002D0520"/>
    <w:rsid w:val="002D06B5"/>
    <w:rsid w:val="002D07D5"/>
    <w:rsid w:val="002D07DE"/>
    <w:rsid w:val="002D0819"/>
    <w:rsid w:val="002D08D5"/>
    <w:rsid w:val="002D094E"/>
    <w:rsid w:val="002D0968"/>
    <w:rsid w:val="002D0A02"/>
    <w:rsid w:val="002D0A82"/>
    <w:rsid w:val="002D0C28"/>
    <w:rsid w:val="002D0DCF"/>
    <w:rsid w:val="002D106A"/>
    <w:rsid w:val="002D11EF"/>
    <w:rsid w:val="002D11F3"/>
    <w:rsid w:val="002D14C7"/>
    <w:rsid w:val="002D1590"/>
    <w:rsid w:val="002D16F1"/>
    <w:rsid w:val="002D1E85"/>
    <w:rsid w:val="002D1FEB"/>
    <w:rsid w:val="002D2218"/>
    <w:rsid w:val="002D2414"/>
    <w:rsid w:val="002D2932"/>
    <w:rsid w:val="002D2975"/>
    <w:rsid w:val="002D2A92"/>
    <w:rsid w:val="002D2C1E"/>
    <w:rsid w:val="002D2CD1"/>
    <w:rsid w:val="002D2E24"/>
    <w:rsid w:val="002D2F2D"/>
    <w:rsid w:val="002D2F9D"/>
    <w:rsid w:val="002D2FEF"/>
    <w:rsid w:val="002D30AB"/>
    <w:rsid w:val="002D3136"/>
    <w:rsid w:val="002D32FA"/>
    <w:rsid w:val="002D3301"/>
    <w:rsid w:val="002D332D"/>
    <w:rsid w:val="002D3633"/>
    <w:rsid w:val="002D3711"/>
    <w:rsid w:val="002D3A4D"/>
    <w:rsid w:val="002D3C95"/>
    <w:rsid w:val="002D3CF6"/>
    <w:rsid w:val="002D3EA4"/>
    <w:rsid w:val="002D3F54"/>
    <w:rsid w:val="002D3F6F"/>
    <w:rsid w:val="002D3FEC"/>
    <w:rsid w:val="002D40FC"/>
    <w:rsid w:val="002D4120"/>
    <w:rsid w:val="002D4171"/>
    <w:rsid w:val="002D4307"/>
    <w:rsid w:val="002D4361"/>
    <w:rsid w:val="002D4374"/>
    <w:rsid w:val="002D4450"/>
    <w:rsid w:val="002D450D"/>
    <w:rsid w:val="002D4554"/>
    <w:rsid w:val="002D46AA"/>
    <w:rsid w:val="002D4733"/>
    <w:rsid w:val="002D4758"/>
    <w:rsid w:val="002D47BA"/>
    <w:rsid w:val="002D494A"/>
    <w:rsid w:val="002D4C0A"/>
    <w:rsid w:val="002D507E"/>
    <w:rsid w:val="002D50DC"/>
    <w:rsid w:val="002D5325"/>
    <w:rsid w:val="002D533D"/>
    <w:rsid w:val="002D5402"/>
    <w:rsid w:val="002D5525"/>
    <w:rsid w:val="002D552B"/>
    <w:rsid w:val="002D55E9"/>
    <w:rsid w:val="002D55ED"/>
    <w:rsid w:val="002D5635"/>
    <w:rsid w:val="002D5843"/>
    <w:rsid w:val="002D5AB5"/>
    <w:rsid w:val="002D5B46"/>
    <w:rsid w:val="002D5D70"/>
    <w:rsid w:val="002D5F34"/>
    <w:rsid w:val="002D62EB"/>
    <w:rsid w:val="002D6314"/>
    <w:rsid w:val="002D6396"/>
    <w:rsid w:val="002D6847"/>
    <w:rsid w:val="002D6883"/>
    <w:rsid w:val="002D6958"/>
    <w:rsid w:val="002D6BA6"/>
    <w:rsid w:val="002D6C76"/>
    <w:rsid w:val="002D7405"/>
    <w:rsid w:val="002D75CE"/>
    <w:rsid w:val="002D77ED"/>
    <w:rsid w:val="002D78E4"/>
    <w:rsid w:val="002D7B97"/>
    <w:rsid w:val="002D7CA2"/>
    <w:rsid w:val="002D7CE5"/>
    <w:rsid w:val="002D7D64"/>
    <w:rsid w:val="002D7DBB"/>
    <w:rsid w:val="002D7E53"/>
    <w:rsid w:val="002D7EEE"/>
    <w:rsid w:val="002D7FE6"/>
    <w:rsid w:val="002E0068"/>
    <w:rsid w:val="002E00DA"/>
    <w:rsid w:val="002E0145"/>
    <w:rsid w:val="002E0436"/>
    <w:rsid w:val="002E0697"/>
    <w:rsid w:val="002E08F6"/>
    <w:rsid w:val="002E0A77"/>
    <w:rsid w:val="002E0C96"/>
    <w:rsid w:val="002E0D4C"/>
    <w:rsid w:val="002E0DDE"/>
    <w:rsid w:val="002E1016"/>
    <w:rsid w:val="002E1184"/>
    <w:rsid w:val="002E1489"/>
    <w:rsid w:val="002E1695"/>
    <w:rsid w:val="002E16C9"/>
    <w:rsid w:val="002E1767"/>
    <w:rsid w:val="002E1C46"/>
    <w:rsid w:val="002E1CCB"/>
    <w:rsid w:val="002E1D37"/>
    <w:rsid w:val="002E2233"/>
    <w:rsid w:val="002E24E3"/>
    <w:rsid w:val="002E2692"/>
    <w:rsid w:val="002E27C5"/>
    <w:rsid w:val="002E2840"/>
    <w:rsid w:val="002E28B9"/>
    <w:rsid w:val="002E2A44"/>
    <w:rsid w:val="002E2A77"/>
    <w:rsid w:val="002E2B01"/>
    <w:rsid w:val="002E2B37"/>
    <w:rsid w:val="002E2BD7"/>
    <w:rsid w:val="002E2E13"/>
    <w:rsid w:val="002E2E77"/>
    <w:rsid w:val="002E3149"/>
    <w:rsid w:val="002E3310"/>
    <w:rsid w:val="002E3332"/>
    <w:rsid w:val="002E34F1"/>
    <w:rsid w:val="002E3511"/>
    <w:rsid w:val="002E3696"/>
    <w:rsid w:val="002E36BE"/>
    <w:rsid w:val="002E39C8"/>
    <w:rsid w:val="002E39FC"/>
    <w:rsid w:val="002E3AE6"/>
    <w:rsid w:val="002E3AFC"/>
    <w:rsid w:val="002E3C43"/>
    <w:rsid w:val="002E3CE0"/>
    <w:rsid w:val="002E3CF0"/>
    <w:rsid w:val="002E3F8C"/>
    <w:rsid w:val="002E4167"/>
    <w:rsid w:val="002E4276"/>
    <w:rsid w:val="002E42E3"/>
    <w:rsid w:val="002E42EB"/>
    <w:rsid w:val="002E42F3"/>
    <w:rsid w:val="002E4355"/>
    <w:rsid w:val="002E43D4"/>
    <w:rsid w:val="002E43E6"/>
    <w:rsid w:val="002E4434"/>
    <w:rsid w:val="002E45B3"/>
    <w:rsid w:val="002E48F1"/>
    <w:rsid w:val="002E49DC"/>
    <w:rsid w:val="002E4B1D"/>
    <w:rsid w:val="002E4C05"/>
    <w:rsid w:val="002E4CDB"/>
    <w:rsid w:val="002E4EF2"/>
    <w:rsid w:val="002E4FC8"/>
    <w:rsid w:val="002E5166"/>
    <w:rsid w:val="002E522F"/>
    <w:rsid w:val="002E5524"/>
    <w:rsid w:val="002E557D"/>
    <w:rsid w:val="002E55CD"/>
    <w:rsid w:val="002E5680"/>
    <w:rsid w:val="002E5726"/>
    <w:rsid w:val="002E573B"/>
    <w:rsid w:val="002E584B"/>
    <w:rsid w:val="002E5937"/>
    <w:rsid w:val="002E595D"/>
    <w:rsid w:val="002E5B75"/>
    <w:rsid w:val="002E5C8F"/>
    <w:rsid w:val="002E5D02"/>
    <w:rsid w:val="002E5E6C"/>
    <w:rsid w:val="002E5E98"/>
    <w:rsid w:val="002E5EF3"/>
    <w:rsid w:val="002E6057"/>
    <w:rsid w:val="002E6121"/>
    <w:rsid w:val="002E631A"/>
    <w:rsid w:val="002E644F"/>
    <w:rsid w:val="002E6526"/>
    <w:rsid w:val="002E688F"/>
    <w:rsid w:val="002E696D"/>
    <w:rsid w:val="002E6CF9"/>
    <w:rsid w:val="002E6EC1"/>
    <w:rsid w:val="002E6FE2"/>
    <w:rsid w:val="002E7664"/>
    <w:rsid w:val="002E7759"/>
    <w:rsid w:val="002E788A"/>
    <w:rsid w:val="002E7CE1"/>
    <w:rsid w:val="002E7D83"/>
    <w:rsid w:val="002E7F7E"/>
    <w:rsid w:val="002F0026"/>
    <w:rsid w:val="002F008F"/>
    <w:rsid w:val="002F0203"/>
    <w:rsid w:val="002F04D7"/>
    <w:rsid w:val="002F04FC"/>
    <w:rsid w:val="002F055E"/>
    <w:rsid w:val="002F07A1"/>
    <w:rsid w:val="002F08B5"/>
    <w:rsid w:val="002F0AA8"/>
    <w:rsid w:val="002F0BA9"/>
    <w:rsid w:val="002F0E49"/>
    <w:rsid w:val="002F0F12"/>
    <w:rsid w:val="002F0F7F"/>
    <w:rsid w:val="002F1113"/>
    <w:rsid w:val="002F11D8"/>
    <w:rsid w:val="002F121D"/>
    <w:rsid w:val="002F1235"/>
    <w:rsid w:val="002F124B"/>
    <w:rsid w:val="002F1339"/>
    <w:rsid w:val="002F1370"/>
    <w:rsid w:val="002F13FE"/>
    <w:rsid w:val="002F18AA"/>
    <w:rsid w:val="002F1DAF"/>
    <w:rsid w:val="002F1DE7"/>
    <w:rsid w:val="002F1E1D"/>
    <w:rsid w:val="002F1F60"/>
    <w:rsid w:val="002F211E"/>
    <w:rsid w:val="002F217E"/>
    <w:rsid w:val="002F248E"/>
    <w:rsid w:val="002F24FA"/>
    <w:rsid w:val="002F264F"/>
    <w:rsid w:val="002F26B8"/>
    <w:rsid w:val="002F26D8"/>
    <w:rsid w:val="002F277A"/>
    <w:rsid w:val="002F2AAA"/>
    <w:rsid w:val="002F2B66"/>
    <w:rsid w:val="002F2CFB"/>
    <w:rsid w:val="002F2DA5"/>
    <w:rsid w:val="002F3017"/>
    <w:rsid w:val="002F3033"/>
    <w:rsid w:val="002F3187"/>
    <w:rsid w:val="002F32A9"/>
    <w:rsid w:val="002F3317"/>
    <w:rsid w:val="002F3625"/>
    <w:rsid w:val="002F3724"/>
    <w:rsid w:val="002F37AE"/>
    <w:rsid w:val="002F381C"/>
    <w:rsid w:val="002F391A"/>
    <w:rsid w:val="002F394D"/>
    <w:rsid w:val="002F3B07"/>
    <w:rsid w:val="002F3B81"/>
    <w:rsid w:val="002F3CAD"/>
    <w:rsid w:val="002F3CEF"/>
    <w:rsid w:val="002F3D71"/>
    <w:rsid w:val="002F3D84"/>
    <w:rsid w:val="002F3F2E"/>
    <w:rsid w:val="002F405F"/>
    <w:rsid w:val="002F416D"/>
    <w:rsid w:val="002F4420"/>
    <w:rsid w:val="002F449C"/>
    <w:rsid w:val="002F4786"/>
    <w:rsid w:val="002F4814"/>
    <w:rsid w:val="002F497A"/>
    <w:rsid w:val="002F4B7E"/>
    <w:rsid w:val="002F4BA2"/>
    <w:rsid w:val="002F4DAB"/>
    <w:rsid w:val="002F4FD6"/>
    <w:rsid w:val="002F5354"/>
    <w:rsid w:val="002F5AAA"/>
    <w:rsid w:val="002F5ADF"/>
    <w:rsid w:val="002F5B25"/>
    <w:rsid w:val="002F5C6A"/>
    <w:rsid w:val="002F5D1E"/>
    <w:rsid w:val="002F5EBE"/>
    <w:rsid w:val="002F5F4E"/>
    <w:rsid w:val="002F60A5"/>
    <w:rsid w:val="002F624F"/>
    <w:rsid w:val="002F62A2"/>
    <w:rsid w:val="002F62DA"/>
    <w:rsid w:val="002F64D1"/>
    <w:rsid w:val="002F66E7"/>
    <w:rsid w:val="002F686C"/>
    <w:rsid w:val="002F68BF"/>
    <w:rsid w:val="002F6919"/>
    <w:rsid w:val="002F6B28"/>
    <w:rsid w:val="002F6B2C"/>
    <w:rsid w:val="002F6B9A"/>
    <w:rsid w:val="002F6CAF"/>
    <w:rsid w:val="002F6E41"/>
    <w:rsid w:val="002F6EB4"/>
    <w:rsid w:val="002F6EBD"/>
    <w:rsid w:val="002F6FB0"/>
    <w:rsid w:val="002F759F"/>
    <w:rsid w:val="002F75D4"/>
    <w:rsid w:val="002F7B98"/>
    <w:rsid w:val="002F7DB9"/>
    <w:rsid w:val="002F7E00"/>
    <w:rsid w:val="002F7F09"/>
    <w:rsid w:val="003000D2"/>
    <w:rsid w:val="00300112"/>
    <w:rsid w:val="00300183"/>
    <w:rsid w:val="00300295"/>
    <w:rsid w:val="00300362"/>
    <w:rsid w:val="00300451"/>
    <w:rsid w:val="003005C3"/>
    <w:rsid w:val="00300630"/>
    <w:rsid w:val="003006BD"/>
    <w:rsid w:val="00300D39"/>
    <w:rsid w:val="00300F20"/>
    <w:rsid w:val="00301071"/>
    <w:rsid w:val="003010C8"/>
    <w:rsid w:val="00301210"/>
    <w:rsid w:val="0030172E"/>
    <w:rsid w:val="003017B5"/>
    <w:rsid w:val="003017D0"/>
    <w:rsid w:val="00301B58"/>
    <w:rsid w:val="00301CCC"/>
    <w:rsid w:val="00301E35"/>
    <w:rsid w:val="00302124"/>
    <w:rsid w:val="0030229C"/>
    <w:rsid w:val="0030254C"/>
    <w:rsid w:val="00302649"/>
    <w:rsid w:val="003026E3"/>
    <w:rsid w:val="00302767"/>
    <w:rsid w:val="00302A28"/>
    <w:rsid w:val="00302B69"/>
    <w:rsid w:val="00302C22"/>
    <w:rsid w:val="00302CEE"/>
    <w:rsid w:val="00302D67"/>
    <w:rsid w:val="00302E84"/>
    <w:rsid w:val="00302EE5"/>
    <w:rsid w:val="00302F7D"/>
    <w:rsid w:val="003032A7"/>
    <w:rsid w:val="0030342C"/>
    <w:rsid w:val="00303463"/>
    <w:rsid w:val="0030369E"/>
    <w:rsid w:val="0030386D"/>
    <w:rsid w:val="003039F5"/>
    <w:rsid w:val="00303D96"/>
    <w:rsid w:val="00303DD5"/>
    <w:rsid w:val="00303FA6"/>
    <w:rsid w:val="003043DF"/>
    <w:rsid w:val="00304481"/>
    <w:rsid w:val="00304652"/>
    <w:rsid w:val="00304678"/>
    <w:rsid w:val="00304740"/>
    <w:rsid w:val="00304772"/>
    <w:rsid w:val="003047BD"/>
    <w:rsid w:val="003047E6"/>
    <w:rsid w:val="00304873"/>
    <w:rsid w:val="00304987"/>
    <w:rsid w:val="003049B8"/>
    <w:rsid w:val="003049E5"/>
    <w:rsid w:val="00304ADE"/>
    <w:rsid w:val="00304AE8"/>
    <w:rsid w:val="00304C60"/>
    <w:rsid w:val="00304D8F"/>
    <w:rsid w:val="00304E04"/>
    <w:rsid w:val="0030500D"/>
    <w:rsid w:val="003050A9"/>
    <w:rsid w:val="003051EC"/>
    <w:rsid w:val="0030521E"/>
    <w:rsid w:val="00305315"/>
    <w:rsid w:val="00305387"/>
    <w:rsid w:val="003053D2"/>
    <w:rsid w:val="0030541B"/>
    <w:rsid w:val="00305778"/>
    <w:rsid w:val="00305B85"/>
    <w:rsid w:val="00305B8F"/>
    <w:rsid w:val="00305D5F"/>
    <w:rsid w:val="00305DB4"/>
    <w:rsid w:val="00305E6D"/>
    <w:rsid w:val="00306063"/>
    <w:rsid w:val="00306066"/>
    <w:rsid w:val="003061E9"/>
    <w:rsid w:val="00306272"/>
    <w:rsid w:val="003064AB"/>
    <w:rsid w:val="00306870"/>
    <w:rsid w:val="00306915"/>
    <w:rsid w:val="00306BC5"/>
    <w:rsid w:val="00306CE8"/>
    <w:rsid w:val="00307028"/>
    <w:rsid w:val="003070E8"/>
    <w:rsid w:val="003072A5"/>
    <w:rsid w:val="00307474"/>
    <w:rsid w:val="0030765C"/>
    <w:rsid w:val="00307882"/>
    <w:rsid w:val="003078CD"/>
    <w:rsid w:val="00307965"/>
    <w:rsid w:val="00307CCE"/>
    <w:rsid w:val="00307DA4"/>
    <w:rsid w:val="00307E7B"/>
    <w:rsid w:val="00307ED5"/>
    <w:rsid w:val="00310313"/>
    <w:rsid w:val="003105E5"/>
    <w:rsid w:val="0031062B"/>
    <w:rsid w:val="00310685"/>
    <w:rsid w:val="00310795"/>
    <w:rsid w:val="0031083E"/>
    <w:rsid w:val="0031097B"/>
    <w:rsid w:val="00310BED"/>
    <w:rsid w:val="00310D1D"/>
    <w:rsid w:val="00310DBE"/>
    <w:rsid w:val="00310ECD"/>
    <w:rsid w:val="00310EE4"/>
    <w:rsid w:val="00310F45"/>
    <w:rsid w:val="0031115B"/>
    <w:rsid w:val="003111CA"/>
    <w:rsid w:val="0031161B"/>
    <w:rsid w:val="00311808"/>
    <w:rsid w:val="003118FA"/>
    <w:rsid w:val="00311B0D"/>
    <w:rsid w:val="00311DCA"/>
    <w:rsid w:val="00311DFC"/>
    <w:rsid w:val="00311F67"/>
    <w:rsid w:val="003120AE"/>
    <w:rsid w:val="00312284"/>
    <w:rsid w:val="00312486"/>
    <w:rsid w:val="003125FB"/>
    <w:rsid w:val="00312630"/>
    <w:rsid w:val="00312B93"/>
    <w:rsid w:val="00312BC4"/>
    <w:rsid w:val="00313139"/>
    <w:rsid w:val="00313157"/>
    <w:rsid w:val="003131E8"/>
    <w:rsid w:val="003133AD"/>
    <w:rsid w:val="00313525"/>
    <w:rsid w:val="003136E7"/>
    <w:rsid w:val="00313742"/>
    <w:rsid w:val="00313763"/>
    <w:rsid w:val="003138FA"/>
    <w:rsid w:val="0031396A"/>
    <w:rsid w:val="00313AB6"/>
    <w:rsid w:val="00313BF6"/>
    <w:rsid w:val="00313CDC"/>
    <w:rsid w:val="00313E1B"/>
    <w:rsid w:val="00313EA9"/>
    <w:rsid w:val="00313F64"/>
    <w:rsid w:val="0031418D"/>
    <w:rsid w:val="003144E0"/>
    <w:rsid w:val="00314542"/>
    <w:rsid w:val="0031469C"/>
    <w:rsid w:val="003147C0"/>
    <w:rsid w:val="0031483C"/>
    <w:rsid w:val="00314910"/>
    <w:rsid w:val="0031493C"/>
    <w:rsid w:val="00314B66"/>
    <w:rsid w:val="00314D73"/>
    <w:rsid w:val="00314E0A"/>
    <w:rsid w:val="0031509D"/>
    <w:rsid w:val="0031540F"/>
    <w:rsid w:val="00315474"/>
    <w:rsid w:val="0031547D"/>
    <w:rsid w:val="003154F8"/>
    <w:rsid w:val="00315534"/>
    <w:rsid w:val="003155DC"/>
    <w:rsid w:val="00315607"/>
    <w:rsid w:val="003159FC"/>
    <w:rsid w:val="00315C55"/>
    <w:rsid w:val="00315C62"/>
    <w:rsid w:val="00315D0E"/>
    <w:rsid w:val="00315D63"/>
    <w:rsid w:val="00316093"/>
    <w:rsid w:val="00316126"/>
    <w:rsid w:val="0031619D"/>
    <w:rsid w:val="0031620E"/>
    <w:rsid w:val="0031624A"/>
    <w:rsid w:val="00316272"/>
    <w:rsid w:val="00316396"/>
    <w:rsid w:val="003167C4"/>
    <w:rsid w:val="003168A9"/>
    <w:rsid w:val="00316903"/>
    <w:rsid w:val="00316A42"/>
    <w:rsid w:val="00316D99"/>
    <w:rsid w:val="00316FE3"/>
    <w:rsid w:val="00317024"/>
    <w:rsid w:val="00317110"/>
    <w:rsid w:val="00317197"/>
    <w:rsid w:val="003172F8"/>
    <w:rsid w:val="00317478"/>
    <w:rsid w:val="003174A1"/>
    <w:rsid w:val="003174D5"/>
    <w:rsid w:val="003175DD"/>
    <w:rsid w:val="00317656"/>
    <w:rsid w:val="003176BE"/>
    <w:rsid w:val="00317946"/>
    <w:rsid w:val="00317980"/>
    <w:rsid w:val="00317AFA"/>
    <w:rsid w:val="00317B1F"/>
    <w:rsid w:val="00317BED"/>
    <w:rsid w:val="00317F00"/>
    <w:rsid w:val="00317F09"/>
    <w:rsid w:val="00317FD3"/>
    <w:rsid w:val="00320189"/>
    <w:rsid w:val="00320448"/>
    <w:rsid w:val="0032050F"/>
    <w:rsid w:val="003206E4"/>
    <w:rsid w:val="003207B2"/>
    <w:rsid w:val="00320C67"/>
    <w:rsid w:val="00320DCF"/>
    <w:rsid w:val="00320E37"/>
    <w:rsid w:val="00320F19"/>
    <w:rsid w:val="0032100D"/>
    <w:rsid w:val="003212AD"/>
    <w:rsid w:val="003212C4"/>
    <w:rsid w:val="003215EF"/>
    <w:rsid w:val="0032188E"/>
    <w:rsid w:val="0032194D"/>
    <w:rsid w:val="00321A64"/>
    <w:rsid w:val="00321B57"/>
    <w:rsid w:val="00321BEF"/>
    <w:rsid w:val="00321C3C"/>
    <w:rsid w:val="00321E71"/>
    <w:rsid w:val="00322008"/>
    <w:rsid w:val="003221CD"/>
    <w:rsid w:val="003224E8"/>
    <w:rsid w:val="0032252C"/>
    <w:rsid w:val="00322588"/>
    <w:rsid w:val="00322984"/>
    <w:rsid w:val="00322A81"/>
    <w:rsid w:val="00322AA1"/>
    <w:rsid w:val="00322C18"/>
    <w:rsid w:val="00322C22"/>
    <w:rsid w:val="00322CDF"/>
    <w:rsid w:val="00322D48"/>
    <w:rsid w:val="00322FAD"/>
    <w:rsid w:val="003232C7"/>
    <w:rsid w:val="00323325"/>
    <w:rsid w:val="00323335"/>
    <w:rsid w:val="00323357"/>
    <w:rsid w:val="00323430"/>
    <w:rsid w:val="00323451"/>
    <w:rsid w:val="0032348D"/>
    <w:rsid w:val="00323616"/>
    <w:rsid w:val="00323741"/>
    <w:rsid w:val="003237F5"/>
    <w:rsid w:val="0032385D"/>
    <w:rsid w:val="003238D5"/>
    <w:rsid w:val="0032398E"/>
    <w:rsid w:val="003239E6"/>
    <w:rsid w:val="00323A66"/>
    <w:rsid w:val="00323ACD"/>
    <w:rsid w:val="00323B84"/>
    <w:rsid w:val="00323B94"/>
    <w:rsid w:val="00323C7C"/>
    <w:rsid w:val="00323CB2"/>
    <w:rsid w:val="00323E24"/>
    <w:rsid w:val="00323F30"/>
    <w:rsid w:val="003240B8"/>
    <w:rsid w:val="00324130"/>
    <w:rsid w:val="00324262"/>
    <w:rsid w:val="00324371"/>
    <w:rsid w:val="00324397"/>
    <w:rsid w:val="00324423"/>
    <w:rsid w:val="0032457C"/>
    <w:rsid w:val="003245CA"/>
    <w:rsid w:val="003246B6"/>
    <w:rsid w:val="00324A16"/>
    <w:rsid w:val="00324A9D"/>
    <w:rsid w:val="00324AD9"/>
    <w:rsid w:val="00324B10"/>
    <w:rsid w:val="00324BC0"/>
    <w:rsid w:val="00324EB3"/>
    <w:rsid w:val="00324FF8"/>
    <w:rsid w:val="00324FFE"/>
    <w:rsid w:val="00325024"/>
    <w:rsid w:val="0032541D"/>
    <w:rsid w:val="003255DF"/>
    <w:rsid w:val="00325725"/>
    <w:rsid w:val="00325A78"/>
    <w:rsid w:val="00325AF1"/>
    <w:rsid w:val="00325BB9"/>
    <w:rsid w:val="00325C26"/>
    <w:rsid w:val="00325ED1"/>
    <w:rsid w:val="00325FB8"/>
    <w:rsid w:val="0032600C"/>
    <w:rsid w:val="003261D0"/>
    <w:rsid w:val="00326293"/>
    <w:rsid w:val="00326365"/>
    <w:rsid w:val="003263B6"/>
    <w:rsid w:val="003264C2"/>
    <w:rsid w:val="003264C5"/>
    <w:rsid w:val="00326500"/>
    <w:rsid w:val="00326588"/>
    <w:rsid w:val="0032659D"/>
    <w:rsid w:val="00326642"/>
    <w:rsid w:val="00326656"/>
    <w:rsid w:val="00326823"/>
    <w:rsid w:val="00326899"/>
    <w:rsid w:val="00326968"/>
    <w:rsid w:val="00326B02"/>
    <w:rsid w:val="00326C67"/>
    <w:rsid w:val="00326C6C"/>
    <w:rsid w:val="00326EE5"/>
    <w:rsid w:val="00326FDC"/>
    <w:rsid w:val="00327002"/>
    <w:rsid w:val="00327035"/>
    <w:rsid w:val="0032704A"/>
    <w:rsid w:val="00327081"/>
    <w:rsid w:val="0032711E"/>
    <w:rsid w:val="003271E8"/>
    <w:rsid w:val="00327396"/>
    <w:rsid w:val="00327724"/>
    <w:rsid w:val="003277CA"/>
    <w:rsid w:val="00327985"/>
    <w:rsid w:val="00327A89"/>
    <w:rsid w:val="00327B87"/>
    <w:rsid w:val="00327F28"/>
    <w:rsid w:val="00327FDE"/>
    <w:rsid w:val="00330097"/>
    <w:rsid w:val="003302A2"/>
    <w:rsid w:val="00330407"/>
    <w:rsid w:val="003304E7"/>
    <w:rsid w:val="003304F9"/>
    <w:rsid w:val="0033097F"/>
    <w:rsid w:val="00330CF2"/>
    <w:rsid w:val="00330DB3"/>
    <w:rsid w:val="00330E82"/>
    <w:rsid w:val="00331292"/>
    <w:rsid w:val="003312B3"/>
    <w:rsid w:val="003314EE"/>
    <w:rsid w:val="0033162B"/>
    <w:rsid w:val="00331686"/>
    <w:rsid w:val="0033187E"/>
    <w:rsid w:val="00331E29"/>
    <w:rsid w:val="00331FC8"/>
    <w:rsid w:val="00332011"/>
    <w:rsid w:val="00332063"/>
    <w:rsid w:val="0033265B"/>
    <w:rsid w:val="0033279F"/>
    <w:rsid w:val="00332B7E"/>
    <w:rsid w:val="00332CD8"/>
    <w:rsid w:val="00332D1B"/>
    <w:rsid w:val="00332D44"/>
    <w:rsid w:val="00332D8C"/>
    <w:rsid w:val="00332EE3"/>
    <w:rsid w:val="00332FBD"/>
    <w:rsid w:val="00333020"/>
    <w:rsid w:val="003331E3"/>
    <w:rsid w:val="0033328F"/>
    <w:rsid w:val="0033329A"/>
    <w:rsid w:val="003332B3"/>
    <w:rsid w:val="003332F7"/>
    <w:rsid w:val="0033337B"/>
    <w:rsid w:val="003333C1"/>
    <w:rsid w:val="0033343A"/>
    <w:rsid w:val="0033353A"/>
    <w:rsid w:val="00333601"/>
    <w:rsid w:val="00333607"/>
    <w:rsid w:val="00333714"/>
    <w:rsid w:val="00333AB1"/>
    <w:rsid w:val="00333B1F"/>
    <w:rsid w:val="00333CEB"/>
    <w:rsid w:val="00333DF6"/>
    <w:rsid w:val="003341A8"/>
    <w:rsid w:val="00334259"/>
    <w:rsid w:val="0033436E"/>
    <w:rsid w:val="0033445D"/>
    <w:rsid w:val="00334504"/>
    <w:rsid w:val="00334793"/>
    <w:rsid w:val="00334848"/>
    <w:rsid w:val="0033484C"/>
    <w:rsid w:val="003348C0"/>
    <w:rsid w:val="00334931"/>
    <w:rsid w:val="00334D1C"/>
    <w:rsid w:val="00334F1F"/>
    <w:rsid w:val="003351E2"/>
    <w:rsid w:val="00335314"/>
    <w:rsid w:val="003353DF"/>
    <w:rsid w:val="0033578D"/>
    <w:rsid w:val="003358B4"/>
    <w:rsid w:val="00335AD1"/>
    <w:rsid w:val="00335C45"/>
    <w:rsid w:val="00335CD3"/>
    <w:rsid w:val="00335CF7"/>
    <w:rsid w:val="00335EE0"/>
    <w:rsid w:val="00335FB6"/>
    <w:rsid w:val="00336283"/>
    <w:rsid w:val="00336420"/>
    <w:rsid w:val="0033644F"/>
    <w:rsid w:val="003364E8"/>
    <w:rsid w:val="003365B4"/>
    <w:rsid w:val="00336702"/>
    <w:rsid w:val="00336A4A"/>
    <w:rsid w:val="00336ED7"/>
    <w:rsid w:val="00336EDF"/>
    <w:rsid w:val="00336EE5"/>
    <w:rsid w:val="00336F55"/>
    <w:rsid w:val="0033718F"/>
    <w:rsid w:val="003372D8"/>
    <w:rsid w:val="003375D0"/>
    <w:rsid w:val="003375D6"/>
    <w:rsid w:val="003375E6"/>
    <w:rsid w:val="003376A1"/>
    <w:rsid w:val="003378E8"/>
    <w:rsid w:val="00337934"/>
    <w:rsid w:val="00337AB4"/>
    <w:rsid w:val="00337F4C"/>
    <w:rsid w:val="003402C9"/>
    <w:rsid w:val="0034041A"/>
    <w:rsid w:val="003405BC"/>
    <w:rsid w:val="003407EA"/>
    <w:rsid w:val="0034085B"/>
    <w:rsid w:val="00340987"/>
    <w:rsid w:val="003409A1"/>
    <w:rsid w:val="00340C07"/>
    <w:rsid w:val="00340C8D"/>
    <w:rsid w:val="0034100C"/>
    <w:rsid w:val="0034101D"/>
    <w:rsid w:val="00341058"/>
    <w:rsid w:val="003410FB"/>
    <w:rsid w:val="00341190"/>
    <w:rsid w:val="003411C0"/>
    <w:rsid w:val="00341286"/>
    <w:rsid w:val="0034131F"/>
    <w:rsid w:val="0034133D"/>
    <w:rsid w:val="00341366"/>
    <w:rsid w:val="00341401"/>
    <w:rsid w:val="00341991"/>
    <w:rsid w:val="00341BC8"/>
    <w:rsid w:val="00341F48"/>
    <w:rsid w:val="003425AB"/>
    <w:rsid w:val="003425E0"/>
    <w:rsid w:val="00342627"/>
    <w:rsid w:val="0034268B"/>
    <w:rsid w:val="003427EC"/>
    <w:rsid w:val="00342865"/>
    <w:rsid w:val="0034288C"/>
    <w:rsid w:val="003428E6"/>
    <w:rsid w:val="003429BD"/>
    <w:rsid w:val="00342B0C"/>
    <w:rsid w:val="00342B12"/>
    <w:rsid w:val="00342BCD"/>
    <w:rsid w:val="00342EDB"/>
    <w:rsid w:val="00343156"/>
    <w:rsid w:val="0034321E"/>
    <w:rsid w:val="0034332E"/>
    <w:rsid w:val="003434F9"/>
    <w:rsid w:val="003437B0"/>
    <w:rsid w:val="003438BA"/>
    <w:rsid w:val="00343972"/>
    <w:rsid w:val="00343AA0"/>
    <w:rsid w:val="00343CCB"/>
    <w:rsid w:val="00343D36"/>
    <w:rsid w:val="00343D4F"/>
    <w:rsid w:val="00343DEC"/>
    <w:rsid w:val="00343E5B"/>
    <w:rsid w:val="00343F85"/>
    <w:rsid w:val="0034403F"/>
    <w:rsid w:val="003445E9"/>
    <w:rsid w:val="00344689"/>
    <w:rsid w:val="00344712"/>
    <w:rsid w:val="003447E3"/>
    <w:rsid w:val="00344C5B"/>
    <w:rsid w:val="00344E0D"/>
    <w:rsid w:val="00344E54"/>
    <w:rsid w:val="00344F8B"/>
    <w:rsid w:val="00345022"/>
    <w:rsid w:val="003452B9"/>
    <w:rsid w:val="00345698"/>
    <w:rsid w:val="003456B9"/>
    <w:rsid w:val="00345717"/>
    <w:rsid w:val="00345805"/>
    <w:rsid w:val="00345811"/>
    <w:rsid w:val="00345909"/>
    <w:rsid w:val="00345915"/>
    <w:rsid w:val="00345939"/>
    <w:rsid w:val="003459B8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6DD"/>
    <w:rsid w:val="00346724"/>
    <w:rsid w:val="003467EE"/>
    <w:rsid w:val="00346863"/>
    <w:rsid w:val="003469FC"/>
    <w:rsid w:val="00346AD2"/>
    <w:rsid w:val="00346BF3"/>
    <w:rsid w:val="00346D15"/>
    <w:rsid w:val="00346D92"/>
    <w:rsid w:val="00346EA2"/>
    <w:rsid w:val="0034705C"/>
    <w:rsid w:val="00347273"/>
    <w:rsid w:val="0034729D"/>
    <w:rsid w:val="0034733B"/>
    <w:rsid w:val="003473B6"/>
    <w:rsid w:val="0034747F"/>
    <w:rsid w:val="00347484"/>
    <w:rsid w:val="00347491"/>
    <w:rsid w:val="00347558"/>
    <w:rsid w:val="003475DC"/>
    <w:rsid w:val="003477C1"/>
    <w:rsid w:val="003477F6"/>
    <w:rsid w:val="003478C8"/>
    <w:rsid w:val="00347917"/>
    <w:rsid w:val="00347A14"/>
    <w:rsid w:val="00347AFD"/>
    <w:rsid w:val="00347B7D"/>
    <w:rsid w:val="00347CE9"/>
    <w:rsid w:val="00347D51"/>
    <w:rsid w:val="00347E91"/>
    <w:rsid w:val="00347F34"/>
    <w:rsid w:val="00350058"/>
    <w:rsid w:val="00350310"/>
    <w:rsid w:val="0035049C"/>
    <w:rsid w:val="003505DB"/>
    <w:rsid w:val="00350BEC"/>
    <w:rsid w:val="00350CB3"/>
    <w:rsid w:val="00350D5E"/>
    <w:rsid w:val="00350E27"/>
    <w:rsid w:val="00350F80"/>
    <w:rsid w:val="00350F83"/>
    <w:rsid w:val="003510A5"/>
    <w:rsid w:val="003510AC"/>
    <w:rsid w:val="003510E7"/>
    <w:rsid w:val="003511B4"/>
    <w:rsid w:val="003511B6"/>
    <w:rsid w:val="00351371"/>
    <w:rsid w:val="003514FE"/>
    <w:rsid w:val="00351653"/>
    <w:rsid w:val="00351770"/>
    <w:rsid w:val="003519D7"/>
    <w:rsid w:val="00351A19"/>
    <w:rsid w:val="00351BFF"/>
    <w:rsid w:val="00351C50"/>
    <w:rsid w:val="00351FF3"/>
    <w:rsid w:val="0035205A"/>
    <w:rsid w:val="003520E5"/>
    <w:rsid w:val="00352251"/>
    <w:rsid w:val="003522EE"/>
    <w:rsid w:val="00352506"/>
    <w:rsid w:val="003526B4"/>
    <w:rsid w:val="003527BA"/>
    <w:rsid w:val="003527BF"/>
    <w:rsid w:val="00352848"/>
    <w:rsid w:val="00352888"/>
    <w:rsid w:val="0035289B"/>
    <w:rsid w:val="003528AE"/>
    <w:rsid w:val="003529EE"/>
    <w:rsid w:val="00352B3E"/>
    <w:rsid w:val="00352C10"/>
    <w:rsid w:val="00352CC4"/>
    <w:rsid w:val="00352D17"/>
    <w:rsid w:val="00353198"/>
    <w:rsid w:val="0035330B"/>
    <w:rsid w:val="003535A0"/>
    <w:rsid w:val="00353640"/>
    <w:rsid w:val="003536C2"/>
    <w:rsid w:val="00353780"/>
    <w:rsid w:val="00353782"/>
    <w:rsid w:val="0035384C"/>
    <w:rsid w:val="003538FD"/>
    <w:rsid w:val="0035391B"/>
    <w:rsid w:val="00353A52"/>
    <w:rsid w:val="00353C66"/>
    <w:rsid w:val="0035402A"/>
    <w:rsid w:val="00354097"/>
    <w:rsid w:val="003541C0"/>
    <w:rsid w:val="00354220"/>
    <w:rsid w:val="0035433F"/>
    <w:rsid w:val="00354407"/>
    <w:rsid w:val="003544F1"/>
    <w:rsid w:val="00354579"/>
    <w:rsid w:val="003547D2"/>
    <w:rsid w:val="00354B61"/>
    <w:rsid w:val="00354B7B"/>
    <w:rsid w:val="00354FAD"/>
    <w:rsid w:val="003551D0"/>
    <w:rsid w:val="00355583"/>
    <w:rsid w:val="00355637"/>
    <w:rsid w:val="003556E4"/>
    <w:rsid w:val="00355771"/>
    <w:rsid w:val="003557DC"/>
    <w:rsid w:val="00355820"/>
    <w:rsid w:val="0035593B"/>
    <w:rsid w:val="00355A85"/>
    <w:rsid w:val="00355AC3"/>
    <w:rsid w:val="00355C36"/>
    <w:rsid w:val="00355CFC"/>
    <w:rsid w:val="00355D66"/>
    <w:rsid w:val="00355D71"/>
    <w:rsid w:val="00355DED"/>
    <w:rsid w:val="00355DF8"/>
    <w:rsid w:val="00355EA2"/>
    <w:rsid w:val="00355F56"/>
    <w:rsid w:val="00356000"/>
    <w:rsid w:val="003561D8"/>
    <w:rsid w:val="00356252"/>
    <w:rsid w:val="003562D3"/>
    <w:rsid w:val="00356488"/>
    <w:rsid w:val="00356562"/>
    <w:rsid w:val="003565C7"/>
    <w:rsid w:val="00356821"/>
    <w:rsid w:val="003568B6"/>
    <w:rsid w:val="00356A25"/>
    <w:rsid w:val="00356A2F"/>
    <w:rsid w:val="00356BB0"/>
    <w:rsid w:val="00356BF8"/>
    <w:rsid w:val="00356E7F"/>
    <w:rsid w:val="00356EF6"/>
    <w:rsid w:val="00356F6E"/>
    <w:rsid w:val="00356FC9"/>
    <w:rsid w:val="003570FB"/>
    <w:rsid w:val="003574CF"/>
    <w:rsid w:val="003577A2"/>
    <w:rsid w:val="003577D0"/>
    <w:rsid w:val="00357AB1"/>
    <w:rsid w:val="00357BFA"/>
    <w:rsid w:val="00357DB7"/>
    <w:rsid w:val="00357F46"/>
    <w:rsid w:val="0036015E"/>
    <w:rsid w:val="00360434"/>
    <w:rsid w:val="0036059D"/>
    <w:rsid w:val="0036075B"/>
    <w:rsid w:val="003607A9"/>
    <w:rsid w:val="003607AA"/>
    <w:rsid w:val="00360829"/>
    <w:rsid w:val="003608BA"/>
    <w:rsid w:val="00360BB2"/>
    <w:rsid w:val="00360BE3"/>
    <w:rsid w:val="00360F76"/>
    <w:rsid w:val="00360FDB"/>
    <w:rsid w:val="00361011"/>
    <w:rsid w:val="00361372"/>
    <w:rsid w:val="00361591"/>
    <w:rsid w:val="003617B1"/>
    <w:rsid w:val="00361816"/>
    <w:rsid w:val="003618D9"/>
    <w:rsid w:val="003618E5"/>
    <w:rsid w:val="00361A20"/>
    <w:rsid w:val="00361A63"/>
    <w:rsid w:val="00361AB8"/>
    <w:rsid w:val="00361C26"/>
    <w:rsid w:val="00361CC7"/>
    <w:rsid w:val="00361D1C"/>
    <w:rsid w:val="00361D41"/>
    <w:rsid w:val="00361DCD"/>
    <w:rsid w:val="00361E60"/>
    <w:rsid w:val="00361ECB"/>
    <w:rsid w:val="00361FC8"/>
    <w:rsid w:val="0036201F"/>
    <w:rsid w:val="0036202F"/>
    <w:rsid w:val="003623DD"/>
    <w:rsid w:val="00362404"/>
    <w:rsid w:val="003625B1"/>
    <w:rsid w:val="00362614"/>
    <w:rsid w:val="00362683"/>
    <w:rsid w:val="0036273F"/>
    <w:rsid w:val="0036279F"/>
    <w:rsid w:val="003629A9"/>
    <w:rsid w:val="00362DD8"/>
    <w:rsid w:val="003630A6"/>
    <w:rsid w:val="0036313E"/>
    <w:rsid w:val="003633ED"/>
    <w:rsid w:val="00363518"/>
    <w:rsid w:val="00363535"/>
    <w:rsid w:val="00363537"/>
    <w:rsid w:val="00363B93"/>
    <w:rsid w:val="00363C8E"/>
    <w:rsid w:val="00363D32"/>
    <w:rsid w:val="00363D7D"/>
    <w:rsid w:val="00363DCD"/>
    <w:rsid w:val="00363EF2"/>
    <w:rsid w:val="0036410B"/>
    <w:rsid w:val="003641B1"/>
    <w:rsid w:val="00364215"/>
    <w:rsid w:val="00364348"/>
    <w:rsid w:val="00364464"/>
    <w:rsid w:val="00364621"/>
    <w:rsid w:val="0036492B"/>
    <w:rsid w:val="00364942"/>
    <w:rsid w:val="003649B1"/>
    <w:rsid w:val="003649D6"/>
    <w:rsid w:val="00364A74"/>
    <w:rsid w:val="00364E51"/>
    <w:rsid w:val="003650E4"/>
    <w:rsid w:val="00365231"/>
    <w:rsid w:val="003652F8"/>
    <w:rsid w:val="00365311"/>
    <w:rsid w:val="0036531D"/>
    <w:rsid w:val="003654D5"/>
    <w:rsid w:val="003655FB"/>
    <w:rsid w:val="00365869"/>
    <w:rsid w:val="00365A8B"/>
    <w:rsid w:val="00365C8A"/>
    <w:rsid w:val="00365FA7"/>
    <w:rsid w:val="00365FED"/>
    <w:rsid w:val="00366096"/>
    <w:rsid w:val="003660EC"/>
    <w:rsid w:val="0036619B"/>
    <w:rsid w:val="003661D8"/>
    <w:rsid w:val="00366389"/>
    <w:rsid w:val="003663A1"/>
    <w:rsid w:val="003665FD"/>
    <w:rsid w:val="003666C2"/>
    <w:rsid w:val="003666F0"/>
    <w:rsid w:val="00366935"/>
    <w:rsid w:val="0036695A"/>
    <w:rsid w:val="003669E4"/>
    <w:rsid w:val="00366A2C"/>
    <w:rsid w:val="00366C19"/>
    <w:rsid w:val="00366C25"/>
    <w:rsid w:val="00366D41"/>
    <w:rsid w:val="00366DA4"/>
    <w:rsid w:val="00366ECA"/>
    <w:rsid w:val="003671C5"/>
    <w:rsid w:val="0036739E"/>
    <w:rsid w:val="0036761C"/>
    <w:rsid w:val="00367979"/>
    <w:rsid w:val="00367AA5"/>
    <w:rsid w:val="00367BF6"/>
    <w:rsid w:val="00367C09"/>
    <w:rsid w:val="00367EDA"/>
    <w:rsid w:val="00367EDF"/>
    <w:rsid w:val="00370182"/>
    <w:rsid w:val="0037019B"/>
    <w:rsid w:val="003701C5"/>
    <w:rsid w:val="003703FB"/>
    <w:rsid w:val="00370561"/>
    <w:rsid w:val="0037064E"/>
    <w:rsid w:val="0037077B"/>
    <w:rsid w:val="00370857"/>
    <w:rsid w:val="00370A5A"/>
    <w:rsid w:val="00370A8E"/>
    <w:rsid w:val="00370B2A"/>
    <w:rsid w:val="00370BF2"/>
    <w:rsid w:val="00370CED"/>
    <w:rsid w:val="00370D20"/>
    <w:rsid w:val="00370E9A"/>
    <w:rsid w:val="00370EBF"/>
    <w:rsid w:val="00370F3D"/>
    <w:rsid w:val="003712C1"/>
    <w:rsid w:val="003712DA"/>
    <w:rsid w:val="00371357"/>
    <w:rsid w:val="003715D6"/>
    <w:rsid w:val="00371735"/>
    <w:rsid w:val="00371800"/>
    <w:rsid w:val="0037191D"/>
    <w:rsid w:val="003719EE"/>
    <w:rsid w:val="00371CE2"/>
    <w:rsid w:val="00372002"/>
    <w:rsid w:val="00372360"/>
    <w:rsid w:val="003723D0"/>
    <w:rsid w:val="003723E5"/>
    <w:rsid w:val="0037258B"/>
    <w:rsid w:val="00372684"/>
    <w:rsid w:val="00372944"/>
    <w:rsid w:val="003729F6"/>
    <w:rsid w:val="00372BF3"/>
    <w:rsid w:val="00373029"/>
    <w:rsid w:val="0037303B"/>
    <w:rsid w:val="00373064"/>
    <w:rsid w:val="003730F8"/>
    <w:rsid w:val="0037313F"/>
    <w:rsid w:val="0037340C"/>
    <w:rsid w:val="00373421"/>
    <w:rsid w:val="00373650"/>
    <w:rsid w:val="003736ED"/>
    <w:rsid w:val="00373CE8"/>
    <w:rsid w:val="00373D55"/>
    <w:rsid w:val="00374327"/>
    <w:rsid w:val="003743EF"/>
    <w:rsid w:val="00374662"/>
    <w:rsid w:val="00374690"/>
    <w:rsid w:val="003746AC"/>
    <w:rsid w:val="0037476F"/>
    <w:rsid w:val="00374A8B"/>
    <w:rsid w:val="00374AB4"/>
    <w:rsid w:val="00374C11"/>
    <w:rsid w:val="00374C23"/>
    <w:rsid w:val="00374CAD"/>
    <w:rsid w:val="00374D16"/>
    <w:rsid w:val="00374F2B"/>
    <w:rsid w:val="00374FA1"/>
    <w:rsid w:val="00375249"/>
    <w:rsid w:val="003752F5"/>
    <w:rsid w:val="00375414"/>
    <w:rsid w:val="00375463"/>
    <w:rsid w:val="0037564C"/>
    <w:rsid w:val="0037569F"/>
    <w:rsid w:val="0037585C"/>
    <w:rsid w:val="003758B7"/>
    <w:rsid w:val="003758E5"/>
    <w:rsid w:val="00375A52"/>
    <w:rsid w:val="00375D34"/>
    <w:rsid w:val="00375F37"/>
    <w:rsid w:val="00375FA8"/>
    <w:rsid w:val="003761C0"/>
    <w:rsid w:val="00376257"/>
    <w:rsid w:val="003762DC"/>
    <w:rsid w:val="00376502"/>
    <w:rsid w:val="003765E7"/>
    <w:rsid w:val="0037661F"/>
    <w:rsid w:val="003767F1"/>
    <w:rsid w:val="003768F8"/>
    <w:rsid w:val="00376A9B"/>
    <w:rsid w:val="00376DA0"/>
    <w:rsid w:val="00377153"/>
    <w:rsid w:val="003772DD"/>
    <w:rsid w:val="00377556"/>
    <w:rsid w:val="00377570"/>
    <w:rsid w:val="0037773A"/>
    <w:rsid w:val="00377A11"/>
    <w:rsid w:val="00377A35"/>
    <w:rsid w:val="00377B15"/>
    <w:rsid w:val="00377B70"/>
    <w:rsid w:val="00377C73"/>
    <w:rsid w:val="00377DDA"/>
    <w:rsid w:val="00377F43"/>
    <w:rsid w:val="00377F75"/>
    <w:rsid w:val="00377FBC"/>
    <w:rsid w:val="00380232"/>
    <w:rsid w:val="00380242"/>
    <w:rsid w:val="00380339"/>
    <w:rsid w:val="003804E8"/>
    <w:rsid w:val="003805E9"/>
    <w:rsid w:val="003806C8"/>
    <w:rsid w:val="00380902"/>
    <w:rsid w:val="00380BC2"/>
    <w:rsid w:val="00380E9E"/>
    <w:rsid w:val="00380F06"/>
    <w:rsid w:val="00381019"/>
    <w:rsid w:val="0038105E"/>
    <w:rsid w:val="00381100"/>
    <w:rsid w:val="00381350"/>
    <w:rsid w:val="00381385"/>
    <w:rsid w:val="0038141B"/>
    <w:rsid w:val="003816A6"/>
    <w:rsid w:val="00381834"/>
    <w:rsid w:val="00381C7F"/>
    <w:rsid w:val="00381CB7"/>
    <w:rsid w:val="00381DA4"/>
    <w:rsid w:val="00381F82"/>
    <w:rsid w:val="00381FB1"/>
    <w:rsid w:val="00381FE9"/>
    <w:rsid w:val="0038201E"/>
    <w:rsid w:val="00382082"/>
    <w:rsid w:val="00382097"/>
    <w:rsid w:val="00382116"/>
    <w:rsid w:val="00382165"/>
    <w:rsid w:val="003826B4"/>
    <w:rsid w:val="003826DA"/>
    <w:rsid w:val="0038277D"/>
    <w:rsid w:val="003827F1"/>
    <w:rsid w:val="00382AD8"/>
    <w:rsid w:val="00382D5C"/>
    <w:rsid w:val="00382DD9"/>
    <w:rsid w:val="00383087"/>
    <w:rsid w:val="003831DF"/>
    <w:rsid w:val="0038322B"/>
    <w:rsid w:val="00383232"/>
    <w:rsid w:val="00383268"/>
    <w:rsid w:val="00383428"/>
    <w:rsid w:val="003838B7"/>
    <w:rsid w:val="00383AFA"/>
    <w:rsid w:val="00383D5A"/>
    <w:rsid w:val="00383EDC"/>
    <w:rsid w:val="00383F50"/>
    <w:rsid w:val="00383FDF"/>
    <w:rsid w:val="00384002"/>
    <w:rsid w:val="0038405A"/>
    <w:rsid w:val="0038407E"/>
    <w:rsid w:val="0038409D"/>
    <w:rsid w:val="003840A9"/>
    <w:rsid w:val="00384100"/>
    <w:rsid w:val="00384129"/>
    <w:rsid w:val="0038430D"/>
    <w:rsid w:val="0038491B"/>
    <w:rsid w:val="00384949"/>
    <w:rsid w:val="00384A92"/>
    <w:rsid w:val="00384C0A"/>
    <w:rsid w:val="00384C10"/>
    <w:rsid w:val="00384D85"/>
    <w:rsid w:val="00384E71"/>
    <w:rsid w:val="00384F64"/>
    <w:rsid w:val="0038501F"/>
    <w:rsid w:val="003852EF"/>
    <w:rsid w:val="00385432"/>
    <w:rsid w:val="00385669"/>
    <w:rsid w:val="00385806"/>
    <w:rsid w:val="00385959"/>
    <w:rsid w:val="00385A98"/>
    <w:rsid w:val="00385B85"/>
    <w:rsid w:val="00385BAA"/>
    <w:rsid w:val="00386033"/>
    <w:rsid w:val="003860CE"/>
    <w:rsid w:val="00386238"/>
    <w:rsid w:val="003862C7"/>
    <w:rsid w:val="00386359"/>
    <w:rsid w:val="00386431"/>
    <w:rsid w:val="003864A4"/>
    <w:rsid w:val="00386613"/>
    <w:rsid w:val="003869AB"/>
    <w:rsid w:val="00386B84"/>
    <w:rsid w:val="00386BBE"/>
    <w:rsid w:val="00386CCC"/>
    <w:rsid w:val="00386DF4"/>
    <w:rsid w:val="00386DF6"/>
    <w:rsid w:val="00386E9C"/>
    <w:rsid w:val="003870CB"/>
    <w:rsid w:val="00387819"/>
    <w:rsid w:val="00387855"/>
    <w:rsid w:val="00387985"/>
    <w:rsid w:val="00387B1E"/>
    <w:rsid w:val="00387CFA"/>
    <w:rsid w:val="00387F64"/>
    <w:rsid w:val="00387FB7"/>
    <w:rsid w:val="00390237"/>
    <w:rsid w:val="003903B4"/>
    <w:rsid w:val="00390474"/>
    <w:rsid w:val="003904C2"/>
    <w:rsid w:val="00390613"/>
    <w:rsid w:val="0039065C"/>
    <w:rsid w:val="00390B78"/>
    <w:rsid w:val="00390D75"/>
    <w:rsid w:val="00390E87"/>
    <w:rsid w:val="00390FDA"/>
    <w:rsid w:val="003912A3"/>
    <w:rsid w:val="00391301"/>
    <w:rsid w:val="003913B1"/>
    <w:rsid w:val="00391515"/>
    <w:rsid w:val="00391B0D"/>
    <w:rsid w:val="00391DBD"/>
    <w:rsid w:val="00391EE1"/>
    <w:rsid w:val="00391FA4"/>
    <w:rsid w:val="00391FF7"/>
    <w:rsid w:val="003920FF"/>
    <w:rsid w:val="003925C1"/>
    <w:rsid w:val="00392631"/>
    <w:rsid w:val="003927C0"/>
    <w:rsid w:val="00392A3F"/>
    <w:rsid w:val="00392A52"/>
    <w:rsid w:val="00392B37"/>
    <w:rsid w:val="00392D12"/>
    <w:rsid w:val="00392E9D"/>
    <w:rsid w:val="00392F58"/>
    <w:rsid w:val="00392F5F"/>
    <w:rsid w:val="0039318E"/>
    <w:rsid w:val="0039343F"/>
    <w:rsid w:val="00393442"/>
    <w:rsid w:val="003934CA"/>
    <w:rsid w:val="00393609"/>
    <w:rsid w:val="00393880"/>
    <w:rsid w:val="003938AD"/>
    <w:rsid w:val="003939BF"/>
    <w:rsid w:val="00393C6F"/>
    <w:rsid w:val="00393E4F"/>
    <w:rsid w:val="00394285"/>
    <w:rsid w:val="003948EE"/>
    <w:rsid w:val="0039498B"/>
    <w:rsid w:val="00394B4B"/>
    <w:rsid w:val="00394BA0"/>
    <w:rsid w:val="00394E83"/>
    <w:rsid w:val="00394EE6"/>
    <w:rsid w:val="0039510E"/>
    <w:rsid w:val="00395265"/>
    <w:rsid w:val="003952F7"/>
    <w:rsid w:val="003954AD"/>
    <w:rsid w:val="00395715"/>
    <w:rsid w:val="00395AEF"/>
    <w:rsid w:val="00395C83"/>
    <w:rsid w:val="0039675B"/>
    <w:rsid w:val="00396829"/>
    <w:rsid w:val="003968A6"/>
    <w:rsid w:val="003968CD"/>
    <w:rsid w:val="003968F9"/>
    <w:rsid w:val="00396A85"/>
    <w:rsid w:val="00396C69"/>
    <w:rsid w:val="00396C97"/>
    <w:rsid w:val="00396EC5"/>
    <w:rsid w:val="00397012"/>
    <w:rsid w:val="00397247"/>
    <w:rsid w:val="003973DF"/>
    <w:rsid w:val="00397496"/>
    <w:rsid w:val="003976A6"/>
    <w:rsid w:val="003976D1"/>
    <w:rsid w:val="003977E9"/>
    <w:rsid w:val="00397900"/>
    <w:rsid w:val="0039795F"/>
    <w:rsid w:val="00397A31"/>
    <w:rsid w:val="00397B64"/>
    <w:rsid w:val="00397D1D"/>
    <w:rsid w:val="00397F32"/>
    <w:rsid w:val="00397FA2"/>
    <w:rsid w:val="003A0141"/>
    <w:rsid w:val="003A031B"/>
    <w:rsid w:val="003A0383"/>
    <w:rsid w:val="003A0430"/>
    <w:rsid w:val="003A0450"/>
    <w:rsid w:val="003A0474"/>
    <w:rsid w:val="003A0662"/>
    <w:rsid w:val="003A0723"/>
    <w:rsid w:val="003A085B"/>
    <w:rsid w:val="003A0883"/>
    <w:rsid w:val="003A0985"/>
    <w:rsid w:val="003A0AB1"/>
    <w:rsid w:val="003A0BA4"/>
    <w:rsid w:val="003A0E13"/>
    <w:rsid w:val="003A0E6B"/>
    <w:rsid w:val="003A1289"/>
    <w:rsid w:val="003A1596"/>
    <w:rsid w:val="003A16B3"/>
    <w:rsid w:val="003A19DA"/>
    <w:rsid w:val="003A1BEE"/>
    <w:rsid w:val="003A1C55"/>
    <w:rsid w:val="003A1C59"/>
    <w:rsid w:val="003A1EE2"/>
    <w:rsid w:val="003A1F32"/>
    <w:rsid w:val="003A2037"/>
    <w:rsid w:val="003A219B"/>
    <w:rsid w:val="003A2388"/>
    <w:rsid w:val="003A245A"/>
    <w:rsid w:val="003A2461"/>
    <w:rsid w:val="003A252C"/>
    <w:rsid w:val="003A26EE"/>
    <w:rsid w:val="003A2AB0"/>
    <w:rsid w:val="003A2B2F"/>
    <w:rsid w:val="003A2BAA"/>
    <w:rsid w:val="003A2C9A"/>
    <w:rsid w:val="003A2E65"/>
    <w:rsid w:val="003A2E9C"/>
    <w:rsid w:val="003A3066"/>
    <w:rsid w:val="003A30BF"/>
    <w:rsid w:val="003A30D2"/>
    <w:rsid w:val="003A3120"/>
    <w:rsid w:val="003A319B"/>
    <w:rsid w:val="003A3205"/>
    <w:rsid w:val="003A33D9"/>
    <w:rsid w:val="003A3682"/>
    <w:rsid w:val="003A374A"/>
    <w:rsid w:val="003A387C"/>
    <w:rsid w:val="003A3C37"/>
    <w:rsid w:val="003A3EE6"/>
    <w:rsid w:val="003A41B1"/>
    <w:rsid w:val="003A426B"/>
    <w:rsid w:val="003A4294"/>
    <w:rsid w:val="003A43B1"/>
    <w:rsid w:val="003A458B"/>
    <w:rsid w:val="003A4686"/>
    <w:rsid w:val="003A4749"/>
    <w:rsid w:val="003A4953"/>
    <w:rsid w:val="003A4975"/>
    <w:rsid w:val="003A49C6"/>
    <w:rsid w:val="003A49FC"/>
    <w:rsid w:val="003A4E51"/>
    <w:rsid w:val="003A4ECC"/>
    <w:rsid w:val="003A4FB8"/>
    <w:rsid w:val="003A5091"/>
    <w:rsid w:val="003A5119"/>
    <w:rsid w:val="003A517B"/>
    <w:rsid w:val="003A51B8"/>
    <w:rsid w:val="003A52DF"/>
    <w:rsid w:val="003A5542"/>
    <w:rsid w:val="003A5553"/>
    <w:rsid w:val="003A55CD"/>
    <w:rsid w:val="003A563E"/>
    <w:rsid w:val="003A5653"/>
    <w:rsid w:val="003A5803"/>
    <w:rsid w:val="003A5998"/>
    <w:rsid w:val="003A5AFA"/>
    <w:rsid w:val="003A5B94"/>
    <w:rsid w:val="003A5BF6"/>
    <w:rsid w:val="003A5C46"/>
    <w:rsid w:val="003A5CD5"/>
    <w:rsid w:val="003A5EE0"/>
    <w:rsid w:val="003A601A"/>
    <w:rsid w:val="003A610C"/>
    <w:rsid w:val="003A61C2"/>
    <w:rsid w:val="003A62CE"/>
    <w:rsid w:val="003A62D9"/>
    <w:rsid w:val="003A65DD"/>
    <w:rsid w:val="003A6626"/>
    <w:rsid w:val="003A66C1"/>
    <w:rsid w:val="003A6732"/>
    <w:rsid w:val="003A6D0F"/>
    <w:rsid w:val="003A6E1D"/>
    <w:rsid w:val="003A7544"/>
    <w:rsid w:val="003A75C6"/>
    <w:rsid w:val="003A76D6"/>
    <w:rsid w:val="003A7770"/>
    <w:rsid w:val="003A77D5"/>
    <w:rsid w:val="003A7855"/>
    <w:rsid w:val="003A7994"/>
    <w:rsid w:val="003A7D9F"/>
    <w:rsid w:val="003A7E0D"/>
    <w:rsid w:val="003A7E9E"/>
    <w:rsid w:val="003A7EF8"/>
    <w:rsid w:val="003B0118"/>
    <w:rsid w:val="003B017D"/>
    <w:rsid w:val="003B04E3"/>
    <w:rsid w:val="003B0527"/>
    <w:rsid w:val="003B0568"/>
    <w:rsid w:val="003B0627"/>
    <w:rsid w:val="003B0A60"/>
    <w:rsid w:val="003B0B01"/>
    <w:rsid w:val="003B0B96"/>
    <w:rsid w:val="003B0BC6"/>
    <w:rsid w:val="003B0CFB"/>
    <w:rsid w:val="003B0D44"/>
    <w:rsid w:val="003B0DC3"/>
    <w:rsid w:val="003B0EB7"/>
    <w:rsid w:val="003B0F2C"/>
    <w:rsid w:val="003B0F52"/>
    <w:rsid w:val="003B100C"/>
    <w:rsid w:val="003B1087"/>
    <w:rsid w:val="003B12BE"/>
    <w:rsid w:val="003B132C"/>
    <w:rsid w:val="003B154D"/>
    <w:rsid w:val="003B162C"/>
    <w:rsid w:val="003B1726"/>
    <w:rsid w:val="003B17AA"/>
    <w:rsid w:val="003B17BD"/>
    <w:rsid w:val="003B192A"/>
    <w:rsid w:val="003B1A8B"/>
    <w:rsid w:val="003B1CFF"/>
    <w:rsid w:val="003B1E53"/>
    <w:rsid w:val="003B2093"/>
    <w:rsid w:val="003B21DF"/>
    <w:rsid w:val="003B21EA"/>
    <w:rsid w:val="003B22F2"/>
    <w:rsid w:val="003B23A9"/>
    <w:rsid w:val="003B26BE"/>
    <w:rsid w:val="003B2790"/>
    <w:rsid w:val="003B28DB"/>
    <w:rsid w:val="003B2B8B"/>
    <w:rsid w:val="003B2CB5"/>
    <w:rsid w:val="003B2E28"/>
    <w:rsid w:val="003B2E3D"/>
    <w:rsid w:val="003B318C"/>
    <w:rsid w:val="003B332E"/>
    <w:rsid w:val="003B3337"/>
    <w:rsid w:val="003B35A0"/>
    <w:rsid w:val="003B379A"/>
    <w:rsid w:val="003B3808"/>
    <w:rsid w:val="003B38B6"/>
    <w:rsid w:val="003B3969"/>
    <w:rsid w:val="003B3A45"/>
    <w:rsid w:val="003B3B8D"/>
    <w:rsid w:val="003B3F91"/>
    <w:rsid w:val="003B4062"/>
    <w:rsid w:val="003B40A3"/>
    <w:rsid w:val="003B4124"/>
    <w:rsid w:val="003B4190"/>
    <w:rsid w:val="003B427D"/>
    <w:rsid w:val="003B43DA"/>
    <w:rsid w:val="003B4663"/>
    <w:rsid w:val="003B47AD"/>
    <w:rsid w:val="003B494E"/>
    <w:rsid w:val="003B4A77"/>
    <w:rsid w:val="003B4AE7"/>
    <w:rsid w:val="003B4BAD"/>
    <w:rsid w:val="003B4D1A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792"/>
    <w:rsid w:val="003B57D4"/>
    <w:rsid w:val="003B5884"/>
    <w:rsid w:val="003B5A88"/>
    <w:rsid w:val="003B5B10"/>
    <w:rsid w:val="003B5B42"/>
    <w:rsid w:val="003B5E10"/>
    <w:rsid w:val="003B5E45"/>
    <w:rsid w:val="003B5F22"/>
    <w:rsid w:val="003B600C"/>
    <w:rsid w:val="003B6134"/>
    <w:rsid w:val="003B644E"/>
    <w:rsid w:val="003B64BF"/>
    <w:rsid w:val="003B6716"/>
    <w:rsid w:val="003B6729"/>
    <w:rsid w:val="003B67F7"/>
    <w:rsid w:val="003B6873"/>
    <w:rsid w:val="003B68C9"/>
    <w:rsid w:val="003B6966"/>
    <w:rsid w:val="003B6CAF"/>
    <w:rsid w:val="003B7184"/>
    <w:rsid w:val="003B7238"/>
    <w:rsid w:val="003B7289"/>
    <w:rsid w:val="003B7327"/>
    <w:rsid w:val="003B7469"/>
    <w:rsid w:val="003B7539"/>
    <w:rsid w:val="003B7775"/>
    <w:rsid w:val="003B778F"/>
    <w:rsid w:val="003B77B5"/>
    <w:rsid w:val="003B77DE"/>
    <w:rsid w:val="003B78DA"/>
    <w:rsid w:val="003B79E0"/>
    <w:rsid w:val="003B7DAD"/>
    <w:rsid w:val="003B7FF4"/>
    <w:rsid w:val="003C0034"/>
    <w:rsid w:val="003C00F8"/>
    <w:rsid w:val="003C0128"/>
    <w:rsid w:val="003C02D7"/>
    <w:rsid w:val="003C0492"/>
    <w:rsid w:val="003C073B"/>
    <w:rsid w:val="003C0794"/>
    <w:rsid w:val="003C0961"/>
    <w:rsid w:val="003C0AF6"/>
    <w:rsid w:val="003C0C17"/>
    <w:rsid w:val="003C0CE1"/>
    <w:rsid w:val="003C0DCB"/>
    <w:rsid w:val="003C1155"/>
    <w:rsid w:val="003C11A0"/>
    <w:rsid w:val="003C11FE"/>
    <w:rsid w:val="003C128B"/>
    <w:rsid w:val="003C13FB"/>
    <w:rsid w:val="003C14C3"/>
    <w:rsid w:val="003C14EF"/>
    <w:rsid w:val="003C15D1"/>
    <w:rsid w:val="003C15D8"/>
    <w:rsid w:val="003C18C6"/>
    <w:rsid w:val="003C1909"/>
    <w:rsid w:val="003C19D1"/>
    <w:rsid w:val="003C1AF1"/>
    <w:rsid w:val="003C1AFF"/>
    <w:rsid w:val="003C1BA0"/>
    <w:rsid w:val="003C1EBA"/>
    <w:rsid w:val="003C1F57"/>
    <w:rsid w:val="003C1F9F"/>
    <w:rsid w:val="003C22DE"/>
    <w:rsid w:val="003C242A"/>
    <w:rsid w:val="003C242C"/>
    <w:rsid w:val="003C244A"/>
    <w:rsid w:val="003C245F"/>
    <w:rsid w:val="003C26BD"/>
    <w:rsid w:val="003C26F0"/>
    <w:rsid w:val="003C2A66"/>
    <w:rsid w:val="003C2AB8"/>
    <w:rsid w:val="003C2BE8"/>
    <w:rsid w:val="003C2CAF"/>
    <w:rsid w:val="003C2CC0"/>
    <w:rsid w:val="003C2D1C"/>
    <w:rsid w:val="003C2DBD"/>
    <w:rsid w:val="003C307C"/>
    <w:rsid w:val="003C31C2"/>
    <w:rsid w:val="003C3378"/>
    <w:rsid w:val="003C3507"/>
    <w:rsid w:val="003C3525"/>
    <w:rsid w:val="003C35D1"/>
    <w:rsid w:val="003C3791"/>
    <w:rsid w:val="003C37ED"/>
    <w:rsid w:val="003C3920"/>
    <w:rsid w:val="003C3981"/>
    <w:rsid w:val="003C3B50"/>
    <w:rsid w:val="003C3C0C"/>
    <w:rsid w:val="003C3CA4"/>
    <w:rsid w:val="003C3CCA"/>
    <w:rsid w:val="003C3E93"/>
    <w:rsid w:val="003C4267"/>
    <w:rsid w:val="003C4386"/>
    <w:rsid w:val="003C441B"/>
    <w:rsid w:val="003C458D"/>
    <w:rsid w:val="003C45CB"/>
    <w:rsid w:val="003C4711"/>
    <w:rsid w:val="003C482D"/>
    <w:rsid w:val="003C49D6"/>
    <w:rsid w:val="003C49FA"/>
    <w:rsid w:val="003C4A54"/>
    <w:rsid w:val="003C4B79"/>
    <w:rsid w:val="003C4F7D"/>
    <w:rsid w:val="003C5132"/>
    <w:rsid w:val="003C54DE"/>
    <w:rsid w:val="003C5797"/>
    <w:rsid w:val="003C59CB"/>
    <w:rsid w:val="003C5C4B"/>
    <w:rsid w:val="003C5C62"/>
    <w:rsid w:val="003C5DE7"/>
    <w:rsid w:val="003C5E29"/>
    <w:rsid w:val="003C5F41"/>
    <w:rsid w:val="003C6178"/>
    <w:rsid w:val="003C6267"/>
    <w:rsid w:val="003C630D"/>
    <w:rsid w:val="003C64E3"/>
    <w:rsid w:val="003C6509"/>
    <w:rsid w:val="003C652C"/>
    <w:rsid w:val="003C65AF"/>
    <w:rsid w:val="003C6673"/>
    <w:rsid w:val="003C69E5"/>
    <w:rsid w:val="003C6B56"/>
    <w:rsid w:val="003C6F7B"/>
    <w:rsid w:val="003C7270"/>
    <w:rsid w:val="003C74DA"/>
    <w:rsid w:val="003C760F"/>
    <w:rsid w:val="003C7693"/>
    <w:rsid w:val="003C7699"/>
    <w:rsid w:val="003C76F6"/>
    <w:rsid w:val="003C79D5"/>
    <w:rsid w:val="003C7C6B"/>
    <w:rsid w:val="003D01B9"/>
    <w:rsid w:val="003D01F8"/>
    <w:rsid w:val="003D03CB"/>
    <w:rsid w:val="003D03EB"/>
    <w:rsid w:val="003D0539"/>
    <w:rsid w:val="003D05CE"/>
    <w:rsid w:val="003D05E3"/>
    <w:rsid w:val="003D0689"/>
    <w:rsid w:val="003D0737"/>
    <w:rsid w:val="003D088A"/>
    <w:rsid w:val="003D0A06"/>
    <w:rsid w:val="003D0A1F"/>
    <w:rsid w:val="003D0A99"/>
    <w:rsid w:val="003D0B1B"/>
    <w:rsid w:val="003D0DA2"/>
    <w:rsid w:val="003D0FFE"/>
    <w:rsid w:val="003D10E6"/>
    <w:rsid w:val="003D1170"/>
    <w:rsid w:val="003D11F7"/>
    <w:rsid w:val="003D1214"/>
    <w:rsid w:val="003D1498"/>
    <w:rsid w:val="003D14DD"/>
    <w:rsid w:val="003D1649"/>
    <w:rsid w:val="003D167C"/>
    <w:rsid w:val="003D17BA"/>
    <w:rsid w:val="003D17CC"/>
    <w:rsid w:val="003D18C7"/>
    <w:rsid w:val="003D190F"/>
    <w:rsid w:val="003D1914"/>
    <w:rsid w:val="003D1B3F"/>
    <w:rsid w:val="003D1C50"/>
    <w:rsid w:val="003D1CDC"/>
    <w:rsid w:val="003D1E54"/>
    <w:rsid w:val="003D21AD"/>
    <w:rsid w:val="003D229A"/>
    <w:rsid w:val="003D2581"/>
    <w:rsid w:val="003D25C3"/>
    <w:rsid w:val="003D2650"/>
    <w:rsid w:val="003D26B6"/>
    <w:rsid w:val="003D2938"/>
    <w:rsid w:val="003D2E29"/>
    <w:rsid w:val="003D2F28"/>
    <w:rsid w:val="003D2F59"/>
    <w:rsid w:val="003D3150"/>
    <w:rsid w:val="003D31F4"/>
    <w:rsid w:val="003D3350"/>
    <w:rsid w:val="003D34E9"/>
    <w:rsid w:val="003D365F"/>
    <w:rsid w:val="003D37F2"/>
    <w:rsid w:val="003D38F3"/>
    <w:rsid w:val="003D390E"/>
    <w:rsid w:val="003D3C68"/>
    <w:rsid w:val="003D3D07"/>
    <w:rsid w:val="003D3D0A"/>
    <w:rsid w:val="003D3E9F"/>
    <w:rsid w:val="003D41F9"/>
    <w:rsid w:val="003D47F4"/>
    <w:rsid w:val="003D48EC"/>
    <w:rsid w:val="003D4CCD"/>
    <w:rsid w:val="003D4D1E"/>
    <w:rsid w:val="003D4D59"/>
    <w:rsid w:val="003D4E1F"/>
    <w:rsid w:val="003D50E5"/>
    <w:rsid w:val="003D5271"/>
    <w:rsid w:val="003D52E5"/>
    <w:rsid w:val="003D5323"/>
    <w:rsid w:val="003D5330"/>
    <w:rsid w:val="003D53C9"/>
    <w:rsid w:val="003D565A"/>
    <w:rsid w:val="003D583C"/>
    <w:rsid w:val="003D58E4"/>
    <w:rsid w:val="003D5972"/>
    <w:rsid w:val="003D5A59"/>
    <w:rsid w:val="003D5A65"/>
    <w:rsid w:val="003D5D02"/>
    <w:rsid w:val="003D5D3F"/>
    <w:rsid w:val="003D5D8A"/>
    <w:rsid w:val="003D5E18"/>
    <w:rsid w:val="003D5FAE"/>
    <w:rsid w:val="003D6377"/>
    <w:rsid w:val="003D685D"/>
    <w:rsid w:val="003D68F7"/>
    <w:rsid w:val="003D690D"/>
    <w:rsid w:val="003D6EF5"/>
    <w:rsid w:val="003D6F49"/>
    <w:rsid w:val="003D7090"/>
    <w:rsid w:val="003D74A8"/>
    <w:rsid w:val="003D7BC9"/>
    <w:rsid w:val="003D7D18"/>
    <w:rsid w:val="003D7D9C"/>
    <w:rsid w:val="003D7D9F"/>
    <w:rsid w:val="003E00F1"/>
    <w:rsid w:val="003E011B"/>
    <w:rsid w:val="003E02D4"/>
    <w:rsid w:val="003E032D"/>
    <w:rsid w:val="003E0335"/>
    <w:rsid w:val="003E03A0"/>
    <w:rsid w:val="003E07AF"/>
    <w:rsid w:val="003E09A1"/>
    <w:rsid w:val="003E0B89"/>
    <w:rsid w:val="003E0CE5"/>
    <w:rsid w:val="003E0F03"/>
    <w:rsid w:val="003E0F05"/>
    <w:rsid w:val="003E102E"/>
    <w:rsid w:val="003E1060"/>
    <w:rsid w:val="003E11D1"/>
    <w:rsid w:val="003E128F"/>
    <w:rsid w:val="003E14C2"/>
    <w:rsid w:val="003E185B"/>
    <w:rsid w:val="003E18B7"/>
    <w:rsid w:val="003E1951"/>
    <w:rsid w:val="003E1A0B"/>
    <w:rsid w:val="003E1EF8"/>
    <w:rsid w:val="003E2082"/>
    <w:rsid w:val="003E20D4"/>
    <w:rsid w:val="003E2153"/>
    <w:rsid w:val="003E217F"/>
    <w:rsid w:val="003E26E9"/>
    <w:rsid w:val="003E2857"/>
    <w:rsid w:val="003E28A3"/>
    <w:rsid w:val="003E2964"/>
    <w:rsid w:val="003E2ABA"/>
    <w:rsid w:val="003E2C27"/>
    <w:rsid w:val="003E2DE9"/>
    <w:rsid w:val="003E2E30"/>
    <w:rsid w:val="003E2EAD"/>
    <w:rsid w:val="003E2EDB"/>
    <w:rsid w:val="003E2FD6"/>
    <w:rsid w:val="003E31F3"/>
    <w:rsid w:val="003E323D"/>
    <w:rsid w:val="003E34CA"/>
    <w:rsid w:val="003E3530"/>
    <w:rsid w:val="003E3772"/>
    <w:rsid w:val="003E39DF"/>
    <w:rsid w:val="003E3A2A"/>
    <w:rsid w:val="003E3C7B"/>
    <w:rsid w:val="003E3CAE"/>
    <w:rsid w:val="003E3FA6"/>
    <w:rsid w:val="003E41D2"/>
    <w:rsid w:val="003E42FF"/>
    <w:rsid w:val="003E44EA"/>
    <w:rsid w:val="003E45B9"/>
    <w:rsid w:val="003E469E"/>
    <w:rsid w:val="003E469F"/>
    <w:rsid w:val="003E46C5"/>
    <w:rsid w:val="003E47FB"/>
    <w:rsid w:val="003E4891"/>
    <w:rsid w:val="003E4B7A"/>
    <w:rsid w:val="003E4B9C"/>
    <w:rsid w:val="003E4BF0"/>
    <w:rsid w:val="003E4DBE"/>
    <w:rsid w:val="003E4DD2"/>
    <w:rsid w:val="003E4F2A"/>
    <w:rsid w:val="003E512D"/>
    <w:rsid w:val="003E515E"/>
    <w:rsid w:val="003E5268"/>
    <w:rsid w:val="003E535E"/>
    <w:rsid w:val="003E53E0"/>
    <w:rsid w:val="003E55AC"/>
    <w:rsid w:val="003E575F"/>
    <w:rsid w:val="003E5842"/>
    <w:rsid w:val="003E585B"/>
    <w:rsid w:val="003E589F"/>
    <w:rsid w:val="003E5A64"/>
    <w:rsid w:val="003E5B9C"/>
    <w:rsid w:val="003E5C0D"/>
    <w:rsid w:val="003E5CA8"/>
    <w:rsid w:val="003E60E0"/>
    <w:rsid w:val="003E61E1"/>
    <w:rsid w:val="003E627D"/>
    <w:rsid w:val="003E6417"/>
    <w:rsid w:val="003E6764"/>
    <w:rsid w:val="003E683B"/>
    <w:rsid w:val="003E6955"/>
    <w:rsid w:val="003E697F"/>
    <w:rsid w:val="003E69F5"/>
    <w:rsid w:val="003E6C8C"/>
    <w:rsid w:val="003E6CB8"/>
    <w:rsid w:val="003E6E25"/>
    <w:rsid w:val="003E71DA"/>
    <w:rsid w:val="003E7253"/>
    <w:rsid w:val="003E727F"/>
    <w:rsid w:val="003E7380"/>
    <w:rsid w:val="003E7386"/>
    <w:rsid w:val="003E75AE"/>
    <w:rsid w:val="003E77DE"/>
    <w:rsid w:val="003E782A"/>
    <w:rsid w:val="003E7AEA"/>
    <w:rsid w:val="003E7D7F"/>
    <w:rsid w:val="003E7DC9"/>
    <w:rsid w:val="003F0016"/>
    <w:rsid w:val="003F0088"/>
    <w:rsid w:val="003F00BD"/>
    <w:rsid w:val="003F010B"/>
    <w:rsid w:val="003F01C7"/>
    <w:rsid w:val="003F027A"/>
    <w:rsid w:val="003F03DF"/>
    <w:rsid w:val="003F04A9"/>
    <w:rsid w:val="003F055C"/>
    <w:rsid w:val="003F06EA"/>
    <w:rsid w:val="003F0A0E"/>
    <w:rsid w:val="003F0AB7"/>
    <w:rsid w:val="003F0BA1"/>
    <w:rsid w:val="003F0DBE"/>
    <w:rsid w:val="003F0ED6"/>
    <w:rsid w:val="003F0FE1"/>
    <w:rsid w:val="003F1186"/>
    <w:rsid w:val="003F1243"/>
    <w:rsid w:val="003F124C"/>
    <w:rsid w:val="003F1319"/>
    <w:rsid w:val="003F133B"/>
    <w:rsid w:val="003F13A7"/>
    <w:rsid w:val="003F14C3"/>
    <w:rsid w:val="003F1713"/>
    <w:rsid w:val="003F1908"/>
    <w:rsid w:val="003F1AE8"/>
    <w:rsid w:val="003F1BA8"/>
    <w:rsid w:val="003F1D21"/>
    <w:rsid w:val="003F1F94"/>
    <w:rsid w:val="003F22CD"/>
    <w:rsid w:val="003F264D"/>
    <w:rsid w:val="003F27C8"/>
    <w:rsid w:val="003F29EB"/>
    <w:rsid w:val="003F2A86"/>
    <w:rsid w:val="003F2C55"/>
    <w:rsid w:val="003F2E41"/>
    <w:rsid w:val="003F2F2B"/>
    <w:rsid w:val="003F2FE8"/>
    <w:rsid w:val="003F319D"/>
    <w:rsid w:val="003F3205"/>
    <w:rsid w:val="003F3523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3C"/>
    <w:rsid w:val="003F40CC"/>
    <w:rsid w:val="003F41CC"/>
    <w:rsid w:val="003F42C5"/>
    <w:rsid w:val="003F457C"/>
    <w:rsid w:val="003F46C2"/>
    <w:rsid w:val="003F479E"/>
    <w:rsid w:val="003F48DA"/>
    <w:rsid w:val="003F4A63"/>
    <w:rsid w:val="003F4A81"/>
    <w:rsid w:val="003F4C50"/>
    <w:rsid w:val="003F4D82"/>
    <w:rsid w:val="003F4D90"/>
    <w:rsid w:val="003F4E96"/>
    <w:rsid w:val="003F4EE6"/>
    <w:rsid w:val="003F4F48"/>
    <w:rsid w:val="003F5022"/>
    <w:rsid w:val="003F5156"/>
    <w:rsid w:val="003F5352"/>
    <w:rsid w:val="003F549E"/>
    <w:rsid w:val="003F550F"/>
    <w:rsid w:val="003F552F"/>
    <w:rsid w:val="003F5708"/>
    <w:rsid w:val="003F5960"/>
    <w:rsid w:val="003F5C51"/>
    <w:rsid w:val="003F5F69"/>
    <w:rsid w:val="003F6106"/>
    <w:rsid w:val="003F62B4"/>
    <w:rsid w:val="003F62EB"/>
    <w:rsid w:val="003F634A"/>
    <w:rsid w:val="003F65E8"/>
    <w:rsid w:val="003F66DD"/>
    <w:rsid w:val="003F6857"/>
    <w:rsid w:val="003F6955"/>
    <w:rsid w:val="003F6B4C"/>
    <w:rsid w:val="003F6C71"/>
    <w:rsid w:val="003F6D92"/>
    <w:rsid w:val="003F6F81"/>
    <w:rsid w:val="003F70FF"/>
    <w:rsid w:val="003F734C"/>
    <w:rsid w:val="003F7416"/>
    <w:rsid w:val="003F7575"/>
    <w:rsid w:val="003F793A"/>
    <w:rsid w:val="003F7A19"/>
    <w:rsid w:val="003F7D2D"/>
    <w:rsid w:val="003F7D64"/>
    <w:rsid w:val="003F7EA4"/>
    <w:rsid w:val="003F7F4B"/>
    <w:rsid w:val="00400412"/>
    <w:rsid w:val="004004F4"/>
    <w:rsid w:val="0040072F"/>
    <w:rsid w:val="004008E7"/>
    <w:rsid w:val="00400AFE"/>
    <w:rsid w:val="00400B1C"/>
    <w:rsid w:val="00400B7B"/>
    <w:rsid w:val="00400ED8"/>
    <w:rsid w:val="00400FC0"/>
    <w:rsid w:val="0040121A"/>
    <w:rsid w:val="0040131C"/>
    <w:rsid w:val="0040139E"/>
    <w:rsid w:val="00401487"/>
    <w:rsid w:val="004016F3"/>
    <w:rsid w:val="00401753"/>
    <w:rsid w:val="004020B7"/>
    <w:rsid w:val="00402250"/>
    <w:rsid w:val="00402345"/>
    <w:rsid w:val="00402412"/>
    <w:rsid w:val="00402708"/>
    <w:rsid w:val="0040288B"/>
    <w:rsid w:val="00402D07"/>
    <w:rsid w:val="00402F1C"/>
    <w:rsid w:val="00403092"/>
    <w:rsid w:val="004030B3"/>
    <w:rsid w:val="00403139"/>
    <w:rsid w:val="00403158"/>
    <w:rsid w:val="00403465"/>
    <w:rsid w:val="0040381A"/>
    <w:rsid w:val="00403839"/>
    <w:rsid w:val="00403858"/>
    <w:rsid w:val="0040397B"/>
    <w:rsid w:val="00403A60"/>
    <w:rsid w:val="00403F83"/>
    <w:rsid w:val="00404069"/>
    <w:rsid w:val="004040B9"/>
    <w:rsid w:val="004040C9"/>
    <w:rsid w:val="00404167"/>
    <w:rsid w:val="004041EC"/>
    <w:rsid w:val="00404299"/>
    <w:rsid w:val="004042FC"/>
    <w:rsid w:val="004044D3"/>
    <w:rsid w:val="0040460E"/>
    <w:rsid w:val="004046E3"/>
    <w:rsid w:val="0040486E"/>
    <w:rsid w:val="00404A05"/>
    <w:rsid w:val="00404C43"/>
    <w:rsid w:val="00404D72"/>
    <w:rsid w:val="00404F60"/>
    <w:rsid w:val="00404FBB"/>
    <w:rsid w:val="0040523D"/>
    <w:rsid w:val="004052A8"/>
    <w:rsid w:val="0040539F"/>
    <w:rsid w:val="00405462"/>
    <w:rsid w:val="00405481"/>
    <w:rsid w:val="00405513"/>
    <w:rsid w:val="004057FE"/>
    <w:rsid w:val="004059B8"/>
    <w:rsid w:val="004059D4"/>
    <w:rsid w:val="00405F10"/>
    <w:rsid w:val="004061BE"/>
    <w:rsid w:val="004061DA"/>
    <w:rsid w:val="00406311"/>
    <w:rsid w:val="004063A1"/>
    <w:rsid w:val="004063A5"/>
    <w:rsid w:val="004065BA"/>
    <w:rsid w:val="0040671A"/>
    <w:rsid w:val="00406806"/>
    <w:rsid w:val="00406CC6"/>
    <w:rsid w:val="00406CD9"/>
    <w:rsid w:val="00406E31"/>
    <w:rsid w:val="00406FA7"/>
    <w:rsid w:val="00406FAA"/>
    <w:rsid w:val="004072D5"/>
    <w:rsid w:val="0040739A"/>
    <w:rsid w:val="00407513"/>
    <w:rsid w:val="0040755D"/>
    <w:rsid w:val="00407832"/>
    <w:rsid w:val="004078F8"/>
    <w:rsid w:val="00407B93"/>
    <w:rsid w:val="00407C74"/>
    <w:rsid w:val="00407CD5"/>
    <w:rsid w:val="00407D16"/>
    <w:rsid w:val="00407E56"/>
    <w:rsid w:val="004100B4"/>
    <w:rsid w:val="004102BC"/>
    <w:rsid w:val="004103DC"/>
    <w:rsid w:val="00410853"/>
    <w:rsid w:val="00410AC4"/>
    <w:rsid w:val="00410B11"/>
    <w:rsid w:val="00410BED"/>
    <w:rsid w:val="00410BF3"/>
    <w:rsid w:val="00410CE3"/>
    <w:rsid w:val="00411012"/>
    <w:rsid w:val="0041102D"/>
    <w:rsid w:val="00411095"/>
    <w:rsid w:val="0041109C"/>
    <w:rsid w:val="004110CD"/>
    <w:rsid w:val="00411245"/>
    <w:rsid w:val="004112A3"/>
    <w:rsid w:val="0041154B"/>
    <w:rsid w:val="00411661"/>
    <w:rsid w:val="0041167B"/>
    <w:rsid w:val="004116E9"/>
    <w:rsid w:val="0041178F"/>
    <w:rsid w:val="004119C4"/>
    <w:rsid w:val="00411ABA"/>
    <w:rsid w:val="00411B1D"/>
    <w:rsid w:val="00411C41"/>
    <w:rsid w:val="00411DC3"/>
    <w:rsid w:val="00412274"/>
    <w:rsid w:val="004122A7"/>
    <w:rsid w:val="00412328"/>
    <w:rsid w:val="00412410"/>
    <w:rsid w:val="004124D5"/>
    <w:rsid w:val="004124E7"/>
    <w:rsid w:val="0041262A"/>
    <w:rsid w:val="004127E0"/>
    <w:rsid w:val="00412B18"/>
    <w:rsid w:val="00412B7C"/>
    <w:rsid w:val="00412E6D"/>
    <w:rsid w:val="00413098"/>
    <w:rsid w:val="004137E7"/>
    <w:rsid w:val="0041386B"/>
    <w:rsid w:val="004138D5"/>
    <w:rsid w:val="00413D36"/>
    <w:rsid w:val="00413D7D"/>
    <w:rsid w:val="004140BE"/>
    <w:rsid w:val="004145FA"/>
    <w:rsid w:val="004146BA"/>
    <w:rsid w:val="00414A91"/>
    <w:rsid w:val="00414B30"/>
    <w:rsid w:val="00414F10"/>
    <w:rsid w:val="0041513D"/>
    <w:rsid w:val="0041526F"/>
    <w:rsid w:val="004152FA"/>
    <w:rsid w:val="00415356"/>
    <w:rsid w:val="00415454"/>
    <w:rsid w:val="00415698"/>
    <w:rsid w:val="0041598E"/>
    <w:rsid w:val="004159F6"/>
    <w:rsid w:val="00415C4C"/>
    <w:rsid w:val="00415CB6"/>
    <w:rsid w:val="00415D01"/>
    <w:rsid w:val="00415D98"/>
    <w:rsid w:val="00415E85"/>
    <w:rsid w:val="00415F6D"/>
    <w:rsid w:val="00416076"/>
    <w:rsid w:val="0041626A"/>
    <w:rsid w:val="0041634D"/>
    <w:rsid w:val="00416613"/>
    <w:rsid w:val="004166B6"/>
    <w:rsid w:val="00416890"/>
    <w:rsid w:val="00416A97"/>
    <w:rsid w:val="00416AE4"/>
    <w:rsid w:val="00416C18"/>
    <w:rsid w:val="00416D0D"/>
    <w:rsid w:val="00416D58"/>
    <w:rsid w:val="00416DF3"/>
    <w:rsid w:val="00416DFA"/>
    <w:rsid w:val="00416EF7"/>
    <w:rsid w:val="00417411"/>
    <w:rsid w:val="0041742F"/>
    <w:rsid w:val="00417547"/>
    <w:rsid w:val="0041780B"/>
    <w:rsid w:val="00417930"/>
    <w:rsid w:val="00417B88"/>
    <w:rsid w:val="00417E80"/>
    <w:rsid w:val="00417F26"/>
    <w:rsid w:val="004202CF"/>
    <w:rsid w:val="00420594"/>
    <w:rsid w:val="00420DD2"/>
    <w:rsid w:val="00420F99"/>
    <w:rsid w:val="0042124F"/>
    <w:rsid w:val="00421720"/>
    <w:rsid w:val="004217E0"/>
    <w:rsid w:val="00421A3A"/>
    <w:rsid w:val="00421BC5"/>
    <w:rsid w:val="00421C12"/>
    <w:rsid w:val="00421C1F"/>
    <w:rsid w:val="00421DEC"/>
    <w:rsid w:val="00421E2B"/>
    <w:rsid w:val="00421F22"/>
    <w:rsid w:val="0042209B"/>
    <w:rsid w:val="00422381"/>
    <w:rsid w:val="00422594"/>
    <w:rsid w:val="004226D9"/>
    <w:rsid w:val="0042270E"/>
    <w:rsid w:val="004227A6"/>
    <w:rsid w:val="004228B0"/>
    <w:rsid w:val="00422B73"/>
    <w:rsid w:val="00422C18"/>
    <w:rsid w:val="00422CB0"/>
    <w:rsid w:val="00422D17"/>
    <w:rsid w:val="00422E04"/>
    <w:rsid w:val="00422F2F"/>
    <w:rsid w:val="0042314B"/>
    <w:rsid w:val="00423278"/>
    <w:rsid w:val="0042336B"/>
    <w:rsid w:val="004233AE"/>
    <w:rsid w:val="00423919"/>
    <w:rsid w:val="00423967"/>
    <w:rsid w:val="00423993"/>
    <w:rsid w:val="00423A99"/>
    <w:rsid w:val="00423D93"/>
    <w:rsid w:val="00423E9E"/>
    <w:rsid w:val="00423EEA"/>
    <w:rsid w:val="00424207"/>
    <w:rsid w:val="0042464E"/>
    <w:rsid w:val="00424691"/>
    <w:rsid w:val="00424878"/>
    <w:rsid w:val="00424A10"/>
    <w:rsid w:val="00424C79"/>
    <w:rsid w:val="00424CE5"/>
    <w:rsid w:val="00424EE6"/>
    <w:rsid w:val="00424F8D"/>
    <w:rsid w:val="0042514E"/>
    <w:rsid w:val="004251A9"/>
    <w:rsid w:val="00425226"/>
    <w:rsid w:val="0042529D"/>
    <w:rsid w:val="004252BA"/>
    <w:rsid w:val="00425549"/>
    <w:rsid w:val="0042559A"/>
    <w:rsid w:val="00425963"/>
    <w:rsid w:val="00425A56"/>
    <w:rsid w:val="00425A62"/>
    <w:rsid w:val="00425ABD"/>
    <w:rsid w:val="00425B5A"/>
    <w:rsid w:val="00425D16"/>
    <w:rsid w:val="00425EAA"/>
    <w:rsid w:val="00425F1A"/>
    <w:rsid w:val="00426089"/>
    <w:rsid w:val="004260B3"/>
    <w:rsid w:val="00426107"/>
    <w:rsid w:val="00426280"/>
    <w:rsid w:val="004263A9"/>
    <w:rsid w:val="00426414"/>
    <w:rsid w:val="00426468"/>
    <w:rsid w:val="004264EA"/>
    <w:rsid w:val="004267AF"/>
    <w:rsid w:val="004267BB"/>
    <w:rsid w:val="0042684A"/>
    <w:rsid w:val="0042699C"/>
    <w:rsid w:val="00426B90"/>
    <w:rsid w:val="00426CE9"/>
    <w:rsid w:val="00426D08"/>
    <w:rsid w:val="00426DD0"/>
    <w:rsid w:val="00426E0A"/>
    <w:rsid w:val="00426E13"/>
    <w:rsid w:val="0042707C"/>
    <w:rsid w:val="0042725D"/>
    <w:rsid w:val="00427327"/>
    <w:rsid w:val="00427398"/>
    <w:rsid w:val="004273BB"/>
    <w:rsid w:val="00427407"/>
    <w:rsid w:val="004274BD"/>
    <w:rsid w:val="00427535"/>
    <w:rsid w:val="0042758D"/>
    <w:rsid w:val="004277A9"/>
    <w:rsid w:val="00427806"/>
    <w:rsid w:val="004278D2"/>
    <w:rsid w:val="004279FC"/>
    <w:rsid w:val="00427B84"/>
    <w:rsid w:val="00427B8B"/>
    <w:rsid w:val="00427C10"/>
    <w:rsid w:val="00427D29"/>
    <w:rsid w:val="00427E05"/>
    <w:rsid w:val="00427F85"/>
    <w:rsid w:val="00427FA5"/>
    <w:rsid w:val="00430032"/>
    <w:rsid w:val="004300ED"/>
    <w:rsid w:val="00430174"/>
    <w:rsid w:val="00430259"/>
    <w:rsid w:val="00430356"/>
    <w:rsid w:val="0043055F"/>
    <w:rsid w:val="004306C4"/>
    <w:rsid w:val="00430711"/>
    <w:rsid w:val="0043082B"/>
    <w:rsid w:val="00430840"/>
    <w:rsid w:val="0043090E"/>
    <w:rsid w:val="00430BD6"/>
    <w:rsid w:val="00430C60"/>
    <w:rsid w:val="00430F5D"/>
    <w:rsid w:val="0043100B"/>
    <w:rsid w:val="0043102C"/>
    <w:rsid w:val="00431211"/>
    <w:rsid w:val="00431304"/>
    <w:rsid w:val="00431325"/>
    <w:rsid w:val="004313CF"/>
    <w:rsid w:val="00431812"/>
    <w:rsid w:val="004318A2"/>
    <w:rsid w:val="0043193D"/>
    <w:rsid w:val="00431A6C"/>
    <w:rsid w:val="00431F50"/>
    <w:rsid w:val="0043202B"/>
    <w:rsid w:val="00432460"/>
    <w:rsid w:val="0043256B"/>
    <w:rsid w:val="00432594"/>
    <w:rsid w:val="00432685"/>
    <w:rsid w:val="004327DB"/>
    <w:rsid w:val="00432975"/>
    <w:rsid w:val="00432AC9"/>
    <w:rsid w:val="00432C9B"/>
    <w:rsid w:val="00432DE0"/>
    <w:rsid w:val="00432FC4"/>
    <w:rsid w:val="00432FF9"/>
    <w:rsid w:val="004330BA"/>
    <w:rsid w:val="004330E7"/>
    <w:rsid w:val="00433423"/>
    <w:rsid w:val="00433573"/>
    <w:rsid w:val="004335CD"/>
    <w:rsid w:val="00433668"/>
    <w:rsid w:val="0043380D"/>
    <w:rsid w:val="004338AE"/>
    <w:rsid w:val="0043392A"/>
    <w:rsid w:val="00433941"/>
    <w:rsid w:val="00433B5C"/>
    <w:rsid w:val="00433B98"/>
    <w:rsid w:val="00433DD5"/>
    <w:rsid w:val="00433E19"/>
    <w:rsid w:val="00433FB6"/>
    <w:rsid w:val="00433FB7"/>
    <w:rsid w:val="0043405E"/>
    <w:rsid w:val="004340CD"/>
    <w:rsid w:val="00434439"/>
    <w:rsid w:val="0043452A"/>
    <w:rsid w:val="00434A38"/>
    <w:rsid w:val="00434B6C"/>
    <w:rsid w:val="00434B8A"/>
    <w:rsid w:val="00434D0C"/>
    <w:rsid w:val="00435103"/>
    <w:rsid w:val="00435295"/>
    <w:rsid w:val="00435454"/>
    <w:rsid w:val="0043549E"/>
    <w:rsid w:val="004354B7"/>
    <w:rsid w:val="00435505"/>
    <w:rsid w:val="004355C1"/>
    <w:rsid w:val="00435A08"/>
    <w:rsid w:val="00435F5A"/>
    <w:rsid w:val="00436172"/>
    <w:rsid w:val="0043668F"/>
    <w:rsid w:val="00436C1A"/>
    <w:rsid w:val="00436CA1"/>
    <w:rsid w:val="00436D90"/>
    <w:rsid w:val="00436E06"/>
    <w:rsid w:val="0043709E"/>
    <w:rsid w:val="004370E4"/>
    <w:rsid w:val="004371F5"/>
    <w:rsid w:val="004373D1"/>
    <w:rsid w:val="00437518"/>
    <w:rsid w:val="00437568"/>
    <w:rsid w:val="0043756B"/>
    <w:rsid w:val="0043762F"/>
    <w:rsid w:val="0043795D"/>
    <w:rsid w:val="004379E9"/>
    <w:rsid w:val="00437A1E"/>
    <w:rsid w:val="00437B93"/>
    <w:rsid w:val="00437D3E"/>
    <w:rsid w:val="00437E22"/>
    <w:rsid w:val="00440068"/>
    <w:rsid w:val="00440285"/>
    <w:rsid w:val="00440568"/>
    <w:rsid w:val="0044065B"/>
    <w:rsid w:val="00440864"/>
    <w:rsid w:val="004408AE"/>
    <w:rsid w:val="00440990"/>
    <w:rsid w:val="004409CD"/>
    <w:rsid w:val="00440BBF"/>
    <w:rsid w:val="00440C09"/>
    <w:rsid w:val="00440C3B"/>
    <w:rsid w:val="00440C52"/>
    <w:rsid w:val="00440C6C"/>
    <w:rsid w:val="00440E9B"/>
    <w:rsid w:val="00440EFC"/>
    <w:rsid w:val="00440F0E"/>
    <w:rsid w:val="00440F8D"/>
    <w:rsid w:val="00441126"/>
    <w:rsid w:val="00441185"/>
    <w:rsid w:val="004411C4"/>
    <w:rsid w:val="00441265"/>
    <w:rsid w:val="004412DA"/>
    <w:rsid w:val="00441571"/>
    <w:rsid w:val="004415AF"/>
    <w:rsid w:val="004415ED"/>
    <w:rsid w:val="004417B8"/>
    <w:rsid w:val="004417DD"/>
    <w:rsid w:val="004419B7"/>
    <w:rsid w:val="00441AA6"/>
    <w:rsid w:val="00441B0C"/>
    <w:rsid w:val="00441BDF"/>
    <w:rsid w:val="00441D83"/>
    <w:rsid w:val="00441E66"/>
    <w:rsid w:val="00441E67"/>
    <w:rsid w:val="00441E70"/>
    <w:rsid w:val="00442079"/>
    <w:rsid w:val="0044207B"/>
    <w:rsid w:val="004420E1"/>
    <w:rsid w:val="00442156"/>
    <w:rsid w:val="00442172"/>
    <w:rsid w:val="0044220F"/>
    <w:rsid w:val="0044234D"/>
    <w:rsid w:val="0044246D"/>
    <w:rsid w:val="00442557"/>
    <w:rsid w:val="004425C4"/>
    <w:rsid w:val="00442A3B"/>
    <w:rsid w:val="00442A9E"/>
    <w:rsid w:val="00442AB6"/>
    <w:rsid w:val="00442ACB"/>
    <w:rsid w:val="00442CDC"/>
    <w:rsid w:val="00443331"/>
    <w:rsid w:val="00443530"/>
    <w:rsid w:val="00443863"/>
    <w:rsid w:val="00443BAE"/>
    <w:rsid w:val="00443BB5"/>
    <w:rsid w:val="00443C17"/>
    <w:rsid w:val="00443F79"/>
    <w:rsid w:val="00443FEE"/>
    <w:rsid w:val="00444306"/>
    <w:rsid w:val="00444468"/>
    <w:rsid w:val="0044455B"/>
    <w:rsid w:val="004445D7"/>
    <w:rsid w:val="004446A6"/>
    <w:rsid w:val="004446A7"/>
    <w:rsid w:val="00444D02"/>
    <w:rsid w:val="00444D6B"/>
    <w:rsid w:val="00444EE9"/>
    <w:rsid w:val="00444F0A"/>
    <w:rsid w:val="0044532D"/>
    <w:rsid w:val="00445459"/>
    <w:rsid w:val="00445602"/>
    <w:rsid w:val="004457BB"/>
    <w:rsid w:val="004457CA"/>
    <w:rsid w:val="004457D7"/>
    <w:rsid w:val="0044581A"/>
    <w:rsid w:val="00445A01"/>
    <w:rsid w:val="00445A3E"/>
    <w:rsid w:val="00445D0C"/>
    <w:rsid w:val="00445E7E"/>
    <w:rsid w:val="00446165"/>
    <w:rsid w:val="004463B4"/>
    <w:rsid w:val="0044641B"/>
    <w:rsid w:val="0044672B"/>
    <w:rsid w:val="004467F1"/>
    <w:rsid w:val="004469F5"/>
    <w:rsid w:val="00446CBC"/>
    <w:rsid w:val="00446CD5"/>
    <w:rsid w:val="00446D55"/>
    <w:rsid w:val="00446E19"/>
    <w:rsid w:val="00447007"/>
    <w:rsid w:val="00447051"/>
    <w:rsid w:val="004470E2"/>
    <w:rsid w:val="0044718D"/>
    <w:rsid w:val="0044730B"/>
    <w:rsid w:val="00447388"/>
    <w:rsid w:val="0044747B"/>
    <w:rsid w:val="004474D7"/>
    <w:rsid w:val="00447612"/>
    <w:rsid w:val="00447623"/>
    <w:rsid w:val="00447843"/>
    <w:rsid w:val="0044799E"/>
    <w:rsid w:val="00447B45"/>
    <w:rsid w:val="00447CA5"/>
    <w:rsid w:val="00447E08"/>
    <w:rsid w:val="004500FC"/>
    <w:rsid w:val="00450261"/>
    <w:rsid w:val="004502AC"/>
    <w:rsid w:val="004503D9"/>
    <w:rsid w:val="0045042D"/>
    <w:rsid w:val="004504A1"/>
    <w:rsid w:val="0045057B"/>
    <w:rsid w:val="0045099C"/>
    <w:rsid w:val="00450CCE"/>
    <w:rsid w:val="00450D0F"/>
    <w:rsid w:val="00450F54"/>
    <w:rsid w:val="00451021"/>
    <w:rsid w:val="0045108C"/>
    <w:rsid w:val="004511A8"/>
    <w:rsid w:val="00451215"/>
    <w:rsid w:val="004512CC"/>
    <w:rsid w:val="004512CF"/>
    <w:rsid w:val="00451582"/>
    <w:rsid w:val="004515CB"/>
    <w:rsid w:val="004518C0"/>
    <w:rsid w:val="00451BE0"/>
    <w:rsid w:val="00451CEC"/>
    <w:rsid w:val="00451D91"/>
    <w:rsid w:val="00451E31"/>
    <w:rsid w:val="00451E8F"/>
    <w:rsid w:val="004520A1"/>
    <w:rsid w:val="004520D6"/>
    <w:rsid w:val="00452167"/>
    <w:rsid w:val="00452362"/>
    <w:rsid w:val="004526BB"/>
    <w:rsid w:val="004526BF"/>
    <w:rsid w:val="00452734"/>
    <w:rsid w:val="004529F7"/>
    <w:rsid w:val="00452D15"/>
    <w:rsid w:val="00452E59"/>
    <w:rsid w:val="00452FB4"/>
    <w:rsid w:val="00453020"/>
    <w:rsid w:val="00453131"/>
    <w:rsid w:val="0045321B"/>
    <w:rsid w:val="004532C1"/>
    <w:rsid w:val="004532C6"/>
    <w:rsid w:val="00453B39"/>
    <w:rsid w:val="00453F19"/>
    <w:rsid w:val="00453F89"/>
    <w:rsid w:val="0045403A"/>
    <w:rsid w:val="00454107"/>
    <w:rsid w:val="0045421F"/>
    <w:rsid w:val="00454300"/>
    <w:rsid w:val="00454331"/>
    <w:rsid w:val="0045463C"/>
    <w:rsid w:val="00454847"/>
    <w:rsid w:val="00454A63"/>
    <w:rsid w:val="00454A74"/>
    <w:rsid w:val="00454E8D"/>
    <w:rsid w:val="00454F8A"/>
    <w:rsid w:val="00454F9D"/>
    <w:rsid w:val="004550D3"/>
    <w:rsid w:val="00455148"/>
    <w:rsid w:val="0045516D"/>
    <w:rsid w:val="004551DF"/>
    <w:rsid w:val="0045528B"/>
    <w:rsid w:val="00455421"/>
    <w:rsid w:val="00455451"/>
    <w:rsid w:val="00455554"/>
    <w:rsid w:val="004556AA"/>
    <w:rsid w:val="004557EA"/>
    <w:rsid w:val="004558CA"/>
    <w:rsid w:val="00455A40"/>
    <w:rsid w:val="00455A57"/>
    <w:rsid w:val="00455AE3"/>
    <w:rsid w:val="004562A2"/>
    <w:rsid w:val="00456422"/>
    <w:rsid w:val="0045652D"/>
    <w:rsid w:val="0045653F"/>
    <w:rsid w:val="004565B7"/>
    <w:rsid w:val="004568E2"/>
    <w:rsid w:val="00456F57"/>
    <w:rsid w:val="00457110"/>
    <w:rsid w:val="00457227"/>
    <w:rsid w:val="00457297"/>
    <w:rsid w:val="0045735B"/>
    <w:rsid w:val="00457586"/>
    <w:rsid w:val="0045759D"/>
    <w:rsid w:val="004575B0"/>
    <w:rsid w:val="004576F3"/>
    <w:rsid w:val="004577CB"/>
    <w:rsid w:val="00457AFC"/>
    <w:rsid w:val="00457BD3"/>
    <w:rsid w:val="00457C4A"/>
    <w:rsid w:val="00457E1C"/>
    <w:rsid w:val="00457EB3"/>
    <w:rsid w:val="00457ECC"/>
    <w:rsid w:val="00457FE8"/>
    <w:rsid w:val="00457FEC"/>
    <w:rsid w:val="00460034"/>
    <w:rsid w:val="00460049"/>
    <w:rsid w:val="004604EC"/>
    <w:rsid w:val="0046054B"/>
    <w:rsid w:val="0046065D"/>
    <w:rsid w:val="00460841"/>
    <w:rsid w:val="004608A1"/>
    <w:rsid w:val="0046094C"/>
    <w:rsid w:val="004609B0"/>
    <w:rsid w:val="00460CC8"/>
    <w:rsid w:val="00460D14"/>
    <w:rsid w:val="00460DDC"/>
    <w:rsid w:val="00460F66"/>
    <w:rsid w:val="004610A8"/>
    <w:rsid w:val="0046151D"/>
    <w:rsid w:val="00461743"/>
    <w:rsid w:val="00461870"/>
    <w:rsid w:val="0046199F"/>
    <w:rsid w:val="004619E3"/>
    <w:rsid w:val="00461A3C"/>
    <w:rsid w:val="00461C89"/>
    <w:rsid w:val="00461CCB"/>
    <w:rsid w:val="00461D9B"/>
    <w:rsid w:val="00462128"/>
    <w:rsid w:val="00462470"/>
    <w:rsid w:val="00462472"/>
    <w:rsid w:val="004624C8"/>
    <w:rsid w:val="004625D4"/>
    <w:rsid w:val="00462650"/>
    <w:rsid w:val="0046281B"/>
    <w:rsid w:val="0046286B"/>
    <w:rsid w:val="0046296D"/>
    <w:rsid w:val="0046298F"/>
    <w:rsid w:val="00462A98"/>
    <w:rsid w:val="00462E13"/>
    <w:rsid w:val="00462E94"/>
    <w:rsid w:val="00462F90"/>
    <w:rsid w:val="00463038"/>
    <w:rsid w:val="00463209"/>
    <w:rsid w:val="00463223"/>
    <w:rsid w:val="00463335"/>
    <w:rsid w:val="0046351B"/>
    <w:rsid w:val="00463535"/>
    <w:rsid w:val="00463546"/>
    <w:rsid w:val="0046362C"/>
    <w:rsid w:val="00463636"/>
    <w:rsid w:val="0046390A"/>
    <w:rsid w:val="0046398B"/>
    <w:rsid w:val="00463A33"/>
    <w:rsid w:val="00463B22"/>
    <w:rsid w:val="00463DC0"/>
    <w:rsid w:val="00464A25"/>
    <w:rsid w:val="00464ADE"/>
    <w:rsid w:val="00464BC0"/>
    <w:rsid w:val="00464BF6"/>
    <w:rsid w:val="00464C36"/>
    <w:rsid w:val="00464DAB"/>
    <w:rsid w:val="00464EB4"/>
    <w:rsid w:val="00465440"/>
    <w:rsid w:val="0046553B"/>
    <w:rsid w:val="004659C9"/>
    <w:rsid w:val="004659E2"/>
    <w:rsid w:val="00465A27"/>
    <w:rsid w:val="00465A6E"/>
    <w:rsid w:val="00465C50"/>
    <w:rsid w:val="00465C5F"/>
    <w:rsid w:val="00465CE1"/>
    <w:rsid w:val="00465EAC"/>
    <w:rsid w:val="00465F17"/>
    <w:rsid w:val="00465FF6"/>
    <w:rsid w:val="00466021"/>
    <w:rsid w:val="00466048"/>
    <w:rsid w:val="004660DC"/>
    <w:rsid w:val="004661E0"/>
    <w:rsid w:val="004662C0"/>
    <w:rsid w:val="004663A4"/>
    <w:rsid w:val="004663C1"/>
    <w:rsid w:val="00466978"/>
    <w:rsid w:val="004669A3"/>
    <w:rsid w:val="00466A29"/>
    <w:rsid w:val="00466AF6"/>
    <w:rsid w:val="00466BD2"/>
    <w:rsid w:val="00466CEF"/>
    <w:rsid w:val="00466D9D"/>
    <w:rsid w:val="00466DE7"/>
    <w:rsid w:val="00466F12"/>
    <w:rsid w:val="00466F14"/>
    <w:rsid w:val="0046700D"/>
    <w:rsid w:val="00467029"/>
    <w:rsid w:val="0046738C"/>
    <w:rsid w:val="004673B6"/>
    <w:rsid w:val="004673E6"/>
    <w:rsid w:val="00467641"/>
    <w:rsid w:val="004676A6"/>
    <w:rsid w:val="00467AB7"/>
    <w:rsid w:val="00467D6F"/>
    <w:rsid w:val="00467D87"/>
    <w:rsid w:val="0047002A"/>
    <w:rsid w:val="004701A5"/>
    <w:rsid w:val="00470391"/>
    <w:rsid w:val="00470470"/>
    <w:rsid w:val="004704A1"/>
    <w:rsid w:val="00470585"/>
    <w:rsid w:val="00470637"/>
    <w:rsid w:val="00470699"/>
    <w:rsid w:val="004706F0"/>
    <w:rsid w:val="00470711"/>
    <w:rsid w:val="004708FA"/>
    <w:rsid w:val="0047098A"/>
    <w:rsid w:val="004709E1"/>
    <w:rsid w:val="00470A4F"/>
    <w:rsid w:val="00470B6B"/>
    <w:rsid w:val="00470E0A"/>
    <w:rsid w:val="00471061"/>
    <w:rsid w:val="0047113B"/>
    <w:rsid w:val="00471169"/>
    <w:rsid w:val="004711CB"/>
    <w:rsid w:val="004711D9"/>
    <w:rsid w:val="004712BE"/>
    <w:rsid w:val="0047142E"/>
    <w:rsid w:val="00471520"/>
    <w:rsid w:val="0047155C"/>
    <w:rsid w:val="004716AF"/>
    <w:rsid w:val="004716BE"/>
    <w:rsid w:val="00471714"/>
    <w:rsid w:val="00471753"/>
    <w:rsid w:val="004717E3"/>
    <w:rsid w:val="00471864"/>
    <w:rsid w:val="00471F6E"/>
    <w:rsid w:val="00471FD3"/>
    <w:rsid w:val="00472392"/>
    <w:rsid w:val="00472431"/>
    <w:rsid w:val="004726EF"/>
    <w:rsid w:val="00472776"/>
    <w:rsid w:val="004727C6"/>
    <w:rsid w:val="00472808"/>
    <w:rsid w:val="0047284B"/>
    <w:rsid w:val="00472946"/>
    <w:rsid w:val="00472A2B"/>
    <w:rsid w:val="00472A6C"/>
    <w:rsid w:val="00472E3C"/>
    <w:rsid w:val="0047309D"/>
    <w:rsid w:val="004730BE"/>
    <w:rsid w:val="004730D4"/>
    <w:rsid w:val="0047322D"/>
    <w:rsid w:val="0047338A"/>
    <w:rsid w:val="004738F6"/>
    <w:rsid w:val="00473D3D"/>
    <w:rsid w:val="00473E67"/>
    <w:rsid w:val="00473E7A"/>
    <w:rsid w:val="00474069"/>
    <w:rsid w:val="0047410D"/>
    <w:rsid w:val="0047416B"/>
    <w:rsid w:val="004744E6"/>
    <w:rsid w:val="004745C8"/>
    <w:rsid w:val="0047477B"/>
    <w:rsid w:val="0047485D"/>
    <w:rsid w:val="00474881"/>
    <w:rsid w:val="004748DA"/>
    <w:rsid w:val="00474A21"/>
    <w:rsid w:val="00474B32"/>
    <w:rsid w:val="00474B5F"/>
    <w:rsid w:val="00474B89"/>
    <w:rsid w:val="00474D08"/>
    <w:rsid w:val="00474D21"/>
    <w:rsid w:val="00474DA8"/>
    <w:rsid w:val="00474F67"/>
    <w:rsid w:val="0047522B"/>
    <w:rsid w:val="004752A5"/>
    <w:rsid w:val="00475361"/>
    <w:rsid w:val="00475399"/>
    <w:rsid w:val="004755ED"/>
    <w:rsid w:val="00475827"/>
    <w:rsid w:val="00475A4A"/>
    <w:rsid w:val="00475B27"/>
    <w:rsid w:val="00475D73"/>
    <w:rsid w:val="00475DC4"/>
    <w:rsid w:val="00475DE7"/>
    <w:rsid w:val="0047608D"/>
    <w:rsid w:val="004760D0"/>
    <w:rsid w:val="00476398"/>
    <w:rsid w:val="00476423"/>
    <w:rsid w:val="00476716"/>
    <w:rsid w:val="00476A49"/>
    <w:rsid w:val="00476A60"/>
    <w:rsid w:val="00476D31"/>
    <w:rsid w:val="00476E1C"/>
    <w:rsid w:val="00476E78"/>
    <w:rsid w:val="00477398"/>
    <w:rsid w:val="004775CC"/>
    <w:rsid w:val="00477616"/>
    <w:rsid w:val="00477693"/>
    <w:rsid w:val="004778D3"/>
    <w:rsid w:val="0047796A"/>
    <w:rsid w:val="00477977"/>
    <w:rsid w:val="00477C1E"/>
    <w:rsid w:val="00477C2E"/>
    <w:rsid w:val="00477C6E"/>
    <w:rsid w:val="00477D7D"/>
    <w:rsid w:val="00477EF0"/>
    <w:rsid w:val="0048034E"/>
    <w:rsid w:val="004803CC"/>
    <w:rsid w:val="004804FA"/>
    <w:rsid w:val="0048055E"/>
    <w:rsid w:val="004807AA"/>
    <w:rsid w:val="00480890"/>
    <w:rsid w:val="004808E2"/>
    <w:rsid w:val="00480961"/>
    <w:rsid w:val="00480A4B"/>
    <w:rsid w:val="00480AB8"/>
    <w:rsid w:val="00480AE1"/>
    <w:rsid w:val="00480B2D"/>
    <w:rsid w:val="00480C37"/>
    <w:rsid w:val="00480DAD"/>
    <w:rsid w:val="00480E74"/>
    <w:rsid w:val="00480F3A"/>
    <w:rsid w:val="00480F53"/>
    <w:rsid w:val="00480FE7"/>
    <w:rsid w:val="004810A2"/>
    <w:rsid w:val="004810BB"/>
    <w:rsid w:val="00481234"/>
    <w:rsid w:val="00481250"/>
    <w:rsid w:val="00481274"/>
    <w:rsid w:val="00481375"/>
    <w:rsid w:val="004813B5"/>
    <w:rsid w:val="00481773"/>
    <w:rsid w:val="00481950"/>
    <w:rsid w:val="004819F3"/>
    <w:rsid w:val="00481B15"/>
    <w:rsid w:val="00481D22"/>
    <w:rsid w:val="00481FFB"/>
    <w:rsid w:val="00482008"/>
    <w:rsid w:val="004820E1"/>
    <w:rsid w:val="004825C5"/>
    <w:rsid w:val="00482638"/>
    <w:rsid w:val="00482942"/>
    <w:rsid w:val="00482A65"/>
    <w:rsid w:val="00482D18"/>
    <w:rsid w:val="00482E79"/>
    <w:rsid w:val="00482E96"/>
    <w:rsid w:val="00482F86"/>
    <w:rsid w:val="00483240"/>
    <w:rsid w:val="00483243"/>
    <w:rsid w:val="00483322"/>
    <w:rsid w:val="0048353F"/>
    <w:rsid w:val="0048378C"/>
    <w:rsid w:val="00483917"/>
    <w:rsid w:val="00483B76"/>
    <w:rsid w:val="00483BD2"/>
    <w:rsid w:val="00483CEA"/>
    <w:rsid w:val="00483F57"/>
    <w:rsid w:val="00484076"/>
    <w:rsid w:val="004840F8"/>
    <w:rsid w:val="0048423E"/>
    <w:rsid w:val="00484316"/>
    <w:rsid w:val="00484318"/>
    <w:rsid w:val="0048436E"/>
    <w:rsid w:val="00484371"/>
    <w:rsid w:val="0048451E"/>
    <w:rsid w:val="00484548"/>
    <w:rsid w:val="0048470D"/>
    <w:rsid w:val="0048473C"/>
    <w:rsid w:val="00484A02"/>
    <w:rsid w:val="00484A08"/>
    <w:rsid w:val="00484BA0"/>
    <w:rsid w:val="00484BBF"/>
    <w:rsid w:val="00484C2F"/>
    <w:rsid w:val="00484F15"/>
    <w:rsid w:val="00484F5B"/>
    <w:rsid w:val="00484F76"/>
    <w:rsid w:val="00484FD6"/>
    <w:rsid w:val="004851B9"/>
    <w:rsid w:val="004851CA"/>
    <w:rsid w:val="00485234"/>
    <w:rsid w:val="00485312"/>
    <w:rsid w:val="004853EE"/>
    <w:rsid w:val="004854A0"/>
    <w:rsid w:val="00485599"/>
    <w:rsid w:val="004855C9"/>
    <w:rsid w:val="0048568C"/>
    <w:rsid w:val="0048593D"/>
    <w:rsid w:val="004859A0"/>
    <w:rsid w:val="00485A1A"/>
    <w:rsid w:val="00485F63"/>
    <w:rsid w:val="004860C0"/>
    <w:rsid w:val="0048610C"/>
    <w:rsid w:val="0048611F"/>
    <w:rsid w:val="004863A0"/>
    <w:rsid w:val="0048652C"/>
    <w:rsid w:val="004866FF"/>
    <w:rsid w:val="00486747"/>
    <w:rsid w:val="004867F8"/>
    <w:rsid w:val="00486C3A"/>
    <w:rsid w:val="00486CEF"/>
    <w:rsid w:val="00486DAA"/>
    <w:rsid w:val="0048701A"/>
    <w:rsid w:val="004870D9"/>
    <w:rsid w:val="00487362"/>
    <w:rsid w:val="0048752D"/>
    <w:rsid w:val="0048779E"/>
    <w:rsid w:val="004878DB"/>
    <w:rsid w:val="004879E8"/>
    <w:rsid w:val="00487A9D"/>
    <w:rsid w:val="00487ABC"/>
    <w:rsid w:val="00487B54"/>
    <w:rsid w:val="00487D4B"/>
    <w:rsid w:val="00487D94"/>
    <w:rsid w:val="00487F3C"/>
    <w:rsid w:val="004900D0"/>
    <w:rsid w:val="004905E6"/>
    <w:rsid w:val="0049091F"/>
    <w:rsid w:val="00490CED"/>
    <w:rsid w:val="00490D7D"/>
    <w:rsid w:val="00491045"/>
    <w:rsid w:val="00491276"/>
    <w:rsid w:val="004913A4"/>
    <w:rsid w:val="004915E5"/>
    <w:rsid w:val="00491824"/>
    <w:rsid w:val="004918A2"/>
    <w:rsid w:val="004919EB"/>
    <w:rsid w:val="00491A7A"/>
    <w:rsid w:val="00491B3E"/>
    <w:rsid w:val="00491B74"/>
    <w:rsid w:val="00491B82"/>
    <w:rsid w:val="00491B8D"/>
    <w:rsid w:val="00491BE1"/>
    <w:rsid w:val="00491CEF"/>
    <w:rsid w:val="0049212D"/>
    <w:rsid w:val="0049217A"/>
    <w:rsid w:val="004921A0"/>
    <w:rsid w:val="00492247"/>
    <w:rsid w:val="00492280"/>
    <w:rsid w:val="00492375"/>
    <w:rsid w:val="004923FD"/>
    <w:rsid w:val="00492509"/>
    <w:rsid w:val="0049261D"/>
    <w:rsid w:val="00492671"/>
    <w:rsid w:val="00492A08"/>
    <w:rsid w:val="00492A6C"/>
    <w:rsid w:val="00492C06"/>
    <w:rsid w:val="00492FE3"/>
    <w:rsid w:val="004930FF"/>
    <w:rsid w:val="004931EA"/>
    <w:rsid w:val="004932AC"/>
    <w:rsid w:val="00493521"/>
    <w:rsid w:val="00493626"/>
    <w:rsid w:val="00493707"/>
    <w:rsid w:val="004938E9"/>
    <w:rsid w:val="00493AA4"/>
    <w:rsid w:val="00493B4F"/>
    <w:rsid w:val="00493D22"/>
    <w:rsid w:val="0049411A"/>
    <w:rsid w:val="00494505"/>
    <w:rsid w:val="00494A24"/>
    <w:rsid w:val="00494C88"/>
    <w:rsid w:val="00495131"/>
    <w:rsid w:val="004951B6"/>
    <w:rsid w:val="0049536C"/>
    <w:rsid w:val="00495455"/>
    <w:rsid w:val="004954B4"/>
    <w:rsid w:val="00495577"/>
    <w:rsid w:val="0049558A"/>
    <w:rsid w:val="00495625"/>
    <w:rsid w:val="0049598F"/>
    <w:rsid w:val="00495B19"/>
    <w:rsid w:val="00495EE8"/>
    <w:rsid w:val="00495FEF"/>
    <w:rsid w:val="00496016"/>
    <w:rsid w:val="00496034"/>
    <w:rsid w:val="0049603A"/>
    <w:rsid w:val="00496068"/>
    <w:rsid w:val="00496117"/>
    <w:rsid w:val="0049629B"/>
    <w:rsid w:val="004963B9"/>
    <w:rsid w:val="00496433"/>
    <w:rsid w:val="0049644D"/>
    <w:rsid w:val="0049661A"/>
    <w:rsid w:val="0049668B"/>
    <w:rsid w:val="004967AD"/>
    <w:rsid w:val="004968A2"/>
    <w:rsid w:val="004968A9"/>
    <w:rsid w:val="00496AA8"/>
    <w:rsid w:val="00496B62"/>
    <w:rsid w:val="00496C7A"/>
    <w:rsid w:val="00496CB1"/>
    <w:rsid w:val="00496DCB"/>
    <w:rsid w:val="00496F11"/>
    <w:rsid w:val="004973B7"/>
    <w:rsid w:val="0049749E"/>
    <w:rsid w:val="004975F5"/>
    <w:rsid w:val="00497721"/>
    <w:rsid w:val="004978A3"/>
    <w:rsid w:val="004979F0"/>
    <w:rsid w:val="00497A97"/>
    <w:rsid w:val="00497BD5"/>
    <w:rsid w:val="00497D3F"/>
    <w:rsid w:val="00497DF4"/>
    <w:rsid w:val="00497EF1"/>
    <w:rsid w:val="00497F23"/>
    <w:rsid w:val="00497F6C"/>
    <w:rsid w:val="004A0021"/>
    <w:rsid w:val="004A0054"/>
    <w:rsid w:val="004A0110"/>
    <w:rsid w:val="004A0372"/>
    <w:rsid w:val="004A0413"/>
    <w:rsid w:val="004A0419"/>
    <w:rsid w:val="004A0734"/>
    <w:rsid w:val="004A07B6"/>
    <w:rsid w:val="004A0A2A"/>
    <w:rsid w:val="004A0B5A"/>
    <w:rsid w:val="004A0B86"/>
    <w:rsid w:val="004A0BA6"/>
    <w:rsid w:val="004A0D3E"/>
    <w:rsid w:val="004A0EB9"/>
    <w:rsid w:val="004A1066"/>
    <w:rsid w:val="004A106E"/>
    <w:rsid w:val="004A10E6"/>
    <w:rsid w:val="004A1333"/>
    <w:rsid w:val="004A139A"/>
    <w:rsid w:val="004A13CC"/>
    <w:rsid w:val="004A14A8"/>
    <w:rsid w:val="004A161F"/>
    <w:rsid w:val="004A17BC"/>
    <w:rsid w:val="004A1A4B"/>
    <w:rsid w:val="004A1B1B"/>
    <w:rsid w:val="004A1B4E"/>
    <w:rsid w:val="004A1B60"/>
    <w:rsid w:val="004A2069"/>
    <w:rsid w:val="004A2163"/>
    <w:rsid w:val="004A2175"/>
    <w:rsid w:val="004A23A6"/>
    <w:rsid w:val="004A247D"/>
    <w:rsid w:val="004A2488"/>
    <w:rsid w:val="004A27F2"/>
    <w:rsid w:val="004A2819"/>
    <w:rsid w:val="004A2846"/>
    <w:rsid w:val="004A28E3"/>
    <w:rsid w:val="004A29DC"/>
    <w:rsid w:val="004A29F1"/>
    <w:rsid w:val="004A2B59"/>
    <w:rsid w:val="004A2C21"/>
    <w:rsid w:val="004A2DF6"/>
    <w:rsid w:val="004A2FDA"/>
    <w:rsid w:val="004A3028"/>
    <w:rsid w:val="004A3257"/>
    <w:rsid w:val="004A32B5"/>
    <w:rsid w:val="004A3325"/>
    <w:rsid w:val="004A338D"/>
    <w:rsid w:val="004A3432"/>
    <w:rsid w:val="004A3527"/>
    <w:rsid w:val="004A35FE"/>
    <w:rsid w:val="004A3895"/>
    <w:rsid w:val="004A3A26"/>
    <w:rsid w:val="004A3AB7"/>
    <w:rsid w:val="004A3AEB"/>
    <w:rsid w:val="004A3AF3"/>
    <w:rsid w:val="004A4046"/>
    <w:rsid w:val="004A4585"/>
    <w:rsid w:val="004A46C1"/>
    <w:rsid w:val="004A485D"/>
    <w:rsid w:val="004A48E8"/>
    <w:rsid w:val="004A4AB4"/>
    <w:rsid w:val="004A4D55"/>
    <w:rsid w:val="004A51B8"/>
    <w:rsid w:val="004A51E9"/>
    <w:rsid w:val="004A570B"/>
    <w:rsid w:val="004A57DF"/>
    <w:rsid w:val="004A589E"/>
    <w:rsid w:val="004A58C5"/>
    <w:rsid w:val="004A59C0"/>
    <w:rsid w:val="004A5A58"/>
    <w:rsid w:val="004A5AE5"/>
    <w:rsid w:val="004A5B5B"/>
    <w:rsid w:val="004A5BE9"/>
    <w:rsid w:val="004A5DDE"/>
    <w:rsid w:val="004A5EDC"/>
    <w:rsid w:val="004A5F28"/>
    <w:rsid w:val="004A63A2"/>
    <w:rsid w:val="004A64E8"/>
    <w:rsid w:val="004A6A14"/>
    <w:rsid w:val="004A6FB6"/>
    <w:rsid w:val="004A72D7"/>
    <w:rsid w:val="004A7437"/>
    <w:rsid w:val="004A75C7"/>
    <w:rsid w:val="004A78D3"/>
    <w:rsid w:val="004A790F"/>
    <w:rsid w:val="004A7984"/>
    <w:rsid w:val="004A7989"/>
    <w:rsid w:val="004A7A0B"/>
    <w:rsid w:val="004A7F13"/>
    <w:rsid w:val="004B0141"/>
    <w:rsid w:val="004B02B5"/>
    <w:rsid w:val="004B0308"/>
    <w:rsid w:val="004B036F"/>
    <w:rsid w:val="004B0459"/>
    <w:rsid w:val="004B04A3"/>
    <w:rsid w:val="004B0538"/>
    <w:rsid w:val="004B06B9"/>
    <w:rsid w:val="004B0812"/>
    <w:rsid w:val="004B09D0"/>
    <w:rsid w:val="004B09F5"/>
    <w:rsid w:val="004B0CEA"/>
    <w:rsid w:val="004B0E66"/>
    <w:rsid w:val="004B118E"/>
    <w:rsid w:val="004B12D4"/>
    <w:rsid w:val="004B1318"/>
    <w:rsid w:val="004B1356"/>
    <w:rsid w:val="004B15D7"/>
    <w:rsid w:val="004B1773"/>
    <w:rsid w:val="004B1792"/>
    <w:rsid w:val="004B1916"/>
    <w:rsid w:val="004B1A3F"/>
    <w:rsid w:val="004B1B98"/>
    <w:rsid w:val="004B1D25"/>
    <w:rsid w:val="004B1F2E"/>
    <w:rsid w:val="004B20CA"/>
    <w:rsid w:val="004B22B7"/>
    <w:rsid w:val="004B2310"/>
    <w:rsid w:val="004B25C6"/>
    <w:rsid w:val="004B2657"/>
    <w:rsid w:val="004B28A0"/>
    <w:rsid w:val="004B2AC0"/>
    <w:rsid w:val="004B2B74"/>
    <w:rsid w:val="004B2C8C"/>
    <w:rsid w:val="004B2FBC"/>
    <w:rsid w:val="004B3197"/>
    <w:rsid w:val="004B3282"/>
    <w:rsid w:val="004B3403"/>
    <w:rsid w:val="004B3427"/>
    <w:rsid w:val="004B3662"/>
    <w:rsid w:val="004B3984"/>
    <w:rsid w:val="004B3A69"/>
    <w:rsid w:val="004B3A75"/>
    <w:rsid w:val="004B3AA4"/>
    <w:rsid w:val="004B3C0B"/>
    <w:rsid w:val="004B3DF9"/>
    <w:rsid w:val="004B3E82"/>
    <w:rsid w:val="004B4068"/>
    <w:rsid w:val="004B4428"/>
    <w:rsid w:val="004B4597"/>
    <w:rsid w:val="004B46C7"/>
    <w:rsid w:val="004B4869"/>
    <w:rsid w:val="004B4892"/>
    <w:rsid w:val="004B49A7"/>
    <w:rsid w:val="004B4A04"/>
    <w:rsid w:val="004B4A96"/>
    <w:rsid w:val="004B4D23"/>
    <w:rsid w:val="004B4F5E"/>
    <w:rsid w:val="004B508F"/>
    <w:rsid w:val="004B53A8"/>
    <w:rsid w:val="004B57D2"/>
    <w:rsid w:val="004B58AA"/>
    <w:rsid w:val="004B58AE"/>
    <w:rsid w:val="004B5A2F"/>
    <w:rsid w:val="004B5DF2"/>
    <w:rsid w:val="004B5F43"/>
    <w:rsid w:val="004B5F66"/>
    <w:rsid w:val="004B623B"/>
    <w:rsid w:val="004B6253"/>
    <w:rsid w:val="004B64F3"/>
    <w:rsid w:val="004B64F9"/>
    <w:rsid w:val="004B66CF"/>
    <w:rsid w:val="004B695E"/>
    <w:rsid w:val="004B6B1A"/>
    <w:rsid w:val="004B6CF9"/>
    <w:rsid w:val="004B6D2A"/>
    <w:rsid w:val="004B7064"/>
    <w:rsid w:val="004B7199"/>
    <w:rsid w:val="004B71C1"/>
    <w:rsid w:val="004B7356"/>
    <w:rsid w:val="004B753A"/>
    <w:rsid w:val="004B7752"/>
    <w:rsid w:val="004B7840"/>
    <w:rsid w:val="004B7A1C"/>
    <w:rsid w:val="004B7B18"/>
    <w:rsid w:val="004B7B65"/>
    <w:rsid w:val="004B7BD5"/>
    <w:rsid w:val="004B7BD6"/>
    <w:rsid w:val="004B7BDE"/>
    <w:rsid w:val="004B7CD0"/>
    <w:rsid w:val="004B7D6F"/>
    <w:rsid w:val="004B7DB2"/>
    <w:rsid w:val="004B7E9F"/>
    <w:rsid w:val="004C00F5"/>
    <w:rsid w:val="004C0175"/>
    <w:rsid w:val="004C0242"/>
    <w:rsid w:val="004C0251"/>
    <w:rsid w:val="004C02F3"/>
    <w:rsid w:val="004C0638"/>
    <w:rsid w:val="004C07F6"/>
    <w:rsid w:val="004C089E"/>
    <w:rsid w:val="004C0990"/>
    <w:rsid w:val="004C09CE"/>
    <w:rsid w:val="004C0A65"/>
    <w:rsid w:val="004C0A6C"/>
    <w:rsid w:val="004C0B3A"/>
    <w:rsid w:val="004C0CD8"/>
    <w:rsid w:val="004C12D2"/>
    <w:rsid w:val="004C13C1"/>
    <w:rsid w:val="004C1544"/>
    <w:rsid w:val="004C1973"/>
    <w:rsid w:val="004C1AC6"/>
    <w:rsid w:val="004C1AFF"/>
    <w:rsid w:val="004C1B21"/>
    <w:rsid w:val="004C206A"/>
    <w:rsid w:val="004C218E"/>
    <w:rsid w:val="004C21A8"/>
    <w:rsid w:val="004C21F9"/>
    <w:rsid w:val="004C23E3"/>
    <w:rsid w:val="004C241E"/>
    <w:rsid w:val="004C2544"/>
    <w:rsid w:val="004C2556"/>
    <w:rsid w:val="004C2623"/>
    <w:rsid w:val="004C268C"/>
    <w:rsid w:val="004C2736"/>
    <w:rsid w:val="004C27E7"/>
    <w:rsid w:val="004C28AA"/>
    <w:rsid w:val="004C2C11"/>
    <w:rsid w:val="004C2D4A"/>
    <w:rsid w:val="004C2DEC"/>
    <w:rsid w:val="004C2E0D"/>
    <w:rsid w:val="004C2EDF"/>
    <w:rsid w:val="004C3068"/>
    <w:rsid w:val="004C31F0"/>
    <w:rsid w:val="004C35C5"/>
    <w:rsid w:val="004C3947"/>
    <w:rsid w:val="004C3A24"/>
    <w:rsid w:val="004C3B9D"/>
    <w:rsid w:val="004C4038"/>
    <w:rsid w:val="004C4234"/>
    <w:rsid w:val="004C424D"/>
    <w:rsid w:val="004C4308"/>
    <w:rsid w:val="004C4357"/>
    <w:rsid w:val="004C45CC"/>
    <w:rsid w:val="004C4642"/>
    <w:rsid w:val="004C4806"/>
    <w:rsid w:val="004C4B1E"/>
    <w:rsid w:val="004C4B45"/>
    <w:rsid w:val="004C4D30"/>
    <w:rsid w:val="004C4E09"/>
    <w:rsid w:val="004C4E59"/>
    <w:rsid w:val="004C519E"/>
    <w:rsid w:val="004C529B"/>
    <w:rsid w:val="004C532C"/>
    <w:rsid w:val="004C54C0"/>
    <w:rsid w:val="004C559B"/>
    <w:rsid w:val="004C55A6"/>
    <w:rsid w:val="004C55EE"/>
    <w:rsid w:val="004C5659"/>
    <w:rsid w:val="004C568A"/>
    <w:rsid w:val="004C56EA"/>
    <w:rsid w:val="004C575D"/>
    <w:rsid w:val="004C5B1B"/>
    <w:rsid w:val="004C6135"/>
    <w:rsid w:val="004C652A"/>
    <w:rsid w:val="004C65AD"/>
    <w:rsid w:val="004C65BA"/>
    <w:rsid w:val="004C65C4"/>
    <w:rsid w:val="004C670F"/>
    <w:rsid w:val="004C6742"/>
    <w:rsid w:val="004C6755"/>
    <w:rsid w:val="004C6795"/>
    <w:rsid w:val="004C67B0"/>
    <w:rsid w:val="004C68B2"/>
    <w:rsid w:val="004C68C1"/>
    <w:rsid w:val="004C6996"/>
    <w:rsid w:val="004C6CD4"/>
    <w:rsid w:val="004C6E78"/>
    <w:rsid w:val="004C747A"/>
    <w:rsid w:val="004C77E9"/>
    <w:rsid w:val="004C7817"/>
    <w:rsid w:val="004C78A4"/>
    <w:rsid w:val="004C7922"/>
    <w:rsid w:val="004C7BD4"/>
    <w:rsid w:val="004C7C2C"/>
    <w:rsid w:val="004C7C91"/>
    <w:rsid w:val="004C7E5F"/>
    <w:rsid w:val="004C7EF0"/>
    <w:rsid w:val="004C7FF9"/>
    <w:rsid w:val="004D008D"/>
    <w:rsid w:val="004D00C3"/>
    <w:rsid w:val="004D04D1"/>
    <w:rsid w:val="004D04F7"/>
    <w:rsid w:val="004D0A84"/>
    <w:rsid w:val="004D0B55"/>
    <w:rsid w:val="004D0B56"/>
    <w:rsid w:val="004D0BA0"/>
    <w:rsid w:val="004D0D76"/>
    <w:rsid w:val="004D0E3A"/>
    <w:rsid w:val="004D0E81"/>
    <w:rsid w:val="004D0F18"/>
    <w:rsid w:val="004D1090"/>
    <w:rsid w:val="004D112E"/>
    <w:rsid w:val="004D11E5"/>
    <w:rsid w:val="004D128F"/>
    <w:rsid w:val="004D12C8"/>
    <w:rsid w:val="004D14BA"/>
    <w:rsid w:val="004D1824"/>
    <w:rsid w:val="004D1851"/>
    <w:rsid w:val="004D194C"/>
    <w:rsid w:val="004D1A01"/>
    <w:rsid w:val="004D1A6D"/>
    <w:rsid w:val="004D1B83"/>
    <w:rsid w:val="004D1C53"/>
    <w:rsid w:val="004D1CCD"/>
    <w:rsid w:val="004D1F2C"/>
    <w:rsid w:val="004D20AB"/>
    <w:rsid w:val="004D20C4"/>
    <w:rsid w:val="004D213F"/>
    <w:rsid w:val="004D2206"/>
    <w:rsid w:val="004D225C"/>
    <w:rsid w:val="004D22C8"/>
    <w:rsid w:val="004D24AF"/>
    <w:rsid w:val="004D251B"/>
    <w:rsid w:val="004D2582"/>
    <w:rsid w:val="004D25E9"/>
    <w:rsid w:val="004D27E7"/>
    <w:rsid w:val="004D28C9"/>
    <w:rsid w:val="004D28FB"/>
    <w:rsid w:val="004D2A6C"/>
    <w:rsid w:val="004D2AA8"/>
    <w:rsid w:val="004D2B84"/>
    <w:rsid w:val="004D2E2D"/>
    <w:rsid w:val="004D32A7"/>
    <w:rsid w:val="004D336C"/>
    <w:rsid w:val="004D33BB"/>
    <w:rsid w:val="004D356F"/>
    <w:rsid w:val="004D3999"/>
    <w:rsid w:val="004D39E5"/>
    <w:rsid w:val="004D3C23"/>
    <w:rsid w:val="004D4276"/>
    <w:rsid w:val="004D4308"/>
    <w:rsid w:val="004D4352"/>
    <w:rsid w:val="004D43F5"/>
    <w:rsid w:val="004D441F"/>
    <w:rsid w:val="004D44AC"/>
    <w:rsid w:val="004D44C0"/>
    <w:rsid w:val="004D4505"/>
    <w:rsid w:val="004D45B9"/>
    <w:rsid w:val="004D469A"/>
    <w:rsid w:val="004D47EC"/>
    <w:rsid w:val="004D4A54"/>
    <w:rsid w:val="004D4F1F"/>
    <w:rsid w:val="004D50EC"/>
    <w:rsid w:val="004D51D5"/>
    <w:rsid w:val="004D522E"/>
    <w:rsid w:val="004D567D"/>
    <w:rsid w:val="004D57BA"/>
    <w:rsid w:val="004D57F4"/>
    <w:rsid w:val="004D58D0"/>
    <w:rsid w:val="004D5D62"/>
    <w:rsid w:val="004D5DC2"/>
    <w:rsid w:val="004D5FED"/>
    <w:rsid w:val="004D6442"/>
    <w:rsid w:val="004D6528"/>
    <w:rsid w:val="004D66DB"/>
    <w:rsid w:val="004D684C"/>
    <w:rsid w:val="004D6850"/>
    <w:rsid w:val="004D68C3"/>
    <w:rsid w:val="004D6905"/>
    <w:rsid w:val="004D6ABB"/>
    <w:rsid w:val="004D6B87"/>
    <w:rsid w:val="004D6BC3"/>
    <w:rsid w:val="004D6C57"/>
    <w:rsid w:val="004D6D4E"/>
    <w:rsid w:val="004D6E94"/>
    <w:rsid w:val="004D713B"/>
    <w:rsid w:val="004D721D"/>
    <w:rsid w:val="004D753D"/>
    <w:rsid w:val="004D7A53"/>
    <w:rsid w:val="004D7AAE"/>
    <w:rsid w:val="004D7CCA"/>
    <w:rsid w:val="004D7D7E"/>
    <w:rsid w:val="004D7EBF"/>
    <w:rsid w:val="004D7F98"/>
    <w:rsid w:val="004E0009"/>
    <w:rsid w:val="004E0082"/>
    <w:rsid w:val="004E01CD"/>
    <w:rsid w:val="004E026C"/>
    <w:rsid w:val="004E0495"/>
    <w:rsid w:val="004E05F5"/>
    <w:rsid w:val="004E086B"/>
    <w:rsid w:val="004E0A43"/>
    <w:rsid w:val="004E0AD5"/>
    <w:rsid w:val="004E0FCC"/>
    <w:rsid w:val="004E0FF8"/>
    <w:rsid w:val="004E1188"/>
    <w:rsid w:val="004E14A3"/>
    <w:rsid w:val="004E154B"/>
    <w:rsid w:val="004E159F"/>
    <w:rsid w:val="004E163A"/>
    <w:rsid w:val="004E1A3B"/>
    <w:rsid w:val="004E1C01"/>
    <w:rsid w:val="004E1DFA"/>
    <w:rsid w:val="004E20D0"/>
    <w:rsid w:val="004E2100"/>
    <w:rsid w:val="004E23A0"/>
    <w:rsid w:val="004E2513"/>
    <w:rsid w:val="004E253C"/>
    <w:rsid w:val="004E2558"/>
    <w:rsid w:val="004E27DE"/>
    <w:rsid w:val="004E2941"/>
    <w:rsid w:val="004E29C6"/>
    <w:rsid w:val="004E2B27"/>
    <w:rsid w:val="004E2D63"/>
    <w:rsid w:val="004E2DCB"/>
    <w:rsid w:val="004E2DF7"/>
    <w:rsid w:val="004E2F90"/>
    <w:rsid w:val="004E2F9C"/>
    <w:rsid w:val="004E319A"/>
    <w:rsid w:val="004E33D5"/>
    <w:rsid w:val="004E3580"/>
    <w:rsid w:val="004E362B"/>
    <w:rsid w:val="004E3983"/>
    <w:rsid w:val="004E3A20"/>
    <w:rsid w:val="004E3A91"/>
    <w:rsid w:val="004E3B3E"/>
    <w:rsid w:val="004E3C14"/>
    <w:rsid w:val="004E3F07"/>
    <w:rsid w:val="004E3FFB"/>
    <w:rsid w:val="004E4051"/>
    <w:rsid w:val="004E423A"/>
    <w:rsid w:val="004E4257"/>
    <w:rsid w:val="004E43FB"/>
    <w:rsid w:val="004E4555"/>
    <w:rsid w:val="004E468D"/>
    <w:rsid w:val="004E4726"/>
    <w:rsid w:val="004E47BC"/>
    <w:rsid w:val="004E4952"/>
    <w:rsid w:val="004E499A"/>
    <w:rsid w:val="004E4A25"/>
    <w:rsid w:val="004E4A2A"/>
    <w:rsid w:val="004E4DB8"/>
    <w:rsid w:val="004E4E26"/>
    <w:rsid w:val="004E4ECF"/>
    <w:rsid w:val="004E546E"/>
    <w:rsid w:val="004E556C"/>
    <w:rsid w:val="004E55EE"/>
    <w:rsid w:val="004E575D"/>
    <w:rsid w:val="004E58D0"/>
    <w:rsid w:val="004E58EE"/>
    <w:rsid w:val="004E5959"/>
    <w:rsid w:val="004E59C0"/>
    <w:rsid w:val="004E5A7D"/>
    <w:rsid w:val="004E5D6A"/>
    <w:rsid w:val="004E5DDB"/>
    <w:rsid w:val="004E5E8F"/>
    <w:rsid w:val="004E5ECE"/>
    <w:rsid w:val="004E5F3D"/>
    <w:rsid w:val="004E6201"/>
    <w:rsid w:val="004E62BF"/>
    <w:rsid w:val="004E62C6"/>
    <w:rsid w:val="004E63A8"/>
    <w:rsid w:val="004E6419"/>
    <w:rsid w:val="004E6720"/>
    <w:rsid w:val="004E6854"/>
    <w:rsid w:val="004E6877"/>
    <w:rsid w:val="004E6B4A"/>
    <w:rsid w:val="004E6D5A"/>
    <w:rsid w:val="004E6EC1"/>
    <w:rsid w:val="004E70B9"/>
    <w:rsid w:val="004E722A"/>
    <w:rsid w:val="004E72D8"/>
    <w:rsid w:val="004E7466"/>
    <w:rsid w:val="004E7505"/>
    <w:rsid w:val="004E7680"/>
    <w:rsid w:val="004E7810"/>
    <w:rsid w:val="004E798D"/>
    <w:rsid w:val="004E7BF4"/>
    <w:rsid w:val="004E7CFD"/>
    <w:rsid w:val="004E7D9E"/>
    <w:rsid w:val="004F001A"/>
    <w:rsid w:val="004F00CF"/>
    <w:rsid w:val="004F0141"/>
    <w:rsid w:val="004F0151"/>
    <w:rsid w:val="004F02A1"/>
    <w:rsid w:val="004F039F"/>
    <w:rsid w:val="004F04BB"/>
    <w:rsid w:val="004F04C2"/>
    <w:rsid w:val="004F0513"/>
    <w:rsid w:val="004F06D8"/>
    <w:rsid w:val="004F0976"/>
    <w:rsid w:val="004F0AA5"/>
    <w:rsid w:val="004F0AD2"/>
    <w:rsid w:val="004F0BAC"/>
    <w:rsid w:val="004F0DEA"/>
    <w:rsid w:val="004F0E22"/>
    <w:rsid w:val="004F0E69"/>
    <w:rsid w:val="004F1090"/>
    <w:rsid w:val="004F12D6"/>
    <w:rsid w:val="004F1534"/>
    <w:rsid w:val="004F1551"/>
    <w:rsid w:val="004F162B"/>
    <w:rsid w:val="004F1846"/>
    <w:rsid w:val="004F1A2B"/>
    <w:rsid w:val="004F1AC0"/>
    <w:rsid w:val="004F1B55"/>
    <w:rsid w:val="004F1D64"/>
    <w:rsid w:val="004F1E27"/>
    <w:rsid w:val="004F1E52"/>
    <w:rsid w:val="004F2186"/>
    <w:rsid w:val="004F2233"/>
    <w:rsid w:val="004F23B0"/>
    <w:rsid w:val="004F2426"/>
    <w:rsid w:val="004F24B5"/>
    <w:rsid w:val="004F24D7"/>
    <w:rsid w:val="004F2500"/>
    <w:rsid w:val="004F256C"/>
    <w:rsid w:val="004F2897"/>
    <w:rsid w:val="004F2958"/>
    <w:rsid w:val="004F2BA6"/>
    <w:rsid w:val="004F2C83"/>
    <w:rsid w:val="004F2EDB"/>
    <w:rsid w:val="004F35AC"/>
    <w:rsid w:val="004F39A9"/>
    <w:rsid w:val="004F39F8"/>
    <w:rsid w:val="004F3A04"/>
    <w:rsid w:val="004F3A2A"/>
    <w:rsid w:val="004F3A54"/>
    <w:rsid w:val="004F3D4E"/>
    <w:rsid w:val="004F3DA0"/>
    <w:rsid w:val="004F44DC"/>
    <w:rsid w:val="004F4569"/>
    <w:rsid w:val="004F45CA"/>
    <w:rsid w:val="004F46D1"/>
    <w:rsid w:val="004F473F"/>
    <w:rsid w:val="004F4913"/>
    <w:rsid w:val="004F4A9B"/>
    <w:rsid w:val="004F4B59"/>
    <w:rsid w:val="004F4BC6"/>
    <w:rsid w:val="004F4C65"/>
    <w:rsid w:val="004F4F2D"/>
    <w:rsid w:val="004F503A"/>
    <w:rsid w:val="004F51DD"/>
    <w:rsid w:val="004F5215"/>
    <w:rsid w:val="004F5216"/>
    <w:rsid w:val="004F5433"/>
    <w:rsid w:val="004F5500"/>
    <w:rsid w:val="004F55E4"/>
    <w:rsid w:val="004F563B"/>
    <w:rsid w:val="004F5A2D"/>
    <w:rsid w:val="004F5C4F"/>
    <w:rsid w:val="004F5CA4"/>
    <w:rsid w:val="004F5CEE"/>
    <w:rsid w:val="004F5D2F"/>
    <w:rsid w:val="004F5D96"/>
    <w:rsid w:val="004F5DDD"/>
    <w:rsid w:val="004F61EC"/>
    <w:rsid w:val="004F63E4"/>
    <w:rsid w:val="004F655F"/>
    <w:rsid w:val="004F6562"/>
    <w:rsid w:val="004F6633"/>
    <w:rsid w:val="004F6646"/>
    <w:rsid w:val="004F66CD"/>
    <w:rsid w:val="004F67E9"/>
    <w:rsid w:val="004F6A62"/>
    <w:rsid w:val="004F6BC3"/>
    <w:rsid w:val="004F6BFC"/>
    <w:rsid w:val="004F6F5E"/>
    <w:rsid w:val="004F7170"/>
    <w:rsid w:val="004F736C"/>
    <w:rsid w:val="004F756C"/>
    <w:rsid w:val="004F7792"/>
    <w:rsid w:val="004F783C"/>
    <w:rsid w:val="004F7928"/>
    <w:rsid w:val="004F79BA"/>
    <w:rsid w:val="004F79F5"/>
    <w:rsid w:val="004F7B5C"/>
    <w:rsid w:val="004F7BFD"/>
    <w:rsid w:val="004F7C94"/>
    <w:rsid w:val="004F7ECA"/>
    <w:rsid w:val="005000AB"/>
    <w:rsid w:val="00500103"/>
    <w:rsid w:val="00500175"/>
    <w:rsid w:val="00500247"/>
    <w:rsid w:val="005002B9"/>
    <w:rsid w:val="0050032E"/>
    <w:rsid w:val="0050037E"/>
    <w:rsid w:val="0050045D"/>
    <w:rsid w:val="005004FE"/>
    <w:rsid w:val="00500A41"/>
    <w:rsid w:val="00500B58"/>
    <w:rsid w:val="00500C42"/>
    <w:rsid w:val="00500EAE"/>
    <w:rsid w:val="00500F04"/>
    <w:rsid w:val="005011D5"/>
    <w:rsid w:val="005011E3"/>
    <w:rsid w:val="005018F6"/>
    <w:rsid w:val="0050197A"/>
    <w:rsid w:val="00501BDC"/>
    <w:rsid w:val="00501D3A"/>
    <w:rsid w:val="00501E23"/>
    <w:rsid w:val="00502471"/>
    <w:rsid w:val="005024A9"/>
    <w:rsid w:val="005024AE"/>
    <w:rsid w:val="005024F6"/>
    <w:rsid w:val="00502518"/>
    <w:rsid w:val="005025BA"/>
    <w:rsid w:val="005027F1"/>
    <w:rsid w:val="005028A9"/>
    <w:rsid w:val="00502970"/>
    <w:rsid w:val="00502B85"/>
    <w:rsid w:val="00502BAC"/>
    <w:rsid w:val="00502CA0"/>
    <w:rsid w:val="00502D2E"/>
    <w:rsid w:val="00502E37"/>
    <w:rsid w:val="00502ED5"/>
    <w:rsid w:val="00502F64"/>
    <w:rsid w:val="00502FA8"/>
    <w:rsid w:val="00503090"/>
    <w:rsid w:val="005032A3"/>
    <w:rsid w:val="0050335F"/>
    <w:rsid w:val="00503369"/>
    <w:rsid w:val="0050346D"/>
    <w:rsid w:val="005035C5"/>
    <w:rsid w:val="0050367E"/>
    <w:rsid w:val="00503884"/>
    <w:rsid w:val="005038A5"/>
    <w:rsid w:val="00503A32"/>
    <w:rsid w:val="00503D30"/>
    <w:rsid w:val="00503D54"/>
    <w:rsid w:val="00503E35"/>
    <w:rsid w:val="00503F22"/>
    <w:rsid w:val="0050402D"/>
    <w:rsid w:val="00504167"/>
    <w:rsid w:val="0050422F"/>
    <w:rsid w:val="005044B4"/>
    <w:rsid w:val="00504517"/>
    <w:rsid w:val="0050475B"/>
    <w:rsid w:val="0050490A"/>
    <w:rsid w:val="00504AFA"/>
    <w:rsid w:val="00504C53"/>
    <w:rsid w:val="00504D99"/>
    <w:rsid w:val="00504E4C"/>
    <w:rsid w:val="005051AA"/>
    <w:rsid w:val="00505250"/>
    <w:rsid w:val="00505266"/>
    <w:rsid w:val="00505326"/>
    <w:rsid w:val="0050537B"/>
    <w:rsid w:val="00505383"/>
    <w:rsid w:val="00505780"/>
    <w:rsid w:val="005059D9"/>
    <w:rsid w:val="005059ED"/>
    <w:rsid w:val="005059F0"/>
    <w:rsid w:val="00505A8F"/>
    <w:rsid w:val="00505B55"/>
    <w:rsid w:val="00505BD1"/>
    <w:rsid w:val="00506060"/>
    <w:rsid w:val="005060C2"/>
    <w:rsid w:val="0050619F"/>
    <w:rsid w:val="00506211"/>
    <w:rsid w:val="005062F4"/>
    <w:rsid w:val="005063D5"/>
    <w:rsid w:val="0050656E"/>
    <w:rsid w:val="0050668D"/>
    <w:rsid w:val="005066DA"/>
    <w:rsid w:val="00506707"/>
    <w:rsid w:val="005067BE"/>
    <w:rsid w:val="005067CB"/>
    <w:rsid w:val="0050684D"/>
    <w:rsid w:val="00506BB4"/>
    <w:rsid w:val="00506C92"/>
    <w:rsid w:val="00506D42"/>
    <w:rsid w:val="00506E35"/>
    <w:rsid w:val="00506FFF"/>
    <w:rsid w:val="00507032"/>
    <w:rsid w:val="005070D1"/>
    <w:rsid w:val="0050718E"/>
    <w:rsid w:val="005071E6"/>
    <w:rsid w:val="00507385"/>
    <w:rsid w:val="005073E7"/>
    <w:rsid w:val="0050799E"/>
    <w:rsid w:val="00507B06"/>
    <w:rsid w:val="00507B39"/>
    <w:rsid w:val="00507BD9"/>
    <w:rsid w:val="00507D3E"/>
    <w:rsid w:val="00507DA5"/>
    <w:rsid w:val="00507FB6"/>
    <w:rsid w:val="0051004F"/>
    <w:rsid w:val="005100EB"/>
    <w:rsid w:val="005103E6"/>
    <w:rsid w:val="005104B3"/>
    <w:rsid w:val="00510513"/>
    <w:rsid w:val="00510722"/>
    <w:rsid w:val="0051072B"/>
    <w:rsid w:val="00510A2F"/>
    <w:rsid w:val="00510ACF"/>
    <w:rsid w:val="00510B23"/>
    <w:rsid w:val="00510CB1"/>
    <w:rsid w:val="005113F4"/>
    <w:rsid w:val="0051148C"/>
    <w:rsid w:val="005114B8"/>
    <w:rsid w:val="00511561"/>
    <w:rsid w:val="005115BC"/>
    <w:rsid w:val="005116FF"/>
    <w:rsid w:val="00511737"/>
    <w:rsid w:val="00511846"/>
    <w:rsid w:val="00511915"/>
    <w:rsid w:val="00511948"/>
    <w:rsid w:val="0051196C"/>
    <w:rsid w:val="005119F6"/>
    <w:rsid w:val="00511CDF"/>
    <w:rsid w:val="00511D25"/>
    <w:rsid w:val="00511D27"/>
    <w:rsid w:val="00511E5C"/>
    <w:rsid w:val="005120B3"/>
    <w:rsid w:val="005120BB"/>
    <w:rsid w:val="005129CF"/>
    <w:rsid w:val="00512CB1"/>
    <w:rsid w:val="00512D8D"/>
    <w:rsid w:val="00512DEE"/>
    <w:rsid w:val="00513228"/>
    <w:rsid w:val="00513557"/>
    <w:rsid w:val="005136D1"/>
    <w:rsid w:val="00513A58"/>
    <w:rsid w:val="00513AD8"/>
    <w:rsid w:val="00513B05"/>
    <w:rsid w:val="00513D37"/>
    <w:rsid w:val="00513D9E"/>
    <w:rsid w:val="00513F31"/>
    <w:rsid w:val="00514131"/>
    <w:rsid w:val="00514253"/>
    <w:rsid w:val="00514372"/>
    <w:rsid w:val="005143F3"/>
    <w:rsid w:val="005144AE"/>
    <w:rsid w:val="0051454A"/>
    <w:rsid w:val="00514699"/>
    <w:rsid w:val="005149B3"/>
    <w:rsid w:val="00514AE5"/>
    <w:rsid w:val="00514B35"/>
    <w:rsid w:val="00514BC5"/>
    <w:rsid w:val="00514C31"/>
    <w:rsid w:val="00514D51"/>
    <w:rsid w:val="005150DD"/>
    <w:rsid w:val="005150E1"/>
    <w:rsid w:val="00515104"/>
    <w:rsid w:val="00515114"/>
    <w:rsid w:val="00515380"/>
    <w:rsid w:val="0051550E"/>
    <w:rsid w:val="0051582C"/>
    <w:rsid w:val="00515AA7"/>
    <w:rsid w:val="00515AFE"/>
    <w:rsid w:val="00515D41"/>
    <w:rsid w:val="00515E21"/>
    <w:rsid w:val="005161D4"/>
    <w:rsid w:val="00516279"/>
    <w:rsid w:val="005162D2"/>
    <w:rsid w:val="00516610"/>
    <w:rsid w:val="00516850"/>
    <w:rsid w:val="005168AA"/>
    <w:rsid w:val="00516AC3"/>
    <w:rsid w:val="00516AED"/>
    <w:rsid w:val="00516BE4"/>
    <w:rsid w:val="00516CA0"/>
    <w:rsid w:val="00516D4A"/>
    <w:rsid w:val="00516D85"/>
    <w:rsid w:val="00516F1D"/>
    <w:rsid w:val="00516F71"/>
    <w:rsid w:val="00516FBC"/>
    <w:rsid w:val="0051710D"/>
    <w:rsid w:val="005171B5"/>
    <w:rsid w:val="005171FC"/>
    <w:rsid w:val="0051734E"/>
    <w:rsid w:val="005173B9"/>
    <w:rsid w:val="005174BB"/>
    <w:rsid w:val="00517521"/>
    <w:rsid w:val="005175C9"/>
    <w:rsid w:val="00517A67"/>
    <w:rsid w:val="00517B1A"/>
    <w:rsid w:val="00517C90"/>
    <w:rsid w:val="005203AA"/>
    <w:rsid w:val="005206E0"/>
    <w:rsid w:val="00520863"/>
    <w:rsid w:val="005208F2"/>
    <w:rsid w:val="00520901"/>
    <w:rsid w:val="00520A24"/>
    <w:rsid w:val="00520B00"/>
    <w:rsid w:val="00520BB6"/>
    <w:rsid w:val="00520BEF"/>
    <w:rsid w:val="00520D80"/>
    <w:rsid w:val="00520EA3"/>
    <w:rsid w:val="00520F48"/>
    <w:rsid w:val="00520F92"/>
    <w:rsid w:val="00521216"/>
    <w:rsid w:val="0052136F"/>
    <w:rsid w:val="005213E1"/>
    <w:rsid w:val="005213E6"/>
    <w:rsid w:val="005214FE"/>
    <w:rsid w:val="00521517"/>
    <w:rsid w:val="00521575"/>
    <w:rsid w:val="00521926"/>
    <w:rsid w:val="00521E6A"/>
    <w:rsid w:val="00522051"/>
    <w:rsid w:val="005220BB"/>
    <w:rsid w:val="005221C4"/>
    <w:rsid w:val="005222E9"/>
    <w:rsid w:val="005226F7"/>
    <w:rsid w:val="005226FB"/>
    <w:rsid w:val="0052270A"/>
    <w:rsid w:val="0052286B"/>
    <w:rsid w:val="0052287F"/>
    <w:rsid w:val="00522940"/>
    <w:rsid w:val="00522C6C"/>
    <w:rsid w:val="00522E9C"/>
    <w:rsid w:val="00522FC6"/>
    <w:rsid w:val="0052310C"/>
    <w:rsid w:val="0052311E"/>
    <w:rsid w:val="0052324C"/>
    <w:rsid w:val="00523423"/>
    <w:rsid w:val="0052350C"/>
    <w:rsid w:val="00523A24"/>
    <w:rsid w:val="00523B2A"/>
    <w:rsid w:val="00523BCA"/>
    <w:rsid w:val="00523C99"/>
    <w:rsid w:val="00523E22"/>
    <w:rsid w:val="00523E48"/>
    <w:rsid w:val="00524043"/>
    <w:rsid w:val="005241DD"/>
    <w:rsid w:val="00524200"/>
    <w:rsid w:val="0052420D"/>
    <w:rsid w:val="00524363"/>
    <w:rsid w:val="00524383"/>
    <w:rsid w:val="0052440D"/>
    <w:rsid w:val="00524632"/>
    <w:rsid w:val="005246D6"/>
    <w:rsid w:val="00524742"/>
    <w:rsid w:val="0052486E"/>
    <w:rsid w:val="00524AF7"/>
    <w:rsid w:val="00524CBD"/>
    <w:rsid w:val="00524D24"/>
    <w:rsid w:val="00524F57"/>
    <w:rsid w:val="00524F94"/>
    <w:rsid w:val="00525025"/>
    <w:rsid w:val="00525038"/>
    <w:rsid w:val="00525062"/>
    <w:rsid w:val="0052525F"/>
    <w:rsid w:val="005252C4"/>
    <w:rsid w:val="00525405"/>
    <w:rsid w:val="00525780"/>
    <w:rsid w:val="0052590A"/>
    <w:rsid w:val="00525972"/>
    <w:rsid w:val="005259BC"/>
    <w:rsid w:val="00525BB4"/>
    <w:rsid w:val="00525BD4"/>
    <w:rsid w:val="00525C86"/>
    <w:rsid w:val="00525C99"/>
    <w:rsid w:val="00525CDD"/>
    <w:rsid w:val="00525D4A"/>
    <w:rsid w:val="00525D93"/>
    <w:rsid w:val="00525DE3"/>
    <w:rsid w:val="00526078"/>
    <w:rsid w:val="0052614B"/>
    <w:rsid w:val="005261BE"/>
    <w:rsid w:val="005264FD"/>
    <w:rsid w:val="00526544"/>
    <w:rsid w:val="005267E9"/>
    <w:rsid w:val="005269BC"/>
    <w:rsid w:val="00526A51"/>
    <w:rsid w:val="00526AB1"/>
    <w:rsid w:val="0052740B"/>
    <w:rsid w:val="0052758F"/>
    <w:rsid w:val="005275F2"/>
    <w:rsid w:val="0052775D"/>
    <w:rsid w:val="005277A2"/>
    <w:rsid w:val="00527A52"/>
    <w:rsid w:val="00527D55"/>
    <w:rsid w:val="00527D5B"/>
    <w:rsid w:val="00527D7C"/>
    <w:rsid w:val="005304CF"/>
    <w:rsid w:val="00530567"/>
    <w:rsid w:val="00530717"/>
    <w:rsid w:val="00530D9E"/>
    <w:rsid w:val="0053115C"/>
    <w:rsid w:val="0053122D"/>
    <w:rsid w:val="00531478"/>
    <w:rsid w:val="00531576"/>
    <w:rsid w:val="00531671"/>
    <w:rsid w:val="005316EA"/>
    <w:rsid w:val="005318C3"/>
    <w:rsid w:val="0053199D"/>
    <w:rsid w:val="00531E5B"/>
    <w:rsid w:val="005321D7"/>
    <w:rsid w:val="005321FC"/>
    <w:rsid w:val="00532276"/>
    <w:rsid w:val="005324E1"/>
    <w:rsid w:val="0053271F"/>
    <w:rsid w:val="00532732"/>
    <w:rsid w:val="00532815"/>
    <w:rsid w:val="00532872"/>
    <w:rsid w:val="00532D6F"/>
    <w:rsid w:val="0053306A"/>
    <w:rsid w:val="005332C1"/>
    <w:rsid w:val="005332DD"/>
    <w:rsid w:val="00533349"/>
    <w:rsid w:val="0053349B"/>
    <w:rsid w:val="005335B1"/>
    <w:rsid w:val="00533AE5"/>
    <w:rsid w:val="00533BC7"/>
    <w:rsid w:val="00533CB8"/>
    <w:rsid w:val="00533EB7"/>
    <w:rsid w:val="0053412E"/>
    <w:rsid w:val="005341EF"/>
    <w:rsid w:val="00534299"/>
    <w:rsid w:val="00534354"/>
    <w:rsid w:val="00534554"/>
    <w:rsid w:val="00534558"/>
    <w:rsid w:val="0053469A"/>
    <w:rsid w:val="00534766"/>
    <w:rsid w:val="00534A9A"/>
    <w:rsid w:val="00534C56"/>
    <w:rsid w:val="00534D4D"/>
    <w:rsid w:val="00534DA8"/>
    <w:rsid w:val="00534DFF"/>
    <w:rsid w:val="00534E0B"/>
    <w:rsid w:val="00534EC4"/>
    <w:rsid w:val="0053505E"/>
    <w:rsid w:val="0053512A"/>
    <w:rsid w:val="005353D7"/>
    <w:rsid w:val="005354A0"/>
    <w:rsid w:val="00535722"/>
    <w:rsid w:val="00535998"/>
    <w:rsid w:val="00535A1B"/>
    <w:rsid w:val="00535A33"/>
    <w:rsid w:val="00535D79"/>
    <w:rsid w:val="00535D94"/>
    <w:rsid w:val="00535DE1"/>
    <w:rsid w:val="00535FB1"/>
    <w:rsid w:val="0053612E"/>
    <w:rsid w:val="00536392"/>
    <w:rsid w:val="0053661F"/>
    <w:rsid w:val="005367F4"/>
    <w:rsid w:val="0053680F"/>
    <w:rsid w:val="00536946"/>
    <w:rsid w:val="005369FF"/>
    <w:rsid w:val="00536A00"/>
    <w:rsid w:val="00536EB3"/>
    <w:rsid w:val="005370EA"/>
    <w:rsid w:val="00537199"/>
    <w:rsid w:val="00537344"/>
    <w:rsid w:val="005373EF"/>
    <w:rsid w:val="00537530"/>
    <w:rsid w:val="0053790D"/>
    <w:rsid w:val="0053798F"/>
    <w:rsid w:val="00537A54"/>
    <w:rsid w:val="00537A63"/>
    <w:rsid w:val="00537A6B"/>
    <w:rsid w:val="00537B75"/>
    <w:rsid w:val="00537C26"/>
    <w:rsid w:val="00540305"/>
    <w:rsid w:val="005403B8"/>
    <w:rsid w:val="00540491"/>
    <w:rsid w:val="00540620"/>
    <w:rsid w:val="005406AC"/>
    <w:rsid w:val="0054082E"/>
    <w:rsid w:val="005408F0"/>
    <w:rsid w:val="00540B63"/>
    <w:rsid w:val="00540DA9"/>
    <w:rsid w:val="00540E74"/>
    <w:rsid w:val="00540E8D"/>
    <w:rsid w:val="00540F83"/>
    <w:rsid w:val="00541033"/>
    <w:rsid w:val="0054105E"/>
    <w:rsid w:val="005411D9"/>
    <w:rsid w:val="0054134C"/>
    <w:rsid w:val="00541419"/>
    <w:rsid w:val="00541520"/>
    <w:rsid w:val="005415A4"/>
    <w:rsid w:val="00541701"/>
    <w:rsid w:val="005417ED"/>
    <w:rsid w:val="0054189F"/>
    <w:rsid w:val="00541AE6"/>
    <w:rsid w:val="00541CAE"/>
    <w:rsid w:val="00541D69"/>
    <w:rsid w:val="00541F29"/>
    <w:rsid w:val="00541F96"/>
    <w:rsid w:val="00542221"/>
    <w:rsid w:val="005423F8"/>
    <w:rsid w:val="00542455"/>
    <w:rsid w:val="00542710"/>
    <w:rsid w:val="0054286E"/>
    <w:rsid w:val="005428E0"/>
    <w:rsid w:val="00542942"/>
    <w:rsid w:val="00542B14"/>
    <w:rsid w:val="00542B96"/>
    <w:rsid w:val="00542EA0"/>
    <w:rsid w:val="00542FC7"/>
    <w:rsid w:val="00542FF0"/>
    <w:rsid w:val="00543044"/>
    <w:rsid w:val="005432C8"/>
    <w:rsid w:val="005434A5"/>
    <w:rsid w:val="005434F5"/>
    <w:rsid w:val="00543B61"/>
    <w:rsid w:val="00543BBB"/>
    <w:rsid w:val="00543C6F"/>
    <w:rsid w:val="00543CD1"/>
    <w:rsid w:val="00543CFB"/>
    <w:rsid w:val="00543D82"/>
    <w:rsid w:val="00543DAB"/>
    <w:rsid w:val="00543E6A"/>
    <w:rsid w:val="00543F9B"/>
    <w:rsid w:val="00544120"/>
    <w:rsid w:val="00544228"/>
    <w:rsid w:val="005442A2"/>
    <w:rsid w:val="00544362"/>
    <w:rsid w:val="00544405"/>
    <w:rsid w:val="005449AD"/>
    <w:rsid w:val="00544A8D"/>
    <w:rsid w:val="00544B09"/>
    <w:rsid w:val="00544B79"/>
    <w:rsid w:val="00544B8A"/>
    <w:rsid w:val="00544C4E"/>
    <w:rsid w:val="00544E72"/>
    <w:rsid w:val="00544FCA"/>
    <w:rsid w:val="0054517C"/>
    <w:rsid w:val="00545548"/>
    <w:rsid w:val="005455FB"/>
    <w:rsid w:val="005457AB"/>
    <w:rsid w:val="005457FE"/>
    <w:rsid w:val="00545832"/>
    <w:rsid w:val="00545926"/>
    <w:rsid w:val="00545E4F"/>
    <w:rsid w:val="00545E8F"/>
    <w:rsid w:val="005460D7"/>
    <w:rsid w:val="005460D9"/>
    <w:rsid w:val="00546162"/>
    <w:rsid w:val="005461BE"/>
    <w:rsid w:val="005462AE"/>
    <w:rsid w:val="005462CF"/>
    <w:rsid w:val="00546472"/>
    <w:rsid w:val="005464AC"/>
    <w:rsid w:val="005469D2"/>
    <w:rsid w:val="00546A7A"/>
    <w:rsid w:val="00546B01"/>
    <w:rsid w:val="00546C82"/>
    <w:rsid w:val="00546E10"/>
    <w:rsid w:val="00546EF2"/>
    <w:rsid w:val="00546F04"/>
    <w:rsid w:val="00546FA6"/>
    <w:rsid w:val="005473C3"/>
    <w:rsid w:val="0054744A"/>
    <w:rsid w:val="005474BE"/>
    <w:rsid w:val="0054756A"/>
    <w:rsid w:val="00547796"/>
    <w:rsid w:val="00547A35"/>
    <w:rsid w:val="00547AC7"/>
    <w:rsid w:val="00547ACE"/>
    <w:rsid w:val="00547E37"/>
    <w:rsid w:val="0055008A"/>
    <w:rsid w:val="00550189"/>
    <w:rsid w:val="0055048B"/>
    <w:rsid w:val="0055049F"/>
    <w:rsid w:val="005504AB"/>
    <w:rsid w:val="00550534"/>
    <w:rsid w:val="00550569"/>
    <w:rsid w:val="00550637"/>
    <w:rsid w:val="0055068B"/>
    <w:rsid w:val="0055090F"/>
    <w:rsid w:val="0055097E"/>
    <w:rsid w:val="00550B1E"/>
    <w:rsid w:val="00550C2E"/>
    <w:rsid w:val="00550C84"/>
    <w:rsid w:val="00550CBB"/>
    <w:rsid w:val="00550D79"/>
    <w:rsid w:val="00550D7E"/>
    <w:rsid w:val="00550DBA"/>
    <w:rsid w:val="00550DCB"/>
    <w:rsid w:val="00550EE8"/>
    <w:rsid w:val="00550EFB"/>
    <w:rsid w:val="00550FE0"/>
    <w:rsid w:val="00551061"/>
    <w:rsid w:val="0055119D"/>
    <w:rsid w:val="00551275"/>
    <w:rsid w:val="00551305"/>
    <w:rsid w:val="00551380"/>
    <w:rsid w:val="005513FB"/>
    <w:rsid w:val="0055158D"/>
    <w:rsid w:val="005516C4"/>
    <w:rsid w:val="005516C8"/>
    <w:rsid w:val="00551725"/>
    <w:rsid w:val="00551DA8"/>
    <w:rsid w:val="00551E19"/>
    <w:rsid w:val="00551F1E"/>
    <w:rsid w:val="00551F35"/>
    <w:rsid w:val="00551FF1"/>
    <w:rsid w:val="005523D9"/>
    <w:rsid w:val="0055240A"/>
    <w:rsid w:val="0055286B"/>
    <w:rsid w:val="00552889"/>
    <w:rsid w:val="00552AA2"/>
    <w:rsid w:val="00552C5E"/>
    <w:rsid w:val="00552D38"/>
    <w:rsid w:val="00552FCE"/>
    <w:rsid w:val="0055300C"/>
    <w:rsid w:val="00553019"/>
    <w:rsid w:val="005530B8"/>
    <w:rsid w:val="005530BD"/>
    <w:rsid w:val="005530CE"/>
    <w:rsid w:val="005536D5"/>
    <w:rsid w:val="00553D6A"/>
    <w:rsid w:val="00553D84"/>
    <w:rsid w:val="00553FC2"/>
    <w:rsid w:val="00554222"/>
    <w:rsid w:val="005546A3"/>
    <w:rsid w:val="005547D3"/>
    <w:rsid w:val="005548E8"/>
    <w:rsid w:val="00554974"/>
    <w:rsid w:val="00554B23"/>
    <w:rsid w:val="00554CD7"/>
    <w:rsid w:val="00554D54"/>
    <w:rsid w:val="00554EA8"/>
    <w:rsid w:val="00555252"/>
    <w:rsid w:val="0055532C"/>
    <w:rsid w:val="00555368"/>
    <w:rsid w:val="0055536C"/>
    <w:rsid w:val="005556AB"/>
    <w:rsid w:val="00555882"/>
    <w:rsid w:val="00555AA5"/>
    <w:rsid w:val="00555ACA"/>
    <w:rsid w:val="00555B8B"/>
    <w:rsid w:val="00555B9A"/>
    <w:rsid w:val="00555D17"/>
    <w:rsid w:val="00555D6F"/>
    <w:rsid w:val="00555DCE"/>
    <w:rsid w:val="00555E13"/>
    <w:rsid w:val="00556296"/>
    <w:rsid w:val="005562D0"/>
    <w:rsid w:val="00556317"/>
    <w:rsid w:val="0055665D"/>
    <w:rsid w:val="0055690E"/>
    <w:rsid w:val="0055695A"/>
    <w:rsid w:val="005569D2"/>
    <w:rsid w:val="00556B6D"/>
    <w:rsid w:val="00556C2C"/>
    <w:rsid w:val="00556C9C"/>
    <w:rsid w:val="00556CBD"/>
    <w:rsid w:val="00556DFA"/>
    <w:rsid w:val="00556E75"/>
    <w:rsid w:val="00556FDB"/>
    <w:rsid w:val="005570F9"/>
    <w:rsid w:val="00557399"/>
    <w:rsid w:val="0055748F"/>
    <w:rsid w:val="00557530"/>
    <w:rsid w:val="00557587"/>
    <w:rsid w:val="005575D7"/>
    <w:rsid w:val="0055784C"/>
    <w:rsid w:val="00557872"/>
    <w:rsid w:val="00557A88"/>
    <w:rsid w:val="00557B04"/>
    <w:rsid w:val="00557D82"/>
    <w:rsid w:val="00557F57"/>
    <w:rsid w:val="00560135"/>
    <w:rsid w:val="00560194"/>
    <w:rsid w:val="005601BA"/>
    <w:rsid w:val="00560288"/>
    <w:rsid w:val="00560735"/>
    <w:rsid w:val="00560779"/>
    <w:rsid w:val="0056077E"/>
    <w:rsid w:val="00560845"/>
    <w:rsid w:val="00560860"/>
    <w:rsid w:val="00560899"/>
    <w:rsid w:val="00560900"/>
    <w:rsid w:val="00560AF0"/>
    <w:rsid w:val="00560C8D"/>
    <w:rsid w:val="00560E43"/>
    <w:rsid w:val="00560F9C"/>
    <w:rsid w:val="00561021"/>
    <w:rsid w:val="00561064"/>
    <w:rsid w:val="005610D5"/>
    <w:rsid w:val="0056111B"/>
    <w:rsid w:val="00561259"/>
    <w:rsid w:val="005615F2"/>
    <w:rsid w:val="005616C5"/>
    <w:rsid w:val="005616E0"/>
    <w:rsid w:val="0056172F"/>
    <w:rsid w:val="005618D9"/>
    <w:rsid w:val="005618FE"/>
    <w:rsid w:val="00561928"/>
    <w:rsid w:val="0056196F"/>
    <w:rsid w:val="00561B26"/>
    <w:rsid w:val="00561B99"/>
    <w:rsid w:val="00561C3A"/>
    <w:rsid w:val="00561C87"/>
    <w:rsid w:val="00561E94"/>
    <w:rsid w:val="005620E3"/>
    <w:rsid w:val="005621F7"/>
    <w:rsid w:val="00562570"/>
    <w:rsid w:val="005626E9"/>
    <w:rsid w:val="0056271E"/>
    <w:rsid w:val="005628F0"/>
    <w:rsid w:val="005629E8"/>
    <w:rsid w:val="00562A0A"/>
    <w:rsid w:val="00562AA2"/>
    <w:rsid w:val="0056306A"/>
    <w:rsid w:val="005630D7"/>
    <w:rsid w:val="00563196"/>
    <w:rsid w:val="0056325C"/>
    <w:rsid w:val="00563650"/>
    <w:rsid w:val="005637BC"/>
    <w:rsid w:val="0056388E"/>
    <w:rsid w:val="00563928"/>
    <w:rsid w:val="00563995"/>
    <w:rsid w:val="00563A39"/>
    <w:rsid w:val="00563B6C"/>
    <w:rsid w:val="00563F10"/>
    <w:rsid w:val="00563FE0"/>
    <w:rsid w:val="0056427C"/>
    <w:rsid w:val="00564343"/>
    <w:rsid w:val="0056458D"/>
    <w:rsid w:val="00564964"/>
    <w:rsid w:val="00564C19"/>
    <w:rsid w:val="00564D20"/>
    <w:rsid w:val="00564D34"/>
    <w:rsid w:val="00564F21"/>
    <w:rsid w:val="00564F51"/>
    <w:rsid w:val="005650EF"/>
    <w:rsid w:val="00565260"/>
    <w:rsid w:val="005652DD"/>
    <w:rsid w:val="00565496"/>
    <w:rsid w:val="005656D2"/>
    <w:rsid w:val="00565731"/>
    <w:rsid w:val="00565977"/>
    <w:rsid w:val="00565B5A"/>
    <w:rsid w:val="00565B99"/>
    <w:rsid w:val="00565CBE"/>
    <w:rsid w:val="005660A7"/>
    <w:rsid w:val="005663AE"/>
    <w:rsid w:val="005663C0"/>
    <w:rsid w:val="00566450"/>
    <w:rsid w:val="00566525"/>
    <w:rsid w:val="0056659C"/>
    <w:rsid w:val="0056660C"/>
    <w:rsid w:val="005666D2"/>
    <w:rsid w:val="00566A1F"/>
    <w:rsid w:val="00566BBE"/>
    <w:rsid w:val="00566DB7"/>
    <w:rsid w:val="00566DDE"/>
    <w:rsid w:val="00566FD2"/>
    <w:rsid w:val="00567021"/>
    <w:rsid w:val="005670C3"/>
    <w:rsid w:val="00567135"/>
    <w:rsid w:val="005671CD"/>
    <w:rsid w:val="0056722E"/>
    <w:rsid w:val="00567307"/>
    <w:rsid w:val="00567703"/>
    <w:rsid w:val="005677F6"/>
    <w:rsid w:val="005678E6"/>
    <w:rsid w:val="0056790F"/>
    <w:rsid w:val="00567B0A"/>
    <w:rsid w:val="00567CF5"/>
    <w:rsid w:val="00567E48"/>
    <w:rsid w:val="00567E5F"/>
    <w:rsid w:val="00567F3C"/>
    <w:rsid w:val="005700CD"/>
    <w:rsid w:val="0057022E"/>
    <w:rsid w:val="005703A0"/>
    <w:rsid w:val="005703D9"/>
    <w:rsid w:val="005705E7"/>
    <w:rsid w:val="00570797"/>
    <w:rsid w:val="00570818"/>
    <w:rsid w:val="0057085C"/>
    <w:rsid w:val="005708F5"/>
    <w:rsid w:val="00571076"/>
    <w:rsid w:val="005710A1"/>
    <w:rsid w:val="0057116E"/>
    <w:rsid w:val="00571192"/>
    <w:rsid w:val="00571274"/>
    <w:rsid w:val="005712FA"/>
    <w:rsid w:val="00571304"/>
    <w:rsid w:val="005714B6"/>
    <w:rsid w:val="00571592"/>
    <w:rsid w:val="005716D0"/>
    <w:rsid w:val="005717EA"/>
    <w:rsid w:val="00571882"/>
    <w:rsid w:val="00571AE4"/>
    <w:rsid w:val="00571C7E"/>
    <w:rsid w:val="00571C95"/>
    <w:rsid w:val="005721DA"/>
    <w:rsid w:val="00572496"/>
    <w:rsid w:val="00572549"/>
    <w:rsid w:val="00572624"/>
    <w:rsid w:val="005727AF"/>
    <w:rsid w:val="0057281E"/>
    <w:rsid w:val="00572921"/>
    <w:rsid w:val="00572998"/>
    <w:rsid w:val="00572A69"/>
    <w:rsid w:val="00572AD2"/>
    <w:rsid w:val="00572C14"/>
    <w:rsid w:val="00572CBB"/>
    <w:rsid w:val="00572D6F"/>
    <w:rsid w:val="005730A6"/>
    <w:rsid w:val="00573172"/>
    <w:rsid w:val="0057322B"/>
    <w:rsid w:val="005732E6"/>
    <w:rsid w:val="0057343A"/>
    <w:rsid w:val="00573709"/>
    <w:rsid w:val="00573827"/>
    <w:rsid w:val="005738D9"/>
    <w:rsid w:val="00573AAE"/>
    <w:rsid w:val="00573AF8"/>
    <w:rsid w:val="00573C97"/>
    <w:rsid w:val="00573CF3"/>
    <w:rsid w:val="00573D11"/>
    <w:rsid w:val="00573DD4"/>
    <w:rsid w:val="00573EB1"/>
    <w:rsid w:val="00574087"/>
    <w:rsid w:val="005740A6"/>
    <w:rsid w:val="005740BE"/>
    <w:rsid w:val="00574195"/>
    <w:rsid w:val="0057421A"/>
    <w:rsid w:val="00574282"/>
    <w:rsid w:val="005742F3"/>
    <w:rsid w:val="00574309"/>
    <w:rsid w:val="00574547"/>
    <w:rsid w:val="00574568"/>
    <w:rsid w:val="0057463F"/>
    <w:rsid w:val="00574A04"/>
    <w:rsid w:val="00574C28"/>
    <w:rsid w:val="0057514B"/>
    <w:rsid w:val="0057520F"/>
    <w:rsid w:val="005752D8"/>
    <w:rsid w:val="00575307"/>
    <w:rsid w:val="00575341"/>
    <w:rsid w:val="00575657"/>
    <w:rsid w:val="005756D0"/>
    <w:rsid w:val="005756DE"/>
    <w:rsid w:val="00575846"/>
    <w:rsid w:val="00575972"/>
    <w:rsid w:val="00575B50"/>
    <w:rsid w:val="00575D84"/>
    <w:rsid w:val="00576047"/>
    <w:rsid w:val="00576059"/>
    <w:rsid w:val="005761D8"/>
    <w:rsid w:val="00576233"/>
    <w:rsid w:val="005764D0"/>
    <w:rsid w:val="0057656A"/>
    <w:rsid w:val="005767C8"/>
    <w:rsid w:val="00576843"/>
    <w:rsid w:val="00576B9B"/>
    <w:rsid w:val="00576FF9"/>
    <w:rsid w:val="005773D2"/>
    <w:rsid w:val="005775A0"/>
    <w:rsid w:val="00577693"/>
    <w:rsid w:val="00577770"/>
    <w:rsid w:val="005777F5"/>
    <w:rsid w:val="00577866"/>
    <w:rsid w:val="005778C8"/>
    <w:rsid w:val="0057795D"/>
    <w:rsid w:val="00577998"/>
    <w:rsid w:val="00577A05"/>
    <w:rsid w:val="00577ACA"/>
    <w:rsid w:val="00577FCD"/>
    <w:rsid w:val="00580814"/>
    <w:rsid w:val="00580DFA"/>
    <w:rsid w:val="00580E95"/>
    <w:rsid w:val="00580F32"/>
    <w:rsid w:val="005810B8"/>
    <w:rsid w:val="005810D1"/>
    <w:rsid w:val="005810D3"/>
    <w:rsid w:val="0058110F"/>
    <w:rsid w:val="005812A6"/>
    <w:rsid w:val="005812AB"/>
    <w:rsid w:val="005812BD"/>
    <w:rsid w:val="0058138A"/>
    <w:rsid w:val="005814F0"/>
    <w:rsid w:val="0058156E"/>
    <w:rsid w:val="00581705"/>
    <w:rsid w:val="005817C6"/>
    <w:rsid w:val="00581840"/>
    <w:rsid w:val="00581CC5"/>
    <w:rsid w:val="00581DBC"/>
    <w:rsid w:val="00581E71"/>
    <w:rsid w:val="00581F88"/>
    <w:rsid w:val="00582033"/>
    <w:rsid w:val="0058225F"/>
    <w:rsid w:val="005822A2"/>
    <w:rsid w:val="00582309"/>
    <w:rsid w:val="005824AA"/>
    <w:rsid w:val="00582CB0"/>
    <w:rsid w:val="00582CCB"/>
    <w:rsid w:val="00582D73"/>
    <w:rsid w:val="00582DAE"/>
    <w:rsid w:val="00582E29"/>
    <w:rsid w:val="0058301D"/>
    <w:rsid w:val="0058305C"/>
    <w:rsid w:val="00583099"/>
    <w:rsid w:val="005830DE"/>
    <w:rsid w:val="00583181"/>
    <w:rsid w:val="00583476"/>
    <w:rsid w:val="00583613"/>
    <w:rsid w:val="00583626"/>
    <w:rsid w:val="00583657"/>
    <w:rsid w:val="00583663"/>
    <w:rsid w:val="005836A7"/>
    <w:rsid w:val="00583722"/>
    <w:rsid w:val="005837AF"/>
    <w:rsid w:val="005837FE"/>
    <w:rsid w:val="0058382E"/>
    <w:rsid w:val="00583D11"/>
    <w:rsid w:val="00583D51"/>
    <w:rsid w:val="00583DAF"/>
    <w:rsid w:val="00583F19"/>
    <w:rsid w:val="00583FFE"/>
    <w:rsid w:val="005841B9"/>
    <w:rsid w:val="005842F0"/>
    <w:rsid w:val="00584555"/>
    <w:rsid w:val="00584793"/>
    <w:rsid w:val="00584908"/>
    <w:rsid w:val="00584953"/>
    <w:rsid w:val="00584BBC"/>
    <w:rsid w:val="00584BD1"/>
    <w:rsid w:val="00584D23"/>
    <w:rsid w:val="00584E75"/>
    <w:rsid w:val="00584EF6"/>
    <w:rsid w:val="00584FF8"/>
    <w:rsid w:val="00585105"/>
    <w:rsid w:val="0058518B"/>
    <w:rsid w:val="005851FC"/>
    <w:rsid w:val="00585507"/>
    <w:rsid w:val="0058554A"/>
    <w:rsid w:val="00585585"/>
    <w:rsid w:val="00585649"/>
    <w:rsid w:val="005857E0"/>
    <w:rsid w:val="0058580D"/>
    <w:rsid w:val="005858EB"/>
    <w:rsid w:val="00585939"/>
    <w:rsid w:val="00585B52"/>
    <w:rsid w:val="00585C45"/>
    <w:rsid w:val="00585FED"/>
    <w:rsid w:val="005862BD"/>
    <w:rsid w:val="00586305"/>
    <w:rsid w:val="00586417"/>
    <w:rsid w:val="00586537"/>
    <w:rsid w:val="00586933"/>
    <w:rsid w:val="00586AEB"/>
    <w:rsid w:val="00586B4E"/>
    <w:rsid w:val="00586BBC"/>
    <w:rsid w:val="00586E02"/>
    <w:rsid w:val="00587177"/>
    <w:rsid w:val="00587317"/>
    <w:rsid w:val="0058753A"/>
    <w:rsid w:val="00587780"/>
    <w:rsid w:val="00587BE6"/>
    <w:rsid w:val="00587FE6"/>
    <w:rsid w:val="0059049C"/>
    <w:rsid w:val="005904C1"/>
    <w:rsid w:val="00590564"/>
    <w:rsid w:val="00590738"/>
    <w:rsid w:val="005907BF"/>
    <w:rsid w:val="0059087F"/>
    <w:rsid w:val="00590959"/>
    <w:rsid w:val="00590A2B"/>
    <w:rsid w:val="00590A76"/>
    <w:rsid w:val="00590B2D"/>
    <w:rsid w:val="00590CA1"/>
    <w:rsid w:val="00590E4E"/>
    <w:rsid w:val="00590F76"/>
    <w:rsid w:val="00591046"/>
    <w:rsid w:val="00591061"/>
    <w:rsid w:val="0059116D"/>
    <w:rsid w:val="00591267"/>
    <w:rsid w:val="005912B1"/>
    <w:rsid w:val="00591533"/>
    <w:rsid w:val="005915CB"/>
    <w:rsid w:val="005917B1"/>
    <w:rsid w:val="005918DA"/>
    <w:rsid w:val="0059193F"/>
    <w:rsid w:val="00591D14"/>
    <w:rsid w:val="00591D85"/>
    <w:rsid w:val="00591F09"/>
    <w:rsid w:val="0059215D"/>
    <w:rsid w:val="00592352"/>
    <w:rsid w:val="0059235E"/>
    <w:rsid w:val="005924B4"/>
    <w:rsid w:val="0059250C"/>
    <w:rsid w:val="005925EE"/>
    <w:rsid w:val="00592659"/>
    <w:rsid w:val="00592A32"/>
    <w:rsid w:val="00592E0A"/>
    <w:rsid w:val="00592ED8"/>
    <w:rsid w:val="00592EEB"/>
    <w:rsid w:val="00592EEE"/>
    <w:rsid w:val="005931B5"/>
    <w:rsid w:val="00593225"/>
    <w:rsid w:val="0059388F"/>
    <w:rsid w:val="00593A29"/>
    <w:rsid w:val="00593A74"/>
    <w:rsid w:val="00593AFE"/>
    <w:rsid w:val="00593B61"/>
    <w:rsid w:val="00593CF2"/>
    <w:rsid w:val="00593EB5"/>
    <w:rsid w:val="00593F42"/>
    <w:rsid w:val="00593FC5"/>
    <w:rsid w:val="00594051"/>
    <w:rsid w:val="00594125"/>
    <w:rsid w:val="005943D5"/>
    <w:rsid w:val="005947C9"/>
    <w:rsid w:val="00594917"/>
    <w:rsid w:val="0059496C"/>
    <w:rsid w:val="00594C3E"/>
    <w:rsid w:val="00594C6A"/>
    <w:rsid w:val="00594CC6"/>
    <w:rsid w:val="00594E17"/>
    <w:rsid w:val="0059514E"/>
    <w:rsid w:val="005952B7"/>
    <w:rsid w:val="00595313"/>
    <w:rsid w:val="00595444"/>
    <w:rsid w:val="0059550D"/>
    <w:rsid w:val="0059577A"/>
    <w:rsid w:val="00595795"/>
    <w:rsid w:val="00595851"/>
    <w:rsid w:val="00595915"/>
    <w:rsid w:val="00595B68"/>
    <w:rsid w:val="00595B82"/>
    <w:rsid w:val="00595CF7"/>
    <w:rsid w:val="00595D3E"/>
    <w:rsid w:val="00595FF0"/>
    <w:rsid w:val="005960E8"/>
    <w:rsid w:val="005960EE"/>
    <w:rsid w:val="005961AF"/>
    <w:rsid w:val="005961FA"/>
    <w:rsid w:val="005963A4"/>
    <w:rsid w:val="00596421"/>
    <w:rsid w:val="00596537"/>
    <w:rsid w:val="005966F4"/>
    <w:rsid w:val="00596830"/>
    <w:rsid w:val="00596A2B"/>
    <w:rsid w:val="00596B07"/>
    <w:rsid w:val="00596C82"/>
    <w:rsid w:val="00596CC5"/>
    <w:rsid w:val="00596D8B"/>
    <w:rsid w:val="00596DBF"/>
    <w:rsid w:val="00596E9A"/>
    <w:rsid w:val="00596F39"/>
    <w:rsid w:val="00596FB2"/>
    <w:rsid w:val="00597032"/>
    <w:rsid w:val="0059711A"/>
    <w:rsid w:val="00597156"/>
    <w:rsid w:val="00597461"/>
    <w:rsid w:val="0059754B"/>
    <w:rsid w:val="00597606"/>
    <w:rsid w:val="00597611"/>
    <w:rsid w:val="00597759"/>
    <w:rsid w:val="00597798"/>
    <w:rsid w:val="005977AE"/>
    <w:rsid w:val="005977CD"/>
    <w:rsid w:val="00597959"/>
    <w:rsid w:val="00597BAA"/>
    <w:rsid w:val="00597CBE"/>
    <w:rsid w:val="00597D2F"/>
    <w:rsid w:val="00597D4B"/>
    <w:rsid w:val="00597D5C"/>
    <w:rsid w:val="00597D91"/>
    <w:rsid w:val="00597DB5"/>
    <w:rsid w:val="00597E8D"/>
    <w:rsid w:val="00597EE6"/>
    <w:rsid w:val="00597FC5"/>
    <w:rsid w:val="005A0264"/>
    <w:rsid w:val="005A04E3"/>
    <w:rsid w:val="005A0505"/>
    <w:rsid w:val="005A0623"/>
    <w:rsid w:val="005A07CC"/>
    <w:rsid w:val="005A0885"/>
    <w:rsid w:val="005A0978"/>
    <w:rsid w:val="005A0AAA"/>
    <w:rsid w:val="005A0DC3"/>
    <w:rsid w:val="005A0E20"/>
    <w:rsid w:val="005A0ECB"/>
    <w:rsid w:val="005A0EDE"/>
    <w:rsid w:val="005A10D5"/>
    <w:rsid w:val="005A1133"/>
    <w:rsid w:val="005A14AD"/>
    <w:rsid w:val="005A14B0"/>
    <w:rsid w:val="005A15DF"/>
    <w:rsid w:val="005A1677"/>
    <w:rsid w:val="005A182D"/>
    <w:rsid w:val="005A1848"/>
    <w:rsid w:val="005A1AF1"/>
    <w:rsid w:val="005A1B9C"/>
    <w:rsid w:val="005A1F1D"/>
    <w:rsid w:val="005A1FEE"/>
    <w:rsid w:val="005A21E4"/>
    <w:rsid w:val="005A222C"/>
    <w:rsid w:val="005A241E"/>
    <w:rsid w:val="005A24F7"/>
    <w:rsid w:val="005A26F1"/>
    <w:rsid w:val="005A27B2"/>
    <w:rsid w:val="005A2C26"/>
    <w:rsid w:val="005A2C8F"/>
    <w:rsid w:val="005A2D6E"/>
    <w:rsid w:val="005A2E5A"/>
    <w:rsid w:val="005A2F37"/>
    <w:rsid w:val="005A3140"/>
    <w:rsid w:val="005A31D4"/>
    <w:rsid w:val="005A3363"/>
    <w:rsid w:val="005A3444"/>
    <w:rsid w:val="005A3555"/>
    <w:rsid w:val="005A368C"/>
    <w:rsid w:val="005A380D"/>
    <w:rsid w:val="005A3972"/>
    <w:rsid w:val="005A3A81"/>
    <w:rsid w:val="005A3B17"/>
    <w:rsid w:val="005A3C07"/>
    <w:rsid w:val="005A3EDB"/>
    <w:rsid w:val="005A42E6"/>
    <w:rsid w:val="005A431B"/>
    <w:rsid w:val="005A4435"/>
    <w:rsid w:val="005A45BD"/>
    <w:rsid w:val="005A45CD"/>
    <w:rsid w:val="005A468B"/>
    <w:rsid w:val="005A481E"/>
    <w:rsid w:val="005A486D"/>
    <w:rsid w:val="005A4954"/>
    <w:rsid w:val="005A4966"/>
    <w:rsid w:val="005A4A68"/>
    <w:rsid w:val="005A4AFF"/>
    <w:rsid w:val="005A4B16"/>
    <w:rsid w:val="005A4B28"/>
    <w:rsid w:val="005A4B75"/>
    <w:rsid w:val="005A4BE2"/>
    <w:rsid w:val="005A4BF4"/>
    <w:rsid w:val="005A4C36"/>
    <w:rsid w:val="005A4D01"/>
    <w:rsid w:val="005A4D0D"/>
    <w:rsid w:val="005A4D2C"/>
    <w:rsid w:val="005A50B9"/>
    <w:rsid w:val="005A50CB"/>
    <w:rsid w:val="005A50F8"/>
    <w:rsid w:val="005A52D6"/>
    <w:rsid w:val="005A54B2"/>
    <w:rsid w:val="005A54EA"/>
    <w:rsid w:val="005A54FB"/>
    <w:rsid w:val="005A55E4"/>
    <w:rsid w:val="005A57AA"/>
    <w:rsid w:val="005A5AAB"/>
    <w:rsid w:val="005A5C38"/>
    <w:rsid w:val="005A5DBC"/>
    <w:rsid w:val="005A6203"/>
    <w:rsid w:val="005A646C"/>
    <w:rsid w:val="005A6512"/>
    <w:rsid w:val="005A6897"/>
    <w:rsid w:val="005A69FF"/>
    <w:rsid w:val="005A6B53"/>
    <w:rsid w:val="005A6F16"/>
    <w:rsid w:val="005A6F45"/>
    <w:rsid w:val="005A7152"/>
    <w:rsid w:val="005A7158"/>
    <w:rsid w:val="005A7386"/>
    <w:rsid w:val="005A73C9"/>
    <w:rsid w:val="005A74AE"/>
    <w:rsid w:val="005A7593"/>
    <w:rsid w:val="005A7680"/>
    <w:rsid w:val="005A77F6"/>
    <w:rsid w:val="005A79A5"/>
    <w:rsid w:val="005A7B0F"/>
    <w:rsid w:val="005A7B8D"/>
    <w:rsid w:val="005A7C76"/>
    <w:rsid w:val="005B01A8"/>
    <w:rsid w:val="005B03BD"/>
    <w:rsid w:val="005B04BF"/>
    <w:rsid w:val="005B0599"/>
    <w:rsid w:val="005B060F"/>
    <w:rsid w:val="005B0664"/>
    <w:rsid w:val="005B07F4"/>
    <w:rsid w:val="005B0837"/>
    <w:rsid w:val="005B095F"/>
    <w:rsid w:val="005B0A78"/>
    <w:rsid w:val="005B0BB4"/>
    <w:rsid w:val="005B0CB7"/>
    <w:rsid w:val="005B111D"/>
    <w:rsid w:val="005B117A"/>
    <w:rsid w:val="005B11E9"/>
    <w:rsid w:val="005B1220"/>
    <w:rsid w:val="005B146F"/>
    <w:rsid w:val="005B1520"/>
    <w:rsid w:val="005B16D3"/>
    <w:rsid w:val="005B17F4"/>
    <w:rsid w:val="005B181D"/>
    <w:rsid w:val="005B183B"/>
    <w:rsid w:val="005B18A2"/>
    <w:rsid w:val="005B1976"/>
    <w:rsid w:val="005B1AAC"/>
    <w:rsid w:val="005B1B34"/>
    <w:rsid w:val="005B1C48"/>
    <w:rsid w:val="005B1E21"/>
    <w:rsid w:val="005B1EB8"/>
    <w:rsid w:val="005B2301"/>
    <w:rsid w:val="005B25EA"/>
    <w:rsid w:val="005B26FC"/>
    <w:rsid w:val="005B27E6"/>
    <w:rsid w:val="005B2807"/>
    <w:rsid w:val="005B2BEE"/>
    <w:rsid w:val="005B2CDE"/>
    <w:rsid w:val="005B2CE5"/>
    <w:rsid w:val="005B2E3C"/>
    <w:rsid w:val="005B2E89"/>
    <w:rsid w:val="005B2EC1"/>
    <w:rsid w:val="005B2FE2"/>
    <w:rsid w:val="005B32C1"/>
    <w:rsid w:val="005B33F1"/>
    <w:rsid w:val="005B35E3"/>
    <w:rsid w:val="005B36A4"/>
    <w:rsid w:val="005B373D"/>
    <w:rsid w:val="005B3BB0"/>
    <w:rsid w:val="005B3C92"/>
    <w:rsid w:val="005B4060"/>
    <w:rsid w:val="005B4225"/>
    <w:rsid w:val="005B4279"/>
    <w:rsid w:val="005B427C"/>
    <w:rsid w:val="005B43B5"/>
    <w:rsid w:val="005B44B7"/>
    <w:rsid w:val="005B4538"/>
    <w:rsid w:val="005B4762"/>
    <w:rsid w:val="005B4842"/>
    <w:rsid w:val="005B48AB"/>
    <w:rsid w:val="005B490B"/>
    <w:rsid w:val="005B4A48"/>
    <w:rsid w:val="005B4A73"/>
    <w:rsid w:val="005B4C9C"/>
    <w:rsid w:val="005B4D62"/>
    <w:rsid w:val="005B4E71"/>
    <w:rsid w:val="005B4EB4"/>
    <w:rsid w:val="005B4FB5"/>
    <w:rsid w:val="005B51D2"/>
    <w:rsid w:val="005B54C3"/>
    <w:rsid w:val="005B554F"/>
    <w:rsid w:val="005B55A0"/>
    <w:rsid w:val="005B5709"/>
    <w:rsid w:val="005B5EC8"/>
    <w:rsid w:val="005B6007"/>
    <w:rsid w:val="005B6163"/>
    <w:rsid w:val="005B63DC"/>
    <w:rsid w:val="005B64CD"/>
    <w:rsid w:val="005B64D4"/>
    <w:rsid w:val="005B686C"/>
    <w:rsid w:val="005B6953"/>
    <w:rsid w:val="005B6AAB"/>
    <w:rsid w:val="005B6D60"/>
    <w:rsid w:val="005B6F62"/>
    <w:rsid w:val="005B6F64"/>
    <w:rsid w:val="005B6F69"/>
    <w:rsid w:val="005B70FB"/>
    <w:rsid w:val="005B722E"/>
    <w:rsid w:val="005B72D9"/>
    <w:rsid w:val="005B72DA"/>
    <w:rsid w:val="005B73F5"/>
    <w:rsid w:val="005B7526"/>
    <w:rsid w:val="005B7561"/>
    <w:rsid w:val="005B75F6"/>
    <w:rsid w:val="005B7941"/>
    <w:rsid w:val="005B7A83"/>
    <w:rsid w:val="005B7AA0"/>
    <w:rsid w:val="005B7CA6"/>
    <w:rsid w:val="005B7DE1"/>
    <w:rsid w:val="005B7E43"/>
    <w:rsid w:val="005B7F1F"/>
    <w:rsid w:val="005C012E"/>
    <w:rsid w:val="005C027E"/>
    <w:rsid w:val="005C0361"/>
    <w:rsid w:val="005C047C"/>
    <w:rsid w:val="005C04E6"/>
    <w:rsid w:val="005C065D"/>
    <w:rsid w:val="005C0943"/>
    <w:rsid w:val="005C0987"/>
    <w:rsid w:val="005C0A50"/>
    <w:rsid w:val="005C0A99"/>
    <w:rsid w:val="005C0B5D"/>
    <w:rsid w:val="005C0F2E"/>
    <w:rsid w:val="005C123C"/>
    <w:rsid w:val="005C143C"/>
    <w:rsid w:val="005C152B"/>
    <w:rsid w:val="005C158D"/>
    <w:rsid w:val="005C17B4"/>
    <w:rsid w:val="005C17C8"/>
    <w:rsid w:val="005C18B3"/>
    <w:rsid w:val="005C1A6E"/>
    <w:rsid w:val="005C1CE5"/>
    <w:rsid w:val="005C1FC8"/>
    <w:rsid w:val="005C1FF4"/>
    <w:rsid w:val="005C21F9"/>
    <w:rsid w:val="005C2309"/>
    <w:rsid w:val="005C24A1"/>
    <w:rsid w:val="005C24B4"/>
    <w:rsid w:val="005C24CE"/>
    <w:rsid w:val="005C25DA"/>
    <w:rsid w:val="005C27EA"/>
    <w:rsid w:val="005C2B8C"/>
    <w:rsid w:val="005C2C1E"/>
    <w:rsid w:val="005C2F05"/>
    <w:rsid w:val="005C2F25"/>
    <w:rsid w:val="005C3413"/>
    <w:rsid w:val="005C3430"/>
    <w:rsid w:val="005C3443"/>
    <w:rsid w:val="005C381A"/>
    <w:rsid w:val="005C38A6"/>
    <w:rsid w:val="005C38BD"/>
    <w:rsid w:val="005C38F1"/>
    <w:rsid w:val="005C396D"/>
    <w:rsid w:val="005C39CB"/>
    <w:rsid w:val="005C3CBD"/>
    <w:rsid w:val="005C3F4F"/>
    <w:rsid w:val="005C3F77"/>
    <w:rsid w:val="005C4209"/>
    <w:rsid w:val="005C43BE"/>
    <w:rsid w:val="005C44E2"/>
    <w:rsid w:val="005C4518"/>
    <w:rsid w:val="005C45CF"/>
    <w:rsid w:val="005C45ED"/>
    <w:rsid w:val="005C46BB"/>
    <w:rsid w:val="005C4965"/>
    <w:rsid w:val="005C49EE"/>
    <w:rsid w:val="005C4B0B"/>
    <w:rsid w:val="005C4B45"/>
    <w:rsid w:val="005C4CCC"/>
    <w:rsid w:val="005C4DC5"/>
    <w:rsid w:val="005C4FB1"/>
    <w:rsid w:val="005C529C"/>
    <w:rsid w:val="005C5436"/>
    <w:rsid w:val="005C5671"/>
    <w:rsid w:val="005C56D4"/>
    <w:rsid w:val="005C5B94"/>
    <w:rsid w:val="005C5DF6"/>
    <w:rsid w:val="005C5F22"/>
    <w:rsid w:val="005C5F52"/>
    <w:rsid w:val="005C5FCF"/>
    <w:rsid w:val="005C6461"/>
    <w:rsid w:val="005C649C"/>
    <w:rsid w:val="005C65F5"/>
    <w:rsid w:val="005C66A3"/>
    <w:rsid w:val="005C673F"/>
    <w:rsid w:val="005C67EC"/>
    <w:rsid w:val="005C68D1"/>
    <w:rsid w:val="005C6DEF"/>
    <w:rsid w:val="005C6EE1"/>
    <w:rsid w:val="005C6EF7"/>
    <w:rsid w:val="005C73E0"/>
    <w:rsid w:val="005C7531"/>
    <w:rsid w:val="005C7557"/>
    <w:rsid w:val="005C7877"/>
    <w:rsid w:val="005C7BBA"/>
    <w:rsid w:val="005C7CE0"/>
    <w:rsid w:val="005D0044"/>
    <w:rsid w:val="005D007D"/>
    <w:rsid w:val="005D00C4"/>
    <w:rsid w:val="005D0196"/>
    <w:rsid w:val="005D0449"/>
    <w:rsid w:val="005D059E"/>
    <w:rsid w:val="005D05F5"/>
    <w:rsid w:val="005D0635"/>
    <w:rsid w:val="005D074E"/>
    <w:rsid w:val="005D07DF"/>
    <w:rsid w:val="005D08C1"/>
    <w:rsid w:val="005D0A9C"/>
    <w:rsid w:val="005D0CD9"/>
    <w:rsid w:val="005D0F9A"/>
    <w:rsid w:val="005D16DB"/>
    <w:rsid w:val="005D1AB0"/>
    <w:rsid w:val="005D1CD6"/>
    <w:rsid w:val="005D1CDA"/>
    <w:rsid w:val="005D1EA0"/>
    <w:rsid w:val="005D1FE7"/>
    <w:rsid w:val="005D2022"/>
    <w:rsid w:val="005D218D"/>
    <w:rsid w:val="005D2462"/>
    <w:rsid w:val="005D2853"/>
    <w:rsid w:val="005D28C7"/>
    <w:rsid w:val="005D2969"/>
    <w:rsid w:val="005D2ABC"/>
    <w:rsid w:val="005D2D56"/>
    <w:rsid w:val="005D2D75"/>
    <w:rsid w:val="005D2F2A"/>
    <w:rsid w:val="005D37D8"/>
    <w:rsid w:val="005D38B0"/>
    <w:rsid w:val="005D3B48"/>
    <w:rsid w:val="005D3D8D"/>
    <w:rsid w:val="005D3E8A"/>
    <w:rsid w:val="005D4000"/>
    <w:rsid w:val="005D4013"/>
    <w:rsid w:val="005D403B"/>
    <w:rsid w:val="005D4406"/>
    <w:rsid w:val="005D4661"/>
    <w:rsid w:val="005D471F"/>
    <w:rsid w:val="005D4767"/>
    <w:rsid w:val="005D49AA"/>
    <w:rsid w:val="005D49C8"/>
    <w:rsid w:val="005D4B0A"/>
    <w:rsid w:val="005D4D48"/>
    <w:rsid w:val="005D4F90"/>
    <w:rsid w:val="005D5004"/>
    <w:rsid w:val="005D50B3"/>
    <w:rsid w:val="005D51FA"/>
    <w:rsid w:val="005D51FD"/>
    <w:rsid w:val="005D5238"/>
    <w:rsid w:val="005D52B7"/>
    <w:rsid w:val="005D53D8"/>
    <w:rsid w:val="005D57A4"/>
    <w:rsid w:val="005D58A9"/>
    <w:rsid w:val="005D58B7"/>
    <w:rsid w:val="005D5A05"/>
    <w:rsid w:val="005D5CA1"/>
    <w:rsid w:val="005D5F93"/>
    <w:rsid w:val="005D619F"/>
    <w:rsid w:val="005D6317"/>
    <w:rsid w:val="005D6390"/>
    <w:rsid w:val="005D63D6"/>
    <w:rsid w:val="005D641E"/>
    <w:rsid w:val="005D6615"/>
    <w:rsid w:val="005D6620"/>
    <w:rsid w:val="005D68AC"/>
    <w:rsid w:val="005D6A28"/>
    <w:rsid w:val="005D6AA9"/>
    <w:rsid w:val="005D6AC3"/>
    <w:rsid w:val="005D6CE6"/>
    <w:rsid w:val="005D73FE"/>
    <w:rsid w:val="005D7470"/>
    <w:rsid w:val="005D772E"/>
    <w:rsid w:val="005D7912"/>
    <w:rsid w:val="005D799F"/>
    <w:rsid w:val="005D7C96"/>
    <w:rsid w:val="005D7CD3"/>
    <w:rsid w:val="005D7FFC"/>
    <w:rsid w:val="005E0019"/>
    <w:rsid w:val="005E0080"/>
    <w:rsid w:val="005E0130"/>
    <w:rsid w:val="005E019F"/>
    <w:rsid w:val="005E0223"/>
    <w:rsid w:val="005E029F"/>
    <w:rsid w:val="005E02AC"/>
    <w:rsid w:val="005E02C8"/>
    <w:rsid w:val="005E0313"/>
    <w:rsid w:val="005E0334"/>
    <w:rsid w:val="005E04C4"/>
    <w:rsid w:val="005E06E8"/>
    <w:rsid w:val="005E0722"/>
    <w:rsid w:val="005E0773"/>
    <w:rsid w:val="005E09A8"/>
    <w:rsid w:val="005E09C8"/>
    <w:rsid w:val="005E09FC"/>
    <w:rsid w:val="005E0A63"/>
    <w:rsid w:val="005E0DC6"/>
    <w:rsid w:val="005E0E00"/>
    <w:rsid w:val="005E11B3"/>
    <w:rsid w:val="005E1264"/>
    <w:rsid w:val="005E135F"/>
    <w:rsid w:val="005E1538"/>
    <w:rsid w:val="005E15A0"/>
    <w:rsid w:val="005E15DB"/>
    <w:rsid w:val="005E1770"/>
    <w:rsid w:val="005E18CA"/>
    <w:rsid w:val="005E1975"/>
    <w:rsid w:val="005E1C2B"/>
    <w:rsid w:val="005E1C36"/>
    <w:rsid w:val="005E1E2E"/>
    <w:rsid w:val="005E1E39"/>
    <w:rsid w:val="005E1E4F"/>
    <w:rsid w:val="005E215B"/>
    <w:rsid w:val="005E21C7"/>
    <w:rsid w:val="005E233E"/>
    <w:rsid w:val="005E2782"/>
    <w:rsid w:val="005E27B6"/>
    <w:rsid w:val="005E27EF"/>
    <w:rsid w:val="005E28D8"/>
    <w:rsid w:val="005E2988"/>
    <w:rsid w:val="005E29DF"/>
    <w:rsid w:val="005E2B5B"/>
    <w:rsid w:val="005E2C9B"/>
    <w:rsid w:val="005E3092"/>
    <w:rsid w:val="005E3309"/>
    <w:rsid w:val="005E351D"/>
    <w:rsid w:val="005E39B2"/>
    <w:rsid w:val="005E3ECA"/>
    <w:rsid w:val="005E3F91"/>
    <w:rsid w:val="005E4003"/>
    <w:rsid w:val="005E40DA"/>
    <w:rsid w:val="005E4178"/>
    <w:rsid w:val="005E43C4"/>
    <w:rsid w:val="005E440B"/>
    <w:rsid w:val="005E4415"/>
    <w:rsid w:val="005E44E8"/>
    <w:rsid w:val="005E469A"/>
    <w:rsid w:val="005E4943"/>
    <w:rsid w:val="005E4964"/>
    <w:rsid w:val="005E49C2"/>
    <w:rsid w:val="005E4A41"/>
    <w:rsid w:val="005E4A74"/>
    <w:rsid w:val="005E4A8E"/>
    <w:rsid w:val="005E4B27"/>
    <w:rsid w:val="005E4EB4"/>
    <w:rsid w:val="005E4EC6"/>
    <w:rsid w:val="005E4F7B"/>
    <w:rsid w:val="005E5282"/>
    <w:rsid w:val="005E52DE"/>
    <w:rsid w:val="005E5445"/>
    <w:rsid w:val="005E57D5"/>
    <w:rsid w:val="005E58B6"/>
    <w:rsid w:val="005E58E1"/>
    <w:rsid w:val="005E5981"/>
    <w:rsid w:val="005E5A53"/>
    <w:rsid w:val="005E5BF7"/>
    <w:rsid w:val="005E5C1C"/>
    <w:rsid w:val="005E5EC9"/>
    <w:rsid w:val="005E6043"/>
    <w:rsid w:val="005E6079"/>
    <w:rsid w:val="005E61AC"/>
    <w:rsid w:val="005E630A"/>
    <w:rsid w:val="005E64D3"/>
    <w:rsid w:val="005E67FD"/>
    <w:rsid w:val="005E68C4"/>
    <w:rsid w:val="005E69BD"/>
    <w:rsid w:val="005E6A76"/>
    <w:rsid w:val="005E6B2A"/>
    <w:rsid w:val="005E6BC2"/>
    <w:rsid w:val="005E6EF6"/>
    <w:rsid w:val="005E7265"/>
    <w:rsid w:val="005E736A"/>
    <w:rsid w:val="005E7420"/>
    <w:rsid w:val="005E744D"/>
    <w:rsid w:val="005E747D"/>
    <w:rsid w:val="005E7856"/>
    <w:rsid w:val="005E78C2"/>
    <w:rsid w:val="005E79A3"/>
    <w:rsid w:val="005E7B14"/>
    <w:rsid w:val="005F05B7"/>
    <w:rsid w:val="005F080D"/>
    <w:rsid w:val="005F0A60"/>
    <w:rsid w:val="005F0BCA"/>
    <w:rsid w:val="005F0C22"/>
    <w:rsid w:val="005F0CBA"/>
    <w:rsid w:val="005F0CCA"/>
    <w:rsid w:val="005F0D29"/>
    <w:rsid w:val="005F0D48"/>
    <w:rsid w:val="005F0E51"/>
    <w:rsid w:val="005F0E92"/>
    <w:rsid w:val="005F0F36"/>
    <w:rsid w:val="005F128E"/>
    <w:rsid w:val="005F14FE"/>
    <w:rsid w:val="005F159A"/>
    <w:rsid w:val="005F1823"/>
    <w:rsid w:val="005F1855"/>
    <w:rsid w:val="005F18A9"/>
    <w:rsid w:val="005F1A3B"/>
    <w:rsid w:val="005F1A81"/>
    <w:rsid w:val="005F1ABC"/>
    <w:rsid w:val="005F1B90"/>
    <w:rsid w:val="005F1DA7"/>
    <w:rsid w:val="005F1FB6"/>
    <w:rsid w:val="005F2426"/>
    <w:rsid w:val="005F25EB"/>
    <w:rsid w:val="005F2857"/>
    <w:rsid w:val="005F29D1"/>
    <w:rsid w:val="005F2A99"/>
    <w:rsid w:val="005F2C0D"/>
    <w:rsid w:val="005F2C2E"/>
    <w:rsid w:val="005F2EB4"/>
    <w:rsid w:val="005F2EEF"/>
    <w:rsid w:val="005F30F9"/>
    <w:rsid w:val="005F3918"/>
    <w:rsid w:val="005F3994"/>
    <w:rsid w:val="005F3BA7"/>
    <w:rsid w:val="005F3E40"/>
    <w:rsid w:val="005F3E90"/>
    <w:rsid w:val="005F4000"/>
    <w:rsid w:val="005F4398"/>
    <w:rsid w:val="005F4405"/>
    <w:rsid w:val="005F4461"/>
    <w:rsid w:val="005F44FD"/>
    <w:rsid w:val="005F460D"/>
    <w:rsid w:val="005F4736"/>
    <w:rsid w:val="005F47B6"/>
    <w:rsid w:val="005F48C1"/>
    <w:rsid w:val="005F4904"/>
    <w:rsid w:val="005F497A"/>
    <w:rsid w:val="005F4C45"/>
    <w:rsid w:val="005F4D03"/>
    <w:rsid w:val="005F4F51"/>
    <w:rsid w:val="005F5227"/>
    <w:rsid w:val="005F52A4"/>
    <w:rsid w:val="005F52B8"/>
    <w:rsid w:val="005F530B"/>
    <w:rsid w:val="005F5324"/>
    <w:rsid w:val="005F5419"/>
    <w:rsid w:val="005F5497"/>
    <w:rsid w:val="005F551A"/>
    <w:rsid w:val="005F555B"/>
    <w:rsid w:val="005F5571"/>
    <w:rsid w:val="005F5723"/>
    <w:rsid w:val="005F5737"/>
    <w:rsid w:val="005F579E"/>
    <w:rsid w:val="005F58FE"/>
    <w:rsid w:val="005F5DFF"/>
    <w:rsid w:val="005F5E23"/>
    <w:rsid w:val="005F5F2C"/>
    <w:rsid w:val="005F5F35"/>
    <w:rsid w:val="005F6177"/>
    <w:rsid w:val="005F628D"/>
    <w:rsid w:val="005F630B"/>
    <w:rsid w:val="005F63FB"/>
    <w:rsid w:val="005F642C"/>
    <w:rsid w:val="005F6483"/>
    <w:rsid w:val="005F64EB"/>
    <w:rsid w:val="005F64F6"/>
    <w:rsid w:val="005F6911"/>
    <w:rsid w:val="005F6A47"/>
    <w:rsid w:val="005F6A9F"/>
    <w:rsid w:val="005F6B47"/>
    <w:rsid w:val="005F6C36"/>
    <w:rsid w:val="005F6C4B"/>
    <w:rsid w:val="005F6C50"/>
    <w:rsid w:val="005F6D3D"/>
    <w:rsid w:val="005F6E86"/>
    <w:rsid w:val="005F703C"/>
    <w:rsid w:val="005F7405"/>
    <w:rsid w:val="005F742D"/>
    <w:rsid w:val="005F74AD"/>
    <w:rsid w:val="005F7749"/>
    <w:rsid w:val="005F783D"/>
    <w:rsid w:val="005F79DA"/>
    <w:rsid w:val="005F7BB3"/>
    <w:rsid w:val="005F7EFF"/>
    <w:rsid w:val="005F7F4C"/>
    <w:rsid w:val="006000DC"/>
    <w:rsid w:val="00600279"/>
    <w:rsid w:val="00600395"/>
    <w:rsid w:val="0060040D"/>
    <w:rsid w:val="00600592"/>
    <w:rsid w:val="0060069A"/>
    <w:rsid w:val="00600A7B"/>
    <w:rsid w:val="00600CB8"/>
    <w:rsid w:val="00600CEB"/>
    <w:rsid w:val="00600D66"/>
    <w:rsid w:val="00600E2C"/>
    <w:rsid w:val="00600F3F"/>
    <w:rsid w:val="00600FFA"/>
    <w:rsid w:val="00601041"/>
    <w:rsid w:val="00601086"/>
    <w:rsid w:val="006010B9"/>
    <w:rsid w:val="006013A4"/>
    <w:rsid w:val="006013CE"/>
    <w:rsid w:val="006015A7"/>
    <w:rsid w:val="0060164B"/>
    <w:rsid w:val="0060171F"/>
    <w:rsid w:val="006017CC"/>
    <w:rsid w:val="00601982"/>
    <w:rsid w:val="006019D1"/>
    <w:rsid w:val="00601C94"/>
    <w:rsid w:val="00601D32"/>
    <w:rsid w:val="00601E2A"/>
    <w:rsid w:val="00601ED1"/>
    <w:rsid w:val="006020E2"/>
    <w:rsid w:val="00602222"/>
    <w:rsid w:val="0060222F"/>
    <w:rsid w:val="006023AF"/>
    <w:rsid w:val="00602464"/>
    <w:rsid w:val="00602602"/>
    <w:rsid w:val="00602A5A"/>
    <w:rsid w:val="00602AB9"/>
    <w:rsid w:val="00602B85"/>
    <w:rsid w:val="00602C83"/>
    <w:rsid w:val="00602CFC"/>
    <w:rsid w:val="00602D97"/>
    <w:rsid w:val="00602FC6"/>
    <w:rsid w:val="00603039"/>
    <w:rsid w:val="00603190"/>
    <w:rsid w:val="006037C2"/>
    <w:rsid w:val="0060386B"/>
    <w:rsid w:val="006039C1"/>
    <w:rsid w:val="00603A3B"/>
    <w:rsid w:val="00603B39"/>
    <w:rsid w:val="00603BEE"/>
    <w:rsid w:val="00603E38"/>
    <w:rsid w:val="00603F6E"/>
    <w:rsid w:val="006040B6"/>
    <w:rsid w:val="006041A7"/>
    <w:rsid w:val="0060420B"/>
    <w:rsid w:val="006042C3"/>
    <w:rsid w:val="006042F9"/>
    <w:rsid w:val="006043AA"/>
    <w:rsid w:val="0060451C"/>
    <w:rsid w:val="00604618"/>
    <w:rsid w:val="00604708"/>
    <w:rsid w:val="00604837"/>
    <w:rsid w:val="006048F7"/>
    <w:rsid w:val="006048FE"/>
    <w:rsid w:val="0060497F"/>
    <w:rsid w:val="006049FE"/>
    <w:rsid w:val="00604C5D"/>
    <w:rsid w:val="00605049"/>
    <w:rsid w:val="006050E5"/>
    <w:rsid w:val="0060520C"/>
    <w:rsid w:val="0060531D"/>
    <w:rsid w:val="0060538D"/>
    <w:rsid w:val="006053A6"/>
    <w:rsid w:val="00605442"/>
    <w:rsid w:val="00605674"/>
    <w:rsid w:val="00605868"/>
    <w:rsid w:val="00605984"/>
    <w:rsid w:val="00605B10"/>
    <w:rsid w:val="00605BC9"/>
    <w:rsid w:val="00605CAB"/>
    <w:rsid w:val="00605DC8"/>
    <w:rsid w:val="00605DCE"/>
    <w:rsid w:val="00605EF6"/>
    <w:rsid w:val="00605F14"/>
    <w:rsid w:val="00606182"/>
    <w:rsid w:val="00606334"/>
    <w:rsid w:val="006064E0"/>
    <w:rsid w:val="00606509"/>
    <w:rsid w:val="0060662F"/>
    <w:rsid w:val="00606852"/>
    <w:rsid w:val="00606A55"/>
    <w:rsid w:val="00606B6E"/>
    <w:rsid w:val="00606E8E"/>
    <w:rsid w:val="00606F2C"/>
    <w:rsid w:val="00607107"/>
    <w:rsid w:val="0060723E"/>
    <w:rsid w:val="0060742F"/>
    <w:rsid w:val="00607699"/>
    <w:rsid w:val="006076BA"/>
    <w:rsid w:val="006077A8"/>
    <w:rsid w:val="006078F2"/>
    <w:rsid w:val="00607C37"/>
    <w:rsid w:val="00607D12"/>
    <w:rsid w:val="00607DFD"/>
    <w:rsid w:val="00607E7E"/>
    <w:rsid w:val="006103BD"/>
    <w:rsid w:val="0061053A"/>
    <w:rsid w:val="00610609"/>
    <w:rsid w:val="0061077C"/>
    <w:rsid w:val="006107ED"/>
    <w:rsid w:val="0061087E"/>
    <w:rsid w:val="006109A0"/>
    <w:rsid w:val="006109B9"/>
    <w:rsid w:val="006109BF"/>
    <w:rsid w:val="006109F9"/>
    <w:rsid w:val="00610A03"/>
    <w:rsid w:val="00610E64"/>
    <w:rsid w:val="00610F7C"/>
    <w:rsid w:val="006110AD"/>
    <w:rsid w:val="006111C6"/>
    <w:rsid w:val="006116A5"/>
    <w:rsid w:val="0061173F"/>
    <w:rsid w:val="006118CF"/>
    <w:rsid w:val="0061196D"/>
    <w:rsid w:val="00611A6F"/>
    <w:rsid w:val="00611E17"/>
    <w:rsid w:val="00611F79"/>
    <w:rsid w:val="00611FFC"/>
    <w:rsid w:val="00612027"/>
    <w:rsid w:val="00612045"/>
    <w:rsid w:val="00612089"/>
    <w:rsid w:val="006121A3"/>
    <w:rsid w:val="006122C8"/>
    <w:rsid w:val="0061250D"/>
    <w:rsid w:val="0061264B"/>
    <w:rsid w:val="006126B3"/>
    <w:rsid w:val="0061270E"/>
    <w:rsid w:val="006127E9"/>
    <w:rsid w:val="00612891"/>
    <w:rsid w:val="0061297C"/>
    <w:rsid w:val="00612AFE"/>
    <w:rsid w:val="00612B23"/>
    <w:rsid w:val="00612BDE"/>
    <w:rsid w:val="00612BFA"/>
    <w:rsid w:val="00612C1F"/>
    <w:rsid w:val="00612C3A"/>
    <w:rsid w:val="00613279"/>
    <w:rsid w:val="00613442"/>
    <w:rsid w:val="006134B7"/>
    <w:rsid w:val="0061358E"/>
    <w:rsid w:val="006135C2"/>
    <w:rsid w:val="006135D1"/>
    <w:rsid w:val="00613670"/>
    <w:rsid w:val="006137FF"/>
    <w:rsid w:val="00613826"/>
    <w:rsid w:val="006138F7"/>
    <w:rsid w:val="0061394D"/>
    <w:rsid w:val="00613AFD"/>
    <w:rsid w:val="00613B85"/>
    <w:rsid w:val="00613BE2"/>
    <w:rsid w:val="00613C63"/>
    <w:rsid w:val="00613FFA"/>
    <w:rsid w:val="00614080"/>
    <w:rsid w:val="006140FB"/>
    <w:rsid w:val="00614104"/>
    <w:rsid w:val="0061414F"/>
    <w:rsid w:val="00614638"/>
    <w:rsid w:val="006148A2"/>
    <w:rsid w:val="0061493B"/>
    <w:rsid w:val="00614973"/>
    <w:rsid w:val="00614982"/>
    <w:rsid w:val="00614BF5"/>
    <w:rsid w:val="00614C02"/>
    <w:rsid w:val="00614D10"/>
    <w:rsid w:val="00614DE2"/>
    <w:rsid w:val="00614E39"/>
    <w:rsid w:val="00614E44"/>
    <w:rsid w:val="0061500A"/>
    <w:rsid w:val="00615319"/>
    <w:rsid w:val="00615514"/>
    <w:rsid w:val="00615712"/>
    <w:rsid w:val="0061578F"/>
    <w:rsid w:val="00615AB2"/>
    <w:rsid w:val="00615B0D"/>
    <w:rsid w:val="00615E48"/>
    <w:rsid w:val="00615EBD"/>
    <w:rsid w:val="00615FC5"/>
    <w:rsid w:val="00616070"/>
    <w:rsid w:val="00616083"/>
    <w:rsid w:val="00616303"/>
    <w:rsid w:val="00616380"/>
    <w:rsid w:val="006164C6"/>
    <w:rsid w:val="00616615"/>
    <w:rsid w:val="006168C6"/>
    <w:rsid w:val="00616A61"/>
    <w:rsid w:val="00616F03"/>
    <w:rsid w:val="00616FC4"/>
    <w:rsid w:val="00617039"/>
    <w:rsid w:val="0061782C"/>
    <w:rsid w:val="006179D4"/>
    <w:rsid w:val="006179F9"/>
    <w:rsid w:val="00617A80"/>
    <w:rsid w:val="00617C2E"/>
    <w:rsid w:val="00617C72"/>
    <w:rsid w:val="00620198"/>
    <w:rsid w:val="00620463"/>
    <w:rsid w:val="00620650"/>
    <w:rsid w:val="00620894"/>
    <w:rsid w:val="006209FE"/>
    <w:rsid w:val="00620A8E"/>
    <w:rsid w:val="00620B96"/>
    <w:rsid w:val="00620BB6"/>
    <w:rsid w:val="00620DE1"/>
    <w:rsid w:val="00620EC1"/>
    <w:rsid w:val="00620EC5"/>
    <w:rsid w:val="00620F03"/>
    <w:rsid w:val="00620F73"/>
    <w:rsid w:val="00621024"/>
    <w:rsid w:val="00621153"/>
    <w:rsid w:val="0062128A"/>
    <w:rsid w:val="00621446"/>
    <w:rsid w:val="0062158E"/>
    <w:rsid w:val="00621666"/>
    <w:rsid w:val="0062181F"/>
    <w:rsid w:val="006219EE"/>
    <w:rsid w:val="00621A87"/>
    <w:rsid w:val="00621AC3"/>
    <w:rsid w:val="00621C70"/>
    <w:rsid w:val="00622104"/>
    <w:rsid w:val="00622339"/>
    <w:rsid w:val="0062236F"/>
    <w:rsid w:val="00622377"/>
    <w:rsid w:val="006224D7"/>
    <w:rsid w:val="0062299A"/>
    <w:rsid w:val="00622A1F"/>
    <w:rsid w:val="00622B8B"/>
    <w:rsid w:val="00622B93"/>
    <w:rsid w:val="00622BC0"/>
    <w:rsid w:val="00622BFD"/>
    <w:rsid w:val="00622C21"/>
    <w:rsid w:val="00622C32"/>
    <w:rsid w:val="00622EAF"/>
    <w:rsid w:val="0062301A"/>
    <w:rsid w:val="00623115"/>
    <w:rsid w:val="0062314E"/>
    <w:rsid w:val="006231D8"/>
    <w:rsid w:val="006233D5"/>
    <w:rsid w:val="0062346E"/>
    <w:rsid w:val="006235F0"/>
    <w:rsid w:val="0062360F"/>
    <w:rsid w:val="00623737"/>
    <w:rsid w:val="00623A8D"/>
    <w:rsid w:val="00623BED"/>
    <w:rsid w:val="00623D6E"/>
    <w:rsid w:val="00623DAF"/>
    <w:rsid w:val="00623E27"/>
    <w:rsid w:val="00623EB7"/>
    <w:rsid w:val="00623F4A"/>
    <w:rsid w:val="00623FC5"/>
    <w:rsid w:val="006240C0"/>
    <w:rsid w:val="00624275"/>
    <w:rsid w:val="00624426"/>
    <w:rsid w:val="006246B3"/>
    <w:rsid w:val="0062470A"/>
    <w:rsid w:val="00624932"/>
    <w:rsid w:val="00624A0C"/>
    <w:rsid w:val="00624CB1"/>
    <w:rsid w:val="00624E02"/>
    <w:rsid w:val="00624F8E"/>
    <w:rsid w:val="00625032"/>
    <w:rsid w:val="0062516A"/>
    <w:rsid w:val="00625205"/>
    <w:rsid w:val="0062529E"/>
    <w:rsid w:val="006252B0"/>
    <w:rsid w:val="00625A81"/>
    <w:rsid w:val="00625B5F"/>
    <w:rsid w:val="00625C6F"/>
    <w:rsid w:val="00625E5E"/>
    <w:rsid w:val="00625EB1"/>
    <w:rsid w:val="00625F95"/>
    <w:rsid w:val="00626083"/>
    <w:rsid w:val="00626088"/>
    <w:rsid w:val="00626416"/>
    <w:rsid w:val="0062672E"/>
    <w:rsid w:val="00626768"/>
    <w:rsid w:val="006267AC"/>
    <w:rsid w:val="006269AF"/>
    <w:rsid w:val="00626ABB"/>
    <w:rsid w:val="00626B35"/>
    <w:rsid w:val="00626DDD"/>
    <w:rsid w:val="00627019"/>
    <w:rsid w:val="00627184"/>
    <w:rsid w:val="0062727D"/>
    <w:rsid w:val="006272F2"/>
    <w:rsid w:val="0062742D"/>
    <w:rsid w:val="0062746A"/>
    <w:rsid w:val="006276B0"/>
    <w:rsid w:val="0062773D"/>
    <w:rsid w:val="006277D6"/>
    <w:rsid w:val="00627925"/>
    <w:rsid w:val="00627D64"/>
    <w:rsid w:val="00627E16"/>
    <w:rsid w:val="00627FF7"/>
    <w:rsid w:val="0063000F"/>
    <w:rsid w:val="00630010"/>
    <w:rsid w:val="0063012A"/>
    <w:rsid w:val="0063012B"/>
    <w:rsid w:val="00630639"/>
    <w:rsid w:val="006306B4"/>
    <w:rsid w:val="006308DD"/>
    <w:rsid w:val="00630A9E"/>
    <w:rsid w:val="00630AA9"/>
    <w:rsid w:val="00630B33"/>
    <w:rsid w:val="00630CA4"/>
    <w:rsid w:val="00630CB1"/>
    <w:rsid w:val="00630ECC"/>
    <w:rsid w:val="00631058"/>
    <w:rsid w:val="0063105A"/>
    <w:rsid w:val="006312FC"/>
    <w:rsid w:val="0063148B"/>
    <w:rsid w:val="0063179C"/>
    <w:rsid w:val="00631861"/>
    <w:rsid w:val="006318AF"/>
    <w:rsid w:val="00631E30"/>
    <w:rsid w:val="00631EAC"/>
    <w:rsid w:val="00631F58"/>
    <w:rsid w:val="0063205E"/>
    <w:rsid w:val="006320AB"/>
    <w:rsid w:val="00632146"/>
    <w:rsid w:val="006321CF"/>
    <w:rsid w:val="006322E0"/>
    <w:rsid w:val="0063244F"/>
    <w:rsid w:val="00632645"/>
    <w:rsid w:val="00632818"/>
    <w:rsid w:val="0063299B"/>
    <w:rsid w:val="00632A69"/>
    <w:rsid w:val="00632A6B"/>
    <w:rsid w:val="00632D78"/>
    <w:rsid w:val="00632E84"/>
    <w:rsid w:val="0063333A"/>
    <w:rsid w:val="0063334F"/>
    <w:rsid w:val="006333F6"/>
    <w:rsid w:val="006334E1"/>
    <w:rsid w:val="0063373F"/>
    <w:rsid w:val="00633744"/>
    <w:rsid w:val="00633780"/>
    <w:rsid w:val="006337D7"/>
    <w:rsid w:val="00633A5F"/>
    <w:rsid w:val="00633D84"/>
    <w:rsid w:val="00633D90"/>
    <w:rsid w:val="00633E67"/>
    <w:rsid w:val="00633E9F"/>
    <w:rsid w:val="00634195"/>
    <w:rsid w:val="006343B8"/>
    <w:rsid w:val="00634472"/>
    <w:rsid w:val="006344A7"/>
    <w:rsid w:val="0063452C"/>
    <w:rsid w:val="0063484F"/>
    <w:rsid w:val="00634943"/>
    <w:rsid w:val="00634A89"/>
    <w:rsid w:val="00634B04"/>
    <w:rsid w:val="00634DB7"/>
    <w:rsid w:val="00634E2A"/>
    <w:rsid w:val="00634E34"/>
    <w:rsid w:val="00634E48"/>
    <w:rsid w:val="00634E73"/>
    <w:rsid w:val="00634F83"/>
    <w:rsid w:val="00634FFE"/>
    <w:rsid w:val="00635023"/>
    <w:rsid w:val="0063509C"/>
    <w:rsid w:val="006350D2"/>
    <w:rsid w:val="006350DC"/>
    <w:rsid w:val="00635197"/>
    <w:rsid w:val="00635531"/>
    <w:rsid w:val="0063561C"/>
    <w:rsid w:val="006357E1"/>
    <w:rsid w:val="00635923"/>
    <w:rsid w:val="00635958"/>
    <w:rsid w:val="00635C43"/>
    <w:rsid w:val="00635CFC"/>
    <w:rsid w:val="00635E0D"/>
    <w:rsid w:val="00635E7F"/>
    <w:rsid w:val="00636255"/>
    <w:rsid w:val="0063642C"/>
    <w:rsid w:val="00636511"/>
    <w:rsid w:val="00636874"/>
    <w:rsid w:val="0063688E"/>
    <w:rsid w:val="006368D3"/>
    <w:rsid w:val="0063698E"/>
    <w:rsid w:val="0063699D"/>
    <w:rsid w:val="00636BC1"/>
    <w:rsid w:val="00636C25"/>
    <w:rsid w:val="00636F16"/>
    <w:rsid w:val="00637007"/>
    <w:rsid w:val="00637049"/>
    <w:rsid w:val="006371A8"/>
    <w:rsid w:val="006374E8"/>
    <w:rsid w:val="006375B5"/>
    <w:rsid w:val="00637780"/>
    <w:rsid w:val="0063789F"/>
    <w:rsid w:val="00637A60"/>
    <w:rsid w:val="00637B49"/>
    <w:rsid w:val="00637D19"/>
    <w:rsid w:val="00637DC2"/>
    <w:rsid w:val="00637E74"/>
    <w:rsid w:val="00637FB0"/>
    <w:rsid w:val="006402CC"/>
    <w:rsid w:val="00640358"/>
    <w:rsid w:val="0064051A"/>
    <w:rsid w:val="00640569"/>
    <w:rsid w:val="006407AC"/>
    <w:rsid w:val="00640926"/>
    <w:rsid w:val="00640BB1"/>
    <w:rsid w:val="00640C2C"/>
    <w:rsid w:val="00640E90"/>
    <w:rsid w:val="00640EBD"/>
    <w:rsid w:val="00640F9A"/>
    <w:rsid w:val="00641125"/>
    <w:rsid w:val="00641135"/>
    <w:rsid w:val="00641224"/>
    <w:rsid w:val="006412CA"/>
    <w:rsid w:val="0064142D"/>
    <w:rsid w:val="0064153F"/>
    <w:rsid w:val="006415C3"/>
    <w:rsid w:val="00641637"/>
    <w:rsid w:val="006417DA"/>
    <w:rsid w:val="00641EBA"/>
    <w:rsid w:val="00641ED2"/>
    <w:rsid w:val="00641F13"/>
    <w:rsid w:val="0064210E"/>
    <w:rsid w:val="0064241F"/>
    <w:rsid w:val="00642429"/>
    <w:rsid w:val="00642436"/>
    <w:rsid w:val="0064251F"/>
    <w:rsid w:val="006425B2"/>
    <w:rsid w:val="006425CD"/>
    <w:rsid w:val="0064293E"/>
    <w:rsid w:val="006429DC"/>
    <w:rsid w:val="00642AA0"/>
    <w:rsid w:val="00642BDA"/>
    <w:rsid w:val="00642E40"/>
    <w:rsid w:val="00642E59"/>
    <w:rsid w:val="00642EF4"/>
    <w:rsid w:val="00642F8F"/>
    <w:rsid w:val="006430B4"/>
    <w:rsid w:val="006430B5"/>
    <w:rsid w:val="0064328E"/>
    <w:rsid w:val="0064333F"/>
    <w:rsid w:val="006433EB"/>
    <w:rsid w:val="0064374F"/>
    <w:rsid w:val="00643D9C"/>
    <w:rsid w:val="00643F60"/>
    <w:rsid w:val="006443A2"/>
    <w:rsid w:val="006445CC"/>
    <w:rsid w:val="006445FB"/>
    <w:rsid w:val="0064466E"/>
    <w:rsid w:val="0064475F"/>
    <w:rsid w:val="006447BB"/>
    <w:rsid w:val="006447E1"/>
    <w:rsid w:val="006448B7"/>
    <w:rsid w:val="00644A2D"/>
    <w:rsid w:val="00644BA2"/>
    <w:rsid w:val="00644C62"/>
    <w:rsid w:val="00644C6E"/>
    <w:rsid w:val="00644C71"/>
    <w:rsid w:val="00644C8B"/>
    <w:rsid w:val="00644DD2"/>
    <w:rsid w:val="00644ECD"/>
    <w:rsid w:val="00645156"/>
    <w:rsid w:val="006453F6"/>
    <w:rsid w:val="0064540A"/>
    <w:rsid w:val="00645621"/>
    <w:rsid w:val="006456A1"/>
    <w:rsid w:val="006456FB"/>
    <w:rsid w:val="0064599D"/>
    <w:rsid w:val="00645AA9"/>
    <w:rsid w:val="00645AF5"/>
    <w:rsid w:val="00645B28"/>
    <w:rsid w:val="00645C45"/>
    <w:rsid w:val="006460AA"/>
    <w:rsid w:val="0064611E"/>
    <w:rsid w:val="00646196"/>
    <w:rsid w:val="006467F6"/>
    <w:rsid w:val="00646A6B"/>
    <w:rsid w:val="00646BA0"/>
    <w:rsid w:val="00646CD0"/>
    <w:rsid w:val="00646CDE"/>
    <w:rsid w:val="00646D0C"/>
    <w:rsid w:val="00646D53"/>
    <w:rsid w:val="00646EBA"/>
    <w:rsid w:val="00646FE4"/>
    <w:rsid w:val="006475FD"/>
    <w:rsid w:val="0064762D"/>
    <w:rsid w:val="006476B0"/>
    <w:rsid w:val="00647774"/>
    <w:rsid w:val="00647B2A"/>
    <w:rsid w:val="00647B83"/>
    <w:rsid w:val="00647CD1"/>
    <w:rsid w:val="00647CEC"/>
    <w:rsid w:val="00647D84"/>
    <w:rsid w:val="00647F21"/>
    <w:rsid w:val="00647FA7"/>
    <w:rsid w:val="006500F4"/>
    <w:rsid w:val="006501B7"/>
    <w:rsid w:val="006501FD"/>
    <w:rsid w:val="00650209"/>
    <w:rsid w:val="00650387"/>
    <w:rsid w:val="00650446"/>
    <w:rsid w:val="0065044C"/>
    <w:rsid w:val="00650526"/>
    <w:rsid w:val="00650533"/>
    <w:rsid w:val="00650589"/>
    <w:rsid w:val="00650673"/>
    <w:rsid w:val="0065077C"/>
    <w:rsid w:val="00650783"/>
    <w:rsid w:val="00650954"/>
    <w:rsid w:val="00650A9B"/>
    <w:rsid w:val="00650E47"/>
    <w:rsid w:val="00650E68"/>
    <w:rsid w:val="00650F80"/>
    <w:rsid w:val="00650FE0"/>
    <w:rsid w:val="0065112F"/>
    <w:rsid w:val="00651278"/>
    <w:rsid w:val="006513CF"/>
    <w:rsid w:val="0065171D"/>
    <w:rsid w:val="0065175E"/>
    <w:rsid w:val="00651771"/>
    <w:rsid w:val="00651858"/>
    <w:rsid w:val="00651B5C"/>
    <w:rsid w:val="00651F12"/>
    <w:rsid w:val="00652022"/>
    <w:rsid w:val="00652084"/>
    <w:rsid w:val="00652173"/>
    <w:rsid w:val="0065242B"/>
    <w:rsid w:val="0065249F"/>
    <w:rsid w:val="006524DA"/>
    <w:rsid w:val="006528C9"/>
    <w:rsid w:val="00652915"/>
    <w:rsid w:val="00652A8F"/>
    <w:rsid w:val="00652C29"/>
    <w:rsid w:val="00652C4F"/>
    <w:rsid w:val="00652D41"/>
    <w:rsid w:val="00652D89"/>
    <w:rsid w:val="00652D8B"/>
    <w:rsid w:val="00652F6F"/>
    <w:rsid w:val="00652F93"/>
    <w:rsid w:val="00652FB6"/>
    <w:rsid w:val="0065304F"/>
    <w:rsid w:val="0065316D"/>
    <w:rsid w:val="0065394C"/>
    <w:rsid w:val="006539DA"/>
    <w:rsid w:val="006539FD"/>
    <w:rsid w:val="00653F5D"/>
    <w:rsid w:val="00653F5F"/>
    <w:rsid w:val="0065420B"/>
    <w:rsid w:val="00654405"/>
    <w:rsid w:val="006544FD"/>
    <w:rsid w:val="006547F5"/>
    <w:rsid w:val="006548E6"/>
    <w:rsid w:val="006549A9"/>
    <w:rsid w:val="00654DA5"/>
    <w:rsid w:val="00654F75"/>
    <w:rsid w:val="00654FF6"/>
    <w:rsid w:val="006550FB"/>
    <w:rsid w:val="006552DD"/>
    <w:rsid w:val="00655A48"/>
    <w:rsid w:val="00655B98"/>
    <w:rsid w:val="006560D9"/>
    <w:rsid w:val="00656154"/>
    <w:rsid w:val="0065621E"/>
    <w:rsid w:val="0065645E"/>
    <w:rsid w:val="006564F1"/>
    <w:rsid w:val="0065654F"/>
    <w:rsid w:val="0065665B"/>
    <w:rsid w:val="0065667F"/>
    <w:rsid w:val="00656765"/>
    <w:rsid w:val="00656803"/>
    <w:rsid w:val="00656A0E"/>
    <w:rsid w:val="00656AE1"/>
    <w:rsid w:val="00656B17"/>
    <w:rsid w:val="00656B8B"/>
    <w:rsid w:val="00656C31"/>
    <w:rsid w:val="00656D82"/>
    <w:rsid w:val="00656D93"/>
    <w:rsid w:val="00656E57"/>
    <w:rsid w:val="00657336"/>
    <w:rsid w:val="00657380"/>
    <w:rsid w:val="006574AD"/>
    <w:rsid w:val="006574C7"/>
    <w:rsid w:val="006574D8"/>
    <w:rsid w:val="006575E8"/>
    <w:rsid w:val="00657771"/>
    <w:rsid w:val="00657922"/>
    <w:rsid w:val="006579F7"/>
    <w:rsid w:val="00657B05"/>
    <w:rsid w:val="00657BDF"/>
    <w:rsid w:val="00657E7A"/>
    <w:rsid w:val="00657FC4"/>
    <w:rsid w:val="00657FDB"/>
    <w:rsid w:val="006601E3"/>
    <w:rsid w:val="00660472"/>
    <w:rsid w:val="006604BF"/>
    <w:rsid w:val="0066056D"/>
    <w:rsid w:val="006605AB"/>
    <w:rsid w:val="0066063C"/>
    <w:rsid w:val="00660684"/>
    <w:rsid w:val="0066069C"/>
    <w:rsid w:val="00660A1E"/>
    <w:rsid w:val="0066108E"/>
    <w:rsid w:val="006610A4"/>
    <w:rsid w:val="006610AF"/>
    <w:rsid w:val="006611F9"/>
    <w:rsid w:val="006612CC"/>
    <w:rsid w:val="006612F1"/>
    <w:rsid w:val="00661341"/>
    <w:rsid w:val="006613CB"/>
    <w:rsid w:val="0066180E"/>
    <w:rsid w:val="006618D6"/>
    <w:rsid w:val="00661ADF"/>
    <w:rsid w:val="00661C7F"/>
    <w:rsid w:val="00661E85"/>
    <w:rsid w:val="00661EF6"/>
    <w:rsid w:val="00662043"/>
    <w:rsid w:val="006620E8"/>
    <w:rsid w:val="00662291"/>
    <w:rsid w:val="006622AE"/>
    <w:rsid w:val="006622FE"/>
    <w:rsid w:val="006623CC"/>
    <w:rsid w:val="00662423"/>
    <w:rsid w:val="00662537"/>
    <w:rsid w:val="006626D2"/>
    <w:rsid w:val="00662774"/>
    <w:rsid w:val="0066277F"/>
    <w:rsid w:val="00662B6E"/>
    <w:rsid w:val="00662C7C"/>
    <w:rsid w:val="00662D98"/>
    <w:rsid w:val="00662EB5"/>
    <w:rsid w:val="00662F7A"/>
    <w:rsid w:val="0066335A"/>
    <w:rsid w:val="006637CE"/>
    <w:rsid w:val="00663915"/>
    <w:rsid w:val="00663AF7"/>
    <w:rsid w:val="00663BA3"/>
    <w:rsid w:val="00663E8D"/>
    <w:rsid w:val="0066400C"/>
    <w:rsid w:val="006640F9"/>
    <w:rsid w:val="0066421D"/>
    <w:rsid w:val="006642F2"/>
    <w:rsid w:val="0066440C"/>
    <w:rsid w:val="0066457E"/>
    <w:rsid w:val="006649E5"/>
    <w:rsid w:val="00664A92"/>
    <w:rsid w:val="00664C22"/>
    <w:rsid w:val="00664C2D"/>
    <w:rsid w:val="00664E99"/>
    <w:rsid w:val="0066512F"/>
    <w:rsid w:val="006652C6"/>
    <w:rsid w:val="006652D0"/>
    <w:rsid w:val="006653CA"/>
    <w:rsid w:val="00665504"/>
    <w:rsid w:val="006655C0"/>
    <w:rsid w:val="0066577B"/>
    <w:rsid w:val="006657B7"/>
    <w:rsid w:val="00665817"/>
    <w:rsid w:val="00665878"/>
    <w:rsid w:val="0066597E"/>
    <w:rsid w:val="006659C6"/>
    <w:rsid w:val="00665AC7"/>
    <w:rsid w:val="00665C0C"/>
    <w:rsid w:val="00665DBE"/>
    <w:rsid w:val="00665F22"/>
    <w:rsid w:val="0066606E"/>
    <w:rsid w:val="006660BA"/>
    <w:rsid w:val="00666116"/>
    <w:rsid w:val="00666330"/>
    <w:rsid w:val="006664C5"/>
    <w:rsid w:val="00666559"/>
    <w:rsid w:val="00666578"/>
    <w:rsid w:val="006667F8"/>
    <w:rsid w:val="006669B4"/>
    <w:rsid w:val="00666CA7"/>
    <w:rsid w:val="00666ED9"/>
    <w:rsid w:val="006676BA"/>
    <w:rsid w:val="00667757"/>
    <w:rsid w:val="00667903"/>
    <w:rsid w:val="0066795D"/>
    <w:rsid w:val="00667B0D"/>
    <w:rsid w:val="00667BA7"/>
    <w:rsid w:val="00667D2D"/>
    <w:rsid w:val="00667DDE"/>
    <w:rsid w:val="006701A6"/>
    <w:rsid w:val="00670239"/>
    <w:rsid w:val="006702AC"/>
    <w:rsid w:val="00670381"/>
    <w:rsid w:val="006703AE"/>
    <w:rsid w:val="0067055E"/>
    <w:rsid w:val="006706F0"/>
    <w:rsid w:val="0067084D"/>
    <w:rsid w:val="006709C7"/>
    <w:rsid w:val="006709CA"/>
    <w:rsid w:val="00670A9E"/>
    <w:rsid w:val="00670B4A"/>
    <w:rsid w:val="00670DAD"/>
    <w:rsid w:val="00670F4C"/>
    <w:rsid w:val="00670F8B"/>
    <w:rsid w:val="0067101D"/>
    <w:rsid w:val="006711EA"/>
    <w:rsid w:val="0067121D"/>
    <w:rsid w:val="0067121F"/>
    <w:rsid w:val="0067149F"/>
    <w:rsid w:val="006716D2"/>
    <w:rsid w:val="00671748"/>
    <w:rsid w:val="0067178C"/>
    <w:rsid w:val="006717E2"/>
    <w:rsid w:val="006718EE"/>
    <w:rsid w:val="006719AD"/>
    <w:rsid w:val="00671A79"/>
    <w:rsid w:val="00671B42"/>
    <w:rsid w:val="00671CD2"/>
    <w:rsid w:val="00671D69"/>
    <w:rsid w:val="00671D98"/>
    <w:rsid w:val="00672177"/>
    <w:rsid w:val="006722CE"/>
    <w:rsid w:val="006722D5"/>
    <w:rsid w:val="00672358"/>
    <w:rsid w:val="00672420"/>
    <w:rsid w:val="0067251A"/>
    <w:rsid w:val="0067253F"/>
    <w:rsid w:val="00672623"/>
    <w:rsid w:val="006726E2"/>
    <w:rsid w:val="0067289C"/>
    <w:rsid w:val="006728F5"/>
    <w:rsid w:val="00672D3E"/>
    <w:rsid w:val="00673141"/>
    <w:rsid w:val="0067331A"/>
    <w:rsid w:val="0067353C"/>
    <w:rsid w:val="00673784"/>
    <w:rsid w:val="00673995"/>
    <w:rsid w:val="00673A23"/>
    <w:rsid w:val="00673AAB"/>
    <w:rsid w:val="00673BA8"/>
    <w:rsid w:val="00673C50"/>
    <w:rsid w:val="00673EC8"/>
    <w:rsid w:val="00673F36"/>
    <w:rsid w:val="0067421F"/>
    <w:rsid w:val="0067435F"/>
    <w:rsid w:val="0067436E"/>
    <w:rsid w:val="00674392"/>
    <w:rsid w:val="00674396"/>
    <w:rsid w:val="00674432"/>
    <w:rsid w:val="0067450C"/>
    <w:rsid w:val="00674574"/>
    <w:rsid w:val="00674979"/>
    <w:rsid w:val="00674A7A"/>
    <w:rsid w:val="00674A8D"/>
    <w:rsid w:val="00674C34"/>
    <w:rsid w:val="00674D5B"/>
    <w:rsid w:val="00674D5C"/>
    <w:rsid w:val="00674E1B"/>
    <w:rsid w:val="00674EB2"/>
    <w:rsid w:val="00674FFE"/>
    <w:rsid w:val="00675081"/>
    <w:rsid w:val="0067532C"/>
    <w:rsid w:val="00675377"/>
    <w:rsid w:val="00675450"/>
    <w:rsid w:val="006754B2"/>
    <w:rsid w:val="00675694"/>
    <w:rsid w:val="006758B0"/>
    <w:rsid w:val="00675A7D"/>
    <w:rsid w:val="00675BD0"/>
    <w:rsid w:val="00675E85"/>
    <w:rsid w:val="00675F1E"/>
    <w:rsid w:val="006761F9"/>
    <w:rsid w:val="006762DC"/>
    <w:rsid w:val="00676375"/>
    <w:rsid w:val="0067645E"/>
    <w:rsid w:val="006769A7"/>
    <w:rsid w:val="00676A7F"/>
    <w:rsid w:val="00676AED"/>
    <w:rsid w:val="00676D60"/>
    <w:rsid w:val="00676E8F"/>
    <w:rsid w:val="00676E91"/>
    <w:rsid w:val="00676EF6"/>
    <w:rsid w:val="00676FCF"/>
    <w:rsid w:val="0067701B"/>
    <w:rsid w:val="00677112"/>
    <w:rsid w:val="00677272"/>
    <w:rsid w:val="0067733D"/>
    <w:rsid w:val="006773CE"/>
    <w:rsid w:val="0067744C"/>
    <w:rsid w:val="00677472"/>
    <w:rsid w:val="006776CD"/>
    <w:rsid w:val="006776D3"/>
    <w:rsid w:val="00677784"/>
    <w:rsid w:val="006777E4"/>
    <w:rsid w:val="006777FA"/>
    <w:rsid w:val="00677842"/>
    <w:rsid w:val="00677856"/>
    <w:rsid w:val="00677860"/>
    <w:rsid w:val="00677B3C"/>
    <w:rsid w:val="00677B7C"/>
    <w:rsid w:val="00677C86"/>
    <w:rsid w:val="00677CB9"/>
    <w:rsid w:val="00677E00"/>
    <w:rsid w:val="006800C3"/>
    <w:rsid w:val="006800EC"/>
    <w:rsid w:val="0068012D"/>
    <w:rsid w:val="00680292"/>
    <w:rsid w:val="0068037D"/>
    <w:rsid w:val="006805AD"/>
    <w:rsid w:val="00680623"/>
    <w:rsid w:val="0068068C"/>
    <w:rsid w:val="006806D1"/>
    <w:rsid w:val="00680830"/>
    <w:rsid w:val="006808ED"/>
    <w:rsid w:val="0068093A"/>
    <w:rsid w:val="006809F5"/>
    <w:rsid w:val="00680A8A"/>
    <w:rsid w:val="00680AE4"/>
    <w:rsid w:val="00680B84"/>
    <w:rsid w:val="00680C1D"/>
    <w:rsid w:val="00680C5F"/>
    <w:rsid w:val="00680DD4"/>
    <w:rsid w:val="00680E41"/>
    <w:rsid w:val="00681269"/>
    <w:rsid w:val="006812C0"/>
    <w:rsid w:val="006814CD"/>
    <w:rsid w:val="006816A1"/>
    <w:rsid w:val="0068179A"/>
    <w:rsid w:val="006817C0"/>
    <w:rsid w:val="00681956"/>
    <w:rsid w:val="00681ACB"/>
    <w:rsid w:val="00681B8F"/>
    <w:rsid w:val="00681D02"/>
    <w:rsid w:val="00681D98"/>
    <w:rsid w:val="00681E1B"/>
    <w:rsid w:val="00681FE9"/>
    <w:rsid w:val="006821C2"/>
    <w:rsid w:val="00682527"/>
    <w:rsid w:val="0068281A"/>
    <w:rsid w:val="00682971"/>
    <w:rsid w:val="00682A66"/>
    <w:rsid w:val="00682BDA"/>
    <w:rsid w:val="00682FF3"/>
    <w:rsid w:val="00683070"/>
    <w:rsid w:val="00683222"/>
    <w:rsid w:val="0068326B"/>
    <w:rsid w:val="0068326C"/>
    <w:rsid w:val="006834ED"/>
    <w:rsid w:val="00683570"/>
    <w:rsid w:val="00683607"/>
    <w:rsid w:val="0068378E"/>
    <w:rsid w:val="0068385C"/>
    <w:rsid w:val="006838B9"/>
    <w:rsid w:val="00683BE5"/>
    <w:rsid w:val="006840A4"/>
    <w:rsid w:val="00684119"/>
    <w:rsid w:val="00684384"/>
    <w:rsid w:val="0068493C"/>
    <w:rsid w:val="00684A27"/>
    <w:rsid w:val="00684A96"/>
    <w:rsid w:val="00684D17"/>
    <w:rsid w:val="00684E60"/>
    <w:rsid w:val="00685194"/>
    <w:rsid w:val="006851D4"/>
    <w:rsid w:val="006851F8"/>
    <w:rsid w:val="00685205"/>
    <w:rsid w:val="0068524B"/>
    <w:rsid w:val="00685335"/>
    <w:rsid w:val="00685544"/>
    <w:rsid w:val="00685627"/>
    <w:rsid w:val="0068565A"/>
    <w:rsid w:val="006858A6"/>
    <w:rsid w:val="0068597E"/>
    <w:rsid w:val="00685AF0"/>
    <w:rsid w:val="00685B4E"/>
    <w:rsid w:val="00685B51"/>
    <w:rsid w:val="00685BF6"/>
    <w:rsid w:val="00686002"/>
    <w:rsid w:val="00686145"/>
    <w:rsid w:val="00686190"/>
    <w:rsid w:val="0068623D"/>
    <w:rsid w:val="00686396"/>
    <w:rsid w:val="006864E6"/>
    <w:rsid w:val="006869BD"/>
    <w:rsid w:val="00686A94"/>
    <w:rsid w:val="00686AAE"/>
    <w:rsid w:val="00686D1F"/>
    <w:rsid w:val="00686E91"/>
    <w:rsid w:val="00686EC5"/>
    <w:rsid w:val="006870E7"/>
    <w:rsid w:val="00687126"/>
    <w:rsid w:val="006872F8"/>
    <w:rsid w:val="006873FE"/>
    <w:rsid w:val="00687420"/>
    <w:rsid w:val="0068744B"/>
    <w:rsid w:val="006874BC"/>
    <w:rsid w:val="00687652"/>
    <w:rsid w:val="00687705"/>
    <w:rsid w:val="0068770D"/>
    <w:rsid w:val="00687710"/>
    <w:rsid w:val="0068793B"/>
    <w:rsid w:val="0068799B"/>
    <w:rsid w:val="00687A20"/>
    <w:rsid w:val="00687AC0"/>
    <w:rsid w:val="00687C05"/>
    <w:rsid w:val="00687C7D"/>
    <w:rsid w:val="00687D7D"/>
    <w:rsid w:val="00687D8A"/>
    <w:rsid w:val="00687F90"/>
    <w:rsid w:val="00687FE4"/>
    <w:rsid w:val="006901AD"/>
    <w:rsid w:val="006903C0"/>
    <w:rsid w:val="006903E6"/>
    <w:rsid w:val="006906F1"/>
    <w:rsid w:val="006907E6"/>
    <w:rsid w:val="00690983"/>
    <w:rsid w:val="00690C25"/>
    <w:rsid w:val="00690CA5"/>
    <w:rsid w:val="00690F13"/>
    <w:rsid w:val="00691041"/>
    <w:rsid w:val="0069131D"/>
    <w:rsid w:val="0069147C"/>
    <w:rsid w:val="006915F1"/>
    <w:rsid w:val="006915F7"/>
    <w:rsid w:val="00691655"/>
    <w:rsid w:val="006916AC"/>
    <w:rsid w:val="006919BF"/>
    <w:rsid w:val="00691ACC"/>
    <w:rsid w:val="00691C40"/>
    <w:rsid w:val="00691D1B"/>
    <w:rsid w:val="00691E26"/>
    <w:rsid w:val="00691F52"/>
    <w:rsid w:val="00692134"/>
    <w:rsid w:val="006923FD"/>
    <w:rsid w:val="006925B0"/>
    <w:rsid w:val="006925E3"/>
    <w:rsid w:val="006926B3"/>
    <w:rsid w:val="00692749"/>
    <w:rsid w:val="006929AA"/>
    <w:rsid w:val="00692A62"/>
    <w:rsid w:val="00692FBD"/>
    <w:rsid w:val="00693066"/>
    <w:rsid w:val="006936B3"/>
    <w:rsid w:val="00693775"/>
    <w:rsid w:val="006938CC"/>
    <w:rsid w:val="006939A6"/>
    <w:rsid w:val="00693A19"/>
    <w:rsid w:val="00693EFD"/>
    <w:rsid w:val="00694076"/>
    <w:rsid w:val="006941A3"/>
    <w:rsid w:val="006941CC"/>
    <w:rsid w:val="0069424D"/>
    <w:rsid w:val="006942C4"/>
    <w:rsid w:val="006946D9"/>
    <w:rsid w:val="00694796"/>
    <w:rsid w:val="00694A94"/>
    <w:rsid w:val="00694B25"/>
    <w:rsid w:val="00694B87"/>
    <w:rsid w:val="00694C6D"/>
    <w:rsid w:val="00694D40"/>
    <w:rsid w:val="00694F70"/>
    <w:rsid w:val="0069531D"/>
    <w:rsid w:val="00695418"/>
    <w:rsid w:val="00695540"/>
    <w:rsid w:val="006956A8"/>
    <w:rsid w:val="00695903"/>
    <w:rsid w:val="00695DD4"/>
    <w:rsid w:val="0069627A"/>
    <w:rsid w:val="0069629C"/>
    <w:rsid w:val="006963E8"/>
    <w:rsid w:val="00696542"/>
    <w:rsid w:val="00696662"/>
    <w:rsid w:val="006966F3"/>
    <w:rsid w:val="006967E0"/>
    <w:rsid w:val="00696E99"/>
    <w:rsid w:val="00696F16"/>
    <w:rsid w:val="00697269"/>
    <w:rsid w:val="006972B9"/>
    <w:rsid w:val="0069730C"/>
    <w:rsid w:val="006973A9"/>
    <w:rsid w:val="00697573"/>
    <w:rsid w:val="006975D7"/>
    <w:rsid w:val="0069764C"/>
    <w:rsid w:val="006976D5"/>
    <w:rsid w:val="006976DB"/>
    <w:rsid w:val="006976E3"/>
    <w:rsid w:val="00697728"/>
    <w:rsid w:val="006977F4"/>
    <w:rsid w:val="006979EA"/>
    <w:rsid w:val="00697C55"/>
    <w:rsid w:val="00697DCF"/>
    <w:rsid w:val="00697DDC"/>
    <w:rsid w:val="00697F5C"/>
    <w:rsid w:val="006A00CC"/>
    <w:rsid w:val="006A0128"/>
    <w:rsid w:val="006A014F"/>
    <w:rsid w:val="006A01B3"/>
    <w:rsid w:val="006A02C8"/>
    <w:rsid w:val="006A02DF"/>
    <w:rsid w:val="006A0368"/>
    <w:rsid w:val="006A0506"/>
    <w:rsid w:val="006A0551"/>
    <w:rsid w:val="006A05F3"/>
    <w:rsid w:val="006A1097"/>
    <w:rsid w:val="006A11D9"/>
    <w:rsid w:val="006A142E"/>
    <w:rsid w:val="006A147A"/>
    <w:rsid w:val="006A1489"/>
    <w:rsid w:val="006A15EA"/>
    <w:rsid w:val="006A1719"/>
    <w:rsid w:val="006A192A"/>
    <w:rsid w:val="006A19A4"/>
    <w:rsid w:val="006A19C1"/>
    <w:rsid w:val="006A19D1"/>
    <w:rsid w:val="006A1AA7"/>
    <w:rsid w:val="006A1AA8"/>
    <w:rsid w:val="006A1AE2"/>
    <w:rsid w:val="006A1AE5"/>
    <w:rsid w:val="006A1B09"/>
    <w:rsid w:val="006A1B23"/>
    <w:rsid w:val="006A1B52"/>
    <w:rsid w:val="006A1C1D"/>
    <w:rsid w:val="006A1DDD"/>
    <w:rsid w:val="006A1F2F"/>
    <w:rsid w:val="006A2141"/>
    <w:rsid w:val="006A22E9"/>
    <w:rsid w:val="006A2559"/>
    <w:rsid w:val="006A27B3"/>
    <w:rsid w:val="006A27D7"/>
    <w:rsid w:val="006A2854"/>
    <w:rsid w:val="006A2979"/>
    <w:rsid w:val="006A29CD"/>
    <w:rsid w:val="006A2BC6"/>
    <w:rsid w:val="006A2C8C"/>
    <w:rsid w:val="006A2CBC"/>
    <w:rsid w:val="006A2CEE"/>
    <w:rsid w:val="006A2CFD"/>
    <w:rsid w:val="006A2DC4"/>
    <w:rsid w:val="006A2F6F"/>
    <w:rsid w:val="006A2FA8"/>
    <w:rsid w:val="006A304E"/>
    <w:rsid w:val="006A30A4"/>
    <w:rsid w:val="006A34F4"/>
    <w:rsid w:val="006A35AF"/>
    <w:rsid w:val="006A415B"/>
    <w:rsid w:val="006A43AD"/>
    <w:rsid w:val="006A444D"/>
    <w:rsid w:val="006A4462"/>
    <w:rsid w:val="006A45E2"/>
    <w:rsid w:val="006A4637"/>
    <w:rsid w:val="006A4763"/>
    <w:rsid w:val="006A48B7"/>
    <w:rsid w:val="006A4A5C"/>
    <w:rsid w:val="006A4ADE"/>
    <w:rsid w:val="006A4B48"/>
    <w:rsid w:val="006A4C69"/>
    <w:rsid w:val="006A4DFD"/>
    <w:rsid w:val="006A503F"/>
    <w:rsid w:val="006A50A2"/>
    <w:rsid w:val="006A514F"/>
    <w:rsid w:val="006A53DB"/>
    <w:rsid w:val="006A53EA"/>
    <w:rsid w:val="006A55C9"/>
    <w:rsid w:val="006A5667"/>
    <w:rsid w:val="006A5690"/>
    <w:rsid w:val="006A581E"/>
    <w:rsid w:val="006A58D5"/>
    <w:rsid w:val="006A5B76"/>
    <w:rsid w:val="006A5D1F"/>
    <w:rsid w:val="006A5DAC"/>
    <w:rsid w:val="006A6038"/>
    <w:rsid w:val="006A62CE"/>
    <w:rsid w:val="006A63F4"/>
    <w:rsid w:val="006A64F3"/>
    <w:rsid w:val="006A6809"/>
    <w:rsid w:val="006A680C"/>
    <w:rsid w:val="006A686C"/>
    <w:rsid w:val="006A687E"/>
    <w:rsid w:val="006A6C4D"/>
    <w:rsid w:val="006A6D00"/>
    <w:rsid w:val="006A6D71"/>
    <w:rsid w:val="006A6E2B"/>
    <w:rsid w:val="006A6EA2"/>
    <w:rsid w:val="006A6EBD"/>
    <w:rsid w:val="006A7299"/>
    <w:rsid w:val="006A74C6"/>
    <w:rsid w:val="006A7742"/>
    <w:rsid w:val="006A77E8"/>
    <w:rsid w:val="006A7A8A"/>
    <w:rsid w:val="006A7C96"/>
    <w:rsid w:val="006A7CBF"/>
    <w:rsid w:val="006A7EB6"/>
    <w:rsid w:val="006B0150"/>
    <w:rsid w:val="006B0197"/>
    <w:rsid w:val="006B0295"/>
    <w:rsid w:val="006B03F8"/>
    <w:rsid w:val="006B0474"/>
    <w:rsid w:val="006B05F0"/>
    <w:rsid w:val="006B07AD"/>
    <w:rsid w:val="006B07BF"/>
    <w:rsid w:val="006B0E00"/>
    <w:rsid w:val="006B11BF"/>
    <w:rsid w:val="006B1323"/>
    <w:rsid w:val="006B1605"/>
    <w:rsid w:val="006B16ED"/>
    <w:rsid w:val="006B17DD"/>
    <w:rsid w:val="006B188D"/>
    <w:rsid w:val="006B1A90"/>
    <w:rsid w:val="006B1ACA"/>
    <w:rsid w:val="006B1B4A"/>
    <w:rsid w:val="006B1D80"/>
    <w:rsid w:val="006B1D9B"/>
    <w:rsid w:val="006B1F75"/>
    <w:rsid w:val="006B217C"/>
    <w:rsid w:val="006B2258"/>
    <w:rsid w:val="006B23B4"/>
    <w:rsid w:val="006B253A"/>
    <w:rsid w:val="006B2778"/>
    <w:rsid w:val="006B2A72"/>
    <w:rsid w:val="006B2D23"/>
    <w:rsid w:val="006B3048"/>
    <w:rsid w:val="006B307F"/>
    <w:rsid w:val="006B3101"/>
    <w:rsid w:val="006B3183"/>
    <w:rsid w:val="006B34DD"/>
    <w:rsid w:val="006B3827"/>
    <w:rsid w:val="006B3978"/>
    <w:rsid w:val="006B3D30"/>
    <w:rsid w:val="006B3D46"/>
    <w:rsid w:val="006B3D9B"/>
    <w:rsid w:val="006B3E05"/>
    <w:rsid w:val="006B3FA5"/>
    <w:rsid w:val="006B40F4"/>
    <w:rsid w:val="006B42EF"/>
    <w:rsid w:val="006B4511"/>
    <w:rsid w:val="006B475A"/>
    <w:rsid w:val="006B4A1F"/>
    <w:rsid w:val="006B4A74"/>
    <w:rsid w:val="006B4E42"/>
    <w:rsid w:val="006B4F00"/>
    <w:rsid w:val="006B503E"/>
    <w:rsid w:val="006B5242"/>
    <w:rsid w:val="006B5260"/>
    <w:rsid w:val="006B534D"/>
    <w:rsid w:val="006B53DC"/>
    <w:rsid w:val="006B554F"/>
    <w:rsid w:val="006B555A"/>
    <w:rsid w:val="006B55A9"/>
    <w:rsid w:val="006B5720"/>
    <w:rsid w:val="006B5852"/>
    <w:rsid w:val="006B5856"/>
    <w:rsid w:val="006B5862"/>
    <w:rsid w:val="006B5920"/>
    <w:rsid w:val="006B5AFE"/>
    <w:rsid w:val="006B5BE6"/>
    <w:rsid w:val="006B5E29"/>
    <w:rsid w:val="006B5EBC"/>
    <w:rsid w:val="006B5FD3"/>
    <w:rsid w:val="006B609B"/>
    <w:rsid w:val="006B631F"/>
    <w:rsid w:val="006B635C"/>
    <w:rsid w:val="006B6605"/>
    <w:rsid w:val="006B678D"/>
    <w:rsid w:val="006B6932"/>
    <w:rsid w:val="006B69E1"/>
    <w:rsid w:val="006B69FE"/>
    <w:rsid w:val="006B6C42"/>
    <w:rsid w:val="006B6C60"/>
    <w:rsid w:val="006B6D3D"/>
    <w:rsid w:val="006B6E44"/>
    <w:rsid w:val="006B7002"/>
    <w:rsid w:val="006B7122"/>
    <w:rsid w:val="006B72A2"/>
    <w:rsid w:val="006B72FC"/>
    <w:rsid w:val="006B7605"/>
    <w:rsid w:val="006B767B"/>
    <w:rsid w:val="006B76CB"/>
    <w:rsid w:val="006B78D1"/>
    <w:rsid w:val="006B790B"/>
    <w:rsid w:val="006B7912"/>
    <w:rsid w:val="006B7A9B"/>
    <w:rsid w:val="006B7B1C"/>
    <w:rsid w:val="006B7F6C"/>
    <w:rsid w:val="006B7F9D"/>
    <w:rsid w:val="006C0170"/>
    <w:rsid w:val="006C01C4"/>
    <w:rsid w:val="006C025E"/>
    <w:rsid w:val="006C0294"/>
    <w:rsid w:val="006C0416"/>
    <w:rsid w:val="006C04BD"/>
    <w:rsid w:val="006C0512"/>
    <w:rsid w:val="006C07D8"/>
    <w:rsid w:val="006C0955"/>
    <w:rsid w:val="006C0A49"/>
    <w:rsid w:val="006C0A74"/>
    <w:rsid w:val="006C0BB9"/>
    <w:rsid w:val="006C0C9B"/>
    <w:rsid w:val="006C0E6F"/>
    <w:rsid w:val="006C0F4F"/>
    <w:rsid w:val="006C1130"/>
    <w:rsid w:val="006C127F"/>
    <w:rsid w:val="006C1338"/>
    <w:rsid w:val="006C1543"/>
    <w:rsid w:val="006C1A2D"/>
    <w:rsid w:val="006C1C6C"/>
    <w:rsid w:val="006C1E09"/>
    <w:rsid w:val="006C1E4E"/>
    <w:rsid w:val="006C1EBF"/>
    <w:rsid w:val="006C1F89"/>
    <w:rsid w:val="006C2049"/>
    <w:rsid w:val="006C254E"/>
    <w:rsid w:val="006C2823"/>
    <w:rsid w:val="006C28D9"/>
    <w:rsid w:val="006C2923"/>
    <w:rsid w:val="006C2CE4"/>
    <w:rsid w:val="006C2F6F"/>
    <w:rsid w:val="006C32AA"/>
    <w:rsid w:val="006C358C"/>
    <w:rsid w:val="006C3657"/>
    <w:rsid w:val="006C3746"/>
    <w:rsid w:val="006C37B2"/>
    <w:rsid w:val="006C37B3"/>
    <w:rsid w:val="006C3859"/>
    <w:rsid w:val="006C3960"/>
    <w:rsid w:val="006C3A0B"/>
    <w:rsid w:val="006C3ACD"/>
    <w:rsid w:val="006C3B6D"/>
    <w:rsid w:val="006C3FCB"/>
    <w:rsid w:val="006C40B2"/>
    <w:rsid w:val="006C41CB"/>
    <w:rsid w:val="006C4321"/>
    <w:rsid w:val="006C43F0"/>
    <w:rsid w:val="006C4712"/>
    <w:rsid w:val="006C47FC"/>
    <w:rsid w:val="006C4A2D"/>
    <w:rsid w:val="006C4CF0"/>
    <w:rsid w:val="006C4D85"/>
    <w:rsid w:val="006C4EFB"/>
    <w:rsid w:val="006C4F52"/>
    <w:rsid w:val="006C5019"/>
    <w:rsid w:val="006C5182"/>
    <w:rsid w:val="006C5254"/>
    <w:rsid w:val="006C55B4"/>
    <w:rsid w:val="006C563A"/>
    <w:rsid w:val="006C563C"/>
    <w:rsid w:val="006C5661"/>
    <w:rsid w:val="006C59CA"/>
    <w:rsid w:val="006C5E7A"/>
    <w:rsid w:val="006C6129"/>
    <w:rsid w:val="006C62CC"/>
    <w:rsid w:val="006C6311"/>
    <w:rsid w:val="006C6321"/>
    <w:rsid w:val="006C632D"/>
    <w:rsid w:val="006C6386"/>
    <w:rsid w:val="006C65ED"/>
    <w:rsid w:val="006C6A2D"/>
    <w:rsid w:val="006C6AE8"/>
    <w:rsid w:val="006C6C44"/>
    <w:rsid w:val="006C6D4C"/>
    <w:rsid w:val="006C6D7D"/>
    <w:rsid w:val="006C6D8A"/>
    <w:rsid w:val="006C6E25"/>
    <w:rsid w:val="006C6E81"/>
    <w:rsid w:val="006C6FB9"/>
    <w:rsid w:val="006C7089"/>
    <w:rsid w:val="006C70F3"/>
    <w:rsid w:val="006C7337"/>
    <w:rsid w:val="006C73E0"/>
    <w:rsid w:val="006C759F"/>
    <w:rsid w:val="006C7833"/>
    <w:rsid w:val="006C793E"/>
    <w:rsid w:val="006C7A87"/>
    <w:rsid w:val="006C7E7E"/>
    <w:rsid w:val="006D00BC"/>
    <w:rsid w:val="006D033D"/>
    <w:rsid w:val="006D03C3"/>
    <w:rsid w:val="006D077C"/>
    <w:rsid w:val="006D07BD"/>
    <w:rsid w:val="006D0A1B"/>
    <w:rsid w:val="006D0AD3"/>
    <w:rsid w:val="006D0BB3"/>
    <w:rsid w:val="006D0F5B"/>
    <w:rsid w:val="006D114D"/>
    <w:rsid w:val="006D131E"/>
    <w:rsid w:val="006D13B7"/>
    <w:rsid w:val="006D1453"/>
    <w:rsid w:val="006D1843"/>
    <w:rsid w:val="006D1A08"/>
    <w:rsid w:val="006D1A7D"/>
    <w:rsid w:val="006D1CCE"/>
    <w:rsid w:val="006D1D3A"/>
    <w:rsid w:val="006D1D6A"/>
    <w:rsid w:val="006D1DA2"/>
    <w:rsid w:val="006D2019"/>
    <w:rsid w:val="006D2164"/>
    <w:rsid w:val="006D21E6"/>
    <w:rsid w:val="006D2419"/>
    <w:rsid w:val="006D243D"/>
    <w:rsid w:val="006D258B"/>
    <w:rsid w:val="006D2678"/>
    <w:rsid w:val="006D2735"/>
    <w:rsid w:val="006D2749"/>
    <w:rsid w:val="006D2875"/>
    <w:rsid w:val="006D2973"/>
    <w:rsid w:val="006D2BBE"/>
    <w:rsid w:val="006D2D9C"/>
    <w:rsid w:val="006D2E14"/>
    <w:rsid w:val="006D3242"/>
    <w:rsid w:val="006D326A"/>
    <w:rsid w:val="006D3281"/>
    <w:rsid w:val="006D32FF"/>
    <w:rsid w:val="006D3308"/>
    <w:rsid w:val="006D3399"/>
    <w:rsid w:val="006D33E6"/>
    <w:rsid w:val="006D3A9D"/>
    <w:rsid w:val="006D3D63"/>
    <w:rsid w:val="006D3F26"/>
    <w:rsid w:val="006D3FB5"/>
    <w:rsid w:val="006D409D"/>
    <w:rsid w:val="006D42E4"/>
    <w:rsid w:val="006D4305"/>
    <w:rsid w:val="006D435A"/>
    <w:rsid w:val="006D448B"/>
    <w:rsid w:val="006D44F2"/>
    <w:rsid w:val="006D4643"/>
    <w:rsid w:val="006D475C"/>
    <w:rsid w:val="006D4815"/>
    <w:rsid w:val="006D4B53"/>
    <w:rsid w:val="006D4D04"/>
    <w:rsid w:val="006D4E4F"/>
    <w:rsid w:val="006D4F35"/>
    <w:rsid w:val="006D534E"/>
    <w:rsid w:val="006D53B9"/>
    <w:rsid w:val="006D5623"/>
    <w:rsid w:val="006D5656"/>
    <w:rsid w:val="006D585D"/>
    <w:rsid w:val="006D5ABD"/>
    <w:rsid w:val="006D5C3E"/>
    <w:rsid w:val="006D638F"/>
    <w:rsid w:val="006D63A6"/>
    <w:rsid w:val="006D64B8"/>
    <w:rsid w:val="006D64C6"/>
    <w:rsid w:val="006D6628"/>
    <w:rsid w:val="006D666E"/>
    <w:rsid w:val="006D669C"/>
    <w:rsid w:val="006D682A"/>
    <w:rsid w:val="006D688E"/>
    <w:rsid w:val="006D6895"/>
    <w:rsid w:val="006D68E2"/>
    <w:rsid w:val="006D6ADC"/>
    <w:rsid w:val="006D6BD1"/>
    <w:rsid w:val="006D6C4A"/>
    <w:rsid w:val="006D70EE"/>
    <w:rsid w:val="006D72C4"/>
    <w:rsid w:val="006D73B4"/>
    <w:rsid w:val="006D7590"/>
    <w:rsid w:val="006D7733"/>
    <w:rsid w:val="006D78F2"/>
    <w:rsid w:val="006D7CA0"/>
    <w:rsid w:val="006D7E37"/>
    <w:rsid w:val="006D7F91"/>
    <w:rsid w:val="006E008D"/>
    <w:rsid w:val="006E0188"/>
    <w:rsid w:val="006E032A"/>
    <w:rsid w:val="006E05AC"/>
    <w:rsid w:val="006E0868"/>
    <w:rsid w:val="006E0933"/>
    <w:rsid w:val="006E0AA4"/>
    <w:rsid w:val="006E0B57"/>
    <w:rsid w:val="006E0CEE"/>
    <w:rsid w:val="006E0DA8"/>
    <w:rsid w:val="006E0DAA"/>
    <w:rsid w:val="006E0E5E"/>
    <w:rsid w:val="006E0FB9"/>
    <w:rsid w:val="006E1055"/>
    <w:rsid w:val="006E146D"/>
    <w:rsid w:val="006E146E"/>
    <w:rsid w:val="006E149B"/>
    <w:rsid w:val="006E16CD"/>
    <w:rsid w:val="006E1791"/>
    <w:rsid w:val="006E1834"/>
    <w:rsid w:val="006E186B"/>
    <w:rsid w:val="006E1881"/>
    <w:rsid w:val="006E1AD3"/>
    <w:rsid w:val="006E1B0C"/>
    <w:rsid w:val="006E1CB5"/>
    <w:rsid w:val="006E1CCC"/>
    <w:rsid w:val="006E1D91"/>
    <w:rsid w:val="006E2094"/>
    <w:rsid w:val="006E20F9"/>
    <w:rsid w:val="006E216D"/>
    <w:rsid w:val="006E239B"/>
    <w:rsid w:val="006E272D"/>
    <w:rsid w:val="006E28D9"/>
    <w:rsid w:val="006E29C2"/>
    <w:rsid w:val="006E2AB2"/>
    <w:rsid w:val="006E2EF3"/>
    <w:rsid w:val="006E2F23"/>
    <w:rsid w:val="006E2FC9"/>
    <w:rsid w:val="006E3139"/>
    <w:rsid w:val="006E313E"/>
    <w:rsid w:val="006E3178"/>
    <w:rsid w:val="006E335F"/>
    <w:rsid w:val="006E34BE"/>
    <w:rsid w:val="006E35EE"/>
    <w:rsid w:val="006E3670"/>
    <w:rsid w:val="006E3741"/>
    <w:rsid w:val="006E3772"/>
    <w:rsid w:val="006E3843"/>
    <w:rsid w:val="006E3899"/>
    <w:rsid w:val="006E3A1C"/>
    <w:rsid w:val="006E3BDF"/>
    <w:rsid w:val="006E3BED"/>
    <w:rsid w:val="006E3C91"/>
    <w:rsid w:val="006E3CC8"/>
    <w:rsid w:val="006E3CEB"/>
    <w:rsid w:val="006E3EB9"/>
    <w:rsid w:val="006E3F4A"/>
    <w:rsid w:val="006E4067"/>
    <w:rsid w:val="006E4302"/>
    <w:rsid w:val="006E43D4"/>
    <w:rsid w:val="006E4622"/>
    <w:rsid w:val="006E466A"/>
    <w:rsid w:val="006E4772"/>
    <w:rsid w:val="006E47D2"/>
    <w:rsid w:val="006E47D8"/>
    <w:rsid w:val="006E4923"/>
    <w:rsid w:val="006E4BCB"/>
    <w:rsid w:val="006E4FE6"/>
    <w:rsid w:val="006E50F6"/>
    <w:rsid w:val="006E50FE"/>
    <w:rsid w:val="006E5319"/>
    <w:rsid w:val="006E536C"/>
    <w:rsid w:val="006E54A7"/>
    <w:rsid w:val="006E567B"/>
    <w:rsid w:val="006E56C2"/>
    <w:rsid w:val="006E5914"/>
    <w:rsid w:val="006E5979"/>
    <w:rsid w:val="006E5E0C"/>
    <w:rsid w:val="006E5E51"/>
    <w:rsid w:val="006E5F3A"/>
    <w:rsid w:val="006E6022"/>
    <w:rsid w:val="006E6469"/>
    <w:rsid w:val="006E6522"/>
    <w:rsid w:val="006E6732"/>
    <w:rsid w:val="006E67C0"/>
    <w:rsid w:val="006E67F9"/>
    <w:rsid w:val="006E697B"/>
    <w:rsid w:val="006E69EF"/>
    <w:rsid w:val="006E6AA7"/>
    <w:rsid w:val="006E6B53"/>
    <w:rsid w:val="006E6BAC"/>
    <w:rsid w:val="006E6D56"/>
    <w:rsid w:val="006E6E63"/>
    <w:rsid w:val="006E6EA3"/>
    <w:rsid w:val="006E6F8E"/>
    <w:rsid w:val="006E7239"/>
    <w:rsid w:val="006E726C"/>
    <w:rsid w:val="006E740C"/>
    <w:rsid w:val="006E75BB"/>
    <w:rsid w:val="006E7682"/>
    <w:rsid w:val="006E773E"/>
    <w:rsid w:val="006E7759"/>
    <w:rsid w:val="006E77F6"/>
    <w:rsid w:val="006E7865"/>
    <w:rsid w:val="006E793D"/>
    <w:rsid w:val="006E79EE"/>
    <w:rsid w:val="006E7A16"/>
    <w:rsid w:val="006E7ADB"/>
    <w:rsid w:val="006E7ADF"/>
    <w:rsid w:val="006E7B8D"/>
    <w:rsid w:val="006E7D42"/>
    <w:rsid w:val="006E7D68"/>
    <w:rsid w:val="006E7DD7"/>
    <w:rsid w:val="006E7E53"/>
    <w:rsid w:val="006E7F29"/>
    <w:rsid w:val="006F0022"/>
    <w:rsid w:val="006F00C9"/>
    <w:rsid w:val="006F015B"/>
    <w:rsid w:val="006F0488"/>
    <w:rsid w:val="006F051F"/>
    <w:rsid w:val="006F0669"/>
    <w:rsid w:val="006F076D"/>
    <w:rsid w:val="006F07C8"/>
    <w:rsid w:val="006F0828"/>
    <w:rsid w:val="006F08F7"/>
    <w:rsid w:val="006F0A88"/>
    <w:rsid w:val="006F0B89"/>
    <w:rsid w:val="006F0C4C"/>
    <w:rsid w:val="006F0C81"/>
    <w:rsid w:val="006F0FEF"/>
    <w:rsid w:val="006F117D"/>
    <w:rsid w:val="006F1263"/>
    <w:rsid w:val="006F1294"/>
    <w:rsid w:val="006F1447"/>
    <w:rsid w:val="006F1510"/>
    <w:rsid w:val="006F1597"/>
    <w:rsid w:val="006F15ED"/>
    <w:rsid w:val="006F1782"/>
    <w:rsid w:val="006F1A29"/>
    <w:rsid w:val="006F1A9E"/>
    <w:rsid w:val="006F1EBC"/>
    <w:rsid w:val="006F205A"/>
    <w:rsid w:val="006F2128"/>
    <w:rsid w:val="006F219D"/>
    <w:rsid w:val="006F221E"/>
    <w:rsid w:val="006F23C3"/>
    <w:rsid w:val="006F2958"/>
    <w:rsid w:val="006F2962"/>
    <w:rsid w:val="006F2975"/>
    <w:rsid w:val="006F2981"/>
    <w:rsid w:val="006F2CCB"/>
    <w:rsid w:val="006F2D7D"/>
    <w:rsid w:val="006F2E1A"/>
    <w:rsid w:val="006F2E89"/>
    <w:rsid w:val="006F3119"/>
    <w:rsid w:val="006F321B"/>
    <w:rsid w:val="006F34BB"/>
    <w:rsid w:val="006F35CE"/>
    <w:rsid w:val="006F3630"/>
    <w:rsid w:val="006F371F"/>
    <w:rsid w:val="006F376B"/>
    <w:rsid w:val="006F3B1C"/>
    <w:rsid w:val="006F3B38"/>
    <w:rsid w:val="006F3D62"/>
    <w:rsid w:val="006F3F23"/>
    <w:rsid w:val="006F420C"/>
    <w:rsid w:val="006F440F"/>
    <w:rsid w:val="006F4857"/>
    <w:rsid w:val="006F4D22"/>
    <w:rsid w:val="006F4DE5"/>
    <w:rsid w:val="006F4FEE"/>
    <w:rsid w:val="006F5040"/>
    <w:rsid w:val="006F5103"/>
    <w:rsid w:val="006F5135"/>
    <w:rsid w:val="006F5142"/>
    <w:rsid w:val="006F5418"/>
    <w:rsid w:val="006F54D3"/>
    <w:rsid w:val="006F55BD"/>
    <w:rsid w:val="006F5885"/>
    <w:rsid w:val="006F5996"/>
    <w:rsid w:val="006F5A36"/>
    <w:rsid w:val="006F6100"/>
    <w:rsid w:val="006F613F"/>
    <w:rsid w:val="006F6157"/>
    <w:rsid w:val="006F62D8"/>
    <w:rsid w:val="006F63C2"/>
    <w:rsid w:val="006F63D1"/>
    <w:rsid w:val="006F63E9"/>
    <w:rsid w:val="006F6448"/>
    <w:rsid w:val="006F654E"/>
    <w:rsid w:val="006F66F5"/>
    <w:rsid w:val="006F674A"/>
    <w:rsid w:val="006F6827"/>
    <w:rsid w:val="006F682D"/>
    <w:rsid w:val="006F69E9"/>
    <w:rsid w:val="006F6A4F"/>
    <w:rsid w:val="006F6AFE"/>
    <w:rsid w:val="006F6B3C"/>
    <w:rsid w:val="006F6C02"/>
    <w:rsid w:val="006F6C8F"/>
    <w:rsid w:val="006F6DD0"/>
    <w:rsid w:val="006F6F85"/>
    <w:rsid w:val="006F6F91"/>
    <w:rsid w:val="006F70AA"/>
    <w:rsid w:val="006F72F6"/>
    <w:rsid w:val="006F730C"/>
    <w:rsid w:val="006F73E1"/>
    <w:rsid w:val="006F74A0"/>
    <w:rsid w:val="006F786E"/>
    <w:rsid w:val="006F7996"/>
    <w:rsid w:val="006F7A0C"/>
    <w:rsid w:val="006F7A8C"/>
    <w:rsid w:val="006F7BC8"/>
    <w:rsid w:val="006F7DB5"/>
    <w:rsid w:val="006F7ED8"/>
    <w:rsid w:val="006F7ED9"/>
    <w:rsid w:val="007007B6"/>
    <w:rsid w:val="00700994"/>
    <w:rsid w:val="007009F4"/>
    <w:rsid w:val="00700D8C"/>
    <w:rsid w:val="00700EA7"/>
    <w:rsid w:val="00701087"/>
    <w:rsid w:val="007012B3"/>
    <w:rsid w:val="00701306"/>
    <w:rsid w:val="007013BF"/>
    <w:rsid w:val="00701683"/>
    <w:rsid w:val="00701E16"/>
    <w:rsid w:val="0070202F"/>
    <w:rsid w:val="00702274"/>
    <w:rsid w:val="00702294"/>
    <w:rsid w:val="00702307"/>
    <w:rsid w:val="0070233E"/>
    <w:rsid w:val="007024C3"/>
    <w:rsid w:val="00702858"/>
    <w:rsid w:val="00702865"/>
    <w:rsid w:val="00702C0C"/>
    <w:rsid w:val="00702EE1"/>
    <w:rsid w:val="00702F5E"/>
    <w:rsid w:val="0070308B"/>
    <w:rsid w:val="00703199"/>
    <w:rsid w:val="0070338E"/>
    <w:rsid w:val="007037FE"/>
    <w:rsid w:val="00703822"/>
    <w:rsid w:val="0070393E"/>
    <w:rsid w:val="00703998"/>
    <w:rsid w:val="007039C7"/>
    <w:rsid w:val="00703A05"/>
    <w:rsid w:val="00703BF8"/>
    <w:rsid w:val="00703C58"/>
    <w:rsid w:val="0070405B"/>
    <w:rsid w:val="00704071"/>
    <w:rsid w:val="007040E1"/>
    <w:rsid w:val="007041A9"/>
    <w:rsid w:val="00704211"/>
    <w:rsid w:val="007042F1"/>
    <w:rsid w:val="007044B1"/>
    <w:rsid w:val="0070468F"/>
    <w:rsid w:val="00704840"/>
    <w:rsid w:val="007049DC"/>
    <w:rsid w:val="00704A23"/>
    <w:rsid w:val="00704A71"/>
    <w:rsid w:val="00704ABD"/>
    <w:rsid w:val="00704AD5"/>
    <w:rsid w:val="00704B02"/>
    <w:rsid w:val="00704B0D"/>
    <w:rsid w:val="00704CA4"/>
    <w:rsid w:val="00704D01"/>
    <w:rsid w:val="00704D65"/>
    <w:rsid w:val="00704DB4"/>
    <w:rsid w:val="00704ECF"/>
    <w:rsid w:val="00705397"/>
    <w:rsid w:val="00705525"/>
    <w:rsid w:val="007058A7"/>
    <w:rsid w:val="00705C20"/>
    <w:rsid w:val="00705CA8"/>
    <w:rsid w:val="00705D33"/>
    <w:rsid w:val="00705FA3"/>
    <w:rsid w:val="00705FC4"/>
    <w:rsid w:val="007060BF"/>
    <w:rsid w:val="007062C0"/>
    <w:rsid w:val="00706374"/>
    <w:rsid w:val="007063DE"/>
    <w:rsid w:val="00706462"/>
    <w:rsid w:val="007067E9"/>
    <w:rsid w:val="0070680F"/>
    <w:rsid w:val="00706926"/>
    <w:rsid w:val="00706976"/>
    <w:rsid w:val="007069B5"/>
    <w:rsid w:val="007069F4"/>
    <w:rsid w:val="00706B77"/>
    <w:rsid w:val="00706EC5"/>
    <w:rsid w:val="0070701A"/>
    <w:rsid w:val="007070CA"/>
    <w:rsid w:val="00707205"/>
    <w:rsid w:val="0070734E"/>
    <w:rsid w:val="007074E2"/>
    <w:rsid w:val="0070754B"/>
    <w:rsid w:val="00707618"/>
    <w:rsid w:val="00707623"/>
    <w:rsid w:val="007079C1"/>
    <w:rsid w:val="00707AAE"/>
    <w:rsid w:val="00707C01"/>
    <w:rsid w:val="00707C19"/>
    <w:rsid w:val="007100EF"/>
    <w:rsid w:val="007106CC"/>
    <w:rsid w:val="0071083E"/>
    <w:rsid w:val="007108AD"/>
    <w:rsid w:val="00710A0A"/>
    <w:rsid w:val="00710D00"/>
    <w:rsid w:val="00710D18"/>
    <w:rsid w:val="00710DA3"/>
    <w:rsid w:val="00710DD0"/>
    <w:rsid w:val="00710E1F"/>
    <w:rsid w:val="00710E78"/>
    <w:rsid w:val="00710EFC"/>
    <w:rsid w:val="00710F10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A8A"/>
    <w:rsid w:val="00711BAD"/>
    <w:rsid w:val="00711BED"/>
    <w:rsid w:val="00711F8A"/>
    <w:rsid w:val="00711FEF"/>
    <w:rsid w:val="00712207"/>
    <w:rsid w:val="007122D7"/>
    <w:rsid w:val="007126A7"/>
    <w:rsid w:val="007126BB"/>
    <w:rsid w:val="00712769"/>
    <w:rsid w:val="00712898"/>
    <w:rsid w:val="00712A0D"/>
    <w:rsid w:val="00712D00"/>
    <w:rsid w:val="00712E01"/>
    <w:rsid w:val="00712E09"/>
    <w:rsid w:val="00712EB0"/>
    <w:rsid w:val="00712F76"/>
    <w:rsid w:val="0071316E"/>
    <w:rsid w:val="007131A3"/>
    <w:rsid w:val="007132E5"/>
    <w:rsid w:val="0071331A"/>
    <w:rsid w:val="0071335A"/>
    <w:rsid w:val="00713474"/>
    <w:rsid w:val="00713693"/>
    <w:rsid w:val="0071374B"/>
    <w:rsid w:val="0071376E"/>
    <w:rsid w:val="0071380B"/>
    <w:rsid w:val="00713931"/>
    <w:rsid w:val="00713D48"/>
    <w:rsid w:val="00713E28"/>
    <w:rsid w:val="00713EA4"/>
    <w:rsid w:val="00713EAD"/>
    <w:rsid w:val="00713EFB"/>
    <w:rsid w:val="00713F2D"/>
    <w:rsid w:val="00713FB8"/>
    <w:rsid w:val="0071408D"/>
    <w:rsid w:val="00714114"/>
    <w:rsid w:val="00714199"/>
    <w:rsid w:val="0071421D"/>
    <w:rsid w:val="007145DB"/>
    <w:rsid w:val="007146C1"/>
    <w:rsid w:val="0071495F"/>
    <w:rsid w:val="00714A0E"/>
    <w:rsid w:val="00714DD7"/>
    <w:rsid w:val="00714F22"/>
    <w:rsid w:val="0071528A"/>
    <w:rsid w:val="007153D8"/>
    <w:rsid w:val="00715439"/>
    <w:rsid w:val="00715443"/>
    <w:rsid w:val="007155C7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050"/>
    <w:rsid w:val="00716092"/>
    <w:rsid w:val="007161D6"/>
    <w:rsid w:val="007162CC"/>
    <w:rsid w:val="00716364"/>
    <w:rsid w:val="007164CE"/>
    <w:rsid w:val="007165EF"/>
    <w:rsid w:val="00716761"/>
    <w:rsid w:val="00716A57"/>
    <w:rsid w:val="00716A76"/>
    <w:rsid w:val="00716DB4"/>
    <w:rsid w:val="00717145"/>
    <w:rsid w:val="007171A2"/>
    <w:rsid w:val="007171DF"/>
    <w:rsid w:val="0071728D"/>
    <w:rsid w:val="007173B3"/>
    <w:rsid w:val="00717451"/>
    <w:rsid w:val="0071780B"/>
    <w:rsid w:val="0071783F"/>
    <w:rsid w:val="0071788D"/>
    <w:rsid w:val="00717951"/>
    <w:rsid w:val="00717959"/>
    <w:rsid w:val="00717A10"/>
    <w:rsid w:val="00717C02"/>
    <w:rsid w:val="00717CC8"/>
    <w:rsid w:val="00717D51"/>
    <w:rsid w:val="00717E5D"/>
    <w:rsid w:val="007201A1"/>
    <w:rsid w:val="007201EF"/>
    <w:rsid w:val="00720217"/>
    <w:rsid w:val="00720301"/>
    <w:rsid w:val="007203B4"/>
    <w:rsid w:val="007203BC"/>
    <w:rsid w:val="00720816"/>
    <w:rsid w:val="00720A77"/>
    <w:rsid w:val="00720CA3"/>
    <w:rsid w:val="00720E09"/>
    <w:rsid w:val="007210A5"/>
    <w:rsid w:val="007211CA"/>
    <w:rsid w:val="00721242"/>
    <w:rsid w:val="00721591"/>
    <w:rsid w:val="007217E4"/>
    <w:rsid w:val="0072187C"/>
    <w:rsid w:val="00721994"/>
    <w:rsid w:val="00721DAA"/>
    <w:rsid w:val="00721ED0"/>
    <w:rsid w:val="00721F19"/>
    <w:rsid w:val="00722011"/>
    <w:rsid w:val="00722091"/>
    <w:rsid w:val="007221E7"/>
    <w:rsid w:val="0072228F"/>
    <w:rsid w:val="007223AC"/>
    <w:rsid w:val="00722524"/>
    <w:rsid w:val="007225BE"/>
    <w:rsid w:val="007225C5"/>
    <w:rsid w:val="007227A0"/>
    <w:rsid w:val="00722814"/>
    <w:rsid w:val="007228B8"/>
    <w:rsid w:val="0072290F"/>
    <w:rsid w:val="00722A6A"/>
    <w:rsid w:val="00722B0D"/>
    <w:rsid w:val="00722F1F"/>
    <w:rsid w:val="00722F20"/>
    <w:rsid w:val="00723016"/>
    <w:rsid w:val="00723155"/>
    <w:rsid w:val="00723252"/>
    <w:rsid w:val="0072327E"/>
    <w:rsid w:val="007232AD"/>
    <w:rsid w:val="0072352C"/>
    <w:rsid w:val="007235F6"/>
    <w:rsid w:val="00723709"/>
    <w:rsid w:val="0072376D"/>
    <w:rsid w:val="007237A7"/>
    <w:rsid w:val="00723829"/>
    <w:rsid w:val="007239ED"/>
    <w:rsid w:val="00723CA1"/>
    <w:rsid w:val="00723CBF"/>
    <w:rsid w:val="00723D00"/>
    <w:rsid w:val="00723F6E"/>
    <w:rsid w:val="00724193"/>
    <w:rsid w:val="0072426B"/>
    <w:rsid w:val="007242FA"/>
    <w:rsid w:val="0072439A"/>
    <w:rsid w:val="0072448C"/>
    <w:rsid w:val="007245BD"/>
    <w:rsid w:val="00724672"/>
    <w:rsid w:val="00724678"/>
    <w:rsid w:val="007246C0"/>
    <w:rsid w:val="0072471E"/>
    <w:rsid w:val="00724721"/>
    <w:rsid w:val="007248B5"/>
    <w:rsid w:val="00724975"/>
    <w:rsid w:val="00724C33"/>
    <w:rsid w:val="00724C5B"/>
    <w:rsid w:val="00724CAA"/>
    <w:rsid w:val="00724D7D"/>
    <w:rsid w:val="00724DFD"/>
    <w:rsid w:val="00724EC6"/>
    <w:rsid w:val="00724FD3"/>
    <w:rsid w:val="00725016"/>
    <w:rsid w:val="00725210"/>
    <w:rsid w:val="00725733"/>
    <w:rsid w:val="00725770"/>
    <w:rsid w:val="0072577C"/>
    <w:rsid w:val="00725857"/>
    <w:rsid w:val="00725D7A"/>
    <w:rsid w:val="00725E55"/>
    <w:rsid w:val="0072617E"/>
    <w:rsid w:val="007261AB"/>
    <w:rsid w:val="00726222"/>
    <w:rsid w:val="00726327"/>
    <w:rsid w:val="00726580"/>
    <w:rsid w:val="007265DE"/>
    <w:rsid w:val="0072665C"/>
    <w:rsid w:val="0072680E"/>
    <w:rsid w:val="00726857"/>
    <w:rsid w:val="00726919"/>
    <w:rsid w:val="00726C41"/>
    <w:rsid w:val="00726DD8"/>
    <w:rsid w:val="00726E03"/>
    <w:rsid w:val="00726E12"/>
    <w:rsid w:val="00726EE5"/>
    <w:rsid w:val="007271D1"/>
    <w:rsid w:val="00727455"/>
    <w:rsid w:val="007276E2"/>
    <w:rsid w:val="00727797"/>
    <w:rsid w:val="007279CD"/>
    <w:rsid w:val="00727B85"/>
    <w:rsid w:val="00727D23"/>
    <w:rsid w:val="00727D97"/>
    <w:rsid w:val="00727E1E"/>
    <w:rsid w:val="00727FAE"/>
    <w:rsid w:val="00727FC7"/>
    <w:rsid w:val="007300AB"/>
    <w:rsid w:val="00730152"/>
    <w:rsid w:val="00730205"/>
    <w:rsid w:val="00730649"/>
    <w:rsid w:val="007306A2"/>
    <w:rsid w:val="0073082F"/>
    <w:rsid w:val="00730A18"/>
    <w:rsid w:val="00730F79"/>
    <w:rsid w:val="00730FEB"/>
    <w:rsid w:val="0073111E"/>
    <w:rsid w:val="00731241"/>
    <w:rsid w:val="0073124F"/>
    <w:rsid w:val="0073127E"/>
    <w:rsid w:val="0073158E"/>
    <w:rsid w:val="00731624"/>
    <w:rsid w:val="0073188A"/>
    <w:rsid w:val="007318FD"/>
    <w:rsid w:val="00731938"/>
    <w:rsid w:val="00731948"/>
    <w:rsid w:val="00731984"/>
    <w:rsid w:val="00731B69"/>
    <w:rsid w:val="00731BEB"/>
    <w:rsid w:val="00731D61"/>
    <w:rsid w:val="00731ECD"/>
    <w:rsid w:val="007320EF"/>
    <w:rsid w:val="007321BC"/>
    <w:rsid w:val="007321FC"/>
    <w:rsid w:val="007323B9"/>
    <w:rsid w:val="00732538"/>
    <w:rsid w:val="007325F8"/>
    <w:rsid w:val="00732815"/>
    <w:rsid w:val="00732B65"/>
    <w:rsid w:val="00732C1A"/>
    <w:rsid w:val="00732C75"/>
    <w:rsid w:val="00732C7D"/>
    <w:rsid w:val="00732FAA"/>
    <w:rsid w:val="00732FAD"/>
    <w:rsid w:val="00733170"/>
    <w:rsid w:val="007331FD"/>
    <w:rsid w:val="007332B6"/>
    <w:rsid w:val="00733459"/>
    <w:rsid w:val="00733535"/>
    <w:rsid w:val="0073369C"/>
    <w:rsid w:val="007337E9"/>
    <w:rsid w:val="00733BBF"/>
    <w:rsid w:val="00733C0B"/>
    <w:rsid w:val="00733D10"/>
    <w:rsid w:val="0073400F"/>
    <w:rsid w:val="007341E3"/>
    <w:rsid w:val="007342E1"/>
    <w:rsid w:val="0073433D"/>
    <w:rsid w:val="0073444B"/>
    <w:rsid w:val="00734668"/>
    <w:rsid w:val="00734775"/>
    <w:rsid w:val="007347A9"/>
    <w:rsid w:val="007348AE"/>
    <w:rsid w:val="007348D1"/>
    <w:rsid w:val="00734921"/>
    <w:rsid w:val="00734A74"/>
    <w:rsid w:val="00734C86"/>
    <w:rsid w:val="00734DA8"/>
    <w:rsid w:val="00734E27"/>
    <w:rsid w:val="00734EA9"/>
    <w:rsid w:val="00735007"/>
    <w:rsid w:val="00735067"/>
    <w:rsid w:val="00735083"/>
    <w:rsid w:val="00735258"/>
    <w:rsid w:val="007355C5"/>
    <w:rsid w:val="00735862"/>
    <w:rsid w:val="00735888"/>
    <w:rsid w:val="0073595D"/>
    <w:rsid w:val="00735C78"/>
    <w:rsid w:val="00735F51"/>
    <w:rsid w:val="00735F55"/>
    <w:rsid w:val="00735FAF"/>
    <w:rsid w:val="0073601B"/>
    <w:rsid w:val="00736256"/>
    <w:rsid w:val="007363FB"/>
    <w:rsid w:val="00736614"/>
    <w:rsid w:val="0073667C"/>
    <w:rsid w:val="00736908"/>
    <w:rsid w:val="00736AA5"/>
    <w:rsid w:val="00736B7A"/>
    <w:rsid w:val="00736C3C"/>
    <w:rsid w:val="00736CBA"/>
    <w:rsid w:val="00736DBD"/>
    <w:rsid w:val="00736EF4"/>
    <w:rsid w:val="0073713D"/>
    <w:rsid w:val="00737403"/>
    <w:rsid w:val="0073749E"/>
    <w:rsid w:val="00737605"/>
    <w:rsid w:val="00737708"/>
    <w:rsid w:val="0073771E"/>
    <w:rsid w:val="00737866"/>
    <w:rsid w:val="00737978"/>
    <w:rsid w:val="00737DBA"/>
    <w:rsid w:val="00737EAF"/>
    <w:rsid w:val="00737FAE"/>
    <w:rsid w:val="00740169"/>
    <w:rsid w:val="00740443"/>
    <w:rsid w:val="00740541"/>
    <w:rsid w:val="007405B7"/>
    <w:rsid w:val="0074078E"/>
    <w:rsid w:val="007407F0"/>
    <w:rsid w:val="00740A27"/>
    <w:rsid w:val="00740A80"/>
    <w:rsid w:val="0074103D"/>
    <w:rsid w:val="00741526"/>
    <w:rsid w:val="007416C7"/>
    <w:rsid w:val="007416D3"/>
    <w:rsid w:val="00741763"/>
    <w:rsid w:val="0074177D"/>
    <w:rsid w:val="0074185B"/>
    <w:rsid w:val="007419B6"/>
    <w:rsid w:val="007419F1"/>
    <w:rsid w:val="00741A65"/>
    <w:rsid w:val="00741A79"/>
    <w:rsid w:val="00741D10"/>
    <w:rsid w:val="00741F6F"/>
    <w:rsid w:val="00741FFA"/>
    <w:rsid w:val="00742006"/>
    <w:rsid w:val="00742080"/>
    <w:rsid w:val="0074224D"/>
    <w:rsid w:val="00742288"/>
    <w:rsid w:val="007422ED"/>
    <w:rsid w:val="00742344"/>
    <w:rsid w:val="00742755"/>
    <w:rsid w:val="00742A0A"/>
    <w:rsid w:val="00742A1D"/>
    <w:rsid w:val="00742A83"/>
    <w:rsid w:val="00742A87"/>
    <w:rsid w:val="00742B75"/>
    <w:rsid w:val="00742E19"/>
    <w:rsid w:val="00742F0D"/>
    <w:rsid w:val="00742F46"/>
    <w:rsid w:val="00742FAD"/>
    <w:rsid w:val="00743424"/>
    <w:rsid w:val="0074349D"/>
    <w:rsid w:val="007434B3"/>
    <w:rsid w:val="007435C5"/>
    <w:rsid w:val="0074384A"/>
    <w:rsid w:val="00743860"/>
    <w:rsid w:val="0074389E"/>
    <w:rsid w:val="00743902"/>
    <w:rsid w:val="0074399A"/>
    <w:rsid w:val="00743ECD"/>
    <w:rsid w:val="00743F19"/>
    <w:rsid w:val="0074405E"/>
    <w:rsid w:val="007440A3"/>
    <w:rsid w:val="00744290"/>
    <w:rsid w:val="00744321"/>
    <w:rsid w:val="007443BF"/>
    <w:rsid w:val="007444D8"/>
    <w:rsid w:val="007446F0"/>
    <w:rsid w:val="007449C7"/>
    <w:rsid w:val="00744CB3"/>
    <w:rsid w:val="00745293"/>
    <w:rsid w:val="00745534"/>
    <w:rsid w:val="007456A9"/>
    <w:rsid w:val="007457CF"/>
    <w:rsid w:val="0074584E"/>
    <w:rsid w:val="00745916"/>
    <w:rsid w:val="00745B75"/>
    <w:rsid w:val="00745C01"/>
    <w:rsid w:val="00745CED"/>
    <w:rsid w:val="00745D11"/>
    <w:rsid w:val="00746019"/>
    <w:rsid w:val="007460B0"/>
    <w:rsid w:val="007460BE"/>
    <w:rsid w:val="007460D9"/>
    <w:rsid w:val="0074616C"/>
    <w:rsid w:val="00746320"/>
    <w:rsid w:val="00746497"/>
    <w:rsid w:val="00746619"/>
    <w:rsid w:val="0074682D"/>
    <w:rsid w:val="0074684F"/>
    <w:rsid w:val="00746A48"/>
    <w:rsid w:val="00746EAA"/>
    <w:rsid w:val="00746F44"/>
    <w:rsid w:val="00746F86"/>
    <w:rsid w:val="00746FED"/>
    <w:rsid w:val="00746FF7"/>
    <w:rsid w:val="007470B7"/>
    <w:rsid w:val="00747180"/>
    <w:rsid w:val="00747231"/>
    <w:rsid w:val="00747246"/>
    <w:rsid w:val="0074742A"/>
    <w:rsid w:val="007475FF"/>
    <w:rsid w:val="0074761C"/>
    <w:rsid w:val="007477DD"/>
    <w:rsid w:val="0074789B"/>
    <w:rsid w:val="007478AB"/>
    <w:rsid w:val="00747950"/>
    <w:rsid w:val="00747AFE"/>
    <w:rsid w:val="007503DE"/>
    <w:rsid w:val="00750693"/>
    <w:rsid w:val="00750818"/>
    <w:rsid w:val="00750897"/>
    <w:rsid w:val="00750D06"/>
    <w:rsid w:val="00750D41"/>
    <w:rsid w:val="00750DCD"/>
    <w:rsid w:val="00750E04"/>
    <w:rsid w:val="00750F2C"/>
    <w:rsid w:val="00751066"/>
    <w:rsid w:val="00751114"/>
    <w:rsid w:val="0075122D"/>
    <w:rsid w:val="007512A3"/>
    <w:rsid w:val="00751330"/>
    <w:rsid w:val="00751398"/>
    <w:rsid w:val="007513D9"/>
    <w:rsid w:val="007516D9"/>
    <w:rsid w:val="007516DF"/>
    <w:rsid w:val="00751912"/>
    <w:rsid w:val="00751C90"/>
    <w:rsid w:val="00751CD9"/>
    <w:rsid w:val="00751D85"/>
    <w:rsid w:val="00751DB5"/>
    <w:rsid w:val="00751E30"/>
    <w:rsid w:val="00752057"/>
    <w:rsid w:val="007523C3"/>
    <w:rsid w:val="00752591"/>
    <w:rsid w:val="007527D3"/>
    <w:rsid w:val="007528DC"/>
    <w:rsid w:val="00752A0F"/>
    <w:rsid w:val="00752A5A"/>
    <w:rsid w:val="00752B03"/>
    <w:rsid w:val="00752C77"/>
    <w:rsid w:val="00752EC1"/>
    <w:rsid w:val="00752EEE"/>
    <w:rsid w:val="00752F4D"/>
    <w:rsid w:val="00752F60"/>
    <w:rsid w:val="00752FD2"/>
    <w:rsid w:val="007530C0"/>
    <w:rsid w:val="0075317B"/>
    <w:rsid w:val="0075342C"/>
    <w:rsid w:val="007534A1"/>
    <w:rsid w:val="00753626"/>
    <w:rsid w:val="0075381D"/>
    <w:rsid w:val="007538D7"/>
    <w:rsid w:val="00753972"/>
    <w:rsid w:val="00753AE1"/>
    <w:rsid w:val="00753AE6"/>
    <w:rsid w:val="00753C5B"/>
    <w:rsid w:val="00753E3F"/>
    <w:rsid w:val="00753EB4"/>
    <w:rsid w:val="00754484"/>
    <w:rsid w:val="007545F1"/>
    <w:rsid w:val="0075494A"/>
    <w:rsid w:val="00754975"/>
    <w:rsid w:val="00754C02"/>
    <w:rsid w:val="00754C61"/>
    <w:rsid w:val="00754DA6"/>
    <w:rsid w:val="00754E04"/>
    <w:rsid w:val="00754EBA"/>
    <w:rsid w:val="00755091"/>
    <w:rsid w:val="007551FA"/>
    <w:rsid w:val="00755271"/>
    <w:rsid w:val="007552D3"/>
    <w:rsid w:val="00755577"/>
    <w:rsid w:val="0075569D"/>
    <w:rsid w:val="00755742"/>
    <w:rsid w:val="007558C6"/>
    <w:rsid w:val="00755C6A"/>
    <w:rsid w:val="00755E61"/>
    <w:rsid w:val="00756286"/>
    <w:rsid w:val="007562C5"/>
    <w:rsid w:val="007562DB"/>
    <w:rsid w:val="007562DC"/>
    <w:rsid w:val="00756561"/>
    <w:rsid w:val="007565E4"/>
    <w:rsid w:val="0075687F"/>
    <w:rsid w:val="00756A23"/>
    <w:rsid w:val="00756A31"/>
    <w:rsid w:val="00756AD4"/>
    <w:rsid w:val="007570DE"/>
    <w:rsid w:val="00757172"/>
    <w:rsid w:val="007571C2"/>
    <w:rsid w:val="007575BD"/>
    <w:rsid w:val="00757772"/>
    <w:rsid w:val="00757841"/>
    <w:rsid w:val="00757913"/>
    <w:rsid w:val="007579E0"/>
    <w:rsid w:val="00757C92"/>
    <w:rsid w:val="00757DDD"/>
    <w:rsid w:val="00757F5E"/>
    <w:rsid w:val="00760077"/>
    <w:rsid w:val="007602E8"/>
    <w:rsid w:val="007602F4"/>
    <w:rsid w:val="007603D1"/>
    <w:rsid w:val="007603E2"/>
    <w:rsid w:val="00760442"/>
    <w:rsid w:val="0076053F"/>
    <w:rsid w:val="007605FF"/>
    <w:rsid w:val="00760618"/>
    <w:rsid w:val="007608C6"/>
    <w:rsid w:val="00760936"/>
    <w:rsid w:val="00760945"/>
    <w:rsid w:val="00760BF8"/>
    <w:rsid w:val="00760CF8"/>
    <w:rsid w:val="00760E03"/>
    <w:rsid w:val="00760E57"/>
    <w:rsid w:val="0076126B"/>
    <w:rsid w:val="0076136F"/>
    <w:rsid w:val="00761490"/>
    <w:rsid w:val="0076155C"/>
    <w:rsid w:val="00761886"/>
    <w:rsid w:val="00761944"/>
    <w:rsid w:val="00761B24"/>
    <w:rsid w:val="00761D94"/>
    <w:rsid w:val="007620C3"/>
    <w:rsid w:val="00762204"/>
    <w:rsid w:val="00762238"/>
    <w:rsid w:val="007623EF"/>
    <w:rsid w:val="00762792"/>
    <w:rsid w:val="007627E9"/>
    <w:rsid w:val="00762935"/>
    <w:rsid w:val="00762B6B"/>
    <w:rsid w:val="00762CE4"/>
    <w:rsid w:val="00762F0E"/>
    <w:rsid w:val="00763130"/>
    <w:rsid w:val="0076313B"/>
    <w:rsid w:val="007631D1"/>
    <w:rsid w:val="007637DF"/>
    <w:rsid w:val="0076386E"/>
    <w:rsid w:val="00763983"/>
    <w:rsid w:val="007639D5"/>
    <w:rsid w:val="00763AAD"/>
    <w:rsid w:val="00763D54"/>
    <w:rsid w:val="00763D61"/>
    <w:rsid w:val="00763DE5"/>
    <w:rsid w:val="007641DE"/>
    <w:rsid w:val="007642FD"/>
    <w:rsid w:val="00764559"/>
    <w:rsid w:val="007647A9"/>
    <w:rsid w:val="0076485F"/>
    <w:rsid w:val="0076498B"/>
    <w:rsid w:val="00764A26"/>
    <w:rsid w:val="00764A3C"/>
    <w:rsid w:val="00764C5E"/>
    <w:rsid w:val="00764D07"/>
    <w:rsid w:val="00764F0D"/>
    <w:rsid w:val="007650F7"/>
    <w:rsid w:val="007651FB"/>
    <w:rsid w:val="0076588D"/>
    <w:rsid w:val="0076589A"/>
    <w:rsid w:val="00765B52"/>
    <w:rsid w:val="00765B7D"/>
    <w:rsid w:val="00765E5D"/>
    <w:rsid w:val="00765F3F"/>
    <w:rsid w:val="0076614E"/>
    <w:rsid w:val="0076698D"/>
    <w:rsid w:val="00766A37"/>
    <w:rsid w:val="00766B21"/>
    <w:rsid w:val="00766E5B"/>
    <w:rsid w:val="00766EF4"/>
    <w:rsid w:val="00766F85"/>
    <w:rsid w:val="00766F95"/>
    <w:rsid w:val="00766FCF"/>
    <w:rsid w:val="00766FF8"/>
    <w:rsid w:val="007670B8"/>
    <w:rsid w:val="0076718C"/>
    <w:rsid w:val="00767256"/>
    <w:rsid w:val="0076733A"/>
    <w:rsid w:val="0076753A"/>
    <w:rsid w:val="0076777E"/>
    <w:rsid w:val="00767896"/>
    <w:rsid w:val="00767976"/>
    <w:rsid w:val="00767A8F"/>
    <w:rsid w:val="00767B11"/>
    <w:rsid w:val="00767B7E"/>
    <w:rsid w:val="00767BDA"/>
    <w:rsid w:val="00767C3A"/>
    <w:rsid w:val="00767CF6"/>
    <w:rsid w:val="00767F19"/>
    <w:rsid w:val="00767F51"/>
    <w:rsid w:val="0077016B"/>
    <w:rsid w:val="00770371"/>
    <w:rsid w:val="007704D5"/>
    <w:rsid w:val="007705E1"/>
    <w:rsid w:val="0077060D"/>
    <w:rsid w:val="007706E3"/>
    <w:rsid w:val="007706E6"/>
    <w:rsid w:val="00770708"/>
    <w:rsid w:val="007707D2"/>
    <w:rsid w:val="0077091E"/>
    <w:rsid w:val="00770C48"/>
    <w:rsid w:val="00770E05"/>
    <w:rsid w:val="00770E0B"/>
    <w:rsid w:val="00770F66"/>
    <w:rsid w:val="007711E5"/>
    <w:rsid w:val="00771609"/>
    <w:rsid w:val="007716DE"/>
    <w:rsid w:val="00771732"/>
    <w:rsid w:val="00771833"/>
    <w:rsid w:val="007718E5"/>
    <w:rsid w:val="0077191E"/>
    <w:rsid w:val="00771C46"/>
    <w:rsid w:val="00771CF1"/>
    <w:rsid w:val="00771F65"/>
    <w:rsid w:val="00771F74"/>
    <w:rsid w:val="00772057"/>
    <w:rsid w:val="00772186"/>
    <w:rsid w:val="007721C8"/>
    <w:rsid w:val="007722E7"/>
    <w:rsid w:val="00772C20"/>
    <w:rsid w:val="00772CBF"/>
    <w:rsid w:val="00772D31"/>
    <w:rsid w:val="00772DFD"/>
    <w:rsid w:val="00772E73"/>
    <w:rsid w:val="00772E7F"/>
    <w:rsid w:val="00773211"/>
    <w:rsid w:val="00773269"/>
    <w:rsid w:val="0077348C"/>
    <w:rsid w:val="007737C0"/>
    <w:rsid w:val="0077386D"/>
    <w:rsid w:val="007738EF"/>
    <w:rsid w:val="00773D31"/>
    <w:rsid w:val="00773D44"/>
    <w:rsid w:val="00773F74"/>
    <w:rsid w:val="00773F77"/>
    <w:rsid w:val="00773FAE"/>
    <w:rsid w:val="007741A5"/>
    <w:rsid w:val="007741EF"/>
    <w:rsid w:val="007744FC"/>
    <w:rsid w:val="00774E07"/>
    <w:rsid w:val="00774ED5"/>
    <w:rsid w:val="00774FE1"/>
    <w:rsid w:val="00775034"/>
    <w:rsid w:val="00775066"/>
    <w:rsid w:val="00775193"/>
    <w:rsid w:val="007751B7"/>
    <w:rsid w:val="007751EF"/>
    <w:rsid w:val="00775399"/>
    <w:rsid w:val="007753BE"/>
    <w:rsid w:val="007754C6"/>
    <w:rsid w:val="007754FE"/>
    <w:rsid w:val="0077560E"/>
    <w:rsid w:val="00775761"/>
    <w:rsid w:val="00775AB7"/>
    <w:rsid w:val="00775B2E"/>
    <w:rsid w:val="00775B5E"/>
    <w:rsid w:val="00775D79"/>
    <w:rsid w:val="00775E5D"/>
    <w:rsid w:val="00775EF1"/>
    <w:rsid w:val="007760A4"/>
    <w:rsid w:val="007760DA"/>
    <w:rsid w:val="00776118"/>
    <w:rsid w:val="007761FC"/>
    <w:rsid w:val="0077621C"/>
    <w:rsid w:val="00776304"/>
    <w:rsid w:val="0077630B"/>
    <w:rsid w:val="00776333"/>
    <w:rsid w:val="00776341"/>
    <w:rsid w:val="0077645D"/>
    <w:rsid w:val="007765BD"/>
    <w:rsid w:val="00776715"/>
    <w:rsid w:val="00776779"/>
    <w:rsid w:val="0077685B"/>
    <w:rsid w:val="0077692E"/>
    <w:rsid w:val="00776B23"/>
    <w:rsid w:val="00776C21"/>
    <w:rsid w:val="00776D42"/>
    <w:rsid w:val="00776FD3"/>
    <w:rsid w:val="007770A8"/>
    <w:rsid w:val="007770FC"/>
    <w:rsid w:val="00777590"/>
    <w:rsid w:val="007777A7"/>
    <w:rsid w:val="007779F6"/>
    <w:rsid w:val="00777B9C"/>
    <w:rsid w:val="00777C98"/>
    <w:rsid w:val="00777CE2"/>
    <w:rsid w:val="007803BF"/>
    <w:rsid w:val="00780461"/>
    <w:rsid w:val="00780606"/>
    <w:rsid w:val="00780664"/>
    <w:rsid w:val="00780773"/>
    <w:rsid w:val="00780870"/>
    <w:rsid w:val="00780A7E"/>
    <w:rsid w:val="00780B0B"/>
    <w:rsid w:val="00780BD4"/>
    <w:rsid w:val="00780C76"/>
    <w:rsid w:val="00780D63"/>
    <w:rsid w:val="00781152"/>
    <w:rsid w:val="007811C0"/>
    <w:rsid w:val="0078136D"/>
    <w:rsid w:val="007813B4"/>
    <w:rsid w:val="0078172B"/>
    <w:rsid w:val="00781745"/>
    <w:rsid w:val="00781A45"/>
    <w:rsid w:val="00781ACA"/>
    <w:rsid w:val="00781AD1"/>
    <w:rsid w:val="00781BA1"/>
    <w:rsid w:val="00781F55"/>
    <w:rsid w:val="00782043"/>
    <w:rsid w:val="007820D4"/>
    <w:rsid w:val="007822F7"/>
    <w:rsid w:val="007823DF"/>
    <w:rsid w:val="00782560"/>
    <w:rsid w:val="007826FE"/>
    <w:rsid w:val="007827C1"/>
    <w:rsid w:val="007829C1"/>
    <w:rsid w:val="00782ACF"/>
    <w:rsid w:val="00782E17"/>
    <w:rsid w:val="00783113"/>
    <w:rsid w:val="007831A9"/>
    <w:rsid w:val="0078325D"/>
    <w:rsid w:val="007832D7"/>
    <w:rsid w:val="007832DF"/>
    <w:rsid w:val="007833FC"/>
    <w:rsid w:val="00783409"/>
    <w:rsid w:val="00783462"/>
    <w:rsid w:val="007834D0"/>
    <w:rsid w:val="0078364C"/>
    <w:rsid w:val="007837A9"/>
    <w:rsid w:val="00783848"/>
    <w:rsid w:val="00783A93"/>
    <w:rsid w:val="00783CD8"/>
    <w:rsid w:val="00783D25"/>
    <w:rsid w:val="00783D73"/>
    <w:rsid w:val="00783DD8"/>
    <w:rsid w:val="00783E76"/>
    <w:rsid w:val="00783E7A"/>
    <w:rsid w:val="00783F72"/>
    <w:rsid w:val="00784019"/>
    <w:rsid w:val="00784073"/>
    <w:rsid w:val="00784454"/>
    <w:rsid w:val="00784479"/>
    <w:rsid w:val="007846CD"/>
    <w:rsid w:val="007847F5"/>
    <w:rsid w:val="0078487E"/>
    <w:rsid w:val="007848B1"/>
    <w:rsid w:val="00784981"/>
    <w:rsid w:val="00784AC3"/>
    <w:rsid w:val="00784E81"/>
    <w:rsid w:val="00785185"/>
    <w:rsid w:val="007853D6"/>
    <w:rsid w:val="007854A3"/>
    <w:rsid w:val="00785533"/>
    <w:rsid w:val="00785657"/>
    <w:rsid w:val="007856C0"/>
    <w:rsid w:val="00785707"/>
    <w:rsid w:val="007858A7"/>
    <w:rsid w:val="00785A36"/>
    <w:rsid w:val="00785A3F"/>
    <w:rsid w:val="00785B01"/>
    <w:rsid w:val="00785C29"/>
    <w:rsid w:val="00785CF2"/>
    <w:rsid w:val="00785F5A"/>
    <w:rsid w:val="007860BD"/>
    <w:rsid w:val="0078626A"/>
    <w:rsid w:val="007862C5"/>
    <w:rsid w:val="00786448"/>
    <w:rsid w:val="007866EA"/>
    <w:rsid w:val="0078696A"/>
    <w:rsid w:val="00786B93"/>
    <w:rsid w:val="00786BFE"/>
    <w:rsid w:val="00786C5D"/>
    <w:rsid w:val="00786E79"/>
    <w:rsid w:val="00787085"/>
    <w:rsid w:val="00787173"/>
    <w:rsid w:val="0078727B"/>
    <w:rsid w:val="0078729F"/>
    <w:rsid w:val="007873D9"/>
    <w:rsid w:val="00787580"/>
    <w:rsid w:val="007875A1"/>
    <w:rsid w:val="00787668"/>
    <w:rsid w:val="007876CC"/>
    <w:rsid w:val="0078775B"/>
    <w:rsid w:val="007877BC"/>
    <w:rsid w:val="007878BA"/>
    <w:rsid w:val="0078790A"/>
    <w:rsid w:val="00787F67"/>
    <w:rsid w:val="00790013"/>
    <w:rsid w:val="00790060"/>
    <w:rsid w:val="007900C3"/>
    <w:rsid w:val="007901A6"/>
    <w:rsid w:val="00790227"/>
    <w:rsid w:val="0079040C"/>
    <w:rsid w:val="00790739"/>
    <w:rsid w:val="00790A24"/>
    <w:rsid w:val="00790CBA"/>
    <w:rsid w:val="00790D03"/>
    <w:rsid w:val="007914D7"/>
    <w:rsid w:val="00791634"/>
    <w:rsid w:val="00791A66"/>
    <w:rsid w:val="00791C70"/>
    <w:rsid w:val="00791D74"/>
    <w:rsid w:val="00792133"/>
    <w:rsid w:val="007921C1"/>
    <w:rsid w:val="007921CE"/>
    <w:rsid w:val="00792285"/>
    <w:rsid w:val="00792344"/>
    <w:rsid w:val="007923C0"/>
    <w:rsid w:val="007928EB"/>
    <w:rsid w:val="00792968"/>
    <w:rsid w:val="00792DCB"/>
    <w:rsid w:val="00792DDE"/>
    <w:rsid w:val="00792F41"/>
    <w:rsid w:val="00793246"/>
    <w:rsid w:val="0079325C"/>
    <w:rsid w:val="007932C2"/>
    <w:rsid w:val="00793421"/>
    <w:rsid w:val="007934A0"/>
    <w:rsid w:val="0079365A"/>
    <w:rsid w:val="007937AF"/>
    <w:rsid w:val="007937CD"/>
    <w:rsid w:val="0079387C"/>
    <w:rsid w:val="007939DA"/>
    <w:rsid w:val="00793AA1"/>
    <w:rsid w:val="00793AF6"/>
    <w:rsid w:val="00793B39"/>
    <w:rsid w:val="00793BF8"/>
    <w:rsid w:val="00793FA5"/>
    <w:rsid w:val="0079417B"/>
    <w:rsid w:val="0079417F"/>
    <w:rsid w:val="007941D0"/>
    <w:rsid w:val="007942AB"/>
    <w:rsid w:val="00794372"/>
    <w:rsid w:val="007943AE"/>
    <w:rsid w:val="00794492"/>
    <w:rsid w:val="007944C9"/>
    <w:rsid w:val="007947C6"/>
    <w:rsid w:val="00794C5B"/>
    <w:rsid w:val="00794DC6"/>
    <w:rsid w:val="00794FBC"/>
    <w:rsid w:val="00795091"/>
    <w:rsid w:val="0079517D"/>
    <w:rsid w:val="00795201"/>
    <w:rsid w:val="007953DF"/>
    <w:rsid w:val="0079597A"/>
    <w:rsid w:val="00795987"/>
    <w:rsid w:val="00795C04"/>
    <w:rsid w:val="00795D46"/>
    <w:rsid w:val="00795F06"/>
    <w:rsid w:val="00795F80"/>
    <w:rsid w:val="0079601B"/>
    <w:rsid w:val="00796167"/>
    <w:rsid w:val="007961A1"/>
    <w:rsid w:val="0079648F"/>
    <w:rsid w:val="00796536"/>
    <w:rsid w:val="007965AC"/>
    <w:rsid w:val="0079678E"/>
    <w:rsid w:val="00796849"/>
    <w:rsid w:val="00796997"/>
    <w:rsid w:val="007969AD"/>
    <w:rsid w:val="00796A98"/>
    <w:rsid w:val="00796AC2"/>
    <w:rsid w:val="00796B32"/>
    <w:rsid w:val="00796C6D"/>
    <w:rsid w:val="00796CB0"/>
    <w:rsid w:val="00796CEF"/>
    <w:rsid w:val="00797001"/>
    <w:rsid w:val="00797179"/>
    <w:rsid w:val="0079722F"/>
    <w:rsid w:val="007972C8"/>
    <w:rsid w:val="007973F1"/>
    <w:rsid w:val="007974C8"/>
    <w:rsid w:val="00797741"/>
    <w:rsid w:val="007977CD"/>
    <w:rsid w:val="0079795F"/>
    <w:rsid w:val="007979B8"/>
    <w:rsid w:val="00797B11"/>
    <w:rsid w:val="00797BA6"/>
    <w:rsid w:val="00797EA5"/>
    <w:rsid w:val="00797F4B"/>
    <w:rsid w:val="007A00DB"/>
    <w:rsid w:val="007A0144"/>
    <w:rsid w:val="007A03F1"/>
    <w:rsid w:val="007A0791"/>
    <w:rsid w:val="007A0867"/>
    <w:rsid w:val="007A0884"/>
    <w:rsid w:val="007A0A09"/>
    <w:rsid w:val="007A0E67"/>
    <w:rsid w:val="007A0F0C"/>
    <w:rsid w:val="007A10D7"/>
    <w:rsid w:val="007A11C6"/>
    <w:rsid w:val="007A1313"/>
    <w:rsid w:val="007A14CE"/>
    <w:rsid w:val="007A169D"/>
    <w:rsid w:val="007A18C1"/>
    <w:rsid w:val="007A1908"/>
    <w:rsid w:val="007A1BF8"/>
    <w:rsid w:val="007A1C6E"/>
    <w:rsid w:val="007A2286"/>
    <w:rsid w:val="007A2305"/>
    <w:rsid w:val="007A2358"/>
    <w:rsid w:val="007A2371"/>
    <w:rsid w:val="007A2485"/>
    <w:rsid w:val="007A24AC"/>
    <w:rsid w:val="007A24EC"/>
    <w:rsid w:val="007A264E"/>
    <w:rsid w:val="007A2670"/>
    <w:rsid w:val="007A26B3"/>
    <w:rsid w:val="007A26E5"/>
    <w:rsid w:val="007A27ED"/>
    <w:rsid w:val="007A29DE"/>
    <w:rsid w:val="007A2BE9"/>
    <w:rsid w:val="007A2D46"/>
    <w:rsid w:val="007A2E7E"/>
    <w:rsid w:val="007A2F07"/>
    <w:rsid w:val="007A3034"/>
    <w:rsid w:val="007A31C7"/>
    <w:rsid w:val="007A3380"/>
    <w:rsid w:val="007A33E7"/>
    <w:rsid w:val="007A3650"/>
    <w:rsid w:val="007A385D"/>
    <w:rsid w:val="007A3950"/>
    <w:rsid w:val="007A3A03"/>
    <w:rsid w:val="007A3C76"/>
    <w:rsid w:val="007A3D24"/>
    <w:rsid w:val="007A41E5"/>
    <w:rsid w:val="007A4222"/>
    <w:rsid w:val="007A4278"/>
    <w:rsid w:val="007A43FE"/>
    <w:rsid w:val="007A4537"/>
    <w:rsid w:val="007A45E7"/>
    <w:rsid w:val="007A46AD"/>
    <w:rsid w:val="007A471D"/>
    <w:rsid w:val="007A4764"/>
    <w:rsid w:val="007A48EE"/>
    <w:rsid w:val="007A4A5F"/>
    <w:rsid w:val="007A4AE3"/>
    <w:rsid w:val="007A4E6F"/>
    <w:rsid w:val="007A4EFF"/>
    <w:rsid w:val="007A51A7"/>
    <w:rsid w:val="007A5400"/>
    <w:rsid w:val="007A541B"/>
    <w:rsid w:val="007A562F"/>
    <w:rsid w:val="007A5825"/>
    <w:rsid w:val="007A5C27"/>
    <w:rsid w:val="007A5CC1"/>
    <w:rsid w:val="007A5FAB"/>
    <w:rsid w:val="007A6065"/>
    <w:rsid w:val="007A6229"/>
    <w:rsid w:val="007A628C"/>
    <w:rsid w:val="007A664B"/>
    <w:rsid w:val="007A66D0"/>
    <w:rsid w:val="007A687B"/>
    <w:rsid w:val="007A69F8"/>
    <w:rsid w:val="007A6A07"/>
    <w:rsid w:val="007A6C53"/>
    <w:rsid w:val="007A6C62"/>
    <w:rsid w:val="007A6DD9"/>
    <w:rsid w:val="007A7421"/>
    <w:rsid w:val="007A7632"/>
    <w:rsid w:val="007A771F"/>
    <w:rsid w:val="007A789C"/>
    <w:rsid w:val="007A78ED"/>
    <w:rsid w:val="007A7955"/>
    <w:rsid w:val="007A7B79"/>
    <w:rsid w:val="007A7DB2"/>
    <w:rsid w:val="007A7E66"/>
    <w:rsid w:val="007A7F0E"/>
    <w:rsid w:val="007A7F1E"/>
    <w:rsid w:val="007B0027"/>
    <w:rsid w:val="007B00D1"/>
    <w:rsid w:val="007B0319"/>
    <w:rsid w:val="007B03DE"/>
    <w:rsid w:val="007B0498"/>
    <w:rsid w:val="007B0502"/>
    <w:rsid w:val="007B05D1"/>
    <w:rsid w:val="007B0870"/>
    <w:rsid w:val="007B08E5"/>
    <w:rsid w:val="007B0D1C"/>
    <w:rsid w:val="007B0EFA"/>
    <w:rsid w:val="007B101A"/>
    <w:rsid w:val="007B112B"/>
    <w:rsid w:val="007B11DA"/>
    <w:rsid w:val="007B12E4"/>
    <w:rsid w:val="007B132B"/>
    <w:rsid w:val="007B13D8"/>
    <w:rsid w:val="007B1530"/>
    <w:rsid w:val="007B174B"/>
    <w:rsid w:val="007B18F0"/>
    <w:rsid w:val="007B1922"/>
    <w:rsid w:val="007B1E8A"/>
    <w:rsid w:val="007B1F17"/>
    <w:rsid w:val="007B205C"/>
    <w:rsid w:val="007B2118"/>
    <w:rsid w:val="007B223B"/>
    <w:rsid w:val="007B2521"/>
    <w:rsid w:val="007B2553"/>
    <w:rsid w:val="007B2B6F"/>
    <w:rsid w:val="007B2BFD"/>
    <w:rsid w:val="007B2C5D"/>
    <w:rsid w:val="007B2D25"/>
    <w:rsid w:val="007B2D50"/>
    <w:rsid w:val="007B2EE2"/>
    <w:rsid w:val="007B2F53"/>
    <w:rsid w:val="007B3010"/>
    <w:rsid w:val="007B305F"/>
    <w:rsid w:val="007B30BA"/>
    <w:rsid w:val="007B31CC"/>
    <w:rsid w:val="007B32E1"/>
    <w:rsid w:val="007B331F"/>
    <w:rsid w:val="007B350D"/>
    <w:rsid w:val="007B3526"/>
    <w:rsid w:val="007B361A"/>
    <w:rsid w:val="007B36C1"/>
    <w:rsid w:val="007B3761"/>
    <w:rsid w:val="007B378D"/>
    <w:rsid w:val="007B39EA"/>
    <w:rsid w:val="007B3A62"/>
    <w:rsid w:val="007B3A81"/>
    <w:rsid w:val="007B3B0A"/>
    <w:rsid w:val="007B3D98"/>
    <w:rsid w:val="007B3F5E"/>
    <w:rsid w:val="007B3F8A"/>
    <w:rsid w:val="007B3F9A"/>
    <w:rsid w:val="007B41EC"/>
    <w:rsid w:val="007B4255"/>
    <w:rsid w:val="007B4358"/>
    <w:rsid w:val="007B43B7"/>
    <w:rsid w:val="007B45F2"/>
    <w:rsid w:val="007B4832"/>
    <w:rsid w:val="007B48BF"/>
    <w:rsid w:val="007B4A01"/>
    <w:rsid w:val="007B4A08"/>
    <w:rsid w:val="007B4A94"/>
    <w:rsid w:val="007B4AB3"/>
    <w:rsid w:val="007B4B90"/>
    <w:rsid w:val="007B4B9E"/>
    <w:rsid w:val="007B4C6A"/>
    <w:rsid w:val="007B4C86"/>
    <w:rsid w:val="007B4D89"/>
    <w:rsid w:val="007B50DF"/>
    <w:rsid w:val="007B521B"/>
    <w:rsid w:val="007B5426"/>
    <w:rsid w:val="007B599A"/>
    <w:rsid w:val="007B5BBD"/>
    <w:rsid w:val="007B5BDF"/>
    <w:rsid w:val="007B5D58"/>
    <w:rsid w:val="007B5D90"/>
    <w:rsid w:val="007B5DE8"/>
    <w:rsid w:val="007B5F44"/>
    <w:rsid w:val="007B5F50"/>
    <w:rsid w:val="007B603E"/>
    <w:rsid w:val="007B6334"/>
    <w:rsid w:val="007B6735"/>
    <w:rsid w:val="007B6BE0"/>
    <w:rsid w:val="007B6C1C"/>
    <w:rsid w:val="007B6E5C"/>
    <w:rsid w:val="007B70D5"/>
    <w:rsid w:val="007B73A7"/>
    <w:rsid w:val="007B7560"/>
    <w:rsid w:val="007B772A"/>
    <w:rsid w:val="007B7761"/>
    <w:rsid w:val="007B7B13"/>
    <w:rsid w:val="007B7BCA"/>
    <w:rsid w:val="007B7C2F"/>
    <w:rsid w:val="007B7E3F"/>
    <w:rsid w:val="007B7EE7"/>
    <w:rsid w:val="007B7FE8"/>
    <w:rsid w:val="007C0007"/>
    <w:rsid w:val="007C00B1"/>
    <w:rsid w:val="007C0347"/>
    <w:rsid w:val="007C0952"/>
    <w:rsid w:val="007C0BB6"/>
    <w:rsid w:val="007C0BE9"/>
    <w:rsid w:val="007C0CFA"/>
    <w:rsid w:val="007C0DA2"/>
    <w:rsid w:val="007C0E68"/>
    <w:rsid w:val="007C0ED2"/>
    <w:rsid w:val="007C0F48"/>
    <w:rsid w:val="007C1107"/>
    <w:rsid w:val="007C115B"/>
    <w:rsid w:val="007C1286"/>
    <w:rsid w:val="007C171B"/>
    <w:rsid w:val="007C1946"/>
    <w:rsid w:val="007C1A62"/>
    <w:rsid w:val="007C1A7E"/>
    <w:rsid w:val="007C1B89"/>
    <w:rsid w:val="007C1CA0"/>
    <w:rsid w:val="007C1D06"/>
    <w:rsid w:val="007C1DFE"/>
    <w:rsid w:val="007C20A5"/>
    <w:rsid w:val="007C21DD"/>
    <w:rsid w:val="007C227F"/>
    <w:rsid w:val="007C2710"/>
    <w:rsid w:val="007C2978"/>
    <w:rsid w:val="007C29EA"/>
    <w:rsid w:val="007C2CC7"/>
    <w:rsid w:val="007C2D59"/>
    <w:rsid w:val="007C2E71"/>
    <w:rsid w:val="007C2E89"/>
    <w:rsid w:val="007C2E92"/>
    <w:rsid w:val="007C3316"/>
    <w:rsid w:val="007C3617"/>
    <w:rsid w:val="007C3698"/>
    <w:rsid w:val="007C36AF"/>
    <w:rsid w:val="007C36C7"/>
    <w:rsid w:val="007C37F3"/>
    <w:rsid w:val="007C383B"/>
    <w:rsid w:val="007C39DB"/>
    <w:rsid w:val="007C3BF2"/>
    <w:rsid w:val="007C3C71"/>
    <w:rsid w:val="007C3E56"/>
    <w:rsid w:val="007C3EA8"/>
    <w:rsid w:val="007C3EFB"/>
    <w:rsid w:val="007C3F60"/>
    <w:rsid w:val="007C40BE"/>
    <w:rsid w:val="007C41B7"/>
    <w:rsid w:val="007C42EE"/>
    <w:rsid w:val="007C43D9"/>
    <w:rsid w:val="007C445C"/>
    <w:rsid w:val="007C44ED"/>
    <w:rsid w:val="007C45A0"/>
    <w:rsid w:val="007C4664"/>
    <w:rsid w:val="007C4691"/>
    <w:rsid w:val="007C49B6"/>
    <w:rsid w:val="007C4A15"/>
    <w:rsid w:val="007C4BE1"/>
    <w:rsid w:val="007C4DA8"/>
    <w:rsid w:val="007C4DC1"/>
    <w:rsid w:val="007C4F06"/>
    <w:rsid w:val="007C5047"/>
    <w:rsid w:val="007C515B"/>
    <w:rsid w:val="007C53F8"/>
    <w:rsid w:val="007C55AC"/>
    <w:rsid w:val="007C5650"/>
    <w:rsid w:val="007C586C"/>
    <w:rsid w:val="007C5B27"/>
    <w:rsid w:val="007C5B65"/>
    <w:rsid w:val="007C5E6D"/>
    <w:rsid w:val="007C5EF8"/>
    <w:rsid w:val="007C6164"/>
    <w:rsid w:val="007C6321"/>
    <w:rsid w:val="007C647A"/>
    <w:rsid w:val="007C659E"/>
    <w:rsid w:val="007C672B"/>
    <w:rsid w:val="007C6748"/>
    <w:rsid w:val="007C6879"/>
    <w:rsid w:val="007C6B0D"/>
    <w:rsid w:val="007C6E20"/>
    <w:rsid w:val="007C6FA8"/>
    <w:rsid w:val="007C70DA"/>
    <w:rsid w:val="007C712F"/>
    <w:rsid w:val="007C7233"/>
    <w:rsid w:val="007C7304"/>
    <w:rsid w:val="007C78E3"/>
    <w:rsid w:val="007C79F3"/>
    <w:rsid w:val="007C7AD6"/>
    <w:rsid w:val="007C7D9C"/>
    <w:rsid w:val="007C7E24"/>
    <w:rsid w:val="007C7F74"/>
    <w:rsid w:val="007D00AC"/>
    <w:rsid w:val="007D0205"/>
    <w:rsid w:val="007D0399"/>
    <w:rsid w:val="007D052C"/>
    <w:rsid w:val="007D057D"/>
    <w:rsid w:val="007D061C"/>
    <w:rsid w:val="007D07D5"/>
    <w:rsid w:val="007D082D"/>
    <w:rsid w:val="007D0897"/>
    <w:rsid w:val="007D091C"/>
    <w:rsid w:val="007D0944"/>
    <w:rsid w:val="007D0A13"/>
    <w:rsid w:val="007D0A25"/>
    <w:rsid w:val="007D0A8F"/>
    <w:rsid w:val="007D0B18"/>
    <w:rsid w:val="007D0B38"/>
    <w:rsid w:val="007D0C58"/>
    <w:rsid w:val="007D0C67"/>
    <w:rsid w:val="007D0C9F"/>
    <w:rsid w:val="007D0CF8"/>
    <w:rsid w:val="007D0D34"/>
    <w:rsid w:val="007D0F6F"/>
    <w:rsid w:val="007D10BC"/>
    <w:rsid w:val="007D1236"/>
    <w:rsid w:val="007D1243"/>
    <w:rsid w:val="007D141C"/>
    <w:rsid w:val="007D144C"/>
    <w:rsid w:val="007D16D4"/>
    <w:rsid w:val="007D1D4B"/>
    <w:rsid w:val="007D1DA3"/>
    <w:rsid w:val="007D1FDD"/>
    <w:rsid w:val="007D1FEB"/>
    <w:rsid w:val="007D1FF1"/>
    <w:rsid w:val="007D2003"/>
    <w:rsid w:val="007D205C"/>
    <w:rsid w:val="007D20D7"/>
    <w:rsid w:val="007D2235"/>
    <w:rsid w:val="007D22E1"/>
    <w:rsid w:val="007D23DB"/>
    <w:rsid w:val="007D2467"/>
    <w:rsid w:val="007D247D"/>
    <w:rsid w:val="007D269F"/>
    <w:rsid w:val="007D295B"/>
    <w:rsid w:val="007D2A25"/>
    <w:rsid w:val="007D2AB8"/>
    <w:rsid w:val="007D30C8"/>
    <w:rsid w:val="007D3313"/>
    <w:rsid w:val="007D341A"/>
    <w:rsid w:val="007D347C"/>
    <w:rsid w:val="007D354A"/>
    <w:rsid w:val="007D356D"/>
    <w:rsid w:val="007D35A6"/>
    <w:rsid w:val="007D35F4"/>
    <w:rsid w:val="007D378E"/>
    <w:rsid w:val="007D38E7"/>
    <w:rsid w:val="007D3ADB"/>
    <w:rsid w:val="007D3BA1"/>
    <w:rsid w:val="007D3D34"/>
    <w:rsid w:val="007D3D6F"/>
    <w:rsid w:val="007D3FED"/>
    <w:rsid w:val="007D4021"/>
    <w:rsid w:val="007D424D"/>
    <w:rsid w:val="007D42AA"/>
    <w:rsid w:val="007D44B8"/>
    <w:rsid w:val="007D44B9"/>
    <w:rsid w:val="007D4E53"/>
    <w:rsid w:val="007D4E6C"/>
    <w:rsid w:val="007D506B"/>
    <w:rsid w:val="007D5165"/>
    <w:rsid w:val="007D51D1"/>
    <w:rsid w:val="007D57F6"/>
    <w:rsid w:val="007D5B09"/>
    <w:rsid w:val="007D5D86"/>
    <w:rsid w:val="007D5D8B"/>
    <w:rsid w:val="007D5DBF"/>
    <w:rsid w:val="007D5E80"/>
    <w:rsid w:val="007D5F4A"/>
    <w:rsid w:val="007D60F2"/>
    <w:rsid w:val="007D626C"/>
    <w:rsid w:val="007D62CC"/>
    <w:rsid w:val="007D647F"/>
    <w:rsid w:val="007D6593"/>
    <w:rsid w:val="007D676B"/>
    <w:rsid w:val="007D67F1"/>
    <w:rsid w:val="007D68A7"/>
    <w:rsid w:val="007D6926"/>
    <w:rsid w:val="007D6943"/>
    <w:rsid w:val="007D6A1A"/>
    <w:rsid w:val="007D6D04"/>
    <w:rsid w:val="007D7010"/>
    <w:rsid w:val="007D71E9"/>
    <w:rsid w:val="007D71F1"/>
    <w:rsid w:val="007D7610"/>
    <w:rsid w:val="007D77C6"/>
    <w:rsid w:val="007D792A"/>
    <w:rsid w:val="007D7988"/>
    <w:rsid w:val="007D7D9A"/>
    <w:rsid w:val="007D7E03"/>
    <w:rsid w:val="007E0060"/>
    <w:rsid w:val="007E06DD"/>
    <w:rsid w:val="007E080D"/>
    <w:rsid w:val="007E08C0"/>
    <w:rsid w:val="007E0A3E"/>
    <w:rsid w:val="007E0C0E"/>
    <w:rsid w:val="007E0CA3"/>
    <w:rsid w:val="007E0E90"/>
    <w:rsid w:val="007E0F82"/>
    <w:rsid w:val="007E104C"/>
    <w:rsid w:val="007E1146"/>
    <w:rsid w:val="007E1660"/>
    <w:rsid w:val="007E1688"/>
    <w:rsid w:val="007E1928"/>
    <w:rsid w:val="007E196C"/>
    <w:rsid w:val="007E19E1"/>
    <w:rsid w:val="007E1A6A"/>
    <w:rsid w:val="007E1D2B"/>
    <w:rsid w:val="007E220B"/>
    <w:rsid w:val="007E2257"/>
    <w:rsid w:val="007E2417"/>
    <w:rsid w:val="007E256C"/>
    <w:rsid w:val="007E25CD"/>
    <w:rsid w:val="007E2B10"/>
    <w:rsid w:val="007E2B1F"/>
    <w:rsid w:val="007E2CB6"/>
    <w:rsid w:val="007E2CFD"/>
    <w:rsid w:val="007E30AC"/>
    <w:rsid w:val="007E342A"/>
    <w:rsid w:val="007E354E"/>
    <w:rsid w:val="007E3801"/>
    <w:rsid w:val="007E3847"/>
    <w:rsid w:val="007E38F4"/>
    <w:rsid w:val="007E3965"/>
    <w:rsid w:val="007E397D"/>
    <w:rsid w:val="007E3AC9"/>
    <w:rsid w:val="007E3C5C"/>
    <w:rsid w:val="007E426B"/>
    <w:rsid w:val="007E446C"/>
    <w:rsid w:val="007E463B"/>
    <w:rsid w:val="007E466E"/>
    <w:rsid w:val="007E4670"/>
    <w:rsid w:val="007E46AE"/>
    <w:rsid w:val="007E46C2"/>
    <w:rsid w:val="007E471E"/>
    <w:rsid w:val="007E4771"/>
    <w:rsid w:val="007E4B8A"/>
    <w:rsid w:val="007E4CA8"/>
    <w:rsid w:val="007E4CC3"/>
    <w:rsid w:val="007E4E9F"/>
    <w:rsid w:val="007E4EFC"/>
    <w:rsid w:val="007E50B8"/>
    <w:rsid w:val="007E52C5"/>
    <w:rsid w:val="007E58AB"/>
    <w:rsid w:val="007E5A5D"/>
    <w:rsid w:val="007E5B9D"/>
    <w:rsid w:val="007E5C3C"/>
    <w:rsid w:val="007E5C78"/>
    <w:rsid w:val="007E5D21"/>
    <w:rsid w:val="007E5EDA"/>
    <w:rsid w:val="007E5F6A"/>
    <w:rsid w:val="007E609A"/>
    <w:rsid w:val="007E62B7"/>
    <w:rsid w:val="007E63FC"/>
    <w:rsid w:val="007E6450"/>
    <w:rsid w:val="007E65A3"/>
    <w:rsid w:val="007E6790"/>
    <w:rsid w:val="007E69D5"/>
    <w:rsid w:val="007E6B8B"/>
    <w:rsid w:val="007E6F0B"/>
    <w:rsid w:val="007E6F4E"/>
    <w:rsid w:val="007E7261"/>
    <w:rsid w:val="007E7346"/>
    <w:rsid w:val="007E755E"/>
    <w:rsid w:val="007E76A7"/>
    <w:rsid w:val="007E76DD"/>
    <w:rsid w:val="007E7787"/>
    <w:rsid w:val="007E77C5"/>
    <w:rsid w:val="007E7895"/>
    <w:rsid w:val="007E78BF"/>
    <w:rsid w:val="007E7A1E"/>
    <w:rsid w:val="007E7B0B"/>
    <w:rsid w:val="007E7C43"/>
    <w:rsid w:val="007E7C69"/>
    <w:rsid w:val="007E7C84"/>
    <w:rsid w:val="007E7ED6"/>
    <w:rsid w:val="007E7F05"/>
    <w:rsid w:val="007E7FD9"/>
    <w:rsid w:val="007F010C"/>
    <w:rsid w:val="007F0239"/>
    <w:rsid w:val="007F0314"/>
    <w:rsid w:val="007F059B"/>
    <w:rsid w:val="007F05C0"/>
    <w:rsid w:val="007F05F4"/>
    <w:rsid w:val="007F06F2"/>
    <w:rsid w:val="007F0710"/>
    <w:rsid w:val="007F0799"/>
    <w:rsid w:val="007F084F"/>
    <w:rsid w:val="007F0873"/>
    <w:rsid w:val="007F0874"/>
    <w:rsid w:val="007F08D5"/>
    <w:rsid w:val="007F0B30"/>
    <w:rsid w:val="007F0C9C"/>
    <w:rsid w:val="007F0ED1"/>
    <w:rsid w:val="007F0FD7"/>
    <w:rsid w:val="007F1196"/>
    <w:rsid w:val="007F126F"/>
    <w:rsid w:val="007F129E"/>
    <w:rsid w:val="007F12E9"/>
    <w:rsid w:val="007F1307"/>
    <w:rsid w:val="007F1534"/>
    <w:rsid w:val="007F1587"/>
    <w:rsid w:val="007F1639"/>
    <w:rsid w:val="007F179F"/>
    <w:rsid w:val="007F17F3"/>
    <w:rsid w:val="007F189A"/>
    <w:rsid w:val="007F198A"/>
    <w:rsid w:val="007F1992"/>
    <w:rsid w:val="007F1A04"/>
    <w:rsid w:val="007F1A41"/>
    <w:rsid w:val="007F1D4C"/>
    <w:rsid w:val="007F1F2D"/>
    <w:rsid w:val="007F211A"/>
    <w:rsid w:val="007F2156"/>
    <w:rsid w:val="007F2293"/>
    <w:rsid w:val="007F2330"/>
    <w:rsid w:val="007F2B90"/>
    <w:rsid w:val="007F2CA3"/>
    <w:rsid w:val="007F2CA4"/>
    <w:rsid w:val="007F2D7A"/>
    <w:rsid w:val="007F2E24"/>
    <w:rsid w:val="007F39F9"/>
    <w:rsid w:val="007F3CBB"/>
    <w:rsid w:val="007F3EA0"/>
    <w:rsid w:val="007F3EE0"/>
    <w:rsid w:val="007F40D0"/>
    <w:rsid w:val="007F40F3"/>
    <w:rsid w:val="007F416B"/>
    <w:rsid w:val="007F4476"/>
    <w:rsid w:val="007F4485"/>
    <w:rsid w:val="007F44B4"/>
    <w:rsid w:val="007F4503"/>
    <w:rsid w:val="007F4611"/>
    <w:rsid w:val="007F46BB"/>
    <w:rsid w:val="007F46FF"/>
    <w:rsid w:val="007F4764"/>
    <w:rsid w:val="007F47CF"/>
    <w:rsid w:val="007F485F"/>
    <w:rsid w:val="007F4AB2"/>
    <w:rsid w:val="007F4B92"/>
    <w:rsid w:val="007F4C3A"/>
    <w:rsid w:val="007F4D65"/>
    <w:rsid w:val="007F4EA8"/>
    <w:rsid w:val="007F50E0"/>
    <w:rsid w:val="007F513E"/>
    <w:rsid w:val="007F524B"/>
    <w:rsid w:val="007F5271"/>
    <w:rsid w:val="007F5388"/>
    <w:rsid w:val="007F538C"/>
    <w:rsid w:val="007F562B"/>
    <w:rsid w:val="007F58CF"/>
    <w:rsid w:val="007F5A97"/>
    <w:rsid w:val="007F5BE8"/>
    <w:rsid w:val="007F5D2B"/>
    <w:rsid w:val="007F650D"/>
    <w:rsid w:val="007F656F"/>
    <w:rsid w:val="007F6663"/>
    <w:rsid w:val="007F67C8"/>
    <w:rsid w:val="007F68C1"/>
    <w:rsid w:val="007F69DA"/>
    <w:rsid w:val="007F6A8B"/>
    <w:rsid w:val="007F6B3C"/>
    <w:rsid w:val="007F6B9D"/>
    <w:rsid w:val="007F6C9E"/>
    <w:rsid w:val="007F6DCB"/>
    <w:rsid w:val="007F70C2"/>
    <w:rsid w:val="007F71C4"/>
    <w:rsid w:val="007F7256"/>
    <w:rsid w:val="007F7451"/>
    <w:rsid w:val="007F7770"/>
    <w:rsid w:val="007F79EE"/>
    <w:rsid w:val="007F7DBF"/>
    <w:rsid w:val="007F7DFC"/>
    <w:rsid w:val="007F7E6D"/>
    <w:rsid w:val="007F7F11"/>
    <w:rsid w:val="007F7FCA"/>
    <w:rsid w:val="007F7FDA"/>
    <w:rsid w:val="008000B2"/>
    <w:rsid w:val="0080014C"/>
    <w:rsid w:val="00800239"/>
    <w:rsid w:val="0080040A"/>
    <w:rsid w:val="0080046F"/>
    <w:rsid w:val="00800482"/>
    <w:rsid w:val="00800A35"/>
    <w:rsid w:val="00800A6B"/>
    <w:rsid w:val="00800A7C"/>
    <w:rsid w:val="00800BF5"/>
    <w:rsid w:val="00800E11"/>
    <w:rsid w:val="00800E22"/>
    <w:rsid w:val="00800EB6"/>
    <w:rsid w:val="0080113B"/>
    <w:rsid w:val="0080114C"/>
    <w:rsid w:val="0080143C"/>
    <w:rsid w:val="008014F3"/>
    <w:rsid w:val="00801614"/>
    <w:rsid w:val="0080167A"/>
    <w:rsid w:val="00801808"/>
    <w:rsid w:val="00801C16"/>
    <w:rsid w:val="00801C58"/>
    <w:rsid w:val="00801F23"/>
    <w:rsid w:val="00801F50"/>
    <w:rsid w:val="00802061"/>
    <w:rsid w:val="0080234F"/>
    <w:rsid w:val="008024FC"/>
    <w:rsid w:val="00802538"/>
    <w:rsid w:val="008026A5"/>
    <w:rsid w:val="00802870"/>
    <w:rsid w:val="00802910"/>
    <w:rsid w:val="00802A1F"/>
    <w:rsid w:val="00802B56"/>
    <w:rsid w:val="00802D1A"/>
    <w:rsid w:val="00802DB5"/>
    <w:rsid w:val="0080322B"/>
    <w:rsid w:val="008032E0"/>
    <w:rsid w:val="00803378"/>
    <w:rsid w:val="0080344D"/>
    <w:rsid w:val="00803931"/>
    <w:rsid w:val="00803B2D"/>
    <w:rsid w:val="00803B4F"/>
    <w:rsid w:val="00803B53"/>
    <w:rsid w:val="00803B76"/>
    <w:rsid w:val="00803B7F"/>
    <w:rsid w:val="00803CBB"/>
    <w:rsid w:val="00803D30"/>
    <w:rsid w:val="00803D3E"/>
    <w:rsid w:val="00803D82"/>
    <w:rsid w:val="00803DEE"/>
    <w:rsid w:val="00803E63"/>
    <w:rsid w:val="008040AB"/>
    <w:rsid w:val="00804148"/>
    <w:rsid w:val="00804408"/>
    <w:rsid w:val="00804B82"/>
    <w:rsid w:val="00804C58"/>
    <w:rsid w:val="00804CE6"/>
    <w:rsid w:val="00804D0A"/>
    <w:rsid w:val="00804E2B"/>
    <w:rsid w:val="00804E35"/>
    <w:rsid w:val="00805199"/>
    <w:rsid w:val="0080540C"/>
    <w:rsid w:val="00805921"/>
    <w:rsid w:val="0080597D"/>
    <w:rsid w:val="008059B7"/>
    <w:rsid w:val="00805B16"/>
    <w:rsid w:val="00805BD5"/>
    <w:rsid w:val="00805CF1"/>
    <w:rsid w:val="00805DC5"/>
    <w:rsid w:val="00805E2D"/>
    <w:rsid w:val="00805F7A"/>
    <w:rsid w:val="008060CB"/>
    <w:rsid w:val="008060F9"/>
    <w:rsid w:val="008064DB"/>
    <w:rsid w:val="00806570"/>
    <w:rsid w:val="008065B0"/>
    <w:rsid w:val="008065BD"/>
    <w:rsid w:val="008066FE"/>
    <w:rsid w:val="0080684C"/>
    <w:rsid w:val="008068AF"/>
    <w:rsid w:val="008068D2"/>
    <w:rsid w:val="008068E7"/>
    <w:rsid w:val="008068F7"/>
    <w:rsid w:val="008069DF"/>
    <w:rsid w:val="00806BB3"/>
    <w:rsid w:val="00806C26"/>
    <w:rsid w:val="00806CEA"/>
    <w:rsid w:val="00806E3C"/>
    <w:rsid w:val="00806F9D"/>
    <w:rsid w:val="0080700B"/>
    <w:rsid w:val="0080703C"/>
    <w:rsid w:val="008071E1"/>
    <w:rsid w:val="008074AA"/>
    <w:rsid w:val="00807654"/>
    <w:rsid w:val="0080776E"/>
    <w:rsid w:val="0080798F"/>
    <w:rsid w:val="00807AE9"/>
    <w:rsid w:val="00807B21"/>
    <w:rsid w:val="00807BBE"/>
    <w:rsid w:val="00807C40"/>
    <w:rsid w:val="00807C48"/>
    <w:rsid w:val="00807DAB"/>
    <w:rsid w:val="00810223"/>
    <w:rsid w:val="00810274"/>
    <w:rsid w:val="00810337"/>
    <w:rsid w:val="008105E5"/>
    <w:rsid w:val="008105FD"/>
    <w:rsid w:val="00810624"/>
    <w:rsid w:val="00810840"/>
    <w:rsid w:val="00810B10"/>
    <w:rsid w:val="00810BC5"/>
    <w:rsid w:val="00810C14"/>
    <w:rsid w:val="00810D5B"/>
    <w:rsid w:val="00810FC3"/>
    <w:rsid w:val="00811088"/>
    <w:rsid w:val="008110A5"/>
    <w:rsid w:val="0081140A"/>
    <w:rsid w:val="008115C0"/>
    <w:rsid w:val="008115FF"/>
    <w:rsid w:val="0081174E"/>
    <w:rsid w:val="00811802"/>
    <w:rsid w:val="00811990"/>
    <w:rsid w:val="00811DDF"/>
    <w:rsid w:val="00811DE9"/>
    <w:rsid w:val="00811E56"/>
    <w:rsid w:val="008120C2"/>
    <w:rsid w:val="0081219C"/>
    <w:rsid w:val="008123A8"/>
    <w:rsid w:val="008127A3"/>
    <w:rsid w:val="0081299E"/>
    <w:rsid w:val="00812A32"/>
    <w:rsid w:val="00812A45"/>
    <w:rsid w:val="00812EC5"/>
    <w:rsid w:val="00812F87"/>
    <w:rsid w:val="00813267"/>
    <w:rsid w:val="008133AF"/>
    <w:rsid w:val="008133B1"/>
    <w:rsid w:val="00813451"/>
    <w:rsid w:val="00813555"/>
    <w:rsid w:val="0081355C"/>
    <w:rsid w:val="00813593"/>
    <w:rsid w:val="008135BB"/>
    <w:rsid w:val="00813861"/>
    <w:rsid w:val="00813875"/>
    <w:rsid w:val="00813981"/>
    <w:rsid w:val="00813CDA"/>
    <w:rsid w:val="00813CF0"/>
    <w:rsid w:val="00813EF7"/>
    <w:rsid w:val="00813F8B"/>
    <w:rsid w:val="008140A5"/>
    <w:rsid w:val="008141DF"/>
    <w:rsid w:val="0081424D"/>
    <w:rsid w:val="00814276"/>
    <w:rsid w:val="0081432D"/>
    <w:rsid w:val="00814470"/>
    <w:rsid w:val="0081461B"/>
    <w:rsid w:val="008147D7"/>
    <w:rsid w:val="00814879"/>
    <w:rsid w:val="0081497C"/>
    <w:rsid w:val="00814A45"/>
    <w:rsid w:val="00814A7E"/>
    <w:rsid w:val="00814B1B"/>
    <w:rsid w:val="00814E3F"/>
    <w:rsid w:val="00814E4A"/>
    <w:rsid w:val="00814EA5"/>
    <w:rsid w:val="008150D7"/>
    <w:rsid w:val="008150E0"/>
    <w:rsid w:val="00815150"/>
    <w:rsid w:val="00815169"/>
    <w:rsid w:val="00815199"/>
    <w:rsid w:val="00815205"/>
    <w:rsid w:val="0081534E"/>
    <w:rsid w:val="0081540D"/>
    <w:rsid w:val="0081573B"/>
    <w:rsid w:val="00815938"/>
    <w:rsid w:val="0081599B"/>
    <w:rsid w:val="008159B6"/>
    <w:rsid w:val="008159F2"/>
    <w:rsid w:val="00815A03"/>
    <w:rsid w:val="00815AEF"/>
    <w:rsid w:val="00815DF3"/>
    <w:rsid w:val="00815F7E"/>
    <w:rsid w:val="00815FEF"/>
    <w:rsid w:val="00816027"/>
    <w:rsid w:val="0081627A"/>
    <w:rsid w:val="0081640B"/>
    <w:rsid w:val="008164EF"/>
    <w:rsid w:val="0081659C"/>
    <w:rsid w:val="00816645"/>
    <w:rsid w:val="008166C5"/>
    <w:rsid w:val="0081680F"/>
    <w:rsid w:val="0081691B"/>
    <w:rsid w:val="00816982"/>
    <w:rsid w:val="008169B1"/>
    <w:rsid w:val="00816C62"/>
    <w:rsid w:val="00816CB7"/>
    <w:rsid w:val="00816D33"/>
    <w:rsid w:val="00816FB2"/>
    <w:rsid w:val="00816FB8"/>
    <w:rsid w:val="00816FFD"/>
    <w:rsid w:val="0081701D"/>
    <w:rsid w:val="00817045"/>
    <w:rsid w:val="008170D3"/>
    <w:rsid w:val="00817156"/>
    <w:rsid w:val="008171C6"/>
    <w:rsid w:val="0081721E"/>
    <w:rsid w:val="00817289"/>
    <w:rsid w:val="00817466"/>
    <w:rsid w:val="008176C1"/>
    <w:rsid w:val="0081785A"/>
    <w:rsid w:val="00817A95"/>
    <w:rsid w:val="00817AA6"/>
    <w:rsid w:val="00817B11"/>
    <w:rsid w:val="00817BAA"/>
    <w:rsid w:val="00817C30"/>
    <w:rsid w:val="00817CBB"/>
    <w:rsid w:val="00817D85"/>
    <w:rsid w:val="00817EA4"/>
    <w:rsid w:val="00820049"/>
    <w:rsid w:val="0082005F"/>
    <w:rsid w:val="008206E7"/>
    <w:rsid w:val="0082086F"/>
    <w:rsid w:val="00820882"/>
    <w:rsid w:val="00820896"/>
    <w:rsid w:val="00820904"/>
    <w:rsid w:val="00820A13"/>
    <w:rsid w:val="00820AEE"/>
    <w:rsid w:val="00820B8A"/>
    <w:rsid w:val="00820BBC"/>
    <w:rsid w:val="00820C6B"/>
    <w:rsid w:val="00820CD8"/>
    <w:rsid w:val="00820E0A"/>
    <w:rsid w:val="00820F68"/>
    <w:rsid w:val="00821061"/>
    <w:rsid w:val="00821072"/>
    <w:rsid w:val="008213DC"/>
    <w:rsid w:val="008213F0"/>
    <w:rsid w:val="00821567"/>
    <w:rsid w:val="00821722"/>
    <w:rsid w:val="00821840"/>
    <w:rsid w:val="008218B7"/>
    <w:rsid w:val="0082193F"/>
    <w:rsid w:val="00821A39"/>
    <w:rsid w:val="00821A7B"/>
    <w:rsid w:val="00821ABB"/>
    <w:rsid w:val="00821AE5"/>
    <w:rsid w:val="00821C17"/>
    <w:rsid w:val="00821D02"/>
    <w:rsid w:val="00821E6D"/>
    <w:rsid w:val="00821F75"/>
    <w:rsid w:val="00821FCC"/>
    <w:rsid w:val="008220AB"/>
    <w:rsid w:val="008221AB"/>
    <w:rsid w:val="008221C6"/>
    <w:rsid w:val="008223AA"/>
    <w:rsid w:val="00822631"/>
    <w:rsid w:val="008226DD"/>
    <w:rsid w:val="0082281D"/>
    <w:rsid w:val="00822827"/>
    <w:rsid w:val="008228CD"/>
    <w:rsid w:val="00822A50"/>
    <w:rsid w:val="00822B6A"/>
    <w:rsid w:val="00822B8B"/>
    <w:rsid w:val="00822C74"/>
    <w:rsid w:val="00822FB6"/>
    <w:rsid w:val="00823080"/>
    <w:rsid w:val="008230F5"/>
    <w:rsid w:val="00823128"/>
    <w:rsid w:val="00823253"/>
    <w:rsid w:val="00823279"/>
    <w:rsid w:val="00823485"/>
    <w:rsid w:val="0082348D"/>
    <w:rsid w:val="008235C0"/>
    <w:rsid w:val="008236AA"/>
    <w:rsid w:val="008237C9"/>
    <w:rsid w:val="008238E8"/>
    <w:rsid w:val="008239B2"/>
    <w:rsid w:val="00823C84"/>
    <w:rsid w:val="00823CF2"/>
    <w:rsid w:val="00823CF6"/>
    <w:rsid w:val="00823ECA"/>
    <w:rsid w:val="00824180"/>
    <w:rsid w:val="00824184"/>
    <w:rsid w:val="008242B9"/>
    <w:rsid w:val="00824390"/>
    <w:rsid w:val="00824442"/>
    <w:rsid w:val="008244FF"/>
    <w:rsid w:val="00824934"/>
    <w:rsid w:val="00824970"/>
    <w:rsid w:val="00824A4F"/>
    <w:rsid w:val="00824F87"/>
    <w:rsid w:val="00825026"/>
    <w:rsid w:val="00825279"/>
    <w:rsid w:val="0082545B"/>
    <w:rsid w:val="008254B5"/>
    <w:rsid w:val="00825588"/>
    <w:rsid w:val="008256F9"/>
    <w:rsid w:val="0082587E"/>
    <w:rsid w:val="008258ED"/>
    <w:rsid w:val="00825972"/>
    <w:rsid w:val="00825A31"/>
    <w:rsid w:val="00825B8B"/>
    <w:rsid w:val="00825D50"/>
    <w:rsid w:val="00825D63"/>
    <w:rsid w:val="00826038"/>
    <w:rsid w:val="008260E7"/>
    <w:rsid w:val="0082620B"/>
    <w:rsid w:val="008263B9"/>
    <w:rsid w:val="008267C4"/>
    <w:rsid w:val="00826939"/>
    <w:rsid w:val="00826A99"/>
    <w:rsid w:val="00826ACB"/>
    <w:rsid w:val="00826BB5"/>
    <w:rsid w:val="00826CF9"/>
    <w:rsid w:val="00827326"/>
    <w:rsid w:val="00827432"/>
    <w:rsid w:val="008274C9"/>
    <w:rsid w:val="008275A7"/>
    <w:rsid w:val="008276A9"/>
    <w:rsid w:val="008276FA"/>
    <w:rsid w:val="00827AEA"/>
    <w:rsid w:val="00827C98"/>
    <w:rsid w:val="00827D7F"/>
    <w:rsid w:val="00827E1B"/>
    <w:rsid w:val="0083039F"/>
    <w:rsid w:val="008304D8"/>
    <w:rsid w:val="00830971"/>
    <w:rsid w:val="00830AD7"/>
    <w:rsid w:val="00830B15"/>
    <w:rsid w:val="00830BC6"/>
    <w:rsid w:val="00830D07"/>
    <w:rsid w:val="008314ED"/>
    <w:rsid w:val="00831F26"/>
    <w:rsid w:val="00831F47"/>
    <w:rsid w:val="00831FB5"/>
    <w:rsid w:val="0083202D"/>
    <w:rsid w:val="008321D5"/>
    <w:rsid w:val="008322F8"/>
    <w:rsid w:val="008324B2"/>
    <w:rsid w:val="0083253F"/>
    <w:rsid w:val="008325C2"/>
    <w:rsid w:val="008326B7"/>
    <w:rsid w:val="00832947"/>
    <w:rsid w:val="008329CD"/>
    <w:rsid w:val="008329D1"/>
    <w:rsid w:val="00832A30"/>
    <w:rsid w:val="00832C40"/>
    <w:rsid w:val="00832D3D"/>
    <w:rsid w:val="00832F25"/>
    <w:rsid w:val="00832F72"/>
    <w:rsid w:val="008331BF"/>
    <w:rsid w:val="008331C6"/>
    <w:rsid w:val="00833241"/>
    <w:rsid w:val="008333D0"/>
    <w:rsid w:val="00833431"/>
    <w:rsid w:val="008334A3"/>
    <w:rsid w:val="00833627"/>
    <w:rsid w:val="00833775"/>
    <w:rsid w:val="00833899"/>
    <w:rsid w:val="008338AA"/>
    <w:rsid w:val="00833A0F"/>
    <w:rsid w:val="00833C2E"/>
    <w:rsid w:val="00833C51"/>
    <w:rsid w:val="00834050"/>
    <w:rsid w:val="00834564"/>
    <w:rsid w:val="00834683"/>
    <w:rsid w:val="00834953"/>
    <w:rsid w:val="00834AA7"/>
    <w:rsid w:val="00834B9E"/>
    <w:rsid w:val="00834CD6"/>
    <w:rsid w:val="00834D08"/>
    <w:rsid w:val="00834E45"/>
    <w:rsid w:val="00834E50"/>
    <w:rsid w:val="00834E5E"/>
    <w:rsid w:val="00834F54"/>
    <w:rsid w:val="00835298"/>
    <w:rsid w:val="008352BD"/>
    <w:rsid w:val="008353F6"/>
    <w:rsid w:val="0083558E"/>
    <w:rsid w:val="008355F0"/>
    <w:rsid w:val="008355F1"/>
    <w:rsid w:val="008357A5"/>
    <w:rsid w:val="00835897"/>
    <w:rsid w:val="00835902"/>
    <w:rsid w:val="00835970"/>
    <w:rsid w:val="00835978"/>
    <w:rsid w:val="008359FF"/>
    <w:rsid w:val="00835AEC"/>
    <w:rsid w:val="00835C9F"/>
    <w:rsid w:val="00835CE7"/>
    <w:rsid w:val="00835EA1"/>
    <w:rsid w:val="00835EC1"/>
    <w:rsid w:val="00835FC6"/>
    <w:rsid w:val="00836081"/>
    <w:rsid w:val="008360A8"/>
    <w:rsid w:val="008365B3"/>
    <w:rsid w:val="0083694D"/>
    <w:rsid w:val="008369CF"/>
    <w:rsid w:val="008369DF"/>
    <w:rsid w:val="00836A66"/>
    <w:rsid w:val="00836A8D"/>
    <w:rsid w:val="00836A93"/>
    <w:rsid w:val="00836B59"/>
    <w:rsid w:val="00836CBC"/>
    <w:rsid w:val="00836CCA"/>
    <w:rsid w:val="00836CCE"/>
    <w:rsid w:val="00836F3E"/>
    <w:rsid w:val="00837088"/>
    <w:rsid w:val="008370BC"/>
    <w:rsid w:val="0083715E"/>
    <w:rsid w:val="0083731D"/>
    <w:rsid w:val="00837371"/>
    <w:rsid w:val="0083764B"/>
    <w:rsid w:val="00837741"/>
    <w:rsid w:val="0083788B"/>
    <w:rsid w:val="008378A6"/>
    <w:rsid w:val="00837A29"/>
    <w:rsid w:val="00837AA7"/>
    <w:rsid w:val="00837C2C"/>
    <w:rsid w:val="00837D10"/>
    <w:rsid w:val="00837E9B"/>
    <w:rsid w:val="00837EA0"/>
    <w:rsid w:val="00840043"/>
    <w:rsid w:val="008402F7"/>
    <w:rsid w:val="00840429"/>
    <w:rsid w:val="008404DE"/>
    <w:rsid w:val="0084056C"/>
    <w:rsid w:val="00840938"/>
    <w:rsid w:val="00840DBE"/>
    <w:rsid w:val="0084125B"/>
    <w:rsid w:val="0084126E"/>
    <w:rsid w:val="00841367"/>
    <w:rsid w:val="00841416"/>
    <w:rsid w:val="008417D1"/>
    <w:rsid w:val="00841A12"/>
    <w:rsid w:val="00841A40"/>
    <w:rsid w:val="00841BA7"/>
    <w:rsid w:val="00841D5D"/>
    <w:rsid w:val="00841EB9"/>
    <w:rsid w:val="00841EFC"/>
    <w:rsid w:val="00841FBF"/>
    <w:rsid w:val="00842080"/>
    <w:rsid w:val="008421D1"/>
    <w:rsid w:val="008423DA"/>
    <w:rsid w:val="008424F0"/>
    <w:rsid w:val="0084289A"/>
    <w:rsid w:val="00842AFD"/>
    <w:rsid w:val="00842DBA"/>
    <w:rsid w:val="00842FF6"/>
    <w:rsid w:val="008430AB"/>
    <w:rsid w:val="0084322A"/>
    <w:rsid w:val="008433E2"/>
    <w:rsid w:val="0084374C"/>
    <w:rsid w:val="0084381E"/>
    <w:rsid w:val="008439B8"/>
    <w:rsid w:val="008439C8"/>
    <w:rsid w:val="00843ADD"/>
    <w:rsid w:val="00843EAC"/>
    <w:rsid w:val="00843EB4"/>
    <w:rsid w:val="00843EC3"/>
    <w:rsid w:val="00843F3F"/>
    <w:rsid w:val="00844194"/>
    <w:rsid w:val="00844387"/>
    <w:rsid w:val="00844433"/>
    <w:rsid w:val="008444E9"/>
    <w:rsid w:val="0084453B"/>
    <w:rsid w:val="0084458E"/>
    <w:rsid w:val="008445DA"/>
    <w:rsid w:val="00844719"/>
    <w:rsid w:val="0084491A"/>
    <w:rsid w:val="00844ABB"/>
    <w:rsid w:val="00844ABE"/>
    <w:rsid w:val="00844BC1"/>
    <w:rsid w:val="00844E0E"/>
    <w:rsid w:val="00844E34"/>
    <w:rsid w:val="00844E6A"/>
    <w:rsid w:val="00844F3D"/>
    <w:rsid w:val="008450ED"/>
    <w:rsid w:val="0084511B"/>
    <w:rsid w:val="0084515E"/>
    <w:rsid w:val="00845264"/>
    <w:rsid w:val="00845298"/>
    <w:rsid w:val="008455AD"/>
    <w:rsid w:val="00845894"/>
    <w:rsid w:val="00845939"/>
    <w:rsid w:val="008459B1"/>
    <w:rsid w:val="008459DD"/>
    <w:rsid w:val="00845B85"/>
    <w:rsid w:val="00845DED"/>
    <w:rsid w:val="00845E51"/>
    <w:rsid w:val="00846162"/>
    <w:rsid w:val="00846371"/>
    <w:rsid w:val="0084694A"/>
    <w:rsid w:val="00846A20"/>
    <w:rsid w:val="00846AD0"/>
    <w:rsid w:val="00846CAC"/>
    <w:rsid w:val="00847022"/>
    <w:rsid w:val="0084756A"/>
    <w:rsid w:val="00847695"/>
    <w:rsid w:val="008478C0"/>
    <w:rsid w:val="00847AFF"/>
    <w:rsid w:val="00847B70"/>
    <w:rsid w:val="00847D39"/>
    <w:rsid w:val="00847E1F"/>
    <w:rsid w:val="00847E4B"/>
    <w:rsid w:val="00847EDA"/>
    <w:rsid w:val="00847F16"/>
    <w:rsid w:val="008500FE"/>
    <w:rsid w:val="00850270"/>
    <w:rsid w:val="008502B1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2C9"/>
    <w:rsid w:val="008513ED"/>
    <w:rsid w:val="008514E6"/>
    <w:rsid w:val="00851596"/>
    <w:rsid w:val="008515B6"/>
    <w:rsid w:val="00851716"/>
    <w:rsid w:val="00851813"/>
    <w:rsid w:val="00851916"/>
    <w:rsid w:val="00851B8A"/>
    <w:rsid w:val="00851CA9"/>
    <w:rsid w:val="00851CDC"/>
    <w:rsid w:val="00851D9B"/>
    <w:rsid w:val="00851E0A"/>
    <w:rsid w:val="00851E76"/>
    <w:rsid w:val="00851E9D"/>
    <w:rsid w:val="00851EC0"/>
    <w:rsid w:val="00851FF3"/>
    <w:rsid w:val="008520AD"/>
    <w:rsid w:val="0085210E"/>
    <w:rsid w:val="008521FF"/>
    <w:rsid w:val="0085221C"/>
    <w:rsid w:val="0085228F"/>
    <w:rsid w:val="00852291"/>
    <w:rsid w:val="008522B2"/>
    <w:rsid w:val="00852376"/>
    <w:rsid w:val="00852393"/>
    <w:rsid w:val="00852415"/>
    <w:rsid w:val="0085242C"/>
    <w:rsid w:val="008524E2"/>
    <w:rsid w:val="008526D0"/>
    <w:rsid w:val="008527E3"/>
    <w:rsid w:val="008527E8"/>
    <w:rsid w:val="008529EF"/>
    <w:rsid w:val="00852A21"/>
    <w:rsid w:val="00852A43"/>
    <w:rsid w:val="00852AAA"/>
    <w:rsid w:val="00852B37"/>
    <w:rsid w:val="00852C05"/>
    <w:rsid w:val="00852E2A"/>
    <w:rsid w:val="0085300D"/>
    <w:rsid w:val="00853063"/>
    <w:rsid w:val="00853270"/>
    <w:rsid w:val="008533A8"/>
    <w:rsid w:val="008533C4"/>
    <w:rsid w:val="00853404"/>
    <w:rsid w:val="00853499"/>
    <w:rsid w:val="00853615"/>
    <w:rsid w:val="0085373B"/>
    <w:rsid w:val="0085380D"/>
    <w:rsid w:val="00853A4A"/>
    <w:rsid w:val="00853B90"/>
    <w:rsid w:val="00853C1C"/>
    <w:rsid w:val="00853D24"/>
    <w:rsid w:val="00853DE0"/>
    <w:rsid w:val="00853E60"/>
    <w:rsid w:val="00853EF1"/>
    <w:rsid w:val="0085417D"/>
    <w:rsid w:val="008542F1"/>
    <w:rsid w:val="008544D8"/>
    <w:rsid w:val="00854550"/>
    <w:rsid w:val="008546B8"/>
    <w:rsid w:val="008547D2"/>
    <w:rsid w:val="0085487E"/>
    <w:rsid w:val="00854AD5"/>
    <w:rsid w:val="00854AF6"/>
    <w:rsid w:val="00854BD2"/>
    <w:rsid w:val="00854E85"/>
    <w:rsid w:val="00855094"/>
    <w:rsid w:val="0085531A"/>
    <w:rsid w:val="0085536A"/>
    <w:rsid w:val="008553E5"/>
    <w:rsid w:val="00855559"/>
    <w:rsid w:val="00855639"/>
    <w:rsid w:val="00855764"/>
    <w:rsid w:val="00855A20"/>
    <w:rsid w:val="00855B1C"/>
    <w:rsid w:val="00855BBF"/>
    <w:rsid w:val="00855C8E"/>
    <w:rsid w:val="00855D8D"/>
    <w:rsid w:val="00855F82"/>
    <w:rsid w:val="00855F90"/>
    <w:rsid w:val="00855FE1"/>
    <w:rsid w:val="0085608B"/>
    <w:rsid w:val="008560B7"/>
    <w:rsid w:val="008562AB"/>
    <w:rsid w:val="00856586"/>
    <w:rsid w:val="00856720"/>
    <w:rsid w:val="00856ADC"/>
    <w:rsid w:val="00856BAD"/>
    <w:rsid w:val="00856D6C"/>
    <w:rsid w:val="00856D6F"/>
    <w:rsid w:val="00856F02"/>
    <w:rsid w:val="00856F98"/>
    <w:rsid w:val="00856FB8"/>
    <w:rsid w:val="00856FFA"/>
    <w:rsid w:val="00856FFB"/>
    <w:rsid w:val="00857104"/>
    <w:rsid w:val="00857206"/>
    <w:rsid w:val="0085756A"/>
    <w:rsid w:val="008575E9"/>
    <w:rsid w:val="00857710"/>
    <w:rsid w:val="00857AB1"/>
    <w:rsid w:val="00857B7B"/>
    <w:rsid w:val="00857CED"/>
    <w:rsid w:val="00857D95"/>
    <w:rsid w:val="00857D99"/>
    <w:rsid w:val="0086006C"/>
    <w:rsid w:val="0086021F"/>
    <w:rsid w:val="00860366"/>
    <w:rsid w:val="00860515"/>
    <w:rsid w:val="00860601"/>
    <w:rsid w:val="00860700"/>
    <w:rsid w:val="00860813"/>
    <w:rsid w:val="00860D51"/>
    <w:rsid w:val="00860DD9"/>
    <w:rsid w:val="00860E42"/>
    <w:rsid w:val="00860E82"/>
    <w:rsid w:val="00860F2D"/>
    <w:rsid w:val="00861152"/>
    <w:rsid w:val="0086118B"/>
    <w:rsid w:val="008611F9"/>
    <w:rsid w:val="00861277"/>
    <w:rsid w:val="00861345"/>
    <w:rsid w:val="00861482"/>
    <w:rsid w:val="00861645"/>
    <w:rsid w:val="00861674"/>
    <w:rsid w:val="00861958"/>
    <w:rsid w:val="00861A4B"/>
    <w:rsid w:val="00861B91"/>
    <w:rsid w:val="00861B94"/>
    <w:rsid w:val="00861BB8"/>
    <w:rsid w:val="00861BE8"/>
    <w:rsid w:val="0086217F"/>
    <w:rsid w:val="008621E2"/>
    <w:rsid w:val="0086220C"/>
    <w:rsid w:val="0086248F"/>
    <w:rsid w:val="008624C6"/>
    <w:rsid w:val="008626A1"/>
    <w:rsid w:val="00862707"/>
    <w:rsid w:val="0086285B"/>
    <w:rsid w:val="00862A49"/>
    <w:rsid w:val="00862B06"/>
    <w:rsid w:val="00862B1D"/>
    <w:rsid w:val="00862E6B"/>
    <w:rsid w:val="00863162"/>
    <w:rsid w:val="00863173"/>
    <w:rsid w:val="008631C0"/>
    <w:rsid w:val="00863225"/>
    <w:rsid w:val="008633DD"/>
    <w:rsid w:val="00863510"/>
    <w:rsid w:val="008635BD"/>
    <w:rsid w:val="008635E8"/>
    <w:rsid w:val="0086390E"/>
    <w:rsid w:val="008639E6"/>
    <w:rsid w:val="00863A8A"/>
    <w:rsid w:val="00863B2E"/>
    <w:rsid w:val="00863C90"/>
    <w:rsid w:val="00863CAF"/>
    <w:rsid w:val="00863D34"/>
    <w:rsid w:val="00863E24"/>
    <w:rsid w:val="008640A5"/>
    <w:rsid w:val="008640E0"/>
    <w:rsid w:val="00864202"/>
    <w:rsid w:val="008643AB"/>
    <w:rsid w:val="008644B7"/>
    <w:rsid w:val="008644F8"/>
    <w:rsid w:val="00864508"/>
    <w:rsid w:val="008645E2"/>
    <w:rsid w:val="008646A7"/>
    <w:rsid w:val="0086477A"/>
    <w:rsid w:val="0086490C"/>
    <w:rsid w:val="00864C1A"/>
    <w:rsid w:val="00864C4C"/>
    <w:rsid w:val="00864D13"/>
    <w:rsid w:val="0086501F"/>
    <w:rsid w:val="00865026"/>
    <w:rsid w:val="00865088"/>
    <w:rsid w:val="0086508E"/>
    <w:rsid w:val="008650CC"/>
    <w:rsid w:val="00865164"/>
    <w:rsid w:val="0086535C"/>
    <w:rsid w:val="0086537B"/>
    <w:rsid w:val="008653C3"/>
    <w:rsid w:val="00865457"/>
    <w:rsid w:val="0086557D"/>
    <w:rsid w:val="00865679"/>
    <w:rsid w:val="0086568F"/>
    <w:rsid w:val="0086593F"/>
    <w:rsid w:val="0086595C"/>
    <w:rsid w:val="00865C31"/>
    <w:rsid w:val="00865C59"/>
    <w:rsid w:val="00865D20"/>
    <w:rsid w:val="00865DA3"/>
    <w:rsid w:val="00865E3D"/>
    <w:rsid w:val="00865E3E"/>
    <w:rsid w:val="008660A9"/>
    <w:rsid w:val="008661A9"/>
    <w:rsid w:val="008662EC"/>
    <w:rsid w:val="008665BD"/>
    <w:rsid w:val="008666D5"/>
    <w:rsid w:val="00866819"/>
    <w:rsid w:val="00866B40"/>
    <w:rsid w:val="00866CC7"/>
    <w:rsid w:val="00866D1E"/>
    <w:rsid w:val="00866D51"/>
    <w:rsid w:val="00866E06"/>
    <w:rsid w:val="00866E2C"/>
    <w:rsid w:val="00866FC5"/>
    <w:rsid w:val="00867070"/>
    <w:rsid w:val="008672E3"/>
    <w:rsid w:val="008674CB"/>
    <w:rsid w:val="0086755C"/>
    <w:rsid w:val="008676BC"/>
    <w:rsid w:val="008676E7"/>
    <w:rsid w:val="0086775D"/>
    <w:rsid w:val="00867CDF"/>
    <w:rsid w:val="00867CE1"/>
    <w:rsid w:val="00867EF6"/>
    <w:rsid w:val="00870130"/>
    <w:rsid w:val="00870151"/>
    <w:rsid w:val="00870192"/>
    <w:rsid w:val="008703B5"/>
    <w:rsid w:val="0087055B"/>
    <w:rsid w:val="00870605"/>
    <w:rsid w:val="008707FD"/>
    <w:rsid w:val="00870C90"/>
    <w:rsid w:val="00870CE2"/>
    <w:rsid w:val="00870EC4"/>
    <w:rsid w:val="00870FDF"/>
    <w:rsid w:val="00871426"/>
    <w:rsid w:val="00871622"/>
    <w:rsid w:val="0087182F"/>
    <w:rsid w:val="00871A52"/>
    <w:rsid w:val="00871B37"/>
    <w:rsid w:val="00871C21"/>
    <w:rsid w:val="00871D3E"/>
    <w:rsid w:val="00871E88"/>
    <w:rsid w:val="0087207C"/>
    <w:rsid w:val="008720CE"/>
    <w:rsid w:val="0087213D"/>
    <w:rsid w:val="008727E0"/>
    <w:rsid w:val="008728DA"/>
    <w:rsid w:val="00872ABC"/>
    <w:rsid w:val="00872B00"/>
    <w:rsid w:val="00872B0A"/>
    <w:rsid w:val="00872CC4"/>
    <w:rsid w:val="00872E06"/>
    <w:rsid w:val="00872E91"/>
    <w:rsid w:val="00872E9F"/>
    <w:rsid w:val="008730A9"/>
    <w:rsid w:val="008733CF"/>
    <w:rsid w:val="008736E8"/>
    <w:rsid w:val="00873735"/>
    <w:rsid w:val="00873743"/>
    <w:rsid w:val="008737D0"/>
    <w:rsid w:val="00873B28"/>
    <w:rsid w:val="00873C57"/>
    <w:rsid w:val="00873FFA"/>
    <w:rsid w:val="00874057"/>
    <w:rsid w:val="008740A6"/>
    <w:rsid w:val="008740F8"/>
    <w:rsid w:val="0087458E"/>
    <w:rsid w:val="0087460D"/>
    <w:rsid w:val="00874721"/>
    <w:rsid w:val="0087479C"/>
    <w:rsid w:val="008747B0"/>
    <w:rsid w:val="008749B4"/>
    <w:rsid w:val="00874C1F"/>
    <w:rsid w:val="00874C66"/>
    <w:rsid w:val="00874D2C"/>
    <w:rsid w:val="00874E5C"/>
    <w:rsid w:val="00875204"/>
    <w:rsid w:val="00875290"/>
    <w:rsid w:val="008752B9"/>
    <w:rsid w:val="00875496"/>
    <w:rsid w:val="00875634"/>
    <w:rsid w:val="0087565E"/>
    <w:rsid w:val="00875A0C"/>
    <w:rsid w:val="00875C03"/>
    <w:rsid w:val="00875DDB"/>
    <w:rsid w:val="00875E4E"/>
    <w:rsid w:val="00875E9D"/>
    <w:rsid w:val="00876147"/>
    <w:rsid w:val="00876634"/>
    <w:rsid w:val="008766C5"/>
    <w:rsid w:val="00876714"/>
    <w:rsid w:val="008767A0"/>
    <w:rsid w:val="008768A4"/>
    <w:rsid w:val="008768B5"/>
    <w:rsid w:val="00876AB4"/>
    <w:rsid w:val="00876B12"/>
    <w:rsid w:val="00876C78"/>
    <w:rsid w:val="00876E18"/>
    <w:rsid w:val="00876E7D"/>
    <w:rsid w:val="00877086"/>
    <w:rsid w:val="00877092"/>
    <w:rsid w:val="008770B4"/>
    <w:rsid w:val="0087718D"/>
    <w:rsid w:val="008771AD"/>
    <w:rsid w:val="00877266"/>
    <w:rsid w:val="00877470"/>
    <w:rsid w:val="008774A0"/>
    <w:rsid w:val="00877551"/>
    <w:rsid w:val="00877575"/>
    <w:rsid w:val="00877604"/>
    <w:rsid w:val="0087772B"/>
    <w:rsid w:val="00877819"/>
    <w:rsid w:val="00877864"/>
    <w:rsid w:val="0087790F"/>
    <w:rsid w:val="00877A3A"/>
    <w:rsid w:val="00877BBA"/>
    <w:rsid w:val="00877C68"/>
    <w:rsid w:val="00877D59"/>
    <w:rsid w:val="00880024"/>
    <w:rsid w:val="00880095"/>
    <w:rsid w:val="00880202"/>
    <w:rsid w:val="00880601"/>
    <w:rsid w:val="008806A0"/>
    <w:rsid w:val="008806A3"/>
    <w:rsid w:val="0088070B"/>
    <w:rsid w:val="0088079E"/>
    <w:rsid w:val="00880B08"/>
    <w:rsid w:val="00880B0B"/>
    <w:rsid w:val="00880D87"/>
    <w:rsid w:val="00880E1F"/>
    <w:rsid w:val="00880E86"/>
    <w:rsid w:val="00880E8E"/>
    <w:rsid w:val="00880ED5"/>
    <w:rsid w:val="008810C0"/>
    <w:rsid w:val="0088114B"/>
    <w:rsid w:val="00881228"/>
    <w:rsid w:val="008815D3"/>
    <w:rsid w:val="008815F0"/>
    <w:rsid w:val="008816A1"/>
    <w:rsid w:val="008817E9"/>
    <w:rsid w:val="00881E2E"/>
    <w:rsid w:val="008821A2"/>
    <w:rsid w:val="008821D9"/>
    <w:rsid w:val="008828A3"/>
    <w:rsid w:val="00882B85"/>
    <w:rsid w:val="00882E2B"/>
    <w:rsid w:val="00882FAF"/>
    <w:rsid w:val="0088302D"/>
    <w:rsid w:val="00883190"/>
    <w:rsid w:val="00883472"/>
    <w:rsid w:val="00883554"/>
    <w:rsid w:val="0088379D"/>
    <w:rsid w:val="008838F3"/>
    <w:rsid w:val="008839FF"/>
    <w:rsid w:val="00883B18"/>
    <w:rsid w:val="00883BA0"/>
    <w:rsid w:val="00883BEC"/>
    <w:rsid w:val="00883CC3"/>
    <w:rsid w:val="00883D1D"/>
    <w:rsid w:val="00883E45"/>
    <w:rsid w:val="00883ED9"/>
    <w:rsid w:val="00883FA3"/>
    <w:rsid w:val="00884102"/>
    <w:rsid w:val="00884601"/>
    <w:rsid w:val="00884763"/>
    <w:rsid w:val="0088482C"/>
    <w:rsid w:val="00884A0C"/>
    <w:rsid w:val="00884C16"/>
    <w:rsid w:val="00884D7A"/>
    <w:rsid w:val="00884E72"/>
    <w:rsid w:val="00885442"/>
    <w:rsid w:val="008854DC"/>
    <w:rsid w:val="008854FE"/>
    <w:rsid w:val="008855AB"/>
    <w:rsid w:val="00885908"/>
    <w:rsid w:val="00885AF5"/>
    <w:rsid w:val="00885DBF"/>
    <w:rsid w:val="00885E54"/>
    <w:rsid w:val="00885EAD"/>
    <w:rsid w:val="00885F36"/>
    <w:rsid w:val="00886021"/>
    <w:rsid w:val="00886162"/>
    <w:rsid w:val="00886ADC"/>
    <w:rsid w:val="00886C8A"/>
    <w:rsid w:val="00886CE1"/>
    <w:rsid w:val="00886CFF"/>
    <w:rsid w:val="00886E19"/>
    <w:rsid w:val="008871B6"/>
    <w:rsid w:val="00887321"/>
    <w:rsid w:val="00887457"/>
    <w:rsid w:val="00887661"/>
    <w:rsid w:val="008876EC"/>
    <w:rsid w:val="00887867"/>
    <w:rsid w:val="008879AB"/>
    <w:rsid w:val="00887C3F"/>
    <w:rsid w:val="0089004B"/>
    <w:rsid w:val="00890200"/>
    <w:rsid w:val="00890332"/>
    <w:rsid w:val="008903F7"/>
    <w:rsid w:val="008905C8"/>
    <w:rsid w:val="008905CB"/>
    <w:rsid w:val="008905E2"/>
    <w:rsid w:val="00890723"/>
    <w:rsid w:val="00890755"/>
    <w:rsid w:val="0089078F"/>
    <w:rsid w:val="008908E2"/>
    <w:rsid w:val="00890A1D"/>
    <w:rsid w:val="00890A9C"/>
    <w:rsid w:val="00890B3B"/>
    <w:rsid w:val="00890C84"/>
    <w:rsid w:val="00890E11"/>
    <w:rsid w:val="008910AA"/>
    <w:rsid w:val="008911A2"/>
    <w:rsid w:val="008911C4"/>
    <w:rsid w:val="00891782"/>
    <w:rsid w:val="0089180D"/>
    <w:rsid w:val="00891835"/>
    <w:rsid w:val="00891AF0"/>
    <w:rsid w:val="00891BB9"/>
    <w:rsid w:val="00891BC3"/>
    <w:rsid w:val="00891DEA"/>
    <w:rsid w:val="00891DFA"/>
    <w:rsid w:val="00891E4D"/>
    <w:rsid w:val="00891E80"/>
    <w:rsid w:val="00892109"/>
    <w:rsid w:val="0089213D"/>
    <w:rsid w:val="0089217E"/>
    <w:rsid w:val="00892241"/>
    <w:rsid w:val="0089249F"/>
    <w:rsid w:val="00892603"/>
    <w:rsid w:val="008926A7"/>
    <w:rsid w:val="0089274A"/>
    <w:rsid w:val="00892752"/>
    <w:rsid w:val="008929A4"/>
    <w:rsid w:val="00892A9D"/>
    <w:rsid w:val="00892B3B"/>
    <w:rsid w:val="00892C1C"/>
    <w:rsid w:val="00892D59"/>
    <w:rsid w:val="00892E9E"/>
    <w:rsid w:val="00892FBC"/>
    <w:rsid w:val="0089324E"/>
    <w:rsid w:val="00893271"/>
    <w:rsid w:val="00893297"/>
    <w:rsid w:val="008934FA"/>
    <w:rsid w:val="00893549"/>
    <w:rsid w:val="00893662"/>
    <w:rsid w:val="00893714"/>
    <w:rsid w:val="00893736"/>
    <w:rsid w:val="00893847"/>
    <w:rsid w:val="008939EA"/>
    <w:rsid w:val="00893BED"/>
    <w:rsid w:val="00893D09"/>
    <w:rsid w:val="00893E16"/>
    <w:rsid w:val="0089404E"/>
    <w:rsid w:val="008940A0"/>
    <w:rsid w:val="008941C0"/>
    <w:rsid w:val="008942CB"/>
    <w:rsid w:val="00894439"/>
    <w:rsid w:val="00894453"/>
    <w:rsid w:val="00894696"/>
    <w:rsid w:val="00894740"/>
    <w:rsid w:val="00894BFE"/>
    <w:rsid w:val="00894D1E"/>
    <w:rsid w:val="0089525A"/>
    <w:rsid w:val="00895310"/>
    <w:rsid w:val="0089535E"/>
    <w:rsid w:val="008954D4"/>
    <w:rsid w:val="00895504"/>
    <w:rsid w:val="0089555F"/>
    <w:rsid w:val="008955FC"/>
    <w:rsid w:val="008957C2"/>
    <w:rsid w:val="008959E1"/>
    <w:rsid w:val="00895B07"/>
    <w:rsid w:val="00895B49"/>
    <w:rsid w:val="00895F71"/>
    <w:rsid w:val="0089622D"/>
    <w:rsid w:val="00896385"/>
    <w:rsid w:val="00896387"/>
    <w:rsid w:val="00896480"/>
    <w:rsid w:val="00896693"/>
    <w:rsid w:val="00896708"/>
    <w:rsid w:val="0089676C"/>
    <w:rsid w:val="0089678A"/>
    <w:rsid w:val="0089697D"/>
    <w:rsid w:val="008969E6"/>
    <w:rsid w:val="00896A0A"/>
    <w:rsid w:val="00896C95"/>
    <w:rsid w:val="008970D9"/>
    <w:rsid w:val="00897699"/>
    <w:rsid w:val="0089771A"/>
    <w:rsid w:val="0089774C"/>
    <w:rsid w:val="00897867"/>
    <w:rsid w:val="00897883"/>
    <w:rsid w:val="008978A4"/>
    <w:rsid w:val="00897963"/>
    <w:rsid w:val="00897BC2"/>
    <w:rsid w:val="00897C4C"/>
    <w:rsid w:val="00897C59"/>
    <w:rsid w:val="00897CF6"/>
    <w:rsid w:val="00897D06"/>
    <w:rsid w:val="00897DE5"/>
    <w:rsid w:val="00897ECF"/>
    <w:rsid w:val="00897F5C"/>
    <w:rsid w:val="008A003C"/>
    <w:rsid w:val="008A00CD"/>
    <w:rsid w:val="008A02EE"/>
    <w:rsid w:val="008A02F2"/>
    <w:rsid w:val="008A0316"/>
    <w:rsid w:val="008A0453"/>
    <w:rsid w:val="008A04BD"/>
    <w:rsid w:val="008A0986"/>
    <w:rsid w:val="008A0C54"/>
    <w:rsid w:val="008A0D81"/>
    <w:rsid w:val="008A0E2F"/>
    <w:rsid w:val="008A104D"/>
    <w:rsid w:val="008A11B4"/>
    <w:rsid w:val="008A11C2"/>
    <w:rsid w:val="008A1452"/>
    <w:rsid w:val="008A14AC"/>
    <w:rsid w:val="008A14B0"/>
    <w:rsid w:val="008A156D"/>
    <w:rsid w:val="008A1634"/>
    <w:rsid w:val="008A17F6"/>
    <w:rsid w:val="008A1871"/>
    <w:rsid w:val="008A188F"/>
    <w:rsid w:val="008A1F62"/>
    <w:rsid w:val="008A1F66"/>
    <w:rsid w:val="008A1FA8"/>
    <w:rsid w:val="008A2218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2EBD"/>
    <w:rsid w:val="008A2FBA"/>
    <w:rsid w:val="008A3040"/>
    <w:rsid w:val="008A304F"/>
    <w:rsid w:val="008A3239"/>
    <w:rsid w:val="008A327B"/>
    <w:rsid w:val="008A32B8"/>
    <w:rsid w:val="008A32E3"/>
    <w:rsid w:val="008A32FF"/>
    <w:rsid w:val="008A3ACD"/>
    <w:rsid w:val="008A3BA7"/>
    <w:rsid w:val="008A3CCB"/>
    <w:rsid w:val="008A3DC1"/>
    <w:rsid w:val="008A4029"/>
    <w:rsid w:val="008A40BF"/>
    <w:rsid w:val="008A4119"/>
    <w:rsid w:val="008A41AB"/>
    <w:rsid w:val="008A422D"/>
    <w:rsid w:val="008A42A6"/>
    <w:rsid w:val="008A4390"/>
    <w:rsid w:val="008A45FB"/>
    <w:rsid w:val="008A466B"/>
    <w:rsid w:val="008A48A1"/>
    <w:rsid w:val="008A4927"/>
    <w:rsid w:val="008A4B28"/>
    <w:rsid w:val="008A4CD3"/>
    <w:rsid w:val="008A4D15"/>
    <w:rsid w:val="008A4D84"/>
    <w:rsid w:val="008A4E46"/>
    <w:rsid w:val="008A4E47"/>
    <w:rsid w:val="008A4F2C"/>
    <w:rsid w:val="008A522A"/>
    <w:rsid w:val="008A5258"/>
    <w:rsid w:val="008A5276"/>
    <w:rsid w:val="008A5437"/>
    <w:rsid w:val="008A54F0"/>
    <w:rsid w:val="008A58EF"/>
    <w:rsid w:val="008A59DF"/>
    <w:rsid w:val="008A5A37"/>
    <w:rsid w:val="008A5E0E"/>
    <w:rsid w:val="008A5E86"/>
    <w:rsid w:val="008A604E"/>
    <w:rsid w:val="008A605B"/>
    <w:rsid w:val="008A6360"/>
    <w:rsid w:val="008A6382"/>
    <w:rsid w:val="008A6518"/>
    <w:rsid w:val="008A67DE"/>
    <w:rsid w:val="008A680C"/>
    <w:rsid w:val="008A695F"/>
    <w:rsid w:val="008A6A93"/>
    <w:rsid w:val="008A6E70"/>
    <w:rsid w:val="008A6EEA"/>
    <w:rsid w:val="008A6F39"/>
    <w:rsid w:val="008A6F6C"/>
    <w:rsid w:val="008A6FA9"/>
    <w:rsid w:val="008A7009"/>
    <w:rsid w:val="008A700D"/>
    <w:rsid w:val="008A774A"/>
    <w:rsid w:val="008A7782"/>
    <w:rsid w:val="008A78DD"/>
    <w:rsid w:val="008A7947"/>
    <w:rsid w:val="008A7DD5"/>
    <w:rsid w:val="008A7E94"/>
    <w:rsid w:val="008B0037"/>
    <w:rsid w:val="008B0094"/>
    <w:rsid w:val="008B01E9"/>
    <w:rsid w:val="008B0237"/>
    <w:rsid w:val="008B02EA"/>
    <w:rsid w:val="008B032F"/>
    <w:rsid w:val="008B0342"/>
    <w:rsid w:val="008B048D"/>
    <w:rsid w:val="008B05B4"/>
    <w:rsid w:val="008B0764"/>
    <w:rsid w:val="008B0B96"/>
    <w:rsid w:val="008B0C50"/>
    <w:rsid w:val="008B0C9B"/>
    <w:rsid w:val="008B0CE7"/>
    <w:rsid w:val="008B0D5B"/>
    <w:rsid w:val="008B0E89"/>
    <w:rsid w:val="008B0EE3"/>
    <w:rsid w:val="008B115F"/>
    <w:rsid w:val="008B14B5"/>
    <w:rsid w:val="008B1569"/>
    <w:rsid w:val="008B161B"/>
    <w:rsid w:val="008B1631"/>
    <w:rsid w:val="008B177F"/>
    <w:rsid w:val="008B1823"/>
    <w:rsid w:val="008B1903"/>
    <w:rsid w:val="008B19AB"/>
    <w:rsid w:val="008B1E4C"/>
    <w:rsid w:val="008B1ED5"/>
    <w:rsid w:val="008B225C"/>
    <w:rsid w:val="008B24B9"/>
    <w:rsid w:val="008B2610"/>
    <w:rsid w:val="008B26B1"/>
    <w:rsid w:val="008B282B"/>
    <w:rsid w:val="008B28D2"/>
    <w:rsid w:val="008B2968"/>
    <w:rsid w:val="008B2C05"/>
    <w:rsid w:val="008B31C0"/>
    <w:rsid w:val="008B3281"/>
    <w:rsid w:val="008B3454"/>
    <w:rsid w:val="008B352F"/>
    <w:rsid w:val="008B35BC"/>
    <w:rsid w:val="008B371F"/>
    <w:rsid w:val="008B37F4"/>
    <w:rsid w:val="008B390D"/>
    <w:rsid w:val="008B3960"/>
    <w:rsid w:val="008B3B5B"/>
    <w:rsid w:val="008B3EA8"/>
    <w:rsid w:val="008B3F28"/>
    <w:rsid w:val="008B409C"/>
    <w:rsid w:val="008B4195"/>
    <w:rsid w:val="008B4209"/>
    <w:rsid w:val="008B421C"/>
    <w:rsid w:val="008B44E6"/>
    <w:rsid w:val="008B46EB"/>
    <w:rsid w:val="008B48F1"/>
    <w:rsid w:val="008B493D"/>
    <w:rsid w:val="008B4A00"/>
    <w:rsid w:val="008B4A25"/>
    <w:rsid w:val="008B4AB4"/>
    <w:rsid w:val="008B4B6C"/>
    <w:rsid w:val="008B4EC9"/>
    <w:rsid w:val="008B4F31"/>
    <w:rsid w:val="008B4F6E"/>
    <w:rsid w:val="008B4FB8"/>
    <w:rsid w:val="008B50A4"/>
    <w:rsid w:val="008B51A5"/>
    <w:rsid w:val="008B5315"/>
    <w:rsid w:val="008B53AC"/>
    <w:rsid w:val="008B54C1"/>
    <w:rsid w:val="008B563A"/>
    <w:rsid w:val="008B5989"/>
    <w:rsid w:val="008B59A7"/>
    <w:rsid w:val="008B5ADD"/>
    <w:rsid w:val="008B5D4A"/>
    <w:rsid w:val="008B5D7D"/>
    <w:rsid w:val="008B5EA1"/>
    <w:rsid w:val="008B5EDE"/>
    <w:rsid w:val="008B5FC7"/>
    <w:rsid w:val="008B60B3"/>
    <w:rsid w:val="008B61C8"/>
    <w:rsid w:val="008B61EA"/>
    <w:rsid w:val="008B6278"/>
    <w:rsid w:val="008B627A"/>
    <w:rsid w:val="008B628A"/>
    <w:rsid w:val="008B62AE"/>
    <w:rsid w:val="008B639A"/>
    <w:rsid w:val="008B6586"/>
    <w:rsid w:val="008B66A5"/>
    <w:rsid w:val="008B6741"/>
    <w:rsid w:val="008B67C2"/>
    <w:rsid w:val="008B6A5D"/>
    <w:rsid w:val="008B6A93"/>
    <w:rsid w:val="008B6AB4"/>
    <w:rsid w:val="008B6BF3"/>
    <w:rsid w:val="008B6CE8"/>
    <w:rsid w:val="008B6D0D"/>
    <w:rsid w:val="008B6E05"/>
    <w:rsid w:val="008B6E9F"/>
    <w:rsid w:val="008B7106"/>
    <w:rsid w:val="008B71EF"/>
    <w:rsid w:val="008B7277"/>
    <w:rsid w:val="008B7441"/>
    <w:rsid w:val="008B7461"/>
    <w:rsid w:val="008B7586"/>
    <w:rsid w:val="008B7679"/>
    <w:rsid w:val="008B79A7"/>
    <w:rsid w:val="008B7B85"/>
    <w:rsid w:val="008B7BFC"/>
    <w:rsid w:val="008B7C06"/>
    <w:rsid w:val="008B7C1A"/>
    <w:rsid w:val="008B7D0D"/>
    <w:rsid w:val="008B7EE6"/>
    <w:rsid w:val="008B7F4B"/>
    <w:rsid w:val="008C0001"/>
    <w:rsid w:val="008C001B"/>
    <w:rsid w:val="008C00AC"/>
    <w:rsid w:val="008C0357"/>
    <w:rsid w:val="008C03CD"/>
    <w:rsid w:val="008C05D7"/>
    <w:rsid w:val="008C0724"/>
    <w:rsid w:val="008C0795"/>
    <w:rsid w:val="008C07B6"/>
    <w:rsid w:val="008C0817"/>
    <w:rsid w:val="008C0838"/>
    <w:rsid w:val="008C092D"/>
    <w:rsid w:val="008C0C43"/>
    <w:rsid w:val="008C0D69"/>
    <w:rsid w:val="008C0E89"/>
    <w:rsid w:val="008C0F7D"/>
    <w:rsid w:val="008C1484"/>
    <w:rsid w:val="008C15FE"/>
    <w:rsid w:val="008C163E"/>
    <w:rsid w:val="008C179B"/>
    <w:rsid w:val="008C1856"/>
    <w:rsid w:val="008C191D"/>
    <w:rsid w:val="008C1A1B"/>
    <w:rsid w:val="008C1B53"/>
    <w:rsid w:val="008C1C52"/>
    <w:rsid w:val="008C1E1B"/>
    <w:rsid w:val="008C1F90"/>
    <w:rsid w:val="008C1FD0"/>
    <w:rsid w:val="008C20FC"/>
    <w:rsid w:val="008C22A6"/>
    <w:rsid w:val="008C2454"/>
    <w:rsid w:val="008C24C1"/>
    <w:rsid w:val="008C24E6"/>
    <w:rsid w:val="008C2514"/>
    <w:rsid w:val="008C254B"/>
    <w:rsid w:val="008C29D2"/>
    <w:rsid w:val="008C2AC5"/>
    <w:rsid w:val="008C2BAA"/>
    <w:rsid w:val="008C2D18"/>
    <w:rsid w:val="008C2DDC"/>
    <w:rsid w:val="008C2E91"/>
    <w:rsid w:val="008C2FEC"/>
    <w:rsid w:val="008C307B"/>
    <w:rsid w:val="008C30AB"/>
    <w:rsid w:val="008C3257"/>
    <w:rsid w:val="008C32BA"/>
    <w:rsid w:val="008C3660"/>
    <w:rsid w:val="008C3694"/>
    <w:rsid w:val="008C36D4"/>
    <w:rsid w:val="008C39DE"/>
    <w:rsid w:val="008C3AC7"/>
    <w:rsid w:val="008C3C1A"/>
    <w:rsid w:val="008C43D6"/>
    <w:rsid w:val="008C4642"/>
    <w:rsid w:val="008C48E4"/>
    <w:rsid w:val="008C49D2"/>
    <w:rsid w:val="008C4B06"/>
    <w:rsid w:val="008C4B1C"/>
    <w:rsid w:val="008C4B53"/>
    <w:rsid w:val="008C4B5E"/>
    <w:rsid w:val="008C4F30"/>
    <w:rsid w:val="008C50F1"/>
    <w:rsid w:val="008C52EF"/>
    <w:rsid w:val="008C535C"/>
    <w:rsid w:val="008C53C0"/>
    <w:rsid w:val="008C543E"/>
    <w:rsid w:val="008C5871"/>
    <w:rsid w:val="008C59E9"/>
    <w:rsid w:val="008C5A2B"/>
    <w:rsid w:val="008C5A67"/>
    <w:rsid w:val="008C5A89"/>
    <w:rsid w:val="008C5C45"/>
    <w:rsid w:val="008C5D42"/>
    <w:rsid w:val="008C5E48"/>
    <w:rsid w:val="008C5F10"/>
    <w:rsid w:val="008C5F1B"/>
    <w:rsid w:val="008C607D"/>
    <w:rsid w:val="008C60CE"/>
    <w:rsid w:val="008C6434"/>
    <w:rsid w:val="008C6624"/>
    <w:rsid w:val="008C677C"/>
    <w:rsid w:val="008C6B44"/>
    <w:rsid w:val="008C7022"/>
    <w:rsid w:val="008C7418"/>
    <w:rsid w:val="008C75C4"/>
    <w:rsid w:val="008C77C4"/>
    <w:rsid w:val="008C7AC1"/>
    <w:rsid w:val="008C7B09"/>
    <w:rsid w:val="008C7B3A"/>
    <w:rsid w:val="008C7CF1"/>
    <w:rsid w:val="008C7D76"/>
    <w:rsid w:val="008C7E12"/>
    <w:rsid w:val="008C7E7D"/>
    <w:rsid w:val="008C7F15"/>
    <w:rsid w:val="008C7F51"/>
    <w:rsid w:val="008D002E"/>
    <w:rsid w:val="008D04C4"/>
    <w:rsid w:val="008D05E3"/>
    <w:rsid w:val="008D068C"/>
    <w:rsid w:val="008D071D"/>
    <w:rsid w:val="008D076F"/>
    <w:rsid w:val="008D0A55"/>
    <w:rsid w:val="008D0D28"/>
    <w:rsid w:val="008D1001"/>
    <w:rsid w:val="008D119A"/>
    <w:rsid w:val="008D1577"/>
    <w:rsid w:val="008D15C6"/>
    <w:rsid w:val="008D1608"/>
    <w:rsid w:val="008D187E"/>
    <w:rsid w:val="008D1AF2"/>
    <w:rsid w:val="008D1BF9"/>
    <w:rsid w:val="008D1D5E"/>
    <w:rsid w:val="008D1E61"/>
    <w:rsid w:val="008D1E84"/>
    <w:rsid w:val="008D1EEB"/>
    <w:rsid w:val="008D1F44"/>
    <w:rsid w:val="008D21D0"/>
    <w:rsid w:val="008D244F"/>
    <w:rsid w:val="008D24C6"/>
    <w:rsid w:val="008D2721"/>
    <w:rsid w:val="008D28C8"/>
    <w:rsid w:val="008D29F8"/>
    <w:rsid w:val="008D2C62"/>
    <w:rsid w:val="008D2DE1"/>
    <w:rsid w:val="008D2E15"/>
    <w:rsid w:val="008D2E28"/>
    <w:rsid w:val="008D2F70"/>
    <w:rsid w:val="008D2FD8"/>
    <w:rsid w:val="008D3063"/>
    <w:rsid w:val="008D314E"/>
    <w:rsid w:val="008D33A2"/>
    <w:rsid w:val="008D3561"/>
    <w:rsid w:val="008D3686"/>
    <w:rsid w:val="008D3712"/>
    <w:rsid w:val="008D3791"/>
    <w:rsid w:val="008D37FC"/>
    <w:rsid w:val="008D3CF0"/>
    <w:rsid w:val="008D41BA"/>
    <w:rsid w:val="008D43A7"/>
    <w:rsid w:val="008D43DA"/>
    <w:rsid w:val="008D4883"/>
    <w:rsid w:val="008D4917"/>
    <w:rsid w:val="008D4976"/>
    <w:rsid w:val="008D49FD"/>
    <w:rsid w:val="008D4AF7"/>
    <w:rsid w:val="008D4BA1"/>
    <w:rsid w:val="008D4BBA"/>
    <w:rsid w:val="008D4BEB"/>
    <w:rsid w:val="008D4C01"/>
    <w:rsid w:val="008D4D8A"/>
    <w:rsid w:val="008D503B"/>
    <w:rsid w:val="008D519B"/>
    <w:rsid w:val="008D51EE"/>
    <w:rsid w:val="008D529F"/>
    <w:rsid w:val="008D52A3"/>
    <w:rsid w:val="008D532A"/>
    <w:rsid w:val="008D54DC"/>
    <w:rsid w:val="008D5616"/>
    <w:rsid w:val="008D5684"/>
    <w:rsid w:val="008D57DD"/>
    <w:rsid w:val="008D5A88"/>
    <w:rsid w:val="008D5C3A"/>
    <w:rsid w:val="008D6176"/>
    <w:rsid w:val="008D624B"/>
    <w:rsid w:val="008D650B"/>
    <w:rsid w:val="008D6557"/>
    <w:rsid w:val="008D677B"/>
    <w:rsid w:val="008D67AC"/>
    <w:rsid w:val="008D6923"/>
    <w:rsid w:val="008D69DB"/>
    <w:rsid w:val="008D6B74"/>
    <w:rsid w:val="008D6B7E"/>
    <w:rsid w:val="008D6C22"/>
    <w:rsid w:val="008D6CFC"/>
    <w:rsid w:val="008D6D28"/>
    <w:rsid w:val="008D6D67"/>
    <w:rsid w:val="008D6D83"/>
    <w:rsid w:val="008D6E03"/>
    <w:rsid w:val="008D6E89"/>
    <w:rsid w:val="008D707E"/>
    <w:rsid w:val="008D72FA"/>
    <w:rsid w:val="008D7597"/>
    <w:rsid w:val="008D78FE"/>
    <w:rsid w:val="008D797E"/>
    <w:rsid w:val="008D7C36"/>
    <w:rsid w:val="008D7C51"/>
    <w:rsid w:val="008D7C5E"/>
    <w:rsid w:val="008D7CAD"/>
    <w:rsid w:val="008E02D3"/>
    <w:rsid w:val="008E03A4"/>
    <w:rsid w:val="008E073B"/>
    <w:rsid w:val="008E084C"/>
    <w:rsid w:val="008E0963"/>
    <w:rsid w:val="008E0980"/>
    <w:rsid w:val="008E0D1D"/>
    <w:rsid w:val="008E0FD5"/>
    <w:rsid w:val="008E1065"/>
    <w:rsid w:val="008E12CC"/>
    <w:rsid w:val="008E15D4"/>
    <w:rsid w:val="008E17EB"/>
    <w:rsid w:val="008E1883"/>
    <w:rsid w:val="008E1AB1"/>
    <w:rsid w:val="008E1C93"/>
    <w:rsid w:val="008E1CF3"/>
    <w:rsid w:val="008E1E34"/>
    <w:rsid w:val="008E1F34"/>
    <w:rsid w:val="008E21E9"/>
    <w:rsid w:val="008E233A"/>
    <w:rsid w:val="008E243C"/>
    <w:rsid w:val="008E276A"/>
    <w:rsid w:val="008E2865"/>
    <w:rsid w:val="008E2889"/>
    <w:rsid w:val="008E28AC"/>
    <w:rsid w:val="008E2977"/>
    <w:rsid w:val="008E2AD6"/>
    <w:rsid w:val="008E2BCE"/>
    <w:rsid w:val="008E2C86"/>
    <w:rsid w:val="008E2E9A"/>
    <w:rsid w:val="008E2EE4"/>
    <w:rsid w:val="008E2F24"/>
    <w:rsid w:val="008E30F6"/>
    <w:rsid w:val="008E341C"/>
    <w:rsid w:val="008E343A"/>
    <w:rsid w:val="008E3537"/>
    <w:rsid w:val="008E3609"/>
    <w:rsid w:val="008E3720"/>
    <w:rsid w:val="008E388F"/>
    <w:rsid w:val="008E3B82"/>
    <w:rsid w:val="008E3DB0"/>
    <w:rsid w:val="008E40B7"/>
    <w:rsid w:val="008E4109"/>
    <w:rsid w:val="008E4131"/>
    <w:rsid w:val="008E4286"/>
    <w:rsid w:val="008E4487"/>
    <w:rsid w:val="008E4546"/>
    <w:rsid w:val="008E4571"/>
    <w:rsid w:val="008E4A66"/>
    <w:rsid w:val="008E4B52"/>
    <w:rsid w:val="008E4B73"/>
    <w:rsid w:val="008E4C1B"/>
    <w:rsid w:val="008E4C4A"/>
    <w:rsid w:val="008E4D0C"/>
    <w:rsid w:val="008E4D9B"/>
    <w:rsid w:val="008E4DF6"/>
    <w:rsid w:val="008E4EE4"/>
    <w:rsid w:val="008E502A"/>
    <w:rsid w:val="008E5031"/>
    <w:rsid w:val="008E506F"/>
    <w:rsid w:val="008E531E"/>
    <w:rsid w:val="008E542A"/>
    <w:rsid w:val="008E5884"/>
    <w:rsid w:val="008E58AD"/>
    <w:rsid w:val="008E58C1"/>
    <w:rsid w:val="008E5A44"/>
    <w:rsid w:val="008E5B0E"/>
    <w:rsid w:val="008E62F9"/>
    <w:rsid w:val="008E6396"/>
    <w:rsid w:val="008E64D7"/>
    <w:rsid w:val="008E65DF"/>
    <w:rsid w:val="008E66CF"/>
    <w:rsid w:val="008E6817"/>
    <w:rsid w:val="008E6A8B"/>
    <w:rsid w:val="008E6A99"/>
    <w:rsid w:val="008E6AAA"/>
    <w:rsid w:val="008E6C23"/>
    <w:rsid w:val="008E6C3D"/>
    <w:rsid w:val="008E704C"/>
    <w:rsid w:val="008E709B"/>
    <w:rsid w:val="008E712E"/>
    <w:rsid w:val="008E7245"/>
    <w:rsid w:val="008E7363"/>
    <w:rsid w:val="008E741A"/>
    <w:rsid w:val="008E749A"/>
    <w:rsid w:val="008E74C9"/>
    <w:rsid w:val="008E755D"/>
    <w:rsid w:val="008E7644"/>
    <w:rsid w:val="008E766D"/>
    <w:rsid w:val="008E7A40"/>
    <w:rsid w:val="008E7AF6"/>
    <w:rsid w:val="008E7C6F"/>
    <w:rsid w:val="008E7F56"/>
    <w:rsid w:val="008E7FED"/>
    <w:rsid w:val="008F00E5"/>
    <w:rsid w:val="008F028D"/>
    <w:rsid w:val="008F0328"/>
    <w:rsid w:val="008F0461"/>
    <w:rsid w:val="008F051D"/>
    <w:rsid w:val="008F05BA"/>
    <w:rsid w:val="008F0653"/>
    <w:rsid w:val="008F0831"/>
    <w:rsid w:val="008F0988"/>
    <w:rsid w:val="008F0A42"/>
    <w:rsid w:val="008F0B05"/>
    <w:rsid w:val="008F0CD3"/>
    <w:rsid w:val="008F0CE9"/>
    <w:rsid w:val="008F0D40"/>
    <w:rsid w:val="008F0D89"/>
    <w:rsid w:val="008F0E50"/>
    <w:rsid w:val="008F0E8E"/>
    <w:rsid w:val="008F0ECA"/>
    <w:rsid w:val="008F0F34"/>
    <w:rsid w:val="008F0FF8"/>
    <w:rsid w:val="008F10D0"/>
    <w:rsid w:val="008F113C"/>
    <w:rsid w:val="008F11AB"/>
    <w:rsid w:val="008F1240"/>
    <w:rsid w:val="008F13EE"/>
    <w:rsid w:val="008F15FE"/>
    <w:rsid w:val="008F1694"/>
    <w:rsid w:val="008F1891"/>
    <w:rsid w:val="008F1A20"/>
    <w:rsid w:val="008F1B9F"/>
    <w:rsid w:val="008F1DE1"/>
    <w:rsid w:val="008F2022"/>
    <w:rsid w:val="008F22A5"/>
    <w:rsid w:val="008F231E"/>
    <w:rsid w:val="008F239A"/>
    <w:rsid w:val="008F23C7"/>
    <w:rsid w:val="008F282B"/>
    <w:rsid w:val="008F2A69"/>
    <w:rsid w:val="008F2A87"/>
    <w:rsid w:val="008F2B3E"/>
    <w:rsid w:val="008F2CCF"/>
    <w:rsid w:val="008F2DDA"/>
    <w:rsid w:val="008F2DF9"/>
    <w:rsid w:val="008F2E5A"/>
    <w:rsid w:val="008F3308"/>
    <w:rsid w:val="008F33B2"/>
    <w:rsid w:val="008F34AB"/>
    <w:rsid w:val="008F376B"/>
    <w:rsid w:val="008F3862"/>
    <w:rsid w:val="008F3900"/>
    <w:rsid w:val="008F3A81"/>
    <w:rsid w:val="008F3D3B"/>
    <w:rsid w:val="008F3EA7"/>
    <w:rsid w:val="008F40A3"/>
    <w:rsid w:val="008F4164"/>
    <w:rsid w:val="008F41AB"/>
    <w:rsid w:val="008F41E9"/>
    <w:rsid w:val="008F4215"/>
    <w:rsid w:val="008F445A"/>
    <w:rsid w:val="008F4516"/>
    <w:rsid w:val="008F4BBB"/>
    <w:rsid w:val="008F4D7D"/>
    <w:rsid w:val="008F4FF8"/>
    <w:rsid w:val="008F50CF"/>
    <w:rsid w:val="008F53E4"/>
    <w:rsid w:val="008F5457"/>
    <w:rsid w:val="008F5759"/>
    <w:rsid w:val="008F59AD"/>
    <w:rsid w:val="008F5B15"/>
    <w:rsid w:val="008F5BF3"/>
    <w:rsid w:val="008F5D4F"/>
    <w:rsid w:val="008F60DF"/>
    <w:rsid w:val="008F61EB"/>
    <w:rsid w:val="008F6342"/>
    <w:rsid w:val="008F661E"/>
    <w:rsid w:val="008F6758"/>
    <w:rsid w:val="008F6778"/>
    <w:rsid w:val="008F684C"/>
    <w:rsid w:val="008F6B5C"/>
    <w:rsid w:val="008F6D3E"/>
    <w:rsid w:val="008F72C1"/>
    <w:rsid w:val="008F732C"/>
    <w:rsid w:val="008F73F9"/>
    <w:rsid w:val="008F743D"/>
    <w:rsid w:val="008F745C"/>
    <w:rsid w:val="008F77AA"/>
    <w:rsid w:val="008F796F"/>
    <w:rsid w:val="008F79CE"/>
    <w:rsid w:val="008F7A7A"/>
    <w:rsid w:val="008F7AC3"/>
    <w:rsid w:val="008F7D86"/>
    <w:rsid w:val="008F7DAD"/>
    <w:rsid w:val="008F7EAE"/>
    <w:rsid w:val="008F7FB8"/>
    <w:rsid w:val="009000A0"/>
    <w:rsid w:val="0090017C"/>
    <w:rsid w:val="009001CD"/>
    <w:rsid w:val="0090023F"/>
    <w:rsid w:val="009002AD"/>
    <w:rsid w:val="0090044E"/>
    <w:rsid w:val="0090047E"/>
    <w:rsid w:val="00900551"/>
    <w:rsid w:val="0090059D"/>
    <w:rsid w:val="009005AD"/>
    <w:rsid w:val="0090095B"/>
    <w:rsid w:val="00900AB1"/>
    <w:rsid w:val="00900B49"/>
    <w:rsid w:val="00900C9F"/>
    <w:rsid w:val="00900D70"/>
    <w:rsid w:val="00900E4D"/>
    <w:rsid w:val="00900ED0"/>
    <w:rsid w:val="00900EE2"/>
    <w:rsid w:val="00900FF7"/>
    <w:rsid w:val="009010BD"/>
    <w:rsid w:val="00901295"/>
    <w:rsid w:val="00901347"/>
    <w:rsid w:val="00901380"/>
    <w:rsid w:val="00901493"/>
    <w:rsid w:val="009015E7"/>
    <w:rsid w:val="00901899"/>
    <w:rsid w:val="009019C4"/>
    <w:rsid w:val="00901B9F"/>
    <w:rsid w:val="00901BD9"/>
    <w:rsid w:val="00901C0E"/>
    <w:rsid w:val="00901D8E"/>
    <w:rsid w:val="00901F4C"/>
    <w:rsid w:val="00902347"/>
    <w:rsid w:val="00902393"/>
    <w:rsid w:val="00902568"/>
    <w:rsid w:val="009029DC"/>
    <w:rsid w:val="00902A6D"/>
    <w:rsid w:val="00902B88"/>
    <w:rsid w:val="00902BD8"/>
    <w:rsid w:val="00902D9C"/>
    <w:rsid w:val="00902EB5"/>
    <w:rsid w:val="0090341F"/>
    <w:rsid w:val="00903569"/>
    <w:rsid w:val="009039B3"/>
    <w:rsid w:val="00903A30"/>
    <w:rsid w:val="00903ABD"/>
    <w:rsid w:val="00903F3E"/>
    <w:rsid w:val="009040EA"/>
    <w:rsid w:val="0090420D"/>
    <w:rsid w:val="009042C4"/>
    <w:rsid w:val="00904374"/>
    <w:rsid w:val="00904489"/>
    <w:rsid w:val="009044F1"/>
    <w:rsid w:val="0090472E"/>
    <w:rsid w:val="0090490C"/>
    <w:rsid w:val="00904926"/>
    <w:rsid w:val="0090498A"/>
    <w:rsid w:val="00904D2B"/>
    <w:rsid w:val="00904D3C"/>
    <w:rsid w:val="00904D40"/>
    <w:rsid w:val="00904ED7"/>
    <w:rsid w:val="00905019"/>
    <w:rsid w:val="00905471"/>
    <w:rsid w:val="00905679"/>
    <w:rsid w:val="0090567D"/>
    <w:rsid w:val="00905727"/>
    <w:rsid w:val="0090572C"/>
    <w:rsid w:val="0090577A"/>
    <w:rsid w:val="0090583E"/>
    <w:rsid w:val="00905853"/>
    <w:rsid w:val="009058EC"/>
    <w:rsid w:val="00905954"/>
    <w:rsid w:val="00905B94"/>
    <w:rsid w:val="00905D8E"/>
    <w:rsid w:val="00905E90"/>
    <w:rsid w:val="00905F54"/>
    <w:rsid w:val="009061EA"/>
    <w:rsid w:val="00906242"/>
    <w:rsid w:val="0090646B"/>
    <w:rsid w:val="009064BE"/>
    <w:rsid w:val="009064C0"/>
    <w:rsid w:val="00906584"/>
    <w:rsid w:val="00906586"/>
    <w:rsid w:val="00906690"/>
    <w:rsid w:val="009066CB"/>
    <w:rsid w:val="00906DD5"/>
    <w:rsid w:val="00906EB5"/>
    <w:rsid w:val="0090712A"/>
    <w:rsid w:val="009074CA"/>
    <w:rsid w:val="0090777C"/>
    <w:rsid w:val="00907871"/>
    <w:rsid w:val="009078C1"/>
    <w:rsid w:val="00907CEE"/>
    <w:rsid w:val="00907FCD"/>
    <w:rsid w:val="009103A4"/>
    <w:rsid w:val="00910433"/>
    <w:rsid w:val="0091056C"/>
    <w:rsid w:val="00910596"/>
    <w:rsid w:val="00910616"/>
    <w:rsid w:val="00910629"/>
    <w:rsid w:val="0091081E"/>
    <w:rsid w:val="00910980"/>
    <w:rsid w:val="009109EA"/>
    <w:rsid w:val="00910CD7"/>
    <w:rsid w:val="00910E04"/>
    <w:rsid w:val="00910E40"/>
    <w:rsid w:val="00911102"/>
    <w:rsid w:val="0091125D"/>
    <w:rsid w:val="009112CB"/>
    <w:rsid w:val="009113CF"/>
    <w:rsid w:val="0091147D"/>
    <w:rsid w:val="009114E2"/>
    <w:rsid w:val="00911640"/>
    <w:rsid w:val="00911730"/>
    <w:rsid w:val="00911831"/>
    <w:rsid w:val="00911868"/>
    <w:rsid w:val="00911885"/>
    <w:rsid w:val="00911A61"/>
    <w:rsid w:val="00911B00"/>
    <w:rsid w:val="00911B21"/>
    <w:rsid w:val="00911C75"/>
    <w:rsid w:val="00911C9B"/>
    <w:rsid w:val="00912160"/>
    <w:rsid w:val="00912315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06F"/>
    <w:rsid w:val="00913090"/>
    <w:rsid w:val="009132A8"/>
    <w:rsid w:val="00913400"/>
    <w:rsid w:val="0091343B"/>
    <w:rsid w:val="0091346A"/>
    <w:rsid w:val="0091358A"/>
    <w:rsid w:val="0091361C"/>
    <w:rsid w:val="00913697"/>
    <w:rsid w:val="00913C73"/>
    <w:rsid w:val="00913DB2"/>
    <w:rsid w:val="00914292"/>
    <w:rsid w:val="009142C5"/>
    <w:rsid w:val="009143E4"/>
    <w:rsid w:val="0091448E"/>
    <w:rsid w:val="009144E0"/>
    <w:rsid w:val="0091478A"/>
    <w:rsid w:val="00914FB1"/>
    <w:rsid w:val="0091509D"/>
    <w:rsid w:val="0091526B"/>
    <w:rsid w:val="0091537F"/>
    <w:rsid w:val="009153BF"/>
    <w:rsid w:val="00915707"/>
    <w:rsid w:val="009157DF"/>
    <w:rsid w:val="0091585E"/>
    <w:rsid w:val="00915C93"/>
    <w:rsid w:val="00915DF4"/>
    <w:rsid w:val="00915E28"/>
    <w:rsid w:val="00915E57"/>
    <w:rsid w:val="0091601C"/>
    <w:rsid w:val="009161BC"/>
    <w:rsid w:val="00916215"/>
    <w:rsid w:val="0091656B"/>
    <w:rsid w:val="009165B3"/>
    <w:rsid w:val="009165BB"/>
    <w:rsid w:val="00916613"/>
    <w:rsid w:val="009167F8"/>
    <w:rsid w:val="0091695C"/>
    <w:rsid w:val="00916B49"/>
    <w:rsid w:val="00916BF0"/>
    <w:rsid w:val="00916E6C"/>
    <w:rsid w:val="00917351"/>
    <w:rsid w:val="00917431"/>
    <w:rsid w:val="0091769A"/>
    <w:rsid w:val="0091776E"/>
    <w:rsid w:val="00917BCB"/>
    <w:rsid w:val="00917D61"/>
    <w:rsid w:val="00917DA9"/>
    <w:rsid w:val="00917DDB"/>
    <w:rsid w:val="0092058A"/>
    <w:rsid w:val="009205A0"/>
    <w:rsid w:val="00920624"/>
    <w:rsid w:val="009207FE"/>
    <w:rsid w:val="0092086E"/>
    <w:rsid w:val="009208F3"/>
    <w:rsid w:val="009209BB"/>
    <w:rsid w:val="00920C15"/>
    <w:rsid w:val="00920C30"/>
    <w:rsid w:val="00920C65"/>
    <w:rsid w:val="00920C72"/>
    <w:rsid w:val="00920C73"/>
    <w:rsid w:val="00920E26"/>
    <w:rsid w:val="00920E45"/>
    <w:rsid w:val="00920E83"/>
    <w:rsid w:val="00921068"/>
    <w:rsid w:val="00921132"/>
    <w:rsid w:val="0092117B"/>
    <w:rsid w:val="00921231"/>
    <w:rsid w:val="00921295"/>
    <w:rsid w:val="009212EE"/>
    <w:rsid w:val="00921434"/>
    <w:rsid w:val="0092155D"/>
    <w:rsid w:val="00921595"/>
    <w:rsid w:val="00921623"/>
    <w:rsid w:val="00921816"/>
    <w:rsid w:val="009219C2"/>
    <w:rsid w:val="00921A9F"/>
    <w:rsid w:val="00921B30"/>
    <w:rsid w:val="00921B93"/>
    <w:rsid w:val="00921D04"/>
    <w:rsid w:val="00921DCD"/>
    <w:rsid w:val="00921DE2"/>
    <w:rsid w:val="009221A1"/>
    <w:rsid w:val="009221E8"/>
    <w:rsid w:val="00922254"/>
    <w:rsid w:val="009223CB"/>
    <w:rsid w:val="009223EF"/>
    <w:rsid w:val="0092287D"/>
    <w:rsid w:val="0092291A"/>
    <w:rsid w:val="00922994"/>
    <w:rsid w:val="009229B4"/>
    <w:rsid w:val="00922A79"/>
    <w:rsid w:val="00922B9D"/>
    <w:rsid w:val="00922EE3"/>
    <w:rsid w:val="009231CD"/>
    <w:rsid w:val="0092322C"/>
    <w:rsid w:val="0092340B"/>
    <w:rsid w:val="00923514"/>
    <w:rsid w:val="00923624"/>
    <w:rsid w:val="0092369A"/>
    <w:rsid w:val="00923AF5"/>
    <w:rsid w:val="00923B5F"/>
    <w:rsid w:val="009240ED"/>
    <w:rsid w:val="00924219"/>
    <w:rsid w:val="009242AC"/>
    <w:rsid w:val="00924383"/>
    <w:rsid w:val="009247F6"/>
    <w:rsid w:val="00924814"/>
    <w:rsid w:val="00924C93"/>
    <w:rsid w:val="00924F1E"/>
    <w:rsid w:val="00925110"/>
    <w:rsid w:val="0092528A"/>
    <w:rsid w:val="009252B5"/>
    <w:rsid w:val="00925378"/>
    <w:rsid w:val="0092575F"/>
    <w:rsid w:val="00925E7B"/>
    <w:rsid w:val="00925EB0"/>
    <w:rsid w:val="009260AE"/>
    <w:rsid w:val="00926141"/>
    <w:rsid w:val="00926292"/>
    <w:rsid w:val="00926401"/>
    <w:rsid w:val="0092642F"/>
    <w:rsid w:val="009264EB"/>
    <w:rsid w:val="00926607"/>
    <w:rsid w:val="00926643"/>
    <w:rsid w:val="00926667"/>
    <w:rsid w:val="0092667A"/>
    <w:rsid w:val="009266B6"/>
    <w:rsid w:val="00926807"/>
    <w:rsid w:val="0092682E"/>
    <w:rsid w:val="00926AC7"/>
    <w:rsid w:val="00926B1E"/>
    <w:rsid w:val="00926D67"/>
    <w:rsid w:val="00926D72"/>
    <w:rsid w:val="00926E15"/>
    <w:rsid w:val="00927007"/>
    <w:rsid w:val="00927595"/>
    <w:rsid w:val="00927664"/>
    <w:rsid w:val="009277CD"/>
    <w:rsid w:val="0092786D"/>
    <w:rsid w:val="009278E1"/>
    <w:rsid w:val="0092796C"/>
    <w:rsid w:val="00927AB3"/>
    <w:rsid w:val="00927C39"/>
    <w:rsid w:val="00927D36"/>
    <w:rsid w:val="00927F36"/>
    <w:rsid w:val="00927F84"/>
    <w:rsid w:val="00927FF1"/>
    <w:rsid w:val="009304F3"/>
    <w:rsid w:val="00930675"/>
    <w:rsid w:val="0093089A"/>
    <w:rsid w:val="00930931"/>
    <w:rsid w:val="00930AB3"/>
    <w:rsid w:val="00930B22"/>
    <w:rsid w:val="00930CEB"/>
    <w:rsid w:val="00930E09"/>
    <w:rsid w:val="00930F23"/>
    <w:rsid w:val="00930FD4"/>
    <w:rsid w:val="0093108A"/>
    <w:rsid w:val="00931266"/>
    <w:rsid w:val="00931526"/>
    <w:rsid w:val="009315D3"/>
    <w:rsid w:val="009317F2"/>
    <w:rsid w:val="00931894"/>
    <w:rsid w:val="00931ABA"/>
    <w:rsid w:val="00931B24"/>
    <w:rsid w:val="00931B6D"/>
    <w:rsid w:val="00931BA7"/>
    <w:rsid w:val="00931C3E"/>
    <w:rsid w:val="00932051"/>
    <w:rsid w:val="009320EE"/>
    <w:rsid w:val="009323BB"/>
    <w:rsid w:val="0093249F"/>
    <w:rsid w:val="00932616"/>
    <w:rsid w:val="0093263D"/>
    <w:rsid w:val="009326A2"/>
    <w:rsid w:val="009329DF"/>
    <w:rsid w:val="00932AC4"/>
    <w:rsid w:val="00932B18"/>
    <w:rsid w:val="00932B31"/>
    <w:rsid w:val="00932BF8"/>
    <w:rsid w:val="00932D34"/>
    <w:rsid w:val="00933095"/>
    <w:rsid w:val="00933407"/>
    <w:rsid w:val="0093365A"/>
    <w:rsid w:val="009337A0"/>
    <w:rsid w:val="009337F1"/>
    <w:rsid w:val="0093386E"/>
    <w:rsid w:val="00933871"/>
    <w:rsid w:val="00933888"/>
    <w:rsid w:val="0093396C"/>
    <w:rsid w:val="00933B8D"/>
    <w:rsid w:val="00933C14"/>
    <w:rsid w:val="00933E55"/>
    <w:rsid w:val="009343DB"/>
    <w:rsid w:val="009343F6"/>
    <w:rsid w:val="009347F2"/>
    <w:rsid w:val="00934A31"/>
    <w:rsid w:val="00934A7B"/>
    <w:rsid w:val="00934AD6"/>
    <w:rsid w:val="00934B74"/>
    <w:rsid w:val="00934C5A"/>
    <w:rsid w:val="00934E2E"/>
    <w:rsid w:val="00934EBF"/>
    <w:rsid w:val="00934F78"/>
    <w:rsid w:val="00934F8B"/>
    <w:rsid w:val="00934FD7"/>
    <w:rsid w:val="0093519B"/>
    <w:rsid w:val="0093520D"/>
    <w:rsid w:val="00935708"/>
    <w:rsid w:val="00935736"/>
    <w:rsid w:val="00935795"/>
    <w:rsid w:val="009358A6"/>
    <w:rsid w:val="009359FF"/>
    <w:rsid w:val="00935B9C"/>
    <w:rsid w:val="00935DCC"/>
    <w:rsid w:val="0093633D"/>
    <w:rsid w:val="009366B1"/>
    <w:rsid w:val="009367D2"/>
    <w:rsid w:val="00936843"/>
    <w:rsid w:val="009368D0"/>
    <w:rsid w:val="009369F6"/>
    <w:rsid w:val="00936EAF"/>
    <w:rsid w:val="00936EF4"/>
    <w:rsid w:val="00937095"/>
    <w:rsid w:val="00937118"/>
    <w:rsid w:val="00937124"/>
    <w:rsid w:val="0093712D"/>
    <w:rsid w:val="00937238"/>
    <w:rsid w:val="0093730F"/>
    <w:rsid w:val="00937339"/>
    <w:rsid w:val="009373DB"/>
    <w:rsid w:val="00937475"/>
    <w:rsid w:val="00937515"/>
    <w:rsid w:val="0093752D"/>
    <w:rsid w:val="009375A0"/>
    <w:rsid w:val="00937BF9"/>
    <w:rsid w:val="00937C5E"/>
    <w:rsid w:val="00937CF9"/>
    <w:rsid w:val="00937F20"/>
    <w:rsid w:val="00937FDD"/>
    <w:rsid w:val="0094007E"/>
    <w:rsid w:val="0094016F"/>
    <w:rsid w:val="009401A4"/>
    <w:rsid w:val="0094029D"/>
    <w:rsid w:val="00940418"/>
    <w:rsid w:val="009406C3"/>
    <w:rsid w:val="009407DD"/>
    <w:rsid w:val="0094081E"/>
    <w:rsid w:val="009408D4"/>
    <w:rsid w:val="009408E4"/>
    <w:rsid w:val="009409A2"/>
    <w:rsid w:val="00940ABC"/>
    <w:rsid w:val="00940B62"/>
    <w:rsid w:val="00940DDE"/>
    <w:rsid w:val="00940EAD"/>
    <w:rsid w:val="00940EDD"/>
    <w:rsid w:val="00940EF6"/>
    <w:rsid w:val="00941092"/>
    <w:rsid w:val="009410B5"/>
    <w:rsid w:val="0094110A"/>
    <w:rsid w:val="00941137"/>
    <w:rsid w:val="0094120A"/>
    <w:rsid w:val="0094128D"/>
    <w:rsid w:val="00941293"/>
    <w:rsid w:val="009412B3"/>
    <w:rsid w:val="009415A7"/>
    <w:rsid w:val="009415C8"/>
    <w:rsid w:val="009416A5"/>
    <w:rsid w:val="009417C3"/>
    <w:rsid w:val="009417C6"/>
    <w:rsid w:val="009417FE"/>
    <w:rsid w:val="00941A18"/>
    <w:rsid w:val="00941B78"/>
    <w:rsid w:val="00941BF6"/>
    <w:rsid w:val="00941BFD"/>
    <w:rsid w:val="00941CD2"/>
    <w:rsid w:val="00941F3A"/>
    <w:rsid w:val="00941FAE"/>
    <w:rsid w:val="0094220B"/>
    <w:rsid w:val="0094221E"/>
    <w:rsid w:val="00942569"/>
    <w:rsid w:val="009429F9"/>
    <w:rsid w:val="00942AF8"/>
    <w:rsid w:val="00942E81"/>
    <w:rsid w:val="00942F1B"/>
    <w:rsid w:val="00942F36"/>
    <w:rsid w:val="00942FF5"/>
    <w:rsid w:val="00943065"/>
    <w:rsid w:val="009430BE"/>
    <w:rsid w:val="00943396"/>
    <w:rsid w:val="00943BB4"/>
    <w:rsid w:val="00943DBE"/>
    <w:rsid w:val="00943FCE"/>
    <w:rsid w:val="0094410C"/>
    <w:rsid w:val="0094412D"/>
    <w:rsid w:val="0094437D"/>
    <w:rsid w:val="00944384"/>
    <w:rsid w:val="00944417"/>
    <w:rsid w:val="00944427"/>
    <w:rsid w:val="009446C7"/>
    <w:rsid w:val="009446F2"/>
    <w:rsid w:val="009447DC"/>
    <w:rsid w:val="009448DA"/>
    <w:rsid w:val="009448F0"/>
    <w:rsid w:val="00944B9B"/>
    <w:rsid w:val="00944CDD"/>
    <w:rsid w:val="00944D00"/>
    <w:rsid w:val="00944D4E"/>
    <w:rsid w:val="00944FF8"/>
    <w:rsid w:val="0094522E"/>
    <w:rsid w:val="00945423"/>
    <w:rsid w:val="0094585F"/>
    <w:rsid w:val="009458DD"/>
    <w:rsid w:val="0094599F"/>
    <w:rsid w:val="00945AC5"/>
    <w:rsid w:val="00945C77"/>
    <w:rsid w:val="00945E90"/>
    <w:rsid w:val="00946049"/>
    <w:rsid w:val="00946275"/>
    <w:rsid w:val="00946372"/>
    <w:rsid w:val="009463A7"/>
    <w:rsid w:val="009467C1"/>
    <w:rsid w:val="00946965"/>
    <w:rsid w:val="00946B4A"/>
    <w:rsid w:val="00946DED"/>
    <w:rsid w:val="00947038"/>
    <w:rsid w:val="009472A8"/>
    <w:rsid w:val="009472F3"/>
    <w:rsid w:val="0094732C"/>
    <w:rsid w:val="009474FA"/>
    <w:rsid w:val="00947AC1"/>
    <w:rsid w:val="00947C67"/>
    <w:rsid w:val="00947DA4"/>
    <w:rsid w:val="00947F6B"/>
    <w:rsid w:val="0095028C"/>
    <w:rsid w:val="009504FE"/>
    <w:rsid w:val="009505CA"/>
    <w:rsid w:val="00950693"/>
    <w:rsid w:val="00950697"/>
    <w:rsid w:val="00950762"/>
    <w:rsid w:val="00950769"/>
    <w:rsid w:val="009507CA"/>
    <w:rsid w:val="0095087D"/>
    <w:rsid w:val="00950881"/>
    <w:rsid w:val="0095093D"/>
    <w:rsid w:val="0095094A"/>
    <w:rsid w:val="00950992"/>
    <w:rsid w:val="00950C00"/>
    <w:rsid w:val="00950C92"/>
    <w:rsid w:val="00950E62"/>
    <w:rsid w:val="00950E7B"/>
    <w:rsid w:val="00950E92"/>
    <w:rsid w:val="00950EC3"/>
    <w:rsid w:val="00951054"/>
    <w:rsid w:val="0095114C"/>
    <w:rsid w:val="0095133E"/>
    <w:rsid w:val="009513BA"/>
    <w:rsid w:val="009513C3"/>
    <w:rsid w:val="00951512"/>
    <w:rsid w:val="0095151B"/>
    <w:rsid w:val="00951613"/>
    <w:rsid w:val="009516CC"/>
    <w:rsid w:val="009516E5"/>
    <w:rsid w:val="00951A8F"/>
    <w:rsid w:val="00951E13"/>
    <w:rsid w:val="00952180"/>
    <w:rsid w:val="00952194"/>
    <w:rsid w:val="009521C1"/>
    <w:rsid w:val="00952292"/>
    <w:rsid w:val="00952466"/>
    <w:rsid w:val="009524AE"/>
    <w:rsid w:val="00952523"/>
    <w:rsid w:val="009525F4"/>
    <w:rsid w:val="0095264B"/>
    <w:rsid w:val="00952674"/>
    <w:rsid w:val="00952777"/>
    <w:rsid w:val="009527FB"/>
    <w:rsid w:val="0095292B"/>
    <w:rsid w:val="00952B14"/>
    <w:rsid w:val="00952BF5"/>
    <w:rsid w:val="00952C47"/>
    <w:rsid w:val="00952C98"/>
    <w:rsid w:val="00952CC9"/>
    <w:rsid w:val="0095307F"/>
    <w:rsid w:val="00953336"/>
    <w:rsid w:val="00953374"/>
    <w:rsid w:val="009533BC"/>
    <w:rsid w:val="009533D5"/>
    <w:rsid w:val="009533DD"/>
    <w:rsid w:val="009536CC"/>
    <w:rsid w:val="0095375A"/>
    <w:rsid w:val="00953887"/>
    <w:rsid w:val="009539BA"/>
    <w:rsid w:val="00953A0D"/>
    <w:rsid w:val="00953AD6"/>
    <w:rsid w:val="00953B0C"/>
    <w:rsid w:val="00953CC5"/>
    <w:rsid w:val="00953FC5"/>
    <w:rsid w:val="00954119"/>
    <w:rsid w:val="0095420F"/>
    <w:rsid w:val="00954508"/>
    <w:rsid w:val="009546CF"/>
    <w:rsid w:val="009547FD"/>
    <w:rsid w:val="009548B6"/>
    <w:rsid w:val="009548BC"/>
    <w:rsid w:val="00954916"/>
    <w:rsid w:val="0095495F"/>
    <w:rsid w:val="00954DE9"/>
    <w:rsid w:val="00954E23"/>
    <w:rsid w:val="00954F09"/>
    <w:rsid w:val="00954F15"/>
    <w:rsid w:val="0095541C"/>
    <w:rsid w:val="00955446"/>
    <w:rsid w:val="00955600"/>
    <w:rsid w:val="009556E9"/>
    <w:rsid w:val="0095574B"/>
    <w:rsid w:val="0095591D"/>
    <w:rsid w:val="00955BFE"/>
    <w:rsid w:val="00955D02"/>
    <w:rsid w:val="00955DD3"/>
    <w:rsid w:val="00955F49"/>
    <w:rsid w:val="00956110"/>
    <w:rsid w:val="0095649F"/>
    <w:rsid w:val="009565B3"/>
    <w:rsid w:val="00956B94"/>
    <w:rsid w:val="00956D12"/>
    <w:rsid w:val="00956E34"/>
    <w:rsid w:val="0095757D"/>
    <w:rsid w:val="009575EA"/>
    <w:rsid w:val="009575EF"/>
    <w:rsid w:val="00957698"/>
    <w:rsid w:val="00957775"/>
    <w:rsid w:val="009577B3"/>
    <w:rsid w:val="009578DF"/>
    <w:rsid w:val="0095790C"/>
    <w:rsid w:val="0095798E"/>
    <w:rsid w:val="00957A4A"/>
    <w:rsid w:val="00957A6E"/>
    <w:rsid w:val="00957A76"/>
    <w:rsid w:val="00957CAB"/>
    <w:rsid w:val="00957CEA"/>
    <w:rsid w:val="00957D6C"/>
    <w:rsid w:val="00957E3F"/>
    <w:rsid w:val="00957E70"/>
    <w:rsid w:val="00960029"/>
    <w:rsid w:val="00960085"/>
    <w:rsid w:val="009600FD"/>
    <w:rsid w:val="0096024D"/>
    <w:rsid w:val="0096031C"/>
    <w:rsid w:val="009604A2"/>
    <w:rsid w:val="00960640"/>
    <w:rsid w:val="009606E0"/>
    <w:rsid w:val="00960806"/>
    <w:rsid w:val="00960810"/>
    <w:rsid w:val="00960826"/>
    <w:rsid w:val="00960A16"/>
    <w:rsid w:val="00960F33"/>
    <w:rsid w:val="0096129D"/>
    <w:rsid w:val="0096158E"/>
    <w:rsid w:val="009615D3"/>
    <w:rsid w:val="0096167C"/>
    <w:rsid w:val="009619A5"/>
    <w:rsid w:val="00961FF1"/>
    <w:rsid w:val="0096203F"/>
    <w:rsid w:val="0096227A"/>
    <w:rsid w:val="00962314"/>
    <w:rsid w:val="00962351"/>
    <w:rsid w:val="009624D5"/>
    <w:rsid w:val="00962DE0"/>
    <w:rsid w:val="00962EAE"/>
    <w:rsid w:val="00962EAF"/>
    <w:rsid w:val="00963111"/>
    <w:rsid w:val="00963258"/>
    <w:rsid w:val="009632D6"/>
    <w:rsid w:val="0096331A"/>
    <w:rsid w:val="00963435"/>
    <w:rsid w:val="009637D6"/>
    <w:rsid w:val="00963975"/>
    <w:rsid w:val="00963A78"/>
    <w:rsid w:val="00963AEE"/>
    <w:rsid w:val="00963B5B"/>
    <w:rsid w:val="00963C1E"/>
    <w:rsid w:val="00963C7D"/>
    <w:rsid w:val="00963D4F"/>
    <w:rsid w:val="00963E3B"/>
    <w:rsid w:val="00963F31"/>
    <w:rsid w:val="00963F44"/>
    <w:rsid w:val="00964201"/>
    <w:rsid w:val="009642A0"/>
    <w:rsid w:val="00964394"/>
    <w:rsid w:val="009643D9"/>
    <w:rsid w:val="00964487"/>
    <w:rsid w:val="00964697"/>
    <w:rsid w:val="0096478A"/>
    <w:rsid w:val="009647CA"/>
    <w:rsid w:val="009648FB"/>
    <w:rsid w:val="00964A04"/>
    <w:rsid w:val="00964A70"/>
    <w:rsid w:val="00964D72"/>
    <w:rsid w:val="00964E95"/>
    <w:rsid w:val="00964F4A"/>
    <w:rsid w:val="009650F1"/>
    <w:rsid w:val="00965166"/>
    <w:rsid w:val="009652E9"/>
    <w:rsid w:val="009654DC"/>
    <w:rsid w:val="0096550E"/>
    <w:rsid w:val="00965BC3"/>
    <w:rsid w:val="00965D88"/>
    <w:rsid w:val="00965F1D"/>
    <w:rsid w:val="00965F88"/>
    <w:rsid w:val="00966040"/>
    <w:rsid w:val="009662C9"/>
    <w:rsid w:val="00966368"/>
    <w:rsid w:val="009666A6"/>
    <w:rsid w:val="00966738"/>
    <w:rsid w:val="009667BF"/>
    <w:rsid w:val="00966938"/>
    <w:rsid w:val="00966E07"/>
    <w:rsid w:val="00966E45"/>
    <w:rsid w:val="00966F5B"/>
    <w:rsid w:val="0096701C"/>
    <w:rsid w:val="0096703D"/>
    <w:rsid w:val="00967165"/>
    <w:rsid w:val="009671DA"/>
    <w:rsid w:val="009671F1"/>
    <w:rsid w:val="00967233"/>
    <w:rsid w:val="0096723B"/>
    <w:rsid w:val="00967294"/>
    <w:rsid w:val="009675C2"/>
    <w:rsid w:val="00967837"/>
    <w:rsid w:val="0096789C"/>
    <w:rsid w:val="00967969"/>
    <w:rsid w:val="0096799B"/>
    <w:rsid w:val="00967BDB"/>
    <w:rsid w:val="00967C1D"/>
    <w:rsid w:val="00967E50"/>
    <w:rsid w:val="00967F3C"/>
    <w:rsid w:val="009700C3"/>
    <w:rsid w:val="0097029F"/>
    <w:rsid w:val="0097032F"/>
    <w:rsid w:val="00970330"/>
    <w:rsid w:val="009704C4"/>
    <w:rsid w:val="009704EB"/>
    <w:rsid w:val="00970620"/>
    <w:rsid w:val="00970645"/>
    <w:rsid w:val="0097069D"/>
    <w:rsid w:val="009707A2"/>
    <w:rsid w:val="009709ED"/>
    <w:rsid w:val="00970A33"/>
    <w:rsid w:val="00970AC6"/>
    <w:rsid w:val="00970AD4"/>
    <w:rsid w:val="00970BF6"/>
    <w:rsid w:val="00970CE5"/>
    <w:rsid w:val="00970EB3"/>
    <w:rsid w:val="00970EB7"/>
    <w:rsid w:val="00970F69"/>
    <w:rsid w:val="00970FA2"/>
    <w:rsid w:val="00971049"/>
    <w:rsid w:val="009712BC"/>
    <w:rsid w:val="00971306"/>
    <w:rsid w:val="00971371"/>
    <w:rsid w:val="0097178D"/>
    <w:rsid w:val="009718C7"/>
    <w:rsid w:val="009718CA"/>
    <w:rsid w:val="00971A6A"/>
    <w:rsid w:val="00971A98"/>
    <w:rsid w:val="00971C87"/>
    <w:rsid w:val="009720C1"/>
    <w:rsid w:val="00972135"/>
    <w:rsid w:val="0097221F"/>
    <w:rsid w:val="009722CE"/>
    <w:rsid w:val="00972319"/>
    <w:rsid w:val="009723CA"/>
    <w:rsid w:val="009723EC"/>
    <w:rsid w:val="00972411"/>
    <w:rsid w:val="00972876"/>
    <w:rsid w:val="0097289F"/>
    <w:rsid w:val="009728BB"/>
    <w:rsid w:val="00972910"/>
    <w:rsid w:val="00972929"/>
    <w:rsid w:val="00972B06"/>
    <w:rsid w:val="00972B44"/>
    <w:rsid w:val="00972F08"/>
    <w:rsid w:val="00972F6C"/>
    <w:rsid w:val="00972FD5"/>
    <w:rsid w:val="00973023"/>
    <w:rsid w:val="0097303A"/>
    <w:rsid w:val="00973319"/>
    <w:rsid w:val="00973445"/>
    <w:rsid w:val="00973486"/>
    <w:rsid w:val="00973531"/>
    <w:rsid w:val="0097364F"/>
    <w:rsid w:val="00973678"/>
    <w:rsid w:val="009736A7"/>
    <w:rsid w:val="00973712"/>
    <w:rsid w:val="00973A40"/>
    <w:rsid w:val="00973C25"/>
    <w:rsid w:val="00973E43"/>
    <w:rsid w:val="00973E7A"/>
    <w:rsid w:val="00973F24"/>
    <w:rsid w:val="00973FEF"/>
    <w:rsid w:val="0097404C"/>
    <w:rsid w:val="00974094"/>
    <w:rsid w:val="0097424F"/>
    <w:rsid w:val="00974270"/>
    <w:rsid w:val="0097436E"/>
    <w:rsid w:val="00974721"/>
    <w:rsid w:val="00974723"/>
    <w:rsid w:val="00974C39"/>
    <w:rsid w:val="00974D14"/>
    <w:rsid w:val="00974F0B"/>
    <w:rsid w:val="009750FD"/>
    <w:rsid w:val="009751AE"/>
    <w:rsid w:val="009751C2"/>
    <w:rsid w:val="00975503"/>
    <w:rsid w:val="009755CC"/>
    <w:rsid w:val="009755DE"/>
    <w:rsid w:val="00975660"/>
    <w:rsid w:val="009757D0"/>
    <w:rsid w:val="00975890"/>
    <w:rsid w:val="00975B15"/>
    <w:rsid w:val="00975F0E"/>
    <w:rsid w:val="00975F53"/>
    <w:rsid w:val="00975F5A"/>
    <w:rsid w:val="00975F84"/>
    <w:rsid w:val="00975FAB"/>
    <w:rsid w:val="00976125"/>
    <w:rsid w:val="00976159"/>
    <w:rsid w:val="009762A2"/>
    <w:rsid w:val="009762DB"/>
    <w:rsid w:val="009763BE"/>
    <w:rsid w:val="009764B1"/>
    <w:rsid w:val="009764BF"/>
    <w:rsid w:val="009765F4"/>
    <w:rsid w:val="009769DC"/>
    <w:rsid w:val="00976B96"/>
    <w:rsid w:val="00976CBC"/>
    <w:rsid w:val="00976D78"/>
    <w:rsid w:val="00976D9F"/>
    <w:rsid w:val="00976F3D"/>
    <w:rsid w:val="00976FD5"/>
    <w:rsid w:val="00976FFE"/>
    <w:rsid w:val="00977020"/>
    <w:rsid w:val="00977365"/>
    <w:rsid w:val="0097737A"/>
    <w:rsid w:val="0097758D"/>
    <w:rsid w:val="00977739"/>
    <w:rsid w:val="0097773C"/>
    <w:rsid w:val="009778A0"/>
    <w:rsid w:val="00977B69"/>
    <w:rsid w:val="00977BF7"/>
    <w:rsid w:val="00977CDE"/>
    <w:rsid w:val="00977D0B"/>
    <w:rsid w:val="00977D95"/>
    <w:rsid w:val="00977DFB"/>
    <w:rsid w:val="00977FE7"/>
    <w:rsid w:val="00980096"/>
    <w:rsid w:val="0098009E"/>
    <w:rsid w:val="009801A9"/>
    <w:rsid w:val="009802E7"/>
    <w:rsid w:val="0098042E"/>
    <w:rsid w:val="009804A4"/>
    <w:rsid w:val="009805CF"/>
    <w:rsid w:val="00980708"/>
    <w:rsid w:val="0098075C"/>
    <w:rsid w:val="00980A5A"/>
    <w:rsid w:val="00980AF6"/>
    <w:rsid w:val="00980C4A"/>
    <w:rsid w:val="00980D35"/>
    <w:rsid w:val="00980D9B"/>
    <w:rsid w:val="00980E26"/>
    <w:rsid w:val="0098116B"/>
    <w:rsid w:val="009811EF"/>
    <w:rsid w:val="0098130D"/>
    <w:rsid w:val="00981395"/>
    <w:rsid w:val="00981472"/>
    <w:rsid w:val="0098153B"/>
    <w:rsid w:val="0098162E"/>
    <w:rsid w:val="009819CC"/>
    <w:rsid w:val="00981B08"/>
    <w:rsid w:val="00981B14"/>
    <w:rsid w:val="00981CEF"/>
    <w:rsid w:val="00981E58"/>
    <w:rsid w:val="00982452"/>
    <w:rsid w:val="009824E2"/>
    <w:rsid w:val="0098274F"/>
    <w:rsid w:val="0098293D"/>
    <w:rsid w:val="00982A8E"/>
    <w:rsid w:val="00982B8D"/>
    <w:rsid w:val="00982CEC"/>
    <w:rsid w:val="00982D44"/>
    <w:rsid w:val="00982FF8"/>
    <w:rsid w:val="009834D7"/>
    <w:rsid w:val="0098362C"/>
    <w:rsid w:val="00983643"/>
    <w:rsid w:val="0098367F"/>
    <w:rsid w:val="009836A0"/>
    <w:rsid w:val="009837B6"/>
    <w:rsid w:val="009837CA"/>
    <w:rsid w:val="00984025"/>
    <w:rsid w:val="009841B0"/>
    <w:rsid w:val="009846AB"/>
    <w:rsid w:val="00984841"/>
    <w:rsid w:val="00984B3C"/>
    <w:rsid w:val="00984B68"/>
    <w:rsid w:val="00984B6E"/>
    <w:rsid w:val="00984BAA"/>
    <w:rsid w:val="00984CB3"/>
    <w:rsid w:val="00984D93"/>
    <w:rsid w:val="00984E81"/>
    <w:rsid w:val="00984FEB"/>
    <w:rsid w:val="00985068"/>
    <w:rsid w:val="00985389"/>
    <w:rsid w:val="00985607"/>
    <w:rsid w:val="00985746"/>
    <w:rsid w:val="009858C7"/>
    <w:rsid w:val="00985999"/>
    <w:rsid w:val="00985AF3"/>
    <w:rsid w:val="009860DD"/>
    <w:rsid w:val="009860FA"/>
    <w:rsid w:val="0098657B"/>
    <w:rsid w:val="00986621"/>
    <w:rsid w:val="00986B30"/>
    <w:rsid w:val="00986C36"/>
    <w:rsid w:val="00986CC0"/>
    <w:rsid w:val="00986D83"/>
    <w:rsid w:val="00986D91"/>
    <w:rsid w:val="00986DBB"/>
    <w:rsid w:val="00986DF8"/>
    <w:rsid w:val="00986E8C"/>
    <w:rsid w:val="00987002"/>
    <w:rsid w:val="00987101"/>
    <w:rsid w:val="00987137"/>
    <w:rsid w:val="0098739A"/>
    <w:rsid w:val="00987468"/>
    <w:rsid w:val="009878C5"/>
    <w:rsid w:val="00987A17"/>
    <w:rsid w:val="00987C47"/>
    <w:rsid w:val="00987CFD"/>
    <w:rsid w:val="00987E4E"/>
    <w:rsid w:val="00990037"/>
    <w:rsid w:val="009902DB"/>
    <w:rsid w:val="0099037F"/>
    <w:rsid w:val="00990517"/>
    <w:rsid w:val="009906AF"/>
    <w:rsid w:val="0099072A"/>
    <w:rsid w:val="009909D8"/>
    <w:rsid w:val="009911E9"/>
    <w:rsid w:val="009912D3"/>
    <w:rsid w:val="009916B9"/>
    <w:rsid w:val="009918D7"/>
    <w:rsid w:val="00991932"/>
    <w:rsid w:val="009919F3"/>
    <w:rsid w:val="00991AC6"/>
    <w:rsid w:val="00991CE0"/>
    <w:rsid w:val="00992410"/>
    <w:rsid w:val="0099254F"/>
    <w:rsid w:val="0099264B"/>
    <w:rsid w:val="009927B8"/>
    <w:rsid w:val="009927F7"/>
    <w:rsid w:val="0099293E"/>
    <w:rsid w:val="00992A47"/>
    <w:rsid w:val="00992A7D"/>
    <w:rsid w:val="00992B0B"/>
    <w:rsid w:val="00992DBA"/>
    <w:rsid w:val="00992F97"/>
    <w:rsid w:val="00992FCE"/>
    <w:rsid w:val="0099300B"/>
    <w:rsid w:val="009931FA"/>
    <w:rsid w:val="00993245"/>
    <w:rsid w:val="009932B4"/>
    <w:rsid w:val="009932C3"/>
    <w:rsid w:val="009932CA"/>
    <w:rsid w:val="009935D4"/>
    <w:rsid w:val="009938E7"/>
    <w:rsid w:val="00993B2A"/>
    <w:rsid w:val="00993CFC"/>
    <w:rsid w:val="00993DD6"/>
    <w:rsid w:val="00993E33"/>
    <w:rsid w:val="0099414C"/>
    <w:rsid w:val="00994796"/>
    <w:rsid w:val="0099497E"/>
    <w:rsid w:val="00994A51"/>
    <w:rsid w:val="00994BE8"/>
    <w:rsid w:val="00994C6A"/>
    <w:rsid w:val="0099502B"/>
    <w:rsid w:val="00995217"/>
    <w:rsid w:val="00995220"/>
    <w:rsid w:val="00995308"/>
    <w:rsid w:val="00995335"/>
    <w:rsid w:val="0099536D"/>
    <w:rsid w:val="009953F6"/>
    <w:rsid w:val="00995640"/>
    <w:rsid w:val="009956A0"/>
    <w:rsid w:val="00995754"/>
    <w:rsid w:val="009957CE"/>
    <w:rsid w:val="00995968"/>
    <w:rsid w:val="009959E1"/>
    <w:rsid w:val="00995A46"/>
    <w:rsid w:val="00995AD4"/>
    <w:rsid w:val="00995BD7"/>
    <w:rsid w:val="00995CD7"/>
    <w:rsid w:val="00995E7C"/>
    <w:rsid w:val="00995EB3"/>
    <w:rsid w:val="00995EFB"/>
    <w:rsid w:val="00996075"/>
    <w:rsid w:val="0099623F"/>
    <w:rsid w:val="00996244"/>
    <w:rsid w:val="00996302"/>
    <w:rsid w:val="00996337"/>
    <w:rsid w:val="00996426"/>
    <w:rsid w:val="00996819"/>
    <w:rsid w:val="00996BBA"/>
    <w:rsid w:val="00996BE2"/>
    <w:rsid w:val="00996E3B"/>
    <w:rsid w:val="009970C0"/>
    <w:rsid w:val="009971CB"/>
    <w:rsid w:val="00997429"/>
    <w:rsid w:val="00997556"/>
    <w:rsid w:val="00997631"/>
    <w:rsid w:val="0099766A"/>
    <w:rsid w:val="0099766C"/>
    <w:rsid w:val="00997926"/>
    <w:rsid w:val="00997939"/>
    <w:rsid w:val="009979E2"/>
    <w:rsid w:val="00997A8B"/>
    <w:rsid w:val="00997AF9"/>
    <w:rsid w:val="00997C69"/>
    <w:rsid w:val="00997D61"/>
    <w:rsid w:val="00997E15"/>
    <w:rsid w:val="009A0079"/>
    <w:rsid w:val="009A02E0"/>
    <w:rsid w:val="009A0350"/>
    <w:rsid w:val="009A0361"/>
    <w:rsid w:val="009A0495"/>
    <w:rsid w:val="009A089E"/>
    <w:rsid w:val="009A08B9"/>
    <w:rsid w:val="009A093F"/>
    <w:rsid w:val="009A0BB4"/>
    <w:rsid w:val="009A0BF8"/>
    <w:rsid w:val="009A0D61"/>
    <w:rsid w:val="009A0DD8"/>
    <w:rsid w:val="009A0F95"/>
    <w:rsid w:val="009A103C"/>
    <w:rsid w:val="009A1293"/>
    <w:rsid w:val="009A12C0"/>
    <w:rsid w:val="009A1391"/>
    <w:rsid w:val="009A162E"/>
    <w:rsid w:val="009A16AC"/>
    <w:rsid w:val="009A171D"/>
    <w:rsid w:val="009A1740"/>
    <w:rsid w:val="009A1C25"/>
    <w:rsid w:val="009A1C3D"/>
    <w:rsid w:val="009A1D3F"/>
    <w:rsid w:val="009A1D70"/>
    <w:rsid w:val="009A1DF2"/>
    <w:rsid w:val="009A1E31"/>
    <w:rsid w:val="009A1EC9"/>
    <w:rsid w:val="009A2207"/>
    <w:rsid w:val="009A2247"/>
    <w:rsid w:val="009A2318"/>
    <w:rsid w:val="009A2685"/>
    <w:rsid w:val="009A2752"/>
    <w:rsid w:val="009A287E"/>
    <w:rsid w:val="009A2A81"/>
    <w:rsid w:val="009A2B22"/>
    <w:rsid w:val="009A2B78"/>
    <w:rsid w:val="009A2BC5"/>
    <w:rsid w:val="009A2BDA"/>
    <w:rsid w:val="009A2C34"/>
    <w:rsid w:val="009A2C76"/>
    <w:rsid w:val="009A2D8F"/>
    <w:rsid w:val="009A3027"/>
    <w:rsid w:val="009A3110"/>
    <w:rsid w:val="009A32F4"/>
    <w:rsid w:val="009A3392"/>
    <w:rsid w:val="009A33CD"/>
    <w:rsid w:val="009A3415"/>
    <w:rsid w:val="009A350A"/>
    <w:rsid w:val="009A35FE"/>
    <w:rsid w:val="009A3855"/>
    <w:rsid w:val="009A3883"/>
    <w:rsid w:val="009A394C"/>
    <w:rsid w:val="009A394E"/>
    <w:rsid w:val="009A39A1"/>
    <w:rsid w:val="009A3A50"/>
    <w:rsid w:val="009A3C60"/>
    <w:rsid w:val="009A3CDB"/>
    <w:rsid w:val="009A3D6E"/>
    <w:rsid w:val="009A3E55"/>
    <w:rsid w:val="009A3E9A"/>
    <w:rsid w:val="009A401C"/>
    <w:rsid w:val="009A405A"/>
    <w:rsid w:val="009A424B"/>
    <w:rsid w:val="009A4285"/>
    <w:rsid w:val="009A42EF"/>
    <w:rsid w:val="009A4393"/>
    <w:rsid w:val="009A45B0"/>
    <w:rsid w:val="009A46DA"/>
    <w:rsid w:val="009A4AAC"/>
    <w:rsid w:val="009A4AF2"/>
    <w:rsid w:val="009A4CCB"/>
    <w:rsid w:val="009A50C7"/>
    <w:rsid w:val="009A5172"/>
    <w:rsid w:val="009A56CB"/>
    <w:rsid w:val="009A5947"/>
    <w:rsid w:val="009A5A0E"/>
    <w:rsid w:val="009A5B2F"/>
    <w:rsid w:val="009A5C4D"/>
    <w:rsid w:val="009A5D00"/>
    <w:rsid w:val="009A5F91"/>
    <w:rsid w:val="009A61F8"/>
    <w:rsid w:val="009A62C1"/>
    <w:rsid w:val="009A63DA"/>
    <w:rsid w:val="009A64E0"/>
    <w:rsid w:val="009A64E5"/>
    <w:rsid w:val="009A6A10"/>
    <w:rsid w:val="009A6BC8"/>
    <w:rsid w:val="009A6C01"/>
    <w:rsid w:val="009A6C95"/>
    <w:rsid w:val="009A71D6"/>
    <w:rsid w:val="009A7355"/>
    <w:rsid w:val="009A7471"/>
    <w:rsid w:val="009A764C"/>
    <w:rsid w:val="009A76EC"/>
    <w:rsid w:val="009A7A5A"/>
    <w:rsid w:val="009A7C0F"/>
    <w:rsid w:val="009A7C7A"/>
    <w:rsid w:val="009A7D65"/>
    <w:rsid w:val="009A7EE9"/>
    <w:rsid w:val="009A7F9F"/>
    <w:rsid w:val="009B030F"/>
    <w:rsid w:val="009B0356"/>
    <w:rsid w:val="009B0540"/>
    <w:rsid w:val="009B073D"/>
    <w:rsid w:val="009B08E2"/>
    <w:rsid w:val="009B0995"/>
    <w:rsid w:val="009B099A"/>
    <w:rsid w:val="009B0C53"/>
    <w:rsid w:val="009B0C75"/>
    <w:rsid w:val="009B0C98"/>
    <w:rsid w:val="009B0DBC"/>
    <w:rsid w:val="009B10DE"/>
    <w:rsid w:val="009B111A"/>
    <w:rsid w:val="009B1177"/>
    <w:rsid w:val="009B15D4"/>
    <w:rsid w:val="009B163E"/>
    <w:rsid w:val="009B1899"/>
    <w:rsid w:val="009B1A03"/>
    <w:rsid w:val="009B1C5B"/>
    <w:rsid w:val="009B1E7B"/>
    <w:rsid w:val="009B209E"/>
    <w:rsid w:val="009B2238"/>
    <w:rsid w:val="009B234A"/>
    <w:rsid w:val="009B26C1"/>
    <w:rsid w:val="009B26DC"/>
    <w:rsid w:val="009B27DD"/>
    <w:rsid w:val="009B2839"/>
    <w:rsid w:val="009B2876"/>
    <w:rsid w:val="009B2A2F"/>
    <w:rsid w:val="009B2ACD"/>
    <w:rsid w:val="009B2C3E"/>
    <w:rsid w:val="009B2CAA"/>
    <w:rsid w:val="009B2DBF"/>
    <w:rsid w:val="009B2F39"/>
    <w:rsid w:val="009B2FE7"/>
    <w:rsid w:val="009B30C1"/>
    <w:rsid w:val="009B3120"/>
    <w:rsid w:val="009B3182"/>
    <w:rsid w:val="009B31D9"/>
    <w:rsid w:val="009B3360"/>
    <w:rsid w:val="009B33C3"/>
    <w:rsid w:val="009B33E6"/>
    <w:rsid w:val="009B3474"/>
    <w:rsid w:val="009B351D"/>
    <w:rsid w:val="009B3536"/>
    <w:rsid w:val="009B3611"/>
    <w:rsid w:val="009B36BF"/>
    <w:rsid w:val="009B3791"/>
    <w:rsid w:val="009B3C52"/>
    <w:rsid w:val="009B3E78"/>
    <w:rsid w:val="009B3EBA"/>
    <w:rsid w:val="009B401A"/>
    <w:rsid w:val="009B4059"/>
    <w:rsid w:val="009B4485"/>
    <w:rsid w:val="009B4593"/>
    <w:rsid w:val="009B46D7"/>
    <w:rsid w:val="009B46DE"/>
    <w:rsid w:val="009B46DF"/>
    <w:rsid w:val="009B46F0"/>
    <w:rsid w:val="009B493A"/>
    <w:rsid w:val="009B4ADD"/>
    <w:rsid w:val="009B4B68"/>
    <w:rsid w:val="009B4D9C"/>
    <w:rsid w:val="009B4DC7"/>
    <w:rsid w:val="009B4EA6"/>
    <w:rsid w:val="009B5008"/>
    <w:rsid w:val="009B5166"/>
    <w:rsid w:val="009B518D"/>
    <w:rsid w:val="009B51DA"/>
    <w:rsid w:val="009B5526"/>
    <w:rsid w:val="009B557B"/>
    <w:rsid w:val="009B5ACE"/>
    <w:rsid w:val="009B5AE6"/>
    <w:rsid w:val="009B5CFD"/>
    <w:rsid w:val="009B61A2"/>
    <w:rsid w:val="009B6210"/>
    <w:rsid w:val="009B6494"/>
    <w:rsid w:val="009B6676"/>
    <w:rsid w:val="009B6890"/>
    <w:rsid w:val="009B6B39"/>
    <w:rsid w:val="009B6CBD"/>
    <w:rsid w:val="009B6F36"/>
    <w:rsid w:val="009B6FCD"/>
    <w:rsid w:val="009B7013"/>
    <w:rsid w:val="009B7073"/>
    <w:rsid w:val="009B7194"/>
    <w:rsid w:val="009B71EE"/>
    <w:rsid w:val="009B7353"/>
    <w:rsid w:val="009B736C"/>
    <w:rsid w:val="009B7445"/>
    <w:rsid w:val="009B7624"/>
    <w:rsid w:val="009B7625"/>
    <w:rsid w:val="009B7759"/>
    <w:rsid w:val="009B78EB"/>
    <w:rsid w:val="009B7A96"/>
    <w:rsid w:val="009B7CDA"/>
    <w:rsid w:val="009B7E80"/>
    <w:rsid w:val="009B7E9C"/>
    <w:rsid w:val="009C00FD"/>
    <w:rsid w:val="009C021A"/>
    <w:rsid w:val="009C02B2"/>
    <w:rsid w:val="009C03A2"/>
    <w:rsid w:val="009C0442"/>
    <w:rsid w:val="009C0508"/>
    <w:rsid w:val="009C05F6"/>
    <w:rsid w:val="009C064B"/>
    <w:rsid w:val="009C06A0"/>
    <w:rsid w:val="009C07AE"/>
    <w:rsid w:val="009C08F9"/>
    <w:rsid w:val="009C0A3B"/>
    <w:rsid w:val="009C0A63"/>
    <w:rsid w:val="009C0ABD"/>
    <w:rsid w:val="009C0B2C"/>
    <w:rsid w:val="009C0C30"/>
    <w:rsid w:val="009C0F19"/>
    <w:rsid w:val="009C121D"/>
    <w:rsid w:val="009C1230"/>
    <w:rsid w:val="009C1350"/>
    <w:rsid w:val="009C141B"/>
    <w:rsid w:val="009C154F"/>
    <w:rsid w:val="009C159E"/>
    <w:rsid w:val="009C1862"/>
    <w:rsid w:val="009C18F0"/>
    <w:rsid w:val="009C1A88"/>
    <w:rsid w:val="009C1ADA"/>
    <w:rsid w:val="009C1C24"/>
    <w:rsid w:val="009C1DC2"/>
    <w:rsid w:val="009C1E02"/>
    <w:rsid w:val="009C1E06"/>
    <w:rsid w:val="009C1EC5"/>
    <w:rsid w:val="009C2141"/>
    <w:rsid w:val="009C2249"/>
    <w:rsid w:val="009C237B"/>
    <w:rsid w:val="009C2396"/>
    <w:rsid w:val="009C2490"/>
    <w:rsid w:val="009C2624"/>
    <w:rsid w:val="009C27BE"/>
    <w:rsid w:val="009C285B"/>
    <w:rsid w:val="009C28B6"/>
    <w:rsid w:val="009C2906"/>
    <w:rsid w:val="009C29A0"/>
    <w:rsid w:val="009C2A14"/>
    <w:rsid w:val="009C2AB3"/>
    <w:rsid w:val="009C2BED"/>
    <w:rsid w:val="009C2CAE"/>
    <w:rsid w:val="009C2D18"/>
    <w:rsid w:val="009C2D3D"/>
    <w:rsid w:val="009C2F53"/>
    <w:rsid w:val="009C30B6"/>
    <w:rsid w:val="009C31EF"/>
    <w:rsid w:val="009C331C"/>
    <w:rsid w:val="009C3499"/>
    <w:rsid w:val="009C34C7"/>
    <w:rsid w:val="009C3558"/>
    <w:rsid w:val="009C3592"/>
    <w:rsid w:val="009C367C"/>
    <w:rsid w:val="009C3843"/>
    <w:rsid w:val="009C39AB"/>
    <w:rsid w:val="009C3B11"/>
    <w:rsid w:val="009C3B1D"/>
    <w:rsid w:val="009C3BB6"/>
    <w:rsid w:val="009C3C1D"/>
    <w:rsid w:val="009C3C21"/>
    <w:rsid w:val="009C3E00"/>
    <w:rsid w:val="009C3FED"/>
    <w:rsid w:val="009C419F"/>
    <w:rsid w:val="009C42C0"/>
    <w:rsid w:val="009C43B6"/>
    <w:rsid w:val="009C441C"/>
    <w:rsid w:val="009C4435"/>
    <w:rsid w:val="009C4655"/>
    <w:rsid w:val="009C4AE8"/>
    <w:rsid w:val="009C4B75"/>
    <w:rsid w:val="009C4BF9"/>
    <w:rsid w:val="009C4E51"/>
    <w:rsid w:val="009C50DE"/>
    <w:rsid w:val="009C5247"/>
    <w:rsid w:val="009C55C0"/>
    <w:rsid w:val="009C58EE"/>
    <w:rsid w:val="009C5975"/>
    <w:rsid w:val="009C5AFF"/>
    <w:rsid w:val="009C5C49"/>
    <w:rsid w:val="009C5E02"/>
    <w:rsid w:val="009C5E31"/>
    <w:rsid w:val="009C62EE"/>
    <w:rsid w:val="009C6473"/>
    <w:rsid w:val="009C671E"/>
    <w:rsid w:val="009C6845"/>
    <w:rsid w:val="009C68BE"/>
    <w:rsid w:val="009C6984"/>
    <w:rsid w:val="009C69C5"/>
    <w:rsid w:val="009C6A1C"/>
    <w:rsid w:val="009C6BA5"/>
    <w:rsid w:val="009C6BE7"/>
    <w:rsid w:val="009C6CA9"/>
    <w:rsid w:val="009C729E"/>
    <w:rsid w:val="009C72B6"/>
    <w:rsid w:val="009C7399"/>
    <w:rsid w:val="009C74FB"/>
    <w:rsid w:val="009C7545"/>
    <w:rsid w:val="009C756C"/>
    <w:rsid w:val="009C7583"/>
    <w:rsid w:val="009C76FB"/>
    <w:rsid w:val="009C778A"/>
    <w:rsid w:val="009C78B7"/>
    <w:rsid w:val="009C7A00"/>
    <w:rsid w:val="009C7C71"/>
    <w:rsid w:val="009C7C75"/>
    <w:rsid w:val="009C7E6A"/>
    <w:rsid w:val="009C7F3B"/>
    <w:rsid w:val="009D004A"/>
    <w:rsid w:val="009D00EE"/>
    <w:rsid w:val="009D016C"/>
    <w:rsid w:val="009D0223"/>
    <w:rsid w:val="009D0461"/>
    <w:rsid w:val="009D06BA"/>
    <w:rsid w:val="009D06C4"/>
    <w:rsid w:val="009D0733"/>
    <w:rsid w:val="009D07D0"/>
    <w:rsid w:val="009D0B3A"/>
    <w:rsid w:val="009D0B78"/>
    <w:rsid w:val="009D0BE3"/>
    <w:rsid w:val="009D0CF9"/>
    <w:rsid w:val="009D0D51"/>
    <w:rsid w:val="009D0F41"/>
    <w:rsid w:val="009D1048"/>
    <w:rsid w:val="009D10B7"/>
    <w:rsid w:val="009D128E"/>
    <w:rsid w:val="009D1459"/>
    <w:rsid w:val="009D15FD"/>
    <w:rsid w:val="009D1693"/>
    <w:rsid w:val="009D16C6"/>
    <w:rsid w:val="009D1BC6"/>
    <w:rsid w:val="009D1C6E"/>
    <w:rsid w:val="009D1C95"/>
    <w:rsid w:val="009D1D28"/>
    <w:rsid w:val="009D1EAD"/>
    <w:rsid w:val="009D20D7"/>
    <w:rsid w:val="009D2311"/>
    <w:rsid w:val="009D253C"/>
    <w:rsid w:val="009D25DE"/>
    <w:rsid w:val="009D26AB"/>
    <w:rsid w:val="009D26EF"/>
    <w:rsid w:val="009D2742"/>
    <w:rsid w:val="009D290F"/>
    <w:rsid w:val="009D2B40"/>
    <w:rsid w:val="009D2CEF"/>
    <w:rsid w:val="009D2D88"/>
    <w:rsid w:val="009D2E30"/>
    <w:rsid w:val="009D3067"/>
    <w:rsid w:val="009D311F"/>
    <w:rsid w:val="009D31FE"/>
    <w:rsid w:val="009D3204"/>
    <w:rsid w:val="009D329E"/>
    <w:rsid w:val="009D3382"/>
    <w:rsid w:val="009D33A0"/>
    <w:rsid w:val="009D34B6"/>
    <w:rsid w:val="009D34EF"/>
    <w:rsid w:val="009D35C0"/>
    <w:rsid w:val="009D35F0"/>
    <w:rsid w:val="009D367A"/>
    <w:rsid w:val="009D37A8"/>
    <w:rsid w:val="009D3949"/>
    <w:rsid w:val="009D3B3D"/>
    <w:rsid w:val="009D3B60"/>
    <w:rsid w:val="009D3C6D"/>
    <w:rsid w:val="009D3D86"/>
    <w:rsid w:val="009D3F1B"/>
    <w:rsid w:val="009D40EB"/>
    <w:rsid w:val="009D413C"/>
    <w:rsid w:val="009D41D5"/>
    <w:rsid w:val="009D48BA"/>
    <w:rsid w:val="009D4A63"/>
    <w:rsid w:val="009D4AEA"/>
    <w:rsid w:val="009D4B5C"/>
    <w:rsid w:val="009D4FC1"/>
    <w:rsid w:val="009D4FF6"/>
    <w:rsid w:val="009D5093"/>
    <w:rsid w:val="009D511B"/>
    <w:rsid w:val="009D5121"/>
    <w:rsid w:val="009D519A"/>
    <w:rsid w:val="009D5220"/>
    <w:rsid w:val="009D52BF"/>
    <w:rsid w:val="009D5303"/>
    <w:rsid w:val="009D55A3"/>
    <w:rsid w:val="009D571C"/>
    <w:rsid w:val="009D579D"/>
    <w:rsid w:val="009D58BD"/>
    <w:rsid w:val="009D58EF"/>
    <w:rsid w:val="009D597D"/>
    <w:rsid w:val="009D5AC6"/>
    <w:rsid w:val="009D5B7F"/>
    <w:rsid w:val="009D62A6"/>
    <w:rsid w:val="009D64A7"/>
    <w:rsid w:val="009D662B"/>
    <w:rsid w:val="009D66AB"/>
    <w:rsid w:val="009D6810"/>
    <w:rsid w:val="009D6897"/>
    <w:rsid w:val="009D6923"/>
    <w:rsid w:val="009D6B00"/>
    <w:rsid w:val="009D6BD7"/>
    <w:rsid w:val="009D6F13"/>
    <w:rsid w:val="009D708E"/>
    <w:rsid w:val="009D74A8"/>
    <w:rsid w:val="009D759E"/>
    <w:rsid w:val="009D75F8"/>
    <w:rsid w:val="009D7665"/>
    <w:rsid w:val="009D773A"/>
    <w:rsid w:val="009D7775"/>
    <w:rsid w:val="009D7853"/>
    <w:rsid w:val="009D7889"/>
    <w:rsid w:val="009D7949"/>
    <w:rsid w:val="009D7DCD"/>
    <w:rsid w:val="009D7F1E"/>
    <w:rsid w:val="009E01A0"/>
    <w:rsid w:val="009E01B7"/>
    <w:rsid w:val="009E03AE"/>
    <w:rsid w:val="009E03B6"/>
    <w:rsid w:val="009E0615"/>
    <w:rsid w:val="009E0731"/>
    <w:rsid w:val="009E081A"/>
    <w:rsid w:val="009E08CA"/>
    <w:rsid w:val="009E08E7"/>
    <w:rsid w:val="009E0B7E"/>
    <w:rsid w:val="009E0FB1"/>
    <w:rsid w:val="009E10FB"/>
    <w:rsid w:val="009E115D"/>
    <w:rsid w:val="009E13DC"/>
    <w:rsid w:val="009E14C5"/>
    <w:rsid w:val="009E17E1"/>
    <w:rsid w:val="009E1850"/>
    <w:rsid w:val="009E19E7"/>
    <w:rsid w:val="009E19E8"/>
    <w:rsid w:val="009E1AB6"/>
    <w:rsid w:val="009E1AF0"/>
    <w:rsid w:val="009E1BCB"/>
    <w:rsid w:val="009E1C54"/>
    <w:rsid w:val="009E1F20"/>
    <w:rsid w:val="009E22E2"/>
    <w:rsid w:val="009E2561"/>
    <w:rsid w:val="009E2576"/>
    <w:rsid w:val="009E25D4"/>
    <w:rsid w:val="009E291A"/>
    <w:rsid w:val="009E2C0A"/>
    <w:rsid w:val="009E2C9D"/>
    <w:rsid w:val="009E2E2E"/>
    <w:rsid w:val="009E2F33"/>
    <w:rsid w:val="009E321A"/>
    <w:rsid w:val="009E32B8"/>
    <w:rsid w:val="009E33AF"/>
    <w:rsid w:val="009E3499"/>
    <w:rsid w:val="009E34C2"/>
    <w:rsid w:val="009E377D"/>
    <w:rsid w:val="009E381B"/>
    <w:rsid w:val="009E3835"/>
    <w:rsid w:val="009E3859"/>
    <w:rsid w:val="009E394B"/>
    <w:rsid w:val="009E399C"/>
    <w:rsid w:val="009E3B83"/>
    <w:rsid w:val="009E3DA7"/>
    <w:rsid w:val="009E3FC6"/>
    <w:rsid w:val="009E4081"/>
    <w:rsid w:val="009E4098"/>
    <w:rsid w:val="009E4210"/>
    <w:rsid w:val="009E421F"/>
    <w:rsid w:val="009E4297"/>
    <w:rsid w:val="009E4361"/>
    <w:rsid w:val="009E4483"/>
    <w:rsid w:val="009E44A2"/>
    <w:rsid w:val="009E44E5"/>
    <w:rsid w:val="009E4528"/>
    <w:rsid w:val="009E457D"/>
    <w:rsid w:val="009E4795"/>
    <w:rsid w:val="009E47E2"/>
    <w:rsid w:val="009E49A5"/>
    <w:rsid w:val="009E4B27"/>
    <w:rsid w:val="009E4C2A"/>
    <w:rsid w:val="009E4C44"/>
    <w:rsid w:val="009E4C7F"/>
    <w:rsid w:val="009E4F43"/>
    <w:rsid w:val="009E4F6E"/>
    <w:rsid w:val="009E4F82"/>
    <w:rsid w:val="009E4FC9"/>
    <w:rsid w:val="009E4FDC"/>
    <w:rsid w:val="009E4FFB"/>
    <w:rsid w:val="009E5023"/>
    <w:rsid w:val="009E5490"/>
    <w:rsid w:val="009E559A"/>
    <w:rsid w:val="009E570D"/>
    <w:rsid w:val="009E584D"/>
    <w:rsid w:val="009E5AAF"/>
    <w:rsid w:val="009E5AD1"/>
    <w:rsid w:val="009E5BFB"/>
    <w:rsid w:val="009E5C30"/>
    <w:rsid w:val="009E5E07"/>
    <w:rsid w:val="009E5E2F"/>
    <w:rsid w:val="009E622A"/>
    <w:rsid w:val="009E6489"/>
    <w:rsid w:val="009E6674"/>
    <w:rsid w:val="009E67CC"/>
    <w:rsid w:val="009E6B41"/>
    <w:rsid w:val="009E6B61"/>
    <w:rsid w:val="009E6CFE"/>
    <w:rsid w:val="009E6D7C"/>
    <w:rsid w:val="009E6E37"/>
    <w:rsid w:val="009E6E62"/>
    <w:rsid w:val="009E713D"/>
    <w:rsid w:val="009E72B7"/>
    <w:rsid w:val="009E74BA"/>
    <w:rsid w:val="009E74E2"/>
    <w:rsid w:val="009E7552"/>
    <w:rsid w:val="009E7A3A"/>
    <w:rsid w:val="009E7AA1"/>
    <w:rsid w:val="009E7B81"/>
    <w:rsid w:val="009E7BF9"/>
    <w:rsid w:val="009E7CBE"/>
    <w:rsid w:val="009E7F55"/>
    <w:rsid w:val="009F0006"/>
    <w:rsid w:val="009F003A"/>
    <w:rsid w:val="009F00FD"/>
    <w:rsid w:val="009F0325"/>
    <w:rsid w:val="009F0388"/>
    <w:rsid w:val="009F03D8"/>
    <w:rsid w:val="009F080A"/>
    <w:rsid w:val="009F0A48"/>
    <w:rsid w:val="009F102F"/>
    <w:rsid w:val="009F1138"/>
    <w:rsid w:val="009F1147"/>
    <w:rsid w:val="009F1161"/>
    <w:rsid w:val="009F118E"/>
    <w:rsid w:val="009F1458"/>
    <w:rsid w:val="009F151F"/>
    <w:rsid w:val="009F15C6"/>
    <w:rsid w:val="009F1674"/>
    <w:rsid w:val="009F1845"/>
    <w:rsid w:val="009F1B75"/>
    <w:rsid w:val="009F1C4B"/>
    <w:rsid w:val="009F1CD0"/>
    <w:rsid w:val="009F1E77"/>
    <w:rsid w:val="009F1FB0"/>
    <w:rsid w:val="009F2026"/>
    <w:rsid w:val="009F207C"/>
    <w:rsid w:val="009F20DA"/>
    <w:rsid w:val="009F2129"/>
    <w:rsid w:val="009F2153"/>
    <w:rsid w:val="009F2406"/>
    <w:rsid w:val="009F241B"/>
    <w:rsid w:val="009F24C1"/>
    <w:rsid w:val="009F2672"/>
    <w:rsid w:val="009F2692"/>
    <w:rsid w:val="009F2770"/>
    <w:rsid w:val="009F293D"/>
    <w:rsid w:val="009F29B7"/>
    <w:rsid w:val="009F2A21"/>
    <w:rsid w:val="009F2D74"/>
    <w:rsid w:val="009F2DD0"/>
    <w:rsid w:val="009F2E18"/>
    <w:rsid w:val="009F2E24"/>
    <w:rsid w:val="009F2ED9"/>
    <w:rsid w:val="009F2F87"/>
    <w:rsid w:val="009F2FA9"/>
    <w:rsid w:val="009F3008"/>
    <w:rsid w:val="009F31FA"/>
    <w:rsid w:val="009F3752"/>
    <w:rsid w:val="009F3A68"/>
    <w:rsid w:val="009F3B1A"/>
    <w:rsid w:val="009F3B1E"/>
    <w:rsid w:val="009F3F03"/>
    <w:rsid w:val="009F4250"/>
    <w:rsid w:val="009F43C4"/>
    <w:rsid w:val="009F43E4"/>
    <w:rsid w:val="009F449E"/>
    <w:rsid w:val="009F45A0"/>
    <w:rsid w:val="009F46CD"/>
    <w:rsid w:val="009F46E4"/>
    <w:rsid w:val="009F4746"/>
    <w:rsid w:val="009F49C1"/>
    <w:rsid w:val="009F4A0E"/>
    <w:rsid w:val="009F4AB1"/>
    <w:rsid w:val="009F4BD4"/>
    <w:rsid w:val="009F4BEF"/>
    <w:rsid w:val="009F5239"/>
    <w:rsid w:val="009F5620"/>
    <w:rsid w:val="009F56C4"/>
    <w:rsid w:val="009F593F"/>
    <w:rsid w:val="009F5B7D"/>
    <w:rsid w:val="009F5D5B"/>
    <w:rsid w:val="009F5DEC"/>
    <w:rsid w:val="009F5EEA"/>
    <w:rsid w:val="009F5F21"/>
    <w:rsid w:val="009F6176"/>
    <w:rsid w:val="009F6334"/>
    <w:rsid w:val="009F6343"/>
    <w:rsid w:val="009F6376"/>
    <w:rsid w:val="009F647C"/>
    <w:rsid w:val="009F6593"/>
    <w:rsid w:val="009F65B4"/>
    <w:rsid w:val="009F67FC"/>
    <w:rsid w:val="009F6A13"/>
    <w:rsid w:val="009F6A14"/>
    <w:rsid w:val="009F6CAA"/>
    <w:rsid w:val="009F6D36"/>
    <w:rsid w:val="009F70E1"/>
    <w:rsid w:val="009F71A5"/>
    <w:rsid w:val="009F73B6"/>
    <w:rsid w:val="009F73E6"/>
    <w:rsid w:val="009F76FD"/>
    <w:rsid w:val="009F7799"/>
    <w:rsid w:val="009F793F"/>
    <w:rsid w:val="009F7993"/>
    <w:rsid w:val="009F79AD"/>
    <w:rsid w:val="009F7B3A"/>
    <w:rsid w:val="009F7B56"/>
    <w:rsid w:val="009F7B8B"/>
    <w:rsid w:val="009F7BAE"/>
    <w:rsid w:val="009F7CC3"/>
    <w:rsid w:val="009F7D05"/>
    <w:rsid w:val="009F7D60"/>
    <w:rsid w:val="009F7DC4"/>
    <w:rsid w:val="00A000A3"/>
    <w:rsid w:val="00A00274"/>
    <w:rsid w:val="00A0028B"/>
    <w:rsid w:val="00A00590"/>
    <w:rsid w:val="00A00686"/>
    <w:rsid w:val="00A00B17"/>
    <w:rsid w:val="00A00BA8"/>
    <w:rsid w:val="00A00BF5"/>
    <w:rsid w:val="00A01047"/>
    <w:rsid w:val="00A010F1"/>
    <w:rsid w:val="00A01140"/>
    <w:rsid w:val="00A011DC"/>
    <w:rsid w:val="00A01201"/>
    <w:rsid w:val="00A01277"/>
    <w:rsid w:val="00A0129D"/>
    <w:rsid w:val="00A0138F"/>
    <w:rsid w:val="00A014DA"/>
    <w:rsid w:val="00A017EF"/>
    <w:rsid w:val="00A01D00"/>
    <w:rsid w:val="00A01D18"/>
    <w:rsid w:val="00A01DC7"/>
    <w:rsid w:val="00A01E00"/>
    <w:rsid w:val="00A0201E"/>
    <w:rsid w:val="00A02046"/>
    <w:rsid w:val="00A02059"/>
    <w:rsid w:val="00A0219D"/>
    <w:rsid w:val="00A0224F"/>
    <w:rsid w:val="00A022D1"/>
    <w:rsid w:val="00A022EE"/>
    <w:rsid w:val="00A02793"/>
    <w:rsid w:val="00A028F1"/>
    <w:rsid w:val="00A02940"/>
    <w:rsid w:val="00A02A73"/>
    <w:rsid w:val="00A02C4B"/>
    <w:rsid w:val="00A02C92"/>
    <w:rsid w:val="00A02F4B"/>
    <w:rsid w:val="00A0318E"/>
    <w:rsid w:val="00A031FF"/>
    <w:rsid w:val="00A03377"/>
    <w:rsid w:val="00A03389"/>
    <w:rsid w:val="00A03481"/>
    <w:rsid w:val="00A03523"/>
    <w:rsid w:val="00A03534"/>
    <w:rsid w:val="00A038AB"/>
    <w:rsid w:val="00A03C53"/>
    <w:rsid w:val="00A03D9C"/>
    <w:rsid w:val="00A03EF7"/>
    <w:rsid w:val="00A041FE"/>
    <w:rsid w:val="00A045B5"/>
    <w:rsid w:val="00A04967"/>
    <w:rsid w:val="00A049BB"/>
    <w:rsid w:val="00A04B97"/>
    <w:rsid w:val="00A04E91"/>
    <w:rsid w:val="00A05029"/>
    <w:rsid w:val="00A053D3"/>
    <w:rsid w:val="00A054AD"/>
    <w:rsid w:val="00A05528"/>
    <w:rsid w:val="00A0564C"/>
    <w:rsid w:val="00A05721"/>
    <w:rsid w:val="00A05871"/>
    <w:rsid w:val="00A058FC"/>
    <w:rsid w:val="00A059E0"/>
    <w:rsid w:val="00A05A96"/>
    <w:rsid w:val="00A05B30"/>
    <w:rsid w:val="00A05EB1"/>
    <w:rsid w:val="00A05F83"/>
    <w:rsid w:val="00A05FD1"/>
    <w:rsid w:val="00A0630F"/>
    <w:rsid w:val="00A064EA"/>
    <w:rsid w:val="00A06706"/>
    <w:rsid w:val="00A0693E"/>
    <w:rsid w:val="00A06B05"/>
    <w:rsid w:val="00A06B98"/>
    <w:rsid w:val="00A06BEB"/>
    <w:rsid w:val="00A06BF8"/>
    <w:rsid w:val="00A06C5A"/>
    <w:rsid w:val="00A06C66"/>
    <w:rsid w:val="00A06CBF"/>
    <w:rsid w:val="00A06EA3"/>
    <w:rsid w:val="00A06EB3"/>
    <w:rsid w:val="00A06F60"/>
    <w:rsid w:val="00A070B5"/>
    <w:rsid w:val="00A07286"/>
    <w:rsid w:val="00A07340"/>
    <w:rsid w:val="00A07350"/>
    <w:rsid w:val="00A073CD"/>
    <w:rsid w:val="00A073F9"/>
    <w:rsid w:val="00A07436"/>
    <w:rsid w:val="00A076C0"/>
    <w:rsid w:val="00A07992"/>
    <w:rsid w:val="00A07BDB"/>
    <w:rsid w:val="00A07C30"/>
    <w:rsid w:val="00A07CB2"/>
    <w:rsid w:val="00A07DB3"/>
    <w:rsid w:val="00A07FEE"/>
    <w:rsid w:val="00A1006A"/>
    <w:rsid w:val="00A10153"/>
    <w:rsid w:val="00A10208"/>
    <w:rsid w:val="00A1048C"/>
    <w:rsid w:val="00A10533"/>
    <w:rsid w:val="00A1055C"/>
    <w:rsid w:val="00A1058E"/>
    <w:rsid w:val="00A10607"/>
    <w:rsid w:val="00A1068E"/>
    <w:rsid w:val="00A106B7"/>
    <w:rsid w:val="00A1076F"/>
    <w:rsid w:val="00A1089D"/>
    <w:rsid w:val="00A108B1"/>
    <w:rsid w:val="00A1097C"/>
    <w:rsid w:val="00A10BA2"/>
    <w:rsid w:val="00A10EAE"/>
    <w:rsid w:val="00A10EE3"/>
    <w:rsid w:val="00A10EEF"/>
    <w:rsid w:val="00A111C4"/>
    <w:rsid w:val="00A1121C"/>
    <w:rsid w:val="00A112A6"/>
    <w:rsid w:val="00A113BC"/>
    <w:rsid w:val="00A11551"/>
    <w:rsid w:val="00A1166C"/>
    <w:rsid w:val="00A1167F"/>
    <w:rsid w:val="00A116CA"/>
    <w:rsid w:val="00A1175C"/>
    <w:rsid w:val="00A119EB"/>
    <w:rsid w:val="00A11A56"/>
    <w:rsid w:val="00A11A7D"/>
    <w:rsid w:val="00A11C0D"/>
    <w:rsid w:val="00A11ED2"/>
    <w:rsid w:val="00A12374"/>
    <w:rsid w:val="00A1253F"/>
    <w:rsid w:val="00A1255F"/>
    <w:rsid w:val="00A126E5"/>
    <w:rsid w:val="00A12758"/>
    <w:rsid w:val="00A12CCA"/>
    <w:rsid w:val="00A12D56"/>
    <w:rsid w:val="00A1313B"/>
    <w:rsid w:val="00A13527"/>
    <w:rsid w:val="00A1375B"/>
    <w:rsid w:val="00A13990"/>
    <w:rsid w:val="00A13AE5"/>
    <w:rsid w:val="00A13B41"/>
    <w:rsid w:val="00A13BF0"/>
    <w:rsid w:val="00A13E30"/>
    <w:rsid w:val="00A13FA1"/>
    <w:rsid w:val="00A143F2"/>
    <w:rsid w:val="00A14776"/>
    <w:rsid w:val="00A14885"/>
    <w:rsid w:val="00A14893"/>
    <w:rsid w:val="00A148AF"/>
    <w:rsid w:val="00A14A35"/>
    <w:rsid w:val="00A14D23"/>
    <w:rsid w:val="00A14D57"/>
    <w:rsid w:val="00A14DAF"/>
    <w:rsid w:val="00A15030"/>
    <w:rsid w:val="00A15066"/>
    <w:rsid w:val="00A1516B"/>
    <w:rsid w:val="00A15321"/>
    <w:rsid w:val="00A1535A"/>
    <w:rsid w:val="00A15389"/>
    <w:rsid w:val="00A154DD"/>
    <w:rsid w:val="00A154E7"/>
    <w:rsid w:val="00A155DE"/>
    <w:rsid w:val="00A15645"/>
    <w:rsid w:val="00A156DA"/>
    <w:rsid w:val="00A15A25"/>
    <w:rsid w:val="00A15A7F"/>
    <w:rsid w:val="00A15C48"/>
    <w:rsid w:val="00A15C91"/>
    <w:rsid w:val="00A15E57"/>
    <w:rsid w:val="00A15F00"/>
    <w:rsid w:val="00A162FA"/>
    <w:rsid w:val="00A16356"/>
    <w:rsid w:val="00A163F7"/>
    <w:rsid w:val="00A1641C"/>
    <w:rsid w:val="00A165C2"/>
    <w:rsid w:val="00A16A11"/>
    <w:rsid w:val="00A16DD0"/>
    <w:rsid w:val="00A16EB2"/>
    <w:rsid w:val="00A1701D"/>
    <w:rsid w:val="00A1721B"/>
    <w:rsid w:val="00A17271"/>
    <w:rsid w:val="00A1727D"/>
    <w:rsid w:val="00A172A6"/>
    <w:rsid w:val="00A173C0"/>
    <w:rsid w:val="00A174DD"/>
    <w:rsid w:val="00A17764"/>
    <w:rsid w:val="00A17A1C"/>
    <w:rsid w:val="00A17CA6"/>
    <w:rsid w:val="00A17D24"/>
    <w:rsid w:val="00A17D32"/>
    <w:rsid w:val="00A20020"/>
    <w:rsid w:val="00A20085"/>
    <w:rsid w:val="00A20208"/>
    <w:rsid w:val="00A20269"/>
    <w:rsid w:val="00A2029D"/>
    <w:rsid w:val="00A2037F"/>
    <w:rsid w:val="00A2047A"/>
    <w:rsid w:val="00A20564"/>
    <w:rsid w:val="00A205A6"/>
    <w:rsid w:val="00A20756"/>
    <w:rsid w:val="00A207EE"/>
    <w:rsid w:val="00A20841"/>
    <w:rsid w:val="00A20A14"/>
    <w:rsid w:val="00A20C34"/>
    <w:rsid w:val="00A20DCC"/>
    <w:rsid w:val="00A20F18"/>
    <w:rsid w:val="00A21339"/>
    <w:rsid w:val="00A21914"/>
    <w:rsid w:val="00A21AB8"/>
    <w:rsid w:val="00A21C47"/>
    <w:rsid w:val="00A220AB"/>
    <w:rsid w:val="00A220EC"/>
    <w:rsid w:val="00A222C9"/>
    <w:rsid w:val="00A223B3"/>
    <w:rsid w:val="00A22510"/>
    <w:rsid w:val="00A22546"/>
    <w:rsid w:val="00A2264D"/>
    <w:rsid w:val="00A22678"/>
    <w:rsid w:val="00A22943"/>
    <w:rsid w:val="00A229CA"/>
    <w:rsid w:val="00A22AF6"/>
    <w:rsid w:val="00A22C05"/>
    <w:rsid w:val="00A22C67"/>
    <w:rsid w:val="00A22DB2"/>
    <w:rsid w:val="00A23164"/>
    <w:rsid w:val="00A231C5"/>
    <w:rsid w:val="00A2333F"/>
    <w:rsid w:val="00A23397"/>
    <w:rsid w:val="00A23491"/>
    <w:rsid w:val="00A234B6"/>
    <w:rsid w:val="00A23585"/>
    <w:rsid w:val="00A2358B"/>
    <w:rsid w:val="00A23608"/>
    <w:rsid w:val="00A23AB9"/>
    <w:rsid w:val="00A23C66"/>
    <w:rsid w:val="00A23C7A"/>
    <w:rsid w:val="00A23CA5"/>
    <w:rsid w:val="00A23E9A"/>
    <w:rsid w:val="00A2412E"/>
    <w:rsid w:val="00A241CF"/>
    <w:rsid w:val="00A242BF"/>
    <w:rsid w:val="00A242E1"/>
    <w:rsid w:val="00A24499"/>
    <w:rsid w:val="00A2483E"/>
    <w:rsid w:val="00A248D9"/>
    <w:rsid w:val="00A24B4C"/>
    <w:rsid w:val="00A24C5B"/>
    <w:rsid w:val="00A24CA0"/>
    <w:rsid w:val="00A25804"/>
    <w:rsid w:val="00A25B8B"/>
    <w:rsid w:val="00A25C69"/>
    <w:rsid w:val="00A25D2B"/>
    <w:rsid w:val="00A25DEB"/>
    <w:rsid w:val="00A25E82"/>
    <w:rsid w:val="00A2603F"/>
    <w:rsid w:val="00A26248"/>
    <w:rsid w:val="00A263A4"/>
    <w:rsid w:val="00A263FB"/>
    <w:rsid w:val="00A26714"/>
    <w:rsid w:val="00A269FD"/>
    <w:rsid w:val="00A26CE6"/>
    <w:rsid w:val="00A26E4E"/>
    <w:rsid w:val="00A27117"/>
    <w:rsid w:val="00A27160"/>
    <w:rsid w:val="00A271FD"/>
    <w:rsid w:val="00A2746F"/>
    <w:rsid w:val="00A275D0"/>
    <w:rsid w:val="00A27659"/>
    <w:rsid w:val="00A2765F"/>
    <w:rsid w:val="00A27817"/>
    <w:rsid w:val="00A27975"/>
    <w:rsid w:val="00A27A68"/>
    <w:rsid w:val="00A27A7B"/>
    <w:rsid w:val="00A27ADF"/>
    <w:rsid w:val="00A27B00"/>
    <w:rsid w:val="00A30411"/>
    <w:rsid w:val="00A30544"/>
    <w:rsid w:val="00A30605"/>
    <w:rsid w:val="00A30833"/>
    <w:rsid w:val="00A3095D"/>
    <w:rsid w:val="00A30A57"/>
    <w:rsid w:val="00A30A72"/>
    <w:rsid w:val="00A30A89"/>
    <w:rsid w:val="00A30BAA"/>
    <w:rsid w:val="00A30C20"/>
    <w:rsid w:val="00A30CE2"/>
    <w:rsid w:val="00A30CEE"/>
    <w:rsid w:val="00A30F67"/>
    <w:rsid w:val="00A313CA"/>
    <w:rsid w:val="00A3148C"/>
    <w:rsid w:val="00A3149C"/>
    <w:rsid w:val="00A314D2"/>
    <w:rsid w:val="00A315B2"/>
    <w:rsid w:val="00A317AE"/>
    <w:rsid w:val="00A31A44"/>
    <w:rsid w:val="00A31BCE"/>
    <w:rsid w:val="00A31D3D"/>
    <w:rsid w:val="00A31EDE"/>
    <w:rsid w:val="00A31EF8"/>
    <w:rsid w:val="00A320C8"/>
    <w:rsid w:val="00A326FF"/>
    <w:rsid w:val="00A32916"/>
    <w:rsid w:val="00A329A1"/>
    <w:rsid w:val="00A32AB0"/>
    <w:rsid w:val="00A32CB9"/>
    <w:rsid w:val="00A32D6D"/>
    <w:rsid w:val="00A32DF7"/>
    <w:rsid w:val="00A32F32"/>
    <w:rsid w:val="00A32F4C"/>
    <w:rsid w:val="00A32F92"/>
    <w:rsid w:val="00A33171"/>
    <w:rsid w:val="00A3328D"/>
    <w:rsid w:val="00A33411"/>
    <w:rsid w:val="00A334FA"/>
    <w:rsid w:val="00A3371B"/>
    <w:rsid w:val="00A33A0B"/>
    <w:rsid w:val="00A33E81"/>
    <w:rsid w:val="00A33E9A"/>
    <w:rsid w:val="00A33F3C"/>
    <w:rsid w:val="00A341A2"/>
    <w:rsid w:val="00A341F3"/>
    <w:rsid w:val="00A34206"/>
    <w:rsid w:val="00A3441A"/>
    <w:rsid w:val="00A34441"/>
    <w:rsid w:val="00A34469"/>
    <w:rsid w:val="00A34777"/>
    <w:rsid w:val="00A347B1"/>
    <w:rsid w:val="00A3482A"/>
    <w:rsid w:val="00A34864"/>
    <w:rsid w:val="00A34C8E"/>
    <w:rsid w:val="00A34D53"/>
    <w:rsid w:val="00A34EF2"/>
    <w:rsid w:val="00A35001"/>
    <w:rsid w:val="00A35068"/>
    <w:rsid w:val="00A352DB"/>
    <w:rsid w:val="00A3537D"/>
    <w:rsid w:val="00A3565C"/>
    <w:rsid w:val="00A35800"/>
    <w:rsid w:val="00A359D6"/>
    <w:rsid w:val="00A35A89"/>
    <w:rsid w:val="00A35B9A"/>
    <w:rsid w:val="00A35EA4"/>
    <w:rsid w:val="00A35F12"/>
    <w:rsid w:val="00A35F4B"/>
    <w:rsid w:val="00A35F56"/>
    <w:rsid w:val="00A36538"/>
    <w:rsid w:val="00A367C0"/>
    <w:rsid w:val="00A368DF"/>
    <w:rsid w:val="00A3698A"/>
    <w:rsid w:val="00A36B58"/>
    <w:rsid w:val="00A36F96"/>
    <w:rsid w:val="00A375A5"/>
    <w:rsid w:val="00A3766F"/>
    <w:rsid w:val="00A376A5"/>
    <w:rsid w:val="00A37701"/>
    <w:rsid w:val="00A3774D"/>
    <w:rsid w:val="00A37836"/>
    <w:rsid w:val="00A3784B"/>
    <w:rsid w:val="00A37859"/>
    <w:rsid w:val="00A3786E"/>
    <w:rsid w:val="00A378C9"/>
    <w:rsid w:val="00A37C22"/>
    <w:rsid w:val="00A37D84"/>
    <w:rsid w:val="00A37DA0"/>
    <w:rsid w:val="00A37F27"/>
    <w:rsid w:val="00A40264"/>
    <w:rsid w:val="00A40326"/>
    <w:rsid w:val="00A403F8"/>
    <w:rsid w:val="00A406DD"/>
    <w:rsid w:val="00A40886"/>
    <w:rsid w:val="00A40D87"/>
    <w:rsid w:val="00A40EAD"/>
    <w:rsid w:val="00A4124D"/>
    <w:rsid w:val="00A412B4"/>
    <w:rsid w:val="00A412E9"/>
    <w:rsid w:val="00A41419"/>
    <w:rsid w:val="00A414D0"/>
    <w:rsid w:val="00A414FC"/>
    <w:rsid w:val="00A41753"/>
    <w:rsid w:val="00A41DB6"/>
    <w:rsid w:val="00A41FDC"/>
    <w:rsid w:val="00A421A1"/>
    <w:rsid w:val="00A421B3"/>
    <w:rsid w:val="00A42222"/>
    <w:rsid w:val="00A4231E"/>
    <w:rsid w:val="00A42429"/>
    <w:rsid w:val="00A424E0"/>
    <w:rsid w:val="00A42526"/>
    <w:rsid w:val="00A425D1"/>
    <w:rsid w:val="00A42609"/>
    <w:rsid w:val="00A42676"/>
    <w:rsid w:val="00A42679"/>
    <w:rsid w:val="00A42701"/>
    <w:rsid w:val="00A4282A"/>
    <w:rsid w:val="00A42A2D"/>
    <w:rsid w:val="00A42B38"/>
    <w:rsid w:val="00A42C8B"/>
    <w:rsid w:val="00A42F7F"/>
    <w:rsid w:val="00A430A1"/>
    <w:rsid w:val="00A433C6"/>
    <w:rsid w:val="00A433DC"/>
    <w:rsid w:val="00A43486"/>
    <w:rsid w:val="00A4351E"/>
    <w:rsid w:val="00A43711"/>
    <w:rsid w:val="00A437F0"/>
    <w:rsid w:val="00A43B70"/>
    <w:rsid w:val="00A44084"/>
    <w:rsid w:val="00A44105"/>
    <w:rsid w:val="00A444AD"/>
    <w:rsid w:val="00A44615"/>
    <w:rsid w:val="00A446AB"/>
    <w:rsid w:val="00A446C0"/>
    <w:rsid w:val="00A4472D"/>
    <w:rsid w:val="00A44D18"/>
    <w:rsid w:val="00A44E94"/>
    <w:rsid w:val="00A45015"/>
    <w:rsid w:val="00A450DC"/>
    <w:rsid w:val="00A451C6"/>
    <w:rsid w:val="00A4522D"/>
    <w:rsid w:val="00A455D7"/>
    <w:rsid w:val="00A4574E"/>
    <w:rsid w:val="00A4580B"/>
    <w:rsid w:val="00A4590A"/>
    <w:rsid w:val="00A45A6E"/>
    <w:rsid w:val="00A45AED"/>
    <w:rsid w:val="00A45B3A"/>
    <w:rsid w:val="00A45B63"/>
    <w:rsid w:val="00A45ECC"/>
    <w:rsid w:val="00A45EF6"/>
    <w:rsid w:val="00A4610A"/>
    <w:rsid w:val="00A4628A"/>
    <w:rsid w:val="00A464D0"/>
    <w:rsid w:val="00A46572"/>
    <w:rsid w:val="00A465CE"/>
    <w:rsid w:val="00A46811"/>
    <w:rsid w:val="00A46AEF"/>
    <w:rsid w:val="00A46B18"/>
    <w:rsid w:val="00A46CAF"/>
    <w:rsid w:val="00A46E2E"/>
    <w:rsid w:val="00A46F43"/>
    <w:rsid w:val="00A46FF9"/>
    <w:rsid w:val="00A47067"/>
    <w:rsid w:val="00A4708D"/>
    <w:rsid w:val="00A4750F"/>
    <w:rsid w:val="00A47641"/>
    <w:rsid w:val="00A47654"/>
    <w:rsid w:val="00A4766E"/>
    <w:rsid w:val="00A47704"/>
    <w:rsid w:val="00A4782E"/>
    <w:rsid w:val="00A4795F"/>
    <w:rsid w:val="00A4798B"/>
    <w:rsid w:val="00A47AE9"/>
    <w:rsid w:val="00A47D66"/>
    <w:rsid w:val="00A47EED"/>
    <w:rsid w:val="00A47EFD"/>
    <w:rsid w:val="00A47FA7"/>
    <w:rsid w:val="00A5005C"/>
    <w:rsid w:val="00A5026F"/>
    <w:rsid w:val="00A503A2"/>
    <w:rsid w:val="00A507BA"/>
    <w:rsid w:val="00A5084B"/>
    <w:rsid w:val="00A508AF"/>
    <w:rsid w:val="00A50968"/>
    <w:rsid w:val="00A50BC5"/>
    <w:rsid w:val="00A50C3E"/>
    <w:rsid w:val="00A50D9A"/>
    <w:rsid w:val="00A50E27"/>
    <w:rsid w:val="00A50EC5"/>
    <w:rsid w:val="00A510E9"/>
    <w:rsid w:val="00A511D4"/>
    <w:rsid w:val="00A5131B"/>
    <w:rsid w:val="00A5165D"/>
    <w:rsid w:val="00A516AB"/>
    <w:rsid w:val="00A5194F"/>
    <w:rsid w:val="00A519A0"/>
    <w:rsid w:val="00A51D0A"/>
    <w:rsid w:val="00A5206C"/>
    <w:rsid w:val="00A520E8"/>
    <w:rsid w:val="00A5218A"/>
    <w:rsid w:val="00A524FB"/>
    <w:rsid w:val="00A5284B"/>
    <w:rsid w:val="00A528E1"/>
    <w:rsid w:val="00A52900"/>
    <w:rsid w:val="00A52912"/>
    <w:rsid w:val="00A52B4C"/>
    <w:rsid w:val="00A52C19"/>
    <w:rsid w:val="00A53158"/>
    <w:rsid w:val="00A53194"/>
    <w:rsid w:val="00A53451"/>
    <w:rsid w:val="00A534D4"/>
    <w:rsid w:val="00A53AB2"/>
    <w:rsid w:val="00A53D2F"/>
    <w:rsid w:val="00A53E25"/>
    <w:rsid w:val="00A540A9"/>
    <w:rsid w:val="00A5415F"/>
    <w:rsid w:val="00A542B1"/>
    <w:rsid w:val="00A5435F"/>
    <w:rsid w:val="00A5441C"/>
    <w:rsid w:val="00A54457"/>
    <w:rsid w:val="00A54529"/>
    <w:rsid w:val="00A54768"/>
    <w:rsid w:val="00A549A9"/>
    <w:rsid w:val="00A54B76"/>
    <w:rsid w:val="00A54D60"/>
    <w:rsid w:val="00A54E78"/>
    <w:rsid w:val="00A54F07"/>
    <w:rsid w:val="00A54F24"/>
    <w:rsid w:val="00A54F2A"/>
    <w:rsid w:val="00A5517A"/>
    <w:rsid w:val="00A554FE"/>
    <w:rsid w:val="00A55577"/>
    <w:rsid w:val="00A55935"/>
    <w:rsid w:val="00A5594B"/>
    <w:rsid w:val="00A55A3B"/>
    <w:rsid w:val="00A55B5E"/>
    <w:rsid w:val="00A55BD8"/>
    <w:rsid w:val="00A55C25"/>
    <w:rsid w:val="00A55E0E"/>
    <w:rsid w:val="00A56184"/>
    <w:rsid w:val="00A5634A"/>
    <w:rsid w:val="00A56472"/>
    <w:rsid w:val="00A5647D"/>
    <w:rsid w:val="00A5670D"/>
    <w:rsid w:val="00A56E41"/>
    <w:rsid w:val="00A57040"/>
    <w:rsid w:val="00A57635"/>
    <w:rsid w:val="00A579E9"/>
    <w:rsid w:val="00A57A7B"/>
    <w:rsid w:val="00A57AF1"/>
    <w:rsid w:val="00A57CF9"/>
    <w:rsid w:val="00A57EDD"/>
    <w:rsid w:val="00A57F80"/>
    <w:rsid w:val="00A57FFC"/>
    <w:rsid w:val="00A604C4"/>
    <w:rsid w:val="00A605EE"/>
    <w:rsid w:val="00A606D5"/>
    <w:rsid w:val="00A606E6"/>
    <w:rsid w:val="00A608B5"/>
    <w:rsid w:val="00A608DC"/>
    <w:rsid w:val="00A60903"/>
    <w:rsid w:val="00A60D62"/>
    <w:rsid w:val="00A60E25"/>
    <w:rsid w:val="00A60E3E"/>
    <w:rsid w:val="00A60E45"/>
    <w:rsid w:val="00A60E76"/>
    <w:rsid w:val="00A60E92"/>
    <w:rsid w:val="00A60F24"/>
    <w:rsid w:val="00A60FD5"/>
    <w:rsid w:val="00A61064"/>
    <w:rsid w:val="00A61222"/>
    <w:rsid w:val="00A6136D"/>
    <w:rsid w:val="00A614D2"/>
    <w:rsid w:val="00A6156C"/>
    <w:rsid w:val="00A615C9"/>
    <w:rsid w:val="00A61775"/>
    <w:rsid w:val="00A619A4"/>
    <w:rsid w:val="00A61A8C"/>
    <w:rsid w:val="00A61BF1"/>
    <w:rsid w:val="00A61EDD"/>
    <w:rsid w:val="00A61F8B"/>
    <w:rsid w:val="00A62307"/>
    <w:rsid w:val="00A623BC"/>
    <w:rsid w:val="00A62551"/>
    <w:rsid w:val="00A625D5"/>
    <w:rsid w:val="00A628DC"/>
    <w:rsid w:val="00A6294B"/>
    <w:rsid w:val="00A6298A"/>
    <w:rsid w:val="00A62A0F"/>
    <w:rsid w:val="00A62BC2"/>
    <w:rsid w:val="00A62DFA"/>
    <w:rsid w:val="00A62E28"/>
    <w:rsid w:val="00A62F81"/>
    <w:rsid w:val="00A630CC"/>
    <w:rsid w:val="00A6361E"/>
    <w:rsid w:val="00A636B4"/>
    <w:rsid w:val="00A6377F"/>
    <w:rsid w:val="00A6386A"/>
    <w:rsid w:val="00A63A15"/>
    <w:rsid w:val="00A63B91"/>
    <w:rsid w:val="00A63C01"/>
    <w:rsid w:val="00A63CF0"/>
    <w:rsid w:val="00A63D79"/>
    <w:rsid w:val="00A63E3F"/>
    <w:rsid w:val="00A64311"/>
    <w:rsid w:val="00A64558"/>
    <w:rsid w:val="00A6477A"/>
    <w:rsid w:val="00A647A1"/>
    <w:rsid w:val="00A64825"/>
    <w:rsid w:val="00A6488B"/>
    <w:rsid w:val="00A648AD"/>
    <w:rsid w:val="00A6498E"/>
    <w:rsid w:val="00A649F4"/>
    <w:rsid w:val="00A64A7F"/>
    <w:rsid w:val="00A64C0F"/>
    <w:rsid w:val="00A65116"/>
    <w:rsid w:val="00A65127"/>
    <w:rsid w:val="00A65167"/>
    <w:rsid w:val="00A651FD"/>
    <w:rsid w:val="00A65381"/>
    <w:rsid w:val="00A653FF"/>
    <w:rsid w:val="00A65502"/>
    <w:rsid w:val="00A6559E"/>
    <w:rsid w:val="00A6583A"/>
    <w:rsid w:val="00A65857"/>
    <w:rsid w:val="00A65B6D"/>
    <w:rsid w:val="00A65CCB"/>
    <w:rsid w:val="00A65D12"/>
    <w:rsid w:val="00A65E24"/>
    <w:rsid w:val="00A65EC8"/>
    <w:rsid w:val="00A65F0E"/>
    <w:rsid w:val="00A65F21"/>
    <w:rsid w:val="00A65F34"/>
    <w:rsid w:val="00A66081"/>
    <w:rsid w:val="00A660A2"/>
    <w:rsid w:val="00A661E0"/>
    <w:rsid w:val="00A6623E"/>
    <w:rsid w:val="00A6628A"/>
    <w:rsid w:val="00A663F2"/>
    <w:rsid w:val="00A666EB"/>
    <w:rsid w:val="00A66797"/>
    <w:rsid w:val="00A66865"/>
    <w:rsid w:val="00A6691F"/>
    <w:rsid w:val="00A66A25"/>
    <w:rsid w:val="00A66AF9"/>
    <w:rsid w:val="00A66C0A"/>
    <w:rsid w:val="00A66E5F"/>
    <w:rsid w:val="00A66EEE"/>
    <w:rsid w:val="00A670C4"/>
    <w:rsid w:val="00A670D9"/>
    <w:rsid w:val="00A67306"/>
    <w:rsid w:val="00A6739C"/>
    <w:rsid w:val="00A674AA"/>
    <w:rsid w:val="00A6777F"/>
    <w:rsid w:val="00A6788E"/>
    <w:rsid w:val="00A67B1C"/>
    <w:rsid w:val="00A67D0D"/>
    <w:rsid w:val="00A7008D"/>
    <w:rsid w:val="00A7013C"/>
    <w:rsid w:val="00A7019E"/>
    <w:rsid w:val="00A70263"/>
    <w:rsid w:val="00A70387"/>
    <w:rsid w:val="00A704ED"/>
    <w:rsid w:val="00A70684"/>
    <w:rsid w:val="00A706AA"/>
    <w:rsid w:val="00A706EE"/>
    <w:rsid w:val="00A7076A"/>
    <w:rsid w:val="00A7076B"/>
    <w:rsid w:val="00A70801"/>
    <w:rsid w:val="00A7082A"/>
    <w:rsid w:val="00A7086C"/>
    <w:rsid w:val="00A70935"/>
    <w:rsid w:val="00A70AEC"/>
    <w:rsid w:val="00A70BAB"/>
    <w:rsid w:val="00A70BBC"/>
    <w:rsid w:val="00A70BF5"/>
    <w:rsid w:val="00A70CD4"/>
    <w:rsid w:val="00A70CFC"/>
    <w:rsid w:val="00A70D5F"/>
    <w:rsid w:val="00A70DBF"/>
    <w:rsid w:val="00A70DD1"/>
    <w:rsid w:val="00A70E2A"/>
    <w:rsid w:val="00A70EE9"/>
    <w:rsid w:val="00A70EF3"/>
    <w:rsid w:val="00A70FDE"/>
    <w:rsid w:val="00A70FEA"/>
    <w:rsid w:val="00A7109B"/>
    <w:rsid w:val="00A71170"/>
    <w:rsid w:val="00A716D9"/>
    <w:rsid w:val="00A71875"/>
    <w:rsid w:val="00A718BF"/>
    <w:rsid w:val="00A718D5"/>
    <w:rsid w:val="00A7191D"/>
    <w:rsid w:val="00A71D82"/>
    <w:rsid w:val="00A72319"/>
    <w:rsid w:val="00A72452"/>
    <w:rsid w:val="00A72800"/>
    <w:rsid w:val="00A728E0"/>
    <w:rsid w:val="00A72ADF"/>
    <w:rsid w:val="00A72B10"/>
    <w:rsid w:val="00A72B17"/>
    <w:rsid w:val="00A73223"/>
    <w:rsid w:val="00A73308"/>
    <w:rsid w:val="00A73361"/>
    <w:rsid w:val="00A733B7"/>
    <w:rsid w:val="00A733DA"/>
    <w:rsid w:val="00A7376A"/>
    <w:rsid w:val="00A739D2"/>
    <w:rsid w:val="00A73A3E"/>
    <w:rsid w:val="00A73D77"/>
    <w:rsid w:val="00A73D83"/>
    <w:rsid w:val="00A73E16"/>
    <w:rsid w:val="00A73F70"/>
    <w:rsid w:val="00A740DB"/>
    <w:rsid w:val="00A7417B"/>
    <w:rsid w:val="00A74340"/>
    <w:rsid w:val="00A7434D"/>
    <w:rsid w:val="00A74551"/>
    <w:rsid w:val="00A7457C"/>
    <w:rsid w:val="00A74A99"/>
    <w:rsid w:val="00A74AC6"/>
    <w:rsid w:val="00A74D08"/>
    <w:rsid w:val="00A74D11"/>
    <w:rsid w:val="00A74E62"/>
    <w:rsid w:val="00A75310"/>
    <w:rsid w:val="00A7531E"/>
    <w:rsid w:val="00A755A1"/>
    <w:rsid w:val="00A75669"/>
    <w:rsid w:val="00A75797"/>
    <w:rsid w:val="00A75825"/>
    <w:rsid w:val="00A758B0"/>
    <w:rsid w:val="00A75ACB"/>
    <w:rsid w:val="00A75B33"/>
    <w:rsid w:val="00A75C6D"/>
    <w:rsid w:val="00A75CDC"/>
    <w:rsid w:val="00A75FB7"/>
    <w:rsid w:val="00A76080"/>
    <w:rsid w:val="00A761A9"/>
    <w:rsid w:val="00A762B0"/>
    <w:rsid w:val="00A7630F"/>
    <w:rsid w:val="00A76456"/>
    <w:rsid w:val="00A765FC"/>
    <w:rsid w:val="00A766FE"/>
    <w:rsid w:val="00A76841"/>
    <w:rsid w:val="00A76876"/>
    <w:rsid w:val="00A76950"/>
    <w:rsid w:val="00A76CDB"/>
    <w:rsid w:val="00A76D12"/>
    <w:rsid w:val="00A76D5C"/>
    <w:rsid w:val="00A76DC6"/>
    <w:rsid w:val="00A76E0F"/>
    <w:rsid w:val="00A77080"/>
    <w:rsid w:val="00A7714E"/>
    <w:rsid w:val="00A774D9"/>
    <w:rsid w:val="00A77500"/>
    <w:rsid w:val="00A775B3"/>
    <w:rsid w:val="00A77634"/>
    <w:rsid w:val="00A779B9"/>
    <w:rsid w:val="00A77A28"/>
    <w:rsid w:val="00A77AF0"/>
    <w:rsid w:val="00A77BC9"/>
    <w:rsid w:val="00A77C78"/>
    <w:rsid w:val="00A77D8F"/>
    <w:rsid w:val="00A77FA3"/>
    <w:rsid w:val="00A80310"/>
    <w:rsid w:val="00A80415"/>
    <w:rsid w:val="00A8047A"/>
    <w:rsid w:val="00A805F3"/>
    <w:rsid w:val="00A8067F"/>
    <w:rsid w:val="00A806E2"/>
    <w:rsid w:val="00A807BC"/>
    <w:rsid w:val="00A807BE"/>
    <w:rsid w:val="00A80836"/>
    <w:rsid w:val="00A808EB"/>
    <w:rsid w:val="00A809F4"/>
    <w:rsid w:val="00A80A32"/>
    <w:rsid w:val="00A80B89"/>
    <w:rsid w:val="00A80BA2"/>
    <w:rsid w:val="00A80CD1"/>
    <w:rsid w:val="00A80DF4"/>
    <w:rsid w:val="00A80E8B"/>
    <w:rsid w:val="00A810B1"/>
    <w:rsid w:val="00A810D7"/>
    <w:rsid w:val="00A8121B"/>
    <w:rsid w:val="00A81510"/>
    <w:rsid w:val="00A8164F"/>
    <w:rsid w:val="00A81657"/>
    <w:rsid w:val="00A8186B"/>
    <w:rsid w:val="00A818A4"/>
    <w:rsid w:val="00A818C2"/>
    <w:rsid w:val="00A8196A"/>
    <w:rsid w:val="00A819EF"/>
    <w:rsid w:val="00A81CB8"/>
    <w:rsid w:val="00A81DF4"/>
    <w:rsid w:val="00A81E8F"/>
    <w:rsid w:val="00A822D2"/>
    <w:rsid w:val="00A82594"/>
    <w:rsid w:val="00A8266C"/>
    <w:rsid w:val="00A826E0"/>
    <w:rsid w:val="00A8289D"/>
    <w:rsid w:val="00A8297E"/>
    <w:rsid w:val="00A82B49"/>
    <w:rsid w:val="00A83291"/>
    <w:rsid w:val="00A83388"/>
    <w:rsid w:val="00A834B4"/>
    <w:rsid w:val="00A835A1"/>
    <w:rsid w:val="00A835F1"/>
    <w:rsid w:val="00A8361F"/>
    <w:rsid w:val="00A836C8"/>
    <w:rsid w:val="00A83829"/>
    <w:rsid w:val="00A83964"/>
    <w:rsid w:val="00A8397C"/>
    <w:rsid w:val="00A83A0B"/>
    <w:rsid w:val="00A83B53"/>
    <w:rsid w:val="00A83BDC"/>
    <w:rsid w:val="00A83CA4"/>
    <w:rsid w:val="00A83D39"/>
    <w:rsid w:val="00A83D5A"/>
    <w:rsid w:val="00A83DC7"/>
    <w:rsid w:val="00A83E80"/>
    <w:rsid w:val="00A83F66"/>
    <w:rsid w:val="00A83FCC"/>
    <w:rsid w:val="00A84244"/>
    <w:rsid w:val="00A84340"/>
    <w:rsid w:val="00A843BA"/>
    <w:rsid w:val="00A8447F"/>
    <w:rsid w:val="00A84626"/>
    <w:rsid w:val="00A8473D"/>
    <w:rsid w:val="00A8475A"/>
    <w:rsid w:val="00A84872"/>
    <w:rsid w:val="00A84888"/>
    <w:rsid w:val="00A84A03"/>
    <w:rsid w:val="00A84BB3"/>
    <w:rsid w:val="00A84C20"/>
    <w:rsid w:val="00A84DE2"/>
    <w:rsid w:val="00A84DFC"/>
    <w:rsid w:val="00A84F9D"/>
    <w:rsid w:val="00A85229"/>
    <w:rsid w:val="00A852BC"/>
    <w:rsid w:val="00A858E1"/>
    <w:rsid w:val="00A8593F"/>
    <w:rsid w:val="00A859E8"/>
    <w:rsid w:val="00A85A80"/>
    <w:rsid w:val="00A85DF0"/>
    <w:rsid w:val="00A85E64"/>
    <w:rsid w:val="00A85EC6"/>
    <w:rsid w:val="00A85F7F"/>
    <w:rsid w:val="00A86221"/>
    <w:rsid w:val="00A8630E"/>
    <w:rsid w:val="00A8648A"/>
    <w:rsid w:val="00A86767"/>
    <w:rsid w:val="00A8676F"/>
    <w:rsid w:val="00A86833"/>
    <w:rsid w:val="00A8683B"/>
    <w:rsid w:val="00A86C3B"/>
    <w:rsid w:val="00A86CD4"/>
    <w:rsid w:val="00A86CE1"/>
    <w:rsid w:val="00A86DBB"/>
    <w:rsid w:val="00A86DCB"/>
    <w:rsid w:val="00A87240"/>
    <w:rsid w:val="00A8739B"/>
    <w:rsid w:val="00A87515"/>
    <w:rsid w:val="00A87557"/>
    <w:rsid w:val="00A87635"/>
    <w:rsid w:val="00A878F9"/>
    <w:rsid w:val="00A87B03"/>
    <w:rsid w:val="00A87BC7"/>
    <w:rsid w:val="00A87BE8"/>
    <w:rsid w:val="00A87C4F"/>
    <w:rsid w:val="00A87CA1"/>
    <w:rsid w:val="00A87D06"/>
    <w:rsid w:val="00A87D30"/>
    <w:rsid w:val="00A87D36"/>
    <w:rsid w:val="00A87E4D"/>
    <w:rsid w:val="00A87ED2"/>
    <w:rsid w:val="00A90449"/>
    <w:rsid w:val="00A90593"/>
    <w:rsid w:val="00A90672"/>
    <w:rsid w:val="00A90836"/>
    <w:rsid w:val="00A90AD3"/>
    <w:rsid w:val="00A90AE7"/>
    <w:rsid w:val="00A90AFC"/>
    <w:rsid w:val="00A90CD8"/>
    <w:rsid w:val="00A90D7A"/>
    <w:rsid w:val="00A90F68"/>
    <w:rsid w:val="00A91004"/>
    <w:rsid w:val="00A911D8"/>
    <w:rsid w:val="00A914CE"/>
    <w:rsid w:val="00A91563"/>
    <w:rsid w:val="00A915A9"/>
    <w:rsid w:val="00A916E3"/>
    <w:rsid w:val="00A91775"/>
    <w:rsid w:val="00A91794"/>
    <w:rsid w:val="00A919A6"/>
    <w:rsid w:val="00A91A27"/>
    <w:rsid w:val="00A91BC6"/>
    <w:rsid w:val="00A91C4A"/>
    <w:rsid w:val="00A91CEE"/>
    <w:rsid w:val="00A91DAF"/>
    <w:rsid w:val="00A91E0C"/>
    <w:rsid w:val="00A91E86"/>
    <w:rsid w:val="00A91F20"/>
    <w:rsid w:val="00A91F6D"/>
    <w:rsid w:val="00A920D2"/>
    <w:rsid w:val="00A9213E"/>
    <w:rsid w:val="00A921DE"/>
    <w:rsid w:val="00A9224C"/>
    <w:rsid w:val="00A922D4"/>
    <w:rsid w:val="00A92436"/>
    <w:rsid w:val="00A92456"/>
    <w:rsid w:val="00A92590"/>
    <w:rsid w:val="00A9283C"/>
    <w:rsid w:val="00A92AB3"/>
    <w:rsid w:val="00A92AC7"/>
    <w:rsid w:val="00A92AD4"/>
    <w:rsid w:val="00A92C8F"/>
    <w:rsid w:val="00A92D97"/>
    <w:rsid w:val="00A92F7D"/>
    <w:rsid w:val="00A9356C"/>
    <w:rsid w:val="00A9357E"/>
    <w:rsid w:val="00A936F1"/>
    <w:rsid w:val="00A937EA"/>
    <w:rsid w:val="00A9381A"/>
    <w:rsid w:val="00A93859"/>
    <w:rsid w:val="00A938C7"/>
    <w:rsid w:val="00A93BCB"/>
    <w:rsid w:val="00A93C0C"/>
    <w:rsid w:val="00A9401B"/>
    <w:rsid w:val="00A9427D"/>
    <w:rsid w:val="00A94299"/>
    <w:rsid w:val="00A942D7"/>
    <w:rsid w:val="00A9434C"/>
    <w:rsid w:val="00A943D0"/>
    <w:rsid w:val="00A94598"/>
    <w:rsid w:val="00A9485C"/>
    <w:rsid w:val="00A948D3"/>
    <w:rsid w:val="00A94AA9"/>
    <w:rsid w:val="00A94BD2"/>
    <w:rsid w:val="00A94D83"/>
    <w:rsid w:val="00A95041"/>
    <w:rsid w:val="00A951C5"/>
    <w:rsid w:val="00A951D1"/>
    <w:rsid w:val="00A95279"/>
    <w:rsid w:val="00A952B2"/>
    <w:rsid w:val="00A95557"/>
    <w:rsid w:val="00A95992"/>
    <w:rsid w:val="00A95A3D"/>
    <w:rsid w:val="00A95BB1"/>
    <w:rsid w:val="00A95D34"/>
    <w:rsid w:val="00A96084"/>
    <w:rsid w:val="00A961A7"/>
    <w:rsid w:val="00A96228"/>
    <w:rsid w:val="00A96541"/>
    <w:rsid w:val="00A9671D"/>
    <w:rsid w:val="00A9686C"/>
    <w:rsid w:val="00A9696A"/>
    <w:rsid w:val="00A969B6"/>
    <w:rsid w:val="00A96AD1"/>
    <w:rsid w:val="00A96C11"/>
    <w:rsid w:val="00A96CDA"/>
    <w:rsid w:val="00A96D8D"/>
    <w:rsid w:val="00A9738F"/>
    <w:rsid w:val="00A9778D"/>
    <w:rsid w:val="00A97803"/>
    <w:rsid w:val="00A97829"/>
    <w:rsid w:val="00A97902"/>
    <w:rsid w:val="00A9795C"/>
    <w:rsid w:val="00A97AB9"/>
    <w:rsid w:val="00A97B44"/>
    <w:rsid w:val="00A97B80"/>
    <w:rsid w:val="00A97D1B"/>
    <w:rsid w:val="00AA01A6"/>
    <w:rsid w:val="00AA01EB"/>
    <w:rsid w:val="00AA047B"/>
    <w:rsid w:val="00AA0563"/>
    <w:rsid w:val="00AA0718"/>
    <w:rsid w:val="00AA0799"/>
    <w:rsid w:val="00AA0918"/>
    <w:rsid w:val="00AA0A2D"/>
    <w:rsid w:val="00AA0AAC"/>
    <w:rsid w:val="00AA0BA6"/>
    <w:rsid w:val="00AA0BF4"/>
    <w:rsid w:val="00AA0E4C"/>
    <w:rsid w:val="00AA11B0"/>
    <w:rsid w:val="00AA1254"/>
    <w:rsid w:val="00AA12E1"/>
    <w:rsid w:val="00AA1576"/>
    <w:rsid w:val="00AA159C"/>
    <w:rsid w:val="00AA16B8"/>
    <w:rsid w:val="00AA176A"/>
    <w:rsid w:val="00AA178E"/>
    <w:rsid w:val="00AA1807"/>
    <w:rsid w:val="00AA1908"/>
    <w:rsid w:val="00AA19EC"/>
    <w:rsid w:val="00AA19F1"/>
    <w:rsid w:val="00AA19FA"/>
    <w:rsid w:val="00AA1DD0"/>
    <w:rsid w:val="00AA1ED1"/>
    <w:rsid w:val="00AA201D"/>
    <w:rsid w:val="00AA2197"/>
    <w:rsid w:val="00AA21CF"/>
    <w:rsid w:val="00AA21E4"/>
    <w:rsid w:val="00AA22DB"/>
    <w:rsid w:val="00AA253A"/>
    <w:rsid w:val="00AA281C"/>
    <w:rsid w:val="00AA285F"/>
    <w:rsid w:val="00AA291D"/>
    <w:rsid w:val="00AA29A1"/>
    <w:rsid w:val="00AA2B06"/>
    <w:rsid w:val="00AA2E9D"/>
    <w:rsid w:val="00AA31A5"/>
    <w:rsid w:val="00AA32EC"/>
    <w:rsid w:val="00AA3321"/>
    <w:rsid w:val="00AA3398"/>
    <w:rsid w:val="00AA359A"/>
    <w:rsid w:val="00AA35CE"/>
    <w:rsid w:val="00AA368D"/>
    <w:rsid w:val="00AA379A"/>
    <w:rsid w:val="00AA37B4"/>
    <w:rsid w:val="00AA383E"/>
    <w:rsid w:val="00AA3884"/>
    <w:rsid w:val="00AA3918"/>
    <w:rsid w:val="00AA3953"/>
    <w:rsid w:val="00AA3962"/>
    <w:rsid w:val="00AA3A7F"/>
    <w:rsid w:val="00AA3B97"/>
    <w:rsid w:val="00AA3BE5"/>
    <w:rsid w:val="00AA3C3E"/>
    <w:rsid w:val="00AA3E54"/>
    <w:rsid w:val="00AA42A3"/>
    <w:rsid w:val="00AA4327"/>
    <w:rsid w:val="00AA4532"/>
    <w:rsid w:val="00AA45DF"/>
    <w:rsid w:val="00AA486C"/>
    <w:rsid w:val="00AA49DD"/>
    <w:rsid w:val="00AA4A3C"/>
    <w:rsid w:val="00AA4A4D"/>
    <w:rsid w:val="00AA4B6A"/>
    <w:rsid w:val="00AA4E31"/>
    <w:rsid w:val="00AA4F41"/>
    <w:rsid w:val="00AA4F93"/>
    <w:rsid w:val="00AA4FEB"/>
    <w:rsid w:val="00AA51E0"/>
    <w:rsid w:val="00AA5278"/>
    <w:rsid w:val="00AA527C"/>
    <w:rsid w:val="00AA52F8"/>
    <w:rsid w:val="00AA56D1"/>
    <w:rsid w:val="00AA58DE"/>
    <w:rsid w:val="00AA5B3F"/>
    <w:rsid w:val="00AA5D86"/>
    <w:rsid w:val="00AA5EB8"/>
    <w:rsid w:val="00AA5F74"/>
    <w:rsid w:val="00AA5FC7"/>
    <w:rsid w:val="00AA608B"/>
    <w:rsid w:val="00AA6324"/>
    <w:rsid w:val="00AA6399"/>
    <w:rsid w:val="00AA657C"/>
    <w:rsid w:val="00AA669F"/>
    <w:rsid w:val="00AA6705"/>
    <w:rsid w:val="00AA67FC"/>
    <w:rsid w:val="00AA68DB"/>
    <w:rsid w:val="00AA6AF1"/>
    <w:rsid w:val="00AA6C06"/>
    <w:rsid w:val="00AA6EBD"/>
    <w:rsid w:val="00AA72A6"/>
    <w:rsid w:val="00AA72ED"/>
    <w:rsid w:val="00AA735A"/>
    <w:rsid w:val="00AA75CE"/>
    <w:rsid w:val="00AA75EB"/>
    <w:rsid w:val="00AA76F8"/>
    <w:rsid w:val="00AA7E09"/>
    <w:rsid w:val="00AB0037"/>
    <w:rsid w:val="00AB0063"/>
    <w:rsid w:val="00AB016B"/>
    <w:rsid w:val="00AB01BF"/>
    <w:rsid w:val="00AB0200"/>
    <w:rsid w:val="00AB0236"/>
    <w:rsid w:val="00AB0555"/>
    <w:rsid w:val="00AB0557"/>
    <w:rsid w:val="00AB064E"/>
    <w:rsid w:val="00AB0668"/>
    <w:rsid w:val="00AB06AE"/>
    <w:rsid w:val="00AB0772"/>
    <w:rsid w:val="00AB07F2"/>
    <w:rsid w:val="00AB07F5"/>
    <w:rsid w:val="00AB08FE"/>
    <w:rsid w:val="00AB0A78"/>
    <w:rsid w:val="00AB0A9B"/>
    <w:rsid w:val="00AB0B77"/>
    <w:rsid w:val="00AB0B8F"/>
    <w:rsid w:val="00AB0C7C"/>
    <w:rsid w:val="00AB0D6A"/>
    <w:rsid w:val="00AB0ECF"/>
    <w:rsid w:val="00AB1013"/>
    <w:rsid w:val="00AB1056"/>
    <w:rsid w:val="00AB107A"/>
    <w:rsid w:val="00AB1088"/>
    <w:rsid w:val="00AB111E"/>
    <w:rsid w:val="00AB1127"/>
    <w:rsid w:val="00AB1175"/>
    <w:rsid w:val="00AB1208"/>
    <w:rsid w:val="00AB1209"/>
    <w:rsid w:val="00AB1377"/>
    <w:rsid w:val="00AB145D"/>
    <w:rsid w:val="00AB14F0"/>
    <w:rsid w:val="00AB159C"/>
    <w:rsid w:val="00AB1642"/>
    <w:rsid w:val="00AB1813"/>
    <w:rsid w:val="00AB1A71"/>
    <w:rsid w:val="00AB1CD2"/>
    <w:rsid w:val="00AB1D3A"/>
    <w:rsid w:val="00AB1F1E"/>
    <w:rsid w:val="00AB201B"/>
    <w:rsid w:val="00AB21FC"/>
    <w:rsid w:val="00AB223F"/>
    <w:rsid w:val="00AB22A5"/>
    <w:rsid w:val="00AB2844"/>
    <w:rsid w:val="00AB2B3A"/>
    <w:rsid w:val="00AB2D74"/>
    <w:rsid w:val="00AB2FAD"/>
    <w:rsid w:val="00AB2FDB"/>
    <w:rsid w:val="00AB33FA"/>
    <w:rsid w:val="00AB3428"/>
    <w:rsid w:val="00AB356B"/>
    <w:rsid w:val="00AB358D"/>
    <w:rsid w:val="00AB35DC"/>
    <w:rsid w:val="00AB369D"/>
    <w:rsid w:val="00AB3719"/>
    <w:rsid w:val="00AB3794"/>
    <w:rsid w:val="00AB3798"/>
    <w:rsid w:val="00AB37CE"/>
    <w:rsid w:val="00AB3983"/>
    <w:rsid w:val="00AB39A3"/>
    <w:rsid w:val="00AB3ADA"/>
    <w:rsid w:val="00AB3B83"/>
    <w:rsid w:val="00AB3C72"/>
    <w:rsid w:val="00AB4016"/>
    <w:rsid w:val="00AB4124"/>
    <w:rsid w:val="00AB4304"/>
    <w:rsid w:val="00AB47BB"/>
    <w:rsid w:val="00AB482C"/>
    <w:rsid w:val="00AB49A9"/>
    <w:rsid w:val="00AB4A28"/>
    <w:rsid w:val="00AB4B33"/>
    <w:rsid w:val="00AB4EFB"/>
    <w:rsid w:val="00AB4F1A"/>
    <w:rsid w:val="00AB50A5"/>
    <w:rsid w:val="00AB5104"/>
    <w:rsid w:val="00AB51BA"/>
    <w:rsid w:val="00AB5537"/>
    <w:rsid w:val="00AB56A6"/>
    <w:rsid w:val="00AB58B7"/>
    <w:rsid w:val="00AB59FD"/>
    <w:rsid w:val="00AB5D15"/>
    <w:rsid w:val="00AB60FF"/>
    <w:rsid w:val="00AB612C"/>
    <w:rsid w:val="00AB62F6"/>
    <w:rsid w:val="00AB6386"/>
    <w:rsid w:val="00AB6457"/>
    <w:rsid w:val="00AB64F6"/>
    <w:rsid w:val="00AB6562"/>
    <w:rsid w:val="00AB6998"/>
    <w:rsid w:val="00AB6A9A"/>
    <w:rsid w:val="00AB6E25"/>
    <w:rsid w:val="00AB6F58"/>
    <w:rsid w:val="00AB70E1"/>
    <w:rsid w:val="00AB7275"/>
    <w:rsid w:val="00AB7401"/>
    <w:rsid w:val="00AB757F"/>
    <w:rsid w:val="00AB75A2"/>
    <w:rsid w:val="00AB7760"/>
    <w:rsid w:val="00AB778A"/>
    <w:rsid w:val="00AB7790"/>
    <w:rsid w:val="00AB77F8"/>
    <w:rsid w:val="00AB7818"/>
    <w:rsid w:val="00AB782F"/>
    <w:rsid w:val="00AB7907"/>
    <w:rsid w:val="00AB7916"/>
    <w:rsid w:val="00AB7AC0"/>
    <w:rsid w:val="00AB7E58"/>
    <w:rsid w:val="00AB7FC2"/>
    <w:rsid w:val="00AC0391"/>
    <w:rsid w:val="00AC03CD"/>
    <w:rsid w:val="00AC04FE"/>
    <w:rsid w:val="00AC0535"/>
    <w:rsid w:val="00AC05F0"/>
    <w:rsid w:val="00AC066F"/>
    <w:rsid w:val="00AC06A0"/>
    <w:rsid w:val="00AC06D2"/>
    <w:rsid w:val="00AC0AC7"/>
    <w:rsid w:val="00AC0F54"/>
    <w:rsid w:val="00AC12EC"/>
    <w:rsid w:val="00AC1520"/>
    <w:rsid w:val="00AC152B"/>
    <w:rsid w:val="00AC156C"/>
    <w:rsid w:val="00AC1597"/>
    <w:rsid w:val="00AC1896"/>
    <w:rsid w:val="00AC1955"/>
    <w:rsid w:val="00AC1A5C"/>
    <w:rsid w:val="00AC1BE3"/>
    <w:rsid w:val="00AC1D84"/>
    <w:rsid w:val="00AC1FE6"/>
    <w:rsid w:val="00AC1FFA"/>
    <w:rsid w:val="00AC202E"/>
    <w:rsid w:val="00AC2117"/>
    <w:rsid w:val="00AC2137"/>
    <w:rsid w:val="00AC215E"/>
    <w:rsid w:val="00AC23B4"/>
    <w:rsid w:val="00AC24E6"/>
    <w:rsid w:val="00AC2532"/>
    <w:rsid w:val="00AC2569"/>
    <w:rsid w:val="00AC2933"/>
    <w:rsid w:val="00AC2995"/>
    <w:rsid w:val="00AC29CD"/>
    <w:rsid w:val="00AC2B57"/>
    <w:rsid w:val="00AC2B83"/>
    <w:rsid w:val="00AC2CF4"/>
    <w:rsid w:val="00AC2D28"/>
    <w:rsid w:val="00AC300D"/>
    <w:rsid w:val="00AC318A"/>
    <w:rsid w:val="00AC31C1"/>
    <w:rsid w:val="00AC3616"/>
    <w:rsid w:val="00AC391E"/>
    <w:rsid w:val="00AC3B03"/>
    <w:rsid w:val="00AC3B93"/>
    <w:rsid w:val="00AC3C38"/>
    <w:rsid w:val="00AC3C68"/>
    <w:rsid w:val="00AC3D67"/>
    <w:rsid w:val="00AC3EE2"/>
    <w:rsid w:val="00AC4057"/>
    <w:rsid w:val="00AC4059"/>
    <w:rsid w:val="00AC407D"/>
    <w:rsid w:val="00AC414A"/>
    <w:rsid w:val="00AC421B"/>
    <w:rsid w:val="00AC42E6"/>
    <w:rsid w:val="00AC440A"/>
    <w:rsid w:val="00AC4621"/>
    <w:rsid w:val="00AC46CE"/>
    <w:rsid w:val="00AC4A7B"/>
    <w:rsid w:val="00AC4B76"/>
    <w:rsid w:val="00AC4CA5"/>
    <w:rsid w:val="00AC4CBC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D82"/>
    <w:rsid w:val="00AC5E6C"/>
    <w:rsid w:val="00AC5EC0"/>
    <w:rsid w:val="00AC5F91"/>
    <w:rsid w:val="00AC5FCA"/>
    <w:rsid w:val="00AC5FEE"/>
    <w:rsid w:val="00AC6016"/>
    <w:rsid w:val="00AC6019"/>
    <w:rsid w:val="00AC606D"/>
    <w:rsid w:val="00AC60CC"/>
    <w:rsid w:val="00AC6186"/>
    <w:rsid w:val="00AC6384"/>
    <w:rsid w:val="00AC63FC"/>
    <w:rsid w:val="00AC64A6"/>
    <w:rsid w:val="00AC6564"/>
    <w:rsid w:val="00AC6630"/>
    <w:rsid w:val="00AC6B63"/>
    <w:rsid w:val="00AC6CAD"/>
    <w:rsid w:val="00AC6CE5"/>
    <w:rsid w:val="00AC6D6E"/>
    <w:rsid w:val="00AC6DCE"/>
    <w:rsid w:val="00AC6F43"/>
    <w:rsid w:val="00AC6F68"/>
    <w:rsid w:val="00AC6F99"/>
    <w:rsid w:val="00AC70A9"/>
    <w:rsid w:val="00AC742A"/>
    <w:rsid w:val="00AC747C"/>
    <w:rsid w:val="00AC750E"/>
    <w:rsid w:val="00AC762F"/>
    <w:rsid w:val="00AC78E4"/>
    <w:rsid w:val="00AC7919"/>
    <w:rsid w:val="00AC7A21"/>
    <w:rsid w:val="00AC7A2A"/>
    <w:rsid w:val="00AC7C2F"/>
    <w:rsid w:val="00AC7D74"/>
    <w:rsid w:val="00AC7DD9"/>
    <w:rsid w:val="00AC7E47"/>
    <w:rsid w:val="00AD009F"/>
    <w:rsid w:val="00AD00BF"/>
    <w:rsid w:val="00AD0109"/>
    <w:rsid w:val="00AD01F0"/>
    <w:rsid w:val="00AD053D"/>
    <w:rsid w:val="00AD05D9"/>
    <w:rsid w:val="00AD07C2"/>
    <w:rsid w:val="00AD0A30"/>
    <w:rsid w:val="00AD0ADE"/>
    <w:rsid w:val="00AD0BF8"/>
    <w:rsid w:val="00AD0C96"/>
    <w:rsid w:val="00AD10E0"/>
    <w:rsid w:val="00AD12D3"/>
    <w:rsid w:val="00AD1479"/>
    <w:rsid w:val="00AD1837"/>
    <w:rsid w:val="00AD18E6"/>
    <w:rsid w:val="00AD1964"/>
    <w:rsid w:val="00AD19F4"/>
    <w:rsid w:val="00AD1A49"/>
    <w:rsid w:val="00AD1B30"/>
    <w:rsid w:val="00AD1E15"/>
    <w:rsid w:val="00AD1FAC"/>
    <w:rsid w:val="00AD1FB4"/>
    <w:rsid w:val="00AD235D"/>
    <w:rsid w:val="00AD237A"/>
    <w:rsid w:val="00AD2664"/>
    <w:rsid w:val="00AD283E"/>
    <w:rsid w:val="00AD2DCF"/>
    <w:rsid w:val="00AD31D1"/>
    <w:rsid w:val="00AD3249"/>
    <w:rsid w:val="00AD33C8"/>
    <w:rsid w:val="00AD3590"/>
    <w:rsid w:val="00AD36A0"/>
    <w:rsid w:val="00AD37A9"/>
    <w:rsid w:val="00AD382A"/>
    <w:rsid w:val="00AD39F3"/>
    <w:rsid w:val="00AD3A8C"/>
    <w:rsid w:val="00AD3AA6"/>
    <w:rsid w:val="00AD3BF6"/>
    <w:rsid w:val="00AD3C67"/>
    <w:rsid w:val="00AD3D01"/>
    <w:rsid w:val="00AD3FCF"/>
    <w:rsid w:val="00AD41FD"/>
    <w:rsid w:val="00AD4521"/>
    <w:rsid w:val="00AD47EA"/>
    <w:rsid w:val="00AD4AB4"/>
    <w:rsid w:val="00AD4DD3"/>
    <w:rsid w:val="00AD4E96"/>
    <w:rsid w:val="00AD4EE7"/>
    <w:rsid w:val="00AD5158"/>
    <w:rsid w:val="00AD5447"/>
    <w:rsid w:val="00AD54C9"/>
    <w:rsid w:val="00AD5693"/>
    <w:rsid w:val="00AD5925"/>
    <w:rsid w:val="00AD5965"/>
    <w:rsid w:val="00AD59C7"/>
    <w:rsid w:val="00AD5A23"/>
    <w:rsid w:val="00AD5B17"/>
    <w:rsid w:val="00AD5B30"/>
    <w:rsid w:val="00AD5C06"/>
    <w:rsid w:val="00AD5DA6"/>
    <w:rsid w:val="00AD5E92"/>
    <w:rsid w:val="00AD5EED"/>
    <w:rsid w:val="00AD5F5D"/>
    <w:rsid w:val="00AD600C"/>
    <w:rsid w:val="00AD60BB"/>
    <w:rsid w:val="00AD611A"/>
    <w:rsid w:val="00AD62A5"/>
    <w:rsid w:val="00AD6408"/>
    <w:rsid w:val="00AD643B"/>
    <w:rsid w:val="00AD64D4"/>
    <w:rsid w:val="00AD65FA"/>
    <w:rsid w:val="00AD687D"/>
    <w:rsid w:val="00AD6884"/>
    <w:rsid w:val="00AD6903"/>
    <w:rsid w:val="00AD699F"/>
    <w:rsid w:val="00AD6A0A"/>
    <w:rsid w:val="00AD6D2E"/>
    <w:rsid w:val="00AD6D8F"/>
    <w:rsid w:val="00AD6E0B"/>
    <w:rsid w:val="00AD6EE8"/>
    <w:rsid w:val="00AD71B8"/>
    <w:rsid w:val="00AD71DB"/>
    <w:rsid w:val="00AD72A3"/>
    <w:rsid w:val="00AD72F6"/>
    <w:rsid w:val="00AD736D"/>
    <w:rsid w:val="00AD7484"/>
    <w:rsid w:val="00AD751B"/>
    <w:rsid w:val="00AD759A"/>
    <w:rsid w:val="00AD77E0"/>
    <w:rsid w:val="00AD7A39"/>
    <w:rsid w:val="00AD7AB6"/>
    <w:rsid w:val="00AD7B01"/>
    <w:rsid w:val="00AD7D57"/>
    <w:rsid w:val="00AD7DED"/>
    <w:rsid w:val="00AE0331"/>
    <w:rsid w:val="00AE03D0"/>
    <w:rsid w:val="00AE0403"/>
    <w:rsid w:val="00AE0537"/>
    <w:rsid w:val="00AE065E"/>
    <w:rsid w:val="00AE0663"/>
    <w:rsid w:val="00AE08C8"/>
    <w:rsid w:val="00AE0970"/>
    <w:rsid w:val="00AE099C"/>
    <w:rsid w:val="00AE0B0E"/>
    <w:rsid w:val="00AE0B5D"/>
    <w:rsid w:val="00AE0D60"/>
    <w:rsid w:val="00AE0F32"/>
    <w:rsid w:val="00AE10EC"/>
    <w:rsid w:val="00AE11FE"/>
    <w:rsid w:val="00AE1310"/>
    <w:rsid w:val="00AE139C"/>
    <w:rsid w:val="00AE1425"/>
    <w:rsid w:val="00AE14CF"/>
    <w:rsid w:val="00AE163A"/>
    <w:rsid w:val="00AE1641"/>
    <w:rsid w:val="00AE169C"/>
    <w:rsid w:val="00AE1713"/>
    <w:rsid w:val="00AE1729"/>
    <w:rsid w:val="00AE1783"/>
    <w:rsid w:val="00AE18D9"/>
    <w:rsid w:val="00AE18FD"/>
    <w:rsid w:val="00AE1B7F"/>
    <w:rsid w:val="00AE1C68"/>
    <w:rsid w:val="00AE1CF1"/>
    <w:rsid w:val="00AE1D1B"/>
    <w:rsid w:val="00AE1ED4"/>
    <w:rsid w:val="00AE1F0F"/>
    <w:rsid w:val="00AE234D"/>
    <w:rsid w:val="00AE2390"/>
    <w:rsid w:val="00AE245E"/>
    <w:rsid w:val="00AE246A"/>
    <w:rsid w:val="00AE2533"/>
    <w:rsid w:val="00AE2547"/>
    <w:rsid w:val="00AE2672"/>
    <w:rsid w:val="00AE269E"/>
    <w:rsid w:val="00AE2757"/>
    <w:rsid w:val="00AE27CD"/>
    <w:rsid w:val="00AE2B38"/>
    <w:rsid w:val="00AE2C31"/>
    <w:rsid w:val="00AE2C8D"/>
    <w:rsid w:val="00AE2CA9"/>
    <w:rsid w:val="00AE2D4E"/>
    <w:rsid w:val="00AE2DF3"/>
    <w:rsid w:val="00AE2F2D"/>
    <w:rsid w:val="00AE2FCD"/>
    <w:rsid w:val="00AE3216"/>
    <w:rsid w:val="00AE32FC"/>
    <w:rsid w:val="00AE33EA"/>
    <w:rsid w:val="00AE3709"/>
    <w:rsid w:val="00AE370A"/>
    <w:rsid w:val="00AE371B"/>
    <w:rsid w:val="00AE3934"/>
    <w:rsid w:val="00AE3B2F"/>
    <w:rsid w:val="00AE3E6F"/>
    <w:rsid w:val="00AE3EF9"/>
    <w:rsid w:val="00AE4103"/>
    <w:rsid w:val="00AE42DF"/>
    <w:rsid w:val="00AE4559"/>
    <w:rsid w:val="00AE4674"/>
    <w:rsid w:val="00AE4788"/>
    <w:rsid w:val="00AE47E1"/>
    <w:rsid w:val="00AE47E8"/>
    <w:rsid w:val="00AE4910"/>
    <w:rsid w:val="00AE496B"/>
    <w:rsid w:val="00AE4B2B"/>
    <w:rsid w:val="00AE4B88"/>
    <w:rsid w:val="00AE4BFF"/>
    <w:rsid w:val="00AE4C2D"/>
    <w:rsid w:val="00AE4C5E"/>
    <w:rsid w:val="00AE4CC1"/>
    <w:rsid w:val="00AE4F69"/>
    <w:rsid w:val="00AE5071"/>
    <w:rsid w:val="00AE50AE"/>
    <w:rsid w:val="00AE55B4"/>
    <w:rsid w:val="00AE59C4"/>
    <w:rsid w:val="00AE59E6"/>
    <w:rsid w:val="00AE5B16"/>
    <w:rsid w:val="00AE5B5A"/>
    <w:rsid w:val="00AE5B62"/>
    <w:rsid w:val="00AE5EF8"/>
    <w:rsid w:val="00AE5F84"/>
    <w:rsid w:val="00AE5FA4"/>
    <w:rsid w:val="00AE60D4"/>
    <w:rsid w:val="00AE60F4"/>
    <w:rsid w:val="00AE6157"/>
    <w:rsid w:val="00AE615B"/>
    <w:rsid w:val="00AE62C0"/>
    <w:rsid w:val="00AE6537"/>
    <w:rsid w:val="00AE65A1"/>
    <w:rsid w:val="00AE66A2"/>
    <w:rsid w:val="00AE66C3"/>
    <w:rsid w:val="00AE67F3"/>
    <w:rsid w:val="00AE6CEC"/>
    <w:rsid w:val="00AE710A"/>
    <w:rsid w:val="00AE7137"/>
    <w:rsid w:val="00AE71DB"/>
    <w:rsid w:val="00AE72D3"/>
    <w:rsid w:val="00AE737F"/>
    <w:rsid w:val="00AE75F0"/>
    <w:rsid w:val="00AE7611"/>
    <w:rsid w:val="00AE7760"/>
    <w:rsid w:val="00AE7783"/>
    <w:rsid w:val="00AE781B"/>
    <w:rsid w:val="00AE7827"/>
    <w:rsid w:val="00AE7A1A"/>
    <w:rsid w:val="00AE7F23"/>
    <w:rsid w:val="00AE7F63"/>
    <w:rsid w:val="00AF02FF"/>
    <w:rsid w:val="00AF0439"/>
    <w:rsid w:val="00AF04DF"/>
    <w:rsid w:val="00AF06A6"/>
    <w:rsid w:val="00AF06B7"/>
    <w:rsid w:val="00AF06EB"/>
    <w:rsid w:val="00AF09BB"/>
    <w:rsid w:val="00AF0A0E"/>
    <w:rsid w:val="00AF0EA7"/>
    <w:rsid w:val="00AF0F61"/>
    <w:rsid w:val="00AF0F99"/>
    <w:rsid w:val="00AF1073"/>
    <w:rsid w:val="00AF10D5"/>
    <w:rsid w:val="00AF11F7"/>
    <w:rsid w:val="00AF13D9"/>
    <w:rsid w:val="00AF153C"/>
    <w:rsid w:val="00AF1709"/>
    <w:rsid w:val="00AF1A6E"/>
    <w:rsid w:val="00AF24B0"/>
    <w:rsid w:val="00AF2553"/>
    <w:rsid w:val="00AF2698"/>
    <w:rsid w:val="00AF2A54"/>
    <w:rsid w:val="00AF2B47"/>
    <w:rsid w:val="00AF306A"/>
    <w:rsid w:val="00AF313C"/>
    <w:rsid w:val="00AF318C"/>
    <w:rsid w:val="00AF3481"/>
    <w:rsid w:val="00AF349E"/>
    <w:rsid w:val="00AF34CF"/>
    <w:rsid w:val="00AF34D2"/>
    <w:rsid w:val="00AF3581"/>
    <w:rsid w:val="00AF37D2"/>
    <w:rsid w:val="00AF3867"/>
    <w:rsid w:val="00AF3970"/>
    <w:rsid w:val="00AF3AB0"/>
    <w:rsid w:val="00AF3AD4"/>
    <w:rsid w:val="00AF3B64"/>
    <w:rsid w:val="00AF3C24"/>
    <w:rsid w:val="00AF3D71"/>
    <w:rsid w:val="00AF3E9C"/>
    <w:rsid w:val="00AF4134"/>
    <w:rsid w:val="00AF4388"/>
    <w:rsid w:val="00AF447A"/>
    <w:rsid w:val="00AF4503"/>
    <w:rsid w:val="00AF45DE"/>
    <w:rsid w:val="00AF49CF"/>
    <w:rsid w:val="00AF4A0F"/>
    <w:rsid w:val="00AF4E4D"/>
    <w:rsid w:val="00AF4FAB"/>
    <w:rsid w:val="00AF4FD6"/>
    <w:rsid w:val="00AF5253"/>
    <w:rsid w:val="00AF5395"/>
    <w:rsid w:val="00AF5397"/>
    <w:rsid w:val="00AF53B0"/>
    <w:rsid w:val="00AF54F4"/>
    <w:rsid w:val="00AF5506"/>
    <w:rsid w:val="00AF55BF"/>
    <w:rsid w:val="00AF55E7"/>
    <w:rsid w:val="00AF5659"/>
    <w:rsid w:val="00AF5877"/>
    <w:rsid w:val="00AF5C6D"/>
    <w:rsid w:val="00AF6105"/>
    <w:rsid w:val="00AF61B0"/>
    <w:rsid w:val="00AF61F3"/>
    <w:rsid w:val="00AF622A"/>
    <w:rsid w:val="00AF6384"/>
    <w:rsid w:val="00AF6463"/>
    <w:rsid w:val="00AF64E4"/>
    <w:rsid w:val="00AF6541"/>
    <w:rsid w:val="00AF6547"/>
    <w:rsid w:val="00AF6690"/>
    <w:rsid w:val="00AF674C"/>
    <w:rsid w:val="00AF690B"/>
    <w:rsid w:val="00AF69A1"/>
    <w:rsid w:val="00AF69AA"/>
    <w:rsid w:val="00AF6CBF"/>
    <w:rsid w:val="00AF6D56"/>
    <w:rsid w:val="00AF6EED"/>
    <w:rsid w:val="00AF6F0F"/>
    <w:rsid w:val="00AF6F4E"/>
    <w:rsid w:val="00AF7149"/>
    <w:rsid w:val="00AF7405"/>
    <w:rsid w:val="00AF7455"/>
    <w:rsid w:val="00AF7473"/>
    <w:rsid w:val="00AF7569"/>
    <w:rsid w:val="00AF7746"/>
    <w:rsid w:val="00AF778B"/>
    <w:rsid w:val="00AF79FC"/>
    <w:rsid w:val="00AF7A55"/>
    <w:rsid w:val="00AF7C55"/>
    <w:rsid w:val="00AF7DAC"/>
    <w:rsid w:val="00AF7ED0"/>
    <w:rsid w:val="00B001A6"/>
    <w:rsid w:val="00B0023B"/>
    <w:rsid w:val="00B00265"/>
    <w:rsid w:val="00B00F22"/>
    <w:rsid w:val="00B00F8F"/>
    <w:rsid w:val="00B00F91"/>
    <w:rsid w:val="00B01013"/>
    <w:rsid w:val="00B0107C"/>
    <w:rsid w:val="00B01142"/>
    <w:rsid w:val="00B01274"/>
    <w:rsid w:val="00B01389"/>
    <w:rsid w:val="00B013A1"/>
    <w:rsid w:val="00B01590"/>
    <w:rsid w:val="00B01620"/>
    <w:rsid w:val="00B0174D"/>
    <w:rsid w:val="00B01A1A"/>
    <w:rsid w:val="00B01BCF"/>
    <w:rsid w:val="00B01D8A"/>
    <w:rsid w:val="00B01EC1"/>
    <w:rsid w:val="00B021D2"/>
    <w:rsid w:val="00B0227B"/>
    <w:rsid w:val="00B0233E"/>
    <w:rsid w:val="00B0246D"/>
    <w:rsid w:val="00B0259C"/>
    <w:rsid w:val="00B027A7"/>
    <w:rsid w:val="00B027A9"/>
    <w:rsid w:val="00B02871"/>
    <w:rsid w:val="00B0291F"/>
    <w:rsid w:val="00B02B8F"/>
    <w:rsid w:val="00B02D2B"/>
    <w:rsid w:val="00B02F72"/>
    <w:rsid w:val="00B02F90"/>
    <w:rsid w:val="00B03023"/>
    <w:rsid w:val="00B03052"/>
    <w:rsid w:val="00B03053"/>
    <w:rsid w:val="00B03071"/>
    <w:rsid w:val="00B03090"/>
    <w:rsid w:val="00B031C0"/>
    <w:rsid w:val="00B03614"/>
    <w:rsid w:val="00B03695"/>
    <w:rsid w:val="00B0386A"/>
    <w:rsid w:val="00B03997"/>
    <w:rsid w:val="00B039D2"/>
    <w:rsid w:val="00B039FD"/>
    <w:rsid w:val="00B03C81"/>
    <w:rsid w:val="00B040A7"/>
    <w:rsid w:val="00B0410A"/>
    <w:rsid w:val="00B046FC"/>
    <w:rsid w:val="00B047D7"/>
    <w:rsid w:val="00B04A22"/>
    <w:rsid w:val="00B04ABC"/>
    <w:rsid w:val="00B04B7B"/>
    <w:rsid w:val="00B04C64"/>
    <w:rsid w:val="00B04C6B"/>
    <w:rsid w:val="00B04DF3"/>
    <w:rsid w:val="00B0517A"/>
    <w:rsid w:val="00B0520C"/>
    <w:rsid w:val="00B0534D"/>
    <w:rsid w:val="00B05553"/>
    <w:rsid w:val="00B05594"/>
    <w:rsid w:val="00B05811"/>
    <w:rsid w:val="00B05C10"/>
    <w:rsid w:val="00B06072"/>
    <w:rsid w:val="00B063C7"/>
    <w:rsid w:val="00B065B3"/>
    <w:rsid w:val="00B066C6"/>
    <w:rsid w:val="00B06761"/>
    <w:rsid w:val="00B06789"/>
    <w:rsid w:val="00B0696E"/>
    <w:rsid w:val="00B0698B"/>
    <w:rsid w:val="00B06DE6"/>
    <w:rsid w:val="00B07056"/>
    <w:rsid w:val="00B07191"/>
    <w:rsid w:val="00B072B3"/>
    <w:rsid w:val="00B072D6"/>
    <w:rsid w:val="00B075C6"/>
    <w:rsid w:val="00B076AA"/>
    <w:rsid w:val="00B07863"/>
    <w:rsid w:val="00B07925"/>
    <w:rsid w:val="00B0797B"/>
    <w:rsid w:val="00B07B82"/>
    <w:rsid w:val="00B07C5C"/>
    <w:rsid w:val="00B07E18"/>
    <w:rsid w:val="00B07E4F"/>
    <w:rsid w:val="00B07EA0"/>
    <w:rsid w:val="00B07EE9"/>
    <w:rsid w:val="00B07F0B"/>
    <w:rsid w:val="00B10096"/>
    <w:rsid w:val="00B10129"/>
    <w:rsid w:val="00B10174"/>
    <w:rsid w:val="00B10397"/>
    <w:rsid w:val="00B104F0"/>
    <w:rsid w:val="00B10622"/>
    <w:rsid w:val="00B1074C"/>
    <w:rsid w:val="00B10A7D"/>
    <w:rsid w:val="00B10BBF"/>
    <w:rsid w:val="00B10BF5"/>
    <w:rsid w:val="00B10C7C"/>
    <w:rsid w:val="00B10C8C"/>
    <w:rsid w:val="00B10CB6"/>
    <w:rsid w:val="00B10D1A"/>
    <w:rsid w:val="00B10D4B"/>
    <w:rsid w:val="00B10DCE"/>
    <w:rsid w:val="00B10E71"/>
    <w:rsid w:val="00B10EA8"/>
    <w:rsid w:val="00B11065"/>
    <w:rsid w:val="00B11385"/>
    <w:rsid w:val="00B11457"/>
    <w:rsid w:val="00B114A3"/>
    <w:rsid w:val="00B114B0"/>
    <w:rsid w:val="00B115F8"/>
    <w:rsid w:val="00B11663"/>
    <w:rsid w:val="00B11706"/>
    <w:rsid w:val="00B11736"/>
    <w:rsid w:val="00B11770"/>
    <w:rsid w:val="00B11881"/>
    <w:rsid w:val="00B11E17"/>
    <w:rsid w:val="00B120EB"/>
    <w:rsid w:val="00B1214A"/>
    <w:rsid w:val="00B121EB"/>
    <w:rsid w:val="00B1220B"/>
    <w:rsid w:val="00B1224D"/>
    <w:rsid w:val="00B12278"/>
    <w:rsid w:val="00B12454"/>
    <w:rsid w:val="00B12511"/>
    <w:rsid w:val="00B125C2"/>
    <w:rsid w:val="00B125FE"/>
    <w:rsid w:val="00B1283A"/>
    <w:rsid w:val="00B12DC8"/>
    <w:rsid w:val="00B12DDD"/>
    <w:rsid w:val="00B130CD"/>
    <w:rsid w:val="00B131C0"/>
    <w:rsid w:val="00B131FD"/>
    <w:rsid w:val="00B132FD"/>
    <w:rsid w:val="00B133AD"/>
    <w:rsid w:val="00B133D4"/>
    <w:rsid w:val="00B1347B"/>
    <w:rsid w:val="00B1347D"/>
    <w:rsid w:val="00B1348C"/>
    <w:rsid w:val="00B13617"/>
    <w:rsid w:val="00B13644"/>
    <w:rsid w:val="00B13665"/>
    <w:rsid w:val="00B137F6"/>
    <w:rsid w:val="00B13C28"/>
    <w:rsid w:val="00B14062"/>
    <w:rsid w:val="00B14161"/>
    <w:rsid w:val="00B14575"/>
    <w:rsid w:val="00B14631"/>
    <w:rsid w:val="00B146D8"/>
    <w:rsid w:val="00B1470E"/>
    <w:rsid w:val="00B14743"/>
    <w:rsid w:val="00B14952"/>
    <w:rsid w:val="00B149DE"/>
    <w:rsid w:val="00B14A47"/>
    <w:rsid w:val="00B14A99"/>
    <w:rsid w:val="00B14B56"/>
    <w:rsid w:val="00B14C9B"/>
    <w:rsid w:val="00B15348"/>
    <w:rsid w:val="00B15520"/>
    <w:rsid w:val="00B158B5"/>
    <w:rsid w:val="00B158E3"/>
    <w:rsid w:val="00B1590B"/>
    <w:rsid w:val="00B15B99"/>
    <w:rsid w:val="00B15C7F"/>
    <w:rsid w:val="00B15D47"/>
    <w:rsid w:val="00B1609F"/>
    <w:rsid w:val="00B16136"/>
    <w:rsid w:val="00B1618E"/>
    <w:rsid w:val="00B162A4"/>
    <w:rsid w:val="00B163E2"/>
    <w:rsid w:val="00B16453"/>
    <w:rsid w:val="00B164E2"/>
    <w:rsid w:val="00B16751"/>
    <w:rsid w:val="00B168C8"/>
    <w:rsid w:val="00B16A35"/>
    <w:rsid w:val="00B16B72"/>
    <w:rsid w:val="00B16DFE"/>
    <w:rsid w:val="00B16E51"/>
    <w:rsid w:val="00B16E97"/>
    <w:rsid w:val="00B16EA8"/>
    <w:rsid w:val="00B16EB0"/>
    <w:rsid w:val="00B16FA7"/>
    <w:rsid w:val="00B17033"/>
    <w:rsid w:val="00B1717C"/>
    <w:rsid w:val="00B171C7"/>
    <w:rsid w:val="00B17297"/>
    <w:rsid w:val="00B17399"/>
    <w:rsid w:val="00B17463"/>
    <w:rsid w:val="00B1764E"/>
    <w:rsid w:val="00B17767"/>
    <w:rsid w:val="00B178C9"/>
    <w:rsid w:val="00B178CE"/>
    <w:rsid w:val="00B17971"/>
    <w:rsid w:val="00B179DC"/>
    <w:rsid w:val="00B17B50"/>
    <w:rsid w:val="00B17C12"/>
    <w:rsid w:val="00B17C45"/>
    <w:rsid w:val="00B17F09"/>
    <w:rsid w:val="00B17F70"/>
    <w:rsid w:val="00B200C5"/>
    <w:rsid w:val="00B2010D"/>
    <w:rsid w:val="00B20247"/>
    <w:rsid w:val="00B203A0"/>
    <w:rsid w:val="00B20493"/>
    <w:rsid w:val="00B20514"/>
    <w:rsid w:val="00B2054E"/>
    <w:rsid w:val="00B20569"/>
    <w:rsid w:val="00B20823"/>
    <w:rsid w:val="00B20829"/>
    <w:rsid w:val="00B2098B"/>
    <w:rsid w:val="00B2099B"/>
    <w:rsid w:val="00B209A8"/>
    <w:rsid w:val="00B20A67"/>
    <w:rsid w:val="00B20D3F"/>
    <w:rsid w:val="00B20E96"/>
    <w:rsid w:val="00B20ED5"/>
    <w:rsid w:val="00B20FF7"/>
    <w:rsid w:val="00B2101B"/>
    <w:rsid w:val="00B211D9"/>
    <w:rsid w:val="00B21226"/>
    <w:rsid w:val="00B2123E"/>
    <w:rsid w:val="00B21362"/>
    <w:rsid w:val="00B214D1"/>
    <w:rsid w:val="00B214D6"/>
    <w:rsid w:val="00B2177B"/>
    <w:rsid w:val="00B217AD"/>
    <w:rsid w:val="00B218D8"/>
    <w:rsid w:val="00B21988"/>
    <w:rsid w:val="00B21A46"/>
    <w:rsid w:val="00B21C7B"/>
    <w:rsid w:val="00B21EC9"/>
    <w:rsid w:val="00B21FFA"/>
    <w:rsid w:val="00B223AB"/>
    <w:rsid w:val="00B2248E"/>
    <w:rsid w:val="00B225B2"/>
    <w:rsid w:val="00B2280A"/>
    <w:rsid w:val="00B229D7"/>
    <w:rsid w:val="00B22A4E"/>
    <w:rsid w:val="00B22BCF"/>
    <w:rsid w:val="00B22BD7"/>
    <w:rsid w:val="00B22E81"/>
    <w:rsid w:val="00B22EC1"/>
    <w:rsid w:val="00B22EDA"/>
    <w:rsid w:val="00B22F66"/>
    <w:rsid w:val="00B2303C"/>
    <w:rsid w:val="00B23045"/>
    <w:rsid w:val="00B23348"/>
    <w:rsid w:val="00B23543"/>
    <w:rsid w:val="00B235D5"/>
    <w:rsid w:val="00B23676"/>
    <w:rsid w:val="00B237B9"/>
    <w:rsid w:val="00B23802"/>
    <w:rsid w:val="00B239FF"/>
    <w:rsid w:val="00B23B38"/>
    <w:rsid w:val="00B23D45"/>
    <w:rsid w:val="00B23D9D"/>
    <w:rsid w:val="00B23E4C"/>
    <w:rsid w:val="00B240A6"/>
    <w:rsid w:val="00B24128"/>
    <w:rsid w:val="00B2432A"/>
    <w:rsid w:val="00B2444C"/>
    <w:rsid w:val="00B2445C"/>
    <w:rsid w:val="00B24997"/>
    <w:rsid w:val="00B24BCE"/>
    <w:rsid w:val="00B2502D"/>
    <w:rsid w:val="00B25087"/>
    <w:rsid w:val="00B25342"/>
    <w:rsid w:val="00B2539A"/>
    <w:rsid w:val="00B254CF"/>
    <w:rsid w:val="00B257E4"/>
    <w:rsid w:val="00B25B06"/>
    <w:rsid w:val="00B25C35"/>
    <w:rsid w:val="00B25FD3"/>
    <w:rsid w:val="00B25FF5"/>
    <w:rsid w:val="00B26482"/>
    <w:rsid w:val="00B265EE"/>
    <w:rsid w:val="00B2672E"/>
    <w:rsid w:val="00B2680C"/>
    <w:rsid w:val="00B26833"/>
    <w:rsid w:val="00B26835"/>
    <w:rsid w:val="00B26909"/>
    <w:rsid w:val="00B269B2"/>
    <w:rsid w:val="00B269CF"/>
    <w:rsid w:val="00B26A10"/>
    <w:rsid w:val="00B26A48"/>
    <w:rsid w:val="00B26AD1"/>
    <w:rsid w:val="00B26E99"/>
    <w:rsid w:val="00B26F08"/>
    <w:rsid w:val="00B27252"/>
    <w:rsid w:val="00B276FA"/>
    <w:rsid w:val="00B277AD"/>
    <w:rsid w:val="00B277C0"/>
    <w:rsid w:val="00B278A1"/>
    <w:rsid w:val="00B279AB"/>
    <w:rsid w:val="00B27A5A"/>
    <w:rsid w:val="00B27B4C"/>
    <w:rsid w:val="00B27BB3"/>
    <w:rsid w:val="00B27C62"/>
    <w:rsid w:val="00B27DF1"/>
    <w:rsid w:val="00B27F63"/>
    <w:rsid w:val="00B27FE5"/>
    <w:rsid w:val="00B3005D"/>
    <w:rsid w:val="00B303F2"/>
    <w:rsid w:val="00B3042D"/>
    <w:rsid w:val="00B305D7"/>
    <w:rsid w:val="00B305EC"/>
    <w:rsid w:val="00B306CC"/>
    <w:rsid w:val="00B3073C"/>
    <w:rsid w:val="00B3094D"/>
    <w:rsid w:val="00B30BFB"/>
    <w:rsid w:val="00B30E8E"/>
    <w:rsid w:val="00B30F10"/>
    <w:rsid w:val="00B31076"/>
    <w:rsid w:val="00B31092"/>
    <w:rsid w:val="00B310B1"/>
    <w:rsid w:val="00B31232"/>
    <w:rsid w:val="00B31398"/>
    <w:rsid w:val="00B313B6"/>
    <w:rsid w:val="00B31470"/>
    <w:rsid w:val="00B3149C"/>
    <w:rsid w:val="00B316C6"/>
    <w:rsid w:val="00B3170F"/>
    <w:rsid w:val="00B317D9"/>
    <w:rsid w:val="00B3195D"/>
    <w:rsid w:val="00B319A0"/>
    <w:rsid w:val="00B31A1C"/>
    <w:rsid w:val="00B31A1E"/>
    <w:rsid w:val="00B31C6C"/>
    <w:rsid w:val="00B31C73"/>
    <w:rsid w:val="00B31D9B"/>
    <w:rsid w:val="00B31E9E"/>
    <w:rsid w:val="00B31EDB"/>
    <w:rsid w:val="00B3203D"/>
    <w:rsid w:val="00B32044"/>
    <w:rsid w:val="00B320C8"/>
    <w:rsid w:val="00B3259E"/>
    <w:rsid w:val="00B325EA"/>
    <w:rsid w:val="00B327CF"/>
    <w:rsid w:val="00B32EDE"/>
    <w:rsid w:val="00B32F3E"/>
    <w:rsid w:val="00B3304B"/>
    <w:rsid w:val="00B33193"/>
    <w:rsid w:val="00B33373"/>
    <w:rsid w:val="00B334E8"/>
    <w:rsid w:val="00B33ACF"/>
    <w:rsid w:val="00B33BFF"/>
    <w:rsid w:val="00B33C2B"/>
    <w:rsid w:val="00B33C6E"/>
    <w:rsid w:val="00B33F0B"/>
    <w:rsid w:val="00B33F45"/>
    <w:rsid w:val="00B340CF"/>
    <w:rsid w:val="00B3417E"/>
    <w:rsid w:val="00B3423B"/>
    <w:rsid w:val="00B34325"/>
    <w:rsid w:val="00B3441D"/>
    <w:rsid w:val="00B344E4"/>
    <w:rsid w:val="00B345EF"/>
    <w:rsid w:val="00B3478A"/>
    <w:rsid w:val="00B3489B"/>
    <w:rsid w:val="00B348AC"/>
    <w:rsid w:val="00B34C9A"/>
    <w:rsid w:val="00B34E04"/>
    <w:rsid w:val="00B34E53"/>
    <w:rsid w:val="00B34EBA"/>
    <w:rsid w:val="00B34F5C"/>
    <w:rsid w:val="00B353FD"/>
    <w:rsid w:val="00B354CE"/>
    <w:rsid w:val="00B35557"/>
    <w:rsid w:val="00B35756"/>
    <w:rsid w:val="00B357C2"/>
    <w:rsid w:val="00B35B1B"/>
    <w:rsid w:val="00B35B41"/>
    <w:rsid w:val="00B35BE8"/>
    <w:rsid w:val="00B35C09"/>
    <w:rsid w:val="00B35D50"/>
    <w:rsid w:val="00B35E71"/>
    <w:rsid w:val="00B36163"/>
    <w:rsid w:val="00B3662B"/>
    <w:rsid w:val="00B36786"/>
    <w:rsid w:val="00B36BC4"/>
    <w:rsid w:val="00B36DBC"/>
    <w:rsid w:val="00B36E9A"/>
    <w:rsid w:val="00B36EF5"/>
    <w:rsid w:val="00B36F9B"/>
    <w:rsid w:val="00B37183"/>
    <w:rsid w:val="00B371A9"/>
    <w:rsid w:val="00B371FC"/>
    <w:rsid w:val="00B37554"/>
    <w:rsid w:val="00B375F7"/>
    <w:rsid w:val="00B3783E"/>
    <w:rsid w:val="00B378C2"/>
    <w:rsid w:val="00B378F3"/>
    <w:rsid w:val="00B37A08"/>
    <w:rsid w:val="00B37AB2"/>
    <w:rsid w:val="00B37B6B"/>
    <w:rsid w:val="00B37B7C"/>
    <w:rsid w:val="00B37C2E"/>
    <w:rsid w:val="00B37EEE"/>
    <w:rsid w:val="00B4013A"/>
    <w:rsid w:val="00B40283"/>
    <w:rsid w:val="00B40378"/>
    <w:rsid w:val="00B4062D"/>
    <w:rsid w:val="00B40677"/>
    <w:rsid w:val="00B406BB"/>
    <w:rsid w:val="00B40796"/>
    <w:rsid w:val="00B4079E"/>
    <w:rsid w:val="00B40991"/>
    <w:rsid w:val="00B409D9"/>
    <w:rsid w:val="00B40AD4"/>
    <w:rsid w:val="00B40DED"/>
    <w:rsid w:val="00B40F2E"/>
    <w:rsid w:val="00B40F62"/>
    <w:rsid w:val="00B4149F"/>
    <w:rsid w:val="00B414E1"/>
    <w:rsid w:val="00B41645"/>
    <w:rsid w:val="00B4164E"/>
    <w:rsid w:val="00B41B83"/>
    <w:rsid w:val="00B41B9E"/>
    <w:rsid w:val="00B41F0F"/>
    <w:rsid w:val="00B41F72"/>
    <w:rsid w:val="00B41F92"/>
    <w:rsid w:val="00B41F96"/>
    <w:rsid w:val="00B42133"/>
    <w:rsid w:val="00B42265"/>
    <w:rsid w:val="00B4232D"/>
    <w:rsid w:val="00B425BB"/>
    <w:rsid w:val="00B426D7"/>
    <w:rsid w:val="00B4287A"/>
    <w:rsid w:val="00B42A85"/>
    <w:rsid w:val="00B42C74"/>
    <w:rsid w:val="00B42DED"/>
    <w:rsid w:val="00B42DF2"/>
    <w:rsid w:val="00B430D1"/>
    <w:rsid w:val="00B430F6"/>
    <w:rsid w:val="00B43230"/>
    <w:rsid w:val="00B4337A"/>
    <w:rsid w:val="00B4354E"/>
    <w:rsid w:val="00B43BFF"/>
    <w:rsid w:val="00B43C1E"/>
    <w:rsid w:val="00B43CB5"/>
    <w:rsid w:val="00B43CDF"/>
    <w:rsid w:val="00B43EDF"/>
    <w:rsid w:val="00B43F27"/>
    <w:rsid w:val="00B441C7"/>
    <w:rsid w:val="00B445F3"/>
    <w:rsid w:val="00B44602"/>
    <w:rsid w:val="00B447DF"/>
    <w:rsid w:val="00B44A62"/>
    <w:rsid w:val="00B44ADE"/>
    <w:rsid w:val="00B44B06"/>
    <w:rsid w:val="00B44CD2"/>
    <w:rsid w:val="00B44E40"/>
    <w:rsid w:val="00B44E86"/>
    <w:rsid w:val="00B45012"/>
    <w:rsid w:val="00B451D5"/>
    <w:rsid w:val="00B4537C"/>
    <w:rsid w:val="00B454C6"/>
    <w:rsid w:val="00B454EC"/>
    <w:rsid w:val="00B456C6"/>
    <w:rsid w:val="00B45893"/>
    <w:rsid w:val="00B45A41"/>
    <w:rsid w:val="00B45B3D"/>
    <w:rsid w:val="00B45C05"/>
    <w:rsid w:val="00B45DDB"/>
    <w:rsid w:val="00B45E3E"/>
    <w:rsid w:val="00B45ED3"/>
    <w:rsid w:val="00B46494"/>
    <w:rsid w:val="00B46834"/>
    <w:rsid w:val="00B4689A"/>
    <w:rsid w:val="00B46991"/>
    <w:rsid w:val="00B46B65"/>
    <w:rsid w:val="00B46CD7"/>
    <w:rsid w:val="00B46F6A"/>
    <w:rsid w:val="00B47019"/>
    <w:rsid w:val="00B47060"/>
    <w:rsid w:val="00B470B8"/>
    <w:rsid w:val="00B4716F"/>
    <w:rsid w:val="00B471A3"/>
    <w:rsid w:val="00B4726A"/>
    <w:rsid w:val="00B47271"/>
    <w:rsid w:val="00B474D1"/>
    <w:rsid w:val="00B47519"/>
    <w:rsid w:val="00B476FA"/>
    <w:rsid w:val="00B478E8"/>
    <w:rsid w:val="00B47916"/>
    <w:rsid w:val="00B47A50"/>
    <w:rsid w:val="00B47BCA"/>
    <w:rsid w:val="00B47E2E"/>
    <w:rsid w:val="00B501D0"/>
    <w:rsid w:val="00B502E1"/>
    <w:rsid w:val="00B503FF"/>
    <w:rsid w:val="00B50413"/>
    <w:rsid w:val="00B504F2"/>
    <w:rsid w:val="00B5054D"/>
    <w:rsid w:val="00B505E5"/>
    <w:rsid w:val="00B50998"/>
    <w:rsid w:val="00B50BBF"/>
    <w:rsid w:val="00B50F73"/>
    <w:rsid w:val="00B51084"/>
    <w:rsid w:val="00B511C4"/>
    <w:rsid w:val="00B5137A"/>
    <w:rsid w:val="00B513E8"/>
    <w:rsid w:val="00B513EB"/>
    <w:rsid w:val="00B514FD"/>
    <w:rsid w:val="00B5168E"/>
    <w:rsid w:val="00B51804"/>
    <w:rsid w:val="00B519DC"/>
    <w:rsid w:val="00B51A37"/>
    <w:rsid w:val="00B51ABB"/>
    <w:rsid w:val="00B51CE6"/>
    <w:rsid w:val="00B51DF7"/>
    <w:rsid w:val="00B51EEE"/>
    <w:rsid w:val="00B52026"/>
    <w:rsid w:val="00B5249C"/>
    <w:rsid w:val="00B52517"/>
    <w:rsid w:val="00B525AA"/>
    <w:rsid w:val="00B52602"/>
    <w:rsid w:val="00B5261B"/>
    <w:rsid w:val="00B52663"/>
    <w:rsid w:val="00B526D7"/>
    <w:rsid w:val="00B52750"/>
    <w:rsid w:val="00B52838"/>
    <w:rsid w:val="00B5290B"/>
    <w:rsid w:val="00B52935"/>
    <w:rsid w:val="00B529A1"/>
    <w:rsid w:val="00B52B98"/>
    <w:rsid w:val="00B52C6B"/>
    <w:rsid w:val="00B52E64"/>
    <w:rsid w:val="00B52E9B"/>
    <w:rsid w:val="00B52F64"/>
    <w:rsid w:val="00B52FB1"/>
    <w:rsid w:val="00B52FF0"/>
    <w:rsid w:val="00B533A6"/>
    <w:rsid w:val="00B533DC"/>
    <w:rsid w:val="00B53405"/>
    <w:rsid w:val="00B53644"/>
    <w:rsid w:val="00B536A3"/>
    <w:rsid w:val="00B536B4"/>
    <w:rsid w:val="00B5375E"/>
    <w:rsid w:val="00B53854"/>
    <w:rsid w:val="00B538EA"/>
    <w:rsid w:val="00B53D28"/>
    <w:rsid w:val="00B53D60"/>
    <w:rsid w:val="00B53EE8"/>
    <w:rsid w:val="00B540ED"/>
    <w:rsid w:val="00B54127"/>
    <w:rsid w:val="00B54214"/>
    <w:rsid w:val="00B5422C"/>
    <w:rsid w:val="00B54630"/>
    <w:rsid w:val="00B54AB1"/>
    <w:rsid w:val="00B54BB7"/>
    <w:rsid w:val="00B54C25"/>
    <w:rsid w:val="00B54C31"/>
    <w:rsid w:val="00B54CFE"/>
    <w:rsid w:val="00B54F95"/>
    <w:rsid w:val="00B550A1"/>
    <w:rsid w:val="00B5513C"/>
    <w:rsid w:val="00B5523C"/>
    <w:rsid w:val="00B552E9"/>
    <w:rsid w:val="00B55523"/>
    <w:rsid w:val="00B5566C"/>
    <w:rsid w:val="00B5573E"/>
    <w:rsid w:val="00B55763"/>
    <w:rsid w:val="00B559BA"/>
    <w:rsid w:val="00B55B4F"/>
    <w:rsid w:val="00B55B67"/>
    <w:rsid w:val="00B55EEF"/>
    <w:rsid w:val="00B55F01"/>
    <w:rsid w:val="00B55F80"/>
    <w:rsid w:val="00B55F82"/>
    <w:rsid w:val="00B55FB1"/>
    <w:rsid w:val="00B55FB3"/>
    <w:rsid w:val="00B5615A"/>
    <w:rsid w:val="00B561ED"/>
    <w:rsid w:val="00B564D3"/>
    <w:rsid w:val="00B56627"/>
    <w:rsid w:val="00B5664A"/>
    <w:rsid w:val="00B566FC"/>
    <w:rsid w:val="00B569E7"/>
    <w:rsid w:val="00B56FCD"/>
    <w:rsid w:val="00B5719F"/>
    <w:rsid w:val="00B574EC"/>
    <w:rsid w:val="00B576D2"/>
    <w:rsid w:val="00B5791F"/>
    <w:rsid w:val="00B57968"/>
    <w:rsid w:val="00B57B4C"/>
    <w:rsid w:val="00B57C7F"/>
    <w:rsid w:val="00B600E1"/>
    <w:rsid w:val="00B601E1"/>
    <w:rsid w:val="00B6028E"/>
    <w:rsid w:val="00B6058E"/>
    <w:rsid w:val="00B605EA"/>
    <w:rsid w:val="00B606E5"/>
    <w:rsid w:val="00B60948"/>
    <w:rsid w:val="00B60A98"/>
    <w:rsid w:val="00B60BBD"/>
    <w:rsid w:val="00B60C39"/>
    <w:rsid w:val="00B60DD2"/>
    <w:rsid w:val="00B6126C"/>
    <w:rsid w:val="00B612BC"/>
    <w:rsid w:val="00B61340"/>
    <w:rsid w:val="00B61B80"/>
    <w:rsid w:val="00B61C2E"/>
    <w:rsid w:val="00B61DF7"/>
    <w:rsid w:val="00B61EAE"/>
    <w:rsid w:val="00B61ED9"/>
    <w:rsid w:val="00B61EFA"/>
    <w:rsid w:val="00B62255"/>
    <w:rsid w:val="00B62318"/>
    <w:rsid w:val="00B624DC"/>
    <w:rsid w:val="00B624F8"/>
    <w:rsid w:val="00B62843"/>
    <w:rsid w:val="00B63151"/>
    <w:rsid w:val="00B631E0"/>
    <w:rsid w:val="00B6325D"/>
    <w:rsid w:val="00B63304"/>
    <w:rsid w:val="00B6353E"/>
    <w:rsid w:val="00B63837"/>
    <w:rsid w:val="00B639F7"/>
    <w:rsid w:val="00B63AD2"/>
    <w:rsid w:val="00B63B25"/>
    <w:rsid w:val="00B63C5C"/>
    <w:rsid w:val="00B63EA7"/>
    <w:rsid w:val="00B63EC0"/>
    <w:rsid w:val="00B64209"/>
    <w:rsid w:val="00B64238"/>
    <w:rsid w:val="00B643A3"/>
    <w:rsid w:val="00B6459D"/>
    <w:rsid w:val="00B6470A"/>
    <w:rsid w:val="00B64769"/>
    <w:rsid w:val="00B6481C"/>
    <w:rsid w:val="00B64A76"/>
    <w:rsid w:val="00B64AD3"/>
    <w:rsid w:val="00B64AF1"/>
    <w:rsid w:val="00B64B13"/>
    <w:rsid w:val="00B64C26"/>
    <w:rsid w:val="00B64C91"/>
    <w:rsid w:val="00B64F55"/>
    <w:rsid w:val="00B650BE"/>
    <w:rsid w:val="00B65130"/>
    <w:rsid w:val="00B651D0"/>
    <w:rsid w:val="00B652DA"/>
    <w:rsid w:val="00B655F1"/>
    <w:rsid w:val="00B65997"/>
    <w:rsid w:val="00B65A1D"/>
    <w:rsid w:val="00B65A27"/>
    <w:rsid w:val="00B65CCF"/>
    <w:rsid w:val="00B65EF6"/>
    <w:rsid w:val="00B65F78"/>
    <w:rsid w:val="00B660A6"/>
    <w:rsid w:val="00B660DE"/>
    <w:rsid w:val="00B661B0"/>
    <w:rsid w:val="00B6628C"/>
    <w:rsid w:val="00B664D4"/>
    <w:rsid w:val="00B66659"/>
    <w:rsid w:val="00B668BA"/>
    <w:rsid w:val="00B66948"/>
    <w:rsid w:val="00B66AE5"/>
    <w:rsid w:val="00B66BBE"/>
    <w:rsid w:val="00B66D30"/>
    <w:rsid w:val="00B66F85"/>
    <w:rsid w:val="00B66FE5"/>
    <w:rsid w:val="00B66FEA"/>
    <w:rsid w:val="00B6718D"/>
    <w:rsid w:val="00B6735B"/>
    <w:rsid w:val="00B67386"/>
    <w:rsid w:val="00B674F4"/>
    <w:rsid w:val="00B6767E"/>
    <w:rsid w:val="00B678AD"/>
    <w:rsid w:val="00B67988"/>
    <w:rsid w:val="00B679D9"/>
    <w:rsid w:val="00B67A05"/>
    <w:rsid w:val="00B67B78"/>
    <w:rsid w:val="00B67C82"/>
    <w:rsid w:val="00B67D86"/>
    <w:rsid w:val="00B701BF"/>
    <w:rsid w:val="00B70346"/>
    <w:rsid w:val="00B7034D"/>
    <w:rsid w:val="00B70914"/>
    <w:rsid w:val="00B70AC0"/>
    <w:rsid w:val="00B70C9C"/>
    <w:rsid w:val="00B70DEE"/>
    <w:rsid w:val="00B70E3F"/>
    <w:rsid w:val="00B7112C"/>
    <w:rsid w:val="00B711D2"/>
    <w:rsid w:val="00B7154D"/>
    <w:rsid w:val="00B7159A"/>
    <w:rsid w:val="00B715A6"/>
    <w:rsid w:val="00B71680"/>
    <w:rsid w:val="00B71754"/>
    <w:rsid w:val="00B71883"/>
    <w:rsid w:val="00B718E5"/>
    <w:rsid w:val="00B71B5A"/>
    <w:rsid w:val="00B71D14"/>
    <w:rsid w:val="00B71E1B"/>
    <w:rsid w:val="00B71EFE"/>
    <w:rsid w:val="00B720B3"/>
    <w:rsid w:val="00B723AB"/>
    <w:rsid w:val="00B72615"/>
    <w:rsid w:val="00B7274E"/>
    <w:rsid w:val="00B7277D"/>
    <w:rsid w:val="00B727F5"/>
    <w:rsid w:val="00B728B5"/>
    <w:rsid w:val="00B729E8"/>
    <w:rsid w:val="00B72AD9"/>
    <w:rsid w:val="00B72C68"/>
    <w:rsid w:val="00B72EAD"/>
    <w:rsid w:val="00B73215"/>
    <w:rsid w:val="00B735EA"/>
    <w:rsid w:val="00B73611"/>
    <w:rsid w:val="00B736C3"/>
    <w:rsid w:val="00B738EE"/>
    <w:rsid w:val="00B73D85"/>
    <w:rsid w:val="00B73F30"/>
    <w:rsid w:val="00B73F4C"/>
    <w:rsid w:val="00B73F79"/>
    <w:rsid w:val="00B7409A"/>
    <w:rsid w:val="00B74143"/>
    <w:rsid w:val="00B7417D"/>
    <w:rsid w:val="00B742B2"/>
    <w:rsid w:val="00B74425"/>
    <w:rsid w:val="00B7474C"/>
    <w:rsid w:val="00B7494E"/>
    <w:rsid w:val="00B74A3A"/>
    <w:rsid w:val="00B74AEB"/>
    <w:rsid w:val="00B74B7A"/>
    <w:rsid w:val="00B74DD7"/>
    <w:rsid w:val="00B74EB4"/>
    <w:rsid w:val="00B74F20"/>
    <w:rsid w:val="00B750DD"/>
    <w:rsid w:val="00B752F7"/>
    <w:rsid w:val="00B7533C"/>
    <w:rsid w:val="00B75408"/>
    <w:rsid w:val="00B75444"/>
    <w:rsid w:val="00B754B5"/>
    <w:rsid w:val="00B755ED"/>
    <w:rsid w:val="00B760BA"/>
    <w:rsid w:val="00B7646A"/>
    <w:rsid w:val="00B764F7"/>
    <w:rsid w:val="00B765DB"/>
    <w:rsid w:val="00B767ED"/>
    <w:rsid w:val="00B76800"/>
    <w:rsid w:val="00B7682A"/>
    <w:rsid w:val="00B7688D"/>
    <w:rsid w:val="00B76941"/>
    <w:rsid w:val="00B769E7"/>
    <w:rsid w:val="00B76EC5"/>
    <w:rsid w:val="00B770A7"/>
    <w:rsid w:val="00B7716F"/>
    <w:rsid w:val="00B77209"/>
    <w:rsid w:val="00B7725B"/>
    <w:rsid w:val="00B77320"/>
    <w:rsid w:val="00B7732E"/>
    <w:rsid w:val="00B77393"/>
    <w:rsid w:val="00B774CF"/>
    <w:rsid w:val="00B77825"/>
    <w:rsid w:val="00B77A42"/>
    <w:rsid w:val="00B77ABF"/>
    <w:rsid w:val="00B77CA0"/>
    <w:rsid w:val="00B77EB5"/>
    <w:rsid w:val="00B802DB"/>
    <w:rsid w:val="00B80416"/>
    <w:rsid w:val="00B805BD"/>
    <w:rsid w:val="00B805C2"/>
    <w:rsid w:val="00B806EA"/>
    <w:rsid w:val="00B80A48"/>
    <w:rsid w:val="00B80B5A"/>
    <w:rsid w:val="00B80C0B"/>
    <w:rsid w:val="00B80C20"/>
    <w:rsid w:val="00B80D0F"/>
    <w:rsid w:val="00B810C0"/>
    <w:rsid w:val="00B81147"/>
    <w:rsid w:val="00B81261"/>
    <w:rsid w:val="00B81287"/>
    <w:rsid w:val="00B812F3"/>
    <w:rsid w:val="00B814CF"/>
    <w:rsid w:val="00B81618"/>
    <w:rsid w:val="00B8188D"/>
    <w:rsid w:val="00B81915"/>
    <w:rsid w:val="00B81A6A"/>
    <w:rsid w:val="00B81BC9"/>
    <w:rsid w:val="00B81BF1"/>
    <w:rsid w:val="00B81E3D"/>
    <w:rsid w:val="00B81F09"/>
    <w:rsid w:val="00B81F8A"/>
    <w:rsid w:val="00B82131"/>
    <w:rsid w:val="00B821CE"/>
    <w:rsid w:val="00B8229F"/>
    <w:rsid w:val="00B82426"/>
    <w:rsid w:val="00B825FE"/>
    <w:rsid w:val="00B8261A"/>
    <w:rsid w:val="00B82702"/>
    <w:rsid w:val="00B8279D"/>
    <w:rsid w:val="00B8294F"/>
    <w:rsid w:val="00B829AA"/>
    <w:rsid w:val="00B82D55"/>
    <w:rsid w:val="00B82DAD"/>
    <w:rsid w:val="00B82F9C"/>
    <w:rsid w:val="00B83062"/>
    <w:rsid w:val="00B831A3"/>
    <w:rsid w:val="00B834CC"/>
    <w:rsid w:val="00B837AE"/>
    <w:rsid w:val="00B837B0"/>
    <w:rsid w:val="00B837D5"/>
    <w:rsid w:val="00B838BF"/>
    <w:rsid w:val="00B8394D"/>
    <w:rsid w:val="00B83AD6"/>
    <w:rsid w:val="00B83B5E"/>
    <w:rsid w:val="00B83B81"/>
    <w:rsid w:val="00B83C54"/>
    <w:rsid w:val="00B83DBF"/>
    <w:rsid w:val="00B83FA6"/>
    <w:rsid w:val="00B84059"/>
    <w:rsid w:val="00B84094"/>
    <w:rsid w:val="00B84381"/>
    <w:rsid w:val="00B844E4"/>
    <w:rsid w:val="00B845F1"/>
    <w:rsid w:val="00B8471D"/>
    <w:rsid w:val="00B84740"/>
    <w:rsid w:val="00B84754"/>
    <w:rsid w:val="00B84883"/>
    <w:rsid w:val="00B849B1"/>
    <w:rsid w:val="00B84C7F"/>
    <w:rsid w:val="00B84CBC"/>
    <w:rsid w:val="00B84E62"/>
    <w:rsid w:val="00B84E9F"/>
    <w:rsid w:val="00B84ECD"/>
    <w:rsid w:val="00B85108"/>
    <w:rsid w:val="00B851C4"/>
    <w:rsid w:val="00B852C6"/>
    <w:rsid w:val="00B8543A"/>
    <w:rsid w:val="00B854E3"/>
    <w:rsid w:val="00B85588"/>
    <w:rsid w:val="00B855C1"/>
    <w:rsid w:val="00B8570C"/>
    <w:rsid w:val="00B85A0D"/>
    <w:rsid w:val="00B85AAD"/>
    <w:rsid w:val="00B85CCC"/>
    <w:rsid w:val="00B85F8B"/>
    <w:rsid w:val="00B86062"/>
    <w:rsid w:val="00B860FB"/>
    <w:rsid w:val="00B8619B"/>
    <w:rsid w:val="00B86202"/>
    <w:rsid w:val="00B86304"/>
    <w:rsid w:val="00B86422"/>
    <w:rsid w:val="00B86499"/>
    <w:rsid w:val="00B8670C"/>
    <w:rsid w:val="00B8672E"/>
    <w:rsid w:val="00B8691C"/>
    <w:rsid w:val="00B86980"/>
    <w:rsid w:val="00B86B8E"/>
    <w:rsid w:val="00B86C4E"/>
    <w:rsid w:val="00B86D11"/>
    <w:rsid w:val="00B86DCC"/>
    <w:rsid w:val="00B86E78"/>
    <w:rsid w:val="00B86F01"/>
    <w:rsid w:val="00B86FF0"/>
    <w:rsid w:val="00B8709A"/>
    <w:rsid w:val="00B87148"/>
    <w:rsid w:val="00B872F3"/>
    <w:rsid w:val="00B8732B"/>
    <w:rsid w:val="00B8740E"/>
    <w:rsid w:val="00B875F7"/>
    <w:rsid w:val="00B878FB"/>
    <w:rsid w:val="00B87A51"/>
    <w:rsid w:val="00B87A63"/>
    <w:rsid w:val="00B87C3E"/>
    <w:rsid w:val="00B87E4C"/>
    <w:rsid w:val="00B87FD6"/>
    <w:rsid w:val="00B90382"/>
    <w:rsid w:val="00B906A4"/>
    <w:rsid w:val="00B90756"/>
    <w:rsid w:val="00B90799"/>
    <w:rsid w:val="00B90802"/>
    <w:rsid w:val="00B9080A"/>
    <w:rsid w:val="00B90C09"/>
    <w:rsid w:val="00B90C88"/>
    <w:rsid w:val="00B90D05"/>
    <w:rsid w:val="00B90D4D"/>
    <w:rsid w:val="00B90EF3"/>
    <w:rsid w:val="00B91101"/>
    <w:rsid w:val="00B9119F"/>
    <w:rsid w:val="00B913DD"/>
    <w:rsid w:val="00B9146A"/>
    <w:rsid w:val="00B9156D"/>
    <w:rsid w:val="00B916BB"/>
    <w:rsid w:val="00B916C5"/>
    <w:rsid w:val="00B917C7"/>
    <w:rsid w:val="00B9196A"/>
    <w:rsid w:val="00B9198B"/>
    <w:rsid w:val="00B91CAD"/>
    <w:rsid w:val="00B91CF2"/>
    <w:rsid w:val="00B91D67"/>
    <w:rsid w:val="00B91DAA"/>
    <w:rsid w:val="00B91DF2"/>
    <w:rsid w:val="00B91F4C"/>
    <w:rsid w:val="00B921B3"/>
    <w:rsid w:val="00B923FA"/>
    <w:rsid w:val="00B9244D"/>
    <w:rsid w:val="00B9246C"/>
    <w:rsid w:val="00B92586"/>
    <w:rsid w:val="00B92625"/>
    <w:rsid w:val="00B927E7"/>
    <w:rsid w:val="00B9289E"/>
    <w:rsid w:val="00B92A7A"/>
    <w:rsid w:val="00B92B8F"/>
    <w:rsid w:val="00B92BFB"/>
    <w:rsid w:val="00B92D6B"/>
    <w:rsid w:val="00B92EB8"/>
    <w:rsid w:val="00B931BD"/>
    <w:rsid w:val="00B93200"/>
    <w:rsid w:val="00B9324D"/>
    <w:rsid w:val="00B934BC"/>
    <w:rsid w:val="00B93530"/>
    <w:rsid w:val="00B935CF"/>
    <w:rsid w:val="00B93804"/>
    <w:rsid w:val="00B9381C"/>
    <w:rsid w:val="00B93A6F"/>
    <w:rsid w:val="00B93B12"/>
    <w:rsid w:val="00B93BD7"/>
    <w:rsid w:val="00B93D07"/>
    <w:rsid w:val="00B93EBD"/>
    <w:rsid w:val="00B93F86"/>
    <w:rsid w:val="00B9403F"/>
    <w:rsid w:val="00B9405E"/>
    <w:rsid w:val="00B94280"/>
    <w:rsid w:val="00B94289"/>
    <w:rsid w:val="00B945C3"/>
    <w:rsid w:val="00B948E7"/>
    <w:rsid w:val="00B949F1"/>
    <w:rsid w:val="00B94B2A"/>
    <w:rsid w:val="00B94B32"/>
    <w:rsid w:val="00B94B48"/>
    <w:rsid w:val="00B94BC9"/>
    <w:rsid w:val="00B94CCF"/>
    <w:rsid w:val="00B94CF9"/>
    <w:rsid w:val="00B94E34"/>
    <w:rsid w:val="00B95183"/>
    <w:rsid w:val="00B952AE"/>
    <w:rsid w:val="00B95538"/>
    <w:rsid w:val="00B9557D"/>
    <w:rsid w:val="00B95775"/>
    <w:rsid w:val="00B95912"/>
    <w:rsid w:val="00B9593D"/>
    <w:rsid w:val="00B95AAE"/>
    <w:rsid w:val="00B95AD4"/>
    <w:rsid w:val="00B95E03"/>
    <w:rsid w:val="00B95F3A"/>
    <w:rsid w:val="00B9626B"/>
    <w:rsid w:val="00B96286"/>
    <w:rsid w:val="00B9631D"/>
    <w:rsid w:val="00B9639E"/>
    <w:rsid w:val="00B963D3"/>
    <w:rsid w:val="00B96ADF"/>
    <w:rsid w:val="00B96B58"/>
    <w:rsid w:val="00B96BC0"/>
    <w:rsid w:val="00B96CBA"/>
    <w:rsid w:val="00B96D4C"/>
    <w:rsid w:val="00B96E77"/>
    <w:rsid w:val="00B9707C"/>
    <w:rsid w:val="00B972EA"/>
    <w:rsid w:val="00B97343"/>
    <w:rsid w:val="00B973ED"/>
    <w:rsid w:val="00B975F0"/>
    <w:rsid w:val="00B97628"/>
    <w:rsid w:val="00B976ED"/>
    <w:rsid w:val="00B9797E"/>
    <w:rsid w:val="00B97A0E"/>
    <w:rsid w:val="00B97B26"/>
    <w:rsid w:val="00B97C34"/>
    <w:rsid w:val="00B97D30"/>
    <w:rsid w:val="00B97E54"/>
    <w:rsid w:val="00B97F36"/>
    <w:rsid w:val="00B97F60"/>
    <w:rsid w:val="00BA002E"/>
    <w:rsid w:val="00BA024D"/>
    <w:rsid w:val="00BA0398"/>
    <w:rsid w:val="00BA0405"/>
    <w:rsid w:val="00BA0588"/>
    <w:rsid w:val="00BA07CC"/>
    <w:rsid w:val="00BA080E"/>
    <w:rsid w:val="00BA08FF"/>
    <w:rsid w:val="00BA0A17"/>
    <w:rsid w:val="00BA0A2D"/>
    <w:rsid w:val="00BA0A7D"/>
    <w:rsid w:val="00BA0A82"/>
    <w:rsid w:val="00BA0A99"/>
    <w:rsid w:val="00BA0D15"/>
    <w:rsid w:val="00BA0D77"/>
    <w:rsid w:val="00BA0E52"/>
    <w:rsid w:val="00BA0EFA"/>
    <w:rsid w:val="00BA10EC"/>
    <w:rsid w:val="00BA1367"/>
    <w:rsid w:val="00BA13E8"/>
    <w:rsid w:val="00BA1417"/>
    <w:rsid w:val="00BA14A0"/>
    <w:rsid w:val="00BA1516"/>
    <w:rsid w:val="00BA1571"/>
    <w:rsid w:val="00BA1854"/>
    <w:rsid w:val="00BA189C"/>
    <w:rsid w:val="00BA1907"/>
    <w:rsid w:val="00BA199F"/>
    <w:rsid w:val="00BA1A4C"/>
    <w:rsid w:val="00BA1BA8"/>
    <w:rsid w:val="00BA1C81"/>
    <w:rsid w:val="00BA1C98"/>
    <w:rsid w:val="00BA1D0B"/>
    <w:rsid w:val="00BA1DB6"/>
    <w:rsid w:val="00BA1DF4"/>
    <w:rsid w:val="00BA1E67"/>
    <w:rsid w:val="00BA22AC"/>
    <w:rsid w:val="00BA250F"/>
    <w:rsid w:val="00BA26EA"/>
    <w:rsid w:val="00BA28A5"/>
    <w:rsid w:val="00BA28F1"/>
    <w:rsid w:val="00BA32DE"/>
    <w:rsid w:val="00BA3304"/>
    <w:rsid w:val="00BA339D"/>
    <w:rsid w:val="00BA347A"/>
    <w:rsid w:val="00BA35F9"/>
    <w:rsid w:val="00BA3761"/>
    <w:rsid w:val="00BA37AD"/>
    <w:rsid w:val="00BA37C0"/>
    <w:rsid w:val="00BA37EA"/>
    <w:rsid w:val="00BA37FD"/>
    <w:rsid w:val="00BA42FE"/>
    <w:rsid w:val="00BA4347"/>
    <w:rsid w:val="00BA45CF"/>
    <w:rsid w:val="00BA4785"/>
    <w:rsid w:val="00BA4877"/>
    <w:rsid w:val="00BA48DF"/>
    <w:rsid w:val="00BA4913"/>
    <w:rsid w:val="00BA4DF8"/>
    <w:rsid w:val="00BA4E30"/>
    <w:rsid w:val="00BA4E3F"/>
    <w:rsid w:val="00BA4E44"/>
    <w:rsid w:val="00BA4E89"/>
    <w:rsid w:val="00BA521E"/>
    <w:rsid w:val="00BA5242"/>
    <w:rsid w:val="00BA52AD"/>
    <w:rsid w:val="00BA53D1"/>
    <w:rsid w:val="00BA53D9"/>
    <w:rsid w:val="00BA5450"/>
    <w:rsid w:val="00BA5464"/>
    <w:rsid w:val="00BA5498"/>
    <w:rsid w:val="00BA5504"/>
    <w:rsid w:val="00BA55A1"/>
    <w:rsid w:val="00BA57ED"/>
    <w:rsid w:val="00BA582B"/>
    <w:rsid w:val="00BA586C"/>
    <w:rsid w:val="00BA58BE"/>
    <w:rsid w:val="00BA591C"/>
    <w:rsid w:val="00BA5998"/>
    <w:rsid w:val="00BA59F1"/>
    <w:rsid w:val="00BA5ABF"/>
    <w:rsid w:val="00BA5B05"/>
    <w:rsid w:val="00BA5D0A"/>
    <w:rsid w:val="00BA5DA9"/>
    <w:rsid w:val="00BA5E33"/>
    <w:rsid w:val="00BA6048"/>
    <w:rsid w:val="00BA6318"/>
    <w:rsid w:val="00BA63FA"/>
    <w:rsid w:val="00BA6474"/>
    <w:rsid w:val="00BA6538"/>
    <w:rsid w:val="00BA670D"/>
    <w:rsid w:val="00BA67B2"/>
    <w:rsid w:val="00BA69B7"/>
    <w:rsid w:val="00BA6C47"/>
    <w:rsid w:val="00BA6D38"/>
    <w:rsid w:val="00BA6DC2"/>
    <w:rsid w:val="00BA6EA1"/>
    <w:rsid w:val="00BA6F69"/>
    <w:rsid w:val="00BA7288"/>
    <w:rsid w:val="00BA788B"/>
    <w:rsid w:val="00BA795E"/>
    <w:rsid w:val="00BA79C0"/>
    <w:rsid w:val="00BA7C80"/>
    <w:rsid w:val="00BA7CE1"/>
    <w:rsid w:val="00BA7E08"/>
    <w:rsid w:val="00BB0082"/>
    <w:rsid w:val="00BB0196"/>
    <w:rsid w:val="00BB04B6"/>
    <w:rsid w:val="00BB0699"/>
    <w:rsid w:val="00BB098B"/>
    <w:rsid w:val="00BB0990"/>
    <w:rsid w:val="00BB09E1"/>
    <w:rsid w:val="00BB0AF2"/>
    <w:rsid w:val="00BB0AF4"/>
    <w:rsid w:val="00BB0C28"/>
    <w:rsid w:val="00BB0CF8"/>
    <w:rsid w:val="00BB0E69"/>
    <w:rsid w:val="00BB1043"/>
    <w:rsid w:val="00BB1128"/>
    <w:rsid w:val="00BB11BB"/>
    <w:rsid w:val="00BB13A2"/>
    <w:rsid w:val="00BB13EA"/>
    <w:rsid w:val="00BB148C"/>
    <w:rsid w:val="00BB1599"/>
    <w:rsid w:val="00BB165E"/>
    <w:rsid w:val="00BB179B"/>
    <w:rsid w:val="00BB17C5"/>
    <w:rsid w:val="00BB1978"/>
    <w:rsid w:val="00BB1ABB"/>
    <w:rsid w:val="00BB1ADA"/>
    <w:rsid w:val="00BB1B41"/>
    <w:rsid w:val="00BB1B78"/>
    <w:rsid w:val="00BB1BA4"/>
    <w:rsid w:val="00BB1D20"/>
    <w:rsid w:val="00BB1EAF"/>
    <w:rsid w:val="00BB259E"/>
    <w:rsid w:val="00BB2692"/>
    <w:rsid w:val="00BB269E"/>
    <w:rsid w:val="00BB2A41"/>
    <w:rsid w:val="00BB2BE6"/>
    <w:rsid w:val="00BB2C84"/>
    <w:rsid w:val="00BB2D7D"/>
    <w:rsid w:val="00BB2EA9"/>
    <w:rsid w:val="00BB30C0"/>
    <w:rsid w:val="00BB3133"/>
    <w:rsid w:val="00BB315C"/>
    <w:rsid w:val="00BB3272"/>
    <w:rsid w:val="00BB33DA"/>
    <w:rsid w:val="00BB3516"/>
    <w:rsid w:val="00BB354D"/>
    <w:rsid w:val="00BB357C"/>
    <w:rsid w:val="00BB3A7F"/>
    <w:rsid w:val="00BB3C17"/>
    <w:rsid w:val="00BB3CA9"/>
    <w:rsid w:val="00BB3CE0"/>
    <w:rsid w:val="00BB4080"/>
    <w:rsid w:val="00BB4168"/>
    <w:rsid w:val="00BB431D"/>
    <w:rsid w:val="00BB461D"/>
    <w:rsid w:val="00BB462D"/>
    <w:rsid w:val="00BB468D"/>
    <w:rsid w:val="00BB49BF"/>
    <w:rsid w:val="00BB4B07"/>
    <w:rsid w:val="00BB4B31"/>
    <w:rsid w:val="00BB4EB6"/>
    <w:rsid w:val="00BB501A"/>
    <w:rsid w:val="00BB51E1"/>
    <w:rsid w:val="00BB522E"/>
    <w:rsid w:val="00BB53D5"/>
    <w:rsid w:val="00BB588C"/>
    <w:rsid w:val="00BB58AC"/>
    <w:rsid w:val="00BB58CC"/>
    <w:rsid w:val="00BB5A42"/>
    <w:rsid w:val="00BB5C4F"/>
    <w:rsid w:val="00BB5C5D"/>
    <w:rsid w:val="00BB5C69"/>
    <w:rsid w:val="00BB5D41"/>
    <w:rsid w:val="00BB5D45"/>
    <w:rsid w:val="00BB5E42"/>
    <w:rsid w:val="00BB5F1A"/>
    <w:rsid w:val="00BB5FD6"/>
    <w:rsid w:val="00BB6147"/>
    <w:rsid w:val="00BB62A3"/>
    <w:rsid w:val="00BB6309"/>
    <w:rsid w:val="00BB63AE"/>
    <w:rsid w:val="00BB6B43"/>
    <w:rsid w:val="00BB6D2B"/>
    <w:rsid w:val="00BB7210"/>
    <w:rsid w:val="00BB72CE"/>
    <w:rsid w:val="00BB737A"/>
    <w:rsid w:val="00BB75C8"/>
    <w:rsid w:val="00BB763C"/>
    <w:rsid w:val="00BB79C3"/>
    <w:rsid w:val="00BB7C62"/>
    <w:rsid w:val="00BC002A"/>
    <w:rsid w:val="00BC0058"/>
    <w:rsid w:val="00BC0167"/>
    <w:rsid w:val="00BC04C3"/>
    <w:rsid w:val="00BC0596"/>
    <w:rsid w:val="00BC05AE"/>
    <w:rsid w:val="00BC05FD"/>
    <w:rsid w:val="00BC09FC"/>
    <w:rsid w:val="00BC0CD3"/>
    <w:rsid w:val="00BC0CD4"/>
    <w:rsid w:val="00BC0CE0"/>
    <w:rsid w:val="00BC0D00"/>
    <w:rsid w:val="00BC101F"/>
    <w:rsid w:val="00BC121E"/>
    <w:rsid w:val="00BC1377"/>
    <w:rsid w:val="00BC13EC"/>
    <w:rsid w:val="00BC16FD"/>
    <w:rsid w:val="00BC181D"/>
    <w:rsid w:val="00BC18FA"/>
    <w:rsid w:val="00BC195E"/>
    <w:rsid w:val="00BC1E00"/>
    <w:rsid w:val="00BC2078"/>
    <w:rsid w:val="00BC2081"/>
    <w:rsid w:val="00BC239C"/>
    <w:rsid w:val="00BC27BA"/>
    <w:rsid w:val="00BC29A9"/>
    <w:rsid w:val="00BC2AFF"/>
    <w:rsid w:val="00BC2C3A"/>
    <w:rsid w:val="00BC2CD4"/>
    <w:rsid w:val="00BC2F66"/>
    <w:rsid w:val="00BC2F6D"/>
    <w:rsid w:val="00BC2F8C"/>
    <w:rsid w:val="00BC331C"/>
    <w:rsid w:val="00BC338A"/>
    <w:rsid w:val="00BC355B"/>
    <w:rsid w:val="00BC3710"/>
    <w:rsid w:val="00BC3A38"/>
    <w:rsid w:val="00BC3AD5"/>
    <w:rsid w:val="00BC3D86"/>
    <w:rsid w:val="00BC3EAE"/>
    <w:rsid w:val="00BC3EFE"/>
    <w:rsid w:val="00BC3FB7"/>
    <w:rsid w:val="00BC408E"/>
    <w:rsid w:val="00BC40DF"/>
    <w:rsid w:val="00BC41FD"/>
    <w:rsid w:val="00BC43A1"/>
    <w:rsid w:val="00BC4462"/>
    <w:rsid w:val="00BC450C"/>
    <w:rsid w:val="00BC4A07"/>
    <w:rsid w:val="00BC4A86"/>
    <w:rsid w:val="00BC4B9C"/>
    <w:rsid w:val="00BC4CB2"/>
    <w:rsid w:val="00BC4D94"/>
    <w:rsid w:val="00BC4F39"/>
    <w:rsid w:val="00BC4F8E"/>
    <w:rsid w:val="00BC51DB"/>
    <w:rsid w:val="00BC53AA"/>
    <w:rsid w:val="00BC54C1"/>
    <w:rsid w:val="00BC55FC"/>
    <w:rsid w:val="00BC564D"/>
    <w:rsid w:val="00BC564F"/>
    <w:rsid w:val="00BC576E"/>
    <w:rsid w:val="00BC5844"/>
    <w:rsid w:val="00BC588A"/>
    <w:rsid w:val="00BC5BEA"/>
    <w:rsid w:val="00BC5C7D"/>
    <w:rsid w:val="00BC5CA7"/>
    <w:rsid w:val="00BC5DCB"/>
    <w:rsid w:val="00BC5DDB"/>
    <w:rsid w:val="00BC616D"/>
    <w:rsid w:val="00BC61B7"/>
    <w:rsid w:val="00BC61F8"/>
    <w:rsid w:val="00BC636B"/>
    <w:rsid w:val="00BC63C1"/>
    <w:rsid w:val="00BC65A2"/>
    <w:rsid w:val="00BC699A"/>
    <w:rsid w:val="00BC69A2"/>
    <w:rsid w:val="00BC6D56"/>
    <w:rsid w:val="00BC709B"/>
    <w:rsid w:val="00BC7220"/>
    <w:rsid w:val="00BC72E1"/>
    <w:rsid w:val="00BC7490"/>
    <w:rsid w:val="00BC75DA"/>
    <w:rsid w:val="00BC765B"/>
    <w:rsid w:val="00BC79CB"/>
    <w:rsid w:val="00BC7A20"/>
    <w:rsid w:val="00BC7B74"/>
    <w:rsid w:val="00BC7BCC"/>
    <w:rsid w:val="00BC7C48"/>
    <w:rsid w:val="00BC7CF8"/>
    <w:rsid w:val="00BC7D92"/>
    <w:rsid w:val="00BC7F40"/>
    <w:rsid w:val="00BD042D"/>
    <w:rsid w:val="00BD0439"/>
    <w:rsid w:val="00BD0683"/>
    <w:rsid w:val="00BD074E"/>
    <w:rsid w:val="00BD0CFF"/>
    <w:rsid w:val="00BD0D2E"/>
    <w:rsid w:val="00BD0D6A"/>
    <w:rsid w:val="00BD0F5D"/>
    <w:rsid w:val="00BD0F8E"/>
    <w:rsid w:val="00BD10E7"/>
    <w:rsid w:val="00BD1296"/>
    <w:rsid w:val="00BD12D5"/>
    <w:rsid w:val="00BD1338"/>
    <w:rsid w:val="00BD137F"/>
    <w:rsid w:val="00BD1528"/>
    <w:rsid w:val="00BD1926"/>
    <w:rsid w:val="00BD1AD6"/>
    <w:rsid w:val="00BD1C22"/>
    <w:rsid w:val="00BD1C99"/>
    <w:rsid w:val="00BD1E2E"/>
    <w:rsid w:val="00BD1F3E"/>
    <w:rsid w:val="00BD1F5A"/>
    <w:rsid w:val="00BD1F8D"/>
    <w:rsid w:val="00BD1FDD"/>
    <w:rsid w:val="00BD200E"/>
    <w:rsid w:val="00BD202E"/>
    <w:rsid w:val="00BD20DB"/>
    <w:rsid w:val="00BD24E0"/>
    <w:rsid w:val="00BD2781"/>
    <w:rsid w:val="00BD27B9"/>
    <w:rsid w:val="00BD2A73"/>
    <w:rsid w:val="00BD2B43"/>
    <w:rsid w:val="00BD2C42"/>
    <w:rsid w:val="00BD2C57"/>
    <w:rsid w:val="00BD305A"/>
    <w:rsid w:val="00BD31D4"/>
    <w:rsid w:val="00BD336D"/>
    <w:rsid w:val="00BD3610"/>
    <w:rsid w:val="00BD3745"/>
    <w:rsid w:val="00BD3771"/>
    <w:rsid w:val="00BD38D1"/>
    <w:rsid w:val="00BD38D2"/>
    <w:rsid w:val="00BD3B3D"/>
    <w:rsid w:val="00BD3C60"/>
    <w:rsid w:val="00BD3C67"/>
    <w:rsid w:val="00BD3E84"/>
    <w:rsid w:val="00BD40CF"/>
    <w:rsid w:val="00BD424C"/>
    <w:rsid w:val="00BD45A5"/>
    <w:rsid w:val="00BD4796"/>
    <w:rsid w:val="00BD4883"/>
    <w:rsid w:val="00BD4B2D"/>
    <w:rsid w:val="00BD4DAC"/>
    <w:rsid w:val="00BD4E82"/>
    <w:rsid w:val="00BD50FB"/>
    <w:rsid w:val="00BD5130"/>
    <w:rsid w:val="00BD5349"/>
    <w:rsid w:val="00BD53CB"/>
    <w:rsid w:val="00BD54E2"/>
    <w:rsid w:val="00BD54F8"/>
    <w:rsid w:val="00BD5501"/>
    <w:rsid w:val="00BD5547"/>
    <w:rsid w:val="00BD55AF"/>
    <w:rsid w:val="00BD599D"/>
    <w:rsid w:val="00BD59D0"/>
    <w:rsid w:val="00BD5ADD"/>
    <w:rsid w:val="00BD5B4A"/>
    <w:rsid w:val="00BD5C05"/>
    <w:rsid w:val="00BD5C18"/>
    <w:rsid w:val="00BD5CB6"/>
    <w:rsid w:val="00BD5FDC"/>
    <w:rsid w:val="00BD6078"/>
    <w:rsid w:val="00BD61C1"/>
    <w:rsid w:val="00BD65BA"/>
    <w:rsid w:val="00BD697F"/>
    <w:rsid w:val="00BD69F9"/>
    <w:rsid w:val="00BD6A07"/>
    <w:rsid w:val="00BD6AB7"/>
    <w:rsid w:val="00BD6B9D"/>
    <w:rsid w:val="00BD6BA0"/>
    <w:rsid w:val="00BD6E68"/>
    <w:rsid w:val="00BD6F6B"/>
    <w:rsid w:val="00BD7111"/>
    <w:rsid w:val="00BD71DB"/>
    <w:rsid w:val="00BD7304"/>
    <w:rsid w:val="00BD7346"/>
    <w:rsid w:val="00BD78D7"/>
    <w:rsid w:val="00BD7D87"/>
    <w:rsid w:val="00BD7EC4"/>
    <w:rsid w:val="00BE000A"/>
    <w:rsid w:val="00BE000D"/>
    <w:rsid w:val="00BE0070"/>
    <w:rsid w:val="00BE020C"/>
    <w:rsid w:val="00BE0496"/>
    <w:rsid w:val="00BE05AC"/>
    <w:rsid w:val="00BE05F4"/>
    <w:rsid w:val="00BE07C3"/>
    <w:rsid w:val="00BE0807"/>
    <w:rsid w:val="00BE08D0"/>
    <w:rsid w:val="00BE093D"/>
    <w:rsid w:val="00BE0BBA"/>
    <w:rsid w:val="00BE0BE1"/>
    <w:rsid w:val="00BE0CA7"/>
    <w:rsid w:val="00BE0DB9"/>
    <w:rsid w:val="00BE1099"/>
    <w:rsid w:val="00BE10AC"/>
    <w:rsid w:val="00BE10D4"/>
    <w:rsid w:val="00BE12E3"/>
    <w:rsid w:val="00BE1427"/>
    <w:rsid w:val="00BE1581"/>
    <w:rsid w:val="00BE1738"/>
    <w:rsid w:val="00BE1864"/>
    <w:rsid w:val="00BE1D25"/>
    <w:rsid w:val="00BE1E36"/>
    <w:rsid w:val="00BE2075"/>
    <w:rsid w:val="00BE2321"/>
    <w:rsid w:val="00BE235C"/>
    <w:rsid w:val="00BE23A3"/>
    <w:rsid w:val="00BE2553"/>
    <w:rsid w:val="00BE2579"/>
    <w:rsid w:val="00BE26B6"/>
    <w:rsid w:val="00BE27E5"/>
    <w:rsid w:val="00BE27FA"/>
    <w:rsid w:val="00BE27FC"/>
    <w:rsid w:val="00BE2A07"/>
    <w:rsid w:val="00BE2A5F"/>
    <w:rsid w:val="00BE2AFE"/>
    <w:rsid w:val="00BE2C94"/>
    <w:rsid w:val="00BE2DDF"/>
    <w:rsid w:val="00BE2E8F"/>
    <w:rsid w:val="00BE2FAF"/>
    <w:rsid w:val="00BE313F"/>
    <w:rsid w:val="00BE32AA"/>
    <w:rsid w:val="00BE33E8"/>
    <w:rsid w:val="00BE3534"/>
    <w:rsid w:val="00BE35DE"/>
    <w:rsid w:val="00BE3621"/>
    <w:rsid w:val="00BE36DC"/>
    <w:rsid w:val="00BE3CA3"/>
    <w:rsid w:val="00BE3DC8"/>
    <w:rsid w:val="00BE416D"/>
    <w:rsid w:val="00BE4304"/>
    <w:rsid w:val="00BE4443"/>
    <w:rsid w:val="00BE4446"/>
    <w:rsid w:val="00BE4588"/>
    <w:rsid w:val="00BE4589"/>
    <w:rsid w:val="00BE461B"/>
    <w:rsid w:val="00BE46A3"/>
    <w:rsid w:val="00BE497E"/>
    <w:rsid w:val="00BE4A09"/>
    <w:rsid w:val="00BE4A7B"/>
    <w:rsid w:val="00BE4B4E"/>
    <w:rsid w:val="00BE4C49"/>
    <w:rsid w:val="00BE4CA2"/>
    <w:rsid w:val="00BE4D30"/>
    <w:rsid w:val="00BE4DB1"/>
    <w:rsid w:val="00BE4F83"/>
    <w:rsid w:val="00BE4FC3"/>
    <w:rsid w:val="00BE504B"/>
    <w:rsid w:val="00BE51FF"/>
    <w:rsid w:val="00BE54D9"/>
    <w:rsid w:val="00BE5689"/>
    <w:rsid w:val="00BE58C4"/>
    <w:rsid w:val="00BE5B26"/>
    <w:rsid w:val="00BE5C9B"/>
    <w:rsid w:val="00BE5D37"/>
    <w:rsid w:val="00BE5F3E"/>
    <w:rsid w:val="00BE61B4"/>
    <w:rsid w:val="00BE62DC"/>
    <w:rsid w:val="00BE62F2"/>
    <w:rsid w:val="00BE6405"/>
    <w:rsid w:val="00BE6579"/>
    <w:rsid w:val="00BE6590"/>
    <w:rsid w:val="00BE65E4"/>
    <w:rsid w:val="00BE66FA"/>
    <w:rsid w:val="00BE6A2B"/>
    <w:rsid w:val="00BE6AB3"/>
    <w:rsid w:val="00BE6DE9"/>
    <w:rsid w:val="00BE6FB3"/>
    <w:rsid w:val="00BE6FE3"/>
    <w:rsid w:val="00BE7033"/>
    <w:rsid w:val="00BE7273"/>
    <w:rsid w:val="00BE73C5"/>
    <w:rsid w:val="00BE7568"/>
    <w:rsid w:val="00BE75A1"/>
    <w:rsid w:val="00BE76B2"/>
    <w:rsid w:val="00BE7763"/>
    <w:rsid w:val="00BE780E"/>
    <w:rsid w:val="00BE78DB"/>
    <w:rsid w:val="00BE7982"/>
    <w:rsid w:val="00BE7A27"/>
    <w:rsid w:val="00BE7A42"/>
    <w:rsid w:val="00BE7AC1"/>
    <w:rsid w:val="00BE7DA6"/>
    <w:rsid w:val="00BE7E59"/>
    <w:rsid w:val="00BE7F78"/>
    <w:rsid w:val="00BF0044"/>
    <w:rsid w:val="00BF024A"/>
    <w:rsid w:val="00BF057B"/>
    <w:rsid w:val="00BF05C8"/>
    <w:rsid w:val="00BF062A"/>
    <w:rsid w:val="00BF0767"/>
    <w:rsid w:val="00BF09C2"/>
    <w:rsid w:val="00BF0A19"/>
    <w:rsid w:val="00BF0ACA"/>
    <w:rsid w:val="00BF0B90"/>
    <w:rsid w:val="00BF0FDD"/>
    <w:rsid w:val="00BF1019"/>
    <w:rsid w:val="00BF1247"/>
    <w:rsid w:val="00BF14C1"/>
    <w:rsid w:val="00BF14CE"/>
    <w:rsid w:val="00BF14FB"/>
    <w:rsid w:val="00BF14FE"/>
    <w:rsid w:val="00BF1562"/>
    <w:rsid w:val="00BF15C6"/>
    <w:rsid w:val="00BF1729"/>
    <w:rsid w:val="00BF1880"/>
    <w:rsid w:val="00BF18D2"/>
    <w:rsid w:val="00BF1A99"/>
    <w:rsid w:val="00BF1B2D"/>
    <w:rsid w:val="00BF1BFF"/>
    <w:rsid w:val="00BF1D34"/>
    <w:rsid w:val="00BF1DFF"/>
    <w:rsid w:val="00BF1E7A"/>
    <w:rsid w:val="00BF1F8D"/>
    <w:rsid w:val="00BF1FA5"/>
    <w:rsid w:val="00BF208E"/>
    <w:rsid w:val="00BF2366"/>
    <w:rsid w:val="00BF2418"/>
    <w:rsid w:val="00BF273D"/>
    <w:rsid w:val="00BF2BED"/>
    <w:rsid w:val="00BF2CB6"/>
    <w:rsid w:val="00BF300E"/>
    <w:rsid w:val="00BF30E1"/>
    <w:rsid w:val="00BF344A"/>
    <w:rsid w:val="00BF34DB"/>
    <w:rsid w:val="00BF350C"/>
    <w:rsid w:val="00BF355A"/>
    <w:rsid w:val="00BF371F"/>
    <w:rsid w:val="00BF37F5"/>
    <w:rsid w:val="00BF3997"/>
    <w:rsid w:val="00BF3AD1"/>
    <w:rsid w:val="00BF3B2C"/>
    <w:rsid w:val="00BF3F25"/>
    <w:rsid w:val="00BF4038"/>
    <w:rsid w:val="00BF408E"/>
    <w:rsid w:val="00BF4178"/>
    <w:rsid w:val="00BF41B4"/>
    <w:rsid w:val="00BF429E"/>
    <w:rsid w:val="00BF4438"/>
    <w:rsid w:val="00BF446D"/>
    <w:rsid w:val="00BF45D3"/>
    <w:rsid w:val="00BF46BC"/>
    <w:rsid w:val="00BF4B75"/>
    <w:rsid w:val="00BF4C26"/>
    <w:rsid w:val="00BF4F8B"/>
    <w:rsid w:val="00BF507D"/>
    <w:rsid w:val="00BF543E"/>
    <w:rsid w:val="00BF560F"/>
    <w:rsid w:val="00BF579C"/>
    <w:rsid w:val="00BF5840"/>
    <w:rsid w:val="00BF5850"/>
    <w:rsid w:val="00BF58EA"/>
    <w:rsid w:val="00BF599C"/>
    <w:rsid w:val="00BF59C5"/>
    <w:rsid w:val="00BF59ED"/>
    <w:rsid w:val="00BF5AF1"/>
    <w:rsid w:val="00BF5D07"/>
    <w:rsid w:val="00BF5ECB"/>
    <w:rsid w:val="00BF5F3E"/>
    <w:rsid w:val="00BF5FE0"/>
    <w:rsid w:val="00BF6068"/>
    <w:rsid w:val="00BF6287"/>
    <w:rsid w:val="00BF62FD"/>
    <w:rsid w:val="00BF647B"/>
    <w:rsid w:val="00BF66FB"/>
    <w:rsid w:val="00BF6702"/>
    <w:rsid w:val="00BF674F"/>
    <w:rsid w:val="00BF6779"/>
    <w:rsid w:val="00BF67A9"/>
    <w:rsid w:val="00BF6843"/>
    <w:rsid w:val="00BF6880"/>
    <w:rsid w:val="00BF6C8D"/>
    <w:rsid w:val="00BF6D3A"/>
    <w:rsid w:val="00BF7022"/>
    <w:rsid w:val="00BF728B"/>
    <w:rsid w:val="00BF72AA"/>
    <w:rsid w:val="00BF7497"/>
    <w:rsid w:val="00BF753C"/>
    <w:rsid w:val="00BF7886"/>
    <w:rsid w:val="00BF7945"/>
    <w:rsid w:val="00BF794E"/>
    <w:rsid w:val="00BF79A7"/>
    <w:rsid w:val="00BF79CB"/>
    <w:rsid w:val="00BF7C4C"/>
    <w:rsid w:val="00BF7C5C"/>
    <w:rsid w:val="00BF7D96"/>
    <w:rsid w:val="00BF7E47"/>
    <w:rsid w:val="00BF7F6D"/>
    <w:rsid w:val="00BF7FB3"/>
    <w:rsid w:val="00BF7FFD"/>
    <w:rsid w:val="00C0003D"/>
    <w:rsid w:val="00C00197"/>
    <w:rsid w:val="00C001A3"/>
    <w:rsid w:val="00C00390"/>
    <w:rsid w:val="00C00425"/>
    <w:rsid w:val="00C004CF"/>
    <w:rsid w:val="00C005F8"/>
    <w:rsid w:val="00C00772"/>
    <w:rsid w:val="00C00A37"/>
    <w:rsid w:val="00C00B59"/>
    <w:rsid w:val="00C00D6A"/>
    <w:rsid w:val="00C00DD3"/>
    <w:rsid w:val="00C00E88"/>
    <w:rsid w:val="00C00F5A"/>
    <w:rsid w:val="00C00FDF"/>
    <w:rsid w:val="00C0143C"/>
    <w:rsid w:val="00C0146C"/>
    <w:rsid w:val="00C01705"/>
    <w:rsid w:val="00C0175A"/>
    <w:rsid w:val="00C017DA"/>
    <w:rsid w:val="00C01810"/>
    <w:rsid w:val="00C01945"/>
    <w:rsid w:val="00C019AA"/>
    <w:rsid w:val="00C01A01"/>
    <w:rsid w:val="00C01C9D"/>
    <w:rsid w:val="00C01CB4"/>
    <w:rsid w:val="00C01D7A"/>
    <w:rsid w:val="00C0201D"/>
    <w:rsid w:val="00C020F2"/>
    <w:rsid w:val="00C022D0"/>
    <w:rsid w:val="00C02317"/>
    <w:rsid w:val="00C02325"/>
    <w:rsid w:val="00C02401"/>
    <w:rsid w:val="00C02481"/>
    <w:rsid w:val="00C02534"/>
    <w:rsid w:val="00C0271E"/>
    <w:rsid w:val="00C02AFC"/>
    <w:rsid w:val="00C02D82"/>
    <w:rsid w:val="00C02E2B"/>
    <w:rsid w:val="00C02E30"/>
    <w:rsid w:val="00C02FC5"/>
    <w:rsid w:val="00C03143"/>
    <w:rsid w:val="00C031C6"/>
    <w:rsid w:val="00C03241"/>
    <w:rsid w:val="00C03318"/>
    <w:rsid w:val="00C033CF"/>
    <w:rsid w:val="00C03487"/>
    <w:rsid w:val="00C034BB"/>
    <w:rsid w:val="00C03A86"/>
    <w:rsid w:val="00C03A8B"/>
    <w:rsid w:val="00C03ABB"/>
    <w:rsid w:val="00C03B3A"/>
    <w:rsid w:val="00C03C65"/>
    <w:rsid w:val="00C03DC9"/>
    <w:rsid w:val="00C03E34"/>
    <w:rsid w:val="00C03E3B"/>
    <w:rsid w:val="00C03E73"/>
    <w:rsid w:val="00C03E8B"/>
    <w:rsid w:val="00C04137"/>
    <w:rsid w:val="00C04444"/>
    <w:rsid w:val="00C04567"/>
    <w:rsid w:val="00C045A4"/>
    <w:rsid w:val="00C04866"/>
    <w:rsid w:val="00C049AE"/>
    <w:rsid w:val="00C04A18"/>
    <w:rsid w:val="00C04BEF"/>
    <w:rsid w:val="00C04CF7"/>
    <w:rsid w:val="00C04D53"/>
    <w:rsid w:val="00C04F0D"/>
    <w:rsid w:val="00C04F22"/>
    <w:rsid w:val="00C04F5D"/>
    <w:rsid w:val="00C04FAE"/>
    <w:rsid w:val="00C05275"/>
    <w:rsid w:val="00C05320"/>
    <w:rsid w:val="00C05350"/>
    <w:rsid w:val="00C056CC"/>
    <w:rsid w:val="00C05721"/>
    <w:rsid w:val="00C0574C"/>
    <w:rsid w:val="00C057CE"/>
    <w:rsid w:val="00C05874"/>
    <w:rsid w:val="00C05AC9"/>
    <w:rsid w:val="00C05AF5"/>
    <w:rsid w:val="00C05D50"/>
    <w:rsid w:val="00C0616C"/>
    <w:rsid w:val="00C06288"/>
    <w:rsid w:val="00C0632D"/>
    <w:rsid w:val="00C06580"/>
    <w:rsid w:val="00C06630"/>
    <w:rsid w:val="00C06708"/>
    <w:rsid w:val="00C06781"/>
    <w:rsid w:val="00C06C48"/>
    <w:rsid w:val="00C06F60"/>
    <w:rsid w:val="00C0706E"/>
    <w:rsid w:val="00C0721C"/>
    <w:rsid w:val="00C07805"/>
    <w:rsid w:val="00C07906"/>
    <w:rsid w:val="00C07A1E"/>
    <w:rsid w:val="00C07DAE"/>
    <w:rsid w:val="00C07DBE"/>
    <w:rsid w:val="00C07FBD"/>
    <w:rsid w:val="00C102FB"/>
    <w:rsid w:val="00C10427"/>
    <w:rsid w:val="00C106CE"/>
    <w:rsid w:val="00C106ED"/>
    <w:rsid w:val="00C107F8"/>
    <w:rsid w:val="00C10AA7"/>
    <w:rsid w:val="00C10AB8"/>
    <w:rsid w:val="00C10B6D"/>
    <w:rsid w:val="00C10BA1"/>
    <w:rsid w:val="00C10C0A"/>
    <w:rsid w:val="00C10C7A"/>
    <w:rsid w:val="00C10DE0"/>
    <w:rsid w:val="00C10E25"/>
    <w:rsid w:val="00C10E6E"/>
    <w:rsid w:val="00C10EBC"/>
    <w:rsid w:val="00C10EE4"/>
    <w:rsid w:val="00C10EFD"/>
    <w:rsid w:val="00C10FB5"/>
    <w:rsid w:val="00C110C3"/>
    <w:rsid w:val="00C111C2"/>
    <w:rsid w:val="00C11392"/>
    <w:rsid w:val="00C114BF"/>
    <w:rsid w:val="00C114E3"/>
    <w:rsid w:val="00C114FF"/>
    <w:rsid w:val="00C11627"/>
    <w:rsid w:val="00C1170A"/>
    <w:rsid w:val="00C1173C"/>
    <w:rsid w:val="00C11808"/>
    <w:rsid w:val="00C1185F"/>
    <w:rsid w:val="00C11AE3"/>
    <w:rsid w:val="00C11E0B"/>
    <w:rsid w:val="00C11EE3"/>
    <w:rsid w:val="00C1208C"/>
    <w:rsid w:val="00C120B2"/>
    <w:rsid w:val="00C121D7"/>
    <w:rsid w:val="00C12326"/>
    <w:rsid w:val="00C1232B"/>
    <w:rsid w:val="00C1234E"/>
    <w:rsid w:val="00C12409"/>
    <w:rsid w:val="00C124B6"/>
    <w:rsid w:val="00C1255D"/>
    <w:rsid w:val="00C12689"/>
    <w:rsid w:val="00C12871"/>
    <w:rsid w:val="00C12889"/>
    <w:rsid w:val="00C12956"/>
    <w:rsid w:val="00C12A42"/>
    <w:rsid w:val="00C12A67"/>
    <w:rsid w:val="00C12A71"/>
    <w:rsid w:val="00C12AB4"/>
    <w:rsid w:val="00C12D79"/>
    <w:rsid w:val="00C12D9C"/>
    <w:rsid w:val="00C1308D"/>
    <w:rsid w:val="00C131F5"/>
    <w:rsid w:val="00C13270"/>
    <w:rsid w:val="00C133D9"/>
    <w:rsid w:val="00C138D6"/>
    <w:rsid w:val="00C13AD8"/>
    <w:rsid w:val="00C13D41"/>
    <w:rsid w:val="00C14255"/>
    <w:rsid w:val="00C1434E"/>
    <w:rsid w:val="00C14783"/>
    <w:rsid w:val="00C14816"/>
    <w:rsid w:val="00C1488F"/>
    <w:rsid w:val="00C149B7"/>
    <w:rsid w:val="00C14A08"/>
    <w:rsid w:val="00C14BDA"/>
    <w:rsid w:val="00C14DF5"/>
    <w:rsid w:val="00C14E79"/>
    <w:rsid w:val="00C14FB7"/>
    <w:rsid w:val="00C15198"/>
    <w:rsid w:val="00C152C8"/>
    <w:rsid w:val="00C1559D"/>
    <w:rsid w:val="00C155CA"/>
    <w:rsid w:val="00C15732"/>
    <w:rsid w:val="00C15CFD"/>
    <w:rsid w:val="00C15D6E"/>
    <w:rsid w:val="00C15D7A"/>
    <w:rsid w:val="00C16066"/>
    <w:rsid w:val="00C160E0"/>
    <w:rsid w:val="00C16195"/>
    <w:rsid w:val="00C16427"/>
    <w:rsid w:val="00C164E6"/>
    <w:rsid w:val="00C165C9"/>
    <w:rsid w:val="00C1662C"/>
    <w:rsid w:val="00C166DE"/>
    <w:rsid w:val="00C16748"/>
    <w:rsid w:val="00C167A7"/>
    <w:rsid w:val="00C16827"/>
    <w:rsid w:val="00C1686A"/>
    <w:rsid w:val="00C16B0F"/>
    <w:rsid w:val="00C16B8F"/>
    <w:rsid w:val="00C16C47"/>
    <w:rsid w:val="00C16F3D"/>
    <w:rsid w:val="00C17034"/>
    <w:rsid w:val="00C171F7"/>
    <w:rsid w:val="00C173AE"/>
    <w:rsid w:val="00C173FD"/>
    <w:rsid w:val="00C17542"/>
    <w:rsid w:val="00C175FB"/>
    <w:rsid w:val="00C178BC"/>
    <w:rsid w:val="00C17A0F"/>
    <w:rsid w:val="00C17DBC"/>
    <w:rsid w:val="00C17F19"/>
    <w:rsid w:val="00C17F40"/>
    <w:rsid w:val="00C17F76"/>
    <w:rsid w:val="00C17F8E"/>
    <w:rsid w:val="00C200A4"/>
    <w:rsid w:val="00C200A8"/>
    <w:rsid w:val="00C200C9"/>
    <w:rsid w:val="00C20279"/>
    <w:rsid w:val="00C203D4"/>
    <w:rsid w:val="00C204B0"/>
    <w:rsid w:val="00C20560"/>
    <w:rsid w:val="00C2066C"/>
    <w:rsid w:val="00C20956"/>
    <w:rsid w:val="00C209E0"/>
    <w:rsid w:val="00C20A19"/>
    <w:rsid w:val="00C20A8D"/>
    <w:rsid w:val="00C20AF1"/>
    <w:rsid w:val="00C20CCA"/>
    <w:rsid w:val="00C20D1A"/>
    <w:rsid w:val="00C20DC8"/>
    <w:rsid w:val="00C20F87"/>
    <w:rsid w:val="00C21086"/>
    <w:rsid w:val="00C210A1"/>
    <w:rsid w:val="00C21271"/>
    <w:rsid w:val="00C21299"/>
    <w:rsid w:val="00C21321"/>
    <w:rsid w:val="00C21344"/>
    <w:rsid w:val="00C2139C"/>
    <w:rsid w:val="00C2144E"/>
    <w:rsid w:val="00C21777"/>
    <w:rsid w:val="00C21823"/>
    <w:rsid w:val="00C21D32"/>
    <w:rsid w:val="00C21DDE"/>
    <w:rsid w:val="00C22004"/>
    <w:rsid w:val="00C22066"/>
    <w:rsid w:val="00C2207D"/>
    <w:rsid w:val="00C22525"/>
    <w:rsid w:val="00C22562"/>
    <w:rsid w:val="00C229E1"/>
    <w:rsid w:val="00C22C1D"/>
    <w:rsid w:val="00C22CC1"/>
    <w:rsid w:val="00C23080"/>
    <w:rsid w:val="00C23097"/>
    <w:rsid w:val="00C2325B"/>
    <w:rsid w:val="00C23430"/>
    <w:rsid w:val="00C235B1"/>
    <w:rsid w:val="00C236D7"/>
    <w:rsid w:val="00C237FC"/>
    <w:rsid w:val="00C239A3"/>
    <w:rsid w:val="00C239DE"/>
    <w:rsid w:val="00C23BEE"/>
    <w:rsid w:val="00C23DF6"/>
    <w:rsid w:val="00C23E51"/>
    <w:rsid w:val="00C24467"/>
    <w:rsid w:val="00C24504"/>
    <w:rsid w:val="00C246F2"/>
    <w:rsid w:val="00C24847"/>
    <w:rsid w:val="00C2484E"/>
    <w:rsid w:val="00C249FC"/>
    <w:rsid w:val="00C24A5F"/>
    <w:rsid w:val="00C24B02"/>
    <w:rsid w:val="00C24BDE"/>
    <w:rsid w:val="00C24C50"/>
    <w:rsid w:val="00C24C64"/>
    <w:rsid w:val="00C24D3F"/>
    <w:rsid w:val="00C24E19"/>
    <w:rsid w:val="00C24EF6"/>
    <w:rsid w:val="00C24F40"/>
    <w:rsid w:val="00C25117"/>
    <w:rsid w:val="00C2520C"/>
    <w:rsid w:val="00C2526B"/>
    <w:rsid w:val="00C25299"/>
    <w:rsid w:val="00C252BE"/>
    <w:rsid w:val="00C25305"/>
    <w:rsid w:val="00C25526"/>
    <w:rsid w:val="00C255EB"/>
    <w:rsid w:val="00C25632"/>
    <w:rsid w:val="00C25699"/>
    <w:rsid w:val="00C2573D"/>
    <w:rsid w:val="00C257EB"/>
    <w:rsid w:val="00C25A33"/>
    <w:rsid w:val="00C25AB5"/>
    <w:rsid w:val="00C25AE7"/>
    <w:rsid w:val="00C25BE7"/>
    <w:rsid w:val="00C25FC9"/>
    <w:rsid w:val="00C261FD"/>
    <w:rsid w:val="00C2649D"/>
    <w:rsid w:val="00C2660B"/>
    <w:rsid w:val="00C2671D"/>
    <w:rsid w:val="00C26B53"/>
    <w:rsid w:val="00C26BF6"/>
    <w:rsid w:val="00C26BFC"/>
    <w:rsid w:val="00C26C78"/>
    <w:rsid w:val="00C271B2"/>
    <w:rsid w:val="00C272B6"/>
    <w:rsid w:val="00C2730E"/>
    <w:rsid w:val="00C276BB"/>
    <w:rsid w:val="00C276D6"/>
    <w:rsid w:val="00C27B85"/>
    <w:rsid w:val="00C3001F"/>
    <w:rsid w:val="00C303BB"/>
    <w:rsid w:val="00C3059D"/>
    <w:rsid w:val="00C30690"/>
    <w:rsid w:val="00C30764"/>
    <w:rsid w:val="00C307D2"/>
    <w:rsid w:val="00C3080D"/>
    <w:rsid w:val="00C308CC"/>
    <w:rsid w:val="00C308DB"/>
    <w:rsid w:val="00C3110C"/>
    <w:rsid w:val="00C313AF"/>
    <w:rsid w:val="00C317B0"/>
    <w:rsid w:val="00C31977"/>
    <w:rsid w:val="00C31A0D"/>
    <w:rsid w:val="00C31B20"/>
    <w:rsid w:val="00C31B75"/>
    <w:rsid w:val="00C31F00"/>
    <w:rsid w:val="00C322B8"/>
    <w:rsid w:val="00C32681"/>
    <w:rsid w:val="00C32938"/>
    <w:rsid w:val="00C32AA8"/>
    <w:rsid w:val="00C32AB1"/>
    <w:rsid w:val="00C32B87"/>
    <w:rsid w:val="00C32D8B"/>
    <w:rsid w:val="00C32E1C"/>
    <w:rsid w:val="00C32F54"/>
    <w:rsid w:val="00C33168"/>
    <w:rsid w:val="00C3338B"/>
    <w:rsid w:val="00C335B2"/>
    <w:rsid w:val="00C33A83"/>
    <w:rsid w:val="00C33B41"/>
    <w:rsid w:val="00C33CC1"/>
    <w:rsid w:val="00C340A2"/>
    <w:rsid w:val="00C341AA"/>
    <w:rsid w:val="00C34409"/>
    <w:rsid w:val="00C3460B"/>
    <w:rsid w:val="00C34654"/>
    <w:rsid w:val="00C34742"/>
    <w:rsid w:val="00C349AF"/>
    <w:rsid w:val="00C34C85"/>
    <w:rsid w:val="00C34E6E"/>
    <w:rsid w:val="00C34F02"/>
    <w:rsid w:val="00C34F84"/>
    <w:rsid w:val="00C351B0"/>
    <w:rsid w:val="00C351C1"/>
    <w:rsid w:val="00C35202"/>
    <w:rsid w:val="00C3531C"/>
    <w:rsid w:val="00C35379"/>
    <w:rsid w:val="00C355D4"/>
    <w:rsid w:val="00C3561A"/>
    <w:rsid w:val="00C35666"/>
    <w:rsid w:val="00C357A9"/>
    <w:rsid w:val="00C358A9"/>
    <w:rsid w:val="00C35B75"/>
    <w:rsid w:val="00C35C5E"/>
    <w:rsid w:val="00C35F43"/>
    <w:rsid w:val="00C35F8B"/>
    <w:rsid w:val="00C36022"/>
    <w:rsid w:val="00C360CD"/>
    <w:rsid w:val="00C3622D"/>
    <w:rsid w:val="00C36272"/>
    <w:rsid w:val="00C363DD"/>
    <w:rsid w:val="00C36692"/>
    <w:rsid w:val="00C367CD"/>
    <w:rsid w:val="00C367D5"/>
    <w:rsid w:val="00C368F0"/>
    <w:rsid w:val="00C36995"/>
    <w:rsid w:val="00C369B1"/>
    <w:rsid w:val="00C36BAF"/>
    <w:rsid w:val="00C36C72"/>
    <w:rsid w:val="00C36CED"/>
    <w:rsid w:val="00C370A4"/>
    <w:rsid w:val="00C373B0"/>
    <w:rsid w:val="00C3758A"/>
    <w:rsid w:val="00C37685"/>
    <w:rsid w:val="00C3791C"/>
    <w:rsid w:val="00C37C50"/>
    <w:rsid w:val="00C37CB2"/>
    <w:rsid w:val="00C37DCA"/>
    <w:rsid w:val="00C37E65"/>
    <w:rsid w:val="00C37FE6"/>
    <w:rsid w:val="00C40047"/>
    <w:rsid w:val="00C40061"/>
    <w:rsid w:val="00C40092"/>
    <w:rsid w:val="00C40112"/>
    <w:rsid w:val="00C403B9"/>
    <w:rsid w:val="00C403E1"/>
    <w:rsid w:val="00C40797"/>
    <w:rsid w:val="00C408EE"/>
    <w:rsid w:val="00C40921"/>
    <w:rsid w:val="00C409DA"/>
    <w:rsid w:val="00C40A81"/>
    <w:rsid w:val="00C40BE4"/>
    <w:rsid w:val="00C40C5E"/>
    <w:rsid w:val="00C40CF3"/>
    <w:rsid w:val="00C411B4"/>
    <w:rsid w:val="00C411DC"/>
    <w:rsid w:val="00C412D0"/>
    <w:rsid w:val="00C413F5"/>
    <w:rsid w:val="00C413F7"/>
    <w:rsid w:val="00C417B0"/>
    <w:rsid w:val="00C41808"/>
    <w:rsid w:val="00C419F7"/>
    <w:rsid w:val="00C41B95"/>
    <w:rsid w:val="00C41D7F"/>
    <w:rsid w:val="00C41DDA"/>
    <w:rsid w:val="00C41E9B"/>
    <w:rsid w:val="00C41EFD"/>
    <w:rsid w:val="00C41F76"/>
    <w:rsid w:val="00C41FE8"/>
    <w:rsid w:val="00C420C0"/>
    <w:rsid w:val="00C420D2"/>
    <w:rsid w:val="00C42172"/>
    <w:rsid w:val="00C421B4"/>
    <w:rsid w:val="00C4259B"/>
    <w:rsid w:val="00C426B7"/>
    <w:rsid w:val="00C426C3"/>
    <w:rsid w:val="00C42728"/>
    <w:rsid w:val="00C42B5F"/>
    <w:rsid w:val="00C42B78"/>
    <w:rsid w:val="00C42C44"/>
    <w:rsid w:val="00C42D7A"/>
    <w:rsid w:val="00C42D97"/>
    <w:rsid w:val="00C43339"/>
    <w:rsid w:val="00C4333D"/>
    <w:rsid w:val="00C433ED"/>
    <w:rsid w:val="00C434AE"/>
    <w:rsid w:val="00C43CC8"/>
    <w:rsid w:val="00C43D00"/>
    <w:rsid w:val="00C44692"/>
    <w:rsid w:val="00C446CF"/>
    <w:rsid w:val="00C4470D"/>
    <w:rsid w:val="00C44753"/>
    <w:rsid w:val="00C44772"/>
    <w:rsid w:val="00C44774"/>
    <w:rsid w:val="00C4478B"/>
    <w:rsid w:val="00C44B31"/>
    <w:rsid w:val="00C44B6F"/>
    <w:rsid w:val="00C44D37"/>
    <w:rsid w:val="00C44E0F"/>
    <w:rsid w:val="00C45128"/>
    <w:rsid w:val="00C451E2"/>
    <w:rsid w:val="00C45304"/>
    <w:rsid w:val="00C4534B"/>
    <w:rsid w:val="00C454B0"/>
    <w:rsid w:val="00C4559B"/>
    <w:rsid w:val="00C455BD"/>
    <w:rsid w:val="00C456B4"/>
    <w:rsid w:val="00C45915"/>
    <w:rsid w:val="00C45B2F"/>
    <w:rsid w:val="00C45C4C"/>
    <w:rsid w:val="00C4600E"/>
    <w:rsid w:val="00C4601B"/>
    <w:rsid w:val="00C4606C"/>
    <w:rsid w:val="00C4610C"/>
    <w:rsid w:val="00C461AD"/>
    <w:rsid w:val="00C46453"/>
    <w:rsid w:val="00C46653"/>
    <w:rsid w:val="00C46894"/>
    <w:rsid w:val="00C468D2"/>
    <w:rsid w:val="00C46952"/>
    <w:rsid w:val="00C469DB"/>
    <w:rsid w:val="00C46D3F"/>
    <w:rsid w:val="00C46D91"/>
    <w:rsid w:val="00C46EE6"/>
    <w:rsid w:val="00C4709C"/>
    <w:rsid w:val="00C47108"/>
    <w:rsid w:val="00C471F0"/>
    <w:rsid w:val="00C471F4"/>
    <w:rsid w:val="00C4747C"/>
    <w:rsid w:val="00C47524"/>
    <w:rsid w:val="00C4790A"/>
    <w:rsid w:val="00C47EC3"/>
    <w:rsid w:val="00C47EF2"/>
    <w:rsid w:val="00C50104"/>
    <w:rsid w:val="00C5012E"/>
    <w:rsid w:val="00C50187"/>
    <w:rsid w:val="00C501A9"/>
    <w:rsid w:val="00C5048F"/>
    <w:rsid w:val="00C50875"/>
    <w:rsid w:val="00C508B6"/>
    <w:rsid w:val="00C5098E"/>
    <w:rsid w:val="00C50AEA"/>
    <w:rsid w:val="00C50B5A"/>
    <w:rsid w:val="00C50BE6"/>
    <w:rsid w:val="00C510BD"/>
    <w:rsid w:val="00C511AA"/>
    <w:rsid w:val="00C51287"/>
    <w:rsid w:val="00C512FE"/>
    <w:rsid w:val="00C51379"/>
    <w:rsid w:val="00C514F3"/>
    <w:rsid w:val="00C5159A"/>
    <w:rsid w:val="00C5174E"/>
    <w:rsid w:val="00C5175C"/>
    <w:rsid w:val="00C517A1"/>
    <w:rsid w:val="00C51895"/>
    <w:rsid w:val="00C519E7"/>
    <w:rsid w:val="00C51A17"/>
    <w:rsid w:val="00C51EE5"/>
    <w:rsid w:val="00C5244C"/>
    <w:rsid w:val="00C52910"/>
    <w:rsid w:val="00C52A06"/>
    <w:rsid w:val="00C52B2F"/>
    <w:rsid w:val="00C52C87"/>
    <w:rsid w:val="00C52D21"/>
    <w:rsid w:val="00C52DD8"/>
    <w:rsid w:val="00C52FC2"/>
    <w:rsid w:val="00C530D1"/>
    <w:rsid w:val="00C53276"/>
    <w:rsid w:val="00C5354D"/>
    <w:rsid w:val="00C53642"/>
    <w:rsid w:val="00C536AA"/>
    <w:rsid w:val="00C5378A"/>
    <w:rsid w:val="00C537A2"/>
    <w:rsid w:val="00C539E7"/>
    <w:rsid w:val="00C53A73"/>
    <w:rsid w:val="00C53AA8"/>
    <w:rsid w:val="00C53BA7"/>
    <w:rsid w:val="00C53CA5"/>
    <w:rsid w:val="00C540F0"/>
    <w:rsid w:val="00C5426D"/>
    <w:rsid w:val="00C5450A"/>
    <w:rsid w:val="00C546D3"/>
    <w:rsid w:val="00C54BEF"/>
    <w:rsid w:val="00C54CCB"/>
    <w:rsid w:val="00C54F42"/>
    <w:rsid w:val="00C54FA8"/>
    <w:rsid w:val="00C55233"/>
    <w:rsid w:val="00C5537D"/>
    <w:rsid w:val="00C5541D"/>
    <w:rsid w:val="00C555D2"/>
    <w:rsid w:val="00C55D63"/>
    <w:rsid w:val="00C55E65"/>
    <w:rsid w:val="00C5612D"/>
    <w:rsid w:val="00C562FA"/>
    <w:rsid w:val="00C5632B"/>
    <w:rsid w:val="00C563C1"/>
    <w:rsid w:val="00C564B1"/>
    <w:rsid w:val="00C56737"/>
    <w:rsid w:val="00C56A80"/>
    <w:rsid w:val="00C56B15"/>
    <w:rsid w:val="00C56F59"/>
    <w:rsid w:val="00C56FA9"/>
    <w:rsid w:val="00C5703F"/>
    <w:rsid w:val="00C57270"/>
    <w:rsid w:val="00C572AE"/>
    <w:rsid w:val="00C5734E"/>
    <w:rsid w:val="00C5774F"/>
    <w:rsid w:val="00C57A03"/>
    <w:rsid w:val="00C57A37"/>
    <w:rsid w:val="00C57AC9"/>
    <w:rsid w:val="00C57BD0"/>
    <w:rsid w:val="00C57C01"/>
    <w:rsid w:val="00C57C9B"/>
    <w:rsid w:val="00C57C9F"/>
    <w:rsid w:val="00C57D89"/>
    <w:rsid w:val="00C57E00"/>
    <w:rsid w:val="00C57EA8"/>
    <w:rsid w:val="00C57F1A"/>
    <w:rsid w:val="00C6005E"/>
    <w:rsid w:val="00C600AB"/>
    <w:rsid w:val="00C60183"/>
    <w:rsid w:val="00C602C3"/>
    <w:rsid w:val="00C6036A"/>
    <w:rsid w:val="00C6036F"/>
    <w:rsid w:val="00C60490"/>
    <w:rsid w:val="00C607A3"/>
    <w:rsid w:val="00C60A91"/>
    <w:rsid w:val="00C60C4B"/>
    <w:rsid w:val="00C60DFC"/>
    <w:rsid w:val="00C60FBF"/>
    <w:rsid w:val="00C612ED"/>
    <w:rsid w:val="00C6178C"/>
    <w:rsid w:val="00C618AD"/>
    <w:rsid w:val="00C618DB"/>
    <w:rsid w:val="00C618DD"/>
    <w:rsid w:val="00C61A4D"/>
    <w:rsid w:val="00C61BBF"/>
    <w:rsid w:val="00C61E3F"/>
    <w:rsid w:val="00C61F77"/>
    <w:rsid w:val="00C61F93"/>
    <w:rsid w:val="00C62048"/>
    <w:rsid w:val="00C62229"/>
    <w:rsid w:val="00C6242C"/>
    <w:rsid w:val="00C62477"/>
    <w:rsid w:val="00C625AD"/>
    <w:rsid w:val="00C625B2"/>
    <w:rsid w:val="00C626CA"/>
    <w:rsid w:val="00C6276B"/>
    <w:rsid w:val="00C628C8"/>
    <w:rsid w:val="00C629B3"/>
    <w:rsid w:val="00C62A3F"/>
    <w:rsid w:val="00C62A50"/>
    <w:rsid w:val="00C62AB7"/>
    <w:rsid w:val="00C62B47"/>
    <w:rsid w:val="00C62B88"/>
    <w:rsid w:val="00C62D62"/>
    <w:rsid w:val="00C62E6E"/>
    <w:rsid w:val="00C631E2"/>
    <w:rsid w:val="00C63498"/>
    <w:rsid w:val="00C63513"/>
    <w:rsid w:val="00C63605"/>
    <w:rsid w:val="00C637E7"/>
    <w:rsid w:val="00C637F0"/>
    <w:rsid w:val="00C63821"/>
    <w:rsid w:val="00C638F1"/>
    <w:rsid w:val="00C63A03"/>
    <w:rsid w:val="00C63A24"/>
    <w:rsid w:val="00C63B06"/>
    <w:rsid w:val="00C63B8F"/>
    <w:rsid w:val="00C63BBC"/>
    <w:rsid w:val="00C63C9B"/>
    <w:rsid w:val="00C63DD4"/>
    <w:rsid w:val="00C63E79"/>
    <w:rsid w:val="00C63F11"/>
    <w:rsid w:val="00C640B8"/>
    <w:rsid w:val="00C64102"/>
    <w:rsid w:val="00C64109"/>
    <w:rsid w:val="00C64160"/>
    <w:rsid w:val="00C641D3"/>
    <w:rsid w:val="00C641EA"/>
    <w:rsid w:val="00C64249"/>
    <w:rsid w:val="00C646BE"/>
    <w:rsid w:val="00C6477E"/>
    <w:rsid w:val="00C6487D"/>
    <w:rsid w:val="00C6495F"/>
    <w:rsid w:val="00C64A0A"/>
    <w:rsid w:val="00C64A6F"/>
    <w:rsid w:val="00C64A9F"/>
    <w:rsid w:val="00C65017"/>
    <w:rsid w:val="00C6523A"/>
    <w:rsid w:val="00C65492"/>
    <w:rsid w:val="00C6576B"/>
    <w:rsid w:val="00C65949"/>
    <w:rsid w:val="00C659DD"/>
    <w:rsid w:val="00C65A48"/>
    <w:rsid w:val="00C65A74"/>
    <w:rsid w:val="00C65DD7"/>
    <w:rsid w:val="00C65EC3"/>
    <w:rsid w:val="00C6603A"/>
    <w:rsid w:val="00C66050"/>
    <w:rsid w:val="00C6612D"/>
    <w:rsid w:val="00C663E8"/>
    <w:rsid w:val="00C6659E"/>
    <w:rsid w:val="00C667B1"/>
    <w:rsid w:val="00C66989"/>
    <w:rsid w:val="00C669B9"/>
    <w:rsid w:val="00C66AC3"/>
    <w:rsid w:val="00C66B59"/>
    <w:rsid w:val="00C66BE1"/>
    <w:rsid w:val="00C66F66"/>
    <w:rsid w:val="00C67142"/>
    <w:rsid w:val="00C67171"/>
    <w:rsid w:val="00C672FE"/>
    <w:rsid w:val="00C67419"/>
    <w:rsid w:val="00C6742A"/>
    <w:rsid w:val="00C677FC"/>
    <w:rsid w:val="00C67885"/>
    <w:rsid w:val="00C678C9"/>
    <w:rsid w:val="00C678F3"/>
    <w:rsid w:val="00C67963"/>
    <w:rsid w:val="00C6798F"/>
    <w:rsid w:val="00C67A88"/>
    <w:rsid w:val="00C67B8C"/>
    <w:rsid w:val="00C67C07"/>
    <w:rsid w:val="00C67C8F"/>
    <w:rsid w:val="00C67D0A"/>
    <w:rsid w:val="00C67E06"/>
    <w:rsid w:val="00C701F0"/>
    <w:rsid w:val="00C7025D"/>
    <w:rsid w:val="00C703A4"/>
    <w:rsid w:val="00C703CE"/>
    <w:rsid w:val="00C7049B"/>
    <w:rsid w:val="00C7067A"/>
    <w:rsid w:val="00C707F3"/>
    <w:rsid w:val="00C70A9D"/>
    <w:rsid w:val="00C70AC5"/>
    <w:rsid w:val="00C70AE1"/>
    <w:rsid w:val="00C70AE9"/>
    <w:rsid w:val="00C70C6B"/>
    <w:rsid w:val="00C70D00"/>
    <w:rsid w:val="00C71188"/>
    <w:rsid w:val="00C7121E"/>
    <w:rsid w:val="00C714EB"/>
    <w:rsid w:val="00C71599"/>
    <w:rsid w:val="00C71650"/>
    <w:rsid w:val="00C71699"/>
    <w:rsid w:val="00C718BB"/>
    <w:rsid w:val="00C71AA8"/>
    <w:rsid w:val="00C71AAB"/>
    <w:rsid w:val="00C71B27"/>
    <w:rsid w:val="00C71C5A"/>
    <w:rsid w:val="00C71C86"/>
    <w:rsid w:val="00C71CDE"/>
    <w:rsid w:val="00C71F09"/>
    <w:rsid w:val="00C72100"/>
    <w:rsid w:val="00C72274"/>
    <w:rsid w:val="00C7249F"/>
    <w:rsid w:val="00C72563"/>
    <w:rsid w:val="00C726B0"/>
    <w:rsid w:val="00C727F8"/>
    <w:rsid w:val="00C72976"/>
    <w:rsid w:val="00C729BF"/>
    <w:rsid w:val="00C72A0E"/>
    <w:rsid w:val="00C72A70"/>
    <w:rsid w:val="00C72B48"/>
    <w:rsid w:val="00C72D42"/>
    <w:rsid w:val="00C72DFB"/>
    <w:rsid w:val="00C72E99"/>
    <w:rsid w:val="00C72EC8"/>
    <w:rsid w:val="00C72F75"/>
    <w:rsid w:val="00C72F7F"/>
    <w:rsid w:val="00C730B8"/>
    <w:rsid w:val="00C73122"/>
    <w:rsid w:val="00C731A6"/>
    <w:rsid w:val="00C7345F"/>
    <w:rsid w:val="00C7350F"/>
    <w:rsid w:val="00C73536"/>
    <w:rsid w:val="00C7362A"/>
    <w:rsid w:val="00C73640"/>
    <w:rsid w:val="00C73756"/>
    <w:rsid w:val="00C7378C"/>
    <w:rsid w:val="00C737D5"/>
    <w:rsid w:val="00C7383F"/>
    <w:rsid w:val="00C739B8"/>
    <w:rsid w:val="00C73A11"/>
    <w:rsid w:val="00C73AB6"/>
    <w:rsid w:val="00C73BF1"/>
    <w:rsid w:val="00C73E1E"/>
    <w:rsid w:val="00C73E6D"/>
    <w:rsid w:val="00C73E7F"/>
    <w:rsid w:val="00C73F53"/>
    <w:rsid w:val="00C73F65"/>
    <w:rsid w:val="00C741BC"/>
    <w:rsid w:val="00C74202"/>
    <w:rsid w:val="00C742F6"/>
    <w:rsid w:val="00C74338"/>
    <w:rsid w:val="00C74347"/>
    <w:rsid w:val="00C74514"/>
    <w:rsid w:val="00C746A1"/>
    <w:rsid w:val="00C747E7"/>
    <w:rsid w:val="00C748EA"/>
    <w:rsid w:val="00C74A02"/>
    <w:rsid w:val="00C74A0D"/>
    <w:rsid w:val="00C74B87"/>
    <w:rsid w:val="00C74BD3"/>
    <w:rsid w:val="00C74D6B"/>
    <w:rsid w:val="00C7506C"/>
    <w:rsid w:val="00C75070"/>
    <w:rsid w:val="00C7510B"/>
    <w:rsid w:val="00C7520A"/>
    <w:rsid w:val="00C755CE"/>
    <w:rsid w:val="00C7569B"/>
    <w:rsid w:val="00C7572F"/>
    <w:rsid w:val="00C75805"/>
    <w:rsid w:val="00C75921"/>
    <w:rsid w:val="00C75A4D"/>
    <w:rsid w:val="00C75A6B"/>
    <w:rsid w:val="00C75AB8"/>
    <w:rsid w:val="00C75B54"/>
    <w:rsid w:val="00C75C60"/>
    <w:rsid w:val="00C75D82"/>
    <w:rsid w:val="00C75DC8"/>
    <w:rsid w:val="00C761C9"/>
    <w:rsid w:val="00C7634A"/>
    <w:rsid w:val="00C76408"/>
    <w:rsid w:val="00C76417"/>
    <w:rsid w:val="00C767F3"/>
    <w:rsid w:val="00C7695D"/>
    <w:rsid w:val="00C76C8B"/>
    <w:rsid w:val="00C76FE3"/>
    <w:rsid w:val="00C77072"/>
    <w:rsid w:val="00C7731B"/>
    <w:rsid w:val="00C7737C"/>
    <w:rsid w:val="00C775A4"/>
    <w:rsid w:val="00C775D7"/>
    <w:rsid w:val="00C77BDA"/>
    <w:rsid w:val="00C77C7F"/>
    <w:rsid w:val="00C77D76"/>
    <w:rsid w:val="00C77D7B"/>
    <w:rsid w:val="00C77DEF"/>
    <w:rsid w:val="00C77E2C"/>
    <w:rsid w:val="00C803BF"/>
    <w:rsid w:val="00C8042B"/>
    <w:rsid w:val="00C80574"/>
    <w:rsid w:val="00C8067A"/>
    <w:rsid w:val="00C806AE"/>
    <w:rsid w:val="00C807A0"/>
    <w:rsid w:val="00C80911"/>
    <w:rsid w:val="00C80934"/>
    <w:rsid w:val="00C80B93"/>
    <w:rsid w:val="00C80BD4"/>
    <w:rsid w:val="00C80F53"/>
    <w:rsid w:val="00C8113A"/>
    <w:rsid w:val="00C812CE"/>
    <w:rsid w:val="00C81315"/>
    <w:rsid w:val="00C814AE"/>
    <w:rsid w:val="00C81568"/>
    <w:rsid w:val="00C815D0"/>
    <w:rsid w:val="00C81663"/>
    <w:rsid w:val="00C817B6"/>
    <w:rsid w:val="00C817FF"/>
    <w:rsid w:val="00C81A7D"/>
    <w:rsid w:val="00C81B53"/>
    <w:rsid w:val="00C81B7E"/>
    <w:rsid w:val="00C81C11"/>
    <w:rsid w:val="00C81C51"/>
    <w:rsid w:val="00C81D78"/>
    <w:rsid w:val="00C81E89"/>
    <w:rsid w:val="00C82201"/>
    <w:rsid w:val="00C822B8"/>
    <w:rsid w:val="00C82427"/>
    <w:rsid w:val="00C829A3"/>
    <w:rsid w:val="00C82B70"/>
    <w:rsid w:val="00C82C08"/>
    <w:rsid w:val="00C82C2F"/>
    <w:rsid w:val="00C82C93"/>
    <w:rsid w:val="00C82D4A"/>
    <w:rsid w:val="00C82D76"/>
    <w:rsid w:val="00C82FCB"/>
    <w:rsid w:val="00C83092"/>
    <w:rsid w:val="00C831F4"/>
    <w:rsid w:val="00C832E1"/>
    <w:rsid w:val="00C834BD"/>
    <w:rsid w:val="00C836D3"/>
    <w:rsid w:val="00C8395A"/>
    <w:rsid w:val="00C839A8"/>
    <w:rsid w:val="00C83A1B"/>
    <w:rsid w:val="00C83A36"/>
    <w:rsid w:val="00C83A44"/>
    <w:rsid w:val="00C83A90"/>
    <w:rsid w:val="00C83FB7"/>
    <w:rsid w:val="00C84114"/>
    <w:rsid w:val="00C84135"/>
    <w:rsid w:val="00C84150"/>
    <w:rsid w:val="00C845A4"/>
    <w:rsid w:val="00C84B27"/>
    <w:rsid w:val="00C84DE0"/>
    <w:rsid w:val="00C84EBB"/>
    <w:rsid w:val="00C8500E"/>
    <w:rsid w:val="00C85260"/>
    <w:rsid w:val="00C85796"/>
    <w:rsid w:val="00C858FE"/>
    <w:rsid w:val="00C85C8E"/>
    <w:rsid w:val="00C85F40"/>
    <w:rsid w:val="00C85F4F"/>
    <w:rsid w:val="00C85F55"/>
    <w:rsid w:val="00C85FF8"/>
    <w:rsid w:val="00C86123"/>
    <w:rsid w:val="00C86336"/>
    <w:rsid w:val="00C86391"/>
    <w:rsid w:val="00C863ED"/>
    <w:rsid w:val="00C864EF"/>
    <w:rsid w:val="00C8657C"/>
    <w:rsid w:val="00C866D4"/>
    <w:rsid w:val="00C86899"/>
    <w:rsid w:val="00C86924"/>
    <w:rsid w:val="00C86D1D"/>
    <w:rsid w:val="00C87207"/>
    <w:rsid w:val="00C872B3"/>
    <w:rsid w:val="00C87308"/>
    <w:rsid w:val="00C87449"/>
    <w:rsid w:val="00C87481"/>
    <w:rsid w:val="00C874D8"/>
    <w:rsid w:val="00C87569"/>
    <w:rsid w:val="00C87633"/>
    <w:rsid w:val="00C87635"/>
    <w:rsid w:val="00C876D8"/>
    <w:rsid w:val="00C876DD"/>
    <w:rsid w:val="00C87867"/>
    <w:rsid w:val="00C8790C"/>
    <w:rsid w:val="00C87AA7"/>
    <w:rsid w:val="00C87DEB"/>
    <w:rsid w:val="00C87E06"/>
    <w:rsid w:val="00C87F0C"/>
    <w:rsid w:val="00C900C7"/>
    <w:rsid w:val="00C9024A"/>
    <w:rsid w:val="00C9032C"/>
    <w:rsid w:val="00C90333"/>
    <w:rsid w:val="00C90442"/>
    <w:rsid w:val="00C90590"/>
    <w:rsid w:val="00C90A0B"/>
    <w:rsid w:val="00C90C1E"/>
    <w:rsid w:val="00C90D8A"/>
    <w:rsid w:val="00C90EC2"/>
    <w:rsid w:val="00C90FAA"/>
    <w:rsid w:val="00C91189"/>
    <w:rsid w:val="00C914D1"/>
    <w:rsid w:val="00C9154A"/>
    <w:rsid w:val="00C917DB"/>
    <w:rsid w:val="00C918BB"/>
    <w:rsid w:val="00C919A5"/>
    <w:rsid w:val="00C91B02"/>
    <w:rsid w:val="00C91B19"/>
    <w:rsid w:val="00C91C0E"/>
    <w:rsid w:val="00C91C1D"/>
    <w:rsid w:val="00C91CDC"/>
    <w:rsid w:val="00C91D96"/>
    <w:rsid w:val="00C920E8"/>
    <w:rsid w:val="00C9221E"/>
    <w:rsid w:val="00C92872"/>
    <w:rsid w:val="00C929C7"/>
    <w:rsid w:val="00C92E9D"/>
    <w:rsid w:val="00C92EE8"/>
    <w:rsid w:val="00C93120"/>
    <w:rsid w:val="00C93129"/>
    <w:rsid w:val="00C9316A"/>
    <w:rsid w:val="00C9333E"/>
    <w:rsid w:val="00C93452"/>
    <w:rsid w:val="00C936EB"/>
    <w:rsid w:val="00C93A18"/>
    <w:rsid w:val="00C93D92"/>
    <w:rsid w:val="00C93E56"/>
    <w:rsid w:val="00C93F8B"/>
    <w:rsid w:val="00C9401B"/>
    <w:rsid w:val="00C944AB"/>
    <w:rsid w:val="00C94579"/>
    <w:rsid w:val="00C94592"/>
    <w:rsid w:val="00C946B3"/>
    <w:rsid w:val="00C946FF"/>
    <w:rsid w:val="00C94793"/>
    <w:rsid w:val="00C948A1"/>
    <w:rsid w:val="00C949DF"/>
    <w:rsid w:val="00C94A8A"/>
    <w:rsid w:val="00C94B74"/>
    <w:rsid w:val="00C94BBE"/>
    <w:rsid w:val="00C94CC4"/>
    <w:rsid w:val="00C94DA8"/>
    <w:rsid w:val="00C94E09"/>
    <w:rsid w:val="00C94E0C"/>
    <w:rsid w:val="00C94EBC"/>
    <w:rsid w:val="00C94FD3"/>
    <w:rsid w:val="00C9500E"/>
    <w:rsid w:val="00C951BA"/>
    <w:rsid w:val="00C951FB"/>
    <w:rsid w:val="00C9526F"/>
    <w:rsid w:val="00C953BB"/>
    <w:rsid w:val="00C9575D"/>
    <w:rsid w:val="00C957FA"/>
    <w:rsid w:val="00C95925"/>
    <w:rsid w:val="00C95EF1"/>
    <w:rsid w:val="00C960CC"/>
    <w:rsid w:val="00C9614C"/>
    <w:rsid w:val="00C9626B"/>
    <w:rsid w:val="00C96532"/>
    <w:rsid w:val="00C96716"/>
    <w:rsid w:val="00C96792"/>
    <w:rsid w:val="00C967B7"/>
    <w:rsid w:val="00C96844"/>
    <w:rsid w:val="00C96B61"/>
    <w:rsid w:val="00C96DE8"/>
    <w:rsid w:val="00C96E9C"/>
    <w:rsid w:val="00C96FCA"/>
    <w:rsid w:val="00C970CD"/>
    <w:rsid w:val="00C971A5"/>
    <w:rsid w:val="00C97494"/>
    <w:rsid w:val="00C975E8"/>
    <w:rsid w:val="00C9770A"/>
    <w:rsid w:val="00C97A45"/>
    <w:rsid w:val="00C97BF8"/>
    <w:rsid w:val="00C97CA8"/>
    <w:rsid w:val="00C97CB6"/>
    <w:rsid w:val="00C97EBD"/>
    <w:rsid w:val="00CA00D6"/>
    <w:rsid w:val="00CA024D"/>
    <w:rsid w:val="00CA0332"/>
    <w:rsid w:val="00CA0388"/>
    <w:rsid w:val="00CA03A6"/>
    <w:rsid w:val="00CA0468"/>
    <w:rsid w:val="00CA05DA"/>
    <w:rsid w:val="00CA0758"/>
    <w:rsid w:val="00CA087A"/>
    <w:rsid w:val="00CA08DE"/>
    <w:rsid w:val="00CA0A54"/>
    <w:rsid w:val="00CA0AAB"/>
    <w:rsid w:val="00CA0B4A"/>
    <w:rsid w:val="00CA0BDD"/>
    <w:rsid w:val="00CA0C2E"/>
    <w:rsid w:val="00CA0DCB"/>
    <w:rsid w:val="00CA0E25"/>
    <w:rsid w:val="00CA107E"/>
    <w:rsid w:val="00CA12A4"/>
    <w:rsid w:val="00CA13C9"/>
    <w:rsid w:val="00CA1428"/>
    <w:rsid w:val="00CA149A"/>
    <w:rsid w:val="00CA151F"/>
    <w:rsid w:val="00CA185B"/>
    <w:rsid w:val="00CA18AC"/>
    <w:rsid w:val="00CA1AB5"/>
    <w:rsid w:val="00CA1B36"/>
    <w:rsid w:val="00CA1B8F"/>
    <w:rsid w:val="00CA1BDE"/>
    <w:rsid w:val="00CA1BEF"/>
    <w:rsid w:val="00CA1D0B"/>
    <w:rsid w:val="00CA1F84"/>
    <w:rsid w:val="00CA207C"/>
    <w:rsid w:val="00CA209C"/>
    <w:rsid w:val="00CA2214"/>
    <w:rsid w:val="00CA2267"/>
    <w:rsid w:val="00CA2352"/>
    <w:rsid w:val="00CA24AF"/>
    <w:rsid w:val="00CA2885"/>
    <w:rsid w:val="00CA2997"/>
    <w:rsid w:val="00CA2C72"/>
    <w:rsid w:val="00CA2CCE"/>
    <w:rsid w:val="00CA2D85"/>
    <w:rsid w:val="00CA2D97"/>
    <w:rsid w:val="00CA2FC0"/>
    <w:rsid w:val="00CA3123"/>
    <w:rsid w:val="00CA322D"/>
    <w:rsid w:val="00CA3281"/>
    <w:rsid w:val="00CA348B"/>
    <w:rsid w:val="00CA3512"/>
    <w:rsid w:val="00CA3532"/>
    <w:rsid w:val="00CA3546"/>
    <w:rsid w:val="00CA3649"/>
    <w:rsid w:val="00CA36C1"/>
    <w:rsid w:val="00CA3768"/>
    <w:rsid w:val="00CA38BF"/>
    <w:rsid w:val="00CA39B3"/>
    <w:rsid w:val="00CA39E9"/>
    <w:rsid w:val="00CA3BC9"/>
    <w:rsid w:val="00CA3BFD"/>
    <w:rsid w:val="00CA3C9C"/>
    <w:rsid w:val="00CA3CD9"/>
    <w:rsid w:val="00CA3D86"/>
    <w:rsid w:val="00CA3E44"/>
    <w:rsid w:val="00CA3F9E"/>
    <w:rsid w:val="00CA3FA2"/>
    <w:rsid w:val="00CA42CF"/>
    <w:rsid w:val="00CA4321"/>
    <w:rsid w:val="00CA4853"/>
    <w:rsid w:val="00CA4B12"/>
    <w:rsid w:val="00CA4BB8"/>
    <w:rsid w:val="00CA501D"/>
    <w:rsid w:val="00CA50EC"/>
    <w:rsid w:val="00CA522D"/>
    <w:rsid w:val="00CA53B2"/>
    <w:rsid w:val="00CA53D4"/>
    <w:rsid w:val="00CA542B"/>
    <w:rsid w:val="00CA5532"/>
    <w:rsid w:val="00CA559E"/>
    <w:rsid w:val="00CA55C4"/>
    <w:rsid w:val="00CA55F6"/>
    <w:rsid w:val="00CA574C"/>
    <w:rsid w:val="00CA5761"/>
    <w:rsid w:val="00CA5842"/>
    <w:rsid w:val="00CA5874"/>
    <w:rsid w:val="00CA59F7"/>
    <w:rsid w:val="00CA5A98"/>
    <w:rsid w:val="00CA5B39"/>
    <w:rsid w:val="00CA5CC0"/>
    <w:rsid w:val="00CA5EA6"/>
    <w:rsid w:val="00CA5F77"/>
    <w:rsid w:val="00CA62A1"/>
    <w:rsid w:val="00CA63AB"/>
    <w:rsid w:val="00CA63F0"/>
    <w:rsid w:val="00CA6642"/>
    <w:rsid w:val="00CA66CA"/>
    <w:rsid w:val="00CA671E"/>
    <w:rsid w:val="00CA6761"/>
    <w:rsid w:val="00CA68A0"/>
    <w:rsid w:val="00CA68AA"/>
    <w:rsid w:val="00CA6902"/>
    <w:rsid w:val="00CA6947"/>
    <w:rsid w:val="00CA6BC8"/>
    <w:rsid w:val="00CA6C43"/>
    <w:rsid w:val="00CA6D92"/>
    <w:rsid w:val="00CA706F"/>
    <w:rsid w:val="00CA70C5"/>
    <w:rsid w:val="00CA70DF"/>
    <w:rsid w:val="00CA714A"/>
    <w:rsid w:val="00CA741C"/>
    <w:rsid w:val="00CA748A"/>
    <w:rsid w:val="00CA7648"/>
    <w:rsid w:val="00CA76BC"/>
    <w:rsid w:val="00CA76C3"/>
    <w:rsid w:val="00CA7B57"/>
    <w:rsid w:val="00CA7D2F"/>
    <w:rsid w:val="00CA7FDE"/>
    <w:rsid w:val="00CB00E2"/>
    <w:rsid w:val="00CB0180"/>
    <w:rsid w:val="00CB07C9"/>
    <w:rsid w:val="00CB09BD"/>
    <w:rsid w:val="00CB09DD"/>
    <w:rsid w:val="00CB0B02"/>
    <w:rsid w:val="00CB1095"/>
    <w:rsid w:val="00CB11BF"/>
    <w:rsid w:val="00CB11E9"/>
    <w:rsid w:val="00CB130F"/>
    <w:rsid w:val="00CB14FB"/>
    <w:rsid w:val="00CB150F"/>
    <w:rsid w:val="00CB1525"/>
    <w:rsid w:val="00CB15B0"/>
    <w:rsid w:val="00CB175F"/>
    <w:rsid w:val="00CB18B6"/>
    <w:rsid w:val="00CB18FF"/>
    <w:rsid w:val="00CB226B"/>
    <w:rsid w:val="00CB23F0"/>
    <w:rsid w:val="00CB26E8"/>
    <w:rsid w:val="00CB27E1"/>
    <w:rsid w:val="00CB28F5"/>
    <w:rsid w:val="00CB2934"/>
    <w:rsid w:val="00CB2955"/>
    <w:rsid w:val="00CB2A79"/>
    <w:rsid w:val="00CB2AF6"/>
    <w:rsid w:val="00CB2B11"/>
    <w:rsid w:val="00CB2B3F"/>
    <w:rsid w:val="00CB2B88"/>
    <w:rsid w:val="00CB2F15"/>
    <w:rsid w:val="00CB2F3B"/>
    <w:rsid w:val="00CB306D"/>
    <w:rsid w:val="00CB31C1"/>
    <w:rsid w:val="00CB3288"/>
    <w:rsid w:val="00CB32BB"/>
    <w:rsid w:val="00CB3337"/>
    <w:rsid w:val="00CB334D"/>
    <w:rsid w:val="00CB3367"/>
    <w:rsid w:val="00CB33AF"/>
    <w:rsid w:val="00CB36F9"/>
    <w:rsid w:val="00CB3848"/>
    <w:rsid w:val="00CB396E"/>
    <w:rsid w:val="00CB3A24"/>
    <w:rsid w:val="00CB3B0B"/>
    <w:rsid w:val="00CB3B4E"/>
    <w:rsid w:val="00CB3D3D"/>
    <w:rsid w:val="00CB3E33"/>
    <w:rsid w:val="00CB3E6C"/>
    <w:rsid w:val="00CB3EDD"/>
    <w:rsid w:val="00CB3EFD"/>
    <w:rsid w:val="00CB40BE"/>
    <w:rsid w:val="00CB4282"/>
    <w:rsid w:val="00CB4427"/>
    <w:rsid w:val="00CB453E"/>
    <w:rsid w:val="00CB4568"/>
    <w:rsid w:val="00CB460E"/>
    <w:rsid w:val="00CB4EE4"/>
    <w:rsid w:val="00CB4F15"/>
    <w:rsid w:val="00CB4F79"/>
    <w:rsid w:val="00CB5243"/>
    <w:rsid w:val="00CB5265"/>
    <w:rsid w:val="00CB553D"/>
    <w:rsid w:val="00CB5544"/>
    <w:rsid w:val="00CB57D8"/>
    <w:rsid w:val="00CB5977"/>
    <w:rsid w:val="00CB5DAD"/>
    <w:rsid w:val="00CB608C"/>
    <w:rsid w:val="00CB60DF"/>
    <w:rsid w:val="00CB6334"/>
    <w:rsid w:val="00CB64A1"/>
    <w:rsid w:val="00CB6532"/>
    <w:rsid w:val="00CB6619"/>
    <w:rsid w:val="00CB66A5"/>
    <w:rsid w:val="00CB6ABA"/>
    <w:rsid w:val="00CB6BF5"/>
    <w:rsid w:val="00CB6C3C"/>
    <w:rsid w:val="00CB6CF4"/>
    <w:rsid w:val="00CB6F61"/>
    <w:rsid w:val="00CB6F78"/>
    <w:rsid w:val="00CB70BC"/>
    <w:rsid w:val="00CB72C2"/>
    <w:rsid w:val="00CB74D0"/>
    <w:rsid w:val="00CB74E2"/>
    <w:rsid w:val="00CB75E4"/>
    <w:rsid w:val="00CB7620"/>
    <w:rsid w:val="00CB76FB"/>
    <w:rsid w:val="00CB7754"/>
    <w:rsid w:val="00CB78A4"/>
    <w:rsid w:val="00CB7910"/>
    <w:rsid w:val="00CB7A45"/>
    <w:rsid w:val="00CB7A52"/>
    <w:rsid w:val="00CB7A65"/>
    <w:rsid w:val="00CB7ABA"/>
    <w:rsid w:val="00CB7B02"/>
    <w:rsid w:val="00CB7E73"/>
    <w:rsid w:val="00CB7F2E"/>
    <w:rsid w:val="00CC0103"/>
    <w:rsid w:val="00CC0283"/>
    <w:rsid w:val="00CC032E"/>
    <w:rsid w:val="00CC0372"/>
    <w:rsid w:val="00CC05FE"/>
    <w:rsid w:val="00CC0722"/>
    <w:rsid w:val="00CC0749"/>
    <w:rsid w:val="00CC0848"/>
    <w:rsid w:val="00CC0872"/>
    <w:rsid w:val="00CC0984"/>
    <w:rsid w:val="00CC09F5"/>
    <w:rsid w:val="00CC0AE9"/>
    <w:rsid w:val="00CC0AF2"/>
    <w:rsid w:val="00CC0BE5"/>
    <w:rsid w:val="00CC0C6A"/>
    <w:rsid w:val="00CC0C8B"/>
    <w:rsid w:val="00CC0CFC"/>
    <w:rsid w:val="00CC0D2E"/>
    <w:rsid w:val="00CC0DEA"/>
    <w:rsid w:val="00CC0EA7"/>
    <w:rsid w:val="00CC0EAC"/>
    <w:rsid w:val="00CC0EF2"/>
    <w:rsid w:val="00CC10D9"/>
    <w:rsid w:val="00CC110C"/>
    <w:rsid w:val="00CC135F"/>
    <w:rsid w:val="00CC1385"/>
    <w:rsid w:val="00CC1411"/>
    <w:rsid w:val="00CC162C"/>
    <w:rsid w:val="00CC167F"/>
    <w:rsid w:val="00CC1794"/>
    <w:rsid w:val="00CC1BE8"/>
    <w:rsid w:val="00CC1C75"/>
    <w:rsid w:val="00CC2177"/>
    <w:rsid w:val="00CC2256"/>
    <w:rsid w:val="00CC2332"/>
    <w:rsid w:val="00CC24B5"/>
    <w:rsid w:val="00CC26D2"/>
    <w:rsid w:val="00CC271A"/>
    <w:rsid w:val="00CC2757"/>
    <w:rsid w:val="00CC283D"/>
    <w:rsid w:val="00CC28AD"/>
    <w:rsid w:val="00CC2A28"/>
    <w:rsid w:val="00CC2C34"/>
    <w:rsid w:val="00CC2D57"/>
    <w:rsid w:val="00CC2FE1"/>
    <w:rsid w:val="00CC2FF8"/>
    <w:rsid w:val="00CC30C6"/>
    <w:rsid w:val="00CC30FD"/>
    <w:rsid w:val="00CC3100"/>
    <w:rsid w:val="00CC32DF"/>
    <w:rsid w:val="00CC33CD"/>
    <w:rsid w:val="00CC37EC"/>
    <w:rsid w:val="00CC3915"/>
    <w:rsid w:val="00CC392C"/>
    <w:rsid w:val="00CC3A54"/>
    <w:rsid w:val="00CC3AC7"/>
    <w:rsid w:val="00CC3AF3"/>
    <w:rsid w:val="00CC3D78"/>
    <w:rsid w:val="00CC3E4E"/>
    <w:rsid w:val="00CC4583"/>
    <w:rsid w:val="00CC480B"/>
    <w:rsid w:val="00CC4845"/>
    <w:rsid w:val="00CC4EE6"/>
    <w:rsid w:val="00CC501F"/>
    <w:rsid w:val="00CC5040"/>
    <w:rsid w:val="00CC5258"/>
    <w:rsid w:val="00CC52F1"/>
    <w:rsid w:val="00CC5587"/>
    <w:rsid w:val="00CC55AD"/>
    <w:rsid w:val="00CC5970"/>
    <w:rsid w:val="00CC59DE"/>
    <w:rsid w:val="00CC5A45"/>
    <w:rsid w:val="00CC5A79"/>
    <w:rsid w:val="00CC5A9C"/>
    <w:rsid w:val="00CC5C49"/>
    <w:rsid w:val="00CC5D17"/>
    <w:rsid w:val="00CC5E35"/>
    <w:rsid w:val="00CC5FE5"/>
    <w:rsid w:val="00CC60F3"/>
    <w:rsid w:val="00CC618E"/>
    <w:rsid w:val="00CC61DC"/>
    <w:rsid w:val="00CC6238"/>
    <w:rsid w:val="00CC643D"/>
    <w:rsid w:val="00CC6458"/>
    <w:rsid w:val="00CC64E3"/>
    <w:rsid w:val="00CC6984"/>
    <w:rsid w:val="00CC6A18"/>
    <w:rsid w:val="00CC6A27"/>
    <w:rsid w:val="00CC6A47"/>
    <w:rsid w:val="00CC6AAC"/>
    <w:rsid w:val="00CC6BC8"/>
    <w:rsid w:val="00CC6C2C"/>
    <w:rsid w:val="00CC6CB2"/>
    <w:rsid w:val="00CC6CFF"/>
    <w:rsid w:val="00CC6DA7"/>
    <w:rsid w:val="00CC6E72"/>
    <w:rsid w:val="00CC6E75"/>
    <w:rsid w:val="00CC6FD8"/>
    <w:rsid w:val="00CC7124"/>
    <w:rsid w:val="00CC71B4"/>
    <w:rsid w:val="00CC72DA"/>
    <w:rsid w:val="00CC73A9"/>
    <w:rsid w:val="00CC7573"/>
    <w:rsid w:val="00CC7604"/>
    <w:rsid w:val="00CC7636"/>
    <w:rsid w:val="00CC78D7"/>
    <w:rsid w:val="00CC7A92"/>
    <w:rsid w:val="00CC7ABE"/>
    <w:rsid w:val="00CC7CB7"/>
    <w:rsid w:val="00CD00DE"/>
    <w:rsid w:val="00CD0228"/>
    <w:rsid w:val="00CD02AA"/>
    <w:rsid w:val="00CD02D7"/>
    <w:rsid w:val="00CD0580"/>
    <w:rsid w:val="00CD061F"/>
    <w:rsid w:val="00CD0667"/>
    <w:rsid w:val="00CD0933"/>
    <w:rsid w:val="00CD094F"/>
    <w:rsid w:val="00CD0A06"/>
    <w:rsid w:val="00CD0B67"/>
    <w:rsid w:val="00CD0CE9"/>
    <w:rsid w:val="00CD0E00"/>
    <w:rsid w:val="00CD0E29"/>
    <w:rsid w:val="00CD0E61"/>
    <w:rsid w:val="00CD109A"/>
    <w:rsid w:val="00CD116A"/>
    <w:rsid w:val="00CD129F"/>
    <w:rsid w:val="00CD1425"/>
    <w:rsid w:val="00CD14C1"/>
    <w:rsid w:val="00CD17B9"/>
    <w:rsid w:val="00CD17C6"/>
    <w:rsid w:val="00CD1883"/>
    <w:rsid w:val="00CD18B5"/>
    <w:rsid w:val="00CD191B"/>
    <w:rsid w:val="00CD1926"/>
    <w:rsid w:val="00CD1956"/>
    <w:rsid w:val="00CD19EB"/>
    <w:rsid w:val="00CD1ADD"/>
    <w:rsid w:val="00CD1B1D"/>
    <w:rsid w:val="00CD1DBB"/>
    <w:rsid w:val="00CD1E99"/>
    <w:rsid w:val="00CD1F94"/>
    <w:rsid w:val="00CD200C"/>
    <w:rsid w:val="00CD2096"/>
    <w:rsid w:val="00CD20E1"/>
    <w:rsid w:val="00CD2236"/>
    <w:rsid w:val="00CD2382"/>
    <w:rsid w:val="00CD2472"/>
    <w:rsid w:val="00CD25C2"/>
    <w:rsid w:val="00CD27B4"/>
    <w:rsid w:val="00CD27C1"/>
    <w:rsid w:val="00CD27F2"/>
    <w:rsid w:val="00CD29F8"/>
    <w:rsid w:val="00CD2A89"/>
    <w:rsid w:val="00CD2B51"/>
    <w:rsid w:val="00CD2C47"/>
    <w:rsid w:val="00CD323A"/>
    <w:rsid w:val="00CD327C"/>
    <w:rsid w:val="00CD342D"/>
    <w:rsid w:val="00CD3776"/>
    <w:rsid w:val="00CD377A"/>
    <w:rsid w:val="00CD37D4"/>
    <w:rsid w:val="00CD39A7"/>
    <w:rsid w:val="00CD3D1C"/>
    <w:rsid w:val="00CD41A7"/>
    <w:rsid w:val="00CD4214"/>
    <w:rsid w:val="00CD4237"/>
    <w:rsid w:val="00CD42E7"/>
    <w:rsid w:val="00CD4305"/>
    <w:rsid w:val="00CD454F"/>
    <w:rsid w:val="00CD470C"/>
    <w:rsid w:val="00CD4755"/>
    <w:rsid w:val="00CD4ADF"/>
    <w:rsid w:val="00CD4D96"/>
    <w:rsid w:val="00CD4F0F"/>
    <w:rsid w:val="00CD4FCA"/>
    <w:rsid w:val="00CD4FE1"/>
    <w:rsid w:val="00CD5177"/>
    <w:rsid w:val="00CD5212"/>
    <w:rsid w:val="00CD53BD"/>
    <w:rsid w:val="00CD5421"/>
    <w:rsid w:val="00CD551C"/>
    <w:rsid w:val="00CD55BF"/>
    <w:rsid w:val="00CD577C"/>
    <w:rsid w:val="00CD5A63"/>
    <w:rsid w:val="00CD5FEA"/>
    <w:rsid w:val="00CD60D8"/>
    <w:rsid w:val="00CD62C5"/>
    <w:rsid w:val="00CD6460"/>
    <w:rsid w:val="00CD6577"/>
    <w:rsid w:val="00CD65C1"/>
    <w:rsid w:val="00CD6744"/>
    <w:rsid w:val="00CD6783"/>
    <w:rsid w:val="00CD69FE"/>
    <w:rsid w:val="00CD6D3E"/>
    <w:rsid w:val="00CD6EB2"/>
    <w:rsid w:val="00CD6F9E"/>
    <w:rsid w:val="00CD710A"/>
    <w:rsid w:val="00CD74AA"/>
    <w:rsid w:val="00CD7686"/>
    <w:rsid w:val="00CD78BE"/>
    <w:rsid w:val="00CD7918"/>
    <w:rsid w:val="00CD7AE7"/>
    <w:rsid w:val="00CD7E1D"/>
    <w:rsid w:val="00CD7FB4"/>
    <w:rsid w:val="00CE0213"/>
    <w:rsid w:val="00CE05D9"/>
    <w:rsid w:val="00CE068C"/>
    <w:rsid w:val="00CE0718"/>
    <w:rsid w:val="00CE0842"/>
    <w:rsid w:val="00CE0955"/>
    <w:rsid w:val="00CE0DCC"/>
    <w:rsid w:val="00CE12BE"/>
    <w:rsid w:val="00CE14CC"/>
    <w:rsid w:val="00CE1626"/>
    <w:rsid w:val="00CE16E3"/>
    <w:rsid w:val="00CE172C"/>
    <w:rsid w:val="00CE1774"/>
    <w:rsid w:val="00CE1845"/>
    <w:rsid w:val="00CE1BFA"/>
    <w:rsid w:val="00CE1CF6"/>
    <w:rsid w:val="00CE1F68"/>
    <w:rsid w:val="00CE1FDA"/>
    <w:rsid w:val="00CE218C"/>
    <w:rsid w:val="00CE2706"/>
    <w:rsid w:val="00CE2835"/>
    <w:rsid w:val="00CE283E"/>
    <w:rsid w:val="00CE2A6B"/>
    <w:rsid w:val="00CE2C34"/>
    <w:rsid w:val="00CE2D00"/>
    <w:rsid w:val="00CE2E93"/>
    <w:rsid w:val="00CE2F4A"/>
    <w:rsid w:val="00CE3007"/>
    <w:rsid w:val="00CE3227"/>
    <w:rsid w:val="00CE32F2"/>
    <w:rsid w:val="00CE3366"/>
    <w:rsid w:val="00CE3506"/>
    <w:rsid w:val="00CE3542"/>
    <w:rsid w:val="00CE365D"/>
    <w:rsid w:val="00CE36C8"/>
    <w:rsid w:val="00CE3735"/>
    <w:rsid w:val="00CE3BAE"/>
    <w:rsid w:val="00CE3C66"/>
    <w:rsid w:val="00CE3E44"/>
    <w:rsid w:val="00CE413F"/>
    <w:rsid w:val="00CE419F"/>
    <w:rsid w:val="00CE455A"/>
    <w:rsid w:val="00CE45B0"/>
    <w:rsid w:val="00CE4B3E"/>
    <w:rsid w:val="00CE4B72"/>
    <w:rsid w:val="00CE4C91"/>
    <w:rsid w:val="00CE4F45"/>
    <w:rsid w:val="00CE4FD3"/>
    <w:rsid w:val="00CE52C3"/>
    <w:rsid w:val="00CE5533"/>
    <w:rsid w:val="00CE568B"/>
    <w:rsid w:val="00CE58AD"/>
    <w:rsid w:val="00CE598C"/>
    <w:rsid w:val="00CE5A1F"/>
    <w:rsid w:val="00CE5A80"/>
    <w:rsid w:val="00CE5B31"/>
    <w:rsid w:val="00CE5B51"/>
    <w:rsid w:val="00CE6059"/>
    <w:rsid w:val="00CE621A"/>
    <w:rsid w:val="00CE6590"/>
    <w:rsid w:val="00CE663B"/>
    <w:rsid w:val="00CE668E"/>
    <w:rsid w:val="00CE69DE"/>
    <w:rsid w:val="00CE6AB4"/>
    <w:rsid w:val="00CE6AC8"/>
    <w:rsid w:val="00CE6B9E"/>
    <w:rsid w:val="00CE6C56"/>
    <w:rsid w:val="00CE6C77"/>
    <w:rsid w:val="00CE6CA8"/>
    <w:rsid w:val="00CE6E0F"/>
    <w:rsid w:val="00CE711E"/>
    <w:rsid w:val="00CE7549"/>
    <w:rsid w:val="00CE78B5"/>
    <w:rsid w:val="00CE78DF"/>
    <w:rsid w:val="00CE7967"/>
    <w:rsid w:val="00CE79F2"/>
    <w:rsid w:val="00CE7B6E"/>
    <w:rsid w:val="00CE7BC6"/>
    <w:rsid w:val="00CE7E01"/>
    <w:rsid w:val="00CE7F3B"/>
    <w:rsid w:val="00CE7F43"/>
    <w:rsid w:val="00CF0381"/>
    <w:rsid w:val="00CF0511"/>
    <w:rsid w:val="00CF08DC"/>
    <w:rsid w:val="00CF0B4A"/>
    <w:rsid w:val="00CF0B7F"/>
    <w:rsid w:val="00CF0C6E"/>
    <w:rsid w:val="00CF0CBC"/>
    <w:rsid w:val="00CF0D69"/>
    <w:rsid w:val="00CF0D6C"/>
    <w:rsid w:val="00CF0ED7"/>
    <w:rsid w:val="00CF1471"/>
    <w:rsid w:val="00CF151D"/>
    <w:rsid w:val="00CF1701"/>
    <w:rsid w:val="00CF1788"/>
    <w:rsid w:val="00CF17C1"/>
    <w:rsid w:val="00CF1927"/>
    <w:rsid w:val="00CF19DC"/>
    <w:rsid w:val="00CF1AAF"/>
    <w:rsid w:val="00CF1B3D"/>
    <w:rsid w:val="00CF1B75"/>
    <w:rsid w:val="00CF1BCB"/>
    <w:rsid w:val="00CF1DE5"/>
    <w:rsid w:val="00CF1EAB"/>
    <w:rsid w:val="00CF1F00"/>
    <w:rsid w:val="00CF1FAA"/>
    <w:rsid w:val="00CF208E"/>
    <w:rsid w:val="00CF20F7"/>
    <w:rsid w:val="00CF210D"/>
    <w:rsid w:val="00CF21B0"/>
    <w:rsid w:val="00CF21E5"/>
    <w:rsid w:val="00CF21F9"/>
    <w:rsid w:val="00CF2261"/>
    <w:rsid w:val="00CF25D2"/>
    <w:rsid w:val="00CF25DC"/>
    <w:rsid w:val="00CF278D"/>
    <w:rsid w:val="00CF2992"/>
    <w:rsid w:val="00CF31F6"/>
    <w:rsid w:val="00CF32A6"/>
    <w:rsid w:val="00CF3359"/>
    <w:rsid w:val="00CF3377"/>
    <w:rsid w:val="00CF3412"/>
    <w:rsid w:val="00CF35C8"/>
    <w:rsid w:val="00CF367D"/>
    <w:rsid w:val="00CF3734"/>
    <w:rsid w:val="00CF385B"/>
    <w:rsid w:val="00CF3BE9"/>
    <w:rsid w:val="00CF3FE8"/>
    <w:rsid w:val="00CF40BE"/>
    <w:rsid w:val="00CF421C"/>
    <w:rsid w:val="00CF42FA"/>
    <w:rsid w:val="00CF42FE"/>
    <w:rsid w:val="00CF44B3"/>
    <w:rsid w:val="00CF464D"/>
    <w:rsid w:val="00CF4659"/>
    <w:rsid w:val="00CF497C"/>
    <w:rsid w:val="00CF4B04"/>
    <w:rsid w:val="00CF4B32"/>
    <w:rsid w:val="00CF4C11"/>
    <w:rsid w:val="00CF4D3A"/>
    <w:rsid w:val="00CF4D86"/>
    <w:rsid w:val="00CF508C"/>
    <w:rsid w:val="00CF50C6"/>
    <w:rsid w:val="00CF535B"/>
    <w:rsid w:val="00CF56EF"/>
    <w:rsid w:val="00CF59FF"/>
    <w:rsid w:val="00CF644F"/>
    <w:rsid w:val="00CF64BA"/>
    <w:rsid w:val="00CF681E"/>
    <w:rsid w:val="00CF68F6"/>
    <w:rsid w:val="00CF6953"/>
    <w:rsid w:val="00CF6E44"/>
    <w:rsid w:val="00CF701C"/>
    <w:rsid w:val="00CF7203"/>
    <w:rsid w:val="00CF7475"/>
    <w:rsid w:val="00CF74A3"/>
    <w:rsid w:val="00CF75B9"/>
    <w:rsid w:val="00CF768C"/>
    <w:rsid w:val="00CF789A"/>
    <w:rsid w:val="00CF78B3"/>
    <w:rsid w:val="00CF78DF"/>
    <w:rsid w:val="00CF7B87"/>
    <w:rsid w:val="00D0024C"/>
    <w:rsid w:val="00D005AB"/>
    <w:rsid w:val="00D005FD"/>
    <w:rsid w:val="00D00684"/>
    <w:rsid w:val="00D00766"/>
    <w:rsid w:val="00D00920"/>
    <w:rsid w:val="00D009BB"/>
    <w:rsid w:val="00D00A8A"/>
    <w:rsid w:val="00D00AFB"/>
    <w:rsid w:val="00D00C94"/>
    <w:rsid w:val="00D00E26"/>
    <w:rsid w:val="00D00F1B"/>
    <w:rsid w:val="00D0100F"/>
    <w:rsid w:val="00D01021"/>
    <w:rsid w:val="00D01137"/>
    <w:rsid w:val="00D01187"/>
    <w:rsid w:val="00D011E1"/>
    <w:rsid w:val="00D014EC"/>
    <w:rsid w:val="00D01703"/>
    <w:rsid w:val="00D01736"/>
    <w:rsid w:val="00D017A0"/>
    <w:rsid w:val="00D0198A"/>
    <w:rsid w:val="00D019A3"/>
    <w:rsid w:val="00D01A4A"/>
    <w:rsid w:val="00D01A54"/>
    <w:rsid w:val="00D01B6B"/>
    <w:rsid w:val="00D01BDC"/>
    <w:rsid w:val="00D020E4"/>
    <w:rsid w:val="00D0216B"/>
    <w:rsid w:val="00D0218B"/>
    <w:rsid w:val="00D02242"/>
    <w:rsid w:val="00D02380"/>
    <w:rsid w:val="00D0254F"/>
    <w:rsid w:val="00D02588"/>
    <w:rsid w:val="00D025CB"/>
    <w:rsid w:val="00D0276F"/>
    <w:rsid w:val="00D02796"/>
    <w:rsid w:val="00D027AA"/>
    <w:rsid w:val="00D02A97"/>
    <w:rsid w:val="00D02AA3"/>
    <w:rsid w:val="00D02AE8"/>
    <w:rsid w:val="00D02B2C"/>
    <w:rsid w:val="00D02B31"/>
    <w:rsid w:val="00D02B59"/>
    <w:rsid w:val="00D02BBC"/>
    <w:rsid w:val="00D02D90"/>
    <w:rsid w:val="00D02EC1"/>
    <w:rsid w:val="00D02F18"/>
    <w:rsid w:val="00D02F54"/>
    <w:rsid w:val="00D03044"/>
    <w:rsid w:val="00D0317C"/>
    <w:rsid w:val="00D03270"/>
    <w:rsid w:val="00D033F0"/>
    <w:rsid w:val="00D0343E"/>
    <w:rsid w:val="00D03625"/>
    <w:rsid w:val="00D0373F"/>
    <w:rsid w:val="00D0379B"/>
    <w:rsid w:val="00D03998"/>
    <w:rsid w:val="00D03A16"/>
    <w:rsid w:val="00D03A27"/>
    <w:rsid w:val="00D03AA6"/>
    <w:rsid w:val="00D03BE2"/>
    <w:rsid w:val="00D03C83"/>
    <w:rsid w:val="00D040E0"/>
    <w:rsid w:val="00D040E1"/>
    <w:rsid w:val="00D04600"/>
    <w:rsid w:val="00D04774"/>
    <w:rsid w:val="00D047BE"/>
    <w:rsid w:val="00D04854"/>
    <w:rsid w:val="00D048D2"/>
    <w:rsid w:val="00D048EF"/>
    <w:rsid w:val="00D04A3B"/>
    <w:rsid w:val="00D04B9B"/>
    <w:rsid w:val="00D04C77"/>
    <w:rsid w:val="00D04D3B"/>
    <w:rsid w:val="00D04D6D"/>
    <w:rsid w:val="00D050F2"/>
    <w:rsid w:val="00D050FC"/>
    <w:rsid w:val="00D05117"/>
    <w:rsid w:val="00D051D4"/>
    <w:rsid w:val="00D05353"/>
    <w:rsid w:val="00D054E2"/>
    <w:rsid w:val="00D05908"/>
    <w:rsid w:val="00D059E6"/>
    <w:rsid w:val="00D05B22"/>
    <w:rsid w:val="00D05B4C"/>
    <w:rsid w:val="00D05E7C"/>
    <w:rsid w:val="00D05F3F"/>
    <w:rsid w:val="00D05F64"/>
    <w:rsid w:val="00D0608B"/>
    <w:rsid w:val="00D063AB"/>
    <w:rsid w:val="00D06489"/>
    <w:rsid w:val="00D0668E"/>
    <w:rsid w:val="00D06749"/>
    <w:rsid w:val="00D0674E"/>
    <w:rsid w:val="00D0681C"/>
    <w:rsid w:val="00D06827"/>
    <w:rsid w:val="00D06A35"/>
    <w:rsid w:val="00D06ABB"/>
    <w:rsid w:val="00D06AF7"/>
    <w:rsid w:val="00D06BA8"/>
    <w:rsid w:val="00D06E67"/>
    <w:rsid w:val="00D06FA2"/>
    <w:rsid w:val="00D07122"/>
    <w:rsid w:val="00D07284"/>
    <w:rsid w:val="00D07369"/>
    <w:rsid w:val="00D07629"/>
    <w:rsid w:val="00D076E5"/>
    <w:rsid w:val="00D07823"/>
    <w:rsid w:val="00D078C0"/>
    <w:rsid w:val="00D078CC"/>
    <w:rsid w:val="00D079D7"/>
    <w:rsid w:val="00D07BC2"/>
    <w:rsid w:val="00D07CE0"/>
    <w:rsid w:val="00D07EB0"/>
    <w:rsid w:val="00D10029"/>
    <w:rsid w:val="00D1005E"/>
    <w:rsid w:val="00D102F9"/>
    <w:rsid w:val="00D104C2"/>
    <w:rsid w:val="00D10508"/>
    <w:rsid w:val="00D10731"/>
    <w:rsid w:val="00D1090C"/>
    <w:rsid w:val="00D10973"/>
    <w:rsid w:val="00D10A55"/>
    <w:rsid w:val="00D10AED"/>
    <w:rsid w:val="00D10B23"/>
    <w:rsid w:val="00D10CB2"/>
    <w:rsid w:val="00D11067"/>
    <w:rsid w:val="00D11071"/>
    <w:rsid w:val="00D1110C"/>
    <w:rsid w:val="00D1118B"/>
    <w:rsid w:val="00D11266"/>
    <w:rsid w:val="00D1137A"/>
    <w:rsid w:val="00D113A4"/>
    <w:rsid w:val="00D1148D"/>
    <w:rsid w:val="00D11647"/>
    <w:rsid w:val="00D118ED"/>
    <w:rsid w:val="00D11A56"/>
    <w:rsid w:val="00D11B3F"/>
    <w:rsid w:val="00D11D9C"/>
    <w:rsid w:val="00D11EC2"/>
    <w:rsid w:val="00D11F6E"/>
    <w:rsid w:val="00D1226F"/>
    <w:rsid w:val="00D1254B"/>
    <w:rsid w:val="00D129C9"/>
    <w:rsid w:val="00D12AC1"/>
    <w:rsid w:val="00D12DF5"/>
    <w:rsid w:val="00D13041"/>
    <w:rsid w:val="00D1372E"/>
    <w:rsid w:val="00D13800"/>
    <w:rsid w:val="00D13A64"/>
    <w:rsid w:val="00D13ADE"/>
    <w:rsid w:val="00D13C6A"/>
    <w:rsid w:val="00D13C6E"/>
    <w:rsid w:val="00D13E29"/>
    <w:rsid w:val="00D13F22"/>
    <w:rsid w:val="00D14361"/>
    <w:rsid w:val="00D144AA"/>
    <w:rsid w:val="00D144B6"/>
    <w:rsid w:val="00D1452D"/>
    <w:rsid w:val="00D14530"/>
    <w:rsid w:val="00D146D5"/>
    <w:rsid w:val="00D14739"/>
    <w:rsid w:val="00D147C7"/>
    <w:rsid w:val="00D14B32"/>
    <w:rsid w:val="00D14CCD"/>
    <w:rsid w:val="00D14F55"/>
    <w:rsid w:val="00D15003"/>
    <w:rsid w:val="00D15177"/>
    <w:rsid w:val="00D1524D"/>
    <w:rsid w:val="00D1527E"/>
    <w:rsid w:val="00D152AF"/>
    <w:rsid w:val="00D1531D"/>
    <w:rsid w:val="00D15370"/>
    <w:rsid w:val="00D15422"/>
    <w:rsid w:val="00D15564"/>
    <w:rsid w:val="00D1581C"/>
    <w:rsid w:val="00D159CC"/>
    <w:rsid w:val="00D15B45"/>
    <w:rsid w:val="00D15D4D"/>
    <w:rsid w:val="00D15FCC"/>
    <w:rsid w:val="00D1603B"/>
    <w:rsid w:val="00D1617B"/>
    <w:rsid w:val="00D164E0"/>
    <w:rsid w:val="00D16545"/>
    <w:rsid w:val="00D16702"/>
    <w:rsid w:val="00D16779"/>
    <w:rsid w:val="00D16B2C"/>
    <w:rsid w:val="00D16B5C"/>
    <w:rsid w:val="00D16B70"/>
    <w:rsid w:val="00D16C4A"/>
    <w:rsid w:val="00D16C9A"/>
    <w:rsid w:val="00D16EF8"/>
    <w:rsid w:val="00D16F67"/>
    <w:rsid w:val="00D16FD4"/>
    <w:rsid w:val="00D17463"/>
    <w:rsid w:val="00D17646"/>
    <w:rsid w:val="00D17763"/>
    <w:rsid w:val="00D17A3B"/>
    <w:rsid w:val="00D17B46"/>
    <w:rsid w:val="00D17BCB"/>
    <w:rsid w:val="00D17C49"/>
    <w:rsid w:val="00D17E48"/>
    <w:rsid w:val="00D17F45"/>
    <w:rsid w:val="00D17FC4"/>
    <w:rsid w:val="00D20214"/>
    <w:rsid w:val="00D202EC"/>
    <w:rsid w:val="00D202FF"/>
    <w:rsid w:val="00D20AA1"/>
    <w:rsid w:val="00D20E3A"/>
    <w:rsid w:val="00D20FCA"/>
    <w:rsid w:val="00D21123"/>
    <w:rsid w:val="00D2138B"/>
    <w:rsid w:val="00D213EE"/>
    <w:rsid w:val="00D215DD"/>
    <w:rsid w:val="00D21801"/>
    <w:rsid w:val="00D21861"/>
    <w:rsid w:val="00D21B4C"/>
    <w:rsid w:val="00D21CAF"/>
    <w:rsid w:val="00D21CC7"/>
    <w:rsid w:val="00D21D65"/>
    <w:rsid w:val="00D21DD1"/>
    <w:rsid w:val="00D21F1F"/>
    <w:rsid w:val="00D21FE4"/>
    <w:rsid w:val="00D22039"/>
    <w:rsid w:val="00D2209D"/>
    <w:rsid w:val="00D2212F"/>
    <w:rsid w:val="00D224F7"/>
    <w:rsid w:val="00D22520"/>
    <w:rsid w:val="00D225F9"/>
    <w:rsid w:val="00D2265C"/>
    <w:rsid w:val="00D228BD"/>
    <w:rsid w:val="00D229A4"/>
    <w:rsid w:val="00D22A3D"/>
    <w:rsid w:val="00D22B3D"/>
    <w:rsid w:val="00D22B87"/>
    <w:rsid w:val="00D22BD2"/>
    <w:rsid w:val="00D22D7B"/>
    <w:rsid w:val="00D22E3B"/>
    <w:rsid w:val="00D22F30"/>
    <w:rsid w:val="00D230EF"/>
    <w:rsid w:val="00D2323F"/>
    <w:rsid w:val="00D23240"/>
    <w:rsid w:val="00D2324F"/>
    <w:rsid w:val="00D2325D"/>
    <w:rsid w:val="00D234CB"/>
    <w:rsid w:val="00D2359B"/>
    <w:rsid w:val="00D23610"/>
    <w:rsid w:val="00D2362C"/>
    <w:rsid w:val="00D236EB"/>
    <w:rsid w:val="00D23842"/>
    <w:rsid w:val="00D23AC8"/>
    <w:rsid w:val="00D23D10"/>
    <w:rsid w:val="00D23FBE"/>
    <w:rsid w:val="00D242BB"/>
    <w:rsid w:val="00D2438F"/>
    <w:rsid w:val="00D2450A"/>
    <w:rsid w:val="00D24810"/>
    <w:rsid w:val="00D2487B"/>
    <w:rsid w:val="00D248D0"/>
    <w:rsid w:val="00D24AE7"/>
    <w:rsid w:val="00D24B82"/>
    <w:rsid w:val="00D24B92"/>
    <w:rsid w:val="00D24B99"/>
    <w:rsid w:val="00D24D18"/>
    <w:rsid w:val="00D2500E"/>
    <w:rsid w:val="00D251C9"/>
    <w:rsid w:val="00D25231"/>
    <w:rsid w:val="00D25317"/>
    <w:rsid w:val="00D253A0"/>
    <w:rsid w:val="00D254B5"/>
    <w:rsid w:val="00D2555A"/>
    <w:rsid w:val="00D25936"/>
    <w:rsid w:val="00D25970"/>
    <w:rsid w:val="00D25A51"/>
    <w:rsid w:val="00D25BD0"/>
    <w:rsid w:val="00D25DC3"/>
    <w:rsid w:val="00D25EFD"/>
    <w:rsid w:val="00D25F70"/>
    <w:rsid w:val="00D25FF6"/>
    <w:rsid w:val="00D26048"/>
    <w:rsid w:val="00D262CD"/>
    <w:rsid w:val="00D26316"/>
    <w:rsid w:val="00D265EA"/>
    <w:rsid w:val="00D26677"/>
    <w:rsid w:val="00D2671D"/>
    <w:rsid w:val="00D267EE"/>
    <w:rsid w:val="00D26815"/>
    <w:rsid w:val="00D26AA5"/>
    <w:rsid w:val="00D26D39"/>
    <w:rsid w:val="00D26DD9"/>
    <w:rsid w:val="00D271BB"/>
    <w:rsid w:val="00D271FC"/>
    <w:rsid w:val="00D27243"/>
    <w:rsid w:val="00D272FA"/>
    <w:rsid w:val="00D274EC"/>
    <w:rsid w:val="00D277B3"/>
    <w:rsid w:val="00D278C6"/>
    <w:rsid w:val="00D27B16"/>
    <w:rsid w:val="00D27DC3"/>
    <w:rsid w:val="00D27E74"/>
    <w:rsid w:val="00D27EE6"/>
    <w:rsid w:val="00D27FEC"/>
    <w:rsid w:val="00D303DC"/>
    <w:rsid w:val="00D304A3"/>
    <w:rsid w:val="00D305BA"/>
    <w:rsid w:val="00D3064A"/>
    <w:rsid w:val="00D306FF"/>
    <w:rsid w:val="00D307D2"/>
    <w:rsid w:val="00D308E6"/>
    <w:rsid w:val="00D30C22"/>
    <w:rsid w:val="00D30C48"/>
    <w:rsid w:val="00D31016"/>
    <w:rsid w:val="00D31080"/>
    <w:rsid w:val="00D31426"/>
    <w:rsid w:val="00D316B5"/>
    <w:rsid w:val="00D31767"/>
    <w:rsid w:val="00D317F1"/>
    <w:rsid w:val="00D3187E"/>
    <w:rsid w:val="00D319A6"/>
    <w:rsid w:val="00D31C75"/>
    <w:rsid w:val="00D31C77"/>
    <w:rsid w:val="00D31CE2"/>
    <w:rsid w:val="00D31F15"/>
    <w:rsid w:val="00D31F1F"/>
    <w:rsid w:val="00D320F8"/>
    <w:rsid w:val="00D32379"/>
    <w:rsid w:val="00D324E4"/>
    <w:rsid w:val="00D32779"/>
    <w:rsid w:val="00D329F8"/>
    <w:rsid w:val="00D32DD5"/>
    <w:rsid w:val="00D32DF6"/>
    <w:rsid w:val="00D32E91"/>
    <w:rsid w:val="00D334EF"/>
    <w:rsid w:val="00D3360C"/>
    <w:rsid w:val="00D3386D"/>
    <w:rsid w:val="00D33893"/>
    <w:rsid w:val="00D3396F"/>
    <w:rsid w:val="00D3398F"/>
    <w:rsid w:val="00D33A63"/>
    <w:rsid w:val="00D33AE2"/>
    <w:rsid w:val="00D33C70"/>
    <w:rsid w:val="00D33F94"/>
    <w:rsid w:val="00D34030"/>
    <w:rsid w:val="00D34065"/>
    <w:rsid w:val="00D34105"/>
    <w:rsid w:val="00D341EE"/>
    <w:rsid w:val="00D343D9"/>
    <w:rsid w:val="00D344D3"/>
    <w:rsid w:val="00D34C22"/>
    <w:rsid w:val="00D34CAE"/>
    <w:rsid w:val="00D34D50"/>
    <w:rsid w:val="00D34ECB"/>
    <w:rsid w:val="00D34FE6"/>
    <w:rsid w:val="00D350C4"/>
    <w:rsid w:val="00D35178"/>
    <w:rsid w:val="00D354B8"/>
    <w:rsid w:val="00D35598"/>
    <w:rsid w:val="00D358B2"/>
    <w:rsid w:val="00D35B40"/>
    <w:rsid w:val="00D35BBD"/>
    <w:rsid w:val="00D35C25"/>
    <w:rsid w:val="00D35D40"/>
    <w:rsid w:val="00D35D7D"/>
    <w:rsid w:val="00D35F13"/>
    <w:rsid w:val="00D360A6"/>
    <w:rsid w:val="00D360F3"/>
    <w:rsid w:val="00D36170"/>
    <w:rsid w:val="00D3632D"/>
    <w:rsid w:val="00D36744"/>
    <w:rsid w:val="00D369A4"/>
    <w:rsid w:val="00D36CD9"/>
    <w:rsid w:val="00D37001"/>
    <w:rsid w:val="00D37208"/>
    <w:rsid w:val="00D37253"/>
    <w:rsid w:val="00D3755F"/>
    <w:rsid w:val="00D37591"/>
    <w:rsid w:val="00D37616"/>
    <w:rsid w:val="00D376DE"/>
    <w:rsid w:val="00D3779C"/>
    <w:rsid w:val="00D37991"/>
    <w:rsid w:val="00D37A92"/>
    <w:rsid w:val="00D37AA1"/>
    <w:rsid w:val="00D37B78"/>
    <w:rsid w:val="00D37CE3"/>
    <w:rsid w:val="00D37DB1"/>
    <w:rsid w:val="00D37EB6"/>
    <w:rsid w:val="00D4001E"/>
    <w:rsid w:val="00D401DB"/>
    <w:rsid w:val="00D40539"/>
    <w:rsid w:val="00D40570"/>
    <w:rsid w:val="00D406E2"/>
    <w:rsid w:val="00D407E6"/>
    <w:rsid w:val="00D4090B"/>
    <w:rsid w:val="00D40B27"/>
    <w:rsid w:val="00D40BBC"/>
    <w:rsid w:val="00D40C40"/>
    <w:rsid w:val="00D40C45"/>
    <w:rsid w:val="00D40D9E"/>
    <w:rsid w:val="00D413A1"/>
    <w:rsid w:val="00D413ED"/>
    <w:rsid w:val="00D414AB"/>
    <w:rsid w:val="00D4170D"/>
    <w:rsid w:val="00D41767"/>
    <w:rsid w:val="00D417A5"/>
    <w:rsid w:val="00D418FF"/>
    <w:rsid w:val="00D419C9"/>
    <w:rsid w:val="00D41CF1"/>
    <w:rsid w:val="00D41E87"/>
    <w:rsid w:val="00D41EB6"/>
    <w:rsid w:val="00D41F86"/>
    <w:rsid w:val="00D421C4"/>
    <w:rsid w:val="00D421E4"/>
    <w:rsid w:val="00D422E0"/>
    <w:rsid w:val="00D4253F"/>
    <w:rsid w:val="00D4258B"/>
    <w:rsid w:val="00D425FB"/>
    <w:rsid w:val="00D42CC1"/>
    <w:rsid w:val="00D42F28"/>
    <w:rsid w:val="00D43134"/>
    <w:rsid w:val="00D432A6"/>
    <w:rsid w:val="00D432B4"/>
    <w:rsid w:val="00D43498"/>
    <w:rsid w:val="00D434AB"/>
    <w:rsid w:val="00D4362E"/>
    <w:rsid w:val="00D43667"/>
    <w:rsid w:val="00D4375B"/>
    <w:rsid w:val="00D4396D"/>
    <w:rsid w:val="00D43986"/>
    <w:rsid w:val="00D43C5A"/>
    <w:rsid w:val="00D43DDB"/>
    <w:rsid w:val="00D43F3D"/>
    <w:rsid w:val="00D43F6F"/>
    <w:rsid w:val="00D43F77"/>
    <w:rsid w:val="00D441CB"/>
    <w:rsid w:val="00D444F0"/>
    <w:rsid w:val="00D446EB"/>
    <w:rsid w:val="00D44805"/>
    <w:rsid w:val="00D44829"/>
    <w:rsid w:val="00D4496A"/>
    <w:rsid w:val="00D44BCF"/>
    <w:rsid w:val="00D44DE0"/>
    <w:rsid w:val="00D44DE1"/>
    <w:rsid w:val="00D456F0"/>
    <w:rsid w:val="00D4579C"/>
    <w:rsid w:val="00D4585C"/>
    <w:rsid w:val="00D45D7A"/>
    <w:rsid w:val="00D45FDC"/>
    <w:rsid w:val="00D46057"/>
    <w:rsid w:val="00D46335"/>
    <w:rsid w:val="00D4644B"/>
    <w:rsid w:val="00D46527"/>
    <w:rsid w:val="00D467A7"/>
    <w:rsid w:val="00D46B14"/>
    <w:rsid w:val="00D46CFC"/>
    <w:rsid w:val="00D46EB6"/>
    <w:rsid w:val="00D47038"/>
    <w:rsid w:val="00D47283"/>
    <w:rsid w:val="00D472E4"/>
    <w:rsid w:val="00D474AF"/>
    <w:rsid w:val="00D4764F"/>
    <w:rsid w:val="00D47712"/>
    <w:rsid w:val="00D47813"/>
    <w:rsid w:val="00D47CE3"/>
    <w:rsid w:val="00D47DDB"/>
    <w:rsid w:val="00D500FD"/>
    <w:rsid w:val="00D50123"/>
    <w:rsid w:val="00D501A6"/>
    <w:rsid w:val="00D501C0"/>
    <w:rsid w:val="00D506DA"/>
    <w:rsid w:val="00D50855"/>
    <w:rsid w:val="00D50978"/>
    <w:rsid w:val="00D50990"/>
    <w:rsid w:val="00D50B97"/>
    <w:rsid w:val="00D50C6E"/>
    <w:rsid w:val="00D50DC7"/>
    <w:rsid w:val="00D50DC8"/>
    <w:rsid w:val="00D50E30"/>
    <w:rsid w:val="00D5123F"/>
    <w:rsid w:val="00D513D2"/>
    <w:rsid w:val="00D51408"/>
    <w:rsid w:val="00D51584"/>
    <w:rsid w:val="00D515F1"/>
    <w:rsid w:val="00D516F8"/>
    <w:rsid w:val="00D51760"/>
    <w:rsid w:val="00D5189C"/>
    <w:rsid w:val="00D51A78"/>
    <w:rsid w:val="00D51B79"/>
    <w:rsid w:val="00D51CD6"/>
    <w:rsid w:val="00D51E06"/>
    <w:rsid w:val="00D51E4D"/>
    <w:rsid w:val="00D51ECF"/>
    <w:rsid w:val="00D51FA4"/>
    <w:rsid w:val="00D521DF"/>
    <w:rsid w:val="00D52257"/>
    <w:rsid w:val="00D52329"/>
    <w:rsid w:val="00D52580"/>
    <w:rsid w:val="00D5258F"/>
    <w:rsid w:val="00D52754"/>
    <w:rsid w:val="00D52C01"/>
    <w:rsid w:val="00D52D81"/>
    <w:rsid w:val="00D53096"/>
    <w:rsid w:val="00D530FC"/>
    <w:rsid w:val="00D5324A"/>
    <w:rsid w:val="00D532D5"/>
    <w:rsid w:val="00D53410"/>
    <w:rsid w:val="00D53429"/>
    <w:rsid w:val="00D5345C"/>
    <w:rsid w:val="00D53487"/>
    <w:rsid w:val="00D5384E"/>
    <w:rsid w:val="00D5388E"/>
    <w:rsid w:val="00D538A1"/>
    <w:rsid w:val="00D538F2"/>
    <w:rsid w:val="00D53B5B"/>
    <w:rsid w:val="00D53BF7"/>
    <w:rsid w:val="00D53C55"/>
    <w:rsid w:val="00D53E64"/>
    <w:rsid w:val="00D53EBA"/>
    <w:rsid w:val="00D5418D"/>
    <w:rsid w:val="00D54231"/>
    <w:rsid w:val="00D544DD"/>
    <w:rsid w:val="00D54614"/>
    <w:rsid w:val="00D54728"/>
    <w:rsid w:val="00D54A03"/>
    <w:rsid w:val="00D54BC6"/>
    <w:rsid w:val="00D54E7A"/>
    <w:rsid w:val="00D54F5A"/>
    <w:rsid w:val="00D54F92"/>
    <w:rsid w:val="00D551B6"/>
    <w:rsid w:val="00D55271"/>
    <w:rsid w:val="00D55287"/>
    <w:rsid w:val="00D5554D"/>
    <w:rsid w:val="00D556F7"/>
    <w:rsid w:val="00D5581B"/>
    <w:rsid w:val="00D55ADF"/>
    <w:rsid w:val="00D55B07"/>
    <w:rsid w:val="00D55BEC"/>
    <w:rsid w:val="00D55CB4"/>
    <w:rsid w:val="00D55E1E"/>
    <w:rsid w:val="00D560B1"/>
    <w:rsid w:val="00D56160"/>
    <w:rsid w:val="00D5618B"/>
    <w:rsid w:val="00D56258"/>
    <w:rsid w:val="00D56288"/>
    <w:rsid w:val="00D56296"/>
    <w:rsid w:val="00D56389"/>
    <w:rsid w:val="00D56584"/>
    <w:rsid w:val="00D568E9"/>
    <w:rsid w:val="00D56BFB"/>
    <w:rsid w:val="00D56C21"/>
    <w:rsid w:val="00D56C55"/>
    <w:rsid w:val="00D56CA5"/>
    <w:rsid w:val="00D56D47"/>
    <w:rsid w:val="00D56D7E"/>
    <w:rsid w:val="00D57088"/>
    <w:rsid w:val="00D571FD"/>
    <w:rsid w:val="00D574B3"/>
    <w:rsid w:val="00D575E4"/>
    <w:rsid w:val="00D577B4"/>
    <w:rsid w:val="00D577D9"/>
    <w:rsid w:val="00D57823"/>
    <w:rsid w:val="00D57892"/>
    <w:rsid w:val="00D578B1"/>
    <w:rsid w:val="00D57AB7"/>
    <w:rsid w:val="00D57CCF"/>
    <w:rsid w:val="00D57E49"/>
    <w:rsid w:val="00D57FF9"/>
    <w:rsid w:val="00D60132"/>
    <w:rsid w:val="00D60170"/>
    <w:rsid w:val="00D60209"/>
    <w:rsid w:val="00D60217"/>
    <w:rsid w:val="00D60258"/>
    <w:rsid w:val="00D602AB"/>
    <w:rsid w:val="00D602C8"/>
    <w:rsid w:val="00D602EB"/>
    <w:rsid w:val="00D604A4"/>
    <w:rsid w:val="00D606C2"/>
    <w:rsid w:val="00D607C0"/>
    <w:rsid w:val="00D60858"/>
    <w:rsid w:val="00D608F9"/>
    <w:rsid w:val="00D60A14"/>
    <w:rsid w:val="00D60AF8"/>
    <w:rsid w:val="00D60C35"/>
    <w:rsid w:val="00D60CBE"/>
    <w:rsid w:val="00D60CC6"/>
    <w:rsid w:val="00D60FAD"/>
    <w:rsid w:val="00D612B8"/>
    <w:rsid w:val="00D615DD"/>
    <w:rsid w:val="00D61653"/>
    <w:rsid w:val="00D6167E"/>
    <w:rsid w:val="00D616CC"/>
    <w:rsid w:val="00D61790"/>
    <w:rsid w:val="00D61892"/>
    <w:rsid w:val="00D61913"/>
    <w:rsid w:val="00D61A30"/>
    <w:rsid w:val="00D61C61"/>
    <w:rsid w:val="00D61CA8"/>
    <w:rsid w:val="00D61CB0"/>
    <w:rsid w:val="00D62005"/>
    <w:rsid w:val="00D6210A"/>
    <w:rsid w:val="00D621DE"/>
    <w:rsid w:val="00D62396"/>
    <w:rsid w:val="00D624B3"/>
    <w:rsid w:val="00D6262C"/>
    <w:rsid w:val="00D6272B"/>
    <w:rsid w:val="00D6299D"/>
    <w:rsid w:val="00D62B16"/>
    <w:rsid w:val="00D62B6E"/>
    <w:rsid w:val="00D62BD1"/>
    <w:rsid w:val="00D62C45"/>
    <w:rsid w:val="00D62C81"/>
    <w:rsid w:val="00D62D5D"/>
    <w:rsid w:val="00D62E15"/>
    <w:rsid w:val="00D62EF4"/>
    <w:rsid w:val="00D62F18"/>
    <w:rsid w:val="00D6314F"/>
    <w:rsid w:val="00D6315C"/>
    <w:rsid w:val="00D631D2"/>
    <w:rsid w:val="00D632BE"/>
    <w:rsid w:val="00D633A0"/>
    <w:rsid w:val="00D633DA"/>
    <w:rsid w:val="00D63438"/>
    <w:rsid w:val="00D63531"/>
    <w:rsid w:val="00D6364B"/>
    <w:rsid w:val="00D63824"/>
    <w:rsid w:val="00D63934"/>
    <w:rsid w:val="00D63A0A"/>
    <w:rsid w:val="00D63A1A"/>
    <w:rsid w:val="00D63B1C"/>
    <w:rsid w:val="00D63B8B"/>
    <w:rsid w:val="00D63B9D"/>
    <w:rsid w:val="00D63CE4"/>
    <w:rsid w:val="00D63CF9"/>
    <w:rsid w:val="00D63D30"/>
    <w:rsid w:val="00D63E62"/>
    <w:rsid w:val="00D642A5"/>
    <w:rsid w:val="00D6462E"/>
    <w:rsid w:val="00D6493C"/>
    <w:rsid w:val="00D64A1E"/>
    <w:rsid w:val="00D64B2D"/>
    <w:rsid w:val="00D64F29"/>
    <w:rsid w:val="00D65139"/>
    <w:rsid w:val="00D6517C"/>
    <w:rsid w:val="00D6530E"/>
    <w:rsid w:val="00D6548F"/>
    <w:rsid w:val="00D65585"/>
    <w:rsid w:val="00D65656"/>
    <w:rsid w:val="00D656E6"/>
    <w:rsid w:val="00D6571B"/>
    <w:rsid w:val="00D6574C"/>
    <w:rsid w:val="00D657C9"/>
    <w:rsid w:val="00D6583B"/>
    <w:rsid w:val="00D65DBE"/>
    <w:rsid w:val="00D65DF6"/>
    <w:rsid w:val="00D65E22"/>
    <w:rsid w:val="00D65FA4"/>
    <w:rsid w:val="00D660FF"/>
    <w:rsid w:val="00D662A8"/>
    <w:rsid w:val="00D662C1"/>
    <w:rsid w:val="00D66590"/>
    <w:rsid w:val="00D666E5"/>
    <w:rsid w:val="00D66818"/>
    <w:rsid w:val="00D66AD5"/>
    <w:rsid w:val="00D66C46"/>
    <w:rsid w:val="00D67184"/>
    <w:rsid w:val="00D672C9"/>
    <w:rsid w:val="00D672D8"/>
    <w:rsid w:val="00D672E4"/>
    <w:rsid w:val="00D67573"/>
    <w:rsid w:val="00D67A2D"/>
    <w:rsid w:val="00D67C4D"/>
    <w:rsid w:val="00D67C6A"/>
    <w:rsid w:val="00D67CEA"/>
    <w:rsid w:val="00D67DC0"/>
    <w:rsid w:val="00D67EAE"/>
    <w:rsid w:val="00D67F06"/>
    <w:rsid w:val="00D70122"/>
    <w:rsid w:val="00D70509"/>
    <w:rsid w:val="00D706EB"/>
    <w:rsid w:val="00D70844"/>
    <w:rsid w:val="00D708B9"/>
    <w:rsid w:val="00D70999"/>
    <w:rsid w:val="00D70A09"/>
    <w:rsid w:val="00D70A58"/>
    <w:rsid w:val="00D70AF9"/>
    <w:rsid w:val="00D70FDA"/>
    <w:rsid w:val="00D7153C"/>
    <w:rsid w:val="00D7167A"/>
    <w:rsid w:val="00D718A3"/>
    <w:rsid w:val="00D71A8A"/>
    <w:rsid w:val="00D71A9A"/>
    <w:rsid w:val="00D71C8F"/>
    <w:rsid w:val="00D71D73"/>
    <w:rsid w:val="00D71D8E"/>
    <w:rsid w:val="00D71F13"/>
    <w:rsid w:val="00D720E4"/>
    <w:rsid w:val="00D723B2"/>
    <w:rsid w:val="00D723D6"/>
    <w:rsid w:val="00D723FB"/>
    <w:rsid w:val="00D7243D"/>
    <w:rsid w:val="00D7246F"/>
    <w:rsid w:val="00D727AC"/>
    <w:rsid w:val="00D727BB"/>
    <w:rsid w:val="00D72B3D"/>
    <w:rsid w:val="00D72D9B"/>
    <w:rsid w:val="00D72DAF"/>
    <w:rsid w:val="00D72FE9"/>
    <w:rsid w:val="00D72FED"/>
    <w:rsid w:val="00D730E6"/>
    <w:rsid w:val="00D731CB"/>
    <w:rsid w:val="00D73497"/>
    <w:rsid w:val="00D73623"/>
    <w:rsid w:val="00D738C1"/>
    <w:rsid w:val="00D739CB"/>
    <w:rsid w:val="00D739E9"/>
    <w:rsid w:val="00D739F4"/>
    <w:rsid w:val="00D73AD4"/>
    <w:rsid w:val="00D73CC6"/>
    <w:rsid w:val="00D73E8D"/>
    <w:rsid w:val="00D740AF"/>
    <w:rsid w:val="00D74101"/>
    <w:rsid w:val="00D7448F"/>
    <w:rsid w:val="00D744DD"/>
    <w:rsid w:val="00D745D0"/>
    <w:rsid w:val="00D745F8"/>
    <w:rsid w:val="00D748F2"/>
    <w:rsid w:val="00D749AA"/>
    <w:rsid w:val="00D74A98"/>
    <w:rsid w:val="00D74AF6"/>
    <w:rsid w:val="00D74B7F"/>
    <w:rsid w:val="00D74DB7"/>
    <w:rsid w:val="00D74DBF"/>
    <w:rsid w:val="00D74E05"/>
    <w:rsid w:val="00D74E51"/>
    <w:rsid w:val="00D74F7D"/>
    <w:rsid w:val="00D75057"/>
    <w:rsid w:val="00D751AE"/>
    <w:rsid w:val="00D7532A"/>
    <w:rsid w:val="00D7538C"/>
    <w:rsid w:val="00D754B9"/>
    <w:rsid w:val="00D75511"/>
    <w:rsid w:val="00D757B1"/>
    <w:rsid w:val="00D75C99"/>
    <w:rsid w:val="00D75D5C"/>
    <w:rsid w:val="00D76223"/>
    <w:rsid w:val="00D76374"/>
    <w:rsid w:val="00D764DC"/>
    <w:rsid w:val="00D767BE"/>
    <w:rsid w:val="00D768FE"/>
    <w:rsid w:val="00D76B59"/>
    <w:rsid w:val="00D772BE"/>
    <w:rsid w:val="00D772FF"/>
    <w:rsid w:val="00D7746B"/>
    <w:rsid w:val="00D774A4"/>
    <w:rsid w:val="00D7750F"/>
    <w:rsid w:val="00D7754D"/>
    <w:rsid w:val="00D7787E"/>
    <w:rsid w:val="00D778CB"/>
    <w:rsid w:val="00D7797C"/>
    <w:rsid w:val="00D77A57"/>
    <w:rsid w:val="00D77E7B"/>
    <w:rsid w:val="00D77ECC"/>
    <w:rsid w:val="00D77F58"/>
    <w:rsid w:val="00D77FDA"/>
    <w:rsid w:val="00D77FEB"/>
    <w:rsid w:val="00D800F5"/>
    <w:rsid w:val="00D80190"/>
    <w:rsid w:val="00D802D3"/>
    <w:rsid w:val="00D80399"/>
    <w:rsid w:val="00D803B3"/>
    <w:rsid w:val="00D804DD"/>
    <w:rsid w:val="00D806D1"/>
    <w:rsid w:val="00D80AD3"/>
    <w:rsid w:val="00D80C2A"/>
    <w:rsid w:val="00D80C50"/>
    <w:rsid w:val="00D80FF8"/>
    <w:rsid w:val="00D810E2"/>
    <w:rsid w:val="00D81567"/>
    <w:rsid w:val="00D81750"/>
    <w:rsid w:val="00D817D5"/>
    <w:rsid w:val="00D81AF9"/>
    <w:rsid w:val="00D81B75"/>
    <w:rsid w:val="00D81BBF"/>
    <w:rsid w:val="00D81BFC"/>
    <w:rsid w:val="00D81DB5"/>
    <w:rsid w:val="00D81EBA"/>
    <w:rsid w:val="00D82026"/>
    <w:rsid w:val="00D8206E"/>
    <w:rsid w:val="00D823E4"/>
    <w:rsid w:val="00D8247D"/>
    <w:rsid w:val="00D82568"/>
    <w:rsid w:val="00D82576"/>
    <w:rsid w:val="00D8296A"/>
    <w:rsid w:val="00D82C66"/>
    <w:rsid w:val="00D82D48"/>
    <w:rsid w:val="00D82E99"/>
    <w:rsid w:val="00D830D3"/>
    <w:rsid w:val="00D8315C"/>
    <w:rsid w:val="00D835F5"/>
    <w:rsid w:val="00D837F8"/>
    <w:rsid w:val="00D8385A"/>
    <w:rsid w:val="00D83880"/>
    <w:rsid w:val="00D839A8"/>
    <w:rsid w:val="00D839B6"/>
    <w:rsid w:val="00D83A05"/>
    <w:rsid w:val="00D83A9C"/>
    <w:rsid w:val="00D83B34"/>
    <w:rsid w:val="00D83B7C"/>
    <w:rsid w:val="00D83BC7"/>
    <w:rsid w:val="00D83BE0"/>
    <w:rsid w:val="00D83C03"/>
    <w:rsid w:val="00D83E36"/>
    <w:rsid w:val="00D83E8B"/>
    <w:rsid w:val="00D84097"/>
    <w:rsid w:val="00D842BB"/>
    <w:rsid w:val="00D842DE"/>
    <w:rsid w:val="00D842F0"/>
    <w:rsid w:val="00D8433C"/>
    <w:rsid w:val="00D843E2"/>
    <w:rsid w:val="00D843F4"/>
    <w:rsid w:val="00D845B4"/>
    <w:rsid w:val="00D84625"/>
    <w:rsid w:val="00D847F4"/>
    <w:rsid w:val="00D848F0"/>
    <w:rsid w:val="00D84AC2"/>
    <w:rsid w:val="00D84B51"/>
    <w:rsid w:val="00D84BC7"/>
    <w:rsid w:val="00D84E7D"/>
    <w:rsid w:val="00D84ED9"/>
    <w:rsid w:val="00D850C4"/>
    <w:rsid w:val="00D85150"/>
    <w:rsid w:val="00D851DB"/>
    <w:rsid w:val="00D852AD"/>
    <w:rsid w:val="00D852F2"/>
    <w:rsid w:val="00D857B3"/>
    <w:rsid w:val="00D85884"/>
    <w:rsid w:val="00D85C00"/>
    <w:rsid w:val="00D85CD1"/>
    <w:rsid w:val="00D85E17"/>
    <w:rsid w:val="00D85F15"/>
    <w:rsid w:val="00D86005"/>
    <w:rsid w:val="00D8617F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0A0"/>
    <w:rsid w:val="00D87115"/>
    <w:rsid w:val="00D8714F"/>
    <w:rsid w:val="00D872D6"/>
    <w:rsid w:val="00D876A0"/>
    <w:rsid w:val="00D87853"/>
    <w:rsid w:val="00D87BC3"/>
    <w:rsid w:val="00D87BE1"/>
    <w:rsid w:val="00D87C8E"/>
    <w:rsid w:val="00D87D21"/>
    <w:rsid w:val="00D90442"/>
    <w:rsid w:val="00D9051B"/>
    <w:rsid w:val="00D907F5"/>
    <w:rsid w:val="00D908B7"/>
    <w:rsid w:val="00D9097C"/>
    <w:rsid w:val="00D90B2A"/>
    <w:rsid w:val="00D90B4A"/>
    <w:rsid w:val="00D90D5D"/>
    <w:rsid w:val="00D90E1A"/>
    <w:rsid w:val="00D90E25"/>
    <w:rsid w:val="00D90F7F"/>
    <w:rsid w:val="00D910DD"/>
    <w:rsid w:val="00D91140"/>
    <w:rsid w:val="00D91179"/>
    <w:rsid w:val="00D911F0"/>
    <w:rsid w:val="00D91333"/>
    <w:rsid w:val="00D91370"/>
    <w:rsid w:val="00D9160D"/>
    <w:rsid w:val="00D91676"/>
    <w:rsid w:val="00D91A2F"/>
    <w:rsid w:val="00D91C51"/>
    <w:rsid w:val="00D91CCF"/>
    <w:rsid w:val="00D91D52"/>
    <w:rsid w:val="00D91D93"/>
    <w:rsid w:val="00D91DD0"/>
    <w:rsid w:val="00D91EF9"/>
    <w:rsid w:val="00D91F47"/>
    <w:rsid w:val="00D9201B"/>
    <w:rsid w:val="00D9207D"/>
    <w:rsid w:val="00D921CA"/>
    <w:rsid w:val="00D921CF"/>
    <w:rsid w:val="00D92545"/>
    <w:rsid w:val="00D92566"/>
    <w:rsid w:val="00D9286B"/>
    <w:rsid w:val="00D92AAE"/>
    <w:rsid w:val="00D92B94"/>
    <w:rsid w:val="00D92C6F"/>
    <w:rsid w:val="00D92C92"/>
    <w:rsid w:val="00D92F3A"/>
    <w:rsid w:val="00D93044"/>
    <w:rsid w:val="00D9317E"/>
    <w:rsid w:val="00D931CF"/>
    <w:rsid w:val="00D931F2"/>
    <w:rsid w:val="00D93276"/>
    <w:rsid w:val="00D933A3"/>
    <w:rsid w:val="00D935AB"/>
    <w:rsid w:val="00D937B5"/>
    <w:rsid w:val="00D937E0"/>
    <w:rsid w:val="00D938B8"/>
    <w:rsid w:val="00D93A2B"/>
    <w:rsid w:val="00D93A63"/>
    <w:rsid w:val="00D93A76"/>
    <w:rsid w:val="00D93B9B"/>
    <w:rsid w:val="00D93BB6"/>
    <w:rsid w:val="00D93BD6"/>
    <w:rsid w:val="00D93CA8"/>
    <w:rsid w:val="00D93D2D"/>
    <w:rsid w:val="00D93F27"/>
    <w:rsid w:val="00D940C0"/>
    <w:rsid w:val="00D9412B"/>
    <w:rsid w:val="00D941F5"/>
    <w:rsid w:val="00D947B0"/>
    <w:rsid w:val="00D947FB"/>
    <w:rsid w:val="00D9491B"/>
    <w:rsid w:val="00D94B8F"/>
    <w:rsid w:val="00D94CC9"/>
    <w:rsid w:val="00D94E3C"/>
    <w:rsid w:val="00D95172"/>
    <w:rsid w:val="00D9543E"/>
    <w:rsid w:val="00D95473"/>
    <w:rsid w:val="00D955DD"/>
    <w:rsid w:val="00D957C4"/>
    <w:rsid w:val="00D95A38"/>
    <w:rsid w:val="00D95A40"/>
    <w:rsid w:val="00D95C79"/>
    <w:rsid w:val="00D95E1C"/>
    <w:rsid w:val="00D95F00"/>
    <w:rsid w:val="00D95F82"/>
    <w:rsid w:val="00D96182"/>
    <w:rsid w:val="00D962A0"/>
    <w:rsid w:val="00D963DF"/>
    <w:rsid w:val="00D96709"/>
    <w:rsid w:val="00D967AF"/>
    <w:rsid w:val="00D967C6"/>
    <w:rsid w:val="00D9687D"/>
    <w:rsid w:val="00D9689E"/>
    <w:rsid w:val="00D96BED"/>
    <w:rsid w:val="00D96D64"/>
    <w:rsid w:val="00D96F0B"/>
    <w:rsid w:val="00D96FC5"/>
    <w:rsid w:val="00D972B5"/>
    <w:rsid w:val="00D97358"/>
    <w:rsid w:val="00D974B2"/>
    <w:rsid w:val="00D97646"/>
    <w:rsid w:val="00D97700"/>
    <w:rsid w:val="00D979B6"/>
    <w:rsid w:val="00D979F8"/>
    <w:rsid w:val="00D97A1C"/>
    <w:rsid w:val="00D97AE5"/>
    <w:rsid w:val="00D97B96"/>
    <w:rsid w:val="00D97CA7"/>
    <w:rsid w:val="00DA00E8"/>
    <w:rsid w:val="00DA0166"/>
    <w:rsid w:val="00DA01A9"/>
    <w:rsid w:val="00DA0233"/>
    <w:rsid w:val="00DA03D5"/>
    <w:rsid w:val="00DA04E8"/>
    <w:rsid w:val="00DA081F"/>
    <w:rsid w:val="00DA0A66"/>
    <w:rsid w:val="00DA0B38"/>
    <w:rsid w:val="00DA0BE2"/>
    <w:rsid w:val="00DA0CBD"/>
    <w:rsid w:val="00DA0EB2"/>
    <w:rsid w:val="00DA1379"/>
    <w:rsid w:val="00DA14A4"/>
    <w:rsid w:val="00DA17F8"/>
    <w:rsid w:val="00DA1865"/>
    <w:rsid w:val="00DA18E9"/>
    <w:rsid w:val="00DA193F"/>
    <w:rsid w:val="00DA19B5"/>
    <w:rsid w:val="00DA1B72"/>
    <w:rsid w:val="00DA1BDC"/>
    <w:rsid w:val="00DA1C56"/>
    <w:rsid w:val="00DA1D92"/>
    <w:rsid w:val="00DA2081"/>
    <w:rsid w:val="00DA209D"/>
    <w:rsid w:val="00DA2385"/>
    <w:rsid w:val="00DA249B"/>
    <w:rsid w:val="00DA24FB"/>
    <w:rsid w:val="00DA2502"/>
    <w:rsid w:val="00DA2642"/>
    <w:rsid w:val="00DA2696"/>
    <w:rsid w:val="00DA2ADC"/>
    <w:rsid w:val="00DA2BC1"/>
    <w:rsid w:val="00DA2C5A"/>
    <w:rsid w:val="00DA2CB0"/>
    <w:rsid w:val="00DA2DC1"/>
    <w:rsid w:val="00DA2E71"/>
    <w:rsid w:val="00DA2F16"/>
    <w:rsid w:val="00DA2F2D"/>
    <w:rsid w:val="00DA311C"/>
    <w:rsid w:val="00DA3170"/>
    <w:rsid w:val="00DA33AE"/>
    <w:rsid w:val="00DA363E"/>
    <w:rsid w:val="00DA3672"/>
    <w:rsid w:val="00DA375F"/>
    <w:rsid w:val="00DA38F8"/>
    <w:rsid w:val="00DA394E"/>
    <w:rsid w:val="00DA3953"/>
    <w:rsid w:val="00DA3B66"/>
    <w:rsid w:val="00DA3B7F"/>
    <w:rsid w:val="00DA3CE4"/>
    <w:rsid w:val="00DA3E12"/>
    <w:rsid w:val="00DA3F89"/>
    <w:rsid w:val="00DA3FD7"/>
    <w:rsid w:val="00DA4037"/>
    <w:rsid w:val="00DA4134"/>
    <w:rsid w:val="00DA42B5"/>
    <w:rsid w:val="00DA42EF"/>
    <w:rsid w:val="00DA43F8"/>
    <w:rsid w:val="00DA44BA"/>
    <w:rsid w:val="00DA4610"/>
    <w:rsid w:val="00DA4706"/>
    <w:rsid w:val="00DA47A5"/>
    <w:rsid w:val="00DA4836"/>
    <w:rsid w:val="00DA49B8"/>
    <w:rsid w:val="00DA4CB2"/>
    <w:rsid w:val="00DA4FFB"/>
    <w:rsid w:val="00DA5357"/>
    <w:rsid w:val="00DA53B1"/>
    <w:rsid w:val="00DA5558"/>
    <w:rsid w:val="00DA5624"/>
    <w:rsid w:val="00DA5629"/>
    <w:rsid w:val="00DA59B3"/>
    <w:rsid w:val="00DA5A68"/>
    <w:rsid w:val="00DA5A82"/>
    <w:rsid w:val="00DA5DDA"/>
    <w:rsid w:val="00DA5E6D"/>
    <w:rsid w:val="00DA5E74"/>
    <w:rsid w:val="00DA6263"/>
    <w:rsid w:val="00DA6353"/>
    <w:rsid w:val="00DA642D"/>
    <w:rsid w:val="00DA66BA"/>
    <w:rsid w:val="00DA6785"/>
    <w:rsid w:val="00DA6805"/>
    <w:rsid w:val="00DA6897"/>
    <w:rsid w:val="00DA68E3"/>
    <w:rsid w:val="00DA69B1"/>
    <w:rsid w:val="00DA6BE0"/>
    <w:rsid w:val="00DA6C54"/>
    <w:rsid w:val="00DA6CD1"/>
    <w:rsid w:val="00DA6E64"/>
    <w:rsid w:val="00DA71FA"/>
    <w:rsid w:val="00DA720C"/>
    <w:rsid w:val="00DA757A"/>
    <w:rsid w:val="00DA765E"/>
    <w:rsid w:val="00DA7766"/>
    <w:rsid w:val="00DA77C9"/>
    <w:rsid w:val="00DA78CA"/>
    <w:rsid w:val="00DA7908"/>
    <w:rsid w:val="00DA7C8F"/>
    <w:rsid w:val="00DA7EE8"/>
    <w:rsid w:val="00DA7F38"/>
    <w:rsid w:val="00DA7F94"/>
    <w:rsid w:val="00DB0010"/>
    <w:rsid w:val="00DB03E5"/>
    <w:rsid w:val="00DB04F3"/>
    <w:rsid w:val="00DB050B"/>
    <w:rsid w:val="00DB06D1"/>
    <w:rsid w:val="00DB071A"/>
    <w:rsid w:val="00DB0754"/>
    <w:rsid w:val="00DB07AB"/>
    <w:rsid w:val="00DB086D"/>
    <w:rsid w:val="00DB0981"/>
    <w:rsid w:val="00DB0B4D"/>
    <w:rsid w:val="00DB0B8F"/>
    <w:rsid w:val="00DB0C03"/>
    <w:rsid w:val="00DB0CAA"/>
    <w:rsid w:val="00DB0D8D"/>
    <w:rsid w:val="00DB1062"/>
    <w:rsid w:val="00DB106A"/>
    <w:rsid w:val="00DB117A"/>
    <w:rsid w:val="00DB119D"/>
    <w:rsid w:val="00DB1270"/>
    <w:rsid w:val="00DB1282"/>
    <w:rsid w:val="00DB1288"/>
    <w:rsid w:val="00DB12D1"/>
    <w:rsid w:val="00DB163E"/>
    <w:rsid w:val="00DB1718"/>
    <w:rsid w:val="00DB1880"/>
    <w:rsid w:val="00DB189F"/>
    <w:rsid w:val="00DB19B1"/>
    <w:rsid w:val="00DB1BC4"/>
    <w:rsid w:val="00DB1C83"/>
    <w:rsid w:val="00DB1CA7"/>
    <w:rsid w:val="00DB1CBC"/>
    <w:rsid w:val="00DB1DC7"/>
    <w:rsid w:val="00DB1F1B"/>
    <w:rsid w:val="00DB2207"/>
    <w:rsid w:val="00DB225F"/>
    <w:rsid w:val="00DB26AC"/>
    <w:rsid w:val="00DB276C"/>
    <w:rsid w:val="00DB2918"/>
    <w:rsid w:val="00DB29DA"/>
    <w:rsid w:val="00DB2AD7"/>
    <w:rsid w:val="00DB2EC8"/>
    <w:rsid w:val="00DB3057"/>
    <w:rsid w:val="00DB3297"/>
    <w:rsid w:val="00DB3353"/>
    <w:rsid w:val="00DB3389"/>
    <w:rsid w:val="00DB3509"/>
    <w:rsid w:val="00DB3C1C"/>
    <w:rsid w:val="00DB3D08"/>
    <w:rsid w:val="00DB3DB3"/>
    <w:rsid w:val="00DB3E72"/>
    <w:rsid w:val="00DB42A1"/>
    <w:rsid w:val="00DB438A"/>
    <w:rsid w:val="00DB43E6"/>
    <w:rsid w:val="00DB43EA"/>
    <w:rsid w:val="00DB4457"/>
    <w:rsid w:val="00DB44EB"/>
    <w:rsid w:val="00DB450A"/>
    <w:rsid w:val="00DB4543"/>
    <w:rsid w:val="00DB4719"/>
    <w:rsid w:val="00DB4757"/>
    <w:rsid w:val="00DB47AC"/>
    <w:rsid w:val="00DB481D"/>
    <w:rsid w:val="00DB497A"/>
    <w:rsid w:val="00DB4B23"/>
    <w:rsid w:val="00DB4FD5"/>
    <w:rsid w:val="00DB4FF7"/>
    <w:rsid w:val="00DB5018"/>
    <w:rsid w:val="00DB5078"/>
    <w:rsid w:val="00DB50B9"/>
    <w:rsid w:val="00DB532F"/>
    <w:rsid w:val="00DB5333"/>
    <w:rsid w:val="00DB534F"/>
    <w:rsid w:val="00DB5389"/>
    <w:rsid w:val="00DB540C"/>
    <w:rsid w:val="00DB540E"/>
    <w:rsid w:val="00DB54D6"/>
    <w:rsid w:val="00DB554B"/>
    <w:rsid w:val="00DB56D9"/>
    <w:rsid w:val="00DB58C4"/>
    <w:rsid w:val="00DB5ABB"/>
    <w:rsid w:val="00DB5AD2"/>
    <w:rsid w:val="00DB5C81"/>
    <w:rsid w:val="00DB5FCB"/>
    <w:rsid w:val="00DB628C"/>
    <w:rsid w:val="00DB62AF"/>
    <w:rsid w:val="00DB63C9"/>
    <w:rsid w:val="00DB6405"/>
    <w:rsid w:val="00DB6478"/>
    <w:rsid w:val="00DB6532"/>
    <w:rsid w:val="00DB6594"/>
    <w:rsid w:val="00DB6705"/>
    <w:rsid w:val="00DB6A15"/>
    <w:rsid w:val="00DB6A81"/>
    <w:rsid w:val="00DB6BCA"/>
    <w:rsid w:val="00DB6C5C"/>
    <w:rsid w:val="00DB6D49"/>
    <w:rsid w:val="00DB6D63"/>
    <w:rsid w:val="00DB7103"/>
    <w:rsid w:val="00DB7185"/>
    <w:rsid w:val="00DB73E2"/>
    <w:rsid w:val="00DB74B2"/>
    <w:rsid w:val="00DB759A"/>
    <w:rsid w:val="00DB75FA"/>
    <w:rsid w:val="00DB75FB"/>
    <w:rsid w:val="00DB7727"/>
    <w:rsid w:val="00DB781C"/>
    <w:rsid w:val="00DB788F"/>
    <w:rsid w:val="00DB7E1E"/>
    <w:rsid w:val="00DB7E74"/>
    <w:rsid w:val="00DC0015"/>
    <w:rsid w:val="00DC064F"/>
    <w:rsid w:val="00DC073C"/>
    <w:rsid w:val="00DC09B9"/>
    <w:rsid w:val="00DC0A05"/>
    <w:rsid w:val="00DC0B08"/>
    <w:rsid w:val="00DC0D8C"/>
    <w:rsid w:val="00DC0DCD"/>
    <w:rsid w:val="00DC0E0A"/>
    <w:rsid w:val="00DC0E9B"/>
    <w:rsid w:val="00DC0FC5"/>
    <w:rsid w:val="00DC0FD2"/>
    <w:rsid w:val="00DC12AF"/>
    <w:rsid w:val="00DC12D5"/>
    <w:rsid w:val="00DC1331"/>
    <w:rsid w:val="00DC136F"/>
    <w:rsid w:val="00DC138F"/>
    <w:rsid w:val="00DC142F"/>
    <w:rsid w:val="00DC14CF"/>
    <w:rsid w:val="00DC15CA"/>
    <w:rsid w:val="00DC16C4"/>
    <w:rsid w:val="00DC1870"/>
    <w:rsid w:val="00DC18FD"/>
    <w:rsid w:val="00DC1CE9"/>
    <w:rsid w:val="00DC1D23"/>
    <w:rsid w:val="00DC1D7A"/>
    <w:rsid w:val="00DC1EE0"/>
    <w:rsid w:val="00DC1F3D"/>
    <w:rsid w:val="00DC20CB"/>
    <w:rsid w:val="00DC20E4"/>
    <w:rsid w:val="00DC2538"/>
    <w:rsid w:val="00DC259E"/>
    <w:rsid w:val="00DC26FF"/>
    <w:rsid w:val="00DC27BF"/>
    <w:rsid w:val="00DC29FB"/>
    <w:rsid w:val="00DC2C39"/>
    <w:rsid w:val="00DC2CA0"/>
    <w:rsid w:val="00DC2CD2"/>
    <w:rsid w:val="00DC2E26"/>
    <w:rsid w:val="00DC2F2F"/>
    <w:rsid w:val="00DC301E"/>
    <w:rsid w:val="00DC3049"/>
    <w:rsid w:val="00DC3289"/>
    <w:rsid w:val="00DC340A"/>
    <w:rsid w:val="00DC355F"/>
    <w:rsid w:val="00DC3B8A"/>
    <w:rsid w:val="00DC3E09"/>
    <w:rsid w:val="00DC3F9E"/>
    <w:rsid w:val="00DC4149"/>
    <w:rsid w:val="00DC43D5"/>
    <w:rsid w:val="00DC440A"/>
    <w:rsid w:val="00DC45BD"/>
    <w:rsid w:val="00DC46DC"/>
    <w:rsid w:val="00DC470A"/>
    <w:rsid w:val="00DC499A"/>
    <w:rsid w:val="00DC4C89"/>
    <w:rsid w:val="00DC4FD3"/>
    <w:rsid w:val="00DC53F2"/>
    <w:rsid w:val="00DC542C"/>
    <w:rsid w:val="00DC5479"/>
    <w:rsid w:val="00DC5492"/>
    <w:rsid w:val="00DC560F"/>
    <w:rsid w:val="00DC571A"/>
    <w:rsid w:val="00DC58DE"/>
    <w:rsid w:val="00DC5980"/>
    <w:rsid w:val="00DC5A37"/>
    <w:rsid w:val="00DC5A59"/>
    <w:rsid w:val="00DC5F2B"/>
    <w:rsid w:val="00DC61D7"/>
    <w:rsid w:val="00DC6316"/>
    <w:rsid w:val="00DC6375"/>
    <w:rsid w:val="00DC641B"/>
    <w:rsid w:val="00DC65E2"/>
    <w:rsid w:val="00DC668D"/>
    <w:rsid w:val="00DC6954"/>
    <w:rsid w:val="00DC6A4E"/>
    <w:rsid w:val="00DC6C22"/>
    <w:rsid w:val="00DC6C3D"/>
    <w:rsid w:val="00DC6DB6"/>
    <w:rsid w:val="00DC6DDC"/>
    <w:rsid w:val="00DC6E4F"/>
    <w:rsid w:val="00DC6F5A"/>
    <w:rsid w:val="00DC6F87"/>
    <w:rsid w:val="00DC70F0"/>
    <w:rsid w:val="00DC7378"/>
    <w:rsid w:val="00DC79C1"/>
    <w:rsid w:val="00DC7A48"/>
    <w:rsid w:val="00DC7A90"/>
    <w:rsid w:val="00DC7B2E"/>
    <w:rsid w:val="00DC7EBD"/>
    <w:rsid w:val="00DD0053"/>
    <w:rsid w:val="00DD028C"/>
    <w:rsid w:val="00DD02CF"/>
    <w:rsid w:val="00DD04FD"/>
    <w:rsid w:val="00DD061E"/>
    <w:rsid w:val="00DD06F9"/>
    <w:rsid w:val="00DD072E"/>
    <w:rsid w:val="00DD07E1"/>
    <w:rsid w:val="00DD09E2"/>
    <w:rsid w:val="00DD0D61"/>
    <w:rsid w:val="00DD0D70"/>
    <w:rsid w:val="00DD0DC3"/>
    <w:rsid w:val="00DD0EAB"/>
    <w:rsid w:val="00DD0F40"/>
    <w:rsid w:val="00DD0F99"/>
    <w:rsid w:val="00DD0FBA"/>
    <w:rsid w:val="00DD1090"/>
    <w:rsid w:val="00DD10AA"/>
    <w:rsid w:val="00DD10E4"/>
    <w:rsid w:val="00DD1371"/>
    <w:rsid w:val="00DD162D"/>
    <w:rsid w:val="00DD182D"/>
    <w:rsid w:val="00DD1870"/>
    <w:rsid w:val="00DD1A95"/>
    <w:rsid w:val="00DD1C7D"/>
    <w:rsid w:val="00DD1CDF"/>
    <w:rsid w:val="00DD1FF1"/>
    <w:rsid w:val="00DD2070"/>
    <w:rsid w:val="00DD2184"/>
    <w:rsid w:val="00DD2188"/>
    <w:rsid w:val="00DD220A"/>
    <w:rsid w:val="00DD2251"/>
    <w:rsid w:val="00DD2298"/>
    <w:rsid w:val="00DD26AE"/>
    <w:rsid w:val="00DD275C"/>
    <w:rsid w:val="00DD27AD"/>
    <w:rsid w:val="00DD2829"/>
    <w:rsid w:val="00DD294E"/>
    <w:rsid w:val="00DD2AC2"/>
    <w:rsid w:val="00DD2C65"/>
    <w:rsid w:val="00DD2CC2"/>
    <w:rsid w:val="00DD2CDD"/>
    <w:rsid w:val="00DD2D07"/>
    <w:rsid w:val="00DD2DA0"/>
    <w:rsid w:val="00DD2E3A"/>
    <w:rsid w:val="00DD2F5C"/>
    <w:rsid w:val="00DD2F6A"/>
    <w:rsid w:val="00DD3056"/>
    <w:rsid w:val="00DD306C"/>
    <w:rsid w:val="00DD307A"/>
    <w:rsid w:val="00DD3299"/>
    <w:rsid w:val="00DD32ED"/>
    <w:rsid w:val="00DD35DE"/>
    <w:rsid w:val="00DD3CDB"/>
    <w:rsid w:val="00DD3CE2"/>
    <w:rsid w:val="00DD3F37"/>
    <w:rsid w:val="00DD4263"/>
    <w:rsid w:val="00DD482A"/>
    <w:rsid w:val="00DD4867"/>
    <w:rsid w:val="00DD4B0B"/>
    <w:rsid w:val="00DD4F1E"/>
    <w:rsid w:val="00DD5027"/>
    <w:rsid w:val="00DD5085"/>
    <w:rsid w:val="00DD50F2"/>
    <w:rsid w:val="00DD5131"/>
    <w:rsid w:val="00DD525C"/>
    <w:rsid w:val="00DD52FA"/>
    <w:rsid w:val="00DD5434"/>
    <w:rsid w:val="00DD5486"/>
    <w:rsid w:val="00DD5519"/>
    <w:rsid w:val="00DD5576"/>
    <w:rsid w:val="00DD557B"/>
    <w:rsid w:val="00DD55BE"/>
    <w:rsid w:val="00DD57FA"/>
    <w:rsid w:val="00DD588F"/>
    <w:rsid w:val="00DD5A18"/>
    <w:rsid w:val="00DD6160"/>
    <w:rsid w:val="00DD6265"/>
    <w:rsid w:val="00DD63AD"/>
    <w:rsid w:val="00DD648B"/>
    <w:rsid w:val="00DD650F"/>
    <w:rsid w:val="00DD6835"/>
    <w:rsid w:val="00DD696F"/>
    <w:rsid w:val="00DD6C07"/>
    <w:rsid w:val="00DD6C25"/>
    <w:rsid w:val="00DD6E4D"/>
    <w:rsid w:val="00DD7157"/>
    <w:rsid w:val="00DD72BC"/>
    <w:rsid w:val="00DD7370"/>
    <w:rsid w:val="00DD7509"/>
    <w:rsid w:val="00DD77B1"/>
    <w:rsid w:val="00DD7A60"/>
    <w:rsid w:val="00DD7BE2"/>
    <w:rsid w:val="00DD7C50"/>
    <w:rsid w:val="00DD7D2E"/>
    <w:rsid w:val="00DE045D"/>
    <w:rsid w:val="00DE047C"/>
    <w:rsid w:val="00DE04C3"/>
    <w:rsid w:val="00DE04CB"/>
    <w:rsid w:val="00DE0612"/>
    <w:rsid w:val="00DE067D"/>
    <w:rsid w:val="00DE0694"/>
    <w:rsid w:val="00DE06DC"/>
    <w:rsid w:val="00DE08B6"/>
    <w:rsid w:val="00DE099C"/>
    <w:rsid w:val="00DE0CA7"/>
    <w:rsid w:val="00DE0D85"/>
    <w:rsid w:val="00DE0E61"/>
    <w:rsid w:val="00DE0EAC"/>
    <w:rsid w:val="00DE0F82"/>
    <w:rsid w:val="00DE109E"/>
    <w:rsid w:val="00DE13D1"/>
    <w:rsid w:val="00DE1498"/>
    <w:rsid w:val="00DE17D8"/>
    <w:rsid w:val="00DE1923"/>
    <w:rsid w:val="00DE1B90"/>
    <w:rsid w:val="00DE1B94"/>
    <w:rsid w:val="00DE1BA6"/>
    <w:rsid w:val="00DE1BD4"/>
    <w:rsid w:val="00DE1DB1"/>
    <w:rsid w:val="00DE211A"/>
    <w:rsid w:val="00DE24AD"/>
    <w:rsid w:val="00DE2686"/>
    <w:rsid w:val="00DE28AA"/>
    <w:rsid w:val="00DE2901"/>
    <w:rsid w:val="00DE2B9C"/>
    <w:rsid w:val="00DE2BFF"/>
    <w:rsid w:val="00DE2C8E"/>
    <w:rsid w:val="00DE2D2A"/>
    <w:rsid w:val="00DE2DB5"/>
    <w:rsid w:val="00DE2DC1"/>
    <w:rsid w:val="00DE2E23"/>
    <w:rsid w:val="00DE304E"/>
    <w:rsid w:val="00DE312C"/>
    <w:rsid w:val="00DE3233"/>
    <w:rsid w:val="00DE3241"/>
    <w:rsid w:val="00DE32E2"/>
    <w:rsid w:val="00DE3378"/>
    <w:rsid w:val="00DE3380"/>
    <w:rsid w:val="00DE3638"/>
    <w:rsid w:val="00DE3645"/>
    <w:rsid w:val="00DE366F"/>
    <w:rsid w:val="00DE377B"/>
    <w:rsid w:val="00DE39F1"/>
    <w:rsid w:val="00DE3C86"/>
    <w:rsid w:val="00DE3CE7"/>
    <w:rsid w:val="00DE3ED3"/>
    <w:rsid w:val="00DE4062"/>
    <w:rsid w:val="00DE40A9"/>
    <w:rsid w:val="00DE411A"/>
    <w:rsid w:val="00DE4166"/>
    <w:rsid w:val="00DE4372"/>
    <w:rsid w:val="00DE43CD"/>
    <w:rsid w:val="00DE4660"/>
    <w:rsid w:val="00DE4913"/>
    <w:rsid w:val="00DE49B5"/>
    <w:rsid w:val="00DE4A29"/>
    <w:rsid w:val="00DE4CC5"/>
    <w:rsid w:val="00DE4DA3"/>
    <w:rsid w:val="00DE4EB0"/>
    <w:rsid w:val="00DE4EB3"/>
    <w:rsid w:val="00DE4F2D"/>
    <w:rsid w:val="00DE5182"/>
    <w:rsid w:val="00DE5215"/>
    <w:rsid w:val="00DE534F"/>
    <w:rsid w:val="00DE553D"/>
    <w:rsid w:val="00DE55A7"/>
    <w:rsid w:val="00DE55BA"/>
    <w:rsid w:val="00DE58F7"/>
    <w:rsid w:val="00DE5B8A"/>
    <w:rsid w:val="00DE5C92"/>
    <w:rsid w:val="00DE5CAF"/>
    <w:rsid w:val="00DE602F"/>
    <w:rsid w:val="00DE6167"/>
    <w:rsid w:val="00DE6310"/>
    <w:rsid w:val="00DE6833"/>
    <w:rsid w:val="00DE6894"/>
    <w:rsid w:val="00DE68D9"/>
    <w:rsid w:val="00DE69C1"/>
    <w:rsid w:val="00DE6A6B"/>
    <w:rsid w:val="00DE6BB9"/>
    <w:rsid w:val="00DE6CF8"/>
    <w:rsid w:val="00DE6E04"/>
    <w:rsid w:val="00DE6E32"/>
    <w:rsid w:val="00DE6EDE"/>
    <w:rsid w:val="00DE6F47"/>
    <w:rsid w:val="00DE6FD1"/>
    <w:rsid w:val="00DE6FF7"/>
    <w:rsid w:val="00DE73F0"/>
    <w:rsid w:val="00DE7453"/>
    <w:rsid w:val="00DE7674"/>
    <w:rsid w:val="00DE7937"/>
    <w:rsid w:val="00DE7A3A"/>
    <w:rsid w:val="00DF03A6"/>
    <w:rsid w:val="00DF03F5"/>
    <w:rsid w:val="00DF0466"/>
    <w:rsid w:val="00DF0635"/>
    <w:rsid w:val="00DF0640"/>
    <w:rsid w:val="00DF07CF"/>
    <w:rsid w:val="00DF090F"/>
    <w:rsid w:val="00DF0A93"/>
    <w:rsid w:val="00DF0A97"/>
    <w:rsid w:val="00DF0B40"/>
    <w:rsid w:val="00DF0B47"/>
    <w:rsid w:val="00DF0C1D"/>
    <w:rsid w:val="00DF0FCD"/>
    <w:rsid w:val="00DF120F"/>
    <w:rsid w:val="00DF1298"/>
    <w:rsid w:val="00DF1477"/>
    <w:rsid w:val="00DF18B1"/>
    <w:rsid w:val="00DF19FE"/>
    <w:rsid w:val="00DF20B1"/>
    <w:rsid w:val="00DF2139"/>
    <w:rsid w:val="00DF24CD"/>
    <w:rsid w:val="00DF2624"/>
    <w:rsid w:val="00DF26A1"/>
    <w:rsid w:val="00DF27D4"/>
    <w:rsid w:val="00DF2BCA"/>
    <w:rsid w:val="00DF2C0D"/>
    <w:rsid w:val="00DF2EFA"/>
    <w:rsid w:val="00DF309C"/>
    <w:rsid w:val="00DF30F6"/>
    <w:rsid w:val="00DF32B9"/>
    <w:rsid w:val="00DF341E"/>
    <w:rsid w:val="00DF3484"/>
    <w:rsid w:val="00DF35E8"/>
    <w:rsid w:val="00DF369F"/>
    <w:rsid w:val="00DF37B4"/>
    <w:rsid w:val="00DF37FE"/>
    <w:rsid w:val="00DF381F"/>
    <w:rsid w:val="00DF386C"/>
    <w:rsid w:val="00DF38A8"/>
    <w:rsid w:val="00DF38EC"/>
    <w:rsid w:val="00DF3955"/>
    <w:rsid w:val="00DF3C1D"/>
    <w:rsid w:val="00DF3C28"/>
    <w:rsid w:val="00DF3CD8"/>
    <w:rsid w:val="00DF3DD0"/>
    <w:rsid w:val="00DF4248"/>
    <w:rsid w:val="00DF42A7"/>
    <w:rsid w:val="00DF45DD"/>
    <w:rsid w:val="00DF46F0"/>
    <w:rsid w:val="00DF4702"/>
    <w:rsid w:val="00DF47D5"/>
    <w:rsid w:val="00DF4A1C"/>
    <w:rsid w:val="00DF4AE4"/>
    <w:rsid w:val="00DF4B08"/>
    <w:rsid w:val="00DF4B84"/>
    <w:rsid w:val="00DF4DEB"/>
    <w:rsid w:val="00DF4F4F"/>
    <w:rsid w:val="00DF4FBB"/>
    <w:rsid w:val="00DF5263"/>
    <w:rsid w:val="00DF527D"/>
    <w:rsid w:val="00DF5917"/>
    <w:rsid w:val="00DF5A6D"/>
    <w:rsid w:val="00DF5ADA"/>
    <w:rsid w:val="00DF5B6B"/>
    <w:rsid w:val="00DF601D"/>
    <w:rsid w:val="00DF64A3"/>
    <w:rsid w:val="00DF6DD6"/>
    <w:rsid w:val="00DF6E37"/>
    <w:rsid w:val="00DF702F"/>
    <w:rsid w:val="00DF7037"/>
    <w:rsid w:val="00DF70BF"/>
    <w:rsid w:val="00DF70D4"/>
    <w:rsid w:val="00DF72C9"/>
    <w:rsid w:val="00DF73C8"/>
    <w:rsid w:val="00DF7456"/>
    <w:rsid w:val="00DF7462"/>
    <w:rsid w:val="00DF759F"/>
    <w:rsid w:val="00DF7654"/>
    <w:rsid w:val="00DF76F2"/>
    <w:rsid w:val="00DF77B0"/>
    <w:rsid w:val="00DF7871"/>
    <w:rsid w:val="00DF7B34"/>
    <w:rsid w:val="00DF7BBD"/>
    <w:rsid w:val="00DF7DF2"/>
    <w:rsid w:val="00DF7DF3"/>
    <w:rsid w:val="00DF7EE8"/>
    <w:rsid w:val="00DF7F26"/>
    <w:rsid w:val="00E001C2"/>
    <w:rsid w:val="00E00246"/>
    <w:rsid w:val="00E005CC"/>
    <w:rsid w:val="00E00606"/>
    <w:rsid w:val="00E0060E"/>
    <w:rsid w:val="00E006DA"/>
    <w:rsid w:val="00E0084A"/>
    <w:rsid w:val="00E00873"/>
    <w:rsid w:val="00E0091B"/>
    <w:rsid w:val="00E00A64"/>
    <w:rsid w:val="00E00B76"/>
    <w:rsid w:val="00E00C1F"/>
    <w:rsid w:val="00E00C9D"/>
    <w:rsid w:val="00E00E16"/>
    <w:rsid w:val="00E00FD3"/>
    <w:rsid w:val="00E01211"/>
    <w:rsid w:val="00E01400"/>
    <w:rsid w:val="00E0190A"/>
    <w:rsid w:val="00E01948"/>
    <w:rsid w:val="00E01A53"/>
    <w:rsid w:val="00E01CA2"/>
    <w:rsid w:val="00E01D73"/>
    <w:rsid w:val="00E020FD"/>
    <w:rsid w:val="00E0213F"/>
    <w:rsid w:val="00E021E7"/>
    <w:rsid w:val="00E0237B"/>
    <w:rsid w:val="00E02387"/>
    <w:rsid w:val="00E0239E"/>
    <w:rsid w:val="00E02611"/>
    <w:rsid w:val="00E0278C"/>
    <w:rsid w:val="00E02AA4"/>
    <w:rsid w:val="00E02ADE"/>
    <w:rsid w:val="00E02B22"/>
    <w:rsid w:val="00E02BEC"/>
    <w:rsid w:val="00E02F11"/>
    <w:rsid w:val="00E02F58"/>
    <w:rsid w:val="00E031C1"/>
    <w:rsid w:val="00E0328E"/>
    <w:rsid w:val="00E03353"/>
    <w:rsid w:val="00E033C2"/>
    <w:rsid w:val="00E03437"/>
    <w:rsid w:val="00E0348B"/>
    <w:rsid w:val="00E036C4"/>
    <w:rsid w:val="00E0386F"/>
    <w:rsid w:val="00E038D9"/>
    <w:rsid w:val="00E03A14"/>
    <w:rsid w:val="00E03BF8"/>
    <w:rsid w:val="00E03E1C"/>
    <w:rsid w:val="00E0418E"/>
    <w:rsid w:val="00E042A6"/>
    <w:rsid w:val="00E042F3"/>
    <w:rsid w:val="00E0433D"/>
    <w:rsid w:val="00E04432"/>
    <w:rsid w:val="00E04658"/>
    <w:rsid w:val="00E046A3"/>
    <w:rsid w:val="00E04735"/>
    <w:rsid w:val="00E0479D"/>
    <w:rsid w:val="00E048F2"/>
    <w:rsid w:val="00E04995"/>
    <w:rsid w:val="00E04A31"/>
    <w:rsid w:val="00E04DD3"/>
    <w:rsid w:val="00E04FA7"/>
    <w:rsid w:val="00E050BC"/>
    <w:rsid w:val="00E05217"/>
    <w:rsid w:val="00E0523D"/>
    <w:rsid w:val="00E052B6"/>
    <w:rsid w:val="00E054C0"/>
    <w:rsid w:val="00E05552"/>
    <w:rsid w:val="00E055D2"/>
    <w:rsid w:val="00E058AF"/>
    <w:rsid w:val="00E058E4"/>
    <w:rsid w:val="00E059B3"/>
    <w:rsid w:val="00E059D6"/>
    <w:rsid w:val="00E05BB4"/>
    <w:rsid w:val="00E05C08"/>
    <w:rsid w:val="00E05CD3"/>
    <w:rsid w:val="00E05DB7"/>
    <w:rsid w:val="00E05F9F"/>
    <w:rsid w:val="00E05FB1"/>
    <w:rsid w:val="00E06123"/>
    <w:rsid w:val="00E0650E"/>
    <w:rsid w:val="00E0659F"/>
    <w:rsid w:val="00E06648"/>
    <w:rsid w:val="00E06C18"/>
    <w:rsid w:val="00E06DBF"/>
    <w:rsid w:val="00E06F3C"/>
    <w:rsid w:val="00E07389"/>
    <w:rsid w:val="00E073A2"/>
    <w:rsid w:val="00E07679"/>
    <w:rsid w:val="00E077F0"/>
    <w:rsid w:val="00E07837"/>
    <w:rsid w:val="00E078F5"/>
    <w:rsid w:val="00E079CE"/>
    <w:rsid w:val="00E079D9"/>
    <w:rsid w:val="00E07EA6"/>
    <w:rsid w:val="00E07F2E"/>
    <w:rsid w:val="00E07F9D"/>
    <w:rsid w:val="00E10108"/>
    <w:rsid w:val="00E1015A"/>
    <w:rsid w:val="00E10230"/>
    <w:rsid w:val="00E102FC"/>
    <w:rsid w:val="00E1052E"/>
    <w:rsid w:val="00E105C4"/>
    <w:rsid w:val="00E107C7"/>
    <w:rsid w:val="00E10A2B"/>
    <w:rsid w:val="00E10BB6"/>
    <w:rsid w:val="00E10E4A"/>
    <w:rsid w:val="00E11172"/>
    <w:rsid w:val="00E11285"/>
    <w:rsid w:val="00E11348"/>
    <w:rsid w:val="00E11353"/>
    <w:rsid w:val="00E1145E"/>
    <w:rsid w:val="00E114DA"/>
    <w:rsid w:val="00E11539"/>
    <w:rsid w:val="00E115BE"/>
    <w:rsid w:val="00E11832"/>
    <w:rsid w:val="00E119E8"/>
    <w:rsid w:val="00E11B45"/>
    <w:rsid w:val="00E11DE2"/>
    <w:rsid w:val="00E11E98"/>
    <w:rsid w:val="00E11ED2"/>
    <w:rsid w:val="00E122AC"/>
    <w:rsid w:val="00E12305"/>
    <w:rsid w:val="00E123C4"/>
    <w:rsid w:val="00E123CB"/>
    <w:rsid w:val="00E123FF"/>
    <w:rsid w:val="00E124AD"/>
    <w:rsid w:val="00E1250D"/>
    <w:rsid w:val="00E12572"/>
    <w:rsid w:val="00E12624"/>
    <w:rsid w:val="00E1263B"/>
    <w:rsid w:val="00E12BDD"/>
    <w:rsid w:val="00E12C9D"/>
    <w:rsid w:val="00E12D35"/>
    <w:rsid w:val="00E12F5A"/>
    <w:rsid w:val="00E1315C"/>
    <w:rsid w:val="00E13196"/>
    <w:rsid w:val="00E1319E"/>
    <w:rsid w:val="00E133E0"/>
    <w:rsid w:val="00E135EF"/>
    <w:rsid w:val="00E13728"/>
    <w:rsid w:val="00E13798"/>
    <w:rsid w:val="00E138E5"/>
    <w:rsid w:val="00E13911"/>
    <w:rsid w:val="00E13915"/>
    <w:rsid w:val="00E13AB9"/>
    <w:rsid w:val="00E13D95"/>
    <w:rsid w:val="00E13EF3"/>
    <w:rsid w:val="00E13F3A"/>
    <w:rsid w:val="00E1406E"/>
    <w:rsid w:val="00E141D6"/>
    <w:rsid w:val="00E142DF"/>
    <w:rsid w:val="00E142E8"/>
    <w:rsid w:val="00E1442C"/>
    <w:rsid w:val="00E14440"/>
    <w:rsid w:val="00E14457"/>
    <w:rsid w:val="00E144EB"/>
    <w:rsid w:val="00E146F4"/>
    <w:rsid w:val="00E1497B"/>
    <w:rsid w:val="00E14AA6"/>
    <w:rsid w:val="00E14B4B"/>
    <w:rsid w:val="00E14C3F"/>
    <w:rsid w:val="00E14C54"/>
    <w:rsid w:val="00E14CB9"/>
    <w:rsid w:val="00E14EA0"/>
    <w:rsid w:val="00E14F8A"/>
    <w:rsid w:val="00E15285"/>
    <w:rsid w:val="00E154A5"/>
    <w:rsid w:val="00E15588"/>
    <w:rsid w:val="00E15598"/>
    <w:rsid w:val="00E1568D"/>
    <w:rsid w:val="00E1599A"/>
    <w:rsid w:val="00E159B7"/>
    <w:rsid w:val="00E15C84"/>
    <w:rsid w:val="00E15F38"/>
    <w:rsid w:val="00E16037"/>
    <w:rsid w:val="00E16143"/>
    <w:rsid w:val="00E161A6"/>
    <w:rsid w:val="00E1621B"/>
    <w:rsid w:val="00E163BB"/>
    <w:rsid w:val="00E167BA"/>
    <w:rsid w:val="00E167EA"/>
    <w:rsid w:val="00E169CF"/>
    <w:rsid w:val="00E16B61"/>
    <w:rsid w:val="00E16C20"/>
    <w:rsid w:val="00E16C6A"/>
    <w:rsid w:val="00E16C88"/>
    <w:rsid w:val="00E170AF"/>
    <w:rsid w:val="00E1715D"/>
    <w:rsid w:val="00E172F9"/>
    <w:rsid w:val="00E1739C"/>
    <w:rsid w:val="00E1739F"/>
    <w:rsid w:val="00E174A3"/>
    <w:rsid w:val="00E17514"/>
    <w:rsid w:val="00E17613"/>
    <w:rsid w:val="00E17761"/>
    <w:rsid w:val="00E17815"/>
    <w:rsid w:val="00E1789C"/>
    <w:rsid w:val="00E17CA8"/>
    <w:rsid w:val="00E203B9"/>
    <w:rsid w:val="00E204D5"/>
    <w:rsid w:val="00E20822"/>
    <w:rsid w:val="00E2085C"/>
    <w:rsid w:val="00E208EB"/>
    <w:rsid w:val="00E20C03"/>
    <w:rsid w:val="00E20CA4"/>
    <w:rsid w:val="00E211C7"/>
    <w:rsid w:val="00E2124D"/>
    <w:rsid w:val="00E2125F"/>
    <w:rsid w:val="00E21452"/>
    <w:rsid w:val="00E2152A"/>
    <w:rsid w:val="00E218FA"/>
    <w:rsid w:val="00E21AE6"/>
    <w:rsid w:val="00E21AE9"/>
    <w:rsid w:val="00E21BCD"/>
    <w:rsid w:val="00E21C30"/>
    <w:rsid w:val="00E21C45"/>
    <w:rsid w:val="00E21F02"/>
    <w:rsid w:val="00E21F0F"/>
    <w:rsid w:val="00E221B5"/>
    <w:rsid w:val="00E221F7"/>
    <w:rsid w:val="00E222D2"/>
    <w:rsid w:val="00E2264C"/>
    <w:rsid w:val="00E227BD"/>
    <w:rsid w:val="00E22843"/>
    <w:rsid w:val="00E22A87"/>
    <w:rsid w:val="00E22AB7"/>
    <w:rsid w:val="00E22B10"/>
    <w:rsid w:val="00E22BCE"/>
    <w:rsid w:val="00E22D00"/>
    <w:rsid w:val="00E22D78"/>
    <w:rsid w:val="00E22ED0"/>
    <w:rsid w:val="00E22F89"/>
    <w:rsid w:val="00E22F9D"/>
    <w:rsid w:val="00E22FE1"/>
    <w:rsid w:val="00E2301D"/>
    <w:rsid w:val="00E23049"/>
    <w:rsid w:val="00E234C1"/>
    <w:rsid w:val="00E23A15"/>
    <w:rsid w:val="00E23C1C"/>
    <w:rsid w:val="00E23C8D"/>
    <w:rsid w:val="00E23E8D"/>
    <w:rsid w:val="00E2400B"/>
    <w:rsid w:val="00E2418F"/>
    <w:rsid w:val="00E243D3"/>
    <w:rsid w:val="00E24501"/>
    <w:rsid w:val="00E246EF"/>
    <w:rsid w:val="00E249C2"/>
    <w:rsid w:val="00E249E4"/>
    <w:rsid w:val="00E24B56"/>
    <w:rsid w:val="00E24C5B"/>
    <w:rsid w:val="00E24E1E"/>
    <w:rsid w:val="00E25194"/>
    <w:rsid w:val="00E25210"/>
    <w:rsid w:val="00E25434"/>
    <w:rsid w:val="00E25462"/>
    <w:rsid w:val="00E254EE"/>
    <w:rsid w:val="00E255A8"/>
    <w:rsid w:val="00E2567D"/>
    <w:rsid w:val="00E2597F"/>
    <w:rsid w:val="00E259BC"/>
    <w:rsid w:val="00E25A57"/>
    <w:rsid w:val="00E25C81"/>
    <w:rsid w:val="00E25D01"/>
    <w:rsid w:val="00E25EE4"/>
    <w:rsid w:val="00E25F48"/>
    <w:rsid w:val="00E25F57"/>
    <w:rsid w:val="00E2624E"/>
    <w:rsid w:val="00E26280"/>
    <w:rsid w:val="00E26493"/>
    <w:rsid w:val="00E265D7"/>
    <w:rsid w:val="00E26638"/>
    <w:rsid w:val="00E266E9"/>
    <w:rsid w:val="00E2678B"/>
    <w:rsid w:val="00E26EE8"/>
    <w:rsid w:val="00E26F7C"/>
    <w:rsid w:val="00E272E9"/>
    <w:rsid w:val="00E275B3"/>
    <w:rsid w:val="00E277DF"/>
    <w:rsid w:val="00E27901"/>
    <w:rsid w:val="00E27B86"/>
    <w:rsid w:val="00E27EFF"/>
    <w:rsid w:val="00E27F25"/>
    <w:rsid w:val="00E30369"/>
    <w:rsid w:val="00E304C0"/>
    <w:rsid w:val="00E306AA"/>
    <w:rsid w:val="00E30726"/>
    <w:rsid w:val="00E307DE"/>
    <w:rsid w:val="00E30808"/>
    <w:rsid w:val="00E30ABC"/>
    <w:rsid w:val="00E30ACA"/>
    <w:rsid w:val="00E30C1A"/>
    <w:rsid w:val="00E30CE9"/>
    <w:rsid w:val="00E30E79"/>
    <w:rsid w:val="00E30EB6"/>
    <w:rsid w:val="00E30F66"/>
    <w:rsid w:val="00E30F8E"/>
    <w:rsid w:val="00E30FA4"/>
    <w:rsid w:val="00E311EA"/>
    <w:rsid w:val="00E31549"/>
    <w:rsid w:val="00E31616"/>
    <w:rsid w:val="00E317E8"/>
    <w:rsid w:val="00E31974"/>
    <w:rsid w:val="00E31A7A"/>
    <w:rsid w:val="00E31BB9"/>
    <w:rsid w:val="00E31EAE"/>
    <w:rsid w:val="00E31EFE"/>
    <w:rsid w:val="00E31F24"/>
    <w:rsid w:val="00E320B0"/>
    <w:rsid w:val="00E320E3"/>
    <w:rsid w:val="00E3220B"/>
    <w:rsid w:val="00E3222A"/>
    <w:rsid w:val="00E3225D"/>
    <w:rsid w:val="00E323AF"/>
    <w:rsid w:val="00E323F4"/>
    <w:rsid w:val="00E324B8"/>
    <w:rsid w:val="00E32796"/>
    <w:rsid w:val="00E328F5"/>
    <w:rsid w:val="00E329B1"/>
    <w:rsid w:val="00E32CA5"/>
    <w:rsid w:val="00E32EAB"/>
    <w:rsid w:val="00E32FD3"/>
    <w:rsid w:val="00E33066"/>
    <w:rsid w:val="00E330CA"/>
    <w:rsid w:val="00E33123"/>
    <w:rsid w:val="00E33147"/>
    <w:rsid w:val="00E33151"/>
    <w:rsid w:val="00E331E8"/>
    <w:rsid w:val="00E33336"/>
    <w:rsid w:val="00E3337F"/>
    <w:rsid w:val="00E336C6"/>
    <w:rsid w:val="00E337F8"/>
    <w:rsid w:val="00E33A5B"/>
    <w:rsid w:val="00E33B26"/>
    <w:rsid w:val="00E33BDF"/>
    <w:rsid w:val="00E33C62"/>
    <w:rsid w:val="00E33FD1"/>
    <w:rsid w:val="00E3414D"/>
    <w:rsid w:val="00E342A7"/>
    <w:rsid w:val="00E342E0"/>
    <w:rsid w:val="00E342FC"/>
    <w:rsid w:val="00E34411"/>
    <w:rsid w:val="00E3446E"/>
    <w:rsid w:val="00E34561"/>
    <w:rsid w:val="00E34574"/>
    <w:rsid w:val="00E34742"/>
    <w:rsid w:val="00E34887"/>
    <w:rsid w:val="00E34901"/>
    <w:rsid w:val="00E349D5"/>
    <w:rsid w:val="00E34A5A"/>
    <w:rsid w:val="00E35005"/>
    <w:rsid w:val="00E35119"/>
    <w:rsid w:val="00E35167"/>
    <w:rsid w:val="00E352A5"/>
    <w:rsid w:val="00E355B8"/>
    <w:rsid w:val="00E3597A"/>
    <w:rsid w:val="00E35990"/>
    <w:rsid w:val="00E35B45"/>
    <w:rsid w:val="00E35C4F"/>
    <w:rsid w:val="00E36034"/>
    <w:rsid w:val="00E3661D"/>
    <w:rsid w:val="00E3667D"/>
    <w:rsid w:val="00E3681B"/>
    <w:rsid w:val="00E36B27"/>
    <w:rsid w:val="00E36C0F"/>
    <w:rsid w:val="00E36C71"/>
    <w:rsid w:val="00E36CC9"/>
    <w:rsid w:val="00E36FAE"/>
    <w:rsid w:val="00E36FEC"/>
    <w:rsid w:val="00E370D3"/>
    <w:rsid w:val="00E373BC"/>
    <w:rsid w:val="00E374D7"/>
    <w:rsid w:val="00E375B9"/>
    <w:rsid w:val="00E37708"/>
    <w:rsid w:val="00E3777F"/>
    <w:rsid w:val="00E3778E"/>
    <w:rsid w:val="00E377B3"/>
    <w:rsid w:val="00E379FC"/>
    <w:rsid w:val="00E37A2A"/>
    <w:rsid w:val="00E37AA5"/>
    <w:rsid w:val="00E37B43"/>
    <w:rsid w:val="00E37D83"/>
    <w:rsid w:val="00E37ECE"/>
    <w:rsid w:val="00E37FAA"/>
    <w:rsid w:val="00E4001C"/>
    <w:rsid w:val="00E40293"/>
    <w:rsid w:val="00E402D7"/>
    <w:rsid w:val="00E403C9"/>
    <w:rsid w:val="00E403F9"/>
    <w:rsid w:val="00E4076B"/>
    <w:rsid w:val="00E4078D"/>
    <w:rsid w:val="00E40A49"/>
    <w:rsid w:val="00E40A96"/>
    <w:rsid w:val="00E40D3B"/>
    <w:rsid w:val="00E40E55"/>
    <w:rsid w:val="00E41135"/>
    <w:rsid w:val="00E411A9"/>
    <w:rsid w:val="00E411D9"/>
    <w:rsid w:val="00E4123F"/>
    <w:rsid w:val="00E41251"/>
    <w:rsid w:val="00E412CB"/>
    <w:rsid w:val="00E4170B"/>
    <w:rsid w:val="00E41875"/>
    <w:rsid w:val="00E418FA"/>
    <w:rsid w:val="00E419D8"/>
    <w:rsid w:val="00E41A8C"/>
    <w:rsid w:val="00E41A8D"/>
    <w:rsid w:val="00E41B0C"/>
    <w:rsid w:val="00E41C38"/>
    <w:rsid w:val="00E41E77"/>
    <w:rsid w:val="00E42055"/>
    <w:rsid w:val="00E4208D"/>
    <w:rsid w:val="00E423B9"/>
    <w:rsid w:val="00E427A7"/>
    <w:rsid w:val="00E427AF"/>
    <w:rsid w:val="00E42972"/>
    <w:rsid w:val="00E42D48"/>
    <w:rsid w:val="00E42E34"/>
    <w:rsid w:val="00E42EC3"/>
    <w:rsid w:val="00E43006"/>
    <w:rsid w:val="00E43136"/>
    <w:rsid w:val="00E43150"/>
    <w:rsid w:val="00E4357D"/>
    <w:rsid w:val="00E43699"/>
    <w:rsid w:val="00E438AB"/>
    <w:rsid w:val="00E43D98"/>
    <w:rsid w:val="00E43DEA"/>
    <w:rsid w:val="00E43ED6"/>
    <w:rsid w:val="00E44069"/>
    <w:rsid w:val="00E4409E"/>
    <w:rsid w:val="00E441FC"/>
    <w:rsid w:val="00E44214"/>
    <w:rsid w:val="00E44215"/>
    <w:rsid w:val="00E444D3"/>
    <w:rsid w:val="00E44502"/>
    <w:rsid w:val="00E44522"/>
    <w:rsid w:val="00E445FB"/>
    <w:rsid w:val="00E45074"/>
    <w:rsid w:val="00E45124"/>
    <w:rsid w:val="00E45155"/>
    <w:rsid w:val="00E4517D"/>
    <w:rsid w:val="00E453DE"/>
    <w:rsid w:val="00E4541D"/>
    <w:rsid w:val="00E4548E"/>
    <w:rsid w:val="00E45492"/>
    <w:rsid w:val="00E454B2"/>
    <w:rsid w:val="00E454D5"/>
    <w:rsid w:val="00E45529"/>
    <w:rsid w:val="00E45714"/>
    <w:rsid w:val="00E457B4"/>
    <w:rsid w:val="00E457ED"/>
    <w:rsid w:val="00E45965"/>
    <w:rsid w:val="00E45A90"/>
    <w:rsid w:val="00E45AE0"/>
    <w:rsid w:val="00E45B4C"/>
    <w:rsid w:val="00E45BD2"/>
    <w:rsid w:val="00E45C20"/>
    <w:rsid w:val="00E45C73"/>
    <w:rsid w:val="00E45C8E"/>
    <w:rsid w:val="00E45D07"/>
    <w:rsid w:val="00E45DC9"/>
    <w:rsid w:val="00E45DF1"/>
    <w:rsid w:val="00E46022"/>
    <w:rsid w:val="00E46159"/>
    <w:rsid w:val="00E46358"/>
    <w:rsid w:val="00E46617"/>
    <w:rsid w:val="00E466D3"/>
    <w:rsid w:val="00E467BF"/>
    <w:rsid w:val="00E46996"/>
    <w:rsid w:val="00E46A4C"/>
    <w:rsid w:val="00E46E8E"/>
    <w:rsid w:val="00E470DE"/>
    <w:rsid w:val="00E47542"/>
    <w:rsid w:val="00E477F8"/>
    <w:rsid w:val="00E47977"/>
    <w:rsid w:val="00E479A8"/>
    <w:rsid w:val="00E47A36"/>
    <w:rsid w:val="00E47FC7"/>
    <w:rsid w:val="00E5070B"/>
    <w:rsid w:val="00E50768"/>
    <w:rsid w:val="00E50B90"/>
    <w:rsid w:val="00E50BBC"/>
    <w:rsid w:val="00E50BE2"/>
    <w:rsid w:val="00E50C65"/>
    <w:rsid w:val="00E50C91"/>
    <w:rsid w:val="00E51138"/>
    <w:rsid w:val="00E5118C"/>
    <w:rsid w:val="00E512D3"/>
    <w:rsid w:val="00E5135D"/>
    <w:rsid w:val="00E51A63"/>
    <w:rsid w:val="00E51B96"/>
    <w:rsid w:val="00E51BBC"/>
    <w:rsid w:val="00E51C16"/>
    <w:rsid w:val="00E521DE"/>
    <w:rsid w:val="00E522A6"/>
    <w:rsid w:val="00E524CD"/>
    <w:rsid w:val="00E52875"/>
    <w:rsid w:val="00E5288B"/>
    <w:rsid w:val="00E52A00"/>
    <w:rsid w:val="00E52A05"/>
    <w:rsid w:val="00E52AEA"/>
    <w:rsid w:val="00E52B78"/>
    <w:rsid w:val="00E52B88"/>
    <w:rsid w:val="00E52BB7"/>
    <w:rsid w:val="00E52C72"/>
    <w:rsid w:val="00E52D77"/>
    <w:rsid w:val="00E52DEE"/>
    <w:rsid w:val="00E52F19"/>
    <w:rsid w:val="00E52F40"/>
    <w:rsid w:val="00E5301D"/>
    <w:rsid w:val="00E5347D"/>
    <w:rsid w:val="00E5359F"/>
    <w:rsid w:val="00E53801"/>
    <w:rsid w:val="00E538BB"/>
    <w:rsid w:val="00E53976"/>
    <w:rsid w:val="00E53AE5"/>
    <w:rsid w:val="00E53D35"/>
    <w:rsid w:val="00E53D48"/>
    <w:rsid w:val="00E53E22"/>
    <w:rsid w:val="00E541AA"/>
    <w:rsid w:val="00E54471"/>
    <w:rsid w:val="00E5447B"/>
    <w:rsid w:val="00E5456C"/>
    <w:rsid w:val="00E545DE"/>
    <w:rsid w:val="00E549AF"/>
    <w:rsid w:val="00E54A9E"/>
    <w:rsid w:val="00E54AEF"/>
    <w:rsid w:val="00E54AFE"/>
    <w:rsid w:val="00E54F6D"/>
    <w:rsid w:val="00E5503D"/>
    <w:rsid w:val="00E55097"/>
    <w:rsid w:val="00E55541"/>
    <w:rsid w:val="00E55591"/>
    <w:rsid w:val="00E559BB"/>
    <w:rsid w:val="00E55A04"/>
    <w:rsid w:val="00E55AA0"/>
    <w:rsid w:val="00E55B8E"/>
    <w:rsid w:val="00E55DBF"/>
    <w:rsid w:val="00E56094"/>
    <w:rsid w:val="00E5625D"/>
    <w:rsid w:val="00E569CA"/>
    <w:rsid w:val="00E56BB0"/>
    <w:rsid w:val="00E56C1D"/>
    <w:rsid w:val="00E56D3B"/>
    <w:rsid w:val="00E56D62"/>
    <w:rsid w:val="00E56E48"/>
    <w:rsid w:val="00E57026"/>
    <w:rsid w:val="00E57872"/>
    <w:rsid w:val="00E60275"/>
    <w:rsid w:val="00E602A6"/>
    <w:rsid w:val="00E60389"/>
    <w:rsid w:val="00E603B9"/>
    <w:rsid w:val="00E60757"/>
    <w:rsid w:val="00E60829"/>
    <w:rsid w:val="00E6083A"/>
    <w:rsid w:val="00E60A88"/>
    <w:rsid w:val="00E60B33"/>
    <w:rsid w:val="00E60C6A"/>
    <w:rsid w:val="00E60C6D"/>
    <w:rsid w:val="00E60CDC"/>
    <w:rsid w:val="00E60CF4"/>
    <w:rsid w:val="00E61084"/>
    <w:rsid w:val="00E610C0"/>
    <w:rsid w:val="00E61175"/>
    <w:rsid w:val="00E61454"/>
    <w:rsid w:val="00E6149E"/>
    <w:rsid w:val="00E614E4"/>
    <w:rsid w:val="00E61C39"/>
    <w:rsid w:val="00E61D57"/>
    <w:rsid w:val="00E61E94"/>
    <w:rsid w:val="00E61ED4"/>
    <w:rsid w:val="00E61F77"/>
    <w:rsid w:val="00E61FFB"/>
    <w:rsid w:val="00E62123"/>
    <w:rsid w:val="00E62129"/>
    <w:rsid w:val="00E62170"/>
    <w:rsid w:val="00E6242C"/>
    <w:rsid w:val="00E6265C"/>
    <w:rsid w:val="00E626BD"/>
    <w:rsid w:val="00E6287D"/>
    <w:rsid w:val="00E629CB"/>
    <w:rsid w:val="00E62AEE"/>
    <w:rsid w:val="00E62B54"/>
    <w:rsid w:val="00E62B6E"/>
    <w:rsid w:val="00E62B7A"/>
    <w:rsid w:val="00E62BB7"/>
    <w:rsid w:val="00E62C9D"/>
    <w:rsid w:val="00E62CDC"/>
    <w:rsid w:val="00E62DA1"/>
    <w:rsid w:val="00E62F4D"/>
    <w:rsid w:val="00E632AA"/>
    <w:rsid w:val="00E633D7"/>
    <w:rsid w:val="00E634D3"/>
    <w:rsid w:val="00E634DD"/>
    <w:rsid w:val="00E63543"/>
    <w:rsid w:val="00E638B7"/>
    <w:rsid w:val="00E6390F"/>
    <w:rsid w:val="00E63948"/>
    <w:rsid w:val="00E63A68"/>
    <w:rsid w:val="00E63E14"/>
    <w:rsid w:val="00E63EE0"/>
    <w:rsid w:val="00E64067"/>
    <w:rsid w:val="00E640BC"/>
    <w:rsid w:val="00E640BE"/>
    <w:rsid w:val="00E641D2"/>
    <w:rsid w:val="00E6431C"/>
    <w:rsid w:val="00E643C1"/>
    <w:rsid w:val="00E643C6"/>
    <w:rsid w:val="00E64434"/>
    <w:rsid w:val="00E644FD"/>
    <w:rsid w:val="00E645D3"/>
    <w:rsid w:val="00E64618"/>
    <w:rsid w:val="00E6473F"/>
    <w:rsid w:val="00E64E29"/>
    <w:rsid w:val="00E65196"/>
    <w:rsid w:val="00E6535A"/>
    <w:rsid w:val="00E655A6"/>
    <w:rsid w:val="00E6563F"/>
    <w:rsid w:val="00E659B6"/>
    <w:rsid w:val="00E65D6D"/>
    <w:rsid w:val="00E66033"/>
    <w:rsid w:val="00E66330"/>
    <w:rsid w:val="00E66391"/>
    <w:rsid w:val="00E66615"/>
    <w:rsid w:val="00E66740"/>
    <w:rsid w:val="00E66778"/>
    <w:rsid w:val="00E6688A"/>
    <w:rsid w:val="00E669A5"/>
    <w:rsid w:val="00E66A86"/>
    <w:rsid w:val="00E66BDA"/>
    <w:rsid w:val="00E66BFD"/>
    <w:rsid w:val="00E66D1D"/>
    <w:rsid w:val="00E66EC4"/>
    <w:rsid w:val="00E66F6D"/>
    <w:rsid w:val="00E670B3"/>
    <w:rsid w:val="00E670EC"/>
    <w:rsid w:val="00E672F0"/>
    <w:rsid w:val="00E673AE"/>
    <w:rsid w:val="00E673F1"/>
    <w:rsid w:val="00E67539"/>
    <w:rsid w:val="00E6757D"/>
    <w:rsid w:val="00E67710"/>
    <w:rsid w:val="00E679FE"/>
    <w:rsid w:val="00E67A51"/>
    <w:rsid w:val="00E67BB3"/>
    <w:rsid w:val="00E67D50"/>
    <w:rsid w:val="00E70107"/>
    <w:rsid w:val="00E7024D"/>
    <w:rsid w:val="00E70258"/>
    <w:rsid w:val="00E7039A"/>
    <w:rsid w:val="00E70631"/>
    <w:rsid w:val="00E70667"/>
    <w:rsid w:val="00E707C1"/>
    <w:rsid w:val="00E70AD8"/>
    <w:rsid w:val="00E70CB5"/>
    <w:rsid w:val="00E70F02"/>
    <w:rsid w:val="00E70F58"/>
    <w:rsid w:val="00E70F85"/>
    <w:rsid w:val="00E7107D"/>
    <w:rsid w:val="00E71293"/>
    <w:rsid w:val="00E713A0"/>
    <w:rsid w:val="00E71441"/>
    <w:rsid w:val="00E7149B"/>
    <w:rsid w:val="00E71567"/>
    <w:rsid w:val="00E715D0"/>
    <w:rsid w:val="00E7166E"/>
    <w:rsid w:val="00E7167A"/>
    <w:rsid w:val="00E7188C"/>
    <w:rsid w:val="00E71977"/>
    <w:rsid w:val="00E71A20"/>
    <w:rsid w:val="00E71B16"/>
    <w:rsid w:val="00E71B81"/>
    <w:rsid w:val="00E71CE9"/>
    <w:rsid w:val="00E71DC8"/>
    <w:rsid w:val="00E71E22"/>
    <w:rsid w:val="00E722B9"/>
    <w:rsid w:val="00E722CB"/>
    <w:rsid w:val="00E72375"/>
    <w:rsid w:val="00E724AD"/>
    <w:rsid w:val="00E727F5"/>
    <w:rsid w:val="00E728EB"/>
    <w:rsid w:val="00E72A86"/>
    <w:rsid w:val="00E72BEE"/>
    <w:rsid w:val="00E72E6D"/>
    <w:rsid w:val="00E72E7D"/>
    <w:rsid w:val="00E72FC7"/>
    <w:rsid w:val="00E730F3"/>
    <w:rsid w:val="00E7345D"/>
    <w:rsid w:val="00E7359C"/>
    <w:rsid w:val="00E735F7"/>
    <w:rsid w:val="00E73802"/>
    <w:rsid w:val="00E73833"/>
    <w:rsid w:val="00E738BE"/>
    <w:rsid w:val="00E7390B"/>
    <w:rsid w:val="00E7391F"/>
    <w:rsid w:val="00E73A62"/>
    <w:rsid w:val="00E73C57"/>
    <w:rsid w:val="00E73EEF"/>
    <w:rsid w:val="00E73FDD"/>
    <w:rsid w:val="00E74009"/>
    <w:rsid w:val="00E7410F"/>
    <w:rsid w:val="00E7411B"/>
    <w:rsid w:val="00E74326"/>
    <w:rsid w:val="00E7451A"/>
    <w:rsid w:val="00E746FA"/>
    <w:rsid w:val="00E74937"/>
    <w:rsid w:val="00E749DD"/>
    <w:rsid w:val="00E74A76"/>
    <w:rsid w:val="00E74AB0"/>
    <w:rsid w:val="00E74BDC"/>
    <w:rsid w:val="00E74C17"/>
    <w:rsid w:val="00E74D69"/>
    <w:rsid w:val="00E74DC6"/>
    <w:rsid w:val="00E74E12"/>
    <w:rsid w:val="00E74E54"/>
    <w:rsid w:val="00E74EFE"/>
    <w:rsid w:val="00E74F5C"/>
    <w:rsid w:val="00E7557D"/>
    <w:rsid w:val="00E755CF"/>
    <w:rsid w:val="00E756A6"/>
    <w:rsid w:val="00E75825"/>
    <w:rsid w:val="00E7587C"/>
    <w:rsid w:val="00E75A0F"/>
    <w:rsid w:val="00E75B5E"/>
    <w:rsid w:val="00E75C94"/>
    <w:rsid w:val="00E75D4B"/>
    <w:rsid w:val="00E75E10"/>
    <w:rsid w:val="00E75F8B"/>
    <w:rsid w:val="00E760FD"/>
    <w:rsid w:val="00E76243"/>
    <w:rsid w:val="00E763CE"/>
    <w:rsid w:val="00E76518"/>
    <w:rsid w:val="00E76671"/>
    <w:rsid w:val="00E76968"/>
    <w:rsid w:val="00E769CD"/>
    <w:rsid w:val="00E769D7"/>
    <w:rsid w:val="00E76C7B"/>
    <w:rsid w:val="00E76C99"/>
    <w:rsid w:val="00E76DA1"/>
    <w:rsid w:val="00E76E16"/>
    <w:rsid w:val="00E76E3A"/>
    <w:rsid w:val="00E76F82"/>
    <w:rsid w:val="00E7708F"/>
    <w:rsid w:val="00E770C1"/>
    <w:rsid w:val="00E771FF"/>
    <w:rsid w:val="00E7726C"/>
    <w:rsid w:val="00E77359"/>
    <w:rsid w:val="00E77817"/>
    <w:rsid w:val="00E77905"/>
    <w:rsid w:val="00E7794C"/>
    <w:rsid w:val="00E77BAD"/>
    <w:rsid w:val="00E77D4A"/>
    <w:rsid w:val="00E77ED7"/>
    <w:rsid w:val="00E77F77"/>
    <w:rsid w:val="00E8011C"/>
    <w:rsid w:val="00E8018E"/>
    <w:rsid w:val="00E802C6"/>
    <w:rsid w:val="00E8032C"/>
    <w:rsid w:val="00E80688"/>
    <w:rsid w:val="00E80732"/>
    <w:rsid w:val="00E80939"/>
    <w:rsid w:val="00E80CC7"/>
    <w:rsid w:val="00E80ECC"/>
    <w:rsid w:val="00E80FAD"/>
    <w:rsid w:val="00E8100A"/>
    <w:rsid w:val="00E81277"/>
    <w:rsid w:val="00E812C0"/>
    <w:rsid w:val="00E81642"/>
    <w:rsid w:val="00E8178F"/>
    <w:rsid w:val="00E81942"/>
    <w:rsid w:val="00E819DE"/>
    <w:rsid w:val="00E81AB3"/>
    <w:rsid w:val="00E81B90"/>
    <w:rsid w:val="00E81DC7"/>
    <w:rsid w:val="00E81E02"/>
    <w:rsid w:val="00E82054"/>
    <w:rsid w:val="00E82085"/>
    <w:rsid w:val="00E82281"/>
    <w:rsid w:val="00E82617"/>
    <w:rsid w:val="00E8289A"/>
    <w:rsid w:val="00E8295B"/>
    <w:rsid w:val="00E82C19"/>
    <w:rsid w:val="00E82E74"/>
    <w:rsid w:val="00E82F79"/>
    <w:rsid w:val="00E82FD8"/>
    <w:rsid w:val="00E83308"/>
    <w:rsid w:val="00E83482"/>
    <w:rsid w:val="00E83700"/>
    <w:rsid w:val="00E83846"/>
    <w:rsid w:val="00E8386D"/>
    <w:rsid w:val="00E838C6"/>
    <w:rsid w:val="00E83D54"/>
    <w:rsid w:val="00E83DCF"/>
    <w:rsid w:val="00E83F68"/>
    <w:rsid w:val="00E8407E"/>
    <w:rsid w:val="00E841ED"/>
    <w:rsid w:val="00E84226"/>
    <w:rsid w:val="00E843F4"/>
    <w:rsid w:val="00E84474"/>
    <w:rsid w:val="00E84675"/>
    <w:rsid w:val="00E848E6"/>
    <w:rsid w:val="00E84B16"/>
    <w:rsid w:val="00E84BD6"/>
    <w:rsid w:val="00E84C86"/>
    <w:rsid w:val="00E84D6E"/>
    <w:rsid w:val="00E84DA9"/>
    <w:rsid w:val="00E84E1E"/>
    <w:rsid w:val="00E84E36"/>
    <w:rsid w:val="00E84F5A"/>
    <w:rsid w:val="00E85095"/>
    <w:rsid w:val="00E853E8"/>
    <w:rsid w:val="00E8546A"/>
    <w:rsid w:val="00E85620"/>
    <w:rsid w:val="00E858C2"/>
    <w:rsid w:val="00E859F2"/>
    <w:rsid w:val="00E85AA8"/>
    <w:rsid w:val="00E85B2D"/>
    <w:rsid w:val="00E85B73"/>
    <w:rsid w:val="00E85B77"/>
    <w:rsid w:val="00E85CD1"/>
    <w:rsid w:val="00E85D3A"/>
    <w:rsid w:val="00E85EE6"/>
    <w:rsid w:val="00E85FD9"/>
    <w:rsid w:val="00E86055"/>
    <w:rsid w:val="00E860A4"/>
    <w:rsid w:val="00E86100"/>
    <w:rsid w:val="00E8612B"/>
    <w:rsid w:val="00E8628D"/>
    <w:rsid w:val="00E86530"/>
    <w:rsid w:val="00E86936"/>
    <w:rsid w:val="00E869A9"/>
    <w:rsid w:val="00E869F3"/>
    <w:rsid w:val="00E86A88"/>
    <w:rsid w:val="00E86F67"/>
    <w:rsid w:val="00E8707E"/>
    <w:rsid w:val="00E877E0"/>
    <w:rsid w:val="00E87AE9"/>
    <w:rsid w:val="00E87F94"/>
    <w:rsid w:val="00E87FC0"/>
    <w:rsid w:val="00E9004C"/>
    <w:rsid w:val="00E900BD"/>
    <w:rsid w:val="00E900E4"/>
    <w:rsid w:val="00E900EF"/>
    <w:rsid w:val="00E90650"/>
    <w:rsid w:val="00E90998"/>
    <w:rsid w:val="00E90A02"/>
    <w:rsid w:val="00E90CBC"/>
    <w:rsid w:val="00E90D0A"/>
    <w:rsid w:val="00E90F1F"/>
    <w:rsid w:val="00E9103E"/>
    <w:rsid w:val="00E9108F"/>
    <w:rsid w:val="00E9116D"/>
    <w:rsid w:val="00E912B7"/>
    <w:rsid w:val="00E91677"/>
    <w:rsid w:val="00E9173A"/>
    <w:rsid w:val="00E91864"/>
    <w:rsid w:val="00E918A0"/>
    <w:rsid w:val="00E91C5F"/>
    <w:rsid w:val="00E91D47"/>
    <w:rsid w:val="00E91D94"/>
    <w:rsid w:val="00E91FFD"/>
    <w:rsid w:val="00E9208C"/>
    <w:rsid w:val="00E92503"/>
    <w:rsid w:val="00E926CB"/>
    <w:rsid w:val="00E926F2"/>
    <w:rsid w:val="00E92A5B"/>
    <w:rsid w:val="00E92A98"/>
    <w:rsid w:val="00E92ADB"/>
    <w:rsid w:val="00E92B52"/>
    <w:rsid w:val="00E92B8E"/>
    <w:rsid w:val="00E92DD8"/>
    <w:rsid w:val="00E92DE9"/>
    <w:rsid w:val="00E92EBB"/>
    <w:rsid w:val="00E92F2A"/>
    <w:rsid w:val="00E932DA"/>
    <w:rsid w:val="00E933A8"/>
    <w:rsid w:val="00E93488"/>
    <w:rsid w:val="00E936B7"/>
    <w:rsid w:val="00E936BF"/>
    <w:rsid w:val="00E93B3C"/>
    <w:rsid w:val="00E93B8D"/>
    <w:rsid w:val="00E93C48"/>
    <w:rsid w:val="00E9413E"/>
    <w:rsid w:val="00E9466B"/>
    <w:rsid w:val="00E947E3"/>
    <w:rsid w:val="00E9492B"/>
    <w:rsid w:val="00E949D9"/>
    <w:rsid w:val="00E94D55"/>
    <w:rsid w:val="00E94E24"/>
    <w:rsid w:val="00E94F67"/>
    <w:rsid w:val="00E94F7E"/>
    <w:rsid w:val="00E95053"/>
    <w:rsid w:val="00E950BA"/>
    <w:rsid w:val="00E950DF"/>
    <w:rsid w:val="00E95161"/>
    <w:rsid w:val="00E9518C"/>
    <w:rsid w:val="00E95199"/>
    <w:rsid w:val="00E9519D"/>
    <w:rsid w:val="00E9521F"/>
    <w:rsid w:val="00E95222"/>
    <w:rsid w:val="00E953DA"/>
    <w:rsid w:val="00E9557F"/>
    <w:rsid w:val="00E95615"/>
    <w:rsid w:val="00E95653"/>
    <w:rsid w:val="00E95835"/>
    <w:rsid w:val="00E95928"/>
    <w:rsid w:val="00E9594E"/>
    <w:rsid w:val="00E9598E"/>
    <w:rsid w:val="00E959EA"/>
    <w:rsid w:val="00E95BB5"/>
    <w:rsid w:val="00E95C45"/>
    <w:rsid w:val="00E95E84"/>
    <w:rsid w:val="00E967B0"/>
    <w:rsid w:val="00E967C4"/>
    <w:rsid w:val="00E96831"/>
    <w:rsid w:val="00E96A0E"/>
    <w:rsid w:val="00E96AEB"/>
    <w:rsid w:val="00E96EA9"/>
    <w:rsid w:val="00E97362"/>
    <w:rsid w:val="00E9767C"/>
    <w:rsid w:val="00E97A29"/>
    <w:rsid w:val="00E97AA4"/>
    <w:rsid w:val="00E97AC6"/>
    <w:rsid w:val="00E97B01"/>
    <w:rsid w:val="00E97B59"/>
    <w:rsid w:val="00E97C1E"/>
    <w:rsid w:val="00E97C87"/>
    <w:rsid w:val="00E97DE8"/>
    <w:rsid w:val="00E97E5C"/>
    <w:rsid w:val="00EA01A4"/>
    <w:rsid w:val="00EA032B"/>
    <w:rsid w:val="00EA05E6"/>
    <w:rsid w:val="00EA0784"/>
    <w:rsid w:val="00EA07D2"/>
    <w:rsid w:val="00EA0A78"/>
    <w:rsid w:val="00EA0CC2"/>
    <w:rsid w:val="00EA0D9E"/>
    <w:rsid w:val="00EA0F7B"/>
    <w:rsid w:val="00EA1055"/>
    <w:rsid w:val="00EA10C8"/>
    <w:rsid w:val="00EA125C"/>
    <w:rsid w:val="00EA1317"/>
    <w:rsid w:val="00EA13C4"/>
    <w:rsid w:val="00EA13EF"/>
    <w:rsid w:val="00EA1438"/>
    <w:rsid w:val="00EA1507"/>
    <w:rsid w:val="00EA1577"/>
    <w:rsid w:val="00EA198F"/>
    <w:rsid w:val="00EA1B45"/>
    <w:rsid w:val="00EA1C01"/>
    <w:rsid w:val="00EA20B3"/>
    <w:rsid w:val="00EA24FD"/>
    <w:rsid w:val="00EA2541"/>
    <w:rsid w:val="00EA2574"/>
    <w:rsid w:val="00EA27CF"/>
    <w:rsid w:val="00EA2A8A"/>
    <w:rsid w:val="00EA2AAB"/>
    <w:rsid w:val="00EA2CB8"/>
    <w:rsid w:val="00EA2DD7"/>
    <w:rsid w:val="00EA2E61"/>
    <w:rsid w:val="00EA2E68"/>
    <w:rsid w:val="00EA30DB"/>
    <w:rsid w:val="00EA3441"/>
    <w:rsid w:val="00EA347D"/>
    <w:rsid w:val="00EA34C8"/>
    <w:rsid w:val="00EA37C0"/>
    <w:rsid w:val="00EA37D5"/>
    <w:rsid w:val="00EA3828"/>
    <w:rsid w:val="00EA38A3"/>
    <w:rsid w:val="00EA38FD"/>
    <w:rsid w:val="00EA3BB1"/>
    <w:rsid w:val="00EA3BB4"/>
    <w:rsid w:val="00EA3C15"/>
    <w:rsid w:val="00EA3D17"/>
    <w:rsid w:val="00EA3D45"/>
    <w:rsid w:val="00EA4024"/>
    <w:rsid w:val="00EA4095"/>
    <w:rsid w:val="00EA40D2"/>
    <w:rsid w:val="00EA42BA"/>
    <w:rsid w:val="00EA433D"/>
    <w:rsid w:val="00EA4541"/>
    <w:rsid w:val="00EA4612"/>
    <w:rsid w:val="00EA4710"/>
    <w:rsid w:val="00EA47EE"/>
    <w:rsid w:val="00EA4951"/>
    <w:rsid w:val="00EA4A23"/>
    <w:rsid w:val="00EA4AA9"/>
    <w:rsid w:val="00EA4BE1"/>
    <w:rsid w:val="00EA4D24"/>
    <w:rsid w:val="00EA4E21"/>
    <w:rsid w:val="00EA4F64"/>
    <w:rsid w:val="00EA5032"/>
    <w:rsid w:val="00EA50E2"/>
    <w:rsid w:val="00EA5141"/>
    <w:rsid w:val="00EA517B"/>
    <w:rsid w:val="00EA5352"/>
    <w:rsid w:val="00EA53AE"/>
    <w:rsid w:val="00EA53B9"/>
    <w:rsid w:val="00EA53D7"/>
    <w:rsid w:val="00EA54B6"/>
    <w:rsid w:val="00EA56D3"/>
    <w:rsid w:val="00EA57F4"/>
    <w:rsid w:val="00EA5820"/>
    <w:rsid w:val="00EA5909"/>
    <w:rsid w:val="00EA5954"/>
    <w:rsid w:val="00EA5E83"/>
    <w:rsid w:val="00EA5F79"/>
    <w:rsid w:val="00EA5FE1"/>
    <w:rsid w:val="00EA6304"/>
    <w:rsid w:val="00EA6517"/>
    <w:rsid w:val="00EA6540"/>
    <w:rsid w:val="00EA65A7"/>
    <w:rsid w:val="00EA66EC"/>
    <w:rsid w:val="00EA6774"/>
    <w:rsid w:val="00EA6B7C"/>
    <w:rsid w:val="00EA6C88"/>
    <w:rsid w:val="00EA6CEA"/>
    <w:rsid w:val="00EA6D27"/>
    <w:rsid w:val="00EA7022"/>
    <w:rsid w:val="00EA75AF"/>
    <w:rsid w:val="00EA7768"/>
    <w:rsid w:val="00EA780D"/>
    <w:rsid w:val="00EA782B"/>
    <w:rsid w:val="00EA78D3"/>
    <w:rsid w:val="00EA7900"/>
    <w:rsid w:val="00EA7A35"/>
    <w:rsid w:val="00EA7B8D"/>
    <w:rsid w:val="00EA7E9E"/>
    <w:rsid w:val="00EB0055"/>
    <w:rsid w:val="00EB0110"/>
    <w:rsid w:val="00EB0218"/>
    <w:rsid w:val="00EB0416"/>
    <w:rsid w:val="00EB047F"/>
    <w:rsid w:val="00EB0489"/>
    <w:rsid w:val="00EB0496"/>
    <w:rsid w:val="00EB058D"/>
    <w:rsid w:val="00EB09BA"/>
    <w:rsid w:val="00EB0A73"/>
    <w:rsid w:val="00EB0DBC"/>
    <w:rsid w:val="00EB0FEF"/>
    <w:rsid w:val="00EB1037"/>
    <w:rsid w:val="00EB12D7"/>
    <w:rsid w:val="00EB133C"/>
    <w:rsid w:val="00EB13C7"/>
    <w:rsid w:val="00EB1596"/>
    <w:rsid w:val="00EB16B5"/>
    <w:rsid w:val="00EB16FC"/>
    <w:rsid w:val="00EB1AED"/>
    <w:rsid w:val="00EB1CBE"/>
    <w:rsid w:val="00EB1D23"/>
    <w:rsid w:val="00EB1E25"/>
    <w:rsid w:val="00EB1E3E"/>
    <w:rsid w:val="00EB1EE2"/>
    <w:rsid w:val="00EB1F80"/>
    <w:rsid w:val="00EB1FBC"/>
    <w:rsid w:val="00EB21CD"/>
    <w:rsid w:val="00EB241A"/>
    <w:rsid w:val="00EB2575"/>
    <w:rsid w:val="00EB269E"/>
    <w:rsid w:val="00EB285D"/>
    <w:rsid w:val="00EB2A15"/>
    <w:rsid w:val="00EB2BD1"/>
    <w:rsid w:val="00EB2DCB"/>
    <w:rsid w:val="00EB2DD5"/>
    <w:rsid w:val="00EB2FBF"/>
    <w:rsid w:val="00EB30E0"/>
    <w:rsid w:val="00EB30EF"/>
    <w:rsid w:val="00EB30F6"/>
    <w:rsid w:val="00EB31E9"/>
    <w:rsid w:val="00EB3207"/>
    <w:rsid w:val="00EB3402"/>
    <w:rsid w:val="00EB3422"/>
    <w:rsid w:val="00EB36A7"/>
    <w:rsid w:val="00EB3845"/>
    <w:rsid w:val="00EB387D"/>
    <w:rsid w:val="00EB398C"/>
    <w:rsid w:val="00EB3BA6"/>
    <w:rsid w:val="00EB3D06"/>
    <w:rsid w:val="00EB3DE2"/>
    <w:rsid w:val="00EB3E32"/>
    <w:rsid w:val="00EB3F29"/>
    <w:rsid w:val="00EB44CE"/>
    <w:rsid w:val="00EB44F2"/>
    <w:rsid w:val="00EB45C9"/>
    <w:rsid w:val="00EB46F3"/>
    <w:rsid w:val="00EB4767"/>
    <w:rsid w:val="00EB4922"/>
    <w:rsid w:val="00EB492C"/>
    <w:rsid w:val="00EB4B3B"/>
    <w:rsid w:val="00EB4DED"/>
    <w:rsid w:val="00EB4E3D"/>
    <w:rsid w:val="00EB513E"/>
    <w:rsid w:val="00EB5157"/>
    <w:rsid w:val="00EB5163"/>
    <w:rsid w:val="00EB52B3"/>
    <w:rsid w:val="00EB52B9"/>
    <w:rsid w:val="00EB5424"/>
    <w:rsid w:val="00EB55BD"/>
    <w:rsid w:val="00EB5851"/>
    <w:rsid w:val="00EB5AB5"/>
    <w:rsid w:val="00EB5DCF"/>
    <w:rsid w:val="00EB611D"/>
    <w:rsid w:val="00EB62C7"/>
    <w:rsid w:val="00EB633E"/>
    <w:rsid w:val="00EB637B"/>
    <w:rsid w:val="00EB64BF"/>
    <w:rsid w:val="00EB64CD"/>
    <w:rsid w:val="00EB6627"/>
    <w:rsid w:val="00EB662F"/>
    <w:rsid w:val="00EB66A6"/>
    <w:rsid w:val="00EB6825"/>
    <w:rsid w:val="00EB689E"/>
    <w:rsid w:val="00EB697A"/>
    <w:rsid w:val="00EB6A6B"/>
    <w:rsid w:val="00EB6B36"/>
    <w:rsid w:val="00EB6C4C"/>
    <w:rsid w:val="00EB6C85"/>
    <w:rsid w:val="00EB6C9A"/>
    <w:rsid w:val="00EB6D99"/>
    <w:rsid w:val="00EB6DF9"/>
    <w:rsid w:val="00EB6F3B"/>
    <w:rsid w:val="00EB6FF2"/>
    <w:rsid w:val="00EB704D"/>
    <w:rsid w:val="00EB71D0"/>
    <w:rsid w:val="00EB72DF"/>
    <w:rsid w:val="00EB7493"/>
    <w:rsid w:val="00EB7735"/>
    <w:rsid w:val="00EB77F9"/>
    <w:rsid w:val="00EB78CF"/>
    <w:rsid w:val="00EB7C23"/>
    <w:rsid w:val="00EB7C34"/>
    <w:rsid w:val="00EB7ED0"/>
    <w:rsid w:val="00EC00AF"/>
    <w:rsid w:val="00EC027C"/>
    <w:rsid w:val="00EC03EB"/>
    <w:rsid w:val="00EC04D1"/>
    <w:rsid w:val="00EC0627"/>
    <w:rsid w:val="00EC068C"/>
    <w:rsid w:val="00EC0696"/>
    <w:rsid w:val="00EC07E9"/>
    <w:rsid w:val="00EC096F"/>
    <w:rsid w:val="00EC0B1D"/>
    <w:rsid w:val="00EC0CA0"/>
    <w:rsid w:val="00EC0DA7"/>
    <w:rsid w:val="00EC0E22"/>
    <w:rsid w:val="00EC10B7"/>
    <w:rsid w:val="00EC1154"/>
    <w:rsid w:val="00EC1184"/>
    <w:rsid w:val="00EC16AF"/>
    <w:rsid w:val="00EC1838"/>
    <w:rsid w:val="00EC1AB8"/>
    <w:rsid w:val="00EC1F07"/>
    <w:rsid w:val="00EC1F8A"/>
    <w:rsid w:val="00EC2041"/>
    <w:rsid w:val="00EC2058"/>
    <w:rsid w:val="00EC222F"/>
    <w:rsid w:val="00EC2400"/>
    <w:rsid w:val="00EC247B"/>
    <w:rsid w:val="00EC2C03"/>
    <w:rsid w:val="00EC31B5"/>
    <w:rsid w:val="00EC32BC"/>
    <w:rsid w:val="00EC3538"/>
    <w:rsid w:val="00EC355F"/>
    <w:rsid w:val="00EC35A7"/>
    <w:rsid w:val="00EC3820"/>
    <w:rsid w:val="00EC396F"/>
    <w:rsid w:val="00EC3991"/>
    <w:rsid w:val="00EC39DA"/>
    <w:rsid w:val="00EC40CF"/>
    <w:rsid w:val="00EC43EE"/>
    <w:rsid w:val="00EC445E"/>
    <w:rsid w:val="00EC445F"/>
    <w:rsid w:val="00EC4511"/>
    <w:rsid w:val="00EC4532"/>
    <w:rsid w:val="00EC4594"/>
    <w:rsid w:val="00EC466D"/>
    <w:rsid w:val="00EC48DC"/>
    <w:rsid w:val="00EC4AF0"/>
    <w:rsid w:val="00EC4C04"/>
    <w:rsid w:val="00EC4CF4"/>
    <w:rsid w:val="00EC4E23"/>
    <w:rsid w:val="00EC4E47"/>
    <w:rsid w:val="00EC4F93"/>
    <w:rsid w:val="00EC50BC"/>
    <w:rsid w:val="00EC50D8"/>
    <w:rsid w:val="00EC50DA"/>
    <w:rsid w:val="00EC50DB"/>
    <w:rsid w:val="00EC5440"/>
    <w:rsid w:val="00EC548E"/>
    <w:rsid w:val="00EC55DD"/>
    <w:rsid w:val="00EC572A"/>
    <w:rsid w:val="00EC5970"/>
    <w:rsid w:val="00EC5C91"/>
    <w:rsid w:val="00EC5CFF"/>
    <w:rsid w:val="00EC5E80"/>
    <w:rsid w:val="00EC64CB"/>
    <w:rsid w:val="00EC668E"/>
    <w:rsid w:val="00EC6792"/>
    <w:rsid w:val="00EC67B5"/>
    <w:rsid w:val="00EC6807"/>
    <w:rsid w:val="00EC685B"/>
    <w:rsid w:val="00EC69A5"/>
    <w:rsid w:val="00EC69F6"/>
    <w:rsid w:val="00EC6BB2"/>
    <w:rsid w:val="00EC6E8D"/>
    <w:rsid w:val="00EC7188"/>
    <w:rsid w:val="00EC7201"/>
    <w:rsid w:val="00EC7217"/>
    <w:rsid w:val="00EC736A"/>
    <w:rsid w:val="00EC7521"/>
    <w:rsid w:val="00EC7752"/>
    <w:rsid w:val="00EC7759"/>
    <w:rsid w:val="00EC7787"/>
    <w:rsid w:val="00EC7852"/>
    <w:rsid w:val="00EC7CCE"/>
    <w:rsid w:val="00EC7EEC"/>
    <w:rsid w:val="00EC7FB1"/>
    <w:rsid w:val="00ED010C"/>
    <w:rsid w:val="00ED03AE"/>
    <w:rsid w:val="00ED0425"/>
    <w:rsid w:val="00ED0758"/>
    <w:rsid w:val="00ED08AF"/>
    <w:rsid w:val="00ED09D0"/>
    <w:rsid w:val="00ED0A80"/>
    <w:rsid w:val="00ED0B8E"/>
    <w:rsid w:val="00ED0C07"/>
    <w:rsid w:val="00ED0E7F"/>
    <w:rsid w:val="00ED1112"/>
    <w:rsid w:val="00ED1A44"/>
    <w:rsid w:val="00ED1BAA"/>
    <w:rsid w:val="00ED1DB6"/>
    <w:rsid w:val="00ED1DD8"/>
    <w:rsid w:val="00ED2271"/>
    <w:rsid w:val="00ED249F"/>
    <w:rsid w:val="00ED26B5"/>
    <w:rsid w:val="00ED29E4"/>
    <w:rsid w:val="00ED2BC8"/>
    <w:rsid w:val="00ED2DA7"/>
    <w:rsid w:val="00ED309E"/>
    <w:rsid w:val="00ED3117"/>
    <w:rsid w:val="00ED318F"/>
    <w:rsid w:val="00ED32E3"/>
    <w:rsid w:val="00ED3427"/>
    <w:rsid w:val="00ED39A1"/>
    <w:rsid w:val="00ED3AD9"/>
    <w:rsid w:val="00ED3B42"/>
    <w:rsid w:val="00ED3B60"/>
    <w:rsid w:val="00ED3CFD"/>
    <w:rsid w:val="00ED4146"/>
    <w:rsid w:val="00ED41C1"/>
    <w:rsid w:val="00ED45CE"/>
    <w:rsid w:val="00ED47D0"/>
    <w:rsid w:val="00ED47E8"/>
    <w:rsid w:val="00ED48FE"/>
    <w:rsid w:val="00ED4BA7"/>
    <w:rsid w:val="00ED4C9A"/>
    <w:rsid w:val="00ED4D11"/>
    <w:rsid w:val="00ED4DE9"/>
    <w:rsid w:val="00ED5150"/>
    <w:rsid w:val="00ED562C"/>
    <w:rsid w:val="00ED56B2"/>
    <w:rsid w:val="00ED56CA"/>
    <w:rsid w:val="00ED57A2"/>
    <w:rsid w:val="00ED5A41"/>
    <w:rsid w:val="00ED5D2F"/>
    <w:rsid w:val="00ED5EA2"/>
    <w:rsid w:val="00ED5F6E"/>
    <w:rsid w:val="00ED635D"/>
    <w:rsid w:val="00ED67CA"/>
    <w:rsid w:val="00ED67F6"/>
    <w:rsid w:val="00ED69E7"/>
    <w:rsid w:val="00ED6A23"/>
    <w:rsid w:val="00ED6A72"/>
    <w:rsid w:val="00ED6D22"/>
    <w:rsid w:val="00ED708D"/>
    <w:rsid w:val="00ED72A0"/>
    <w:rsid w:val="00ED74BD"/>
    <w:rsid w:val="00ED7667"/>
    <w:rsid w:val="00ED78B0"/>
    <w:rsid w:val="00ED78D2"/>
    <w:rsid w:val="00ED7D3B"/>
    <w:rsid w:val="00ED7D86"/>
    <w:rsid w:val="00EE01A9"/>
    <w:rsid w:val="00EE0408"/>
    <w:rsid w:val="00EE044E"/>
    <w:rsid w:val="00EE0464"/>
    <w:rsid w:val="00EE0466"/>
    <w:rsid w:val="00EE04F0"/>
    <w:rsid w:val="00EE052E"/>
    <w:rsid w:val="00EE056E"/>
    <w:rsid w:val="00EE0693"/>
    <w:rsid w:val="00EE0A56"/>
    <w:rsid w:val="00EE0A98"/>
    <w:rsid w:val="00EE0AE4"/>
    <w:rsid w:val="00EE0B3D"/>
    <w:rsid w:val="00EE0B84"/>
    <w:rsid w:val="00EE0D84"/>
    <w:rsid w:val="00EE0DC5"/>
    <w:rsid w:val="00EE10CC"/>
    <w:rsid w:val="00EE10DF"/>
    <w:rsid w:val="00EE1372"/>
    <w:rsid w:val="00EE15B2"/>
    <w:rsid w:val="00EE170D"/>
    <w:rsid w:val="00EE1722"/>
    <w:rsid w:val="00EE1837"/>
    <w:rsid w:val="00EE1844"/>
    <w:rsid w:val="00EE19B0"/>
    <w:rsid w:val="00EE19FC"/>
    <w:rsid w:val="00EE1A24"/>
    <w:rsid w:val="00EE1E45"/>
    <w:rsid w:val="00EE1E48"/>
    <w:rsid w:val="00EE1F5A"/>
    <w:rsid w:val="00EE1FAC"/>
    <w:rsid w:val="00EE1FAF"/>
    <w:rsid w:val="00EE22F0"/>
    <w:rsid w:val="00EE2563"/>
    <w:rsid w:val="00EE2836"/>
    <w:rsid w:val="00EE293D"/>
    <w:rsid w:val="00EE2B4F"/>
    <w:rsid w:val="00EE2B6C"/>
    <w:rsid w:val="00EE2CD3"/>
    <w:rsid w:val="00EE2DC5"/>
    <w:rsid w:val="00EE2E3C"/>
    <w:rsid w:val="00EE2E6D"/>
    <w:rsid w:val="00EE30D5"/>
    <w:rsid w:val="00EE3150"/>
    <w:rsid w:val="00EE32A2"/>
    <w:rsid w:val="00EE32DC"/>
    <w:rsid w:val="00EE3398"/>
    <w:rsid w:val="00EE33CC"/>
    <w:rsid w:val="00EE352D"/>
    <w:rsid w:val="00EE3753"/>
    <w:rsid w:val="00EE382A"/>
    <w:rsid w:val="00EE38FF"/>
    <w:rsid w:val="00EE39B1"/>
    <w:rsid w:val="00EE39E9"/>
    <w:rsid w:val="00EE3C1A"/>
    <w:rsid w:val="00EE3D3B"/>
    <w:rsid w:val="00EE3F2B"/>
    <w:rsid w:val="00EE4650"/>
    <w:rsid w:val="00EE468B"/>
    <w:rsid w:val="00EE4756"/>
    <w:rsid w:val="00EE49CC"/>
    <w:rsid w:val="00EE4A85"/>
    <w:rsid w:val="00EE4AA2"/>
    <w:rsid w:val="00EE4BCE"/>
    <w:rsid w:val="00EE4C6F"/>
    <w:rsid w:val="00EE4ED7"/>
    <w:rsid w:val="00EE4F23"/>
    <w:rsid w:val="00EE521C"/>
    <w:rsid w:val="00EE544D"/>
    <w:rsid w:val="00EE57C6"/>
    <w:rsid w:val="00EE5939"/>
    <w:rsid w:val="00EE5B49"/>
    <w:rsid w:val="00EE5C01"/>
    <w:rsid w:val="00EE5C83"/>
    <w:rsid w:val="00EE5CD5"/>
    <w:rsid w:val="00EE5EF8"/>
    <w:rsid w:val="00EE5F7E"/>
    <w:rsid w:val="00EE621B"/>
    <w:rsid w:val="00EE6289"/>
    <w:rsid w:val="00EE649C"/>
    <w:rsid w:val="00EE6500"/>
    <w:rsid w:val="00EE65C0"/>
    <w:rsid w:val="00EE6622"/>
    <w:rsid w:val="00EE6661"/>
    <w:rsid w:val="00EE68AA"/>
    <w:rsid w:val="00EE6F9D"/>
    <w:rsid w:val="00EE7140"/>
    <w:rsid w:val="00EE7231"/>
    <w:rsid w:val="00EE734C"/>
    <w:rsid w:val="00EE73F9"/>
    <w:rsid w:val="00EE7478"/>
    <w:rsid w:val="00EE76D3"/>
    <w:rsid w:val="00EE7C38"/>
    <w:rsid w:val="00EE7D23"/>
    <w:rsid w:val="00EE7DD5"/>
    <w:rsid w:val="00EF002A"/>
    <w:rsid w:val="00EF0050"/>
    <w:rsid w:val="00EF026C"/>
    <w:rsid w:val="00EF0576"/>
    <w:rsid w:val="00EF0595"/>
    <w:rsid w:val="00EF0724"/>
    <w:rsid w:val="00EF0780"/>
    <w:rsid w:val="00EF08B1"/>
    <w:rsid w:val="00EF094E"/>
    <w:rsid w:val="00EF0B8F"/>
    <w:rsid w:val="00EF0D0B"/>
    <w:rsid w:val="00EF0D34"/>
    <w:rsid w:val="00EF0EE2"/>
    <w:rsid w:val="00EF0F6D"/>
    <w:rsid w:val="00EF11B2"/>
    <w:rsid w:val="00EF138E"/>
    <w:rsid w:val="00EF1751"/>
    <w:rsid w:val="00EF193A"/>
    <w:rsid w:val="00EF1979"/>
    <w:rsid w:val="00EF1A68"/>
    <w:rsid w:val="00EF1AD1"/>
    <w:rsid w:val="00EF1AEA"/>
    <w:rsid w:val="00EF1BBF"/>
    <w:rsid w:val="00EF1BC7"/>
    <w:rsid w:val="00EF1D5D"/>
    <w:rsid w:val="00EF1E9C"/>
    <w:rsid w:val="00EF2000"/>
    <w:rsid w:val="00EF2156"/>
    <w:rsid w:val="00EF225B"/>
    <w:rsid w:val="00EF234F"/>
    <w:rsid w:val="00EF2495"/>
    <w:rsid w:val="00EF2514"/>
    <w:rsid w:val="00EF26B5"/>
    <w:rsid w:val="00EF270D"/>
    <w:rsid w:val="00EF2A2F"/>
    <w:rsid w:val="00EF2AA0"/>
    <w:rsid w:val="00EF2B43"/>
    <w:rsid w:val="00EF2EED"/>
    <w:rsid w:val="00EF3024"/>
    <w:rsid w:val="00EF323D"/>
    <w:rsid w:val="00EF32BA"/>
    <w:rsid w:val="00EF3423"/>
    <w:rsid w:val="00EF3866"/>
    <w:rsid w:val="00EF3A35"/>
    <w:rsid w:val="00EF3A6C"/>
    <w:rsid w:val="00EF3D52"/>
    <w:rsid w:val="00EF3D9E"/>
    <w:rsid w:val="00EF3F77"/>
    <w:rsid w:val="00EF436A"/>
    <w:rsid w:val="00EF4466"/>
    <w:rsid w:val="00EF44D2"/>
    <w:rsid w:val="00EF44D7"/>
    <w:rsid w:val="00EF46AA"/>
    <w:rsid w:val="00EF4749"/>
    <w:rsid w:val="00EF47B8"/>
    <w:rsid w:val="00EF47E8"/>
    <w:rsid w:val="00EF490F"/>
    <w:rsid w:val="00EF4B9A"/>
    <w:rsid w:val="00EF4BB5"/>
    <w:rsid w:val="00EF4BC9"/>
    <w:rsid w:val="00EF4CD0"/>
    <w:rsid w:val="00EF4E20"/>
    <w:rsid w:val="00EF4F0F"/>
    <w:rsid w:val="00EF5036"/>
    <w:rsid w:val="00EF5043"/>
    <w:rsid w:val="00EF5073"/>
    <w:rsid w:val="00EF50D1"/>
    <w:rsid w:val="00EF51F1"/>
    <w:rsid w:val="00EF52E1"/>
    <w:rsid w:val="00EF54B0"/>
    <w:rsid w:val="00EF565D"/>
    <w:rsid w:val="00EF5B46"/>
    <w:rsid w:val="00EF5CA3"/>
    <w:rsid w:val="00EF5E92"/>
    <w:rsid w:val="00EF5F78"/>
    <w:rsid w:val="00EF5FAD"/>
    <w:rsid w:val="00EF6098"/>
    <w:rsid w:val="00EF617A"/>
    <w:rsid w:val="00EF6200"/>
    <w:rsid w:val="00EF626C"/>
    <w:rsid w:val="00EF6665"/>
    <w:rsid w:val="00EF673E"/>
    <w:rsid w:val="00EF706A"/>
    <w:rsid w:val="00EF70C8"/>
    <w:rsid w:val="00EF716D"/>
    <w:rsid w:val="00EF71AC"/>
    <w:rsid w:val="00EF728C"/>
    <w:rsid w:val="00EF73DC"/>
    <w:rsid w:val="00EF750A"/>
    <w:rsid w:val="00EF75CA"/>
    <w:rsid w:val="00EF75DE"/>
    <w:rsid w:val="00EF7857"/>
    <w:rsid w:val="00EF7885"/>
    <w:rsid w:val="00EF7B73"/>
    <w:rsid w:val="00EF7CE5"/>
    <w:rsid w:val="00EF7D98"/>
    <w:rsid w:val="00EF7FDB"/>
    <w:rsid w:val="00F00072"/>
    <w:rsid w:val="00F000AB"/>
    <w:rsid w:val="00F003C4"/>
    <w:rsid w:val="00F00559"/>
    <w:rsid w:val="00F007CF"/>
    <w:rsid w:val="00F008BB"/>
    <w:rsid w:val="00F00B45"/>
    <w:rsid w:val="00F00D64"/>
    <w:rsid w:val="00F00E2A"/>
    <w:rsid w:val="00F01032"/>
    <w:rsid w:val="00F011B5"/>
    <w:rsid w:val="00F011E1"/>
    <w:rsid w:val="00F011FD"/>
    <w:rsid w:val="00F01581"/>
    <w:rsid w:val="00F016C6"/>
    <w:rsid w:val="00F01A79"/>
    <w:rsid w:val="00F01C29"/>
    <w:rsid w:val="00F01E13"/>
    <w:rsid w:val="00F021EC"/>
    <w:rsid w:val="00F02273"/>
    <w:rsid w:val="00F0232F"/>
    <w:rsid w:val="00F024EF"/>
    <w:rsid w:val="00F02591"/>
    <w:rsid w:val="00F025F9"/>
    <w:rsid w:val="00F02688"/>
    <w:rsid w:val="00F029C1"/>
    <w:rsid w:val="00F02B0B"/>
    <w:rsid w:val="00F02BCC"/>
    <w:rsid w:val="00F02E6C"/>
    <w:rsid w:val="00F02FF7"/>
    <w:rsid w:val="00F03053"/>
    <w:rsid w:val="00F030F9"/>
    <w:rsid w:val="00F03207"/>
    <w:rsid w:val="00F03233"/>
    <w:rsid w:val="00F034FF"/>
    <w:rsid w:val="00F035AF"/>
    <w:rsid w:val="00F03684"/>
    <w:rsid w:val="00F0370B"/>
    <w:rsid w:val="00F0386F"/>
    <w:rsid w:val="00F03A94"/>
    <w:rsid w:val="00F03B96"/>
    <w:rsid w:val="00F03D1F"/>
    <w:rsid w:val="00F03FF7"/>
    <w:rsid w:val="00F0406F"/>
    <w:rsid w:val="00F041C1"/>
    <w:rsid w:val="00F042EC"/>
    <w:rsid w:val="00F044C7"/>
    <w:rsid w:val="00F045B8"/>
    <w:rsid w:val="00F0461B"/>
    <w:rsid w:val="00F04894"/>
    <w:rsid w:val="00F04BF3"/>
    <w:rsid w:val="00F04CA4"/>
    <w:rsid w:val="00F04E05"/>
    <w:rsid w:val="00F04EE6"/>
    <w:rsid w:val="00F04EFF"/>
    <w:rsid w:val="00F0539F"/>
    <w:rsid w:val="00F053F4"/>
    <w:rsid w:val="00F05437"/>
    <w:rsid w:val="00F05462"/>
    <w:rsid w:val="00F05550"/>
    <w:rsid w:val="00F05581"/>
    <w:rsid w:val="00F05646"/>
    <w:rsid w:val="00F057C9"/>
    <w:rsid w:val="00F05B4A"/>
    <w:rsid w:val="00F05C49"/>
    <w:rsid w:val="00F05C63"/>
    <w:rsid w:val="00F05C78"/>
    <w:rsid w:val="00F05DD3"/>
    <w:rsid w:val="00F05EE9"/>
    <w:rsid w:val="00F05F0C"/>
    <w:rsid w:val="00F0611F"/>
    <w:rsid w:val="00F06389"/>
    <w:rsid w:val="00F063B3"/>
    <w:rsid w:val="00F06657"/>
    <w:rsid w:val="00F066D6"/>
    <w:rsid w:val="00F0674B"/>
    <w:rsid w:val="00F06837"/>
    <w:rsid w:val="00F06B1F"/>
    <w:rsid w:val="00F06B61"/>
    <w:rsid w:val="00F06B63"/>
    <w:rsid w:val="00F06B65"/>
    <w:rsid w:val="00F06BB4"/>
    <w:rsid w:val="00F06E52"/>
    <w:rsid w:val="00F07086"/>
    <w:rsid w:val="00F07219"/>
    <w:rsid w:val="00F07574"/>
    <w:rsid w:val="00F076D0"/>
    <w:rsid w:val="00F07782"/>
    <w:rsid w:val="00F079B3"/>
    <w:rsid w:val="00F07A98"/>
    <w:rsid w:val="00F07C54"/>
    <w:rsid w:val="00F07CD7"/>
    <w:rsid w:val="00F07D49"/>
    <w:rsid w:val="00F07D9E"/>
    <w:rsid w:val="00F07E99"/>
    <w:rsid w:val="00F07F1D"/>
    <w:rsid w:val="00F102B0"/>
    <w:rsid w:val="00F105BB"/>
    <w:rsid w:val="00F10632"/>
    <w:rsid w:val="00F108C5"/>
    <w:rsid w:val="00F10A07"/>
    <w:rsid w:val="00F10C07"/>
    <w:rsid w:val="00F10C52"/>
    <w:rsid w:val="00F10CD1"/>
    <w:rsid w:val="00F10ECF"/>
    <w:rsid w:val="00F10F29"/>
    <w:rsid w:val="00F10F2A"/>
    <w:rsid w:val="00F10F9C"/>
    <w:rsid w:val="00F11527"/>
    <w:rsid w:val="00F117B8"/>
    <w:rsid w:val="00F11852"/>
    <w:rsid w:val="00F11899"/>
    <w:rsid w:val="00F119F2"/>
    <w:rsid w:val="00F12089"/>
    <w:rsid w:val="00F12186"/>
    <w:rsid w:val="00F12273"/>
    <w:rsid w:val="00F1229C"/>
    <w:rsid w:val="00F122BF"/>
    <w:rsid w:val="00F1257E"/>
    <w:rsid w:val="00F125E9"/>
    <w:rsid w:val="00F12702"/>
    <w:rsid w:val="00F127BC"/>
    <w:rsid w:val="00F129D6"/>
    <w:rsid w:val="00F12C6E"/>
    <w:rsid w:val="00F12DA0"/>
    <w:rsid w:val="00F1303A"/>
    <w:rsid w:val="00F13068"/>
    <w:rsid w:val="00F131A7"/>
    <w:rsid w:val="00F1325F"/>
    <w:rsid w:val="00F13506"/>
    <w:rsid w:val="00F1355B"/>
    <w:rsid w:val="00F1372B"/>
    <w:rsid w:val="00F1373B"/>
    <w:rsid w:val="00F13741"/>
    <w:rsid w:val="00F13776"/>
    <w:rsid w:val="00F13B15"/>
    <w:rsid w:val="00F13BD3"/>
    <w:rsid w:val="00F13C72"/>
    <w:rsid w:val="00F13D2E"/>
    <w:rsid w:val="00F13E4D"/>
    <w:rsid w:val="00F13E68"/>
    <w:rsid w:val="00F13FBE"/>
    <w:rsid w:val="00F13FE6"/>
    <w:rsid w:val="00F14128"/>
    <w:rsid w:val="00F1436A"/>
    <w:rsid w:val="00F1452A"/>
    <w:rsid w:val="00F1464E"/>
    <w:rsid w:val="00F146DB"/>
    <w:rsid w:val="00F14A4D"/>
    <w:rsid w:val="00F14ABD"/>
    <w:rsid w:val="00F14CC6"/>
    <w:rsid w:val="00F14FB2"/>
    <w:rsid w:val="00F15086"/>
    <w:rsid w:val="00F15151"/>
    <w:rsid w:val="00F151D2"/>
    <w:rsid w:val="00F152F9"/>
    <w:rsid w:val="00F15628"/>
    <w:rsid w:val="00F1567B"/>
    <w:rsid w:val="00F156A7"/>
    <w:rsid w:val="00F1572E"/>
    <w:rsid w:val="00F158F0"/>
    <w:rsid w:val="00F15A57"/>
    <w:rsid w:val="00F15AB5"/>
    <w:rsid w:val="00F15C64"/>
    <w:rsid w:val="00F15DAD"/>
    <w:rsid w:val="00F15E60"/>
    <w:rsid w:val="00F1641D"/>
    <w:rsid w:val="00F1687A"/>
    <w:rsid w:val="00F168A7"/>
    <w:rsid w:val="00F169A9"/>
    <w:rsid w:val="00F169B3"/>
    <w:rsid w:val="00F16C21"/>
    <w:rsid w:val="00F1702B"/>
    <w:rsid w:val="00F17176"/>
    <w:rsid w:val="00F1721F"/>
    <w:rsid w:val="00F173C4"/>
    <w:rsid w:val="00F17689"/>
    <w:rsid w:val="00F177B0"/>
    <w:rsid w:val="00F17AC7"/>
    <w:rsid w:val="00F17BCA"/>
    <w:rsid w:val="00F17D37"/>
    <w:rsid w:val="00F17FF5"/>
    <w:rsid w:val="00F20026"/>
    <w:rsid w:val="00F20041"/>
    <w:rsid w:val="00F2011A"/>
    <w:rsid w:val="00F201F0"/>
    <w:rsid w:val="00F206F4"/>
    <w:rsid w:val="00F20A23"/>
    <w:rsid w:val="00F20A76"/>
    <w:rsid w:val="00F20C95"/>
    <w:rsid w:val="00F20D94"/>
    <w:rsid w:val="00F20E43"/>
    <w:rsid w:val="00F211DA"/>
    <w:rsid w:val="00F2120B"/>
    <w:rsid w:val="00F212CE"/>
    <w:rsid w:val="00F213E7"/>
    <w:rsid w:val="00F21507"/>
    <w:rsid w:val="00F21590"/>
    <w:rsid w:val="00F2159E"/>
    <w:rsid w:val="00F216DD"/>
    <w:rsid w:val="00F2190D"/>
    <w:rsid w:val="00F219B2"/>
    <w:rsid w:val="00F21B97"/>
    <w:rsid w:val="00F21C3E"/>
    <w:rsid w:val="00F21C99"/>
    <w:rsid w:val="00F21E38"/>
    <w:rsid w:val="00F21EF4"/>
    <w:rsid w:val="00F21F19"/>
    <w:rsid w:val="00F222DF"/>
    <w:rsid w:val="00F22328"/>
    <w:rsid w:val="00F225FC"/>
    <w:rsid w:val="00F2260A"/>
    <w:rsid w:val="00F22903"/>
    <w:rsid w:val="00F22934"/>
    <w:rsid w:val="00F22975"/>
    <w:rsid w:val="00F22A68"/>
    <w:rsid w:val="00F23138"/>
    <w:rsid w:val="00F2316D"/>
    <w:rsid w:val="00F23248"/>
    <w:rsid w:val="00F232D0"/>
    <w:rsid w:val="00F235D2"/>
    <w:rsid w:val="00F23606"/>
    <w:rsid w:val="00F236A4"/>
    <w:rsid w:val="00F23731"/>
    <w:rsid w:val="00F238E1"/>
    <w:rsid w:val="00F23A3C"/>
    <w:rsid w:val="00F23A9D"/>
    <w:rsid w:val="00F23C2B"/>
    <w:rsid w:val="00F23CF7"/>
    <w:rsid w:val="00F24387"/>
    <w:rsid w:val="00F244D2"/>
    <w:rsid w:val="00F2465F"/>
    <w:rsid w:val="00F24694"/>
    <w:rsid w:val="00F246FA"/>
    <w:rsid w:val="00F247AF"/>
    <w:rsid w:val="00F2499A"/>
    <w:rsid w:val="00F24D29"/>
    <w:rsid w:val="00F24FBE"/>
    <w:rsid w:val="00F2521D"/>
    <w:rsid w:val="00F25757"/>
    <w:rsid w:val="00F259B4"/>
    <w:rsid w:val="00F259B8"/>
    <w:rsid w:val="00F259F8"/>
    <w:rsid w:val="00F25BBE"/>
    <w:rsid w:val="00F25BFB"/>
    <w:rsid w:val="00F25C7B"/>
    <w:rsid w:val="00F26138"/>
    <w:rsid w:val="00F26195"/>
    <w:rsid w:val="00F262DD"/>
    <w:rsid w:val="00F268B8"/>
    <w:rsid w:val="00F269E1"/>
    <w:rsid w:val="00F26A8D"/>
    <w:rsid w:val="00F26AA8"/>
    <w:rsid w:val="00F26CE1"/>
    <w:rsid w:val="00F27092"/>
    <w:rsid w:val="00F27107"/>
    <w:rsid w:val="00F2742B"/>
    <w:rsid w:val="00F274FB"/>
    <w:rsid w:val="00F275AE"/>
    <w:rsid w:val="00F2761F"/>
    <w:rsid w:val="00F2763F"/>
    <w:rsid w:val="00F2774F"/>
    <w:rsid w:val="00F277AD"/>
    <w:rsid w:val="00F277D4"/>
    <w:rsid w:val="00F27AAD"/>
    <w:rsid w:val="00F27B69"/>
    <w:rsid w:val="00F27BAB"/>
    <w:rsid w:val="00F27CD6"/>
    <w:rsid w:val="00F27D97"/>
    <w:rsid w:val="00F27E59"/>
    <w:rsid w:val="00F27FAE"/>
    <w:rsid w:val="00F27FD6"/>
    <w:rsid w:val="00F30095"/>
    <w:rsid w:val="00F305D1"/>
    <w:rsid w:val="00F30697"/>
    <w:rsid w:val="00F30962"/>
    <w:rsid w:val="00F30A32"/>
    <w:rsid w:val="00F30E8D"/>
    <w:rsid w:val="00F31062"/>
    <w:rsid w:val="00F3198E"/>
    <w:rsid w:val="00F31D82"/>
    <w:rsid w:val="00F31EE4"/>
    <w:rsid w:val="00F3200A"/>
    <w:rsid w:val="00F3204B"/>
    <w:rsid w:val="00F3205A"/>
    <w:rsid w:val="00F323FA"/>
    <w:rsid w:val="00F32484"/>
    <w:rsid w:val="00F32529"/>
    <w:rsid w:val="00F32808"/>
    <w:rsid w:val="00F32913"/>
    <w:rsid w:val="00F32CDD"/>
    <w:rsid w:val="00F32E17"/>
    <w:rsid w:val="00F32EC6"/>
    <w:rsid w:val="00F32F72"/>
    <w:rsid w:val="00F33087"/>
    <w:rsid w:val="00F3308F"/>
    <w:rsid w:val="00F33299"/>
    <w:rsid w:val="00F332A5"/>
    <w:rsid w:val="00F335B5"/>
    <w:rsid w:val="00F33621"/>
    <w:rsid w:val="00F3369E"/>
    <w:rsid w:val="00F3370D"/>
    <w:rsid w:val="00F33744"/>
    <w:rsid w:val="00F3380A"/>
    <w:rsid w:val="00F33832"/>
    <w:rsid w:val="00F33DDD"/>
    <w:rsid w:val="00F34209"/>
    <w:rsid w:val="00F342AB"/>
    <w:rsid w:val="00F3450E"/>
    <w:rsid w:val="00F3470A"/>
    <w:rsid w:val="00F347BA"/>
    <w:rsid w:val="00F34835"/>
    <w:rsid w:val="00F3485C"/>
    <w:rsid w:val="00F348A3"/>
    <w:rsid w:val="00F348C7"/>
    <w:rsid w:val="00F34B84"/>
    <w:rsid w:val="00F34C18"/>
    <w:rsid w:val="00F34FE2"/>
    <w:rsid w:val="00F3509F"/>
    <w:rsid w:val="00F3530C"/>
    <w:rsid w:val="00F3531D"/>
    <w:rsid w:val="00F3533D"/>
    <w:rsid w:val="00F354D2"/>
    <w:rsid w:val="00F3557C"/>
    <w:rsid w:val="00F3561A"/>
    <w:rsid w:val="00F356A6"/>
    <w:rsid w:val="00F3586D"/>
    <w:rsid w:val="00F35AF8"/>
    <w:rsid w:val="00F35B03"/>
    <w:rsid w:val="00F35DE1"/>
    <w:rsid w:val="00F35DF2"/>
    <w:rsid w:val="00F35E0F"/>
    <w:rsid w:val="00F35E81"/>
    <w:rsid w:val="00F35FC3"/>
    <w:rsid w:val="00F36043"/>
    <w:rsid w:val="00F3615B"/>
    <w:rsid w:val="00F361B2"/>
    <w:rsid w:val="00F36212"/>
    <w:rsid w:val="00F36403"/>
    <w:rsid w:val="00F364B3"/>
    <w:rsid w:val="00F36882"/>
    <w:rsid w:val="00F36AAB"/>
    <w:rsid w:val="00F36B06"/>
    <w:rsid w:val="00F36B8B"/>
    <w:rsid w:val="00F36C33"/>
    <w:rsid w:val="00F36DEE"/>
    <w:rsid w:val="00F37096"/>
    <w:rsid w:val="00F370B8"/>
    <w:rsid w:val="00F371C5"/>
    <w:rsid w:val="00F37236"/>
    <w:rsid w:val="00F3730E"/>
    <w:rsid w:val="00F37589"/>
    <w:rsid w:val="00F3794F"/>
    <w:rsid w:val="00F37B68"/>
    <w:rsid w:val="00F37BE2"/>
    <w:rsid w:val="00F37CEE"/>
    <w:rsid w:val="00F37D73"/>
    <w:rsid w:val="00F37F40"/>
    <w:rsid w:val="00F400F9"/>
    <w:rsid w:val="00F40477"/>
    <w:rsid w:val="00F40AC4"/>
    <w:rsid w:val="00F40B01"/>
    <w:rsid w:val="00F40B43"/>
    <w:rsid w:val="00F40B51"/>
    <w:rsid w:val="00F40D4F"/>
    <w:rsid w:val="00F40EF4"/>
    <w:rsid w:val="00F40F39"/>
    <w:rsid w:val="00F40F58"/>
    <w:rsid w:val="00F41098"/>
    <w:rsid w:val="00F41401"/>
    <w:rsid w:val="00F41532"/>
    <w:rsid w:val="00F415E4"/>
    <w:rsid w:val="00F4176F"/>
    <w:rsid w:val="00F418AC"/>
    <w:rsid w:val="00F41922"/>
    <w:rsid w:val="00F41988"/>
    <w:rsid w:val="00F41B96"/>
    <w:rsid w:val="00F41C35"/>
    <w:rsid w:val="00F41DCB"/>
    <w:rsid w:val="00F41EAD"/>
    <w:rsid w:val="00F42626"/>
    <w:rsid w:val="00F4263D"/>
    <w:rsid w:val="00F42776"/>
    <w:rsid w:val="00F428FA"/>
    <w:rsid w:val="00F42AE1"/>
    <w:rsid w:val="00F42B01"/>
    <w:rsid w:val="00F42F23"/>
    <w:rsid w:val="00F42F3D"/>
    <w:rsid w:val="00F42FDD"/>
    <w:rsid w:val="00F43089"/>
    <w:rsid w:val="00F43130"/>
    <w:rsid w:val="00F4318A"/>
    <w:rsid w:val="00F431F7"/>
    <w:rsid w:val="00F43617"/>
    <w:rsid w:val="00F436ED"/>
    <w:rsid w:val="00F43734"/>
    <w:rsid w:val="00F43935"/>
    <w:rsid w:val="00F43A3A"/>
    <w:rsid w:val="00F43B58"/>
    <w:rsid w:val="00F43BE5"/>
    <w:rsid w:val="00F43CCB"/>
    <w:rsid w:val="00F43DD0"/>
    <w:rsid w:val="00F43F7A"/>
    <w:rsid w:val="00F440D4"/>
    <w:rsid w:val="00F44100"/>
    <w:rsid w:val="00F44146"/>
    <w:rsid w:val="00F44287"/>
    <w:rsid w:val="00F443B2"/>
    <w:rsid w:val="00F44439"/>
    <w:rsid w:val="00F444AA"/>
    <w:rsid w:val="00F44624"/>
    <w:rsid w:val="00F44768"/>
    <w:rsid w:val="00F448A1"/>
    <w:rsid w:val="00F449A5"/>
    <w:rsid w:val="00F44B82"/>
    <w:rsid w:val="00F44F6D"/>
    <w:rsid w:val="00F4506D"/>
    <w:rsid w:val="00F4510F"/>
    <w:rsid w:val="00F45161"/>
    <w:rsid w:val="00F452C5"/>
    <w:rsid w:val="00F453DC"/>
    <w:rsid w:val="00F454F3"/>
    <w:rsid w:val="00F45523"/>
    <w:rsid w:val="00F45570"/>
    <w:rsid w:val="00F4558F"/>
    <w:rsid w:val="00F45652"/>
    <w:rsid w:val="00F459A1"/>
    <w:rsid w:val="00F45A60"/>
    <w:rsid w:val="00F45B07"/>
    <w:rsid w:val="00F45BB9"/>
    <w:rsid w:val="00F45C71"/>
    <w:rsid w:val="00F46058"/>
    <w:rsid w:val="00F4622B"/>
    <w:rsid w:val="00F46260"/>
    <w:rsid w:val="00F4659A"/>
    <w:rsid w:val="00F46709"/>
    <w:rsid w:val="00F467D5"/>
    <w:rsid w:val="00F46C54"/>
    <w:rsid w:val="00F46F01"/>
    <w:rsid w:val="00F46F4D"/>
    <w:rsid w:val="00F46F94"/>
    <w:rsid w:val="00F471B3"/>
    <w:rsid w:val="00F477C4"/>
    <w:rsid w:val="00F478EA"/>
    <w:rsid w:val="00F4792D"/>
    <w:rsid w:val="00F479B3"/>
    <w:rsid w:val="00F47A07"/>
    <w:rsid w:val="00F47CF0"/>
    <w:rsid w:val="00F47E24"/>
    <w:rsid w:val="00F5009A"/>
    <w:rsid w:val="00F5053C"/>
    <w:rsid w:val="00F506E8"/>
    <w:rsid w:val="00F5072D"/>
    <w:rsid w:val="00F50A59"/>
    <w:rsid w:val="00F50EC6"/>
    <w:rsid w:val="00F50EEB"/>
    <w:rsid w:val="00F50F8B"/>
    <w:rsid w:val="00F50F8D"/>
    <w:rsid w:val="00F51521"/>
    <w:rsid w:val="00F5154A"/>
    <w:rsid w:val="00F5178A"/>
    <w:rsid w:val="00F51842"/>
    <w:rsid w:val="00F51885"/>
    <w:rsid w:val="00F5190C"/>
    <w:rsid w:val="00F51EF5"/>
    <w:rsid w:val="00F52022"/>
    <w:rsid w:val="00F520DA"/>
    <w:rsid w:val="00F521C8"/>
    <w:rsid w:val="00F52483"/>
    <w:rsid w:val="00F524D2"/>
    <w:rsid w:val="00F524DA"/>
    <w:rsid w:val="00F52534"/>
    <w:rsid w:val="00F526C4"/>
    <w:rsid w:val="00F5276D"/>
    <w:rsid w:val="00F52911"/>
    <w:rsid w:val="00F52AED"/>
    <w:rsid w:val="00F52B59"/>
    <w:rsid w:val="00F52B95"/>
    <w:rsid w:val="00F52BEF"/>
    <w:rsid w:val="00F52D1C"/>
    <w:rsid w:val="00F52D2B"/>
    <w:rsid w:val="00F52EA3"/>
    <w:rsid w:val="00F53475"/>
    <w:rsid w:val="00F535EE"/>
    <w:rsid w:val="00F5360B"/>
    <w:rsid w:val="00F53634"/>
    <w:rsid w:val="00F53687"/>
    <w:rsid w:val="00F536D4"/>
    <w:rsid w:val="00F537B8"/>
    <w:rsid w:val="00F5387E"/>
    <w:rsid w:val="00F53892"/>
    <w:rsid w:val="00F5392F"/>
    <w:rsid w:val="00F53B0F"/>
    <w:rsid w:val="00F53B7A"/>
    <w:rsid w:val="00F54091"/>
    <w:rsid w:val="00F54237"/>
    <w:rsid w:val="00F54523"/>
    <w:rsid w:val="00F545F4"/>
    <w:rsid w:val="00F54605"/>
    <w:rsid w:val="00F54668"/>
    <w:rsid w:val="00F54982"/>
    <w:rsid w:val="00F54A2B"/>
    <w:rsid w:val="00F54CCE"/>
    <w:rsid w:val="00F54D9E"/>
    <w:rsid w:val="00F54EC9"/>
    <w:rsid w:val="00F54ED6"/>
    <w:rsid w:val="00F54F56"/>
    <w:rsid w:val="00F54F94"/>
    <w:rsid w:val="00F5508D"/>
    <w:rsid w:val="00F550DC"/>
    <w:rsid w:val="00F55352"/>
    <w:rsid w:val="00F554DF"/>
    <w:rsid w:val="00F55830"/>
    <w:rsid w:val="00F55834"/>
    <w:rsid w:val="00F5587A"/>
    <w:rsid w:val="00F558C4"/>
    <w:rsid w:val="00F55938"/>
    <w:rsid w:val="00F559B0"/>
    <w:rsid w:val="00F559B9"/>
    <w:rsid w:val="00F559C8"/>
    <w:rsid w:val="00F55AFA"/>
    <w:rsid w:val="00F55B4A"/>
    <w:rsid w:val="00F55B51"/>
    <w:rsid w:val="00F55FC4"/>
    <w:rsid w:val="00F5606A"/>
    <w:rsid w:val="00F56078"/>
    <w:rsid w:val="00F56229"/>
    <w:rsid w:val="00F563AD"/>
    <w:rsid w:val="00F56436"/>
    <w:rsid w:val="00F566FB"/>
    <w:rsid w:val="00F56959"/>
    <w:rsid w:val="00F56B8C"/>
    <w:rsid w:val="00F56BFF"/>
    <w:rsid w:val="00F56C78"/>
    <w:rsid w:val="00F56D57"/>
    <w:rsid w:val="00F56D81"/>
    <w:rsid w:val="00F56FC6"/>
    <w:rsid w:val="00F5707C"/>
    <w:rsid w:val="00F5708F"/>
    <w:rsid w:val="00F574B0"/>
    <w:rsid w:val="00F574DF"/>
    <w:rsid w:val="00F5760D"/>
    <w:rsid w:val="00F578BD"/>
    <w:rsid w:val="00F57B0E"/>
    <w:rsid w:val="00F57B63"/>
    <w:rsid w:val="00F57D1A"/>
    <w:rsid w:val="00F57E85"/>
    <w:rsid w:val="00F57F2C"/>
    <w:rsid w:val="00F57F6D"/>
    <w:rsid w:val="00F600CF"/>
    <w:rsid w:val="00F603D2"/>
    <w:rsid w:val="00F60510"/>
    <w:rsid w:val="00F6058D"/>
    <w:rsid w:val="00F60608"/>
    <w:rsid w:val="00F607AF"/>
    <w:rsid w:val="00F60828"/>
    <w:rsid w:val="00F6082A"/>
    <w:rsid w:val="00F6087D"/>
    <w:rsid w:val="00F60998"/>
    <w:rsid w:val="00F60DCA"/>
    <w:rsid w:val="00F60DDD"/>
    <w:rsid w:val="00F61065"/>
    <w:rsid w:val="00F611A2"/>
    <w:rsid w:val="00F6136A"/>
    <w:rsid w:val="00F6155A"/>
    <w:rsid w:val="00F618AD"/>
    <w:rsid w:val="00F61ABF"/>
    <w:rsid w:val="00F61BDB"/>
    <w:rsid w:val="00F61D1C"/>
    <w:rsid w:val="00F61DEB"/>
    <w:rsid w:val="00F61ED6"/>
    <w:rsid w:val="00F61ED8"/>
    <w:rsid w:val="00F620B9"/>
    <w:rsid w:val="00F62325"/>
    <w:rsid w:val="00F62475"/>
    <w:rsid w:val="00F62622"/>
    <w:rsid w:val="00F62631"/>
    <w:rsid w:val="00F627B2"/>
    <w:rsid w:val="00F629B9"/>
    <w:rsid w:val="00F62B86"/>
    <w:rsid w:val="00F62C26"/>
    <w:rsid w:val="00F62C52"/>
    <w:rsid w:val="00F62D79"/>
    <w:rsid w:val="00F62F21"/>
    <w:rsid w:val="00F63144"/>
    <w:rsid w:val="00F631C7"/>
    <w:rsid w:val="00F6356E"/>
    <w:rsid w:val="00F63780"/>
    <w:rsid w:val="00F63A67"/>
    <w:rsid w:val="00F63A7A"/>
    <w:rsid w:val="00F63AE4"/>
    <w:rsid w:val="00F63DF7"/>
    <w:rsid w:val="00F63FEA"/>
    <w:rsid w:val="00F640CE"/>
    <w:rsid w:val="00F640FC"/>
    <w:rsid w:val="00F6411A"/>
    <w:rsid w:val="00F64129"/>
    <w:rsid w:val="00F641A0"/>
    <w:rsid w:val="00F642F6"/>
    <w:rsid w:val="00F64518"/>
    <w:rsid w:val="00F646BC"/>
    <w:rsid w:val="00F646DD"/>
    <w:rsid w:val="00F64C04"/>
    <w:rsid w:val="00F64CA8"/>
    <w:rsid w:val="00F64CCF"/>
    <w:rsid w:val="00F64CD0"/>
    <w:rsid w:val="00F64E0A"/>
    <w:rsid w:val="00F64E9C"/>
    <w:rsid w:val="00F64FD2"/>
    <w:rsid w:val="00F65040"/>
    <w:rsid w:val="00F650B0"/>
    <w:rsid w:val="00F650BF"/>
    <w:rsid w:val="00F651FF"/>
    <w:rsid w:val="00F6530C"/>
    <w:rsid w:val="00F653DA"/>
    <w:rsid w:val="00F6541D"/>
    <w:rsid w:val="00F6551E"/>
    <w:rsid w:val="00F65783"/>
    <w:rsid w:val="00F658B3"/>
    <w:rsid w:val="00F659A3"/>
    <w:rsid w:val="00F65A18"/>
    <w:rsid w:val="00F65B21"/>
    <w:rsid w:val="00F65B29"/>
    <w:rsid w:val="00F65CF0"/>
    <w:rsid w:val="00F65E38"/>
    <w:rsid w:val="00F65E8E"/>
    <w:rsid w:val="00F65ED1"/>
    <w:rsid w:val="00F662A0"/>
    <w:rsid w:val="00F663AF"/>
    <w:rsid w:val="00F663F8"/>
    <w:rsid w:val="00F66417"/>
    <w:rsid w:val="00F66420"/>
    <w:rsid w:val="00F66465"/>
    <w:rsid w:val="00F6658A"/>
    <w:rsid w:val="00F666B0"/>
    <w:rsid w:val="00F6672A"/>
    <w:rsid w:val="00F66C22"/>
    <w:rsid w:val="00F66C79"/>
    <w:rsid w:val="00F66D99"/>
    <w:rsid w:val="00F66F70"/>
    <w:rsid w:val="00F67072"/>
    <w:rsid w:val="00F67353"/>
    <w:rsid w:val="00F673AA"/>
    <w:rsid w:val="00F673EC"/>
    <w:rsid w:val="00F6785B"/>
    <w:rsid w:val="00F67BA2"/>
    <w:rsid w:val="00F70069"/>
    <w:rsid w:val="00F70291"/>
    <w:rsid w:val="00F7031F"/>
    <w:rsid w:val="00F704FC"/>
    <w:rsid w:val="00F70593"/>
    <w:rsid w:val="00F70722"/>
    <w:rsid w:val="00F70861"/>
    <w:rsid w:val="00F70A68"/>
    <w:rsid w:val="00F70BB3"/>
    <w:rsid w:val="00F70D00"/>
    <w:rsid w:val="00F710E6"/>
    <w:rsid w:val="00F711E6"/>
    <w:rsid w:val="00F716AE"/>
    <w:rsid w:val="00F71830"/>
    <w:rsid w:val="00F71870"/>
    <w:rsid w:val="00F71A67"/>
    <w:rsid w:val="00F71B36"/>
    <w:rsid w:val="00F71E35"/>
    <w:rsid w:val="00F720D9"/>
    <w:rsid w:val="00F7214D"/>
    <w:rsid w:val="00F723A8"/>
    <w:rsid w:val="00F723C6"/>
    <w:rsid w:val="00F72521"/>
    <w:rsid w:val="00F725A6"/>
    <w:rsid w:val="00F72665"/>
    <w:rsid w:val="00F72743"/>
    <w:rsid w:val="00F728A3"/>
    <w:rsid w:val="00F72922"/>
    <w:rsid w:val="00F72F83"/>
    <w:rsid w:val="00F72F8B"/>
    <w:rsid w:val="00F72FA0"/>
    <w:rsid w:val="00F7306E"/>
    <w:rsid w:val="00F7333C"/>
    <w:rsid w:val="00F73356"/>
    <w:rsid w:val="00F73988"/>
    <w:rsid w:val="00F739E8"/>
    <w:rsid w:val="00F73A86"/>
    <w:rsid w:val="00F73C5F"/>
    <w:rsid w:val="00F73CAD"/>
    <w:rsid w:val="00F73F2D"/>
    <w:rsid w:val="00F74002"/>
    <w:rsid w:val="00F74130"/>
    <w:rsid w:val="00F74367"/>
    <w:rsid w:val="00F743D8"/>
    <w:rsid w:val="00F743FA"/>
    <w:rsid w:val="00F74477"/>
    <w:rsid w:val="00F747F0"/>
    <w:rsid w:val="00F7488A"/>
    <w:rsid w:val="00F74BC9"/>
    <w:rsid w:val="00F74C76"/>
    <w:rsid w:val="00F74DD5"/>
    <w:rsid w:val="00F74DDA"/>
    <w:rsid w:val="00F74DF4"/>
    <w:rsid w:val="00F74E79"/>
    <w:rsid w:val="00F74FDB"/>
    <w:rsid w:val="00F752B2"/>
    <w:rsid w:val="00F753B9"/>
    <w:rsid w:val="00F753CA"/>
    <w:rsid w:val="00F75444"/>
    <w:rsid w:val="00F757DB"/>
    <w:rsid w:val="00F758D5"/>
    <w:rsid w:val="00F75A09"/>
    <w:rsid w:val="00F75A7A"/>
    <w:rsid w:val="00F75B5C"/>
    <w:rsid w:val="00F75D7A"/>
    <w:rsid w:val="00F75EE9"/>
    <w:rsid w:val="00F7607D"/>
    <w:rsid w:val="00F760DB"/>
    <w:rsid w:val="00F762FC"/>
    <w:rsid w:val="00F76356"/>
    <w:rsid w:val="00F76482"/>
    <w:rsid w:val="00F76488"/>
    <w:rsid w:val="00F765A1"/>
    <w:rsid w:val="00F765E9"/>
    <w:rsid w:val="00F76652"/>
    <w:rsid w:val="00F769A6"/>
    <w:rsid w:val="00F76A06"/>
    <w:rsid w:val="00F76BBF"/>
    <w:rsid w:val="00F76C09"/>
    <w:rsid w:val="00F76C54"/>
    <w:rsid w:val="00F76CDB"/>
    <w:rsid w:val="00F76D53"/>
    <w:rsid w:val="00F76DE6"/>
    <w:rsid w:val="00F76E8E"/>
    <w:rsid w:val="00F770A0"/>
    <w:rsid w:val="00F7728C"/>
    <w:rsid w:val="00F772E7"/>
    <w:rsid w:val="00F773C4"/>
    <w:rsid w:val="00F774EC"/>
    <w:rsid w:val="00F77604"/>
    <w:rsid w:val="00F77687"/>
    <w:rsid w:val="00F7777F"/>
    <w:rsid w:val="00F777A7"/>
    <w:rsid w:val="00F77A95"/>
    <w:rsid w:val="00F77AF5"/>
    <w:rsid w:val="00F77D96"/>
    <w:rsid w:val="00F77ECC"/>
    <w:rsid w:val="00F77EE3"/>
    <w:rsid w:val="00F77F82"/>
    <w:rsid w:val="00F80043"/>
    <w:rsid w:val="00F8009B"/>
    <w:rsid w:val="00F80210"/>
    <w:rsid w:val="00F803F1"/>
    <w:rsid w:val="00F80428"/>
    <w:rsid w:val="00F807AE"/>
    <w:rsid w:val="00F807D6"/>
    <w:rsid w:val="00F80891"/>
    <w:rsid w:val="00F8095E"/>
    <w:rsid w:val="00F80A75"/>
    <w:rsid w:val="00F80DDF"/>
    <w:rsid w:val="00F80E18"/>
    <w:rsid w:val="00F80F23"/>
    <w:rsid w:val="00F80F2E"/>
    <w:rsid w:val="00F80F50"/>
    <w:rsid w:val="00F8100E"/>
    <w:rsid w:val="00F81176"/>
    <w:rsid w:val="00F8141B"/>
    <w:rsid w:val="00F815BD"/>
    <w:rsid w:val="00F815CF"/>
    <w:rsid w:val="00F81DCD"/>
    <w:rsid w:val="00F81ECF"/>
    <w:rsid w:val="00F81EDB"/>
    <w:rsid w:val="00F820F3"/>
    <w:rsid w:val="00F822BF"/>
    <w:rsid w:val="00F8241B"/>
    <w:rsid w:val="00F826E8"/>
    <w:rsid w:val="00F827ED"/>
    <w:rsid w:val="00F82849"/>
    <w:rsid w:val="00F8291C"/>
    <w:rsid w:val="00F82A5D"/>
    <w:rsid w:val="00F82C9F"/>
    <w:rsid w:val="00F82D94"/>
    <w:rsid w:val="00F82E8A"/>
    <w:rsid w:val="00F82E9B"/>
    <w:rsid w:val="00F82FDF"/>
    <w:rsid w:val="00F83005"/>
    <w:rsid w:val="00F83017"/>
    <w:rsid w:val="00F8306D"/>
    <w:rsid w:val="00F830A2"/>
    <w:rsid w:val="00F83137"/>
    <w:rsid w:val="00F832C4"/>
    <w:rsid w:val="00F832EF"/>
    <w:rsid w:val="00F8341F"/>
    <w:rsid w:val="00F83678"/>
    <w:rsid w:val="00F836B2"/>
    <w:rsid w:val="00F836FD"/>
    <w:rsid w:val="00F83984"/>
    <w:rsid w:val="00F83C6D"/>
    <w:rsid w:val="00F83C84"/>
    <w:rsid w:val="00F841F3"/>
    <w:rsid w:val="00F84605"/>
    <w:rsid w:val="00F84728"/>
    <w:rsid w:val="00F8472D"/>
    <w:rsid w:val="00F84DC0"/>
    <w:rsid w:val="00F84EAD"/>
    <w:rsid w:val="00F850DE"/>
    <w:rsid w:val="00F85225"/>
    <w:rsid w:val="00F85457"/>
    <w:rsid w:val="00F85458"/>
    <w:rsid w:val="00F85475"/>
    <w:rsid w:val="00F8561F"/>
    <w:rsid w:val="00F857B2"/>
    <w:rsid w:val="00F857FF"/>
    <w:rsid w:val="00F85AEF"/>
    <w:rsid w:val="00F85BC5"/>
    <w:rsid w:val="00F85C89"/>
    <w:rsid w:val="00F85D96"/>
    <w:rsid w:val="00F85D9B"/>
    <w:rsid w:val="00F85E0B"/>
    <w:rsid w:val="00F8618F"/>
    <w:rsid w:val="00F862DE"/>
    <w:rsid w:val="00F8642C"/>
    <w:rsid w:val="00F86486"/>
    <w:rsid w:val="00F865AD"/>
    <w:rsid w:val="00F86638"/>
    <w:rsid w:val="00F8673A"/>
    <w:rsid w:val="00F8679F"/>
    <w:rsid w:val="00F867C2"/>
    <w:rsid w:val="00F867FC"/>
    <w:rsid w:val="00F86805"/>
    <w:rsid w:val="00F8688A"/>
    <w:rsid w:val="00F86907"/>
    <w:rsid w:val="00F86986"/>
    <w:rsid w:val="00F86ABD"/>
    <w:rsid w:val="00F86BA1"/>
    <w:rsid w:val="00F86BE0"/>
    <w:rsid w:val="00F86C19"/>
    <w:rsid w:val="00F86CD8"/>
    <w:rsid w:val="00F86D6C"/>
    <w:rsid w:val="00F86E23"/>
    <w:rsid w:val="00F86FAC"/>
    <w:rsid w:val="00F86FD7"/>
    <w:rsid w:val="00F8722C"/>
    <w:rsid w:val="00F87352"/>
    <w:rsid w:val="00F8760D"/>
    <w:rsid w:val="00F879BC"/>
    <w:rsid w:val="00F87A71"/>
    <w:rsid w:val="00F87B08"/>
    <w:rsid w:val="00F87D41"/>
    <w:rsid w:val="00F87F38"/>
    <w:rsid w:val="00F87F3B"/>
    <w:rsid w:val="00F9027E"/>
    <w:rsid w:val="00F90545"/>
    <w:rsid w:val="00F90696"/>
    <w:rsid w:val="00F9082E"/>
    <w:rsid w:val="00F9087F"/>
    <w:rsid w:val="00F909C2"/>
    <w:rsid w:val="00F90EFF"/>
    <w:rsid w:val="00F90F59"/>
    <w:rsid w:val="00F9108D"/>
    <w:rsid w:val="00F91269"/>
    <w:rsid w:val="00F915EA"/>
    <w:rsid w:val="00F917DC"/>
    <w:rsid w:val="00F918A4"/>
    <w:rsid w:val="00F918D7"/>
    <w:rsid w:val="00F91CE4"/>
    <w:rsid w:val="00F91F7B"/>
    <w:rsid w:val="00F92011"/>
    <w:rsid w:val="00F92164"/>
    <w:rsid w:val="00F92182"/>
    <w:rsid w:val="00F9218B"/>
    <w:rsid w:val="00F92266"/>
    <w:rsid w:val="00F92314"/>
    <w:rsid w:val="00F9237E"/>
    <w:rsid w:val="00F925AC"/>
    <w:rsid w:val="00F925E3"/>
    <w:rsid w:val="00F9296A"/>
    <w:rsid w:val="00F92A49"/>
    <w:rsid w:val="00F92B97"/>
    <w:rsid w:val="00F92D18"/>
    <w:rsid w:val="00F92D19"/>
    <w:rsid w:val="00F93076"/>
    <w:rsid w:val="00F93122"/>
    <w:rsid w:val="00F932AD"/>
    <w:rsid w:val="00F93328"/>
    <w:rsid w:val="00F933CC"/>
    <w:rsid w:val="00F93612"/>
    <w:rsid w:val="00F9383B"/>
    <w:rsid w:val="00F9391C"/>
    <w:rsid w:val="00F93AD5"/>
    <w:rsid w:val="00F94142"/>
    <w:rsid w:val="00F94162"/>
    <w:rsid w:val="00F9418A"/>
    <w:rsid w:val="00F941F9"/>
    <w:rsid w:val="00F94284"/>
    <w:rsid w:val="00F943B5"/>
    <w:rsid w:val="00F945E0"/>
    <w:rsid w:val="00F946E1"/>
    <w:rsid w:val="00F94938"/>
    <w:rsid w:val="00F94A0F"/>
    <w:rsid w:val="00F94BBA"/>
    <w:rsid w:val="00F94DC3"/>
    <w:rsid w:val="00F95147"/>
    <w:rsid w:val="00F9518A"/>
    <w:rsid w:val="00F953F9"/>
    <w:rsid w:val="00F95461"/>
    <w:rsid w:val="00F954BC"/>
    <w:rsid w:val="00F95694"/>
    <w:rsid w:val="00F958BC"/>
    <w:rsid w:val="00F959C0"/>
    <w:rsid w:val="00F95B55"/>
    <w:rsid w:val="00F95B57"/>
    <w:rsid w:val="00F95BE6"/>
    <w:rsid w:val="00F95C1A"/>
    <w:rsid w:val="00F95D08"/>
    <w:rsid w:val="00F95E1F"/>
    <w:rsid w:val="00F95EB1"/>
    <w:rsid w:val="00F95F85"/>
    <w:rsid w:val="00F96062"/>
    <w:rsid w:val="00F96128"/>
    <w:rsid w:val="00F96156"/>
    <w:rsid w:val="00F9621F"/>
    <w:rsid w:val="00F9641A"/>
    <w:rsid w:val="00F964A5"/>
    <w:rsid w:val="00F96688"/>
    <w:rsid w:val="00F966AD"/>
    <w:rsid w:val="00F967C3"/>
    <w:rsid w:val="00F967ED"/>
    <w:rsid w:val="00F968E6"/>
    <w:rsid w:val="00F969B9"/>
    <w:rsid w:val="00F97151"/>
    <w:rsid w:val="00F973EE"/>
    <w:rsid w:val="00F9751D"/>
    <w:rsid w:val="00F975A0"/>
    <w:rsid w:val="00F975CF"/>
    <w:rsid w:val="00F97879"/>
    <w:rsid w:val="00F979A7"/>
    <w:rsid w:val="00F97BDD"/>
    <w:rsid w:val="00F97BEE"/>
    <w:rsid w:val="00F97C52"/>
    <w:rsid w:val="00F97E57"/>
    <w:rsid w:val="00FA0033"/>
    <w:rsid w:val="00FA0132"/>
    <w:rsid w:val="00FA01F0"/>
    <w:rsid w:val="00FA0220"/>
    <w:rsid w:val="00FA0463"/>
    <w:rsid w:val="00FA05E2"/>
    <w:rsid w:val="00FA082A"/>
    <w:rsid w:val="00FA0832"/>
    <w:rsid w:val="00FA092F"/>
    <w:rsid w:val="00FA0999"/>
    <w:rsid w:val="00FA0D1F"/>
    <w:rsid w:val="00FA0F17"/>
    <w:rsid w:val="00FA0F8C"/>
    <w:rsid w:val="00FA1087"/>
    <w:rsid w:val="00FA1467"/>
    <w:rsid w:val="00FA14DC"/>
    <w:rsid w:val="00FA1598"/>
    <w:rsid w:val="00FA1623"/>
    <w:rsid w:val="00FA19DD"/>
    <w:rsid w:val="00FA1AA4"/>
    <w:rsid w:val="00FA1C24"/>
    <w:rsid w:val="00FA1C83"/>
    <w:rsid w:val="00FA1D90"/>
    <w:rsid w:val="00FA1F70"/>
    <w:rsid w:val="00FA2034"/>
    <w:rsid w:val="00FA205A"/>
    <w:rsid w:val="00FA21BD"/>
    <w:rsid w:val="00FA2226"/>
    <w:rsid w:val="00FA2272"/>
    <w:rsid w:val="00FA2584"/>
    <w:rsid w:val="00FA2611"/>
    <w:rsid w:val="00FA283A"/>
    <w:rsid w:val="00FA284C"/>
    <w:rsid w:val="00FA28DD"/>
    <w:rsid w:val="00FA2939"/>
    <w:rsid w:val="00FA2A7B"/>
    <w:rsid w:val="00FA2ACD"/>
    <w:rsid w:val="00FA2C2B"/>
    <w:rsid w:val="00FA2E01"/>
    <w:rsid w:val="00FA3061"/>
    <w:rsid w:val="00FA3077"/>
    <w:rsid w:val="00FA32A1"/>
    <w:rsid w:val="00FA32EC"/>
    <w:rsid w:val="00FA3677"/>
    <w:rsid w:val="00FA36CA"/>
    <w:rsid w:val="00FA382A"/>
    <w:rsid w:val="00FA3846"/>
    <w:rsid w:val="00FA3BA7"/>
    <w:rsid w:val="00FA3D4F"/>
    <w:rsid w:val="00FA3E32"/>
    <w:rsid w:val="00FA3F31"/>
    <w:rsid w:val="00FA3FA8"/>
    <w:rsid w:val="00FA404A"/>
    <w:rsid w:val="00FA4156"/>
    <w:rsid w:val="00FA41B9"/>
    <w:rsid w:val="00FA42C4"/>
    <w:rsid w:val="00FA42F1"/>
    <w:rsid w:val="00FA4300"/>
    <w:rsid w:val="00FA4452"/>
    <w:rsid w:val="00FA449F"/>
    <w:rsid w:val="00FA44D6"/>
    <w:rsid w:val="00FA465A"/>
    <w:rsid w:val="00FA4B52"/>
    <w:rsid w:val="00FA4C5F"/>
    <w:rsid w:val="00FA4C6A"/>
    <w:rsid w:val="00FA4EBF"/>
    <w:rsid w:val="00FA4F23"/>
    <w:rsid w:val="00FA50B6"/>
    <w:rsid w:val="00FA532E"/>
    <w:rsid w:val="00FA5349"/>
    <w:rsid w:val="00FA536E"/>
    <w:rsid w:val="00FA5381"/>
    <w:rsid w:val="00FA558B"/>
    <w:rsid w:val="00FA59E7"/>
    <w:rsid w:val="00FA5A82"/>
    <w:rsid w:val="00FA5ACB"/>
    <w:rsid w:val="00FA5DF4"/>
    <w:rsid w:val="00FA5F71"/>
    <w:rsid w:val="00FA611A"/>
    <w:rsid w:val="00FA61DD"/>
    <w:rsid w:val="00FA62F3"/>
    <w:rsid w:val="00FA6539"/>
    <w:rsid w:val="00FA65F3"/>
    <w:rsid w:val="00FA669E"/>
    <w:rsid w:val="00FA68DC"/>
    <w:rsid w:val="00FA6956"/>
    <w:rsid w:val="00FA69CF"/>
    <w:rsid w:val="00FA6B86"/>
    <w:rsid w:val="00FA6BDE"/>
    <w:rsid w:val="00FA6CA9"/>
    <w:rsid w:val="00FA6E67"/>
    <w:rsid w:val="00FA736E"/>
    <w:rsid w:val="00FA771C"/>
    <w:rsid w:val="00FA775E"/>
    <w:rsid w:val="00FA77BF"/>
    <w:rsid w:val="00FA79F1"/>
    <w:rsid w:val="00FA7AB2"/>
    <w:rsid w:val="00FA7F57"/>
    <w:rsid w:val="00FB0009"/>
    <w:rsid w:val="00FB028F"/>
    <w:rsid w:val="00FB0365"/>
    <w:rsid w:val="00FB05F8"/>
    <w:rsid w:val="00FB06B6"/>
    <w:rsid w:val="00FB073B"/>
    <w:rsid w:val="00FB0756"/>
    <w:rsid w:val="00FB07C6"/>
    <w:rsid w:val="00FB0D21"/>
    <w:rsid w:val="00FB0FB2"/>
    <w:rsid w:val="00FB10F3"/>
    <w:rsid w:val="00FB1173"/>
    <w:rsid w:val="00FB123A"/>
    <w:rsid w:val="00FB123E"/>
    <w:rsid w:val="00FB12AE"/>
    <w:rsid w:val="00FB14CD"/>
    <w:rsid w:val="00FB162F"/>
    <w:rsid w:val="00FB1665"/>
    <w:rsid w:val="00FB18B5"/>
    <w:rsid w:val="00FB18E1"/>
    <w:rsid w:val="00FB1917"/>
    <w:rsid w:val="00FB197F"/>
    <w:rsid w:val="00FB1A61"/>
    <w:rsid w:val="00FB1AA3"/>
    <w:rsid w:val="00FB1AB8"/>
    <w:rsid w:val="00FB1CA5"/>
    <w:rsid w:val="00FB1CD7"/>
    <w:rsid w:val="00FB1DBF"/>
    <w:rsid w:val="00FB1E07"/>
    <w:rsid w:val="00FB1E62"/>
    <w:rsid w:val="00FB2060"/>
    <w:rsid w:val="00FB21F4"/>
    <w:rsid w:val="00FB232E"/>
    <w:rsid w:val="00FB251E"/>
    <w:rsid w:val="00FB2A4E"/>
    <w:rsid w:val="00FB2B3C"/>
    <w:rsid w:val="00FB2B5E"/>
    <w:rsid w:val="00FB2D75"/>
    <w:rsid w:val="00FB335F"/>
    <w:rsid w:val="00FB3379"/>
    <w:rsid w:val="00FB3420"/>
    <w:rsid w:val="00FB36FD"/>
    <w:rsid w:val="00FB3742"/>
    <w:rsid w:val="00FB3910"/>
    <w:rsid w:val="00FB3A93"/>
    <w:rsid w:val="00FB3AD1"/>
    <w:rsid w:val="00FB3BE8"/>
    <w:rsid w:val="00FB3D00"/>
    <w:rsid w:val="00FB3D21"/>
    <w:rsid w:val="00FB3D8D"/>
    <w:rsid w:val="00FB3FEE"/>
    <w:rsid w:val="00FB4048"/>
    <w:rsid w:val="00FB4478"/>
    <w:rsid w:val="00FB4546"/>
    <w:rsid w:val="00FB46BF"/>
    <w:rsid w:val="00FB4973"/>
    <w:rsid w:val="00FB49B1"/>
    <w:rsid w:val="00FB4C05"/>
    <w:rsid w:val="00FB4CA9"/>
    <w:rsid w:val="00FB4DBC"/>
    <w:rsid w:val="00FB4E9C"/>
    <w:rsid w:val="00FB4F69"/>
    <w:rsid w:val="00FB4FB8"/>
    <w:rsid w:val="00FB5002"/>
    <w:rsid w:val="00FB50B3"/>
    <w:rsid w:val="00FB51CF"/>
    <w:rsid w:val="00FB51DF"/>
    <w:rsid w:val="00FB5201"/>
    <w:rsid w:val="00FB5471"/>
    <w:rsid w:val="00FB54C2"/>
    <w:rsid w:val="00FB573E"/>
    <w:rsid w:val="00FB5C74"/>
    <w:rsid w:val="00FB5DF7"/>
    <w:rsid w:val="00FB5DFB"/>
    <w:rsid w:val="00FB5EEA"/>
    <w:rsid w:val="00FB6071"/>
    <w:rsid w:val="00FB60A6"/>
    <w:rsid w:val="00FB61E7"/>
    <w:rsid w:val="00FB66BC"/>
    <w:rsid w:val="00FB6AFB"/>
    <w:rsid w:val="00FB6BFC"/>
    <w:rsid w:val="00FB6C4C"/>
    <w:rsid w:val="00FB6F65"/>
    <w:rsid w:val="00FB6FD5"/>
    <w:rsid w:val="00FB71A4"/>
    <w:rsid w:val="00FB71AA"/>
    <w:rsid w:val="00FB7293"/>
    <w:rsid w:val="00FB7329"/>
    <w:rsid w:val="00FB7469"/>
    <w:rsid w:val="00FB7525"/>
    <w:rsid w:val="00FB7537"/>
    <w:rsid w:val="00FB7747"/>
    <w:rsid w:val="00FB7776"/>
    <w:rsid w:val="00FB7894"/>
    <w:rsid w:val="00FB78FF"/>
    <w:rsid w:val="00FB7964"/>
    <w:rsid w:val="00FB79BF"/>
    <w:rsid w:val="00FB7A1A"/>
    <w:rsid w:val="00FB7C13"/>
    <w:rsid w:val="00FB7F32"/>
    <w:rsid w:val="00FB7F63"/>
    <w:rsid w:val="00FC0199"/>
    <w:rsid w:val="00FC058F"/>
    <w:rsid w:val="00FC06C4"/>
    <w:rsid w:val="00FC078D"/>
    <w:rsid w:val="00FC07F4"/>
    <w:rsid w:val="00FC0A15"/>
    <w:rsid w:val="00FC0A1D"/>
    <w:rsid w:val="00FC0A46"/>
    <w:rsid w:val="00FC0C5B"/>
    <w:rsid w:val="00FC0C87"/>
    <w:rsid w:val="00FC1127"/>
    <w:rsid w:val="00FC112E"/>
    <w:rsid w:val="00FC113F"/>
    <w:rsid w:val="00FC1162"/>
    <w:rsid w:val="00FC12F6"/>
    <w:rsid w:val="00FC1664"/>
    <w:rsid w:val="00FC1A89"/>
    <w:rsid w:val="00FC1D83"/>
    <w:rsid w:val="00FC1E79"/>
    <w:rsid w:val="00FC23B1"/>
    <w:rsid w:val="00FC2585"/>
    <w:rsid w:val="00FC275B"/>
    <w:rsid w:val="00FC27CC"/>
    <w:rsid w:val="00FC28B1"/>
    <w:rsid w:val="00FC29D4"/>
    <w:rsid w:val="00FC2B34"/>
    <w:rsid w:val="00FC2FE5"/>
    <w:rsid w:val="00FC309A"/>
    <w:rsid w:val="00FC3127"/>
    <w:rsid w:val="00FC32D8"/>
    <w:rsid w:val="00FC3498"/>
    <w:rsid w:val="00FC35BE"/>
    <w:rsid w:val="00FC366A"/>
    <w:rsid w:val="00FC36AB"/>
    <w:rsid w:val="00FC384D"/>
    <w:rsid w:val="00FC388F"/>
    <w:rsid w:val="00FC3A22"/>
    <w:rsid w:val="00FC3AA6"/>
    <w:rsid w:val="00FC3B38"/>
    <w:rsid w:val="00FC3BA0"/>
    <w:rsid w:val="00FC3D34"/>
    <w:rsid w:val="00FC3D5A"/>
    <w:rsid w:val="00FC3E2D"/>
    <w:rsid w:val="00FC3EA1"/>
    <w:rsid w:val="00FC40AB"/>
    <w:rsid w:val="00FC40C3"/>
    <w:rsid w:val="00FC411E"/>
    <w:rsid w:val="00FC412C"/>
    <w:rsid w:val="00FC419C"/>
    <w:rsid w:val="00FC4219"/>
    <w:rsid w:val="00FC4347"/>
    <w:rsid w:val="00FC4395"/>
    <w:rsid w:val="00FC456B"/>
    <w:rsid w:val="00FC4641"/>
    <w:rsid w:val="00FC4940"/>
    <w:rsid w:val="00FC4AB0"/>
    <w:rsid w:val="00FC4AFF"/>
    <w:rsid w:val="00FC4C95"/>
    <w:rsid w:val="00FC4CCE"/>
    <w:rsid w:val="00FC4CE6"/>
    <w:rsid w:val="00FC4E07"/>
    <w:rsid w:val="00FC4E49"/>
    <w:rsid w:val="00FC4E72"/>
    <w:rsid w:val="00FC504E"/>
    <w:rsid w:val="00FC50B8"/>
    <w:rsid w:val="00FC52B4"/>
    <w:rsid w:val="00FC5401"/>
    <w:rsid w:val="00FC543D"/>
    <w:rsid w:val="00FC5826"/>
    <w:rsid w:val="00FC59FA"/>
    <w:rsid w:val="00FC5CEE"/>
    <w:rsid w:val="00FC5DCC"/>
    <w:rsid w:val="00FC5E3A"/>
    <w:rsid w:val="00FC5EF5"/>
    <w:rsid w:val="00FC5FB2"/>
    <w:rsid w:val="00FC60DF"/>
    <w:rsid w:val="00FC64B0"/>
    <w:rsid w:val="00FC68B2"/>
    <w:rsid w:val="00FC6B73"/>
    <w:rsid w:val="00FC6BC0"/>
    <w:rsid w:val="00FC6C58"/>
    <w:rsid w:val="00FC6C6B"/>
    <w:rsid w:val="00FC6D36"/>
    <w:rsid w:val="00FC6DD4"/>
    <w:rsid w:val="00FC6FD6"/>
    <w:rsid w:val="00FC70C3"/>
    <w:rsid w:val="00FC71A0"/>
    <w:rsid w:val="00FC7238"/>
    <w:rsid w:val="00FC72E1"/>
    <w:rsid w:val="00FC7357"/>
    <w:rsid w:val="00FC74D4"/>
    <w:rsid w:val="00FC787F"/>
    <w:rsid w:val="00FC794A"/>
    <w:rsid w:val="00FC7A51"/>
    <w:rsid w:val="00FC7AA1"/>
    <w:rsid w:val="00FC7DB5"/>
    <w:rsid w:val="00FC7DF9"/>
    <w:rsid w:val="00FC7EE4"/>
    <w:rsid w:val="00FD0001"/>
    <w:rsid w:val="00FD02B5"/>
    <w:rsid w:val="00FD0314"/>
    <w:rsid w:val="00FD04E9"/>
    <w:rsid w:val="00FD0517"/>
    <w:rsid w:val="00FD05E9"/>
    <w:rsid w:val="00FD0C33"/>
    <w:rsid w:val="00FD0C77"/>
    <w:rsid w:val="00FD0CBE"/>
    <w:rsid w:val="00FD0CE2"/>
    <w:rsid w:val="00FD0F1B"/>
    <w:rsid w:val="00FD127B"/>
    <w:rsid w:val="00FD12CB"/>
    <w:rsid w:val="00FD173F"/>
    <w:rsid w:val="00FD1781"/>
    <w:rsid w:val="00FD1A53"/>
    <w:rsid w:val="00FD1BD7"/>
    <w:rsid w:val="00FD1BF5"/>
    <w:rsid w:val="00FD1C66"/>
    <w:rsid w:val="00FD1E8D"/>
    <w:rsid w:val="00FD1FB2"/>
    <w:rsid w:val="00FD1FF6"/>
    <w:rsid w:val="00FD206A"/>
    <w:rsid w:val="00FD211A"/>
    <w:rsid w:val="00FD2181"/>
    <w:rsid w:val="00FD2245"/>
    <w:rsid w:val="00FD22F0"/>
    <w:rsid w:val="00FD2449"/>
    <w:rsid w:val="00FD26D2"/>
    <w:rsid w:val="00FD27DD"/>
    <w:rsid w:val="00FD2854"/>
    <w:rsid w:val="00FD2A53"/>
    <w:rsid w:val="00FD2B5B"/>
    <w:rsid w:val="00FD2EE4"/>
    <w:rsid w:val="00FD2FCA"/>
    <w:rsid w:val="00FD337B"/>
    <w:rsid w:val="00FD3444"/>
    <w:rsid w:val="00FD3459"/>
    <w:rsid w:val="00FD359F"/>
    <w:rsid w:val="00FD36C7"/>
    <w:rsid w:val="00FD38B2"/>
    <w:rsid w:val="00FD3AAF"/>
    <w:rsid w:val="00FD3B5E"/>
    <w:rsid w:val="00FD4087"/>
    <w:rsid w:val="00FD421F"/>
    <w:rsid w:val="00FD4253"/>
    <w:rsid w:val="00FD429C"/>
    <w:rsid w:val="00FD44DF"/>
    <w:rsid w:val="00FD45B4"/>
    <w:rsid w:val="00FD4910"/>
    <w:rsid w:val="00FD4B51"/>
    <w:rsid w:val="00FD4F29"/>
    <w:rsid w:val="00FD5099"/>
    <w:rsid w:val="00FD50C0"/>
    <w:rsid w:val="00FD528E"/>
    <w:rsid w:val="00FD52C5"/>
    <w:rsid w:val="00FD535F"/>
    <w:rsid w:val="00FD5414"/>
    <w:rsid w:val="00FD54C8"/>
    <w:rsid w:val="00FD5786"/>
    <w:rsid w:val="00FD5787"/>
    <w:rsid w:val="00FD584A"/>
    <w:rsid w:val="00FD5999"/>
    <w:rsid w:val="00FD5A6A"/>
    <w:rsid w:val="00FD5B94"/>
    <w:rsid w:val="00FD5E06"/>
    <w:rsid w:val="00FD60FA"/>
    <w:rsid w:val="00FD638E"/>
    <w:rsid w:val="00FD6501"/>
    <w:rsid w:val="00FD6617"/>
    <w:rsid w:val="00FD6701"/>
    <w:rsid w:val="00FD6808"/>
    <w:rsid w:val="00FD6896"/>
    <w:rsid w:val="00FD69FF"/>
    <w:rsid w:val="00FD6A2C"/>
    <w:rsid w:val="00FD6C8F"/>
    <w:rsid w:val="00FD6CBF"/>
    <w:rsid w:val="00FD6DEB"/>
    <w:rsid w:val="00FD6EBC"/>
    <w:rsid w:val="00FD6EF9"/>
    <w:rsid w:val="00FD7427"/>
    <w:rsid w:val="00FD744E"/>
    <w:rsid w:val="00FD7652"/>
    <w:rsid w:val="00FD77B6"/>
    <w:rsid w:val="00FD7882"/>
    <w:rsid w:val="00FD788F"/>
    <w:rsid w:val="00FD7CAD"/>
    <w:rsid w:val="00FD7D6D"/>
    <w:rsid w:val="00FD7FB2"/>
    <w:rsid w:val="00FD7FD6"/>
    <w:rsid w:val="00FE0037"/>
    <w:rsid w:val="00FE03AE"/>
    <w:rsid w:val="00FE0526"/>
    <w:rsid w:val="00FE070F"/>
    <w:rsid w:val="00FE09BC"/>
    <w:rsid w:val="00FE0A66"/>
    <w:rsid w:val="00FE0ABE"/>
    <w:rsid w:val="00FE0B47"/>
    <w:rsid w:val="00FE0FEB"/>
    <w:rsid w:val="00FE1122"/>
    <w:rsid w:val="00FE1154"/>
    <w:rsid w:val="00FE13E6"/>
    <w:rsid w:val="00FE156E"/>
    <w:rsid w:val="00FE176E"/>
    <w:rsid w:val="00FE1B8F"/>
    <w:rsid w:val="00FE1B9E"/>
    <w:rsid w:val="00FE1D42"/>
    <w:rsid w:val="00FE1EC4"/>
    <w:rsid w:val="00FE1F27"/>
    <w:rsid w:val="00FE23B6"/>
    <w:rsid w:val="00FE25DA"/>
    <w:rsid w:val="00FE274A"/>
    <w:rsid w:val="00FE2956"/>
    <w:rsid w:val="00FE2A07"/>
    <w:rsid w:val="00FE2BA7"/>
    <w:rsid w:val="00FE2E62"/>
    <w:rsid w:val="00FE30F2"/>
    <w:rsid w:val="00FE33C6"/>
    <w:rsid w:val="00FE33E6"/>
    <w:rsid w:val="00FE344D"/>
    <w:rsid w:val="00FE347E"/>
    <w:rsid w:val="00FE34D9"/>
    <w:rsid w:val="00FE3716"/>
    <w:rsid w:val="00FE3768"/>
    <w:rsid w:val="00FE3D6C"/>
    <w:rsid w:val="00FE4387"/>
    <w:rsid w:val="00FE4482"/>
    <w:rsid w:val="00FE44C0"/>
    <w:rsid w:val="00FE4612"/>
    <w:rsid w:val="00FE4670"/>
    <w:rsid w:val="00FE4906"/>
    <w:rsid w:val="00FE4A75"/>
    <w:rsid w:val="00FE4B2F"/>
    <w:rsid w:val="00FE4BC3"/>
    <w:rsid w:val="00FE4BF2"/>
    <w:rsid w:val="00FE4CC8"/>
    <w:rsid w:val="00FE4E60"/>
    <w:rsid w:val="00FE5034"/>
    <w:rsid w:val="00FE50F9"/>
    <w:rsid w:val="00FE52CA"/>
    <w:rsid w:val="00FE5366"/>
    <w:rsid w:val="00FE53B7"/>
    <w:rsid w:val="00FE542F"/>
    <w:rsid w:val="00FE563D"/>
    <w:rsid w:val="00FE57C3"/>
    <w:rsid w:val="00FE5AC0"/>
    <w:rsid w:val="00FE5DCD"/>
    <w:rsid w:val="00FE5E22"/>
    <w:rsid w:val="00FE5EB6"/>
    <w:rsid w:val="00FE5F2B"/>
    <w:rsid w:val="00FE620D"/>
    <w:rsid w:val="00FE6222"/>
    <w:rsid w:val="00FE6345"/>
    <w:rsid w:val="00FE63BA"/>
    <w:rsid w:val="00FE6B07"/>
    <w:rsid w:val="00FE6B94"/>
    <w:rsid w:val="00FE6BC0"/>
    <w:rsid w:val="00FE6C15"/>
    <w:rsid w:val="00FE6D5C"/>
    <w:rsid w:val="00FE6DD6"/>
    <w:rsid w:val="00FE6E29"/>
    <w:rsid w:val="00FE6E86"/>
    <w:rsid w:val="00FE6F49"/>
    <w:rsid w:val="00FE70B8"/>
    <w:rsid w:val="00FE70F5"/>
    <w:rsid w:val="00FE71B1"/>
    <w:rsid w:val="00FE729A"/>
    <w:rsid w:val="00FE73EB"/>
    <w:rsid w:val="00FE7503"/>
    <w:rsid w:val="00FE760E"/>
    <w:rsid w:val="00FE767F"/>
    <w:rsid w:val="00FE7777"/>
    <w:rsid w:val="00FE77A3"/>
    <w:rsid w:val="00FE79AC"/>
    <w:rsid w:val="00FE7B7D"/>
    <w:rsid w:val="00FE7C1C"/>
    <w:rsid w:val="00FE7C5C"/>
    <w:rsid w:val="00FE7D03"/>
    <w:rsid w:val="00FE7E6C"/>
    <w:rsid w:val="00FE7F14"/>
    <w:rsid w:val="00FF0166"/>
    <w:rsid w:val="00FF0215"/>
    <w:rsid w:val="00FF044D"/>
    <w:rsid w:val="00FF074A"/>
    <w:rsid w:val="00FF074C"/>
    <w:rsid w:val="00FF0823"/>
    <w:rsid w:val="00FF089C"/>
    <w:rsid w:val="00FF0AA6"/>
    <w:rsid w:val="00FF0B20"/>
    <w:rsid w:val="00FF0CF1"/>
    <w:rsid w:val="00FF0FE2"/>
    <w:rsid w:val="00FF0FFE"/>
    <w:rsid w:val="00FF1179"/>
    <w:rsid w:val="00FF1180"/>
    <w:rsid w:val="00FF13CE"/>
    <w:rsid w:val="00FF163B"/>
    <w:rsid w:val="00FF1828"/>
    <w:rsid w:val="00FF1888"/>
    <w:rsid w:val="00FF18F0"/>
    <w:rsid w:val="00FF1956"/>
    <w:rsid w:val="00FF1B2E"/>
    <w:rsid w:val="00FF1BAB"/>
    <w:rsid w:val="00FF1D2D"/>
    <w:rsid w:val="00FF1E38"/>
    <w:rsid w:val="00FF1F68"/>
    <w:rsid w:val="00FF2007"/>
    <w:rsid w:val="00FF2023"/>
    <w:rsid w:val="00FF21E9"/>
    <w:rsid w:val="00FF2305"/>
    <w:rsid w:val="00FF2326"/>
    <w:rsid w:val="00FF236D"/>
    <w:rsid w:val="00FF23CE"/>
    <w:rsid w:val="00FF243B"/>
    <w:rsid w:val="00FF2483"/>
    <w:rsid w:val="00FF2499"/>
    <w:rsid w:val="00FF24F2"/>
    <w:rsid w:val="00FF251F"/>
    <w:rsid w:val="00FF2530"/>
    <w:rsid w:val="00FF26B6"/>
    <w:rsid w:val="00FF294D"/>
    <w:rsid w:val="00FF2963"/>
    <w:rsid w:val="00FF2991"/>
    <w:rsid w:val="00FF29A6"/>
    <w:rsid w:val="00FF2C27"/>
    <w:rsid w:val="00FF2C3A"/>
    <w:rsid w:val="00FF2EEB"/>
    <w:rsid w:val="00FF2EEF"/>
    <w:rsid w:val="00FF2F28"/>
    <w:rsid w:val="00FF31F1"/>
    <w:rsid w:val="00FF3317"/>
    <w:rsid w:val="00FF3378"/>
    <w:rsid w:val="00FF3427"/>
    <w:rsid w:val="00FF34E3"/>
    <w:rsid w:val="00FF377B"/>
    <w:rsid w:val="00FF3862"/>
    <w:rsid w:val="00FF39F1"/>
    <w:rsid w:val="00FF3CF4"/>
    <w:rsid w:val="00FF3E19"/>
    <w:rsid w:val="00FF3F1B"/>
    <w:rsid w:val="00FF3F1E"/>
    <w:rsid w:val="00FF4105"/>
    <w:rsid w:val="00FF4333"/>
    <w:rsid w:val="00FF4380"/>
    <w:rsid w:val="00FF43E5"/>
    <w:rsid w:val="00FF4434"/>
    <w:rsid w:val="00FF4507"/>
    <w:rsid w:val="00FF46BF"/>
    <w:rsid w:val="00FF487C"/>
    <w:rsid w:val="00FF48C9"/>
    <w:rsid w:val="00FF48CA"/>
    <w:rsid w:val="00FF4AD6"/>
    <w:rsid w:val="00FF4AF8"/>
    <w:rsid w:val="00FF4B5A"/>
    <w:rsid w:val="00FF4C4B"/>
    <w:rsid w:val="00FF4C61"/>
    <w:rsid w:val="00FF4DB5"/>
    <w:rsid w:val="00FF4E1E"/>
    <w:rsid w:val="00FF4EAC"/>
    <w:rsid w:val="00FF53BC"/>
    <w:rsid w:val="00FF54FA"/>
    <w:rsid w:val="00FF5530"/>
    <w:rsid w:val="00FF5546"/>
    <w:rsid w:val="00FF5630"/>
    <w:rsid w:val="00FF566D"/>
    <w:rsid w:val="00FF5789"/>
    <w:rsid w:val="00FF57C2"/>
    <w:rsid w:val="00FF5898"/>
    <w:rsid w:val="00FF5B4E"/>
    <w:rsid w:val="00FF5DFE"/>
    <w:rsid w:val="00FF5E25"/>
    <w:rsid w:val="00FF5E85"/>
    <w:rsid w:val="00FF5EDB"/>
    <w:rsid w:val="00FF5F05"/>
    <w:rsid w:val="00FF5FAE"/>
    <w:rsid w:val="00FF63AC"/>
    <w:rsid w:val="00FF66BD"/>
    <w:rsid w:val="00FF6868"/>
    <w:rsid w:val="00FF6976"/>
    <w:rsid w:val="00FF6AB6"/>
    <w:rsid w:val="00FF6B8A"/>
    <w:rsid w:val="00FF6D42"/>
    <w:rsid w:val="00FF6DD4"/>
    <w:rsid w:val="00FF6E1F"/>
    <w:rsid w:val="00FF7067"/>
    <w:rsid w:val="00FF7170"/>
    <w:rsid w:val="00FF7404"/>
    <w:rsid w:val="00FF760B"/>
    <w:rsid w:val="00FF77EE"/>
    <w:rsid w:val="00FF7A15"/>
    <w:rsid w:val="00FF7A72"/>
    <w:rsid w:val="00FF7B60"/>
    <w:rsid w:val="00FF7C03"/>
    <w:rsid w:val="00FF7D0F"/>
    <w:rsid w:val="00FF7F26"/>
    <w:rsid w:val="0303CED9"/>
    <w:rsid w:val="070BA052"/>
    <w:rsid w:val="0A60CB9C"/>
    <w:rsid w:val="0E8E3154"/>
    <w:rsid w:val="1025ED07"/>
    <w:rsid w:val="103B53D4"/>
    <w:rsid w:val="10725E29"/>
    <w:rsid w:val="108EC005"/>
    <w:rsid w:val="11196B09"/>
    <w:rsid w:val="11E0E6B7"/>
    <w:rsid w:val="1288F138"/>
    <w:rsid w:val="15877A8D"/>
    <w:rsid w:val="1928E9CC"/>
    <w:rsid w:val="1A70381E"/>
    <w:rsid w:val="1AA667CC"/>
    <w:rsid w:val="1B491C6E"/>
    <w:rsid w:val="2229E76D"/>
    <w:rsid w:val="22FB623A"/>
    <w:rsid w:val="23313081"/>
    <w:rsid w:val="238C8C4B"/>
    <w:rsid w:val="24EEC795"/>
    <w:rsid w:val="2D3ADD7F"/>
    <w:rsid w:val="30EE2F47"/>
    <w:rsid w:val="32AF100B"/>
    <w:rsid w:val="33CE9CB5"/>
    <w:rsid w:val="344BF8D0"/>
    <w:rsid w:val="3793C22C"/>
    <w:rsid w:val="3852B824"/>
    <w:rsid w:val="39CE49AF"/>
    <w:rsid w:val="39E4F5D5"/>
    <w:rsid w:val="3A5869BD"/>
    <w:rsid w:val="3B10D0B5"/>
    <w:rsid w:val="3B366974"/>
    <w:rsid w:val="3B9742EB"/>
    <w:rsid w:val="3C56578C"/>
    <w:rsid w:val="3FF2DABB"/>
    <w:rsid w:val="42659B1E"/>
    <w:rsid w:val="45DAE31B"/>
    <w:rsid w:val="463C0695"/>
    <w:rsid w:val="474FF12F"/>
    <w:rsid w:val="4950E759"/>
    <w:rsid w:val="4987DC6E"/>
    <w:rsid w:val="4A71C7F2"/>
    <w:rsid w:val="4E73F08F"/>
    <w:rsid w:val="521570E9"/>
    <w:rsid w:val="55C87A5F"/>
    <w:rsid w:val="57C2409F"/>
    <w:rsid w:val="5854143D"/>
    <w:rsid w:val="585F42DD"/>
    <w:rsid w:val="5C3BAFF3"/>
    <w:rsid w:val="5F460ACD"/>
    <w:rsid w:val="601113B8"/>
    <w:rsid w:val="6014395F"/>
    <w:rsid w:val="6250DA4D"/>
    <w:rsid w:val="63BECD33"/>
    <w:rsid w:val="669324A5"/>
    <w:rsid w:val="670C66C5"/>
    <w:rsid w:val="67F5F821"/>
    <w:rsid w:val="6883163C"/>
    <w:rsid w:val="6945C615"/>
    <w:rsid w:val="6B0A9E7D"/>
    <w:rsid w:val="6E36E706"/>
    <w:rsid w:val="73770482"/>
    <w:rsid w:val="74A1F748"/>
    <w:rsid w:val="76CD8F1D"/>
    <w:rsid w:val="77539DAB"/>
    <w:rsid w:val="7ED0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1103019"/>
  <w15:chartTrackingRefBased/>
  <w15:docId w15:val="{C1AF3825-1B73-4DD8-97DF-EB02C6074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66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rsid w:val="00277E3C"/>
    <w:pPr>
      <w:ind w:left="851" w:hanging="284"/>
    </w:pPr>
  </w:style>
  <w:style w:type="paragraph" w:styleId="Index4">
    <w:name w:val="index 4"/>
    <w:basedOn w:val="Normal"/>
    <w:next w:val="Normal"/>
    <w:rsid w:val="00277E3C"/>
    <w:pPr>
      <w:ind w:left="1135" w:hanging="284"/>
    </w:pPr>
  </w:style>
  <w:style w:type="paragraph" w:styleId="Index6">
    <w:name w:val="index 6"/>
    <w:basedOn w:val="Normal"/>
    <w:next w:val="Normal"/>
    <w:rsid w:val="00277E3C"/>
    <w:pPr>
      <w:ind w:left="1702" w:hanging="284"/>
    </w:pPr>
  </w:style>
  <w:style w:type="paragraph" w:styleId="Index5">
    <w:name w:val="index 5"/>
    <w:basedOn w:val="Normal"/>
    <w:next w:val="Normal"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77E3C"/>
    <w:pPr>
      <w:ind w:left="851"/>
    </w:pPr>
  </w:style>
  <w:style w:type="paragraph" w:styleId="TOC5">
    <w:name w:val="toc 5"/>
    <w:basedOn w:val="Normal"/>
    <w:next w:val="Normal"/>
    <w:rsid w:val="00277E3C"/>
    <w:pPr>
      <w:ind w:left="1134"/>
    </w:pPr>
  </w:style>
  <w:style w:type="paragraph" w:styleId="TOC6">
    <w:name w:val="toc 6"/>
    <w:basedOn w:val="Normal"/>
    <w:next w:val="Normal"/>
    <w:rsid w:val="00277E3C"/>
    <w:pPr>
      <w:ind w:left="1418"/>
    </w:pPr>
  </w:style>
  <w:style w:type="paragraph" w:styleId="TOC7">
    <w:name w:val="toc 7"/>
    <w:basedOn w:val="Normal"/>
    <w:next w:val="Normal"/>
    <w:rsid w:val="00277E3C"/>
    <w:pPr>
      <w:ind w:left="1701"/>
    </w:pPr>
  </w:style>
  <w:style w:type="paragraph" w:styleId="TOC8">
    <w:name w:val="toc 8"/>
    <w:basedOn w:val="Normal"/>
    <w:next w:val="Normal"/>
    <w:rsid w:val="00277E3C"/>
    <w:pPr>
      <w:ind w:left="1985"/>
    </w:pPr>
  </w:style>
  <w:style w:type="paragraph" w:styleId="TOC9">
    <w:name w:val="toc 9"/>
    <w:basedOn w:val="Normal"/>
    <w:next w:val="Normal"/>
    <w:rsid w:val="00277E3C"/>
    <w:pPr>
      <w:ind w:left="2268"/>
    </w:pPr>
  </w:style>
  <w:style w:type="paragraph" w:styleId="TableofFigures">
    <w:name w:val="table of figures"/>
    <w:basedOn w:val="Normal"/>
    <w:next w:val="Normal"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2441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/>
      <w:jc w:val="both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AccPolicyHeadingChar">
    <w:name w:val="Acc Policy Heading Char"/>
    <w:link w:val="AccPolicyHeading"/>
    <w:rsid w:val="00244117"/>
    <w:rPr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D15003"/>
    <w:rPr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,Heading 8 + Angsana New,Right:  -0.28..."/>
    <w:basedOn w:val="Normal"/>
    <w:uiPriority w:val="99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6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 w:cs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/>
      <w:b/>
      <w:bCs/>
      <w:sz w:val="30"/>
      <w:szCs w:val="30"/>
      <w:lang w:val="en-GB" w:eastAsia="th-TH"/>
    </w:rPr>
  </w:style>
  <w:style w:type="character" w:customStyle="1" w:styleId="TitleChar">
    <w:name w:val="Title Char"/>
    <w:link w:val="Title"/>
    <w:uiPriority w:val="99"/>
    <w:rsid w:val="00D15003"/>
    <w:rPr>
      <w:rFonts w:eastAsia="Times New Roman" w:hAnsi="Tms Rmn" w:cs="Tms Rmn"/>
      <w:b/>
      <w:bCs/>
      <w:kern w:val="28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eastAsia="Times New Roman" w:hAnsi="Tms Rmn"/>
      <w:b/>
      <w:bCs/>
      <w:kern w:val="28"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uiPriority w:val="99"/>
    <w:rsid w:val="00D15003"/>
    <w:rPr>
      <w:rFonts w:eastAsia="Times New Roman" w:hAnsi="Tms Rmn" w:cs="Tms Rmn"/>
      <w:i/>
      <w:iCs/>
      <w:sz w:val="24"/>
      <w:szCs w:val="28"/>
    </w:rPr>
  </w:style>
  <w:style w:type="paragraph" w:styleId="Subtitle">
    <w:name w:val="Subtitle"/>
    <w:basedOn w:val="Normal"/>
    <w:link w:val="Sub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eastAsia="Times New Roman" w:hAnsi="Tms Rmn"/>
      <w:i/>
      <w:iCs/>
      <w:sz w:val="24"/>
      <w:szCs w:val="28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D15003"/>
    <w:rPr>
      <w:rFonts w:ascii="Arial" w:eastAsia="Times New Roman" w:hAnsi="Arial"/>
      <w:sz w:val="16"/>
      <w:szCs w:val="18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eastAsia="Times New Roman"/>
      <w:sz w:val="16"/>
      <w:lang w:val="en-GB" w:eastAsia="x-none" w:bidi="ar-SA"/>
    </w:rPr>
  </w:style>
  <w:style w:type="character" w:customStyle="1" w:styleId="HTMLPreformattedChar">
    <w:name w:val="HTML Preformatted Char"/>
    <w:link w:val="HTMLPreformatted"/>
    <w:uiPriority w:val="99"/>
    <w:rsid w:val="00D15003"/>
    <w:rPr>
      <w:rFonts w:ascii="Tahoma" w:eastAsia="Times New Roman" w:hAnsi="Tahoma" w:cs="Tahoma"/>
    </w:rPr>
  </w:style>
  <w:style w:type="paragraph" w:styleId="HTMLPreformatted">
    <w:name w:val="HTML Preformatted"/>
    <w:basedOn w:val="Normal"/>
    <w:link w:val="HTMLPreformatted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Times New Roman" w:hAnsi="Tahoma"/>
      <w:sz w:val="20"/>
      <w:szCs w:val="20"/>
      <w:lang w:val="x-none" w:eastAsia="x-none"/>
    </w:rPr>
  </w:style>
  <w:style w:type="paragraph" w:customStyle="1" w:styleId="AccountingPolicy">
    <w:name w:val="Accounting Policy"/>
    <w:basedOn w:val="Normal"/>
    <w:link w:val="AccountingPolicyChar1"/>
    <w:rsid w:val="00D1500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15003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FooterChar1">
    <w:name w:val="Footer Char1"/>
    <w:uiPriority w:val="99"/>
    <w:rsid w:val="00D15003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1500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1Char1">
    <w:name w:val="Heading 1 Char1"/>
    <w:uiPriority w:val="99"/>
    <w:locked/>
    <w:rsid w:val="00EB2DD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styleId="List">
    <w:name w:val="List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2">
    <w:name w:val="List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4">
    <w:name w:val="Body Text 4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character" w:customStyle="1" w:styleId="CharChar22">
    <w:name w:val="Char Char22"/>
    <w:locked/>
    <w:rsid w:val="00EB2DD5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customStyle="1" w:styleId="KNormal">
    <w:name w:val="KNormal"/>
    <w:uiPriority w:val="99"/>
    <w:rsid w:val="00EB2DD5"/>
    <w:pPr>
      <w:spacing w:before="120" w:after="120"/>
    </w:pPr>
    <w:rPr>
      <w:rFonts w:ascii="Arial" w:eastAsia="Times New Roman" w:hAnsi="Arial" w:cs="Times New Roman"/>
      <w:lang w:bidi="ar-SA"/>
    </w:rPr>
  </w:style>
  <w:style w:type="character" w:styleId="Emphasis">
    <w:name w:val="Emphasis"/>
    <w:uiPriority w:val="20"/>
    <w:qFormat/>
    <w:rsid w:val="00EB2DD5"/>
    <w:rPr>
      <w:rFonts w:cs="Times New Roman"/>
      <w:color w:val="auto"/>
    </w:rPr>
  </w:style>
  <w:style w:type="character" w:customStyle="1" w:styleId="st1">
    <w:name w:val="st1"/>
    <w:rsid w:val="00EB2DD5"/>
    <w:rPr>
      <w:rFonts w:cs="Times New Roman"/>
    </w:rPr>
  </w:style>
  <w:style w:type="character" w:customStyle="1" w:styleId="Heading8Char1">
    <w:name w:val="Heading 8 Char1"/>
    <w:rsid w:val="00EB2DD5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4Char1">
    <w:name w:val="Heading 4 Char1"/>
    <w:rsid w:val="00EB2D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B2DD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B2DD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B2DD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B2DD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EB2DD5"/>
  </w:style>
  <w:style w:type="character" w:customStyle="1" w:styleId="alt-edited1">
    <w:name w:val="alt-edited1"/>
    <w:rsid w:val="00EB2DD5"/>
    <w:rPr>
      <w:color w:val="4D90F0"/>
    </w:rPr>
  </w:style>
  <w:style w:type="paragraph" w:styleId="NoSpacing">
    <w:name w:val="No Spacing"/>
    <w:uiPriority w:val="1"/>
    <w:qFormat/>
    <w:rsid w:val="00EB2D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EB2DD5"/>
    <w:pPr>
      <w:spacing w:line="151" w:lineRule="atLeast"/>
    </w:pPr>
    <w:rPr>
      <w:rFonts w:ascii="Tesco" w:eastAsia="Times New Roman" w:hAnsi="Tesco" w:cs="Angsana New"/>
      <w:color w:val="auto"/>
    </w:rPr>
  </w:style>
  <w:style w:type="table" w:customStyle="1" w:styleId="TableGridLight2">
    <w:name w:val="Table Grid Light2"/>
    <w:basedOn w:val="TableNormal"/>
    <w:uiPriority w:val="40"/>
    <w:rsid w:val="003E584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5666D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rmalWeb">
    <w:name w:val="Normal (Web)"/>
    <w:basedOn w:val="Normal"/>
    <w:uiPriority w:val="99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Batang" w:hAnsi="Times New Roman" w:cs="Times New Roman"/>
      <w:sz w:val="24"/>
      <w:szCs w:val="24"/>
      <w:lang w:eastAsia="ko-KR" w:bidi="ar-SA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CharChar221">
    <w:name w:val="Char Char221"/>
    <w:rsid w:val="0063373F"/>
    <w:rPr>
      <w:b/>
      <w:bCs/>
      <w:i/>
      <w:iCs/>
      <w:sz w:val="24"/>
      <w:szCs w:val="24"/>
      <w:lang w:val="en-GB" w:eastAsia="en-US" w:bidi="th-TH"/>
    </w:rPr>
  </w:style>
  <w:style w:type="paragraph" w:customStyle="1" w:styleId="a7">
    <w:name w:val="รายงาน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Cordia New" w:hAnsi="Times New Roman" w:cs="Cordia New"/>
      <w:b/>
      <w:bCs/>
      <w:sz w:val="22"/>
      <w:szCs w:val="30"/>
    </w:rPr>
  </w:style>
  <w:style w:type="paragraph" w:customStyle="1" w:styleId="NormalIndent2">
    <w:name w:val="Normal Indent2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5">
    <w:name w:val="Char Char25"/>
    <w:rsid w:val="0063373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6337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umbernegative">
    <w:name w:val="number negative"/>
    <w:basedOn w:val="Normal"/>
    <w:rsid w:val="006B69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eastAsia="Times New Roman" w:hAnsi="Angsana New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5D38B0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DC79C1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เนื้อเรื่อง"/>
    <w:basedOn w:val="Normal"/>
    <w:uiPriority w:val="99"/>
    <w:rsid w:val="001C7D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character" w:styleId="Hyperlink">
    <w:name w:val="Hyperlink"/>
    <w:basedOn w:val="DefaultParagraphFont"/>
    <w:uiPriority w:val="99"/>
    <w:semiHidden/>
    <w:unhideWhenUsed/>
    <w:rsid w:val="0095307F"/>
    <w:rPr>
      <w:color w:val="0000FF"/>
      <w:u w:val="single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466AF6"/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D47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FSBlank">
    <w:name w:val="FS_Blank"/>
    <w:basedOn w:val="Normal"/>
    <w:link w:val="FSBlankChar"/>
    <w:qFormat/>
    <w:rsid w:val="00A85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A8593F"/>
    <w:rPr>
      <w:rFonts w:ascii="Angsana New" w:eastAsia="MS Mincho" w:hAnsi="Angsana New"/>
    </w:rPr>
  </w:style>
  <w:style w:type="character" w:customStyle="1" w:styleId="ui-provider">
    <w:name w:val="ui-provider"/>
    <w:basedOn w:val="DefaultParagraphFont"/>
    <w:rsid w:val="00B74D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96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17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3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4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8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1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92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2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2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97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4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23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5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576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170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9890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6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F711F86-9141-493C-AFE3-DD05E9A19853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005A9E-CAF8-4017-94AF-EABC4C4E4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47</TotalTime>
  <Pages>31</Pages>
  <Words>4623</Words>
  <Characters>26357</Characters>
  <Application>Microsoft Office Word</Application>
  <DocSecurity>0</DocSecurity>
  <Lines>219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30919</CharactersWithSpaces>
  <SharedDoc>false</SharedDoc>
  <HLinks>
    <vt:vector size="6" baseType="variant">
      <vt:variant>
        <vt:i4>2949161</vt:i4>
      </vt:variant>
      <vt:variant>
        <vt:i4>0</vt:i4>
      </vt:variant>
      <vt:variant>
        <vt:i4>0</vt:i4>
      </vt:variant>
      <vt:variant>
        <vt:i4>5</vt:i4>
      </vt:variant>
      <vt:variant>
        <vt:lpwstr>javascript:showCompanyProfile('0105514000965','1')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Waraporn, Sukjaroen</dc:creator>
  <cp:keywords/>
  <dc:description/>
  <cp:lastModifiedBy>Thanaporn, Mahattanan</cp:lastModifiedBy>
  <cp:revision>17</cp:revision>
  <cp:lastPrinted>2025-07-29T08:26:00Z</cp:lastPrinted>
  <dcterms:created xsi:type="dcterms:W3CDTF">2025-07-30T10:44:00Z</dcterms:created>
  <dcterms:modified xsi:type="dcterms:W3CDTF">2025-08-07T12:05:00Z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1291498937</vt:i4>
  </property>
  <property fmtid="{D5CDD505-2E9C-101B-9397-08002B2CF9AE}" pid="3" name="GrammarlyDocumentId">
    <vt:lpwstr>2fe5535927c24ec3ae798eb3c4614434d1ec65acdbc700c658199fd6dfa8931e</vt:lpwstr>
  </property>
</Properties>
</file>