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40152" w14:textId="77777777" w:rsidR="000E589E" w:rsidRPr="005D17DF" w:rsidRDefault="000E589E" w:rsidP="00F37C1B">
      <w:pPr>
        <w:pStyle w:val="Header"/>
        <w:tabs>
          <w:tab w:val="clear" w:pos="4536"/>
          <w:tab w:val="clear" w:pos="9072"/>
        </w:tabs>
        <w:jc w:val="center"/>
        <w:rPr>
          <w:rFonts w:ascii="Angsana New" w:hAnsi="Angsana New" w:cs="Angsana New"/>
          <w:b/>
          <w:bCs/>
          <w:noProof/>
          <w:sz w:val="30"/>
          <w:szCs w:val="30"/>
          <w:cs/>
        </w:rPr>
      </w:pPr>
      <w:r w:rsidRPr="005D17DF">
        <w:rPr>
          <w:rFonts w:ascii="Angsana New" w:hAnsi="Angsana New" w:cs="Angsana New" w:hint="cs"/>
          <w:b/>
          <w:bCs/>
          <w:noProof/>
          <w:sz w:val="30"/>
          <w:szCs w:val="30"/>
          <w:cs/>
        </w:rPr>
        <w:t>บริษัท เพาเวอร์ไลน์ เอ็นจิเนียริ่ง จำกัด (มหาชน) และบริษัทย่อย</w:t>
      </w:r>
    </w:p>
    <w:p w14:paraId="5BE3A3EC" w14:textId="77777777" w:rsidR="000E589E" w:rsidRPr="005D17DF" w:rsidRDefault="000E589E" w:rsidP="00F37C1B">
      <w:pPr>
        <w:jc w:val="center"/>
        <w:rPr>
          <w:rFonts w:ascii="Angsana New" w:hAnsi="Angsana New" w:cs="Angsana New"/>
          <w:b/>
          <w:bCs/>
          <w:noProof/>
          <w:sz w:val="30"/>
          <w:szCs w:val="30"/>
          <w:cs/>
        </w:rPr>
      </w:pP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47146C53" w14:textId="181D25B2" w:rsidR="000E589E" w:rsidRPr="005D17DF" w:rsidRDefault="000E589E" w:rsidP="00F37C1B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>สำหรับงวด</w:t>
      </w:r>
      <w:r w:rsidR="004E3558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หก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เดือนสิ้นสุดวันที่ </w:t>
      </w:r>
      <w:r w:rsidR="004E3558">
        <w:rPr>
          <w:rFonts w:ascii="Angsana New" w:hAnsi="Angsana New" w:cs="Angsana New"/>
          <w:b/>
          <w:bCs/>
          <w:sz w:val="30"/>
          <w:szCs w:val="30"/>
          <w:lang w:val="en-US"/>
        </w:rPr>
        <w:t>30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4E3558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5D17DF">
        <w:rPr>
          <w:rFonts w:ascii="Angsana New" w:hAnsi="Angsana New" w:cs="Angsana New" w:hint="cs"/>
          <w:b/>
          <w:bCs/>
          <w:sz w:val="30"/>
          <w:szCs w:val="30"/>
        </w:rPr>
        <w:t>256</w:t>
      </w:r>
      <w:r w:rsidR="00E36669">
        <w:rPr>
          <w:rFonts w:ascii="Angsana New" w:hAnsi="Angsana New" w:cs="Angsana New"/>
          <w:b/>
          <w:bCs/>
          <w:sz w:val="30"/>
          <w:szCs w:val="30"/>
        </w:rPr>
        <w:t>8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(ยังไม่ได้ตรวจสอบ)</w:t>
      </w:r>
    </w:p>
    <w:p w14:paraId="758C92F3" w14:textId="77777777" w:rsidR="000E589E" w:rsidRPr="005D17DF" w:rsidRDefault="000E589E" w:rsidP="00F37C1B">
      <w:pPr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CEE7C93" w14:textId="77777777" w:rsidR="000E589E" w:rsidRPr="005D17DF" w:rsidRDefault="000E589E" w:rsidP="00F37C1B">
      <w:pPr>
        <w:pBdr>
          <w:top w:val="single" w:sz="4" w:space="1" w:color="auto"/>
        </w:pBdr>
        <w:ind w:left="3360" w:right="3237"/>
        <w:jc w:val="center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542DD676" w14:textId="77777777" w:rsidR="000A0FC4" w:rsidRPr="005D17DF" w:rsidRDefault="007534D2" w:rsidP="00EB3696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ข้อมูลทั่วไป</w:t>
      </w:r>
    </w:p>
    <w:p w14:paraId="7D895C82" w14:textId="77777777" w:rsidR="00EB3696" w:rsidRPr="005D17DF" w:rsidRDefault="00EB3696" w:rsidP="00EB3696">
      <w:pPr>
        <w:pStyle w:val="BodyText2"/>
        <w:ind w:left="562" w:right="-23" w:firstLine="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19AED9CB" w14:textId="77777777" w:rsidR="00EB3696" w:rsidRPr="005D17DF" w:rsidRDefault="00EB3696" w:rsidP="003C3BEA">
      <w:pPr>
        <w:pStyle w:val="BodyText2"/>
        <w:ind w:left="562" w:right="-23" w:firstLine="85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บริษัท เพาเวอร์ไลน์ เอ็นจิเนียริ่ง จำกัด (มหาชน)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 (“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>บริษัท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”) 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จดทะเบียนตามประมวลกฎหมายแพ่งและพาณิชย์เป็นนิติบุคคลประเภทบริษัทจำกัด  เมื่อวันที่ 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8 </w:t>
      </w:r>
      <w:r w:rsidR="00B50324" w:rsidRPr="005D17DF">
        <w:rPr>
          <w:rFonts w:ascii="Angsana New" w:eastAsia="Cordia New" w:hAnsi="Angsana New" w:cs="Angsana New" w:hint="cs"/>
          <w:sz w:val="30"/>
          <w:szCs w:val="30"/>
          <w:cs/>
        </w:rPr>
        <w:t>กรกฎาคม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2531 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และบริษัทได้แปรสภาพเป็นบริษัทมหาชนจำกัดเมื่อวันที่ </w:t>
      </w:r>
      <w:r w:rsidR="00B50324" w:rsidRPr="005D17DF">
        <w:rPr>
          <w:rFonts w:ascii="Angsana New" w:eastAsia="Cordia New" w:hAnsi="Angsana New" w:cs="Angsana New" w:hint="cs"/>
          <w:sz w:val="30"/>
          <w:szCs w:val="30"/>
        </w:rPr>
        <w:t>29</w:t>
      </w:r>
      <w:r w:rsidR="00B50324"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 สิงหาคม </w:t>
      </w:r>
      <w:r w:rsidR="00B50324" w:rsidRPr="005D17DF">
        <w:rPr>
          <w:rFonts w:ascii="Angsana New" w:eastAsia="Cordia New" w:hAnsi="Angsana New" w:cs="Angsana New" w:hint="cs"/>
          <w:sz w:val="30"/>
          <w:szCs w:val="30"/>
        </w:rPr>
        <w:t>2545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โดยมีสำนักงานใหญ่ตั้งอยู่เลขที่ </w:t>
      </w:r>
      <w:r w:rsidR="00117CD1" w:rsidRPr="005D17DF">
        <w:rPr>
          <w:rFonts w:ascii="Angsana New" w:hAnsi="Angsana New" w:cs="Angsana New" w:hint="cs"/>
          <w:sz w:val="30"/>
          <w:szCs w:val="30"/>
        </w:rPr>
        <w:t>2</w:t>
      </w:r>
      <w:r w:rsidR="00117CD1" w:rsidRPr="005D17DF">
        <w:rPr>
          <w:rFonts w:ascii="Angsana New" w:hAnsi="Angsana New" w:cs="Angsana New" w:hint="cs"/>
          <w:sz w:val="30"/>
          <w:szCs w:val="30"/>
          <w:cs/>
        </w:rPr>
        <w:t xml:space="preserve"> ซอยสุขุมวิท </w:t>
      </w:r>
      <w:r w:rsidR="00117CD1" w:rsidRPr="005D17DF">
        <w:rPr>
          <w:rFonts w:ascii="Angsana New" w:hAnsi="Angsana New" w:cs="Angsana New" w:hint="cs"/>
          <w:sz w:val="30"/>
          <w:szCs w:val="30"/>
        </w:rPr>
        <w:t>81</w:t>
      </w:r>
      <w:r w:rsidR="00117CD1" w:rsidRPr="005D17DF">
        <w:rPr>
          <w:rFonts w:ascii="Angsana New" w:hAnsi="Angsana New" w:cs="Angsana New" w:hint="cs"/>
          <w:sz w:val="30"/>
          <w:szCs w:val="30"/>
          <w:cs/>
        </w:rPr>
        <w:t xml:space="preserve">  (ศิริพจน์) ถนนสุขุมวิท แขวงบางจาก เขตพระโขนง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 กรุงเทพมหานคร ประเทศไทย</w:t>
      </w:r>
    </w:p>
    <w:p w14:paraId="63E6103E" w14:textId="77777777" w:rsidR="007749BD" w:rsidRPr="005D17DF" w:rsidRDefault="007749BD" w:rsidP="003C3BE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0C0A1004" w14:textId="77777777" w:rsidR="00745B83" w:rsidRPr="005D17DF" w:rsidRDefault="00745B83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บริษัทจดทะเบียนกับตลาดหลักทรัพย์แห่งประเทศ</w:t>
      </w:r>
      <w:r w:rsidR="00720294" w:rsidRPr="005D17DF">
        <w:rPr>
          <w:rFonts w:ascii="Angsana New" w:hAnsi="Angsana New" w:cs="Angsana New" w:hint="cs"/>
          <w:sz w:val="30"/>
          <w:szCs w:val="30"/>
          <w:cs/>
        </w:rPr>
        <w:t>ไทยเมื่อ</w:t>
      </w:r>
      <w:r w:rsidR="00331328" w:rsidRPr="005D17D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20294"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5BDB" w:rsidRPr="005D17DF">
        <w:rPr>
          <w:rFonts w:ascii="Angsana New" w:hAnsi="Angsana New" w:cs="Angsana New" w:hint="cs"/>
          <w:sz w:val="30"/>
          <w:szCs w:val="30"/>
        </w:rPr>
        <w:t>12</w:t>
      </w:r>
      <w:r w:rsidR="00720294"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236B" w:rsidRPr="005D17DF">
        <w:rPr>
          <w:rFonts w:ascii="Angsana New" w:hAnsi="Angsana New" w:cs="Angsana New" w:hint="cs"/>
          <w:sz w:val="30"/>
          <w:szCs w:val="30"/>
        </w:rPr>
        <w:t>25</w:t>
      </w:r>
      <w:r w:rsidR="00F65BDB" w:rsidRPr="005D17DF">
        <w:rPr>
          <w:rFonts w:ascii="Angsana New" w:hAnsi="Angsana New" w:cs="Angsana New" w:hint="cs"/>
          <w:sz w:val="30"/>
          <w:szCs w:val="30"/>
        </w:rPr>
        <w:t>45</w:t>
      </w:r>
    </w:p>
    <w:p w14:paraId="791515BC" w14:textId="77777777" w:rsidR="007749BD" w:rsidRPr="005D17DF" w:rsidRDefault="007749BD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38EFB48D" w14:textId="77777777" w:rsidR="00F65BDB" w:rsidRPr="00C50DFE" w:rsidRDefault="00444966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 (</w:t>
      </w:r>
      <w:r w:rsidR="00C80BA4" w:rsidRPr="005D17DF">
        <w:rPr>
          <w:rFonts w:ascii="Angsana New" w:hAnsi="Angsana New" w:cs="Angsana New" w:hint="cs"/>
          <w:sz w:val="30"/>
          <w:szCs w:val="30"/>
          <w:cs/>
        </w:rPr>
        <w:t>“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80BA4" w:rsidRPr="005D17DF">
        <w:rPr>
          <w:rFonts w:ascii="Angsana New" w:hAnsi="Angsana New" w:cs="Angsana New" w:hint="cs"/>
          <w:sz w:val="30"/>
          <w:szCs w:val="30"/>
          <w:cs/>
        </w:rPr>
        <w:t>”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 xml:space="preserve">ดำเนินธุรกิจหลักเกี่ยวกับการรับเหมาติดตั้งงานระบบไฟฟ้า </w:t>
      </w:r>
      <w:r w:rsidR="00F65BDB" w:rsidRPr="005D17DF">
        <w:rPr>
          <w:rFonts w:ascii="Angsana New" w:hAnsi="Angsana New" w:cs="Angsana New" w:hint="cs"/>
          <w:spacing w:val="-2"/>
          <w:sz w:val="30"/>
          <w:szCs w:val="30"/>
          <w:cs/>
        </w:rPr>
        <w:t>ระบบปรับอากาศ ระบบสุขาภิบาล และระบบป้องกันอัคคีภัย รับเหมาก่อสร้างโยธา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50DFE" w:rsidRPr="005D17DF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C50DF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อสังหาริมทรัพย์</w:t>
      </w:r>
    </w:p>
    <w:p w14:paraId="5EEE4463" w14:textId="77777777" w:rsidR="00B50324" w:rsidRPr="005D17DF" w:rsidRDefault="00B50324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</w:p>
    <w:p w14:paraId="75C26885" w14:textId="77777777" w:rsidR="004D19C5" w:rsidRPr="005D17DF" w:rsidRDefault="00727992" w:rsidP="00727992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14:paraId="3E30BF5C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6F2A0ECD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5D17DF">
        <w:rPr>
          <w:rFonts w:ascii="Angsana New" w:hAnsi="Angsana New" w:cs="Angsana New" w:hint="cs"/>
          <w:sz w:val="30"/>
          <w:szCs w:val="30"/>
        </w:rPr>
        <w:t>2543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5D17DF">
        <w:rPr>
          <w:rFonts w:ascii="Angsana New" w:hAnsi="Angsana New" w:cs="Angsana New" w:hint="cs"/>
          <w:sz w:val="30"/>
          <w:szCs w:val="30"/>
        </w:rPr>
        <w:t>2547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5D17DF">
        <w:rPr>
          <w:rFonts w:ascii="Angsana New" w:hAnsi="Angsana New" w:cs="Angsana New" w:hint="cs"/>
          <w:sz w:val="30"/>
          <w:szCs w:val="30"/>
        </w:rPr>
        <w:t>34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 พ.ศ. </w:t>
      </w:r>
      <w:r w:rsidRPr="005D17DF">
        <w:rPr>
          <w:rFonts w:ascii="Angsana New" w:hAnsi="Angsana New" w:cs="Angsana New" w:hint="cs"/>
          <w:sz w:val="30"/>
          <w:szCs w:val="30"/>
        </w:rPr>
        <w:t>2535</w:t>
      </w:r>
    </w:p>
    <w:p w14:paraId="3B86BB45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3ACB1604" w14:textId="075C7ACE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5D17DF">
        <w:rPr>
          <w:rFonts w:ascii="Angsana New" w:hAnsi="Angsana New" w:cs="Angsana New" w:hint="cs"/>
          <w:sz w:val="30"/>
          <w:szCs w:val="30"/>
        </w:rPr>
        <w:t>31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5D17DF">
        <w:rPr>
          <w:rFonts w:ascii="Angsana New" w:hAnsi="Angsana New" w:cs="Angsana New" w:hint="cs"/>
          <w:sz w:val="30"/>
          <w:szCs w:val="30"/>
        </w:rPr>
        <w:t>256</w:t>
      </w:r>
      <w:r w:rsidR="00E36669">
        <w:rPr>
          <w:rFonts w:ascii="Angsana New" w:hAnsi="Angsana New" w:cs="Angsana New"/>
          <w:sz w:val="30"/>
          <w:szCs w:val="30"/>
        </w:rPr>
        <w:t xml:space="preserve">7 </w:t>
      </w:r>
      <w:r w:rsidRPr="005D17DF">
        <w:rPr>
          <w:rFonts w:ascii="Angsana New" w:hAnsi="Angsana New" w:cs="Angsana New" w:hint="cs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</w:t>
      </w:r>
      <w:r w:rsidR="003C2C5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5D17DF">
        <w:rPr>
          <w:rFonts w:ascii="Angsana New" w:hAnsi="Angsana New" w:cs="Angsana New" w:hint="cs"/>
          <w:sz w:val="30"/>
          <w:szCs w:val="30"/>
        </w:rPr>
        <w:t>31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5D17DF">
        <w:rPr>
          <w:rFonts w:ascii="Angsana New" w:hAnsi="Angsana New" w:cs="Angsana New" w:hint="cs"/>
          <w:sz w:val="30"/>
          <w:szCs w:val="30"/>
        </w:rPr>
        <w:t>256</w:t>
      </w:r>
      <w:r w:rsidR="00E36669">
        <w:rPr>
          <w:rFonts w:ascii="Angsana New" w:hAnsi="Angsana New" w:cs="Angsana New"/>
          <w:sz w:val="30"/>
          <w:szCs w:val="30"/>
        </w:rPr>
        <w:t>7</w:t>
      </w:r>
    </w:p>
    <w:p w14:paraId="1C186A07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</w:p>
    <w:p w14:paraId="6FA84876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</w:p>
    <w:p w14:paraId="25F0C05E" w14:textId="77777777" w:rsidR="00B36E31" w:rsidRPr="005D17DF" w:rsidRDefault="00B36E31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</w:p>
    <w:p w14:paraId="2010A666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39CC5F23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งบการเงินรวมและงบการเงินเฉพาะกิจการระหว่างกาลนี้นำเสนอเพื่อวัตถุประสงค์ของการรายงานเพื่อ</w:t>
      </w:r>
      <w:r w:rsidRPr="005D17DF">
        <w:rPr>
          <w:rFonts w:ascii="Angsana New" w:hAnsi="Angsana New" w:cs="Angsana New" w:hint="cs"/>
          <w:spacing w:val="2"/>
          <w:sz w:val="30"/>
          <w:szCs w:val="30"/>
          <w:cs/>
        </w:rPr>
        <w:t>ใช้ในประเทศไทยและจัดทำเป็นภาษาไทย งบการเงินฉบับภาษาอังกฤษได้จัดทำขึ้นเพื่อความสะดวกของผู้อ่าน</w:t>
      </w:r>
      <w:r w:rsidRPr="005D17DF">
        <w:rPr>
          <w:rFonts w:ascii="Angsana New" w:hAnsi="Angsana New" w:cs="Angsana New" w:hint="cs"/>
          <w:sz w:val="30"/>
          <w:szCs w:val="30"/>
          <w:cs/>
        </w:rPr>
        <w:t>งบการเงินที่ไม่คุ้นเคยกับภาษาไทย</w:t>
      </w:r>
    </w:p>
    <w:p w14:paraId="706A9183" w14:textId="77777777" w:rsidR="00B36E31" w:rsidRPr="005D17DF" w:rsidRDefault="00B36E31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435D3996" w14:textId="49C94104" w:rsidR="00A309CA" w:rsidRDefault="00E36669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4678D5">
        <w:rPr>
          <w:rFonts w:ascii="Angsana New" w:hAnsi="Angsana New"/>
          <w:spacing w:val="6"/>
          <w:sz w:val="30"/>
          <w:szCs w:val="30"/>
          <w:cs/>
        </w:rPr>
        <w:t>สภาวิชาชีพบัญชีได้ปรับปรุงมาตรฐานการรายงานทางการเงิน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บางฉบับเพื่อใช้</w:t>
      </w:r>
      <w:r w:rsidRPr="004678D5">
        <w:rPr>
          <w:rFonts w:ascii="Angsana New" w:hAnsi="Angsana New"/>
          <w:spacing w:val="6"/>
          <w:sz w:val="30"/>
          <w:szCs w:val="30"/>
          <w:cs/>
        </w:rPr>
        <w:t>กับงบการเงิน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ที่มี</w:t>
      </w:r>
      <w:r w:rsidRPr="00E36669">
        <w:rPr>
          <w:rFonts w:ascii="Angsana New" w:hAnsi="Angsana New" w:hint="cs"/>
          <w:spacing w:val="2"/>
          <w:sz w:val="30"/>
          <w:szCs w:val="30"/>
          <w:cs/>
        </w:rPr>
        <w:t>รอบระยะเวลาบัญชีที่เริ่มในหรือหลังวันที่</w:t>
      </w:r>
      <w:r w:rsidRPr="00E36669">
        <w:rPr>
          <w:rFonts w:ascii="Angsana New" w:hAnsi="Angsana New"/>
          <w:spacing w:val="2"/>
          <w:sz w:val="30"/>
          <w:szCs w:val="30"/>
        </w:rPr>
        <w:t xml:space="preserve"> 1 </w:t>
      </w:r>
      <w:r w:rsidRPr="00E36669">
        <w:rPr>
          <w:rFonts w:ascii="Angsana New" w:hAnsi="Angsana New" w:hint="cs"/>
          <w:spacing w:val="2"/>
          <w:sz w:val="30"/>
          <w:szCs w:val="30"/>
          <w:cs/>
        </w:rPr>
        <w:t>มกราคม</w:t>
      </w:r>
      <w:r w:rsidRPr="00E36669">
        <w:rPr>
          <w:rFonts w:ascii="Angsana New" w:hAnsi="Angsana New"/>
          <w:spacing w:val="2"/>
          <w:sz w:val="30"/>
          <w:szCs w:val="30"/>
        </w:rPr>
        <w:t xml:space="preserve"> 2568 </w:t>
      </w:r>
      <w:r w:rsidRPr="00E36669">
        <w:rPr>
          <w:rFonts w:ascii="Angsana New" w:hAnsi="Angsana New" w:hint="cs"/>
          <w:spacing w:val="2"/>
          <w:sz w:val="30"/>
          <w:szCs w:val="30"/>
          <w:cs/>
        </w:rPr>
        <w:t>เป็นต้นไป</w:t>
      </w:r>
      <w:r w:rsidRPr="00E36669">
        <w:rPr>
          <w:rFonts w:ascii="Angsana New" w:hAnsi="Angsana New"/>
          <w:spacing w:val="2"/>
          <w:sz w:val="30"/>
          <w:szCs w:val="30"/>
        </w:rPr>
        <w:t xml:space="preserve"> </w:t>
      </w:r>
      <w:r w:rsidRPr="00E36669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E36669">
        <w:rPr>
          <w:rFonts w:ascii="Angsana New" w:hAnsi="Angsana New"/>
          <w:spacing w:val="2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E36669">
        <w:rPr>
          <w:rFonts w:ascii="Angsana New" w:hAnsi="Angsana New"/>
          <w:spacing w:val="2"/>
          <w:sz w:val="30"/>
          <w:szCs w:val="30"/>
          <w:cs/>
        </w:rPr>
        <w:t>และฝ่ายบริหารได้ประเมินแล้วเห็นว่าไม่มีผลกระทบ</w:t>
      </w:r>
      <w:r w:rsidRPr="00624B88">
        <w:rPr>
          <w:rFonts w:ascii="Angsana New" w:hAnsi="Angsana New"/>
          <w:sz w:val="30"/>
          <w:szCs w:val="30"/>
          <w:cs/>
        </w:rPr>
        <w:t>อย่างเป็นสาระสำคัญต่องบการเงินของ</w:t>
      </w:r>
      <w:r w:rsidRPr="00624B88">
        <w:rPr>
          <w:rFonts w:ascii="Angsana New" w:hAnsi="Angsana New" w:hint="cs"/>
          <w:sz w:val="30"/>
          <w:szCs w:val="30"/>
          <w:cs/>
        </w:rPr>
        <w:t>กลุ่ม</w:t>
      </w:r>
      <w:r w:rsidRPr="00624B88">
        <w:rPr>
          <w:rFonts w:ascii="Angsana New" w:hAnsi="Angsana New"/>
          <w:sz w:val="30"/>
          <w:szCs w:val="30"/>
          <w:cs/>
        </w:rPr>
        <w:t>บริษัทในงวดปัจจุบัน</w:t>
      </w:r>
    </w:p>
    <w:p w14:paraId="5C82B42E" w14:textId="77777777" w:rsidR="00A309CA" w:rsidRPr="005D17DF" w:rsidRDefault="00A309CA" w:rsidP="00A309CA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1D473A14" w14:textId="77777777" w:rsidR="00A309CA" w:rsidRPr="005D17DF" w:rsidRDefault="00B36E31" w:rsidP="00B36E31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หลักการจัดทำงบการเงิน</w:t>
      </w:r>
      <w:r w:rsidR="003C2C5A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508BE449" w14:textId="77777777" w:rsidR="00A309CA" w:rsidRPr="005D17DF" w:rsidRDefault="00A309CA" w:rsidP="00A309CA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17FF446" w14:textId="4AD6429B" w:rsidR="00A82E25" w:rsidRDefault="00A82E25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  <w:r w:rsidRPr="00A82E25">
        <w:rPr>
          <w:rFonts w:ascii="Angsana New" w:hAnsi="Angsana New" w:cs="Angsana New"/>
          <w:spacing w:val="6"/>
          <w:sz w:val="30"/>
          <w:szCs w:val="30"/>
          <w:cs/>
        </w:rPr>
        <w:t>งบ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การเงิน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รวม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ระหว่างกาลนี้จัดทำขึ้นโดยรวมงบการเงินระหว่างกาลของ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บริษัท เพาเวอร์ไลน์ เอ็นจิเนียริ่ง จำกัด (มหาชน)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และบริษัทย่อย และได้จัดทำขึ้นโดยใช้หลักเกณฑ์เดียวกับงบการเงินรวม สำหรับปีสิ้นสุดวันที่ </w:t>
      </w:r>
      <w:r w:rsidRPr="00A82E25">
        <w:rPr>
          <w:rFonts w:ascii="Angsana New" w:eastAsia="Cordia New" w:hAnsi="Angsana New" w:cs="Angsana New"/>
          <w:sz w:val="30"/>
          <w:szCs w:val="30"/>
          <w:lang w:val="en-US"/>
        </w:rPr>
        <w:t>31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ธันวาคม </w:t>
      </w:r>
      <w:r w:rsidRPr="00A82E25">
        <w:rPr>
          <w:rFonts w:ascii="Angsana New" w:eastAsia="Cordia New" w:hAnsi="Angsana New" w:cs="Angsana New"/>
          <w:sz w:val="30"/>
          <w:szCs w:val="30"/>
          <w:lang w:val="en-US"/>
        </w:rPr>
        <w:t>2567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 xml:space="preserve"> 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โดย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ไม่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มีการเปลี่ยนแปลงโครงสร้างของกลุ่มบริษัทในระหว่างงวดปัจจุบัน</w:t>
      </w:r>
    </w:p>
    <w:p w14:paraId="5D9753BE" w14:textId="77777777" w:rsidR="0078651F" w:rsidRPr="005D17DF" w:rsidRDefault="0078651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174790B" w14:textId="025DE6A6" w:rsidR="002E00FF" w:rsidRPr="005D17DF" w:rsidRDefault="00A27E81" w:rsidP="00EA26C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ข้อมูล</w:t>
      </w:r>
      <w:r w:rsidR="00EA26C9" w:rsidRPr="005D17DF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นโยบายการบัญชี</w:t>
      </w:r>
      <w:r>
        <w:rPr>
          <w:rFonts w:ascii="Angsana New" w:hAnsi="Angsana New" w:cs="Angsana New" w:hint="cs"/>
          <w:sz w:val="30"/>
          <w:szCs w:val="30"/>
          <w:u w:val="single"/>
          <w:cs/>
        </w:rPr>
        <w:t>ที่มีสาระสำคัญ</w:t>
      </w:r>
    </w:p>
    <w:p w14:paraId="3C544661" w14:textId="77777777" w:rsidR="002E00FF" w:rsidRPr="005D17DF" w:rsidRDefault="002E00F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81CD79A" w14:textId="64591C37" w:rsidR="00EA26C9" w:rsidRPr="00A82E25" w:rsidRDefault="00EA26C9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36669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งบการเงินระหว่างกาลนี้กลุ่มบริษัทได้จัดทำขึ้นโดยใช้</w:t>
      </w:r>
      <w:r w:rsidR="00A82E25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36669">
        <w:rPr>
          <w:rFonts w:ascii="Angsana New" w:hAnsi="Angsana New" w:cs="Angsana New" w:hint="cs"/>
          <w:sz w:val="30"/>
          <w:szCs w:val="30"/>
          <w:cs/>
        </w:rPr>
        <w:t>นโยบายการบัญชีที่</w:t>
      </w:r>
      <w:r w:rsidR="00A82E25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E36669">
        <w:rPr>
          <w:rFonts w:ascii="Angsana New" w:hAnsi="Angsana New" w:cs="Angsana New" w:hint="cs"/>
          <w:sz w:val="30"/>
          <w:szCs w:val="30"/>
          <w:cs/>
        </w:rPr>
        <w:t xml:space="preserve">สำคัญและวิธีการคำนวณ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E36669">
        <w:rPr>
          <w:rFonts w:ascii="Angsana New" w:hAnsi="Angsana New" w:cs="Angsana New" w:hint="cs"/>
          <w:sz w:val="30"/>
          <w:szCs w:val="30"/>
        </w:rPr>
        <w:t>31</w:t>
      </w:r>
      <w:r w:rsidRPr="00E36669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E36669">
        <w:rPr>
          <w:rFonts w:ascii="Angsana New" w:hAnsi="Angsana New" w:cs="Angsana New" w:hint="cs"/>
          <w:sz w:val="30"/>
          <w:szCs w:val="30"/>
        </w:rPr>
        <w:t>256</w:t>
      </w:r>
      <w:r w:rsidR="00A82E25">
        <w:rPr>
          <w:rFonts w:ascii="Angsana New" w:hAnsi="Angsana New" w:cs="Angsana New"/>
          <w:sz w:val="30"/>
          <w:szCs w:val="30"/>
          <w:lang w:val="en-US"/>
        </w:rPr>
        <w:t>7</w:t>
      </w:r>
    </w:p>
    <w:p w14:paraId="5587D2AF" w14:textId="77777777" w:rsidR="00EA26C9" w:rsidRPr="005D17DF" w:rsidRDefault="00EA26C9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p w14:paraId="56AA7610" w14:textId="77777777" w:rsidR="00EA26C9" w:rsidRPr="00A82E25" w:rsidRDefault="00EA26C9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A82E25">
        <w:rPr>
          <w:rFonts w:ascii="Angsana New" w:hAnsi="Angsana New" w:cs="Angsana New" w:hint="cs"/>
          <w:spacing w:val="-8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A82E25">
        <w:rPr>
          <w:rFonts w:ascii="Angsana New" w:hAnsi="Angsana New" w:cs="Angsana New" w:hint="cs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54619A48" w14:textId="77777777" w:rsidR="000626B0" w:rsidRPr="008743D0" w:rsidRDefault="000626B0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</w:p>
    <w:p w14:paraId="25233D21" w14:textId="77777777" w:rsidR="002E00FF" w:rsidRPr="005D17DF" w:rsidRDefault="000E5F31" w:rsidP="000E5F31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53ECF161" w14:textId="77777777" w:rsidR="002E00FF" w:rsidRPr="005D17DF" w:rsidRDefault="002E00F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p w14:paraId="43F500A3" w14:textId="3DFAE898" w:rsidR="000E5F31" w:rsidRPr="00A82E25" w:rsidRDefault="000E5F31" w:rsidP="0053603D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A82E2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ผู้ถือหุ้นรายใหญ่ คือ </w:t>
      </w:r>
      <w:r w:rsidR="0053603D" w:rsidRPr="00A82E25">
        <w:rPr>
          <w:rFonts w:ascii="Angsana New" w:hAnsi="Angsana New" w:cs="Angsana New" w:hint="cs"/>
          <w:spacing w:val="-2"/>
          <w:sz w:val="30"/>
          <w:szCs w:val="30"/>
          <w:cs/>
        </w:rPr>
        <w:t>กลุ่มศรีสุชาต ซึ่งถือหุ้นในบริษัท</w:t>
      </w:r>
      <w:bookmarkStart w:id="0" w:name="_Hlk182400549"/>
      <w:r w:rsidR="0053603D" w:rsidRPr="00A82E25">
        <w:rPr>
          <w:rFonts w:ascii="Angsana New" w:hAnsi="Angsana New" w:cs="Angsana New" w:hint="cs"/>
          <w:spacing w:val="-2"/>
          <w:sz w:val="30"/>
          <w:szCs w:val="30"/>
          <w:cs/>
        </w:rPr>
        <w:t>ร้อย</w:t>
      </w:r>
      <w:r w:rsidR="0053603D" w:rsidRPr="00A56C0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ละ </w:t>
      </w:r>
      <w:bookmarkEnd w:id="0"/>
      <w:r w:rsidR="00BF3C1B" w:rsidRPr="00A56C02">
        <w:rPr>
          <w:rFonts w:ascii="Angsana New" w:hAnsi="Angsana New" w:cs="Angsana New"/>
          <w:spacing w:val="-2"/>
          <w:sz w:val="30"/>
          <w:szCs w:val="30"/>
          <w:lang w:val="en-US"/>
        </w:rPr>
        <w:t>17.</w:t>
      </w:r>
      <w:r w:rsidR="009426C1" w:rsidRPr="00A56C02">
        <w:rPr>
          <w:rFonts w:ascii="Angsana New" w:hAnsi="Angsana New" w:cs="Angsana New"/>
          <w:spacing w:val="-2"/>
          <w:sz w:val="30"/>
          <w:szCs w:val="30"/>
          <w:lang w:val="en-US"/>
        </w:rPr>
        <w:t>5</w:t>
      </w:r>
      <w:r w:rsidR="00BF3C1B" w:rsidRPr="00A56C02">
        <w:rPr>
          <w:rFonts w:ascii="Angsana New" w:hAnsi="Angsana New" w:cs="Angsana New"/>
          <w:spacing w:val="-2"/>
          <w:sz w:val="30"/>
          <w:szCs w:val="30"/>
          <w:lang w:val="en-US"/>
        </w:rPr>
        <w:t>4</w:t>
      </w:r>
      <w:r w:rsidR="0053603D" w:rsidRPr="00A56C0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4730EC" w:rsidRPr="00A56C02">
        <w:rPr>
          <w:rFonts w:ascii="Angsana New" w:hAnsi="Angsana New" w:cs="Angsana New"/>
          <w:spacing w:val="-2"/>
          <w:sz w:val="30"/>
          <w:szCs w:val="30"/>
          <w:lang w:val="en-US"/>
        </w:rPr>
        <w:t>(31</w:t>
      </w:r>
      <w:r w:rsidR="004730EC" w:rsidRPr="00A56C0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ธัน</w:t>
      </w:r>
      <w:r w:rsidR="004730EC" w:rsidRPr="00A82E25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วาคม </w:t>
      </w:r>
      <w:r w:rsidR="004730EC" w:rsidRPr="00A82E25">
        <w:rPr>
          <w:rFonts w:ascii="Angsana New" w:hAnsi="Angsana New" w:cs="Angsana New"/>
          <w:spacing w:val="-2"/>
          <w:sz w:val="30"/>
          <w:szCs w:val="30"/>
          <w:lang w:val="en-US"/>
        </w:rPr>
        <w:t>256</w:t>
      </w:r>
      <w:r w:rsidR="000626B0" w:rsidRPr="00A82E25">
        <w:rPr>
          <w:rFonts w:ascii="Angsana New" w:hAnsi="Angsana New" w:cs="Angsana New"/>
          <w:spacing w:val="-2"/>
          <w:sz w:val="30"/>
          <w:szCs w:val="30"/>
          <w:lang w:val="en-US"/>
        </w:rPr>
        <w:t>7</w:t>
      </w:r>
      <w:r w:rsidR="004730EC" w:rsidRPr="00A82E25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: </w:t>
      </w:r>
      <w:r w:rsidR="004730EC" w:rsidRPr="00A82E25">
        <w:rPr>
          <w:rFonts w:ascii="Angsana New" w:hAnsi="Angsana New" w:cs="Angsana New" w:hint="cs"/>
          <w:spacing w:val="-2"/>
          <w:sz w:val="30"/>
          <w:szCs w:val="30"/>
          <w:cs/>
        </w:rPr>
        <w:t>ร้อยละ</w:t>
      </w:r>
      <w:r w:rsidR="004730EC" w:rsidRPr="00A82E2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0626B0" w:rsidRPr="00A82E25">
        <w:rPr>
          <w:rFonts w:ascii="Angsana New" w:hAnsi="Angsana New" w:cs="Angsana New"/>
          <w:spacing w:val="-2"/>
          <w:sz w:val="30"/>
          <w:szCs w:val="30"/>
          <w:lang w:val="en-US"/>
        </w:rPr>
        <w:t>17.14</w:t>
      </w:r>
      <w:r w:rsidR="004730EC" w:rsidRPr="00A82E25">
        <w:rPr>
          <w:rFonts w:ascii="Angsana New" w:hAnsi="Angsana New" w:cs="Angsana New"/>
          <w:spacing w:val="-2"/>
          <w:sz w:val="30"/>
          <w:szCs w:val="30"/>
          <w:lang w:val="en-US"/>
        </w:rPr>
        <w:t>)</w:t>
      </w:r>
      <w:r w:rsidR="004730EC"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 xml:space="preserve"> </w:t>
      </w:r>
      <w:r w:rsidRPr="00A82E25">
        <w:rPr>
          <w:rFonts w:ascii="Angsana New" w:hAnsi="Angsana New" w:cs="Angsana New" w:hint="cs"/>
          <w:sz w:val="30"/>
          <w:szCs w:val="30"/>
          <w:cs/>
        </w:rPr>
        <w:t>ของทุนที่ออกและชำระแล้ว รายการค้าที่เกี่ยวข้องกับบริษัทที่</w:t>
      </w:r>
      <w:r w:rsidR="0053603D" w:rsidRPr="00A82E25">
        <w:rPr>
          <w:rFonts w:ascii="Angsana New" w:hAnsi="Angsana New" w:cs="Angsana New" w:hint="cs"/>
          <w:sz w:val="30"/>
          <w:szCs w:val="30"/>
          <w:cs/>
        </w:rPr>
        <w:t>กลุ่มศรีสุชาต</w:t>
      </w:r>
      <w:r w:rsidRPr="00A82E25">
        <w:rPr>
          <w:rFonts w:ascii="Angsana New" w:hAnsi="Angsana New" w:cs="Angsana New" w:hint="cs"/>
          <w:sz w:val="30"/>
          <w:szCs w:val="30"/>
          <w:cs/>
        </w:rPr>
        <w:t xml:space="preserve"> เป็นผู้ถือหุ้นหลักหรือเป็นกรรมการ ถือเป็นรายการระหว่างกันกับบริษัท</w:t>
      </w:r>
    </w:p>
    <w:p w14:paraId="2926445C" w14:textId="77777777" w:rsidR="000E5F31" w:rsidRDefault="000E5F31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F2E6CE1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67B1E33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C1C6449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B9DA658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71F7900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2805B20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8EE8519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F21BEAD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BCEDAE4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487D9D3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463130B" w14:textId="77777777" w:rsidR="00A82E25" w:rsidRP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C193A6A" w14:textId="7A07B580" w:rsidR="000E5F31" w:rsidRPr="005D17DF" w:rsidRDefault="000E5F31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lastRenderedPageBreak/>
        <w:t>รายการค้ากับบุคคลและกิจการที่เกี่ยวข้องกันสำหรับงวดสามเดือน</w:t>
      </w:r>
      <w:r w:rsidR="002D097F"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>และหกเดือน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สิ้นสุดวันที่ </w:t>
      </w:r>
      <w:r w:rsidR="002D097F">
        <w:rPr>
          <w:rFonts w:ascii="Angsana New" w:hAnsi="Angsana New" w:cs="Angsana New"/>
          <w:spacing w:val="6"/>
          <w:sz w:val="30"/>
          <w:szCs w:val="30"/>
          <w:lang w:val="en-US"/>
        </w:rPr>
        <w:t>30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2D097F">
        <w:rPr>
          <w:rFonts w:ascii="Angsana New" w:hAnsi="Angsana New" w:cs="Angsana New" w:hint="cs"/>
          <w:spacing w:val="6"/>
          <w:sz w:val="30"/>
          <w:szCs w:val="30"/>
          <w:cs/>
        </w:rPr>
        <w:t>มิถุนายน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0626B0">
        <w:rPr>
          <w:rFonts w:ascii="Angsana New" w:hAnsi="Angsana New" w:cs="Angsana New"/>
          <w:spacing w:val="6"/>
          <w:sz w:val="30"/>
          <w:szCs w:val="30"/>
          <w:lang w:val="en-US"/>
        </w:rPr>
        <w:t>2568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และ </w:t>
      </w:r>
      <w:r w:rsidR="000626B0">
        <w:rPr>
          <w:rFonts w:ascii="Angsana New" w:hAnsi="Angsana New" w:cs="Angsana New"/>
          <w:spacing w:val="6"/>
          <w:sz w:val="30"/>
          <w:szCs w:val="30"/>
          <w:lang w:val="en-US"/>
        </w:rPr>
        <w:t>2567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สรุปได้ดังนี้</w:t>
      </w:r>
    </w:p>
    <w:p w14:paraId="2EE2C8CE" w14:textId="77777777" w:rsidR="002E00FF" w:rsidRPr="005D17DF" w:rsidRDefault="002E00F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D3E4793" w14:textId="77777777" w:rsidR="002E00FF" w:rsidRPr="005D17DF" w:rsidRDefault="0053603D" w:rsidP="0053603D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94CA9D7" w14:textId="77777777" w:rsidR="002E00FF" w:rsidRDefault="002E00F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tbl>
      <w:tblPr>
        <w:tblW w:w="4592" w:type="pct"/>
        <w:tblInd w:w="993" w:type="dxa"/>
        <w:tblLayout w:type="fixed"/>
        <w:tblLook w:val="0000" w:firstRow="0" w:lastRow="0" w:firstColumn="0" w:lastColumn="0" w:noHBand="0" w:noVBand="0"/>
      </w:tblPr>
      <w:tblGrid>
        <w:gridCol w:w="3141"/>
        <w:gridCol w:w="1340"/>
        <w:gridCol w:w="1340"/>
        <w:gridCol w:w="1339"/>
        <w:gridCol w:w="1411"/>
      </w:tblGrid>
      <w:tr w:rsidR="000626B0" w:rsidRPr="00461EE9" w14:paraId="7F5760E4" w14:textId="77777777" w:rsidTr="000626B0">
        <w:trPr>
          <w:trHeight w:val="360"/>
          <w:tblHeader/>
        </w:trPr>
        <w:tc>
          <w:tcPr>
            <w:tcW w:w="3141" w:type="dxa"/>
            <w:vAlign w:val="bottom"/>
          </w:tcPr>
          <w:p w14:paraId="787EF7D6" w14:textId="77777777" w:rsidR="000626B0" w:rsidRPr="003C2C5A" w:rsidRDefault="000626B0" w:rsidP="00B103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80" w:type="dxa"/>
            <w:gridSpan w:val="2"/>
            <w:vAlign w:val="bottom"/>
          </w:tcPr>
          <w:p w14:paraId="39F6C8D3" w14:textId="77777777" w:rsidR="000626B0" w:rsidRPr="003C2C5A" w:rsidRDefault="000626B0" w:rsidP="00B103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50" w:type="dxa"/>
            <w:gridSpan w:val="2"/>
            <w:vAlign w:val="bottom"/>
          </w:tcPr>
          <w:p w14:paraId="4B8318B3" w14:textId="77777777" w:rsidR="000626B0" w:rsidRPr="00461EE9" w:rsidRDefault="000626B0" w:rsidP="00B103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461EE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: </w:t>
            </w:r>
            <w:r w:rsidRPr="00461EE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0626B0" w:rsidRPr="00461EE9" w14:paraId="29FCCD47" w14:textId="77777777" w:rsidTr="000626B0">
        <w:trPr>
          <w:trHeight w:val="360"/>
          <w:tblHeader/>
        </w:trPr>
        <w:tc>
          <w:tcPr>
            <w:tcW w:w="3141" w:type="dxa"/>
            <w:vAlign w:val="bottom"/>
          </w:tcPr>
          <w:p w14:paraId="562D112C" w14:textId="77777777" w:rsidR="000626B0" w:rsidRPr="00461EE9" w:rsidRDefault="000626B0" w:rsidP="00B103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80" w:type="dxa"/>
            <w:gridSpan w:val="2"/>
            <w:vAlign w:val="bottom"/>
          </w:tcPr>
          <w:p w14:paraId="19F8B90D" w14:textId="77777777" w:rsidR="000626B0" w:rsidRPr="00461EE9" w:rsidRDefault="000626B0" w:rsidP="00B103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0" w:type="dxa"/>
            <w:gridSpan w:val="2"/>
            <w:vAlign w:val="bottom"/>
          </w:tcPr>
          <w:p w14:paraId="75DFE90F" w14:textId="77777777" w:rsidR="000626B0" w:rsidRPr="00461EE9" w:rsidRDefault="000626B0" w:rsidP="00B10356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031F" w:rsidRPr="00461EE9" w14:paraId="591A9A86" w14:textId="77777777" w:rsidTr="000626B0">
        <w:trPr>
          <w:trHeight w:val="360"/>
          <w:tblHeader/>
        </w:trPr>
        <w:tc>
          <w:tcPr>
            <w:tcW w:w="3141" w:type="dxa"/>
            <w:vAlign w:val="bottom"/>
          </w:tcPr>
          <w:p w14:paraId="7DD11F9C" w14:textId="77777777" w:rsidR="003A031F" w:rsidRPr="00461EE9" w:rsidRDefault="003A031F" w:rsidP="00B103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80" w:type="dxa"/>
            <w:gridSpan w:val="2"/>
            <w:vAlign w:val="bottom"/>
          </w:tcPr>
          <w:p w14:paraId="5AB6A49F" w14:textId="49FED8B3" w:rsidR="003A031F" w:rsidRPr="00461EE9" w:rsidRDefault="003A031F" w:rsidP="00B103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50" w:type="dxa"/>
            <w:gridSpan w:val="2"/>
            <w:vAlign w:val="bottom"/>
          </w:tcPr>
          <w:p w14:paraId="2BD658D4" w14:textId="41B51592" w:rsidR="003A031F" w:rsidRPr="00461EE9" w:rsidRDefault="003A031F" w:rsidP="00B10356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0626B0" w:rsidRPr="00461EE9" w14:paraId="53756908" w14:textId="77777777" w:rsidTr="00FB4921">
        <w:trPr>
          <w:trHeight w:val="360"/>
          <w:tblHeader/>
        </w:trPr>
        <w:tc>
          <w:tcPr>
            <w:tcW w:w="3141" w:type="dxa"/>
            <w:vAlign w:val="bottom"/>
          </w:tcPr>
          <w:p w14:paraId="625BD4C3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77FE30FA" w14:textId="558CFA3D" w:rsidR="000626B0" w:rsidRPr="00461EE9" w:rsidRDefault="002D097F" w:rsidP="000626B0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lang w:val="en-US"/>
              </w:rPr>
              <w:t>30</w:t>
            </w:r>
            <w:r>
              <w:rPr>
                <w:rFonts w:ascii="Angsana New" w:eastAsia="Cordia New" w:hAnsi="Angsana New" w:cs="Angsana New" w:hint="cs"/>
                <w:spacing w:val="-4"/>
                <w:sz w:val="26"/>
                <w:szCs w:val="26"/>
                <w:u w:val="single"/>
                <w:cs/>
                <w:lang w:val="en-US"/>
              </w:rPr>
              <w:t xml:space="preserve"> มิถุนายน</w:t>
            </w:r>
            <w:r w:rsidR="000626B0"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 w:rsidR="000626B0"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</w:rPr>
              <w:t xml:space="preserve">2568 </w:t>
            </w:r>
          </w:p>
        </w:tc>
        <w:tc>
          <w:tcPr>
            <w:tcW w:w="1340" w:type="dxa"/>
          </w:tcPr>
          <w:p w14:paraId="6DA9D57D" w14:textId="12D46F5E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339" w:type="dxa"/>
          </w:tcPr>
          <w:p w14:paraId="27700131" w14:textId="2FEA2539" w:rsidR="000626B0" w:rsidRPr="00461EE9" w:rsidRDefault="002D097F" w:rsidP="000626B0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lang w:val="en-US"/>
              </w:rPr>
              <w:t>30</w:t>
            </w:r>
            <w:r>
              <w:rPr>
                <w:rFonts w:ascii="Angsana New" w:eastAsia="Cordia New" w:hAnsi="Angsana New" w:cs="Angsana New" w:hint="cs"/>
                <w:spacing w:val="-4"/>
                <w:sz w:val="26"/>
                <w:szCs w:val="26"/>
                <w:u w:val="single"/>
                <w:cs/>
                <w:lang w:val="en-US"/>
              </w:rPr>
              <w:t xml:space="preserve"> มิถุนายน</w:t>
            </w:r>
            <w:r w:rsidR="000626B0"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 w:rsidR="000626B0"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</w:rPr>
              <w:t xml:space="preserve">2568 </w:t>
            </w:r>
          </w:p>
        </w:tc>
        <w:tc>
          <w:tcPr>
            <w:tcW w:w="1411" w:type="dxa"/>
          </w:tcPr>
          <w:p w14:paraId="0EEA741E" w14:textId="15C10340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2567</w:t>
            </w:r>
          </w:p>
        </w:tc>
      </w:tr>
      <w:tr w:rsidR="000626B0" w:rsidRPr="00461EE9" w14:paraId="3F855E1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5A4B3258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40" w:type="dxa"/>
            <w:vAlign w:val="bottom"/>
          </w:tcPr>
          <w:p w14:paraId="11D73D07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94CEDF8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751EDF3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D227F95" w14:textId="77777777" w:rsidR="000626B0" w:rsidRPr="00461EE9" w:rsidRDefault="000626B0" w:rsidP="000626B0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26B0" w:rsidRPr="00461EE9" w14:paraId="05A8CB80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A771521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45729A75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589C63ED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02B26ABF" w14:textId="66B2E198" w:rsidR="000626B0" w:rsidRPr="00441443" w:rsidRDefault="00A56C02" w:rsidP="000626B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6C02">
              <w:rPr>
                <w:rFonts w:ascii="Angsana New" w:hAnsi="Angsana New" w:cs="Angsana New"/>
                <w:sz w:val="26"/>
                <w:szCs w:val="26"/>
                <w:lang w:val="en-US"/>
              </w:rPr>
              <w:t>73,145,067.09</w:t>
            </w:r>
          </w:p>
        </w:tc>
        <w:tc>
          <w:tcPr>
            <w:tcW w:w="1411" w:type="dxa"/>
            <w:vAlign w:val="bottom"/>
          </w:tcPr>
          <w:p w14:paraId="11B5C73B" w14:textId="59354989" w:rsidR="000626B0" w:rsidRPr="00461EE9" w:rsidRDefault="000626B0" w:rsidP="000626B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73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145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067.09</w:t>
            </w:r>
          </w:p>
        </w:tc>
      </w:tr>
      <w:tr w:rsidR="000626B0" w:rsidRPr="00461EE9" w14:paraId="338822CF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793A64C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365F7F50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8A3E167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20AEEE2" w14:textId="77777777" w:rsidR="000626B0" w:rsidRPr="00D057C0" w:rsidRDefault="000626B0" w:rsidP="000626B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87B0BFF" w14:textId="77777777" w:rsidR="000626B0" w:rsidRPr="00461EE9" w:rsidRDefault="000626B0" w:rsidP="000626B0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26B0" w:rsidRPr="00461EE9" w14:paraId="0DFE32E2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08AC2BA1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40" w:type="dxa"/>
            <w:vAlign w:val="bottom"/>
          </w:tcPr>
          <w:p w14:paraId="50127D74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063AD4B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AFC1480" w14:textId="77777777" w:rsidR="000626B0" w:rsidRPr="00D057C0" w:rsidRDefault="000626B0" w:rsidP="000626B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73AB4EE2" w14:textId="77777777" w:rsidR="000626B0" w:rsidRPr="00461EE9" w:rsidRDefault="000626B0" w:rsidP="000626B0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26B0" w:rsidRPr="00461EE9" w14:paraId="4CB9E155" w14:textId="77777777" w:rsidTr="00AD61A3">
        <w:trPr>
          <w:trHeight w:val="95"/>
        </w:trPr>
        <w:tc>
          <w:tcPr>
            <w:tcW w:w="3141" w:type="dxa"/>
          </w:tcPr>
          <w:p w14:paraId="6BF2C876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</w:tcPr>
          <w:p w14:paraId="5C015831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</w:tcPr>
          <w:p w14:paraId="3AA13D6C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56BE281B" w14:textId="70AF3034" w:rsidR="000626B0" w:rsidRPr="00BC2A77" w:rsidRDefault="00A56C02" w:rsidP="000626B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A56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017</w:t>
            </w:r>
            <w:r w:rsidRPr="00A56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775.44</w:t>
            </w:r>
          </w:p>
        </w:tc>
        <w:tc>
          <w:tcPr>
            <w:tcW w:w="1411" w:type="dxa"/>
            <w:vAlign w:val="bottom"/>
          </w:tcPr>
          <w:p w14:paraId="581585C6" w14:textId="42744B35" w:rsidR="000626B0" w:rsidRPr="00461EE9" w:rsidRDefault="000626B0" w:rsidP="000626B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606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774.53</w:t>
            </w:r>
          </w:p>
        </w:tc>
      </w:tr>
      <w:tr w:rsidR="0045353C" w:rsidRPr="00461EE9" w14:paraId="033FE744" w14:textId="77777777" w:rsidTr="00746E6A">
        <w:trPr>
          <w:trHeight w:val="95"/>
        </w:trPr>
        <w:tc>
          <w:tcPr>
            <w:tcW w:w="3141" w:type="dxa"/>
          </w:tcPr>
          <w:p w14:paraId="12066302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0" w:type="dxa"/>
            <w:vAlign w:val="bottom"/>
          </w:tcPr>
          <w:p w14:paraId="1A10F123" w14:textId="2EED6A45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A56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947.65</w:t>
            </w:r>
          </w:p>
        </w:tc>
        <w:tc>
          <w:tcPr>
            <w:tcW w:w="1340" w:type="dxa"/>
            <w:vAlign w:val="bottom"/>
          </w:tcPr>
          <w:p w14:paraId="16FF820A" w14:textId="2773C62B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947.65</w:t>
            </w:r>
          </w:p>
        </w:tc>
        <w:tc>
          <w:tcPr>
            <w:tcW w:w="1339" w:type="dxa"/>
            <w:vAlign w:val="bottom"/>
          </w:tcPr>
          <w:p w14:paraId="632C878E" w14:textId="6EC4ECE3" w:rsidR="0045353C" w:rsidRPr="00BC2A77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A56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947.65</w:t>
            </w:r>
          </w:p>
        </w:tc>
        <w:tc>
          <w:tcPr>
            <w:tcW w:w="1411" w:type="dxa"/>
            <w:vAlign w:val="bottom"/>
          </w:tcPr>
          <w:p w14:paraId="3E594F31" w14:textId="05850B5C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947.65</w:t>
            </w:r>
          </w:p>
        </w:tc>
      </w:tr>
      <w:tr w:rsidR="0045353C" w:rsidRPr="00461EE9" w14:paraId="04F0E3B4" w14:textId="77777777" w:rsidTr="00746E6A">
        <w:trPr>
          <w:trHeight w:val="95"/>
        </w:trPr>
        <w:tc>
          <w:tcPr>
            <w:tcW w:w="3141" w:type="dxa"/>
          </w:tcPr>
          <w:p w14:paraId="4597D4B9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0" w:type="dxa"/>
            <w:vAlign w:val="bottom"/>
          </w:tcPr>
          <w:p w14:paraId="6CC89FD0" w14:textId="15B1AAA2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A56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287</w:t>
            </w:r>
            <w:r w:rsidRPr="00A56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485.10</w:t>
            </w:r>
          </w:p>
        </w:tc>
        <w:tc>
          <w:tcPr>
            <w:tcW w:w="1340" w:type="dxa"/>
            <w:vAlign w:val="bottom"/>
          </w:tcPr>
          <w:p w14:paraId="67A7E0E7" w14:textId="76131231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19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414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546.52</w:t>
            </w:r>
          </w:p>
        </w:tc>
        <w:tc>
          <w:tcPr>
            <w:tcW w:w="1339" w:type="dxa"/>
            <w:vAlign w:val="bottom"/>
          </w:tcPr>
          <w:p w14:paraId="2E6BDEF4" w14:textId="5B6A9866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A56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287</w:t>
            </w:r>
            <w:r w:rsidRPr="00A56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485.10</w:t>
            </w:r>
          </w:p>
        </w:tc>
        <w:tc>
          <w:tcPr>
            <w:tcW w:w="1411" w:type="dxa"/>
            <w:vAlign w:val="bottom"/>
          </w:tcPr>
          <w:p w14:paraId="7B54F2BB" w14:textId="2688C6B0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19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414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546.52</w:t>
            </w:r>
          </w:p>
        </w:tc>
      </w:tr>
      <w:tr w:rsidR="0045353C" w:rsidRPr="00461EE9" w14:paraId="77DDFED1" w14:textId="77777777" w:rsidTr="00746E6A">
        <w:trPr>
          <w:trHeight w:val="95"/>
        </w:trPr>
        <w:tc>
          <w:tcPr>
            <w:tcW w:w="3141" w:type="dxa"/>
          </w:tcPr>
          <w:p w14:paraId="285C15EE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6FC2255F" w14:textId="00289739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751</w:t>
            </w:r>
            <w:r w:rsidRPr="00A56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500.00</w:t>
            </w:r>
          </w:p>
        </w:tc>
        <w:tc>
          <w:tcPr>
            <w:tcW w:w="1340" w:type="dxa"/>
            <w:vAlign w:val="bottom"/>
          </w:tcPr>
          <w:p w14:paraId="0620AC85" w14:textId="2A239BCF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396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600.00</w:t>
            </w:r>
          </w:p>
        </w:tc>
        <w:tc>
          <w:tcPr>
            <w:tcW w:w="1339" w:type="dxa"/>
            <w:vAlign w:val="bottom"/>
          </w:tcPr>
          <w:p w14:paraId="2E87194C" w14:textId="0736838D" w:rsidR="0045353C" w:rsidRPr="00BC2A77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751</w:t>
            </w:r>
            <w:r w:rsidRPr="00A56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500.00</w:t>
            </w:r>
          </w:p>
        </w:tc>
        <w:tc>
          <w:tcPr>
            <w:tcW w:w="1411" w:type="dxa"/>
            <w:vAlign w:val="bottom"/>
          </w:tcPr>
          <w:p w14:paraId="0FE24E2E" w14:textId="3C361FB9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396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600.00</w:t>
            </w:r>
          </w:p>
        </w:tc>
      </w:tr>
      <w:tr w:rsidR="0045353C" w:rsidRPr="00461EE9" w14:paraId="6CF7CD17" w14:textId="77777777" w:rsidTr="00746E6A">
        <w:trPr>
          <w:trHeight w:val="95"/>
        </w:trPr>
        <w:tc>
          <w:tcPr>
            <w:tcW w:w="3141" w:type="dxa"/>
          </w:tcPr>
          <w:p w14:paraId="1A859C67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ผู้ร่วมค้า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12CDD44B" w14:textId="4C1310A4" w:rsidR="0045353C" w:rsidRPr="00051DE1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4535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4535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560.20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D55EF8C" w14:textId="7FAD3C1F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305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800.21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4D3D7CD" w14:textId="1A139BB6" w:rsidR="0045353C" w:rsidRPr="00BC2A77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165</w:t>
            </w:r>
            <w:r w:rsidRPr="00A56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186.60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0ABCC0" w14:textId="580B5E0B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165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186.60</w:t>
            </w:r>
          </w:p>
        </w:tc>
      </w:tr>
      <w:tr w:rsidR="0045353C" w:rsidRPr="00461EE9" w14:paraId="54D662B3" w14:textId="77777777" w:rsidTr="00746E6A">
        <w:trPr>
          <w:trHeight w:val="95"/>
        </w:trPr>
        <w:tc>
          <w:tcPr>
            <w:tcW w:w="3141" w:type="dxa"/>
          </w:tcPr>
          <w:p w14:paraId="7983E629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421A802" w14:textId="4D99ABBF" w:rsidR="0045353C" w:rsidRPr="00051DE1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353C">
              <w:rPr>
                <w:rFonts w:ascii="Angsana New" w:hAnsi="Angsana New" w:cs="Angsana New"/>
                <w:sz w:val="26"/>
                <w:szCs w:val="26"/>
                <w:lang w:val="en-US"/>
              </w:rPr>
              <w:t>23,616,492.95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A372AF8" w14:textId="78F68126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693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894.38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178488F" w14:textId="6516B560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Pr="00A56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798</w:t>
            </w:r>
            <w:r w:rsidRPr="00A56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894.79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844EF9" w14:textId="3EFF6482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160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055.30</w:t>
            </w:r>
          </w:p>
        </w:tc>
      </w:tr>
      <w:tr w:rsidR="0045353C" w:rsidRPr="00461EE9" w14:paraId="0B7AD2A9" w14:textId="77777777" w:rsidTr="00746E6A">
        <w:trPr>
          <w:trHeight w:val="95"/>
        </w:trPr>
        <w:tc>
          <w:tcPr>
            <w:tcW w:w="3141" w:type="dxa"/>
          </w:tcPr>
          <w:p w14:paraId="3F95485E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40" w:type="dxa"/>
            <w:vAlign w:val="bottom"/>
          </w:tcPr>
          <w:p w14:paraId="5D0601BB" w14:textId="77777777" w:rsidR="0045353C" w:rsidRPr="00BC2A77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4A7D5CFE" w14:textId="77777777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66551FE" w14:textId="77777777" w:rsidR="0045353C" w:rsidRPr="00BC2A77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8074F52" w14:textId="77777777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29FF0238" w14:textId="77777777" w:rsidTr="00746E6A">
        <w:trPr>
          <w:trHeight w:val="95"/>
        </w:trPr>
        <w:tc>
          <w:tcPr>
            <w:tcW w:w="3141" w:type="dxa"/>
          </w:tcPr>
          <w:p w14:paraId="01F05705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7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C470213" w14:textId="5C7E66E3" w:rsidR="0045353C" w:rsidRPr="00BC2A77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B279A00" w14:textId="69AAD879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94BCF96" w14:textId="296CC988" w:rsidR="0045353C" w:rsidRPr="00BC2A77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C67824F" w14:textId="607B31B8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</w:tr>
      <w:tr w:rsidR="0045353C" w:rsidRPr="00461EE9" w14:paraId="6BFD836F" w14:textId="77777777" w:rsidTr="00746E6A">
        <w:trPr>
          <w:trHeight w:val="95"/>
        </w:trPr>
        <w:tc>
          <w:tcPr>
            <w:tcW w:w="3141" w:type="dxa"/>
          </w:tcPr>
          <w:p w14:paraId="3704D903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62A8C" w14:textId="5B544B06" w:rsidR="0045353C" w:rsidRPr="00051DE1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353C">
              <w:rPr>
                <w:rFonts w:ascii="Angsana New" w:hAnsi="Angsana New" w:cs="Angsana New"/>
                <w:sz w:val="26"/>
                <w:szCs w:val="26"/>
                <w:lang w:val="en-US"/>
              </w:rPr>
              <w:t>22,917,289.54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B0A43" w14:textId="533B1D63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994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690.97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5782B" w14:textId="1C79C5C1" w:rsidR="0045353C" w:rsidRPr="00BC2A77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Pr="00A56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099</w:t>
            </w:r>
            <w:r w:rsidRPr="00A56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56C02">
              <w:rPr>
                <w:rFonts w:ascii="Angsana New" w:hAnsi="Angsana New" w:cs="Angsana New"/>
                <w:sz w:val="26"/>
                <w:szCs w:val="26"/>
                <w:cs/>
              </w:rPr>
              <w:t>691.38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FDC91" w14:textId="3DBBC99D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20,460,851.89</w:t>
            </w:r>
          </w:p>
        </w:tc>
      </w:tr>
      <w:tr w:rsidR="0045353C" w:rsidRPr="00461EE9" w14:paraId="1783398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6B2161B8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7AAECCD2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EF49398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7CEF913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A3612FC" w14:textId="77777777" w:rsidR="0045353C" w:rsidRPr="00461EE9" w:rsidRDefault="0045353C" w:rsidP="0045353C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3BB1D62A" w14:textId="77777777" w:rsidTr="00AD61A3">
        <w:trPr>
          <w:trHeight w:val="95"/>
        </w:trPr>
        <w:tc>
          <w:tcPr>
            <w:tcW w:w="3141" w:type="dxa"/>
          </w:tcPr>
          <w:p w14:paraId="20427358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</w:t>
            </w: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40" w:type="dxa"/>
            <w:vAlign w:val="bottom"/>
          </w:tcPr>
          <w:p w14:paraId="304FAA25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B3F299A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12BE2D2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BA95F17" w14:textId="77777777" w:rsidR="0045353C" w:rsidRPr="00461EE9" w:rsidRDefault="0045353C" w:rsidP="0045353C">
            <w:pPr>
              <w:pStyle w:val="BodyText"/>
              <w:tabs>
                <w:tab w:val="decimal" w:pos="512"/>
              </w:tabs>
              <w:spacing w:after="0" w:line="240" w:lineRule="atLeast"/>
              <w:ind w:left="-108" w:right="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5353C" w:rsidRPr="00461EE9" w14:paraId="2C0CB292" w14:textId="77777777" w:rsidTr="00AD61A3">
        <w:trPr>
          <w:trHeight w:val="95"/>
        </w:trPr>
        <w:tc>
          <w:tcPr>
            <w:tcW w:w="3141" w:type="dxa"/>
          </w:tcPr>
          <w:p w14:paraId="3071D6CF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1A4A9CF7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3B747A6F" w14:textId="4801B506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7E89D1D5" w14:textId="1B45952B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14,639,657.17</w:t>
            </w:r>
          </w:p>
        </w:tc>
        <w:tc>
          <w:tcPr>
            <w:tcW w:w="1411" w:type="dxa"/>
            <w:vAlign w:val="bottom"/>
          </w:tcPr>
          <w:p w14:paraId="0843CC99" w14:textId="7996ECEB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639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657.17</w:t>
            </w:r>
          </w:p>
        </w:tc>
      </w:tr>
      <w:tr w:rsidR="0045353C" w:rsidRPr="00461EE9" w14:paraId="6A32D6C1" w14:textId="77777777" w:rsidTr="00AD61A3">
        <w:trPr>
          <w:trHeight w:val="95"/>
        </w:trPr>
        <w:tc>
          <w:tcPr>
            <w:tcW w:w="3141" w:type="dxa"/>
          </w:tcPr>
          <w:p w14:paraId="00AA4200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1EB2AFF3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4814CEBA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14B858E" w14:textId="77777777" w:rsidR="0045353C" w:rsidRPr="006542BB" w:rsidRDefault="0045353C" w:rsidP="0045353C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294F81C9" w14:textId="77777777" w:rsidR="0045353C" w:rsidRPr="00461EE9" w:rsidRDefault="0045353C" w:rsidP="0045353C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5353C" w:rsidRPr="00461EE9" w14:paraId="537D15F7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DE196C5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40" w:type="dxa"/>
            <w:vAlign w:val="bottom"/>
          </w:tcPr>
          <w:p w14:paraId="6261EA11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615D7A98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A35130D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128C0E6" w14:textId="77777777" w:rsidR="0045353C" w:rsidRPr="00461EE9" w:rsidRDefault="0045353C" w:rsidP="0045353C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0F38B196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00C0797B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03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73010181" w14:textId="77777777" w:rsidR="0045353C" w:rsidRPr="000B0340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B03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08A396F2" w14:textId="52619905" w:rsidR="0045353C" w:rsidRPr="000B0340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03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06E28248" w14:textId="5C454B4B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518,850.00</w:t>
            </w:r>
          </w:p>
        </w:tc>
        <w:tc>
          <w:tcPr>
            <w:tcW w:w="1411" w:type="dxa"/>
            <w:vAlign w:val="bottom"/>
          </w:tcPr>
          <w:p w14:paraId="3AACB8C2" w14:textId="1A83AC0D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518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850.00</w:t>
            </w:r>
          </w:p>
        </w:tc>
      </w:tr>
      <w:tr w:rsidR="0045353C" w:rsidRPr="00461EE9" w14:paraId="1FB15D8B" w14:textId="77777777" w:rsidTr="00746E6A">
        <w:trPr>
          <w:trHeight w:val="95"/>
        </w:trPr>
        <w:tc>
          <w:tcPr>
            <w:tcW w:w="3141" w:type="dxa"/>
          </w:tcPr>
          <w:p w14:paraId="0D01896F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0" w:type="dxa"/>
            <w:vAlign w:val="bottom"/>
          </w:tcPr>
          <w:p w14:paraId="0F0214CF" w14:textId="2AEA0A71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145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685.36</w:t>
            </w:r>
          </w:p>
        </w:tc>
        <w:tc>
          <w:tcPr>
            <w:tcW w:w="1340" w:type="dxa"/>
            <w:vAlign w:val="bottom"/>
          </w:tcPr>
          <w:p w14:paraId="5DE5067D" w14:textId="5848AA5B" w:rsidR="0045353C" w:rsidRPr="000B034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124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602.49</w:t>
            </w:r>
          </w:p>
        </w:tc>
        <w:tc>
          <w:tcPr>
            <w:tcW w:w="1339" w:type="dxa"/>
            <w:vAlign w:val="bottom"/>
          </w:tcPr>
          <w:p w14:paraId="3636D994" w14:textId="65EF41DC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145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685.36</w:t>
            </w:r>
          </w:p>
        </w:tc>
        <w:tc>
          <w:tcPr>
            <w:tcW w:w="1411" w:type="dxa"/>
            <w:vAlign w:val="bottom"/>
          </w:tcPr>
          <w:p w14:paraId="7145D961" w14:textId="77B66CB4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124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602.49</w:t>
            </w:r>
          </w:p>
        </w:tc>
      </w:tr>
      <w:tr w:rsidR="0045353C" w:rsidRPr="00461EE9" w14:paraId="07A1B27C" w14:textId="77777777" w:rsidTr="00746E6A">
        <w:trPr>
          <w:trHeight w:val="300"/>
        </w:trPr>
        <w:tc>
          <w:tcPr>
            <w:tcW w:w="3141" w:type="dxa"/>
          </w:tcPr>
          <w:p w14:paraId="725E6859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0" w:type="dxa"/>
            <w:vAlign w:val="bottom"/>
          </w:tcPr>
          <w:p w14:paraId="2AD609C8" w14:textId="4DD52C8A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170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079.67</w:t>
            </w:r>
          </w:p>
        </w:tc>
        <w:tc>
          <w:tcPr>
            <w:tcW w:w="1340" w:type="dxa"/>
            <w:vAlign w:val="bottom"/>
          </w:tcPr>
          <w:p w14:paraId="70420369" w14:textId="310A751B" w:rsidR="0045353C" w:rsidRPr="000B034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370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079.67</w:t>
            </w:r>
          </w:p>
        </w:tc>
        <w:tc>
          <w:tcPr>
            <w:tcW w:w="1339" w:type="dxa"/>
            <w:vAlign w:val="bottom"/>
          </w:tcPr>
          <w:p w14:paraId="2F89D778" w14:textId="7580768C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170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079.67</w:t>
            </w:r>
          </w:p>
        </w:tc>
        <w:tc>
          <w:tcPr>
            <w:tcW w:w="1411" w:type="dxa"/>
            <w:vAlign w:val="bottom"/>
          </w:tcPr>
          <w:p w14:paraId="561BE80A" w14:textId="28173413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370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079.67</w:t>
            </w:r>
          </w:p>
        </w:tc>
      </w:tr>
      <w:tr w:rsidR="0045353C" w:rsidRPr="00461EE9" w14:paraId="31173FDE" w14:textId="77777777" w:rsidTr="00746E6A">
        <w:trPr>
          <w:trHeight w:val="95"/>
        </w:trPr>
        <w:tc>
          <w:tcPr>
            <w:tcW w:w="3141" w:type="dxa"/>
          </w:tcPr>
          <w:p w14:paraId="6148F345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0340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vAlign w:val="bottom"/>
          </w:tcPr>
          <w:p w14:paraId="46A98F0F" w14:textId="439EA99C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lang w:val="en-US"/>
              </w:rPr>
              <w:t>16,550,000.00</w:t>
            </w:r>
          </w:p>
        </w:tc>
        <w:tc>
          <w:tcPr>
            <w:tcW w:w="1340" w:type="dxa"/>
            <w:vAlign w:val="bottom"/>
          </w:tcPr>
          <w:p w14:paraId="71E208FD" w14:textId="72C76F0C" w:rsidR="0045353C" w:rsidRPr="000B034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078BC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A078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078BC">
              <w:rPr>
                <w:rFonts w:ascii="Angsana New" w:hAnsi="Angsana New" w:cs="Angsana New"/>
                <w:sz w:val="26"/>
                <w:szCs w:val="26"/>
                <w:cs/>
              </w:rPr>
              <w:t>550</w:t>
            </w:r>
            <w:r w:rsidRPr="00A078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078B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vAlign w:val="bottom"/>
          </w:tcPr>
          <w:p w14:paraId="077FCA40" w14:textId="1BCF1BE1" w:rsidR="0045353C" w:rsidRPr="00A078B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lang w:val="en-US"/>
              </w:rPr>
              <w:t>16,550,000.00</w:t>
            </w:r>
          </w:p>
        </w:tc>
        <w:tc>
          <w:tcPr>
            <w:tcW w:w="1411" w:type="dxa"/>
            <w:vAlign w:val="bottom"/>
          </w:tcPr>
          <w:p w14:paraId="4C7EA1F0" w14:textId="270820B2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078BC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A078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078BC">
              <w:rPr>
                <w:rFonts w:ascii="Angsana New" w:hAnsi="Angsana New" w:cs="Angsana New"/>
                <w:sz w:val="26"/>
                <w:szCs w:val="26"/>
                <w:cs/>
              </w:rPr>
              <w:t>550</w:t>
            </w:r>
            <w:r w:rsidRPr="00A078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078B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45353C" w:rsidRPr="00461EE9" w14:paraId="25D079BD" w14:textId="77777777" w:rsidTr="00746E6A">
        <w:trPr>
          <w:trHeight w:val="95"/>
        </w:trPr>
        <w:tc>
          <w:tcPr>
            <w:tcW w:w="3141" w:type="dxa"/>
          </w:tcPr>
          <w:p w14:paraId="63F9ECA8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5F8CE0A" w14:textId="5272B5F3" w:rsidR="0045353C" w:rsidRPr="00051DE1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353C">
              <w:rPr>
                <w:rFonts w:ascii="Angsana New" w:hAnsi="Angsana New" w:cs="Angsana New"/>
                <w:sz w:val="26"/>
                <w:szCs w:val="26"/>
                <w:lang w:val="en-US"/>
              </w:rPr>
              <w:t>62,865,765.03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3505036A" w14:textId="4EDDA2DA" w:rsidR="0045353C" w:rsidRPr="000B034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72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044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682.16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C60D2AD" w14:textId="50D356B2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63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384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615.03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97EF02B" w14:textId="5883F583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72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563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532.16</w:t>
            </w:r>
          </w:p>
        </w:tc>
      </w:tr>
      <w:tr w:rsidR="0045353C" w:rsidRPr="00461EE9" w14:paraId="4D38FCFB" w14:textId="77777777" w:rsidTr="00746E6A">
        <w:trPr>
          <w:trHeight w:val="95"/>
        </w:trPr>
        <w:tc>
          <w:tcPr>
            <w:tcW w:w="3141" w:type="dxa"/>
          </w:tcPr>
          <w:p w14:paraId="49DB1283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40" w:type="dxa"/>
            <w:vAlign w:val="bottom"/>
          </w:tcPr>
          <w:p w14:paraId="74621709" w14:textId="77777777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21AA03D" w14:textId="77777777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2823AA0" w14:textId="77777777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590FC658" w14:textId="77777777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31835244" w14:textId="77777777" w:rsidTr="00746E6A">
        <w:trPr>
          <w:trHeight w:val="95"/>
        </w:trPr>
        <w:tc>
          <w:tcPr>
            <w:tcW w:w="3141" w:type="dxa"/>
          </w:tcPr>
          <w:p w14:paraId="1E4DFFF4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7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160F428" w14:textId="7445DFB2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41,145,</w:t>
            </w:r>
            <w:r w:rsidR="00872B08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85.36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F836511" w14:textId="0A0CC606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(41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124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602.49)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EC92268" w14:textId="02C3ABB8" w:rsidR="0045353C" w:rsidRPr="00051DE1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41,145,</w:t>
            </w:r>
            <w:r w:rsidR="00872B08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85.36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539B28B" w14:textId="31FEF464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(41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124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602.49)</w:t>
            </w:r>
          </w:p>
        </w:tc>
      </w:tr>
      <w:tr w:rsidR="0045353C" w:rsidRPr="00461EE9" w14:paraId="3489BC22" w14:textId="77777777" w:rsidTr="00746E6A">
        <w:trPr>
          <w:trHeight w:val="95"/>
        </w:trPr>
        <w:tc>
          <w:tcPr>
            <w:tcW w:w="3141" w:type="dxa"/>
          </w:tcPr>
          <w:p w14:paraId="15F7D764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EE540" w14:textId="1C45B8EB" w:rsidR="0045353C" w:rsidRPr="00051DE1" w:rsidRDefault="00F92495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2495">
              <w:rPr>
                <w:rFonts w:ascii="Angsana New" w:hAnsi="Angsana New" w:cs="Angsana New"/>
                <w:sz w:val="26"/>
                <w:szCs w:val="26"/>
                <w:lang w:val="en-US"/>
              </w:rPr>
              <w:t>21,720,</w:t>
            </w:r>
            <w:r w:rsidR="00872B0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0</w:t>
            </w:r>
            <w:r w:rsidRPr="00F92495">
              <w:rPr>
                <w:rFonts w:ascii="Angsana New" w:hAnsi="Angsana New" w:cs="Angsana New"/>
                <w:sz w:val="26"/>
                <w:szCs w:val="26"/>
                <w:lang w:val="en-US"/>
              </w:rPr>
              <w:t>79.67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DC4DB" w14:textId="5FD79810" w:rsidR="0045353C" w:rsidRPr="00051DE1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30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079.67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5E206" w14:textId="1FF500E6" w:rsidR="0045353C" w:rsidRPr="008F3BFC" w:rsidRDefault="00F92495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2495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F924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2495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="00872B08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F924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72B08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F92495">
              <w:rPr>
                <w:rFonts w:ascii="Angsana New" w:hAnsi="Angsana New" w:cs="Angsana New"/>
                <w:sz w:val="26"/>
                <w:szCs w:val="26"/>
                <w:cs/>
              </w:rPr>
              <w:t>29.67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CB934" w14:textId="33E06868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31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438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929.67</w:t>
            </w:r>
          </w:p>
        </w:tc>
      </w:tr>
      <w:tr w:rsidR="0045353C" w:rsidRPr="00461EE9" w14:paraId="4F39FBF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C52127D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40" w:type="dxa"/>
            <w:vAlign w:val="bottom"/>
          </w:tcPr>
          <w:p w14:paraId="039C24B9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839827C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14F8824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326B6A8" w14:textId="77777777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035B4DE5" w14:textId="77777777" w:rsidTr="00746E6A">
        <w:trPr>
          <w:trHeight w:val="95"/>
        </w:trPr>
        <w:tc>
          <w:tcPr>
            <w:tcW w:w="3141" w:type="dxa"/>
          </w:tcPr>
          <w:p w14:paraId="7E83D74B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22E74AAA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1E281D53" w14:textId="1564408E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3F9AA29" w14:textId="7934E63E" w:rsidR="0045353C" w:rsidRPr="00DE6753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802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683.09</w:t>
            </w:r>
          </w:p>
        </w:tc>
        <w:tc>
          <w:tcPr>
            <w:tcW w:w="1411" w:type="dxa"/>
            <w:vAlign w:val="bottom"/>
          </w:tcPr>
          <w:p w14:paraId="1C01926E" w14:textId="3CCE64A7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653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960.70</w:t>
            </w:r>
          </w:p>
        </w:tc>
      </w:tr>
      <w:tr w:rsidR="0045353C" w:rsidRPr="00461EE9" w14:paraId="64FDF83D" w14:textId="77777777" w:rsidTr="00746E6A">
        <w:trPr>
          <w:trHeight w:val="95"/>
        </w:trPr>
        <w:tc>
          <w:tcPr>
            <w:tcW w:w="3141" w:type="dxa"/>
          </w:tcPr>
          <w:p w14:paraId="60C80C0D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758341F6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47866225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96FEEF3" w14:textId="77777777" w:rsidR="0045353C" w:rsidRPr="00A305D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262E9B06" w14:textId="77777777" w:rsidR="0045353C" w:rsidRPr="00461EE9" w:rsidRDefault="0045353C" w:rsidP="0045353C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5353C" w:rsidRPr="00461EE9" w14:paraId="1EB5F7B4" w14:textId="77777777" w:rsidTr="00746E6A">
        <w:trPr>
          <w:trHeight w:val="95"/>
        </w:trPr>
        <w:tc>
          <w:tcPr>
            <w:tcW w:w="3141" w:type="dxa"/>
          </w:tcPr>
          <w:p w14:paraId="01A2846E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52BF1D97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8DF1B74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22CD7CD" w14:textId="77777777" w:rsidR="0045353C" w:rsidRPr="00A305D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3D5FC92F" w14:textId="77777777" w:rsidR="0045353C" w:rsidRPr="00461EE9" w:rsidRDefault="0045353C" w:rsidP="0045353C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5353C" w:rsidRPr="00461EE9" w14:paraId="1917B0FC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E292BCD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เงินให้กู้ยืม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40" w:type="dxa"/>
            <w:vAlign w:val="bottom"/>
          </w:tcPr>
          <w:p w14:paraId="0C824A0B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D5F3121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7ECB47A" w14:textId="77777777" w:rsidR="0045353C" w:rsidRPr="00A305D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5ED47EF7" w14:textId="77777777" w:rsidR="0045353C" w:rsidRPr="00461EE9" w:rsidRDefault="0045353C" w:rsidP="0045353C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24AB670B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CED7290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7C50CEEF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431F91BF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D272E05" w14:textId="77777777" w:rsidR="0045353C" w:rsidRPr="00A305D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531D434B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11D219E1" w14:textId="77777777" w:rsidTr="000626B0">
        <w:trPr>
          <w:trHeight w:val="95"/>
        </w:trPr>
        <w:tc>
          <w:tcPr>
            <w:tcW w:w="3141" w:type="dxa"/>
          </w:tcPr>
          <w:p w14:paraId="5E9CDFD2" w14:textId="320B3D20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4343586D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09A41EF9" w14:textId="1306CAD0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7844F3F8" w14:textId="23213738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113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115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494.00</w:t>
            </w:r>
          </w:p>
        </w:tc>
        <w:tc>
          <w:tcPr>
            <w:tcW w:w="1411" w:type="dxa"/>
            <w:vAlign w:val="bottom"/>
          </w:tcPr>
          <w:p w14:paraId="0850762C" w14:textId="4FA7608C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7E9D">
              <w:rPr>
                <w:rFonts w:ascii="Angsana New" w:hAnsi="Angsana New" w:cs="Angsana New"/>
                <w:sz w:val="26"/>
                <w:szCs w:val="26"/>
              </w:rPr>
              <w:t xml:space="preserve">    100,715,494.00</w:t>
            </w:r>
          </w:p>
        </w:tc>
      </w:tr>
      <w:tr w:rsidR="0045353C" w:rsidRPr="00461EE9" w14:paraId="3C7AD4A4" w14:textId="77777777" w:rsidTr="00AD61A3">
        <w:trPr>
          <w:trHeight w:val="95"/>
        </w:trPr>
        <w:tc>
          <w:tcPr>
            <w:tcW w:w="3141" w:type="dxa"/>
          </w:tcPr>
          <w:p w14:paraId="44378070" w14:textId="36462B79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20472F44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65ED10BA" w14:textId="268EEE4E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52A7A548" w14:textId="1BFC3C0D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17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700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1" w:type="dxa"/>
            <w:vAlign w:val="bottom"/>
          </w:tcPr>
          <w:p w14:paraId="047CA2B6" w14:textId="381FE99B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700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45353C" w:rsidRPr="00461EE9" w14:paraId="28D7B441" w14:textId="77777777" w:rsidTr="00AD61A3">
        <w:trPr>
          <w:trHeight w:val="95"/>
        </w:trPr>
        <w:tc>
          <w:tcPr>
            <w:tcW w:w="3141" w:type="dxa"/>
          </w:tcPr>
          <w:p w14:paraId="4F3C7E14" w14:textId="2401876A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EBDB1AF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E568069" w14:textId="755750CB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788FCF5" w14:textId="3628E7D7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(1,000,000.00)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D5D2169" w14:textId="47BA69AD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(10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300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</w:tr>
      <w:tr w:rsidR="0045353C" w:rsidRPr="00461EE9" w14:paraId="44354ABF" w14:textId="77777777" w:rsidTr="00AD61A3">
        <w:trPr>
          <w:trHeight w:val="95"/>
        </w:trPr>
        <w:tc>
          <w:tcPr>
            <w:tcW w:w="3141" w:type="dxa"/>
          </w:tcPr>
          <w:p w14:paraId="762AE5DF" w14:textId="2F347D3D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1880E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D7E98" w14:textId="315A835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E4A36" w14:textId="17C617B3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129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815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494.00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1CDE9" w14:textId="0317DE61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115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494.00</w:t>
            </w:r>
          </w:p>
        </w:tc>
      </w:tr>
      <w:tr w:rsidR="0045353C" w:rsidRPr="00461EE9" w14:paraId="71BFA4B1" w14:textId="77777777" w:rsidTr="00AD61A3">
        <w:trPr>
          <w:trHeight w:val="95"/>
        </w:trPr>
        <w:tc>
          <w:tcPr>
            <w:tcW w:w="3141" w:type="dxa"/>
            <w:vAlign w:val="bottom"/>
          </w:tcPr>
          <w:p w14:paraId="4B8158D4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3C3995E2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837C2EA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E3D4D3E" w14:textId="77777777" w:rsidR="0045353C" w:rsidRPr="00A305D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70C9333D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4FDAB78B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601E0C1D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40" w:type="dxa"/>
            <w:vAlign w:val="bottom"/>
          </w:tcPr>
          <w:p w14:paraId="7BC3B170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D7B0E06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4D5CB3B" w14:textId="77777777" w:rsidR="0045353C" w:rsidRPr="00A305D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68E2621C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8F3BFC" w14:paraId="40111D26" w14:textId="77777777" w:rsidTr="007D2337">
        <w:trPr>
          <w:trHeight w:val="95"/>
        </w:trPr>
        <w:tc>
          <w:tcPr>
            <w:tcW w:w="3141" w:type="dxa"/>
          </w:tcPr>
          <w:p w14:paraId="78EEC8A8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0" w:type="dxa"/>
            <w:vAlign w:val="bottom"/>
          </w:tcPr>
          <w:p w14:paraId="7B94C100" w14:textId="484C9E35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118</w:t>
            </w:r>
            <w:r w:rsidRPr="004535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449.00</w:t>
            </w:r>
          </w:p>
        </w:tc>
        <w:tc>
          <w:tcPr>
            <w:tcW w:w="1340" w:type="dxa"/>
          </w:tcPr>
          <w:p w14:paraId="14BD1377" w14:textId="4C10BDCC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118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449.00</w:t>
            </w:r>
          </w:p>
        </w:tc>
        <w:tc>
          <w:tcPr>
            <w:tcW w:w="1339" w:type="dxa"/>
            <w:vAlign w:val="bottom"/>
          </w:tcPr>
          <w:p w14:paraId="34A07673" w14:textId="40DAE2BB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118,449.00</w:t>
            </w:r>
          </w:p>
        </w:tc>
        <w:tc>
          <w:tcPr>
            <w:tcW w:w="1411" w:type="dxa"/>
            <w:vAlign w:val="bottom"/>
          </w:tcPr>
          <w:p w14:paraId="0AECF8CA" w14:textId="1D14B90D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118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449.00</w:t>
            </w:r>
          </w:p>
        </w:tc>
      </w:tr>
      <w:tr w:rsidR="0045353C" w:rsidRPr="008F3BFC" w14:paraId="3A13D744" w14:textId="77777777" w:rsidTr="007D2337">
        <w:trPr>
          <w:trHeight w:val="95"/>
        </w:trPr>
        <w:tc>
          <w:tcPr>
            <w:tcW w:w="3141" w:type="dxa"/>
          </w:tcPr>
          <w:p w14:paraId="6B980462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41ED0BAD" w14:textId="25634709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99</w:t>
            </w:r>
            <w:r w:rsidRPr="004535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224</w:t>
            </w:r>
            <w:r w:rsidRPr="004535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930.90</w:t>
            </w:r>
          </w:p>
        </w:tc>
        <w:tc>
          <w:tcPr>
            <w:tcW w:w="1340" w:type="dxa"/>
          </w:tcPr>
          <w:p w14:paraId="3DE5D13A" w14:textId="05976828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586.46</w:t>
            </w:r>
          </w:p>
        </w:tc>
        <w:tc>
          <w:tcPr>
            <w:tcW w:w="1339" w:type="dxa"/>
            <w:vAlign w:val="bottom"/>
          </w:tcPr>
          <w:p w14:paraId="34986EB2" w14:textId="0C3F8BC3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99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224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930.90</w:t>
            </w:r>
          </w:p>
        </w:tc>
        <w:tc>
          <w:tcPr>
            <w:tcW w:w="1411" w:type="dxa"/>
            <w:vAlign w:val="bottom"/>
          </w:tcPr>
          <w:p w14:paraId="56DB6739" w14:textId="45693F40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586.46</w:t>
            </w:r>
          </w:p>
        </w:tc>
      </w:tr>
      <w:tr w:rsidR="0045353C" w:rsidRPr="008F3BFC" w14:paraId="59795CD3" w14:textId="77777777" w:rsidTr="007D2337">
        <w:trPr>
          <w:trHeight w:val="95"/>
        </w:trPr>
        <w:tc>
          <w:tcPr>
            <w:tcW w:w="3141" w:type="dxa"/>
            <w:vAlign w:val="bottom"/>
          </w:tcPr>
          <w:p w14:paraId="26361236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5788A" w14:textId="6A8B259E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99</w:t>
            </w:r>
            <w:r w:rsidRPr="004535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343</w:t>
            </w:r>
            <w:r w:rsidRPr="004535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379.90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66CDEE38" w14:textId="7C3421A7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889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035.46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8BB01" w14:textId="42201EC6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99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343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379.90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AD4FA" w14:textId="7B67C4EC" w:rsidR="0045353C" w:rsidRPr="008F3BF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889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035.46</w:t>
            </w:r>
          </w:p>
        </w:tc>
      </w:tr>
      <w:tr w:rsidR="0045353C" w:rsidRPr="00461EE9" w14:paraId="0D186D97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1FEAFAF9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14AAE0A7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A791100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18E1EE5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443EE44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44635E8F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D30E6E2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340" w:type="dxa"/>
            <w:vAlign w:val="bottom"/>
          </w:tcPr>
          <w:p w14:paraId="581672AC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03A1303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EF854D2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7DAEA83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6C346859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32F6BEB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3D4BD34A" w14:textId="6D28F282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442</w:t>
            </w:r>
            <w:r w:rsidRPr="004535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266.00</w:t>
            </w:r>
          </w:p>
        </w:tc>
        <w:tc>
          <w:tcPr>
            <w:tcW w:w="1340" w:type="dxa"/>
            <w:vAlign w:val="bottom"/>
          </w:tcPr>
          <w:p w14:paraId="20F58B36" w14:textId="0AF09914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384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500.00</w:t>
            </w:r>
          </w:p>
        </w:tc>
        <w:tc>
          <w:tcPr>
            <w:tcW w:w="1339" w:type="dxa"/>
            <w:vAlign w:val="bottom"/>
          </w:tcPr>
          <w:p w14:paraId="06EA5B7B" w14:textId="591DACA8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442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266.00</w:t>
            </w:r>
          </w:p>
        </w:tc>
        <w:tc>
          <w:tcPr>
            <w:tcW w:w="1411" w:type="dxa"/>
            <w:vAlign w:val="bottom"/>
          </w:tcPr>
          <w:p w14:paraId="67C42E63" w14:textId="625F1CBB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384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500.00</w:t>
            </w:r>
          </w:p>
        </w:tc>
      </w:tr>
      <w:tr w:rsidR="0045353C" w:rsidRPr="00461EE9" w14:paraId="346FDE9E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1941D1D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1A2DA1E7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63A8CF84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E2DE86C" w14:textId="77777777" w:rsidR="0045353C" w:rsidRPr="00A305D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223A5F89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5311EEFE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2BC10B1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40" w:type="dxa"/>
            <w:vAlign w:val="bottom"/>
          </w:tcPr>
          <w:p w14:paraId="43D9201B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BB1826C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3E56889" w14:textId="77777777" w:rsidR="0045353C" w:rsidRPr="00A305D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72E840FC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4852A16E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20A7264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15D36AA8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6AAF5A1D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420F562" w14:textId="77777777" w:rsidR="0045353C" w:rsidRPr="00A305D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5F728B30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472B28FB" w14:textId="77777777" w:rsidTr="00746E6A">
        <w:trPr>
          <w:trHeight w:val="95"/>
        </w:trPr>
        <w:tc>
          <w:tcPr>
            <w:tcW w:w="3141" w:type="dxa"/>
          </w:tcPr>
          <w:p w14:paraId="2507CF81" w14:textId="133B62AD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37B059D6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037335A5" w14:textId="6BDC75F3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75DDB8AE" w14:textId="4E189A1C" w:rsidR="0045353C" w:rsidRPr="004730E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441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135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423.23</w:t>
            </w:r>
          </w:p>
        </w:tc>
        <w:tc>
          <w:tcPr>
            <w:tcW w:w="1411" w:type="dxa"/>
            <w:vAlign w:val="bottom"/>
          </w:tcPr>
          <w:p w14:paraId="5602DED3" w14:textId="64BE0259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355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388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903.56</w:t>
            </w:r>
          </w:p>
        </w:tc>
      </w:tr>
      <w:tr w:rsidR="0045353C" w:rsidRPr="00461EE9" w14:paraId="369E782D" w14:textId="77777777" w:rsidTr="00AD61A3">
        <w:trPr>
          <w:trHeight w:val="95"/>
        </w:trPr>
        <w:tc>
          <w:tcPr>
            <w:tcW w:w="3141" w:type="dxa"/>
          </w:tcPr>
          <w:p w14:paraId="5DD00757" w14:textId="4165A4A3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</w:tcPr>
          <w:p w14:paraId="10B66C80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</w:tcPr>
          <w:p w14:paraId="416D2073" w14:textId="0D47F674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1282AD3A" w14:textId="06576F49" w:rsidR="0045353C" w:rsidRPr="004730E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546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175.21</w:t>
            </w:r>
          </w:p>
        </w:tc>
        <w:tc>
          <w:tcPr>
            <w:tcW w:w="1411" w:type="dxa"/>
            <w:vAlign w:val="bottom"/>
          </w:tcPr>
          <w:p w14:paraId="3A3C4E8E" w14:textId="366E9F80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170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500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45353C" w:rsidRPr="00461EE9" w14:paraId="7C1213A2" w14:textId="77777777" w:rsidTr="00AD61A3">
        <w:trPr>
          <w:trHeight w:val="95"/>
        </w:trPr>
        <w:tc>
          <w:tcPr>
            <w:tcW w:w="3141" w:type="dxa"/>
          </w:tcPr>
          <w:p w14:paraId="787520F9" w14:textId="3EC07CDD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407EED5D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6064DAD4" w14:textId="05FA92CE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82BF340" w14:textId="4ECECA14" w:rsidR="0045353C" w:rsidRPr="004730E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(28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900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91F97DE" w14:textId="3F89A185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(84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753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480.33)</w:t>
            </w:r>
          </w:p>
        </w:tc>
      </w:tr>
      <w:tr w:rsidR="0045353C" w:rsidRPr="00461EE9" w14:paraId="4CB29682" w14:textId="77777777" w:rsidTr="00AD61A3">
        <w:trPr>
          <w:trHeight w:val="95"/>
        </w:trPr>
        <w:tc>
          <w:tcPr>
            <w:tcW w:w="3141" w:type="dxa"/>
          </w:tcPr>
          <w:p w14:paraId="5C8834F2" w14:textId="2FC9ADC0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06414EF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4A83F9AD" w14:textId="0F059BE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E4E92" w14:textId="7B021A02" w:rsidR="0045353C" w:rsidRPr="004730E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422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781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598.44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90004" w14:textId="719DA0F1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441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135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423.23</w:t>
            </w:r>
          </w:p>
        </w:tc>
      </w:tr>
      <w:tr w:rsidR="0045353C" w:rsidRPr="00461EE9" w14:paraId="11634613" w14:textId="77777777" w:rsidTr="00AD61A3">
        <w:trPr>
          <w:trHeight w:val="95"/>
        </w:trPr>
        <w:tc>
          <w:tcPr>
            <w:tcW w:w="3141" w:type="dxa"/>
          </w:tcPr>
          <w:p w14:paraId="7A44D935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3E4DBA3E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46EEBD41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FDF538F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59572D6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2EF77DB7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28840193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vAlign w:val="bottom"/>
          </w:tcPr>
          <w:p w14:paraId="6B3D207E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2314758A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2EDFB09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5EC4622F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0F656A80" w14:textId="77777777" w:rsidTr="00746E6A">
        <w:trPr>
          <w:trHeight w:val="95"/>
        </w:trPr>
        <w:tc>
          <w:tcPr>
            <w:tcW w:w="3141" w:type="dxa"/>
          </w:tcPr>
          <w:p w14:paraId="679EAABF" w14:textId="3A5F6156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4D095659" w14:textId="361E0DF1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vAlign w:val="bottom"/>
          </w:tcPr>
          <w:p w14:paraId="7A4282EC" w14:textId="14E8D736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64A59BD5" w14:textId="6AC10E05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1" w:type="dxa"/>
            <w:vAlign w:val="bottom"/>
          </w:tcPr>
          <w:p w14:paraId="40581D36" w14:textId="38E475DD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5353C" w:rsidRPr="00461EE9" w14:paraId="12C02CC6" w14:textId="77777777" w:rsidTr="00746E6A">
        <w:trPr>
          <w:trHeight w:val="95"/>
        </w:trPr>
        <w:tc>
          <w:tcPr>
            <w:tcW w:w="3141" w:type="dxa"/>
          </w:tcPr>
          <w:p w14:paraId="40B367B9" w14:textId="63E68A13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3D9EF907" w14:textId="1FB28A29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77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vAlign w:val="bottom"/>
          </w:tcPr>
          <w:p w14:paraId="16C44CB3" w14:textId="4451611D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vAlign w:val="bottom"/>
          </w:tcPr>
          <w:p w14:paraId="03BF29A0" w14:textId="4F1B7914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77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1" w:type="dxa"/>
            <w:vAlign w:val="bottom"/>
          </w:tcPr>
          <w:p w14:paraId="57AC943F" w14:textId="6C364ABD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45353C" w:rsidRPr="00461EE9" w14:paraId="3D4736C1" w14:textId="77777777" w:rsidTr="00746E6A">
        <w:trPr>
          <w:trHeight w:val="95"/>
        </w:trPr>
        <w:tc>
          <w:tcPr>
            <w:tcW w:w="3141" w:type="dxa"/>
          </w:tcPr>
          <w:p w14:paraId="71827361" w14:textId="61D0A4CB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4914D12" w14:textId="66925A7E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54676B1" w14:textId="1348DE92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B444542" w14:textId="131B291C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521D077" w14:textId="588B62E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5353C" w:rsidRPr="00461EE9" w14:paraId="4FFA2043" w14:textId="77777777" w:rsidTr="00746E6A">
        <w:trPr>
          <w:trHeight w:val="95"/>
        </w:trPr>
        <w:tc>
          <w:tcPr>
            <w:tcW w:w="3141" w:type="dxa"/>
          </w:tcPr>
          <w:p w14:paraId="700C5590" w14:textId="190C5503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B7225" w14:textId="68492060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191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6C099" w14:textId="2B65AFE3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7682E" w14:textId="0FCB3ADC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191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461D6" w14:textId="11C51230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45353C" w:rsidRPr="00461EE9" w14:paraId="2FA3BDA7" w14:textId="77777777" w:rsidTr="00746E6A">
        <w:trPr>
          <w:trHeight w:val="95"/>
        </w:trPr>
        <w:tc>
          <w:tcPr>
            <w:tcW w:w="3141" w:type="dxa"/>
          </w:tcPr>
          <w:p w14:paraId="49B49C28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78100" w14:textId="07BE380C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191</w:t>
            </w:r>
            <w:r w:rsidRPr="004535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4535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CA801" w14:textId="2267F9B0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60163" w14:textId="006016E3" w:rsidR="0045353C" w:rsidRPr="00E24D2A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lang w:val="en-US"/>
              </w:rPr>
              <w:t>613,781,598.44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FF055" w14:textId="446C6282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555,135,423.23</w:t>
            </w:r>
          </w:p>
        </w:tc>
      </w:tr>
      <w:tr w:rsidR="0045353C" w:rsidRPr="00461EE9" w14:paraId="7D8A1CE3" w14:textId="77777777" w:rsidTr="000F498B">
        <w:trPr>
          <w:trHeight w:val="95"/>
        </w:trPr>
        <w:tc>
          <w:tcPr>
            <w:tcW w:w="3141" w:type="dxa"/>
          </w:tcPr>
          <w:p w14:paraId="3F8F4550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7662DD42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</w:tcPr>
          <w:p w14:paraId="49CF2CF4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BFC6FC6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E58BE53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764F4776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ECD11AD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40" w:type="dxa"/>
            <w:vAlign w:val="bottom"/>
          </w:tcPr>
          <w:p w14:paraId="2C2C0BAA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30C84F3A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F942F14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2DEBEEC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40EB3EBA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5A757100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667D0602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655C61FA" w14:textId="551BFF36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24279933" w14:textId="0B854CF9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46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749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983.54</w:t>
            </w:r>
          </w:p>
        </w:tc>
        <w:tc>
          <w:tcPr>
            <w:tcW w:w="1411" w:type="dxa"/>
            <w:vAlign w:val="bottom"/>
          </w:tcPr>
          <w:p w14:paraId="1E2D0A27" w14:textId="1EBF66C3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129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075.04</w:t>
            </w:r>
          </w:p>
        </w:tc>
      </w:tr>
      <w:tr w:rsidR="0045353C" w:rsidRPr="00AB7E9D" w14:paraId="6914B093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1BD24721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CFF837E" w14:textId="497EAEEC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4535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679</w:t>
            </w:r>
            <w:r w:rsidRPr="004535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041.09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164760E" w14:textId="4C50E317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498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191.78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611C58A" w14:textId="0C89F43C" w:rsidR="0045353C" w:rsidRPr="005C42BA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679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041.09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2D3F96E" w14:textId="42719EC0" w:rsidR="0045353C" w:rsidRPr="00AB7E9D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498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191.78</w:t>
            </w:r>
          </w:p>
        </w:tc>
      </w:tr>
      <w:tr w:rsidR="0045353C" w:rsidRPr="00461EE9" w14:paraId="45C3B03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59C6D968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F5B19" w14:textId="654AAD55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4535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679</w:t>
            </w:r>
            <w:r w:rsidRPr="004535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041.09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6B2A2" w14:textId="5BC8A22E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498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191.78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FE7EA" w14:textId="45FEFC04" w:rsidR="0045353C" w:rsidRPr="008B67FA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48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429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024.63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0C789" w14:textId="12AF2673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42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627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266.82</w:t>
            </w:r>
          </w:p>
        </w:tc>
      </w:tr>
      <w:tr w:rsidR="0045353C" w:rsidRPr="00AB7E9D" w14:paraId="0C69FB1A" w14:textId="77777777" w:rsidTr="003A031F">
        <w:trPr>
          <w:trHeight w:val="95"/>
        </w:trPr>
        <w:tc>
          <w:tcPr>
            <w:tcW w:w="3141" w:type="dxa"/>
            <w:vAlign w:val="bottom"/>
          </w:tcPr>
          <w:p w14:paraId="7F4BA822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47E1A1D" w14:textId="77777777" w:rsidR="0045353C" w:rsidRPr="005C42BA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44BC8474" w14:textId="77777777" w:rsidR="0045353C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F323FA5" w14:textId="77777777" w:rsidR="0045353C" w:rsidRPr="005C42BA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5C046D4" w14:textId="77777777" w:rsidR="0045353C" w:rsidRPr="00AB7E9D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5353C" w:rsidRPr="00AB7E9D" w14:paraId="2995012C" w14:textId="77777777" w:rsidTr="003A031F">
        <w:trPr>
          <w:trHeight w:val="95"/>
        </w:trPr>
        <w:tc>
          <w:tcPr>
            <w:tcW w:w="3141" w:type="dxa"/>
            <w:vAlign w:val="bottom"/>
          </w:tcPr>
          <w:p w14:paraId="74BBF14E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69252BA1" w14:textId="77777777" w:rsidR="0045353C" w:rsidRPr="005C42BA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5207A7B6" w14:textId="77777777" w:rsidR="0045353C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AB9E45C" w14:textId="77777777" w:rsidR="0045353C" w:rsidRPr="005C42BA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187A5ED6" w14:textId="77777777" w:rsidR="0045353C" w:rsidRPr="00AB7E9D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5353C" w:rsidRPr="00461EE9" w14:paraId="4C315507" w14:textId="77777777" w:rsidTr="00045558">
        <w:trPr>
          <w:trHeight w:val="95"/>
        </w:trPr>
        <w:tc>
          <w:tcPr>
            <w:tcW w:w="3141" w:type="dxa"/>
            <w:vAlign w:val="bottom"/>
          </w:tcPr>
          <w:p w14:paraId="58D2BDE1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lastRenderedPageBreak/>
              <w:t>หนี้สินที่เกิดจากสัญญา</w:t>
            </w:r>
          </w:p>
        </w:tc>
        <w:tc>
          <w:tcPr>
            <w:tcW w:w="1340" w:type="dxa"/>
            <w:vAlign w:val="bottom"/>
          </w:tcPr>
          <w:p w14:paraId="27CB4BBD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3D2553D3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C0D880A" w14:textId="77777777" w:rsidR="0045353C" w:rsidRPr="00A305D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0E28BEED" w14:textId="77777777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0546946B" w14:textId="77777777" w:rsidTr="00045558">
        <w:trPr>
          <w:trHeight w:val="95"/>
        </w:trPr>
        <w:tc>
          <w:tcPr>
            <w:tcW w:w="3141" w:type="dxa"/>
            <w:vAlign w:val="bottom"/>
          </w:tcPr>
          <w:p w14:paraId="66A51B66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vAlign w:val="bottom"/>
          </w:tcPr>
          <w:p w14:paraId="6718F4E4" w14:textId="326BC3DF" w:rsidR="0045353C" w:rsidRPr="004730E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57C0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D057C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D057C0">
              <w:rPr>
                <w:rFonts w:ascii="Angsana New" w:hAnsi="Angsana New" w:cs="Angsana New"/>
                <w:sz w:val="26"/>
                <w:szCs w:val="26"/>
                <w:cs/>
              </w:rPr>
              <w:t>53</w:t>
            </w:r>
            <w:r w:rsidRPr="00D057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57C0">
              <w:rPr>
                <w:rFonts w:ascii="Angsana New" w:hAnsi="Angsana New" w:cs="Angsana New"/>
                <w:sz w:val="26"/>
                <w:szCs w:val="26"/>
                <w:cs/>
              </w:rPr>
              <w:t>444.00</w:t>
            </w:r>
          </w:p>
        </w:tc>
        <w:tc>
          <w:tcPr>
            <w:tcW w:w="1340" w:type="dxa"/>
            <w:vAlign w:val="bottom"/>
          </w:tcPr>
          <w:p w14:paraId="4377AAB1" w14:textId="291ACB01" w:rsidR="0045353C" w:rsidRPr="00FD5F3B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57C0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D057C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D057C0">
              <w:rPr>
                <w:rFonts w:ascii="Angsana New" w:hAnsi="Angsana New" w:cs="Angsana New"/>
                <w:sz w:val="26"/>
                <w:szCs w:val="26"/>
                <w:cs/>
              </w:rPr>
              <w:t>53</w:t>
            </w:r>
            <w:r w:rsidRPr="00D057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57C0">
              <w:rPr>
                <w:rFonts w:ascii="Angsana New" w:hAnsi="Angsana New" w:cs="Angsana New"/>
                <w:sz w:val="26"/>
                <w:szCs w:val="26"/>
                <w:cs/>
              </w:rPr>
              <w:t>444.00</w:t>
            </w:r>
          </w:p>
        </w:tc>
        <w:tc>
          <w:tcPr>
            <w:tcW w:w="1339" w:type="dxa"/>
            <w:vAlign w:val="bottom"/>
          </w:tcPr>
          <w:p w14:paraId="60DC164D" w14:textId="77777777" w:rsidR="0045353C" w:rsidRPr="004730EC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7650652E" w14:textId="6B57750E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5353C" w:rsidRPr="00461EE9" w14:paraId="1A922DB4" w14:textId="77777777" w:rsidTr="00045558">
        <w:trPr>
          <w:trHeight w:val="95"/>
        </w:trPr>
        <w:tc>
          <w:tcPr>
            <w:tcW w:w="3141" w:type="dxa"/>
            <w:vAlign w:val="bottom"/>
          </w:tcPr>
          <w:p w14:paraId="2B1D7BE7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25272543" w14:textId="77777777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69CD34BC" w14:textId="77777777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06CEF63" w14:textId="77777777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E284955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3A93E4C8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4F02017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340" w:type="dxa"/>
            <w:vAlign w:val="bottom"/>
          </w:tcPr>
          <w:p w14:paraId="3B0BFA0F" w14:textId="77777777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5584D3E9" w14:textId="77777777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3C26FE7" w14:textId="77777777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54BDE17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3585F37B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56BCB0FC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vAlign w:val="bottom"/>
          </w:tcPr>
          <w:p w14:paraId="1FDE95B5" w14:textId="45BB8364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167</w:t>
            </w:r>
            <w:r w:rsidRPr="004535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044</w:t>
            </w:r>
            <w:r w:rsidRPr="004535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353C">
              <w:rPr>
                <w:rFonts w:ascii="Angsana New" w:hAnsi="Angsana New" w:cs="Angsana New"/>
                <w:sz w:val="26"/>
                <w:szCs w:val="26"/>
                <w:cs/>
              </w:rPr>
              <w:t>716.78</w:t>
            </w:r>
          </w:p>
        </w:tc>
        <w:tc>
          <w:tcPr>
            <w:tcW w:w="1340" w:type="dxa"/>
            <w:vAlign w:val="bottom"/>
          </w:tcPr>
          <w:p w14:paraId="3921F248" w14:textId="0E26EC94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24D2A">
              <w:rPr>
                <w:rFonts w:ascii="Angsana New" w:hAnsi="Angsana New" w:cs="Angsana New"/>
                <w:sz w:val="26"/>
                <w:szCs w:val="26"/>
                <w:cs/>
              </w:rPr>
              <w:t>47</w:t>
            </w:r>
            <w:r w:rsidRPr="00E24D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24D2A">
              <w:rPr>
                <w:rFonts w:ascii="Angsana New" w:hAnsi="Angsana New" w:cs="Angsana New"/>
                <w:sz w:val="26"/>
                <w:szCs w:val="26"/>
                <w:cs/>
              </w:rPr>
              <w:t>755</w:t>
            </w:r>
            <w:r w:rsidRPr="00E24D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24D2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vAlign w:val="bottom"/>
          </w:tcPr>
          <w:p w14:paraId="66589077" w14:textId="38DD5E71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166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744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716.78</w:t>
            </w:r>
          </w:p>
        </w:tc>
        <w:tc>
          <w:tcPr>
            <w:tcW w:w="1411" w:type="dxa"/>
            <w:vAlign w:val="bottom"/>
          </w:tcPr>
          <w:p w14:paraId="6EAB1D0A" w14:textId="59F878EF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47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455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45353C" w:rsidRPr="00461EE9" w14:paraId="7D90FF6A" w14:textId="77777777" w:rsidTr="00AD61A3">
        <w:trPr>
          <w:trHeight w:val="95"/>
        </w:trPr>
        <w:tc>
          <w:tcPr>
            <w:tcW w:w="3141" w:type="dxa"/>
            <w:vAlign w:val="bottom"/>
          </w:tcPr>
          <w:p w14:paraId="6EDA906B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51E357CD" w14:textId="77777777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9AC21ED" w14:textId="77777777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B9E3B63" w14:textId="77777777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059514F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59BCD37A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EA37CCC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40" w:type="dxa"/>
            <w:vAlign w:val="bottom"/>
          </w:tcPr>
          <w:p w14:paraId="20F76691" w14:textId="77777777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4E2694F4" w14:textId="77777777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92D2B09" w14:textId="77777777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4D8BC4F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2FBE7D15" w14:textId="77777777" w:rsidTr="00746E6A">
        <w:trPr>
          <w:trHeight w:val="95"/>
        </w:trPr>
        <w:tc>
          <w:tcPr>
            <w:tcW w:w="3141" w:type="dxa"/>
          </w:tcPr>
          <w:p w14:paraId="3C09D2AD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0" w:type="dxa"/>
            <w:vAlign w:val="bottom"/>
          </w:tcPr>
          <w:p w14:paraId="5FE40B24" w14:textId="47CEAF44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758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107.65</w:t>
            </w:r>
          </w:p>
        </w:tc>
        <w:tc>
          <w:tcPr>
            <w:tcW w:w="1340" w:type="dxa"/>
            <w:vAlign w:val="bottom"/>
          </w:tcPr>
          <w:p w14:paraId="4A8C4B2E" w14:textId="1018AF07" w:rsidR="0045353C" w:rsidRPr="00800398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677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175.50</w:t>
            </w:r>
          </w:p>
        </w:tc>
        <w:tc>
          <w:tcPr>
            <w:tcW w:w="1339" w:type="dxa"/>
            <w:vAlign w:val="bottom"/>
          </w:tcPr>
          <w:p w14:paraId="032CFB28" w14:textId="1F987269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758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107.65</w:t>
            </w:r>
          </w:p>
        </w:tc>
        <w:tc>
          <w:tcPr>
            <w:tcW w:w="1411" w:type="dxa"/>
            <w:vAlign w:val="bottom"/>
          </w:tcPr>
          <w:p w14:paraId="6FABE008" w14:textId="556FFAE1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677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175.50</w:t>
            </w:r>
          </w:p>
        </w:tc>
      </w:tr>
      <w:tr w:rsidR="0045353C" w:rsidRPr="00461EE9" w14:paraId="634FB4D8" w14:textId="77777777" w:rsidTr="00746E6A">
        <w:trPr>
          <w:trHeight w:val="95"/>
        </w:trPr>
        <w:tc>
          <w:tcPr>
            <w:tcW w:w="3141" w:type="dxa"/>
          </w:tcPr>
          <w:p w14:paraId="39D167DF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318A964D" w14:textId="672912A8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557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550.97</w:t>
            </w:r>
          </w:p>
        </w:tc>
        <w:tc>
          <w:tcPr>
            <w:tcW w:w="1340" w:type="dxa"/>
            <w:vAlign w:val="bottom"/>
          </w:tcPr>
          <w:p w14:paraId="2CB4DBF8" w14:textId="6800EE66" w:rsidR="0045353C" w:rsidRPr="00800398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270.68</w:t>
            </w:r>
          </w:p>
        </w:tc>
        <w:tc>
          <w:tcPr>
            <w:tcW w:w="1339" w:type="dxa"/>
            <w:vAlign w:val="bottom"/>
          </w:tcPr>
          <w:p w14:paraId="31678453" w14:textId="2F48755E" w:rsidR="0045353C" w:rsidRPr="004730E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557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550.97</w:t>
            </w:r>
          </w:p>
        </w:tc>
        <w:tc>
          <w:tcPr>
            <w:tcW w:w="1411" w:type="dxa"/>
            <w:vAlign w:val="bottom"/>
          </w:tcPr>
          <w:p w14:paraId="6B4C25B6" w14:textId="2EC86BA2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270.68</w:t>
            </w:r>
          </w:p>
        </w:tc>
      </w:tr>
      <w:tr w:rsidR="0045353C" w:rsidRPr="00461EE9" w14:paraId="6C484FF8" w14:textId="77777777" w:rsidTr="00746E6A">
        <w:trPr>
          <w:trHeight w:val="95"/>
        </w:trPr>
        <w:tc>
          <w:tcPr>
            <w:tcW w:w="3141" w:type="dxa"/>
          </w:tcPr>
          <w:p w14:paraId="03D9BAE2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2E31F9B" w14:textId="618771D7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455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042.13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E405D4A" w14:textId="0F653284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130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246.09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647D3DF" w14:textId="16B6D2D3" w:rsidR="0045353C" w:rsidRPr="004730E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455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042.13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C97F2BE" w14:textId="7E7A809A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130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246.09</w:t>
            </w:r>
          </w:p>
        </w:tc>
      </w:tr>
      <w:tr w:rsidR="0045353C" w:rsidRPr="003C2C5A" w14:paraId="5C3E4E65" w14:textId="77777777" w:rsidTr="00746E6A">
        <w:trPr>
          <w:trHeight w:val="95"/>
        </w:trPr>
        <w:tc>
          <w:tcPr>
            <w:tcW w:w="3141" w:type="dxa"/>
          </w:tcPr>
          <w:p w14:paraId="2D30BB21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7B954" w14:textId="0C7ED438" w:rsidR="0045353C" w:rsidRPr="00D057C0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700.75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DAB47" w14:textId="6541DF55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918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692.27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07B83" w14:textId="19D22542" w:rsidR="0045353C" w:rsidRPr="004730EC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8359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>700.75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F3DAF" w14:textId="12415735" w:rsidR="0045353C" w:rsidRPr="003C2C5A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918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692.27</w:t>
            </w:r>
          </w:p>
        </w:tc>
      </w:tr>
    </w:tbl>
    <w:p w14:paraId="6B674E45" w14:textId="77777777" w:rsidR="000626B0" w:rsidRDefault="000626B0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565728D2" w14:textId="4B4C5F17" w:rsidR="000626B0" w:rsidRPr="005D17DF" w:rsidRDefault="000626B0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z w:val="30"/>
          <w:szCs w:val="30"/>
        </w:rPr>
      </w:pPr>
      <w:r w:rsidRPr="00CE42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วันที่ </w:t>
      </w:r>
      <w:r w:rsidR="0083591F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83591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CE429F">
        <w:rPr>
          <w:rFonts w:ascii="Angsana New" w:hAnsi="Angsana New" w:cs="Angsana New" w:hint="cs"/>
          <w:spacing w:val="-2"/>
          <w:sz w:val="30"/>
          <w:szCs w:val="30"/>
        </w:rPr>
        <w:t>256</w:t>
      </w:r>
      <w:r w:rsidR="004E047A">
        <w:rPr>
          <w:rFonts w:ascii="Angsana New" w:hAnsi="Angsana New" w:cs="Angsana New"/>
          <w:spacing w:val="-2"/>
          <w:sz w:val="30"/>
          <w:szCs w:val="30"/>
        </w:rPr>
        <w:t>8</w:t>
      </w:r>
      <w:r w:rsidRPr="00CE42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เงินให้กู้ยืม</w:t>
      </w:r>
      <w:r w:rsidRPr="00481B0B">
        <w:rPr>
          <w:rFonts w:ascii="Angsana New" w:hAnsi="Angsana New" w:cs="Angsana New" w:hint="cs"/>
          <w:spacing w:val="-2"/>
          <w:sz w:val="30"/>
          <w:szCs w:val="30"/>
          <w:cs/>
        </w:rPr>
        <w:t>ระยะสั้นแก่บริษัทย่อยทั้งจำนวน</w:t>
      </w:r>
      <w:r w:rsidRPr="00481B0B">
        <w:rPr>
          <w:rFonts w:ascii="Angsana New" w:hAnsi="Angsana New" w:cs="Angsana New" w:hint="cs"/>
          <w:sz w:val="30"/>
          <w:szCs w:val="30"/>
          <w:cs/>
        </w:rPr>
        <w:t>เป็นการให้กู้ยืมในรูปแบบตั๋ว</w:t>
      </w:r>
      <w:r w:rsidRPr="00481B0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สัญญาใช้เงิน กำหนดจ่ายคืนเมื่อทวงถาม อัตราดอกเบี้ยร้อยละ </w:t>
      </w:r>
      <w:r w:rsidRPr="00481B0B">
        <w:rPr>
          <w:rFonts w:ascii="Angsana New" w:hAnsi="Angsana New" w:cs="Angsana New" w:hint="cs"/>
          <w:spacing w:val="-6"/>
          <w:sz w:val="30"/>
          <w:szCs w:val="30"/>
        </w:rPr>
        <w:t xml:space="preserve">7.00 </w:t>
      </w:r>
      <w:r w:rsidRPr="00481B0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ต่อปี </w:t>
      </w:r>
      <w:r w:rsidRPr="00481B0B">
        <w:rPr>
          <w:rFonts w:ascii="Angsana New" w:hAnsi="Angsana New" w:cs="Angsana New"/>
          <w:spacing w:val="-6"/>
          <w:sz w:val="30"/>
          <w:szCs w:val="30"/>
          <w:cs/>
        </w:rPr>
        <w:t>(</w:t>
      </w:r>
      <w:r w:rsidRPr="008148E2">
        <w:rPr>
          <w:rFonts w:ascii="Angsana New" w:hAnsi="Angsana New" w:cs="Angsana New"/>
          <w:spacing w:val="-6"/>
          <w:sz w:val="30"/>
          <w:szCs w:val="30"/>
          <w:lang w:val="en-US"/>
        </w:rPr>
        <w:t>31</w:t>
      </w:r>
      <w:r w:rsidRPr="008148E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8148E2">
        <w:rPr>
          <w:rFonts w:ascii="Angsana New" w:hAnsi="Angsana New" w:cs="Angsana New" w:hint="cs"/>
          <w:spacing w:val="-6"/>
          <w:sz w:val="30"/>
          <w:szCs w:val="30"/>
          <w:cs/>
        </w:rPr>
        <w:t>ธันวาคม</w:t>
      </w:r>
      <w:r w:rsidRPr="008148E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8148E2">
        <w:rPr>
          <w:rFonts w:ascii="Angsana New" w:hAnsi="Angsana New" w:cs="Angsana New"/>
          <w:spacing w:val="-6"/>
          <w:sz w:val="30"/>
          <w:szCs w:val="30"/>
        </w:rPr>
        <w:t>256</w:t>
      </w:r>
      <w:r w:rsidR="004E047A">
        <w:rPr>
          <w:rFonts w:ascii="Angsana New" w:hAnsi="Angsana New" w:cs="Angsana New"/>
          <w:spacing w:val="-6"/>
          <w:sz w:val="30"/>
          <w:szCs w:val="30"/>
        </w:rPr>
        <w:t>7</w:t>
      </w:r>
      <w:r w:rsidRPr="008148E2">
        <w:rPr>
          <w:rFonts w:ascii="Angsana New" w:hAnsi="Angsana New" w:cs="Angsana New"/>
          <w:spacing w:val="-6"/>
          <w:sz w:val="30"/>
          <w:szCs w:val="30"/>
          <w:cs/>
        </w:rPr>
        <w:t xml:space="preserve"> : </w:t>
      </w:r>
      <w:r w:rsidRPr="008148E2">
        <w:rPr>
          <w:rFonts w:ascii="Angsana New" w:hAnsi="Angsana New" w:cs="Angsana New" w:hint="cs"/>
          <w:spacing w:val="-6"/>
          <w:sz w:val="30"/>
          <w:szCs w:val="30"/>
          <w:cs/>
        </w:rPr>
        <w:t>ร้อยละ</w:t>
      </w:r>
      <w:r w:rsidRPr="008148E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8148E2">
        <w:rPr>
          <w:rFonts w:ascii="Angsana New" w:hAnsi="Angsana New" w:cs="Angsana New"/>
          <w:spacing w:val="-6"/>
          <w:sz w:val="30"/>
          <w:szCs w:val="30"/>
        </w:rPr>
        <w:t>7.00</w:t>
      </w:r>
      <w:r w:rsidRPr="008148E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8148E2">
        <w:rPr>
          <w:rFonts w:ascii="Angsana New" w:hAnsi="Angsana New" w:cs="Angsana New" w:hint="cs"/>
          <w:spacing w:val="-6"/>
          <w:sz w:val="30"/>
          <w:szCs w:val="30"/>
          <w:cs/>
        </w:rPr>
        <w:t>ต่อปี</w:t>
      </w:r>
      <w:r w:rsidRPr="008148E2">
        <w:rPr>
          <w:rFonts w:ascii="Angsana New" w:hAnsi="Angsana New" w:cs="Angsana New"/>
          <w:spacing w:val="-6"/>
          <w:sz w:val="30"/>
          <w:szCs w:val="30"/>
          <w:cs/>
        </w:rPr>
        <w:t>)</w:t>
      </w:r>
    </w:p>
    <w:p w14:paraId="68C5D9AD" w14:textId="77777777" w:rsidR="000626B0" w:rsidRPr="005D17DF" w:rsidRDefault="000626B0" w:rsidP="000626B0">
      <w:pPr>
        <w:pStyle w:val="BodyText2"/>
        <w:ind w:left="993" w:right="-23" w:firstLine="856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093CB671" w14:textId="43370FE7" w:rsidR="000626B0" w:rsidRDefault="000626B0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CE42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วันที่ </w:t>
      </w:r>
      <w:r w:rsidR="0083591F" w:rsidRPr="0083591F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="0083591F" w:rsidRPr="0083591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มิถุนายน </w:t>
      </w:r>
      <w:r w:rsidR="0083591F" w:rsidRPr="0083591F">
        <w:rPr>
          <w:rFonts w:ascii="Angsana New" w:hAnsi="Angsana New" w:cs="Angsana New" w:hint="cs"/>
          <w:spacing w:val="-2"/>
          <w:sz w:val="30"/>
          <w:szCs w:val="30"/>
        </w:rPr>
        <w:t>256</w:t>
      </w:r>
      <w:r w:rsidR="0083591F" w:rsidRPr="0083591F">
        <w:rPr>
          <w:rFonts w:ascii="Angsana New" w:hAnsi="Angsana New" w:cs="Angsana New"/>
          <w:spacing w:val="-2"/>
          <w:sz w:val="30"/>
          <w:szCs w:val="30"/>
        </w:rPr>
        <w:t>8</w:t>
      </w:r>
      <w:r w:rsidR="0083591F" w:rsidRPr="0083591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D574E1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เงินกู้ยืมระยะสั้นจาก</w:t>
      </w:r>
      <w:r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บริษัทย่อย</w:t>
      </w:r>
      <w:r w:rsidRPr="00CE429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ทั้งจำนวน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เป็นการกู้ยืมในรูปแบบตั๋วสัญญาใช้เงิน กำหนดจ่ายคืนเมื่อทวงถาม อัตรา</w:t>
      </w:r>
      <w:r w:rsidRPr="00F0798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ดอกเบี้ย 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ร้อยละ 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3.00 – </w:t>
      </w:r>
      <w:r w:rsidRPr="00960544">
        <w:rPr>
          <w:rFonts w:ascii="Angsana New" w:hAnsi="Angsana New" w:cs="Angsana New"/>
          <w:color w:val="000000"/>
          <w:spacing w:val="-2"/>
          <w:sz w:val="30"/>
          <w:szCs w:val="30"/>
        </w:rPr>
        <w:t>4.50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 (</w:t>
      </w:r>
      <w:r w:rsidRPr="00960544">
        <w:rPr>
          <w:rFonts w:ascii="Angsana New" w:hAnsi="Angsana New" w:cs="Angsana New" w:hint="cs"/>
          <w:color w:val="000000"/>
          <w:spacing w:val="-4"/>
          <w:sz w:val="30"/>
          <w:szCs w:val="30"/>
        </w:rPr>
        <w:t>31</w:t>
      </w:r>
      <w:r w:rsidRPr="00CE429F">
        <w:rPr>
          <w:rFonts w:ascii="Angsana New" w:hAnsi="Angsana New" w:cs="Angsana New" w:hint="cs"/>
          <w:color w:val="000000"/>
          <w:spacing w:val="-4"/>
          <w:sz w:val="30"/>
          <w:szCs w:val="30"/>
        </w:rPr>
        <w:t xml:space="preserve"> </w:t>
      </w:r>
      <w:r w:rsidRPr="00CE429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ธันวาคม </w:t>
      </w:r>
      <w:r w:rsidRPr="00CE429F">
        <w:rPr>
          <w:rFonts w:ascii="Angsana New" w:hAnsi="Angsana New" w:cs="Angsana New" w:hint="cs"/>
          <w:color w:val="000000"/>
          <w:spacing w:val="-4"/>
          <w:sz w:val="30"/>
          <w:szCs w:val="30"/>
        </w:rPr>
        <w:t>256</w:t>
      </w:r>
      <w:r w:rsidR="004E047A">
        <w:rPr>
          <w:rFonts w:ascii="Angsana New" w:hAnsi="Angsana New" w:cs="Angsana New"/>
          <w:color w:val="000000"/>
          <w:spacing w:val="-4"/>
          <w:sz w:val="30"/>
          <w:szCs w:val="30"/>
        </w:rPr>
        <w:t>7</w:t>
      </w:r>
      <w:r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: 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ร้อยละ 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3.00 – </w:t>
      </w:r>
      <w:r w:rsidR="004E047A">
        <w:rPr>
          <w:rFonts w:ascii="Angsana New" w:hAnsi="Angsana New" w:cs="Angsana New"/>
          <w:color w:val="000000"/>
          <w:spacing w:val="-2"/>
          <w:sz w:val="30"/>
          <w:szCs w:val="30"/>
        </w:rPr>
        <w:t>4.50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)</w:t>
      </w:r>
    </w:p>
    <w:p w14:paraId="792FB270" w14:textId="77777777" w:rsidR="000626B0" w:rsidRPr="00F0798A" w:rsidRDefault="000626B0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p w14:paraId="33C68678" w14:textId="6B7D5321" w:rsidR="000626B0" w:rsidRDefault="000626B0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960544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ณ วันที่ </w:t>
      </w:r>
      <w:r w:rsidR="0083591F" w:rsidRPr="0083591F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30 </w:t>
      </w:r>
      <w:r w:rsidR="0083591F" w:rsidRPr="0083591F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มิถุนายน</w:t>
      </w:r>
      <w:r w:rsidR="0083591F" w:rsidRPr="0083591F">
        <w:rPr>
          <w:rFonts w:ascii="Angsana New" w:hAnsi="Angsana New" w:cs="Angsana New"/>
          <w:spacing w:val="2"/>
          <w:sz w:val="30"/>
          <w:szCs w:val="30"/>
          <w:cs/>
          <w:lang w:val="en-US"/>
        </w:rPr>
        <w:t xml:space="preserve"> </w:t>
      </w:r>
      <w:r w:rsidR="0083591F" w:rsidRPr="0083591F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2568 </w:t>
      </w:r>
      <w:r w:rsidRPr="00960544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เงินกู้ยืมระยะสั้นจากบุคคลที่เกี่ยวข้องกัน</w:t>
      </w:r>
      <w:r w:rsidR="00960544" w:rsidRPr="00960544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 </w:t>
      </w:r>
      <w:bookmarkStart w:id="1" w:name="_Hlk198108300"/>
      <w:r w:rsidR="00960544" w:rsidRPr="00960544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จำนวนเงิน </w:t>
      </w:r>
      <w:r w:rsidR="00960544" w:rsidRPr="00960544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21.00</w:t>
      </w:r>
      <w:r w:rsidR="00960544" w:rsidRPr="00960544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val="en-US"/>
        </w:rPr>
        <w:t xml:space="preserve"> ล้านบาท 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เป็นการกู้ยืมในรูปแบบตั๋วสัญญาใช้เงิน 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ครบกำหนดวันที่ </w:t>
      </w:r>
      <w:r w:rsidR="004C6FB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8 </w:t>
      </w:r>
      <w:r w:rsidR="004C6FB4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ตุลาคม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2568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อัตรา</w:t>
      </w:r>
      <w:r w:rsidRPr="00F0798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ดอกเบี้ย ร้อย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ละ </w:t>
      </w:r>
      <w:r w:rsidRPr="0096054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7.00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</w:t>
      </w:r>
      <w:r w:rsidRPr="00F0798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ปี</w:t>
      </w:r>
      <w:r w:rsidR="004E047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4E047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(</w:t>
      </w:r>
      <w:r w:rsidR="004E047A" w:rsidRPr="00CE429F">
        <w:rPr>
          <w:rFonts w:ascii="Angsana New" w:hAnsi="Angsana New" w:cs="Angsana New" w:hint="cs"/>
          <w:color w:val="000000"/>
          <w:spacing w:val="-4"/>
          <w:sz w:val="30"/>
          <w:szCs w:val="30"/>
        </w:rPr>
        <w:t xml:space="preserve">31 </w:t>
      </w:r>
      <w:r w:rsidR="004E047A" w:rsidRPr="00CE429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ธันวาคม </w:t>
      </w:r>
      <w:r w:rsidR="004E047A" w:rsidRPr="00CE429F">
        <w:rPr>
          <w:rFonts w:ascii="Angsana New" w:hAnsi="Angsana New" w:cs="Angsana New" w:hint="cs"/>
          <w:color w:val="000000"/>
          <w:spacing w:val="-4"/>
          <w:sz w:val="30"/>
          <w:szCs w:val="30"/>
        </w:rPr>
        <w:t>256</w:t>
      </w:r>
      <w:r w:rsidR="004E047A">
        <w:rPr>
          <w:rFonts w:ascii="Angsana New" w:hAnsi="Angsana New" w:cs="Angsana New"/>
          <w:color w:val="000000"/>
          <w:spacing w:val="-4"/>
          <w:sz w:val="30"/>
          <w:szCs w:val="30"/>
        </w:rPr>
        <w:t>7</w:t>
      </w:r>
      <w:r w:rsidR="004E047A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 w:rsidR="004E047A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: </w:t>
      </w:r>
      <w:r w:rsidR="004E047A"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ร้อยละ </w:t>
      </w:r>
      <w:r w:rsidR="004E047A">
        <w:rPr>
          <w:rFonts w:ascii="Angsana New" w:hAnsi="Angsana New" w:cs="Angsana New"/>
          <w:color w:val="000000"/>
          <w:spacing w:val="-2"/>
          <w:sz w:val="30"/>
          <w:szCs w:val="30"/>
        </w:rPr>
        <w:t>7.00</w:t>
      </w:r>
      <w:r w:rsidR="004E047A" w:rsidRPr="00CE429F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="004E047A"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</w:t>
      </w:r>
      <w:r w:rsidR="004E047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)</w:t>
      </w:r>
      <w:bookmarkEnd w:id="1"/>
      <w:r w:rsid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และ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จำนวนเงิน </w:t>
      </w:r>
      <w:r w:rsidR="0083591F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170</w:t>
      </w:r>
      <w:r w:rsidR="00960544" w:rsidRPr="0096054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.00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ล้านบาท เป็นการกู้ยืมในรูปแบบตั๋ว</w:t>
      </w:r>
      <w:r w:rsid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แลก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เงิน ครบกำหนดวันที่ </w:t>
      </w:r>
      <w:r w:rsidR="0083591F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27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83591F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กันยายน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960544" w:rsidRPr="0096054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2568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อัตราดอกเบี้ย ร้อยละ </w:t>
      </w:r>
      <w:r w:rsidR="00960544" w:rsidRPr="0096054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7.00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</w:t>
      </w:r>
      <w:r w:rsidR="00960544" w:rsidRPr="0096054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(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31 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ธันวาคม 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</w:rPr>
        <w:t>256</w:t>
      </w:r>
      <w:r w:rsidR="00960544" w:rsidRPr="00960544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960544" w:rsidRPr="0096054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: 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ร้อยละ </w:t>
      </w:r>
      <w:r w:rsidR="00960544" w:rsidRPr="00960544">
        <w:rPr>
          <w:rFonts w:ascii="Angsana New" w:hAnsi="Angsana New" w:cs="Angsana New"/>
          <w:color w:val="000000"/>
          <w:spacing w:val="-2"/>
          <w:sz w:val="30"/>
          <w:szCs w:val="30"/>
        </w:rPr>
        <w:t>7.00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ต่อปี)</w:t>
      </w:r>
    </w:p>
    <w:p w14:paraId="4B47E61A" w14:textId="77777777" w:rsidR="000F498B" w:rsidRDefault="000F498B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4798D1DB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386A293B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6B06624F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7D1179C9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3FA8E8FD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4DF0E539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033C2152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38BB9850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1713B33A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59967AE7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7FB98192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20B79A83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697098DE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25BA2229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28923209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1E79BB25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7A36C48E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29F7277F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248641A2" w14:textId="77777777" w:rsidR="002E00FF" w:rsidRPr="005D17DF" w:rsidRDefault="00995CEF" w:rsidP="00995CEF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รายได้และค่าใช้จ่ายระหว่างกัน</w:t>
      </w:r>
    </w:p>
    <w:p w14:paraId="4D90B55F" w14:textId="77777777" w:rsidR="00995CEF" w:rsidRPr="005D17DF" w:rsidRDefault="00995CE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4538" w:type="pct"/>
        <w:tblInd w:w="1101" w:type="dxa"/>
        <w:tblLayout w:type="fixed"/>
        <w:tblLook w:val="0000" w:firstRow="0" w:lastRow="0" w:firstColumn="0" w:lastColumn="0" w:noHBand="0" w:noVBand="0"/>
      </w:tblPr>
      <w:tblGrid>
        <w:gridCol w:w="2995"/>
        <w:gridCol w:w="1369"/>
        <w:gridCol w:w="1343"/>
        <w:gridCol w:w="25"/>
        <w:gridCol w:w="1369"/>
        <w:gridCol w:w="1370"/>
      </w:tblGrid>
      <w:tr w:rsidR="00995CEF" w:rsidRPr="00517B34" w14:paraId="76B4013D" w14:textId="77777777" w:rsidTr="004E047A">
        <w:trPr>
          <w:trHeight w:val="360"/>
          <w:tblHeader/>
        </w:trPr>
        <w:tc>
          <w:tcPr>
            <w:tcW w:w="2995" w:type="dxa"/>
            <w:vAlign w:val="bottom"/>
          </w:tcPr>
          <w:p w14:paraId="438AEF54" w14:textId="77777777" w:rsidR="00995CEF" w:rsidRPr="00517B34" w:rsidRDefault="00995CE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2" w:name="_Hlk198208729"/>
          </w:p>
        </w:tc>
        <w:tc>
          <w:tcPr>
            <w:tcW w:w="2712" w:type="dxa"/>
            <w:gridSpan w:val="2"/>
            <w:vAlign w:val="bottom"/>
          </w:tcPr>
          <w:p w14:paraId="440C3FFC" w14:textId="77777777" w:rsidR="00995CEF" w:rsidRPr="00517B34" w:rsidRDefault="00995CE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64" w:type="dxa"/>
            <w:gridSpan w:val="3"/>
            <w:vAlign w:val="bottom"/>
          </w:tcPr>
          <w:p w14:paraId="24FF718D" w14:textId="12130890" w:rsidR="00995CEF" w:rsidRPr="00517B34" w:rsidRDefault="0027566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517B3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517B3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995CEF" w:rsidRPr="00517B34" w14:paraId="15AA0EF2" w14:textId="77777777" w:rsidTr="004E047A">
        <w:trPr>
          <w:trHeight w:val="360"/>
          <w:tblHeader/>
        </w:trPr>
        <w:tc>
          <w:tcPr>
            <w:tcW w:w="2995" w:type="dxa"/>
            <w:vAlign w:val="bottom"/>
          </w:tcPr>
          <w:p w14:paraId="72A08B40" w14:textId="77777777" w:rsidR="00995CEF" w:rsidRPr="00517B34" w:rsidRDefault="00995CE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14:paraId="140B0D77" w14:textId="77777777" w:rsidR="00995CEF" w:rsidRPr="00517B34" w:rsidRDefault="00995CEF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4" w:type="dxa"/>
            <w:gridSpan w:val="3"/>
            <w:vAlign w:val="bottom"/>
          </w:tcPr>
          <w:p w14:paraId="07104169" w14:textId="77777777" w:rsidR="00995CEF" w:rsidRPr="00517B34" w:rsidRDefault="00995CEF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1B01" w:rsidRPr="00517B34" w14:paraId="5DA668FD" w14:textId="77777777" w:rsidTr="004E047A">
        <w:trPr>
          <w:trHeight w:val="360"/>
          <w:tblHeader/>
        </w:trPr>
        <w:tc>
          <w:tcPr>
            <w:tcW w:w="2995" w:type="dxa"/>
            <w:vAlign w:val="bottom"/>
          </w:tcPr>
          <w:p w14:paraId="380C1D6D" w14:textId="77777777" w:rsidR="003C1B01" w:rsidRPr="00517B34" w:rsidRDefault="003C1B0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76" w:type="dxa"/>
            <w:gridSpan w:val="5"/>
            <w:vAlign w:val="bottom"/>
          </w:tcPr>
          <w:p w14:paraId="43D1AB53" w14:textId="4FB7C023" w:rsidR="003C1B01" w:rsidRPr="0083591F" w:rsidRDefault="003C1B01" w:rsidP="003C1B0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3591F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="0083591F" w:rsidRPr="0083591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3591F" w:rsidRPr="0083591F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4E047A" w:rsidRPr="00517B34" w14:paraId="7A57A932" w14:textId="77777777" w:rsidTr="004E047A">
        <w:trPr>
          <w:trHeight w:val="360"/>
          <w:tblHeader/>
        </w:trPr>
        <w:tc>
          <w:tcPr>
            <w:tcW w:w="2995" w:type="dxa"/>
            <w:vAlign w:val="bottom"/>
          </w:tcPr>
          <w:p w14:paraId="5416A9F2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0482824F" w14:textId="439D4563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68" w:type="dxa"/>
            <w:gridSpan w:val="2"/>
            <w:vAlign w:val="bottom"/>
          </w:tcPr>
          <w:p w14:paraId="1DCDB890" w14:textId="2F8558B6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69" w:type="dxa"/>
            <w:vAlign w:val="bottom"/>
          </w:tcPr>
          <w:p w14:paraId="782E3810" w14:textId="129E0A49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70" w:type="dxa"/>
            <w:vAlign w:val="bottom"/>
          </w:tcPr>
          <w:p w14:paraId="2029B028" w14:textId="37534F39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4E047A" w:rsidRPr="00517B34" w14:paraId="4A173802" w14:textId="77777777" w:rsidTr="004E047A">
        <w:trPr>
          <w:trHeight w:val="95"/>
        </w:trPr>
        <w:tc>
          <w:tcPr>
            <w:tcW w:w="2995" w:type="dxa"/>
            <w:vAlign w:val="bottom"/>
          </w:tcPr>
          <w:p w14:paraId="1002EBFD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369" w:type="dxa"/>
            <w:vAlign w:val="bottom"/>
          </w:tcPr>
          <w:p w14:paraId="5B23F019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CBEC8D9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0E2BF78A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47C42048" w14:textId="77777777" w:rsidR="004E047A" w:rsidRPr="00517B34" w:rsidRDefault="004E047A" w:rsidP="004E047A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047A" w:rsidRPr="00517B34" w14:paraId="5B6D7D87" w14:textId="77777777" w:rsidTr="004E047A">
        <w:trPr>
          <w:trHeight w:val="95"/>
        </w:trPr>
        <w:tc>
          <w:tcPr>
            <w:tcW w:w="2995" w:type="dxa"/>
            <w:vAlign w:val="bottom"/>
          </w:tcPr>
          <w:p w14:paraId="77CC73FF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ตัดออกจากงบการเงินรวม</w:t>
            </w: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369" w:type="dxa"/>
            <w:vAlign w:val="bottom"/>
          </w:tcPr>
          <w:p w14:paraId="798B0494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53BA736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3C8AAFCA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2F86A4D0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11B3" w:rsidRPr="00517B34" w14:paraId="6225AD3B" w14:textId="77777777" w:rsidTr="004E047A">
        <w:trPr>
          <w:trHeight w:val="95"/>
        </w:trPr>
        <w:tc>
          <w:tcPr>
            <w:tcW w:w="2995" w:type="dxa"/>
          </w:tcPr>
          <w:p w14:paraId="4BFD4476" w14:textId="0648DED5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11B3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รายได้จากสัญญาก่อสร้าง</w:t>
            </w:r>
          </w:p>
        </w:tc>
        <w:tc>
          <w:tcPr>
            <w:tcW w:w="1369" w:type="dxa"/>
          </w:tcPr>
          <w:p w14:paraId="4E383969" w14:textId="32F92C2B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5DFF431D" w14:textId="1C202C0A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4BEA4CD" w14:textId="3694361E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</w:tcPr>
          <w:p w14:paraId="40C50A37" w14:textId="74533138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523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336.20</w:t>
            </w:r>
          </w:p>
        </w:tc>
      </w:tr>
      <w:tr w:rsidR="001311B3" w:rsidRPr="00517B34" w14:paraId="6C0516DF" w14:textId="77777777" w:rsidTr="004E047A">
        <w:trPr>
          <w:trHeight w:val="95"/>
        </w:trPr>
        <w:tc>
          <w:tcPr>
            <w:tcW w:w="2995" w:type="dxa"/>
          </w:tcPr>
          <w:p w14:paraId="3F082CBC" w14:textId="051F95AE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9" w:type="dxa"/>
          </w:tcPr>
          <w:p w14:paraId="37A90FD9" w14:textId="27BDDD0C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6BD1D2B8" w14:textId="39D5EEF9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6B8DC358" w14:textId="59298992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180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296.00</w:t>
            </w:r>
          </w:p>
        </w:tc>
        <w:tc>
          <w:tcPr>
            <w:tcW w:w="1370" w:type="dxa"/>
          </w:tcPr>
          <w:p w14:paraId="388BF364" w14:textId="5D9837C8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295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744.00</w:t>
            </w:r>
          </w:p>
        </w:tc>
      </w:tr>
      <w:tr w:rsidR="001311B3" w:rsidRPr="00517B34" w14:paraId="04F8B3CF" w14:textId="77777777" w:rsidTr="004E047A">
        <w:trPr>
          <w:trHeight w:val="95"/>
        </w:trPr>
        <w:tc>
          <w:tcPr>
            <w:tcW w:w="2995" w:type="dxa"/>
          </w:tcPr>
          <w:p w14:paraId="5A7394B0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9" w:type="dxa"/>
          </w:tcPr>
          <w:p w14:paraId="1F1BFF21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10174AA4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68972B26" w14:textId="60BB4EE6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121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327.94</w:t>
            </w:r>
          </w:p>
        </w:tc>
        <w:tc>
          <w:tcPr>
            <w:tcW w:w="1370" w:type="dxa"/>
          </w:tcPr>
          <w:p w14:paraId="0A5F4C24" w14:textId="1A996D76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856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264.19</w:t>
            </w:r>
          </w:p>
        </w:tc>
      </w:tr>
      <w:tr w:rsidR="001311B3" w:rsidRPr="00517B34" w14:paraId="61C68891" w14:textId="77777777" w:rsidTr="004E047A">
        <w:trPr>
          <w:trHeight w:val="95"/>
        </w:trPr>
        <w:tc>
          <w:tcPr>
            <w:tcW w:w="2995" w:type="dxa"/>
          </w:tcPr>
          <w:p w14:paraId="5416BE8D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07990377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14269059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67C6EF0" w14:textId="6831EFED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763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100.63</w:t>
            </w:r>
          </w:p>
        </w:tc>
        <w:tc>
          <w:tcPr>
            <w:tcW w:w="1370" w:type="dxa"/>
          </w:tcPr>
          <w:p w14:paraId="0EB8C768" w14:textId="3063D6AE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467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073.99</w:t>
            </w:r>
          </w:p>
        </w:tc>
      </w:tr>
      <w:tr w:rsidR="001311B3" w:rsidRPr="00517B34" w14:paraId="2E520A99" w14:textId="77777777" w:rsidTr="004E047A">
        <w:trPr>
          <w:trHeight w:val="95"/>
        </w:trPr>
        <w:tc>
          <w:tcPr>
            <w:tcW w:w="2995" w:type="dxa"/>
          </w:tcPr>
          <w:p w14:paraId="18720DD3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9" w:type="dxa"/>
          </w:tcPr>
          <w:p w14:paraId="6A8927C0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2AC6D142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856A905" w14:textId="78A67760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976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163.53</w:t>
            </w:r>
          </w:p>
        </w:tc>
        <w:tc>
          <w:tcPr>
            <w:tcW w:w="1370" w:type="dxa"/>
          </w:tcPr>
          <w:p w14:paraId="1F9EE8B4" w14:textId="0F4CA91E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923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021.07</w:t>
            </w:r>
          </w:p>
        </w:tc>
      </w:tr>
      <w:tr w:rsidR="001311B3" w:rsidRPr="00517B34" w14:paraId="04767EDD" w14:textId="77777777" w:rsidTr="004E047A">
        <w:trPr>
          <w:trHeight w:val="95"/>
        </w:trPr>
        <w:tc>
          <w:tcPr>
            <w:tcW w:w="2995" w:type="dxa"/>
          </w:tcPr>
          <w:p w14:paraId="5337C780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1DED5E22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3640EFA8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7436C76F" w14:textId="77777777" w:rsidR="001311B3" w:rsidRPr="001311B3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0" w:type="dxa"/>
          </w:tcPr>
          <w:p w14:paraId="748DF17F" w14:textId="77777777" w:rsidR="001311B3" w:rsidRPr="001311B3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311B3" w:rsidRPr="00517B34" w14:paraId="686AD144" w14:textId="77777777" w:rsidTr="004E047A">
        <w:trPr>
          <w:trHeight w:val="95"/>
        </w:trPr>
        <w:tc>
          <w:tcPr>
            <w:tcW w:w="2995" w:type="dxa"/>
          </w:tcPr>
          <w:p w14:paraId="640AF023" w14:textId="57F7AEF7" w:rsidR="001311B3" w:rsidRPr="00045558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9" w:type="dxa"/>
          </w:tcPr>
          <w:p w14:paraId="12AB49E8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03EFEEE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BC6CC67" w14:textId="77777777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49C3A06" w14:textId="77777777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11B3" w:rsidRPr="00517B34" w14:paraId="1378D5D8" w14:textId="77777777" w:rsidTr="00506401">
        <w:trPr>
          <w:trHeight w:val="95"/>
        </w:trPr>
        <w:tc>
          <w:tcPr>
            <w:tcW w:w="2995" w:type="dxa"/>
          </w:tcPr>
          <w:p w14:paraId="62ECD14D" w14:textId="3D6BC1D4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3226753A" w14:textId="58801866" w:rsidR="001311B3" w:rsidRPr="001311B3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086C0E63" w14:textId="1BD785A9" w:rsidR="001311B3" w:rsidRPr="00045558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330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69" w:type="dxa"/>
          </w:tcPr>
          <w:p w14:paraId="3470970D" w14:textId="288D81B8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5E5F9235" w14:textId="63CFE533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330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1311B3" w:rsidRPr="00517B34" w14:paraId="2F13BDB9" w14:textId="77777777" w:rsidTr="004E047A">
        <w:trPr>
          <w:trHeight w:val="95"/>
        </w:trPr>
        <w:tc>
          <w:tcPr>
            <w:tcW w:w="2995" w:type="dxa"/>
          </w:tcPr>
          <w:p w14:paraId="335F24E2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6416D382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ABD0129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FE2610E" w14:textId="77777777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AB223C9" w14:textId="77777777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11B3" w:rsidRPr="00517B34" w14:paraId="79E889E9" w14:textId="77777777" w:rsidTr="004E047A">
        <w:trPr>
          <w:trHeight w:val="95"/>
        </w:trPr>
        <w:tc>
          <w:tcPr>
            <w:tcW w:w="2995" w:type="dxa"/>
          </w:tcPr>
          <w:p w14:paraId="75FBA950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1369" w:type="dxa"/>
          </w:tcPr>
          <w:p w14:paraId="529B6569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2E8E5705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5AD278B" w14:textId="77777777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ED2D955" w14:textId="77777777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11B3" w:rsidRPr="00517B34" w14:paraId="5ABAE8A4" w14:textId="77777777" w:rsidTr="004E047A">
        <w:trPr>
          <w:trHeight w:val="95"/>
        </w:trPr>
        <w:tc>
          <w:tcPr>
            <w:tcW w:w="2995" w:type="dxa"/>
          </w:tcPr>
          <w:p w14:paraId="68FFAF8C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33FE6A19" w14:textId="208642ED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94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930.95</w:t>
            </w:r>
          </w:p>
        </w:tc>
        <w:tc>
          <w:tcPr>
            <w:tcW w:w="1368" w:type="dxa"/>
            <w:gridSpan w:val="2"/>
          </w:tcPr>
          <w:p w14:paraId="42390B90" w14:textId="3B24E248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151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291.02</w:t>
            </w:r>
          </w:p>
        </w:tc>
        <w:tc>
          <w:tcPr>
            <w:tcW w:w="1369" w:type="dxa"/>
          </w:tcPr>
          <w:p w14:paraId="217D5BEC" w14:textId="6E2E3533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94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930.95</w:t>
            </w:r>
          </w:p>
        </w:tc>
        <w:tc>
          <w:tcPr>
            <w:tcW w:w="1370" w:type="dxa"/>
          </w:tcPr>
          <w:p w14:paraId="613C2095" w14:textId="3F678C35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151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291.02</w:t>
            </w:r>
          </w:p>
        </w:tc>
      </w:tr>
      <w:tr w:rsidR="001311B3" w:rsidRPr="00517B34" w14:paraId="1A1DDC74" w14:textId="77777777" w:rsidTr="004E047A">
        <w:trPr>
          <w:trHeight w:val="95"/>
        </w:trPr>
        <w:tc>
          <w:tcPr>
            <w:tcW w:w="2995" w:type="dxa"/>
          </w:tcPr>
          <w:p w14:paraId="4F7BC6BA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5A839DAB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064489A2" w14:textId="77777777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0E60BD88" w14:textId="77777777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053CE4B" w14:textId="77777777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11B3" w:rsidRPr="00517B34" w14:paraId="01D06D1C" w14:textId="77777777" w:rsidTr="004E047A">
        <w:trPr>
          <w:trHeight w:val="95"/>
        </w:trPr>
        <w:tc>
          <w:tcPr>
            <w:tcW w:w="2995" w:type="dxa"/>
          </w:tcPr>
          <w:p w14:paraId="069F1361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รายการธุรกิจกับผู้ร่วมค้า</w:t>
            </w:r>
          </w:p>
        </w:tc>
        <w:tc>
          <w:tcPr>
            <w:tcW w:w="1369" w:type="dxa"/>
          </w:tcPr>
          <w:p w14:paraId="1FB71D6C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4EF08004" w14:textId="77777777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7B6BF3BD" w14:textId="77777777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7729524" w14:textId="77777777" w:rsidR="001311B3" w:rsidRPr="00517B34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11B3" w:rsidRPr="00517B34" w14:paraId="045F1210" w14:textId="77777777" w:rsidTr="004E047A">
        <w:trPr>
          <w:trHeight w:val="95"/>
        </w:trPr>
        <w:tc>
          <w:tcPr>
            <w:tcW w:w="2995" w:type="dxa"/>
          </w:tcPr>
          <w:p w14:paraId="5D25FA8D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1509ED35" w14:textId="305A1CC4" w:rsidR="001311B3" w:rsidRPr="0072060C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7206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38DDD901" w14:textId="5A136BF3" w:rsidR="001311B3" w:rsidRPr="0072060C" w:rsidRDefault="00604A0D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40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323.36</w:t>
            </w:r>
          </w:p>
        </w:tc>
        <w:tc>
          <w:tcPr>
            <w:tcW w:w="1369" w:type="dxa"/>
          </w:tcPr>
          <w:p w14:paraId="31DAD188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32A523E7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311B3" w:rsidRPr="00517B34" w14:paraId="2DDABE1C" w14:textId="77777777" w:rsidTr="004E047A">
        <w:trPr>
          <w:trHeight w:val="95"/>
        </w:trPr>
        <w:tc>
          <w:tcPr>
            <w:tcW w:w="2995" w:type="dxa"/>
            <w:vAlign w:val="bottom"/>
          </w:tcPr>
          <w:p w14:paraId="4E44ABAE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3B7B1112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B4AB7BA" w14:textId="77777777" w:rsidR="001311B3" w:rsidRPr="00517B34" w:rsidRDefault="001311B3" w:rsidP="001311B3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7C7752C0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08AE9D71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311B3" w:rsidRPr="00517B34" w14:paraId="3ECB7E9B" w14:textId="77777777" w:rsidTr="004E047A">
        <w:trPr>
          <w:trHeight w:val="95"/>
        </w:trPr>
        <w:tc>
          <w:tcPr>
            <w:tcW w:w="2995" w:type="dxa"/>
          </w:tcPr>
          <w:p w14:paraId="3BBC0BA5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69" w:type="dxa"/>
          </w:tcPr>
          <w:p w14:paraId="381779C1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77A6BF85" w14:textId="77777777" w:rsidR="001311B3" w:rsidRPr="00517B34" w:rsidRDefault="001311B3" w:rsidP="001311B3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30E4C6C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6696B5DB" w14:textId="77777777" w:rsidR="001311B3" w:rsidRPr="00517B34" w:rsidRDefault="001311B3" w:rsidP="001311B3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4A0D" w:rsidRPr="00517B34" w14:paraId="0373E3BE" w14:textId="77777777" w:rsidTr="00783A88">
        <w:trPr>
          <w:trHeight w:val="95"/>
        </w:trPr>
        <w:tc>
          <w:tcPr>
            <w:tcW w:w="2995" w:type="dxa"/>
          </w:tcPr>
          <w:p w14:paraId="1FC4D74D" w14:textId="77777777" w:rsidR="00604A0D" w:rsidRPr="00517B34" w:rsidRDefault="00604A0D" w:rsidP="00604A0D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9" w:type="dxa"/>
          </w:tcPr>
          <w:p w14:paraId="5D847A64" w14:textId="3ED7A8D2" w:rsidR="00604A0D" w:rsidRPr="00517B34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354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900.00</w:t>
            </w:r>
          </w:p>
        </w:tc>
        <w:tc>
          <w:tcPr>
            <w:tcW w:w="1368" w:type="dxa"/>
            <w:gridSpan w:val="2"/>
          </w:tcPr>
          <w:p w14:paraId="3E582ADD" w14:textId="060D4DE9" w:rsidR="00604A0D" w:rsidRPr="00517B34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354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900.00</w:t>
            </w:r>
          </w:p>
        </w:tc>
        <w:tc>
          <w:tcPr>
            <w:tcW w:w="1369" w:type="dxa"/>
          </w:tcPr>
          <w:p w14:paraId="577146A3" w14:textId="03BCA7FC" w:rsidR="00604A0D" w:rsidRPr="00517B34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354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900.00</w:t>
            </w:r>
          </w:p>
        </w:tc>
        <w:tc>
          <w:tcPr>
            <w:tcW w:w="1370" w:type="dxa"/>
          </w:tcPr>
          <w:p w14:paraId="2FAFB9B3" w14:textId="36E1A233" w:rsidR="00604A0D" w:rsidRPr="00517B34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354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900.00</w:t>
            </w:r>
          </w:p>
        </w:tc>
      </w:tr>
      <w:tr w:rsidR="00604A0D" w:rsidRPr="00517B34" w14:paraId="6F053AC9" w14:textId="77777777" w:rsidTr="0055262D">
        <w:trPr>
          <w:trHeight w:val="95"/>
        </w:trPr>
        <w:tc>
          <w:tcPr>
            <w:tcW w:w="2995" w:type="dxa"/>
          </w:tcPr>
          <w:p w14:paraId="0FF4B017" w14:textId="77777777" w:rsidR="00604A0D" w:rsidRPr="00517B34" w:rsidRDefault="00604A0D" w:rsidP="00604A0D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39142172" w14:textId="729EAD95" w:rsidR="00604A0D" w:rsidRPr="00517B34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214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902.05</w:t>
            </w:r>
          </w:p>
        </w:tc>
        <w:tc>
          <w:tcPr>
            <w:tcW w:w="1368" w:type="dxa"/>
            <w:gridSpan w:val="2"/>
          </w:tcPr>
          <w:p w14:paraId="5453EA01" w14:textId="10C36175" w:rsidR="00604A0D" w:rsidRPr="00517B34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47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906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125.47</w:t>
            </w:r>
          </w:p>
        </w:tc>
        <w:tc>
          <w:tcPr>
            <w:tcW w:w="1369" w:type="dxa"/>
          </w:tcPr>
          <w:p w14:paraId="32450F2B" w14:textId="177F88C4" w:rsidR="00604A0D" w:rsidRPr="00517B34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214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902.05</w:t>
            </w:r>
          </w:p>
        </w:tc>
        <w:tc>
          <w:tcPr>
            <w:tcW w:w="1370" w:type="dxa"/>
          </w:tcPr>
          <w:p w14:paraId="1E63A031" w14:textId="5D03891C" w:rsidR="00604A0D" w:rsidRPr="00517B34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47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906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125.47</w:t>
            </w:r>
          </w:p>
        </w:tc>
      </w:tr>
      <w:tr w:rsidR="00604A0D" w:rsidRPr="00517B34" w14:paraId="52C92985" w14:textId="77777777" w:rsidTr="00A14922">
        <w:trPr>
          <w:trHeight w:val="95"/>
        </w:trPr>
        <w:tc>
          <w:tcPr>
            <w:tcW w:w="2995" w:type="dxa"/>
          </w:tcPr>
          <w:p w14:paraId="36AD19B2" w14:textId="77777777" w:rsidR="00604A0D" w:rsidRPr="00517B34" w:rsidRDefault="00604A0D" w:rsidP="00604A0D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9" w:type="dxa"/>
          </w:tcPr>
          <w:p w14:paraId="29BF9210" w14:textId="6BECB0AD" w:rsidR="00604A0D" w:rsidRPr="0072060C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361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819.54</w:t>
            </w:r>
          </w:p>
        </w:tc>
        <w:tc>
          <w:tcPr>
            <w:tcW w:w="1368" w:type="dxa"/>
            <w:gridSpan w:val="2"/>
          </w:tcPr>
          <w:p w14:paraId="355345D5" w14:textId="3841CEE0" w:rsidR="00604A0D" w:rsidRPr="00517B34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388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161.24</w:t>
            </w:r>
          </w:p>
        </w:tc>
        <w:tc>
          <w:tcPr>
            <w:tcW w:w="1369" w:type="dxa"/>
          </w:tcPr>
          <w:p w14:paraId="56AAC3EF" w14:textId="125C3DCF" w:rsidR="00604A0D" w:rsidRPr="00517B34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361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819.54</w:t>
            </w:r>
          </w:p>
        </w:tc>
        <w:tc>
          <w:tcPr>
            <w:tcW w:w="1370" w:type="dxa"/>
          </w:tcPr>
          <w:p w14:paraId="702B9392" w14:textId="1C4D4CAD" w:rsidR="00604A0D" w:rsidRPr="00517B34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388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161.24</w:t>
            </w:r>
          </w:p>
        </w:tc>
      </w:tr>
      <w:tr w:rsidR="00604A0D" w:rsidRPr="00517B34" w14:paraId="0BC2A052" w14:textId="77777777" w:rsidTr="004E047A">
        <w:trPr>
          <w:trHeight w:val="95"/>
        </w:trPr>
        <w:tc>
          <w:tcPr>
            <w:tcW w:w="2995" w:type="dxa"/>
          </w:tcPr>
          <w:p w14:paraId="00BD410B" w14:textId="77777777" w:rsidR="00604A0D" w:rsidRPr="00517B34" w:rsidRDefault="00604A0D" w:rsidP="00604A0D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7774EE4D" w14:textId="77777777" w:rsidR="00604A0D" w:rsidRPr="0072060C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BE6FFBA" w14:textId="77777777" w:rsidR="00604A0D" w:rsidRPr="00517B34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47ED5C69" w14:textId="77777777" w:rsidR="00604A0D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7FEF9D0" w14:textId="77777777" w:rsidR="00604A0D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4A0D" w:rsidRPr="00517B34" w14:paraId="68F75D5D" w14:textId="77777777" w:rsidTr="004E047A">
        <w:trPr>
          <w:trHeight w:val="95"/>
        </w:trPr>
        <w:tc>
          <w:tcPr>
            <w:tcW w:w="2995" w:type="dxa"/>
          </w:tcPr>
          <w:p w14:paraId="44B289B3" w14:textId="451ACF1F" w:rsidR="00604A0D" w:rsidRPr="00517B34" w:rsidRDefault="00604A0D" w:rsidP="00604A0D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</w:t>
            </w: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9" w:type="dxa"/>
          </w:tcPr>
          <w:p w14:paraId="105964C2" w14:textId="77777777" w:rsidR="00604A0D" w:rsidRPr="0072060C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07B19F4" w14:textId="77777777" w:rsidR="00604A0D" w:rsidRPr="00517B34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D9F7751" w14:textId="77777777" w:rsidR="00604A0D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09B11175" w14:textId="77777777" w:rsidR="00604A0D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4A0D" w:rsidRPr="00517B34" w14:paraId="6B808C67" w14:textId="77777777" w:rsidTr="00EC294E">
        <w:trPr>
          <w:trHeight w:val="95"/>
        </w:trPr>
        <w:tc>
          <w:tcPr>
            <w:tcW w:w="2995" w:type="dxa"/>
          </w:tcPr>
          <w:p w14:paraId="3CAF99B0" w14:textId="05D07841" w:rsidR="00604A0D" w:rsidRPr="00517B34" w:rsidRDefault="00604A0D" w:rsidP="00604A0D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9" w:type="dxa"/>
          </w:tcPr>
          <w:p w14:paraId="37A7B77A" w14:textId="4D2D360A" w:rsidR="00604A0D" w:rsidRPr="0072060C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lang w:val="en-US"/>
              </w:rPr>
              <w:t>2,188,219.18</w:t>
            </w:r>
          </w:p>
        </w:tc>
        <w:tc>
          <w:tcPr>
            <w:tcW w:w="1368" w:type="dxa"/>
            <w:gridSpan w:val="2"/>
          </w:tcPr>
          <w:p w14:paraId="38368230" w14:textId="0D28C566" w:rsidR="00604A0D" w:rsidRPr="00517B34" w:rsidRDefault="00604A0D" w:rsidP="00604A0D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1E2D2E20" w14:textId="52DBBDBC" w:rsidR="00604A0D" w:rsidRPr="00517B34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lang w:val="en-US"/>
              </w:rPr>
              <w:t>2,188,219.18</w:t>
            </w:r>
          </w:p>
        </w:tc>
        <w:tc>
          <w:tcPr>
            <w:tcW w:w="1370" w:type="dxa"/>
          </w:tcPr>
          <w:p w14:paraId="464F4E6D" w14:textId="7294A97D" w:rsidR="00604A0D" w:rsidRDefault="00604A0D" w:rsidP="00604A0D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bookmarkEnd w:id="2"/>
    </w:tbl>
    <w:p w14:paraId="0A4AB94C" w14:textId="77777777" w:rsidR="00995CEF" w:rsidRDefault="00995CE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B763DC0" w14:textId="77777777" w:rsidR="00604A0D" w:rsidRDefault="00604A0D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734B3343" w14:textId="77777777" w:rsidR="00604A0D" w:rsidRDefault="00604A0D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769CE895" w14:textId="77777777" w:rsidR="00604A0D" w:rsidRDefault="00604A0D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2A28013" w14:textId="77777777" w:rsidR="00604A0D" w:rsidRDefault="00604A0D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0A9DA51" w14:textId="77777777" w:rsidR="00604A0D" w:rsidRDefault="00604A0D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4BA526B" w14:textId="77777777" w:rsidR="00604A0D" w:rsidRDefault="00604A0D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6F406838" w14:textId="77777777" w:rsidR="00604A0D" w:rsidRDefault="00604A0D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CDF4B32" w14:textId="77777777" w:rsidR="00604A0D" w:rsidRDefault="00604A0D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4538" w:type="pct"/>
        <w:tblInd w:w="1101" w:type="dxa"/>
        <w:tblLayout w:type="fixed"/>
        <w:tblLook w:val="0000" w:firstRow="0" w:lastRow="0" w:firstColumn="0" w:lastColumn="0" w:noHBand="0" w:noVBand="0"/>
      </w:tblPr>
      <w:tblGrid>
        <w:gridCol w:w="2995"/>
        <w:gridCol w:w="1369"/>
        <w:gridCol w:w="1343"/>
        <w:gridCol w:w="25"/>
        <w:gridCol w:w="1369"/>
        <w:gridCol w:w="1370"/>
      </w:tblGrid>
      <w:tr w:rsidR="00604A0D" w:rsidRPr="00517B34" w14:paraId="36437ED9" w14:textId="77777777" w:rsidTr="00E83EF3">
        <w:trPr>
          <w:trHeight w:val="360"/>
          <w:tblHeader/>
        </w:trPr>
        <w:tc>
          <w:tcPr>
            <w:tcW w:w="2995" w:type="dxa"/>
            <w:vAlign w:val="bottom"/>
          </w:tcPr>
          <w:p w14:paraId="2C754A43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14:paraId="2AAEA403" w14:textId="77777777" w:rsidR="00604A0D" w:rsidRPr="00517B34" w:rsidRDefault="00604A0D" w:rsidP="00E83EF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64" w:type="dxa"/>
            <w:gridSpan w:val="3"/>
            <w:vAlign w:val="bottom"/>
          </w:tcPr>
          <w:p w14:paraId="08D6DF5C" w14:textId="77777777" w:rsidR="00604A0D" w:rsidRPr="00517B34" w:rsidRDefault="00604A0D" w:rsidP="00E83EF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517B3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517B3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04A0D" w:rsidRPr="00517B34" w14:paraId="38D97C4E" w14:textId="77777777" w:rsidTr="00E83EF3">
        <w:trPr>
          <w:trHeight w:val="360"/>
          <w:tblHeader/>
        </w:trPr>
        <w:tc>
          <w:tcPr>
            <w:tcW w:w="2995" w:type="dxa"/>
            <w:vAlign w:val="bottom"/>
          </w:tcPr>
          <w:p w14:paraId="56662E09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14:paraId="2900FBFE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4" w:type="dxa"/>
            <w:gridSpan w:val="3"/>
            <w:vAlign w:val="bottom"/>
          </w:tcPr>
          <w:p w14:paraId="25D00841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4A0D" w:rsidRPr="00517B34" w14:paraId="50163059" w14:textId="77777777" w:rsidTr="00E83EF3">
        <w:trPr>
          <w:trHeight w:val="360"/>
          <w:tblHeader/>
        </w:trPr>
        <w:tc>
          <w:tcPr>
            <w:tcW w:w="2995" w:type="dxa"/>
            <w:vAlign w:val="bottom"/>
          </w:tcPr>
          <w:p w14:paraId="0A829C3F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76" w:type="dxa"/>
            <w:gridSpan w:val="5"/>
            <w:vAlign w:val="bottom"/>
          </w:tcPr>
          <w:p w14:paraId="4FB0E38B" w14:textId="2A7F61BD" w:rsidR="00604A0D" w:rsidRPr="0083591F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หก</w:t>
            </w: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3591F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604A0D" w:rsidRPr="00517B34" w14:paraId="05314E3E" w14:textId="77777777" w:rsidTr="00E83EF3">
        <w:trPr>
          <w:trHeight w:val="360"/>
          <w:tblHeader/>
        </w:trPr>
        <w:tc>
          <w:tcPr>
            <w:tcW w:w="2995" w:type="dxa"/>
            <w:vAlign w:val="bottom"/>
          </w:tcPr>
          <w:p w14:paraId="7E49B2E6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6C612953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68" w:type="dxa"/>
            <w:gridSpan w:val="2"/>
            <w:vAlign w:val="bottom"/>
          </w:tcPr>
          <w:p w14:paraId="667B3416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69" w:type="dxa"/>
            <w:vAlign w:val="bottom"/>
          </w:tcPr>
          <w:p w14:paraId="1F8A0F3A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70" w:type="dxa"/>
            <w:vAlign w:val="bottom"/>
          </w:tcPr>
          <w:p w14:paraId="0E76F8BE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604A0D" w:rsidRPr="00517B34" w14:paraId="4C544CD3" w14:textId="77777777" w:rsidTr="00E83EF3">
        <w:trPr>
          <w:trHeight w:val="95"/>
        </w:trPr>
        <w:tc>
          <w:tcPr>
            <w:tcW w:w="2995" w:type="dxa"/>
            <w:vAlign w:val="bottom"/>
          </w:tcPr>
          <w:p w14:paraId="4F93635C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369" w:type="dxa"/>
            <w:vAlign w:val="bottom"/>
          </w:tcPr>
          <w:p w14:paraId="64579B28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FE84C77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5DCA192A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2D345958" w14:textId="77777777" w:rsidR="00604A0D" w:rsidRPr="00517B34" w:rsidRDefault="00604A0D" w:rsidP="00E83EF3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4A0D" w:rsidRPr="00517B34" w14:paraId="7F323542" w14:textId="77777777" w:rsidTr="00E83EF3">
        <w:trPr>
          <w:trHeight w:val="95"/>
        </w:trPr>
        <w:tc>
          <w:tcPr>
            <w:tcW w:w="2995" w:type="dxa"/>
            <w:vAlign w:val="bottom"/>
          </w:tcPr>
          <w:p w14:paraId="59141BE8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ตัดออกจากงบการเงินรวม</w:t>
            </w: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369" w:type="dxa"/>
            <w:vAlign w:val="bottom"/>
          </w:tcPr>
          <w:p w14:paraId="737F8AA4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EF69CFA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55F11622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1CEB052C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4A0D" w:rsidRPr="00517B34" w14:paraId="4A9AFA6A" w14:textId="77777777" w:rsidTr="00E83EF3">
        <w:trPr>
          <w:trHeight w:val="95"/>
        </w:trPr>
        <w:tc>
          <w:tcPr>
            <w:tcW w:w="2995" w:type="dxa"/>
          </w:tcPr>
          <w:p w14:paraId="443221BB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11B3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รายได้จากสัญญาก่อสร้าง</w:t>
            </w:r>
          </w:p>
        </w:tc>
        <w:tc>
          <w:tcPr>
            <w:tcW w:w="1369" w:type="dxa"/>
          </w:tcPr>
          <w:p w14:paraId="5244ED68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39548CE4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7BADE60F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</w:tcPr>
          <w:p w14:paraId="595FC87B" w14:textId="77777777" w:rsidR="00604A0D" w:rsidRPr="00517B34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523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336.20</w:t>
            </w:r>
          </w:p>
        </w:tc>
      </w:tr>
      <w:tr w:rsidR="00604A0D" w:rsidRPr="00517B34" w14:paraId="0CB279B9" w14:textId="77777777" w:rsidTr="00E83EF3">
        <w:trPr>
          <w:trHeight w:val="95"/>
        </w:trPr>
        <w:tc>
          <w:tcPr>
            <w:tcW w:w="2995" w:type="dxa"/>
          </w:tcPr>
          <w:p w14:paraId="36858548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9" w:type="dxa"/>
          </w:tcPr>
          <w:p w14:paraId="3B56EDA7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10E7F8FC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E47A2CE" w14:textId="7F4C471C" w:rsidR="00604A0D" w:rsidRPr="00517B34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427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306.00</w:t>
            </w:r>
          </w:p>
        </w:tc>
        <w:tc>
          <w:tcPr>
            <w:tcW w:w="1370" w:type="dxa"/>
          </w:tcPr>
          <w:p w14:paraId="0D3D88B7" w14:textId="29C56B07" w:rsidR="00604A0D" w:rsidRPr="00517B34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509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943.00</w:t>
            </w:r>
          </w:p>
        </w:tc>
      </w:tr>
      <w:tr w:rsidR="00604A0D" w:rsidRPr="00517B34" w14:paraId="5928959B" w14:textId="77777777" w:rsidTr="00E83EF3">
        <w:trPr>
          <w:trHeight w:val="95"/>
        </w:trPr>
        <w:tc>
          <w:tcPr>
            <w:tcW w:w="2995" w:type="dxa"/>
          </w:tcPr>
          <w:p w14:paraId="35F46C40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9" w:type="dxa"/>
          </w:tcPr>
          <w:p w14:paraId="7CE99602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282CC4DD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588908C2" w14:textId="351114D8" w:rsidR="00604A0D" w:rsidRPr="00517B34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083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129.64</w:t>
            </w:r>
          </w:p>
        </w:tc>
        <w:tc>
          <w:tcPr>
            <w:tcW w:w="1370" w:type="dxa"/>
          </w:tcPr>
          <w:p w14:paraId="1C21D657" w14:textId="04F08942" w:rsidR="00604A0D" w:rsidRPr="00517B34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669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017.45</w:t>
            </w:r>
          </w:p>
        </w:tc>
      </w:tr>
      <w:tr w:rsidR="00604A0D" w:rsidRPr="00517B34" w14:paraId="01EFA7C2" w14:textId="77777777" w:rsidTr="00E83EF3">
        <w:trPr>
          <w:trHeight w:val="95"/>
        </w:trPr>
        <w:tc>
          <w:tcPr>
            <w:tcW w:w="2995" w:type="dxa"/>
          </w:tcPr>
          <w:p w14:paraId="05003886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74851EA7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31F5F2CA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43700E9E" w14:textId="3E7C63D3" w:rsidR="00604A0D" w:rsidRPr="00517B34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831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342.81</w:t>
            </w:r>
          </w:p>
        </w:tc>
        <w:tc>
          <w:tcPr>
            <w:tcW w:w="1370" w:type="dxa"/>
          </w:tcPr>
          <w:p w14:paraId="3CED9811" w14:textId="77777777" w:rsidR="00604A0D" w:rsidRPr="00517B34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467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073.99</w:t>
            </w:r>
          </w:p>
        </w:tc>
      </w:tr>
      <w:tr w:rsidR="00604A0D" w:rsidRPr="00517B34" w14:paraId="49BE78F7" w14:textId="77777777" w:rsidTr="00E83EF3">
        <w:trPr>
          <w:trHeight w:val="95"/>
        </w:trPr>
        <w:tc>
          <w:tcPr>
            <w:tcW w:w="2995" w:type="dxa"/>
          </w:tcPr>
          <w:p w14:paraId="62038050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9" w:type="dxa"/>
          </w:tcPr>
          <w:p w14:paraId="3B5E57CE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2D5B430B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127C23B" w14:textId="4F27C298" w:rsidR="00604A0D" w:rsidRPr="00517B34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381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128.84</w:t>
            </w:r>
          </w:p>
        </w:tc>
        <w:tc>
          <w:tcPr>
            <w:tcW w:w="1370" w:type="dxa"/>
          </w:tcPr>
          <w:p w14:paraId="0D5324FB" w14:textId="5A4149CA" w:rsidR="00604A0D" w:rsidRPr="00517B34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663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513.97</w:t>
            </w:r>
          </w:p>
        </w:tc>
      </w:tr>
      <w:tr w:rsidR="00604A0D" w:rsidRPr="00517B34" w14:paraId="423F0080" w14:textId="77777777" w:rsidTr="00E83EF3">
        <w:trPr>
          <w:trHeight w:val="95"/>
        </w:trPr>
        <w:tc>
          <w:tcPr>
            <w:tcW w:w="2995" w:type="dxa"/>
          </w:tcPr>
          <w:p w14:paraId="2B337605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704372EF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669D21D9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52878BF" w14:textId="77777777" w:rsidR="00604A0D" w:rsidRPr="001311B3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0" w:type="dxa"/>
          </w:tcPr>
          <w:p w14:paraId="6CACF4FA" w14:textId="77777777" w:rsidR="00604A0D" w:rsidRPr="001311B3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04A0D" w:rsidRPr="00517B34" w14:paraId="51C4180F" w14:textId="77777777" w:rsidTr="00E83EF3">
        <w:trPr>
          <w:trHeight w:val="95"/>
        </w:trPr>
        <w:tc>
          <w:tcPr>
            <w:tcW w:w="2995" w:type="dxa"/>
          </w:tcPr>
          <w:p w14:paraId="0602F4B6" w14:textId="77777777" w:rsidR="00604A0D" w:rsidRPr="00045558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9" w:type="dxa"/>
          </w:tcPr>
          <w:p w14:paraId="3A72A529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B36F4D4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665B482C" w14:textId="77777777" w:rsidR="00604A0D" w:rsidRPr="00517B34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6ECB40C" w14:textId="77777777" w:rsidR="00604A0D" w:rsidRPr="00517B34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4A0D" w:rsidRPr="00517B34" w14:paraId="5957F434" w14:textId="77777777" w:rsidTr="00E83EF3">
        <w:trPr>
          <w:trHeight w:val="95"/>
        </w:trPr>
        <w:tc>
          <w:tcPr>
            <w:tcW w:w="2995" w:type="dxa"/>
          </w:tcPr>
          <w:p w14:paraId="6ADBE046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1037BBB1" w14:textId="0D16C0BE" w:rsidR="00604A0D" w:rsidRPr="001311B3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140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181.09</w:t>
            </w:r>
          </w:p>
        </w:tc>
        <w:tc>
          <w:tcPr>
            <w:tcW w:w="1368" w:type="dxa"/>
            <w:gridSpan w:val="2"/>
            <w:vAlign w:val="bottom"/>
          </w:tcPr>
          <w:p w14:paraId="45283C42" w14:textId="77777777" w:rsidR="00604A0D" w:rsidRPr="00604A0D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330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69" w:type="dxa"/>
          </w:tcPr>
          <w:p w14:paraId="339C8A57" w14:textId="59CA73DA" w:rsidR="00604A0D" w:rsidRPr="00517B34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140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181.09</w:t>
            </w:r>
          </w:p>
        </w:tc>
        <w:tc>
          <w:tcPr>
            <w:tcW w:w="1370" w:type="dxa"/>
            <w:vAlign w:val="bottom"/>
          </w:tcPr>
          <w:p w14:paraId="177407B2" w14:textId="77777777" w:rsidR="00604A0D" w:rsidRPr="00517B34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330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604A0D" w:rsidRPr="00517B34" w14:paraId="5AF91173" w14:textId="77777777" w:rsidTr="00E83EF3">
        <w:trPr>
          <w:trHeight w:val="95"/>
        </w:trPr>
        <w:tc>
          <w:tcPr>
            <w:tcW w:w="2995" w:type="dxa"/>
          </w:tcPr>
          <w:p w14:paraId="1E40661B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2799CCE9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256DBD6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693C8EBC" w14:textId="77777777" w:rsidR="00604A0D" w:rsidRPr="00517B34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33CB503" w14:textId="77777777" w:rsidR="00604A0D" w:rsidRPr="00517B34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4A0D" w:rsidRPr="00517B34" w14:paraId="55355582" w14:textId="77777777" w:rsidTr="00E83EF3">
        <w:trPr>
          <w:trHeight w:val="95"/>
        </w:trPr>
        <w:tc>
          <w:tcPr>
            <w:tcW w:w="2995" w:type="dxa"/>
          </w:tcPr>
          <w:p w14:paraId="201F4F0F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1369" w:type="dxa"/>
          </w:tcPr>
          <w:p w14:paraId="6C28A39A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6E192AC7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68AFA6B" w14:textId="77777777" w:rsidR="00604A0D" w:rsidRPr="00517B34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2CB5CAE4" w14:textId="77777777" w:rsidR="00604A0D" w:rsidRPr="00517B34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72FA" w:rsidRPr="00517B34" w14:paraId="5102859D" w14:textId="77777777" w:rsidTr="00E83EF3">
        <w:trPr>
          <w:trHeight w:val="95"/>
        </w:trPr>
        <w:tc>
          <w:tcPr>
            <w:tcW w:w="2995" w:type="dxa"/>
          </w:tcPr>
          <w:p w14:paraId="7A1E3D68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7526AF2C" w14:textId="35478D49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174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590.63</w:t>
            </w:r>
          </w:p>
        </w:tc>
        <w:tc>
          <w:tcPr>
            <w:tcW w:w="1368" w:type="dxa"/>
            <w:gridSpan w:val="2"/>
          </w:tcPr>
          <w:p w14:paraId="681B1681" w14:textId="56DC2844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284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600.67</w:t>
            </w:r>
          </w:p>
        </w:tc>
        <w:tc>
          <w:tcPr>
            <w:tcW w:w="1369" w:type="dxa"/>
          </w:tcPr>
          <w:p w14:paraId="723B45E0" w14:textId="112A0779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174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590.63</w:t>
            </w:r>
          </w:p>
        </w:tc>
        <w:tc>
          <w:tcPr>
            <w:tcW w:w="1370" w:type="dxa"/>
          </w:tcPr>
          <w:p w14:paraId="66F49B9B" w14:textId="2E67C4A3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284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600.67</w:t>
            </w:r>
          </w:p>
        </w:tc>
      </w:tr>
      <w:tr w:rsidR="00CF72FA" w:rsidRPr="00517B34" w14:paraId="79A4DE01" w14:textId="77777777" w:rsidTr="00E83EF3">
        <w:trPr>
          <w:trHeight w:val="95"/>
        </w:trPr>
        <w:tc>
          <w:tcPr>
            <w:tcW w:w="2995" w:type="dxa"/>
          </w:tcPr>
          <w:p w14:paraId="68CCBEFC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11C7B96B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3620F89E" w14:textId="77777777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9EE8876" w14:textId="77777777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EF5E026" w14:textId="77777777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72FA" w:rsidRPr="00517B34" w14:paraId="745C7F3F" w14:textId="77777777" w:rsidTr="00E83EF3">
        <w:trPr>
          <w:trHeight w:val="95"/>
        </w:trPr>
        <w:tc>
          <w:tcPr>
            <w:tcW w:w="2995" w:type="dxa"/>
          </w:tcPr>
          <w:p w14:paraId="44E5C227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รายการธุรกิจกับผู้ร่วมค้า</w:t>
            </w:r>
          </w:p>
        </w:tc>
        <w:tc>
          <w:tcPr>
            <w:tcW w:w="1369" w:type="dxa"/>
          </w:tcPr>
          <w:p w14:paraId="3D561A53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2B3CB8EC" w14:textId="77777777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38EF63F" w14:textId="77777777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2E89B7CA" w14:textId="77777777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72FA" w:rsidRPr="00517B34" w14:paraId="49DCDEF2" w14:textId="77777777" w:rsidTr="00E83EF3">
        <w:trPr>
          <w:trHeight w:val="95"/>
        </w:trPr>
        <w:tc>
          <w:tcPr>
            <w:tcW w:w="2995" w:type="dxa"/>
          </w:tcPr>
          <w:p w14:paraId="1B8A7CF0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2AE7D024" w14:textId="77777777" w:rsidR="00CF72FA" w:rsidRPr="0072060C" w:rsidRDefault="00CF72FA" w:rsidP="00CF72F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7206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1A28BD76" w14:textId="3EE9B099" w:rsidR="00CF72FA" w:rsidRPr="0072060C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cs/>
              </w:rPr>
              <w:t>208</w:t>
            </w:r>
            <w:r w:rsidRPr="00CF72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72FA">
              <w:rPr>
                <w:rFonts w:ascii="Angsana New" w:hAnsi="Angsana New" w:cs="Angsana New"/>
                <w:sz w:val="26"/>
                <w:szCs w:val="26"/>
                <w:cs/>
              </w:rPr>
              <w:t>817.40</w:t>
            </w:r>
          </w:p>
        </w:tc>
        <w:tc>
          <w:tcPr>
            <w:tcW w:w="1369" w:type="dxa"/>
          </w:tcPr>
          <w:p w14:paraId="27F91D2D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1AE121DD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72FA" w:rsidRPr="00517B34" w14:paraId="7332CAA6" w14:textId="77777777" w:rsidTr="00E83EF3">
        <w:trPr>
          <w:trHeight w:val="95"/>
        </w:trPr>
        <w:tc>
          <w:tcPr>
            <w:tcW w:w="2995" w:type="dxa"/>
            <w:vAlign w:val="bottom"/>
          </w:tcPr>
          <w:p w14:paraId="3961C494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76BF335C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0224935" w14:textId="77777777" w:rsidR="00CF72FA" w:rsidRPr="00517B34" w:rsidRDefault="00CF72FA" w:rsidP="00CF72FA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E5F4899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08710754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72FA" w:rsidRPr="00517B34" w14:paraId="72F0AFC0" w14:textId="77777777" w:rsidTr="00E83EF3">
        <w:trPr>
          <w:trHeight w:val="95"/>
        </w:trPr>
        <w:tc>
          <w:tcPr>
            <w:tcW w:w="2995" w:type="dxa"/>
          </w:tcPr>
          <w:p w14:paraId="7E9537CA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69" w:type="dxa"/>
          </w:tcPr>
          <w:p w14:paraId="3D8A3964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7AC898A7" w14:textId="77777777" w:rsidR="00CF72FA" w:rsidRPr="00517B34" w:rsidRDefault="00CF72FA" w:rsidP="00CF72FA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7C952B03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01A0051C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72FA" w:rsidRPr="00517B34" w14:paraId="67463F12" w14:textId="77777777" w:rsidTr="00E83EF3">
        <w:trPr>
          <w:trHeight w:val="95"/>
        </w:trPr>
        <w:tc>
          <w:tcPr>
            <w:tcW w:w="2995" w:type="dxa"/>
          </w:tcPr>
          <w:p w14:paraId="16935BE1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9" w:type="dxa"/>
          </w:tcPr>
          <w:p w14:paraId="2E3880CF" w14:textId="5993B4AA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709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800.00</w:t>
            </w:r>
          </w:p>
        </w:tc>
        <w:tc>
          <w:tcPr>
            <w:tcW w:w="1368" w:type="dxa"/>
            <w:gridSpan w:val="2"/>
          </w:tcPr>
          <w:p w14:paraId="48B25645" w14:textId="5640EE9D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709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800.00</w:t>
            </w:r>
          </w:p>
        </w:tc>
        <w:tc>
          <w:tcPr>
            <w:tcW w:w="1369" w:type="dxa"/>
          </w:tcPr>
          <w:p w14:paraId="7CA4836F" w14:textId="10DC9842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709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800.00</w:t>
            </w:r>
          </w:p>
        </w:tc>
        <w:tc>
          <w:tcPr>
            <w:tcW w:w="1370" w:type="dxa"/>
          </w:tcPr>
          <w:p w14:paraId="4E532884" w14:textId="60F397BF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709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800.00</w:t>
            </w:r>
          </w:p>
        </w:tc>
      </w:tr>
      <w:tr w:rsidR="00CF72FA" w:rsidRPr="00517B34" w14:paraId="491E38EF" w14:textId="77777777" w:rsidTr="00E83EF3">
        <w:trPr>
          <w:trHeight w:val="95"/>
        </w:trPr>
        <w:tc>
          <w:tcPr>
            <w:tcW w:w="2995" w:type="dxa"/>
          </w:tcPr>
          <w:p w14:paraId="0CEE7DB1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3458B536" w14:textId="1A2D8BD7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357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909.98</w:t>
            </w:r>
          </w:p>
        </w:tc>
        <w:tc>
          <w:tcPr>
            <w:tcW w:w="1368" w:type="dxa"/>
            <w:gridSpan w:val="2"/>
          </w:tcPr>
          <w:p w14:paraId="4A2C9E26" w14:textId="09D9CF3C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67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389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199.74</w:t>
            </w:r>
          </w:p>
        </w:tc>
        <w:tc>
          <w:tcPr>
            <w:tcW w:w="1369" w:type="dxa"/>
          </w:tcPr>
          <w:p w14:paraId="2CBC0739" w14:textId="29E889F6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357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909.98</w:t>
            </w:r>
          </w:p>
        </w:tc>
        <w:tc>
          <w:tcPr>
            <w:tcW w:w="1370" w:type="dxa"/>
          </w:tcPr>
          <w:p w14:paraId="446DF35E" w14:textId="4F7CF4CE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67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389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199.74</w:t>
            </w:r>
          </w:p>
        </w:tc>
      </w:tr>
      <w:tr w:rsidR="00CF72FA" w:rsidRPr="00517B34" w14:paraId="0A007AF9" w14:textId="77777777" w:rsidTr="00E83EF3">
        <w:trPr>
          <w:trHeight w:val="95"/>
        </w:trPr>
        <w:tc>
          <w:tcPr>
            <w:tcW w:w="2995" w:type="dxa"/>
          </w:tcPr>
          <w:p w14:paraId="277B1639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9" w:type="dxa"/>
          </w:tcPr>
          <w:p w14:paraId="381043AD" w14:textId="22A83F0A" w:rsidR="00CF72FA" w:rsidRPr="0072060C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631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113.26</w:t>
            </w:r>
          </w:p>
        </w:tc>
        <w:tc>
          <w:tcPr>
            <w:tcW w:w="1368" w:type="dxa"/>
            <w:gridSpan w:val="2"/>
          </w:tcPr>
          <w:p w14:paraId="63011BD0" w14:textId="7981B52B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724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301.95</w:t>
            </w:r>
          </w:p>
        </w:tc>
        <w:tc>
          <w:tcPr>
            <w:tcW w:w="1369" w:type="dxa"/>
          </w:tcPr>
          <w:p w14:paraId="3C94DDD8" w14:textId="0EBD72CB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631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113.26</w:t>
            </w:r>
          </w:p>
        </w:tc>
        <w:tc>
          <w:tcPr>
            <w:tcW w:w="1370" w:type="dxa"/>
          </w:tcPr>
          <w:p w14:paraId="360F74CC" w14:textId="5292AA8D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724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301.95</w:t>
            </w:r>
          </w:p>
        </w:tc>
      </w:tr>
      <w:tr w:rsidR="00CF72FA" w:rsidRPr="00517B34" w14:paraId="69635BBA" w14:textId="77777777" w:rsidTr="00E83EF3">
        <w:trPr>
          <w:trHeight w:val="95"/>
        </w:trPr>
        <w:tc>
          <w:tcPr>
            <w:tcW w:w="2995" w:type="dxa"/>
          </w:tcPr>
          <w:p w14:paraId="4F7A5329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22D52849" w14:textId="77777777" w:rsidR="00CF72FA" w:rsidRPr="0072060C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66772A92" w14:textId="77777777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04A909C5" w14:textId="77777777" w:rsidR="00CF72FA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63E87F2A" w14:textId="77777777" w:rsidR="00CF72FA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72FA" w:rsidRPr="00517B34" w14:paraId="7955EB06" w14:textId="77777777" w:rsidTr="00E83EF3">
        <w:trPr>
          <w:trHeight w:val="95"/>
        </w:trPr>
        <w:tc>
          <w:tcPr>
            <w:tcW w:w="2995" w:type="dxa"/>
          </w:tcPr>
          <w:p w14:paraId="23C2D6DF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</w:t>
            </w: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9" w:type="dxa"/>
          </w:tcPr>
          <w:p w14:paraId="04B9FCDC" w14:textId="77777777" w:rsidR="00CF72FA" w:rsidRPr="0072060C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6E264136" w14:textId="77777777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4CA0A4C9" w14:textId="77777777" w:rsidR="00CF72FA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9DE89B6" w14:textId="77777777" w:rsidR="00CF72FA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72FA" w:rsidRPr="00517B34" w14:paraId="7A046840" w14:textId="77777777" w:rsidTr="00604A0D">
        <w:trPr>
          <w:trHeight w:val="172"/>
        </w:trPr>
        <w:tc>
          <w:tcPr>
            <w:tcW w:w="2995" w:type="dxa"/>
          </w:tcPr>
          <w:p w14:paraId="70263233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9" w:type="dxa"/>
          </w:tcPr>
          <w:p w14:paraId="0460B376" w14:textId="7D8A251A" w:rsidR="00CF72FA" w:rsidRPr="0072060C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lang w:val="en-US"/>
              </w:rPr>
              <w:t>4,159,917.81</w:t>
            </w:r>
          </w:p>
        </w:tc>
        <w:tc>
          <w:tcPr>
            <w:tcW w:w="1368" w:type="dxa"/>
            <w:gridSpan w:val="2"/>
          </w:tcPr>
          <w:p w14:paraId="0CD15CC2" w14:textId="77777777" w:rsidR="00CF72FA" w:rsidRPr="00517B34" w:rsidRDefault="00CF72FA" w:rsidP="00CF72F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56E03C5E" w14:textId="3706D60E" w:rsidR="00CF72FA" w:rsidRPr="00517B34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lang w:val="en-US"/>
              </w:rPr>
              <w:t>4,159,917.81</w:t>
            </w:r>
          </w:p>
        </w:tc>
        <w:tc>
          <w:tcPr>
            <w:tcW w:w="1370" w:type="dxa"/>
          </w:tcPr>
          <w:p w14:paraId="7378BD55" w14:textId="77777777" w:rsidR="00CF72FA" w:rsidRDefault="00CF72FA" w:rsidP="00CF72F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7B133F6E" w14:textId="77777777" w:rsidR="00604A0D" w:rsidRDefault="00604A0D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p w14:paraId="266E6CB5" w14:textId="77777777" w:rsidR="00C2769B" w:rsidRPr="005D17DF" w:rsidRDefault="00206E78" w:rsidP="00206E78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ค่าตอบแทนผู้บริหารสำคัญ</w:t>
      </w:r>
    </w:p>
    <w:p w14:paraId="754D1F56" w14:textId="77777777" w:rsidR="00206E78" w:rsidRPr="005D17DF" w:rsidRDefault="00206E78" w:rsidP="00206E78">
      <w:pPr>
        <w:pStyle w:val="BodyText2"/>
        <w:ind w:left="993" w:right="-23" w:firstLine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4534" w:type="pct"/>
        <w:tblInd w:w="1101" w:type="dxa"/>
        <w:tblLayout w:type="fixed"/>
        <w:tblLook w:val="0000" w:firstRow="0" w:lastRow="0" w:firstColumn="0" w:lastColumn="0" w:noHBand="0" w:noVBand="0"/>
      </w:tblPr>
      <w:tblGrid>
        <w:gridCol w:w="2995"/>
        <w:gridCol w:w="1376"/>
        <w:gridCol w:w="1340"/>
        <w:gridCol w:w="1385"/>
        <w:gridCol w:w="1367"/>
      </w:tblGrid>
      <w:tr w:rsidR="003C1B01" w:rsidRPr="005D17DF" w14:paraId="7199C516" w14:textId="77777777" w:rsidTr="004E047A">
        <w:trPr>
          <w:trHeight w:val="360"/>
          <w:tblHeader/>
        </w:trPr>
        <w:tc>
          <w:tcPr>
            <w:tcW w:w="2995" w:type="dxa"/>
            <w:vAlign w:val="bottom"/>
          </w:tcPr>
          <w:p w14:paraId="2AB8204D" w14:textId="77777777" w:rsidR="003C1B01" w:rsidRPr="005D17DF" w:rsidRDefault="003C1B0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74BBFFC3" w14:textId="77777777" w:rsidR="003C1B01" w:rsidRPr="005D17DF" w:rsidRDefault="003C1B0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52" w:type="dxa"/>
            <w:gridSpan w:val="2"/>
            <w:vAlign w:val="bottom"/>
          </w:tcPr>
          <w:p w14:paraId="6B4FDB37" w14:textId="427D41ED" w:rsidR="003C1B01" w:rsidRPr="00676F41" w:rsidRDefault="0027566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6F4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676F41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676F4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3C1B01" w:rsidRPr="005D17DF" w14:paraId="0B8A9950" w14:textId="77777777" w:rsidTr="004E047A">
        <w:trPr>
          <w:trHeight w:val="360"/>
          <w:tblHeader/>
        </w:trPr>
        <w:tc>
          <w:tcPr>
            <w:tcW w:w="2995" w:type="dxa"/>
            <w:vAlign w:val="bottom"/>
          </w:tcPr>
          <w:p w14:paraId="332AE3CA" w14:textId="77777777" w:rsidR="003C1B01" w:rsidRPr="005D17DF" w:rsidRDefault="003C1B0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0F718D89" w14:textId="77777777" w:rsidR="003C1B01" w:rsidRPr="005D17DF" w:rsidRDefault="003C1B0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2" w:type="dxa"/>
            <w:gridSpan w:val="2"/>
            <w:vAlign w:val="bottom"/>
          </w:tcPr>
          <w:p w14:paraId="124F6962" w14:textId="77777777" w:rsidR="003C1B01" w:rsidRPr="005D17DF" w:rsidRDefault="003C1B01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047A" w:rsidRPr="005D17DF" w14:paraId="593D92A0" w14:textId="77777777" w:rsidTr="004E047A">
        <w:trPr>
          <w:trHeight w:val="360"/>
          <w:tblHeader/>
        </w:trPr>
        <w:tc>
          <w:tcPr>
            <w:tcW w:w="2995" w:type="dxa"/>
            <w:vAlign w:val="bottom"/>
          </w:tcPr>
          <w:p w14:paraId="5F285B31" w14:textId="77777777" w:rsidR="004E047A" w:rsidRPr="005D17DF" w:rsidRDefault="004E047A" w:rsidP="004E047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68" w:type="dxa"/>
            <w:gridSpan w:val="4"/>
            <w:vAlign w:val="bottom"/>
          </w:tcPr>
          <w:p w14:paraId="2A3F4B6E" w14:textId="0B0C1833" w:rsidR="004E047A" w:rsidRPr="0045353C" w:rsidRDefault="004E047A" w:rsidP="004E047A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E66B3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="0045353C">
              <w:rPr>
                <w:rFonts w:ascii="Angsana New" w:hAnsi="Angsana New" w:cs="Angsana New"/>
                <w:sz w:val="25"/>
                <w:szCs w:val="25"/>
                <w:lang w:val="en-US"/>
              </w:rPr>
              <w:t>30</w:t>
            </w:r>
            <w:r w:rsidRPr="003E66B3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45353C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มิถุนายน</w:t>
            </w:r>
          </w:p>
        </w:tc>
      </w:tr>
      <w:tr w:rsidR="004E047A" w:rsidRPr="005D17DF" w14:paraId="24E45BCA" w14:textId="77777777" w:rsidTr="004E047A">
        <w:trPr>
          <w:trHeight w:val="360"/>
          <w:tblHeader/>
        </w:trPr>
        <w:tc>
          <w:tcPr>
            <w:tcW w:w="2995" w:type="dxa"/>
            <w:vAlign w:val="bottom"/>
          </w:tcPr>
          <w:p w14:paraId="2A2EF1E6" w14:textId="77777777" w:rsidR="004E047A" w:rsidRPr="005D17DF" w:rsidRDefault="004E047A" w:rsidP="004E047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6" w:type="dxa"/>
            <w:vAlign w:val="bottom"/>
          </w:tcPr>
          <w:p w14:paraId="6602BC00" w14:textId="5B082608" w:rsidR="004E047A" w:rsidRPr="005D17DF" w:rsidRDefault="004E047A" w:rsidP="004E047A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  <w:t>2568</w:t>
            </w:r>
          </w:p>
        </w:tc>
        <w:tc>
          <w:tcPr>
            <w:tcW w:w="1340" w:type="dxa"/>
            <w:vAlign w:val="bottom"/>
          </w:tcPr>
          <w:p w14:paraId="11F335BA" w14:textId="60F7AF96" w:rsidR="004E047A" w:rsidRPr="005D17DF" w:rsidRDefault="004E047A" w:rsidP="004E047A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  <w:t>2567</w:t>
            </w:r>
          </w:p>
        </w:tc>
        <w:tc>
          <w:tcPr>
            <w:tcW w:w="1385" w:type="dxa"/>
            <w:vAlign w:val="bottom"/>
          </w:tcPr>
          <w:p w14:paraId="3A60DF5C" w14:textId="466B6A08" w:rsidR="004E047A" w:rsidRPr="005D17DF" w:rsidRDefault="004E047A" w:rsidP="004E047A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  <w:t>2568</w:t>
            </w:r>
          </w:p>
        </w:tc>
        <w:tc>
          <w:tcPr>
            <w:tcW w:w="1367" w:type="dxa"/>
            <w:vAlign w:val="bottom"/>
          </w:tcPr>
          <w:p w14:paraId="3165AE81" w14:textId="3333C098" w:rsidR="004E047A" w:rsidRPr="005D17DF" w:rsidRDefault="004E047A" w:rsidP="004E047A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  <w:t>2567</w:t>
            </w:r>
          </w:p>
        </w:tc>
      </w:tr>
      <w:tr w:rsidR="00CF72FA" w:rsidRPr="00B37E12" w14:paraId="62D1CB71" w14:textId="77777777" w:rsidTr="004E047A">
        <w:trPr>
          <w:trHeight w:val="95"/>
        </w:trPr>
        <w:tc>
          <w:tcPr>
            <w:tcW w:w="2995" w:type="dxa"/>
            <w:vAlign w:val="center"/>
          </w:tcPr>
          <w:p w14:paraId="67A20E73" w14:textId="77777777" w:rsidR="00CF72FA" w:rsidRPr="00B37E12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37E1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76" w:type="dxa"/>
          </w:tcPr>
          <w:p w14:paraId="4F114936" w14:textId="1340222C" w:rsidR="00CF72FA" w:rsidRPr="006B7937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lang w:val="en-US"/>
              </w:rPr>
              <w:t>9,951,700.00</w:t>
            </w:r>
          </w:p>
        </w:tc>
        <w:tc>
          <w:tcPr>
            <w:tcW w:w="1340" w:type="dxa"/>
          </w:tcPr>
          <w:p w14:paraId="65328AFC" w14:textId="256C3260" w:rsidR="00CF72FA" w:rsidRPr="00B37E12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CF72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72FA">
              <w:rPr>
                <w:rFonts w:ascii="Angsana New" w:hAnsi="Angsana New" w:cs="Angsana New"/>
                <w:sz w:val="26"/>
                <w:szCs w:val="26"/>
                <w:cs/>
              </w:rPr>
              <w:t>575</w:t>
            </w:r>
            <w:r w:rsidRPr="00CF72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72FA">
              <w:rPr>
                <w:rFonts w:ascii="Angsana New" w:hAnsi="Angsana New" w:cs="Angsana New"/>
                <w:sz w:val="26"/>
                <w:szCs w:val="26"/>
                <w:cs/>
              </w:rPr>
              <w:t>700.00</w:t>
            </w:r>
          </w:p>
        </w:tc>
        <w:tc>
          <w:tcPr>
            <w:tcW w:w="1385" w:type="dxa"/>
          </w:tcPr>
          <w:p w14:paraId="5F0AD4BD" w14:textId="5468CC2A" w:rsidR="00CF72FA" w:rsidRPr="006B7937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lang w:val="en-US"/>
              </w:rPr>
              <w:t>9,951,700.00</w:t>
            </w:r>
          </w:p>
        </w:tc>
        <w:tc>
          <w:tcPr>
            <w:tcW w:w="1367" w:type="dxa"/>
          </w:tcPr>
          <w:p w14:paraId="3D9045C7" w14:textId="0A8D5EF8" w:rsidR="00CF72FA" w:rsidRPr="006B7937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CF72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72FA">
              <w:rPr>
                <w:rFonts w:ascii="Angsana New" w:hAnsi="Angsana New" w:cs="Angsana New"/>
                <w:sz w:val="26"/>
                <w:szCs w:val="26"/>
                <w:cs/>
              </w:rPr>
              <w:t>575</w:t>
            </w:r>
            <w:r w:rsidRPr="00CF72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72FA">
              <w:rPr>
                <w:rFonts w:ascii="Angsana New" w:hAnsi="Angsana New" w:cs="Angsana New"/>
                <w:sz w:val="26"/>
                <w:szCs w:val="26"/>
                <w:cs/>
              </w:rPr>
              <w:t>700.00</w:t>
            </w:r>
          </w:p>
        </w:tc>
      </w:tr>
      <w:tr w:rsidR="00CF72FA" w:rsidRPr="00B37E12" w14:paraId="6B1F7E11" w14:textId="77777777" w:rsidTr="004E047A">
        <w:trPr>
          <w:trHeight w:val="95"/>
        </w:trPr>
        <w:tc>
          <w:tcPr>
            <w:tcW w:w="2995" w:type="dxa"/>
            <w:vAlign w:val="center"/>
          </w:tcPr>
          <w:p w14:paraId="25769A53" w14:textId="77777777" w:rsidR="00CF72FA" w:rsidRPr="00B37E12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37E1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ผลประโยชน์หลังจากออกจากงาน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520B27AF" w14:textId="0AA527C6" w:rsidR="00CF72FA" w:rsidRPr="006B7937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353C">
              <w:rPr>
                <w:rFonts w:ascii="Angsana New" w:hAnsi="Angsana New" w:cs="Angsana New"/>
                <w:sz w:val="26"/>
                <w:szCs w:val="26"/>
                <w:lang w:val="en-US"/>
              </w:rPr>
              <w:t>666,841.28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10FE53FF" w14:textId="28FFC7B3" w:rsidR="00CF72FA" w:rsidRPr="00B37E12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lang w:val="en-US"/>
              </w:rPr>
              <w:t>743,853.48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07E914F0" w14:textId="1E2AC0D9" w:rsidR="00CF72FA" w:rsidRPr="006B7937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353C">
              <w:rPr>
                <w:rFonts w:ascii="Angsana New" w:hAnsi="Angsana New" w:cs="Angsana New"/>
                <w:sz w:val="26"/>
                <w:szCs w:val="26"/>
                <w:lang w:val="en-US"/>
              </w:rPr>
              <w:t>666,841.28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3D4F09D" w14:textId="5261384A" w:rsidR="00CF72FA" w:rsidRPr="006B7937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lang w:val="en-US"/>
              </w:rPr>
              <w:t>743,853.48</w:t>
            </w:r>
          </w:p>
        </w:tc>
      </w:tr>
      <w:tr w:rsidR="00CF72FA" w:rsidRPr="00B37E12" w14:paraId="65469EB8" w14:textId="77777777" w:rsidTr="004E047A">
        <w:trPr>
          <w:trHeight w:val="95"/>
        </w:trPr>
        <w:tc>
          <w:tcPr>
            <w:tcW w:w="2995" w:type="dxa"/>
            <w:vAlign w:val="center"/>
          </w:tcPr>
          <w:p w14:paraId="32343382" w14:textId="77777777" w:rsidR="00CF72FA" w:rsidRPr="00B37E12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B37E1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17A8DA45" w14:textId="5B98D46C" w:rsidR="00CF72FA" w:rsidRPr="006B7937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353C">
              <w:rPr>
                <w:rFonts w:ascii="Angsana New" w:hAnsi="Angsana New" w:cs="Angsana New"/>
                <w:sz w:val="26"/>
                <w:szCs w:val="26"/>
                <w:lang w:val="en-US"/>
              </w:rPr>
              <w:t>10,618,541.28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43CA4CF4" w14:textId="32BBBDD0" w:rsidR="00CF72FA" w:rsidRPr="00B37E12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lang w:val="en-US"/>
              </w:rPr>
              <w:t>11,319,553.48</w:t>
            </w: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42F6F5D9" w14:textId="6450C517" w:rsidR="00CF72FA" w:rsidRPr="006B7937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353C">
              <w:rPr>
                <w:rFonts w:ascii="Angsana New" w:hAnsi="Angsana New" w:cs="Angsana New"/>
                <w:sz w:val="26"/>
                <w:szCs w:val="26"/>
                <w:lang w:val="en-US"/>
              </w:rPr>
              <w:t>10,618,541.28</w:t>
            </w: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17424B12" w14:textId="73C7D742" w:rsidR="00CF72FA" w:rsidRPr="006B7937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lang w:val="en-US"/>
              </w:rPr>
              <w:t>11,319,553.48</w:t>
            </w:r>
          </w:p>
        </w:tc>
      </w:tr>
    </w:tbl>
    <w:p w14:paraId="0C884016" w14:textId="77777777" w:rsidR="00C71807" w:rsidRDefault="00C71807" w:rsidP="00CA1173">
      <w:pPr>
        <w:pStyle w:val="BodyText2"/>
        <w:ind w:left="993" w:right="-23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29DEFBE" w14:textId="77777777" w:rsidR="00CF72FA" w:rsidRDefault="00CF72FA" w:rsidP="00CA1173">
      <w:pPr>
        <w:pStyle w:val="BodyText2"/>
        <w:ind w:left="993" w:right="-23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4534" w:type="pct"/>
        <w:tblInd w:w="1101" w:type="dxa"/>
        <w:tblLayout w:type="fixed"/>
        <w:tblLook w:val="0000" w:firstRow="0" w:lastRow="0" w:firstColumn="0" w:lastColumn="0" w:noHBand="0" w:noVBand="0"/>
      </w:tblPr>
      <w:tblGrid>
        <w:gridCol w:w="2995"/>
        <w:gridCol w:w="1376"/>
        <w:gridCol w:w="1340"/>
        <w:gridCol w:w="1385"/>
        <w:gridCol w:w="1367"/>
      </w:tblGrid>
      <w:tr w:rsidR="00CF72FA" w:rsidRPr="005D17DF" w14:paraId="201A646F" w14:textId="77777777" w:rsidTr="00E83EF3">
        <w:trPr>
          <w:trHeight w:val="360"/>
          <w:tblHeader/>
        </w:trPr>
        <w:tc>
          <w:tcPr>
            <w:tcW w:w="2995" w:type="dxa"/>
            <w:vAlign w:val="bottom"/>
          </w:tcPr>
          <w:p w14:paraId="5E1EFC47" w14:textId="77777777" w:rsidR="00CF72FA" w:rsidRPr="005D17DF" w:rsidRDefault="00CF72FA" w:rsidP="00E83EF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65C10F8D" w14:textId="77777777" w:rsidR="00CF72FA" w:rsidRPr="005D17DF" w:rsidRDefault="00CF72FA" w:rsidP="00E83EF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52" w:type="dxa"/>
            <w:gridSpan w:val="2"/>
            <w:vAlign w:val="bottom"/>
          </w:tcPr>
          <w:p w14:paraId="3A7E734F" w14:textId="77777777" w:rsidR="00CF72FA" w:rsidRPr="00676F41" w:rsidRDefault="00CF72FA" w:rsidP="00E83EF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6F4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676F41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676F4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CF72FA" w:rsidRPr="005D17DF" w14:paraId="0811E546" w14:textId="77777777" w:rsidTr="00E83EF3">
        <w:trPr>
          <w:trHeight w:val="360"/>
          <w:tblHeader/>
        </w:trPr>
        <w:tc>
          <w:tcPr>
            <w:tcW w:w="2995" w:type="dxa"/>
            <w:vAlign w:val="bottom"/>
          </w:tcPr>
          <w:p w14:paraId="2F8BBBC9" w14:textId="77777777" w:rsidR="00CF72FA" w:rsidRPr="005D17DF" w:rsidRDefault="00CF72FA" w:rsidP="00E83EF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1EAFD01C" w14:textId="77777777" w:rsidR="00CF72FA" w:rsidRPr="005D17DF" w:rsidRDefault="00CF72FA" w:rsidP="00E83EF3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2" w:type="dxa"/>
            <w:gridSpan w:val="2"/>
            <w:vAlign w:val="bottom"/>
          </w:tcPr>
          <w:p w14:paraId="59CF7D97" w14:textId="77777777" w:rsidR="00CF72FA" w:rsidRPr="005D17DF" w:rsidRDefault="00CF72FA" w:rsidP="00E83EF3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72FA" w:rsidRPr="005D17DF" w14:paraId="41625256" w14:textId="77777777" w:rsidTr="00E83EF3">
        <w:trPr>
          <w:trHeight w:val="360"/>
          <w:tblHeader/>
        </w:trPr>
        <w:tc>
          <w:tcPr>
            <w:tcW w:w="2995" w:type="dxa"/>
            <w:vAlign w:val="bottom"/>
          </w:tcPr>
          <w:p w14:paraId="3195529F" w14:textId="77777777" w:rsidR="00CF72FA" w:rsidRPr="005D17DF" w:rsidRDefault="00CF72FA" w:rsidP="00E83EF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68" w:type="dxa"/>
            <w:gridSpan w:val="4"/>
            <w:vAlign w:val="bottom"/>
          </w:tcPr>
          <w:p w14:paraId="488F6D56" w14:textId="12169520" w:rsidR="00CF72FA" w:rsidRPr="0045353C" w:rsidRDefault="00CF72FA" w:rsidP="00E83EF3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E66B3">
              <w:rPr>
                <w:rFonts w:ascii="Angsana New" w:hAnsi="Angsana New" w:cs="Angsana New" w:hint="cs"/>
                <w:sz w:val="25"/>
                <w:szCs w:val="25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หก</w:t>
            </w:r>
            <w:r w:rsidRPr="003E66B3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เดือนสิ้นสุดวันที่ </w:t>
            </w:r>
            <w:bookmarkStart w:id="3" w:name="_Hlk205997230"/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30</w:t>
            </w:r>
            <w:r w:rsidRPr="003E66B3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มิถุนายน</w:t>
            </w:r>
            <w:bookmarkEnd w:id="3"/>
          </w:p>
        </w:tc>
      </w:tr>
      <w:tr w:rsidR="00CF72FA" w:rsidRPr="005D17DF" w14:paraId="628648C6" w14:textId="77777777" w:rsidTr="00E83EF3">
        <w:trPr>
          <w:trHeight w:val="360"/>
          <w:tblHeader/>
        </w:trPr>
        <w:tc>
          <w:tcPr>
            <w:tcW w:w="2995" w:type="dxa"/>
            <w:vAlign w:val="bottom"/>
          </w:tcPr>
          <w:p w14:paraId="73FD7BC4" w14:textId="77777777" w:rsidR="00CF72FA" w:rsidRPr="005D17DF" w:rsidRDefault="00CF72FA" w:rsidP="00E83EF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6" w:type="dxa"/>
            <w:vAlign w:val="bottom"/>
          </w:tcPr>
          <w:p w14:paraId="5E81F5D4" w14:textId="77777777" w:rsidR="00CF72FA" w:rsidRPr="005D17DF" w:rsidRDefault="00CF72FA" w:rsidP="00E83EF3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  <w:t>2568</w:t>
            </w:r>
          </w:p>
        </w:tc>
        <w:tc>
          <w:tcPr>
            <w:tcW w:w="1340" w:type="dxa"/>
            <w:vAlign w:val="bottom"/>
          </w:tcPr>
          <w:p w14:paraId="3AC0A7F3" w14:textId="77777777" w:rsidR="00CF72FA" w:rsidRPr="005D17DF" w:rsidRDefault="00CF72FA" w:rsidP="00E83EF3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  <w:t>2567</w:t>
            </w:r>
          </w:p>
        </w:tc>
        <w:tc>
          <w:tcPr>
            <w:tcW w:w="1385" w:type="dxa"/>
            <w:vAlign w:val="bottom"/>
          </w:tcPr>
          <w:p w14:paraId="0BF7D844" w14:textId="77777777" w:rsidR="00CF72FA" w:rsidRPr="005D17DF" w:rsidRDefault="00CF72FA" w:rsidP="00E83EF3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  <w:t>2568</w:t>
            </w:r>
          </w:p>
        </w:tc>
        <w:tc>
          <w:tcPr>
            <w:tcW w:w="1367" w:type="dxa"/>
            <w:vAlign w:val="bottom"/>
          </w:tcPr>
          <w:p w14:paraId="3E306B04" w14:textId="77777777" w:rsidR="00CF72FA" w:rsidRPr="005D17DF" w:rsidRDefault="00CF72FA" w:rsidP="00E83EF3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  <w:t>2567</w:t>
            </w:r>
          </w:p>
        </w:tc>
      </w:tr>
      <w:tr w:rsidR="00CF72FA" w:rsidRPr="00B37E12" w14:paraId="6379ADF4" w14:textId="77777777" w:rsidTr="00E83EF3">
        <w:trPr>
          <w:trHeight w:val="95"/>
        </w:trPr>
        <w:tc>
          <w:tcPr>
            <w:tcW w:w="2995" w:type="dxa"/>
            <w:vAlign w:val="center"/>
          </w:tcPr>
          <w:p w14:paraId="54A2C957" w14:textId="77777777" w:rsidR="00CF72FA" w:rsidRPr="00B37E12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37E1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76" w:type="dxa"/>
          </w:tcPr>
          <w:p w14:paraId="041300A6" w14:textId="6E003265" w:rsidR="00CF72FA" w:rsidRPr="006B7937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lang w:val="en-US"/>
              </w:rPr>
              <w:t>19,541,400.00</w:t>
            </w:r>
          </w:p>
        </w:tc>
        <w:tc>
          <w:tcPr>
            <w:tcW w:w="1340" w:type="dxa"/>
          </w:tcPr>
          <w:p w14:paraId="680CA550" w14:textId="731A3836" w:rsidR="00CF72FA" w:rsidRPr="00B37E12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CF72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72FA">
              <w:rPr>
                <w:rFonts w:ascii="Angsana New" w:hAnsi="Angsana New" w:cs="Angsana New"/>
                <w:sz w:val="26"/>
                <w:szCs w:val="26"/>
                <w:cs/>
              </w:rPr>
              <w:t>926</w:t>
            </w:r>
            <w:r w:rsidRPr="00CF72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72FA">
              <w:rPr>
                <w:rFonts w:ascii="Angsana New" w:hAnsi="Angsana New" w:cs="Angsana New"/>
                <w:sz w:val="26"/>
                <w:szCs w:val="26"/>
                <w:cs/>
              </w:rPr>
              <w:t>066.00</w:t>
            </w:r>
          </w:p>
        </w:tc>
        <w:tc>
          <w:tcPr>
            <w:tcW w:w="1385" w:type="dxa"/>
          </w:tcPr>
          <w:p w14:paraId="482ED311" w14:textId="4D6D19A8" w:rsidR="00CF72FA" w:rsidRPr="006B7937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lang w:val="en-US"/>
              </w:rPr>
              <w:t>19,541,400.00</w:t>
            </w:r>
          </w:p>
        </w:tc>
        <w:tc>
          <w:tcPr>
            <w:tcW w:w="1367" w:type="dxa"/>
          </w:tcPr>
          <w:p w14:paraId="47640752" w14:textId="34683837" w:rsidR="00CF72FA" w:rsidRPr="006B7937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CF72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72FA">
              <w:rPr>
                <w:rFonts w:ascii="Angsana New" w:hAnsi="Angsana New" w:cs="Angsana New"/>
                <w:sz w:val="26"/>
                <w:szCs w:val="26"/>
                <w:cs/>
              </w:rPr>
              <w:t>926</w:t>
            </w:r>
            <w:r w:rsidRPr="00CF72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72FA">
              <w:rPr>
                <w:rFonts w:ascii="Angsana New" w:hAnsi="Angsana New" w:cs="Angsana New"/>
                <w:sz w:val="26"/>
                <w:szCs w:val="26"/>
                <w:cs/>
              </w:rPr>
              <w:t>066.00</w:t>
            </w:r>
          </w:p>
        </w:tc>
      </w:tr>
      <w:tr w:rsidR="00CF72FA" w:rsidRPr="00B37E12" w14:paraId="72822493" w14:textId="77777777" w:rsidTr="00E83EF3">
        <w:trPr>
          <w:trHeight w:val="95"/>
        </w:trPr>
        <w:tc>
          <w:tcPr>
            <w:tcW w:w="2995" w:type="dxa"/>
            <w:vAlign w:val="center"/>
          </w:tcPr>
          <w:p w14:paraId="4E134953" w14:textId="77777777" w:rsidR="00CF72FA" w:rsidRPr="00B37E12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37E1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ผลประโยชน์หลังจากออกจากงาน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54F0CD44" w14:textId="13C958A9" w:rsidR="00CF72FA" w:rsidRPr="006B7937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lang w:val="en-US"/>
              </w:rPr>
              <w:t>1,333,682.56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4FF9AEC" w14:textId="7546934A" w:rsidR="00CF72FA" w:rsidRPr="00B37E12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lang w:val="en-US"/>
              </w:rPr>
              <w:t>1,496,386.96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4CE714D1" w14:textId="4B2B81BB" w:rsidR="00CF72FA" w:rsidRPr="006B7937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lang w:val="en-US"/>
              </w:rPr>
              <w:t>1,333,682.56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581681E5" w14:textId="3B9D5CBB" w:rsidR="00CF72FA" w:rsidRPr="006B7937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lang w:val="en-US"/>
              </w:rPr>
              <w:t>1,496,386.96</w:t>
            </w:r>
          </w:p>
        </w:tc>
      </w:tr>
      <w:tr w:rsidR="00CF72FA" w:rsidRPr="00B37E12" w14:paraId="45299B9E" w14:textId="77777777" w:rsidTr="00E83EF3">
        <w:trPr>
          <w:trHeight w:val="95"/>
        </w:trPr>
        <w:tc>
          <w:tcPr>
            <w:tcW w:w="2995" w:type="dxa"/>
            <w:vAlign w:val="center"/>
          </w:tcPr>
          <w:p w14:paraId="05C21B4F" w14:textId="77777777" w:rsidR="00CF72FA" w:rsidRPr="00B37E12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B37E1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029E5B94" w14:textId="6358B615" w:rsidR="00CF72FA" w:rsidRPr="006B7937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lang w:val="en-US"/>
              </w:rPr>
              <w:t>20,875,082.56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102BE0E2" w14:textId="1CE0C753" w:rsidR="00CF72FA" w:rsidRPr="00B37E12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lang w:val="en-US"/>
              </w:rPr>
              <w:t>23,422,452.96</w:t>
            </w: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7E5F06B5" w14:textId="72D55FE9" w:rsidR="00CF72FA" w:rsidRPr="006B7937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lang w:val="en-US"/>
              </w:rPr>
              <w:t>20,875,082.56</w:t>
            </w: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1E913EF9" w14:textId="5F3D6D0B" w:rsidR="00CF72FA" w:rsidRPr="006B7937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lang w:val="en-US"/>
              </w:rPr>
              <w:t>23,422,452.96</w:t>
            </w:r>
          </w:p>
        </w:tc>
      </w:tr>
    </w:tbl>
    <w:p w14:paraId="3F5294B0" w14:textId="77777777" w:rsidR="00CF72FA" w:rsidRDefault="00CF72FA" w:rsidP="00CA1173">
      <w:pPr>
        <w:pStyle w:val="BodyText2"/>
        <w:ind w:left="993" w:right="-23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3A11A9D" w14:textId="77777777" w:rsidR="002E00FF" w:rsidRPr="005D17DF" w:rsidRDefault="00CA1173" w:rsidP="00CA1173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นโยบายการกำหนดราคาระหว่างกัน</w:t>
      </w:r>
    </w:p>
    <w:p w14:paraId="6686CDED" w14:textId="77777777" w:rsidR="00CA1173" w:rsidRPr="005D17DF" w:rsidRDefault="00CA1173" w:rsidP="00CA1173">
      <w:pPr>
        <w:pStyle w:val="BodyText2"/>
        <w:ind w:right="-23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788" w:type="dxa"/>
        <w:tblInd w:w="1101" w:type="dxa"/>
        <w:tblLayout w:type="fixed"/>
        <w:tblLook w:val="01E0" w:firstRow="1" w:lastRow="1" w:firstColumn="1" w:lastColumn="1" w:noHBand="0" w:noVBand="0"/>
      </w:tblPr>
      <w:tblGrid>
        <w:gridCol w:w="3402"/>
        <w:gridCol w:w="5386"/>
      </w:tblGrid>
      <w:tr w:rsidR="00CA1173" w:rsidRPr="005D17DF" w14:paraId="2081AC98" w14:textId="77777777" w:rsidTr="00CA1173">
        <w:tc>
          <w:tcPr>
            <w:tcW w:w="3402" w:type="dxa"/>
          </w:tcPr>
          <w:p w14:paraId="5C96F595" w14:textId="77777777" w:rsidR="00CA1173" w:rsidRPr="005D17DF" w:rsidRDefault="00CA1173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รายการธุรกิจ</w:t>
            </w:r>
          </w:p>
        </w:tc>
        <w:tc>
          <w:tcPr>
            <w:tcW w:w="5386" w:type="dxa"/>
          </w:tcPr>
          <w:p w14:paraId="265831F8" w14:textId="77777777" w:rsidR="00CA1173" w:rsidRPr="005D17DF" w:rsidRDefault="00CA1173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</w:tr>
      <w:tr w:rsidR="00CA1173" w:rsidRPr="005D17DF" w14:paraId="0D5A15EE" w14:textId="77777777" w:rsidTr="00CA1173">
        <w:tc>
          <w:tcPr>
            <w:tcW w:w="3402" w:type="dxa"/>
          </w:tcPr>
          <w:p w14:paraId="29C71139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รายได้จากสัญญาก่อสร้าง</w:t>
            </w:r>
          </w:p>
        </w:tc>
        <w:tc>
          <w:tcPr>
            <w:tcW w:w="5386" w:type="dxa"/>
          </w:tcPr>
          <w:p w14:paraId="54EC6E8E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ราคาต้นทุนบวกกำไรส่วนเพิ่ม</w:t>
            </w:r>
          </w:p>
        </w:tc>
      </w:tr>
      <w:tr w:rsidR="00CA1173" w:rsidRPr="005D17DF" w14:paraId="241D94AD" w14:textId="77777777" w:rsidTr="00CA1173">
        <w:tc>
          <w:tcPr>
            <w:tcW w:w="3402" w:type="dxa"/>
          </w:tcPr>
          <w:p w14:paraId="540804DB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386" w:type="dxa"/>
          </w:tcPr>
          <w:p w14:paraId="52AF24A4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ราคาที่ตกลงร่วมกันและราคาเทียบเคียงกับบุคคลภายนอก</w:t>
            </w:r>
          </w:p>
        </w:tc>
      </w:tr>
      <w:tr w:rsidR="00F923FF" w:rsidRPr="005D17DF" w14:paraId="16A9DECE" w14:textId="77777777" w:rsidTr="00CA1173">
        <w:tc>
          <w:tcPr>
            <w:tcW w:w="3402" w:type="dxa"/>
          </w:tcPr>
          <w:p w14:paraId="1DDD764F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386" w:type="dxa"/>
          </w:tcPr>
          <w:p w14:paraId="541076C9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อัตราร้อยละ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.00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ต่อปี</w:t>
            </w:r>
          </w:p>
        </w:tc>
      </w:tr>
      <w:tr w:rsidR="00F923FF" w:rsidRPr="005D17DF" w14:paraId="3C478364" w14:textId="77777777" w:rsidTr="00CA1173">
        <w:tc>
          <w:tcPr>
            <w:tcW w:w="3402" w:type="dxa"/>
          </w:tcPr>
          <w:p w14:paraId="0DD539E3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5386" w:type="dxa"/>
          </w:tcPr>
          <w:p w14:paraId="481A8405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ราคาต้นทุนบวกกำไรส่วนเพิ่ม</w:t>
            </w:r>
          </w:p>
        </w:tc>
      </w:tr>
      <w:tr w:rsidR="00F923FF" w:rsidRPr="005D17DF" w14:paraId="47DF541A" w14:textId="77777777" w:rsidTr="00CA1173">
        <w:tc>
          <w:tcPr>
            <w:tcW w:w="3402" w:type="dxa"/>
          </w:tcPr>
          <w:p w14:paraId="1E88696C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5386" w:type="dxa"/>
          </w:tcPr>
          <w:p w14:paraId="724122C2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F923FF" w:rsidRPr="005D17DF" w14:paraId="3A5BF262" w14:textId="77777777" w:rsidTr="00CA1173">
        <w:tc>
          <w:tcPr>
            <w:tcW w:w="3402" w:type="dxa"/>
          </w:tcPr>
          <w:p w14:paraId="5DAA4B60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5386" w:type="dxa"/>
          </w:tcPr>
          <w:p w14:paraId="691A8B39" w14:textId="3BED2535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อัตราร้อยละ 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3.00 – </w:t>
            </w:r>
            <w:r w:rsidR="00045558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ต่อปี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</w:tr>
    </w:tbl>
    <w:p w14:paraId="746E69EC" w14:textId="77777777" w:rsidR="00CB43CC" w:rsidRDefault="00CB43CC" w:rsidP="00CA1173">
      <w:pPr>
        <w:pStyle w:val="BodyText2"/>
        <w:ind w:right="-23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AE27826" w14:textId="77777777" w:rsidR="00CA1173" w:rsidRPr="005D17DF" w:rsidRDefault="00CA1173" w:rsidP="00CA1173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ลักษณะความสัมพันธ์</w:t>
      </w:r>
    </w:p>
    <w:p w14:paraId="6D28158E" w14:textId="77777777" w:rsidR="00CA1173" w:rsidRPr="005D17DF" w:rsidRDefault="00CA1173" w:rsidP="00CA1173">
      <w:pPr>
        <w:pStyle w:val="BodyText2"/>
        <w:ind w:right="-23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505" w:type="dxa"/>
        <w:tblInd w:w="1101" w:type="dxa"/>
        <w:tblLook w:val="0000" w:firstRow="0" w:lastRow="0" w:firstColumn="0" w:lastColumn="0" w:noHBand="0" w:noVBand="0"/>
      </w:tblPr>
      <w:tblGrid>
        <w:gridCol w:w="3402"/>
        <w:gridCol w:w="5103"/>
      </w:tblGrid>
      <w:tr w:rsidR="00CA1173" w:rsidRPr="005D17DF" w14:paraId="04C8AF73" w14:textId="77777777" w:rsidTr="00794E8A">
        <w:trPr>
          <w:tblHeader/>
        </w:trPr>
        <w:tc>
          <w:tcPr>
            <w:tcW w:w="3402" w:type="dxa"/>
          </w:tcPr>
          <w:p w14:paraId="35CFDAED" w14:textId="77777777" w:rsidR="00CA1173" w:rsidRPr="00F923FF" w:rsidRDefault="00CA1173" w:rsidP="000D349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923F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ชื่อกิจการ/บุคคล</w:t>
            </w:r>
          </w:p>
        </w:tc>
        <w:tc>
          <w:tcPr>
            <w:tcW w:w="5103" w:type="dxa"/>
          </w:tcPr>
          <w:p w14:paraId="020E9722" w14:textId="77777777" w:rsidR="00CA1173" w:rsidRPr="00F923FF" w:rsidRDefault="00CA1173" w:rsidP="000D349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923F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CA1173" w:rsidRPr="005D17DF" w14:paraId="1FE44162" w14:textId="77777777" w:rsidTr="00C767B8">
        <w:tc>
          <w:tcPr>
            <w:tcW w:w="3402" w:type="dxa"/>
          </w:tcPr>
          <w:p w14:paraId="21FF75D2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5103" w:type="dxa"/>
          </w:tcPr>
          <w:p w14:paraId="6057B5BF" w14:textId="77777777" w:rsidR="00CA1173" w:rsidRPr="005D17DF" w:rsidRDefault="00CA117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บุคคลที่มีอำนาจและความรับผิดชอบการวางแผน สั่งการและควบคุมกิจกรรมต่าง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ๆ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435BF3" w:rsidRPr="005D17DF" w14:paraId="2B08CF0B" w14:textId="77777777" w:rsidTr="00C767B8">
        <w:tc>
          <w:tcPr>
            <w:tcW w:w="3402" w:type="dxa"/>
          </w:tcPr>
          <w:p w14:paraId="12AD186F" w14:textId="77777777" w:rsidR="00435BF3" w:rsidRPr="005D17DF" w:rsidRDefault="00435BF3" w:rsidP="00435BF3">
            <w:pPr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บริษัท พีแอลอี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5103" w:type="dxa"/>
          </w:tcPr>
          <w:p w14:paraId="158F06E9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บริษัทย่อยทางตรง</w:t>
            </w:r>
          </w:p>
        </w:tc>
      </w:tr>
      <w:tr w:rsidR="00435BF3" w:rsidRPr="005D17DF" w14:paraId="3EFEA81D" w14:textId="77777777" w:rsidTr="00C767B8">
        <w:tc>
          <w:tcPr>
            <w:tcW w:w="3402" w:type="dxa"/>
          </w:tcPr>
          <w:p w14:paraId="0BFBADE5" w14:textId="77777777" w:rsidR="00435BF3" w:rsidRPr="005D17DF" w:rsidRDefault="00435BF3" w:rsidP="00435BF3">
            <w:pPr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บริษัท เอส เอ ฟิวเจอร์</w:t>
            </w:r>
            <w:r w:rsidRPr="00FA1F0A">
              <w:rPr>
                <w:rFonts w:ascii="Angsana New" w:eastAsia="Cordia New" w:hAnsi="Angsana New" w:cs="Angsana New" w:hint="cs"/>
                <w:sz w:val="26"/>
                <w:szCs w:val="26"/>
              </w:rPr>
              <w:t xml:space="preserve"> </w:t>
            </w: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5103" w:type="dxa"/>
          </w:tcPr>
          <w:p w14:paraId="514AD5F3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บริษัทย่อยทางตรง</w:t>
            </w:r>
          </w:p>
        </w:tc>
      </w:tr>
      <w:tr w:rsidR="00435BF3" w:rsidRPr="005D17DF" w14:paraId="05CC6D4D" w14:textId="77777777" w:rsidTr="00C767B8">
        <w:tc>
          <w:tcPr>
            <w:tcW w:w="3402" w:type="dxa"/>
          </w:tcPr>
          <w:p w14:paraId="4A843C66" w14:textId="77777777" w:rsidR="00435BF3" w:rsidRPr="005D17DF" w:rsidRDefault="00435BF3" w:rsidP="00435BF3">
            <w:pPr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กิจการร่วมค้า พีเออาร์</w:t>
            </w:r>
          </w:p>
        </w:tc>
        <w:tc>
          <w:tcPr>
            <w:tcW w:w="5103" w:type="dxa"/>
          </w:tcPr>
          <w:p w14:paraId="4E0DE30E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บริษัทย่อยทางตรง</w:t>
            </w:r>
          </w:p>
        </w:tc>
      </w:tr>
      <w:tr w:rsidR="00435BF3" w:rsidRPr="005D17DF" w14:paraId="24AD8E5B" w14:textId="77777777" w:rsidTr="00C767B8">
        <w:tc>
          <w:tcPr>
            <w:tcW w:w="3402" w:type="dxa"/>
          </w:tcPr>
          <w:p w14:paraId="0E89D4F4" w14:textId="77777777" w:rsidR="00435BF3" w:rsidRPr="005D17DF" w:rsidRDefault="00435BF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กิจการร่วมค้าอินเตอร์-ออส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ซี่</w:t>
            </w:r>
          </w:p>
        </w:tc>
        <w:tc>
          <w:tcPr>
            <w:tcW w:w="5103" w:type="dxa"/>
          </w:tcPr>
          <w:p w14:paraId="58BB4E09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23FF" w:rsidRPr="005D17DF" w14:paraId="59A0B757" w14:textId="77777777" w:rsidTr="00C767B8">
        <w:tc>
          <w:tcPr>
            <w:tcW w:w="3402" w:type="dxa"/>
          </w:tcPr>
          <w:p w14:paraId="313AFFCB" w14:textId="77777777" w:rsidR="00F923FF" w:rsidRPr="00FA1F0A" w:rsidRDefault="00316931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</w:t>
            </w:r>
            <w:r w:rsidR="00F923FF" w:rsidRPr="00F923FF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การร่วมค้าพีซีเอส</w:t>
            </w:r>
          </w:p>
        </w:tc>
        <w:tc>
          <w:tcPr>
            <w:tcW w:w="5103" w:type="dxa"/>
          </w:tcPr>
          <w:p w14:paraId="3F73D434" w14:textId="77777777" w:rsidR="00F923FF" w:rsidRDefault="00F923FF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</w:p>
        </w:tc>
      </w:tr>
      <w:tr w:rsidR="0072060C" w:rsidRPr="005D17DF" w14:paraId="65F78F2F" w14:textId="77777777" w:rsidTr="00013534">
        <w:tc>
          <w:tcPr>
            <w:tcW w:w="3402" w:type="dxa"/>
            <w:vAlign w:val="center"/>
          </w:tcPr>
          <w:p w14:paraId="4B95603A" w14:textId="33728713" w:rsidR="0072060C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29DB">
              <w:rPr>
                <w:rFonts w:ascii="Angsana New" w:eastAsia="SimSun" w:hAnsi="Angsana New" w:cs="Angsana New"/>
                <w:kern w:val="28"/>
                <w:cs/>
              </w:rPr>
              <w:t>บริษัท โปร อินเทลลิเจ้นซ์</w:t>
            </w:r>
            <w:r>
              <w:rPr>
                <w:rFonts w:ascii="Angsana New" w:eastAsia="SimSun" w:hAnsi="Angsana New" w:cs="Angsana New"/>
                <w:kern w:val="28"/>
                <w:lang w:val="en-US"/>
              </w:rPr>
              <w:t xml:space="preserve"> </w:t>
            </w:r>
            <w:r w:rsidRPr="005529DB">
              <w:rPr>
                <w:rFonts w:ascii="Angsana New" w:eastAsia="SimSun" w:hAnsi="Angsana New" w:cs="Angsana New"/>
                <w:kern w:val="28"/>
                <w:cs/>
              </w:rPr>
              <w:t>แอนด์ โซลูชั่นส์ จำกัด</w:t>
            </w:r>
          </w:p>
        </w:tc>
        <w:tc>
          <w:tcPr>
            <w:tcW w:w="5103" w:type="dxa"/>
          </w:tcPr>
          <w:p w14:paraId="3C9973AD" w14:textId="7EB4AAC1" w:rsidR="0072060C" w:rsidRPr="0072060C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บริษัทร่วม</w:t>
            </w:r>
          </w:p>
        </w:tc>
      </w:tr>
      <w:tr w:rsidR="0072060C" w:rsidRPr="005D17DF" w14:paraId="7364B6CA" w14:textId="77777777" w:rsidTr="00C767B8">
        <w:tc>
          <w:tcPr>
            <w:tcW w:w="3402" w:type="dxa"/>
          </w:tcPr>
          <w:p w14:paraId="05A66664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เฟรมเทคนิค จำกัด</w:t>
            </w:r>
          </w:p>
        </w:tc>
        <w:tc>
          <w:tcPr>
            <w:tcW w:w="5103" w:type="dxa"/>
          </w:tcPr>
          <w:p w14:paraId="5BB2BF60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72060C" w:rsidRPr="005D17DF" w14:paraId="63969071" w14:textId="77777777" w:rsidTr="00C767B8">
        <w:tc>
          <w:tcPr>
            <w:tcW w:w="3402" w:type="dxa"/>
          </w:tcPr>
          <w:p w14:paraId="79C55951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ยูไนเต็ด เพาเวอร์ เอ็นจิเนียริ่ง จำกัด</w:t>
            </w:r>
          </w:p>
        </w:tc>
        <w:tc>
          <w:tcPr>
            <w:tcW w:w="5103" w:type="dxa"/>
          </w:tcPr>
          <w:p w14:paraId="23007509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72060C" w:rsidRPr="005D17DF" w14:paraId="26037FA2" w14:textId="77777777" w:rsidTr="00C767B8">
        <w:tc>
          <w:tcPr>
            <w:tcW w:w="3402" w:type="dxa"/>
          </w:tcPr>
          <w:p w14:paraId="22302568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อีเอสไอ เทรดดิ้ง จำกัด</w:t>
            </w:r>
          </w:p>
        </w:tc>
        <w:tc>
          <w:tcPr>
            <w:tcW w:w="5103" w:type="dxa"/>
          </w:tcPr>
          <w:p w14:paraId="2C17BEE7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72060C" w:rsidRPr="005D17DF" w14:paraId="5FD8159B" w14:textId="77777777" w:rsidTr="00C767B8">
        <w:tc>
          <w:tcPr>
            <w:tcW w:w="3402" w:type="dxa"/>
          </w:tcPr>
          <w:p w14:paraId="6F4429EA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อี.เอส.อินเตอร์เนชั่นแนล (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1991)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103" w:type="dxa"/>
          </w:tcPr>
          <w:p w14:paraId="2508DB76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72060C" w:rsidRPr="005D17DF" w14:paraId="31C15489" w14:textId="77777777" w:rsidTr="00C767B8">
        <w:tc>
          <w:tcPr>
            <w:tcW w:w="3402" w:type="dxa"/>
          </w:tcPr>
          <w:p w14:paraId="7FC1D00B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เฟลมเทคนิค อี แอนด์ ซี จำกัด</w:t>
            </w:r>
          </w:p>
        </w:tc>
        <w:tc>
          <w:tcPr>
            <w:tcW w:w="5103" w:type="dxa"/>
          </w:tcPr>
          <w:p w14:paraId="4957360C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72060C" w:rsidRPr="005D17DF" w14:paraId="3540B4CD" w14:textId="77777777" w:rsidTr="00C767B8">
        <w:tc>
          <w:tcPr>
            <w:tcW w:w="3402" w:type="dxa"/>
          </w:tcPr>
          <w:p w14:paraId="60D4CE01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รวมนครก่อสร้าง (ประเทศไทย) จำกัด</w:t>
            </w:r>
          </w:p>
        </w:tc>
        <w:tc>
          <w:tcPr>
            <w:tcW w:w="5103" w:type="dxa"/>
          </w:tcPr>
          <w:p w14:paraId="5EEFEC14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ผู้ร่วมค้าในการร่วมค้า</w:t>
            </w:r>
          </w:p>
        </w:tc>
      </w:tr>
      <w:tr w:rsidR="0072060C" w:rsidRPr="005D17DF" w14:paraId="7146C2E5" w14:textId="77777777" w:rsidTr="00C767B8">
        <w:tc>
          <w:tcPr>
            <w:tcW w:w="3402" w:type="dxa"/>
            <w:vAlign w:val="center"/>
          </w:tcPr>
          <w:p w14:paraId="0E64E7C7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ไชน่า สเตท คอนสตรัคชั่น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501C85D3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ผู้ร่วมค้าในการร่วมค้า</w:t>
            </w:r>
          </w:p>
        </w:tc>
      </w:tr>
      <w:tr w:rsidR="0072060C" w:rsidRPr="005D17DF" w14:paraId="329DC8F6" w14:textId="77777777" w:rsidTr="00C767B8">
        <w:tc>
          <w:tcPr>
            <w:tcW w:w="3402" w:type="dxa"/>
            <w:vAlign w:val="center"/>
          </w:tcPr>
          <w:p w14:paraId="42AFC3D3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 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เอนยิเนียริ่ง (ประเทศไทย) จำกัด</w:t>
            </w:r>
          </w:p>
        </w:tc>
        <w:tc>
          <w:tcPr>
            <w:tcW w:w="5103" w:type="dxa"/>
            <w:vAlign w:val="center"/>
          </w:tcPr>
          <w:p w14:paraId="6BF86093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2495" w:rsidRPr="005D17DF" w14:paraId="57CBED56" w14:textId="77777777" w:rsidTr="00C767B8">
        <w:tc>
          <w:tcPr>
            <w:tcW w:w="3402" w:type="dxa"/>
            <w:vAlign w:val="center"/>
          </w:tcPr>
          <w:p w14:paraId="2E6283E4" w14:textId="20865DAF" w:rsidR="00F92495" w:rsidRPr="005D17DF" w:rsidRDefault="00F92495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92495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5103" w:type="dxa"/>
            <w:vAlign w:val="center"/>
          </w:tcPr>
          <w:p w14:paraId="146A9467" w14:textId="632FCE3F" w:rsidR="00F92495" w:rsidRPr="005D17DF" w:rsidRDefault="00F92495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กรรมการและผู้ถือหุ้นของบริษัท</w:t>
            </w:r>
          </w:p>
        </w:tc>
      </w:tr>
    </w:tbl>
    <w:p w14:paraId="6A334C06" w14:textId="77777777" w:rsidR="00E70C67" w:rsidRDefault="00E70C67" w:rsidP="00E70C67">
      <w:pPr>
        <w:pStyle w:val="BodyText2"/>
        <w:ind w:left="993" w:right="-23" w:firstLine="0"/>
        <w:jc w:val="thaiDistribute"/>
        <w:rPr>
          <w:rFonts w:ascii="Angsana New" w:eastAsia="Angsana New" w:hAnsi="Angsana New" w:cs="Angsana New"/>
          <w:sz w:val="16"/>
          <w:szCs w:val="16"/>
          <w:u w:val="single"/>
        </w:rPr>
      </w:pPr>
    </w:p>
    <w:p w14:paraId="46D7488C" w14:textId="77777777" w:rsidR="00CF72FA" w:rsidRDefault="00CF72FA" w:rsidP="00E70C67">
      <w:pPr>
        <w:pStyle w:val="BodyText2"/>
        <w:ind w:left="993" w:right="-23" w:firstLine="0"/>
        <w:jc w:val="thaiDistribute"/>
        <w:rPr>
          <w:rFonts w:ascii="Angsana New" w:eastAsia="Angsana New" w:hAnsi="Angsana New" w:cs="Angsana New"/>
          <w:sz w:val="16"/>
          <w:szCs w:val="16"/>
          <w:u w:val="single"/>
        </w:rPr>
      </w:pPr>
    </w:p>
    <w:p w14:paraId="44E51C02" w14:textId="77777777" w:rsidR="00CF72FA" w:rsidRDefault="00CF72FA" w:rsidP="00E70C67">
      <w:pPr>
        <w:pStyle w:val="BodyText2"/>
        <w:ind w:left="993" w:right="-23" w:firstLine="0"/>
        <w:jc w:val="thaiDistribute"/>
        <w:rPr>
          <w:rFonts w:ascii="Angsana New" w:eastAsia="Angsana New" w:hAnsi="Angsana New" w:cs="Angsana New"/>
          <w:sz w:val="16"/>
          <w:szCs w:val="16"/>
          <w:u w:val="single"/>
        </w:rPr>
      </w:pPr>
    </w:p>
    <w:p w14:paraId="02F7238B" w14:textId="77777777" w:rsidR="00CF72FA" w:rsidRPr="00E70C67" w:rsidRDefault="00CF72FA" w:rsidP="00E70C67">
      <w:pPr>
        <w:pStyle w:val="BodyText2"/>
        <w:ind w:left="993" w:right="-23" w:firstLine="0"/>
        <w:jc w:val="thaiDistribute"/>
        <w:rPr>
          <w:rFonts w:ascii="Angsana New" w:eastAsia="Angsana New" w:hAnsi="Angsana New" w:cs="Angsana New"/>
          <w:sz w:val="16"/>
          <w:szCs w:val="16"/>
          <w:u w:val="single"/>
        </w:rPr>
      </w:pPr>
    </w:p>
    <w:p w14:paraId="4CF86708" w14:textId="3C084464" w:rsidR="000D3493" w:rsidRPr="000D3493" w:rsidRDefault="000D3493" w:rsidP="000D3493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eastAsia="Angsana New" w:hAnsi="Angsana New" w:cs="Angsana New"/>
          <w:sz w:val="30"/>
          <w:szCs w:val="30"/>
          <w:u w:val="single"/>
        </w:rPr>
      </w:pPr>
      <w:r w:rsidRPr="000D3493"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ภาระผูกพันอื่นกับกิจการที่เกี่ยวข้องกัน</w:t>
      </w:r>
    </w:p>
    <w:p w14:paraId="70958A7A" w14:textId="77777777" w:rsidR="000D3493" w:rsidRPr="000D3493" w:rsidRDefault="000D3493" w:rsidP="000D3493">
      <w:pPr>
        <w:ind w:left="540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33EE4BBA" w14:textId="4318BD92" w:rsidR="00F923FF" w:rsidRPr="0072060C" w:rsidRDefault="00F923FF" w:rsidP="00F923FF">
      <w:pPr>
        <w:pStyle w:val="BodyText2"/>
        <w:numPr>
          <w:ilvl w:val="2"/>
          <w:numId w:val="34"/>
        </w:numPr>
        <w:ind w:left="1800" w:right="-23"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  <w:bookmarkStart w:id="4" w:name="_Hlk198046748"/>
      <w:r w:rsidRPr="0072060C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ณ วันที่ </w:t>
      </w:r>
      <w:r w:rsidR="00994704" w:rsidRPr="0099470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30</w:t>
      </w:r>
      <w:r w:rsidR="00994704" w:rsidRPr="0099470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994704" w:rsidRPr="0099470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มิถุนายน</w:t>
      </w:r>
      <w:r w:rsidR="0099470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93558F" w:rsidRPr="0072060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2568</w:t>
      </w:r>
      <w:r w:rsidRPr="0072060C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bookmarkEnd w:id="4"/>
      <w:r w:rsidRPr="0072060C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บริษัทได้ให้การค้ำประกันวงเงินสินเชื่อของบริษัทย่อย เพื่อสนับสนุน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การดำเนินธุรกิจพัฒนาอสังหาริมทรัพย์จำนวนเงิน 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187.00 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72060C">
        <w:rPr>
          <w:rFonts w:ascii="Angsana New" w:eastAsia="SimSun" w:hAnsi="Angsana New" w:cs="Angsana New"/>
          <w:spacing w:val="-4"/>
          <w:sz w:val="30"/>
          <w:szCs w:val="30"/>
          <w:lang w:val="en-US"/>
        </w:rPr>
        <w:t>(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31 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</w:rPr>
        <w:t>256</w:t>
      </w:r>
      <w:r w:rsidR="0093558F" w:rsidRPr="0072060C">
        <w:rPr>
          <w:rFonts w:ascii="Angsana New" w:eastAsia="SimSun" w:hAnsi="Angsana New" w:cs="Angsana New"/>
          <w:spacing w:val="-4"/>
          <w:sz w:val="30"/>
          <w:szCs w:val="30"/>
        </w:rPr>
        <w:t>7</w:t>
      </w:r>
      <w:r w:rsidRPr="0072060C">
        <w:rPr>
          <w:rFonts w:ascii="Angsana New" w:eastAsia="SimSun" w:hAnsi="Angsana New" w:cs="Angsana New"/>
          <w:spacing w:val="-4"/>
          <w:sz w:val="30"/>
          <w:szCs w:val="30"/>
        </w:rPr>
        <w:t xml:space="preserve"> : 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จำนวนเงิน</w:t>
      </w:r>
      <w:r w:rsidRPr="0072060C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 w:rsidRPr="0072060C">
        <w:rPr>
          <w:rFonts w:ascii="Angsana New" w:eastAsia="SimSun" w:hAnsi="Angsana New" w:cs="Angsana New"/>
          <w:spacing w:val="-2"/>
          <w:sz w:val="30"/>
          <w:szCs w:val="30"/>
        </w:rPr>
        <w:t>187.00</w:t>
      </w:r>
      <w:r w:rsidRPr="0072060C">
        <w:rPr>
          <w:rFonts w:ascii="Angsana New" w:eastAsia="SimSun" w:hAnsi="Angsana New" w:cs="Angsana New" w:hint="cs"/>
          <w:spacing w:val="-2"/>
          <w:sz w:val="30"/>
          <w:szCs w:val="30"/>
        </w:rPr>
        <w:t xml:space="preserve"> </w:t>
      </w:r>
      <w:r w:rsidRPr="0072060C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ล้านบาท</w:t>
      </w:r>
      <w:r w:rsidRPr="0072060C">
        <w:rPr>
          <w:rFonts w:ascii="Angsana New" w:eastAsia="SimSun" w:hAnsi="Angsana New" w:cs="Angsana New"/>
          <w:spacing w:val="-2"/>
          <w:sz w:val="30"/>
          <w:szCs w:val="30"/>
        </w:rPr>
        <w:t>)</w:t>
      </w:r>
      <w:r w:rsidRPr="0072060C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โดยมีโครงการพัฒนาอสังหาริมทรัพย์ตามหมาย</w:t>
      </w:r>
      <w:r w:rsidRPr="008D6965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เหตุข้อ </w:t>
      </w:r>
      <w:r w:rsidRPr="008D6965">
        <w:rPr>
          <w:rFonts w:ascii="Angsana New" w:eastAsia="SimSun" w:hAnsi="Angsana New" w:cs="Angsana New" w:hint="cs"/>
          <w:spacing w:val="-2"/>
          <w:sz w:val="30"/>
          <w:szCs w:val="30"/>
        </w:rPr>
        <w:t>9</w:t>
      </w:r>
      <w:r w:rsidRPr="008D6965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8D696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ค้ำประกัน</w:t>
      </w:r>
      <w:r w:rsidRPr="0072060C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ร่วมกับหนังสือค้ำประกันของบริษัท</w:t>
      </w:r>
    </w:p>
    <w:p w14:paraId="57DBFD81" w14:textId="77777777" w:rsidR="00F923FF" w:rsidRPr="00C71807" w:rsidRDefault="00F923FF" w:rsidP="00F923FF">
      <w:pPr>
        <w:pStyle w:val="BodyText2"/>
        <w:ind w:left="1800" w:right="-23" w:firstLine="0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2D991D06" w14:textId="0ABFF9B9" w:rsidR="000D3493" w:rsidRPr="0072060C" w:rsidRDefault="0093558F" w:rsidP="00F923FF">
      <w:pPr>
        <w:pStyle w:val="BodyText2"/>
        <w:numPr>
          <w:ilvl w:val="2"/>
          <w:numId w:val="34"/>
        </w:numPr>
        <w:ind w:left="1800" w:right="-2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72060C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 xml:space="preserve">ณ วันที่ </w:t>
      </w:r>
      <w:r w:rsidR="00994704" w:rsidRPr="00994704">
        <w:rPr>
          <w:rFonts w:ascii="Angsana New" w:hAnsi="Angsana New" w:cs="Angsana New"/>
          <w:color w:val="000000"/>
          <w:spacing w:val="8"/>
          <w:sz w:val="30"/>
          <w:szCs w:val="30"/>
          <w:lang w:val="en-US"/>
        </w:rPr>
        <w:t>30</w:t>
      </w:r>
      <w:r w:rsidR="00994704" w:rsidRPr="00994704">
        <w:rPr>
          <w:rFonts w:ascii="Angsana New" w:hAnsi="Angsana New" w:cs="Angsana New"/>
          <w:color w:val="000000"/>
          <w:spacing w:val="8"/>
          <w:sz w:val="30"/>
          <w:szCs w:val="30"/>
        </w:rPr>
        <w:t xml:space="preserve"> </w:t>
      </w:r>
      <w:r w:rsidR="00994704" w:rsidRPr="00994704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>มิถุนายน</w:t>
      </w:r>
      <w:r w:rsidR="00994704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 xml:space="preserve"> </w:t>
      </w:r>
      <w:r w:rsidRPr="0072060C">
        <w:rPr>
          <w:rFonts w:ascii="Angsana New" w:hAnsi="Angsana New" w:cs="Angsana New"/>
          <w:color w:val="000000"/>
          <w:spacing w:val="8"/>
          <w:sz w:val="30"/>
          <w:szCs w:val="30"/>
          <w:lang w:val="en-US"/>
        </w:rPr>
        <w:t>2568</w:t>
      </w:r>
      <w:r w:rsidRPr="0072060C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 xml:space="preserve"> </w:t>
      </w:r>
      <w:r w:rsidR="000D3493" w:rsidRPr="0072060C">
        <w:rPr>
          <w:rFonts w:ascii="Angsana New" w:eastAsia="SimSun" w:hAnsi="Angsana New" w:cs="Angsana New" w:hint="cs"/>
          <w:spacing w:val="8"/>
          <w:sz w:val="30"/>
          <w:szCs w:val="30"/>
          <w:cs/>
        </w:rPr>
        <w:t>บริษัทมีภาระผูกพันกับธนาคารแห่งหนึ่งในการให้ออกหนังสือ</w:t>
      </w:r>
      <w:r w:rsidR="000D3493" w:rsidRPr="0072060C">
        <w:rPr>
          <w:rFonts w:ascii="Angsana New" w:eastAsia="SimSun" w:hAnsi="Angsana New" w:cs="Angsana New" w:hint="cs"/>
          <w:sz w:val="30"/>
          <w:szCs w:val="30"/>
          <w:cs/>
        </w:rPr>
        <w:t>ค้ำประกันจำนวนเงิน</w:t>
      </w:r>
      <w:r w:rsidR="0072060C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0D3493" w:rsidRPr="0072060C">
        <w:rPr>
          <w:rFonts w:ascii="Angsana New" w:eastAsia="SimSun" w:hAnsi="Angsana New" w:cs="Angsana New" w:hint="cs"/>
          <w:sz w:val="30"/>
          <w:szCs w:val="30"/>
        </w:rPr>
        <w:t xml:space="preserve">153.36 </w:t>
      </w:r>
      <w:r w:rsidR="000D3493" w:rsidRPr="0072060C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</w:t>
      </w:r>
      <w:r w:rsidR="00641A0A" w:rsidRPr="0072060C">
        <w:rPr>
          <w:rFonts w:ascii="Angsana New" w:eastAsia="SimSun" w:hAnsi="Angsana New" w:cs="Angsana New"/>
          <w:sz w:val="30"/>
          <w:szCs w:val="30"/>
          <w:lang w:val="en-US"/>
        </w:rPr>
        <w:t>(</w:t>
      </w:r>
      <w:r w:rsidR="00641A0A" w:rsidRPr="0072060C">
        <w:rPr>
          <w:rFonts w:ascii="Angsana New" w:hAnsi="Angsana New" w:cs="Angsana New" w:hint="cs"/>
          <w:color w:val="000000"/>
          <w:sz w:val="30"/>
          <w:szCs w:val="30"/>
        </w:rPr>
        <w:t xml:space="preserve">31 </w:t>
      </w:r>
      <w:r w:rsidR="00641A0A" w:rsidRPr="0072060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641A0A" w:rsidRPr="0072060C">
        <w:rPr>
          <w:rFonts w:ascii="Angsana New" w:hAnsi="Angsana New" w:cs="Angsana New" w:hint="cs"/>
          <w:color w:val="000000"/>
          <w:sz w:val="30"/>
          <w:szCs w:val="30"/>
        </w:rPr>
        <w:t>25</w:t>
      </w:r>
      <w:r w:rsidRPr="0072060C">
        <w:rPr>
          <w:rFonts w:ascii="Angsana New" w:hAnsi="Angsana New" w:cs="Angsana New"/>
          <w:color w:val="000000"/>
          <w:sz w:val="30"/>
          <w:szCs w:val="30"/>
        </w:rPr>
        <w:t>67</w:t>
      </w:r>
      <w:r w:rsidR="00641A0A" w:rsidRPr="0072060C">
        <w:rPr>
          <w:rFonts w:ascii="Angsana New" w:hAnsi="Angsana New" w:cs="Angsana New"/>
          <w:color w:val="000000"/>
          <w:sz w:val="30"/>
          <w:szCs w:val="30"/>
        </w:rPr>
        <w:t xml:space="preserve"> : </w:t>
      </w:r>
      <w:r w:rsidR="00641A0A" w:rsidRPr="0072060C">
        <w:rPr>
          <w:rFonts w:ascii="Angsana New" w:eastAsia="SimSun" w:hAnsi="Angsana New" w:cs="Angsana New" w:hint="cs"/>
          <w:sz w:val="30"/>
          <w:szCs w:val="30"/>
          <w:cs/>
        </w:rPr>
        <w:t xml:space="preserve">จำนวนเงิน </w:t>
      </w:r>
      <w:r w:rsidR="00641A0A" w:rsidRPr="0072060C">
        <w:rPr>
          <w:rFonts w:ascii="Angsana New" w:eastAsia="SimSun" w:hAnsi="Angsana New" w:cs="Angsana New" w:hint="cs"/>
          <w:sz w:val="30"/>
          <w:szCs w:val="30"/>
        </w:rPr>
        <w:t xml:space="preserve">153.36 </w:t>
      </w:r>
      <w:r w:rsidR="00641A0A" w:rsidRPr="0072060C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="00641A0A" w:rsidRPr="0072060C">
        <w:rPr>
          <w:rFonts w:ascii="Angsana New" w:eastAsia="SimSun" w:hAnsi="Angsana New" w:cs="Angsana New"/>
          <w:sz w:val="30"/>
          <w:szCs w:val="30"/>
        </w:rPr>
        <w:t>)</w:t>
      </w:r>
      <w:r w:rsidR="00075FD1" w:rsidRPr="0072060C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0D3493" w:rsidRPr="0072060C">
        <w:rPr>
          <w:rFonts w:ascii="Angsana New" w:eastAsia="SimSun" w:hAnsi="Angsana New" w:cs="Angsana New" w:hint="cs"/>
          <w:sz w:val="30"/>
          <w:szCs w:val="30"/>
          <w:cs/>
        </w:rPr>
        <w:t>โดยนำไปเป็นหลักประกันการอุทธรณ์การประเมินภาษีอากรของกิจการร่วมค้า พีเออาร์</w:t>
      </w:r>
      <w:r w:rsidR="00F923FF" w:rsidRPr="0072060C">
        <w:rPr>
          <w:rFonts w:ascii="Angsana New" w:eastAsia="SimSun" w:hAnsi="Angsana New" w:cs="Angsana New"/>
          <w:sz w:val="30"/>
          <w:szCs w:val="30"/>
        </w:rPr>
        <w:t xml:space="preserve"> </w:t>
      </w:r>
      <w:r w:rsidR="00F923FF" w:rsidRPr="0072060C">
        <w:rPr>
          <w:rFonts w:ascii="Angsana New" w:eastAsia="SimSun" w:hAnsi="Angsana New" w:cs="Angsana New" w:hint="cs"/>
          <w:sz w:val="30"/>
          <w:szCs w:val="30"/>
          <w:cs/>
        </w:rPr>
        <w:t>(บริษัทย่อย)</w:t>
      </w:r>
    </w:p>
    <w:p w14:paraId="65FB3CE1" w14:textId="77777777" w:rsidR="00F923FF" w:rsidRPr="0072060C" w:rsidRDefault="00F923FF" w:rsidP="00F923FF">
      <w:pPr>
        <w:pStyle w:val="BodyText2"/>
        <w:ind w:left="0" w:right="-23" w:firstLine="0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725B6B70" w14:textId="6BE3A2F1" w:rsidR="00F923FF" w:rsidRPr="0072060C" w:rsidRDefault="0093558F" w:rsidP="00F923FF">
      <w:pPr>
        <w:pStyle w:val="BodyText2"/>
        <w:numPr>
          <w:ilvl w:val="2"/>
          <w:numId w:val="34"/>
        </w:numPr>
        <w:ind w:left="1800" w:right="-2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72060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 w:rsidR="00994704" w:rsidRPr="00994704">
        <w:rPr>
          <w:rFonts w:ascii="Angsana New" w:hAnsi="Angsana New" w:cs="Angsana New"/>
          <w:color w:val="000000"/>
          <w:sz w:val="30"/>
          <w:szCs w:val="30"/>
          <w:lang w:val="en-US"/>
        </w:rPr>
        <w:t>30</w:t>
      </w:r>
      <w:r w:rsidR="00994704" w:rsidRPr="0099470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94704" w:rsidRPr="00994704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72060C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2568</w:t>
      </w:r>
      <w:r w:rsidRPr="0072060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923FF" w:rsidRPr="0072060C">
        <w:rPr>
          <w:rFonts w:ascii="Angsana New" w:eastAsia="SimSun" w:hAnsi="Angsana New" w:cs="Angsana New" w:hint="cs"/>
          <w:sz w:val="30"/>
          <w:szCs w:val="30"/>
          <w:cs/>
        </w:rPr>
        <w:t>บริษัทได้นำหนังสือค้ำประกันที่ออกโดยสถาบันการเงินจำนวนเงิน</w:t>
      </w:r>
      <w:r w:rsidR="00F923FF" w:rsidRPr="0072060C">
        <w:rPr>
          <w:rFonts w:ascii="Angsana New" w:eastAsia="SimSun" w:hAnsi="Angsana New" w:cs="Angsana New" w:hint="cs"/>
          <w:sz w:val="30"/>
          <w:szCs w:val="30"/>
        </w:rPr>
        <w:t xml:space="preserve"> </w:t>
      </w:r>
      <w:bookmarkStart w:id="5" w:name="_Hlk166437153"/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</w:rPr>
        <w:t>374.59</w:t>
      </w:r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bookmarkEnd w:id="5"/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="00F923FF" w:rsidRPr="00F904CD">
        <w:rPr>
          <w:rFonts w:ascii="Angsana New" w:eastAsia="SimSun" w:hAnsi="Angsana New" w:cs="Angsana New"/>
          <w:spacing w:val="-4"/>
          <w:sz w:val="30"/>
          <w:szCs w:val="30"/>
          <w:lang w:val="en-US"/>
        </w:rPr>
        <w:t>(</w:t>
      </w:r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31 </w:t>
      </w:r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</w:rPr>
        <w:t>256</w:t>
      </w:r>
      <w:r w:rsidRPr="00F904CD">
        <w:rPr>
          <w:rFonts w:ascii="Angsana New" w:eastAsia="SimSun" w:hAnsi="Angsana New" w:cs="Angsana New"/>
          <w:spacing w:val="-4"/>
          <w:sz w:val="30"/>
          <w:szCs w:val="30"/>
        </w:rPr>
        <w:t>7</w:t>
      </w:r>
      <w:r w:rsidR="00F923FF" w:rsidRPr="00F904CD">
        <w:rPr>
          <w:rFonts w:ascii="Angsana New" w:eastAsia="SimSun" w:hAnsi="Angsana New" w:cs="Angsana New"/>
          <w:spacing w:val="-4"/>
          <w:sz w:val="30"/>
          <w:szCs w:val="30"/>
        </w:rPr>
        <w:t xml:space="preserve"> : </w:t>
      </w:r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จำนวนเงิน </w:t>
      </w:r>
      <w:r w:rsidR="00F923FF" w:rsidRPr="00F904CD">
        <w:rPr>
          <w:rFonts w:ascii="Angsana New" w:eastAsia="SimSun" w:hAnsi="Angsana New" w:cs="Angsana New"/>
          <w:spacing w:val="-4"/>
          <w:sz w:val="30"/>
          <w:szCs w:val="30"/>
        </w:rPr>
        <w:t>374.59</w:t>
      </w:r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 </w:t>
      </w:r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ล้านบาท</w:t>
      </w:r>
      <w:r w:rsidR="00F923FF" w:rsidRPr="00F904CD">
        <w:rPr>
          <w:rFonts w:ascii="Angsana New" w:eastAsia="SimSun" w:hAnsi="Angsana New" w:cs="Angsana New"/>
          <w:spacing w:val="-4"/>
          <w:sz w:val="30"/>
          <w:szCs w:val="30"/>
        </w:rPr>
        <w:t>)</w:t>
      </w:r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ไปเป็นหลักประกันงานโครงการ</w:t>
      </w:r>
      <w:r w:rsidR="00F923FF" w:rsidRPr="0072060C">
        <w:rPr>
          <w:rFonts w:ascii="Angsana New" w:eastAsia="SimSun" w:hAnsi="Angsana New" w:cs="Angsana New" w:hint="cs"/>
          <w:sz w:val="30"/>
          <w:szCs w:val="30"/>
          <w:cs/>
        </w:rPr>
        <w:t>ของการร่วมค้าพีซีเอส ตามสัดส่วนของเงินลงทุนในการร่วมค้าของบริษัท</w:t>
      </w:r>
    </w:p>
    <w:p w14:paraId="66CCF1EC" w14:textId="77777777" w:rsidR="00045558" w:rsidRPr="00045558" w:rsidRDefault="00045558" w:rsidP="00A670CF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79F5CFEC" w14:textId="77777777" w:rsidR="00CA1173" w:rsidRPr="005D17DF" w:rsidRDefault="00D107E9" w:rsidP="00D107E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ลูกหนี้การค้าและลูกหนี้หมุนเวียนอื่น</w:t>
      </w:r>
    </w:p>
    <w:p w14:paraId="663684DF" w14:textId="77777777" w:rsidR="00D107E9" w:rsidRPr="005D17DF" w:rsidRDefault="00D107E9" w:rsidP="00D107E9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54944DD4" w14:textId="77777777" w:rsidR="00D107E9" w:rsidRPr="00E70C67" w:rsidRDefault="00D107E9" w:rsidP="00D107E9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E70C67">
        <w:rPr>
          <w:rFonts w:ascii="Angsana New" w:eastAsia="SimSun" w:hAnsi="Angsana New" w:cs="Angsana New" w:hint="cs"/>
          <w:sz w:val="30"/>
          <w:szCs w:val="30"/>
          <w:cs/>
        </w:rPr>
        <w:t>ประกอบด้วย</w:t>
      </w:r>
    </w:p>
    <w:p w14:paraId="587AB0A8" w14:textId="77777777" w:rsidR="00275661" w:rsidRDefault="00275661" w:rsidP="00D107E9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93558F" w:rsidRPr="006B7937" w14:paraId="0B16586A" w14:textId="77777777" w:rsidTr="0093558F">
        <w:tc>
          <w:tcPr>
            <w:tcW w:w="9606" w:type="dxa"/>
            <w:gridSpan w:val="5"/>
          </w:tcPr>
          <w:p w14:paraId="2163C201" w14:textId="77777777" w:rsidR="0093558F" w:rsidRPr="006B7937" w:rsidRDefault="0093558F" w:rsidP="00B1035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6" w:name="_Hlk198209524"/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93558F" w:rsidRPr="006B7937" w14:paraId="4C03537A" w14:textId="77777777" w:rsidTr="0093558F">
        <w:tc>
          <w:tcPr>
            <w:tcW w:w="2802" w:type="dxa"/>
            <w:vAlign w:val="bottom"/>
          </w:tcPr>
          <w:p w14:paraId="734A88E3" w14:textId="77777777" w:rsidR="0093558F" w:rsidRPr="006B7937" w:rsidRDefault="0093558F" w:rsidP="00B1035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0D725704" w14:textId="77777777" w:rsidR="0093558F" w:rsidRPr="006B7937" w:rsidRDefault="0093558F" w:rsidP="00B10356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7680F351" w14:textId="77777777" w:rsidR="0093558F" w:rsidRPr="006B7937" w:rsidRDefault="0093558F" w:rsidP="00B10356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34E3A" w:rsidRPr="006B7937" w14:paraId="005F0472" w14:textId="77777777" w:rsidTr="0093558F">
        <w:tc>
          <w:tcPr>
            <w:tcW w:w="2802" w:type="dxa"/>
            <w:vAlign w:val="bottom"/>
          </w:tcPr>
          <w:p w14:paraId="3B361A5D" w14:textId="77777777" w:rsidR="00134E3A" w:rsidRPr="006B7937" w:rsidRDefault="00134E3A" w:rsidP="00B1035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259E4751" w14:textId="034862F7" w:rsidR="00134E3A" w:rsidRPr="00134E3A" w:rsidRDefault="00134E3A" w:rsidP="00B10356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4422A69F" w14:textId="2211B288" w:rsidR="00134E3A" w:rsidRPr="006B7937" w:rsidRDefault="00134E3A" w:rsidP="00B10356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</w:tr>
      <w:tr w:rsidR="00F97208" w:rsidRPr="006B7937" w14:paraId="1130D80F" w14:textId="77777777" w:rsidTr="0093558F">
        <w:tc>
          <w:tcPr>
            <w:tcW w:w="2802" w:type="dxa"/>
            <w:vAlign w:val="bottom"/>
          </w:tcPr>
          <w:p w14:paraId="36A63C46" w14:textId="77777777" w:rsidR="00F97208" w:rsidRPr="006B7937" w:rsidRDefault="00F97208" w:rsidP="00F97208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26311D0" w14:textId="0E344D46" w:rsidR="00F97208" w:rsidRPr="006B7937" w:rsidRDefault="00994704" w:rsidP="00F97208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30</w:t>
            </w:r>
            <w:r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มิถุนายน</w:t>
            </w:r>
            <w:r w:rsidR="00F97208"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4DAF1DDF" w14:textId="597A4E61" w:rsidR="00F97208" w:rsidRPr="006B7937" w:rsidRDefault="00F97208" w:rsidP="00F97208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="006B7937"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701" w:type="dxa"/>
          </w:tcPr>
          <w:p w14:paraId="5219CE86" w14:textId="1BA84028" w:rsidR="00F97208" w:rsidRPr="006B7937" w:rsidRDefault="00994704" w:rsidP="00F97208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30</w:t>
            </w:r>
            <w:r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มิถุนายน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4314D4B4" w14:textId="017BDBBE" w:rsidR="00F97208" w:rsidRPr="006B7937" w:rsidRDefault="006B7937" w:rsidP="00F97208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2567</w:t>
            </w:r>
          </w:p>
        </w:tc>
      </w:tr>
      <w:tr w:rsidR="00F97208" w:rsidRPr="006B7937" w14:paraId="28033EB5" w14:textId="77777777" w:rsidTr="0093558F">
        <w:tc>
          <w:tcPr>
            <w:tcW w:w="2802" w:type="dxa"/>
            <w:vAlign w:val="bottom"/>
          </w:tcPr>
          <w:p w14:paraId="19DD62AF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5D1FA5FE" w14:textId="77777777" w:rsidR="00F97208" w:rsidRPr="006B7937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22FF9FC" w14:textId="77777777" w:rsidR="00F97208" w:rsidRPr="006B7937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59603ED" w14:textId="77777777" w:rsidR="00F97208" w:rsidRPr="006B7937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07216A9A" w14:textId="77777777" w:rsidR="00F97208" w:rsidRPr="006B7937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</w:tr>
      <w:tr w:rsidR="00F97208" w:rsidRPr="006B7937" w14:paraId="229AE78B" w14:textId="77777777" w:rsidTr="0093558F">
        <w:tc>
          <w:tcPr>
            <w:tcW w:w="2802" w:type="dxa"/>
            <w:vAlign w:val="bottom"/>
          </w:tcPr>
          <w:p w14:paraId="1F897867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77DCC84E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01" w:type="dxa"/>
          </w:tcPr>
          <w:p w14:paraId="6BFD3DB6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01" w:type="dxa"/>
          </w:tcPr>
          <w:p w14:paraId="6D35662D" w14:textId="1BAC09AC" w:rsidR="00F97208" w:rsidRPr="006B7937" w:rsidRDefault="00994704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73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145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067.09</w:t>
            </w:r>
          </w:p>
        </w:tc>
        <w:tc>
          <w:tcPr>
            <w:tcW w:w="1701" w:type="dxa"/>
          </w:tcPr>
          <w:p w14:paraId="349DBE51" w14:textId="628385D3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067.09</w:t>
            </w:r>
          </w:p>
        </w:tc>
      </w:tr>
      <w:tr w:rsidR="00F97208" w:rsidRPr="006B7937" w14:paraId="7DF3E0BC" w14:textId="77777777" w:rsidTr="0093558F">
        <w:tc>
          <w:tcPr>
            <w:tcW w:w="2802" w:type="dxa"/>
            <w:vAlign w:val="bottom"/>
          </w:tcPr>
          <w:p w14:paraId="2BB1893A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EA45B8" w14:textId="22739E0E" w:rsidR="00F97208" w:rsidRPr="00FF1ED9" w:rsidRDefault="00FF1ED9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475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149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564.47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8180E8" w14:textId="0E609C8D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311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618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060.71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3B0EB0" w14:textId="60D6C1B2" w:rsidR="00F97208" w:rsidRPr="006B7937" w:rsidRDefault="00994704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441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192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982.61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AF3794" w14:textId="4215B23D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311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618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060.71</w:t>
            </w:r>
          </w:p>
        </w:tc>
      </w:tr>
      <w:tr w:rsidR="00F97208" w:rsidRPr="006B7937" w14:paraId="55EAA24E" w14:textId="77777777" w:rsidTr="0093558F">
        <w:tc>
          <w:tcPr>
            <w:tcW w:w="2802" w:type="dxa"/>
            <w:vAlign w:val="bottom"/>
          </w:tcPr>
          <w:p w14:paraId="10018070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4A91125" w14:textId="6FDFE1DB" w:rsidR="00F97208" w:rsidRPr="00FF1ED9" w:rsidRDefault="00FF1ED9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475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149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564.47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0384B9" w14:textId="7C468C53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311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618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060.71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3075D3C" w14:textId="15E1FD24" w:rsidR="00F97208" w:rsidRPr="006B7937" w:rsidRDefault="00994704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514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338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049.70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C90B131" w14:textId="6A39A4CB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384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763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127.80</w:t>
            </w:r>
          </w:p>
        </w:tc>
      </w:tr>
      <w:tr w:rsidR="00F97208" w:rsidRPr="006B7937" w14:paraId="34CE32C4" w14:textId="77777777" w:rsidTr="0093558F">
        <w:tc>
          <w:tcPr>
            <w:tcW w:w="2802" w:type="dxa"/>
            <w:vAlign w:val="bottom"/>
          </w:tcPr>
          <w:p w14:paraId="25616DC5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25BCD378" w14:textId="77777777" w:rsidR="00F97208" w:rsidRPr="00FF1ED9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58095F36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7A96726E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78B0E1AA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F97208" w:rsidRPr="006B7937" w14:paraId="52488086" w14:textId="77777777" w:rsidTr="0093558F">
        <w:trPr>
          <w:trHeight w:val="226"/>
        </w:trPr>
        <w:tc>
          <w:tcPr>
            <w:tcW w:w="2802" w:type="dxa"/>
            <w:vAlign w:val="bottom"/>
          </w:tcPr>
          <w:p w14:paraId="657E545B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770804" w14:textId="37D56E60" w:rsidR="00F97208" w:rsidRPr="00FF1ED9" w:rsidRDefault="00FF1ED9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(45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766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469.70)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37B5CF2" w14:textId="58981B48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188.46)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EA95B13" w14:textId="31856054" w:rsidR="00F97208" w:rsidRPr="006B7937" w:rsidRDefault="00994704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(45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766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469.70)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17B35B" w14:textId="38BC922A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188.46)</w:t>
            </w:r>
          </w:p>
        </w:tc>
      </w:tr>
      <w:tr w:rsidR="00F97208" w:rsidRPr="006B7937" w14:paraId="3A3183A6" w14:textId="77777777" w:rsidTr="0093558F">
        <w:tc>
          <w:tcPr>
            <w:tcW w:w="2802" w:type="dxa"/>
            <w:vAlign w:val="bottom"/>
          </w:tcPr>
          <w:p w14:paraId="4277860C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E5E4D60" w14:textId="7885DC12" w:rsidR="00F97208" w:rsidRPr="00FF1ED9" w:rsidRDefault="00FF1ED9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429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383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094.77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2CB65F9" w14:textId="77B5F705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310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142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872.25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013ABF1" w14:textId="01126930" w:rsidR="00F97208" w:rsidRPr="006B7937" w:rsidRDefault="00994704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468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571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580.00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DB81605" w14:textId="77A4030C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383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287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939.34</w:t>
            </w:r>
          </w:p>
        </w:tc>
      </w:tr>
      <w:tr w:rsidR="00F97208" w:rsidRPr="006B7937" w14:paraId="7186EE69" w14:textId="77777777" w:rsidTr="0093558F">
        <w:tc>
          <w:tcPr>
            <w:tcW w:w="2802" w:type="dxa"/>
            <w:vAlign w:val="bottom"/>
          </w:tcPr>
          <w:p w14:paraId="18945C3C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EA336FA" w14:textId="77777777" w:rsidR="00F97208" w:rsidRPr="00FF1ED9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680CBBF" w14:textId="77777777" w:rsidR="00F97208" w:rsidRPr="006B7937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6151755" w14:textId="77777777" w:rsidR="00F97208" w:rsidRPr="006B7937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22CF384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F97208" w:rsidRPr="006B7937" w14:paraId="2A50D72D" w14:textId="77777777" w:rsidTr="0093558F">
        <w:tc>
          <w:tcPr>
            <w:tcW w:w="2802" w:type="dxa"/>
            <w:vAlign w:val="bottom"/>
          </w:tcPr>
          <w:p w14:paraId="60751BB8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07B53924" w14:textId="09E7FCD6" w:rsidR="00F97208" w:rsidRPr="00FF1ED9" w:rsidRDefault="00FF1ED9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23,616,492.95</w:t>
            </w:r>
          </w:p>
        </w:tc>
        <w:tc>
          <w:tcPr>
            <w:tcW w:w="1701" w:type="dxa"/>
          </w:tcPr>
          <w:p w14:paraId="4E5DBEA5" w14:textId="13E0CD5E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23,693,894.38</w:t>
            </w:r>
          </w:p>
        </w:tc>
        <w:tc>
          <w:tcPr>
            <w:tcW w:w="1701" w:type="dxa"/>
          </w:tcPr>
          <w:p w14:paraId="7D678BFD" w14:textId="4A1B74E7" w:rsidR="00F97208" w:rsidRPr="006B7937" w:rsidRDefault="00994704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23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798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894.79</w:t>
            </w:r>
          </w:p>
        </w:tc>
        <w:tc>
          <w:tcPr>
            <w:tcW w:w="1701" w:type="dxa"/>
          </w:tcPr>
          <w:p w14:paraId="08727721" w14:textId="64B0DE18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160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055.30</w:t>
            </w:r>
          </w:p>
        </w:tc>
      </w:tr>
      <w:tr w:rsidR="00F97208" w:rsidRPr="006B7937" w14:paraId="5B2BE0FE" w14:textId="77777777" w:rsidTr="0093558F">
        <w:tc>
          <w:tcPr>
            <w:tcW w:w="2802" w:type="dxa"/>
            <w:vAlign w:val="bottom"/>
          </w:tcPr>
          <w:p w14:paraId="7A5B96EF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6BA5ADE" w14:textId="2743F024" w:rsidR="00F97208" w:rsidRPr="00FF1ED9" w:rsidRDefault="00FF1ED9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530,280,589.21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63CBCDB" w14:textId="683F97DF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458,729,833.0</w:t>
            </w:r>
            <w:r w:rsidR="00DC570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325FEF6" w14:textId="762A0C12" w:rsidR="00F97208" w:rsidRPr="006B7937" w:rsidRDefault="00994704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530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274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274.74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B328AB" w14:textId="25F715AF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458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726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427.6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3</w:t>
            </w:r>
          </w:p>
        </w:tc>
      </w:tr>
      <w:tr w:rsidR="00F97208" w:rsidRPr="006B7937" w14:paraId="55DDB52D" w14:textId="77777777" w:rsidTr="0093558F">
        <w:tc>
          <w:tcPr>
            <w:tcW w:w="2802" w:type="dxa"/>
            <w:vAlign w:val="bottom"/>
          </w:tcPr>
          <w:p w14:paraId="3D6344F1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458B522" w14:textId="3A12F586" w:rsidR="00F97208" w:rsidRPr="00FF1ED9" w:rsidRDefault="00FF1ED9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553,897,082.16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A299C2F" w14:textId="1676154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482,423,727.4</w:t>
            </w:r>
            <w:r w:rsidR="00DC570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59B82D" w14:textId="3BB48DB6" w:rsidR="00F97208" w:rsidRPr="006B7937" w:rsidRDefault="00994704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554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073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169.53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1FB6EFC" w14:textId="260F014F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479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886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482.9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3</w:t>
            </w:r>
          </w:p>
        </w:tc>
      </w:tr>
      <w:tr w:rsidR="00F97208" w:rsidRPr="006B7937" w14:paraId="767360D5" w14:textId="77777777" w:rsidTr="0093558F">
        <w:tc>
          <w:tcPr>
            <w:tcW w:w="2802" w:type="dxa"/>
            <w:vAlign w:val="bottom"/>
          </w:tcPr>
          <w:p w14:paraId="357C7476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028CA90A" w14:textId="77777777" w:rsidR="00F97208" w:rsidRPr="00FF1ED9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693D93C3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7A5A8358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7D6DC033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F97208" w:rsidRPr="006B7937" w14:paraId="0373B489" w14:textId="77777777" w:rsidTr="0093558F">
        <w:tc>
          <w:tcPr>
            <w:tcW w:w="2802" w:type="dxa"/>
            <w:vAlign w:val="bottom"/>
          </w:tcPr>
          <w:p w14:paraId="4356B268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071054" w14:textId="319C7422" w:rsidR="00F97208" w:rsidRPr="00FF1ED9" w:rsidRDefault="00FF1ED9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(34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578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861.20)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A0A4A78" w14:textId="04A39C75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(27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888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084.2</w:t>
            </w:r>
            <w:r w:rsidR="00DC570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7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D7C36C" w14:textId="68D4EBF5" w:rsidR="00F97208" w:rsidRPr="006B7937" w:rsidRDefault="00994704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(34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578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861.20)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B70DA4F" w14:textId="4CD8F131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(27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888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084.28)</w:t>
            </w:r>
          </w:p>
        </w:tc>
      </w:tr>
      <w:tr w:rsidR="00F97208" w:rsidRPr="006B7937" w14:paraId="202168E3" w14:textId="77777777" w:rsidTr="0093558F">
        <w:tc>
          <w:tcPr>
            <w:tcW w:w="2802" w:type="dxa"/>
            <w:vAlign w:val="bottom"/>
          </w:tcPr>
          <w:p w14:paraId="08E1A937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425545B" w14:textId="2FA4EE10" w:rsidR="00F97208" w:rsidRPr="00FF1ED9" w:rsidRDefault="00FF1ED9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519,318,220.96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7221BCC" w14:textId="4EF83526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454,535,643.18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2913ACD" w14:textId="2438B588" w:rsidR="00F97208" w:rsidRPr="006B7937" w:rsidRDefault="00FF1ED9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519,494,308.33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8898E36" w14:textId="3F00B6E4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451,998,398.6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5</w:t>
            </w:r>
          </w:p>
        </w:tc>
      </w:tr>
      <w:tr w:rsidR="00F97208" w:rsidRPr="006B7937" w14:paraId="7FDF13A6" w14:textId="77777777" w:rsidTr="0093558F">
        <w:tc>
          <w:tcPr>
            <w:tcW w:w="2802" w:type="dxa"/>
          </w:tcPr>
          <w:p w14:paraId="3CC199F1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A3B8558" w14:textId="76881A00" w:rsidR="00F97208" w:rsidRPr="006B7937" w:rsidRDefault="00FF1ED9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948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701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315.73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8777629" w14:textId="7E7DB0FA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764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678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515.43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9FCB9AA" w14:textId="1FD02ACB" w:rsidR="00F97208" w:rsidRPr="006B7937" w:rsidRDefault="00FF1ED9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988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065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888.33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F6BA67F" w14:textId="3BC5E28E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835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286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337.9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9</w:t>
            </w:r>
          </w:p>
        </w:tc>
      </w:tr>
      <w:bookmarkEnd w:id="6"/>
    </w:tbl>
    <w:p w14:paraId="415421C2" w14:textId="77777777" w:rsidR="00F904CD" w:rsidRPr="00F904CD" w:rsidRDefault="00F904CD" w:rsidP="0093558F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p w14:paraId="35907590" w14:textId="77777777" w:rsidR="00C767B8" w:rsidRDefault="00C767B8" w:rsidP="00C767B8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  <w:bookmarkStart w:id="7" w:name="_Hlk205998383"/>
      <w:r w:rsidRPr="00C767B8">
        <w:rPr>
          <w:rFonts w:ascii="Angsana New" w:eastAsia="SimSun" w:hAnsi="Angsana New" w:cs="Angsana New" w:hint="cs"/>
          <w:sz w:val="30"/>
          <w:szCs w:val="30"/>
          <w:cs/>
        </w:rPr>
        <w:lastRenderedPageBreak/>
        <w:t>ยอดคงเหลือของลูกหนี้การค้า แยกตามอายุหนี้ที่ค้างชำระได้ดังนี้</w:t>
      </w:r>
      <w:bookmarkEnd w:id="7"/>
    </w:p>
    <w:p w14:paraId="3716C7BF" w14:textId="77777777" w:rsidR="0093558F" w:rsidRPr="00F97208" w:rsidRDefault="0093558F" w:rsidP="00C767B8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93558F" w:rsidRPr="006B7937" w14:paraId="4381B8DD" w14:textId="77777777" w:rsidTr="0093558F">
        <w:tc>
          <w:tcPr>
            <w:tcW w:w="9606" w:type="dxa"/>
            <w:gridSpan w:val="5"/>
          </w:tcPr>
          <w:p w14:paraId="0FC2E96D" w14:textId="77777777" w:rsidR="0093558F" w:rsidRPr="006B7937" w:rsidRDefault="0093558F" w:rsidP="00B1035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bookmarkStart w:id="8" w:name="_Hlk198209650"/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93558F" w:rsidRPr="006B7937" w14:paraId="38963658" w14:textId="77777777" w:rsidTr="0093558F">
        <w:tc>
          <w:tcPr>
            <w:tcW w:w="2802" w:type="dxa"/>
            <w:vAlign w:val="bottom"/>
          </w:tcPr>
          <w:p w14:paraId="629DCDF3" w14:textId="77777777" w:rsidR="0093558F" w:rsidRPr="006B7937" w:rsidRDefault="0093558F" w:rsidP="00B1035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5AF2D10C" w14:textId="77777777" w:rsidR="0093558F" w:rsidRPr="006B7937" w:rsidRDefault="0093558F" w:rsidP="00B10356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304A972C" w14:textId="77777777" w:rsidR="0093558F" w:rsidRPr="006B7937" w:rsidRDefault="0093558F" w:rsidP="00B10356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34E3A" w:rsidRPr="006B7937" w14:paraId="2EBBB678" w14:textId="77777777" w:rsidTr="0093558F">
        <w:tc>
          <w:tcPr>
            <w:tcW w:w="2802" w:type="dxa"/>
            <w:vAlign w:val="bottom"/>
          </w:tcPr>
          <w:p w14:paraId="5D8E2827" w14:textId="77777777" w:rsidR="00134E3A" w:rsidRPr="006B7937" w:rsidRDefault="00134E3A" w:rsidP="00134E3A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31A74912" w14:textId="2E467EE8" w:rsidR="00134E3A" w:rsidRPr="006B7937" w:rsidRDefault="00134E3A" w:rsidP="00134E3A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79AAF667" w14:textId="617F45C6" w:rsidR="00134E3A" w:rsidRPr="006B7937" w:rsidRDefault="00134E3A" w:rsidP="00134E3A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</w:tr>
      <w:tr w:rsidR="00FF1ED9" w:rsidRPr="006B7937" w14:paraId="13CC849C" w14:textId="77777777" w:rsidTr="0093558F">
        <w:tc>
          <w:tcPr>
            <w:tcW w:w="2802" w:type="dxa"/>
            <w:vAlign w:val="bottom"/>
          </w:tcPr>
          <w:p w14:paraId="75AFB31E" w14:textId="77777777" w:rsidR="00FF1ED9" w:rsidRPr="006B7937" w:rsidRDefault="00FF1ED9" w:rsidP="00FF1ED9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70778E57" w14:textId="04D49A54" w:rsidR="00FF1ED9" w:rsidRPr="006B7937" w:rsidRDefault="00FF1ED9" w:rsidP="00FF1ED9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30</w:t>
            </w:r>
            <w:r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มิถุนายน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359C96F8" w14:textId="585C0D86" w:rsidR="00FF1ED9" w:rsidRPr="006B7937" w:rsidRDefault="00FF1ED9" w:rsidP="00FF1ED9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701" w:type="dxa"/>
          </w:tcPr>
          <w:p w14:paraId="53586935" w14:textId="667D7A9E" w:rsidR="00FF1ED9" w:rsidRPr="006B7937" w:rsidRDefault="00FF1ED9" w:rsidP="00FF1ED9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30</w:t>
            </w:r>
            <w:r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มิถุนายน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01C8EA2D" w14:textId="09A79509" w:rsidR="00FF1ED9" w:rsidRPr="006B7937" w:rsidRDefault="00FF1ED9" w:rsidP="00FF1ED9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2567</w:t>
            </w:r>
          </w:p>
        </w:tc>
      </w:tr>
      <w:tr w:rsidR="00FF1ED9" w:rsidRPr="006B7937" w14:paraId="2E8F30BC" w14:textId="77777777" w:rsidTr="0093558F">
        <w:tc>
          <w:tcPr>
            <w:tcW w:w="2802" w:type="dxa"/>
            <w:vAlign w:val="center"/>
          </w:tcPr>
          <w:p w14:paraId="28081A5C" w14:textId="77777777" w:rsidR="00FF1ED9" w:rsidRPr="006B7937" w:rsidRDefault="00FF1ED9" w:rsidP="00FF1ED9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</w:tcPr>
          <w:p w14:paraId="59E8030D" w14:textId="499ECCE2" w:rsidR="00FF1ED9" w:rsidRPr="006B7937" w:rsidRDefault="00DC5704" w:rsidP="00FF1ED9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237,404,848.75</w:t>
            </w:r>
          </w:p>
        </w:tc>
        <w:tc>
          <w:tcPr>
            <w:tcW w:w="1701" w:type="dxa"/>
          </w:tcPr>
          <w:p w14:paraId="34C9FC70" w14:textId="4EAF78C2" w:rsidR="00FF1ED9" w:rsidRPr="006B7937" w:rsidRDefault="00FF1ED9" w:rsidP="00FF1ED9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722,375,671.39</w:t>
            </w:r>
          </w:p>
        </w:tc>
        <w:tc>
          <w:tcPr>
            <w:tcW w:w="1701" w:type="dxa"/>
          </w:tcPr>
          <w:p w14:paraId="43E6320C" w14:textId="111514AD" w:rsidR="00FF1ED9" w:rsidRPr="00FF1ED9" w:rsidRDefault="00DC5704" w:rsidP="00FF1ED9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203,448,266.89</w:t>
            </w:r>
          </w:p>
        </w:tc>
        <w:tc>
          <w:tcPr>
            <w:tcW w:w="1701" w:type="dxa"/>
          </w:tcPr>
          <w:p w14:paraId="711ADCA2" w14:textId="69122FB5" w:rsidR="00FF1ED9" w:rsidRPr="006B7937" w:rsidRDefault="00FF1ED9" w:rsidP="00FF1ED9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722,375,671.39</w:t>
            </w:r>
          </w:p>
        </w:tc>
      </w:tr>
      <w:tr w:rsidR="00FF1ED9" w:rsidRPr="006B7937" w14:paraId="580D1FD3" w14:textId="77777777" w:rsidTr="0093558F">
        <w:tc>
          <w:tcPr>
            <w:tcW w:w="2802" w:type="dxa"/>
            <w:vAlign w:val="center"/>
          </w:tcPr>
          <w:p w14:paraId="464D55C4" w14:textId="77777777" w:rsidR="00FF1ED9" w:rsidRPr="006B7937" w:rsidRDefault="00FF1ED9" w:rsidP="00FF1ED9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เกินกำหนดชำระ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1FE02642" w14:textId="77777777" w:rsidR="00FF1ED9" w:rsidRPr="006B7937" w:rsidRDefault="00FF1ED9" w:rsidP="00FF1ED9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75287496" w14:textId="77777777" w:rsidR="00FF1ED9" w:rsidRPr="006B7937" w:rsidRDefault="00FF1ED9" w:rsidP="00FF1ED9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2C0D8AB1" w14:textId="77777777" w:rsidR="00FF1ED9" w:rsidRPr="00FF1ED9" w:rsidRDefault="00FF1ED9" w:rsidP="00FF1ED9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1E8E66DE" w14:textId="77777777" w:rsidR="00FF1ED9" w:rsidRPr="006B7937" w:rsidRDefault="00FF1ED9" w:rsidP="00FF1ED9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DC5704" w:rsidRPr="006B7937" w14:paraId="7180166C" w14:textId="77777777" w:rsidTr="0093558F">
        <w:tc>
          <w:tcPr>
            <w:tcW w:w="2802" w:type="dxa"/>
            <w:vAlign w:val="center"/>
          </w:tcPr>
          <w:p w14:paraId="0A8ABEF1" w14:textId="77777777" w:rsidR="00DC5704" w:rsidRPr="006B7937" w:rsidRDefault="00DC5704" w:rsidP="00DC5704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น้อยกว่า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3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</w:tcPr>
          <w:p w14:paraId="07CBDC80" w14:textId="3D9FE581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889,697,974.14</w:t>
            </w:r>
          </w:p>
        </w:tc>
        <w:tc>
          <w:tcPr>
            <w:tcW w:w="1701" w:type="dxa"/>
          </w:tcPr>
          <w:p w14:paraId="32D6CFC6" w14:textId="0FD550CA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428,600,009.86</w:t>
            </w:r>
          </w:p>
        </w:tc>
        <w:tc>
          <w:tcPr>
            <w:tcW w:w="1701" w:type="dxa"/>
          </w:tcPr>
          <w:p w14:paraId="75EDBE63" w14:textId="0C217A21" w:rsidR="00DC5704" w:rsidRPr="00FF1ED9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889,697,974.14</w:t>
            </w:r>
          </w:p>
        </w:tc>
        <w:tc>
          <w:tcPr>
            <w:tcW w:w="1701" w:type="dxa"/>
          </w:tcPr>
          <w:p w14:paraId="3CADC58A" w14:textId="6A9DAF92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428,600,009.86</w:t>
            </w:r>
          </w:p>
        </w:tc>
      </w:tr>
      <w:tr w:rsidR="00DC5704" w:rsidRPr="006B7937" w14:paraId="623E232E" w14:textId="77777777" w:rsidTr="0093558F">
        <w:tc>
          <w:tcPr>
            <w:tcW w:w="2802" w:type="dxa"/>
            <w:vAlign w:val="center"/>
          </w:tcPr>
          <w:p w14:paraId="59E91E86" w14:textId="77777777" w:rsidR="00DC5704" w:rsidRPr="006B7937" w:rsidRDefault="00DC5704" w:rsidP="00DC5704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3 - 6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</w:tcPr>
          <w:p w14:paraId="5F44ED18" w14:textId="04B8C00B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152,362,369.07</w:t>
            </w:r>
          </w:p>
        </w:tc>
        <w:tc>
          <w:tcPr>
            <w:tcW w:w="1701" w:type="dxa"/>
          </w:tcPr>
          <w:p w14:paraId="72489991" w14:textId="73F4FF4D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47,914,254.81</w:t>
            </w:r>
          </w:p>
        </w:tc>
        <w:tc>
          <w:tcPr>
            <w:tcW w:w="1701" w:type="dxa"/>
          </w:tcPr>
          <w:p w14:paraId="6638466F" w14:textId="66B832B3" w:rsidR="00DC5704" w:rsidRPr="00FF1ED9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152,362,369.07</w:t>
            </w:r>
          </w:p>
        </w:tc>
        <w:tc>
          <w:tcPr>
            <w:tcW w:w="1701" w:type="dxa"/>
          </w:tcPr>
          <w:p w14:paraId="17F30CC8" w14:textId="51CAE6FE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47,914,254.81</w:t>
            </w:r>
          </w:p>
        </w:tc>
      </w:tr>
      <w:tr w:rsidR="00DC5704" w:rsidRPr="006B7937" w14:paraId="0E23A784" w14:textId="77777777" w:rsidTr="0093558F">
        <w:tc>
          <w:tcPr>
            <w:tcW w:w="2802" w:type="dxa"/>
            <w:vAlign w:val="center"/>
          </w:tcPr>
          <w:p w14:paraId="04D88357" w14:textId="77777777" w:rsidR="00DC5704" w:rsidRPr="006B7937" w:rsidRDefault="00DC5704" w:rsidP="00DC5704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6 - 12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</w:tcPr>
          <w:p w14:paraId="01335C1A" w14:textId="6AE42DEE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88,820,852.85</w:t>
            </w:r>
          </w:p>
        </w:tc>
        <w:tc>
          <w:tcPr>
            <w:tcW w:w="1701" w:type="dxa"/>
          </w:tcPr>
          <w:p w14:paraId="2A610D77" w14:textId="4081127B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41,540,369.46</w:t>
            </w:r>
          </w:p>
        </w:tc>
        <w:tc>
          <w:tcPr>
            <w:tcW w:w="1701" w:type="dxa"/>
          </w:tcPr>
          <w:p w14:paraId="684E54A9" w14:textId="0A7A311B" w:rsidR="00DC5704" w:rsidRPr="00FF1ED9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88,820,852.85</w:t>
            </w:r>
          </w:p>
        </w:tc>
        <w:tc>
          <w:tcPr>
            <w:tcW w:w="1701" w:type="dxa"/>
          </w:tcPr>
          <w:p w14:paraId="2012D936" w14:textId="2AA4F3FC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48,310,275.61</w:t>
            </w:r>
          </w:p>
        </w:tc>
      </w:tr>
      <w:tr w:rsidR="00DC5704" w:rsidRPr="006B7937" w14:paraId="64DF79E1" w14:textId="77777777" w:rsidTr="0093558F">
        <w:tc>
          <w:tcPr>
            <w:tcW w:w="2802" w:type="dxa"/>
            <w:vAlign w:val="center"/>
          </w:tcPr>
          <w:p w14:paraId="08DE1D97" w14:textId="77777777" w:rsidR="00DC5704" w:rsidRPr="006B7937" w:rsidRDefault="00DC5704" w:rsidP="00DC5704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12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21EAE5" w14:textId="1C0B38B6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106,863,519.66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3D2024" w14:textId="75316E7B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71,187,755.19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06F3D2" w14:textId="12655EAC" w:rsidR="00DC5704" w:rsidRPr="00FF1ED9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180,008,586.75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C4AAF7" w14:textId="0AF3B279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137,562,916.13</w:t>
            </w:r>
          </w:p>
        </w:tc>
      </w:tr>
      <w:tr w:rsidR="00DC5704" w:rsidRPr="006B7937" w14:paraId="26FD5038" w14:textId="77777777" w:rsidTr="0093558F">
        <w:tc>
          <w:tcPr>
            <w:tcW w:w="2802" w:type="dxa"/>
            <w:vAlign w:val="bottom"/>
          </w:tcPr>
          <w:p w14:paraId="6C5396C2" w14:textId="77777777" w:rsidR="00DC5704" w:rsidRPr="006B7937" w:rsidRDefault="00DC5704" w:rsidP="00DC5704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DCB9180" w14:textId="7C97A5AA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475</w:t>
            </w: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149</w:t>
            </w: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564.47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599D39C" w14:textId="678999E4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311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618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060.71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957E807" w14:textId="0140B46F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514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338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049.70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C6D4503" w14:textId="79C8635E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384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763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127.80</w:t>
            </w:r>
          </w:p>
        </w:tc>
      </w:tr>
      <w:tr w:rsidR="00DC5704" w:rsidRPr="006B7937" w14:paraId="4FB33839" w14:textId="77777777" w:rsidTr="0093558F">
        <w:tc>
          <w:tcPr>
            <w:tcW w:w="2802" w:type="dxa"/>
            <w:vAlign w:val="bottom"/>
          </w:tcPr>
          <w:p w14:paraId="5EFB3CCC" w14:textId="77777777" w:rsidR="00DC5704" w:rsidRPr="006B7937" w:rsidRDefault="00DC5704" w:rsidP="00DC5704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675850BF" w14:textId="77777777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421EAC24" w14:textId="77777777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2DBECB7A" w14:textId="77777777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0B90DE77" w14:textId="77777777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DC5704" w:rsidRPr="006B7937" w14:paraId="199FBB48" w14:textId="77777777" w:rsidTr="0093558F">
        <w:tc>
          <w:tcPr>
            <w:tcW w:w="2802" w:type="dxa"/>
            <w:vAlign w:val="bottom"/>
          </w:tcPr>
          <w:p w14:paraId="2980B701" w14:textId="77777777" w:rsidR="00DC5704" w:rsidRPr="006B7937" w:rsidRDefault="00DC5704" w:rsidP="00DC5704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F9621A" w14:textId="49CF85BF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(45</w:t>
            </w: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766</w:t>
            </w: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469.70)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F3556E2" w14:textId="0668144D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188.46)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C531B55" w14:textId="5DA6CDAF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(45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766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469.70)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4C4FD6" w14:textId="2419868E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188.46)</w:t>
            </w:r>
          </w:p>
        </w:tc>
      </w:tr>
      <w:tr w:rsidR="00DC5704" w:rsidRPr="006B7937" w14:paraId="24298841" w14:textId="77777777" w:rsidTr="0093558F">
        <w:tc>
          <w:tcPr>
            <w:tcW w:w="2802" w:type="dxa"/>
          </w:tcPr>
          <w:p w14:paraId="1FE07A45" w14:textId="77777777" w:rsidR="00DC5704" w:rsidRPr="006B7937" w:rsidRDefault="00DC5704" w:rsidP="00DC5704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1BF7CFD" w14:textId="6691C23E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429</w:t>
            </w: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383</w:t>
            </w: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DC5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094.77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A2ABA2C" w14:textId="02C2769C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310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142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872.25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434EFAC" w14:textId="69F58C16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468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571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99470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580.00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DDB611E" w14:textId="1EADE4A2" w:rsidR="00DC5704" w:rsidRPr="006B7937" w:rsidRDefault="00DC5704" w:rsidP="00DC5704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383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287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939.34</w:t>
            </w:r>
          </w:p>
        </w:tc>
      </w:tr>
      <w:bookmarkEnd w:id="8"/>
    </w:tbl>
    <w:p w14:paraId="2F8E71B6" w14:textId="77777777" w:rsidR="00C767B8" w:rsidRPr="00A454BE" w:rsidRDefault="00C767B8" w:rsidP="0093558F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06AD1E33" w14:textId="637D2DCA" w:rsidR="00C767B8" w:rsidRDefault="00A454BE" w:rsidP="00A454BE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รายการเคลื่อนไหวของค่าเผื่อผลขาดทุนด้านเครดิตที่คาดว่าจะเกิดขึ้นลูกหนี้การค้าสำหรับงวด</w:t>
      </w:r>
      <w:r w:rsidR="00FF1ED9">
        <w:rPr>
          <w:rFonts w:ascii="Angsana New" w:eastAsia="SimSun" w:hAnsi="Angsana New" w:cs="Angsana New" w:hint="cs"/>
          <w:spacing w:val="-6"/>
          <w:sz w:val="30"/>
          <w:szCs w:val="30"/>
          <w:cs/>
          <w:lang w:val="en-US"/>
        </w:rPr>
        <w:t>หก</w:t>
      </w:r>
      <w:r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เดือน</w:t>
      </w:r>
      <w:r w:rsidRPr="00A454BE">
        <w:rPr>
          <w:rFonts w:ascii="Angsana New" w:eastAsia="SimSun" w:hAnsi="Angsana New" w:cs="Angsana New" w:hint="cs"/>
          <w:sz w:val="30"/>
          <w:szCs w:val="30"/>
          <w:cs/>
        </w:rPr>
        <w:t xml:space="preserve">สิ้นสุดวันที่ </w:t>
      </w:r>
      <w:r w:rsidR="00FF1ED9">
        <w:rPr>
          <w:rFonts w:ascii="Angsana New" w:eastAsia="SimSun" w:hAnsi="Angsana New" w:cs="Angsana New"/>
          <w:sz w:val="30"/>
          <w:szCs w:val="30"/>
          <w:lang w:val="en-US"/>
        </w:rPr>
        <w:t xml:space="preserve">30 </w:t>
      </w:r>
      <w:r w:rsidR="00FF1ED9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มิถุนายน</w:t>
      </w:r>
      <w:r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A454BE">
        <w:rPr>
          <w:rFonts w:ascii="Angsana New" w:eastAsia="SimSun" w:hAnsi="Angsana New" w:cs="Angsana New"/>
          <w:sz w:val="30"/>
          <w:szCs w:val="30"/>
        </w:rPr>
        <w:t>25</w:t>
      </w:r>
      <w:r w:rsidR="0093558F">
        <w:rPr>
          <w:rFonts w:ascii="Angsana New" w:eastAsia="SimSun" w:hAnsi="Angsana New" w:cs="Angsana New"/>
          <w:sz w:val="30"/>
          <w:szCs w:val="30"/>
        </w:rPr>
        <w:t>68</w:t>
      </w:r>
      <w:r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A454BE">
        <w:rPr>
          <w:rFonts w:ascii="Angsana New" w:eastAsia="SimSun" w:hAnsi="Angsana New" w:cs="Angsana New" w:hint="cs"/>
          <w:sz w:val="30"/>
          <w:szCs w:val="30"/>
          <w:cs/>
        </w:rPr>
        <w:t>มีดังนี้</w:t>
      </w:r>
    </w:p>
    <w:p w14:paraId="3A6C3E27" w14:textId="77777777" w:rsidR="00A454BE" w:rsidRPr="00A454BE" w:rsidRDefault="00A454BE" w:rsidP="00A454BE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62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993"/>
        <w:gridCol w:w="1984"/>
        <w:gridCol w:w="2000"/>
      </w:tblGrid>
      <w:tr w:rsidR="00A454BE" w:rsidRPr="00676F41" w14:paraId="42E3CC71" w14:textId="77777777" w:rsidTr="00F97208">
        <w:tc>
          <w:tcPr>
            <w:tcW w:w="9621" w:type="dxa"/>
            <w:gridSpan w:val="5"/>
          </w:tcPr>
          <w:p w14:paraId="65993DC6" w14:textId="4D5E60D3" w:rsidR="00A454BE" w:rsidRPr="00676F41" w:rsidRDefault="00A454BE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(หน่วย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: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581AE4" w:rsidRPr="00FD0DD8" w14:paraId="5E8166A6" w14:textId="77777777" w:rsidTr="00F97208">
        <w:tc>
          <w:tcPr>
            <w:tcW w:w="3085" w:type="dxa"/>
          </w:tcPr>
          <w:p w14:paraId="3826DA07" w14:textId="77777777" w:rsidR="00581AE4" w:rsidRPr="00CD0519" w:rsidRDefault="00581AE4" w:rsidP="00A454BE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5870341" w14:textId="77777777" w:rsidR="00581AE4" w:rsidRDefault="00581AE4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67949DBE" w14:textId="77777777" w:rsidR="00581AE4" w:rsidRDefault="00581AE4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4B7466A7" w14:textId="77777777" w:rsidR="00581AE4" w:rsidRDefault="00581AE4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000" w:type="dxa"/>
          </w:tcPr>
          <w:p w14:paraId="4B92EC55" w14:textId="77777777" w:rsidR="00581AE4" w:rsidRPr="0088357B" w:rsidRDefault="00FA58E5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FA58E5" w:rsidRPr="00FD0DD8" w14:paraId="76D4252B" w14:textId="77777777" w:rsidTr="00F97208">
        <w:tc>
          <w:tcPr>
            <w:tcW w:w="3085" w:type="dxa"/>
          </w:tcPr>
          <w:p w14:paraId="254BCC1E" w14:textId="77777777" w:rsidR="00FA58E5" w:rsidRPr="00CD0519" w:rsidRDefault="00FA58E5" w:rsidP="00A454BE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7E25E42" w14:textId="77777777" w:rsidR="00FA58E5" w:rsidRDefault="00FA58E5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7246EF21" w14:textId="77777777" w:rsidR="00FA58E5" w:rsidRDefault="00FA58E5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2650A712" w14:textId="77777777" w:rsidR="00FA58E5" w:rsidRDefault="00FA58E5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000" w:type="dxa"/>
          </w:tcPr>
          <w:p w14:paraId="7F262E88" w14:textId="77777777" w:rsidR="00FA58E5" w:rsidRPr="0088357B" w:rsidRDefault="00FA58E5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454BE" w:rsidRPr="00FD0DD8" w14:paraId="3A13A9C1" w14:textId="77777777" w:rsidTr="00F97208">
        <w:tc>
          <w:tcPr>
            <w:tcW w:w="3085" w:type="dxa"/>
          </w:tcPr>
          <w:p w14:paraId="43A2D5F0" w14:textId="77777777" w:rsidR="00A454BE" w:rsidRPr="00A454BE" w:rsidRDefault="00A454BE" w:rsidP="00A454BE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59" w:type="dxa"/>
          </w:tcPr>
          <w:p w14:paraId="58F620A4" w14:textId="77777777" w:rsidR="00A454BE" w:rsidRDefault="00A454BE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754F2637" w14:textId="77777777" w:rsidR="00A454BE" w:rsidRDefault="00A454BE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787A08BC" w14:textId="77777777" w:rsidR="00A454BE" w:rsidRDefault="00A454BE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000" w:type="dxa"/>
          </w:tcPr>
          <w:p w14:paraId="7CADFEC4" w14:textId="3A30B67C" w:rsidR="00A454BE" w:rsidRDefault="0093558F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93558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(1</w:t>
            </w:r>
            <w:r w:rsidRPr="0093558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93558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475</w:t>
            </w:r>
            <w:r w:rsidRPr="0093558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93558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188.46)</w:t>
            </w:r>
          </w:p>
        </w:tc>
      </w:tr>
      <w:tr w:rsidR="00BD669C" w:rsidRPr="00FD0DD8" w14:paraId="48447B44" w14:textId="77777777" w:rsidTr="00F97208">
        <w:tc>
          <w:tcPr>
            <w:tcW w:w="3085" w:type="dxa"/>
          </w:tcPr>
          <w:p w14:paraId="1F641108" w14:textId="77777777" w:rsidR="00BD669C" w:rsidRPr="00A454BE" w:rsidRDefault="00BD669C" w:rsidP="00BD669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559" w:type="dxa"/>
          </w:tcPr>
          <w:p w14:paraId="5CEE110F" w14:textId="77777777" w:rsidR="00BD669C" w:rsidRDefault="00BD669C" w:rsidP="00BD669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34114C49" w14:textId="77777777" w:rsidR="00BD669C" w:rsidRDefault="00BD669C" w:rsidP="00BD669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</w:tcPr>
          <w:p w14:paraId="16A84C36" w14:textId="77777777" w:rsidR="00BD669C" w:rsidRDefault="00BD669C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000" w:type="dxa"/>
          </w:tcPr>
          <w:p w14:paraId="5180763A" w14:textId="141BCA90" w:rsidR="00BD669C" w:rsidRPr="0093558F" w:rsidRDefault="00F97208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F972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FF1ED9" w:rsidRPr="00FF1ED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44,353,259.53</w:t>
            </w:r>
            <w:r w:rsidRPr="00F972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BD669C" w:rsidRPr="00FD0DD8" w14:paraId="35EDE6BC" w14:textId="77777777" w:rsidTr="00F97208">
        <w:tc>
          <w:tcPr>
            <w:tcW w:w="3085" w:type="dxa"/>
          </w:tcPr>
          <w:p w14:paraId="0639C4A3" w14:textId="77777777" w:rsidR="00BD669C" w:rsidRPr="00A454BE" w:rsidRDefault="00BD669C" w:rsidP="00BD669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ลดลงในระหว่างงวด</w:t>
            </w:r>
          </w:p>
        </w:tc>
        <w:tc>
          <w:tcPr>
            <w:tcW w:w="1559" w:type="dxa"/>
          </w:tcPr>
          <w:p w14:paraId="71394806" w14:textId="77777777" w:rsidR="00BD669C" w:rsidRDefault="00BD669C" w:rsidP="00BD669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3D8D11D4" w14:textId="77777777" w:rsidR="00BD669C" w:rsidRDefault="00BD669C" w:rsidP="00BD669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</w:tcPr>
          <w:p w14:paraId="67F1D166" w14:textId="77777777" w:rsidR="00BD669C" w:rsidRDefault="00BD669C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000" w:type="dxa"/>
          </w:tcPr>
          <w:p w14:paraId="42FB18A9" w14:textId="11A25DA0" w:rsidR="00BD669C" w:rsidRPr="0093558F" w:rsidRDefault="00FF1ED9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FF1ED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61,978.29</w:t>
            </w:r>
          </w:p>
        </w:tc>
      </w:tr>
      <w:tr w:rsidR="00BD669C" w:rsidRPr="00FD0DD8" w14:paraId="7E8B2AA0" w14:textId="77777777" w:rsidTr="00F97208">
        <w:tc>
          <w:tcPr>
            <w:tcW w:w="3085" w:type="dxa"/>
          </w:tcPr>
          <w:p w14:paraId="02B97DE3" w14:textId="5198D33A" w:rsidR="00BD669C" w:rsidRPr="00A454BE" w:rsidRDefault="00BD669C" w:rsidP="00BD669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color w:val="00000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="00F722B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สิ้น</w:t>
            </w: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559" w:type="dxa"/>
          </w:tcPr>
          <w:p w14:paraId="211F1ACC" w14:textId="77777777" w:rsidR="00BD669C" w:rsidRDefault="00BD669C" w:rsidP="00BD669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4153D9D4" w14:textId="77777777" w:rsidR="00BD669C" w:rsidRDefault="00BD669C" w:rsidP="00BD669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</w:tcPr>
          <w:p w14:paraId="48D88311" w14:textId="77777777" w:rsidR="00BD669C" w:rsidRDefault="00BD669C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</w:tcPr>
          <w:p w14:paraId="3528EFFA" w14:textId="6E78722D" w:rsidR="00BD669C" w:rsidRPr="0093558F" w:rsidRDefault="00FF1ED9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FF1ED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(45</w:t>
            </w:r>
            <w:r w:rsidRPr="00FF1ED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766</w:t>
            </w:r>
            <w:r w:rsidRPr="00FF1ED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469.70)</w:t>
            </w:r>
          </w:p>
        </w:tc>
      </w:tr>
    </w:tbl>
    <w:p w14:paraId="2ABB6ED8" w14:textId="77777777" w:rsidR="00CD27E3" w:rsidRPr="00581AE4" w:rsidRDefault="00CD27E3" w:rsidP="00581AE4">
      <w:pPr>
        <w:ind w:left="540" w:right="-178"/>
        <w:jc w:val="thaiDistribute"/>
        <w:rPr>
          <w:rFonts w:ascii="Angsana New" w:eastAsia="SimSun" w:hAnsi="Angsana New" w:cs="Angsana New"/>
          <w:sz w:val="16"/>
          <w:szCs w:val="16"/>
          <w:cs/>
          <w:lang w:val="en-US"/>
        </w:rPr>
      </w:pPr>
    </w:p>
    <w:p w14:paraId="7398210B" w14:textId="752245B9" w:rsidR="00B56011" w:rsidRDefault="00581AE4" w:rsidP="00581AE4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8384F">
        <w:rPr>
          <w:rFonts w:ascii="Angsana New" w:eastAsia="SimSun" w:hAnsi="Angsana New" w:cs="Angsana New" w:hint="cs"/>
          <w:spacing w:val="4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รายการเคลื่อนไหวของค่าเผื่อผลขาดทุนด้านเครดิตที่คาดว่าจะเกิดขึ้นลูกหนี้</w:t>
      </w:r>
      <w:r w:rsidR="00B7015F" w:rsidRPr="00F8384F">
        <w:rPr>
          <w:rFonts w:ascii="Angsana New" w:eastAsia="SimSun" w:hAnsi="Angsana New" w:cs="Angsana New" w:hint="cs"/>
          <w:spacing w:val="4"/>
          <w:sz w:val="30"/>
          <w:szCs w:val="30"/>
          <w:cs/>
        </w:rPr>
        <w:t>หมุนเวียนอื่น</w:t>
      </w:r>
      <w:bookmarkStart w:id="9" w:name="_Hlk198084333"/>
      <w:r w:rsidR="0093558F" w:rsidRPr="0093558F">
        <w:rPr>
          <w:rFonts w:ascii="Angsana New" w:eastAsia="SimSun" w:hAnsi="Angsana New" w:cs="Angsana New" w:hint="cs"/>
          <w:spacing w:val="4"/>
          <w:sz w:val="30"/>
          <w:szCs w:val="30"/>
          <w:cs/>
        </w:rPr>
        <w:t>สำหรับงวด</w:t>
      </w:r>
      <w:r w:rsidR="00FF1ED9">
        <w:rPr>
          <w:rFonts w:ascii="Angsana New" w:eastAsia="SimSun" w:hAnsi="Angsana New" w:cs="Angsana New" w:hint="cs"/>
          <w:spacing w:val="4"/>
          <w:sz w:val="30"/>
          <w:szCs w:val="30"/>
          <w:cs/>
        </w:rPr>
        <w:t>หก</w:t>
      </w:r>
      <w:r w:rsidR="0093558F" w:rsidRPr="0093558F">
        <w:rPr>
          <w:rFonts w:ascii="Angsana New" w:eastAsia="SimSun" w:hAnsi="Angsana New" w:cs="Angsana New" w:hint="cs"/>
          <w:spacing w:val="4"/>
          <w:sz w:val="30"/>
          <w:szCs w:val="30"/>
          <w:cs/>
        </w:rPr>
        <w:t xml:space="preserve">เดือนสิ้นสุดวันที่ </w:t>
      </w:r>
      <w:r w:rsidR="00FF1ED9">
        <w:rPr>
          <w:rFonts w:ascii="Angsana New" w:eastAsia="SimSun" w:hAnsi="Angsana New" w:cs="Angsana New"/>
          <w:spacing w:val="4"/>
          <w:sz w:val="30"/>
          <w:szCs w:val="30"/>
          <w:lang w:val="en-US"/>
        </w:rPr>
        <w:t>30</w:t>
      </w:r>
      <w:r w:rsidR="00FF1ED9">
        <w:rPr>
          <w:rFonts w:ascii="Angsana New" w:eastAsia="SimSun" w:hAnsi="Angsana New" w:cs="Angsana New" w:hint="cs"/>
          <w:spacing w:val="4"/>
          <w:sz w:val="30"/>
          <w:szCs w:val="30"/>
          <w:cs/>
          <w:lang w:val="en-US"/>
        </w:rPr>
        <w:t xml:space="preserve"> มิถุนายน</w:t>
      </w:r>
      <w:r w:rsidR="0093558F" w:rsidRPr="0093558F">
        <w:rPr>
          <w:rFonts w:ascii="Angsana New" w:eastAsia="SimSun" w:hAnsi="Angsana New" w:cs="Angsana New"/>
          <w:spacing w:val="4"/>
          <w:sz w:val="30"/>
          <w:szCs w:val="30"/>
          <w:cs/>
        </w:rPr>
        <w:t xml:space="preserve"> </w:t>
      </w:r>
      <w:r w:rsidR="0093558F" w:rsidRPr="0093558F">
        <w:rPr>
          <w:rFonts w:ascii="Angsana New" w:eastAsia="SimSun" w:hAnsi="Angsana New" w:cs="Angsana New"/>
          <w:spacing w:val="4"/>
          <w:sz w:val="30"/>
          <w:szCs w:val="30"/>
        </w:rPr>
        <w:t>2568</w:t>
      </w:r>
      <w:r w:rsidR="0093558F" w:rsidRPr="0093558F">
        <w:rPr>
          <w:rFonts w:ascii="Angsana New" w:eastAsia="SimSun" w:hAnsi="Angsana New" w:cs="Angsana New"/>
          <w:spacing w:val="4"/>
          <w:sz w:val="30"/>
          <w:szCs w:val="30"/>
          <w:cs/>
        </w:rPr>
        <w:t xml:space="preserve"> </w:t>
      </w:r>
      <w:r w:rsidR="0093558F" w:rsidRPr="0093558F">
        <w:rPr>
          <w:rFonts w:ascii="Angsana New" w:eastAsia="SimSun" w:hAnsi="Angsana New" w:cs="Angsana New" w:hint="cs"/>
          <w:spacing w:val="4"/>
          <w:sz w:val="30"/>
          <w:szCs w:val="30"/>
          <w:cs/>
        </w:rPr>
        <w:t>มีดังนี้</w:t>
      </w:r>
      <w:bookmarkEnd w:id="9"/>
    </w:p>
    <w:p w14:paraId="2E389543" w14:textId="77777777" w:rsidR="00581AE4" w:rsidRPr="00581AE4" w:rsidRDefault="00581AE4" w:rsidP="00581AE4">
      <w:pPr>
        <w:ind w:left="540" w:right="-178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993"/>
        <w:gridCol w:w="1984"/>
        <w:gridCol w:w="1985"/>
      </w:tblGrid>
      <w:tr w:rsidR="00581AE4" w:rsidRPr="00676F41" w14:paraId="13B04721" w14:textId="77777777" w:rsidTr="00F722BC">
        <w:tc>
          <w:tcPr>
            <w:tcW w:w="9606" w:type="dxa"/>
            <w:gridSpan w:val="5"/>
          </w:tcPr>
          <w:p w14:paraId="4BC30554" w14:textId="404E702F" w:rsidR="00581AE4" w:rsidRPr="00676F41" w:rsidRDefault="00581AE4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(หน่วย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: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581AE4" w:rsidRPr="00FD0DD8" w14:paraId="5140C681" w14:textId="77777777" w:rsidTr="00F722BC">
        <w:tc>
          <w:tcPr>
            <w:tcW w:w="3085" w:type="dxa"/>
          </w:tcPr>
          <w:p w14:paraId="6CA567C5" w14:textId="77777777" w:rsidR="00581AE4" w:rsidRPr="00CD0519" w:rsidRDefault="00581AE4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08AE5E8" w14:textId="77777777" w:rsidR="00581AE4" w:rsidRDefault="00581AE4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0BA2BA25" w14:textId="77777777" w:rsidR="00581AE4" w:rsidRDefault="00581AE4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7CCBCE24" w14:textId="77777777" w:rsidR="00581AE4" w:rsidRDefault="00581AE4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31B03DD4" w14:textId="77777777" w:rsidR="00581AE4" w:rsidRPr="0088357B" w:rsidRDefault="00A93FEF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lang w:val="en-US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A93FEF" w:rsidRPr="00FD0DD8" w14:paraId="6ED9F9DA" w14:textId="77777777" w:rsidTr="00F722BC">
        <w:tc>
          <w:tcPr>
            <w:tcW w:w="3085" w:type="dxa"/>
          </w:tcPr>
          <w:p w14:paraId="3D0C308F" w14:textId="77777777" w:rsidR="00A93FEF" w:rsidRPr="00CD0519" w:rsidRDefault="00A93FEF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7AFB4CB" w14:textId="77777777" w:rsidR="00A93FEF" w:rsidRDefault="00A93FEF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4AB7973A" w14:textId="77777777" w:rsidR="00A93FEF" w:rsidRDefault="00A93FEF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003170DA" w14:textId="77777777" w:rsidR="00A93FEF" w:rsidRDefault="00A93FEF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985" w:type="dxa"/>
          </w:tcPr>
          <w:p w14:paraId="03C31A70" w14:textId="77777777" w:rsidR="00A93FEF" w:rsidRPr="0088357B" w:rsidRDefault="00A93FEF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81AE4" w:rsidRPr="00FD0DD8" w14:paraId="6DBAB987" w14:textId="77777777" w:rsidTr="00F722BC">
        <w:tc>
          <w:tcPr>
            <w:tcW w:w="3085" w:type="dxa"/>
          </w:tcPr>
          <w:p w14:paraId="3B530D21" w14:textId="77777777" w:rsidR="00581AE4" w:rsidRPr="00A454BE" w:rsidRDefault="00581AE4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59" w:type="dxa"/>
          </w:tcPr>
          <w:p w14:paraId="7C2B7218" w14:textId="77777777" w:rsidR="00581AE4" w:rsidRDefault="00581AE4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29C4EB05" w14:textId="77777777" w:rsidR="00581AE4" w:rsidRDefault="00581AE4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0278F2AA" w14:textId="77777777" w:rsidR="00581AE4" w:rsidRDefault="00581AE4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7502210C" w14:textId="1F0935F4" w:rsidR="00581AE4" w:rsidRDefault="0093558F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93558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(27,888,084.2</w:t>
            </w:r>
            <w:r w:rsidR="00DC570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7</w:t>
            </w:r>
            <w:r w:rsidRPr="0093558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CB4FD1" w:rsidRPr="00FD0DD8" w14:paraId="711CFDAE" w14:textId="77777777" w:rsidTr="00F722BC">
        <w:tc>
          <w:tcPr>
            <w:tcW w:w="3085" w:type="dxa"/>
          </w:tcPr>
          <w:p w14:paraId="2F6C5DAA" w14:textId="77777777" w:rsidR="00CB4FD1" w:rsidRPr="00A454BE" w:rsidRDefault="00CB4FD1" w:rsidP="00CB4FD1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559" w:type="dxa"/>
          </w:tcPr>
          <w:p w14:paraId="6B5212B4" w14:textId="77777777" w:rsidR="00CB4FD1" w:rsidRDefault="00CB4FD1" w:rsidP="00CB4FD1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46A47C53" w14:textId="77777777" w:rsidR="00CB4FD1" w:rsidRDefault="00CB4FD1" w:rsidP="00CB4FD1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</w:tcPr>
          <w:p w14:paraId="2F425C96" w14:textId="77777777" w:rsidR="00CB4FD1" w:rsidRDefault="00CB4FD1" w:rsidP="00CB4FD1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1FE6B791" w14:textId="62B6F6C5" w:rsidR="00CB4FD1" w:rsidRPr="0093558F" w:rsidRDefault="00F97208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F972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FF1ED9" w:rsidRPr="00FF1ED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9,664,445.12</w:t>
            </w:r>
            <w:r w:rsidRPr="00F972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CB4FD1" w:rsidRPr="00FD0DD8" w14:paraId="5B5D9262" w14:textId="77777777" w:rsidTr="00F722BC">
        <w:tc>
          <w:tcPr>
            <w:tcW w:w="3085" w:type="dxa"/>
          </w:tcPr>
          <w:p w14:paraId="003CEB69" w14:textId="77777777" w:rsidR="00CB4FD1" w:rsidRPr="00A454BE" w:rsidRDefault="00CB4FD1" w:rsidP="00CB4FD1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ลดลงในระหว่างงวด</w:t>
            </w:r>
          </w:p>
        </w:tc>
        <w:tc>
          <w:tcPr>
            <w:tcW w:w="1559" w:type="dxa"/>
          </w:tcPr>
          <w:p w14:paraId="3C1FBD8A" w14:textId="77777777" w:rsidR="00CB4FD1" w:rsidRDefault="00CB4FD1" w:rsidP="00CB4FD1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28B718EC" w14:textId="77777777" w:rsidR="00CB4FD1" w:rsidRDefault="00CB4FD1" w:rsidP="00CB4FD1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</w:tcPr>
          <w:p w14:paraId="1343EA08" w14:textId="77777777" w:rsidR="00CB4FD1" w:rsidRDefault="00CB4FD1" w:rsidP="00CB4FD1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2F75F5A5" w14:textId="7883AE8B" w:rsidR="00CB4FD1" w:rsidRPr="0093558F" w:rsidRDefault="00FF1ED9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FF1ED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2,973,668.19</w:t>
            </w:r>
          </w:p>
        </w:tc>
      </w:tr>
      <w:tr w:rsidR="00CB4FD1" w:rsidRPr="00FD0DD8" w14:paraId="6A290AD5" w14:textId="77777777" w:rsidTr="00F722BC">
        <w:tc>
          <w:tcPr>
            <w:tcW w:w="3085" w:type="dxa"/>
          </w:tcPr>
          <w:p w14:paraId="2FC59278" w14:textId="3E3C626E" w:rsidR="00CB4FD1" w:rsidRPr="00A454BE" w:rsidRDefault="00F722BC" w:rsidP="00CB4FD1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color w:val="000000"/>
                <w:cs/>
              </w:rPr>
            </w:pPr>
            <w:r w:rsidRPr="00F722B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ยอดคงเหลือสิ้นงวด</w:t>
            </w:r>
          </w:p>
        </w:tc>
        <w:tc>
          <w:tcPr>
            <w:tcW w:w="1559" w:type="dxa"/>
          </w:tcPr>
          <w:p w14:paraId="4990C967" w14:textId="77777777" w:rsidR="00CB4FD1" w:rsidRDefault="00CB4FD1" w:rsidP="00CB4FD1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528B5D04" w14:textId="77777777" w:rsidR="00CB4FD1" w:rsidRDefault="00CB4FD1" w:rsidP="00CB4FD1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</w:tcPr>
          <w:p w14:paraId="477C522C" w14:textId="77777777" w:rsidR="00CB4FD1" w:rsidRDefault="00CB4FD1" w:rsidP="00CB4FD1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07693529" w14:textId="6C3DCA41" w:rsidR="00CB4FD1" w:rsidRPr="0093558F" w:rsidRDefault="00FF1ED9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FF1ED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(34</w:t>
            </w:r>
            <w:r w:rsidRPr="00FF1ED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578</w:t>
            </w:r>
            <w:r w:rsidRPr="00FF1ED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FF1ED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861.2</w:t>
            </w:r>
            <w:r w:rsidR="00DC570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0</w:t>
            </w:r>
            <w:r w:rsidRPr="00FF1ED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3F595CAD" w14:textId="3F08007B" w:rsidR="00581AE4" w:rsidRPr="00B7015F" w:rsidRDefault="00B7015F" w:rsidP="00B7015F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bookmarkStart w:id="10" w:name="_Hlk205998505"/>
      <w:r w:rsidRPr="00B7015F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สินทรัพย์ที่เกิดจากสัญญา</w:t>
      </w:r>
      <w:bookmarkEnd w:id="10"/>
    </w:p>
    <w:p w14:paraId="62452B1E" w14:textId="77777777" w:rsidR="009B67A2" w:rsidRPr="00CF01EC" w:rsidRDefault="009B67A2" w:rsidP="004414D1">
      <w:pPr>
        <w:ind w:left="539" w:right="-176"/>
        <w:jc w:val="thaiDistribute"/>
        <w:rPr>
          <w:rFonts w:ascii="Angsana New" w:hAnsi="Angsana New" w:cs="Angsana New"/>
          <w:sz w:val="16"/>
          <w:szCs w:val="16"/>
        </w:rPr>
      </w:pPr>
    </w:p>
    <w:p w14:paraId="129408AD" w14:textId="77777777" w:rsidR="00CF01EC" w:rsidRDefault="00CF01EC" w:rsidP="00CF01EC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E70C67">
        <w:rPr>
          <w:rFonts w:ascii="Angsana New" w:eastAsia="SimSun" w:hAnsi="Angsana New" w:cs="Angsana New" w:hint="cs"/>
          <w:sz w:val="30"/>
          <w:szCs w:val="30"/>
          <w:cs/>
        </w:rPr>
        <w:t>ประกอบด้วย</w:t>
      </w:r>
    </w:p>
    <w:p w14:paraId="541D821A" w14:textId="77777777" w:rsidR="00CF01EC" w:rsidRDefault="00CF01EC" w:rsidP="004414D1">
      <w:pPr>
        <w:ind w:left="539" w:right="-17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F97208" w:rsidRPr="00DC5704" w14:paraId="42E4E3C6" w14:textId="77777777" w:rsidTr="00F97208">
        <w:tc>
          <w:tcPr>
            <w:tcW w:w="9606" w:type="dxa"/>
            <w:gridSpan w:val="5"/>
          </w:tcPr>
          <w:p w14:paraId="1C31F085" w14:textId="77777777" w:rsidR="00F97208" w:rsidRPr="00DC5704" w:rsidRDefault="00F97208" w:rsidP="00F9720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F97208" w:rsidRPr="00DC5704" w14:paraId="2B362AFD" w14:textId="77777777" w:rsidTr="00F97208">
        <w:tc>
          <w:tcPr>
            <w:tcW w:w="2802" w:type="dxa"/>
            <w:vAlign w:val="bottom"/>
          </w:tcPr>
          <w:p w14:paraId="62030B61" w14:textId="77777777" w:rsidR="00F97208" w:rsidRPr="00DC5704" w:rsidRDefault="00F97208" w:rsidP="00F97208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29D86A05" w14:textId="77777777" w:rsidR="00F97208" w:rsidRPr="00DC5704" w:rsidRDefault="00F97208" w:rsidP="00F97208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6E681D3A" w14:textId="77777777" w:rsidR="00F97208" w:rsidRPr="00DC5704" w:rsidRDefault="00F97208" w:rsidP="00F97208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821FC" w:rsidRPr="00DC5704" w14:paraId="25A86D33" w14:textId="77777777" w:rsidTr="00F97208">
        <w:tc>
          <w:tcPr>
            <w:tcW w:w="2802" w:type="dxa"/>
            <w:vAlign w:val="bottom"/>
          </w:tcPr>
          <w:p w14:paraId="1F15CF11" w14:textId="77777777" w:rsidR="005821FC" w:rsidRPr="00DC5704" w:rsidRDefault="005821FC" w:rsidP="005821F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22B58DED" w14:textId="1BB8B370" w:rsidR="005821FC" w:rsidRPr="00DC5704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C570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2A129344" w14:textId="17C89C31" w:rsidR="005821FC" w:rsidRPr="00DC5704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C570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</w:tr>
      <w:tr w:rsidR="00DC5704" w:rsidRPr="00DC5704" w14:paraId="35B2BC8E" w14:textId="77777777" w:rsidTr="00365830">
        <w:tc>
          <w:tcPr>
            <w:tcW w:w="2802" w:type="dxa"/>
            <w:vAlign w:val="bottom"/>
          </w:tcPr>
          <w:p w14:paraId="581BFB8F" w14:textId="77777777" w:rsidR="00DC5704" w:rsidRPr="00DC5704" w:rsidRDefault="00DC5704" w:rsidP="00DC570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448E7A03" w14:textId="12DE7152" w:rsidR="00DC5704" w:rsidRPr="00DC5704" w:rsidRDefault="00DC5704" w:rsidP="00DC5704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30</w:t>
            </w:r>
            <w:r w:rsidRPr="00DC5704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มิถุนายน</w:t>
            </w: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28EB8F7F" w14:textId="0037569D" w:rsidR="00DC5704" w:rsidRPr="00DC5704" w:rsidRDefault="00DC5704" w:rsidP="00DC5704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DC5704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701" w:type="dxa"/>
          </w:tcPr>
          <w:p w14:paraId="6FECBCC5" w14:textId="089F4237" w:rsidR="00DC5704" w:rsidRPr="00DC5704" w:rsidRDefault="00DC5704" w:rsidP="00DC5704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30</w:t>
            </w:r>
            <w:r w:rsidRPr="00DC5704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มิถุนายน</w:t>
            </w: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6812D643" w14:textId="235EC386" w:rsidR="00DC5704" w:rsidRPr="00DC5704" w:rsidRDefault="00DC5704" w:rsidP="00DC5704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DC5704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DC5704" w:rsidRPr="00DC5704" w14:paraId="3478751C" w14:textId="77777777" w:rsidTr="00F97208">
        <w:tc>
          <w:tcPr>
            <w:tcW w:w="2802" w:type="dxa"/>
            <w:vAlign w:val="bottom"/>
          </w:tcPr>
          <w:p w14:paraId="24F862DD" w14:textId="77777777" w:rsidR="00DC5704" w:rsidRPr="00DC5704" w:rsidRDefault="00DC5704" w:rsidP="00DC5704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701" w:type="dxa"/>
          </w:tcPr>
          <w:p w14:paraId="67F57281" w14:textId="77777777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4E369DDF" w14:textId="77777777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</w:tcPr>
          <w:p w14:paraId="20535A24" w14:textId="77777777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01" w:type="dxa"/>
          </w:tcPr>
          <w:p w14:paraId="38B5E0A9" w14:textId="77777777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C5704" w:rsidRPr="00DC5704" w14:paraId="5AAA74E2" w14:textId="77777777" w:rsidTr="00F722BC">
        <w:tc>
          <w:tcPr>
            <w:tcW w:w="2802" w:type="dxa"/>
            <w:vAlign w:val="bottom"/>
          </w:tcPr>
          <w:p w14:paraId="2BB1C617" w14:textId="77777777" w:rsidR="00DC5704" w:rsidRPr="00DC5704" w:rsidRDefault="00DC5704" w:rsidP="00DC5704">
            <w:pPr>
              <w:suppressAutoHyphens/>
              <w:overflowPunct w:val="0"/>
              <w:autoSpaceDE w:val="0"/>
              <w:autoSpaceDN w:val="0"/>
              <w:ind w:left="-108" w:right="-108" w:firstLine="284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570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701" w:type="dxa"/>
          </w:tcPr>
          <w:p w14:paraId="5E092C42" w14:textId="64D1F684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7,645,623,014.96</w:t>
            </w:r>
          </w:p>
        </w:tc>
        <w:tc>
          <w:tcPr>
            <w:tcW w:w="1701" w:type="dxa"/>
          </w:tcPr>
          <w:p w14:paraId="20F3B9E5" w14:textId="54ED5FDB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7,990,378,112.79</w:t>
            </w:r>
          </w:p>
        </w:tc>
        <w:tc>
          <w:tcPr>
            <w:tcW w:w="1701" w:type="dxa"/>
          </w:tcPr>
          <w:p w14:paraId="412F3878" w14:textId="032D456A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7,560,650,635.01</w:t>
            </w:r>
          </w:p>
        </w:tc>
        <w:tc>
          <w:tcPr>
            <w:tcW w:w="1701" w:type="dxa"/>
          </w:tcPr>
          <w:p w14:paraId="4B9628DD" w14:textId="20EAB6B5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7,862,460,452.12</w:t>
            </w:r>
          </w:p>
        </w:tc>
      </w:tr>
      <w:tr w:rsidR="00DC5704" w:rsidRPr="00DC5704" w14:paraId="0D750E4C" w14:textId="77777777" w:rsidTr="00F97208">
        <w:tc>
          <w:tcPr>
            <w:tcW w:w="2802" w:type="dxa"/>
            <w:vAlign w:val="bottom"/>
          </w:tcPr>
          <w:p w14:paraId="60EC3A7D" w14:textId="77777777" w:rsidR="00DC5704" w:rsidRPr="00DC5704" w:rsidRDefault="00DC5704" w:rsidP="00DC5704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618CAC32" w14:textId="77777777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6CB6E263" w14:textId="77777777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F17E334" w14:textId="77777777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127429D2" w14:textId="77777777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C5704" w:rsidRPr="00DC5704" w14:paraId="104E902F" w14:textId="77777777" w:rsidTr="00F97208">
        <w:trPr>
          <w:trHeight w:val="298"/>
        </w:trPr>
        <w:tc>
          <w:tcPr>
            <w:tcW w:w="2802" w:type="dxa"/>
            <w:vAlign w:val="bottom"/>
          </w:tcPr>
          <w:p w14:paraId="5EB22524" w14:textId="77777777" w:rsidR="00DC5704" w:rsidRPr="00DC5704" w:rsidRDefault="00DC5704" w:rsidP="00DC5704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347C45F" w14:textId="3E3CF931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(10,794,946.58)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34558BD" w14:textId="6E32A4A9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(8,766,129.40)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6A179D" w14:textId="5D254A20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(10,794,946.58)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F18AA6B" w14:textId="6A69E8A0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(8,766,129.40)</w:t>
            </w:r>
          </w:p>
        </w:tc>
      </w:tr>
      <w:tr w:rsidR="00DC5704" w:rsidRPr="00DC5704" w14:paraId="07AD53B4" w14:textId="77777777" w:rsidTr="00F97208">
        <w:tc>
          <w:tcPr>
            <w:tcW w:w="2802" w:type="dxa"/>
            <w:vAlign w:val="bottom"/>
          </w:tcPr>
          <w:p w14:paraId="30FE0F3A" w14:textId="77777777" w:rsidR="00DC5704" w:rsidRPr="00DC5704" w:rsidRDefault="00DC5704" w:rsidP="00DC5704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D9AE7BC" w14:textId="755F108E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7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634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828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068.38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AB8CB98" w14:textId="69E010DE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7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981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611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983.39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E677E2D" w14:textId="2D1D4109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7,549,855,688.43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3607D21" w14:textId="49A3473B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7,853,694,322.72</w:t>
            </w:r>
          </w:p>
        </w:tc>
      </w:tr>
    </w:tbl>
    <w:p w14:paraId="53156911" w14:textId="77777777" w:rsidR="00CD27E3" w:rsidRDefault="00CD27E3" w:rsidP="004414D1">
      <w:pPr>
        <w:ind w:left="539" w:right="-17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76C9D38" w14:textId="6AF844D2" w:rsidR="00CF01EC" w:rsidRDefault="00CF01EC" w:rsidP="00CF01EC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CF01EC">
        <w:rPr>
          <w:rFonts w:ascii="Angsana New" w:eastAsia="SimSun" w:hAnsi="Angsana New" w:cs="Angsana New" w:hint="cs"/>
          <w:spacing w:val="2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Pr="00CF01EC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สินทรัพย์ที่เกิดจากสัญญา</w:t>
      </w:r>
      <w:r w:rsidRPr="00CF01EC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 </w:t>
      </w:r>
      <w:r w:rsidR="00F722BC" w:rsidRPr="00F722BC">
        <w:rPr>
          <w:rFonts w:ascii="Angsana New" w:eastAsia="SimSun" w:hAnsi="Angsana New" w:cs="Angsana New" w:hint="cs"/>
          <w:spacing w:val="2"/>
          <w:sz w:val="30"/>
          <w:szCs w:val="30"/>
          <w:cs/>
        </w:rPr>
        <w:t>สำหรับงวด</w:t>
      </w:r>
      <w:r w:rsidR="00DC5704">
        <w:rPr>
          <w:rFonts w:ascii="Angsana New" w:eastAsia="SimSun" w:hAnsi="Angsana New" w:cs="Angsana New" w:hint="cs"/>
          <w:spacing w:val="2"/>
          <w:sz w:val="30"/>
          <w:szCs w:val="30"/>
          <w:cs/>
        </w:rPr>
        <w:t>หก</w:t>
      </w:r>
      <w:r w:rsidR="00F722BC" w:rsidRPr="00F722BC">
        <w:rPr>
          <w:rFonts w:ascii="Angsana New" w:eastAsia="SimSun" w:hAnsi="Angsana New" w:cs="Angsana New" w:hint="cs"/>
          <w:spacing w:val="2"/>
          <w:sz w:val="30"/>
          <w:szCs w:val="30"/>
          <w:cs/>
        </w:rPr>
        <w:t xml:space="preserve">เดือนสิ้นสุดวันที่ </w:t>
      </w:r>
      <w:r w:rsidR="00DC5704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>30</w:t>
      </w:r>
      <w:r w:rsidR="00DC5704">
        <w:rPr>
          <w:rFonts w:ascii="Angsana New" w:eastAsia="SimSun" w:hAnsi="Angsana New" w:cs="Angsana New" w:hint="cs"/>
          <w:spacing w:val="2"/>
          <w:sz w:val="30"/>
          <w:szCs w:val="30"/>
          <w:cs/>
          <w:lang w:val="en-US"/>
        </w:rPr>
        <w:t xml:space="preserve"> มิถุนายน</w:t>
      </w:r>
      <w:r w:rsidR="00F722BC" w:rsidRPr="00F722BC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 </w:t>
      </w:r>
      <w:r w:rsidR="00F722BC" w:rsidRPr="00F722BC">
        <w:rPr>
          <w:rFonts w:ascii="Angsana New" w:eastAsia="SimSun" w:hAnsi="Angsana New" w:cs="Angsana New"/>
          <w:spacing w:val="2"/>
          <w:sz w:val="30"/>
          <w:szCs w:val="30"/>
        </w:rPr>
        <w:t>2568</w:t>
      </w:r>
      <w:r w:rsidR="00F722BC" w:rsidRPr="00F722BC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 </w:t>
      </w:r>
      <w:r w:rsidR="00F722BC" w:rsidRPr="00F722BC">
        <w:rPr>
          <w:rFonts w:ascii="Angsana New" w:eastAsia="SimSun" w:hAnsi="Angsana New" w:cs="Angsana New" w:hint="cs"/>
          <w:spacing w:val="2"/>
          <w:sz w:val="30"/>
          <w:szCs w:val="30"/>
          <w:cs/>
        </w:rPr>
        <w:t>มีดังนี้</w:t>
      </w:r>
    </w:p>
    <w:p w14:paraId="1CD86AB4" w14:textId="77777777" w:rsidR="00CF01EC" w:rsidRDefault="00CF01EC" w:rsidP="004414D1">
      <w:pPr>
        <w:ind w:left="539" w:right="-17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993"/>
        <w:gridCol w:w="1984"/>
        <w:gridCol w:w="1985"/>
      </w:tblGrid>
      <w:tr w:rsidR="00F722BC" w:rsidRPr="00676F41" w14:paraId="39150E35" w14:textId="77777777" w:rsidTr="00E7236A">
        <w:tc>
          <w:tcPr>
            <w:tcW w:w="9606" w:type="dxa"/>
            <w:gridSpan w:val="5"/>
          </w:tcPr>
          <w:p w14:paraId="61B0074D" w14:textId="77777777" w:rsidR="00F722BC" w:rsidRPr="00676F41" w:rsidRDefault="00F722BC" w:rsidP="00E7236A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(หน่วย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: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F722BC" w:rsidRPr="00FD0DD8" w14:paraId="05EDDB48" w14:textId="77777777" w:rsidTr="00E7236A">
        <w:tc>
          <w:tcPr>
            <w:tcW w:w="3085" w:type="dxa"/>
          </w:tcPr>
          <w:p w14:paraId="77CEDD0B" w14:textId="77777777" w:rsidR="00F722BC" w:rsidRPr="00CD0519" w:rsidRDefault="00F722BC" w:rsidP="00E7236A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602EE60" w14:textId="77777777" w:rsidR="00F722BC" w:rsidRDefault="00F722BC" w:rsidP="00E7236A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497FAA9F" w14:textId="77777777" w:rsidR="00F722BC" w:rsidRDefault="00F722BC" w:rsidP="00E7236A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41C1761F" w14:textId="77777777" w:rsidR="00F722BC" w:rsidRDefault="00F722BC" w:rsidP="00E7236A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35DD4D5E" w14:textId="77777777" w:rsidR="00F722BC" w:rsidRPr="0088357B" w:rsidRDefault="00F722BC" w:rsidP="00E7236A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lang w:val="en-US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F722BC" w:rsidRPr="00FD0DD8" w14:paraId="38F7FCB0" w14:textId="77777777" w:rsidTr="00E7236A">
        <w:tc>
          <w:tcPr>
            <w:tcW w:w="3085" w:type="dxa"/>
          </w:tcPr>
          <w:p w14:paraId="1101FB40" w14:textId="77777777" w:rsidR="00F722BC" w:rsidRPr="00CD0519" w:rsidRDefault="00F722BC" w:rsidP="00E7236A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4109288" w14:textId="77777777" w:rsidR="00F722BC" w:rsidRDefault="00F722BC" w:rsidP="00E7236A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5AD21B6F" w14:textId="77777777" w:rsidR="00F722BC" w:rsidRDefault="00F722BC" w:rsidP="00E7236A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49735BB9" w14:textId="77777777" w:rsidR="00F722BC" w:rsidRDefault="00F722BC" w:rsidP="00E7236A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985" w:type="dxa"/>
          </w:tcPr>
          <w:p w14:paraId="69929F59" w14:textId="77777777" w:rsidR="00F722BC" w:rsidRPr="0088357B" w:rsidRDefault="00F722BC" w:rsidP="00E7236A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722BC" w:rsidRPr="00FD0DD8" w14:paraId="26C4DB29" w14:textId="77777777" w:rsidTr="00E7236A">
        <w:tc>
          <w:tcPr>
            <w:tcW w:w="3085" w:type="dxa"/>
          </w:tcPr>
          <w:p w14:paraId="1CA5C03C" w14:textId="77777777" w:rsidR="00F722BC" w:rsidRPr="00A454BE" w:rsidRDefault="00F722BC" w:rsidP="00F722B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59" w:type="dxa"/>
          </w:tcPr>
          <w:p w14:paraId="1DCC7E8A" w14:textId="77777777" w:rsidR="00F722BC" w:rsidRDefault="00F722BC" w:rsidP="00F722B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491F2536" w14:textId="77777777" w:rsidR="00F722BC" w:rsidRDefault="00F722BC" w:rsidP="00F722B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4AE3617B" w14:textId="77777777" w:rsidR="00F722BC" w:rsidRDefault="00F722BC" w:rsidP="00F722BC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101F95DC" w14:textId="29E18E66" w:rsidR="00F722BC" w:rsidRDefault="00F722BC" w:rsidP="00F722BC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722B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(8,766,129.40)</w:t>
            </w:r>
          </w:p>
        </w:tc>
      </w:tr>
      <w:tr w:rsidR="00F722BC" w:rsidRPr="00FD0DD8" w14:paraId="795A2686" w14:textId="77777777" w:rsidTr="00E7236A">
        <w:tc>
          <w:tcPr>
            <w:tcW w:w="3085" w:type="dxa"/>
          </w:tcPr>
          <w:p w14:paraId="69187D3F" w14:textId="77777777" w:rsidR="00F722BC" w:rsidRPr="00A454BE" w:rsidRDefault="00F722BC" w:rsidP="00F722B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559" w:type="dxa"/>
          </w:tcPr>
          <w:p w14:paraId="6B89D36B" w14:textId="77777777" w:rsidR="00F722BC" w:rsidRDefault="00F722BC" w:rsidP="00F722B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2180A18A" w14:textId="77777777" w:rsidR="00F722BC" w:rsidRDefault="00F722BC" w:rsidP="00F722B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</w:tcPr>
          <w:p w14:paraId="5EC1F3BD" w14:textId="77777777" w:rsidR="00F722BC" w:rsidRDefault="00F722BC" w:rsidP="00F722BC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51B073E0" w14:textId="3CCEB6A3" w:rsidR="00F722BC" w:rsidRPr="0093558F" w:rsidRDefault="003002C4" w:rsidP="00F722BC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3002C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(2,043,124.15)</w:t>
            </w:r>
          </w:p>
        </w:tc>
      </w:tr>
      <w:tr w:rsidR="00F722BC" w:rsidRPr="00FD0DD8" w14:paraId="459E3642" w14:textId="77777777" w:rsidTr="00E7236A">
        <w:tc>
          <w:tcPr>
            <w:tcW w:w="3085" w:type="dxa"/>
          </w:tcPr>
          <w:p w14:paraId="1284CDD5" w14:textId="77777777" w:rsidR="00F722BC" w:rsidRPr="00A454BE" w:rsidRDefault="00F722BC" w:rsidP="00F722B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ลดลงในระหว่างงวด</w:t>
            </w:r>
          </w:p>
        </w:tc>
        <w:tc>
          <w:tcPr>
            <w:tcW w:w="1559" w:type="dxa"/>
          </w:tcPr>
          <w:p w14:paraId="0BD90E44" w14:textId="77777777" w:rsidR="00F722BC" w:rsidRDefault="00F722BC" w:rsidP="00F722B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21050EC9" w14:textId="77777777" w:rsidR="00F722BC" w:rsidRDefault="00F722BC" w:rsidP="00F722B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</w:tcPr>
          <w:p w14:paraId="5A1504D1" w14:textId="77777777" w:rsidR="00F722BC" w:rsidRDefault="00F722BC" w:rsidP="00F722BC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7366B0EC" w14:textId="00E5E7B0" w:rsidR="00F722BC" w:rsidRPr="0093558F" w:rsidRDefault="003002C4" w:rsidP="00F722BC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3002C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14,306.97</w:t>
            </w:r>
          </w:p>
        </w:tc>
      </w:tr>
      <w:tr w:rsidR="00F722BC" w:rsidRPr="00FD0DD8" w14:paraId="3014B6C8" w14:textId="77777777" w:rsidTr="00E7236A">
        <w:tc>
          <w:tcPr>
            <w:tcW w:w="3085" w:type="dxa"/>
          </w:tcPr>
          <w:p w14:paraId="61946ACD" w14:textId="77777777" w:rsidR="00F722BC" w:rsidRPr="00A454BE" w:rsidRDefault="00F722BC" w:rsidP="00F722B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color w:val="000000"/>
                <w:cs/>
              </w:rPr>
            </w:pPr>
            <w:r w:rsidRPr="00F722B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ยอดคงเหลือสิ้นงวด</w:t>
            </w:r>
          </w:p>
        </w:tc>
        <w:tc>
          <w:tcPr>
            <w:tcW w:w="1559" w:type="dxa"/>
          </w:tcPr>
          <w:p w14:paraId="15D218BC" w14:textId="77777777" w:rsidR="00F722BC" w:rsidRDefault="00F722BC" w:rsidP="00F722B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380BAB1B" w14:textId="77777777" w:rsidR="00F722BC" w:rsidRDefault="00F722BC" w:rsidP="00F722B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</w:tcPr>
          <w:p w14:paraId="32AFF73D" w14:textId="77777777" w:rsidR="00F722BC" w:rsidRDefault="00F722BC" w:rsidP="00F722BC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23AC9D21" w14:textId="577AB655" w:rsidR="00F722BC" w:rsidRPr="0093558F" w:rsidRDefault="003002C4" w:rsidP="00F722BC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3002C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(10,794,946.58)</w:t>
            </w:r>
          </w:p>
        </w:tc>
      </w:tr>
    </w:tbl>
    <w:p w14:paraId="4FEFAF50" w14:textId="77777777" w:rsidR="00CF01EC" w:rsidRPr="00CF01EC" w:rsidRDefault="00CF01EC" w:rsidP="00CF01EC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pacing w:val="-2"/>
          <w:sz w:val="16"/>
          <w:szCs w:val="16"/>
        </w:rPr>
      </w:pPr>
    </w:p>
    <w:p w14:paraId="39257ECF" w14:textId="282C2E2D" w:rsidR="00A50B6C" w:rsidRDefault="009C72EA" w:rsidP="00CF01EC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  <w:r w:rsidRPr="00430C1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bookmarkStart w:id="11" w:name="_Hlk198084545"/>
      <w:r w:rsidR="003002C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30 </w:t>
      </w:r>
      <w:r w:rsidR="003002C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มิถุนายน</w:t>
      </w:r>
      <w:r w:rsidR="00F722BC" w:rsidRPr="00F722B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722BC" w:rsidRPr="00F722BC">
        <w:rPr>
          <w:rFonts w:ascii="Angsana New" w:hAnsi="Angsana New" w:cs="Angsana New"/>
          <w:color w:val="000000"/>
          <w:sz w:val="30"/>
          <w:szCs w:val="30"/>
        </w:rPr>
        <w:t>2568</w:t>
      </w:r>
      <w:r w:rsidR="00F722BC" w:rsidRPr="00F722B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bookmarkEnd w:id="11"/>
      <w:r w:rsidR="00A50B6C" w:rsidRPr="00430C10">
        <w:rPr>
          <w:rFonts w:ascii="Angsana New" w:eastAsia="SimSun" w:hAnsi="Angsana New" w:cs="Angsana New" w:hint="cs"/>
          <w:sz w:val="30"/>
          <w:szCs w:val="30"/>
          <w:cs/>
        </w:rPr>
        <w:t>สิทธิในการรับเงินค่าก่อสร้าง</w:t>
      </w:r>
      <w:r w:rsidR="00470B62" w:rsidRPr="00430C10">
        <w:rPr>
          <w:rFonts w:ascii="Angsana New" w:eastAsia="SimSun" w:hAnsi="Angsana New" w:cs="Angsana New" w:hint="cs"/>
          <w:sz w:val="30"/>
          <w:szCs w:val="30"/>
          <w:cs/>
        </w:rPr>
        <w:t>ของกลุ่มบริษัท</w:t>
      </w:r>
      <w:r w:rsidR="00A50B6C" w:rsidRPr="00430C10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A50B6C" w:rsidRPr="00293880">
        <w:rPr>
          <w:rFonts w:ascii="Angsana New" w:eastAsia="SimSun" w:hAnsi="Angsana New" w:cs="Angsana New" w:hint="cs"/>
          <w:sz w:val="30"/>
          <w:szCs w:val="30"/>
          <w:cs/>
        </w:rPr>
        <w:t xml:space="preserve">จำนวนเงิน </w:t>
      </w:r>
      <w:r w:rsidR="00642D74">
        <w:rPr>
          <w:rFonts w:ascii="Angsana New" w:eastAsia="SimSun" w:hAnsi="Angsana New" w:cs="Angsana New"/>
          <w:sz w:val="30"/>
          <w:szCs w:val="30"/>
          <w:lang w:val="en-US"/>
        </w:rPr>
        <w:t>12,429</w:t>
      </w:r>
      <w:r w:rsidR="00470B62" w:rsidRPr="00430C10">
        <w:rPr>
          <w:rFonts w:ascii="Angsana New" w:eastAsia="SimSun" w:hAnsi="Angsana New" w:cs="Angsana New" w:hint="cs"/>
          <w:sz w:val="30"/>
          <w:szCs w:val="30"/>
          <w:cs/>
          <w:lang w:val="en-US"/>
        </w:rPr>
        <w:t xml:space="preserve"> </w:t>
      </w:r>
      <w:r w:rsidR="00A50B6C" w:rsidRPr="00430C10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="00642D74">
        <w:rPr>
          <w:rFonts w:ascii="Angsana New" w:eastAsia="SimSun" w:hAnsi="Angsana New" w:cs="Angsana New"/>
          <w:spacing w:val="-2"/>
          <w:sz w:val="30"/>
          <w:szCs w:val="30"/>
          <w:lang w:val="en-US"/>
        </w:rPr>
        <w:t xml:space="preserve"> </w:t>
      </w:r>
      <w:r w:rsidR="00642D74" w:rsidRPr="00642D74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ในงบการเงินรวม  และจำนวนเงิน </w:t>
      </w:r>
      <w:r w:rsidR="00642D74" w:rsidRPr="00642D74">
        <w:rPr>
          <w:rFonts w:ascii="Angsana New" w:eastAsia="SimSun" w:hAnsi="Angsana New" w:cs="Angsana New"/>
          <w:spacing w:val="-2"/>
          <w:sz w:val="30"/>
          <w:szCs w:val="30"/>
          <w:lang w:val="en-US"/>
        </w:rPr>
        <w:t xml:space="preserve">10,834 </w:t>
      </w:r>
      <w:r w:rsidR="00642D74" w:rsidRPr="00642D74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ล้านบาทในงบการเงินเฉพาะกิจการ</w:t>
      </w:r>
      <w:r w:rsidR="00642D74">
        <w:rPr>
          <w:rFonts w:ascii="Angsana New" w:eastAsia="SimSun" w:hAnsi="Angsana New" w:cs="Angsana New"/>
          <w:spacing w:val="-2"/>
          <w:sz w:val="30"/>
          <w:szCs w:val="30"/>
          <w:lang w:val="en-US"/>
        </w:rPr>
        <w:t xml:space="preserve"> </w:t>
      </w:r>
      <w:r w:rsidR="00220CF4" w:rsidRPr="008743D0">
        <w:rPr>
          <w:rFonts w:ascii="Angsana New" w:eastAsia="SimSun" w:hAnsi="Angsana New" w:cs="Angsana New"/>
          <w:spacing w:val="2"/>
          <w:sz w:val="30"/>
          <w:szCs w:val="30"/>
        </w:rPr>
        <w:t>(</w:t>
      </w:r>
      <w:bookmarkStart w:id="12" w:name="_Hlk166437308"/>
      <w:r w:rsidR="00220CF4" w:rsidRPr="008743D0">
        <w:rPr>
          <w:rFonts w:ascii="Angsana New" w:hAnsi="Angsana New" w:cs="Angsana New" w:hint="cs"/>
          <w:color w:val="000000"/>
          <w:spacing w:val="2"/>
          <w:sz w:val="30"/>
          <w:szCs w:val="30"/>
        </w:rPr>
        <w:t xml:space="preserve">31 </w:t>
      </w:r>
      <w:r w:rsidR="00220CF4" w:rsidRPr="008743D0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ธันวาคม </w:t>
      </w:r>
      <w:r w:rsidR="00220CF4" w:rsidRPr="008743D0">
        <w:rPr>
          <w:rFonts w:ascii="Angsana New" w:hAnsi="Angsana New" w:cs="Angsana New" w:hint="cs"/>
          <w:color w:val="000000"/>
          <w:spacing w:val="2"/>
          <w:sz w:val="30"/>
          <w:szCs w:val="30"/>
        </w:rPr>
        <w:t>256</w:t>
      </w:r>
      <w:bookmarkEnd w:id="12"/>
      <w:r w:rsidR="00F722BC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7</w:t>
      </w:r>
      <w:r w:rsidR="00220CF4" w:rsidRPr="008743D0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:</w:t>
      </w:r>
      <w:r w:rsidR="00220CF4" w:rsidRPr="008743D0">
        <w:rPr>
          <w:rFonts w:ascii="Angsana New" w:eastAsia="SimSun" w:hAnsi="Angsana New" w:cs="Angsana New" w:hint="cs"/>
          <w:spacing w:val="2"/>
          <w:sz w:val="30"/>
          <w:szCs w:val="30"/>
          <w:cs/>
        </w:rPr>
        <w:t xml:space="preserve"> </w:t>
      </w:r>
      <w:r w:rsidR="00A50B6C" w:rsidRPr="008743D0">
        <w:rPr>
          <w:rFonts w:ascii="Angsana New" w:eastAsia="SimSun" w:hAnsi="Angsana New" w:cs="Angsana New" w:hint="cs"/>
          <w:spacing w:val="2"/>
          <w:sz w:val="30"/>
          <w:szCs w:val="30"/>
          <w:cs/>
        </w:rPr>
        <w:t>จำนวนเงิน</w:t>
      </w:r>
      <w:r w:rsidR="00501CA1" w:rsidRPr="008743D0">
        <w:rPr>
          <w:rFonts w:ascii="Angsana New" w:eastAsia="SimSun" w:hAnsi="Angsana New" w:cs="Angsana New"/>
          <w:spacing w:val="2"/>
          <w:sz w:val="30"/>
          <w:szCs w:val="30"/>
        </w:rPr>
        <w:t xml:space="preserve"> </w:t>
      </w:r>
      <w:bookmarkStart w:id="13" w:name="_Hlk198210049"/>
      <w:r w:rsidR="00642D74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>12,331</w:t>
      </w:r>
      <w:r w:rsidR="00F722BC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 xml:space="preserve"> </w:t>
      </w:r>
      <w:bookmarkEnd w:id="13"/>
      <w:r w:rsidR="00A50B6C" w:rsidRPr="008743D0">
        <w:rPr>
          <w:rFonts w:ascii="Angsana New" w:eastAsia="SimSun" w:hAnsi="Angsana New" w:cs="Angsana New" w:hint="cs"/>
          <w:spacing w:val="2"/>
          <w:sz w:val="30"/>
          <w:szCs w:val="30"/>
          <w:cs/>
        </w:rPr>
        <w:t>ล้านบาท</w:t>
      </w:r>
      <w:r w:rsidR="00642D74" w:rsidRPr="00642D74">
        <w:rPr>
          <w:rFonts w:ascii="Angsana New" w:eastAsia="SimSun" w:hAnsi="Angsana New" w:cs="Angsana New" w:hint="cs"/>
          <w:spacing w:val="2"/>
          <w:sz w:val="30"/>
          <w:szCs w:val="30"/>
          <w:cs/>
        </w:rPr>
        <w:t xml:space="preserve">ในงบการเงินรวม  และจำนวนเงิน </w:t>
      </w:r>
      <w:r w:rsidR="00642D74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>10,736</w:t>
      </w:r>
      <w:r w:rsidR="00642D74" w:rsidRPr="00642D74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 xml:space="preserve"> </w:t>
      </w:r>
      <w:r w:rsidR="00642D74" w:rsidRPr="00642D74">
        <w:rPr>
          <w:rFonts w:ascii="Angsana New" w:eastAsia="SimSun" w:hAnsi="Angsana New" w:cs="Angsana New" w:hint="cs"/>
          <w:spacing w:val="2"/>
          <w:sz w:val="30"/>
          <w:szCs w:val="30"/>
          <w:cs/>
        </w:rPr>
        <w:t>ล้านบาทในงบการเงินเฉพาะกิจการ</w:t>
      </w:r>
      <w:r w:rsidR="00220CF4" w:rsidRPr="008743D0">
        <w:rPr>
          <w:rFonts w:ascii="Angsana New" w:eastAsia="SimSun" w:hAnsi="Angsana New" w:cs="Angsana New"/>
          <w:spacing w:val="2"/>
          <w:sz w:val="30"/>
          <w:szCs w:val="30"/>
        </w:rPr>
        <w:t>)</w:t>
      </w:r>
      <w:r w:rsidR="00A50B6C" w:rsidRPr="008743D0">
        <w:rPr>
          <w:rFonts w:ascii="Angsana New" w:eastAsia="SimSun" w:hAnsi="Angsana New" w:cs="Angsana New" w:hint="cs"/>
          <w:spacing w:val="2"/>
          <w:sz w:val="30"/>
          <w:szCs w:val="30"/>
          <w:cs/>
        </w:rPr>
        <w:t xml:space="preserve"> ถูกนำไปเป็นหลักประกันวงเงินสินเชื่อกับสถาบันการเงิน</w:t>
      </w:r>
      <w:r w:rsidR="00A50B6C" w:rsidRPr="00CF01EC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ตาม</w:t>
      </w:r>
      <w:r w:rsidR="00A50B6C" w:rsidRPr="0036178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หมายเหตุ</w:t>
      </w:r>
      <w:r w:rsidR="00430C10" w:rsidRPr="008D696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ข้อ</w:t>
      </w:r>
      <w:r w:rsidR="001F3D92" w:rsidRPr="008D6965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 w:rsidR="00BE30AE">
        <w:rPr>
          <w:rFonts w:ascii="Angsana New" w:eastAsia="SimSun" w:hAnsi="Angsana New" w:cs="Angsana New"/>
          <w:spacing w:val="-2"/>
          <w:sz w:val="30"/>
          <w:szCs w:val="30"/>
          <w:lang w:val="en-US"/>
        </w:rPr>
        <w:t>23</w:t>
      </w:r>
    </w:p>
    <w:p w14:paraId="6E7E9081" w14:textId="77777777" w:rsidR="009C72EA" w:rsidRPr="00F8384F" w:rsidRDefault="009C72EA" w:rsidP="00CF01EC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pacing w:val="-2"/>
          <w:sz w:val="16"/>
          <w:szCs w:val="16"/>
        </w:rPr>
      </w:pPr>
    </w:p>
    <w:p w14:paraId="087AA5BE" w14:textId="77777777" w:rsidR="00B34D90" w:rsidRPr="009C72EA" w:rsidRDefault="00B34D90" w:rsidP="009C72EA">
      <w:pPr>
        <w:ind w:firstLine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9C72EA">
        <w:rPr>
          <w:rFonts w:ascii="Angsana New" w:hAnsi="Angsana New" w:cs="Angsana New" w:hint="cs"/>
          <w:sz w:val="30"/>
          <w:szCs w:val="30"/>
          <w:u w:val="single"/>
          <w:cs/>
        </w:rPr>
        <w:t>รายได้ที่คาดว่าจะรับรู้สำหรับภาระที่ยังปฎิบัติไม่เสร็จสิ้น</w:t>
      </w:r>
    </w:p>
    <w:p w14:paraId="64352DAF" w14:textId="77777777" w:rsidR="0082312E" w:rsidRPr="0082312E" w:rsidRDefault="0082312E" w:rsidP="009C72EA">
      <w:pPr>
        <w:pStyle w:val="BodyText2"/>
        <w:ind w:left="562" w:right="-23" w:firstLine="856"/>
        <w:jc w:val="thaiDistribute"/>
        <w:rPr>
          <w:rFonts w:ascii="Angsana New" w:hAnsi="Angsana New" w:cs="Angsana New"/>
          <w:color w:val="000000"/>
          <w:spacing w:val="-4"/>
          <w:sz w:val="16"/>
          <w:szCs w:val="16"/>
        </w:rPr>
      </w:pPr>
    </w:p>
    <w:p w14:paraId="67266D3C" w14:textId="3AC40B1B" w:rsidR="009B67A2" w:rsidRPr="00CB43CC" w:rsidRDefault="009C72EA" w:rsidP="009C72E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CB43CC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 xml:space="preserve">ณ วันที่ </w:t>
      </w:r>
      <w:r w:rsidR="00642D74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>30</w:t>
      </w:r>
      <w:r w:rsidR="00642D74" w:rsidRPr="00642D74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="00642D74" w:rsidRPr="00642D74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>มิถุนายน</w:t>
      </w:r>
      <w:r w:rsidR="00642D74" w:rsidRPr="00642D74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="00642D74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>2568</w:t>
      </w:r>
      <w:r w:rsidR="00642D74" w:rsidRPr="00642D74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="00B34D90" w:rsidRPr="00CB43CC">
        <w:rPr>
          <w:rFonts w:ascii="Angsana New" w:hAnsi="Angsana New" w:cs="Angsana New" w:hint="cs"/>
          <w:spacing w:val="6"/>
          <w:sz w:val="30"/>
          <w:szCs w:val="30"/>
          <w:cs/>
        </w:rPr>
        <w:t>กลุ่มบริษัทคาดว่าจะมีรายได้ที่รับรู้ในอนาคตสำหรับภาระที่ยังปฏิบัติ</w:t>
      </w:r>
      <w:r w:rsidR="00B34D90" w:rsidRPr="00F76700">
        <w:rPr>
          <w:rFonts w:ascii="Angsana New" w:hAnsi="Angsana New" w:cs="Angsana New" w:hint="cs"/>
          <w:spacing w:val="-2"/>
          <w:sz w:val="30"/>
          <w:szCs w:val="30"/>
          <w:cs/>
        </w:rPr>
        <w:t>ไม่เสร็จสิ้น</w:t>
      </w:r>
      <w:r w:rsidRPr="00F7670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B34D90" w:rsidRPr="00F76700">
        <w:rPr>
          <w:rFonts w:ascii="Angsana New" w:hAnsi="Angsana New" w:cs="Angsana New" w:hint="cs"/>
          <w:spacing w:val="-2"/>
          <w:sz w:val="30"/>
          <w:szCs w:val="30"/>
          <w:cs/>
        </w:rPr>
        <w:t>(หรือยังไม่เสร็จสิ้นบางส่วน) ของสัญญาที่ทำกับลูกค้าจำนวน</w:t>
      </w:r>
      <w:r w:rsidRPr="00293880">
        <w:rPr>
          <w:rFonts w:ascii="Angsana New" w:hAnsi="Angsana New" w:cs="Angsana New" w:hint="cs"/>
          <w:spacing w:val="-2"/>
          <w:sz w:val="30"/>
          <w:szCs w:val="30"/>
          <w:cs/>
        </w:rPr>
        <w:t>เงิน</w:t>
      </w:r>
      <w:r w:rsidR="00D20B28" w:rsidRPr="00293880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bookmarkStart w:id="14" w:name="_Hlk174476198"/>
      <w:r w:rsidR="00642D74">
        <w:rPr>
          <w:rFonts w:ascii="Angsana New" w:hAnsi="Angsana New" w:cs="Angsana New"/>
          <w:spacing w:val="-2"/>
          <w:sz w:val="30"/>
          <w:szCs w:val="30"/>
          <w:lang w:val="en-US"/>
        </w:rPr>
        <w:t>6,515</w:t>
      </w:r>
      <w:r w:rsidR="00DE0A5D" w:rsidRPr="00F76700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bookmarkEnd w:id="14"/>
      <w:r w:rsidR="00B34D90" w:rsidRPr="00F76700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642D74" w:rsidRPr="00642D7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ในงบการเงินรวม  </w:t>
      </w:r>
      <w:r w:rsidR="00642D74" w:rsidRPr="005D1D6C">
        <w:rPr>
          <w:rFonts w:ascii="Angsana New" w:hAnsi="Angsana New" w:cs="Angsana New" w:hint="cs"/>
          <w:spacing w:val="4"/>
          <w:sz w:val="30"/>
          <w:szCs w:val="30"/>
          <w:cs/>
        </w:rPr>
        <w:t xml:space="preserve">และจำนวนเงิน </w:t>
      </w:r>
      <w:bookmarkStart w:id="15" w:name="_Hlk206076445"/>
      <w:r w:rsidR="00401669">
        <w:rPr>
          <w:rFonts w:ascii="Angsana New" w:hAnsi="Angsana New" w:cs="Angsana New"/>
          <w:spacing w:val="4"/>
          <w:sz w:val="30"/>
          <w:szCs w:val="30"/>
          <w:lang w:val="en-US"/>
        </w:rPr>
        <w:t>6</w:t>
      </w:r>
      <w:r w:rsidR="00642D74" w:rsidRPr="005D1D6C">
        <w:rPr>
          <w:rFonts w:ascii="Angsana New" w:hAnsi="Angsana New" w:cs="Angsana New"/>
          <w:spacing w:val="4"/>
          <w:sz w:val="30"/>
          <w:szCs w:val="30"/>
          <w:lang w:val="en-US"/>
        </w:rPr>
        <w:t>,384</w:t>
      </w:r>
      <w:bookmarkEnd w:id="15"/>
      <w:r w:rsidR="00642D74" w:rsidRPr="005D1D6C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642D74" w:rsidRPr="005D1D6C">
        <w:rPr>
          <w:rFonts w:ascii="Angsana New" w:hAnsi="Angsana New" w:cs="Angsana New" w:hint="cs"/>
          <w:spacing w:val="4"/>
          <w:sz w:val="30"/>
          <w:szCs w:val="30"/>
          <w:cs/>
        </w:rPr>
        <w:t>ล้านบาทในงบการเงินเฉพาะกิจการ</w:t>
      </w:r>
      <w:r w:rsidR="00B34D90" w:rsidRPr="005D1D6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DE0A5D" w:rsidRPr="005D1D6C">
        <w:rPr>
          <w:rFonts w:ascii="Angsana New" w:hAnsi="Angsana New" w:cs="Angsana New" w:hint="cs"/>
          <w:spacing w:val="4"/>
          <w:sz w:val="30"/>
          <w:szCs w:val="30"/>
        </w:rPr>
        <w:t>(</w:t>
      </w:r>
      <w:r w:rsidR="00220CF4" w:rsidRPr="005D1D6C">
        <w:rPr>
          <w:rFonts w:ascii="Angsana New" w:hAnsi="Angsana New" w:cs="Angsana New" w:hint="cs"/>
          <w:spacing w:val="4"/>
          <w:sz w:val="30"/>
          <w:szCs w:val="30"/>
        </w:rPr>
        <w:t xml:space="preserve">31 </w:t>
      </w:r>
      <w:r w:rsidR="00220CF4" w:rsidRPr="005D1D6C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ธันวาคม </w:t>
      </w:r>
      <w:r w:rsidR="00220CF4" w:rsidRPr="005D1D6C">
        <w:rPr>
          <w:rFonts w:ascii="Angsana New" w:hAnsi="Angsana New" w:cs="Angsana New" w:hint="cs"/>
          <w:spacing w:val="4"/>
          <w:sz w:val="30"/>
          <w:szCs w:val="30"/>
        </w:rPr>
        <w:t>256</w:t>
      </w:r>
      <w:r w:rsidR="00F722BC" w:rsidRPr="005D1D6C">
        <w:rPr>
          <w:rFonts w:ascii="Angsana New" w:hAnsi="Angsana New" w:cs="Angsana New"/>
          <w:spacing w:val="4"/>
          <w:sz w:val="30"/>
          <w:szCs w:val="30"/>
          <w:lang w:val="en-US"/>
        </w:rPr>
        <w:t>7</w:t>
      </w:r>
      <w:r w:rsidRPr="005D1D6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B34D90" w:rsidRPr="005D1D6C">
        <w:rPr>
          <w:rFonts w:ascii="Angsana New" w:hAnsi="Angsana New" w:cs="Angsana New" w:hint="cs"/>
          <w:spacing w:val="4"/>
          <w:sz w:val="30"/>
          <w:szCs w:val="30"/>
        </w:rPr>
        <w:t>:</w:t>
      </w:r>
      <w:r w:rsidRPr="005D1D6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จำนวนเงิน </w:t>
      </w:r>
      <w:bookmarkStart w:id="16" w:name="_Hlk198210103"/>
      <w:r w:rsidR="00F722BC" w:rsidRPr="005D1D6C">
        <w:rPr>
          <w:rFonts w:ascii="Angsana New" w:hAnsi="Angsana New" w:cs="Angsana New"/>
          <w:spacing w:val="4"/>
          <w:sz w:val="30"/>
          <w:szCs w:val="30"/>
          <w:lang w:val="en-US"/>
        </w:rPr>
        <w:t>9,497</w:t>
      </w:r>
      <w:bookmarkEnd w:id="16"/>
      <w:r w:rsidR="00B34D90" w:rsidRPr="005D1D6C">
        <w:rPr>
          <w:rFonts w:ascii="Angsana New" w:hAnsi="Angsana New" w:cs="Angsana New" w:hint="cs"/>
          <w:spacing w:val="4"/>
          <w:sz w:val="30"/>
          <w:szCs w:val="30"/>
        </w:rPr>
        <w:t xml:space="preserve"> </w:t>
      </w:r>
      <w:r w:rsidR="00B34D90" w:rsidRPr="005D1D6C">
        <w:rPr>
          <w:rFonts w:ascii="Angsana New" w:hAnsi="Angsana New" w:cs="Angsana New" w:hint="cs"/>
          <w:spacing w:val="4"/>
          <w:sz w:val="30"/>
          <w:szCs w:val="30"/>
          <w:cs/>
        </w:rPr>
        <w:t>ล้านบาท</w:t>
      </w:r>
      <w:r w:rsidR="00642D74" w:rsidRPr="005D1D6C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ในงบการเงินรวม  และจำนวนเงิน </w:t>
      </w:r>
      <w:bookmarkStart w:id="17" w:name="_Hlk206076550"/>
      <w:r w:rsidR="00642D74" w:rsidRPr="005D1D6C">
        <w:rPr>
          <w:rFonts w:ascii="Angsana New" w:hAnsi="Angsana New" w:cs="Angsana New"/>
          <w:spacing w:val="2"/>
          <w:sz w:val="30"/>
          <w:szCs w:val="30"/>
          <w:lang w:val="en-US"/>
        </w:rPr>
        <w:t>9,204</w:t>
      </w:r>
      <w:r w:rsidR="00642D74" w:rsidRPr="005D1D6C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bookmarkEnd w:id="17"/>
      <w:r w:rsidR="00642D74" w:rsidRPr="005D1D6C">
        <w:rPr>
          <w:rFonts w:ascii="Angsana New" w:hAnsi="Angsana New" w:cs="Angsana New" w:hint="cs"/>
          <w:spacing w:val="2"/>
          <w:sz w:val="30"/>
          <w:szCs w:val="30"/>
          <w:cs/>
        </w:rPr>
        <w:t>ล้านบาทในงบการเงินเฉพาะกิจการ</w:t>
      </w:r>
      <w:r w:rsidR="00B34D90" w:rsidRPr="005D1D6C">
        <w:rPr>
          <w:rFonts w:ascii="Angsana New" w:hAnsi="Angsana New" w:cs="Angsana New" w:hint="cs"/>
          <w:spacing w:val="2"/>
          <w:sz w:val="30"/>
          <w:szCs w:val="30"/>
          <w:cs/>
        </w:rPr>
        <w:t>)</w:t>
      </w:r>
      <w:r w:rsidRPr="005D1D6C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B34D90" w:rsidRPr="005D1D6C">
        <w:rPr>
          <w:rFonts w:ascii="Angsana New" w:hAnsi="Angsana New" w:cs="Angsana New" w:hint="cs"/>
          <w:spacing w:val="2"/>
          <w:sz w:val="30"/>
          <w:szCs w:val="30"/>
          <w:cs/>
        </w:rPr>
        <w:t>ซึ่งกลุ่มบริษัทคาดว่าจะปฏิบัติ</w:t>
      </w:r>
      <w:r w:rsidR="00B34D90" w:rsidRPr="00CB43CC">
        <w:rPr>
          <w:rFonts w:ascii="Angsana New" w:hAnsi="Angsana New" w:cs="Angsana New" w:hint="cs"/>
          <w:sz w:val="30"/>
          <w:szCs w:val="30"/>
          <w:cs/>
        </w:rPr>
        <w:t>ตามภาระที่ต้องปฏิบัติของสัญญาดังกล่าวเสร็จสิ้นภายใน</w:t>
      </w:r>
      <w:r w:rsidR="00B34D90" w:rsidRPr="00E42451">
        <w:rPr>
          <w:rFonts w:ascii="Angsana New" w:hAnsi="Angsana New" w:cs="Angsana New" w:hint="cs"/>
          <w:sz w:val="30"/>
          <w:szCs w:val="30"/>
          <w:cs/>
        </w:rPr>
        <w:t>ปี</w:t>
      </w:r>
      <w:r w:rsidR="0059249B" w:rsidRPr="00E42451">
        <w:rPr>
          <w:rFonts w:ascii="Angsana New" w:hAnsi="Angsana New" w:cs="Angsana New" w:hint="cs"/>
          <w:sz w:val="30"/>
          <w:szCs w:val="30"/>
        </w:rPr>
        <w:t xml:space="preserve"> </w:t>
      </w:r>
      <w:r w:rsidR="0059249B" w:rsidRPr="00293880">
        <w:rPr>
          <w:rFonts w:ascii="Angsana New" w:hAnsi="Angsana New" w:cs="Angsana New" w:hint="cs"/>
          <w:sz w:val="30"/>
          <w:szCs w:val="30"/>
        </w:rPr>
        <w:t>257</w:t>
      </w:r>
      <w:r w:rsidR="00293880" w:rsidRPr="00293880">
        <w:rPr>
          <w:rFonts w:ascii="Angsana New" w:hAnsi="Angsana New" w:cs="Angsana New"/>
          <w:sz w:val="30"/>
          <w:szCs w:val="30"/>
        </w:rPr>
        <w:t>2</w:t>
      </w:r>
      <w:r w:rsidR="00B34D90" w:rsidRPr="00293880">
        <w:rPr>
          <w:rFonts w:ascii="Angsana New" w:hAnsi="Angsana New" w:cs="Angsana New" w:hint="cs"/>
          <w:sz w:val="30"/>
          <w:szCs w:val="30"/>
        </w:rPr>
        <w:t xml:space="preserve"> (</w:t>
      </w:r>
      <w:r w:rsidR="00A93FEF" w:rsidRPr="00293880">
        <w:rPr>
          <w:rFonts w:ascii="Angsana New" w:hAnsi="Angsana New" w:cs="Angsana New"/>
          <w:sz w:val="30"/>
          <w:szCs w:val="30"/>
        </w:rPr>
        <w:t>31</w:t>
      </w:r>
      <w:r w:rsidR="00220CF4" w:rsidRPr="00CB43CC">
        <w:rPr>
          <w:rFonts w:ascii="Angsana New" w:hAnsi="Angsana New" w:cs="Angsana New" w:hint="cs"/>
          <w:sz w:val="30"/>
          <w:szCs w:val="30"/>
        </w:rPr>
        <w:t xml:space="preserve"> </w:t>
      </w:r>
      <w:r w:rsidR="00220CF4" w:rsidRPr="00CB43C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20CF4" w:rsidRPr="00CB43CC">
        <w:rPr>
          <w:rFonts w:ascii="Angsana New" w:hAnsi="Angsana New" w:cs="Angsana New" w:hint="cs"/>
          <w:sz w:val="30"/>
          <w:szCs w:val="30"/>
        </w:rPr>
        <w:t>256</w:t>
      </w:r>
      <w:r w:rsidR="006B7937">
        <w:rPr>
          <w:rFonts w:ascii="Angsana New" w:hAnsi="Angsana New" w:cs="Angsana New"/>
          <w:sz w:val="30"/>
          <w:szCs w:val="30"/>
          <w:lang w:val="en-US"/>
        </w:rPr>
        <w:t>7</w:t>
      </w:r>
      <w:r w:rsidR="00B34D90" w:rsidRPr="00CB43CC">
        <w:rPr>
          <w:rFonts w:ascii="Angsana New" w:hAnsi="Angsana New" w:cs="Angsana New" w:hint="cs"/>
          <w:sz w:val="30"/>
          <w:szCs w:val="30"/>
        </w:rPr>
        <w:t xml:space="preserve"> : </w:t>
      </w:r>
      <w:r w:rsidR="00B34D90" w:rsidRPr="00CB43CC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B34D90" w:rsidRPr="00CB43CC">
        <w:rPr>
          <w:rFonts w:ascii="Angsana New" w:hAnsi="Angsana New" w:cs="Angsana New" w:hint="cs"/>
          <w:sz w:val="30"/>
          <w:szCs w:val="30"/>
        </w:rPr>
        <w:t>25</w:t>
      </w:r>
      <w:r w:rsidRPr="00CB43CC">
        <w:rPr>
          <w:rFonts w:ascii="Angsana New" w:hAnsi="Angsana New" w:cs="Angsana New"/>
          <w:sz w:val="30"/>
          <w:szCs w:val="30"/>
        </w:rPr>
        <w:t>7</w:t>
      </w:r>
      <w:r w:rsidR="006B7937">
        <w:rPr>
          <w:rFonts w:ascii="Angsana New" w:hAnsi="Angsana New" w:cs="Angsana New"/>
          <w:sz w:val="30"/>
          <w:szCs w:val="30"/>
          <w:lang w:val="en-US"/>
        </w:rPr>
        <w:t>2</w:t>
      </w:r>
      <w:r w:rsidR="00B34D90" w:rsidRPr="00CB43CC">
        <w:rPr>
          <w:rFonts w:ascii="Angsana New" w:hAnsi="Angsana New" w:cs="Angsana New" w:hint="cs"/>
          <w:sz w:val="30"/>
          <w:szCs w:val="30"/>
        </w:rPr>
        <w:t>)</w:t>
      </w:r>
    </w:p>
    <w:p w14:paraId="09CB438A" w14:textId="77777777" w:rsidR="006B7937" w:rsidRPr="006B7937" w:rsidRDefault="006B7937" w:rsidP="004414D1">
      <w:pPr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3267AE5" w14:textId="1EB3627F" w:rsidR="00E127E5" w:rsidRDefault="00E127E5" w:rsidP="00760EC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60EC9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ต้นทุนการทำให้เสร</w:t>
      </w:r>
      <w:r w:rsidR="00B80A69" w:rsidRPr="00760EC9">
        <w:rPr>
          <w:rFonts w:ascii="Angsana New" w:hAnsi="Angsana New" w:cs="Angsana New" w:hint="cs"/>
          <w:sz w:val="30"/>
          <w:szCs w:val="30"/>
          <w:u w:val="single"/>
          <w:cs/>
        </w:rPr>
        <w:t>็</w:t>
      </w:r>
      <w:r w:rsidRPr="00760EC9">
        <w:rPr>
          <w:rFonts w:ascii="Angsana New" w:hAnsi="Angsana New" w:cs="Angsana New" w:hint="cs"/>
          <w:sz w:val="30"/>
          <w:szCs w:val="30"/>
          <w:u w:val="single"/>
          <w:cs/>
        </w:rPr>
        <w:t>จสิ้นตามสัญญา</w:t>
      </w:r>
    </w:p>
    <w:p w14:paraId="56459BE6" w14:textId="77777777" w:rsidR="001B340D" w:rsidRPr="001B340D" w:rsidRDefault="001B340D" w:rsidP="001B340D">
      <w:pPr>
        <w:pStyle w:val="BodyText2"/>
        <w:ind w:left="1800" w:right="-23" w:firstLine="0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477AB84C" w14:textId="77777777" w:rsidR="001B340D" w:rsidRDefault="001B340D" w:rsidP="001B340D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E70C67">
        <w:rPr>
          <w:rFonts w:ascii="Angsana New" w:eastAsia="SimSun" w:hAnsi="Angsana New" w:cs="Angsana New" w:hint="cs"/>
          <w:sz w:val="30"/>
          <w:szCs w:val="30"/>
          <w:cs/>
        </w:rPr>
        <w:t>ประกอบด้วย</w:t>
      </w:r>
    </w:p>
    <w:p w14:paraId="49FD0B1C" w14:textId="77777777" w:rsidR="001B340D" w:rsidRDefault="001B340D" w:rsidP="001B340D">
      <w:pPr>
        <w:ind w:left="567"/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6B7937" w:rsidRPr="006B7937" w14:paraId="560EBC96" w14:textId="77777777" w:rsidTr="006B7937">
        <w:tc>
          <w:tcPr>
            <w:tcW w:w="9606" w:type="dxa"/>
            <w:gridSpan w:val="5"/>
          </w:tcPr>
          <w:p w14:paraId="4081FE8A" w14:textId="77777777" w:rsidR="006B7937" w:rsidRPr="006B7937" w:rsidRDefault="006B7937" w:rsidP="006B793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: 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6B7937" w:rsidRPr="006B7937" w14:paraId="69267860" w14:textId="77777777" w:rsidTr="006B7937">
        <w:tc>
          <w:tcPr>
            <w:tcW w:w="2802" w:type="dxa"/>
            <w:vAlign w:val="bottom"/>
          </w:tcPr>
          <w:p w14:paraId="0E65B923" w14:textId="77777777" w:rsidR="006B7937" w:rsidRPr="006B7937" w:rsidRDefault="006B7937" w:rsidP="006B793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6F7C23BE" w14:textId="77777777" w:rsidR="006B7937" w:rsidRPr="006B7937" w:rsidRDefault="006B7937" w:rsidP="006B793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08741A6D" w14:textId="77777777" w:rsidR="006B7937" w:rsidRPr="006B7937" w:rsidRDefault="006B7937" w:rsidP="006B793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821FC" w:rsidRPr="006B7937" w14:paraId="1DD38BB4" w14:textId="77777777" w:rsidTr="006B7937">
        <w:tc>
          <w:tcPr>
            <w:tcW w:w="2802" w:type="dxa"/>
            <w:vAlign w:val="bottom"/>
          </w:tcPr>
          <w:p w14:paraId="74082A0F" w14:textId="77777777" w:rsidR="005821FC" w:rsidRPr="006B7937" w:rsidRDefault="005821FC" w:rsidP="005821F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78426D58" w14:textId="7E52F4FB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821F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2769B864" w14:textId="4F8D4847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821F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</w:tr>
      <w:tr w:rsidR="005821FC" w:rsidRPr="006B7937" w14:paraId="7A88778A" w14:textId="77777777" w:rsidTr="006B7937">
        <w:tc>
          <w:tcPr>
            <w:tcW w:w="2802" w:type="dxa"/>
            <w:vAlign w:val="bottom"/>
          </w:tcPr>
          <w:p w14:paraId="03E4DE3C" w14:textId="77777777" w:rsidR="005821FC" w:rsidRPr="006B7937" w:rsidRDefault="005821FC" w:rsidP="005821F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E2E51B9" w14:textId="60F89C19" w:rsidR="005821FC" w:rsidRPr="006B7937" w:rsidRDefault="005D1D6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Pr="005D1D6C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มิถุนายน</w:t>
            </w: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701" w:type="dxa"/>
          </w:tcPr>
          <w:p w14:paraId="520233AC" w14:textId="07D64F31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701" w:type="dxa"/>
            <w:tcBorders>
              <w:left w:val="nil"/>
            </w:tcBorders>
          </w:tcPr>
          <w:p w14:paraId="398524ED" w14:textId="7059BB3C" w:rsidR="005821FC" w:rsidRPr="006B7937" w:rsidRDefault="005D1D6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Pr="005D1D6C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มิถุนายน</w:t>
            </w: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701" w:type="dxa"/>
          </w:tcPr>
          <w:p w14:paraId="43E670F6" w14:textId="323673E4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5821FC" w:rsidRPr="006B7937" w14:paraId="2134CE18" w14:textId="77777777" w:rsidTr="006B7937">
        <w:tc>
          <w:tcPr>
            <w:tcW w:w="2802" w:type="dxa"/>
            <w:vAlign w:val="bottom"/>
          </w:tcPr>
          <w:p w14:paraId="605ED1BB" w14:textId="6C78DB17" w:rsidR="005821FC" w:rsidRPr="006B7937" w:rsidRDefault="005821FC" w:rsidP="005821F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มูลค่าตามบัญชี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ต้นงวด</w:t>
            </w:r>
          </w:p>
        </w:tc>
        <w:tc>
          <w:tcPr>
            <w:tcW w:w="1701" w:type="dxa"/>
          </w:tcPr>
          <w:p w14:paraId="30A0E2A7" w14:textId="768E21F6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225,396,113.83</w:t>
            </w:r>
          </w:p>
        </w:tc>
        <w:tc>
          <w:tcPr>
            <w:tcW w:w="1701" w:type="dxa"/>
          </w:tcPr>
          <w:p w14:paraId="2723F3D7" w14:textId="74FC24FF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1,452,675,468.67</w:t>
            </w:r>
          </w:p>
        </w:tc>
        <w:tc>
          <w:tcPr>
            <w:tcW w:w="1701" w:type="dxa"/>
          </w:tcPr>
          <w:p w14:paraId="294E4A69" w14:textId="39CA59FB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136,376,955.66</w:t>
            </w:r>
          </w:p>
        </w:tc>
        <w:tc>
          <w:tcPr>
            <w:tcW w:w="1701" w:type="dxa"/>
          </w:tcPr>
          <w:p w14:paraId="3B8966AD" w14:textId="610216C9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1,242,169,796.39</w:t>
            </w:r>
          </w:p>
        </w:tc>
      </w:tr>
      <w:tr w:rsidR="005821FC" w:rsidRPr="006B7937" w14:paraId="0589BC47" w14:textId="77777777" w:rsidTr="006B7937">
        <w:tc>
          <w:tcPr>
            <w:tcW w:w="2802" w:type="dxa"/>
            <w:vAlign w:val="bottom"/>
          </w:tcPr>
          <w:p w14:paraId="01D340FE" w14:textId="264ACE5C" w:rsidR="005821FC" w:rsidRPr="006B7937" w:rsidRDefault="005821FC" w:rsidP="005821F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ลดลง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ระหว่าง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07114AF" w14:textId="5FD324EB" w:rsidR="005821FC" w:rsidRPr="006B7937" w:rsidRDefault="005D1D6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D1D6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36,680,134.89</w:t>
            </w:r>
          </w:p>
        </w:tc>
        <w:tc>
          <w:tcPr>
            <w:tcW w:w="1701" w:type="dxa"/>
          </w:tcPr>
          <w:p w14:paraId="2D335133" w14:textId="7094CBAA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(1,227,279,354.84)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4BED0EB" w14:textId="3C5CB77D" w:rsidR="005821FC" w:rsidRPr="006B7937" w:rsidRDefault="005D1D6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D1D6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92,712,249.92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619479" w14:textId="79D72374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(1,105,792,840.73)</w:t>
            </w:r>
          </w:p>
        </w:tc>
      </w:tr>
      <w:tr w:rsidR="005821FC" w:rsidRPr="006B7937" w14:paraId="3E493BE9" w14:textId="77777777" w:rsidTr="006B7937">
        <w:tc>
          <w:tcPr>
            <w:tcW w:w="2802" w:type="dxa"/>
          </w:tcPr>
          <w:p w14:paraId="1008ACDD" w14:textId="46456A5C" w:rsidR="005821FC" w:rsidRPr="006B7937" w:rsidRDefault="005821FC" w:rsidP="005821F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มูลค่าตามบัญชี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สิ้น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7DC4F2F" w14:textId="35B1D402" w:rsidR="005821FC" w:rsidRPr="006B7937" w:rsidRDefault="005D1D6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5D1D6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262,076,248.72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9D6A10F" w14:textId="5F8101CF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225,396,113.83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9ED6DE7" w14:textId="29553A77" w:rsidR="005821FC" w:rsidRPr="006B7937" w:rsidRDefault="005D1D6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5D1D6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229,089,205.58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49E0C44" w14:textId="10DBF477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136,376,955.66</w:t>
            </w:r>
          </w:p>
        </w:tc>
      </w:tr>
    </w:tbl>
    <w:p w14:paraId="33899E37" w14:textId="77777777" w:rsidR="00BE30AE" w:rsidRDefault="00BE30AE" w:rsidP="004B5E8E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584A5212" w14:textId="77777777" w:rsidR="007665A9" w:rsidRDefault="007E0DD5" w:rsidP="00760EC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60EC9">
        <w:rPr>
          <w:rFonts w:ascii="Angsana New" w:hAnsi="Angsana New" w:cs="Angsana New" w:hint="cs"/>
          <w:sz w:val="30"/>
          <w:szCs w:val="30"/>
          <w:u w:val="single"/>
          <w:cs/>
        </w:rPr>
        <w:t>ต้นทุน</w:t>
      </w:r>
      <w:r w:rsidR="00BD2EDC" w:rsidRPr="00760EC9">
        <w:rPr>
          <w:rFonts w:ascii="Angsana New" w:hAnsi="Angsana New" w:cs="Angsana New" w:hint="cs"/>
          <w:sz w:val="30"/>
          <w:szCs w:val="30"/>
          <w:u w:val="single"/>
          <w:cs/>
        </w:rPr>
        <w:t>พัฒนา</w:t>
      </w:r>
      <w:r w:rsidRPr="00760EC9">
        <w:rPr>
          <w:rFonts w:ascii="Angsana New" w:hAnsi="Angsana New" w:cs="Angsana New" w:hint="cs"/>
          <w:sz w:val="30"/>
          <w:szCs w:val="30"/>
          <w:u w:val="single"/>
          <w:cs/>
        </w:rPr>
        <w:t>อสังหาริมทรัพย์เพื่อขาย</w:t>
      </w:r>
    </w:p>
    <w:p w14:paraId="363B740D" w14:textId="77777777" w:rsidR="001B340D" w:rsidRPr="001B340D" w:rsidRDefault="001B340D" w:rsidP="001B340D">
      <w:pPr>
        <w:pStyle w:val="BodyText2"/>
        <w:ind w:left="1800" w:right="-23" w:firstLine="0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21DFE5B3" w14:textId="77777777" w:rsidR="001B340D" w:rsidRDefault="001B340D" w:rsidP="001B340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E70C67">
        <w:rPr>
          <w:rFonts w:ascii="Angsana New" w:eastAsia="SimSun" w:hAnsi="Angsana New" w:cs="Angsana New" w:hint="cs"/>
          <w:sz w:val="30"/>
          <w:szCs w:val="30"/>
          <w:cs/>
        </w:rPr>
        <w:t>ประกอบด้วย</w:t>
      </w:r>
    </w:p>
    <w:p w14:paraId="26289A10" w14:textId="77777777" w:rsidR="006B7937" w:rsidRPr="006B7937" w:rsidRDefault="006B7937" w:rsidP="001B340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6B7937" w:rsidRPr="006B7937" w14:paraId="6E536C6C" w14:textId="77777777" w:rsidTr="006B7937">
        <w:tc>
          <w:tcPr>
            <w:tcW w:w="9606" w:type="dxa"/>
            <w:gridSpan w:val="5"/>
          </w:tcPr>
          <w:p w14:paraId="5BB5F3B6" w14:textId="77777777" w:rsidR="006B7937" w:rsidRPr="006B7937" w:rsidRDefault="006B7937" w:rsidP="006B793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18" w:name="_Hlk198210282"/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: 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6B7937" w:rsidRPr="006B7937" w14:paraId="641BC38B" w14:textId="77777777" w:rsidTr="006B7937">
        <w:tc>
          <w:tcPr>
            <w:tcW w:w="2802" w:type="dxa"/>
            <w:vAlign w:val="bottom"/>
          </w:tcPr>
          <w:p w14:paraId="11736D3D" w14:textId="77777777" w:rsidR="006B7937" w:rsidRPr="006B7937" w:rsidRDefault="006B7937" w:rsidP="006B793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14327655" w14:textId="77777777" w:rsidR="006B7937" w:rsidRPr="006B7937" w:rsidRDefault="006B7937" w:rsidP="006B793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6EF2650E" w14:textId="77777777" w:rsidR="006B7937" w:rsidRPr="006B7937" w:rsidRDefault="006B7937" w:rsidP="006B793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821FC" w:rsidRPr="006B7937" w14:paraId="087C2820" w14:textId="77777777" w:rsidTr="006B7937">
        <w:tc>
          <w:tcPr>
            <w:tcW w:w="2802" w:type="dxa"/>
            <w:vAlign w:val="bottom"/>
          </w:tcPr>
          <w:p w14:paraId="45DEE382" w14:textId="77777777" w:rsidR="005821FC" w:rsidRPr="006B7937" w:rsidRDefault="005821FC" w:rsidP="005821F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12CADA88" w14:textId="77E64EB5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821F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0B2E40E4" w14:textId="59665B0E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821F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</w:tr>
      <w:tr w:rsidR="005D1D6C" w:rsidRPr="006B7937" w14:paraId="1A785E39" w14:textId="77777777" w:rsidTr="006B7937">
        <w:tc>
          <w:tcPr>
            <w:tcW w:w="2802" w:type="dxa"/>
            <w:vAlign w:val="bottom"/>
          </w:tcPr>
          <w:p w14:paraId="18299646" w14:textId="77777777" w:rsidR="005D1D6C" w:rsidRPr="006B7937" w:rsidRDefault="005D1D6C" w:rsidP="005D1D6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E76A8B1" w14:textId="6520076B" w:rsidR="005D1D6C" w:rsidRPr="006B7937" w:rsidRDefault="005D1D6C" w:rsidP="005D1D6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Pr="005D1D6C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มิถุนายน</w:t>
            </w: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701" w:type="dxa"/>
          </w:tcPr>
          <w:p w14:paraId="793236AF" w14:textId="081470A6" w:rsidR="005D1D6C" w:rsidRPr="006B7937" w:rsidRDefault="005D1D6C" w:rsidP="005D1D6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701" w:type="dxa"/>
          </w:tcPr>
          <w:p w14:paraId="1668D41C" w14:textId="08AFF4BB" w:rsidR="005D1D6C" w:rsidRPr="006B7937" w:rsidRDefault="005D1D6C" w:rsidP="005D1D6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Pr="005D1D6C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มิถุนายน</w:t>
            </w: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701" w:type="dxa"/>
          </w:tcPr>
          <w:p w14:paraId="4E9DE573" w14:textId="4A3DD017" w:rsidR="005D1D6C" w:rsidRPr="006B7937" w:rsidRDefault="005D1D6C" w:rsidP="005D1D6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5D1D6C" w:rsidRPr="006B7937" w14:paraId="05967E13" w14:textId="77777777" w:rsidTr="006B7937">
        <w:tc>
          <w:tcPr>
            <w:tcW w:w="2802" w:type="dxa"/>
          </w:tcPr>
          <w:p w14:paraId="16C36456" w14:textId="77777777" w:rsidR="005D1D6C" w:rsidRPr="006B7937" w:rsidRDefault="005D1D6C" w:rsidP="005D1D6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ที่ดินโครงการ</w:t>
            </w:r>
          </w:p>
        </w:tc>
        <w:tc>
          <w:tcPr>
            <w:tcW w:w="1701" w:type="dxa"/>
          </w:tcPr>
          <w:p w14:paraId="60ECF07C" w14:textId="77777777" w:rsidR="005D1D6C" w:rsidRPr="006B7937" w:rsidRDefault="005D1D6C" w:rsidP="005D1D6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83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901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300.39</w:t>
            </w:r>
          </w:p>
        </w:tc>
        <w:tc>
          <w:tcPr>
            <w:tcW w:w="1701" w:type="dxa"/>
          </w:tcPr>
          <w:p w14:paraId="7CD2BC8E" w14:textId="59D4D7F7" w:rsidR="005D1D6C" w:rsidRPr="006B7937" w:rsidRDefault="005D1D6C" w:rsidP="005D1D6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83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901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300.39</w:t>
            </w:r>
          </w:p>
        </w:tc>
        <w:tc>
          <w:tcPr>
            <w:tcW w:w="1701" w:type="dxa"/>
          </w:tcPr>
          <w:p w14:paraId="3B9888ED" w14:textId="77777777" w:rsidR="005D1D6C" w:rsidRPr="006B7937" w:rsidRDefault="005D1D6C" w:rsidP="005D1D6C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</w:tcPr>
          <w:p w14:paraId="65C9B0F4" w14:textId="77777777" w:rsidR="005D1D6C" w:rsidRPr="006B7937" w:rsidRDefault="005D1D6C" w:rsidP="005D1D6C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D1D6C" w:rsidRPr="006B7937" w14:paraId="466D57A0" w14:textId="77777777" w:rsidTr="006B7937">
        <w:tc>
          <w:tcPr>
            <w:tcW w:w="2802" w:type="dxa"/>
          </w:tcPr>
          <w:p w14:paraId="796F54EC" w14:textId="77777777" w:rsidR="005D1D6C" w:rsidRPr="006B7937" w:rsidRDefault="005D1D6C" w:rsidP="005D1D6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ต้นทุนพัฒนาโครงการ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19E083" w14:textId="77777777" w:rsidR="005D1D6C" w:rsidRPr="006B7937" w:rsidRDefault="005D1D6C" w:rsidP="005D1D6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319,934,087.49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C6E851" w14:textId="7A9A6008" w:rsidR="005D1D6C" w:rsidRPr="006B7937" w:rsidRDefault="005D1D6C" w:rsidP="005D1D6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319,934,087.49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FCB4664" w14:textId="77777777" w:rsidR="005D1D6C" w:rsidRPr="006B7937" w:rsidRDefault="005D1D6C" w:rsidP="005D1D6C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583170" w14:textId="77777777" w:rsidR="005D1D6C" w:rsidRPr="006B7937" w:rsidRDefault="005D1D6C" w:rsidP="005D1D6C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D1D6C" w:rsidRPr="006B7937" w14:paraId="2400CB91" w14:textId="77777777" w:rsidTr="006B7937">
        <w:tc>
          <w:tcPr>
            <w:tcW w:w="2802" w:type="dxa"/>
            <w:vAlign w:val="bottom"/>
          </w:tcPr>
          <w:p w14:paraId="6BC768F8" w14:textId="77777777" w:rsidR="005D1D6C" w:rsidRPr="006B7937" w:rsidRDefault="005D1D6C" w:rsidP="005D1D6C">
            <w:pPr>
              <w:suppressAutoHyphens/>
              <w:overflowPunct w:val="0"/>
              <w:autoSpaceDE w:val="0"/>
              <w:autoSpaceDN w:val="0"/>
              <w:ind w:left="-108" w:right="-108" w:firstLine="86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C12D5BF" w14:textId="77777777" w:rsidR="005D1D6C" w:rsidRPr="006B7937" w:rsidRDefault="005D1D6C" w:rsidP="005D1D6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403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835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387.88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99EF0B4" w14:textId="643A8970" w:rsidR="005D1D6C" w:rsidRPr="006B7937" w:rsidRDefault="005D1D6C" w:rsidP="005D1D6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403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835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387.88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1850DF2" w14:textId="77777777" w:rsidR="005D1D6C" w:rsidRPr="006B7937" w:rsidRDefault="005D1D6C" w:rsidP="005D1D6C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874CD9D" w14:textId="77777777" w:rsidR="005D1D6C" w:rsidRPr="006B7937" w:rsidRDefault="005D1D6C" w:rsidP="005D1D6C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bookmarkEnd w:id="18"/>
    </w:tbl>
    <w:p w14:paraId="4E9685F3" w14:textId="77777777" w:rsidR="004B5E8E" w:rsidRPr="001B340D" w:rsidRDefault="004B5E8E" w:rsidP="001B340D">
      <w:pPr>
        <w:ind w:left="567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F9DA958" w14:textId="2D0CA95D" w:rsidR="00562AEA" w:rsidRPr="005D17DF" w:rsidRDefault="004B5E8E" w:rsidP="003E4AD3">
      <w:pPr>
        <w:pStyle w:val="BodyText2"/>
        <w:ind w:left="562" w:right="-23" w:firstLine="87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bookmarkStart w:id="19" w:name="_Hlk70251877"/>
      <w:r w:rsidRPr="003E4AD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ณ วันที่ </w:t>
      </w:r>
      <w:r w:rsidR="005D1D6C">
        <w:rPr>
          <w:rFonts w:ascii="Angsana New" w:hAnsi="Angsana New" w:cs="Angsana New"/>
          <w:spacing w:val="6"/>
          <w:sz w:val="30"/>
          <w:szCs w:val="30"/>
          <w:lang w:val="en-US"/>
        </w:rPr>
        <w:t>30</w:t>
      </w:r>
      <w:r w:rsidR="005D1D6C"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 xml:space="preserve"> มิถุนายน</w:t>
      </w:r>
      <w:r w:rsidRPr="003E4AD3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3E4AD3">
        <w:rPr>
          <w:rFonts w:ascii="Angsana New" w:hAnsi="Angsana New" w:cs="Angsana New" w:hint="cs"/>
          <w:spacing w:val="6"/>
          <w:sz w:val="30"/>
          <w:szCs w:val="30"/>
        </w:rPr>
        <w:t>25</w:t>
      </w:r>
      <w:r w:rsidR="00895832">
        <w:rPr>
          <w:rFonts w:ascii="Angsana New" w:hAnsi="Angsana New" w:cs="Angsana New"/>
          <w:spacing w:val="6"/>
          <w:sz w:val="30"/>
          <w:szCs w:val="30"/>
          <w:lang w:val="en-US"/>
        </w:rPr>
        <w:t>68</w:t>
      </w:r>
      <w:r w:rsidRPr="003E4AD3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และ</w:t>
      </w:r>
      <w:r w:rsidR="00B75A4A" w:rsidRPr="003E4AD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วันที่ </w:t>
      </w:r>
      <w:r w:rsidR="00B75A4A" w:rsidRPr="003E4AD3">
        <w:rPr>
          <w:rFonts w:ascii="Angsana New" w:hAnsi="Angsana New" w:cs="Angsana New" w:hint="cs"/>
          <w:spacing w:val="6"/>
          <w:sz w:val="30"/>
          <w:szCs w:val="30"/>
        </w:rPr>
        <w:t>31</w:t>
      </w:r>
      <w:r w:rsidR="00B75A4A" w:rsidRPr="003E4AD3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ธันวาคม </w:t>
      </w:r>
      <w:r w:rsidR="00635AA9" w:rsidRPr="003E4AD3">
        <w:rPr>
          <w:rFonts w:ascii="Angsana New" w:hAnsi="Angsana New" w:cs="Angsana New" w:hint="cs"/>
          <w:spacing w:val="6"/>
          <w:sz w:val="30"/>
          <w:szCs w:val="30"/>
          <w:lang w:val="en-US"/>
        </w:rPr>
        <w:t>256</w:t>
      </w:r>
      <w:r w:rsidR="008961A1">
        <w:rPr>
          <w:rFonts w:ascii="Angsana New" w:hAnsi="Angsana New" w:cs="Angsana New"/>
          <w:spacing w:val="6"/>
          <w:sz w:val="30"/>
          <w:szCs w:val="30"/>
          <w:lang w:val="en-US"/>
        </w:rPr>
        <w:t>7</w:t>
      </w:r>
      <w:r w:rsidR="00635AA9" w:rsidRPr="003E4AD3">
        <w:rPr>
          <w:rFonts w:ascii="Angsana New" w:hAnsi="Angsana New" w:cs="Angsana New" w:hint="cs"/>
          <w:spacing w:val="6"/>
          <w:sz w:val="30"/>
          <w:szCs w:val="30"/>
          <w:lang w:val="en-US"/>
        </w:rPr>
        <w:t xml:space="preserve"> </w:t>
      </w:r>
      <w:bookmarkEnd w:id="19"/>
      <w:r w:rsidR="00B75A4A" w:rsidRPr="003E4AD3">
        <w:rPr>
          <w:rFonts w:ascii="Angsana New" w:eastAsia="Cordia New" w:hAnsi="Angsana New" w:cs="Angsana New" w:hint="cs"/>
          <w:spacing w:val="6"/>
          <w:sz w:val="30"/>
          <w:szCs w:val="30"/>
          <w:cs/>
          <w:lang w:val="x-none" w:eastAsia="x-none"/>
        </w:rPr>
        <w:t>ที่ดินโครงการทั้งจำนวน</w:t>
      </w:r>
      <w:r w:rsidR="00F555F5" w:rsidRPr="003E4AD3">
        <w:rPr>
          <w:rFonts w:ascii="Angsana New" w:eastAsia="Cordia New" w:hAnsi="Angsana New" w:cs="Angsana New" w:hint="cs"/>
          <w:spacing w:val="6"/>
          <w:sz w:val="30"/>
          <w:szCs w:val="30"/>
          <w:cs/>
          <w:lang w:val="en-US" w:eastAsia="x-none"/>
        </w:rPr>
        <w:t>ของกลุ่มบริษัท</w:t>
      </w:r>
      <w:r w:rsidR="00B75A4A" w:rsidRPr="005D17DF">
        <w:rPr>
          <w:rFonts w:ascii="Angsana New" w:hAnsi="Angsana New" w:cs="Angsana New" w:hint="cs"/>
          <w:spacing w:val="-1"/>
          <w:sz w:val="30"/>
          <w:szCs w:val="30"/>
          <w:cs/>
        </w:rPr>
        <w:t>ถูกนำไปเป็นหลักประกัน</w:t>
      </w:r>
      <w:r w:rsidR="00B75A4A" w:rsidRPr="005D17DF">
        <w:rPr>
          <w:rFonts w:ascii="Angsana New" w:eastAsia="Cordia New" w:hAnsi="Angsana New" w:cs="Angsana New" w:hint="cs"/>
          <w:spacing w:val="-1"/>
          <w:sz w:val="30"/>
          <w:szCs w:val="30"/>
          <w:cs/>
          <w:lang w:val="x-none" w:eastAsia="x-none"/>
        </w:rPr>
        <w:t>วงเงินสินเชื่อ</w:t>
      </w:r>
      <w:r w:rsidR="00B75A4A" w:rsidRPr="005D17DF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กับสถาบันการเงิน</w:t>
      </w:r>
      <w:r w:rsidR="00B75A4A" w:rsidRPr="005D17DF">
        <w:rPr>
          <w:rFonts w:ascii="Angsana New" w:hAnsi="Angsana New" w:cs="Angsana New" w:hint="cs"/>
          <w:sz w:val="30"/>
          <w:szCs w:val="30"/>
          <w:cs/>
        </w:rPr>
        <w:t xml:space="preserve"> ตามหมาย</w:t>
      </w:r>
      <w:r w:rsidR="00B75A4A" w:rsidRPr="008D6965">
        <w:rPr>
          <w:rFonts w:ascii="Angsana New" w:hAnsi="Angsana New" w:cs="Angsana New" w:hint="cs"/>
          <w:sz w:val="30"/>
          <w:szCs w:val="30"/>
          <w:cs/>
        </w:rPr>
        <w:t>เหต</w:t>
      </w:r>
      <w:r w:rsidR="006C2AD6" w:rsidRPr="008D6965">
        <w:rPr>
          <w:rFonts w:ascii="Angsana New" w:hAnsi="Angsana New" w:cs="Angsana New" w:hint="cs"/>
          <w:sz w:val="30"/>
          <w:szCs w:val="30"/>
          <w:cs/>
        </w:rPr>
        <w:t>ุ</w:t>
      </w:r>
      <w:r w:rsidR="00CD2A2C" w:rsidRPr="008D6965">
        <w:rPr>
          <w:rFonts w:ascii="Angsana New" w:hAnsi="Angsana New" w:cs="Angsana New" w:hint="cs"/>
          <w:sz w:val="30"/>
          <w:szCs w:val="30"/>
          <w:cs/>
        </w:rPr>
        <w:t>ข้อ</w:t>
      </w:r>
      <w:r w:rsidR="006C2AD6" w:rsidRPr="008D69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30AE">
        <w:rPr>
          <w:rFonts w:ascii="Angsana New" w:hAnsi="Angsana New" w:cs="Angsana New"/>
          <w:sz w:val="30"/>
          <w:szCs w:val="30"/>
          <w:lang w:val="en-US"/>
        </w:rPr>
        <w:t>23</w:t>
      </w:r>
    </w:p>
    <w:p w14:paraId="54D590CE" w14:textId="77777777" w:rsidR="00960544" w:rsidRPr="005D17DF" w:rsidRDefault="00960544" w:rsidP="00943342">
      <w:pPr>
        <w:pStyle w:val="ListParagraph"/>
        <w:spacing w:after="0"/>
        <w:ind w:left="567" w:right="-23"/>
        <w:jc w:val="thaiDistribute"/>
        <w:rPr>
          <w:rFonts w:ascii="Angsana New" w:hAnsi="Angsana New" w:cs="Angsana New"/>
          <w:sz w:val="30"/>
          <w:szCs w:val="30"/>
        </w:rPr>
      </w:pPr>
    </w:p>
    <w:p w14:paraId="54D673BA" w14:textId="77777777" w:rsidR="00C933B1" w:rsidRDefault="00C933B1" w:rsidP="00760EC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933B1">
        <w:rPr>
          <w:rFonts w:ascii="Angsana New" w:hAnsi="Angsana New" w:cs="Angsana New" w:hint="cs"/>
          <w:sz w:val="30"/>
          <w:szCs w:val="30"/>
          <w:u w:val="single"/>
          <w:cs/>
        </w:rPr>
        <w:t>เงินฝากสถาบันการเงินที่ติดภาระค้ำประกัน</w:t>
      </w:r>
    </w:p>
    <w:p w14:paraId="4222788B" w14:textId="77777777" w:rsidR="00C933B1" w:rsidRPr="00C933B1" w:rsidRDefault="00C933B1" w:rsidP="00C933B1">
      <w:pPr>
        <w:ind w:left="567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F773B65" w14:textId="1AF5D231" w:rsidR="00C933B1" w:rsidRPr="00BE30AE" w:rsidRDefault="00C933B1" w:rsidP="00C933B1">
      <w:pPr>
        <w:ind w:left="630" w:firstLine="81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2431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5D1D6C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="005D1D6C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มิถุนายน</w:t>
      </w:r>
      <w:r w:rsidR="007E5E20" w:rsidRPr="007E5E2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E5E20" w:rsidRPr="007E5E20">
        <w:rPr>
          <w:rFonts w:ascii="Angsana New" w:hAnsi="Angsana New" w:cs="Angsana New"/>
          <w:spacing w:val="-4"/>
          <w:sz w:val="30"/>
          <w:szCs w:val="30"/>
        </w:rPr>
        <w:t>256</w:t>
      </w:r>
      <w:r w:rsidR="007E5E20" w:rsidRPr="007E5E20">
        <w:rPr>
          <w:rFonts w:ascii="Angsana New" w:hAnsi="Angsana New" w:cs="Angsana New"/>
          <w:spacing w:val="-4"/>
          <w:sz w:val="30"/>
          <w:szCs w:val="30"/>
          <w:lang w:val="en-US"/>
        </w:rPr>
        <w:t>8</w:t>
      </w:r>
      <w:r w:rsidR="007E5E20" w:rsidRPr="007E5E2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2431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และวันที่ </w:t>
      </w:r>
      <w:r w:rsidRPr="00A2431A">
        <w:rPr>
          <w:rFonts w:ascii="Angsana New" w:hAnsi="Angsana New" w:cs="Angsana New" w:hint="cs"/>
          <w:spacing w:val="-4"/>
          <w:sz w:val="30"/>
          <w:szCs w:val="30"/>
        </w:rPr>
        <w:t>31</w:t>
      </w:r>
      <w:r w:rsidRPr="00A2431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 </w:t>
      </w:r>
      <w:r w:rsidRPr="00A2431A">
        <w:rPr>
          <w:rFonts w:ascii="Angsana New" w:hAnsi="Angsana New" w:cs="Angsana New" w:hint="cs"/>
          <w:spacing w:val="-4"/>
          <w:sz w:val="30"/>
          <w:szCs w:val="30"/>
          <w:lang w:val="en-US"/>
        </w:rPr>
        <w:t>256</w:t>
      </w:r>
      <w:r w:rsidR="007E5E20">
        <w:rPr>
          <w:rFonts w:ascii="Angsana New" w:hAnsi="Angsana New" w:cs="Angsana New"/>
          <w:spacing w:val="-4"/>
          <w:sz w:val="30"/>
          <w:szCs w:val="30"/>
          <w:lang w:val="en-US"/>
        </w:rPr>
        <w:t>7</w:t>
      </w:r>
      <w:r w:rsidRPr="00A2431A">
        <w:rPr>
          <w:rFonts w:ascii="Angsana New" w:hAnsi="Angsana New" w:cs="Angsana New" w:hint="cs"/>
          <w:spacing w:val="-4"/>
          <w:sz w:val="30"/>
          <w:szCs w:val="30"/>
          <w:lang w:val="en-US"/>
        </w:rPr>
        <w:t xml:space="preserve"> </w:t>
      </w:r>
      <w:r w:rsidRPr="00A2431A">
        <w:rPr>
          <w:rFonts w:ascii="Angsana New" w:hAnsi="Angsana New" w:cs="Angsana New" w:hint="cs"/>
          <w:spacing w:val="-4"/>
          <w:sz w:val="30"/>
          <w:szCs w:val="30"/>
          <w:cs/>
        </w:rPr>
        <w:t>ตามงบการเงินรวมและงบการเงินเฉพาะกิจการ</w:t>
      </w:r>
      <w:r w:rsidRPr="00CB43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เงินฝากสถาบันการเงินที่ติดภาระค้ำประกันทั้งจำนวนถูกนำไปเป็นหลักประกันวงเงินสินเชื่อกับสถาบันการเงิน</w:t>
      </w:r>
      <w:r w:rsidRPr="00CB43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เพื่อสนับสนุนโครงการก่อสร้างบางโครงการเฉพาะเจาะจง</w:t>
      </w:r>
      <w:r w:rsidR="00AD19E8">
        <w:rPr>
          <w:rFonts w:ascii="Angsana New" w:hAnsi="Angsana New" w:cs="Angsana New"/>
          <w:sz w:val="30"/>
          <w:szCs w:val="30"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สถาบันการเงินผู้ให้กู้ได้กำหนดเงื่อนไขให้กลุ่มบริษัท</w:t>
      </w:r>
      <w:r w:rsidR="00AD19E8">
        <w:rPr>
          <w:rFonts w:ascii="Angsana New" w:hAnsi="Angsana New" w:cs="Angsana New" w:hint="cs"/>
          <w:sz w:val="30"/>
          <w:szCs w:val="30"/>
          <w:cs/>
        </w:rPr>
        <w:t>นำ</w:t>
      </w:r>
      <w:r w:rsidRPr="00CB43CC">
        <w:rPr>
          <w:rFonts w:ascii="Angsana New" w:hAnsi="Angsana New" w:cs="Angsana New" w:hint="cs"/>
          <w:sz w:val="30"/>
          <w:szCs w:val="30"/>
          <w:cs/>
        </w:rPr>
        <w:t>เงินค่างานของโครงการนั้น</w:t>
      </w:r>
      <w:r w:rsidRPr="00CB43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ๆ</w:t>
      </w:r>
      <w:r w:rsidRPr="00CB43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ผ่านเข้าบัญชีเงินฝากของกลุ่มบริษัทที่เปิดไว้กับสถาบันการเงินผู้ให้กู้</w:t>
      </w:r>
      <w:r w:rsidRPr="00CB43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ตามหมายเหตุ</w:t>
      </w:r>
      <w:r w:rsidRPr="00361786">
        <w:rPr>
          <w:rFonts w:ascii="Angsana New" w:hAnsi="Angsana New" w:cs="Angsana New" w:hint="cs"/>
          <w:sz w:val="30"/>
          <w:szCs w:val="30"/>
          <w:cs/>
        </w:rPr>
        <w:t>ข้อ</w:t>
      </w:r>
      <w:r w:rsidRPr="00361786">
        <w:rPr>
          <w:rFonts w:ascii="Angsana New" w:hAnsi="Angsana New" w:cs="Angsana New"/>
          <w:sz w:val="30"/>
          <w:szCs w:val="30"/>
          <w:cs/>
        </w:rPr>
        <w:t xml:space="preserve"> </w:t>
      </w:r>
      <w:r w:rsidR="00BE30AE">
        <w:rPr>
          <w:rFonts w:ascii="Angsana New" w:hAnsi="Angsana New" w:cs="Angsana New"/>
          <w:sz w:val="30"/>
          <w:szCs w:val="30"/>
          <w:lang w:val="en-US"/>
        </w:rPr>
        <w:t>23</w:t>
      </w:r>
    </w:p>
    <w:p w14:paraId="40EB150B" w14:textId="77777777" w:rsidR="00BB475F" w:rsidRDefault="00BB475F" w:rsidP="00BB475F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0EC738E9" w14:textId="77777777" w:rsidR="00945EE0" w:rsidRDefault="00945EE0" w:rsidP="00BB475F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02ABFF6A" w14:textId="77777777" w:rsidR="00945EE0" w:rsidRDefault="00945EE0" w:rsidP="00BB475F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0637E1CA" w14:textId="77777777" w:rsidR="00945EE0" w:rsidRPr="005D1D6C" w:rsidRDefault="00945EE0" w:rsidP="00BB475F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1F37A754" w14:textId="77777777" w:rsidR="00F808A2" w:rsidRPr="002A7807" w:rsidRDefault="002A7807" w:rsidP="002A7807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A7807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ที่ดิน</w:t>
      </w:r>
      <w:r w:rsidRPr="002A7807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  <w:r w:rsidRPr="002A7807">
        <w:rPr>
          <w:rFonts w:ascii="Angsana New" w:hAnsi="Angsana New" w:cs="Angsana New" w:hint="cs"/>
          <w:sz w:val="30"/>
          <w:szCs w:val="30"/>
          <w:u w:val="single"/>
          <w:cs/>
        </w:rPr>
        <w:t>อาคารและอุปกรณ์</w:t>
      </w:r>
    </w:p>
    <w:p w14:paraId="351B0B8C" w14:textId="77777777" w:rsidR="002A7807" w:rsidRPr="002A7807" w:rsidRDefault="002A7807" w:rsidP="002A7807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6996BF04" w14:textId="7C06C78A" w:rsidR="002A19B0" w:rsidRPr="005B0E4F" w:rsidRDefault="002A7807" w:rsidP="000F05E1">
      <w:pPr>
        <w:ind w:left="630" w:firstLine="810"/>
        <w:jc w:val="thaiDistribute"/>
        <w:rPr>
          <w:rFonts w:ascii="Angsana New" w:hAnsi="Angsana New" w:cs="Angsana New"/>
          <w:sz w:val="30"/>
          <w:szCs w:val="30"/>
        </w:rPr>
      </w:pPr>
      <w:r w:rsidRPr="005B0E4F">
        <w:rPr>
          <w:rFonts w:ascii="Angsana New" w:hAnsi="Angsana New" w:cs="Angsana New"/>
          <w:spacing w:val="2"/>
          <w:sz w:val="30"/>
          <w:szCs w:val="30"/>
          <w:cs/>
        </w:rPr>
        <w:t>รายการเคลื่อนไหวของที่ดิน อาคารและอุปกรณ์</w:t>
      </w:r>
      <w:r w:rsidR="009D46EA" w:rsidRPr="005B0E4F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สำหรับงวด</w:t>
      </w:r>
      <w:r w:rsidR="005D1D6C">
        <w:rPr>
          <w:rFonts w:ascii="Angsana New" w:hAnsi="Angsana New" w:cs="Angsana New" w:hint="cs"/>
          <w:spacing w:val="2"/>
          <w:sz w:val="30"/>
          <w:szCs w:val="30"/>
          <w:cs/>
        </w:rPr>
        <w:t>หก</w:t>
      </w:r>
      <w:r w:rsidR="009D46EA" w:rsidRPr="005B0E4F">
        <w:rPr>
          <w:rFonts w:ascii="Angsana New" w:hAnsi="Angsana New" w:cs="Angsana New" w:hint="cs"/>
          <w:spacing w:val="2"/>
          <w:sz w:val="30"/>
          <w:szCs w:val="30"/>
          <w:cs/>
        </w:rPr>
        <w:t>เดือน</w:t>
      </w:r>
      <w:r w:rsidR="009D46EA" w:rsidRPr="005B0E4F">
        <w:rPr>
          <w:rFonts w:ascii="Angsana New" w:hAnsi="Angsana New" w:cs="Angsana New"/>
          <w:spacing w:val="2"/>
          <w:sz w:val="30"/>
          <w:szCs w:val="30"/>
          <w:cs/>
        </w:rPr>
        <w:t xml:space="preserve">สิ้นสุดวันที่ </w:t>
      </w:r>
      <w:r w:rsidR="005D1D6C">
        <w:rPr>
          <w:rFonts w:ascii="Angsana New" w:hAnsi="Angsana New" w:cs="Angsana New"/>
          <w:spacing w:val="2"/>
          <w:sz w:val="30"/>
          <w:szCs w:val="30"/>
          <w:lang w:val="en-US"/>
        </w:rPr>
        <w:t>30</w:t>
      </w:r>
      <w:r w:rsidR="005D1D6C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 มิถุนายน</w:t>
      </w:r>
      <w:r w:rsidR="009D46EA" w:rsidRPr="005B0E4F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D46EA" w:rsidRPr="005B0E4F">
        <w:rPr>
          <w:rFonts w:ascii="Angsana New" w:hAnsi="Angsana New" w:cs="Angsana New"/>
          <w:spacing w:val="2"/>
          <w:sz w:val="30"/>
          <w:szCs w:val="30"/>
        </w:rPr>
        <w:t>256</w:t>
      </w:r>
      <w:r w:rsidR="009D46EA" w:rsidRPr="005B0E4F">
        <w:rPr>
          <w:rFonts w:ascii="Angsana New" w:hAnsi="Angsana New" w:cs="Angsana New"/>
          <w:spacing w:val="2"/>
          <w:sz w:val="30"/>
          <w:szCs w:val="30"/>
          <w:lang w:val="en-US"/>
        </w:rPr>
        <w:t>8</w:t>
      </w:r>
      <w:r w:rsidR="005B0E4F" w:rsidRPr="005B0E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B0E4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72AEF64" w14:textId="77777777" w:rsidR="002A7807" w:rsidRPr="002A7807" w:rsidRDefault="002A7807" w:rsidP="002A7807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14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1701"/>
        <w:gridCol w:w="1843"/>
      </w:tblGrid>
      <w:tr w:rsidR="002A7807" w:rsidRPr="00B802E0" w14:paraId="0DC5BE23" w14:textId="77777777" w:rsidTr="00B802E0">
        <w:tc>
          <w:tcPr>
            <w:tcW w:w="921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C199" w14:textId="3F961813" w:rsidR="002A7807" w:rsidRPr="00B802E0" w:rsidRDefault="002C2DB9" w:rsidP="002A7807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bookmarkStart w:id="20" w:name="_Hlk127070384"/>
            <w:r w:rsidRPr="00B802E0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B802E0">
              <w:rPr>
                <w:rFonts w:ascii="Angsana New" w:eastAsia="Brush Script MT" w:hAnsi="Angsana New" w:cs="Angsana New" w:hint="cs"/>
                <w:color w:val="000000"/>
                <w:sz w:val="28"/>
                <w:szCs w:val="28"/>
                <w:cs/>
                <w:lang w:val="en-GB"/>
              </w:rPr>
              <w:t>หน่วย</w:t>
            </w:r>
            <w:r w:rsidRPr="00B802E0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: </w:t>
            </w:r>
            <w:r w:rsidRPr="00B802E0">
              <w:rPr>
                <w:rFonts w:ascii="Angsana New" w:eastAsia="Brush Script MT" w:hAnsi="Angsana New" w:cs="Angsana New" w:hint="cs"/>
                <w:color w:val="000000"/>
                <w:sz w:val="28"/>
                <w:szCs w:val="28"/>
                <w:cs/>
                <w:lang w:val="en-GB"/>
              </w:rPr>
              <w:t>บาท</w:t>
            </w:r>
            <w:r w:rsidRPr="00B802E0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A7807" w:rsidRPr="00B802E0" w14:paraId="2643190E" w14:textId="77777777" w:rsidTr="00B802E0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F6FD" w14:textId="77777777" w:rsidR="002A7807" w:rsidRPr="00B802E0" w:rsidRDefault="002A7807" w:rsidP="002A7807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438B" w14:textId="77777777" w:rsidR="002A7807" w:rsidRPr="00B802E0" w:rsidRDefault="002A7807" w:rsidP="002A780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B802E0"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FA3E" w14:textId="77777777" w:rsidR="002A7807" w:rsidRPr="00B802E0" w:rsidRDefault="002A7807" w:rsidP="002A780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B802E0"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A7807" w:rsidRPr="00B802E0" w14:paraId="03C2BF9F" w14:textId="77777777" w:rsidTr="00B802E0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503BA" w14:textId="77777777" w:rsidR="002A7807" w:rsidRPr="00B802E0" w:rsidRDefault="002A7807" w:rsidP="0090728A">
            <w:pPr>
              <w:suppressAutoHyphens/>
              <w:overflowPunct w:val="0"/>
              <w:autoSpaceDE w:val="0"/>
              <w:autoSpaceDN w:val="0"/>
              <w:ind w:left="-111" w:right="-113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02E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ยอดคงเหลือต้นงวด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CE803" w14:textId="5A8BB580" w:rsidR="002A7807" w:rsidRPr="00B802E0" w:rsidRDefault="009D46E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>916,577,601.66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D953B" w14:textId="45D2B5D2" w:rsidR="002A7807" w:rsidRPr="00B802E0" w:rsidRDefault="009D46E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>916,148,966.38</w:t>
            </w:r>
          </w:p>
        </w:tc>
      </w:tr>
      <w:tr w:rsidR="009D46EA" w:rsidRPr="00B802E0" w14:paraId="1E4AA8F8" w14:textId="77777777" w:rsidTr="00B802E0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DD94D" w14:textId="77777777" w:rsidR="009D46EA" w:rsidRPr="00B802E0" w:rsidRDefault="009D46EA" w:rsidP="009D46E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ซื้อสินทรัพย์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65510" w14:textId="7DD373D9" w:rsidR="009D46EA" w:rsidRPr="00B802E0" w:rsidRDefault="004D6D38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4D6D38">
              <w:rPr>
                <w:rFonts w:ascii="Angsana New" w:hAnsi="Angsana New" w:cs="Angsana New"/>
                <w:sz w:val="28"/>
                <w:szCs w:val="28"/>
                <w:lang w:val="en-US"/>
              </w:rPr>
              <w:t>643,300.00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A047A" w14:textId="6981EE08" w:rsidR="009D46EA" w:rsidRPr="00B802E0" w:rsidRDefault="00F877CD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F877CD">
              <w:rPr>
                <w:rFonts w:ascii="Angsana New" w:hAnsi="Angsana New" w:cs="Angsana New"/>
                <w:sz w:val="28"/>
                <w:szCs w:val="28"/>
                <w:lang w:val="en-US"/>
              </w:rPr>
              <w:t>643,300.00</w:t>
            </w:r>
          </w:p>
        </w:tc>
      </w:tr>
      <w:tr w:rsidR="004D6D38" w:rsidRPr="00B802E0" w14:paraId="34B933D7" w14:textId="77777777" w:rsidTr="00B802E0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2CEDC" w14:textId="7B848903" w:rsidR="004D6D38" w:rsidRPr="00B802E0" w:rsidRDefault="004D6D38" w:rsidP="009D46E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รับโอน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6A67E" w14:textId="7E1B400A" w:rsidR="004D6D38" w:rsidRPr="004D6D38" w:rsidRDefault="004D6D38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6D3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</w:t>
            </w:r>
            <w:r w:rsidRPr="004D6D3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D6D3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016</w:t>
            </w:r>
            <w:r w:rsidRPr="004D6D3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D6D3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666.94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DD7B5" w14:textId="684E203C" w:rsidR="004D6D38" w:rsidRPr="00F877CD" w:rsidRDefault="004D6D38" w:rsidP="004D6D38">
            <w:pPr>
              <w:ind w:left="-108" w:right="-10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D6D38" w:rsidRPr="00B802E0" w14:paraId="6D42D534" w14:textId="77777777" w:rsidTr="00B802E0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63E1" w14:textId="75B7EFA7" w:rsidR="004D6D38" w:rsidRPr="00B802E0" w:rsidRDefault="004D6D38" w:rsidP="009D46E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02E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จำหน่ายสินทรัพย์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8DF9" w14:textId="6B3361C8" w:rsidR="004D6D38" w:rsidRPr="00B802E0" w:rsidRDefault="004D6D38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6D3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(437</w:t>
            </w:r>
            <w:r w:rsidRPr="004D6D3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D6D3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829.88)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75E1F" w14:textId="6B3B40A9" w:rsidR="004D6D38" w:rsidRPr="00F877CD" w:rsidRDefault="004D6D38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4D6D3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437</w:t>
            </w:r>
            <w:r w:rsidRPr="004D6D3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D6D3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829.88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9D46EA" w:rsidRPr="00B802E0" w14:paraId="45B3F9A3" w14:textId="77777777" w:rsidTr="00B802E0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0459E" w14:textId="77777777" w:rsidR="009D46EA" w:rsidRPr="00B802E0" w:rsidRDefault="009D46EA" w:rsidP="009D46E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02E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BAA25" w14:textId="004326F1" w:rsidR="009D46EA" w:rsidRPr="00B802E0" w:rsidRDefault="004D6D38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D6D38">
              <w:rPr>
                <w:rFonts w:ascii="Angsana New" w:hAnsi="Angsana New" w:cs="Angsana New"/>
                <w:sz w:val="28"/>
                <w:szCs w:val="28"/>
                <w:lang w:val="en-US"/>
              </w:rPr>
              <w:t>(2,460,598.82)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B2EEC" w14:textId="55319161" w:rsidR="009D46EA" w:rsidRPr="00B802E0" w:rsidRDefault="009D46E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D6D38" w:rsidRPr="004D6D38">
              <w:rPr>
                <w:rFonts w:ascii="Angsana New" w:hAnsi="Angsana New" w:cs="Angsana New"/>
                <w:sz w:val="28"/>
                <w:szCs w:val="28"/>
                <w:lang w:val="en-US"/>
              </w:rPr>
              <w:t>2,460,598.82</w:t>
            </w: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9D46EA" w:rsidRPr="00B802E0" w14:paraId="5BD6DB1E" w14:textId="77777777" w:rsidTr="00B802E0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CBD41" w14:textId="77777777" w:rsidR="009D46EA" w:rsidRPr="00B802E0" w:rsidRDefault="009D46EA" w:rsidP="009D46E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  <w:r w:rsidRPr="00B802E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34B0" w14:textId="6249A81A" w:rsidR="009D46EA" w:rsidRPr="00B802E0" w:rsidRDefault="004D6D38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4D6D38">
              <w:rPr>
                <w:rFonts w:ascii="Angsana New" w:hAnsi="Angsana New" w:cs="Angsana New"/>
                <w:sz w:val="28"/>
                <w:szCs w:val="28"/>
                <w:lang w:val="en-US"/>
              </w:rPr>
              <w:t>(19,214,546.12)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3281F" w14:textId="01D6ABFD" w:rsidR="009D46EA" w:rsidRPr="00B802E0" w:rsidRDefault="009D46E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F877CD" w:rsidRPr="00F877CD">
              <w:rPr>
                <w:rFonts w:ascii="Angsana New" w:hAnsi="Angsana New" w:cs="Angsana New"/>
                <w:sz w:val="28"/>
                <w:szCs w:val="28"/>
                <w:lang w:val="en-US"/>
              </w:rPr>
              <w:t>19,122,123.45</w:t>
            </w: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9D46EA" w:rsidRPr="00B802E0" w14:paraId="4C2EBB53" w14:textId="77777777" w:rsidTr="00B802E0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0EE08" w14:textId="36CE51AC" w:rsidR="009D46EA" w:rsidRPr="00B802E0" w:rsidRDefault="009D46EA" w:rsidP="009D46E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02E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 w:rsidR="005B0E4F" w:rsidRPr="00B802E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สิ้น</w:t>
            </w:r>
            <w:r w:rsidRPr="00B802E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งวด</w:t>
            </w: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88478" w14:textId="30DEE527" w:rsidR="009D46EA" w:rsidRPr="00B802E0" w:rsidRDefault="00F877CD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F877CD">
              <w:rPr>
                <w:rFonts w:ascii="Angsana New" w:hAnsi="Angsana New" w:cs="Angsana New"/>
                <w:sz w:val="28"/>
                <w:szCs w:val="28"/>
                <w:lang w:val="en-US"/>
              </w:rPr>
              <w:t>897,124,593.78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EC816" w14:textId="2AA96004" w:rsidR="009D46EA" w:rsidRPr="00B802E0" w:rsidRDefault="00F877CD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F877CD">
              <w:rPr>
                <w:rFonts w:ascii="Angsana New" w:hAnsi="Angsana New" w:cs="Angsana New"/>
                <w:sz w:val="28"/>
                <w:szCs w:val="28"/>
                <w:lang w:val="en-US"/>
              </w:rPr>
              <w:t>894,771,714.23</w:t>
            </w:r>
          </w:p>
        </w:tc>
      </w:tr>
      <w:bookmarkEnd w:id="20"/>
    </w:tbl>
    <w:p w14:paraId="37D535FF" w14:textId="77777777" w:rsidR="00FD3DC0" w:rsidRPr="000565EB" w:rsidRDefault="00FD3DC0" w:rsidP="00FD3DC0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09853F1F" w14:textId="1D948681" w:rsidR="009A5DF7" w:rsidRDefault="000565EB" w:rsidP="000565EB">
      <w:pPr>
        <w:ind w:left="630" w:firstLine="81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90728A">
        <w:rPr>
          <w:rFonts w:ascii="Angsana New" w:hAnsi="Angsana New" w:cs="Angsana New" w:hint="cs"/>
          <w:spacing w:val="-2"/>
          <w:sz w:val="30"/>
          <w:szCs w:val="30"/>
          <w:cs/>
        </w:rPr>
        <w:t>ณ</w:t>
      </w:r>
      <w:r w:rsidRPr="0090728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90728A">
        <w:rPr>
          <w:rFonts w:ascii="Angsana New" w:hAnsi="Angsana New" w:cs="Angsana New" w:hint="cs"/>
          <w:spacing w:val="-2"/>
          <w:sz w:val="30"/>
          <w:szCs w:val="30"/>
          <w:cs/>
        </w:rPr>
        <w:t>วันที่</w:t>
      </w:r>
      <w:r w:rsidRPr="0090728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D6D38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="004D6D38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มิถุนายน</w:t>
      </w:r>
      <w:r w:rsidR="002660F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9D46EA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  <w:r w:rsidRPr="0090728A">
        <w:rPr>
          <w:rFonts w:ascii="Angsana New" w:hAnsi="Angsana New" w:cs="Angsana New"/>
          <w:spacing w:val="-2"/>
          <w:sz w:val="30"/>
          <w:szCs w:val="30"/>
          <w:cs/>
        </w:rPr>
        <w:t xml:space="preserve"> ตามงบการเงินรวมและงบการเงินเฉพาะกิจการ</w:t>
      </w:r>
      <w:r w:rsidRPr="008743D0">
        <w:rPr>
          <w:rFonts w:ascii="Angsana New" w:hAnsi="Angsana New" w:cs="Angsana New"/>
          <w:sz w:val="30"/>
          <w:szCs w:val="30"/>
          <w:cs/>
        </w:rPr>
        <w:t xml:space="preserve"> ที่ดินและอาคารส่วนหนึ่ง มูลค่าตามบัญชี จำนวนเงิน</w:t>
      </w:r>
      <w:bookmarkStart w:id="21" w:name="_Hlk174476907"/>
      <w:r w:rsidR="00924781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22" w:name="_Hlk198210765"/>
      <w:bookmarkStart w:id="23" w:name="_Hlk182473413"/>
      <w:bookmarkEnd w:id="21"/>
      <w:r w:rsidR="00B802E0">
        <w:rPr>
          <w:rFonts w:ascii="Angsana New" w:hAnsi="Angsana New" w:cs="Angsana New"/>
          <w:sz w:val="30"/>
          <w:szCs w:val="30"/>
          <w:lang w:val="en-US"/>
        </w:rPr>
        <w:t>732.</w:t>
      </w:r>
      <w:bookmarkEnd w:id="22"/>
      <w:r w:rsidR="002660FA">
        <w:rPr>
          <w:rFonts w:ascii="Angsana New" w:hAnsi="Angsana New" w:cs="Angsana New"/>
          <w:sz w:val="30"/>
          <w:szCs w:val="30"/>
          <w:lang w:val="en-US"/>
        </w:rPr>
        <w:t>49</w:t>
      </w:r>
      <w:r w:rsidRPr="008743D0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23"/>
      <w:r w:rsidRPr="008743D0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8743D0">
        <w:rPr>
          <w:rFonts w:ascii="Angsana New" w:hAnsi="Angsana New" w:cs="Angsana New"/>
          <w:sz w:val="30"/>
          <w:szCs w:val="30"/>
        </w:rPr>
        <w:t xml:space="preserve">(31 </w:t>
      </w:r>
      <w:r w:rsidRPr="008743D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743D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743D0">
        <w:rPr>
          <w:rFonts w:ascii="Angsana New" w:hAnsi="Angsana New" w:cs="Angsana New"/>
          <w:sz w:val="30"/>
          <w:szCs w:val="30"/>
        </w:rPr>
        <w:t>256</w:t>
      </w:r>
      <w:r w:rsidR="00110724">
        <w:rPr>
          <w:rFonts w:ascii="Angsana New" w:hAnsi="Angsana New" w:cs="Angsana New"/>
          <w:sz w:val="30"/>
          <w:szCs w:val="30"/>
          <w:lang w:val="en-US"/>
        </w:rPr>
        <w:t>7</w:t>
      </w:r>
      <w:r w:rsidRPr="008743D0">
        <w:rPr>
          <w:rFonts w:ascii="Angsana New" w:hAnsi="Angsana New" w:cs="Angsana New"/>
          <w:sz w:val="30"/>
          <w:szCs w:val="30"/>
        </w:rPr>
        <w:t xml:space="preserve"> : </w:t>
      </w:r>
      <w:r w:rsidRPr="008743D0">
        <w:rPr>
          <w:rFonts w:ascii="Angsana New" w:hAnsi="Angsana New" w:cs="Angsana New" w:hint="cs"/>
          <w:spacing w:val="-4"/>
          <w:sz w:val="30"/>
          <w:szCs w:val="30"/>
          <w:cs/>
        </w:rPr>
        <w:t>จำนวนเงิน</w:t>
      </w:r>
      <w:r w:rsidRPr="008743D0">
        <w:rPr>
          <w:rFonts w:ascii="Angsana New" w:hAnsi="Angsana New" w:cs="Angsana New"/>
          <w:spacing w:val="-4"/>
          <w:sz w:val="30"/>
          <w:szCs w:val="30"/>
        </w:rPr>
        <w:t xml:space="preserve"> : </w:t>
      </w:r>
      <w:bookmarkStart w:id="24" w:name="_Hlk198210791"/>
      <w:r w:rsidR="009D46EA" w:rsidRPr="009D46EA">
        <w:rPr>
          <w:rFonts w:ascii="Angsana New" w:hAnsi="Angsana New" w:cs="Angsana New"/>
          <w:spacing w:val="-4"/>
          <w:sz w:val="30"/>
          <w:szCs w:val="30"/>
          <w:lang w:val="en-US"/>
        </w:rPr>
        <w:t>732.88</w:t>
      </w:r>
      <w:bookmarkEnd w:id="24"/>
      <w:r w:rsidR="009D46E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8743D0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Pr="008743D0">
        <w:rPr>
          <w:rFonts w:ascii="Angsana New" w:hAnsi="Angsana New" w:cs="Angsana New"/>
          <w:spacing w:val="-4"/>
          <w:sz w:val="30"/>
          <w:szCs w:val="30"/>
        </w:rPr>
        <w:t>)</w:t>
      </w:r>
      <w:r w:rsidRPr="008743D0">
        <w:rPr>
          <w:rFonts w:ascii="Angsana New" w:hAnsi="Angsana New" w:cs="Angsana New"/>
          <w:spacing w:val="-4"/>
          <w:sz w:val="30"/>
          <w:szCs w:val="30"/>
          <w:cs/>
        </w:rPr>
        <w:t xml:space="preserve"> ถูกนำไปเป็นหลักประกันวงเงินสินเชื่อกับสถาบันการเงิน ตามหมาย</w:t>
      </w:r>
      <w:r w:rsidRPr="00361786">
        <w:rPr>
          <w:rFonts w:ascii="Angsana New" w:hAnsi="Angsana New" w:cs="Angsana New"/>
          <w:spacing w:val="-4"/>
          <w:sz w:val="30"/>
          <w:szCs w:val="30"/>
          <w:cs/>
        </w:rPr>
        <w:t>เหตุ</w:t>
      </w:r>
      <w:r w:rsidR="0090728A" w:rsidRPr="008D696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ข้อ</w:t>
      </w:r>
      <w:r w:rsidRPr="008D696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E30AE">
        <w:rPr>
          <w:rFonts w:ascii="Angsana New" w:hAnsi="Angsana New" w:cs="Angsana New"/>
          <w:spacing w:val="-4"/>
          <w:sz w:val="30"/>
          <w:szCs w:val="30"/>
          <w:lang w:val="en-US"/>
        </w:rPr>
        <w:t>23</w:t>
      </w:r>
    </w:p>
    <w:p w14:paraId="62C70A7D" w14:textId="77777777" w:rsidR="00110724" w:rsidRPr="00BE30AE" w:rsidRDefault="00110724" w:rsidP="000565EB">
      <w:pPr>
        <w:ind w:left="630" w:firstLine="81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F4B4073" w14:textId="77777777" w:rsidR="0090728A" w:rsidRDefault="0090728A" w:rsidP="003C7262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t>สินทรัพย์สิทธิการใช้</w:t>
      </w:r>
    </w:p>
    <w:p w14:paraId="64F4614E" w14:textId="77777777" w:rsidR="0090728A" w:rsidRPr="0090728A" w:rsidRDefault="0090728A" w:rsidP="0090728A">
      <w:pPr>
        <w:ind w:firstLine="144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0E45CBE6" w14:textId="2071F233" w:rsidR="0090728A" w:rsidRDefault="0090728A" w:rsidP="0090728A">
      <w:pPr>
        <w:ind w:firstLine="14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90728A">
        <w:rPr>
          <w:rFonts w:ascii="Angsana New" w:hAnsi="Angsana New" w:cs="Angsana New"/>
          <w:spacing w:val="-2"/>
          <w:sz w:val="30"/>
          <w:szCs w:val="30"/>
          <w:cs/>
        </w:rPr>
        <w:t>รายการเคลื่อนไหวของ</w:t>
      </w:r>
      <w:r w:rsidRPr="0090728A">
        <w:rPr>
          <w:rFonts w:ascii="Angsana New" w:hAnsi="Angsana New"/>
          <w:color w:val="000000"/>
          <w:spacing w:val="-2"/>
          <w:sz w:val="30"/>
          <w:szCs w:val="30"/>
          <w:cs/>
        </w:rPr>
        <w:t>สินทรัพย์สิทธิการใช้</w:t>
      </w:r>
      <w:r w:rsidR="005B0E4F">
        <w:rPr>
          <w:rFonts w:ascii="Angsana New" w:hAnsi="Angsana New" w:cstheme="minorBidi" w:hint="cs"/>
          <w:color w:val="000000"/>
          <w:spacing w:val="-2"/>
          <w:sz w:val="30"/>
          <w:szCs w:val="30"/>
          <w:cs/>
        </w:rPr>
        <w:t xml:space="preserve"> </w:t>
      </w:r>
      <w:r w:rsidR="005B0E4F" w:rsidRPr="005B0E4F">
        <w:rPr>
          <w:rFonts w:ascii="Angsana New" w:hAnsi="Angsana New" w:cs="Angsana New" w:hint="cs"/>
          <w:spacing w:val="-2"/>
          <w:sz w:val="30"/>
          <w:szCs w:val="30"/>
          <w:cs/>
        </w:rPr>
        <w:t>สำหรับงวด</w:t>
      </w:r>
      <w:r w:rsidR="002660F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หก</w:t>
      </w:r>
      <w:r w:rsidR="005B0E4F" w:rsidRPr="005B0E4F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="005B0E4F" w:rsidRPr="005B0E4F">
        <w:rPr>
          <w:rFonts w:ascii="Angsana New" w:hAnsi="Angsana New" w:cs="Angsana New"/>
          <w:spacing w:val="-2"/>
          <w:sz w:val="30"/>
          <w:szCs w:val="30"/>
          <w:cs/>
        </w:rPr>
        <w:t xml:space="preserve">สิ้นสุดวันที่ </w:t>
      </w:r>
      <w:r w:rsidR="002660FA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="002660F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มิถุนายน</w:t>
      </w:r>
      <w:r w:rsidR="005B0E4F" w:rsidRPr="005B0E4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B0E4F" w:rsidRPr="005B0E4F">
        <w:rPr>
          <w:rFonts w:ascii="Angsana New" w:hAnsi="Angsana New" w:cs="Angsana New"/>
          <w:spacing w:val="-2"/>
          <w:sz w:val="30"/>
          <w:szCs w:val="30"/>
        </w:rPr>
        <w:t>256</w:t>
      </w:r>
      <w:r w:rsidR="005B0E4F" w:rsidRPr="005B0E4F">
        <w:rPr>
          <w:rFonts w:ascii="Angsana New" w:hAnsi="Angsana New" w:cs="Angsana New"/>
          <w:spacing w:val="-2"/>
          <w:sz w:val="30"/>
          <w:szCs w:val="30"/>
          <w:lang w:val="en-US"/>
        </w:rPr>
        <w:t>8</w:t>
      </w:r>
      <w:r w:rsidR="005B0E4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90728A">
        <w:rPr>
          <w:rFonts w:ascii="Angsana New" w:hAnsi="Angsana New" w:cs="Angsana New"/>
          <w:spacing w:val="-2"/>
          <w:sz w:val="30"/>
          <w:szCs w:val="30"/>
          <w:cs/>
        </w:rPr>
        <w:t>มีดังนี้</w:t>
      </w:r>
    </w:p>
    <w:p w14:paraId="26ABF2E0" w14:textId="77777777" w:rsidR="0090728A" w:rsidRPr="0090728A" w:rsidRDefault="0090728A" w:rsidP="0090728A">
      <w:pPr>
        <w:ind w:firstLine="1440"/>
        <w:jc w:val="thaiDistribute"/>
        <w:rPr>
          <w:rFonts w:ascii="Angsana New" w:hAnsi="Angsana New" w:cs="Angsana New"/>
          <w:spacing w:val="-2"/>
          <w:sz w:val="16"/>
          <w:szCs w:val="16"/>
          <w:u w:val="single"/>
        </w:rPr>
      </w:pPr>
    </w:p>
    <w:tbl>
      <w:tblPr>
        <w:tblW w:w="9214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1701"/>
        <w:gridCol w:w="1843"/>
      </w:tblGrid>
      <w:tr w:rsidR="0090728A" w:rsidRPr="002660FA" w14:paraId="37040441" w14:textId="77777777" w:rsidTr="004C705B">
        <w:tc>
          <w:tcPr>
            <w:tcW w:w="921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13752" w14:textId="615E48D9" w:rsidR="0090728A" w:rsidRPr="002660FA" w:rsidRDefault="0090728A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bookmarkStart w:id="25" w:name="_Hlk198211154"/>
            <w:r w:rsidRPr="002660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2660FA">
              <w:rPr>
                <w:rFonts w:ascii="Angsana New" w:eastAsia="Brush Script MT" w:hAnsi="Angsana New" w:cs="Angsana New" w:hint="cs"/>
                <w:color w:val="000000"/>
                <w:sz w:val="28"/>
                <w:szCs w:val="28"/>
                <w:cs/>
                <w:lang w:val="en-GB"/>
              </w:rPr>
              <w:t>หน่วย</w:t>
            </w:r>
            <w:r w:rsidRPr="002660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: </w:t>
            </w:r>
            <w:r w:rsidRPr="002660FA">
              <w:rPr>
                <w:rFonts w:ascii="Angsana New" w:eastAsia="Brush Script MT" w:hAnsi="Angsana New" w:cs="Angsana New" w:hint="cs"/>
                <w:color w:val="000000"/>
                <w:sz w:val="28"/>
                <w:szCs w:val="28"/>
                <w:cs/>
                <w:lang w:val="en-GB"/>
              </w:rPr>
              <w:t>บาท</w:t>
            </w:r>
            <w:r w:rsidRPr="002660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0728A" w:rsidRPr="002660FA" w14:paraId="527BF540" w14:textId="77777777" w:rsidTr="004C705B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405AF" w14:textId="77777777" w:rsidR="0090728A" w:rsidRPr="002660FA" w:rsidRDefault="0090728A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ADCC5" w14:textId="77777777" w:rsidR="0090728A" w:rsidRPr="002660FA" w:rsidRDefault="0090728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2660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4555E" w14:textId="77777777" w:rsidR="0090728A" w:rsidRPr="002660FA" w:rsidRDefault="0090728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90728A" w:rsidRPr="002660FA" w14:paraId="26B9C6B7" w14:textId="77777777" w:rsidTr="004C705B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8CFC" w14:textId="77777777" w:rsidR="0090728A" w:rsidRPr="002660FA" w:rsidRDefault="0090728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ยอดคงเหลือต้นงวด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99F99" w14:textId="58853202" w:rsidR="0090728A" w:rsidRPr="002660FA" w:rsidRDefault="005B0E4F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36,638,437.37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C9AC2" w14:textId="31C8046B" w:rsidR="0090728A" w:rsidRPr="002660FA" w:rsidRDefault="005B0E4F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34,367,524.84</w:t>
            </w:r>
          </w:p>
        </w:tc>
      </w:tr>
      <w:tr w:rsidR="002660FA" w:rsidRPr="002660FA" w14:paraId="3BA4F231" w14:textId="77777777" w:rsidTr="004C705B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54C1B" w14:textId="18A69EDD" w:rsidR="002660FA" w:rsidRPr="002660FA" w:rsidRDefault="002660F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สินทรัพย์สิทธิการใช้เพิ่มขึ้น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5A277" w14:textId="6A9D7800" w:rsidR="002660FA" w:rsidRPr="002660FA" w:rsidRDefault="002660F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646,678.94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69668" w14:textId="386E69DA" w:rsidR="002660FA" w:rsidRPr="002660FA" w:rsidRDefault="002660F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646,678.94</w:t>
            </w:r>
          </w:p>
        </w:tc>
      </w:tr>
      <w:tr w:rsidR="002660FA" w:rsidRPr="002660FA" w14:paraId="77326D4D" w14:textId="77777777" w:rsidTr="004C705B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01948" w14:textId="7FE7E537" w:rsidR="002660FA" w:rsidRPr="002660FA" w:rsidRDefault="002660F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C6C07C" w14:textId="3D788E03" w:rsidR="002660FA" w:rsidRPr="002660FA" w:rsidRDefault="002660F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(2,016,666.94)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35360" w14:textId="10379107" w:rsidR="002660FA" w:rsidRPr="002660FA" w:rsidRDefault="002660FA" w:rsidP="002660FA">
            <w:pPr>
              <w:ind w:left="-108" w:right="-10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3459E" w:rsidRPr="002660FA" w14:paraId="1B077768" w14:textId="77777777" w:rsidTr="004C705B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66079" w14:textId="77777777" w:rsidR="0003459E" w:rsidRPr="002660FA" w:rsidRDefault="0003459E" w:rsidP="0003459E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  <w:r w:rsidRPr="002660F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FD820" w14:textId="587A4436" w:rsidR="0003459E" w:rsidRPr="002660FA" w:rsidRDefault="002660F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(11,224,432.44)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3191E" w14:textId="540CCC34" w:rsidR="0003459E" w:rsidRPr="002660FA" w:rsidRDefault="002660F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(11,016,213.53)</w:t>
            </w:r>
          </w:p>
        </w:tc>
      </w:tr>
      <w:tr w:rsidR="0003459E" w:rsidRPr="002660FA" w14:paraId="53B87799" w14:textId="77777777" w:rsidTr="004C705B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C8CA7" w14:textId="058ACD1C" w:rsidR="0003459E" w:rsidRPr="002660FA" w:rsidRDefault="0003459E" w:rsidP="0003459E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 w:rsidR="005B0E4F" w:rsidRPr="002660F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สิ้น</w:t>
            </w: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งวด</w:t>
            </w: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C9B2A" w14:textId="225E4EE2" w:rsidR="0003459E" w:rsidRPr="002660FA" w:rsidRDefault="002660F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24,044,016.93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97273" w14:textId="77B9F868" w:rsidR="0003459E" w:rsidRPr="002660FA" w:rsidRDefault="002660F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23,997,990.25</w:t>
            </w:r>
          </w:p>
        </w:tc>
      </w:tr>
      <w:bookmarkEnd w:id="25"/>
    </w:tbl>
    <w:p w14:paraId="3F00DE92" w14:textId="77777777" w:rsidR="00AE5663" w:rsidRDefault="00AE5663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5AADE094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5C3C666D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67CA7394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70D62786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27D8F85B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5EC39A1A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24511DBC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16020567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231BF9F5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550F7003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29132881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78F9EC2A" w14:textId="77777777" w:rsidR="00945EE0" w:rsidRP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1F676633" w14:textId="77777777" w:rsidR="0090728A" w:rsidRDefault="0090728A" w:rsidP="00EF3E32">
      <w:pPr>
        <w:ind w:firstLine="1418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F3E32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สินทรัพย์สิทธิการใช้แบ่งตามประเภทสินทรัพย์ได้ดังนี้</w:t>
      </w:r>
    </w:p>
    <w:p w14:paraId="5CC8803A" w14:textId="77777777" w:rsidR="00BB475F" w:rsidRPr="00BB475F" w:rsidRDefault="00BB475F" w:rsidP="00EF3E32">
      <w:pPr>
        <w:ind w:firstLine="1418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35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331"/>
        <w:gridCol w:w="1780"/>
        <w:gridCol w:w="1843"/>
        <w:gridCol w:w="1843"/>
        <w:gridCol w:w="1559"/>
      </w:tblGrid>
      <w:tr w:rsidR="00BB475F" w:rsidRPr="002660FA" w14:paraId="69806FA9" w14:textId="77777777" w:rsidTr="00945EE0">
        <w:tc>
          <w:tcPr>
            <w:tcW w:w="2331" w:type="dxa"/>
          </w:tcPr>
          <w:p w14:paraId="12EC18C6" w14:textId="77777777" w:rsidR="00BB475F" w:rsidRPr="002660FA" w:rsidRDefault="00BB475F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26" w:name="_Hlk198211381"/>
          </w:p>
        </w:tc>
        <w:tc>
          <w:tcPr>
            <w:tcW w:w="3623" w:type="dxa"/>
            <w:gridSpan w:val="2"/>
          </w:tcPr>
          <w:p w14:paraId="067F2665" w14:textId="77777777" w:rsidR="00BB475F" w:rsidRPr="002660FA" w:rsidRDefault="00BB475F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6F0A896" w14:textId="5D3D0D12" w:rsidR="00BB475F" w:rsidRPr="002660FA" w:rsidRDefault="00BB475F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2660F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หน่วย</w:t>
            </w: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: </w:t>
            </w:r>
            <w:r w:rsidRPr="002660F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บาท</w:t>
            </w: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B475F" w:rsidRPr="002660FA" w14:paraId="4281D02A" w14:textId="77777777" w:rsidTr="00945EE0">
        <w:tc>
          <w:tcPr>
            <w:tcW w:w="2331" w:type="dxa"/>
            <w:vAlign w:val="bottom"/>
          </w:tcPr>
          <w:p w14:paraId="7F48992E" w14:textId="77777777" w:rsidR="00BB475F" w:rsidRPr="002660FA" w:rsidRDefault="00BB475F" w:rsidP="00BB475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623" w:type="dxa"/>
            <w:gridSpan w:val="2"/>
          </w:tcPr>
          <w:p w14:paraId="1F298468" w14:textId="77777777" w:rsidR="00BB475F" w:rsidRPr="002660FA" w:rsidRDefault="00BB475F" w:rsidP="00BB475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16C945A7" w14:textId="77777777" w:rsidR="00BB475F" w:rsidRPr="002660FA" w:rsidRDefault="00BB475F" w:rsidP="00BB475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B475F" w:rsidRPr="002660FA" w14:paraId="503F68A0" w14:textId="77777777" w:rsidTr="00945EE0">
        <w:tc>
          <w:tcPr>
            <w:tcW w:w="2331" w:type="dxa"/>
            <w:vAlign w:val="bottom"/>
          </w:tcPr>
          <w:p w14:paraId="091BB374" w14:textId="77777777" w:rsidR="00BB475F" w:rsidRPr="002660FA" w:rsidRDefault="00BB475F" w:rsidP="00BB475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623" w:type="dxa"/>
            <w:gridSpan w:val="2"/>
          </w:tcPr>
          <w:p w14:paraId="06C0149A" w14:textId="77777777" w:rsidR="00BB475F" w:rsidRPr="002660FA" w:rsidRDefault="00BB475F" w:rsidP="00BB475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11E318E9" w14:textId="77777777" w:rsidR="00BB475F" w:rsidRPr="002660FA" w:rsidRDefault="00BB475F" w:rsidP="00BB475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2660FA" w:rsidRPr="002660FA" w14:paraId="2B1C12E4" w14:textId="77777777" w:rsidTr="00945EE0">
        <w:tc>
          <w:tcPr>
            <w:tcW w:w="2331" w:type="dxa"/>
            <w:vAlign w:val="bottom"/>
          </w:tcPr>
          <w:p w14:paraId="2B9DB4FE" w14:textId="77777777" w:rsidR="002660FA" w:rsidRPr="002660FA" w:rsidRDefault="002660FA" w:rsidP="002660F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80" w:type="dxa"/>
          </w:tcPr>
          <w:p w14:paraId="5C353935" w14:textId="6781C96F" w:rsidR="002660FA" w:rsidRPr="002660FA" w:rsidRDefault="002660FA" w:rsidP="002660FA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Pr="002660FA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มิถุนายน</w:t>
            </w: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843" w:type="dxa"/>
          </w:tcPr>
          <w:p w14:paraId="00E0844B" w14:textId="65EAC672" w:rsidR="002660FA" w:rsidRPr="002660FA" w:rsidRDefault="002660FA" w:rsidP="002660FA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2660FA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843" w:type="dxa"/>
          </w:tcPr>
          <w:p w14:paraId="403FE326" w14:textId="7B2A4A51" w:rsidR="002660FA" w:rsidRPr="002660FA" w:rsidRDefault="002660FA" w:rsidP="002660FA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Pr="002660FA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มิถุนายน</w:t>
            </w: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559" w:type="dxa"/>
          </w:tcPr>
          <w:p w14:paraId="6DFA0198" w14:textId="4DCDEB96" w:rsidR="002660FA" w:rsidRPr="002660FA" w:rsidRDefault="002660FA" w:rsidP="002660FA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2660FA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2660FA" w:rsidRPr="002660FA" w14:paraId="70FB5F98" w14:textId="77777777" w:rsidTr="00945EE0">
        <w:tc>
          <w:tcPr>
            <w:tcW w:w="2331" w:type="dxa"/>
            <w:vAlign w:val="bottom"/>
          </w:tcPr>
          <w:p w14:paraId="6F0D733E" w14:textId="77777777" w:rsidR="002660FA" w:rsidRPr="002660FA" w:rsidRDefault="002660FA" w:rsidP="002660FA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780" w:type="dxa"/>
          </w:tcPr>
          <w:p w14:paraId="720AF720" w14:textId="53EC342C" w:rsidR="002660FA" w:rsidRPr="002660FA" w:rsidRDefault="002660FA" w:rsidP="002660FA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8,090,361.07</w:t>
            </w:r>
          </w:p>
        </w:tc>
        <w:tc>
          <w:tcPr>
            <w:tcW w:w="1843" w:type="dxa"/>
          </w:tcPr>
          <w:p w14:paraId="29B76C28" w14:textId="6649BD4E" w:rsidR="002660FA" w:rsidRPr="002660FA" w:rsidRDefault="002660FA" w:rsidP="002660FA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15</w:t>
            </w: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223</w:t>
            </w: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778.83</w:t>
            </w:r>
          </w:p>
        </w:tc>
        <w:tc>
          <w:tcPr>
            <w:tcW w:w="1843" w:type="dxa"/>
          </w:tcPr>
          <w:p w14:paraId="7CBCF2CD" w14:textId="28894CF5" w:rsidR="002660FA" w:rsidRPr="002660FA" w:rsidRDefault="002660FA" w:rsidP="002660FA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8,090,361.07</w:t>
            </w:r>
          </w:p>
        </w:tc>
        <w:tc>
          <w:tcPr>
            <w:tcW w:w="1559" w:type="dxa"/>
          </w:tcPr>
          <w:p w14:paraId="77BB8C1E" w14:textId="68BE64EF" w:rsidR="002660FA" w:rsidRPr="002660FA" w:rsidRDefault="002660FA" w:rsidP="00945EE0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15,174,176.81</w:t>
            </w:r>
          </w:p>
        </w:tc>
      </w:tr>
      <w:tr w:rsidR="002660FA" w:rsidRPr="002660FA" w14:paraId="145FCB4B" w14:textId="77777777" w:rsidTr="00945EE0">
        <w:tc>
          <w:tcPr>
            <w:tcW w:w="2331" w:type="dxa"/>
            <w:vAlign w:val="bottom"/>
          </w:tcPr>
          <w:p w14:paraId="768F3E6E" w14:textId="77777777" w:rsidR="002660FA" w:rsidRPr="002660FA" w:rsidRDefault="002660FA" w:rsidP="002660FA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780" w:type="dxa"/>
          </w:tcPr>
          <w:p w14:paraId="705AF7AC" w14:textId="69B85058" w:rsidR="002660FA" w:rsidRPr="002660FA" w:rsidRDefault="002660FA" w:rsidP="002660FA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546,660.46</w:t>
            </w:r>
          </w:p>
        </w:tc>
        <w:tc>
          <w:tcPr>
            <w:tcW w:w="1843" w:type="dxa"/>
          </w:tcPr>
          <w:p w14:paraId="6CDC691C" w14:textId="3056C4D6" w:rsidR="002660FA" w:rsidRPr="002660FA" w:rsidRDefault="002660FA" w:rsidP="002660FA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1,140,778.24</w:t>
            </w:r>
          </w:p>
        </w:tc>
        <w:tc>
          <w:tcPr>
            <w:tcW w:w="1843" w:type="dxa"/>
          </w:tcPr>
          <w:p w14:paraId="5EB9391A" w14:textId="72BAFE64" w:rsidR="002660FA" w:rsidRPr="002660FA" w:rsidRDefault="002660FA" w:rsidP="002660FA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546,660.46</w:t>
            </w:r>
          </w:p>
        </w:tc>
        <w:tc>
          <w:tcPr>
            <w:tcW w:w="1559" w:type="dxa"/>
          </w:tcPr>
          <w:p w14:paraId="02D083E0" w14:textId="3EA3E787" w:rsidR="002660FA" w:rsidRPr="002660FA" w:rsidRDefault="002660FA" w:rsidP="00945EE0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1,140,778.24</w:t>
            </w:r>
          </w:p>
        </w:tc>
      </w:tr>
      <w:tr w:rsidR="002660FA" w:rsidRPr="002660FA" w14:paraId="2E0B04AF" w14:textId="77777777" w:rsidTr="00945EE0">
        <w:tc>
          <w:tcPr>
            <w:tcW w:w="2331" w:type="dxa"/>
            <w:vAlign w:val="bottom"/>
          </w:tcPr>
          <w:p w14:paraId="3A06C874" w14:textId="77777777" w:rsidR="002660FA" w:rsidRPr="002660FA" w:rsidRDefault="002660FA" w:rsidP="002660FA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780" w:type="dxa"/>
          </w:tcPr>
          <w:p w14:paraId="3144CA35" w14:textId="192AA46E" w:rsidR="002660FA" w:rsidRPr="002660FA" w:rsidRDefault="002660FA" w:rsidP="002660FA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3,923,256.79</w:t>
            </w:r>
          </w:p>
        </w:tc>
        <w:tc>
          <w:tcPr>
            <w:tcW w:w="1843" w:type="dxa"/>
          </w:tcPr>
          <w:p w14:paraId="370E1258" w14:textId="4C4B89AC" w:rsidR="002660FA" w:rsidRPr="002660FA" w:rsidRDefault="002660FA" w:rsidP="002660FA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13,013,252.55</w:t>
            </w:r>
          </w:p>
        </w:tc>
        <w:tc>
          <w:tcPr>
            <w:tcW w:w="1843" w:type="dxa"/>
          </w:tcPr>
          <w:p w14:paraId="31E29190" w14:textId="55D2B4AC" w:rsidR="002660FA" w:rsidRPr="002660FA" w:rsidRDefault="002660FA" w:rsidP="002660FA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3,923,256.79</w:t>
            </w:r>
          </w:p>
        </w:tc>
        <w:tc>
          <w:tcPr>
            <w:tcW w:w="1559" w:type="dxa"/>
          </w:tcPr>
          <w:p w14:paraId="5BF701C0" w14:textId="2B66C301" w:rsidR="002660FA" w:rsidRPr="002660FA" w:rsidRDefault="002660FA" w:rsidP="00945EE0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13,013,252.55</w:t>
            </w:r>
          </w:p>
        </w:tc>
      </w:tr>
      <w:tr w:rsidR="002660FA" w:rsidRPr="002660FA" w14:paraId="16A0C3F4" w14:textId="77777777" w:rsidTr="00945EE0">
        <w:tc>
          <w:tcPr>
            <w:tcW w:w="2331" w:type="dxa"/>
            <w:vAlign w:val="bottom"/>
          </w:tcPr>
          <w:p w14:paraId="77BF708F" w14:textId="77777777" w:rsidR="002660FA" w:rsidRPr="002660FA" w:rsidRDefault="002660FA" w:rsidP="002660FA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064E06A1" w14:textId="5B127F74" w:rsidR="002660FA" w:rsidRPr="002660FA" w:rsidRDefault="002660FA" w:rsidP="002660FA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11,483,738.61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A60F885" w14:textId="633C65AF" w:rsidR="002660FA" w:rsidRPr="002660FA" w:rsidRDefault="002660FA" w:rsidP="002660FA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7,260,627.75</w:t>
            </w:r>
          </w:p>
        </w:tc>
        <w:tc>
          <w:tcPr>
            <w:tcW w:w="1843" w:type="dxa"/>
          </w:tcPr>
          <w:p w14:paraId="752B02B2" w14:textId="25B0142F" w:rsidR="002660FA" w:rsidRPr="002660FA" w:rsidRDefault="002660FA" w:rsidP="002660FA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11,437,711.93</w:t>
            </w:r>
          </w:p>
        </w:tc>
        <w:tc>
          <w:tcPr>
            <w:tcW w:w="1559" w:type="dxa"/>
          </w:tcPr>
          <w:p w14:paraId="0E135496" w14:textId="5F7F4352" w:rsidR="002660FA" w:rsidRPr="002660FA" w:rsidRDefault="002660FA" w:rsidP="00945EE0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5,039,317.24</w:t>
            </w:r>
          </w:p>
        </w:tc>
      </w:tr>
      <w:tr w:rsidR="002660FA" w:rsidRPr="002660FA" w14:paraId="6B6A0EAE" w14:textId="77777777" w:rsidTr="00945EE0">
        <w:tc>
          <w:tcPr>
            <w:tcW w:w="2331" w:type="dxa"/>
          </w:tcPr>
          <w:p w14:paraId="308A29BB" w14:textId="77777777" w:rsidR="002660FA" w:rsidRPr="002660FA" w:rsidRDefault="002660FA" w:rsidP="002660FA">
            <w:pPr>
              <w:ind w:left="459" w:firstLine="2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80" w:type="dxa"/>
            <w:tcBorders>
              <w:top w:val="single" w:sz="4" w:space="0" w:color="auto"/>
              <w:bottom w:val="double" w:sz="4" w:space="0" w:color="auto"/>
            </w:tcBorders>
          </w:tcPr>
          <w:p w14:paraId="3F6FA65A" w14:textId="6529EDE8" w:rsidR="002660FA" w:rsidRPr="002660FA" w:rsidRDefault="002660FA" w:rsidP="002660FA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24,044,016.93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394DA61C" w14:textId="374E392F" w:rsidR="002660FA" w:rsidRPr="002660FA" w:rsidRDefault="002660FA" w:rsidP="002660FA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36,638,437.37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2EA4AB9" w14:textId="49B8146C" w:rsidR="002660FA" w:rsidRPr="002660FA" w:rsidRDefault="002660FA" w:rsidP="002660FA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23,997,990.25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1419125" w14:textId="2872C544" w:rsidR="002660FA" w:rsidRPr="002660FA" w:rsidRDefault="002660FA" w:rsidP="00945EE0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34,367,524.84</w:t>
            </w:r>
          </w:p>
        </w:tc>
      </w:tr>
      <w:bookmarkEnd w:id="26"/>
    </w:tbl>
    <w:p w14:paraId="05A7709D" w14:textId="77777777" w:rsidR="002660FA" w:rsidRPr="004C705B" w:rsidRDefault="002660FA" w:rsidP="0090728A">
      <w:pPr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5A2034CD" w14:textId="77777777" w:rsidR="003C7262" w:rsidRDefault="003C7262" w:rsidP="003C7262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C7262">
        <w:rPr>
          <w:rFonts w:ascii="Angsana New" w:hAnsi="Angsana New" w:cs="Angsana New" w:hint="cs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0968D04" w14:textId="77777777" w:rsidR="003C7262" w:rsidRPr="003C7262" w:rsidRDefault="003C7262" w:rsidP="003C7262">
      <w:pPr>
        <w:ind w:firstLine="144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AACA58C" w14:textId="77777777" w:rsidR="00FD3DC0" w:rsidRDefault="003C7262" w:rsidP="003C7262">
      <w:pPr>
        <w:ind w:firstLine="1440"/>
        <w:jc w:val="thaiDistribute"/>
        <w:rPr>
          <w:rFonts w:ascii="Angsana New" w:hAnsi="Angsana New" w:cs="Angsana New"/>
          <w:sz w:val="30"/>
          <w:szCs w:val="30"/>
        </w:rPr>
      </w:pPr>
      <w:r w:rsidRPr="003C7262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p w14:paraId="5C57D68E" w14:textId="77777777" w:rsidR="003C7262" w:rsidRDefault="003C7262" w:rsidP="003C7262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1417"/>
        <w:gridCol w:w="1559"/>
        <w:gridCol w:w="1560"/>
      </w:tblGrid>
      <w:tr w:rsidR="000E2B9E" w:rsidRPr="002660FA" w14:paraId="48716B39" w14:textId="77777777" w:rsidTr="002660FA">
        <w:tc>
          <w:tcPr>
            <w:tcW w:w="3544" w:type="dxa"/>
          </w:tcPr>
          <w:p w14:paraId="5DCE0648" w14:textId="77777777" w:rsidR="000E2B9E" w:rsidRPr="002660FA" w:rsidRDefault="000E2B9E" w:rsidP="00D028D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bookmarkStart w:id="27" w:name="_Hlk198212215"/>
          </w:p>
        </w:tc>
        <w:tc>
          <w:tcPr>
            <w:tcW w:w="2835" w:type="dxa"/>
            <w:gridSpan w:val="2"/>
          </w:tcPr>
          <w:p w14:paraId="43D3E0FB" w14:textId="77777777" w:rsidR="000E2B9E" w:rsidRPr="002660FA" w:rsidRDefault="000E2B9E" w:rsidP="00D028D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326ADB72" w14:textId="77777777" w:rsidR="000E2B9E" w:rsidRPr="002660FA" w:rsidRDefault="000E2B9E" w:rsidP="00D028D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cs/>
                <w:lang w:val="en-US"/>
              </w:rPr>
              <w:t>(หน่วย : บาท)</w:t>
            </w:r>
          </w:p>
        </w:tc>
      </w:tr>
      <w:tr w:rsidR="000E2B9E" w:rsidRPr="002660FA" w14:paraId="5BD2D90A" w14:textId="77777777" w:rsidTr="002660FA">
        <w:tc>
          <w:tcPr>
            <w:tcW w:w="3544" w:type="dxa"/>
            <w:vAlign w:val="bottom"/>
          </w:tcPr>
          <w:p w14:paraId="422B3622" w14:textId="77777777" w:rsidR="000E2B9E" w:rsidRPr="002660FA" w:rsidRDefault="000E2B9E" w:rsidP="00D028D1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0EC89AAF" w14:textId="77777777" w:rsidR="000E2B9E" w:rsidRPr="002660FA" w:rsidRDefault="000E2B9E" w:rsidP="00D028D1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2660FA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อัตราดอกเบี้ย</w:t>
            </w:r>
            <w:r w:rsidRPr="002660FA">
              <w:rPr>
                <w:rFonts w:ascii="Angsana New" w:hAnsi="Angsana New" w:cs="Angsana New"/>
                <w:snapToGrid w:val="0"/>
                <w:lang w:val="en-US" w:eastAsia="th-TH"/>
              </w:rPr>
              <w:t>(</w:t>
            </w:r>
            <w:r w:rsidRPr="002660FA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ร้อยละต่อปี</w:t>
            </w:r>
            <w:r w:rsidRPr="002660FA">
              <w:rPr>
                <w:rFonts w:ascii="Angsana New" w:hAnsi="Angsana New" w:cs="Angsana New"/>
                <w:snapToGrid w:val="0"/>
                <w:lang w:val="en-US" w:eastAsia="th-TH"/>
              </w:rPr>
              <w:t>)</w:t>
            </w:r>
          </w:p>
        </w:tc>
        <w:tc>
          <w:tcPr>
            <w:tcW w:w="3119" w:type="dxa"/>
            <w:gridSpan w:val="2"/>
          </w:tcPr>
          <w:p w14:paraId="40E2E75E" w14:textId="77777777" w:rsidR="000E2B9E" w:rsidRPr="002660FA" w:rsidRDefault="000E2B9E" w:rsidP="00D028D1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2660FA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งบการเงินรวม</w:t>
            </w:r>
          </w:p>
        </w:tc>
      </w:tr>
      <w:tr w:rsidR="009E107E" w:rsidRPr="002660FA" w14:paraId="56AD76F0" w14:textId="77777777" w:rsidTr="002660FA">
        <w:tc>
          <w:tcPr>
            <w:tcW w:w="3544" w:type="dxa"/>
            <w:vAlign w:val="bottom"/>
          </w:tcPr>
          <w:p w14:paraId="42DD30F2" w14:textId="77777777" w:rsidR="009E107E" w:rsidRPr="002660FA" w:rsidRDefault="009E107E" w:rsidP="009E107E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61280545" w14:textId="5EEFA6CB" w:rsidR="009E107E" w:rsidRPr="002660FA" w:rsidRDefault="009E107E" w:rsidP="009E107E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3119" w:type="dxa"/>
            <w:gridSpan w:val="2"/>
          </w:tcPr>
          <w:p w14:paraId="72F5B1A8" w14:textId="2ADE9875" w:rsidR="009E107E" w:rsidRPr="002660FA" w:rsidRDefault="009E107E" w:rsidP="009E107E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cs/>
                <w:lang w:eastAsia="th-TH"/>
              </w:rPr>
              <w:t>ณ วันที่</w:t>
            </w:r>
          </w:p>
        </w:tc>
      </w:tr>
      <w:tr w:rsidR="002660FA" w:rsidRPr="002660FA" w14:paraId="3C893F5C" w14:textId="77777777" w:rsidTr="00945EE0">
        <w:tc>
          <w:tcPr>
            <w:tcW w:w="3544" w:type="dxa"/>
            <w:vAlign w:val="bottom"/>
          </w:tcPr>
          <w:p w14:paraId="2A7B3858" w14:textId="77777777" w:rsidR="002660FA" w:rsidRPr="002660FA" w:rsidRDefault="002660FA" w:rsidP="002660FA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</w:tcPr>
          <w:p w14:paraId="542D43B0" w14:textId="35C5344E" w:rsidR="002660FA" w:rsidRPr="002660FA" w:rsidRDefault="002660FA" w:rsidP="002660FA">
            <w:pPr>
              <w:jc w:val="center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2660FA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30 </w:t>
            </w:r>
            <w:r w:rsidRPr="002660FA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มิถุนายน </w:t>
            </w:r>
            <w:r w:rsidRPr="002660FA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2568</w:t>
            </w:r>
          </w:p>
        </w:tc>
        <w:tc>
          <w:tcPr>
            <w:tcW w:w="1417" w:type="dxa"/>
          </w:tcPr>
          <w:p w14:paraId="678A87DC" w14:textId="31E76F34" w:rsidR="002660FA" w:rsidRPr="002660FA" w:rsidRDefault="002660FA" w:rsidP="002660FA">
            <w:pPr>
              <w:jc w:val="center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2660FA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31 </w:t>
            </w:r>
            <w:r w:rsidRPr="002660FA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2660FA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559" w:type="dxa"/>
          </w:tcPr>
          <w:p w14:paraId="488AE35B" w14:textId="5C734C15" w:rsidR="002660FA" w:rsidRPr="002660FA" w:rsidRDefault="002660FA" w:rsidP="002660FA">
            <w:pPr>
              <w:jc w:val="center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2660FA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30 </w:t>
            </w:r>
            <w:r w:rsidRPr="002660FA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มิถุนายน </w:t>
            </w:r>
            <w:r w:rsidRPr="002660FA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2568</w:t>
            </w:r>
          </w:p>
        </w:tc>
        <w:tc>
          <w:tcPr>
            <w:tcW w:w="1560" w:type="dxa"/>
          </w:tcPr>
          <w:p w14:paraId="1340EB22" w14:textId="3A48724F" w:rsidR="002660FA" w:rsidRPr="002660FA" w:rsidRDefault="002660FA" w:rsidP="002660FA">
            <w:pPr>
              <w:jc w:val="center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2660FA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31 </w:t>
            </w:r>
            <w:r w:rsidRPr="002660FA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2660FA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2567</w:t>
            </w:r>
          </w:p>
        </w:tc>
      </w:tr>
      <w:tr w:rsidR="001A6FCD" w:rsidRPr="002660FA" w14:paraId="0815F438" w14:textId="77777777" w:rsidTr="00945EE0">
        <w:tc>
          <w:tcPr>
            <w:tcW w:w="3544" w:type="dxa"/>
          </w:tcPr>
          <w:p w14:paraId="57B8A73C" w14:textId="77777777" w:rsidR="001A6FCD" w:rsidRPr="002660FA" w:rsidRDefault="001A6FCD" w:rsidP="001A6FCD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cs/>
                <w:lang w:val="en-US"/>
              </w:rPr>
              <w:t>เงินเบิกเกินบัญชี</w:t>
            </w:r>
          </w:p>
        </w:tc>
        <w:tc>
          <w:tcPr>
            <w:tcW w:w="1418" w:type="dxa"/>
          </w:tcPr>
          <w:p w14:paraId="61F47EAA" w14:textId="461B8E4A" w:rsidR="001A6FCD" w:rsidRPr="002660FA" w:rsidRDefault="001A6FCD" w:rsidP="001A6FCD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>
              <w:rPr>
                <w:rFonts w:ascii="Angsana New" w:eastAsia="Brush Script MT" w:hAnsi="Angsana New" w:cs="Angsana New"/>
                <w:lang w:val="en-US"/>
              </w:rPr>
              <w:t>6.87</w:t>
            </w:r>
            <w:r w:rsidRPr="00CE0A12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Pr="00CE0A12">
              <w:rPr>
                <w:rFonts w:ascii="Angsana New" w:eastAsia="Brush Script MT" w:hAnsi="Angsana New" w:cs="Angsana New"/>
                <w:cs/>
                <w:lang w:val="en-US"/>
              </w:rPr>
              <w:t>–</w:t>
            </w:r>
            <w:r w:rsidRPr="00CE0A12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eastAsia="Brush Script MT" w:hAnsi="Angsana New" w:cs="Angsana New"/>
                <w:lang w:val="en-US"/>
              </w:rPr>
              <w:t>7.80</w:t>
            </w:r>
          </w:p>
        </w:tc>
        <w:tc>
          <w:tcPr>
            <w:tcW w:w="1417" w:type="dxa"/>
          </w:tcPr>
          <w:p w14:paraId="7BAC1FBD" w14:textId="7680D223" w:rsidR="001A6FCD" w:rsidRPr="002660FA" w:rsidRDefault="001A6FCD" w:rsidP="001A6FCD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2660FA">
              <w:rPr>
                <w:rFonts w:ascii="Angsana New" w:eastAsia="Brush Script MT" w:hAnsi="Angsana New" w:cs="Angsana New"/>
                <w:lang w:val="en-US"/>
              </w:rPr>
              <w:t>2.40</w:t>
            </w:r>
            <w:r w:rsidRPr="002660FA">
              <w:rPr>
                <w:rFonts w:ascii="Angsana New" w:eastAsia="Brush Script MT" w:hAnsi="Angsana New" w:cs="Angsana New"/>
                <w:cs/>
                <w:lang w:val="en-US"/>
              </w:rPr>
              <w:t xml:space="preserve"> – </w:t>
            </w:r>
            <w:r w:rsidRPr="002660FA">
              <w:rPr>
                <w:rFonts w:ascii="Angsana New" w:eastAsia="Brush Script MT" w:hAnsi="Angsana New" w:cs="Angsana New"/>
                <w:lang w:val="en-US"/>
              </w:rPr>
              <w:t>7.33</w:t>
            </w:r>
          </w:p>
        </w:tc>
        <w:tc>
          <w:tcPr>
            <w:tcW w:w="1559" w:type="dxa"/>
          </w:tcPr>
          <w:p w14:paraId="154A89A7" w14:textId="193D0002" w:rsidR="001A6FCD" w:rsidRPr="002660FA" w:rsidRDefault="001A6FCD" w:rsidP="001A6FC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A6FCD">
              <w:rPr>
                <w:rFonts w:ascii="Angsana New" w:hAnsi="Angsana New" w:cs="Angsana New"/>
                <w:cs/>
                <w:lang w:val="en-US"/>
              </w:rPr>
              <w:t>43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335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074.48</w:t>
            </w:r>
          </w:p>
        </w:tc>
        <w:tc>
          <w:tcPr>
            <w:tcW w:w="1560" w:type="dxa"/>
          </w:tcPr>
          <w:p w14:paraId="678F8609" w14:textId="4049D39A" w:rsidR="001A6FCD" w:rsidRPr="002660FA" w:rsidRDefault="001A6FCD" w:rsidP="00945EE0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2660FA">
              <w:rPr>
                <w:rFonts w:ascii="Angsana New" w:hAnsi="Angsana New" w:cs="Angsana New"/>
                <w:cs/>
                <w:lang w:val="en-US"/>
              </w:rPr>
              <w:t>35</w:t>
            </w:r>
            <w:r w:rsidRPr="002660FA">
              <w:rPr>
                <w:rFonts w:ascii="Angsana New" w:hAnsi="Angsana New" w:cs="Angsana New"/>
                <w:lang w:val="en-US"/>
              </w:rPr>
              <w:t>,</w:t>
            </w:r>
            <w:r w:rsidRPr="002660FA">
              <w:rPr>
                <w:rFonts w:ascii="Angsana New" w:hAnsi="Angsana New" w:cs="Angsana New"/>
                <w:cs/>
                <w:lang w:val="en-US"/>
              </w:rPr>
              <w:t>256</w:t>
            </w:r>
            <w:r w:rsidRPr="002660FA">
              <w:rPr>
                <w:rFonts w:ascii="Angsana New" w:hAnsi="Angsana New" w:cs="Angsana New"/>
                <w:lang w:val="en-US"/>
              </w:rPr>
              <w:t>,</w:t>
            </w:r>
            <w:r w:rsidRPr="002660FA">
              <w:rPr>
                <w:rFonts w:ascii="Angsana New" w:hAnsi="Angsana New" w:cs="Angsana New"/>
                <w:cs/>
                <w:lang w:val="en-US"/>
              </w:rPr>
              <w:t>188.44</w:t>
            </w:r>
          </w:p>
        </w:tc>
      </w:tr>
      <w:tr w:rsidR="001A6FCD" w:rsidRPr="002660FA" w14:paraId="1A142B72" w14:textId="77777777" w:rsidTr="00945EE0">
        <w:tc>
          <w:tcPr>
            <w:tcW w:w="3544" w:type="dxa"/>
          </w:tcPr>
          <w:p w14:paraId="4D46BFDD" w14:textId="77777777" w:rsidR="001A6FCD" w:rsidRPr="002660FA" w:rsidRDefault="001A6FCD" w:rsidP="001A6FCD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2E3B71FB" w14:textId="77777777" w:rsidR="001A6FCD" w:rsidRPr="002660FA" w:rsidRDefault="001A6FCD" w:rsidP="001A6FCD">
            <w:pPr>
              <w:ind w:left="-105" w:right="-110"/>
              <w:jc w:val="both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399064DA" w14:textId="77777777" w:rsidR="001A6FCD" w:rsidRPr="002660FA" w:rsidRDefault="001A6FCD" w:rsidP="001A6FCD">
            <w:pPr>
              <w:ind w:left="-105" w:right="-110"/>
              <w:jc w:val="both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59" w:type="dxa"/>
          </w:tcPr>
          <w:p w14:paraId="7379E1A6" w14:textId="77777777" w:rsidR="001A6FCD" w:rsidRPr="002660FA" w:rsidRDefault="001A6FCD" w:rsidP="001A6FCD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</w:tcPr>
          <w:p w14:paraId="25D29112" w14:textId="77777777" w:rsidR="001A6FCD" w:rsidRPr="002660FA" w:rsidRDefault="001A6FCD" w:rsidP="001A6FC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A6FCD" w:rsidRPr="002660FA" w14:paraId="54BCD5FD" w14:textId="77777777" w:rsidTr="00945EE0">
        <w:tc>
          <w:tcPr>
            <w:tcW w:w="3544" w:type="dxa"/>
          </w:tcPr>
          <w:p w14:paraId="12D367F8" w14:textId="77777777" w:rsidR="001A6FCD" w:rsidRPr="002660FA" w:rsidRDefault="001A6FCD" w:rsidP="001A6FCD">
            <w:pPr>
              <w:ind w:firstLine="161"/>
              <w:rPr>
                <w:rFonts w:ascii="Angsana New" w:hAnsi="Angsana New" w:cs="Angsana New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</w:p>
        </w:tc>
        <w:tc>
          <w:tcPr>
            <w:tcW w:w="1418" w:type="dxa"/>
          </w:tcPr>
          <w:p w14:paraId="5348475F" w14:textId="54DF454B" w:rsidR="001A6FCD" w:rsidRPr="002660FA" w:rsidRDefault="001A6FCD" w:rsidP="001A6FCD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CE0A12">
              <w:rPr>
                <w:rFonts w:ascii="Angsana New" w:eastAsia="Brush Script MT" w:hAnsi="Angsana New" w:cs="Angsana New"/>
                <w:cs/>
                <w:lang w:val="en-US"/>
              </w:rPr>
              <w:t xml:space="preserve">4.50 – </w:t>
            </w:r>
            <w:r w:rsidRPr="00CE0A12">
              <w:rPr>
                <w:rFonts w:ascii="Angsana New" w:eastAsia="Brush Script MT" w:hAnsi="Angsana New" w:cs="Angsana New"/>
                <w:lang w:val="en-US"/>
              </w:rPr>
              <w:t>6.9</w:t>
            </w:r>
            <w:r>
              <w:rPr>
                <w:rFonts w:ascii="Angsana New" w:eastAsia="Brush Script MT" w:hAnsi="Angsana New" w:cs="Angsana New"/>
                <w:lang w:val="en-US"/>
              </w:rPr>
              <w:t>7</w:t>
            </w:r>
          </w:p>
        </w:tc>
        <w:tc>
          <w:tcPr>
            <w:tcW w:w="1417" w:type="dxa"/>
          </w:tcPr>
          <w:p w14:paraId="16E6DCC8" w14:textId="78E04060" w:rsidR="001A6FCD" w:rsidRPr="002660FA" w:rsidRDefault="001A6FCD" w:rsidP="001A6FCD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2660FA">
              <w:rPr>
                <w:rFonts w:ascii="Angsana New" w:eastAsia="Brush Script MT" w:hAnsi="Angsana New" w:cs="Angsana New"/>
                <w:cs/>
                <w:lang w:val="en-US"/>
              </w:rPr>
              <w:t>4.50 – 7.</w:t>
            </w:r>
            <w:r w:rsidRPr="002660FA">
              <w:rPr>
                <w:rFonts w:ascii="Angsana New" w:eastAsia="Brush Script MT" w:hAnsi="Angsana New" w:cs="Angsana New"/>
                <w:lang w:val="en-US"/>
              </w:rPr>
              <w:t>15</w:t>
            </w:r>
          </w:p>
        </w:tc>
        <w:tc>
          <w:tcPr>
            <w:tcW w:w="1559" w:type="dxa"/>
          </w:tcPr>
          <w:p w14:paraId="31B0B342" w14:textId="0E758248" w:rsidR="001A6FCD" w:rsidRPr="002660FA" w:rsidRDefault="001A6FCD" w:rsidP="001A6FC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6FCD">
              <w:rPr>
                <w:rFonts w:ascii="Angsana New" w:hAnsi="Angsana New" w:cs="Angsana New"/>
                <w:cs/>
                <w:lang w:val="en-US"/>
              </w:rPr>
              <w:t>4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715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037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425.94</w:t>
            </w:r>
          </w:p>
        </w:tc>
        <w:tc>
          <w:tcPr>
            <w:tcW w:w="1560" w:type="dxa"/>
          </w:tcPr>
          <w:p w14:paraId="62D9B335" w14:textId="323DEA8C" w:rsidR="001A6FCD" w:rsidRPr="002660FA" w:rsidRDefault="001A6FCD" w:rsidP="00945EE0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cs/>
                <w:lang w:val="en-US"/>
              </w:rPr>
              <w:t>4</w:t>
            </w:r>
            <w:r w:rsidRPr="002660FA">
              <w:rPr>
                <w:rFonts w:ascii="Angsana New" w:hAnsi="Angsana New" w:cs="Angsana New"/>
                <w:lang w:val="en-US"/>
              </w:rPr>
              <w:t>,</w:t>
            </w:r>
            <w:r w:rsidRPr="002660FA">
              <w:rPr>
                <w:rFonts w:ascii="Angsana New" w:hAnsi="Angsana New" w:cs="Angsana New"/>
                <w:cs/>
                <w:lang w:val="en-US"/>
              </w:rPr>
              <w:t>743</w:t>
            </w:r>
            <w:r w:rsidRPr="002660FA">
              <w:rPr>
                <w:rFonts w:ascii="Angsana New" w:hAnsi="Angsana New" w:cs="Angsana New"/>
                <w:lang w:val="en-US"/>
              </w:rPr>
              <w:t>,</w:t>
            </w:r>
            <w:r w:rsidRPr="002660FA">
              <w:rPr>
                <w:rFonts w:ascii="Angsana New" w:hAnsi="Angsana New" w:cs="Angsana New"/>
                <w:cs/>
                <w:lang w:val="en-US"/>
              </w:rPr>
              <w:t>117</w:t>
            </w:r>
            <w:r w:rsidRPr="002660FA">
              <w:rPr>
                <w:rFonts w:ascii="Angsana New" w:hAnsi="Angsana New" w:cs="Angsana New"/>
                <w:lang w:val="en-US"/>
              </w:rPr>
              <w:t>,</w:t>
            </w:r>
            <w:r w:rsidRPr="002660FA">
              <w:rPr>
                <w:rFonts w:ascii="Angsana New" w:hAnsi="Angsana New" w:cs="Angsana New"/>
                <w:cs/>
                <w:lang w:val="en-US"/>
              </w:rPr>
              <w:t>836.33</w:t>
            </w:r>
          </w:p>
        </w:tc>
      </w:tr>
      <w:tr w:rsidR="001A6FCD" w:rsidRPr="002660FA" w14:paraId="26F264D3" w14:textId="77777777" w:rsidTr="00945EE0">
        <w:tc>
          <w:tcPr>
            <w:tcW w:w="3544" w:type="dxa"/>
          </w:tcPr>
          <w:p w14:paraId="6B6A2DAA" w14:textId="77777777" w:rsidR="001A6FCD" w:rsidRPr="002660FA" w:rsidRDefault="001A6FCD" w:rsidP="001A6FCD">
            <w:pPr>
              <w:ind w:firstLine="161"/>
              <w:rPr>
                <w:rFonts w:ascii="Angsana New" w:hAnsi="Angsana New" w:cs="Angsana New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cs/>
                <w:lang w:val="en-US"/>
              </w:rPr>
              <w:t>เจ้าหนี้ทรัสต์รีซีต</w:t>
            </w:r>
          </w:p>
        </w:tc>
        <w:tc>
          <w:tcPr>
            <w:tcW w:w="1418" w:type="dxa"/>
          </w:tcPr>
          <w:p w14:paraId="6366BC08" w14:textId="7C3351BF" w:rsidR="001A6FCD" w:rsidRPr="002660FA" w:rsidRDefault="001A6FCD" w:rsidP="001A6FCD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CE0A12">
              <w:rPr>
                <w:rFonts w:ascii="Angsana New" w:eastAsia="Brush Script MT" w:hAnsi="Angsana New" w:cs="Angsana New"/>
                <w:cs/>
                <w:lang w:val="en-US"/>
              </w:rPr>
              <w:t>5.</w:t>
            </w:r>
            <w:r w:rsidRPr="00CE0A12">
              <w:rPr>
                <w:rFonts w:ascii="Angsana New" w:eastAsia="Brush Script MT" w:hAnsi="Angsana New" w:cs="Angsana New"/>
                <w:lang w:val="en-US"/>
              </w:rPr>
              <w:t>00</w:t>
            </w:r>
          </w:p>
        </w:tc>
        <w:tc>
          <w:tcPr>
            <w:tcW w:w="1417" w:type="dxa"/>
          </w:tcPr>
          <w:p w14:paraId="774860AF" w14:textId="3B23F228" w:rsidR="001A6FCD" w:rsidRPr="002660FA" w:rsidRDefault="001A6FCD" w:rsidP="001A6FCD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2660FA">
              <w:rPr>
                <w:rFonts w:ascii="Angsana New" w:eastAsia="Brush Script MT" w:hAnsi="Angsana New" w:cs="Angsana New"/>
                <w:cs/>
                <w:lang w:val="en-US"/>
              </w:rPr>
              <w:t>5.</w:t>
            </w:r>
            <w:r w:rsidRPr="002660FA">
              <w:rPr>
                <w:rFonts w:ascii="Angsana New" w:eastAsia="Brush Script MT" w:hAnsi="Angsana New" w:cs="Angsana New"/>
                <w:lang w:val="en-US"/>
              </w:rPr>
              <w:t>00</w:t>
            </w:r>
            <w:r w:rsidRPr="002660FA">
              <w:rPr>
                <w:rFonts w:ascii="Angsana New" w:eastAsia="Brush Script MT" w:hAnsi="Angsana New" w:cs="Angsana New"/>
                <w:cs/>
                <w:lang w:val="en-US"/>
              </w:rPr>
              <w:t xml:space="preserve"> – </w:t>
            </w:r>
            <w:r w:rsidRPr="002660FA">
              <w:rPr>
                <w:rFonts w:ascii="Angsana New" w:eastAsia="Brush Script MT" w:hAnsi="Angsana New" w:cs="Angsana New"/>
                <w:lang w:val="en-US"/>
              </w:rPr>
              <w:t>5.93</w:t>
            </w:r>
          </w:p>
        </w:tc>
        <w:tc>
          <w:tcPr>
            <w:tcW w:w="1559" w:type="dxa"/>
          </w:tcPr>
          <w:p w14:paraId="2EB21B5A" w14:textId="178522EB" w:rsidR="001A6FCD" w:rsidRPr="002660FA" w:rsidRDefault="001A6FCD" w:rsidP="001A6FC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6FCD">
              <w:rPr>
                <w:rFonts w:ascii="Angsana New" w:hAnsi="Angsana New" w:cs="Angsana New"/>
                <w:cs/>
                <w:lang w:val="en-US"/>
              </w:rPr>
              <w:t>368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449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219.79</w:t>
            </w:r>
          </w:p>
        </w:tc>
        <w:tc>
          <w:tcPr>
            <w:tcW w:w="1560" w:type="dxa"/>
          </w:tcPr>
          <w:p w14:paraId="01D01641" w14:textId="3B1D1921" w:rsidR="001A6FCD" w:rsidRPr="002660FA" w:rsidRDefault="001A6FCD" w:rsidP="00945EE0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2660FA">
              <w:rPr>
                <w:rFonts w:ascii="Angsana New" w:hAnsi="Angsana New" w:cs="Angsana New"/>
                <w:cs/>
                <w:lang w:val="en-US"/>
              </w:rPr>
              <w:t>273</w:t>
            </w:r>
            <w:r w:rsidRPr="002660FA">
              <w:rPr>
                <w:rFonts w:ascii="Angsana New" w:hAnsi="Angsana New" w:cs="Angsana New"/>
                <w:lang w:val="en-US"/>
              </w:rPr>
              <w:t>,</w:t>
            </w:r>
            <w:r w:rsidRPr="002660FA">
              <w:rPr>
                <w:rFonts w:ascii="Angsana New" w:hAnsi="Angsana New" w:cs="Angsana New"/>
                <w:cs/>
                <w:lang w:val="en-US"/>
              </w:rPr>
              <w:t>133</w:t>
            </w:r>
            <w:r w:rsidRPr="002660FA">
              <w:rPr>
                <w:rFonts w:ascii="Angsana New" w:hAnsi="Angsana New" w:cs="Angsana New"/>
                <w:lang w:val="en-US"/>
              </w:rPr>
              <w:t>,</w:t>
            </w:r>
            <w:r w:rsidRPr="002660FA">
              <w:rPr>
                <w:rFonts w:ascii="Angsana New" w:hAnsi="Angsana New" w:cs="Angsana New"/>
                <w:cs/>
                <w:lang w:val="en-US"/>
              </w:rPr>
              <w:t>874.98</w:t>
            </w:r>
          </w:p>
        </w:tc>
      </w:tr>
      <w:tr w:rsidR="001A6FCD" w:rsidRPr="002660FA" w14:paraId="137D029E" w14:textId="77777777" w:rsidTr="00945EE0">
        <w:tc>
          <w:tcPr>
            <w:tcW w:w="3544" w:type="dxa"/>
          </w:tcPr>
          <w:p w14:paraId="3C12C8BF" w14:textId="77777777" w:rsidR="001A6FCD" w:rsidRPr="002660FA" w:rsidRDefault="001A6FCD" w:rsidP="001A6FCD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37AC2CEA" w14:textId="18373B4F" w:rsidR="001A6FCD" w:rsidRPr="002660FA" w:rsidRDefault="001A6FCD" w:rsidP="001A6FCD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>
              <w:rPr>
                <w:rFonts w:ascii="Angsana New" w:eastAsia="Brush Script MT" w:hAnsi="Angsana New" w:cs="Angsana New"/>
                <w:lang w:val="en-US"/>
              </w:rPr>
              <w:t>-</w:t>
            </w:r>
          </w:p>
        </w:tc>
        <w:tc>
          <w:tcPr>
            <w:tcW w:w="1417" w:type="dxa"/>
          </w:tcPr>
          <w:p w14:paraId="6343EB91" w14:textId="40E14AF9" w:rsidR="001A6FCD" w:rsidRPr="002660FA" w:rsidRDefault="001A6FCD" w:rsidP="001A6FCD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2660FA">
              <w:rPr>
                <w:rFonts w:ascii="Angsana New" w:eastAsia="Brush Script MT" w:hAnsi="Angsana New" w:cs="Angsana New"/>
                <w:lang w:val="en-US"/>
              </w:rPr>
              <w:t>6.16</w:t>
            </w:r>
          </w:p>
        </w:tc>
        <w:tc>
          <w:tcPr>
            <w:tcW w:w="1559" w:type="dxa"/>
          </w:tcPr>
          <w:p w14:paraId="3FB0FC5B" w14:textId="3707551C" w:rsidR="001A6FCD" w:rsidRPr="002660FA" w:rsidRDefault="001A6FCD" w:rsidP="001A6FCD">
            <w:pPr>
              <w:ind w:left="-104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</w:tcPr>
          <w:p w14:paraId="03CE115E" w14:textId="214C741A" w:rsidR="001A6FCD" w:rsidRPr="002660FA" w:rsidRDefault="001A6FCD" w:rsidP="00945EE0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lang w:val="en-US"/>
              </w:rPr>
              <w:t>18,000,000.00</w:t>
            </w:r>
          </w:p>
        </w:tc>
      </w:tr>
      <w:tr w:rsidR="001A6FCD" w:rsidRPr="002660FA" w14:paraId="137A53B5" w14:textId="77777777" w:rsidTr="00945EE0">
        <w:tc>
          <w:tcPr>
            <w:tcW w:w="3544" w:type="dxa"/>
          </w:tcPr>
          <w:p w14:paraId="6966DE98" w14:textId="12CC0590" w:rsidR="001A6FCD" w:rsidRPr="002660FA" w:rsidRDefault="001A6FCD" w:rsidP="001A6FCD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cs/>
                <w:lang w:val="en-US"/>
              </w:rPr>
              <w:t>เงินกู้ยืมระยะยาวที่จัดประเภทเป็นเงินกู้ยืมระยะสั้น</w:t>
            </w:r>
          </w:p>
        </w:tc>
        <w:tc>
          <w:tcPr>
            <w:tcW w:w="1418" w:type="dxa"/>
          </w:tcPr>
          <w:p w14:paraId="2A765811" w14:textId="77777777" w:rsidR="001A6FCD" w:rsidRPr="002660FA" w:rsidRDefault="001A6FCD" w:rsidP="001A6FCD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191D5EC4" w14:textId="77777777" w:rsidR="001A6FCD" w:rsidRPr="002660FA" w:rsidRDefault="001A6FCD" w:rsidP="001A6FCD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C94FD6" w14:textId="5A0CA1A3" w:rsidR="001A6FCD" w:rsidRPr="002660FA" w:rsidRDefault="001A6FCD" w:rsidP="001A6FCD">
            <w:pPr>
              <w:ind w:left="-104" w:right="-105"/>
              <w:jc w:val="center"/>
              <w:rPr>
                <w:rFonts w:ascii="Angsana New" w:hAnsi="Angsana New" w:cs="Angsana New"/>
                <w:lang w:val="en-US"/>
              </w:rPr>
            </w:pPr>
            <w:r w:rsidRPr="002660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40874EC" w14:textId="31A1DB35" w:rsidR="001A6FCD" w:rsidRPr="002660FA" w:rsidRDefault="001A6FCD" w:rsidP="00945EE0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2660FA">
              <w:rPr>
                <w:rFonts w:ascii="Angsana New" w:hAnsi="Angsana New" w:cs="Angsana New"/>
                <w:lang w:val="en-US"/>
              </w:rPr>
              <w:t>400,449,252.15</w:t>
            </w:r>
          </w:p>
        </w:tc>
      </w:tr>
      <w:tr w:rsidR="001A6FCD" w:rsidRPr="002660FA" w14:paraId="1158DC90" w14:textId="77777777" w:rsidTr="00945EE0">
        <w:tc>
          <w:tcPr>
            <w:tcW w:w="3544" w:type="dxa"/>
          </w:tcPr>
          <w:p w14:paraId="7A2D5F46" w14:textId="0939264C" w:rsidR="001A6FCD" w:rsidRPr="002660FA" w:rsidRDefault="001A6FCD" w:rsidP="001A6FCD">
            <w:pPr>
              <w:ind w:left="459" w:firstLine="287"/>
              <w:rPr>
                <w:rFonts w:ascii="Angsana New" w:hAnsi="Angsana New" w:cs="Angsana New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18" w:type="dxa"/>
          </w:tcPr>
          <w:p w14:paraId="39AD0401" w14:textId="77777777" w:rsidR="001A6FCD" w:rsidRPr="002660FA" w:rsidRDefault="001A6FCD" w:rsidP="001A6FCD">
            <w:pPr>
              <w:jc w:val="both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3D7F72B4" w14:textId="77777777" w:rsidR="001A6FCD" w:rsidRPr="002660FA" w:rsidRDefault="001A6FCD" w:rsidP="001A6FCD">
            <w:pPr>
              <w:jc w:val="center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D604326" w14:textId="7DA42EBA" w:rsidR="001A6FCD" w:rsidRPr="002660FA" w:rsidRDefault="001A6FCD" w:rsidP="001A6FC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6FCD">
              <w:rPr>
                <w:rFonts w:ascii="Angsana New" w:hAnsi="Angsana New" w:cs="Angsana New"/>
                <w:cs/>
                <w:lang w:val="en-US"/>
              </w:rPr>
              <w:t>5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126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821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720.21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0FCE7E3" w14:textId="36EA8D56" w:rsidR="001A6FCD" w:rsidRPr="002660FA" w:rsidRDefault="001A6FCD" w:rsidP="00945EE0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2660FA">
              <w:rPr>
                <w:rFonts w:ascii="Angsana New" w:hAnsi="Angsana New" w:cs="Angsana New"/>
                <w:cs/>
                <w:lang w:val="en-US"/>
              </w:rPr>
              <w:t>5</w:t>
            </w:r>
            <w:r w:rsidRPr="002660FA">
              <w:rPr>
                <w:rFonts w:ascii="Angsana New" w:hAnsi="Angsana New" w:cs="Angsana New"/>
                <w:lang w:val="en-US"/>
              </w:rPr>
              <w:t>,</w:t>
            </w:r>
            <w:r w:rsidRPr="002660FA">
              <w:rPr>
                <w:rFonts w:ascii="Angsana New" w:hAnsi="Angsana New" w:cs="Angsana New"/>
                <w:cs/>
                <w:lang w:val="en-US"/>
              </w:rPr>
              <w:t>469</w:t>
            </w:r>
            <w:r w:rsidRPr="002660FA">
              <w:rPr>
                <w:rFonts w:ascii="Angsana New" w:hAnsi="Angsana New" w:cs="Angsana New"/>
                <w:lang w:val="en-US"/>
              </w:rPr>
              <w:t>,</w:t>
            </w:r>
            <w:r w:rsidRPr="002660FA">
              <w:rPr>
                <w:rFonts w:ascii="Angsana New" w:hAnsi="Angsana New" w:cs="Angsana New"/>
                <w:cs/>
                <w:lang w:val="en-US"/>
              </w:rPr>
              <w:t>957</w:t>
            </w:r>
            <w:r w:rsidRPr="002660FA">
              <w:rPr>
                <w:rFonts w:ascii="Angsana New" w:hAnsi="Angsana New" w:cs="Angsana New"/>
                <w:lang w:val="en-US"/>
              </w:rPr>
              <w:t>,</w:t>
            </w:r>
            <w:r w:rsidRPr="002660FA">
              <w:rPr>
                <w:rFonts w:ascii="Angsana New" w:hAnsi="Angsana New" w:cs="Angsana New"/>
                <w:cs/>
                <w:lang w:val="en-US"/>
              </w:rPr>
              <w:t>151.90</w:t>
            </w:r>
          </w:p>
        </w:tc>
      </w:tr>
      <w:bookmarkEnd w:id="27"/>
    </w:tbl>
    <w:p w14:paraId="7236CF8F" w14:textId="77777777" w:rsidR="00BE30AE" w:rsidRPr="001A6FCD" w:rsidRDefault="00BE30AE" w:rsidP="003C7262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1417"/>
        <w:gridCol w:w="1559"/>
        <w:gridCol w:w="1560"/>
      </w:tblGrid>
      <w:tr w:rsidR="000E2B9E" w:rsidRPr="00CE0A12" w14:paraId="4CC49D7B" w14:textId="77777777" w:rsidTr="002660FA">
        <w:tc>
          <w:tcPr>
            <w:tcW w:w="3544" w:type="dxa"/>
          </w:tcPr>
          <w:p w14:paraId="244B33DE" w14:textId="77777777" w:rsidR="000E2B9E" w:rsidRPr="00CE0A12" w:rsidRDefault="000E2B9E" w:rsidP="00D028D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bookmarkStart w:id="28" w:name="_Hlk198212509"/>
          </w:p>
        </w:tc>
        <w:tc>
          <w:tcPr>
            <w:tcW w:w="2835" w:type="dxa"/>
            <w:gridSpan w:val="2"/>
          </w:tcPr>
          <w:p w14:paraId="74119CF1" w14:textId="77777777" w:rsidR="000E2B9E" w:rsidRPr="00CE0A12" w:rsidRDefault="000E2B9E" w:rsidP="00D028D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BECCD3" w14:textId="77777777" w:rsidR="000E2B9E" w:rsidRPr="00CE0A12" w:rsidRDefault="000E2B9E" w:rsidP="00D028D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(หน่วย : บาท)</w:t>
            </w:r>
          </w:p>
        </w:tc>
      </w:tr>
      <w:tr w:rsidR="000E2B9E" w:rsidRPr="00CE0A12" w14:paraId="1EB52FD9" w14:textId="77777777" w:rsidTr="002660FA">
        <w:tc>
          <w:tcPr>
            <w:tcW w:w="3544" w:type="dxa"/>
            <w:vAlign w:val="bottom"/>
          </w:tcPr>
          <w:p w14:paraId="2DDA67ED" w14:textId="77777777" w:rsidR="000E2B9E" w:rsidRPr="00CE0A12" w:rsidRDefault="000E2B9E" w:rsidP="00D028D1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2ED1CCAF" w14:textId="77777777" w:rsidR="000E2B9E" w:rsidRPr="00CE0A12" w:rsidRDefault="000E2B9E" w:rsidP="00D028D1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CE0A12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อัตราดอกเบี้ย</w:t>
            </w:r>
            <w:r w:rsidRPr="00CE0A12">
              <w:rPr>
                <w:rFonts w:ascii="Angsana New" w:hAnsi="Angsana New" w:cs="Angsana New"/>
                <w:snapToGrid w:val="0"/>
                <w:lang w:val="en-US" w:eastAsia="th-TH"/>
              </w:rPr>
              <w:t>(</w:t>
            </w:r>
            <w:r w:rsidRPr="00CE0A12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ร้อยละต่อปี</w:t>
            </w:r>
            <w:r w:rsidRPr="00CE0A12">
              <w:rPr>
                <w:rFonts w:ascii="Angsana New" w:hAnsi="Angsana New" w:cs="Angsana New"/>
                <w:snapToGrid w:val="0"/>
                <w:lang w:val="en-US" w:eastAsia="th-TH"/>
              </w:rPr>
              <w:t>)</w:t>
            </w:r>
          </w:p>
        </w:tc>
        <w:tc>
          <w:tcPr>
            <w:tcW w:w="3119" w:type="dxa"/>
            <w:gridSpan w:val="2"/>
          </w:tcPr>
          <w:p w14:paraId="41A62A65" w14:textId="77777777" w:rsidR="000E2B9E" w:rsidRPr="00CE0A12" w:rsidRDefault="000E2B9E" w:rsidP="00D028D1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CE0A12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CE0A12" w:rsidRPr="00CE0A12" w14:paraId="0D2E4841" w14:textId="77777777" w:rsidTr="002660FA">
        <w:tc>
          <w:tcPr>
            <w:tcW w:w="3544" w:type="dxa"/>
            <w:vAlign w:val="bottom"/>
          </w:tcPr>
          <w:p w14:paraId="5B49BB2A" w14:textId="77777777" w:rsidR="00CE0A12" w:rsidRPr="00CE0A12" w:rsidRDefault="00CE0A12" w:rsidP="00CE0A12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69E2EFF" w14:textId="35B32E7F" w:rsidR="00CE0A12" w:rsidRPr="00CE0A12" w:rsidRDefault="00CE0A12" w:rsidP="00CE0A12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CE0A12">
              <w:rPr>
                <w:rFonts w:ascii="Angsana New" w:hAnsi="Angsana New" w:cs="Angsana New"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3119" w:type="dxa"/>
            <w:gridSpan w:val="2"/>
          </w:tcPr>
          <w:p w14:paraId="6D7DC653" w14:textId="360B956E" w:rsidR="00CE0A12" w:rsidRPr="00CE0A12" w:rsidRDefault="00CE0A12" w:rsidP="00CE0A12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CE0A12">
              <w:rPr>
                <w:rFonts w:ascii="Angsana New" w:hAnsi="Angsana New" w:cs="Angsana New"/>
                <w:snapToGrid w:val="0"/>
                <w:cs/>
                <w:lang w:eastAsia="th-TH"/>
              </w:rPr>
              <w:t>ณ วันที่</w:t>
            </w:r>
          </w:p>
        </w:tc>
      </w:tr>
      <w:tr w:rsidR="002660FA" w:rsidRPr="00CE0A12" w14:paraId="0F1C6521" w14:textId="77777777" w:rsidTr="002660FA">
        <w:tc>
          <w:tcPr>
            <w:tcW w:w="3544" w:type="dxa"/>
            <w:vAlign w:val="bottom"/>
          </w:tcPr>
          <w:p w14:paraId="27F9526E" w14:textId="77777777" w:rsidR="002660FA" w:rsidRPr="00CE0A12" w:rsidRDefault="002660FA" w:rsidP="002660FA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</w:tcPr>
          <w:p w14:paraId="22DBFB16" w14:textId="296C563B" w:rsidR="002660FA" w:rsidRPr="00CE0A12" w:rsidRDefault="002660FA" w:rsidP="002660FA">
            <w:pPr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30 </w:t>
            </w:r>
            <w:r w:rsidRPr="002660FA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มิถุนายน </w:t>
            </w:r>
            <w:r w:rsidRPr="002660FA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2568</w:t>
            </w:r>
          </w:p>
        </w:tc>
        <w:tc>
          <w:tcPr>
            <w:tcW w:w="1417" w:type="dxa"/>
          </w:tcPr>
          <w:p w14:paraId="6C3C4C83" w14:textId="50A4BD76" w:rsidR="002660FA" w:rsidRPr="00CE0A12" w:rsidRDefault="002660FA" w:rsidP="002660FA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31 </w:t>
            </w:r>
            <w:r w:rsidRPr="002660FA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2660FA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559" w:type="dxa"/>
          </w:tcPr>
          <w:p w14:paraId="60502F67" w14:textId="7302CAE5" w:rsidR="002660FA" w:rsidRPr="00CE0A12" w:rsidRDefault="002660FA" w:rsidP="002660FA">
            <w:pPr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30 </w:t>
            </w:r>
            <w:r w:rsidRPr="002660FA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มิถุนายน </w:t>
            </w:r>
            <w:r w:rsidRPr="002660FA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2568</w:t>
            </w:r>
          </w:p>
        </w:tc>
        <w:tc>
          <w:tcPr>
            <w:tcW w:w="1560" w:type="dxa"/>
          </w:tcPr>
          <w:p w14:paraId="7F377F52" w14:textId="124EEAC2" w:rsidR="002660FA" w:rsidRPr="00CE0A12" w:rsidRDefault="002660FA" w:rsidP="002660FA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31 </w:t>
            </w:r>
            <w:r w:rsidRPr="002660FA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2660FA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2567</w:t>
            </w:r>
          </w:p>
        </w:tc>
      </w:tr>
      <w:tr w:rsidR="002660FA" w:rsidRPr="00CE0A12" w14:paraId="5B67C2A5" w14:textId="77777777" w:rsidTr="002660FA">
        <w:tc>
          <w:tcPr>
            <w:tcW w:w="3544" w:type="dxa"/>
          </w:tcPr>
          <w:p w14:paraId="4F604BAC" w14:textId="77777777" w:rsidR="002660FA" w:rsidRPr="00CE0A12" w:rsidRDefault="002660FA" w:rsidP="002660FA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เงินเบิกเกินบัญชี</w:t>
            </w:r>
          </w:p>
        </w:tc>
        <w:tc>
          <w:tcPr>
            <w:tcW w:w="1418" w:type="dxa"/>
          </w:tcPr>
          <w:p w14:paraId="3C43F787" w14:textId="1D2890CE" w:rsidR="002660FA" w:rsidRPr="00CE0A12" w:rsidRDefault="001A6FCD" w:rsidP="002660FA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cs/>
                <w:lang w:val="en-US"/>
              </w:rPr>
            </w:pPr>
            <w:r>
              <w:rPr>
                <w:rFonts w:ascii="Angsana New" w:eastAsia="Brush Script MT" w:hAnsi="Angsana New" w:cs="Angsana New"/>
                <w:lang w:val="en-US"/>
              </w:rPr>
              <w:t>6.87</w:t>
            </w:r>
            <w:r w:rsidR="002660FA" w:rsidRPr="00CE0A12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="002660FA" w:rsidRPr="00CE0A12">
              <w:rPr>
                <w:rFonts w:ascii="Angsana New" w:eastAsia="Brush Script MT" w:hAnsi="Angsana New" w:cs="Angsana New"/>
                <w:cs/>
                <w:lang w:val="en-US"/>
              </w:rPr>
              <w:t>–</w:t>
            </w:r>
            <w:r w:rsidR="002660FA" w:rsidRPr="00CE0A12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eastAsia="Brush Script MT" w:hAnsi="Angsana New" w:cs="Angsana New"/>
                <w:lang w:val="en-US"/>
              </w:rPr>
              <w:t>7.80</w:t>
            </w:r>
          </w:p>
        </w:tc>
        <w:tc>
          <w:tcPr>
            <w:tcW w:w="1417" w:type="dxa"/>
          </w:tcPr>
          <w:p w14:paraId="167BBB0E" w14:textId="64080229" w:rsidR="002660FA" w:rsidRPr="00CE0A12" w:rsidRDefault="002660FA" w:rsidP="002660FA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cs/>
                <w:lang w:val="en-US"/>
              </w:rPr>
            </w:pPr>
            <w:r w:rsidRPr="00CE0A12">
              <w:rPr>
                <w:rFonts w:ascii="Angsana New" w:eastAsia="Brush Script MT" w:hAnsi="Angsana New" w:cs="Angsana New"/>
                <w:lang w:val="en-US"/>
              </w:rPr>
              <w:t>2.65</w:t>
            </w:r>
            <w:r w:rsidRPr="00CE0A12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Pr="00CE0A12">
              <w:rPr>
                <w:rFonts w:ascii="Angsana New" w:eastAsia="Brush Script MT" w:hAnsi="Angsana New" w:cs="Angsana New"/>
                <w:cs/>
                <w:lang w:val="en-US"/>
              </w:rPr>
              <w:t>–</w:t>
            </w:r>
            <w:r w:rsidRPr="00CE0A12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Pr="00CE0A12">
              <w:rPr>
                <w:rFonts w:ascii="Angsana New" w:eastAsia="Brush Script MT" w:hAnsi="Angsana New" w:cs="Angsana New"/>
                <w:lang w:val="en-US"/>
              </w:rPr>
              <w:t>7.33</w:t>
            </w:r>
          </w:p>
        </w:tc>
        <w:tc>
          <w:tcPr>
            <w:tcW w:w="1559" w:type="dxa"/>
          </w:tcPr>
          <w:p w14:paraId="23C3C6BA" w14:textId="6A86B5F3" w:rsidR="002660FA" w:rsidRPr="00CE0A12" w:rsidRDefault="001A6FCD" w:rsidP="002660F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A6FCD">
              <w:rPr>
                <w:rFonts w:ascii="Angsana New" w:hAnsi="Angsana New" w:cs="Angsana New"/>
                <w:cs/>
                <w:lang w:val="en-US"/>
              </w:rPr>
              <w:t>42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313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777.24</w:t>
            </w:r>
          </w:p>
        </w:tc>
        <w:tc>
          <w:tcPr>
            <w:tcW w:w="1560" w:type="dxa"/>
          </w:tcPr>
          <w:p w14:paraId="28ABA1B7" w14:textId="73B543B4" w:rsidR="002660FA" w:rsidRPr="00CE0A12" w:rsidRDefault="002660FA" w:rsidP="00945EE0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35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256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188.44</w:t>
            </w:r>
          </w:p>
        </w:tc>
      </w:tr>
      <w:tr w:rsidR="002660FA" w:rsidRPr="00CE0A12" w14:paraId="6586F9DC" w14:textId="77777777" w:rsidTr="002660FA">
        <w:tc>
          <w:tcPr>
            <w:tcW w:w="3544" w:type="dxa"/>
          </w:tcPr>
          <w:p w14:paraId="36A313A0" w14:textId="77777777" w:rsidR="002660FA" w:rsidRPr="00CE0A12" w:rsidRDefault="002660FA" w:rsidP="002660FA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2934B93E" w14:textId="77777777" w:rsidR="002660FA" w:rsidRPr="00CE0A12" w:rsidRDefault="002660FA" w:rsidP="002660FA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</w:p>
        </w:tc>
        <w:tc>
          <w:tcPr>
            <w:tcW w:w="1417" w:type="dxa"/>
          </w:tcPr>
          <w:p w14:paraId="66B34A60" w14:textId="77777777" w:rsidR="002660FA" w:rsidRPr="00CE0A12" w:rsidRDefault="002660FA" w:rsidP="002660FA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14:paraId="07393053" w14:textId="77777777" w:rsidR="002660FA" w:rsidRPr="00CE0A12" w:rsidRDefault="002660FA" w:rsidP="002660F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</w:tcPr>
          <w:p w14:paraId="37FFA5C3" w14:textId="77777777" w:rsidR="002660FA" w:rsidRPr="00CE0A12" w:rsidRDefault="002660FA" w:rsidP="00945EE0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2660FA" w:rsidRPr="00CE0A12" w14:paraId="4D0DD9E5" w14:textId="77777777" w:rsidTr="002660FA">
        <w:tc>
          <w:tcPr>
            <w:tcW w:w="3544" w:type="dxa"/>
          </w:tcPr>
          <w:p w14:paraId="062C6CD4" w14:textId="77777777" w:rsidR="002660FA" w:rsidRPr="00CE0A12" w:rsidRDefault="002660FA" w:rsidP="002660FA">
            <w:pPr>
              <w:ind w:firstLine="161"/>
              <w:rPr>
                <w:rFonts w:ascii="Angsana New" w:hAnsi="Angsana New" w:cs="Angsana New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</w:p>
        </w:tc>
        <w:tc>
          <w:tcPr>
            <w:tcW w:w="1418" w:type="dxa"/>
          </w:tcPr>
          <w:p w14:paraId="7157B6D0" w14:textId="3DBB4F72" w:rsidR="002660FA" w:rsidRPr="00CE0A12" w:rsidRDefault="002660FA" w:rsidP="002660FA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  <w:r w:rsidRPr="00CE0A12">
              <w:rPr>
                <w:rFonts w:ascii="Angsana New" w:eastAsia="Brush Script MT" w:hAnsi="Angsana New" w:cs="Angsana New"/>
                <w:cs/>
                <w:lang w:val="en-US"/>
              </w:rPr>
              <w:t xml:space="preserve">4.50 – </w:t>
            </w:r>
            <w:r w:rsidRPr="00CE0A12">
              <w:rPr>
                <w:rFonts w:ascii="Angsana New" w:eastAsia="Brush Script MT" w:hAnsi="Angsana New" w:cs="Angsana New"/>
                <w:lang w:val="en-US"/>
              </w:rPr>
              <w:t>6.9</w:t>
            </w:r>
            <w:r w:rsidR="001A6FCD">
              <w:rPr>
                <w:rFonts w:ascii="Angsana New" w:eastAsia="Brush Script MT" w:hAnsi="Angsana New" w:cs="Angsana New"/>
                <w:lang w:val="en-US"/>
              </w:rPr>
              <w:t>7</w:t>
            </w:r>
          </w:p>
        </w:tc>
        <w:tc>
          <w:tcPr>
            <w:tcW w:w="1417" w:type="dxa"/>
          </w:tcPr>
          <w:p w14:paraId="4D0D3370" w14:textId="347B567D" w:rsidR="002660FA" w:rsidRPr="00CE0A12" w:rsidRDefault="002660FA" w:rsidP="002660FA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  <w:r w:rsidRPr="00CE0A12">
              <w:rPr>
                <w:rFonts w:ascii="Angsana New" w:eastAsia="Brush Script MT" w:hAnsi="Angsana New" w:cs="Angsana New"/>
                <w:cs/>
                <w:lang w:val="en-US"/>
              </w:rPr>
              <w:t>4.50 – 7.</w:t>
            </w:r>
            <w:r w:rsidRPr="00CE0A12">
              <w:rPr>
                <w:rFonts w:ascii="Angsana New" w:eastAsia="Brush Script MT" w:hAnsi="Angsana New" w:cs="Angsana New"/>
                <w:lang w:val="en-US"/>
              </w:rPr>
              <w:t>15</w:t>
            </w:r>
          </w:p>
        </w:tc>
        <w:tc>
          <w:tcPr>
            <w:tcW w:w="1559" w:type="dxa"/>
          </w:tcPr>
          <w:p w14:paraId="0E7B1C7E" w14:textId="04E5FC17" w:rsidR="002660FA" w:rsidRPr="00CE0A12" w:rsidRDefault="001A6FCD" w:rsidP="002660F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6FCD">
              <w:rPr>
                <w:rFonts w:ascii="Angsana New" w:hAnsi="Angsana New" w:cs="Angsana New"/>
                <w:cs/>
                <w:lang w:val="en-US"/>
              </w:rPr>
              <w:t>4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472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756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020.96</w:t>
            </w:r>
          </w:p>
        </w:tc>
        <w:tc>
          <w:tcPr>
            <w:tcW w:w="1560" w:type="dxa"/>
          </w:tcPr>
          <w:p w14:paraId="2400C838" w14:textId="0CA7942A" w:rsidR="002660FA" w:rsidRPr="00CE0A12" w:rsidRDefault="002660FA" w:rsidP="00945EE0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4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490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389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757.24</w:t>
            </w:r>
          </w:p>
        </w:tc>
      </w:tr>
      <w:tr w:rsidR="002660FA" w:rsidRPr="00CE0A12" w14:paraId="2E54B082" w14:textId="77777777" w:rsidTr="002660FA">
        <w:tc>
          <w:tcPr>
            <w:tcW w:w="3544" w:type="dxa"/>
          </w:tcPr>
          <w:p w14:paraId="276CFFF5" w14:textId="77777777" w:rsidR="002660FA" w:rsidRPr="00CE0A12" w:rsidRDefault="002660FA" w:rsidP="002660FA">
            <w:pPr>
              <w:ind w:firstLine="161"/>
              <w:rPr>
                <w:rFonts w:ascii="Angsana New" w:hAnsi="Angsana New" w:cs="Angsana New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เจ้าหนี้ทรัสต์รีซีต</w:t>
            </w:r>
          </w:p>
        </w:tc>
        <w:tc>
          <w:tcPr>
            <w:tcW w:w="1418" w:type="dxa"/>
          </w:tcPr>
          <w:p w14:paraId="1BA424B6" w14:textId="55E38B40" w:rsidR="002660FA" w:rsidRPr="00CE0A12" w:rsidRDefault="002660FA" w:rsidP="002660FA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  <w:r w:rsidRPr="00CE0A12">
              <w:rPr>
                <w:rFonts w:ascii="Angsana New" w:eastAsia="Brush Script MT" w:hAnsi="Angsana New" w:cs="Angsana New"/>
                <w:cs/>
                <w:lang w:val="en-US"/>
              </w:rPr>
              <w:t>5.</w:t>
            </w:r>
            <w:r w:rsidRPr="00CE0A12">
              <w:rPr>
                <w:rFonts w:ascii="Angsana New" w:eastAsia="Brush Script MT" w:hAnsi="Angsana New" w:cs="Angsana New"/>
                <w:lang w:val="en-US"/>
              </w:rPr>
              <w:t>00</w:t>
            </w:r>
          </w:p>
        </w:tc>
        <w:tc>
          <w:tcPr>
            <w:tcW w:w="1417" w:type="dxa"/>
          </w:tcPr>
          <w:p w14:paraId="03211145" w14:textId="0FA97677" w:rsidR="002660FA" w:rsidRPr="00CE0A12" w:rsidRDefault="002660FA" w:rsidP="002660FA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  <w:r w:rsidRPr="00CE0A12">
              <w:rPr>
                <w:rFonts w:ascii="Angsana New" w:eastAsia="Brush Script MT" w:hAnsi="Angsana New" w:cs="Angsana New"/>
                <w:cs/>
                <w:lang w:val="en-US"/>
              </w:rPr>
              <w:t>5.</w:t>
            </w:r>
            <w:r w:rsidRPr="00CE0A12">
              <w:rPr>
                <w:rFonts w:ascii="Angsana New" w:eastAsia="Brush Script MT" w:hAnsi="Angsana New" w:cs="Angsana New"/>
                <w:lang w:val="en-US"/>
              </w:rPr>
              <w:t>00</w:t>
            </w:r>
            <w:r w:rsidRPr="00CE0A12">
              <w:rPr>
                <w:rFonts w:ascii="Angsana New" w:eastAsia="Brush Script MT" w:hAnsi="Angsana New" w:cs="Angsana New"/>
                <w:cs/>
                <w:lang w:val="en-US"/>
              </w:rPr>
              <w:t xml:space="preserve"> – </w:t>
            </w:r>
            <w:r w:rsidRPr="00CE0A12">
              <w:rPr>
                <w:rFonts w:ascii="Angsana New" w:eastAsia="Brush Script MT" w:hAnsi="Angsana New" w:cs="Angsana New"/>
                <w:lang w:val="en-US"/>
              </w:rPr>
              <w:t>5.93</w:t>
            </w:r>
          </w:p>
        </w:tc>
        <w:tc>
          <w:tcPr>
            <w:tcW w:w="1559" w:type="dxa"/>
          </w:tcPr>
          <w:p w14:paraId="26A02B8E" w14:textId="36BCC03F" w:rsidR="002660FA" w:rsidRPr="00CE0A12" w:rsidRDefault="001A6FCD" w:rsidP="002660F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6FCD">
              <w:rPr>
                <w:rFonts w:ascii="Angsana New" w:hAnsi="Angsana New" w:cs="Angsana New"/>
                <w:cs/>
                <w:lang w:val="en-US"/>
              </w:rPr>
              <w:t>368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449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219.79</w:t>
            </w:r>
          </w:p>
        </w:tc>
        <w:tc>
          <w:tcPr>
            <w:tcW w:w="1560" w:type="dxa"/>
          </w:tcPr>
          <w:p w14:paraId="69B3B5DC" w14:textId="56E254BC" w:rsidR="002660FA" w:rsidRPr="00CE0A12" w:rsidRDefault="002660FA" w:rsidP="00945EE0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273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133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874.98</w:t>
            </w:r>
          </w:p>
        </w:tc>
      </w:tr>
      <w:tr w:rsidR="002660FA" w:rsidRPr="00CE0A12" w14:paraId="61DB2F1C" w14:textId="77777777" w:rsidTr="002660FA">
        <w:tc>
          <w:tcPr>
            <w:tcW w:w="3544" w:type="dxa"/>
          </w:tcPr>
          <w:p w14:paraId="74C9515B" w14:textId="7BEFC29E" w:rsidR="002660FA" w:rsidRPr="00CE0A12" w:rsidRDefault="002660FA" w:rsidP="002660FA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เงินกู้ยืมระยะ</w:t>
            </w:r>
            <w:r w:rsidRPr="00CE0A12">
              <w:rPr>
                <w:rFonts w:ascii="Angsana New" w:hAnsi="Angsana New" w:cs="Angsana New" w:hint="cs"/>
                <w:cs/>
                <w:lang w:val="en-US"/>
              </w:rPr>
              <w:t>ยาวที่จัดประเภทเป็นเงินกู้ยืมระยะสั้น</w:t>
            </w:r>
          </w:p>
        </w:tc>
        <w:tc>
          <w:tcPr>
            <w:tcW w:w="1418" w:type="dxa"/>
          </w:tcPr>
          <w:p w14:paraId="6A430086" w14:textId="77777777" w:rsidR="002660FA" w:rsidRPr="00CE0A12" w:rsidRDefault="002660FA" w:rsidP="002660FA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</w:p>
        </w:tc>
        <w:tc>
          <w:tcPr>
            <w:tcW w:w="1417" w:type="dxa"/>
          </w:tcPr>
          <w:p w14:paraId="2778073F" w14:textId="77777777" w:rsidR="002660FA" w:rsidRPr="00CE0A12" w:rsidRDefault="002660FA" w:rsidP="002660FA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2BACB50" w14:textId="380A1AF0" w:rsidR="002660FA" w:rsidRPr="00CE0A12" w:rsidRDefault="002660FA" w:rsidP="002660FA">
            <w:pPr>
              <w:ind w:left="-104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3168439" w14:textId="76B8469F" w:rsidR="002660FA" w:rsidRPr="00CE0A12" w:rsidRDefault="002660FA" w:rsidP="00945EE0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lang w:val="en-US"/>
              </w:rPr>
              <w:t>400,449,252.15</w:t>
            </w:r>
          </w:p>
        </w:tc>
      </w:tr>
      <w:tr w:rsidR="002660FA" w:rsidRPr="00CE0A12" w14:paraId="6A50569C" w14:textId="77777777" w:rsidTr="002660FA">
        <w:tc>
          <w:tcPr>
            <w:tcW w:w="3544" w:type="dxa"/>
          </w:tcPr>
          <w:p w14:paraId="4D571B08" w14:textId="436D8FF6" w:rsidR="002660FA" w:rsidRPr="00CE0A12" w:rsidRDefault="002660FA" w:rsidP="002660FA">
            <w:pPr>
              <w:ind w:left="459" w:firstLine="287"/>
              <w:rPr>
                <w:rFonts w:ascii="Angsana New" w:hAnsi="Angsana New" w:cs="Angsana New"/>
                <w:cs/>
                <w:lang w:val="en-US"/>
              </w:rPr>
            </w:pPr>
            <w:r w:rsidRPr="00CE0A12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8" w:type="dxa"/>
          </w:tcPr>
          <w:p w14:paraId="21B4EAF5" w14:textId="77777777" w:rsidR="002660FA" w:rsidRPr="00CE0A12" w:rsidRDefault="002660FA" w:rsidP="002660FA">
            <w:pPr>
              <w:jc w:val="both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34A685CE" w14:textId="77777777" w:rsidR="002660FA" w:rsidRPr="00CE0A12" w:rsidRDefault="002660FA" w:rsidP="002660FA">
            <w:pPr>
              <w:jc w:val="center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36810A4" w14:textId="57B38675" w:rsidR="002660FA" w:rsidRPr="00CE0A12" w:rsidRDefault="001A6FCD" w:rsidP="002660F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6FCD">
              <w:rPr>
                <w:rFonts w:ascii="Angsana New" w:hAnsi="Angsana New" w:cs="Angsana New"/>
                <w:cs/>
                <w:lang w:val="en-US"/>
              </w:rPr>
              <w:t>4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883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519</w:t>
            </w:r>
            <w:r w:rsidRPr="001A6FCD">
              <w:rPr>
                <w:rFonts w:ascii="Angsana New" w:hAnsi="Angsana New" w:cs="Angsana New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cs/>
                <w:lang w:val="en-US"/>
              </w:rPr>
              <w:t>017.99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A53577D" w14:textId="0BE70DE9" w:rsidR="002660FA" w:rsidRPr="00CE0A12" w:rsidRDefault="002660FA" w:rsidP="00945EE0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5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199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229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072.81</w:t>
            </w:r>
          </w:p>
        </w:tc>
      </w:tr>
      <w:bookmarkEnd w:id="28"/>
    </w:tbl>
    <w:p w14:paraId="05DAD4C4" w14:textId="77777777" w:rsidR="004B24D8" w:rsidRDefault="004B24D8" w:rsidP="009A5DF7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5F3AE853" w14:textId="77777777" w:rsidR="00945EE0" w:rsidRDefault="00945EE0" w:rsidP="009A5DF7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0EDA6DC9" w14:textId="77777777" w:rsidR="00945EE0" w:rsidRPr="00945EE0" w:rsidRDefault="00945EE0" w:rsidP="009A5DF7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372103DF" w14:textId="77777777" w:rsidR="00FD3DC0" w:rsidRPr="00CE46FA" w:rsidRDefault="00E50F4B" w:rsidP="00E50F4B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เงินกู้ยืมระยะยาวจากสถาบันการเงิน</w:t>
      </w:r>
    </w:p>
    <w:p w14:paraId="089E6359" w14:textId="77777777" w:rsidR="003B4276" w:rsidRPr="003B4276" w:rsidRDefault="003B4276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3F55FEEF" w14:textId="77777777" w:rsidR="003B4276" w:rsidRDefault="003B4276" w:rsidP="003B427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B4276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p w14:paraId="03318393" w14:textId="77777777" w:rsidR="008D6965" w:rsidRPr="008D6965" w:rsidRDefault="008D6965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559"/>
        <w:gridCol w:w="1559"/>
        <w:gridCol w:w="1560"/>
      </w:tblGrid>
      <w:tr w:rsidR="008D6965" w:rsidRPr="001A6FCD" w14:paraId="57151BEA" w14:textId="77777777" w:rsidTr="00743CC1">
        <w:tc>
          <w:tcPr>
            <w:tcW w:w="6379" w:type="dxa"/>
            <w:gridSpan w:val="3"/>
            <w:vAlign w:val="bottom"/>
          </w:tcPr>
          <w:p w14:paraId="71F441BB" w14:textId="77777777" w:rsidR="008D6965" w:rsidRPr="001A6FCD" w:rsidRDefault="008D6965" w:rsidP="00D028D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29" w:name="_Hlk198212613"/>
          </w:p>
        </w:tc>
        <w:tc>
          <w:tcPr>
            <w:tcW w:w="3119" w:type="dxa"/>
            <w:gridSpan w:val="2"/>
          </w:tcPr>
          <w:p w14:paraId="428A84CA" w14:textId="77777777" w:rsidR="008D6965" w:rsidRPr="001A6FCD" w:rsidRDefault="008D6965" w:rsidP="00D028D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8D6965" w:rsidRPr="001A6FCD" w14:paraId="0FC6860A" w14:textId="77777777" w:rsidTr="00743CC1">
        <w:tc>
          <w:tcPr>
            <w:tcW w:w="3119" w:type="dxa"/>
            <w:vAlign w:val="bottom"/>
          </w:tcPr>
          <w:p w14:paraId="5FDCB460" w14:textId="77777777" w:rsidR="008D6965" w:rsidRPr="001A6FCD" w:rsidRDefault="008D6965" w:rsidP="00D028D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60" w:type="dxa"/>
            <w:gridSpan w:val="2"/>
          </w:tcPr>
          <w:p w14:paraId="3100B4F2" w14:textId="77777777" w:rsidR="008D6965" w:rsidRPr="001A6FCD" w:rsidRDefault="008D6965" w:rsidP="00D028D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32A7B3D" w14:textId="77777777" w:rsidR="008D6965" w:rsidRPr="001A6FCD" w:rsidRDefault="008D6965" w:rsidP="00D028D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CE0A12" w:rsidRPr="001A6FCD" w14:paraId="3DC3F00B" w14:textId="77777777" w:rsidTr="00743CC1">
        <w:tc>
          <w:tcPr>
            <w:tcW w:w="3119" w:type="dxa"/>
            <w:vAlign w:val="bottom"/>
          </w:tcPr>
          <w:p w14:paraId="2BFF29BB" w14:textId="77777777" w:rsidR="00CE0A12" w:rsidRPr="001A6FCD" w:rsidRDefault="00CE0A12" w:rsidP="00CE0A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60" w:type="dxa"/>
            <w:gridSpan w:val="2"/>
          </w:tcPr>
          <w:p w14:paraId="76F0BB7A" w14:textId="2DA0E363" w:rsidR="00CE0A12" w:rsidRPr="001A6FCD" w:rsidRDefault="00CE0A12" w:rsidP="00CE0A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3119" w:type="dxa"/>
            <w:gridSpan w:val="2"/>
          </w:tcPr>
          <w:p w14:paraId="0C5541A4" w14:textId="10400E88" w:rsidR="00CE0A12" w:rsidRPr="001A6FCD" w:rsidRDefault="00CE0A12" w:rsidP="00CE0A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1A6FCD" w:rsidRPr="001A6FCD" w14:paraId="62CC4D19" w14:textId="77777777" w:rsidTr="00743CC1">
        <w:tc>
          <w:tcPr>
            <w:tcW w:w="3119" w:type="dxa"/>
            <w:vAlign w:val="bottom"/>
          </w:tcPr>
          <w:p w14:paraId="4E10EDEC" w14:textId="77777777" w:rsidR="001A6FCD" w:rsidRPr="001A6FCD" w:rsidRDefault="001A6FCD" w:rsidP="001A6FC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</w:tcPr>
          <w:p w14:paraId="7A8461BB" w14:textId="309A7AC7" w:rsidR="001A6FCD" w:rsidRPr="001A6FCD" w:rsidRDefault="001A6FCD" w:rsidP="001A6FCD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มิถุนายน </w:t>
            </w: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559" w:type="dxa"/>
          </w:tcPr>
          <w:p w14:paraId="43A62B75" w14:textId="0956BCF6" w:rsidR="001A6FCD" w:rsidRPr="001A6FCD" w:rsidRDefault="001A6FCD" w:rsidP="001A6FCD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559" w:type="dxa"/>
          </w:tcPr>
          <w:p w14:paraId="58DE1054" w14:textId="77E76DFC" w:rsidR="001A6FCD" w:rsidRPr="001A6FCD" w:rsidRDefault="001A6FCD" w:rsidP="001A6FCD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มิถุนายน </w:t>
            </w: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560" w:type="dxa"/>
          </w:tcPr>
          <w:p w14:paraId="5A2544C6" w14:textId="57A60FE9" w:rsidR="001A6FCD" w:rsidRPr="001A6FCD" w:rsidRDefault="001A6FCD" w:rsidP="001A6FCD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1A6FCD" w:rsidRPr="001A6FCD" w14:paraId="4AFA4434" w14:textId="77777777" w:rsidTr="00743CC1">
        <w:tc>
          <w:tcPr>
            <w:tcW w:w="3119" w:type="dxa"/>
          </w:tcPr>
          <w:p w14:paraId="52B6AADF" w14:textId="77777777" w:rsidR="001A6FCD" w:rsidRPr="001A6FCD" w:rsidRDefault="001A6FCD" w:rsidP="001A6FCD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01" w:type="dxa"/>
          </w:tcPr>
          <w:p w14:paraId="44C61157" w14:textId="77777777" w:rsidR="001A6FCD" w:rsidRPr="001A6FCD" w:rsidRDefault="001A6FCD" w:rsidP="001A6FCD">
            <w:pPr>
              <w:ind w:right="72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D9418C2" w14:textId="77777777" w:rsidR="001A6FCD" w:rsidRPr="001A6FCD" w:rsidRDefault="001A6FCD" w:rsidP="001A6FCD">
            <w:pPr>
              <w:ind w:right="7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3586C8BB" w14:textId="77777777" w:rsidR="001A6FCD" w:rsidRPr="001A6FCD" w:rsidRDefault="001A6FCD" w:rsidP="001A6FCD">
            <w:pPr>
              <w:ind w:right="7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14:paraId="0ECF8A53" w14:textId="77777777" w:rsidR="001A6FCD" w:rsidRPr="001A6FCD" w:rsidRDefault="001A6FCD" w:rsidP="001A6FCD">
            <w:pPr>
              <w:ind w:right="7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A6FCD" w:rsidRPr="001A6FCD" w14:paraId="338A0271" w14:textId="77777777" w:rsidTr="00743CC1">
        <w:tc>
          <w:tcPr>
            <w:tcW w:w="3119" w:type="dxa"/>
          </w:tcPr>
          <w:p w14:paraId="7E17659D" w14:textId="77777777" w:rsidR="001A6FCD" w:rsidRPr="001A6FCD" w:rsidRDefault="001A6FCD" w:rsidP="001A6FCD">
            <w:pPr>
              <w:ind w:left="-109" w:firstLine="26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1A6FC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1A6FCD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</w:tcPr>
          <w:p w14:paraId="62A2395C" w14:textId="3F650B12" w:rsidR="001A6FCD" w:rsidRPr="001A6FCD" w:rsidRDefault="00D5241B" w:rsidP="001A6FCD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241B">
              <w:rPr>
                <w:rFonts w:ascii="Angsana New" w:hAnsi="Angsana New" w:cs="Angsana New"/>
                <w:sz w:val="28"/>
                <w:szCs w:val="28"/>
                <w:lang w:val="en-US"/>
              </w:rPr>
              <w:t>141,000,000.00</w:t>
            </w:r>
          </w:p>
        </w:tc>
        <w:tc>
          <w:tcPr>
            <w:tcW w:w="1559" w:type="dxa"/>
          </w:tcPr>
          <w:p w14:paraId="047F6C0C" w14:textId="6429BFDD" w:rsidR="001A6FCD" w:rsidRPr="001A6FCD" w:rsidRDefault="001A6FCD" w:rsidP="001A6FCD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lang w:val="en-US"/>
              </w:rPr>
              <w:t>72,353,810.03</w:t>
            </w:r>
          </w:p>
        </w:tc>
        <w:tc>
          <w:tcPr>
            <w:tcW w:w="1559" w:type="dxa"/>
          </w:tcPr>
          <w:p w14:paraId="2760B1DF" w14:textId="5D7AA507" w:rsidR="001A6FCD" w:rsidRPr="001A6FCD" w:rsidRDefault="001A6FCD" w:rsidP="001A6FCD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93</w:t>
            </w:r>
            <w:r w:rsidRPr="001A6FC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000</w:t>
            </w:r>
            <w:r w:rsidRPr="001A6FC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560" w:type="dxa"/>
          </w:tcPr>
          <w:p w14:paraId="4394839D" w14:textId="77777777" w:rsidR="001A6FCD" w:rsidRPr="001A6FCD" w:rsidRDefault="001A6FCD" w:rsidP="001A6FCD">
            <w:pPr>
              <w:ind w:right="-1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6FC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A6FCD" w:rsidRPr="001A6FCD" w14:paraId="5F8012E6" w14:textId="77777777" w:rsidTr="00743CC1">
        <w:tc>
          <w:tcPr>
            <w:tcW w:w="3119" w:type="dxa"/>
          </w:tcPr>
          <w:p w14:paraId="508C6BD0" w14:textId="77777777" w:rsidR="001A6FCD" w:rsidRPr="001A6FCD" w:rsidRDefault="001A6FCD" w:rsidP="001A6FCD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01" w:type="dxa"/>
          </w:tcPr>
          <w:p w14:paraId="3610DE55" w14:textId="77777777" w:rsidR="001A6FCD" w:rsidRPr="001A6FCD" w:rsidRDefault="001A6FCD" w:rsidP="001A6FCD">
            <w:pPr>
              <w:ind w:right="72"/>
              <w:jc w:val="right"/>
              <w:rPr>
                <w:rFonts w:ascii="Angsana New" w:eastAsia="Brush Script MT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14:paraId="402E3F91" w14:textId="77777777" w:rsidR="001A6FCD" w:rsidRPr="001A6FCD" w:rsidRDefault="001A6FCD" w:rsidP="001A6FCD">
            <w:pPr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49496B9A" w14:textId="77777777" w:rsidR="001A6FCD" w:rsidRPr="001A6FCD" w:rsidRDefault="001A6FCD" w:rsidP="001A6FCD">
            <w:pPr>
              <w:ind w:right="-1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</w:tcPr>
          <w:p w14:paraId="20B1C931" w14:textId="77777777" w:rsidR="001A6FCD" w:rsidRPr="001A6FCD" w:rsidRDefault="001A6FCD" w:rsidP="001A6FCD">
            <w:pPr>
              <w:ind w:right="-1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1A6FCD" w:rsidRPr="001A6FCD" w14:paraId="5790DE58" w14:textId="77777777" w:rsidTr="00743CC1">
        <w:tc>
          <w:tcPr>
            <w:tcW w:w="3119" w:type="dxa"/>
          </w:tcPr>
          <w:p w14:paraId="4F61E0F0" w14:textId="77777777" w:rsidR="001A6FCD" w:rsidRPr="001A6FCD" w:rsidRDefault="001A6FCD" w:rsidP="001A6FCD">
            <w:pPr>
              <w:ind w:left="-109" w:firstLine="26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 </w:t>
            </w:r>
            <w:r w:rsidRPr="001A6FC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1A6FCD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 แต่ไม่เกิน </w:t>
            </w:r>
            <w:r w:rsidRPr="001A6FCD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1A6FCD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</w:tcPr>
          <w:p w14:paraId="78FF39CA" w14:textId="7954B8A3" w:rsidR="001A6FCD" w:rsidRPr="001A6FCD" w:rsidRDefault="00D5241B" w:rsidP="001A6FCD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241B">
              <w:rPr>
                <w:rFonts w:ascii="Angsana New" w:hAnsi="Angsana New" w:cs="Angsana New"/>
                <w:sz w:val="28"/>
                <w:szCs w:val="28"/>
                <w:lang w:val="en-US"/>
              </w:rPr>
              <w:t>295,803,062.18</w:t>
            </w:r>
          </w:p>
        </w:tc>
        <w:tc>
          <w:tcPr>
            <w:tcW w:w="1559" w:type="dxa"/>
          </w:tcPr>
          <w:p w14:paraId="7258FC15" w14:textId="47869377" w:rsidR="001A6FCD" w:rsidRPr="001A6FCD" w:rsidRDefault="001A6FCD" w:rsidP="001A6FCD">
            <w:pPr>
              <w:ind w:left="-113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14:paraId="5ACB9BA7" w14:textId="39CF2EB8" w:rsidR="001A6FCD" w:rsidRPr="001A6FCD" w:rsidRDefault="001A6FCD" w:rsidP="001A6FCD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262</w:t>
            </w:r>
            <w:r w:rsidRPr="001A6FC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449</w:t>
            </w:r>
            <w:r w:rsidRPr="001A6FC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A6FC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252.15</w:t>
            </w:r>
          </w:p>
        </w:tc>
        <w:tc>
          <w:tcPr>
            <w:tcW w:w="1560" w:type="dxa"/>
          </w:tcPr>
          <w:p w14:paraId="501F3068" w14:textId="77777777" w:rsidR="001A6FCD" w:rsidRPr="001A6FCD" w:rsidRDefault="001A6FCD" w:rsidP="001A6FCD">
            <w:pPr>
              <w:ind w:right="-1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6FC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A6FCD" w:rsidRPr="001A6FCD" w14:paraId="23E44C26" w14:textId="77777777" w:rsidTr="00743CC1">
        <w:tc>
          <w:tcPr>
            <w:tcW w:w="3119" w:type="dxa"/>
          </w:tcPr>
          <w:p w14:paraId="6BAECAA1" w14:textId="77777777" w:rsidR="001A6FCD" w:rsidRPr="001A6FCD" w:rsidRDefault="001A6FCD" w:rsidP="001A6FCD">
            <w:pPr>
              <w:ind w:left="-109" w:firstLine="89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BA07B93" w14:textId="46B52671" w:rsidR="001A6FCD" w:rsidRPr="001A6FCD" w:rsidRDefault="00D5241B" w:rsidP="001A6FCD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241B">
              <w:rPr>
                <w:rFonts w:ascii="Angsana New" w:hAnsi="Angsana New" w:cs="Angsana New"/>
                <w:sz w:val="28"/>
                <w:szCs w:val="28"/>
                <w:lang w:val="en-US"/>
              </w:rPr>
              <w:t>436,803,062.18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6B17E42" w14:textId="35762A28" w:rsidR="001A6FCD" w:rsidRPr="001A6FCD" w:rsidRDefault="001A6FCD" w:rsidP="001A6FCD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lang w:val="en-US"/>
              </w:rPr>
              <w:t>72,353,810.03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2458B3C" w14:textId="09A09E11" w:rsidR="001A6FCD" w:rsidRPr="001A6FCD" w:rsidRDefault="00D5241B" w:rsidP="001A6FCD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241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355</w:t>
            </w:r>
            <w:r w:rsidRPr="00D5241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5241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449</w:t>
            </w:r>
            <w:r w:rsidRPr="00D5241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5241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252.15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0FB4DCB" w14:textId="77777777" w:rsidR="001A6FCD" w:rsidRPr="001A6FCD" w:rsidRDefault="001A6FCD" w:rsidP="001A6FCD">
            <w:pPr>
              <w:ind w:right="-1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6FC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bookmarkEnd w:id="29"/>
    </w:tbl>
    <w:p w14:paraId="739EC701" w14:textId="77777777" w:rsidR="00BE30AE" w:rsidRPr="00BE30AE" w:rsidRDefault="00BE30AE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CBF4D7F" w14:textId="715EB112" w:rsidR="003B4276" w:rsidRDefault="003B4276" w:rsidP="003B4276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3B4276">
        <w:rPr>
          <w:rFonts w:ascii="Angsana New" w:hAnsi="Angsana New" w:cs="Angsana New"/>
          <w:sz w:val="30"/>
          <w:szCs w:val="30"/>
          <w:cs/>
        </w:rPr>
        <w:t>รายการเคลื่อนไหวของ</w:t>
      </w:r>
      <w:r w:rsidRPr="003B4276">
        <w:rPr>
          <w:rFonts w:ascii="Angsana New" w:hAnsi="Angsana New" w:cs="Angsana New" w:hint="cs"/>
          <w:sz w:val="30"/>
          <w:szCs w:val="30"/>
          <w:cs/>
        </w:rPr>
        <w:t>เงินกู้ยืมระยะยาวจากสถาบันการเงิน</w:t>
      </w:r>
      <w:r w:rsidR="008D696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D6965" w:rsidRPr="008D6965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D5241B">
        <w:rPr>
          <w:rFonts w:ascii="Angsana New" w:hAnsi="Angsana New" w:cs="Angsana New" w:hint="cs"/>
          <w:sz w:val="30"/>
          <w:szCs w:val="30"/>
          <w:cs/>
          <w:lang w:val="en-US"/>
        </w:rPr>
        <w:t>หก</w:t>
      </w:r>
      <w:r w:rsidR="008D6965" w:rsidRPr="008D6965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D6965" w:rsidRPr="008D696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D5241B">
        <w:rPr>
          <w:rFonts w:ascii="Angsana New" w:hAnsi="Angsana New" w:cs="Angsana New"/>
          <w:sz w:val="30"/>
          <w:szCs w:val="30"/>
          <w:lang w:val="en-US"/>
        </w:rPr>
        <w:t>30</w:t>
      </w:r>
      <w:r w:rsidR="00D5241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="008D6965" w:rsidRPr="008D6965">
        <w:rPr>
          <w:rFonts w:ascii="Angsana New" w:hAnsi="Angsana New" w:cs="Angsana New"/>
          <w:sz w:val="30"/>
          <w:szCs w:val="30"/>
          <w:cs/>
        </w:rPr>
        <w:t xml:space="preserve"> </w:t>
      </w:r>
      <w:r w:rsidR="008D6965" w:rsidRPr="008D6965">
        <w:rPr>
          <w:rFonts w:ascii="Angsana New" w:hAnsi="Angsana New" w:cs="Angsana New"/>
          <w:sz w:val="30"/>
          <w:szCs w:val="30"/>
        </w:rPr>
        <w:t>256</w:t>
      </w:r>
      <w:r w:rsidR="008D6965" w:rsidRPr="008D6965">
        <w:rPr>
          <w:rFonts w:ascii="Angsana New" w:hAnsi="Angsana New" w:cs="Angsana New"/>
          <w:sz w:val="30"/>
          <w:szCs w:val="30"/>
          <w:lang w:val="en-US"/>
        </w:rPr>
        <w:t>8</w:t>
      </w:r>
      <w:r w:rsidR="00F7486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B4276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20CAFE4" w14:textId="77777777" w:rsidR="00CB5E88" w:rsidRPr="00CB5E88" w:rsidRDefault="00CB5E88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387"/>
        <w:gridCol w:w="1984"/>
        <w:gridCol w:w="2127"/>
      </w:tblGrid>
      <w:tr w:rsidR="00CB5E88" w:rsidRPr="00743CC1" w14:paraId="71F5361B" w14:textId="77777777" w:rsidTr="00945EE0">
        <w:tc>
          <w:tcPr>
            <w:tcW w:w="9498" w:type="dxa"/>
            <w:gridSpan w:val="3"/>
            <w:vAlign w:val="bottom"/>
          </w:tcPr>
          <w:p w14:paraId="6BC4A4DA" w14:textId="66EFC60A" w:rsidR="00CB5E88" w:rsidRPr="00743CC1" w:rsidRDefault="00CB5E88" w:rsidP="004E2F3A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30" w:name="_Hlk198212811"/>
            <w:r w:rsidRPr="00743CC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43CC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หน่วย</w:t>
            </w:r>
            <w:r w:rsidRPr="00743CC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: </w:t>
            </w:r>
            <w:r w:rsidRPr="00743CC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บาท</w:t>
            </w:r>
            <w:r w:rsidRPr="00743CC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B5E88" w:rsidRPr="00743CC1" w14:paraId="4179834F" w14:textId="77777777" w:rsidTr="00945EE0">
        <w:tc>
          <w:tcPr>
            <w:tcW w:w="5387" w:type="dxa"/>
            <w:vAlign w:val="bottom"/>
          </w:tcPr>
          <w:p w14:paraId="67298DD6" w14:textId="77777777" w:rsidR="00CB5E88" w:rsidRPr="00743CC1" w:rsidRDefault="00CB5E88" w:rsidP="004E2F3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</w:tcPr>
          <w:p w14:paraId="40333777" w14:textId="77777777" w:rsidR="00CB5E88" w:rsidRPr="00743CC1" w:rsidRDefault="001857A0" w:rsidP="004E2F3A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</w:pPr>
            <w:r w:rsidRPr="00743CC1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27" w:type="dxa"/>
          </w:tcPr>
          <w:p w14:paraId="07E39937" w14:textId="77777777" w:rsidR="00CB5E88" w:rsidRPr="00743CC1" w:rsidRDefault="001857A0" w:rsidP="004E2F3A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  <w:r w:rsidRPr="00743CC1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857A0" w:rsidRPr="00743CC1" w14:paraId="6463B1AA" w14:textId="77777777" w:rsidTr="00945EE0">
        <w:tc>
          <w:tcPr>
            <w:tcW w:w="5387" w:type="dxa"/>
            <w:vAlign w:val="center"/>
          </w:tcPr>
          <w:p w14:paraId="6DAF4D9B" w14:textId="77777777" w:rsidR="001857A0" w:rsidRPr="00743CC1" w:rsidRDefault="001857A0" w:rsidP="001857A0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CC1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Pr="00743CC1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</w:tcPr>
          <w:p w14:paraId="79412053" w14:textId="1403C8CC" w:rsidR="001857A0" w:rsidRPr="00743CC1" w:rsidRDefault="008D6965" w:rsidP="00293880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743CC1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72</w:t>
            </w:r>
            <w:r w:rsidRPr="00743CC1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743CC1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353</w:t>
            </w:r>
            <w:r w:rsidRPr="00743CC1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743CC1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810.03</w:t>
            </w:r>
          </w:p>
        </w:tc>
        <w:tc>
          <w:tcPr>
            <w:tcW w:w="2127" w:type="dxa"/>
            <w:vAlign w:val="bottom"/>
          </w:tcPr>
          <w:p w14:paraId="52821B71" w14:textId="77777777" w:rsidR="001857A0" w:rsidRPr="00743CC1" w:rsidRDefault="001857A0" w:rsidP="001857A0">
            <w:pPr>
              <w:ind w:left="-113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43CC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8D6965" w:rsidRPr="00743CC1" w14:paraId="5E6172C5" w14:textId="77777777" w:rsidTr="00945EE0">
        <w:tc>
          <w:tcPr>
            <w:tcW w:w="5387" w:type="dxa"/>
            <w:vAlign w:val="center"/>
          </w:tcPr>
          <w:p w14:paraId="5FA3AB03" w14:textId="2FB94274" w:rsidR="008D6965" w:rsidRPr="00743CC1" w:rsidRDefault="00743CC1" w:rsidP="008D6965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CC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รับโอนจากเงินกู้ยืมระยะสั้นจากสถาบันการเงิน </w:t>
            </w:r>
          </w:p>
        </w:tc>
        <w:tc>
          <w:tcPr>
            <w:tcW w:w="1984" w:type="dxa"/>
            <w:vAlign w:val="bottom"/>
          </w:tcPr>
          <w:p w14:paraId="24E46D48" w14:textId="1F85A3C8" w:rsidR="008D6965" w:rsidRPr="00743CC1" w:rsidRDefault="00D5241B" w:rsidP="008D6965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D5241B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418</w:t>
            </w:r>
            <w:r w:rsidRPr="00D5241B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D5241B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449</w:t>
            </w:r>
            <w:r w:rsidRPr="00D5241B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D5241B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252</w:t>
            </w:r>
            <w:r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.15</w:t>
            </w:r>
          </w:p>
        </w:tc>
        <w:tc>
          <w:tcPr>
            <w:tcW w:w="2127" w:type="dxa"/>
            <w:vAlign w:val="bottom"/>
          </w:tcPr>
          <w:p w14:paraId="6A4118CD" w14:textId="60D368A4" w:rsidR="008D6965" w:rsidRPr="00743CC1" w:rsidRDefault="008D6965" w:rsidP="008D6965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43CC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400</w:t>
            </w:r>
            <w:r w:rsidRPr="00743CC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743CC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449</w:t>
            </w:r>
            <w:r w:rsidRPr="00743CC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743CC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252.15</w:t>
            </w:r>
          </w:p>
        </w:tc>
      </w:tr>
      <w:tr w:rsidR="008D6965" w:rsidRPr="00743CC1" w14:paraId="3FEE7545" w14:textId="77777777" w:rsidTr="00945EE0">
        <w:tc>
          <w:tcPr>
            <w:tcW w:w="5387" w:type="dxa"/>
            <w:vAlign w:val="center"/>
          </w:tcPr>
          <w:p w14:paraId="5B7CEAE6" w14:textId="77777777" w:rsidR="008D6965" w:rsidRPr="00743CC1" w:rsidRDefault="008D6965" w:rsidP="008D6965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CC1">
              <w:rPr>
                <w:rFonts w:ascii="Angsana New" w:hAnsi="Angsana New" w:cs="Angsana New"/>
                <w:sz w:val="28"/>
                <w:szCs w:val="28"/>
                <w:cs/>
              </w:rPr>
              <w:t>จ่ายชำระคืนระหว่าง</w:t>
            </w:r>
            <w:r w:rsidRPr="00743CC1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  <w:vAlign w:val="bottom"/>
          </w:tcPr>
          <w:p w14:paraId="624C52A5" w14:textId="42E8AB58" w:rsidR="008D6965" w:rsidRPr="00743CC1" w:rsidRDefault="00D5241B" w:rsidP="008D6965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D5241B">
              <w:rPr>
                <w:rFonts w:ascii="Angsana New" w:hAnsi="Angsana New" w:cs="Angsana New"/>
                <w:sz w:val="28"/>
                <w:szCs w:val="28"/>
                <w:lang w:val="en-US"/>
              </w:rPr>
              <w:t>(54,000,000.00)</w:t>
            </w:r>
          </w:p>
        </w:tc>
        <w:tc>
          <w:tcPr>
            <w:tcW w:w="2127" w:type="dxa"/>
            <w:vAlign w:val="bottom"/>
          </w:tcPr>
          <w:p w14:paraId="250B5CA9" w14:textId="6EB94E3E" w:rsidR="008D6965" w:rsidRPr="00743CC1" w:rsidRDefault="008D6965" w:rsidP="008D6965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43CC1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5241B" w:rsidRPr="00D5241B">
              <w:rPr>
                <w:rFonts w:ascii="Angsana New" w:hAnsi="Angsana New" w:cs="Angsana New"/>
                <w:sz w:val="28"/>
                <w:szCs w:val="28"/>
                <w:lang w:val="en-US"/>
              </w:rPr>
              <w:t>45,000,000.00</w:t>
            </w:r>
            <w:r w:rsidRPr="00743CC1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8D6965" w:rsidRPr="00743CC1" w14:paraId="49B2BB90" w14:textId="77777777" w:rsidTr="00945EE0">
        <w:tc>
          <w:tcPr>
            <w:tcW w:w="5387" w:type="dxa"/>
          </w:tcPr>
          <w:p w14:paraId="3A15A28C" w14:textId="00C4B109" w:rsidR="008D6965" w:rsidRPr="00743CC1" w:rsidRDefault="008D6965" w:rsidP="008D6965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CC1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ยอดคงเหลือสิ้นงวด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6B099D76" w14:textId="71318474" w:rsidR="008D6965" w:rsidRPr="00743CC1" w:rsidRDefault="00D5241B" w:rsidP="008D6965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D5241B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436,803,062.18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AB871" w14:textId="089180F9" w:rsidR="008D6965" w:rsidRPr="00743CC1" w:rsidRDefault="00D5241B" w:rsidP="008D6965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241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355</w:t>
            </w:r>
            <w:r w:rsidRPr="00D5241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5241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449</w:t>
            </w:r>
            <w:r w:rsidRPr="00D5241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5241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252.15</w:t>
            </w:r>
          </w:p>
        </w:tc>
      </w:tr>
      <w:bookmarkEnd w:id="30"/>
    </w:tbl>
    <w:p w14:paraId="6BCA70DC" w14:textId="77777777" w:rsidR="00BE30AE" w:rsidRDefault="00BE30AE" w:rsidP="00743CC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8D26E88" w14:textId="0EC898AF" w:rsidR="0049101F" w:rsidRDefault="00743CC1" w:rsidP="00743CC1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3CC1">
        <w:rPr>
          <w:rFonts w:ascii="Angsana New" w:hAnsi="Angsana New" w:cs="Angsana New"/>
          <w:sz w:val="30"/>
          <w:szCs w:val="30"/>
          <w:cs/>
          <w:lang w:val="en-US"/>
        </w:rPr>
        <w:t>รายละเอียดของเงินกู้ยืมระยะยาวแสดงได้ดังนี้</w:t>
      </w:r>
    </w:p>
    <w:p w14:paraId="21EFDA7F" w14:textId="77777777" w:rsidR="00F74869" w:rsidRPr="00F74869" w:rsidRDefault="00F74869" w:rsidP="00743CC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18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1013"/>
        <w:gridCol w:w="1134"/>
        <w:gridCol w:w="1417"/>
        <w:gridCol w:w="1559"/>
        <w:gridCol w:w="4395"/>
      </w:tblGrid>
      <w:tr w:rsidR="00B00A4B" w:rsidRPr="00913EEC" w14:paraId="32E97D9E" w14:textId="77777777" w:rsidTr="00945EE0">
        <w:trPr>
          <w:trHeight w:val="20"/>
          <w:tblHeader/>
        </w:trPr>
        <w:tc>
          <w:tcPr>
            <w:tcW w:w="1013" w:type="dxa"/>
          </w:tcPr>
          <w:p w14:paraId="78D5537C" w14:textId="717350C3" w:rsidR="00B00A4B" w:rsidRPr="00913EEC" w:rsidRDefault="00B00A4B" w:rsidP="00F74869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bookmarkStart w:id="31" w:name="_Hlk198213957"/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  <w:t>วงเงิน</w:t>
            </w:r>
          </w:p>
        </w:tc>
        <w:tc>
          <w:tcPr>
            <w:tcW w:w="2551" w:type="dxa"/>
            <w:gridSpan w:val="2"/>
          </w:tcPr>
          <w:p w14:paraId="2AF0C53F" w14:textId="21B1E9D6" w:rsidR="00B00A4B" w:rsidRPr="00913EEC" w:rsidRDefault="00B00A4B" w:rsidP="00F74869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  <w:t>ยอดคงเหลือของเงินกู้ยืมระยะยาว</w:t>
            </w:r>
          </w:p>
        </w:tc>
        <w:tc>
          <w:tcPr>
            <w:tcW w:w="1559" w:type="dxa"/>
          </w:tcPr>
          <w:p w14:paraId="71CBBC67" w14:textId="21BE3D06" w:rsidR="00B00A4B" w:rsidRPr="00B00A4B" w:rsidRDefault="00B00A4B" w:rsidP="00F74869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4395" w:type="dxa"/>
          </w:tcPr>
          <w:p w14:paraId="3007B64D" w14:textId="51E23568" w:rsidR="00B00A4B" w:rsidRPr="00913EEC" w:rsidRDefault="00B00A4B" w:rsidP="00B00A4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  <w:t>เงื่อนไขการชำระคืน</w:t>
            </w:r>
          </w:p>
        </w:tc>
      </w:tr>
      <w:tr w:rsidR="00B00A4B" w:rsidRPr="00913EEC" w14:paraId="17C6F633" w14:textId="77777777" w:rsidTr="00945EE0">
        <w:trPr>
          <w:trHeight w:val="20"/>
          <w:tblHeader/>
        </w:trPr>
        <w:tc>
          <w:tcPr>
            <w:tcW w:w="1013" w:type="dxa"/>
          </w:tcPr>
          <w:p w14:paraId="20C3F445" w14:textId="77777777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14:paraId="187EC074" w14:textId="6A47666D" w:rsidR="00B00A4B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  <w:r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1417" w:type="dxa"/>
          </w:tcPr>
          <w:p w14:paraId="51A9DD42" w14:textId="503153D7" w:rsidR="00B00A4B" w:rsidRPr="00B00A4B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  <w:r w:rsidRPr="00B00A4B"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559" w:type="dxa"/>
          </w:tcPr>
          <w:p w14:paraId="3DD31CC7" w14:textId="0F6A3CB2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  <w:t>อัตราดอกเบี้ยตามสัญญา</w:t>
            </w:r>
          </w:p>
        </w:tc>
        <w:tc>
          <w:tcPr>
            <w:tcW w:w="4395" w:type="dxa"/>
          </w:tcPr>
          <w:p w14:paraId="6703CC71" w14:textId="77777777" w:rsidR="00B00A4B" w:rsidRPr="00913EEC" w:rsidRDefault="00B00A4B" w:rsidP="00B00A4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</w:tr>
      <w:tr w:rsidR="00D95481" w:rsidRPr="00913EEC" w14:paraId="42C0A8B2" w14:textId="77777777" w:rsidTr="00945EE0">
        <w:trPr>
          <w:trHeight w:val="20"/>
          <w:tblHeader/>
        </w:trPr>
        <w:tc>
          <w:tcPr>
            <w:tcW w:w="1013" w:type="dxa"/>
          </w:tcPr>
          <w:p w14:paraId="7C6A7C57" w14:textId="77777777" w:rsidR="00D95481" w:rsidRPr="00913EEC" w:rsidRDefault="00D95481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14:paraId="1C31027B" w14:textId="03382EB7" w:rsidR="00D95481" w:rsidRPr="00D95481" w:rsidRDefault="00D95481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</w:pPr>
            <w:r w:rsidRPr="00D9548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 w:eastAsia="th-TH"/>
              </w:rPr>
              <w:t>ณ วันที่</w:t>
            </w:r>
          </w:p>
        </w:tc>
        <w:tc>
          <w:tcPr>
            <w:tcW w:w="1417" w:type="dxa"/>
          </w:tcPr>
          <w:p w14:paraId="1F38D950" w14:textId="17688937" w:rsidR="00D95481" w:rsidRPr="00D95481" w:rsidRDefault="00D95481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</w:pPr>
            <w:r w:rsidRPr="00D9548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 w:eastAsia="th-TH"/>
              </w:rPr>
              <w:t>ณ วันที่</w:t>
            </w:r>
          </w:p>
        </w:tc>
        <w:tc>
          <w:tcPr>
            <w:tcW w:w="1559" w:type="dxa"/>
          </w:tcPr>
          <w:p w14:paraId="62F5A77B" w14:textId="77777777" w:rsidR="00D95481" w:rsidRPr="00913EEC" w:rsidRDefault="00D95481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2"/>
                <w:szCs w:val="22"/>
                <w:u w:val="single"/>
                <w:lang w:val="en-US" w:eastAsia="th-TH"/>
              </w:rPr>
            </w:pPr>
          </w:p>
        </w:tc>
        <w:tc>
          <w:tcPr>
            <w:tcW w:w="4395" w:type="dxa"/>
          </w:tcPr>
          <w:p w14:paraId="0526F639" w14:textId="77777777" w:rsidR="00D95481" w:rsidRPr="00913EEC" w:rsidRDefault="00D95481" w:rsidP="00B00A4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</w:tr>
      <w:tr w:rsidR="00B00A4B" w:rsidRPr="00913EEC" w14:paraId="53A4416C" w14:textId="77777777" w:rsidTr="00945EE0">
        <w:trPr>
          <w:trHeight w:val="20"/>
          <w:tblHeader/>
        </w:trPr>
        <w:tc>
          <w:tcPr>
            <w:tcW w:w="1013" w:type="dxa"/>
          </w:tcPr>
          <w:p w14:paraId="747CBA3E" w14:textId="77777777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14:paraId="7001CCFD" w14:textId="52223CF2" w:rsidR="00B00A4B" w:rsidRPr="00D95481" w:rsidRDefault="00F87E3E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</w:pPr>
            <w:r w:rsidRPr="00F87E3E"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  <w:t xml:space="preserve">30 </w:t>
            </w:r>
            <w:r w:rsidRPr="00F87E3E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 w:eastAsia="th-TH"/>
              </w:rPr>
              <w:t>มิถุนายน</w:t>
            </w:r>
            <w:r w:rsidRPr="00F87E3E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 w:eastAsia="th-TH"/>
              </w:rPr>
              <w:t xml:space="preserve"> </w:t>
            </w:r>
            <w:r w:rsidR="00B00A4B" w:rsidRPr="00D95481"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  <w:t>2568</w:t>
            </w:r>
          </w:p>
        </w:tc>
        <w:tc>
          <w:tcPr>
            <w:tcW w:w="1417" w:type="dxa"/>
          </w:tcPr>
          <w:p w14:paraId="1021F87B" w14:textId="68890F71" w:rsidR="00B00A4B" w:rsidRPr="00D95481" w:rsidRDefault="00F87E3E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</w:pPr>
            <w:r w:rsidRPr="00F87E3E"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  <w:t xml:space="preserve">30 </w:t>
            </w:r>
            <w:r w:rsidRPr="00F87E3E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 w:eastAsia="th-TH"/>
              </w:rPr>
              <w:t>มิถุนายน</w:t>
            </w:r>
            <w:r w:rsidRPr="00F87E3E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 w:eastAsia="th-TH"/>
              </w:rPr>
              <w:t xml:space="preserve"> </w:t>
            </w:r>
            <w:r w:rsidR="00B00A4B" w:rsidRPr="00D95481"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  <w:t>2568</w:t>
            </w:r>
          </w:p>
        </w:tc>
        <w:tc>
          <w:tcPr>
            <w:tcW w:w="1559" w:type="dxa"/>
          </w:tcPr>
          <w:p w14:paraId="59A55A69" w14:textId="77777777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2"/>
                <w:szCs w:val="22"/>
                <w:u w:val="single"/>
                <w:lang w:val="en-US" w:eastAsia="th-TH"/>
              </w:rPr>
            </w:pPr>
          </w:p>
        </w:tc>
        <w:tc>
          <w:tcPr>
            <w:tcW w:w="4395" w:type="dxa"/>
          </w:tcPr>
          <w:p w14:paraId="378A6728" w14:textId="77777777" w:rsidR="00B00A4B" w:rsidRPr="00913EEC" w:rsidRDefault="00B00A4B" w:rsidP="00B00A4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</w:tr>
      <w:tr w:rsidR="00B00A4B" w:rsidRPr="00913EEC" w14:paraId="2FDF3FCF" w14:textId="77777777" w:rsidTr="00945EE0">
        <w:trPr>
          <w:trHeight w:val="20"/>
          <w:tblHeader/>
        </w:trPr>
        <w:tc>
          <w:tcPr>
            <w:tcW w:w="1013" w:type="dxa"/>
          </w:tcPr>
          <w:p w14:paraId="4284E17A" w14:textId="77777777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1134" w:type="dxa"/>
          </w:tcPr>
          <w:p w14:paraId="3B4CB009" w14:textId="562FC01F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1417" w:type="dxa"/>
          </w:tcPr>
          <w:p w14:paraId="7ECADF4E" w14:textId="451B16F6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1559" w:type="dxa"/>
          </w:tcPr>
          <w:p w14:paraId="47E5B94F" w14:textId="1C6649BA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cs/>
                <w:lang w:val="en-US"/>
              </w:rPr>
              <w:t>ร้อยละต่อปี</w:t>
            </w:r>
          </w:p>
        </w:tc>
        <w:tc>
          <w:tcPr>
            <w:tcW w:w="4395" w:type="dxa"/>
          </w:tcPr>
          <w:p w14:paraId="5302DCD9" w14:textId="77777777" w:rsidR="00B00A4B" w:rsidRPr="00913EEC" w:rsidRDefault="00B00A4B" w:rsidP="00B00A4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</w:p>
        </w:tc>
      </w:tr>
      <w:tr w:rsidR="00B00A4B" w:rsidRPr="00913EEC" w14:paraId="19F14B62" w14:textId="77777777" w:rsidTr="00B00A4B">
        <w:trPr>
          <w:trHeight w:val="20"/>
        </w:trPr>
        <w:tc>
          <w:tcPr>
            <w:tcW w:w="1013" w:type="dxa"/>
          </w:tcPr>
          <w:p w14:paraId="229FACE9" w14:textId="18D99021" w:rsidR="00B00A4B" w:rsidRPr="00913EEC" w:rsidRDefault="00D5241B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  <w:t>355.45</w:t>
            </w:r>
          </w:p>
        </w:tc>
        <w:tc>
          <w:tcPr>
            <w:tcW w:w="1134" w:type="dxa"/>
          </w:tcPr>
          <w:p w14:paraId="09676A09" w14:textId="4671A443" w:rsidR="00B00A4B" w:rsidRPr="00913EEC" w:rsidRDefault="00D5241B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  <w:t>355.45</w:t>
            </w:r>
          </w:p>
        </w:tc>
        <w:tc>
          <w:tcPr>
            <w:tcW w:w="1417" w:type="dxa"/>
          </w:tcPr>
          <w:p w14:paraId="62B92FC6" w14:textId="120AE775" w:rsidR="00B00A4B" w:rsidRPr="00913EEC" w:rsidRDefault="00D5241B" w:rsidP="0094120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3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  <w:t>355.45</w:t>
            </w:r>
          </w:p>
        </w:tc>
        <w:tc>
          <w:tcPr>
            <w:tcW w:w="1559" w:type="dxa"/>
          </w:tcPr>
          <w:p w14:paraId="756AA38E" w14:textId="471A074A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 xml:space="preserve">MLR-1.75 </w:t>
            </w: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  <w:t>ต่อปี</w:t>
            </w:r>
          </w:p>
        </w:tc>
        <w:tc>
          <w:tcPr>
            <w:tcW w:w="4395" w:type="dxa"/>
          </w:tcPr>
          <w:p w14:paraId="17117C9E" w14:textId="085B9B2C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กำหนดระยะเวลาการจ่ายชำระเป็นรายงวด จำนวน 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>60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งวด โดยเริ่มชำระงวดแรกภายในวันที่ 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 xml:space="preserve">29 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กุมภาพันธ์ 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 xml:space="preserve">2567 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>โดยมีรายละเอียดดังนี้</w:t>
            </w:r>
          </w:p>
          <w:p w14:paraId="14E680F5" w14:textId="77777777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งวดที่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1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ถึงงวดที่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 23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ชำระคืนเงินต้น จำนวนเงิน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7.50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ล้านบาท</w:t>
            </w:r>
          </w:p>
          <w:p w14:paraId="69EDFC63" w14:textId="77777777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งวดที่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24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ถึงงวดที่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 35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ชำระคืนเงินต้น จำนวนเงิน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8.00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ล้านบาท</w:t>
            </w:r>
          </w:p>
          <w:p w14:paraId="69F84372" w14:textId="77777777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งวดที่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36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ถึงงวดที่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 47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ชำระคืนเงินต้น จำนวนเงิน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8.50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ล้านบาท</w:t>
            </w:r>
          </w:p>
          <w:p w14:paraId="74405250" w14:textId="77777777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งวดที่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48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ถึงงวดที่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 59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ชำระคืนเงินต้น จำนวนเงิน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9.00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ล้านบาท</w:t>
            </w:r>
          </w:p>
          <w:p w14:paraId="62A2C876" w14:textId="77777777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งวดที่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60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ชำระเงินต้นในส่วนที่เหลือทั้งหมด</w:t>
            </w:r>
          </w:p>
        </w:tc>
      </w:tr>
      <w:tr w:rsidR="00945EE0" w:rsidRPr="00913EEC" w14:paraId="3C348577" w14:textId="77777777" w:rsidTr="00B00A4B">
        <w:trPr>
          <w:trHeight w:val="20"/>
        </w:trPr>
        <w:tc>
          <w:tcPr>
            <w:tcW w:w="1013" w:type="dxa"/>
          </w:tcPr>
          <w:p w14:paraId="11A4BFC8" w14:textId="77777777" w:rsidR="00945EE0" w:rsidRDefault="00945EE0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134" w:type="dxa"/>
          </w:tcPr>
          <w:p w14:paraId="785E1F04" w14:textId="77777777" w:rsidR="00945EE0" w:rsidRDefault="00945EE0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417" w:type="dxa"/>
          </w:tcPr>
          <w:p w14:paraId="4DD8C19B" w14:textId="77777777" w:rsidR="00945EE0" w:rsidRDefault="00945EE0" w:rsidP="0094120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3"/>
              <w:jc w:val="right"/>
              <w:textAlignment w:val="baseline"/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559" w:type="dxa"/>
          </w:tcPr>
          <w:p w14:paraId="0F88398B" w14:textId="77777777" w:rsidR="00945EE0" w:rsidRPr="00913EEC" w:rsidRDefault="00945EE0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4395" w:type="dxa"/>
          </w:tcPr>
          <w:p w14:paraId="781441FD" w14:textId="77777777" w:rsidR="00945EE0" w:rsidRPr="00913EEC" w:rsidRDefault="00945EE0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</w:p>
        </w:tc>
      </w:tr>
      <w:tr w:rsidR="00945EE0" w:rsidRPr="00913EEC" w14:paraId="6A1F25FA" w14:textId="77777777" w:rsidTr="00B00A4B">
        <w:trPr>
          <w:trHeight w:val="20"/>
        </w:trPr>
        <w:tc>
          <w:tcPr>
            <w:tcW w:w="1013" w:type="dxa"/>
          </w:tcPr>
          <w:p w14:paraId="3C8D9467" w14:textId="77777777" w:rsidR="00945EE0" w:rsidRDefault="00945EE0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134" w:type="dxa"/>
          </w:tcPr>
          <w:p w14:paraId="1E8317E6" w14:textId="77777777" w:rsidR="00945EE0" w:rsidRDefault="00945EE0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417" w:type="dxa"/>
          </w:tcPr>
          <w:p w14:paraId="26389C49" w14:textId="77777777" w:rsidR="00945EE0" w:rsidRDefault="00945EE0" w:rsidP="0094120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3"/>
              <w:jc w:val="right"/>
              <w:textAlignment w:val="baseline"/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559" w:type="dxa"/>
          </w:tcPr>
          <w:p w14:paraId="64D06C2B" w14:textId="77777777" w:rsidR="00945EE0" w:rsidRPr="00913EEC" w:rsidRDefault="00945EE0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4395" w:type="dxa"/>
          </w:tcPr>
          <w:p w14:paraId="2AD28AAF" w14:textId="77777777" w:rsidR="00945EE0" w:rsidRPr="00913EEC" w:rsidRDefault="00945EE0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</w:p>
        </w:tc>
      </w:tr>
      <w:tr w:rsidR="00945EE0" w:rsidRPr="00913EEC" w14:paraId="3695A6B7" w14:textId="77777777" w:rsidTr="00B00A4B">
        <w:trPr>
          <w:trHeight w:val="20"/>
        </w:trPr>
        <w:tc>
          <w:tcPr>
            <w:tcW w:w="1013" w:type="dxa"/>
          </w:tcPr>
          <w:p w14:paraId="2B335C8A" w14:textId="77777777" w:rsidR="00945EE0" w:rsidRDefault="00945EE0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134" w:type="dxa"/>
          </w:tcPr>
          <w:p w14:paraId="6C71D852" w14:textId="77777777" w:rsidR="00945EE0" w:rsidRDefault="00945EE0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417" w:type="dxa"/>
          </w:tcPr>
          <w:p w14:paraId="6684B8D9" w14:textId="77777777" w:rsidR="00945EE0" w:rsidRDefault="00945EE0" w:rsidP="0094120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3"/>
              <w:jc w:val="right"/>
              <w:textAlignment w:val="baseline"/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559" w:type="dxa"/>
          </w:tcPr>
          <w:p w14:paraId="0CB44ECD" w14:textId="77777777" w:rsidR="00945EE0" w:rsidRPr="00913EEC" w:rsidRDefault="00945EE0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4395" w:type="dxa"/>
          </w:tcPr>
          <w:p w14:paraId="7C3FCC83" w14:textId="77777777" w:rsidR="00945EE0" w:rsidRPr="00913EEC" w:rsidRDefault="00945EE0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</w:p>
        </w:tc>
      </w:tr>
      <w:tr w:rsidR="00945EE0" w:rsidRPr="00913EEC" w14:paraId="5D42D3EE" w14:textId="77777777" w:rsidTr="00B00A4B">
        <w:trPr>
          <w:trHeight w:val="20"/>
        </w:trPr>
        <w:tc>
          <w:tcPr>
            <w:tcW w:w="1013" w:type="dxa"/>
          </w:tcPr>
          <w:p w14:paraId="2428DB61" w14:textId="77777777" w:rsidR="00945EE0" w:rsidRDefault="00945EE0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134" w:type="dxa"/>
          </w:tcPr>
          <w:p w14:paraId="4E74E20B" w14:textId="77777777" w:rsidR="00945EE0" w:rsidRDefault="00945EE0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417" w:type="dxa"/>
          </w:tcPr>
          <w:p w14:paraId="7510969C" w14:textId="77777777" w:rsidR="00945EE0" w:rsidRDefault="00945EE0" w:rsidP="0094120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3"/>
              <w:jc w:val="right"/>
              <w:textAlignment w:val="baseline"/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559" w:type="dxa"/>
          </w:tcPr>
          <w:p w14:paraId="186EDDFA" w14:textId="77777777" w:rsidR="00945EE0" w:rsidRPr="00913EEC" w:rsidRDefault="00945EE0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4395" w:type="dxa"/>
          </w:tcPr>
          <w:p w14:paraId="70468AAC" w14:textId="77777777" w:rsidR="00945EE0" w:rsidRPr="00913EEC" w:rsidRDefault="00945EE0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</w:p>
        </w:tc>
      </w:tr>
      <w:tr w:rsidR="00103789" w:rsidRPr="00913EEC" w14:paraId="277F26C5" w14:textId="77777777" w:rsidTr="00B00A4B">
        <w:trPr>
          <w:trHeight w:val="20"/>
        </w:trPr>
        <w:tc>
          <w:tcPr>
            <w:tcW w:w="1013" w:type="dxa"/>
          </w:tcPr>
          <w:p w14:paraId="4FAD1BA1" w14:textId="3E99311F" w:rsidR="00103789" w:rsidRDefault="00872B08" w:rsidP="0010378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lastRenderedPageBreak/>
              <w:t>177</w:t>
            </w:r>
            <w:r w:rsidR="00103789"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  <w:t>.00</w:t>
            </w:r>
          </w:p>
        </w:tc>
        <w:tc>
          <w:tcPr>
            <w:tcW w:w="1134" w:type="dxa"/>
          </w:tcPr>
          <w:p w14:paraId="3F09C4C2" w14:textId="4E31999A" w:rsidR="00103789" w:rsidRDefault="00103789" w:rsidP="0010378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66.35</w:t>
            </w:r>
          </w:p>
        </w:tc>
        <w:tc>
          <w:tcPr>
            <w:tcW w:w="1417" w:type="dxa"/>
          </w:tcPr>
          <w:p w14:paraId="74CE1513" w14:textId="7166ED5A" w:rsidR="00103789" w:rsidRDefault="00103789" w:rsidP="0010378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  <w:r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210B6880" w14:textId="677C8966" w:rsidR="00103789" w:rsidRPr="00913EEC" w:rsidRDefault="00103789" w:rsidP="0010378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MLR</w:t>
            </w:r>
          </w:p>
        </w:tc>
        <w:tc>
          <w:tcPr>
            <w:tcW w:w="4395" w:type="dxa"/>
          </w:tcPr>
          <w:p w14:paraId="59EF6953" w14:textId="77777777" w:rsidR="00696E64" w:rsidRPr="00696E64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pacing w:val="-6"/>
                <w:kern w:val="2"/>
                <w:sz w:val="22"/>
                <w:szCs w:val="22"/>
                <w:lang w:val="en-US"/>
              </w:rPr>
            </w:pP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จ่ายชำระเงินต้นเป็นรายเดือน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เดือนละ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>3.00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ล้านบาท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(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ดอกเบี้ยชำระต่างหาก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) </w:t>
            </w:r>
          </w:p>
          <w:p w14:paraId="50A86AA5" w14:textId="77777777" w:rsidR="00696E64" w:rsidRPr="00696E64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pacing w:val="-6"/>
                <w:kern w:val="2"/>
                <w:sz w:val="22"/>
                <w:szCs w:val="22"/>
                <w:lang w:val="en-US"/>
              </w:rPr>
            </w:pP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เริ่มชำระเดือนเมษายน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>2568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โดยกำหนดยอดชำระเงินต้น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ดังนี้</w:t>
            </w:r>
          </w:p>
          <w:p w14:paraId="68101F72" w14:textId="0A2077CA" w:rsidR="00696E64" w:rsidRPr="00696E64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ชำระเงินต้นรวมไม่น้อยกว่า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9,000,000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บาท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ภายในเดือนกรกฎาคม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2568</w:t>
            </w:r>
          </w:p>
          <w:p w14:paraId="4D933AA5" w14:textId="11DDAEF9" w:rsidR="00696E64" w:rsidRPr="00696E64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ชำระเงินต้นรวมไม่น้อยกว่า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21,000,000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บาท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ภายในเดือนตุลาคม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2568</w:t>
            </w:r>
          </w:p>
          <w:p w14:paraId="243DAACD" w14:textId="6BA7939D" w:rsidR="00696E64" w:rsidRPr="00696E64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ชำระเงินต้นรวมไม่น้อยกว่า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33,000,000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บาท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ภายในเดือนมกราคม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2569</w:t>
            </w:r>
          </w:p>
          <w:p w14:paraId="6CCE52A9" w14:textId="4D2586F7" w:rsidR="00696E64" w:rsidRPr="00696E64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ชำระเงินต้นรวมไม่น้อยกว่า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45,000,000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บาท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ภายในเดือนเมษายน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2569</w:t>
            </w:r>
          </w:p>
          <w:p w14:paraId="42461594" w14:textId="23A30F84" w:rsidR="00696E64" w:rsidRPr="00696E64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ชำระเงินต้นรวมไม่น้อยกว่า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57,000,000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บาท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ภายในเดือนกรกฎาคม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2569</w:t>
            </w:r>
          </w:p>
          <w:p w14:paraId="4DB4ADDF" w14:textId="46CDD494" w:rsidR="00103789" w:rsidRPr="00913EEC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กำหนด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ให้ชำระหนี้เงินกู้เสร็จสิ้น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ภายในเดือนตุลาคม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>2569</w:t>
            </w:r>
          </w:p>
        </w:tc>
      </w:tr>
      <w:tr w:rsidR="00103789" w:rsidRPr="00913EEC" w14:paraId="73C44F33" w14:textId="77777777" w:rsidTr="00B00A4B">
        <w:trPr>
          <w:trHeight w:val="20"/>
        </w:trPr>
        <w:tc>
          <w:tcPr>
            <w:tcW w:w="1013" w:type="dxa"/>
          </w:tcPr>
          <w:p w14:paraId="67B78B31" w14:textId="5D157D72" w:rsidR="00103789" w:rsidRPr="00913EEC" w:rsidRDefault="00103789" w:rsidP="0010378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51.00</w:t>
            </w:r>
          </w:p>
        </w:tc>
        <w:tc>
          <w:tcPr>
            <w:tcW w:w="1134" w:type="dxa"/>
          </w:tcPr>
          <w:p w14:paraId="0763BC42" w14:textId="792F9E9D" w:rsidR="00103789" w:rsidRPr="00913EEC" w:rsidRDefault="00103789" w:rsidP="0010378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15.00</w:t>
            </w:r>
          </w:p>
        </w:tc>
        <w:tc>
          <w:tcPr>
            <w:tcW w:w="1417" w:type="dxa"/>
          </w:tcPr>
          <w:p w14:paraId="1839E135" w14:textId="5FDE76CB" w:rsidR="00103789" w:rsidRPr="00913EEC" w:rsidRDefault="00103789" w:rsidP="0010378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</w:tcPr>
          <w:p w14:paraId="23805E3C" w14:textId="56E212C2" w:rsidR="00103789" w:rsidRPr="00913EEC" w:rsidRDefault="00103789" w:rsidP="0010378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103789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MLR</w:t>
            </w:r>
          </w:p>
        </w:tc>
        <w:tc>
          <w:tcPr>
            <w:tcW w:w="4395" w:type="dxa"/>
          </w:tcPr>
          <w:p w14:paraId="7405BF0B" w14:textId="77777777" w:rsidR="00696E64" w:rsidRPr="00696E64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pacing w:val="-6"/>
                <w:kern w:val="2"/>
                <w:sz w:val="22"/>
                <w:szCs w:val="22"/>
                <w:lang w:val="en-US"/>
              </w:rPr>
            </w:pP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จ่ายชำระเงินต้นเป็นรายเดือน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เดือนละ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>1.00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ล้านบาท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(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ดอกเบี้ยชำระต่างหาก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) </w:t>
            </w:r>
          </w:p>
          <w:p w14:paraId="0EABE6DC" w14:textId="1B7F0F7F" w:rsidR="00103789" w:rsidRPr="00913EEC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เริ่มชำระเดือนเมษายน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 xml:space="preserve">2568 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และชำระให้เสร็จสิ้นภายในเดือนตุลาคม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>2569</w:t>
            </w:r>
          </w:p>
        </w:tc>
      </w:tr>
      <w:tr w:rsidR="00103789" w:rsidRPr="00913EEC" w14:paraId="389869B3" w14:textId="77777777" w:rsidTr="00B00A4B">
        <w:trPr>
          <w:trHeight w:val="20"/>
        </w:trPr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77DEEC54" w14:textId="1867578F" w:rsidR="00103789" w:rsidRPr="00913EEC" w:rsidRDefault="00872B08" w:rsidP="0010378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583.45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E1D4B86" w14:textId="242BA96F" w:rsidR="00103789" w:rsidRPr="00913EEC" w:rsidRDefault="00103789" w:rsidP="0010378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  <w:t>436.80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4E73B02" w14:textId="25D34F96" w:rsidR="00103789" w:rsidRPr="00913EEC" w:rsidRDefault="00F87E3E" w:rsidP="0010378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3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355.45</w:t>
            </w:r>
          </w:p>
        </w:tc>
        <w:tc>
          <w:tcPr>
            <w:tcW w:w="1559" w:type="dxa"/>
          </w:tcPr>
          <w:p w14:paraId="74AFEF9E" w14:textId="77777777" w:rsidR="00103789" w:rsidRPr="00913EEC" w:rsidRDefault="00103789" w:rsidP="0010378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4395" w:type="dxa"/>
          </w:tcPr>
          <w:p w14:paraId="1C886BB3" w14:textId="77777777" w:rsidR="00103789" w:rsidRPr="00913EEC" w:rsidRDefault="00103789" w:rsidP="0010378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</w:p>
        </w:tc>
      </w:tr>
      <w:bookmarkEnd w:id="31"/>
    </w:tbl>
    <w:p w14:paraId="37201365" w14:textId="77777777" w:rsidR="00696E64" w:rsidRPr="00D5241B" w:rsidRDefault="00696E64" w:rsidP="003B4276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2EE44DB" w14:textId="0449C80B" w:rsidR="00913EEC" w:rsidRPr="00B00A4B" w:rsidRDefault="00D22B18" w:rsidP="00BE30AE">
      <w:pPr>
        <w:ind w:left="540" w:firstLine="90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bookmarkStart w:id="32" w:name="_Hlk198214843"/>
      <w:r w:rsidRPr="00216420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ตามงบการเงินรวมและงบการเงินเฉพาะกิจการ </w:t>
      </w:r>
      <w:r w:rsidRPr="00216420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ณ วันที่ </w:t>
      </w:r>
      <w:r w:rsidRPr="00216420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31</w:t>
      </w:r>
      <w:r w:rsidRPr="00216420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ธันวาคม </w:t>
      </w:r>
      <w:r w:rsidRPr="00216420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256</w:t>
      </w:r>
      <w:r w:rsidRPr="00B70F78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7</w:t>
      </w:r>
      <w:r w:rsidRPr="00216420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 </w:t>
      </w:r>
      <w:r w:rsidRPr="00216420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>เงินกู้ยืมระยะยาวมีเงื่อนไข</w:t>
      </w:r>
      <w:r w:rsidRPr="00216420">
        <w:rPr>
          <w:rFonts w:ascii="Angsana New" w:eastAsia="Calibri" w:hAnsi="Angsana New" w:cs="Angsana New"/>
          <w:sz w:val="30"/>
          <w:szCs w:val="30"/>
          <w:cs/>
          <w:lang w:val="en-US"/>
        </w:rPr>
        <w:t>การกู้ยืมที่สำคัญ</w:t>
      </w:r>
      <w:r w:rsidRPr="0021642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โดยกลุ่ม</w:t>
      </w:r>
      <w:r w:rsidRPr="00216420">
        <w:rPr>
          <w:rFonts w:ascii="Angsana New" w:eastAsia="Calibri" w:hAnsi="Angsana New" w:cs="Angsana New"/>
          <w:sz w:val="30"/>
          <w:szCs w:val="30"/>
          <w:cs/>
          <w:lang w:val="en-US"/>
        </w:rPr>
        <w:t>บริษัท</w:t>
      </w:r>
      <w:r w:rsidR="00B00A4B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ไม่</w:t>
      </w:r>
      <w:r w:rsidRPr="0021642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สามารถ</w:t>
      </w:r>
      <w:r w:rsidRPr="00216420">
        <w:rPr>
          <w:rFonts w:ascii="Angsana New" w:eastAsia="Calibri" w:hAnsi="Angsana New" w:cs="Angsana New"/>
          <w:sz w:val="30"/>
          <w:szCs w:val="30"/>
          <w:cs/>
          <w:lang w:val="en-US"/>
        </w:rPr>
        <w:t>ปฏิบัติตาม</w:t>
      </w:r>
      <w:r w:rsidR="00B00A4B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เงื่อนไข</w:t>
      </w:r>
      <w:r w:rsidRPr="00216420">
        <w:rPr>
          <w:rFonts w:ascii="Angsana New" w:eastAsia="Calibri" w:hAnsi="Angsana New" w:cs="Angsana New"/>
          <w:sz w:val="30"/>
          <w:szCs w:val="30"/>
          <w:cs/>
          <w:lang w:val="en-US"/>
        </w:rPr>
        <w:t>ในการ</w:t>
      </w:r>
      <w:r w:rsidR="00B00A4B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ดำรง</w:t>
      </w:r>
      <w:r w:rsidRPr="00216420">
        <w:rPr>
          <w:rFonts w:ascii="Angsana New" w:eastAsia="Calibri" w:hAnsi="Angsana New" w:cs="Angsana New"/>
          <w:sz w:val="30"/>
          <w:szCs w:val="30"/>
          <w:cs/>
          <w:lang w:val="en-US"/>
        </w:rPr>
        <w:t>อัตราส่วนทางการเงินหนี้สินที่มีภาระ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cs/>
          <w:lang w:val="en-US"/>
        </w:rPr>
        <w:t xml:space="preserve">ดอกเบี้ยต่อทุนไม่เกิน 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lang w:val="en-US"/>
        </w:rPr>
        <w:t xml:space="preserve">4 </w:t>
      </w:r>
      <w:r w:rsidRPr="00B00A4B">
        <w:rPr>
          <w:rFonts w:ascii="Angsana New" w:eastAsia="Calibri" w:hAnsi="Angsana New" w:cs="Angsana New" w:hint="cs"/>
          <w:spacing w:val="2"/>
          <w:sz w:val="30"/>
          <w:szCs w:val="30"/>
          <w:cs/>
          <w:lang w:val="en-US"/>
        </w:rPr>
        <w:t>เท่า และ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cs/>
          <w:lang w:val="en-US"/>
        </w:rPr>
        <w:t>อัตราส่วนความสามารถในการชำระหนี้</w:t>
      </w:r>
      <w:r w:rsidRPr="00B00A4B">
        <w:rPr>
          <w:rFonts w:ascii="Angsana New" w:eastAsia="Calibri" w:hAnsi="Angsana New" w:cs="Angsana New" w:hint="cs"/>
          <w:spacing w:val="2"/>
          <w:sz w:val="30"/>
          <w:szCs w:val="30"/>
          <w:cs/>
          <w:lang w:val="en-US"/>
        </w:rPr>
        <w:t xml:space="preserve"> </w:t>
      </w:r>
      <w:r w:rsidR="00B00A4B" w:rsidRPr="00B00A4B">
        <w:rPr>
          <w:rFonts w:ascii="Angsana New" w:eastAsia="Calibri" w:hAnsi="Angsana New" w:cs="Angsana New"/>
          <w:spacing w:val="2"/>
          <w:sz w:val="30"/>
          <w:szCs w:val="30"/>
          <w:lang w:val="en-US"/>
        </w:rPr>
        <w:t xml:space="preserve">(DSCR) 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cs/>
          <w:lang w:val="en-US"/>
        </w:rPr>
        <w:t xml:space="preserve">ไม่น้อยกว่า 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lang w:val="en-US"/>
        </w:rPr>
        <w:t>1.20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cs/>
          <w:lang w:val="en-US"/>
        </w:rPr>
        <w:t xml:space="preserve"> เท่า</w:t>
      </w:r>
      <w:r w:rsidRPr="00B00A4B">
        <w:rPr>
          <w:rFonts w:ascii="Angsana New" w:eastAsia="Calibri" w:hAnsi="Angsana New" w:cs="Angsana New" w:hint="cs"/>
          <w:spacing w:val="2"/>
          <w:sz w:val="30"/>
          <w:szCs w:val="30"/>
          <w:cs/>
          <w:lang w:val="en-US"/>
        </w:rPr>
        <w:t xml:space="preserve"> 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cs/>
          <w:lang w:val="en-US"/>
        </w:rPr>
        <w:t>ดังนั้น</w:t>
      </w:r>
      <w:r w:rsidRPr="00B00A4B">
        <w:rPr>
          <w:rFonts w:ascii="Angsana New" w:eastAsia="Calibri" w:hAnsi="Angsana New" w:cs="Angsana New"/>
          <w:spacing w:val="-4"/>
          <w:sz w:val="30"/>
          <w:szCs w:val="30"/>
          <w:cs/>
          <w:lang w:val="en-US"/>
        </w:rPr>
        <w:t xml:space="preserve"> ณ วันที่</w:t>
      </w:r>
      <w:r w:rsidRPr="00B00A4B">
        <w:rPr>
          <w:rFonts w:ascii="Angsana New" w:eastAsia="Calibri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216420">
        <w:rPr>
          <w:rFonts w:ascii="Angsana New" w:eastAsia="Calibri" w:hAnsi="Angsana New" w:cs="Angsana New"/>
          <w:sz w:val="30"/>
          <w:szCs w:val="30"/>
          <w:lang w:val="en-US"/>
        </w:rPr>
        <w:t>31</w:t>
      </w:r>
      <w:r w:rsidRPr="00216420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ธันวาคม </w:t>
      </w:r>
      <w:r w:rsidRPr="00216420">
        <w:rPr>
          <w:rFonts w:ascii="Angsana New" w:eastAsia="Calibri" w:hAnsi="Angsana New" w:cs="Angsana New"/>
          <w:sz w:val="30"/>
          <w:szCs w:val="30"/>
          <w:lang w:val="en-US"/>
        </w:rPr>
        <w:t>256</w:t>
      </w:r>
      <w:r w:rsidRPr="00B70F78">
        <w:rPr>
          <w:rFonts w:ascii="Angsana New" w:eastAsia="Calibri" w:hAnsi="Angsana New" w:cs="Angsana New"/>
          <w:sz w:val="30"/>
          <w:szCs w:val="30"/>
          <w:lang w:val="en-US"/>
        </w:rPr>
        <w:t>7</w:t>
      </w:r>
      <w:r w:rsidRPr="00216420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เงินกู้ยืมระยะยาวจากสถาบันการเงิน ได้ถูกจัดประเภทเป็นเงินกู้ยืมระยะสั้นทั้งจำนวน อย่างไรก็ตาม </w:t>
      </w:r>
      <w:r w:rsidR="00BE30AE" w:rsidRPr="00BE30A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  <w:lang w:val="en-US"/>
        </w:rPr>
        <w:t>13</w:t>
      </w:r>
      <w:r w:rsidR="00BE30AE" w:rsidRPr="00BE30AE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2568 </w:t>
      </w:r>
      <w:r w:rsidR="00BE30AE" w:rsidRPr="00BE30AE">
        <w:rPr>
          <w:rFonts w:ascii="Angsana New" w:hAnsi="Angsana New" w:cs="Angsana New" w:hint="cs"/>
          <w:sz w:val="30"/>
          <w:szCs w:val="30"/>
          <w:cs/>
        </w:rPr>
        <w:t>กลุ่มบริษัทได้รับหนังสือ</w:t>
      </w:r>
      <w:r w:rsidR="00B00A4B">
        <w:rPr>
          <w:rFonts w:ascii="Angsana New" w:hAnsi="Angsana New" w:cs="Angsana New" w:hint="cs"/>
          <w:sz w:val="30"/>
          <w:szCs w:val="30"/>
          <w:cs/>
          <w:lang w:val="en-US"/>
        </w:rPr>
        <w:t>จากสถาบันการเงิน โดยสถาบันการเงินให้ความยินยอมผ่อนผันเงื่อนไขการดำรงอัตราส่วน</w:t>
      </w:r>
      <w:r w:rsidR="00B00A4B" w:rsidRPr="00B00A4B">
        <w:rPr>
          <w:rFonts w:ascii="Angsana New" w:hAnsi="Angsana New" w:cs="Angsana New"/>
          <w:sz w:val="30"/>
          <w:szCs w:val="30"/>
          <w:cs/>
          <w:lang w:val="en-US"/>
        </w:rPr>
        <w:t>หนี้สินที่มีภาระดอกเบี้ยต่อ</w:t>
      </w:r>
      <w:r w:rsidR="00B00A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ส่วนของผู้ถือหุ้น และการดำรงอัตราส่วน </w:t>
      </w:r>
      <w:r w:rsidR="00B00A4B">
        <w:rPr>
          <w:rFonts w:ascii="Angsana New" w:hAnsi="Angsana New" w:cs="Angsana New"/>
          <w:sz w:val="30"/>
          <w:szCs w:val="30"/>
          <w:lang w:val="en-US"/>
        </w:rPr>
        <w:t>DSCR</w:t>
      </w:r>
      <w:r w:rsidR="00B00A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แก่บริษัทในปี </w:t>
      </w:r>
      <w:r w:rsidR="00B00A4B">
        <w:rPr>
          <w:rFonts w:ascii="Angsana New" w:hAnsi="Angsana New" w:cs="Angsana New"/>
          <w:sz w:val="30"/>
          <w:szCs w:val="30"/>
          <w:lang w:val="en-US"/>
        </w:rPr>
        <w:t>2567</w:t>
      </w:r>
      <w:r w:rsidR="00B00A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โดยไม่ถือเป็นเหตุ</w:t>
      </w:r>
      <w:r w:rsidR="00941204">
        <w:rPr>
          <w:rFonts w:ascii="Angsana New" w:hAnsi="Angsana New" w:cs="Angsana New" w:hint="cs"/>
          <w:sz w:val="30"/>
          <w:szCs w:val="30"/>
          <w:cs/>
          <w:lang w:val="en-US"/>
        </w:rPr>
        <w:t>ผิดเงื่อนไขในสัญญากู้เงิน</w:t>
      </w:r>
      <w:bookmarkEnd w:id="32"/>
    </w:p>
    <w:p w14:paraId="33F84F21" w14:textId="77777777" w:rsidR="00913EEC" w:rsidRDefault="00913EEC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BE754D5" w14:textId="77777777" w:rsidR="00E50F4B" w:rsidRPr="00CE46FA" w:rsidRDefault="00E50F4B" w:rsidP="003B4276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t>หุ้นกู้</w:t>
      </w:r>
    </w:p>
    <w:p w14:paraId="24AE7221" w14:textId="77777777" w:rsidR="00566B4D" w:rsidRPr="00566B4D" w:rsidRDefault="00566B4D" w:rsidP="003B4276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535D347A" w14:textId="77777777" w:rsidR="00566B4D" w:rsidRDefault="00566B4D" w:rsidP="003B4276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566B4D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p w14:paraId="39B31A04" w14:textId="77777777" w:rsidR="00566B4D" w:rsidRPr="00566B4D" w:rsidRDefault="00566B4D" w:rsidP="003B4276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3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962"/>
        <w:gridCol w:w="1984"/>
        <w:gridCol w:w="2093"/>
      </w:tblGrid>
      <w:tr w:rsidR="00566B4D" w:rsidRPr="00F74869" w14:paraId="5B6B4517" w14:textId="77777777" w:rsidTr="00913EEC">
        <w:tc>
          <w:tcPr>
            <w:tcW w:w="9039" w:type="dxa"/>
            <w:gridSpan w:val="3"/>
            <w:vAlign w:val="bottom"/>
          </w:tcPr>
          <w:p w14:paraId="26F9E24C" w14:textId="083D2180" w:rsidR="00566B4D" w:rsidRPr="00F74869" w:rsidRDefault="00193076" w:rsidP="00566B4D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33" w:name="_Hlk166615882"/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หน่วย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: 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บาท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66B4D" w:rsidRPr="00F74869" w14:paraId="4B58072B" w14:textId="77777777" w:rsidTr="00293A75">
        <w:tc>
          <w:tcPr>
            <w:tcW w:w="4962" w:type="dxa"/>
            <w:vAlign w:val="bottom"/>
          </w:tcPr>
          <w:p w14:paraId="3D466822" w14:textId="77777777" w:rsidR="00566B4D" w:rsidRPr="00F74869" w:rsidRDefault="00566B4D" w:rsidP="00566B4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077" w:type="dxa"/>
            <w:gridSpan w:val="2"/>
          </w:tcPr>
          <w:p w14:paraId="5115C5F4" w14:textId="77777777" w:rsidR="00566B4D" w:rsidRPr="00F74869" w:rsidRDefault="00566B4D" w:rsidP="00566B4D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งบการเงินรวมและงบการเงินเฉพาะกิจการ</w:t>
            </w:r>
          </w:p>
        </w:tc>
      </w:tr>
      <w:tr w:rsidR="00566B4D" w:rsidRPr="00F74869" w14:paraId="183F1CA3" w14:textId="77777777" w:rsidTr="00293A75">
        <w:tc>
          <w:tcPr>
            <w:tcW w:w="4962" w:type="dxa"/>
            <w:vAlign w:val="bottom"/>
          </w:tcPr>
          <w:p w14:paraId="0B17DB2F" w14:textId="77777777" w:rsidR="00566B4D" w:rsidRPr="00F74869" w:rsidRDefault="00566B4D" w:rsidP="00566B4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077" w:type="dxa"/>
            <w:gridSpan w:val="2"/>
          </w:tcPr>
          <w:p w14:paraId="2D405665" w14:textId="77777777" w:rsidR="00566B4D" w:rsidRPr="00F74869" w:rsidRDefault="00566B4D" w:rsidP="00566B4D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</w:tr>
      <w:tr w:rsidR="00F74869" w:rsidRPr="00F74869" w14:paraId="5CD02380" w14:textId="77777777" w:rsidTr="00293A75">
        <w:tc>
          <w:tcPr>
            <w:tcW w:w="4962" w:type="dxa"/>
            <w:vAlign w:val="bottom"/>
          </w:tcPr>
          <w:p w14:paraId="483A58AE" w14:textId="77777777" w:rsidR="00F74869" w:rsidRPr="00F74869" w:rsidRDefault="00F74869" w:rsidP="00F74869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</w:tcPr>
          <w:p w14:paraId="0168DF49" w14:textId="42A3812C" w:rsidR="00F74869" w:rsidRPr="00F74869" w:rsidRDefault="00687A44" w:rsidP="00F74869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30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มิถุนายน</w:t>
            </w:r>
            <w:r w:rsidR="00F74869"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2093" w:type="dxa"/>
          </w:tcPr>
          <w:p w14:paraId="2F4A9F5B" w14:textId="6D00B6DE" w:rsidR="00F74869" w:rsidRPr="00F74869" w:rsidRDefault="00F74869" w:rsidP="00F74869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F74869" w:rsidRPr="00F74869" w14:paraId="511476B1" w14:textId="77777777" w:rsidTr="00293A75">
        <w:tc>
          <w:tcPr>
            <w:tcW w:w="4962" w:type="dxa"/>
          </w:tcPr>
          <w:p w14:paraId="37EEC8BE" w14:textId="77777777" w:rsidR="00F74869" w:rsidRPr="00F74869" w:rsidRDefault="00F74869" w:rsidP="00F74869">
            <w:pPr>
              <w:ind w:left="-109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984" w:type="dxa"/>
          </w:tcPr>
          <w:p w14:paraId="5E97FE15" w14:textId="2A4EC81F" w:rsidR="00F74869" w:rsidRPr="00F74869" w:rsidRDefault="00687A44" w:rsidP="00F74869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687A44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148</w:t>
            </w:r>
            <w:r w:rsidRPr="00687A44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687A44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900</w:t>
            </w:r>
            <w:r w:rsidRPr="00687A44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687A44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2093" w:type="dxa"/>
          </w:tcPr>
          <w:p w14:paraId="07FB5C66" w14:textId="609085FC" w:rsidR="00F74869" w:rsidRPr="00F74869" w:rsidRDefault="00F74869" w:rsidP="00F74869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216,</w:t>
            </w:r>
            <w:r w:rsidRPr="00F74869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 w:eastAsia="x-none"/>
              </w:rPr>
              <w:t>2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00,000.00</w:t>
            </w:r>
          </w:p>
        </w:tc>
      </w:tr>
      <w:tr w:rsidR="00F74869" w:rsidRPr="00F74869" w14:paraId="01CB5E79" w14:textId="77777777" w:rsidTr="00293A75">
        <w:tc>
          <w:tcPr>
            <w:tcW w:w="4962" w:type="dxa"/>
          </w:tcPr>
          <w:p w14:paraId="191A42A3" w14:textId="77777777" w:rsidR="00F74869" w:rsidRPr="00F74869" w:rsidRDefault="00F74869" w:rsidP="00F7486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984" w:type="dxa"/>
          </w:tcPr>
          <w:p w14:paraId="1F7B34FE" w14:textId="02CC8A0E" w:rsidR="00F74869" w:rsidRPr="00F74869" w:rsidRDefault="00687A44" w:rsidP="00F74869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687A44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(1</w:t>
            </w:r>
            <w:r w:rsidRPr="00687A44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687A44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254</w:t>
            </w:r>
            <w:r w:rsidRPr="00687A44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687A44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692.16)</w:t>
            </w:r>
          </w:p>
        </w:tc>
        <w:tc>
          <w:tcPr>
            <w:tcW w:w="2093" w:type="dxa"/>
          </w:tcPr>
          <w:p w14:paraId="54ACBC94" w14:textId="3EE358B9" w:rsidR="00F74869" w:rsidRPr="00F74869" w:rsidRDefault="00F74869" w:rsidP="00F74869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(474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755.92)</w:t>
            </w:r>
          </w:p>
        </w:tc>
      </w:tr>
      <w:tr w:rsidR="00F74869" w:rsidRPr="00F74869" w14:paraId="736641E9" w14:textId="77777777" w:rsidTr="00293A75">
        <w:tc>
          <w:tcPr>
            <w:tcW w:w="4962" w:type="dxa"/>
          </w:tcPr>
          <w:p w14:paraId="71F4003A" w14:textId="77777777" w:rsidR="00F74869" w:rsidRPr="00F74869" w:rsidRDefault="00F74869" w:rsidP="00F7486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8B99AB9" w14:textId="046C6D64" w:rsidR="00F74869" w:rsidRPr="00F74869" w:rsidRDefault="00687A44" w:rsidP="00F74869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687A44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147,645,307.84</w:t>
            </w:r>
          </w:p>
        </w:tc>
        <w:tc>
          <w:tcPr>
            <w:tcW w:w="2093" w:type="dxa"/>
            <w:tcBorders>
              <w:top w:val="single" w:sz="4" w:space="0" w:color="auto"/>
            </w:tcBorders>
          </w:tcPr>
          <w:p w14:paraId="43717A1B" w14:textId="5E8C233D" w:rsidR="00F74869" w:rsidRPr="00F74869" w:rsidRDefault="00F74869" w:rsidP="00F74869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215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725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244.08</w:t>
            </w:r>
          </w:p>
        </w:tc>
      </w:tr>
      <w:tr w:rsidR="00F74869" w:rsidRPr="00F74869" w14:paraId="494532AA" w14:textId="77777777" w:rsidTr="00293A75">
        <w:tc>
          <w:tcPr>
            <w:tcW w:w="4962" w:type="dxa"/>
          </w:tcPr>
          <w:p w14:paraId="34FB7B43" w14:textId="77777777" w:rsidR="00F74869" w:rsidRPr="00F74869" w:rsidRDefault="00F74869" w:rsidP="00F7486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EB4774F" w14:textId="6AD4413A" w:rsidR="00F74869" w:rsidRPr="00687A44" w:rsidRDefault="00687A44" w:rsidP="00687A44">
            <w:pPr>
              <w:ind w:left="-71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  <w:r w:rsidRPr="00687A44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 w:eastAsia="x-none"/>
              </w:rPr>
              <w:t>-</w:t>
            </w: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14:paraId="5C51CD7E" w14:textId="0571491B" w:rsidR="00F74869" w:rsidRPr="00F74869" w:rsidRDefault="00F74869" w:rsidP="00F74869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(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215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725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244.08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)</w:t>
            </w:r>
          </w:p>
        </w:tc>
      </w:tr>
      <w:tr w:rsidR="00F74869" w:rsidRPr="00F74869" w14:paraId="37CC6E27" w14:textId="77777777" w:rsidTr="00293A75">
        <w:tc>
          <w:tcPr>
            <w:tcW w:w="4962" w:type="dxa"/>
          </w:tcPr>
          <w:p w14:paraId="7EB58011" w14:textId="77777777" w:rsidR="00F74869" w:rsidRPr="00F74869" w:rsidRDefault="00F74869" w:rsidP="00F7486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13FF03FD" w14:textId="3AAB1C2F" w:rsidR="00F74869" w:rsidRPr="00F74869" w:rsidRDefault="00687A44" w:rsidP="00F74869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687A44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147,645,307.84</w:t>
            </w:r>
          </w:p>
        </w:tc>
        <w:tc>
          <w:tcPr>
            <w:tcW w:w="2093" w:type="dxa"/>
            <w:tcBorders>
              <w:top w:val="single" w:sz="4" w:space="0" w:color="auto"/>
              <w:bottom w:val="double" w:sz="4" w:space="0" w:color="auto"/>
            </w:tcBorders>
          </w:tcPr>
          <w:p w14:paraId="3948C578" w14:textId="4C97F39B" w:rsidR="00F74869" w:rsidRPr="00F74869" w:rsidRDefault="00F74869" w:rsidP="00913EEC">
            <w:pPr>
              <w:ind w:left="-7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 w:eastAsia="x-none"/>
              </w:rPr>
              <w:t>-</w:t>
            </w:r>
          </w:p>
        </w:tc>
      </w:tr>
      <w:bookmarkEnd w:id="33"/>
    </w:tbl>
    <w:p w14:paraId="06E12F23" w14:textId="77777777" w:rsidR="00F74869" w:rsidRDefault="00F74869" w:rsidP="00566B4D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86BD1EB" w14:textId="77777777" w:rsidR="00945EE0" w:rsidRDefault="00945EE0" w:rsidP="00566B4D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52D1676" w14:textId="77777777" w:rsidR="00945EE0" w:rsidRDefault="00945EE0" w:rsidP="00566B4D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D704954" w14:textId="77777777" w:rsidR="00945EE0" w:rsidRDefault="00945EE0" w:rsidP="00566B4D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31687C5" w14:textId="2DD4A794" w:rsidR="00566B4D" w:rsidRDefault="00566B4D" w:rsidP="00193076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CE46FA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</w:t>
      </w:r>
      <w:r w:rsidRPr="00CE46FA">
        <w:rPr>
          <w:rFonts w:ascii="Angsana New" w:hAnsi="Angsana New" w:cs="Angsana New" w:hint="cs"/>
          <w:sz w:val="30"/>
          <w:szCs w:val="30"/>
          <w:cs/>
        </w:rPr>
        <w:t>หุ้นกู้</w:t>
      </w:r>
      <w:r w:rsidR="00F7486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F74869" w:rsidRPr="00F74869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687A44">
        <w:rPr>
          <w:rFonts w:ascii="Angsana New" w:hAnsi="Angsana New" w:cs="Angsana New" w:hint="cs"/>
          <w:sz w:val="30"/>
          <w:szCs w:val="30"/>
          <w:cs/>
        </w:rPr>
        <w:t>หก</w:t>
      </w:r>
      <w:r w:rsidR="00F74869" w:rsidRPr="00F74869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F74869" w:rsidRPr="00F7486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87A44">
        <w:rPr>
          <w:rFonts w:ascii="Angsana New" w:hAnsi="Angsana New" w:cs="Angsana New"/>
          <w:sz w:val="30"/>
          <w:szCs w:val="30"/>
          <w:lang w:val="en-US"/>
        </w:rPr>
        <w:t>30</w:t>
      </w:r>
      <w:r w:rsidR="00687A4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="00F74869" w:rsidRPr="00F74869">
        <w:rPr>
          <w:rFonts w:ascii="Angsana New" w:hAnsi="Angsana New" w:cs="Angsana New"/>
          <w:sz w:val="30"/>
          <w:szCs w:val="30"/>
          <w:cs/>
        </w:rPr>
        <w:t xml:space="preserve"> </w:t>
      </w:r>
      <w:r w:rsidR="00F74869" w:rsidRPr="00F74869">
        <w:rPr>
          <w:rFonts w:ascii="Angsana New" w:hAnsi="Angsana New" w:cs="Angsana New"/>
          <w:sz w:val="30"/>
          <w:szCs w:val="30"/>
        </w:rPr>
        <w:t>256</w:t>
      </w:r>
      <w:r w:rsidR="00F74869" w:rsidRPr="00F74869">
        <w:rPr>
          <w:rFonts w:ascii="Angsana New" w:hAnsi="Angsana New" w:cs="Angsana New"/>
          <w:sz w:val="30"/>
          <w:szCs w:val="30"/>
          <w:lang w:val="en-US"/>
        </w:rPr>
        <w:t>8</w:t>
      </w:r>
      <w:r w:rsidRPr="00CE46F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126338A8" w14:textId="77777777" w:rsidR="00566B4D" w:rsidRPr="003B4276" w:rsidRDefault="00566B4D" w:rsidP="00566B4D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743"/>
        <w:gridCol w:w="2203"/>
        <w:gridCol w:w="2126"/>
      </w:tblGrid>
      <w:tr w:rsidR="00566B4D" w:rsidRPr="00F74869" w14:paraId="10675023" w14:textId="77777777" w:rsidTr="00913EEC">
        <w:trPr>
          <w:trHeight w:val="20"/>
        </w:trPr>
        <w:tc>
          <w:tcPr>
            <w:tcW w:w="9072" w:type="dxa"/>
            <w:gridSpan w:val="3"/>
            <w:vAlign w:val="bottom"/>
          </w:tcPr>
          <w:p w14:paraId="03813F55" w14:textId="479EC8CB" w:rsidR="00566B4D" w:rsidRPr="00F74869" w:rsidRDefault="00193076" w:rsidP="00566B4D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34" w:name="_Hlk198215387"/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หน่วย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: 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บาท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66B4D" w:rsidRPr="00F74869" w14:paraId="1B14CC34" w14:textId="77777777" w:rsidTr="00293A75">
        <w:trPr>
          <w:trHeight w:val="20"/>
        </w:trPr>
        <w:tc>
          <w:tcPr>
            <w:tcW w:w="4743" w:type="dxa"/>
          </w:tcPr>
          <w:p w14:paraId="667A014A" w14:textId="77777777" w:rsidR="00566B4D" w:rsidRPr="00F74869" w:rsidRDefault="00566B4D" w:rsidP="00566B4D">
            <w:pPr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03" w:type="dxa"/>
          </w:tcPr>
          <w:p w14:paraId="71906506" w14:textId="77777777" w:rsidR="00566B4D" w:rsidRPr="00F74869" w:rsidRDefault="00566B4D" w:rsidP="00566B4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vAlign w:val="bottom"/>
          </w:tcPr>
          <w:p w14:paraId="4B807BA8" w14:textId="77777777" w:rsidR="00566B4D" w:rsidRPr="00F74869" w:rsidRDefault="00566B4D" w:rsidP="00566B4D">
            <w:pPr>
              <w:ind w:left="-111" w:right="-109"/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</w:pP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566B4D" w:rsidRPr="00F74869" w14:paraId="5C0436B7" w14:textId="77777777" w:rsidTr="00293A75">
        <w:trPr>
          <w:trHeight w:val="20"/>
        </w:trPr>
        <w:tc>
          <w:tcPr>
            <w:tcW w:w="4743" w:type="dxa"/>
          </w:tcPr>
          <w:p w14:paraId="07EA9726" w14:textId="77777777" w:rsidR="00566B4D" w:rsidRPr="00F74869" w:rsidRDefault="00566B4D" w:rsidP="00566B4D">
            <w:pPr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03" w:type="dxa"/>
          </w:tcPr>
          <w:p w14:paraId="4DB53F61" w14:textId="77777777" w:rsidR="00566B4D" w:rsidRPr="00F74869" w:rsidRDefault="00566B4D" w:rsidP="00566B4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vAlign w:val="bottom"/>
          </w:tcPr>
          <w:p w14:paraId="3D4D5D61" w14:textId="77777777" w:rsidR="00566B4D" w:rsidRPr="00F74869" w:rsidRDefault="00566B4D" w:rsidP="00566B4D">
            <w:pPr>
              <w:ind w:left="-111" w:right="-109"/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</w:pP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66B4D" w:rsidRPr="00F74869" w14:paraId="072FCD6D" w14:textId="77777777" w:rsidTr="00293A75">
        <w:trPr>
          <w:trHeight w:val="20"/>
        </w:trPr>
        <w:tc>
          <w:tcPr>
            <w:tcW w:w="4743" w:type="dxa"/>
          </w:tcPr>
          <w:p w14:paraId="28B3FA93" w14:textId="77777777" w:rsidR="00566B4D" w:rsidRPr="00F74869" w:rsidRDefault="00566B4D" w:rsidP="00566B4D">
            <w:pPr>
              <w:ind w:left="-11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ยอดคงเหลือต้นงวด</w:t>
            </w:r>
          </w:p>
        </w:tc>
        <w:tc>
          <w:tcPr>
            <w:tcW w:w="2203" w:type="dxa"/>
          </w:tcPr>
          <w:p w14:paraId="1BA0A90E" w14:textId="77777777" w:rsidR="00566B4D" w:rsidRPr="00F74869" w:rsidRDefault="00566B4D" w:rsidP="00566B4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vAlign w:val="bottom"/>
          </w:tcPr>
          <w:p w14:paraId="7D8234C8" w14:textId="34E530DB" w:rsidR="00566B4D" w:rsidRPr="00F74869" w:rsidRDefault="00F74869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215,725,244.08</w:t>
            </w:r>
          </w:p>
        </w:tc>
      </w:tr>
      <w:tr w:rsidR="00F74869" w:rsidRPr="00F74869" w14:paraId="17BF417A" w14:textId="77777777" w:rsidTr="00293A75">
        <w:trPr>
          <w:trHeight w:val="20"/>
        </w:trPr>
        <w:tc>
          <w:tcPr>
            <w:tcW w:w="4743" w:type="dxa"/>
          </w:tcPr>
          <w:p w14:paraId="7570903C" w14:textId="030638D8" w:rsidR="00F74869" w:rsidRPr="00F74869" w:rsidRDefault="00F74869" w:rsidP="00F74869">
            <w:pPr>
              <w:ind w:left="-11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  <w:t>ออกหุ้นกู้เพิ่มระหว่าง</w:t>
            </w: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2203" w:type="dxa"/>
          </w:tcPr>
          <w:p w14:paraId="7A5A320C" w14:textId="77777777" w:rsidR="00F74869" w:rsidRPr="00F74869" w:rsidRDefault="00F74869" w:rsidP="00F748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vAlign w:val="bottom"/>
          </w:tcPr>
          <w:p w14:paraId="713EF80F" w14:textId="00E8C6C9" w:rsidR="00F74869" w:rsidRPr="00F74869" w:rsidRDefault="00F74869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148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900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687A44" w:rsidRPr="00F74869" w14:paraId="7E19F641" w14:textId="77777777" w:rsidTr="00293A75">
        <w:trPr>
          <w:trHeight w:val="20"/>
        </w:trPr>
        <w:tc>
          <w:tcPr>
            <w:tcW w:w="4743" w:type="dxa"/>
          </w:tcPr>
          <w:p w14:paraId="5AB01D83" w14:textId="604123FD" w:rsidR="00687A44" w:rsidRPr="00F74869" w:rsidRDefault="00687A44" w:rsidP="00F74869">
            <w:pPr>
              <w:ind w:left="-111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687A44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>ชำระคืนระหว่างงวด</w:t>
            </w:r>
          </w:p>
        </w:tc>
        <w:tc>
          <w:tcPr>
            <w:tcW w:w="2203" w:type="dxa"/>
          </w:tcPr>
          <w:p w14:paraId="3169051B" w14:textId="77777777" w:rsidR="00687A44" w:rsidRPr="00F74869" w:rsidRDefault="00687A44" w:rsidP="00F748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vAlign w:val="bottom"/>
          </w:tcPr>
          <w:p w14:paraId="24F5A079" w14:textId="111BFF0D" w:rsidR="00687A44" w:rsidRPr="00F74869" w:rsidRDefault="00687A44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(</w:t>
            </w:r>
            <w:r w:rsidRPr="00687A44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216</w:t>
            </w:r>
            <w:r w:rsidRPr="00687A44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687A44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200</w:t>
            </w:r>
            <w:r w:rsidRPr="00687A44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687A44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000.00</w:t>
            </w:r>
            <w:r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74869" w:rsidRPr="00F74869" w14:paraId="2BCF1F79" w14:textId="77777777" w:rsidTr="00293A75">
        <w:trPr>
          <w:trHeight w:val="20"/>
        </w:trPr>
        <w:tc>
          <w:tcPr>
            <w:tcW w:w="4743" w:type="dxa"/>
          </w:tcPr>
          <w:p w14:paraId="34E607EB" w14:textId="43900F14" w:rsidR="00F74869" w:rsidRPr="00F74869" w:rsidRDefault="00F74869" w:rsidP="00F74869">
            <w:pPr>
              <w:ind w:left="-111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2203" w:type="dxa"/>
          </w:tcPr>
          <w:p w14:paraId="77CA8222" w14:textId="77777777" w:rsidR="00F74869" w:rsidRPr="00F74869" w:rsidRDefault="00F74869" w:rsidP="00F748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vAlign w:val="bottom"/>
          </w:tcPr>
          <w:p w14:paraId="2EEF424C" w14:textId="1677EA29" w:rsidR="00F74869" w:rsidRPr="00F74869" w:rsidRDefault="00F74869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(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489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000.00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74869" w:rsidRPr="00F74869" w14:paraId="17A32480" w14:textId="77777777" w:rsidTr="00293A75">
        <w:trPr>
          <w:trHeight w:val="20"/>
        </w:trPr>
        <w:tc>
          <w:tcPr>
            <w:tcW w:w="4743" w:type="dxa"/>
          </w:tcPr>
          <w:p w14:paraId="4FE8904F" w14:textId="77777777" w:rsidR="00F74869" w:rsidRPr="00F74869" w:rsidRDefault="00F74869" w:rsidP="00F74869">
            <w:pPr>
              <w:ind w:left="-11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ตัดจำหน่ายค่าใช้จ่ายในการออกหุ้นกู้รอตัดบัญชี</w:t>
            </w:r>
          </w:p>
        </w:tc>
        <w:tc>
          <w:tcPr>
            <w:tcW w:w="2203" w:type="dxa"/>
          </w:tcPr>
          <w:p w14:paraId="27F50C01" w14:textId="77777777" w:rsidR="00F74869" w:rsidRPr="00F74869" w:rsidRDefault="00F74869" w:rsidP="00F748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vAlign w:val="bottom"/>
          </w:tcPr>
          <w:p w14:paraId="7EDA4C04" w14:textId="11529495" w:rsidR="00F74869" w:rsidRPr="00F74869" w:rsidRDefault="00687A44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687A44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709,063.76</w:t>
            </w:r>
          </w:p>
        </w:tc>
      </w:tr>
      <w:tr w:rsidR="00F74869" w:rsidRPr="00F74869" w14:paraId="78E1ADC2" w14:textId="77777777" w:rsidTr="00293A75">
        <w:trPr>
          <w:trHeight w:val="20"/>
        </w:trPr>
        <w:tc>
          <w:tcPr>
            <w:tcW w:w="4743" w:type="dxa"/>
          </w:tcPr>
          <w:p w14:paraId="68BBFD77" w14:textId="3FF36116" w:rsidR="00F74869" w:rsidRPr="00F74869" w:rsidRDefault="00F74869" w:rsidP="00F74869">
            <w:pPr>
              <w:ind w:left="-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สิ้น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2203" w:type="dxa"/>
          </w:tcPr>
          <w:p w14:paraId="0EF7BC90" w14:textId="77777777" w:rsidR="00F74869" w:rsidRPr="00F74869" w:rsidRDefault="00F74869" w:rsidP="00F748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99D3A" w14:textId="429CA955" w:rsidR="00F74869" w:rsidRPr="00F74869" w:rsidRDefault="00687A44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687A44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147,645,307.84</w:t>
            </w:r>
          </w:p>
        </w:tc>
      </w:tr>
      <w:bookmarkEnd w:id="34"/>
    </w:tbl>
    <w:p w14:paraId="456230D3" w14:textId="77777777" w:rsidR="00687A44" w:rsidRPr="00687A44" w:rsidRDefault="00687A44" w:rsidP="00F74869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8A1335F" w14:textId="7D7F4251" w:rsidR="00293A75" w:rsidRDefault="00FD2CAC" w:rsidP="00293A75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FD2CAC">
        <w:rPr>
          <w:rFonts w:ascii="Angsana New" w:hAnsi="Angsana New" w:cs="Angsana New" w:hint="cs"/>
          <w:sz w:val="30"/>
          <w:szCs w:val="30"/>
          <w:cs/>
          <w:lang w:val="en-US"/>
        </w:rPr>
        <w:t>รายละเอียดของ</w:t>
      </w:r>
      <w:r w:rsidRPr="00FD2CAC">
        <w:rPr>
          <w:rFonts w:ascii="Angsana New" w:hAnsi="Angsana New" w:cs="Angsana New"/>
          <w:sz w:val="30"/>
          <w:szCs w:val="30"/>
          <w:cs/>
          <w:lang w:val="en-US"/>
        </w:rPr>
        <w:t>หุ้นกู้ชนิดไม่มีประกัน และไม่ด้อยสิทธิ ซึ่ง</w:t>
      </w:r>
      <w:r w:rsidRPr="00FD2CAC">
        <w:rPr>
          <w:rFonts w:ascii="Angsana New" w:hAnsi="Angsana New" w:cs="Angsana New" w:hint="cs"/>
          <w:sz w:val="30"/>
          <w:szCs w:val="30"/>
          <w:cs/>
          <w:lang w:val="en-US"/>
        </w:rPr>
        <w:t>บริษัทออกหุ้นกู้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293A75" w:rsidRPr="00F74869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687A44">
        <w:rPr>
          <w:rFonts w:ascii="Angsana New" w:hAnsi="Angsana New" w:cs="Angsana New" w:hint="cs"/>
          <w:sz w:val="30"/>
          <w:szCs w:val="30"/>
          <w:cs/>
          <w:lang w:val="en-US"/>
        </w:rPr>
        <w:t>หก</w:t>
      </w:r>
      <w:r w:rsidR="00293A75" w:rsidRPr="00F74869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293A75" w:rsidRPr="00F7486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87A44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687A44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="00293A75" w:rsidRPr="00F74869">
        <w:rPr>
          <w:rFonts w:ascii="Angsana New" w:hAnsi="Angsana New" w:cs="Angsana New"/>
          <w:sz w:val="30"/>
          <w:szCs w:val="30"/>
          <w:cs/>
        </w:rPr>
        <w:t xml:space="preserve"> </w:t>
      </w:r>
      <w:r w:rsidR="00293A75" w:rsidRPr="00F74869">
        <w:rPr>
          <w:rFonts w:ascii="Angsana New" w:hAnsi="Angsana New" w:cs="Angsana New"/>
          <w:sz w:val="30"/>
          <w:szCs w:val="30"/>
        </w:rPr>
        <w:t>256</w:t>
      </w:r>
      <w:r w:rsidR="00293A75" w:rsidRPr="00F74869">
        <w:rPr>
          <w:rFonts w:ascii="Angsana New" w:hAnsi="Angsana New" w:cs="Angsana New"/>
          <w:sz w:val="30"/>
          <w:szCs w:val="30"/>
          <w:lang w:val="en-US"/>
        </w:rPr>
        <w:t>8</w:t>
      </w:r>
      <w:r w:rsidR="00293A75" w:rsidRPr="00CE46F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20C6284F" w14:textId="77777777" w:rsidR="00913EEC" w:rsidRPr="00293A75" w:rsidRDefault="00913EEC" w:rsidP="00F74869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56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268"/>
        <w:gridCol w:w="1701"/>
        <w:gridCol w:w="993"/>
        <w:gridCol w:w="1984"/>
        <w:gridCol w:w="2126"/>
      </w:tblGrid>
      <w:tr w:rsidR="00293A75" w:rsidRPr="00FD2CAC" w14:paraId="3B4A913C" w14:textId="77777777" w:rsidTr="00FD2CAC">
        <w:trPr>
          <w:trHeight w:val="20"/>
        </w:trPr>
        <w:tc>
          <w:tcPr>
            <w:tcW w:w="2268" w:type="dxa"/>
          </w:tcPr>
          <w:p w14:paraId="59CBB97E" w14:textId="6277738D" w:rsidR="00293A75" w:rsidRPr="00FD2CAC" w:rsidRDefault="00293A75" w:rsidP="00293A75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bookmarkStart w:id="35" w:name="_Hlk198215854"/>
          </w:p>
        </w:tc>
        <w:tc>
          <w:tcPr>
            <w:tcW w:w="1701" w:type="dxa"/>
          </w:tcPr>
          <w:p w14:paraId="7797EB37" w14:textId="697FAF5D" w:rsidR="00293A75" w:rsidRPr="00FD2CAC" w:rsidRDefault="00293A75" w:rsidP="00293A75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993" w:type="dxa"/>
          </w:tcPr>
          <w:p w14:paraId="1A279205" w14:textId="53FE9AA6" w:rsidR="00293A75" w:rsidRPr="00FD2CAC" w:rsidRDefault="00293A75" w:rsidP="00293A75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1984" w:type="dxa"/>
          </w:tcPr>
          <w:p w14:paraId="7B19992A" w14:textId="26A64700" w:rsidR="00293A75" w:rsidRPr="00FD2CAC" w:rsidRDefault="00293A75" w:rsidP="00293A75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2126" w:type="dxa"/>
          </w:tcPr>
          <w:p w14:paraId="2015C7D0" w14:textId="27EF5DD0" w:rsidR="00293A75" w:rsidRPr="00FD2CAC" w:rsidRDefault="00293A75" w:rsidP="00293A75">
            <w:pPr>
              <w:ind w:right="111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  <w:r w:rsidRPr="00FD2C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(</w:t>
            </w:r>
            <w:proofErr w:type="gramStart"/>
            <w:r w:rsidRPr="00FD2C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val="en-US" w:eastAsia="th-TH"/>
              </w:rPr>
              <w:t xml:space="preserve">หน่วย </w:t>
            </w:r>
            <w:r w:rsidRPr="00FD2C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:</w:t>
            </w:r>
            <w:proofErr w:type="gramEnd"/>
            <w:r w:rsidRPr="00FD2C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 xml:space="preserve"> </w:t>
            </w:r>
            <w:r w:rsidRPr="00FD2CA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บาท</w:t>
            </w:r>
            <w:r w:rsidRPr="00FD2C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)</w:t>
            </w:r>
          </w:p>
        </w:tc>
      </w:tr>
      <w:tr w:rsidR="000C3924" w:rsidRPr="00FD2CAC" w14:paraId="60B31ECE" w14:textId="77777777" w:rsidTr="003F443A">
        <w:trPr>
          <w:trHeight w:val="20"/>
        </w:trPr>
        <w:tc>
          <w:tcPr>
            <w:tcW w:w="2268" w:type="dxa"/>
          </w:tcPr>
          <w:p w14:paraId="36DC1C3D" w14:textId="77777777" w:rsidR="000C3924" w:rsidRPr="00FD2CAC" w:rsidRDefault="000C3924" w:rsidP="000C3924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01" w:type="dxa"/>
          </w:tcPr>
          <w:p w14:paraId="35342A3A" w14:textId="77777777" w:rsidR="000C3924" w:rsidRPr="00FD2CAC" w:rsidRDefault="000C3924" w:rsidP="000C3924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993" w:type="dxa"/>
          </w:tcPr>
          <w:p w14:paraId="2D44B349" w14:textId="77777777" w:rsidR="000C3924" w:rsidRPr="00FD2CAC" w:rsidRDefault="000C3924" w:rsidP="000C3924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1984" w:type="dxa"/>
          </w:tcPr>
          <w:p w14:paraId="3F9EC48C" w14:textId="77777777" w:rsidR="000C3924" w:rsidRPr="00FD2CAC" w:rsidRDefault="000C3924" w:rsidP="000C3924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2126" w:type="dxa"/>
            <w:vAlign w:val="bottom"/>
          </w:tcPr>
          <w:p w14:paraId="48E6FE35" w14:textId="1F26786C" w:rsidR="000C3924" w:rsidRPr="000C3924" w:rsidRDefault="000C3924" w:rsidP="000C3924">
            <w:pPr>
              <w:ind w:right="111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</w:pPr>
            <w:r w:rsidRPr="000C392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งบการเงินรวมและ</w:t>
            </w:r>
          </w:p>
        </w:tc>
      </w:tr>
      <w:tr w:rsidR="000C3924" w:rsidRPr="00FD2CAC" w14:paraId="4AFF0509" w14:textId="77777777" w:rsidTr="003F443A">
        <w:trPr>
          <w:trHeight w:val="20"/>
        </w:trPr>
        <w:tc>
          <w:tcPr>
            <w:tcW w:w="2268" w:type="dxa"/>
          </w:tcPr>
          <w:p w14:paraId="43442697" w14:textId="77777777" w:rsidR="000C3924" w:rsidRPr="00FD2CAC" w:rsidRDefault="000C3924" w:rsidP="000C3924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01" w:type="dxa"/>
          </w:tcPr>
          <w:p w14:paraId="288947DF" w14:textId="77777777" w:rsidR="000C3924" w:rsidRPr="00FD2CAC" w:rsidRDefault="000C3924" w:rsidP="000C3924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993" w:type="dxa"/>
          </w:tcPr>
          <w:p w14:paraId="359707C2" w14:textId="77777777" w:rsidR="000C3924" w:rsidRPr="00FD2CAC" w:rsidRDefault="000C3924" w:rsidP="000C3924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1984" w:type="dxa"/>
          </w:tcPr>
          <w:p w14:paraId="7E117DD5" w14:textId="77777777" w:rsidR="000C3924" w:rsidRPr="00FD2CAC" w:rsidRDefault="000C3924" w:rsidP="000C3924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2126" w:type="dxa"/>
            <w:vAlign w:val="bottom"/>
          </w:tcPr>
          <w:p w14:paraId="001544DA" w14:textId="21E69862" w:rsidR="000C3924" w:rsidRPr="000C3924" w:rsidRDefault="000C3924" w:rsidP="000C3924">
            <w:pPr>
              <w:ind w:right="111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</w:pPr>
            <w:r w:rsidRPr="000C392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0C3924" w:rsidRPr="00FD2CAC" w14:paraId="7BC13534" w14:textId="77777777" w:rsidTr="00FD2CAC">
        <w:trPr>
          <w:trHeight w:val="20"/>
        </w:trPr>
        <w:tc>
          <w:tcPr>
            <w:tcW w:w="2268" w:type="dxa"/>
          </w:tcPr>
          <w:p w14:paraId="6068C676" w14:textId="02AAC323" w:rsidR="000C3924" w:rsidRPr="00FD2CAC" w:rsidRDefault="000C3924" w:rsidP="000C3924">
            <w:pPr>
              <w:ind w:left="-66" w:right="-4"/>
              <w:jc w:val="center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  <w:t>ครั้งที่</w:t>
            </w:r>
          </w:p>
        </w:tc>
        <w:tc>
          <w:tcPr>
            <w:tcW w:w="1701" w:type="dxa"/>
          </w:tcPr>
          <w:p w14:paraId="2E927642" w14:textId="6C0CD900" w:rsidR="000C3924" w:rsidRPr="00FD2CAC" w:rsidRDefault="000C3924" w:rsidP="000C3924">
            <w:pPr>
              <w:tabs>
                <w:tab w:val="left" w:pos="0"/>
              </w:tabs>
              <w:ind w:left="-66" w:right="-4" w:hanging="173"/>
              <w:jc w:val="center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  <w:t>อัตราดอกเบี้ย</w:t>
            </w:r>
          </w:p>
        </w:tc>
        <w:tc>
          <w:tcPr>
            <w:tcW w:w="993" w:type="dxa"/>
          </w:tcPr>
          <w:p w14:paraId="43CF9034" w14:textId="43EDB330" w:rsidR="000C3924" w:rsidRPr="00FD2CAC" w:rsidRDefault="000C3924" w:rsidP="000C3924">
            <w:pPr>
              <w:tabs>
                <w:tab w:val="left" w:pos="0"/>
              </w:tabs>
              <w:ind w:left="-66" w:right="-4" w:hanging="173"/>
              <w:jc w:val="center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  <w:t>อายุ</w:t>
            </w:r>
          </w:p>
        </w:tc>
        <w:tc>
          <w:tcPr>
            <w:tcW w:w="1984" w:type="dxa"/>
          </w:tcPr>
          <w:p w14:paraId="0CDBE6A6" w14:textId="11000F48" w:rsidR="000C3924" w:rsidRPr="00FD2CAC" w:rsidRDefault="000C3924" w:rsidP="000C3924">
            <w:pPr>
              <w:tabs>
                <w:tab w:val="left" w:pos="0"/>
              </w:tabs>
              <w:ind w:left="-66" w:right="-4" w:hanging="173"/>
              <w:jc w:val="center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  <w:t>ครบกำหนด</w:t>
            </w:r>
          </w:p>
        </w:tc>
        <w:tc>
          <w:tcPr>
            <w:tcW w:w="2126" w:type="dxa"/>
          </w:tcPr>
          <w:p w14:paraId="6B2C13EB" w14:textId="3B85DD6E" w:rsidR="000C3924" w:rsidRPr="00FD2CAC" w:rsidRDefault="000C3924" w:rsidP="000C3924">
            <w:pPr>
              <w:tabs>
                <w:tab w:val="left" w:pos="0"/>
              </w:tabs>
              <w:ind w:left="-66" w:right="-4" w:hanging="173"/>
              <w:jc w:val="center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 w:eastAsia="x-none"/>
              </w:rPr>
            </w:pPr>
            <w:r w:rsidRPr="00FD2CAC">
              <w:rPr>
                <w:rFonts w:ascii="Angsana New" w:eastAsia="Cordia New" w:hAnsi="Angsana New" w:cs="Angsana New" w:hint="cs"/>
                <w:sz w:val="28"/>
                <w:szCs w:val="28"/>
                <w:u w:val="single"/>
                <w:cs/>
                <w:lang w:val="en-US" w:eastAsia="x-none"/>
              </w:rPr>
              <w:t>จำนวนเงิน</w:t>
            </w:r>
          </w:p>
        </w:tc>
      </w:tr>
      <w:tr w:rsidR="000C3924" w:rsidRPr="00FD2CAC" w14:paraId="2E5AD1FE" w14:textId="77777777" w:rsidTr="00FD2CAC">
        <w:trPr>
          <w:trHeight w:val="20"/>
        </w:trPr>
        <w:tc>
          <w:tcPr>
            <w:tcW w:w="2268" w:type="dxa"/>
          </w:tcPr>
          <w:p w14:paraId="36B28F20" w14:textId="049B0C9B" w:rsidR="000C3924" w:rsidRPr="00FD2CAC" w:rsidRDefault="000C3924" w:rsidP="000C3924">
            <w:pPr>
              <w:ind w:left="-33"/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  <w:t xml:space="preserve">ครั้งที่ </w:t>
            </w:r>
            <w:r w:rsidRPr="00FD2CAC"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  <w:t>1/2568</w:t>
            </w:r>
          </w:p>
        </w:tc>
        <w:tc>
          <w:tcPr>
            <w:tcW w:w="1701" w:type="dxa"/>
          </w:tcPr>
          <w:p w14:paraId="7B29A0C7" w14:textId="094EBB52" w:rsidR="000C3924" w:rsidRPr="00FD2CAC" w:rsidRDefault="000C3924" w:rsidP="000C3924">
            <w:pPr>
              <w:ind w:left="34" w:right="-122" w:hanging="34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 xml:space="preserve">ร้อยละ </w:t>
            </w:r>
            <w:r w:rsidRPr="00FD2CAC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 xml:space="preserve">7.00 </w:t>
            </w:r>
            <w:r w:rsidRPr="00FD2CAC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ต่อปี</w:t>
            </w:r>
          </w:p>
        </w:tc>
        <w:tc>
          <w:tcPr>
            <w:tcW w:w="993" w:type="dxa"/>
          </w:tcPr>
          <w:p w14:paraId="0709F08D" w14:textId="77777777" w:rsidR="000C3924" w:rsidRPr="00FD2CAC" w:rsidRDefault="000C3924" w:rsidP="000C3924">
            <w:pPr>
              <w:ind w:right="-29" w:hanging="24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x-none" w:eastAsia="x-none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lang w:val="x-none" w:eastAsia="x-none"/>
              </w:rPr>
              <w:t xml:space="preserve">2 </w:t>
            </w:r>
            <w:r w:rsidRPr="00FD2CAC">
              <w:rPr>
                <w:rFonts w:ascii="Angsana New" w:eastAsia="Cordia New" w:hAnsi="Angsana New" w:cs="Angsana New"/>
                <w:sz w:val="28"/>
                <w:szCs w:val="28"/>
                <w:cs/>
                <w:lang w:val="x-none" w:eastAsia="x-none"/>
              </w:rPr>
              <w:t>ปี</w:t>
            </w:r>
          </w:p>
        </w:tc>
        <w:tc>
          <w:tcPr>
            <w:tcW w:w="1984" w:type="dxa"/>
          </w:tcPr>
          <w:p w14:paraId="235E073F" w14:textId="45ED0E9D" w:rsidR="000C3924" w:rsidRPr="00FD2CAC" w:rsidRDefault="000C3924" w:rsidP="000C3924">
            <w:pPr>
              <w:tabs>
                <w:tab w:val="left" w:pos="0"/>
              </w:tabs>
              <w:ind w:left="34" w:right="-36" w:hanging="38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 xml:space="preserve">21 </w:t>
            </w:r>
            <w:r w:rsidRPr="00FD2CAC"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 w:eastAsia="x-none"/>
              </w:rPr>
              <w:t xml:space="preserve">กุมภาพันธ์ </w:t>
            </w:r>
            <w:r w:rsidRPr="00FD2CAC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2570</w:t>
            </w:r>
          </w:p>
        </w:tc>
        <w:tc>
          <w:tcPr>
            <w:tcW w:w="2126" w:type="dxa"/>
          </w:tcPr>
          <w:p w14:paraId="6948D44D" w14:textId="4D8152EE" w:rsidR="000C3924" w:rsidRPr="00FD2CAC" w:rsidRDefault="000C3924" w:rsidP="000C3924">
            <w:pPr>
              <w:ind w:right="25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148,900,000.00</w:t>
            </w:r>
          </w:p>
        </w:tc>
      </w:tr>
      <w:bookmarkEnd w:id="35"/>
    </w:tbl>
    <w:p w14:paraId="3BE5A872" w14:textId="77777777" w:rsidR="000C3924" w:rsidRPr="000C3924" w:rsidRDefault="000C3924" w:rsidP="00F74869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4D3D6B4" w14:textId="30CC5ED9" w:rsidR="00566B4D" w:rsidRPr="00293A75" w:rsidRDefault="00F74869" w:rsidP="00F74869">
      <w:pPr>
        <w:ind w:left="540" w:firstLine="90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93A75">
        <w:rPr>
          <w:rFonts w:ascii="Angsana New" w:hAnsi="Angsana New" w:cs="Angsana New"/>
          <w:spacing w:val="-4"/>
          <w:sz w:val="30"/>
          <w:szCs w:val="30"/>
          <w:cs/>
        </w:rPr>
        <w:t>ณ</w:t>
      </w:r>
      <w:r w:rsidR="00293A75" w:rsidRPr="00293A7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วันที่ </w:t>
      </w:r>
      <w:r w:rsidR="00687A44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="00687A44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มิถุนายน</w:t>
      </w:r>
      <w:r w:rsidR="00293A75" w:rsidRPr="00293A7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2568</w:t>
      </w:r>
      <w:r w:rsidR="00293A75" w:rsidRPr="00293A7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293A7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293A75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="00293A75" w:rsidRPr="00293A75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293A75" w:rsidRPr="00293A75">
        <w:rPr>
          <w:rFonts w:ascii="Angsana New" w:hAnsi="Angsana New" w:cs="Angsana New"/>
          <w:spacing w:val="-4"/>
          <w:sz w:val="30"/>
          <w:szCs w:val="30"/>
        </w:rPr>
        <w:t>31</w:t>
      </w:r>
      <w:r w:rsidR="00293A75" w:rsidRPr="00293A75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="00293A75" w:rsidRPr="00293A7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2567 </w:t>
      </w:r>
      <w:r w:rsidRPr="00293A75">
        <w:rPr>
          <w:rFonts w:ascii="Angsana New" w:hAnsi="Angsana New" w:cs="Angsana New"/>
          <w:spacing w:val="-4"/>
          <w:sz w:val="30"/>
          <w:szCs w:val="30"/>
          <w:cs/>
        </w:rPr>
        <w:t>หุ้นกู้สามารถแยกตามกำหนดชำระไถ่ถอนได้ดังนี้</w:t>
      </w:r>
    </w:p>
    <w:p w14:paraId="30287D00" w14:textId="77777777" w:rsidR="00F74869" w:rsidRPr="00293A75" w:rsidRDefault="00F74869" w:rsidP="00566B4D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56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103"/>
        <w:gridCol w:w="1843"/>
        <w:gridCol w:w="2126"/>
      </w:tblGrid>
      <w:tr w:rsidR="00F74869" w:rsidRPr="00F74869" w14:paraId="20892E78" w14:textId="77777777" w:rsidTr="00293A75">
        <w:trPr>
          <w:trHeight w:val="283"/>
        </w:trPr>
        <w:tc>
          <w:tcPr>
            <w:tcW w:w="5103" w:type="dxa"/>
          </w:tcPr>
          <w:p w14:paraId="5B3C4609" w14:textId="77777777" w:rsidR="00F74869" w:rsidRPr="00F74869" w:rsidRDefault="00F74869" w:rsidP="00F74869">
            <w:pPr>
              <w:jc w:val="both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bookmarkStart w:id="36" w:name="_Hlk198216203"/>
          </w:p>
        </w:tc>
        <w:tc>
          <w:tcPr>
            <w:tcW w:w="1843" w:type="dxa"/>
          </w:tcPr>
          <w:p w14:paraId="3257BABC" w14:textId="77777777" w:rsidR="00F74869" w:rsidRPr="00F74869" w:rsidRDefault="00F74869" w:rsidP="00F74869">
            <w:pPr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2126" w:type="dxa"/>
          </w:tcPr>
          <w:p w14:paraId="6AA3949D" w14:textId="77777777" w:rsidR="00F74869" w:rsidRPr="00F74869" w:rsidRDefault="00F74869" w:rsidP="00F84B29">
            <w:pPr>
              <w:ind w:right="111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(หน่วย : </w:t>
            </w:r>
            <w:r w:rsidRPr="00F74869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val="en-US" w:eastAsia="th-TH"/>
              </w:rPr>
              <w:t>บาท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F74869" w:rsidRPr="00F74869" w14:paraId="28720DEE" w14:textId="77777777" w:rsidTr="00293A75">
        <w:trPr>
          <w:trHeight w:val="283"/>
        </w:trPr>
        <w:tc>
          <w:tcPr>
            <w:tcW w:w="5103" w:type="dxa"/>
          </w:tcPr>
          <w:p w14:paraId="49C8667E" w14:textId="77777777" w:rsidR="00F74869" w:rsidRPr="00F74869" w:rsidRDefault="00F74869" w:rsidP="00F74869">
            <w:pPr>
              <w:jc w:val="both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69" w:type="dxa"/>
            <w:gridSpan w:val="2"/>
          </w:tcPr>
          <w:p w14:paraId="2810D2C1" w14:textId="77777777" w:rsidR="00F74869" w:rsidRPr="00F74869" w:rsidRDefault="00F74869" w:rsidP="00F74869">
            <w:pPr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0C3924" w:rsidRPr="00F74869" w14:paraId="09992762" w14:textId="77777777" w:rsidTr="00293A75">
        <w:trPr>
          <w:trHeight w:val="283"/>
        </w:trPr>
        <w:tc>
          <w:tcPr>
            <w:tcW w:w="5103" w:type="dxa"/>
          </w:tcPr>
          <w:p w14:paraId="0CF4CCB7" w14:textId="77777777" w:rsidR="000C3924" w:rsidRPr="00F74869" w:rsidRDefault="000C3924" w:rsidP="00F74869">
            <w:pPr>
              <w:jc w:val="both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69" w:type="dxa"/>
            <w:gridSpan w:val="2"/>
          </w:tcPr>
          <w:p w14:paraId="265E4566" w14:textId="3B5A48EF" w:rsidR="000C3924" w:rsidRPr="00F74869" w:rsidRDefault="000C3924" w:rsidP="00F74869">
            <w:pPr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C392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913EEC" w:rsidRPr="00F74869" w14:paraId="2F67C9F0" w14:textId="77777777" w:rsidTr="00293A75">
        <w:trPr>
          <w:trHeight w:val="283"/>
        </w:trPr>
        <w:tc>
          <w:tcPr>
            <w:tcW w:w="5103" w:type="dxa"/>
          </w:tcPr>
          <w:p w14:paraId="3A8D38CE" w14:textId="77777777" w:rsidR="00913EEC" w:rsidRPr="00F74869" w:rsidRDefault="00913EEC" w:rsidP="00913EEC">
            <w:pPr>
              <w:ind w:firstLine="112"/>
              <w:jc w:val="both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43" w:type="dxa"/>
            <w:hideMark/>
          </w:tcPr>
          <w:p w14:paraId="56C90C67" w14:textId="1A50905D" w:rsidR="00913EEC" w:rsidRPr="00F74869" w:rsidRDefault="00687A44" w:rsidP="00913EEC">
            <w:pPr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30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มิถุนายน</w:t>
            </w:r>
            <w:r w:rsidR="00913EEC" w:rsidRPr="00293A7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2126" w:type="dxa"/>
            <w:hideMark/>
          </w:tcPr>
          <w:p w14:paraId="79EDB5E3" w14:textId="20C4F0E8" w:rsidR="00913EEC" w:rsidRPr="00F74869" w:rsidRDefault="00913EEC" w:rsidP="00913EEC">
            <w:pPr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293A7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293A75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293A7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913EEC" w:rsidRPr="00F74869" w14:paraId="21447057" w14:textId="77777777" w:rsidTr="00293A75">
        <w:trPr>
          <w:trHeight w:val="283"/>
        </w:trPr>
        <w:tc>
          <w:tcPr>
            <w:tcW w:w="5103" w:type="dxa"/>
            <w:hideMark/>
          </w:tcPr>
          <w:p w14:paraId="3BBADB6C" w14:textId="77777777" w:rsidR="00913EEC" w:rsidRPr="00F74869" w:rsidRDefault="00913EEC" w:rsidP="00913EEC">
            <w:pPr>
              <w:jc w:val="both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ไม่เกิน 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843" w:type="dxa"/>
          </w:tcPr>
          <w:p w14:paraId="0A8092E8" w14:textId="7C5339D4" w:rsidR="00913EEC" w:rsidRPr="00687A44" w:rsidRDefault="00687A44" w:rsidP="00687A44">
            <w:pPr>
              <w:ind w:left="-71"/>
              <w:jc w:val="center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687A44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126" w:type="dxa"/>
          </w:tcPr>
          <w:p w14:paraId="01908B80" w14:textId="1E9E75D0" w:rsidR="00913EEC" w:rsidRPr="00F74869" w:rsidRDefault="00293A75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293A75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216,200,000.00</w:t>
            </w:r>
          </w:p>
        </w:tc>
      </w:tr>
      <w:tr w:rsidR="00913EEC" w:rsidRPr="00F74869" w14:paraId="466F95BA" w14:textId="77777777" w:rsidTr="00293A75">
        <w:trPr>
          <w:trHeight w:val="283"/>
        </w:trPr>
        <w:tc>
          <w:tcPr>
            <w:tcW w:w="5103" w:type="dxa"/>
          </w:tcPr>
          <w:p w14:paraId="59966DFB" w14:textId="77777777" w:rsidR="00913EEC" w:rsidRPr="00F74869" w:rsidRDefault="00913EEC" w:rsidP="00913EEC">
            <w:pPr>
              <w:jc w:val="both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เกินกว่า 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 แต่ไม่เกิน 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5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B061A3F" w14:textId="6245E361" w:rsidR="00913EEC" w:rsidRPr="00F74869" w:rsidRDefault="00293A75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293A75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148,900,000.00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429E62A" w14:textId="3C58EB56" w:rsidR="00913EEC" w:rsidRPr="00F74869" w:rsidRDefault="00293A75" w:rsidP="00293A75">
            <w:pPr>
              <w:ind w:left="-71"/>
              <w:jc w:val="center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3EEC" w:rsidRPr="00F74869" w14:paraId="33EACC76" w14:textId="77777777" w:rsidTr="00293A75">
        <w:trPr>
          <w:trHeight w:val="283"/>
        </w:trPr>
        <w:tc>
          <w:tcPr>
            <w:tcW w:w="5103" w:type="dxa"/>
            <w:hideMark/>
          </w:tcPr>
          <w:p w14:paraId="41CFCA73" w14:textId="77777777" w:rsidR="00913EEC" w:rsidRPr="00F74869" w:rsidRDefault="00913EEC" w:rsidP="00913EEC">
            <w:pPr>
              <w:ind w:right="-108" w:firstLine="821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7486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5B967B5D" w14:textId="28C5930C" w:rsidR="00913EEC" w:rsidRPr="00F74869" w:rsidRDefault="00687A44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293A75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148,900,000.00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3707739B" w14:textId="4A124191" w:rsidR="00913EEC" w:rsidRPr="00F74869" w:rsidRDefault="00293A75" w:rsidP="00913EEC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293A75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216</w:t>
            </w:r>
            <w:r w:rsidRPr="00293A75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293A75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200</w:t>
            </w:r>
            <w:r w:rsidRPr="00293A75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293A75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bookmarkEnd w:id="36"/>
    </w:tbl>
    <w:p w14:paraId="6B24A18C" w14:textId="77777777" w:rsidR="000C3924" w:rsidRPr="000C3924" w:rsidRDefault="000C3924" w:rsidP="00300DC4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08C1178" w14:textId="0FCDF45F" w:rsidR="00EA1384" w:rsidRPr="00300DC4" w:rsidRDefault="00EA1384" w:rsidP="00300DC4">
      <w:pPr>
        <w:ind w:left="540" w:firstLine="900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37" w:name="_Hlk198216309"/>
      <w:r w:rsidRPr="00300DC4">
        <w:rPr>
          <w:rFonts w:ascii="Angsana New" w:hAnsi="Angsana New" w:cs="Angsana New" w:hint="cs"/>
          <w:sz w:val="30"/>
          <w:szCs w:val="30"/>
          <w:cs/>
        </w:rPr>
        <w:t>ตามรายงานการประชุมผู้ถือหุ้นกู้</w:t>
      </w:r>
      <w:r w:rsidRPr="00300DC4">
        <w:rPr>
          <w:rFonts w:ascii="Angsana New" w:hAnsi="Angsana New" w:cs="Angsana New"/>
          <w:sz w:val="30"/>
          <w:szCs w:val="30"/>
        </w:rPr>
        <w:t xml:space="preserve"> </w:t>
      </w:r>
      <w:r w:rsidRPr="00300DC4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Pr="00300DC4">
        <w:rPr>
          <w:rFonts w:ascii="Angsana New" w:hAnsi="Angsana New" w:cs="Angsana New"/>
          <w:sz w:val="30"/>
          <w:szCs w:val="30"/>
        </w:rPr>
        <w:t>1/2568</w:t>
      </w:r>
      <w:r w:rsidRPr="00300DC4">
        <w:rPr>
          <w:rFonts w:ascii="Angsana New" w:hAnsi="Angsana New" w:cs="Angsana New" w:hint="cs"/>
          <w:sz w:val="30"/>
          <w:szCs w:val="30"/>
          <w:cs/>
        </w:rPr>
        <w:t xml:space="preserve"> เมื่อวันที่ </w:t>
      </w:r>
      <w:r w:rsidRPr="00300DC4">
        <w:rPr>
          <w:rFonts w:ascii="Angsana New" w:hAnsi="Angsana New" w:cs="Angsana New"/>
          <w:sz w:val="30"/>
          <w:szCs w:val="30"/>
        </w:rPr>
        <w:t xml:space="preserve">28 </w:t>
      </w:r>
      <w:r w:rsidRPr="00300DC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300DC4">
        <w:rPr>
          <w:rFonts w:ascii="Angsana New" w:hAnsi="Angsana New" w:cs="Angsana New"/>
          <w:sz w:val="30"/>
          <w:szCs w:val="30"/>
        </w:rPr>
        <w:t xml:space="preserve"> 2568 </w:t>
      </w:r>
      <w:r w:rsidRPr="00300DC4">
        <w:rPr>
          <w:rFonts w:ascii="Angsana New" w:hAnsi="Angsana New" w:cs="Angsana New" w:hint="cs"/>
          <w:sz w:val="30"/>
          <w:szCs w:val="30"/>
          <w:cs/>
        </w:rPr>
        <w:t xml:space="preserve">มีมติอนุมัติผ่อนผันให้การที่ผู้ออกหุ้นกู้ไม่สามารถดำรงไว้ซึ่งอัตราส่วนของหนี้สินที่มีภาระดอกเบี้ยต่อส่วนของผู้ถือหุ้นในอัตราส่วนไม่เกิน </w:t>
      </w:r>
      <w:r w:rsidRPr="00300DC4">
        <w:rPr>
          <w:rFonts w:ascii="Angsana New" w:hAnsi="Angsana New" w:cs="Angsana New"/>
          <w:sz w:val="30"/>
          <w:szCs w:val="30"/>
        </w:rPr>
        <w:t xml:space="preserve">4 </w:t>
      </w:r>
      <w:r w:rsidRPr="00300DC4">
        <w:rPr>
          <w:rFonts w:ascii="Angsana New" w:hAnsi="Angsana New" w:cs="Angsana New" w:hint="cs"/>
          <w:sz w:val="30"/>
          <w:szCs w:val="30"/>
          <w:cs/>
        </w:rPr>
        <w:t xml:space="preserve">เท่า ตามงบการเงินรวม สำหรับปีสิ้นสุดวันที่ </w:t>
      </w:r>
      <w:r w:rsidRPr="00300DC4">
        <w:rPr>
          <w:rFonts w:ascii="Angsana New" w:hAnsi="Angsana New" w:cs="Angsana New"/>
          <w:sz w:val="30"/>
          <w:szCs w:val="30"/>
        </w:rPr>
        <w:t>31</w:t>
      </w:r>
      <w:r w:rsidRPr="00300DC4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300DC4">
        <w:rPr>
          <w:rFonts w:ascii="Angsana New" w:hAnsi="Angsana New" w:cs="Angsana New"/>
          <w:sz w:val="30"/>
          <w:szCs w:val="30"/>
        </w:rPr>
        <w:t>2567</w:t>
      </w:r>
      <w:r w:rsidRPr="00300DC4">
        <w:rPr>
          <w:rFonts w:ascii="Angsana New" w:hAnsi="Angsana New" w:cs="Angsana New" w:hint="cs"/>
          <w:sz w:val="30"/>
          <w:szCs w:val="30"/>
          <w:cs/>
        </w:rPr>
        <w:t xml:space="preserve"> ไม่ให้ถือเป็นเหตุผิดนัดตามข้อกำหนดสิทธิ </w:t>
      </w:r>
      <w:r w:rsidR="00300DC4">
        <w:rPr>
          <w:rFonts w:ascii="Angsana New" w:hAnsi="Angsana New" w:cs="Angsana New" w:hint="cs"/>
          <w:sz w:val="30"/>
          <w:szCs w:val="30"/>
          <w:cs/>
        </w:rPr>
        <w:t>และได้มีมติอนุมัติแก้ไขหน้าที่ของผู้ออกหุ้นกู้ในการดำรงไว้ซึ่ง</w:t>
      </w:r>
      <w:r w:rsidR="00300DC4" w:rsidRPr="00300DC4">
        <w:rPr>
          <w:rFonts w:ascii="Angsana New" w:hAnsi="Angsana New" w:cs="Angsana New" w:hint="cs"/>
          <w:sz w:val="30"/>
          <w:szCs w:val="30"/>
          <w:cs/>
        </w:rPr>
        <w:t>อัตราส่วนของหนี้สินที่มีภาระดอกเบี้ยต่อส่วนของผู้ถือหุ้น</w:t>
      </w:r>
      <w:r w:rsidR="00300DC4">
        <w:rPr>
          <w:rFonts w:ascii="Angsana New" w:hAnsi="Angsana New" w:cs="Angsana New" w:hint="cs"/>
          <w:sz w:val="30"/>
          <w:szCs w:val="30"/>
          <w:cs/>
        </w:rPr>
        <w:t xml:space="preserve"> เป็น</w:t>
      </w:r>
      <w:r w:rsidR="00300DC4" w:rsidRPr="00300DC4">
        <w:rPr>
          <w:rFonts w:ascii="Angsana New" w:hAnsi="Angsana New" w:cs="Angsana New" w:hint="cs"/>
          <w:sz w:val="30"/>
          <w:szCs w:val="30"/>
          <w:cs/>
        </w:rPr>
        <w:t>อัตราส่วนไม่เกิน</w:t>
      </w:r>
      <w:r w:rsidR="00300DC4" w:rsidRPr="00300DC4">
        <w:rPr>
          <w:rFonts w:ascii="Angsana New" w:hAnsi="Angsana New" w:cs="Angsana New"/>
          <w:sz w:val="30"/>
          <w:szCs w:val="30"/>
          <w:cs/>
        </w:rPr>
        <w:t xml:space="preserve"> </w:t>
      </w:r>
      <w:r w:rsidR="00300DC4">
        <w:rPr>
          <w:rFonts w:ascii="Angsana New" w:hAnsi="Angsana New" w:cs="Angsana New"/>
          <w:sz w:val="30"/>
          <w:szCs w:val="30"/>
          <w:lang w:val="en-US"/>
        </w:rPr>
        <w:t>5</w:t>
      </w:r>
      <w:r w:rsidR="00300DC4" w:rsidRPr="00300DC4">
        <w:rPr>
          <w:rFonts w:ascii="Angsana New" w:hAnsi="Angsana New" w:cs="Angsana New"/>
          <w:sz w:val="30"/>
          <w:szCs w:val="30"/>
          <w:cs/>
        </w:rPr>
        <w:t xml:space="preserve"> </w:t>
      </w:r>
      <w:r w:rsidR="00300DC4" w:rsidRPr="00300DC4">
        <w:rPr>
          <w:rFonts w:ascii="Angsana New" w:hAnsi="Angsana New" w:cs="Angsana New" w:hint="cs"/>
          <w:sz w:val="30"/>
          <w:szCs w:val="30"/>
          <w:cs/>
        </w:rPr>
        <w:t>เท่า</w:t>
      </w:r>
      <w:r w:rsidR="00300DC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4120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ตั้งแต่รอบไตรมาสแรกสิ้นสุดวันที่ </w:t>
      </w:r>
      <w:r w:rsidR="00941204">
        <w:rPr>
          <w:rFonts w:ascii="Angsana New" w:hAnsi="Angsana New" w:cs="Angsana New"/>
          <w:sz w:val="30"/>
          <w:szCs w:val="30"/>
          <w:lang w:val="en-US"/>
        </w:rPr>
        <w:t>31</w:t>
      </w:r>
      <w:r w:rsidR="0094120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มีนาคม</w:t>
      </w:r>
      <w:r w:rsidR="00941204">
        <w:rPr>
          <w:rFonts w:ascii="Angsana New" w:hAnsi="Angsana New" w:cs="Angsana New"/>
          <w:sz w:val="30"/>
          <w:szCs w:val="30"/>
          <w:lang w:val="en-US"/>
        </w:rPr>
        <w:t xml:space="preserve"> 2568 </w:t>
      </w:r>
      <w:r w:rsidR="00941204">
        <w:rPr>
          <w:rFonts w:ascii="Angsana New" w:hAnsi="Angsana New" w:cs="Angsana New" w:hint="cs"/>
          <w:sz w:val="30"/>
          <w:szCs w:val="30"/>
          <w:cs/>
          <w:lang w:val="en-US"/>
        </w:rPr>
        <w:t>เป็นต้นไป</w:t>
      </w:r>
      <w:bookmarkEnd w:id="37"/>
    </w:p>
    <w:p w14:paraId="39CF238A" w14:textId="77777777" w:rsidR="00EA1384" w:rsidRDefault="00EA1384" w:rsidP="00EA1384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DE0682B" w14:textId="64E61204" w:rsidR="00E50F4B" w:rsidRPr="00CE46FA" w:rsidRDefault="00E50F4B" w:rsidP="00E50F4B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หนี้สินจากการค้ำประกันตามคำพิพากษา</w:t>
      </w:r>
    </w:p>
    <w:p w14:paraId="35091CFA" w14:textId="77777777" w:rsidR="0099656E" w:rsidRPr="0099656E" w:rsidRDefault="0099656E" w:rsidP="0099656E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39A9771E" w14:textId="693F45F5" w:rsidR="00FD3DC0" w:rsidRDefault="00293A75" w:rsidP="0099656E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293A75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687A44">
        <w:rPr>
          <w:rFonts w:ascii="Angsana New" w:hAnsi="Angsana New" w:cs="Angsana New" w:hint="cs"/>
          <w:sz w:val="30"/>
          <w:szCs w:val="30"/>
          <w:cs/>
        </w:rPr>
        <w:t>หก</w:t>
      </w:r>
      <w:r w:rsidRPr="00293A7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293A7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87A44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687A44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293A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3A75">
        <w:rPr>
          <w:rFonts w:ascii="Angsana New" w:hAnsi="Angsana New" w:cs="Angsana New"/>
          <w:sz w:val="30"/>
          <w:szCs w:val="30"/>
        </w:rPr>
        <w:t>256</w:t>
      </w:r>
      <w:r w:rsidRPr="00293A75">
        <w:rPr>
          <w:rFonts w:ascii="Angsana New" w:hAnsi="Angsana New" w:cs="Angsana New"/>
          <w:sz w:val="30"/>
          <w:szCs w:val="30"/>
          <w:lang w:val="en-US"/>
        </w:rPr>
        <w:t>8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9656E" w:rsidRPr="0099656E">
        <w:rPr>
          <w:rFonts w:ascii="Angsana New" w:hAnsi="Angsana New" w:cs="Angsana New"/>
          <w:sz w:val="30"/>
          <w:szCs w:val="30"/>
          <w:cs/>
        </w:rPr>
        <w:t>หนี้สินจากการค้ำประกันตามคำพิพากษา</w:t>
      </w:r>
      <w:r w:rsidR="0099656E" w:rsidRPr="0099656E">
        <w:rPr>
          <w:rFonts w:ascii="Angsana New" w:hAnsi="Angsana New" w:cs="Angsana New" w:hint="cs"/>
          <w:sz w:val="30"/>
          <w:szCs w:val="30"/>
          <w:cs/>
        </w:rPr>
        <w:t>มีรายการเคลื่อนไหวดังนี้</w:t>
      </w:r>
    </w:p>
    <w:p w14:paraId="354B7AA3" w14:textId="77777777" w:rsidR="0099656E" w:rsidRPr="0099656E" w:rsidRDefault="0099656E" w:rsidP="00FD3DC0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16" w:type="dxa"/>
        <w:tblInd w:w="554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040"/>
        <w:gridCol w:w="1791"/>
        <w:gridCol w:w="1985"/>
      </w:tblGrid>
      <w:tr w:rsidR="0099656E" w:rsidRPr="00F84B29" w14:paraId="3BFCD25E" w14:textId="77777777" w:rsidTr="00293880">
        <w:tc>
          <w:tcPr>
            <w:tcW w:w="5040" w:type="dxa"/>
          </w:tcPr>
          <w:p w14:paraId="2BAC96A8" w14:textId="77777777" w:rsidR="0099656E" w:rsidRPr="00F84B29" w:rsidRDefault="0099656E" w:rsidP="0099656E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</w:pPr>
            <w:bookmarkStart w:id="38" w:name="_Hlk166697153"/>
          </w:p>
        </w:tc>
        <w:tc>
          <w:tcPr>
            <w:tcW w:w="3776" w:type="dxa"/>
            <w:gridSpan w:val="2"/>
          </w:tcPr>
          <w:p w14:paraId="171C83E6" w14:textId="7D0EF024" w:rsidR="0099656E" w:rsidRPr="00F84B29" w:rsidRDefault="008C21B3" w:rsidP="00F84B29">
            <w:pPr>
              <w:ind w:right="4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F84B29"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>(</w:t>
            </w:r>
            <w:proofErr w:type="gramStart"/>
            <w:r w:rsidRPr="00F84B29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หน่วย</w:t>
            </w:r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 xml:space="preserve"> :</w:t>
            </w:r>
            <w:proofErr w:type="gramEnd"/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F84B29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บาท</w:t>
            </w:r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C36F5" w:rsidRPr="00F84B29" w14:paraId="75BA358A" w14:textId="77777777" w:rsidTr="00293880">
        <w:tc>
          <w:tcPr>
            <w:tcW w:w="5040" w:type="dxa"/>
          </w:tcPr>
          <w:p w14:paraId="6D1F2262" w14:textId="77777777" w:rsidR="00FC36F5" w:rsidRPr="00F84B29" w:rsidRDefault="00FC36F5" w:rsidP="00FC36F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91" w:type="dxa"/>
          </w:tcPr>
          <w:p w14:paraId="5E76F951" w14:textId="77777777" w:rsidR="00FC36F5" w:rsidRPr="00F84B29" w:rsidRDefault="00FC36F5" w:rsidP="00CB43CC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1547920A" w14:textId="77777777" w:rsidR="00FC36F5" w:rsidRPr="00F84B29" w:rsidRDefault="007E5902" w:rsidP="007E5902">
            <w:pPr>
              <w:ind w:left="-111" w:right="-10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7E5902" w:rsidRPr="00F84B29" w14:paraId="4E47E82E" w14:textId="77777777" w:rsidTr="00293880">
        <w:tc>
          <w:tcPr>
            <w:tcW w:w="5040" w:type="dxa"/>
          </w:tcPr>
          <w:p w14:paraId="03A4D9E9" w14:textId="77777777" w:rsidR="007E5902" w:rsidRPr="00F84B29" w:rsidRDefault="007E5902" w:rsidP="00FC36F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91" w:type="dxa"/>
          </w:tcPr>
          <w:p w14:paraId="66486CF9" w14:textId="77777777" w:rsidR="007E5902" w:rsidRPr="00F84B29" w:rsidRDefault="007E5902" w:rsidP="00CB43CC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0389888B" w14:textId="77777777" w:rsidR="007E5902" w:rsidRPr="00F84B29" w:rsidRDefault="007E5902" w:rsidP="007E5902">
            <w:pPr>
              <w:ind w:left="-111" w:right="-10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93A75" w:rsidRPr="00F84B29" w14:paraId="1CE4E99C" w14:textId="77777777" w:rsidTr="00293880">
        <w:tc>
          <w:tcPr>
            <w:tcW w:w="5040" w:type="dxa"/>
          </w:tcPr>
          <w:p w14:paraId="37A30294" w14:textId="77777777" w:rsidR="00293A75" w:rsidRPr="00F84B29" w:rsidRDefault="00293A75" w:rsidP="00293A7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ยอดคงเหลือต้นงวด</w:t>
            </w:r>
          </w:p>
        </w:tc>
        <w:tc>
          <w:tcPr>
            <w:tcW w:w="1791" w:type="dxa"/>
          </w:tcPr>
          <w:p w14:paraId="03A6C7C1" w14:textId="77777777" w:rsidR="00293A75" w:rsidRPr="00F84B29" w:rsidRDefault="00293A75" w:rsidP="00293A75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3049DE61" w14:textId="1021FC70" w:rsidR="00293A75" w:rsidRPr="00F84B29" w:rsidRDefault="00293A75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  <w:r w:rsidRPr="00F84B29">
              <w:rPr>
                <w:rFonts w:ascii="Angsana New" w:hAnsi="Angsana New" w:cs="Angsana New"/>
                <w:sz w:val="30"/>
                <w:szCs w:val="30"/>
                <w:lang w:val="en-US"/>
              </w:rPr>
              <w:t>192,809,750.18</w:t>
            </w:r>
          </w:p>
        </w:tc>
      </w:tr>
      <w:tr w:rsidR="00293A75" w:rsidRPr="00F84B29" w14:paraId="0A966D0D" w14:textId="77777777" w:rsidTr="00293880">
        <w:tc>
          <w:tcPr>
            <w:tcW w:w="5040" w:type="dxa"/>
          </w:tcPr>
          <w:p w14:paraId="14E2CC42" w14:textId="77777777" w:rsidR="00293A75" w:rsidRPr="00F84B29" w:rsidRDefault="00293A75" w:rsidP="00293A7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791" w:type="dxa"/>
          </w:tcPr>
          <w:p w14:paraId="5BC2B77F" w14:textId="77777777" w:rsidR="00293A75" w:rsidRPr="00F84B29" w:rsidRDefault="00293A75" w:rsidP="00293A75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580673D4" w14:textId="715E8D2A" w:rsidR="00293A75" w:rsidRPr="00F84B29" w:rsidRDefault="00687A44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  <w:r w:rsidRPr="00687A44">
              <w:rPr>
                <w:rFonts w:ascii="Angsana New" w:hAnsi="Angsana New" w:cs="Angsana New"/>
                <w:sz w:val="30"/>
                <w:szCs w:val="30"/>
                <w:lang w:val="en-US"/>
              </w:rPr>
              <w:t>5,317,305.11</w:t>
            </w:r>
          </w:p>
        </w:tc>
      </w:tr>
      <w:tr w:rsidR="00687A44" w:rsidRPr="00F84B29" w14:paraId="76E4A866" w14:textId="77777777" w:rsidTr="00293880">
        <w:tc>
          <w:tcPr>
            <w:tcW w:w="5040" w:type="dxa"/>
          </w:tcPr>
          <w:p w14:paraId="567B6261" w14:textId="1351D5F3" w:rsidR="00687A44" w:rsidRPr="00F84B29" w:rsidRDefault="00687A44" w:rsidP="00293A7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โอนกลับประมาณการ</w:t>
            </w:r>
            <w:r w:rsidRPr="00687A44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หนี้สินจากการค้ำประกันตามคำพิพากษา</w:t>
            </w:r>
          </w:p>
        </w:tc>
        <w:tc>
          <w:tcPr>
            <w:tcW w:w="1791" w:type="dxa"/>
          </w:tcPr>
          <w:p w14:paraId="567A168D" w14:textId="77777777" w:rsidR="00687A44" w:rsidRPr="00F84B29" w:rsidRDefault="00687A44" w:rsidP="00293A75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24C00DF8" w14:textId="22785809" w:rsidR="00687A44" w:rsidRPr="00F84B29" w:rsidRDefault="00687A44" w:rsidP="00293A75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687A4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83</w:t>
            </w:r>
            <w:r w:rsidRPr="00687A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87A4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127</w:t>
            </w:r>
            <w:r w:rsidRPr="00687A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87A4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055.29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293A75" w:rsidRPr="00F84B29" w14:paraId="7F1D81FC" w14:textId="77777777" w:rsidTr="00293880">
        <w:tc>
          <w:tcPr>
            <w:tcW w:w="5040" w:type="dxa"/>
          </w:tcPr>
          <w:p w14:paraId="19982BD9" w14:textId="44CAD443" w:rsidR="00293A75" w:rsidRPr="00F84B29" w:rsidRDefault="00293A75" w:rsidP="00293A7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ยอดคงเหลือ</w:t>
            </w:r>
            <w:r w:rsidRPr="00F84B29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สิ้น</w:t>
            </w:r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791" w:type="dxa"/>
          </w:tcPr>
          <w:p w14:paraId="7DD6D967" w14:textId="77777777" w:rsidR="00293A75" w:rsidRPr="00F84B29" w:rsidRDefault="00293A75" w:rsidP="00293A75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365F3FC0" w14:textId="4D0928A5" w:rsidR="00293A75" w:rsidRPr="00F84B29" w:rsidRDefault="00687A44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  <w:t>115,000,000.00</w:t>
            </w:r>
          </w:p>
        </w:tc>
      </w:tr>
      <w:bookmarkEnd w:id="38"/>
    </w:tbl>
    <w:p w14:paraId="0B5EF635" w14:textId="77777777" w:rsidR="000C3924" w:rsidRPr="000C3924" w:rsidRDefault="000C3924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C3B71D8" w14:textId="14B4235F" w:rsidR="009C1C8B" w:rsidRDefault="00F84B29" w:rsidP="009C1C8B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C392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9C1C8B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="009C1C8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มิถุนายน</w:t>
      </w:r>
      <w:r w:rsidRPr="000C3924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0C3924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  <w:r w:rsidRPr="000C3924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และวันที่</w:t>
      </w:r>
      <w:r w:rsidRPr="000C392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C3924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0C392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Pr="000C3924">
        <w:rPr>
          <w:rFonts w:ascii="Angsana New" w:hAnsi="Angsana New" w:cs="Angsana New" w:hint="cs"/>
          <w:spacing w:val="-2"/>
          <w:sz w:val="30"/>
          <w:szCs w:val="30"/>
        </w:rPr>
        <w:t>2567</w:t>
      </w:r>
      <w:r w:rsidRPr="000C392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bookmarkStart w:id="39" w:name="_Hlk166619289"/>
      <w:r w:rsidRPr="000C3924">
        <w:rPr>
          <w:rFonts w:ascii="Angsana New" w:hAnsi="Angsana New" w:cs="Angsana New"/>
          <w:spacing w:val="-2"/>
          <w:sz w:val="30"/>
          <w:szCs w:val="30"/>
          <w:cs/>
        </w:rPr>
        <w:t>บริษัทมีหนี้สินจากการค้ำประกันตามคำพิพากษา</w:t>
      </w:r>
      <w:r w:rsidRPr="0099656E">
        <w:rPr>
          <w:rFonts w:ascii="Angsana New" w:hAnsi="Angsana New" w:cs="Angsana New"/>
          <w:sz w:val="30"/>
          <w:szCs w:val="30"/>
          <w:cs/>
        </w:rPr>
        <w:t xml:space="preserve">ทั้งจำนวนเป็นหนี้สินจากการค้ำประกันต่อสถาบันการเงิน </w:t>
      </w:r>
      <w:r>
        <w:rPr>
          <w:rFonts w:ascii="Angsana New" w:hAnsi="Angsana New" w:cs="Angsana New"/>
          <w:sz w:val="30"/>
          <w:szCs w:val="30"/>
          <w:lang w:val="en-US"/>
        </w:rPr>
        <w:t>1</w:t>
      </w:r>
      <w:r w:rsidRPr="0099656E">
        <w:rPr>
          <w:rFonts w:ascii="Angsana New" w:hAnsi="Angsana New" w:cs="Angsana New"/>
          <w:sz w:val="30"/>
          <w:szCs w:val="30"/>
          <w:cs/>
        </w:rPr>
        <w:t xml:space="preserve"> แห่ง ในการออกหนังสือค้ำประกันโครงการให้กับ</w:t>
      </w:r>
      <w:r w:rsidRPr="00093375">
        <w:rPr>
          <w:rFonts w:ascii="Angsana New" w:hAnsi="Angsana New" w:cs="Angsana New"/>
          <w:spacing w:val="-2"/>
          <w:sz w:val="30"/>
          <w:szCs w:val="30"/>
          <w:cs/>
        </w:rPr>
        <w:t>บริษัท เทคเนอร์ จำกัด ซึ่งเป็นบริษัทร่วม สำหรับโครงการบ้านเอื้ออาทรจังหวัดอ่างทอง (วิเศษชัยชาญ) วงเงินรวม</w:t>
      </w:r>
      <w:r w:rsidRPr="00E42D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93375">
        <w:rPr>
          <w:rFonts w:ascii="Angsana New" w:hAnsi="Angsana New" w:cs="Angsana New"/>
          <w:spacing w:val="4"/>
          <w:sz w:val="30"/>
          <w:szCs w:val="30"/>
          <w:cs/>
        </w:rPr>
        <w:t xml:space="preserve">จำนวนเงิน </w:t>
      </w:r>
      <w:r w:rsidRPr="00093375">
        <w:rPr>
          <w:rFonts w:ascii="Angsana New" w:hAnsi="Angsana New" w:cs="Angsana New"/>
          <w:spacing w:val="4"/>
          <w:sz w:val="30"/>
          <w:szCs w:val="30"/>
        </w:rPr>
        <w:t>117.95</w:t>
      </w:r>
      <w:r w:rsidRPr="00093375">
        <w:rPr>
          <w:rFonts w:ascii="Angsana New" w:hAnsi="Angsana New" w:cs="Angsana New"/>
          <w:spacing w:val="4"/>
          <w:sz w:val="30"/>
          <w:szCs w:val="30"/>
          <w:cs/>
        </w:rPr>
        <w:t xml:space="preserve"> ล้านบาท ซึ่งถูกผู้ว่าจ้างบอกเลิกสัญญา เรียกคืนเงินค่าจ้างจ่ายล่วงหน้า ริบหลักประกัน</w:t>
      </w:r>
      <w:r w:rsidRPr="00093375">
        <w:rPr>
          <w:rFonts w:ascii="Angsana New" w:hAnsi="Angsana New" w:cs="Angsana New"/>
          <w:spacing w:val="6"/>
          <w:sz w:val="30"/>
          <w:szCs w:val="30"/>
          <w:cs/>
        </w:rPr>
        <w:t xml:space="preserve">การปฏิบัติงานตามสัญญา และเรียกร้องค่าเสียหาย จำนวนเงินรวม </w:t>
      </w:r>
      <w:r w:rsidRPr="00093375">
        <w:rPr>
          <w:rFonts w:ascii="Angsana New" w:hAnsi="Angsana New" w:cs="Angsana New"/>
          <w:spacing w:val="6"/>
          <w:sz w:val="30"/>
          <w:szCs w:val="30"/>
        </w:rPr>
        <w:t>225.14</w:t>
      </w:r>
      <w:r w:rsidRPr="00093375">
        <w:rPr>
          <w:rFonts w:ascii="Angsana New" w:hAnsi="Angsana New" w:cs="Angsana New"/>
          <w:spacing w:val="6"/>
          <w:sz w:val="30"/>
          <w:szCs w:val="30"/>
          <w:cs/>
        </w:rPr>
        <w:t xml:space="preserve"> ล้านบาท ก่อนหักกลบลบหนี้ </w:t>
      </w:r>
      <w:r w:rsidRPr="00E42DBA">
        <w:rPr>
          <w:rFonts w:ascii="Angsana New" w:hAnsi="Angsana New" w:cs="Angsana New"/>
          <w:sz w:val="30"/>
          <w:szCs w:val="30"/>
          <w:cs/>
        </w:rPr>
        <w:t xml:space="preserve">เงินประกันผลงานค้างรับ และเงินฝากสถาบันการเงินที่ติดภาระค้ำประกัน จำนวนเงินรวม </w:t>
      </w:r>
      <w:r>
        <w:rPr>
          <w:rFonts w:ascii="Angsana New" w:hAnsi="Angsana New" w:cs="Angsana New"/>
          <w:sz w:val="30"/>
          <w:szCs w:val="30"/>
          <w:lang w:val="en-US"/>
        </w:rPr>
        <w:t>44.48</w:t>
      </w:r>
      <w:r w:rsidRPr="00E42DBA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99656E">
        <w:rPr>
          <w:rFonts w:ascii="Angsana New" w:hAnsi="Angsana New" w:cs="Angsana New"/>
          <w:sz w:val="30"/>
          <w:szCs w:val="30"/>
          <w:cs/>
        </w:rPr>
        <w:t>ผู้ว่าจ้างได้ยื่นฟ้องร้องต่อศาลปกครองเรียกค่าเสียหายจากการผิดสัญญาโครงการบ้านเอื้ออาทรจากบริษัทร่วม และศาลปกครองกลางได้มีคำพิพากษาให้บริษัทร่วมกับสถาบันการเงินแห่งหนึ่งชำระเงินค่าความเสียหายจากการผิดสัญญาร่วมดำเนินการ</w:t>
      </w:r>
      <w:bookmarkStart w:id="40" w:name="_Hlk166665994"/>
      <w:r w:rsidRPr="0099656E">
        <w:rPr>
          <w:rFonts w:ascii="Angsana New" w:hAnsi="Angsana New" w:cs="Angsana New"/>
          <w:sz w:val="30"/>
          <w:szCs w:val="30"/>
          <w:cs/>
        </w:rPr>
        <w:t>โครงการบ้านเอื้ออาทรจังหวัดอ่างทอง (วิเศษชัยชาญ)</w:t>
      </w:r>
      <w:bookmarkEnd w:id="40"/>
      <w:r w:rsidRPr="0099656E">
        <w:rPr>
          <w:rFonts w:ascii="Angsana New" w:hAnsi="Angsana New" w:cs="Angsana New"/>
          <w:sz w:val="30"/>
          <w:szCs w:val="30"/>
          <w:cs/>
        </w:rPr>
        <w:t xml:space="preserve"> ทั้งนี้ บริษัทได้มีการบันทึก</w:t>
      </w:r>
      <w:r w:rsidRPr="00093375">
        <w:rPr>
          <w:rFonts w:ascii="Angsana New" w:hAnsi="Angsana New" w:cs="Angsana New"/>
          <w:spacing w:val="-6"/>
          <w:sz w:val="30"/>
          <w:szCs w:val="30"/>
          <w:cs/>
        </w:rPr>
        <w:t>ดอกเบี้ยตามคำพิพากษาของศาลปกครองกลางจากภาระค้ำประกันต่อสถาบันการเงินดังกล่าวในอัตราดอกเบี้ยร้อยละ</w:t>
      </w:r>
      <w:r w:rsidRPr="00EC780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C7807">
        <w:rPr>
          <w:rFonts w:ascii="Angsana New" w:hAnsi="Angsana New" w:cs="Angsana New"/>
          <w:spacing w:val="-2"/>
          <w:sz w:val="30"/>
          <w:szCs w:val="30"/>
        </w:rPr>
        <w:t>15</w:t>
      </w:r>
      <w:r w:rsidRPr="00EC7807">
        <w:rPr>
          <w:rFonts w:ascii="Angsana New" w:hAnsi="Angsana New" w:cs="Angsana New"/>
          <w:spacing w:val="-2"/>
          <w:sz w:val="30"/>
          <w:szCs w:val="30"/>
          <w:cs/>
        </w:rPr>
        <w:t xml:space="preserve"> เเละ </w:t>
      </w:r>
      <w:r w:rsidRPr="00EC7807">
        <w:rPr>
          <w:rFonts w:ascii="Angsana New" w:hAnsi="Angsana New" w:cs="Angsana New"/>
          <w:spacing w:val="-2"/>
          <w:sz w:val="30"/>
          <w:szCs w:val="30"/>
        </w:rPr>
        <w:t>7.5</w:t>
      </w:r>
      <w:r w:rsidRPr="00EC7807">
        <w:rPr>
          <w:rFonts w:ascii="Angsana New" w:hAnsi="Angsana New" w:cs="Angsana New"/>
          <w:spacing w:val="-2"/>
          <w:sz w:val="30"/>
          <w:szCs w:val="30"/>
          <w:cs/>
        </w:rPr>
        <w:t xml:space="preserve"> อย่างไรก็ตาม</w:t>
      </w:r>
      <w:r w:rsidRPr="0099656E">
        <w:rPr>
          <w:rFonts w:ascii="Angsana New" w:hAnsi="Angsana New" w:cs="Angsana New"/>
          <w:sz w:val="30"/>
          <w:szCs w:val="30"/>
          <w:cs/>
        </w:rPr>
        <w:t xml:space="preserve"> บริษัทร่วมได้ยื่นอุทธรณ์คัดค้านคำพิพากษา ปัจจุบันคดียังอยู่ระหว่างการพิจารณาของศาลปกครองสูงสุด</w:t>
      </w:r>
      <w:bookmarkEnd w:id="39"/>
    </w:p>
    <w:p w14:paraId="23C957CF" w14:textId="77777777" w:rsidR="00F45B71" w:rsidRPr="00F45B71" w:rsidRDefault="00F45B71" w:rsidP="009C1C8B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CDF4175" w14:textId="0451EA69" w:rsidR="00FD3DC0" w:rsidRPr="009C1C8B" w:rsidRDefault="009C1C8B" w:rsidP="009C1C8B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bookmarkStart w:id="41" w:name="_Hlk206079561"/>
      <w:r>
        <w:rPr>
          <w:rFonts w:ascii="Angsana New" w:hAnsi="Angsana New" w:cs="Angsana New" w:hint="cs"/>
          <w:sz w:val="30"/>
          <w:szCs w:val="30"/>
          <w:cs/>
        </w:rPr>
        <w:t xml:space="preserve">อย่างไรก็ตาม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9C1C8B">
        <w:rPr>
          <w:rFonts w:ascii="Angsana New" w:hAnsi="Angsana New" w:cs="Angsana New" w:hint="cs"/>
          <w:sz w:val="30"/>
          <w:szCs w:val="30"/>
          <w:cs/>
        </w:rPr>
        <w:t>มีการโอนกลับประมาณการหนี้สินจากการค้ำประกันตามคำพิพากษา</w:t>
      </w:r>
      <w:r>
        <w:rPr>
          <w:rFonts w:ascii="Angsana New" w:hAnsi="Angsana New" w:cs="Angsana New" w:hint="cs"/>
          <w:sz w:val="30"/>
          <w:szCs w:val="30"/>
          <w:cs/>
        </w:rPr>
        <w:t xml:space="preserve"> โดย</w:t>
      </w:r>
      <w:r w:rsidRPr="009C1C8B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27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C8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2568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บริษัทได้มีการไกล่เกลี่ยจำนวนเงินที่ต้องจ่ายชำระ</w:t>
      </w:r>
      <w:r w:rsidRPr="009C1C8B">
        <w:rPr>
          <w:rFonts w:ascii="Angsana New" w:hAnsi="Angsana New" w:cs="Angsana New" w:hint="cs"/>
          <w:sz w:val="30"/>
          <w:szCs w:val="30"/>
          <w:cs/>
          <w:lang w:val="en-US"/>
        </w:rPr>
        <w:t>หนี้สินจากการค้ำประกัน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ให้กับสถาบันการเงิน เป็นจำนวนเงิน </w:t>
      </w:r>
      <w:r>
        <w:rPr>
          <w:rFonts w:ascii="Angsana New" w:hAnsi="Angsana New" w:cs="Angsana New"/>
          <w:sz w:val="30"/>
          <w:szCs w:val="30"/>
          <w:lang w:val="en-US"/>
        </w:rPr>
        <w:t>115.00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</w:t>
      </w:r>
      <w:r w:rsidRPr="009C1C8B">
        <w:rPr>
          <w:rFonts w:ascii="Angsana New" w:hAnsi="Angsana New" w:cs="Angsana New" w:hint="cs"/>
          <w:sz w:val="30"/>
          <w:szCs w:val="30"/>
          <w:cs/>
        </w:rPr>
        <w:t>อัตราดอกเบี้ย</w:t>
      </w:r>
      <w:r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5.00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9C1C8B">
        <w:rPr>
          <w:rFonts w:ascii="Angsana New" w:hAnsi="Angsana New" w:cs="Angsana New" w:hint="cs"/>
          <w:sz w:val="30"/>
          <w:szCs w:val="30"/>
          <w:cs/>
        </w:rPr>
        <w:t>ต่อ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9C1C8B">
        <w:rPr>
          <w:rFonts w:ascii="Angsana New" w:hAnsi="Angsana New" w:cs="Angsana New" w:hint="cs"/>
          <w:sz w:val="30"/>
          <w:szCs w:val="30"/>
          <w:cs/>
        </w:rPr>
        <w:t>ผ่อนชำระเป็นเวลา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3 </w:t>
      </w:r>
      <w:r w:rsidRPr="009C1C8B">
        <w:rPr>
          <w:rFonts w:ascii="Angsana New" w:hAnsi="Angsana New" w:cs="Angsana New" w:hint="cs"/>
          <w:sz w:val="30"/>
          <w:szCs w:val="30"/>
          <w:cs/>
        </w:rPr>
        <w:t>ปี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ซึ่ง</w:t>
      </w:r>
      <w:r w:rsidRPr="009C1C8B">
        <w:rPr>
          <w:rFonts w:ascii="Angsana New" w:hAnsi="Angsana New" w:cs="Angsana New" w:hint="cs"/>
          <w:sz w:val="30"/>
          <w:szCs w:val="30"/>
          <w:cs/>
        </w:rPr>
        <w:t>มีการลงนามในสัญญาประนีประนอมยอมความ</w:t>
      </w:r>
      <w:r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>
        <w:rPr>
          <w:rFonts w:ascii="Angsana New" w:hAnsi="Angsana New" w:cs="Angsana New"/>
          <w:sz w:val="30"/>
          <w:szCs w:val="30"/>
          <w:lang w:val="en-US"/>
        </w:rPr>
        <w:t>24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กรกฎาคม</w:t>
      </w:r>
      <w:r>
        <w:rPr>
          <w:rFonts w:ascii="Angsana New" w:hAnsi="Angsana New" w:cs="Angsana New"/>
          <w:sz w:val="30"/>
          <w:szCs w:val="30"/>
          <w:lang w:val="en-US"/>
        </w:rPr>
        <w:t xml:space="preserve"> 2568</w:t>
      </w:r>
      <w:bookmarkEnd w:id="41"/>
    </w:p>
    <w:p w14:paraId="0B3D5108" w14:textId="77777777" w:rsidR="00300DC4" w:rsidRDefault="00300DC4" w:rsidP="0099656E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C2B8FE4" w14:textId="77777777" w:rsidR="009C1C8B" w:rsidRDefault="009C1C8B" w:rsidP="0099656E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BEA0031" w14:textId="77777777" w:rsidR="009C1C8B" w:rsidRDefault="009C1C8B" w:rsidP="0099656E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E10AB99" w14:textId="77777777" w:rsidR="009C1C8B" w:rsidRDefault="009C1C8B" w:rsidP="0099656E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8570864" w14:textId="77777777" w:rsidR="009C1C8B" w:rsidRDefault="009C1C8B" w:rsidP="0099656E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6C79C1E" w14:textId="77777777" w:rsidR="009C1C8B" w:rsidRDefault="009C1C8B" w:rsidP="0099656E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3BE051E" w14:textId="77777777" w:rsidR="00FD3DC0" w:rsidRPr="00CE46FA" w:rsidRDefault="00CE46FA" w:rsidP="00CE46FA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E46FA">
        <w:rPr>
          <w:rFonts w:ascii="Angsana New" w:hAnsi="Angsana New" w:cs="Angsana New"/>
          <w:sz w:val="30"/>
          <w:szCs w:val="30"/>
          <w:u w:val="single"/>
          <w:cs/>
        </w:rPr>
        <w:lastRenderedPageBreak/>
        <w:t>(</w:t>
      </w: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t>ค่าใช้จ่าย</w:t>
      </w:r>
      <w:r w:rsidRPr="00CE46FA">
        <w:rPr>
          <w:rFonts w:ascii="Angsana New" w:hAnsi="Angsana New" w:cs="Angsana New"/>
          <w:sz w:val="30"/>
          <w:szCs w:val="30"/>
          <w:u w:val="single"/>
          <w:cs/>
        </w:rPr>
        <w:t>)</w:t>
      </w: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t>รายได้ภาษีเงินได้</w:t>
      </w:r>
    </w:p>
    <w:p w14:paraId="2BD6EF98" w14:textId="77777777" w:rsidR="00AC29B6" w:rsidRPr="00CE46FA" w:rsidRDefault="00AC29B6" w:rsidP="00CE46FA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6FB26DB0" w14:textId="684C4529" w:rsidR="00CE46FA" w:rsidRPr="00CE46FA" w:rsidRDefault="007C5295" w:rsidP="00CE46FA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bookmarkStart w:id="42" w:name="_Hlk166178149"/>
      <w:r>
        <w:rPr>
          <w:rFonts w:ascii="Angsana New" w:hAnsi="Angsana New" w:cs="Angsana New" w:hint="cs"/>
          <w:sz w:val="30"/>
          <w:szCs w:val="30"/>
          <w:cs/>
        </w:rPr>
        <w:t>(</w:t>
      </w:r>
      <w:r w:rsidR="00CE46FA" w:rsidRPr="00CE46FA">
        <w:rPr>
          <w:rFonts w:ascii="Angsana New" w:hAnsi="Angsana New" w:cs="Angsana New" w:hint="cs"/>
          <w:sz w:val="30"/>
          <w:szCs w:val="30"/>
          <w:cs/>
        </w:rPr>
        <w:t>ค่าใช้จ่าย</w:t>
      </w:r>
      <w:bookmarkEnd w:id="42"/>
      <w:r>
        <w:rPr>
          <w:rFonts w:ascii="Angsana New" w:hAnsi="Angsana New" w:cs="Angsana New" w:hint="cs"/>
          <w:sz w:val="30"/>
          <w:szCs w:val="30"/>
          <w:cs/>
        </w:rPr>
        <w:t>)</w:t>
      </w:r>
      <w:r w:rsidRPr="00CE46FA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="00CE46FA" w:rsidRPr="00CE46FA">
        <w:rPr>
          <w:rFonts w:ascii="Angsana New" w:hAnsi="Angsana New" w:cs="Angsana New" w:hint="cs"/>
          <w:sz w:val="30"/>
          <w:szCs w:val="30"/>
          <w:cs/>
        </w:rPr>
        <w:t>ภาษีเงินได้ที่รับรู้ในกำไร(ขาดทุน)</w:t>
      </w:r>
      <w:r w:rsidR="00F84B29" w:rsidRPr="00F84B29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9C1C8B">
        <w:rPr>
          <w:rFonts w:ascii="Angsana New" w:hAnsi="Angsana New" w:cs="Angsana New" w:hint="cs"/>
          <w:sz w:val="30"/>
          <w:szCs w:val="30"/>
          <w:cs/>
          <w:lang w:val="en-US"/>
        </w:rPr>
        <w:t>หก</w:t>
      </w:r>
      <w:r w:rsidR="00F84B29" w:rsidRPr="00F84B29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F84B29" w:rsidRPr="00F84B2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9C1C8B">
        <w:rPr>
          <w:rFonts w:ascii="Angsana New" w:hAnsi="Angsana New" w:cs="Angsana New"/>
          <w:sz w:val="30"/>
          <w:szCs w:val="30"/>
          <w:lang w:val="en-US"/>
        </w:rPr>
        <w:t>30</w:t>
      </w:r>
      <w:r w:rsidR="009C1C8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="00F84B29" w:rsidRPr="00F84B29">
        <w:rPr>
          <w:rFonts w:ascii="Angsana New" w:hAnsi="Angsana New" w:cs="Angsana New"/>
          <w:sz w:val="30"/>
          <w:szCs w:val="30"/>
          <w:cs/>
        </w:rPr>
        <w:t xml:space="preserve"> </w:t>
      </w:r>
      <w:r w:rsidR="00F84B29" w:rsidRPr="00F84B29">
        <w:rPr>
          <w:rFonts w:ascii="Angsana New" w:hAnsi="Angsana New" w:cs="Angsana New"/>
          <w:sz w:val="30"/>
          <w:szCs w:val="30"/>
        </w:rPr>
        <w:t>256</w:t>
      </w:r>
      <w:r w:rsidR="00F84B29" w:rsidRPr="00F84B29">
        <w:rPr>
          <w:rFonts w:ascii="Angsana New" w:hAnsi="Angsana New" w:cs="Angsana New"/>
          <w:sz w:val="30"/>
          <w:szCs w:val="30"/>
          <w:lang w:val="en-US"/>
        </w:rPr>
        <w:t>8</w:t>
      </w:r>
      <w:r w:rsidR="00F84B2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E46FA" w:rsidRPr="00CE46F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E46FA" w:rsidRPr="00CE46FA">
        <w:rPr>
          <w:rFonts w:ascii="Angsana New" w:hAnsi="Angsana New" w:cs="Angsana New"/>
          <w:sz w:val="30"/>
          <w:szCs w:val="30"/>
        </w:rPr>
        <w:t>256</w:t>
      </w:r>
      <w:r w:rsidR="00F84B29">
        <w:rPr>
          <w:rFonts w:ascii="Angsana New" w:hAnsi="Angsana New" w:cs="Angsana New"/>
          <w:sz w:val="30"/>
          <w:szCs w:val="30"/>
          <w:lang w:val="en-US"/>
        </w:rPr>
        <w:t>7</w:t>
      </w:r>
      <w:r w:rsidR="00CE46FA" w:rsidRPr="00CE46FA">
        <w:rPr>
          <w:rFonts w:ascii="Angsana New" w:hAnsi="Angsana New" w:cs="Angsana New" w:hint="cs"/>
          <w:sz w:val="30"/>
          <w:szCs w:val="30"/>
          <w:cs/>
        </w:rPr>
        <w:t xml:space="preserve"> มี</w:t>
      </w:r>
      <w:r w:rsidR="00CE46FA" w:rsidRPr="00CE46FA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B26E01E" w14:textId="77777777" w:rsidR="00CE46FA" w:rsidRDefault="00CE46FA" w:rsidP="00CE46FA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61"/>
        <w:gridCol w:w="1276"/>
        <w:gridCol w:w="1309"/>
        <w:gridCol w:w="1276"/>
        <w:gridCol w:w="1276"/>
      </w:tblGrid>
      <w:tr w:rsidR="009C69C6" w:rsidRPr="00F84B29" w14:paraId="49F5FF78" w14:textId="77777777" w:rsidTr="00EA06AC">
        <w:tc>
          <w:tcPr>
            <w:tcW w:w="4361" w:type="dxa"/>
          </w:tcPr>
          <w:p w14:paraId="0D709706" w14:textId="77777777" w:rsidR="009C69C6" w:rsidRPr="00F84B29" w:rsidRDefault="009C69C6" w:rsidP="004E2F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37" w:type="dxa"/>
            <w:gridSpan w:val="4"/>
          </w:tcPr>
          <w:p w14:paraId="335E7688" w14:textId="02D56479" w:rsidR="009C69C6" w:rsidRPr="00F84B29" w:rsidRDefault="008C21B3" w:rsidP="004E2F3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F84B29">
              <w:rPr>
                <w:rFonts w:ascii="Angsana New" w:hAnsi="Angsana New" w:cs="Angsana New"/>
                <w:cs/>
                <w:lang w:val="en-US"/>
              </w:rPr>
              <w:t>(</w:t>
            </w:r>
            <w:r w:rsidRPr="00F84B29">
              <w:rPr>
                <w:rFonts w:ascii="Angsana New" w:hAnsi="Angsana New" w:cs="Angsana New" w:hint="cs"/>
                <w:cs/>
                <w:lang w:val="en-US"/>
              </w:rPr>
              <w:t>หน่วย</w:t>
            </w:r>
            <w:r w:rsidRPr="00F84B29">
              <w:rPr>
                <w:rFonts w:ascii="Angsana New" w:hAnsi="Angsana New" w:cs="Angsana New"/>
                <w:cs/>
                <w:lang w:val="en-US"/>
              </w:rPr>
              <w:t xml:space="preserve"> : </w:t>
            </w:r>
            <w:r w:rsidRPr="00F84B29">
              <w:rPr>
                <w:rFonts w:ascii="Angsana New" w:hAnsi="Angsana New" w:cs="Angsana New" w:hint="cs"/>
                <w:cs/>
                <w:lang w:val="en-US"/>
              </w:rPr>
              <w:t>บาท</w:t>
            </w:r>
            <w:r w:rsidRPr="00F84B2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9C69C6" w:rsidRPr="00F84B29" w14:paraId="4DA8BD24" w14:textId="77777777" w:rsidTr="00EA06AC">
        <w:trPr>
          <w:trHeight w:val="316"/>
        </w:trPr>
        <w:tc>
          <w:tcPr>
            <w:tcW w:w="4361" w:type="dxa"/>
          </w:tcPr>
          <w:p w14:paraId="7D56840B" w14:textId="77777777" w:rsidR="009C69C6" w:rsidRPr="00F84B29" w:rsidRDefault="009C69C6" w:rsidP="004E2F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585" w:type="dxa"/>
            <w:gridSpan w:val="2"/>
          </w:tcPr>
          <w:p w14:paraId="7B1497F3" w14:textId="77777777" w:rsidR="009C69C6" w:rsidRPr="00F84B29" w:rsidRDefault="009C69C6" w:rsidP="004E2F3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60162C27" w14:textId="77777777" w:rsidR="009C69C6" w:rsidRPr="00F84B29" w:rsidRDefault="009C69C6" w:rsidP="004E2F3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9C69C6" w:rsidRPr="00F84B29" w14:paraId="40477A99" w14:textId="77777777" w:rsidTr="00EA06AC">
        <w:tc>
          <w:tcPr>
            <w:tcW w:w="4361" w:type="dxa"/>
          </w:tcPr>
          <w:p w14:paraId="5D6CFA46" w14:textId="77777777" w:rsidR="009C69C6" w:rsidRPr="00F84B29" w:rsidRDefault="009C69C6" w:rsidP="004E2F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37" w:type="dxa"/>
            <w:gridSpan w:val="4"/>
          </w:tcPr>
          <w:p w14:paraId="38CA345C" w14:textId="6205DAD1" w:rsidR="009C69C6" w:rsidRPr="00F84B29" w:rsidRDefault="00F84B29" w:rsidP="004E2F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</w:pPr>
            <w:r w:rsidRPr="00F84B29">
              <w:rPr>
                <w:rFonts w:ascii="Angsana New" w:hAnsi="Angsana New" w:cs="Angsana New" w:hint="cs"/>
                <w:cs/>
                <w:lang w:val="en-US"/>
              </w:rPr>
              <w:t>สำหรับงวด</w:t>
            </w:r>
            <w:r w:rsidR="009C1C8B">
              <w:rPr>
                <w:rFonts w:ascii="Angsana New" w:hAnsi="Angsana New" w:cs="Angsana New" w:hint="cs"/>
                <w:cs/>
                <w:lang w:val="en-US"/>
              </w:rPr>
              <w:t>หก</w:t>
            </w:r>
            <w:r w:rsidRPr="00F84B29">
              <w:rPr>
                <w:rFonts w:ascii="Angsana New" w:hAnsi="Angsana New" w:cs="Angsana New" w:hint="cs"/>
                <w:cs/>
                <w:lang w:val="en-US"/>
              </w:rPr>
              <w:t>เดือนสิ้นสุดวันที่</w:t>
            </w:r>
            <w:r w:rsidRPr="00F84B2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9C1C8B">
              <w:rPr>
                <w:rFonts w:ascii="Angsana New" w:hAnsi="Angsana New" w:cs="Angsana New"/>
                <w:lang w:val="en-US"/>
              </w:rPr>
              <w:t>30</w:t>
            </w:r>
            <w:r w:rsidR="009C1C8B">
              <w:rPr>
                <w:rFonts w:ascii="Angsana New" w:hAnsi="Angsana New" w:cs="Angsana New" w:hint="cs"/>
                <w:cs/>
                <w:lang w:val="en-US"/>
              </w:rPr>
              <w:t xml:space="preserve"> มิถุนายน</w:t>
            </w:r>
          </w:p>
        </w:tc>
      </w:tr>
      <w:tr w:rsidR="00F84B29" w:rsidRPr="00F84B29" w14:paraId="79D7936C" w14:textId="77777777" w:rsidTr="00D90858">
        <w:tc>
          <w:tcPr>
            <w:tcW w:w="4361" w:type="dxa"/>
          </w:tcPr>
          <w:p w14:paraId="11371CDF" w14:textId="77777777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</w:tcPr>
          <w:p w14:paraId="0A5B4FF6" w14:textId="27C0A46B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2568</w:t>
            </w:r>
          </w:p>
        </w:tc>
        <w:tc>
          <w:tcPr>
            <w:tcW w:w="1309" w:type="dxa"/>
          </w:tcPr>
          <w:p w14:paraId="6C1745A4" w14:textId="08D1DDF1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2567</w:t>
            </w:r>
          </w:p>
        </w:tc>
        <w:tc>
          <w:tcPr>
            <w:tcW w:w="1276" w:type="dxa"/>
          </w:tcPr>
          <w:p w14:paraId="53D78409" w14:textId="17459746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2568</w:t>
            </w:r>
          </w:p>
        </w:tc>
        <w:tc>
          <w:tcPr>
            <w:tcW w:w="1276" w:type="dxa"/>
          </w:tcPr>
          <w:p w14:paraId="0DF136FF" w14:textId="31A1430D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2567</w:t>
            </w:r>
          </w:p>
        </w:tc>
      </w:tr>
      <w:tr w:rsidR="00F84B29" w:rsidRPr="00F84B29" w14:paraId="236611EC" w14:textId="77777777" w:rsidTr="00D90858">
        <w:tc>
          <w:tcPr>
            <w:tcW w:w="4361" w:type="dxa"/>
          </w:tcPr>
          <w:p w14:paraId="5E3F9EAD" w14:textId="77777777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</w:tcPr>
          <w:p w14:paraId="49B74A35" w14:textId="7B3E8D93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/>
                <w:lang w:val="en-US"/>
              </w:rPr>
              <w:t>(</w:t>
            </w:r>
            <w:r w:rsidR="009C1C8B" w:rsidRPr="009C1C8B">
              <w:rPr>
                <w:rFonts w:ascii="Angsana New" w:hAnsi="Angsana New" w:cs="Angsana New"/>
                <w:lang w:val="en-US"/>
              </w:rPr>
              <w:t>860,843.69</w:t>
            </w:r>
            <w:r w:rsidRPr="00F84B2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9" w:type="dxa"/>
          </w:tcPr>
          <w:p w14:paraId="17A6BAA8" w14:textId="6CD72B29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UPC" w:eastAsia="Cordia New" w:hAnsi="AngsanaUPC" w:cs="AngsanaUPC"/>
              </w:rPr>
            </w:pPr>
            <w:r w:rsidRPr="00F84B29">
              <w:rPr>
                <w:rFonts w:ascii="Angsana New" w:hAnsi="Angsana New" w:cs="Angsana New"/>
                <w:lang w:val="en-US"/>
              </w:rPr>
              <w:t>(</w:t>
            </w:r>
            <w:r w:rsidR="000D3649" w:rsidRPr="000D3649">
              <w:rPr>
                <w:rFonts w:ascii="Angsana New" w:hAnsi="Angsana New" w:cs="Angsana New"/>
                <w:lang w:val="en-US"/>
              </w:rPr>
              <w:t>769,979.16</w:t>
            </w:r>
            <w:r w:rsidRPr="00F84B2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</w:tcPr>
          <w:p w14:paraId="72538BFB" w14:textId="77777777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 w:right="-118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</w:tcPr>
          <w:p w14:paraId="0A2E0AEE" w14:textId="77777777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 w:right="-118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F84B29" w:rsidRPr="00F84B29" w14:paraId="1BE03738" w14:textId="77777777" w:rsidTr="00D90858">
        <w:tc>
          <w:tcPr>
            <w:tcW w:w="4361" w:type="dxa"/>
          </w:tcPr>
          <w:p w14:paraId="1DCA4CD3" w14:textId="77777777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(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ค่าใช้จ่าย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)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รายได้ภาษีเงินได้รอการตัดบัญชีของผลแตกต่างชั่วคราว</w:t>
            </w:r>
          </w:p>
        </w:tc>
        <w:tc>
          <w:tcPr>
            <w:tcW w:w="1276" w:type="dxa"/>
            <w:vAlign w:val="bottom"/>
          </w:tcPr>
          <w:p w14:paraId="74F1F611" w14:textId="77777777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1309" w:type="dxa"/>
          </w:tcPr>
          <w:p w14:paraId="0179EBF5" w14:textId="77777777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D5DBA32" w14:textId="77777777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 w:right="138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</w:tcPr>
          <w:p w14:paraId="4FBCDFBD" w14:textId="77777777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 w:right="138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</w:p>
        </w:tc>
      </w:tr>
      <w:tr w:rsidR="00F84B29" w:rsidRPr="00F84B29" w14:paraId="3E290745" w14:textId="77777777" w:rsidTr="00D90858">
        <w:tc>
          <w:tcPr>
            <w:tcW w:w="4361" w:type="dxa"/>
          </w:tcPr>
          <w:p w14:paraId="03B325DB" w14:textId="77777777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 w:firstLine="26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vAlign w:val="bottom"/>
          </w:tcPr>
          <w:p w14:paraId="0ABFF31E" w14:textId="06BBED9B" w:rsidR="00F84B29" w:rsidRPr="00F84B29" w:rsidRDefault="00EA06AC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9C1C8B" w:rsidRPr="009C1C8B">
              <w:rPr>
                <w:rFonts w:ascii="Angsana New" w:hAnsi="Angsana New" w:cs="Angsana New"/>
                <w:lang w:val="en-US"/>
              </w:rPr>
              <w:t>12,509,517.14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9" w:type="dxa"/>
          </w:tcPr>
          <w:p w14:paraId="00DE6DFD" w14:textId="181D822D" w:rsidR="00F84B29" w:rsidRPr="00F84B29" w:rsidRDefault="000D3649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0D3649">
              <w:rPr>
                <w:rFonts w:ascii="Angsana New" w:hAnsi="Angsana New" w:cs="Angsana New"/>
                <w:lang w:val="en-US"/>
              </w:rPr>
              <w:t>120,256,928.57</w:t>
            </w:r>
          </w:p>
        </w:tc>
        <w:tc>
          <w:tcPr>
            <w:tcW w:w="1276" w:type="dxa"/>
            <w:vAlign w:val="bottom"/>
          </w:tcPr>
          <w:p w14:paraId="702E3D34" w14:textId="00F19C18" w:rsidR="00F84B29" w:rsidRPr="00F84B29" w:rsidRDefault="009C1C8B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9C1C8B">
              <w:rPr>
                <w:rFonts w:ascii="Angsana New" w:hAnsi="Angsana New" w:cs="Angsana New"/>
                <w:lang w:val="en-US"/>
              </w:rPr>
              <w:t>9,855,547.07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</w:tcPr>
          <w:p w14:paraId="38EED9DF" w14:textId="5A41E033" w:rsidR="00F84B29" w:rsidRPr="00F84B29" w:rsidRDefault="009C1C8B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9C1C8B">
              <w:rPr>
                <w:rFonts w:ascii="Angsana New" w:hAnsi="Angsana New" w:cs="Angsana New"/>
                <w:lang w:val="en-US"/>
              </w:rPr>
              <w:t>118,593,372.42</w:t>
            </w:r>
          </w:p>
        </w:tc>
      </w:tr>
      <w:tr w:rsidR="00F84B29" w:rsidRPr="00F84B29" w14:paraId="0D02681A" w14:textId="77777777" w:rsidTr="00D90858">
        <w:trPr>
          <w:trHeight w:val="64"/>
        </w:trPr>
        <w:tc>
          <w:tcPr>
            <w:tcW w:w="4361" w:type="dxa"/>
          </w:tcPr>
          <w:p w14:paraId="4708B1F1" w14:textId="77777777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รวม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(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ค่าใช้จ่าย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)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รายได้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ภาษีเงินได้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ที่รับรู้ในกำไรหรือขาดทุน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9F3628" w14:textId="62EC71D8" w:rsidR="00F84B29" w:rsidRPr="00F84B29" w:rsidRDefault="00F45B71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highlight w:val="yellow"/>
                <w:lang w:val="en-US"/>
              </w:rPr>
            </w:pPr>
            <w:r w:rsidRPr="00F45B71">
              <w:rPr>
                <w:rFonts w:ascii="Angsana New" w:hAnsi="Angsana New" w:cs="Angsana New"/>
                <w:lang w:val="en-US"/>
              </w:rPr>
              <w:t>(13,370,360.83)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D5A92" w14:textId="7E8134D1" w:rsidR="00F84B29" w:rsidRPr="00F84B29" w:rsidRDefault="000D3649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  <w:r w:rsidRPr="000D3649">
              <w:rPr>
                <w:rFonts w:ascii="Angsana New" w:hAnsi="Angsana New" w:cs="Angsana New"/>
                <w:lang w:val="en-US"/>
              </w:rPr>
              <w:t>119,486,949.41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87C2B" w14:textId="115BFCBF" w:rsidR="00F84B29" w:rsidRPr="00F84B29" w:rsidRDefault="00F45B71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45B71">
              <w:rPr>
                <w:rFonts w:ascii="Angsana New" w:hAnsi="Angsana New" w:cs="Angsana New"/>
                <w:lang w:val="en-US"/>
              </w:rPr>
              <w:t>(9,855,547.07)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802B1A" w14:textId="35144642" w:rsidR="00F84B29" w:rsidRPr="00F84B29" w:rsidRDefault="000D3649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0D3649">
              <w:rPr>
                <w:rFonts w:ascii="Angsana New" w:hAnsi="Angsana New" w:cs="Angsana New"/>
                <w:lang w:val="en-US"/>
              </w:rPr>
              <w:t>118,593,372.42</w:t>
            </w:r>
          </w:p>
        </w:tc>
      </w:tr>
    </w:tbl>
    <w:p w14:paraId="08ECA95E" w14:textId="77777777" w:rsidR="00300DC4" w:rsidRPr="00300DC4" w:rsidRDefault="00300DC4" w:rsidP="00300DC4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7FCBA8DD" w14:textId="4A5A654A" w:rsidR="009C69C6" w:rsidRPr="009C69C6" w:rsidRDefault="009C69C6" w:rsidP="009C69C6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9C69C6">
        <w:rPr>
          <w:rFonts w:ascii="Angsana New" w:hAnsi="Angsana New" w:cs="Angsana New" w:hint="cs"/>
          <w:sz w:val="30"/>
          <w:szCs w:val="30"/>
          <w:u w:val="single"/>
          <w:cs/>
        </w:rPr>
        <w:t>กำไร(ขาดทุน)</w:t>
      </w:r>
      <w:r w:rsidRPr="009C69C6">
        <w:rPr>
          <w:rFonts w:ascii="Angsana New" w:hAnsi="Angsana New" w:cs="Angsana New"/>
          <w:sz w:val="30"/>
          <w:szCs w:val="30"/>
          <w:u w:val="single"/>
          <w:cs/>
        </w:rPr>
        <w:t>ต่อหุ้นขั้นพื้นฐาน</w:t>
      </w:r>
    </w:p>
    <w:p w14:paraId="431A2597" w14:textId="77777777" w:rsidR="000062F0" w:rsidRPr="000062F0" w:rsidRDefault="000062F0" w:rsidP="009C69C6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5D20DCB5" w14:textId="77777777" w:rsidR="009C69C6" w:rsidRPr="009C69C6" w:rsidRDefault="009C69C6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9C69C6">
        <w:rPr>
          <w:rFonts w:ascii="Angsana New" w:hAnsi="Angsana New" w:cs="Angsana New"/>
          <w:sz w:val="30"/>
          <w:szCs w:val="30"/>
          <w:cs/>
        </w:rPr>
        <w:t>กำไร</w:t>
      </w:r>
      <w:r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9C69C6">
        <w:rPr>
          <w:rFonts w:ascii="Angsana New" w:hAnsi="Angsana New" w:cs="Angsana New"/>
          <w:sz w:val="30"/>
          <w:szCs w:val="30"/>
          <w:cs/>
        </w:rPr>
        <w:t>ต่อหุ้นขั้นพื้นฐานคำนวณโดยการหารกำไร</w:t>
      </w:r>
      <w:r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9C69C6">
        <w:rPr>
          <w:rFonts w:ascii="Angsana New" w:hAnsi="Angsana New" w:cs="Angsana New"/>
          <w:sz w:val="30"/>
          <w:szCs w:val="30"/>
          <w:cs/>
        </w:rPr>
        <w:t>สำหรับงวดที่เป็นของผู้ถือหุ้นสามัญ (ไม่รวมกำไรขาดทุนเบ็ดเสร็จอื่น) ด้วยจำนวนหุ้นสามัญของหุ้นสามัญที่ชำระแล้วและออกจำหน่ายอยู่ในระหว่าง</w:t>
      </w:r>
      <w:r w:rsidRPr="009C69C6">
        <w:rPr>
          <w:rFonts w:ascii="Angsana New" w:hAnsi="Angsana New" w:cs="Angsana New" w:hint="cs"/>
          <w:sz w:val="30"/>
          <w:szCs w:val="30"/>
          <w:cs/>
        </w:rPr>
        <w:t>งวด</w:t>
      </w:r>
    </w:p>
    <w:p w14:paraId="154E8F57" w14:textId="77777777" w:rsidR="00093375" w:rsidRPr="00093375" w:rsidRDefault="00093375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F7B4B7F" w14:textId="77777777" w:rsidR="009C69C6" w:rsidRPr="00835354" w:rsidRDefault="00835354" w:rsidP="000062F0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35354">
        <w:rPr>
          <w:rFonts w:ascii="Angsana New" w:hAnsi="Angsana New" w:cs="Angsana New" w:hint="cs"/>
          <w:sz w:val="30"/>
          <w:szCs w:val="30"/>
          <w:u w:val="single"/>
          <w:cs/>
        </w:rPr>
        <w:t>ส่วนงาน</w:t>
      </w:r>
      <w:r w:rsidR="00E37036">
        <w:rPr>
          <w:rFonts w:ascii="Angsana New" w:hAnsi="Angsana New" w:cs="Angsana New" w:hint="cs"/>
          <w:sz w:val="30"/>
          <w:szCs w:val="30"/>
          <w:u w:val="single"/>
          <w:cs/>
        </w:rPr>
        <w:t>ดำเนินงาน</w:t>
      </w:r>
    </w:p>
    <w:p w14:paraId="680C3D85" w14:textId="77777777" w:rsidR="00835354" w:rsidRPr="00835354" w:rsidRDefault="00835354" w:rsidP="00835354">
      <w:pPr>
        <w:pStyle w:val="ListParagraph"/>
        <w:spacing w:after="0" w:line="240" w:lineRule="auto"/>
        <w:ind w:left="1170"/>
        <w:jc w:val="thaiDistribute"/>
        <w:rPr>
          <w:rFonts w:ascii="Angsana New" w:eastAsia="MS Mincho" w:hAnsi="Angsana New" w:cs="Angsana New"/>
          <w:sz w:val="16"/>
          <w:szCs w:val="16"/>
        </w:rPr>
      </w:pPr>
    </w:p>
    <w:p w14:paraId="38A11738" w14:textId="77777777" w:rsidR="00835354" w:rsidRPr="00FA121D" w:rsidRDefault="00835354" w:rsidP="00835354">
      <w:pPr>
        <w:pStyle w:val="ListParagraph"/>
        <w:numPr>
          <w:ilvl w:val="1"/>
          <w:numId w:val="34"/>
        </w:numPr>
        <w:spacing w:after="0" w:line="240" w:lineRule="auto"/>
        <w:ind w:left="1170" w:hanging="630"/>
        <w:jc w:val="thaiDistribute"/>
        <w:rPr>
          <w:rFonts w:ascii="Angsana New" w:eastAsia="MS Mincho" w:hAnsi="Angsana New" w:cs="Angsana New"/>
          <w:sz w:val="30"/>
          <w:szCs w:val="30"/>
          <w:u w:val="single"/>
        </w:rPr>
      </w:pPr>
      <w:r w:rsidRPr="00FA121D">
        <w:rPr>
          <w:rFonts w:ascii="Angsana New" w:eastAsia="MS Mincho" w:hAnsi="Angsana New" w:cs="Angsana New" w:hint="cs"/>
          <w:sz w:val="30"/>
          <w:szCs w:val="30"/>
          <w:u w:val="single"/>
          <w:cs/>
        </w:rPr>
        <w:t>ข้อมูลทั่วไปเกี่ยวกับส่วนงาน</w:t>
      </w:r>
    </w:p>
    <w:p w14:paraId="17049B82" w14:textId="77777777" w:rsidR="00835354" w:rsidRPr="00835354" w:rsidRDefault="00835354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26CE8DBD" w14:textId="77777777" w:rsidR="000062F0" w:rsidRDefault="000062F0" w:rsidP="00835354">
      <w:pPr>
        <w:ind w:left="1170" w:firstLine="900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 กรรมการผู้จัดการซึ่งเป็นผู้ที่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D205863" w14:textId="77777777" w:rsidR="00835354" w:rsidRPr="00835354" w:rsidRDefault="00835354" w:rsidP="00835354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3CEBA7CE" w14:textId="77777777" w:rsidR="000062F0" w:rsidRDefault="000062F0" w:rsidP="00835354">
      <w:pPr>
        <w:ind w:left="1170" w:firstLine="900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กลุ่มบริษัทดำเนินกิจการในส่วนงานหลัก คือ การรับเหมาก่อสร้าง และการพัฒนาอสังหาริมทรัพย์ และดำเนินธุรกิจส่วนใหญ่ในส่วนงานทางภูมิศาสตร์ภายในประเทศ</w:t>
      </w:r>
      <w:r w:rsidR="00A53131">
        <w:rPr>
          <w:rFonts w:ascii="Angsana New" w:hAnsi="Angsana New" w:cs="Angsana New" w:hint="cs"/>
          <w:sz w:val="30"/>
          <w:szCs w:val="30"/>
          <w:cs/>
        </w:rPr>
        <w:t xml:space="preserve"> เนื่องจากกลุ่มบริษัทมีรายได้ในส่วนงานการพัฒนาอสังหาริมทรัพย์ไม่มีสาระสำคัญ ดังนั้น จึงไม่มีการแสดงข้อมูลจำแนกตามส่วนงานธุรกิจ รายได้และกำไรจากการดำเนินงานทั้งหมดที่มีสาระสำคัญที่เกี่ยวข้องได้ถูกรายงานตามส่วนงานดำเนินงานและเขตภูมิศาสตร์แล้ว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82C5058" w14:textId="77777777" w:rsidR="00300DC4" w:rsidRDefault="00300DC4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24CD4CE" w14:textId="77777777" w:rsidR="000D3649" w:rsidRDefault="000D3649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6E4D06A" w14:textId="77777777" w:rsidR="000D3649" w:rsidRDefault="000D3649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C934791" w14:textId="77777777" w:rsidR="000D3649" w:rsidRDefault="000D3649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FC130A9" w14:textId="77777777" w:rsidR="000D3649" w:rsidRDefault="000D3649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AFB8673" w14:textId="77777777" w:rsidR="000D3649" w:rsidRDefault="000D3649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BFE4F0C" w14:textId="77777777" w:rsidR="000D3649" w:rsidRDefault="000D3649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20DB021" w14:textId="77777777" w:rsidR="000D3649" w:rsidRDefault="000D3649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DDBD585" w14:textId="77777777" w:rsidR="000D3649" w:rsidRDefault="000D3649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FBFB016" w14:textId="77777777" w:rsidR="000D3649" w:rsidRPr="00300DC4" w:rsidRDefault="000D3649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E70639D" w14:textId="77777777" w:rsidR="00835354" w:rsidRPr="00FA121D" w:rsidRDefault="00E37036" w:rsidP="00835354">
      <w:pPr>
        <w:pStyle w:val="ListParagraph"/>
        <w:numPr>
          <w:ilvl w:val="1"/>
          <w:numId w:val="34"/>
        </w:numPr>
        <w:spacing w:after="0" w:line="240" w:lineRule="auto"/>
        <w:ind w:left="1170" w:hanging="630"/>
        <w:jc w:val="thaiDistribute"/>
        <w:rPr>
          <w:rFonts w:ascii="Angsana New" w:eastAsia="MS Mincho" w:hAnsi="Angsana New" w:cs="Angsana New"/>
          <w:sz w:val="30"/>
          <w:szCs w:val="30"/>
          <w:u w:val="single"/>
        </w:rPr>
      </w:pPr>
      <w:r w:rsidRPr="00E37036">
        <w:rPr>
          <w:rFonts w:ascii="Angsana New" w:eastAsia="MS Mincho" w:hAnsi="Angsana New" w:cs="Angsana New" w:hint="cs"/>
          <w:sz w:val="30"/>
          <w:szCs w:val="30"/>
          <w:u w:val="single"/>
          <w:cs/>
        </w:rPr>
        <w:lastRenderedPageBreak/>
        <w:t>ข้อมูลเกี่ยวกับลูกค้ารายใหญ่</w:t>
      </w:r>
    </w:p>
    <w:p w14:paraId="18AA72A0" w14:textId="77777777" w:rsidR="00835354" w:rsidRPr="00835354" w:rsidRDefault="00835354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5DFC2FE0" w14:textId="38DC2914" w:rsidR="009C69C6" w:rsidRDefault="00835354" w:rsidP="00835354">
      <w:pPr>
        <w:ind w:left="1170" w:firstLine="900"/>
        <w:jc w:val="thaiDistribute"/>
        <w:rPr>
          <w:rFonts w:ascii="Angsana New" w:hAnsi="Angsana New" w:cs="Angsana New"/>
          <w:sz w:val="30"/>
          <w:szCs w:val="30"/>
        </w:rPr>
      </w:pPr>
      <w:bookmarkStart w:id="43" w:name="_Hlk206009060"/>
      <w:r w:rsidRPr="00835354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127FD3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83535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127FD3">
        <w:rPr>
          <w:rFonts w:ascii="Angsana New" w:hAnsi="Angsana New" w:cs="Angsana New"/>
          <w:sz w:val="30"/>
          <w:szCs w:val="30"/>
          <w:lang w:val="en-US"/>
        </w:rPr>
        <w:t>30</w:t>
      </w:r>
      <w:r w:rsidR="00127F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512E">
        <w:rPr>
          <w:rFonts w:ascii="Angsana New" w:hAnsi="Angsana New" w:cs="Angsana New"/>
          <w:sz w:val="30"/>
          <w:szCs w:val="30"/>
          <w:lang w:val="en-US"/>
        </w:rPr>
        <w:t>2568</w:t>
      </w:r>
      <w:r w:rsidRPr="005D17DF">
        <w:rPr>
          <w:rFonts w:ascii="Angsana New" w:hAnsi="Angsana New" w:cs="Angsana New" w:hint="cs"/>
          <w:sz w:val="30"/>
          <w:szCs w:val="30"/>
        </w:rPr>
        <w:t xml:space="preserve"> 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B512E">
        <w:rPr>
          <w:rFonts w:ascii="Angsana New" w:hAnsi="Angsana New" w:cs="Angsana New"/>
          <w:sz w:val="30"/>
          <w:szCs w:val="30"/>
          <w:lang w:val="en-US"/>
        </w:rPr>
        <w:t>2567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43"/>
      <w:r w:rsidRPr="005D17DF">
        <w:rPr>
          <w:rFonts w:ascii="Angsana New" w:hAnsi="Angsana New" w:cs="Angsana New" w:hint="cs"/>
          <w:sz w:val="30"/>
          <w:szCs w:val="30"/>
          <w:cs/>
        </w:rPr>
        <w:t>ข้อมูลเกี่ยวกับลูกค้ารายใหญ่ที่มีมูลค่าตั้งแต่</w:t>
      </w:r>
      <w:r w:rsidRPr="0083535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835354">
        <w:rPr>
          <w:rFonts w:ascii="Angsana New" w:hAnsi="Angsana New" w:cs="Angsana New" w:hint="cs"/>
          <w:sz w:val="30"/>
          <w:szCs w:val="30"/>
        </w:rPr>
        <w:t>10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ของรายได้ในงบการเงินรวมของกลุ่มบริษัท แสดงได้ดังนี้</w:t>
      </w:r>
    </w:p>
    <w:p w14:paraId="2EC596B8" w14:textId="77777777" w:rsidR="008C21B3" w:rsidRPr="008C21B3" w:rsidRDefault="008C21B3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42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671"/>
        <w:gridCol w:w="1274"/>
        <w:gridCol w:w="1238"/>
        <w:gridCol w:w="275"/>
        <w:gridCol w:w="1525"/>
        <w:gridCol w:w="1441"/>
      </w:tblGrid>
      <w:tr w:rsidR="008C21B3" w:rsidRPr="00FC28B1" w14:paraId="770D834D" w14:textId="77777777" w:rsidTr="001B10E8">
        <w:trPr>
          <w:trHeight w:val="20"/>
        </w:trPr>
        <w:tc>
          <w:tcPr>
            <w:tcW w:w="5000" w:type="pct"/>
            <w:gridSpan w:val="6"/>
          </w:tcPr>
          <w:p w14:paraId="6D33CB5C" w14:textId="50EEA53C" w:rsidR="008C21B3" w:rsidRPr="00FC28B1" w:rsidRDefault="008C21B3" w:rsidP="008C21B3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bookmarkStart w:id="44" w:name="_Hlk198217032"/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(หน่วย : บาท)</w:t>
            </w:r>
          </w:p>
        </w:tc>
      </w:tr>
      <w:tr w:rsidR="008C21B3" w:rsidRPr="00FC28B1" w14:paraId="70E8B30C" w14:textId="77777777" w:rsidTr="001B10E8">
        <w:trPr>
          <w:trHeight w:val="20"/>
        </w:trPr>
        <w:tc>
          <w:tcPr>
            <w:tcW w:w="1586" w:type="pct"/>
          </w:tcPr>
          <w:p w14:paraId="5C731CFA" w14:textId="77777777" w:rsidR="008C21B3" w:rsidRPr="00FC28B1" w:rsidRDefault="008C21B3" w:rsidP="008C21B3">
            <w:pPr>
              <w:keepNext/>
              <w:spacing w:line="240" w:lineRule="atLeast"/>
              <w:ind w:right="-21"/>
              <w:jc w:val="thaiDistribute"/>
              <w:outlineLvl w:val="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91" w:type="pct"/>
            <w:gridSpan w:val="2"/>
          </w:tcPr>
          <w:p w14:paraId="472B9456" w14:textId="77777777" w:rsidR="008C21B3" w:rsidRPr="00FC28B1" w:rsidRDefault="008C21B3" w:rsidP="008C21B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สัดส่วนต่อรายได้ </w:t>
            </w:r>
          </w:p>
        </w:tc>
        <w:tc>
          <w:tcPr>
            <w:tcW w:w="163" w:type="pct"/>
          </w:tcPr>
          <w:p w14:paraId="6DE68832" w14:textId="77777777" w:rsidR="008C21B3" w:rsidRPr="00FC28B1" w:rsidRDefault="008C21B3" w:rsidP="008C21B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60" w:type="pct"/>
            <w:gridSpan w:val="2"/>
          </w:tcPr>
          <w:p w14:paraId="4003E804" w14:textId="77777777" w:rsidR="008C21B3" w:rsidRPr="00FC28B1" w:rsidRDefault="008C21B3" w:rsidP="008C21B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รายได้ </w:t>
            </w:r>
          </w:p>
        </w:tc>
      </w:tr>
      <w:tr w:rsidR="00591D49" w:rsidRPr="00FC28B1" w14:paraId="79C6B194" w14:textId="77777777" w:rsidTr="001B10E8">
        <w:trPr>
          <w:trHeight w:val="20"/>
        </w:trPr>
        <w:tc>
          <w:tcPr>
            <w:tcW w:w="1586" w:type="pct"/>
          </w:tcPr>
          <w:p w14:paraId="2A29CC25" w14:textId="77777777" w:rsidR="00591D49" w:rsidRPr="00FC28B1" w:rsidRDefault="00591D49" w:rsidP="008C21B3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91" w:type="pct"/>
            <w:gridSpan w:val="2"/>
          </w:tcPr>
          <w:p w14:paraId="208979CA" w14:textId="77777777" w:rsidR="00591D49" w:rsidRPr="00FC28B1" w:rsidRDefault="00591D49" w:rsidP="008C21B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 w:hint="cs"/>
                <w:i/>
                <w:iCs/>
                <w:color w:val="000000"/>
                <w:spacing w:val="-2"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163" w:type="pct"/>
          </w:tcPr>
          <w:p w14:paraId="551205C2" w14:textId="77777777" w:rsidR="00591D49" w:rsidRPr="00FC28B1" w:rsidRDefault="00591D49" w:rsidP="008C21B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5" w:type="pct"/>
          </w:tcPr>
          <w:p w14:paraId="2F73D957" w14:textId="77777777" w:rsidR="00591D49" w:rsidRPr="00FC28B1" w:rsidRDefault="00591D49" w:rsidP="008C21B3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pct"/>
          </w:tcPr>
          <w:p w14:paraId="0A65ADBC" w14:textId="77777777" w:rsidR="00591D49" w:rsidRPr="00FC28B1" w:rsidRDefault="00591D49" w:rsidP="008C21B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lang w:val="en-US"/>
              </w:rPr>
            </w:pPr>
          </w:p>
        </w:tc>
      </w:tr>
      <w:tr w:rsidR="00591D49" w:rsidRPr="00FC28B1" w14:paraId="4E0333BE" w14:textId="77777777" w:rsidTr="001B10E8">
        <w:trPr>
          <w:trHeight w:val="20"/>
        </w:trPr>
        <w:tc>
          <w:tcPr>
            <w:tcW w:w="1586" w:type="pct"/>
          </w:tcPr>
          <w:p w14:paraId="56976204" w14:textId="77777777" w:rsidR="00591D49" w:rsidRPr="00FC28B1" w:rsidRDefault="00591D49" w:rsidP="008C21B3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414" w:type="pct"/>
            <w:gridSpan w:val="5"/>
          </w:tcPr>
          <w:p w14:paraId="089818FC" w14:textId="5D03DAC0" w:rsidR="00591D49" w:rsidRPr="00FC28B1" w:rsidRDefault="00591D49" w:rsidP="008C21B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1B10E8" w:rsidRPr="00FC28B1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lang w:val="en-US"/>
              </w:rPr>
              <w:t>30</w:t>
            </w:r>
            <w:r w:rsidR="001B10E8" w:rsidRPr="00FC28B1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CB512E" w:rsidRPr="00FC28B1" w14:paraId="2D91710E" w14:textId="77777777" w:rsidTr="001B10E8">
        <w:trPr>
          <w:trHeight w:val="20"/>
        </w:trPr>
        <w:tc>
          <w:tcPr>
            <w:tcW w:w="1586" w:type="pct"/>
          </w:tcPr>
          <w:p w14:paraId="6BE4E2B4" w14:textId="77777777" w:rsidR="00CB512E" w:rsidRPr="00FC28B1" w:rsidRDefault="00CB512E" w:rsidP="00CB512E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56" w:type="pct"/>
          </w:tcPr>
          <w:p w14:paraId="46D9F5B2" w14:textId="4B2B93CF" w:rsidR="00CB512E" w:rsidRPr="00FC28B1" w:rsidRDefault="00CB512E" w:rsidP="00CB512E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  <w:lang w:val="en-US"/>
              </w:rPr>
              <w:t>2568</w:t>
            </w:r>
          </w:p>
        </w:tc>
        <w:tc>
          <w:tcPr>
            <w:tcW w:w="735" w:type="pct"/>
          </w:tcPr>
          <w:p w14:paraId="32B3937E" w14:textId="0121DB9D" w:rsidR="00CB512E" w:rsidRPr="00FC28B1" w:rsidRDefault="00CB512E" w:rsidP="00CB512E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u w:val="single"/>
                <w:cs/>
                <w:lang w:val="en-US"/>
              </w:rPr>
              <w:t>2567</w:t>
            </w:r>
          </w:p>
        </w:tc>
        <w:tc>
          <w:tcPr>
            <w:tcW w:w="163" w:type="pct"/>
          </w:tcPr>
          <w:p w14:paraId="2E2E1CD8" w14:textId="77777777" w:rsidR="00CB512E" w:rsidRPr="00FC28B1" w:rsidRDefault="00CB512E" w:rsidP="00CB512E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905" w:type="pct"/>
          </w:tcPr>
          <w:p w14:paraId="3A155CAA" w14:textId="4D1838F3" w:rsidR="00CB512E" w:rsidRPr="00FC28B1" w:rsidRDefault="00CB512E" w:rsidP="00CB512E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  <w:lang w:val="en-US"/>
              </w:rPr>
              <w:t>2568</w:t>
            </w:r>
          </w:p>
        </w:tc>
        <w:tc>
          <w:tcPr>
            <w:tcW w:w="855" w:type="pct"/>
          </w:tcPr>
          <w:p w14:paraId="6090C990" w14:textId="7D487E1E" w:rsidR="00CB512E" w:rsidRPr="00FC28B1" w:rsidRDefault="00CB512E" w:rsidP="00CB512E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u w:val="single"/>
                <w:cs/>
                <w:lang w:val="en-US"/>
              </w:rPr>
              <w:t>2567</w:t>
            </w:r>
          </w:p>
        </w:tc>
      </w:tr>
      <w:tr w:rsidR="00CB512E" w:rsidRPr="00FC28B1" w14:paraId="1630BEC3" w14:textId="77777777" w:rsidTr="001B10E8">
        <w:trPr>
          <w:trHeight w:val="20"/>
        </w:trPr>
        <w:tc>
          <w:tcPr>
            <w:tcW w:w="1586" w:type="pct"/>
            <w:vAlign w:val="bottom"/>
          </w:tcPr>
          <w:p w14:paraId="3FAAF476" w14:textId="77777777" w:rsidR="00CB512E" w:rsidRPr="00FC28B1" w:rsidRDefault="00CB512E" w:rsidP="00CB512E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C28B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ราชการแห่งหนึ่ง</w:t>
            </w:r>
          </w:p>
        </w:tc>
        <w:tc>
          <w:tcPr>
            <w:tcW w:w="756" w:type="pct"/>
          </w:tcPr>
          <w:p w14:paraId="1C712C8F" w14:textId="33DC5421" w:rsidR="00CB512E" w:rsidRPr="00FC28B1" w:rsidRDefault="001B10E8" w:rsidP="00144B9E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30.73</w:t>
            </w:r>
          </w:p>
        </w:tc>
        <w:tc>
          <w:tcPr>
            <w:tcW w:w="735" w:type="pct"/>
          </w:tcPr>
          <w:p w14:paraId="3CC72DAF" w14:textId="0AA7606A" w:rsidR="00CB512E" w:rsidRPr="00FC28B1" w:rsidRDefault="001B10E8" w:rsidP="00144B9E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17.83</w:t>
            </w:r>
          </w:p>
        </w:tc>
        <w:tc>
          <w:tcPr>
            <w:tcW w:w="163" w:type="pct"/>
          </w:tcPr>
          <w:p w14:paraId="40307435" w14:textId="77777777" w:rsidR="00CB512E" w:rsidRPr="00FC28B1" w:rsidRDefault="00CB512E" w:rsidP="00CB512E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5" w:type="pct"/>
          </w:tcPr>
          <w:p w14:paraId="1DE6E2BB" w14:textId="6A884F22" w:rsidR="00CB512E" w:rsidRPr="00FC28B1" w:rsidRDefault="001B10E8" w:rsidP="00144B9E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517,511,135.37</w:t>
            </w:r>
          </w:p>
        </w:tc>
        <w:tc>
          <w:tcPr>
            <w:tcW w:w="855" w:type="pct"/>
          </w:tcPr>
          <w:p w14:paraId="3D94F2BB" w14:textId="310619C3" w:rsidR="00CB512E" w:rsidRPr="00FC28B1" w:rsidRDefault="001B10E8" w:rsidP="00144B9E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355,910,818.79</w:t>
            </w:r>
          </w:p>
        </w:tc>
      </w:tr>
      <w:tr w:rsidR="00CB512E" w:rsidRPr="00FC28B1" w14:paraId="393488F4" w14:textId="77777777" w:rsidTr="001B10E8">
        <w:trPr>
          <w:trHeight w:val="20"/>
        </w:trPr>
        <w:tc>
          <w:tcPr>
            <w:tcW w:w="1586" w:type="pct"/>
            <w:vAlign w:val="bottom"/>
          </w:tcPr>
          <w:p w14:paraId="6712F59C" w14:textId="77777777" w:rsidR="00CB512E" w:rsidRPr="00FC28B1" w:rsidRDefault="00CB512E" w:rsidP="00CB512E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C28B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เอกชนแห่งหนึ่ง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5D655968" w14:textId="55AB542A" w:rsidR="00CB512E" w:rsidRPr="00FC28B1" w:rsidRDefault="001B10E8" w:rsidP="00144B9E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20.76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1423CEAA" w14:textId="3FE38E67" w:rsidR="00CB512E" w:rsidRPr="00FC28B1" w:rsidRDefault="001B10E8" w:rsidP="001B10E8">
            <w:pPr>
              <w:spacing w:line="240" w:lineRule="atLeast"/>
              <w:ind w:left="-108" w:right="-4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3" w:type="pct"/>
            <w:tcBorders>
              <w:bottom w:val="single" w:sz="4" w:space="0" w:color="auto"/>
            </w:tcBorders>
          </w:tcPr>
          <w:p w14:paraId="3CBC081B" w14:textId="77777777" w:rsidR="00CB512E" w:rsidRPr="00FC28B1" w:rsidRDefault="00CB512E" w:rsidP="00CB512E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148FBE11" w14:textId="160C7A42" w:rsidR="00CB512E" w:rsidRPr="00FC28B1" w:rsidRDefault="001B10E8" w:rsidP="00144B9E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349,598,505.12</w:t>
            </w:r>
          </w:p>
        </w:tc>
        <w:tc>
          <w:tcPr>
            <w:tcW w:w="855" w:type="pct"/>
            <w:tcBorders>
              <w:bottom w:val="single" w:sz="4" w:space="0" w:color="auto"/>
            </w:tcBorders>
          </w:tcPr>
          <w:p w14:paraId="697B45E0" w14:textId="775C3632" w:rsidR="00CB512E" w:rsidRPr="00FC28B1" w:rsidRDefault="001B10E8" w:rsidP="001B10E8">
            <w:pPr>
              <w:spacing w:line="240" w:lineRule="atLeast"/>
              <w:ind w:left="-108" w:right="-4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B512E" w:rsidRPr="00FC28B1" w14:paraId="0714CC41" w14:textId="77777777" w:rsidTr="001B10E8">
        <w:trPr>
          <w:trHeight w:val="20"/>
        </w:trPr>
        <w:tc>
          <w:tcPr>
            <w:tcW w:w="1586" w:type="pct"/>
            <w:vAlign w:val="center"/>
          </w:tcPr>
          <w:p w14:paraId="2F76C5AB" w14:textId="77777777" w:rsidR="00CB512E" w:rsidRPr="00FC28B1" w:rsidRDefault="00CB512E" w:rsidP="00144B9E">
            <w:pPr>
              <w:ind w:firstLine="60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C28B1">
              <w:rPr>
                <w:rFonts w:ascii="Angsana New" w:hAnsi="Angsana New" w:cs="Angsana New" w:hint="cs"/>
                <w:sz w:val="26"/>
                <w:szCs w:val="26"/>
                <w:cs/>
                <w:lang w:val="en-GB" w:bidi="ar-SA"/>
              </w:rPr>
              <w:t>รวม</w:t>
            </w: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</w:tcPr>
          <w:p w14:paraId="7A8A0078" w14:textId="3E6073D1" w:rsidR="00CB512E" w:rsidRPr="00FC28B1" w:rsidRDefault="001B10E8" w:rsidP="00144B9E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51.49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1B40E326" w14:textId="1A996AEA" w:rsidR="00CB512E" w:rsidRPr="00FC28B1" w:rsidRDefault="001B10E8" w:rsidP="00144B9E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17.83</w:t>
            </w:r>
          </w:p>
        </w:tc>
        <w:tc>
          <w:tcPr>
            <w:tcW w:w="163" w:type="pct"/>
            <w:tcBorders>
              <w:top w:val="single" w:sz="4" w:space="0" w:color="auto"/>
              <w:bottom w:val="double" w:sz="4" w:space="0" w:color="auto"/>
            </w:tcBorders>
          </w:tcPr>
          <w:p w14:paraId="2356DD7B" w14:textId="77777777" w:rsidR="00CB512E" w:rsidRPr="00FC28B1" w:rsidRDefault="00CB512E" w:rsidP="00CB512E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567B85C2" w14:textId="2532F4CB" w:rsidR="00CB512E" w:rsidRPr="00FC28B1" w:rsidRDefault="001B10E8" w:rsidP="00144B9E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867,109,640.49</w:t>
            </w:r>
          </w:p>
        </w:tc>
        <w:tc>
          <w:tcPr>
            <w:tcW w:w="855" w:type="pct"/>
            <w:tcBorders>
              <w:top w:val="single" w:sz="4" w:space="0" w:color="auto"/>
              <w:bottom w:val="double" w:sz="4" w:space="0" w:color="auto"/>
            </w:tcBorders>
          </w:tcPr>
          <w:p w14:paraId="5BC747A8" w14:textId="5DDFE20A" w:rsidR="00CB512E" w:rsidRPr="00FC28B1" w:rsidRDefault="001B10E8" w:rsidP="00144B9E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355,910,818.79</w:t>
            </w:r>
          </w:p>
        </w:tc>
      </w:tr>
      <w:bookmarkEnd w:id="44"/>
    </w:tbl>
    <w:p w14:paraId="43EC9362" w14:textId="77777777" w:rsidR="00767AEC" w:rsidRPr="001B10E8" w:rsidRDefault="00767AEC" w:rsidP="00FA121D">
      <w:pPr>
        <w:ind w:left="567"/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tbl>
      <w:tblPr>
        <w:tblW w:w="842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671"/>
        <w:gridCol w:w="1274"/>
        <w:gridCol w:w="1238"/>
        <w:gridCol w:w="275"/>
        <w:gridCol w:w="1525"/>
        <w:gridCol w:w="1441"/>
      </w:tblGrid>
      <w:tr w:rsidR="001B10E8" w:rsidRPr="00FC28B1" w14:paraId="72FEF405" w14:textId="77777777" w:rsidTr="00E83EF3">
        <w:trPr>
          <w:trHeight w:val="20"/>
        </w:trPr>
        <w:tc>
          <w:tcPr>
            <w:tcW w:w="5000" w:type="pct"/>
            <w:gridSpan w:val="6"/>
          </w:tcPr>
          <w:p w14:paraId="0971EF88" w14:textId="77777777" w:rsidR="001B10E8" w:rsidRPr="00FC28B1" w:rsidRDefault="001B10E8" w:rsidP="00E83EF3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(หน่วย : บาท)</w:t>
            </w:r>
          </w:p>
        </w:tc>
      </w:tr>
      <w:tr w:rsidR="001B10E8" w:rsidRPr="00FC28B1" w14:paraId="53F4F013" w14:textId="77777777" w:rsidTr="00E83EF3">
        <w:trPr>
          <w:trHeight w:val="20"/>
        </w:trPr>
        <w:tc>
          <w:tcPr>
            <w:tcW w:w="1586" w:type="pct"/>
          </w:tcPr>
          <w:p w14:paraId="39E445D3" w14:textId="77777777" w:rsidR="001B10E8" w:rsidRPr="00FC28B1" w:rsidRDefault="001B10E8" w:rsidP="00E83EF3">
            <w:pPr>
              <w:keepNext/>
              <w:spacing w:line="240" w:lineRule="atLeast"/>
              <w:ind w:right="-21"/>
              <w:jc w:val="thaiDistribute"/>
              <w:outlineLvl w:val="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91" w:type="pct"/>
            <w:gridSpan w:val="2"/>
          </w:tcPr>
          <w:p w14:paraId="0557799C" w14:textId="77777777" w:rsidR="001B10E8" w:rsidRPr="00FC28B1" w:rsidRDefault="001B10E8" w:rsidP="00E83EF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สัดส่วนต่อรายได้ </w:t>
            </w:r>
          </w:p>
        </w:tc>
        <w:tc>
          <w:tcPr>
            <w:tcW w:w="163" w:type="pct"/>
          </w:tcPr>
          <w:p w14:paraId="07E113DE" w14:textId="77777777" w:rsidR="001B10E8" w:rsidRPr="00FC28B1" w:rsidRDefault="001B10E8" w:rsidP="00E83EF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60" w:type="pct"/>
            <w:gridSpan w:val="2"/>
          </w:tcPr>
          <w:p w14:paraId="60C3D5FB" w14:textId="77777777" w:rsidR="001B10E8" w:rsidRPr="00FC28B1" w:rsidRDefault="001B10E8" w:rsidP="00E83EF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รายได้ </w:t>
            </w:r>
          </w:p>
        </w:tc>
      </w:tr>
      <w:tr w:rsidR="001B10E8" w:rsidRPr="00FC28B1" w14:paraId="2CFC92D2" w14:textId="77777777" w:rsidTr="00E83EF3">
        <w:trPr>
          <w:trHeight w:val="20"/>
        </w:trPr>
        <w:tc>
          <w:tcPr>
            <w:tcW w:w="1586" w:type="pct"/>
          </w:tcPr>
          <w:p w14:paraId="76AAE656" w14:textId="77777777" w:rsidR="001B10E8" w:rsidRPr="00FC28B1" w:rsidRDefault="001B10E8" w:rsidP="00E83EF3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91" w:type="pct"/>
            <w:gridSpan w:val="2"/>
          </w:tcPr>
          <w:p w14:paraId="15535E7E" w14:textId="77777777" w:rsidR="001B10E8" w:rsidRPr="00FC28B1" w:rsidRDefault="001B10E8" w:rsidP="00E83EF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 w:hint="cs"/>
                <w:i/>
                <w:iCs/>
                <w:color w:val="000000"/>
                <w:spacing w:val="-2"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163" w:type="pct"/>
          </w:tcPr>
          <w:p w14:paraId="3A5CB4F5" w14:textId="77777777" w:rsidR="001B10E8" w:rsidRPr="00FC28B1" w:rsidRDefault="001B10E8" w:rsidP="00E83EF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5" w:type="pct"/>
          </w:tcPr>
          <w:p w14:paraId="1196E2CA" w14:textId="77777777" w:rsidR="001B10E8" w:rsidRPr="00FC28B1" w:rsidRDefault="001B10E8" w:rsidP="00E83EF3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pct"/>
          </w:tcPr>
          <w:p w14:paraId="6487134E" w14:textId="77777777" w:rsidR="001B10E8" w:rsidRPr="00FC28B1" w:rsidRDefault="001B10E8" w:rsidP="00E83EF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lang w:val="en-US"/>
              </w:rPr>
            </w:pPr>
          </w:p>
        </w:tc>
      </w:tr>
      <w:tr w:rsidR="001B10E8" w:rsidRPr="00FC28B1" w14:paraId="1C7644AC" w14:textId="77777777" w:rsidTr="00E83EF3">
        <w:trPr>
          <w:trHeight w:val="20"/>
        </w:trPr>
        <w:tc>
          <w:tcPr>
            <w:tcW w:w="1586" w:type="pct"/>
          </w:tcPr>
          <w:p w14:paraId="709942F3" w14:textId="77777777" w:rsidR="001B10E8" w:rsidRPr="00FC28B1" w:rsidRDefault="001B10E8" w:rsidP="00E83EF3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414" w:type="pct"/>
            <w:gridSpan w:val="5"/>
          </w:tcPr>
          <w:p w14:paraId="42AA5B1D" w14:textId="7CF74203" w:rsidR="001B10E8" w:rsidRPr="00FC28B1" w:rsidRDefault="001B10E8" w:rsidP="00E83EF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สำหรับงวดหกเดือนสิ้นสุดวันที่ </w:t>
            </w:r>
            <w:r w:rsidRPr="00FC28B1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lang w:val="en-US"/>
              </w:rPr>
              <w:t>30</w:t>
            </w:r>
            <w:r w:rsidRPr="00FC28B1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1B10E8" w:rsidRPr="00FC28B1" w14:paraId="187F7020" w14:textId="77777777" w:rsidTr="00E83EF3">
        <w:trPr>
          <w:trHeight w:val="20"/>
        </w:trPr>
        <w:tc>
          <w:tcPr>
            <w:tcW w:w="1586" w:type="pct"/>
          </w:tcPr>
          <w:p w14:paraId="00354BDC" w14:textId="77777777" w:rsidR="001B10E8" w:rsidRPr="00FC28B1" w:rsidRDefault="001B10E8" w:rsidP="00E83EF3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56" w:type="pct"/>
          </w:tcPr>
          <w:p w14:paraId="17ABF471" w14:textId="77777777" w:rsidR="001B10E8" w:rsidRPr="00FC28B1" w:rsidRDefault="001B10E8" w:rsidP="00E83EF3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  <w:lang w:val="en-US"/>
              </w:rPr>
              <w:t>2568</w:t>
            </w:r>
          </w:p>
        </w:tc>
        <w:tc>
          <w:tcPr>
            <w:tcW w:w="735" w:type="pct"/>
          </w:tcPr>
          <w:p w14:paraId="3ACD4B66" w14:textId="77777777" w:rsidR="001B10E8" w:rsidRPr="00FC28B1" w:rsidRDefault="001B10E8" w:rsidP="00E83EF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u w:val="single"/>
                <w:cs/>
                <w:lang w:val="en-US"/>
              </w:rPr>
              <w:t>2567</w:t>
            </w:r>
          </w:p>
        </w:tc>
        <w:tc>
          <w:tcPr>
            <w:tcW w:w="163" w:type="pct"/>
          </w:tcPr>
          <w:p w14:paraId="70D260AC" w14:textId="77777777" w:rsidR="001B10E8" w:rsidRPr="00FC28B1" w:rsidRDefault="001B10E8" w:rsidP="00E83EF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905" w:type="pct"/>
          </w:tcPr>
          <w:p w14:paraId="51D3A9FC" w14:textId="77777777" w:rsidR="001B10E8" w:rsidRPr="00FC28B1" w:rsidRDefault="001B10E8" w:rsidP="00E83EF3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  <w:lang w:val="en-US"/>
              </w:rPr>
              <w:t>2568</w:t>
            </w:r>
          </w:p>
        </w:tc>
        <w:tc>
          <w:tcPr>
            <w:tcW w:w="855" w:type="pct"/>
          </w:tcPr>
          <w:p w14:paraId="402CF9FF" w14:textId="77777777" w:rsidR="001B10E8" w:rsidRPr="00FC28B1" w:rsidRDefault="001B10E8" w:rsidP="00E83EF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u w:val="single"/>
                <w:cs/>
                <w:lang w:val="en-US"/>
              </w:rPr>
              <w:t>2567</w:t>
            </w:r>
          </w:p>
        </w:tc>
      </w:tr>
      <w:tr w:rsidR="001B10E8" w:rsidRPr="00FC28B1" w14:paraId="72275FBE" w14:textId="77777777" w:rsidTr="00E83EF3">
        <w:trPr>
          <w:trHeight w:val="20"/>
        </w:trPr>
        <w:tc>
          <w:tcPr>
            <w:tcW w:w="1586" w:type="pct"/>
            <w:vAlign w:val="bottom"/>
          </w:tcPr>
          <w:p w14:paraId="6BFD2FD9" w14:textId="77777777" w:rsidR="001B10E8" w:rsidRPr="00FC28B1" w:rsidRDefault="001B10E8" w:rsidP="00E83EF3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C28B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ราชการแห่งหนึ่ง</w:t>
            </w:r>
          </w:p>
        </w:tc>
        <w:tc>
          <w:tcPr>
            <w:tcW w:w="756" w:type="pct"/>
          </w:tcPr>
          <w:p w14:paraId="6B2188D2" w14:textId="0F140B54" w:rsidR="001B10E8" w:rsidRPr="00FC28B1" w:rsidRDefault="001B10E8" w:rsidP="00E83EF3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21.31</w:t>
            </w:r>
          </w:p>
        </w:tc>
        <w:tc>
          <w:tcPr>
            <w:tcW w:w="735" w:type="pct"/>
          </w:tcPr>
          <w:p w14:paraId="008ADD33" w14:textId="02403FDF" w:rsidR="001B10E8" w:rsidRPr="00FC28B1" w:rsidRDefault="001B10E8" w:rsidP="00E83EF3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14.79</w:t>
            </w:r>
          </w:p>
        </w:tc>
        <w:tc>
          <w:tcPr>
            <w:tcW w:w="163" w:type="pct"/>
          </w:tcPr>
          <w:p w14:paraId="6A549935" w14:textId="77777777" w:rsidR="001B10E8" w:rsidRPr="00FC28B1" w:rsidRDefault="001B10E8" w:rsidP="00E83EF3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5" w:type="pct"/>
          </w:tcPr>
          <w:p w14:paraId="4A86827C" w14:textId="3437110F" w:rsidR="001B10E8" w:rsidRPr="00FC28B1" w:rsidRDefault="001B10E8" w:rsidP="00E83EF3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664,656,974.20</w:t>
            </w:r>
          </w:p>
        </w:tc>
        <w:tc>
          <w:tcPr>
            <w:tcW w:w="855" w:type="pct"/>
          </w:tcPr>
          <w:p w14:paraId="2548BA7F" w14:textId="2430C05F" w:rsidR="001B10E8" w:rsidRPr="00FC28B1" w:rsidRDefault="001B10E8" w:rsidP="00E83EF3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751,367,284.12</w:t>
            </w:r>
          </w:p>
        </w:tc>
      </w:tr>
      <w:tr w:rsidR="001B10E8" w:rsidRPr="00FC28B1" w14:paraId="470F4D0B" w14:textId="77777777" w:rsidTr="00E83EF3">
        <w:trPr>
          <w:trHeight w:val="20"/>
        </w:trPr>
        <w:tc>
          <w:tcPr>
            <w:tcW w:w="1586" w:type="pct"/>
            <w:vAlign w:val="bottom"/>
          </w:tcPr>
          <w:p w14:paraId="6B90F268" w14:textId="77777777" w:rsidR="001B10E8" w:rsidRPr="00FC28B1" w:rsidRDefault="001B10E8" w:rsidP="00E83EF3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C28B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เอกชนแห่งหนึ่ง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32B07FAF" w14:textId="6FEA0C9A" w:rsidR="001B10E8" w:rsidRPr="00FC28B1" w:rsidRDefault="001B10E8" w:rsidP="00E83EF3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23.60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381F38D0" w14:textId="04AB2839" w:rsidR="001B10E8" w:rsidRPr="00FC28B1" w:rsidRDefault="001B10E8" w:rsidP="001B10E8">
            <w:pPr>
              <w:spacing w:line="240" w:lineRule="atLeast"/>
              <w:ind w:left="-108" w:right="-4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3" w:type="pct"/>
            <w:tcBorders>
              <w:bottom w:val="single" w:sz="4" w:space="0" w:color="auto"/>
            </w:tcBorders>
          </w:tcPr>
          <w:p w14:paraId="20D34E0B" w14:textId="77777777" w:rsidR="001B10E8" w:rsidRPr="00FC28B1" w:rsidRDefault="001B10E8" w:rsidP="00E83EF3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6565C49A" w14:textId="66AC1958" w:rsidR="001B10E8" w:rsidRPr="00FC28B1" w:rsidRDefault="001B10E8" w:rsidP="00E83EF3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736,020,313.21</w:t>
            </w:r>
          </w:p>
        </w:tc>
        <w:tc>
          <w:tcPr>
            <w:tcW w:w="855" w:type="pct"/>
            <w:tcBorders>
              <w:bottom w:val="single" w:sz="4" w:space="0" w:color="auto"/>
            </w:tcBorders>
          </w:tcPr>
          <w:p w14:paraId="0C34222A" w14:textId="1ED2082D" w:rsidR="001B10E8" w:rsidRPr="00FC28B1" w:rsidRDefault="001B10E8" w:rsidP="001B10E8">
            <w:pPr>
              <w:spacing w:line="240" w:lineRule="atLeast"/>
              <w:ind w:left="-108" w:right="-4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B10E8" w:rsidRPr="00FC28B1" w14:paraId="270718D3" w14:textId="77777777" w:rsidTr="00E83EF3">
        <w:trPr>
          <w:trHeight w:val="20"/>
        </w:trPr>
        <w:tc>
          <w:tcPr>
            <w:tcW w:w="1586" w:type="pct"/>
            <w:vAlign w:val="center"/>
          </w:tcPr>
          <w:p w14:paraId="310B8A25" w14:textId="77777777" w:rsidR="001B10E8" w:rsidRPr="00FC28B1" w:rsidRDefault="001B10E8" w:rsidP="00E83EF3">
            <w:pPr>
              <w:ind w:firstLine="60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C28B1">
              <w:rPr>
                <w:rFonts w:ascii="Angsana New" w:hAnsi="Angsana New" w:cs="Angsana New" w:hint="cs"/>
                <w:sz w:val="26"/>
                <w:szCs w:val="26"/>
                <w:cs/>
                <w:lang w:val="en-GB" w:bidi="ar-SA"/>
              </w:rPr>
              <w:t>รวม</w:t>
            </w: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</w:tcPr>
          <w:p w14:paraId="22BF7D8B" w14:textId="2F9D79C9" w:rsidR="001B10E8" w:rsidRPr="00FC28B1" w:rsidRDefault="001B10E8" w:rsidP="00E83EF3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44.91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273FF7A4" w14:textId="4D262CAB" w:rsidR="001B10E8" w:rsidRPr="00FC28B1" w:rsidRDefault="001B10E8" w:rsidP="00E83EF3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14.79</w:t>
            </w:r>
          </w:p>
        </w:tc>
        <w:tc>
          <w:tcPr>
            <w:tcW w:w="163" w:type="pct"/>
            <w:tcBorders>
              <w:top w:val="single" w:sz="4" w:space="0" w:color="auto"/>
              <w:bottom w:val="double" w:sz="4" w:space="0" w:color="auto"/>
            </w:tcBorders>
          </w:tcPr>
          <w:p w14:paraId="5C0C269E" w14:textId="77777777" w:rsidR="001B10E8" w:rsidRPr="00FC28B1" w:rsidRDefault="001B10E8" w:rsidP="00E83EF3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593265A5" w14:textId="732D71D7" w:rsidR="001B10E8" w:rsidRPr="00FC28B1" w:rsidRDefault="001B10E8" w:rsidP="00E83EF3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1,400,677,287.41</w:t>
            </w:r>
          </w:p>
        </w:tc>
        <w:tc>
          <w:tcPr>
            <w:tcW w:w="855" w:type="pct"/>
            <w:tcBorders>
              <w:top w:val="single" w:sz="4" w:space="0" w:color="auto"/>
              <w:bottom w:val="double" w:sz="4" w:space="0" w:color="auto"/>
            </w:tcBorders>
          </w:tcPr>
          <w:p w14:paraId="7D725A82" w14:textId="2773240A" w:rsidR="001B10E8" w:rsidRPr="00FC28B1" w:rsidRDefault="001B10E8" w:rsidP="00E83EF3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C28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751,367,284.12</w:t>
            </w:r>
          </w:p>
        </w:tc>
      </w:tr>
    </w:tbl>
    <w:p w14:paraId="669D8587" w14:textId="77777777" w:rsidR="00093375" w:rsidRPr="00300DC4" w:rsidRDefault="00093375" w:rsidP="00FA121D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160F6E0B" w14:textId="77777777" w:rsidR="009C69C6" w:rsidRPr="00FA121D" w:rsidRDefault="00FA121D" w:rsidP="00FA121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A121D">
        <w:rPr>
          <w:rFonts w:ascii="Angsana New" w:hAnsi="Angsana New" w:cs="Angsana New" w:hint="cs"/>
          <w:sz w:val="30"/>
          <w:szCs w:val="30"/>
          <w:u w:val="single"/>
          <w:cs/>
        </w:rPr>
        <w:t>รายได้</w:t>
      </w:r>
    </w:p>
    <w:p w14:paraId="68FD6B45" w14:textId="77777777" w:rsidR="009C69C6" w:rsidRDefault="009C69C6" w:rsidP="00CE46FA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D0916A6" w14:textId="4F848D61" w:rsidR="009C69C6" w:rsidRDefault="00FA121D" w:rsidP="00FA121D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FA121D">
        <w:rPr>
          <w:rFonts w:ascii="Angsana New" w:hAnsi="Angsana New" w:cs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Pr="00FA121D">
        <w:rPr>
          <w:rFonts w:ascii="Angsana New" w:hAnsi="Angsana New" w:cs="Angsana New"/>
          <w:sz w:val="30"/>
          <w:szCs w:val="30"/>
        </w:rPr>
        <w:t xml:space="preserve">   </w:t>
      </w:r>
      <w:r w:rsidR="00FC28B1" w:rsidRPr="00FC28B1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FC28B1" w:rsidRPr="00FC28B1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FC28B1" w:rsidRPr="00FC28B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C28B1" w:rsidRPr="00FC28B1">
        <w:rPr>
          <w:rFonts w:ascii="Angsana New" w:hAnsi="Angsana New" w:cs="Angsana New"/>
          <w:sz w:val="30"/>
          <w:szCs w:val="30"/>
          <w:lang w:val="en-US"/>
        </w:rPr>
        <w:t>30</w:t>
      </w:r>
      <w:r w:rsidR="00FC28B1" w:rsidRPr="00FC28B1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FC28B1" w:rsidRPr="00FC28B1">
        <w:rPr>
          <w:rFonts w:ascii="Angsana New" w:hAnsi="Angsana New" w:cs="Angsana New"/>
          <w:sz w:val="30"/>
          <w:szCs w:val="30"/>
          <w:lang w:val="en-US"/>
        </w:rPr>
        <w:t>2568</w:t>
      </w:r>
      <w:r w:rsidR="00FC28B1" w:rsidRPr="00FC28B1">
        <w:rPr>
          <w:rFonts w:ascii="Angsana New" w:hAnsi="Angsana New" w:cs="Angsana New" w:hint="cs"/>
          <w:sz w:val="30"/>
          <w:szCs w:val="30"/>
        </w:rPr>
        <w:t xml:space="preserve"> </w:t>
      </w:r>
      <w:r w:rsidR="00FC28B1" w:rsidRPr="00FC28B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C28B1" w:rsidRPr="00FC28B1">
        <w:rPr>
          <w:rFonts w:ascii="Angsana New" w:hAnsi="Angsana New" w:cs="Angsana New"/>
          <w:sz w:val="30"/>
          <w:szCs w:val="30"/>
          <w:lang w:val="en-US"/>
        </w:rPr>
        <w:t>2567</w:t>
      </w:r>
      <w:r w:rsidR="00FC28B1" w:rsidRPr="00FC28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A121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0B6BD50" w14:textId="77777777" w:rsidR="00FA121D" w:rsidRPr="00FA121D" w:rsidRDefault="00FA121D" w:rsidP="00FA121D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67" w:type="dxa"/>
        <w:tblLook w:val="04A0" w:firstRow="1" w:lastRow="0" w:firstColumn="1" w:lastColumn="0" w:noHBand="0" w:noVBand="1"/>
      </w:tblPr>
      <w:tblGrid>
        <w:gridCol w:w="2795"/>
        <w:gridCol w:w="1471"/>
        <w:gridCol w:w="1579"/>
        <w:gridCol w:w="1578"/>
        <w:gridCol w:w="1508"/>
      </w:tblGrid>
      <w:tr w:rsidR="001B10E8" w:rsidRPr="00FC28B1" w14:paraId="3FAC5A50" w14:textId="77777777" w:rsidTr="009F2348">
        <w:tc>
          <w:tcPr>
            <w:tcW w:w="2795" w:type="dxa"/>
          </w:tcPr>
          <w:p w14:paraId="3D898C31" w14:textId="77777777" w:rsidR="001B10E8" w:rsidRPr="00FC28B1" w:rsidRDefault="001B10E8" w:rsidP="00FA121D">
            <w:pPr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bookmarkStart w:id="45" w:name="_Hlk206080085"/>
          </w:p>
        </w:tc>
        <w:tc>
          <w:tcPr>
            <w:tcW w:w="1471" w:type="dxa"/>
          </w:tcPr>
          <w:p w14:paraId="0517CADE" w14:textId="77777777" w:rsidR="001B10E8" w:rsidRPr="00FC28B1" w:rsidRDefault="001B10E8" w:rsidP="00FA121D">
            <w:pPr>
              <w:jc w:val="right"/>
              <w:rPr>
                <w:rFonts w:ascii="Angsana New" w:eastAsia="Brush Script MT" w:hAnsi="Angsana New" w:cs="Angsana New"/>
                <w:cs/>
                <w:lang w:val="en-US" w:eastAsia="zh-CN"/>
              </w:rPr>
            </w:pPr>
          </w:p>
        </w:tc>
        <w:tc>
          <w:tcPr>
            <w:tcW w:w="1579" w:type="dxa"/>
          </w:tcPr>
          <w:p w14:paraId="11406BE9" w14:textId="01070357" w:rsidR="001B10E8" w:rsidRPr="00FC28B1" w:rsidRDefault="001B10E8" w:rsidP="00FA121D">
            <w:pPr>
              <w:jc w:val="right"/>
              <w:rPr>
                <w:rFonts w:ascii="Angsana New" w:eastAsia="Brush Script MT" w:hAnsi="Angsana New" w:cs="Angsana New"/>
                <w:cs/>
                <w:lang w:val="en-US" w:eastAsia="zh-CN"/>
              </w:rPr>
            </w:pPr>
          </w:p>
        </w:tc>
        <w:tc>
          <w:tcPr>
            <w:tcW w:w="3086" w:type="dxa"/>
            <w:gridSpan w:val="2"/>
          </w:tcPr>
          <w:p w14:paraId="60D3FD61" w14:textId="48D79373" w:rsidR="001B10E8" w:rsidRPr="00FC28B1" w:rsidRDefault="001B10E8" w:rsidP="00FA121D">
            <w:pPr>
              <w:jc w:val="right"/>
              <w:rPr>
                <w:rFonts w:ascii="Angsana New" w:eastAsia="Brush Script MT" w:hAnsi="Angsana New" w:cs="Angsana New"/>
                <w:lang w:val="en-US" w:eastAsia="zh-CN"/>
              </w:rPr>
            </w:pPr>
            <w:r w:rsidRPr="00FC28B1">
              <w:rPr>
                <w:rFonts w:ascii="Angsana New" w:eastAsia="Brush Script MT" w:hAnsi="Angsana New" w:cs="Angsana New"/>
                <w:cs/>
                <w:lang w:val="en-US" w:eastAsia="zh-CN"/>
              </w:rPr>
              <w:t>(หน่วย : บาท)</w:t>
            </w:r>
          </w:p>
        </w:tc>
      </w:tr>
      <w:tr w:rsidR="001B10E8" w:rsidRPr="00FC28B1" w14:paraId="4719DE84" w14:textId="77777777" w:rsidTr="009F2348">
        <w:tc>
          <w:tcPr>
            <w:tcW w:w="2795" w:type="dxa"/>
          </w:tcPr>
          <w:p w14:paraId="5211945D" w14:textId="77777777" w:rsidR="001B10E8" w:rsidRPr="00FC28B1" w:rsidRDefault="001B10E8" w:rsidP="00FA121D">
            <w:pPr>
              <w:jc w:val="center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6136" w:type="dxa"/>
            <w:gridSpan w:val="4"/>
          </w:tcPr>
          <w:p w14:paraId="0775A3CF" w14:textId="6F7887E8" w:rsidR="001B10E8" w:rsidRPr="00FC28B1" w:rsidRDefault="001B10E8" w:rsidP="0088357B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>ส่วนงานดำเนินงาน</w:t>
            </w:r>
          </w:p>
        </w:tc>
      </w:tr>
      <w:tr w:rsidR="001B10E8" w:rsidRPr="00FC28B1" w14:paraId="3141538C" w14:textId="77777777" w:rsidTr="009F2348">
        <w:tc>
          <w:tcPr>
            <w:tcW w:w="2795" w:type="dxa"/>
          </w:tcPr>
          <w:p w14:paraId="467A4F23" w14:textId="77777777" w:rsidR="001B10E8" w:rsidRPr="00FC28B1" w:rsidRDefault="001B10E8" w:rsidP="00FA121D">
            <w:pPr>
              <w:jc w:val="thaiDistribute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6136" w:type="dxa"/>
            <w:gridSpan w:val="4"/>
          </w:tcPr>
          <w:p w14:paraId="5D3ABBBE" w14:textId="4C8B3D9E" w:rsidR="001B10E8" w:rsidRPr="00FC28B1" w:rsidRDefault="001B10E8" w:rsidP="00FA121D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>งบการเงินรวม</w:t>
            </w:r>
          </w:p>
        </w:tc>
      </w:tr>
      <w:tr w:rsidR="001B10E8" w:rsidRPr="00FC28B1" w14:paraId="4EA2E4C2" w14:textId="77777777" w:rsidTr="009F2348">
        <w:tc>
          <w:tcPr>
            <w:tcW w:w="2795" w:type="dxa"/>
          </w:tcPr>
          <w:p w14:paraId="6110AC5D" w14:textId="77777777" w:rsidR="001B10E8" w:rsidRPr="00FC28B1" w:rsidRDefault="001B10E8" w:rsidP="00FA121D">
            <w:pPr>
              <w:jc w:val="thaiDistribute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3050" w:type="dxa"/>
            <w:gridSpan w:val="2"/>
          </w:tcPr>
          <w:p w14:paraId="4A2A15DF" w14:textId="0E7EA854" w:rsidR="001B10E8" w:rsidRPr="00FC28B1" w:rsidRDefault="001B10E8" w:rsidP="00FA121D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>สำหรับงวดสามเดือน</w:t>
            </w:r>
          </w:p>
        </w:tc>
        <w:tc>
          <w:tcPr>
            <w:tcW w:w="3086" w:type="dxa"/>
            <w:gridSpan w:val="2"/>
          </w:tcPr>
          <w:p w14:paraId="4B95D897" w14:textId="6D32C318" w:rsidR="001B10E8" w:rsidRPr="00FC28B1" w:rsidRDefault="001B10E8" w:rsidP="00FA121D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>สำหรับงวดหกเดือน</w:t>
            </w:r>
          </w:p>
        </w:tc>
      </w:tr>
      <w:tr w:rsidR="001B10E8" w:rsidRPr="00FC28B1" w14:paraId="77691CC4" w14:textId="77777777" w:rsidTr="009F2348">
        <w:tc>
          <w:tcPr>
            <w:tcW w:w="2795" w:type="dxa"/>
          </w:tcPr>
          <w:p w14:paraId="322EEE70" w14:textId="77777777" w:rsidR="001B10E8" w:rsidRPr="00FC28B1" w:rsidRDefault="001B10E8" w:rsidP="001B10E8">
            <w:pPr>
              <w:jc w:val="thaiDistribute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3050" w:type="dxa"/>
            <w:gridSpan w:val="2"/>
          </w:tcPr>
          <w:p w14:paraId="24413B88" w14:textId="3B2147B7" w:rsidR="001B10E8" w:rsidRPr="00FC28B1" w:rsidRDefault="001B10E8" w:rsidP="001B10E8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 xml:space="preserve">สิ้นสุดวันที่ </w:t>
            </w:r>
            <w:r w:rsidRPr="00FC28B1">
              <w:rPr>
                <w:rFonts w:ascii="Angsana New" w:eastAsia="Brush Script MT" w:hAnsi="Angsana New" w:cs="Angsana New"/>
                <w:lang w:val="en-US"/>
              </w:rPr>
              <w:t xml:space="preserve">30 </w:t>
            </w: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3086" w:type="dxa"/>
            <w:gridSpan w:val="2"/>
          </w:tcPr>
          <w:p w14:paraId="4D7E0A97" w14:textId="3F0991FF" w:rsidR="001B10E8" w:rsidRPr="00FC28B1" w:rsidRDefault="001B10E8" w:rsidP="001B10E8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 xml:space="preserve">สิ้นสุดวันที่ </w:t>
            </w:r>
            <w:r w:rsidRPr="00FC28B1">
              <w:rPr>
                <w:rFonts w:ascii="Angsana New" w:eastAsia="Brush Script MT" w:hAnsi="Angsana New" w:cs="Angsana New"/>
                <w:lang w:val="en-US"/>
              </w:rPr>
              <w:t xml:space="preserve">30 </w:t>
            </w: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>มิถุนายน</w:t>
            </w:r>
          </w:p>
        </w:tc>
      </w:tr>
      <w:tr w:rsidR="001B10E8" w:rsidRPr="00FC28B1" w14:paraId="7BD79B47" w14:textId="77777777" w:rsidTr="009F2348">
        <w:tc>
          <w:tcPr>
            <w:tcW w:w="2795" w:type="dxa"/>
          </w:tcPr>
          <w:p w14:paraId="16818A36" w14:textId="77777777" w:rsidR="001B10E8" w:rsidRPr="00FC28B1" w:rsidRDefault="001B10E8" w:rsidP="001B10E8">
            <w:pPr>
              <w:jc w:val="thaiDistribute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471" w:type="dxa"/>
          </w:tcPr>
          <w:p w14:paraId="1A83551C" w14:textId="04F8AC69" w:rsidR="001B10E8" w:rsidRPr="00FC28B1" w:rsidRDefault="001B10E8" w:rsidP="001B10E8">
            <w:pPr>
              <w:jc w:val="center"/>
              <w:rPr>
                <w:rFonts w:ascii="Angsana New" w:eastAsia="Brush Script MT" w:hAnsi="Angsana New" w:cs="Angsana New"/>
                <w:u w:val="single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u w:val="single"/>
                <w:lang w:val="en-US"/>
              </w:rPr>
              <w:t>2568</w:t>
            </w:r>
          </w:p>
        </w:tc>
        <w:tc>
          <w:tcPr>
            <w:tcW w:w="1579" w:type="dxa"/>
          </w:tcPr>
          <w:p w14:paraId="042DA410" w14:textId="52FAF68F" w:rsidR="001B10E8" w:rsidRPr="00FC28B1" w:rsidRDefault="001B10E8" w:rsidP="001B10E8">
            <w:pPr>
              <w:jc w:val="center"/>
              <w:rPr>
                <w:rFonts w:ascii="Angsana New" w:eastAsia="Brush Script MT" w:hAnsi="Angsana New" w:cs="Angsana New"/>
                <w:u w:val="single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u w:val="single"/>
                <w:lang w:val="en-US"/>
              </w:rPr>
              <w:t>2567</w:t>
            </w:r>
          </w:p>
        </w:tc>
        <w:tc>
          <w:tcPr>
            <w:tcW w:w="1578" w:type="dxa"/>
            <w:hideMark/>
          </w:tcPr>
          <w:p w14:paraId="029FE89A" w14:textId="75958574" w:rsidR="001B10E8" w:rsidRPr="00FC28B1" w:rsidRDefault="001B10E8" w:rsidP="001B10E8">
            <w:pPr>
              <w:jc w:val="center"/>
              <w:rPr>
                <w:rFonts w:ascii="Angsana New" w:eastAsia="Brush Script MT" w:hAnsi="Angsana New" w:cs="Angsana New"/>
                <w:u w:val="single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u w:val="single"/>
                <w:lang w:val="en-US"/>
              </w:rPr>
              <w:t>2568</w:t>
            </w:r>
          </w:p>
        </w:tc>
        <w:tc>
          <w:tcPr>
            <w:tcW w:w="1508" w:type="dxa"/>
            <w:hideMark/>
          </w:tcPr>
          <w:p w14:paraId="4BAB0B26" w14:textId="6FE4A502" w:rsidR="001B10E8" w:rsidRPr="00FC28B1" w:rsidRDefault="001B10E8" w:rsidP="001B10E8">
            <w:pPr>
              <w:jc w:val="center"/>
              <w:rPr>
                <w:rFonts w:ascii="Angsana New" w:eastAsia="Brush Script MT" w:hAnsi="Angsana New" w:cs="Angsana New"/>
                <w:u w:val="single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u w:val="single"/>
                <w:lang w:val="en-US"/>
              </w:rPr>
              <w:t>2567</w:t>
            </w:r>
          </w:p>
        </w:tc>
      </w:tr>
      <w:tr w:rsidR="001B10E8" w:rsidRPr="00FC28B1" w14:paraId="357A3E77" w14:textId="77777777" w:rsidTr="009F2348">
        <w:tc>
          <w:tcPr>
            <w:tcW w:w="2795" w:type="dxa"/>
          </w:tcPr>
          <w:p w14:paraId="196CE7E9" w14:textId="77777777" w:rsidR="001B10E8" w:rsidRPr="00FC28B1" w:rsidRDefault="001B10E8" w:rsidP="001B10E8">
            <w:pPr>
              <w:ind w:left="-110"/>
              <w:jc w:val="both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471" w:type="dxa"/>
          </w:tcPr>
          <w:p w14:paraId="252E1415" w14:textId="2E8571F6" w:rsidR="001B10E8" w:rsidRPr="00FC28B1" w:rsidRDefault="00FC28B1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lang w:val="en-US"/>
              </w:rPr>
              <w:t>1,683,953,331.82</w:t>
            </w:r>
          </w:p>
        </w:tc>
        <w:tc>
          <w:tcPr>
            <w:tcW w:w="1579" w:type="dxa"/>
          </w:tcPr>
          <w:p w14:paraId="01ACD326" w14:textId="320BE73F" w:rsidR="001B10E8" w:rsidRPr="00FC28B1" w:rsidRDefault="00FC28B1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lang w:val="en-US"/>
              </w:rPr>
              <w:t>2,029,935,961.54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</w:tcPr>
          <w:p w14:paraId="02098587" w14:textId="37CF6E64" w:rsidR="001B10E8" w:rsidRPr="00FC28B1" w:rsidRDefault="00FC28B1" w:rsidP="00FC28B1">
            <w:pPr>
              <w:jc w:val="right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lang w:val="en-US"/>
              </w:rPr>
              <w:t>3,118,778,555.71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</w:tcPr>
          <w:p w14:paraId="42544224" w14:textId="68EE4C5E" w:rsidR="001B10E8" w:rsidRPr="00FC28B1" w:rsidRDefault="00FC28B1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lang w:val="en-US"/>
              </w:rPr>
              <w:t>5,123,427,966.99</w:t>
            </w:r>
          </w:p>
        </w:tc>
      </w:tr>
      <w:tr w:rsidR="001B10E8" w:rsidRPr="00FC28B1" w14:paraId="6FE5C31B" w14:textId="77777777" w:rsidTr="009F2348">
        <w:trPr>
          <w:trHeight w:val="171"/>
        </w:trPr>
        <w:tc>
          <w:tcPr>
            <w:tcW w:w="2795" w:type="dxa"/>
          </w:tcPr>
          <w:p w14:paraId="2DBB2E7A" w14:textId="5ACB1244" w:rsidR="001B10E8" w:rsidRPr="00FC28B1" w:rsidRDefault="001B10E8" w:rsidP="001B10E8">
            <w:pPr>
              <w:ind w:left="-110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>รายได้จำแนกตามส่วนงาน</w:t>
            </w:r>
          </w:p>
        </w:tc>
        <w:tc>
          <w:tcPr>
            <w:tcW w:w="1471" w:type="dxa"/>
          </w:tcPr>
          <w:p w14:paraId="6C959F7F" w14:textId="77777777" w:rsidR="001B10E8" w:rsidRPr="00FC28B1" w:rsidRDefault="001B10E8" w:rsidP="001B10E8">
            <w:pPr>
              <w:ind w:right="145"/>
              <w:jc w:val="right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</w:p>
        </w:tc>
        <w:tc>
          <w:tcPr>
            <w:tcW w:w="1579" w:type="dxa"/>
          </w:tcPr>
          <w:p w14:paraId="7EECD278" w14:textId="73C52126" w:rsidR="001B10E8" w:rsidRPr="00FC28B1" w:rsidRDefault="001B10E8" w:rsidP="001B10E8">
            <w:pPr>
              <w:ind w:right="145"/>
              <w:jc w:val="right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</w:p>
        </w:tc>
        <w:tc>
          <w:tcPr>
            <w:tcW w:w="1578" w:type="dxa"/>
          </w:tcPr>
          <w:p w14:paraId="00F2D099" w14:textId="5E2CFCD8" w:rsidR="001B10E8" w:rsidRPr="00FC28B1" w:rsidRDefault="001B10E8" w:rsidP="001B10E8">
            <w:pPr>
              <w:ind w:right="145"/>
              <w:jc w:val="right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</w:p>
        </w:tc>
        <w:tc>
          <w:tcPr>
            <w:tcW w:w="1508" w:type="dxa"/>
          </w:tcPr>
          <w:p w14:paraId="7E391BA0" w14:textId="77777777" w:rsidR="001B10E8" w:rsidRPr="00FC28B1" w:rsidRDefault="001B10E8" w:rsidP="001B10E8">
            <w:pPr>
              <w:ind w:right="145"/>
              <w:jc w:val="right"/>
              <w:rPr>
                <w:rFonts w:ascii="Angsana New" w:eastAsia="Brush Script MT" w:hAnsi="Angsana New" w:cs="Angsana New"/>
                <w:lang w:val="en-US"/>
              </w:rPr>
            </w:pPr>
          </w:p>
        </w:tc>
      </w:tr>
      <w:tr w:rsidR="001B10E8" w:rsidRPr="00FC28B1" w14:paraId="67774DC4" w14:textId="77777777" w:rsidTr="009F2348">
        <w:trPr>
          <w:trHeight w:val="171"/>
        </w:trPr>
        <w:tc>
          <w:tcPr>
            <w:tcW w:w="2795" w:type="dxa"/>
          </w:tcPr>
          <w:p w14:paraId="5C7AE376" w14:textId="77777777" w:rsidR="001B10E8" w:rsidRPr="00FC28B1" w:rsidRDefault="001B10E8" w:rsidP="001B10E8">
            <w:pPr>
              <w:numPr>
                <w:ilvl w:val="0"/>
                <w:numId w:val="39"/>
              </w:numPr>
              <w:ind w:left="160" w:hanging="160"/>
              <w:jc w:val="thaiDistribute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>ส่วนงานรับเหมาก่อสร้าง</w:t>
            </w:r>
          </w:p>
        </w:tc>
        <w:tc>
          <w:tcPr>
            <w:tcW w:w="1471" w:type="dxa"/>
          </w:tcPr>
          <w:p w14:paraId="0B1DD028" w14:textId="4093482A" w:rsidR="001B10E8" w:rsidRPr="00FC28B1" w:rsidRDefault="00FC28B1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lang w:val="en-US"/>
              </w:rPr>
              <w:t>1,683,953,331.82</w:t>
            </w:r>
          </w:p>
        </w:tc>
        <w:tc>
          <w:tcPr>
            <w:tcW w:w="1579" w:type="dxa"/>
          </w:tcPr>
          <w:p w14:paraId="3A08A7AF" w14:textId="476B4256" w:rsidR="001B10E8" w:rsidRPr="00FC28B1" w:rsidRDefault="00FC28B1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lang w:val="en-US"/>
              </w:rPr>
              <w:t>1,995,887,968.14</w:t>
            </w:r>
          </w:p>
        </w:tc>
        <w:tc>
          <w:tcPr>
            <w:tcW w:w="1578" w:type="dxa"/>
          </w:tcPr>
          <w:p w14:paraId="7174FB0F" w14:textId="32740463" w:rsidR="001B10E8" w:rsidRPr="00FC28B1" w:rsidRDefault="00FC28B1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lang w:val="en-US"/>
              </w:rPr>
              <w:t>3,118,778,555.71</w:t>
            </w:r>
          </w:p>
        </w:tc>
        <w:tc>
          <w:tcPr>
            <w:tcW w:w="1508" w:type="dxa"/>
          </w:tcPr>
          <w:p w14:paraId="2FD05C72" w14:textId="355B4096" w:rsidR="001B10E8" w:rsidRPr="00FC28B1" w:rsidRDefault="00FC28B1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lang w:val="en-US"/>
              </w:rPr>
              <w:t>5,079,248,450.99</w:t>
            </w:r>
          </w:p>
        </w:tc>
      </w:tr>
      <w:tr w:rsidR="001B10E8" w:rsidRPr="00FC28B1" w14:paraId="1605875A" w14:textId="77777777" w:rsidTr="009F2348">
        <w:trPr>
          <w:trHeight w:val="171"/>
        </w:trPr>
        <w:tc>
          <w:tcPr>
            <w:tcW w:w="2795" w:type="dxa"/>
          </w:tcPr>
          <w:p w14:paraId="66EF3590" w14:textId="77777777" w:rsidR="001B10E8" w:rsidRPr="00FC28B1" w:rsidRDefault="001B10E8" w:rsidP="001B10E8">
            <w:pPr>
              <w:numPr>
                <w:ilvl w:val="0"/>
                <w:numId w:val="39"/>
              </w:numPr>
              <w:ind w:left="160" w:hanging="160"/>
              <w:jc w:val="thaiDistribute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>ส่วนงานการพัฒนาอสังหาริมทรัพย์</w:t>
            </w:r>
          </w:p>
        </w:tc>
        <w:tc>
          <w:tcPr>
            <w:tcW w:w="1471" w:type="dxa"/>
          </w:tcPr>
          <w:p w14:paraId="236A41D7" w14:textId="6D444753" w:rsidR="001B10E8" w:rsidRPr="00FC28B1" w:rsidRDefault="00FC28B1" w:rsidP="001B10E8">
            <w:pPr>
              <w:ind w:left="-78" w:right="-137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lang w:val="en-US"/>
              </w:rPr>
              <w:t>-</w:t>
            </w:r>
          </w:p>
        </w:tc>
        <w:tc>
          <w:tcPr>
            <w:tcW w:w="1579" w:type="dxa"/>
          </w:tcPr>
          <w:p w14:paraId="51CC5EF7" w14:textId="5E7E8305" w:rsidR="001B10E8" w:rsidRPr="00FC28B1" w:rsidRDefault="00FC28B1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lang w:val="en-US"/>
              </w:rPr>
              <w:t>34,047,993.40</w:t>
            </w:r>
          </w:p>
        </w:tc>
        <w:tc>
          <w:tcPr>
            <w:tcW w:w="1578" w:type="dxa"/>
          </w:tcPr>
          <w:p w14:paraId="01E6BB98" w14:textId="7915BBA3" w:rsidR="001B10E8" w:rsidRPr="00FC28B1" w:rsidRDefault="001B10E8" w:rsidP="001B10E8">
            <w:pPr>
              <w:ind w:left="-78" w:right="-137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lang w:val="en-US"/>
              </w:rPr>
              <w:t>-</w:t>
            </w:r>
          </w:p>
        </w:tc>
        <w:tc>
          <w:tcPr>
            <w:tcW w:w="1508" w:type="dxa"/>
          </w:tcPr>
          <w:p w14:paraId="0BB76760" w14:textId="51EFAA63" w:rsidR="001B10E8" w:rsidRPr="00FC28B1" w:rsidRDefault="00FC28B1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>44</w:t>
            </w:r>
            <w:r w:rsidRPr="00FC28B1">
              <w:rPr>
                <w:rFonts w:ascii="Angsana New" w:eastAsia="Brush Script MT" w:hAnsi="Angsana New" w:cs="Angsana New"/>
                <w:lang w:val="en-US"/>
              </w:rPr>
              <w:t>,</w:t>
            </w: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>179</w:t>
            </w:r>
            <w:r w:rsidRPr="00FC28B1">
              <w:rPr>
                <w:rFonts w:ascii="Angsana New" w:eastAsia="Brush Script MT" w:hAnsi="Angsana New" w:cs="Angsana New"/>
                <w:lang w:val="en-US"/>
              </w:rPr>
              <w:t>,</w:t>
            </w: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>516.00</w:t>
            </w:r>
          </w:p>
        </w:tc>
      </w:tr>
      <w:tr w:rsidR="001B10E8" w:rsidRPr="00FC28B1" w14:paraId="5E492E09" w14:textId="77777777" w:rsidTr="009F2348">
        <w:trPr>
          <w:trHeight w:val="171"/>
        </w:trPr>
        <w:tc>
          <w:tcPr>
            <w:tcW w:w="2795" w:type="dxa"/>
            <w:hideMark/>
          </w:tcPr>
          <w:p w14:paraId="6D263803" w14:textId="77777777" w:rsidR="001B10E8" w:rsidRPr="00FC28B1" w:rsidRDefault="001B10E8" w:rsidP="001B10E8">
            <w:pPr>
              <w:ind w:left="-110"/>
              <w:jc w:val="thaiDistribute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>รายได้จำแนกตามภาระที่ต้องปฏิบัติโดย</w:t>
            </w:r>
          </w:p>
        </w:tc>
        <w:tc>
          <w:tcPr>
            <w:tcW w:w="1471" w:type="dxa"/>
          </w:tcPr>
          <w:p w14:paraId="698636D6" w14:textId="77777777" w:rsidR="001B10E8" w:rsidRPr="00FC28B1" w:rsidRDefault="001B10E8" w:rsidP="001B10E8">
            <w:pPr>
              <w:ind w:right="145"/>
              <w:jc w:val="right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</w:p>
        </w:tc>
        <w:tc>
          <w:tcPr>
            <w:tcW w:w="1579" w:type="dxa"/>
          </w:tcPr>
          <w:p w14:paraId="1FB60C0B" w14:textId="3E6CA86D" w:rsidR="001B10E8" w:rsidRPr="00FC28B1" w:rsidRDefault="001B10E8" w:rsidP="001B10E8">
            <w:pPr>
              <w:ind w:right="145"/>
              <w:jc w:val="right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</w:p>
        </w:tc>
        <w:tc>
          <w:tcPr>
            <w:tcW w:w="1578" w:type="dxa"/>
          </w:tcPr>
          <w:p w14:paraId="6E3FC21C" w14:textId="28640239" w:rsidR="001B10E8" w:rsidRPr="00FC28B1" w:rsidRDefault="001B10E8" w:rsidP="001B10E8">
            <w:pPr>
              <w:ind w:right="145"/>
              <w:jc w:val="right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</w:p>
        </w:tc>
        <w:tc>
          <w:tcPr>
            <w:tcW w:w="1508" w:type="dxa"/>
          </w:tcPr>
          <w:p w14:paraId="1F06ADE0" w14:textId="77777777" w:rsidR="001B10E8" w:rsidRPr="00FC28B1" w:rsidRDefault="001B10E8" w:rsidP="001B10E8">
            <w:pPr>
              <w:ind w:right="145"/>
              <w:jc w:val="right"/>
              <w:rPr>
                <w:rFonts w:ascii="Angsana New" w:eastAsia="Brush Script MT" w:hAnsi="Angsana New" w:cs="Angsana New"/>
                <w:lang w:val="en-US"/>
              </w:rPr>
            </w:pPr>
          </w:p>
        </w:tc>
      </w:tr>
      <w:tr w:rsidR="00FC28B1" w:rsidRPr="00FC28B1" w14:paraId="34FE1B61" w14:textId="77777777" w:rsidTr="009F2348">
        <w:trPr>
          <w:trHeight w:val="171"/>
        </w:trPr>
        <w:tc>
          <w:tcPr>
            <w:tcW w:w="2795" w:type="dxa"/>
          </w:tcPr>
          <w:p w14:paraId="3877E9EF" w14:textId="77777777" w:rsidR="00FC28B1" w:rsidRPr="00FC28B1" w:rsidRDefault="00FC28B1" w:rsidP="00FC28B1">
            <w:pPr>
              <w:numPr>
                <w:ilvl w:val="0"/>
                <w:numId w:val="39"/>
              </w:numPr>
              <w:ind w:left="160" w:hanging="160"/>
              <w:jc w:val="thaiDistribute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FC28B1">
              <w:rPr>
                <w:rFonts w:ascii="Angsana New" w:hAnsi="Angsana New" w:cs="Angsana New"/>
                <w:cs/>
              </w:rPr>
              <w:t>ตลอดช่วงเวลาหนึ่ง</w:t>
            </w:r>
          </w:p>
        </w:tc>
        <w:tc>
          <w:tcPr>
            <w:tcW w:w="1471" w:type="dxa"/>
          </w:tcPr>
          <w:p w14:paraId="618074AF" w14:textId="448A499C" w:rsidR="00FC28B1" w:rsidRPr="00FC28B1" w:rsidRDefault="00FC28B1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lang w:val="en-US"/>
              </w:rPr>
              <w:t>1,683,953,331.82</w:t>
            </w:r>
          </w:p>
        </w:tc>
        <w:tc>
          <w:tcPr>
            <w:tcW w:w="1579" w:type="dxa"/>
          </w:tcPr>
          <w:p w14:paraId="50E3B9CD" w14:textId="485D2DC6" w:rsidR="00FC28B1" w:rsidRPr="00FC28B1" w:rsidRDefault="00FC28B1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lang w:val="en-US"/>
              </w:rPr>
              <w:t>1,995,887,968.14</w:t>
            </w:r>
          </w:p>
        </w:tc>
        <w:tc>
          <w:tcPr>
            <w:tcW w:w="1578" w:type="dxa"/>
          </w:tcPr>
          <w:p w14:paraId="6B56476B" w14:textId="5859BAF3" w:rsidR="00FC28B1" w:rsidRPr="00FC28B1" w:rsidRDefault="00FC28B1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lang w:val="en-US"/>
              </w:rPr>
              <w:t>3,118,778,555.71</w:t>
            </w:r>
          </w:p>
        </w:tc>
        <w:tc>
          <w:tcPr>
            <w:tcW w:w="1508" w:type="dxa"/>
          </w:tcPr>
          <w:p w14:paraId="67FECCA7" w14:textId="5B091C73" w:rsidR="00FC28B1" w:rsidRPr="00FC28B1" w:rsidRDefault="00FC28B1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lang w:val="en-US"/>
              </w:rPr>
              <w:t>5,079,248,450.99</w:t>
            </w:r>
          </w:p>
        </w:tc>
      </w:tr>
      <w:tr w:rsidR="00FC28B1" w:rsidRPr="00FC28B1" w14:paraId="40625EDB" w14:textId="77777777" w:rsidTr="009F2348">
        <w:trPr>
          <w:trHeight w:val="199"/>
        </w:trPr>
        <w:tc>
          <w:tcPr>
            <w:tcW w:w="2795" w:type="dxa"/>
            <w:hideMark/>
          </w:tcPr>
          <w:p w14:paraId="136D239F" w14:textId="77777777" w:rsidR="00FC28B1" w:rsidRPr="00FC28B1" w:rsidRDefault="00FC28B1" w:rsidP="00FC28B1">
            <w:pPr>
              <w:numPr>
                <w:ilvl w:val="0"/>
                <w:numId w:val="39"/>
              </w:numPr>
              <w:ind w:left="160" w:hanging="160"/>
              <w:jc w:val="thaiDistribute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1471" w:type="dxa"/>
          </w:tcPr>
          <w:p w14:paraId="382EE62F" w14:textId="3B3AC5C1" w:rsidR="00FC28B1" w:rsidRPr="00FC28B1" w:rsidRDefault="00FC28B1" w:rsidP="00FC28B1">
            <w:pPr>
              <w:ind w:left="-78" w:right="-137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lang w:val="en-US"/>
              </w:rPr>
              <w:t>-</w:t>
            </w:r>
          </w:p>
        </w:tc>
        <w:tc>
          <w:tcPr>
            <w:tcW w:w="1579" w:type="dxa"/>
          </w:tcPr>
          <w:p w14:paraId="1C9DC6DB" w14:textId="39B1EA4F" w:rsidR="00FC28B1" w:rsidRPr="00FC28B1" w:rsidRDefault="00FC28B1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lang w:val="en-US"/>
              </w:rPr>
              <w:t>34,047,993.40</w:t>
            </w:r>
          </w:p>
        </w:tc>
        <w:tc>
          <w:tcPr>
            <w:tcW w:w="1578" w:type="dxa"/>
          </w:tcPr>
          <w:p w14:paraId="5CFC33E5" w14:textId="4B5BD240" w:rsidR="00FC28B1" w:rsidRPr="00FC28B1" w:rsidRDefault="00FC28B1" w:rsidP="00FC28B1">
            <w:pPr>
              <w:ind w:left="-78" w:right="-137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lang w:val="en-US"/>
              </w:rPr>
              <w:t>-</w:t>
            </w:r>
          </w:p>
        </w:tc>
        <w:tc>
          <w:tcPr>
            <w:tcW w:w="1508" w:type="dxa"/>
          </w:tcPr>
          <w:p w14:paraId="525FCDAE" w14:textId="05BAE84A" w:rsidR="00FC28B1" w:rsidRPr="00FC28B1" w:rsidRDefault="00FC28B1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>44</w:t>
            </w:r>
            <w:r w:rsidRPr="00FC28B1">
              <w:rPr>
                <w:rFonts w:ascii="Angsana New" w:eastAsia="Brush Script MT" w:hAnsi="Angsana New" w:cs="Angsana New"/>
                <w:lang w:val="en-US"/>
              </w:rPr>
              <w:t>,</w:t>
            </w: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>179</w:t>
            </w:r>
            <w:r w:rsidRPr="00FC28B1">
              <w:rPr>
                <w:rFonts w:ascii="Angsana New" w:eastAsia="Brush Script MT" w:hAnsi="Angsana New" w:cs="Angsana New"/>
                <w:lang w:val="en-US"/>
              </w:rPr>
              <w:t>,</w:t>
            </w:r>
            <w:r w:rsidRPr="00FC28B1">
              <w:rPr>
                <w:rFonts w:ascii="Angsana New" w:eastAsia="Brush Script MT" w:hAnsi="Angsana New" w:cs="Angsana New"/>
                <w:cs/>
                <w:lang w:val="en-US"/>
              </w:rPr>
              <w:t>516.00</w:t>
            </w:r>
          </w:p>
        </w:tc>
      </w:tr>
    </w:tbl>
    <w:bookmarkEnd w:id="45"/>
    <w:p w14:paraId="4249FDA2" w14:textId="77777777" w:rsidR="00405136" w:rsidRDefault="00E10F48" w:rsidP="00E10F48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E10F48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การวัดมูลค่ายุติธรรม</w:t>
      </w:r>
    </w:p>
    <w:p w14:paraId="2B941801" w14:textId="77777777" w:rsidR="00E10F48" w:rsidRPr="00E10F48" w:rsidRDefault="00E10F48" w:rsidP="00E10F48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6B69A445" w14:textId="173D19E6" w:rsidR="00E10F48" w:rsidRDefault="00E10F48" w:rsidP="00E10F48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E10F48">
        <w:rPr>
          <w:rFonts w:ascii="Angsana New" w:hAnsi="Angsana New" w:cs="Angsana New" w:hint="cs"/>
          <w:sz w:val="30"/>
          <w:szCs w:val="30"/>
          <w:cs/>
        </w:rPr>
        <w:t>ข้อมูลเกี่ยวกับสินทรัพย์ของกลุ่มบริษัทที่มีการวัดมูลค่ายุติธรรมในงบฐานะการเงิน ณ วันที่</w:t>
      </w:r>
      <w:r w:rsidRPr="00E10F48">
        <w:rPr>
          <w:rFonts w:ascii="Angsana New" w:hAnsi="Angsana New" w:cs="Angsana New"/>
          <w:sz w:val="30"/>
          <w:szCs w:val="30"/>
        </w:rPr>
        <w:t xml:space="preserve"> </w:t>
      </w:r>
      <w:r w:rsidR="00FC28B1">
        <w:rPr>
          <w:rFonts w:ascii="Angsana New" w:hAnsi="Angsana New" w:cs="Angsana New"/>
          <w:sz w:val="30"/>
          <w:szCs w:val="30"/>
          <w:lang w:val="en-US"/>
        </w:rPr>
        <w:t>30</w:t>
      </w:r>
      <w:r w:rsidRPr="00E10F48">
        <w:rPr>
          <w:rFonts w:ascii="Angsana New" w:hAnsi="Angsana New" w:cs="Angsana New"/>
          <w:sz w:val="30"/>
          <w:szCs w:val="30"/>
        </w:rPr>
        <w:t xml:space="preserve"> </w:t>
      </w:r>
      <w:r w:rsidR="00FC28B1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E10F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0F48">
        <w:rPr>
          <w:rFonts w:ascii="Angsana New" w:hAnsi="Angsana New" w:cs="Angsana New"/>
          <w:sz w:val="30"/>
          <w:szCs w:val="30"/>
        </w:rPr>
        <w:t>256</w:t>
      </w:r>
      <w:r w:rsidR="000B78D4">
        <w:rPr>
          <w:rFonts w:ascii="Angsana New" w:hAnsi="Angsana New" w:cs="Angsana New"/>
          <w:sz w:val="30"/>
          <w:szCs w:val="30"/>
          <w:lang w:val="en-US"/>
        </w:rPr>
        <w:t>8</w:t>
      </w:r>
      <w:r w:rsidRPr="00E10F48">
        <w:rPr>
          <w:rFonts w:ascii="Angsana New" w:hAnsi="Angsana New" w:cs="Angsana New" w:hint="cs"/>
          <w:sz w:val="30"/>
          <w:szCs w:val="30"/>
          <w:cs/>
        </w:rPr>
        <w:t xml:space="preserve"> และวันที่ </w:t>
      </w:r>
      <w:r w:rsidRPr="00E10F48">
        <w:rPr>
          <w:rFonts w:ascii="Angsana New" w:hAnsi="Angsana New" w:cs="Angsana New"/>
          <w:sz w:val="30"/>
          <w:szCs w:val="30"/>
        </w:rPr>
        <w:t>31</w:t>
      </w:r>
      <w:r w:rsidRPr="00E10F48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E10F48">
        <w:rPr>
          <w:rFonts w:ascii="Angsana New" w:hAnsi="Angsana New" w:cs="Angsana New"/>
          <w:sz w:val="30"/>
          <w:szCs w:val="30"/>
        </w:rPr>
        <w:t>25</w:t>
      </w:r>
      <w:r w:rsidR="000B78D4">
        <w:rPr>
          <w:rFonts w:ascii="Angsana New" w:hAnsi="Angsana New" w:cs="Angsana New"/>
          <w:sz w:val="30"/>
          <w:szCs w:val="30"/>
          <w:lang w:val="en-US"/>
        </w:rPr>
        <w:t>67</w:t>
      </w:r>
      <w:r w:rsidRPr="00E10F48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4ECFD6F6" w14:textId="77777777" w:rsidR="00767AEC" w:rsidRDefault="00767AEC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2410"/>
        <w:gridCol w:w="992"/>
        <w:gridCol w:w="1134"/>
        <w:gridCol w:w="1101"/>
        <w:gridCol w:w="3685"/>
      </w:tblGrid>
      <w:tr w:rsidR="00C44AA1" w:rsidRPr="00C44AA1" w14:paraId="392AA820" w14:textId="77777777" w:rsidTr="004A2B72">
        <w:tc>
          <w:tcPr>
            <w:tcW w:w="2410" w:type="dxa"/>
          </w:tcPr>
          <w:p w14:paraId="16768ACA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5CB71EAE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7820D4FF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1" w:type="dxa"/>
          </w:tcPr>
          <w:p w14:paraId="1E982809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</w:tcPr>
          <w:p w14:paraId="4E449C3D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(หน่วย:</w:t>
            </w: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C44AA1" w:rsidRPr="00C44AA1" w14:paraId="145EB889" w14:textId="77777777" w:rsidTr="004A2B72">
        <w:tc>
          <w:tcPr>
            <w:tcW w:w="2410" w:type="dxa"/>
          </w:tcPr>
          <w:p w14:paraId="3480B6E8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12" w:type="dxa"/>
            <w:gridSpan w:val="4"/>
          </w:tcPr>
          <w:p w14:paraId="48F5AF9B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44AA1" w:rsidRPr="00C44AA1" w14:paraId="1A3D3D7B" w14:textId="77777777" w:rsidTr="004A2B72">
        <w:tc>
          <w:tcPr>
            <w:tcW w:w="2410" w:type="dxa"/>
            <w:vAlign w:val="bottom"/>
          </w:tcPr>
          <w:p w14:paraId="10DA107A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18B6CE59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1101" w:type="dxa"/>
            <w:vAlign w:val="bottom"/>
          </w:tcPr>
          <w:p w14:paraId="3816DE63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85" w:type="dxa"/>
            <w:vAlign w:val="bottom"/>
          </w:tcPr>
          <w:p w14:paraId="605E3C54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4530C9" w:rsidRPr="00C44AA1" w14:paraId="0D0157B8" w14:textId="77777777" w:rsidTr="004A2B72">
        <w:tc>
          <w:tcPr>
            <w:tcW w:w="2410" w:type="dxa"/>
            <w:vMerge w:val="restart"/>
            <w:vAlign w:val="bottom"/>
          </w:tcPr>
          <w:p w14:paraId="3A6C5ECB" w14:textId="77777777" w:rsidR="004530C9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รายการสินทรัพย์</w:t>
            </w:r>
          </w:p>
          <w:p w14:paraId="6A7D53AE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6500346B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101" w:type="dxa"/>
            <w:vMerge w:val="restart"/>
            <w:vAlign w:val="bottom"/>
          </w:tcPr>
          <w:p w14:paraId="17AB270C" w14:textId="77777777" w:rsidR="000B78D4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ลำดับชั้น</w:t>
            </w:r>
          </w:p>
          <w:p w14:paraId="53E7D086" w14:textId="23BFFF20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3685" w:type="dxa"/>
            <w:vMerge w:val="restart"/>
            <w:vAlign w:val="bottom"/>
          </w:tcPr>
          <w:p w14:paraId="7F3794D8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เทคนิคการประเมิน</w:t>
            </w:r>
          </w:p>
          <w:p w14:paraId="12561F74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4530C9" w:rsidRPr="00C44AA1" w14:paraId="3614EDB2" w14:textId="77777777" w:rsidTr="004A2B72">
        <w:tc>
          <w:tcPr>
            <w:tcW w:w="2410" w:type="dxa"/>
            <w:vMerge/>
            <w:tcBorders>
              <w:bottom w:val="single" w:sz="4" w:space="0" w:color="auto"/>
            </w:tcBorders>
            <w:vAlign w:val="bottom"/>
          </w:tcPr>
          <w:p w14:paraId="078EF8A0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E4D03E" w14:textId="03E50C83" w:rsidR="004530C9" w:rsidRPr="00C44AA1" w:rsidRDefault="00FC28B1" w:rsidP="00C44AA1">
            <w:pPr>
              <w:suppressAutoHyphens/>
              <w:overflowPunct w:val="0"/>
              <w:autoSpaceDE w:val="0"/>
              <w:autoSpaceDN w:val="0"/>
              <w:ind w:left="-147" w:right="-115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มิถุนายน</w:t>
            </w:r>
            <w:r w:rsidR="000B78D4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0B78D4"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15A440" w14:textId="257BAAEF" w:rsidR="004530C9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47" w:right="-115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31</w:t>
            </w:r>
            <w:r w:rsidR="004530C9"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 xml:space="preserve"> ธันวาคม 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01" w:type="dxa"/>
            <w:vMerge/>
            <w:tcBorders>
              <w:bottom w:val="single" w:sz="4" w:space="0" w:color="auto"/>
            </w:tcBorders>
            <w:vAlign w:val="bottom"/>
          </w:tcPr>
          <w:p w14:paraId="2C4B2143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vAlign w:val="bottom"/>
          </w:tcPr>
          <w:p w14:paraId="5947E479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0B78D4" w:rsidRPr="00C44AA1" w14:paraId="370490DF" w14:textId="77777777" w:rsidTr="004A2B72">
        <w:tc>
          <w:tcPr>
            <w:tcW w:w="2410" w:type="dxa"/>
            <w:tcBorders>
              <w:top w:val="single" w:sz="4" w:space="0" w:color="auto"/>
            </w:tcBorders>
          </w:tcPr>
          <w:p w14:paraId="5BEF832E" w14:textId="64602193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18" w:right="-115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 xml:space="preserve">เงินลงทุนในกองทุนเปิด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E885A6C" w14:textId="69420E93" w:rsidR="000B78D4" w:rsidRPr="00AC58CA" w:rsidRDefault="000B78D4" w:rsidP="000B78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1.17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01AB7E" w14:textId="2EC09B38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AC58CA">
              <w:rPr>
                <w:rFonts w:ascii="Angsana New" w:eastAsia="Brush Script MT" w:hAnsi="Angsana New" w:cs="Angsana New" w:hint="cs"/>
                <w:sz w:val="20"/>
                <w:szCs w:val="20"/>
                <w:lang w:val="en-US"/>
              </w:rPr>
              <w:t>1.1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7B1CB478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35" w:right="-103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ระดับ </w:t>
            </w: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17446C89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05" w:right="-108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0B78D4" w:rsidRPr="00C44AA1" w14:paraId="41999239" w14:textId="77777777" w:rsidTr="004A2B72">
        <w:tc>
          <w:tcPr>
            <w:tcW w:w="2410" w:type="dxa"/>
          </w:tcPr>
          <w:p w14:paraId="45369154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18" w:right="-115"/>
              <w:jc w:val="thaiDistribute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992" w:type="dxa"/>
          </w:tcPr>
          <w:p w14:paraId="597226F2" w14:textId="19D68D00" w:rsidR="000B78D4" w:rsidRPr="00AC58CA" w:rsidRDefault="000B78D4" w:rsidP="000B78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9A198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311.31</w:t>
            </w:r>
          </w:p>
        </w:tc>
        <w:tc>
          <w:tcPr>
            <w:tcW w:w="1134" w:type="dxa"/>
          </w:tcPr>
          <w:p w14:paraId="0B4CED2E" w14:textId="21300938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9A198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311.31</w:t>
            </w:r>
          </w:p>
        </w:tc>
        <w:tc>
          <w:tcPr>
            <w:tcW w:w="1101" w:type="dxa"/>
          </w:tcPr>
          <w:p w14:paraId="2133BA55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35" w:right="-103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F0A3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ระดับ 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</w:tcPr>
          <w:p w14:paraId="58800055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05" w:right="-108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ประเมินโดยผู้ประเมินอิสระใช้วิธีเปรียบเทียบราคาตลาด</w:t>
            </w:r>
          </w:p>
        </w:tc>
      </w:tr>
      <w:tr w:rsidR="000B78D4" w:rsidRPr="00C44AA1" w14:paraId="730336F2" w14:textId="77777777" w:rsidTr="004A2B72">
        <w:tc>
          <w:tcPr>
            <w:tcW w:w="2410" w:type="dxa"/>
          </w:tcPr>
          <w:p w14:paraId="3B8B6A47" w14:textId="77777777" w:rsidR="000B78D4" w:rsidRPr="00020D39" w:rsidRDefault="000B78D4" w:rsidP="000B78D4">
            <w:pPr>
              <w:suppressAutoHyphens/>
              <w:overflowPunct w:val="0"/>
              <w:autoSpaceDE w:val="0"/>
              <w:autoSpaceDN w:val="0"/>
              <w:ind w:left="-118" w:right="-115"/>
              <w:jc w:val="thaiDistribute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992" w:type="dxa"/>
          </w:tcPr>
          <w:p w14:paraId="6E78E9E6" w14:textId="334EFC55" w:rsidR="000B78D4" w:rsidRPr="00AC58CA" w:rsidRDefault="000B78D4" w:rsidP="000B78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9A198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797.25</w:t>
            </w:r>
          </w:p>
        </w:tc>
        <w:tc>
          <w:tcPr>
            <w:tcW w:w="1134" w:type="dxa"/>
          </w:tcPr>
          <w:p w14:paraId="2FB22107" w14:textId="53E004D1" w:rsidR="000B78D4" w:rsidRDefault="000B78D4" w:rsidP="000B78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9A198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797.25</w:t>
            </w:r>
          </w:p>
        </w:tc>
        <w:tc>
          <w:tcPr>
            <w:tcW w:w="1101" w:type="dxa"/>
          </w:tcPr>
          <w:p w14:paraId="5FA9E8C6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35" w:right="-103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F0A3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ระดับ 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</w:tcPr>
          <w:p w14:paraId="1453EEF7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05" w:right="-108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ประเมินโดยผู้ประเมินอิสระใช้วิธีเปรียบเทียบราคาตลาด</w:t>
            </w:r>
          </w:p>
        </w:tc>
      </w:tr>
    </w:tbl>
    <w:p w14:paraId="4C838FBC" w14:textId="77777777" w:rsidR="00BC2A13" w:rsidRPr="00E10F48" w:rsidRDefault="00BC2A13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3EFFF246" w14:textId="4369CD06" w:rsidR="00405136" w:rsidRDefault="00E10F48" w:rsidP="00E10F48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E10F48">
        <w:rPr>
          <w:rFonts w:ascii="Angsana New" w:hAnsi="Angsana New" w:cs="Angsana New"/>
          <w:sz w:val="30"/>
          <w:szCs w:val="30"/>
          <w:cs/>
        </w:rPr>
        <w:t xml:space="preserve">ข้อมูลเกี่ยวกับหนี้สินทางการเงินของกลุ่มบริษัทที่เปิดเผยมูลค่ายุติธรรมแยกแสดงตามลำดับชั้นของมูลค่ายุติธรรม ณ </w:t>
      </w:r>
      <w:bookmarkStart w:id="46" w:name="_Hlk166636507"/>
      <w:r w:rsidR="000B78D4" w:rsidRPr="000B78D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0B78D4" w:rsidRPr="000B78D4">
        <w:rPr>
          <w:rFonts w:ascii="Angsana New" w:hAnsi="Angsana New" w:cs="Angsana New"/>
          <w:sz w:val="30"/>
          <w:szCs w:val="30"/>
        </w:rPr>
        <w:t xml:space="preserve"> </w:t>
      </w:r>
      <w:r w:rsidR="00194D25">
        <w:rPr>
          <w:rFonts w:ascii="Angsana New" w:hAnsi="Angsana New" w:cs="Angsana New"/>
          <w:sz w:val="30"/>
          <w:szCs w:val="30"/>
          <w:lang w:val="en-US"/>
        </w:rPr>
        <w:t>30</w:t>
      </w:r>
      <w:r w:rsidR="00194D2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="000B78D4" w:rsidRPr="000B78D4">
        <w:rPr>
          <w:rFonts w:ascii="Angsana New" w:hAnsi="Angsana New" w:cs="Angsana New"/>
          <w:sz w:val="30"/>
          <w:szCs w:val="30"/>
          <w:cs/>
        </w:rPr>
        <w:t xml:space="preserve"> </w:t>
      </w:r>
      <w:r w:rsidR="000B78D4" w:rsidRPr="000B78D4">
        <w:rPr>
          <w:rFonts w:ascii="Angsana New" w:hAnsi="Angsana New" w:cs="Angsana New"/>
          <w:sz w:val="30"/>
          <w:szCs w:val="30"/>
        </w:rPr>
        <w:t>256</w:t>
      </w:r>
      <w:r w:rsidR="000B78D4" w:rsidRPr="000B78D4">
        <w:rPr>
          <w:rFonts w:ascii="Angsana New" w:hAnsi="Angsana New" w:cs="Angsana New"/>
          <w:sz w:val="30"/>
          <w:szCs w:val="30"/>
          <w:lang w:val="en-US"/>
        </w:rPr>
        <w:t>8</w:t>
      </w:r>
      <w:r w:rsidR="000B78D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10F48">
        <w:rPr>
          <w:rFonts w:ascii="Angsana New" w:hAnsi="Angsana New" w:cs="Angsana New"/>
          <w:sz w:val="30"/>
          <w:szCs w:val="30"/>
          <w:cs/>
        </w:rPr>
        <w:t>และ</w:t>
      </w:r>
      <w:r w:rsidRPr="00E10F4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E10F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0F48">
        <w:rPr>
          <w:rFonts w:ascii="Angsana New" w:hAnsi="Angsana New" w:cs="Angsana New"/>
          <w:sz w:val="30"/>
          <w:szCs w:val="30"/>
        </w:rPr>
        <w:t>31</w:t>
      </w:r>
      <w:r w:rsidRPr="00E10F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10F48">
        <w:rPr>
          <w:rFonts w:ascii="Angsana New" w:hAnsi="Angsana New" w:cs="Angsana New"/>
          <w:sz w:val="30"/>
          <w:szCs w:val="30"/>
        </w:rPr>
        <w:t>256</w:t>
      </w:r>
      <w:r w:rsidR="000B78D4">
        <w:rPr>
          <w:rFonts w:ascii="Angsana New" w:hAnsi="Angsana New" w:cs="Angsana New"/>
          <w:sz w:val="30"/>
          <w:szCs w:val="30"/>
          <w:lang w:val="en-US"/>
        </w:rPr>
        <w:t>7</w:t>
      </w:r>
      <w:r w:rsidRPr="00E10F48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46"/>
      <w:r w:rsidRPr="00E10F48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BFE3FFE" w14:textId="77777777" w:rsidR="00E10F48" w:rsidRPr="00731E41" w:rsidRDefault="00E10F48" w:rsidP="00E10F48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97" w:type="dxa"/>
        <w:tblInd w:w="567" w:type="dxa"/>
        <w:tblLook w:val="04A0" w:firstRow="1" w:lastRow="0" w:firstColumn="1" w:lastColumn="0" w:noHBand="0" w:noVBand="1"/>
      </w:tblPr>
      <w:tblGrid>
        <w:gridCol w:w="2268"/>
        <w:gridCol w:w="1276"/>
        <w:gridCol w:w="1307"/>
        <w:gridCol w:w="1350"/>
        <w:gridCol w:w="1260"/>
        <w:gridCol w:w="1436"/>
      </w:tblGrid>
      <w:tr w:rsidR="00E10F48" w:rsidRPr="00E10F48" w14:paraId="1BC88CBB" w14:textId="77777777" w:rsidTr="00BC2A13">
        <w:tc>
          <w:tcPr>
            <w:tcW w:w="2268" w:type="dxa"/>
          </w:tcPr>
          <w:p w14:paraId="63E9E7EF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1F73B4FC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07" w:type="dxa"/>
          </w:tcPr>
          <w:p w14:paraId="34F2F65F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67E277A5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  <w:gridSpan w:val="2"/>
          </w:tcPr>
          <w:p w14:paraId="7614ECAD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/>
                <w:sz w:val="26"/>
                <w:szCs w:val="26"/>
                <w:cs/>
                <w:lang w:val="en-US"/>
              </w:rPr>
              <w:t>(หน่วย:</w:t>
            </w:r>
            <w:r w:rsidRPr="00E10F48">
              <w:rPr>
                <w:rFonts w:ascii="Angsana New" w:eastAsia="Brush Script MT" w:hAnsi="Angsana New" w:cs="Angsana New"/>
                <w:sz w:val="26"/>
                <w:szCs w:val="26"/>
                <w:lang w:val="en-US"/>
              </w:rPr>
              <w:t xml:space="preserve"> </w:t>
            </w:r>
            <w:r w:rsidRPr="00E10F48">
              <w:rPr>
                <w:rFonts w:ascii="Angsana New" w:eastAsia="Brush Script MT" w:hAnsi="Angsana New" w:cs="Angsana New" w:hint="cs"/>
                <w:sz w:val="26"/>
                <w:szCs w:val="26"/>
                <w:cs/>
                <w:lang w:val="en-US"/>
              </w:rPr>
              <w:t>ล้าน</w:t>
            </w:r>
            <w:r w:rsidRPr="00E10F48">
              <w:rPr>
                <w:rFonts w:ascii="Angsana New" w:eastAsia="Brush Script MT" w:hAnsi="Angsana New" w:cs="Angsana New"/>
                <w:sz w:val="26"/>
                <w:szCs w:val="26"/>
                <w:cs/>
                <w:lang w:val="en-US"/>
              </w:rPr>
              <w:t>บาท)</w:t>
            </w:r>
          </w:p>
        </w:tc>
      </w:tr>
      <w:tr w:rsidR="00E10F48" w:rsidRPr="00E10F48" w14:paraId="2679AE1A" w14:textId="77777777" w:rsidTr="00BC2A13">
        <w:tc>
          <w:tcPr>
            <w:tcW w:w="2268" w:type="dxa"/>
          </w:tcPr>
          <w:p w14:paraId="77CB9A5A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9" w:type="dxa"/>
            <w:gridSpan w:val="5"/>
          </w:tcPr>
          <w:p w14:paraId="58ED6648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E10F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E10F48" w:rsidRPr="00E10F48" w14:paraId="60496AF1" w14:textId="77777777" w:rsidTr="00BC2A13">
        <w:tc>
          <w:tcPr>
            <w:tcW w:w="2268" w:type="dxa"/>
            <w:vAlign w:val="center"/>
          </w:tcPr>
          <w:p w14:paraId="2518DC09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45BE0EC6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2610" w:type="dxa"/>
            <w:gridSpan w:val="2"/>
            <w:vAlign w:val="bottom"/>
          </w:tcPr>
          <w:p w14:paraId="2749A30A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436" w:type="dxa"/>
            <w:vAlign w:val="bottom"/>
          </w:tcPr>
          <w:p w14:paraId="4F0079B1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4530C9" w:rsidRPr="00E10F48" w14:paraId="2A7C451C" w14:textId="77777777" w:rsidTr="00BC2A13">
        <w:tc>
          <w:tcPr>
            <w:tcW w:w="2268" w:type="dxa"/>
            <w:vAlign w:val="center"/>
          </w:tcPr>
          <w:p w14:paraId="7B98921D" w14:textId="77777777" w:rsidR="004530C9" w:rsidRPr="00E10F48" w:rsidRDefault="004530C9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272A5853" w14:textId="4192DD23" w:rsidR="004530C9" w:rsidRPr="00E10F48" w:rsidRDefault="00194D25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มิถุนายน</w:t>
            </w:r>
            <w:r w:rsidR="000B78D4" w:rsidRPr="000B78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0B78D4" w:rsidRPr="000B78D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610" w:type="dxa"/>
            <w:gridSpan w:val="2"/>
            <w:vAlign w:val="bottom"/>
          </w:tcPr>
          <w:p w14:paraId="1E8B3050" w14:textId="2CDDF146" w:rsidR="004530C9" w:rsidRPr="00E10F48" w:rsidRDefault="004530C9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31</w:t>
            </w:r>
            <w:r w:rsidRPr="00E10F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E10F48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256</w:t>
            </w:r>
            <w:r w:rsidR="000B78D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436" w:type="dxa"/>
            <w:vAlign w:val="bottom"/>
          </w:tcPr>
          <w:p w14:paraId="5CC91D77" w14:textId="77777777" w:rsidR="004530C9" w:rsidRPr="00E10F48" w:rsidRDefault="004530C9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4530C9" w:rsidRPr="00E10F48" w14:paraId="58BCAED8" w14:textId="77777777" w:rsidTr="00BC2A13"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C7405B4" w14:textId="77777777" w:rsidR="004530C9" w:rsidRPr="00E10F48" w:rsidRDefault="004530C9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รายการหนี้สิน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31CE750" w14:textId="17609FE8" w:rsidR="004530C9" w:rsidRPr="00E10F48" w:rsidRDefault="004530C9" w:rsidP="00BC2A1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 w:hint="cs"/>
                <w:sz w:val="26"/>
                <w:szCs w:val="26"/>
                <w:cs/>
                <w:lang w:val="en-US"/>
              </w:rPr>
              <w:t>ราคาตามบัญชี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3D8CF948" w14:textId="70E342C6" w:rsidR="004530C9" w:rsidRPr="00E10F48" w:rsidRDefault="004530C9" w:rsidP="00BC2A1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 w:hint="cs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28D129" w14:textId="5985884F" w:rsidR="004530C9" w:rsidRPr="00E10F48" w:rsidRDefault="004530C9" w:rsidP="00BC2A1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 w:hint="cs"/>
                <w:sz w:val="26"/>
                <w:szCs w:val="26"/>
                <w:cs/>
                <w:lang w:val="en-US"/>
              </w:rPr>
              <w:t>ราคาตามบัญชี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905CDA" w14:textId="72CB2B91" w:rsidR="004530C9" w:rsidRPr="00E10F48" w:rsidRDefault="004530C9" w:rsidP="00BC2A1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 w:hint="cs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6C47197E" w14:textId="77777777" w:rsidR="004530C9" w:rsidRDefault="004530C9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/>
                <w:sz w:val="26"/>
                <w:szCs w:val="26"/>
                <w:cs/>
                <w:lang w:val="en-US"/>
              </w:rPr>
              <w:t>ลำดับชั้น</w:t>
            </w:r>
          </w:p>
          <w:p w14:paraId="7EA9F22D" w14:textId="77777777" w:rsidR="004530C9" w:rsidRPr="00E10F48" w:rsidRDefault="004530C9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0B78D4" w:rsidRPr="00E10F48" w14:paraId="562B1E15" w14:textId="77777777" w:rsidTr="00BC2A13">
        <w:tc>
          <w:tcPr>
            <w:tcW w:w="2268" w:type="dxa"/>
          </w:tcPr>
          <w:p w14:paraId="598C701B" w14:textId="77777777" w:rsidR="000B78D4" w:rsidRPr="00E10F48" w:rsidRDefault="000B78D4" w:rsidP="000B78D4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E10F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276" w:type="dxa"/>
          </w:tcPr>
          <w:p w14:paraId="7BB59B44" w14:textId="21190DD6" w:rsidR="000B78D4" w:rsidRPr="00293880" w:rsidRDefault="00194D25" w:rsidP="000B78D4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147.65</w:t>
            </w:r>
          </w:p>
        </w:tc>
        <w:tc>
          <w:tcPr>
            <w:tcW w:w="1307" w:type="dxa"/>
          </w:tcPr>
          <w:p w14:paraId="01126948" w14:textId="59A5EF04" w:rsidR="000B78D4" w:rsidRPr="00293880" w:rsidRDefault="00194D25" w:rsidP="000B78D4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150.20</w:t>
            </w:r>
          </w:p>
        </w:tc>
        <w:tc>
          <w:tcPr>
            <w:tcW w:w="1350" w:type="dxa"/>
          </w:tcPr>
          <w:p w14:paraId="3A5DA016" w14:textId="0F7372B3" w:rsidR="000B78D4" w:rsidRPr="004954B3" w:rsidRDefault="000B78D4" w:rsidP="000B78D4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215.73</w:t>
            </w:r>
          </w:p>
        </w:tc>
        <w:tc>
          <w:tcPr>
            <w:tcW w:w="1260" w:type="dxa"/>
          </w:tcPr>
          <w:p w14:paraId="34D336EC" w14:textId="41CC6F6C" w:rsidR="000B78D4" w:rsidRPr="00E10F48" w:rsidRDefault="000B78D4" w:rsidP="000B78D4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216.37</w:t>
            </w:r>
          </w:p>
        </w:tc>
        <w:tc>
          <w:tcPr>
            <w:tcW w:w="1436" w:type="dxa"/>
          </w:tcPr>
          <w:p w14:paraId="25EED341" w14:textId="77777777" w:rsidR="000B78D4" w:rsidRPr="00E10F48" w:rsidRDefault="000B78D4" w:rsidP="000B78D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E10F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ระดับ </w:t>
            </w:r>
            <w:r w:rsidRPr="00E10F48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</w:t>
            </w:r>
          </w:p>
        </w:tc>
      </w:tr>
    </w:tbl>
    <w:p w14:paraId="4F2DF1AE" w14:textId="77777777" w:rsidR="00297C51" w:rsidRPr="00731E41" w:rsidRDefault="00297C51" w:rsidP="00E10F48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309D8930" w14:textId="77777777" w:rsidR="00731E41" w:rsidRPr="00731E41" w:rsidRDefault="00731E41" w:rsidP="00731E41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31E41">
        <w:rPr>
          <w:rFonts w:ascii="Angsana New" w:hAnsi="Angsana New" w:cs="Angsana New" w:hint="cs"/>
          <w:sz w:val="30"/>
          <w:szCs w:val="30"/>
          <w:cs/>
          <w:lang w:val="en-US"/>
        </w:rPr>
        <w:t>เทคนิคการประเมินหุ้นกู้ใช้มูลค่าที่ประกาศจากสมาคมตราสารหนี้ไทย ณ วันสิ้นรอบระยะเวลารายงาน</w:t>
      </w:r>
    </w:p>
    <w:p w14:paraId="4405330D" w14:textId="77777777" w:rsidR="005F7131" w:rsidRDefault="005F7131" w:rsidP="00FB78B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16845B95" w14:textId="77777777" w:rsidR="00731E41" w:rsidRPr="00731E41" w:rsidRDefault="00731E41" w:rsidP="00731E41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31E41">
        <w:rPr>
          <w:rFonts w:ascii="Angsana New" w:hAnsi="Angsana New" w:cs="Angsana New" w:hint="cs"/>
          <w:sz w:val="30"/>
          <w:szCs w:val="30"/>
          <w:u w:val="single"/>
          <w:cs/>
        </w:rPr>
        <w:t>รายการที่ไม่กระทบกระแสเงินสด</w:t>
      </w:r>
    </w:p>
    <w:p w14:paraId="6EBA1F25" w14:textId="77777777" w:rsidR="002B4F1E" w:rsidRPr="002B4F1E" w:rsidRDefault="002B4F1E" w:rsidP="00731E4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549BB3C" w14:textId="77777777" w:rsidR="00731E41" w:rsidRDefault="00731E41" w:rsidP="00361786">
      <w:pPr>
        <w:ind w:left="540" w:firstLine="87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31E41">
        <w:rPr>
          <w:rFonts w:ascii="Angsana New" w:hAnsi="Angsana New" w:cs="Angsana New" w:hint="cs"/>
          <w:sz w:val="30"/>
          <w:szCs w:val="30"/>
          <w:cs/>
          <w:lang w:val="en-US"/>
        </w:rPr>
        <w:t>ประกอบด้วย</w:t>
      </w:r>
    </w:p>
    <w:p w14:paraId="28A0E31C" w14:textId="77777777" w:rsidR="002B4F1E" w:rsidRPr="002B4F1E" w:rsidRDefault="002B4F1E" w:rsidP="00731E4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730" w:type="dxa"/>
        <w:tblInd w:w="55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1170"/>
        <w:gridCol w:w="1260"/>
        <w:gridCol w:w="1170"/>
      </w:tblGrid>
      <w:tr w:rsidR="007B3CF5" w:rsidRPr="004A2B72" w14:paraId="7049CCCC" w14:textId="77777777">
        <w:trPr>
          <w:tblHeader/>
        </w:trPr>
        <w:tc>
          <w:tcPr>
            <w:tcW w:w="3870" w:type="dxa"/>
          </w:tcPr>
          <w:p w14:paraId="3F357BD1" w14:textId="77777777" w:rsidR="007B3CF5" w:rsidRPr="004A2B72" w:rsidRDefault="007B3CF5" w:rsidP="00731E41">
            <w:pPr>
              <w:jc w:val="thaiDistribute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bookmarkStart w:id="47" w:name="_Hlk77163182"/>
          </w:p>
        </w:tc>
        <w:tc>
          <w:tcPr>
            <w:tcW w:w="1260" w:type="dxa"/>
          </w:tcPr>
          <w:p w14:paraId="01DBE82E" w14:textId="77777777" w:rsidR="007B3CF5" w:rsidRPr="004A2B72" w:rsidRDefault="007B3CF5" w:rsidP="00731E41">
            <w:pPr>
              <w:tabs>
                <w:tab w:val="decimal" w:pos="864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6C66EBB9" w14:textId="77777777" w:rsidR="007B3CF5" w:rsidRPr="004A2B72" w:rsidRDefault="007B3CF5" w:rsidP="00731E41">
            <w:pPr>
              <w:tabs>
                <w:tab w:val="decimal" w:pos="864"/>
              </w:tabs>
              <w:ind w:right="127"/>
              <w:jc w:val="right"/>
              <w:rPr>
                <w:rFonts w:ascii="Angsana New" w:eastAsia="Calibri" w:hAnsi="Angsana New" w:cs="Angsana New"/>
                <w:cs/>
                <w:lang w:val="en-US"/>
              </w:rPr>
            </w:pPr>
          </w:p>
        </w:tc>
        <w:tc>
          <w:tcPr>
            <w:tcW w:w="2430" w:type="dxa"/>
            <w:gridSpan w:val="2"/>
          </w:tcPr>
          <w:p w14:paraId="436E0F32" w14:textId="71A02CC4" w:rsidR="007B3CF5" w:rsidRPr="004A2B72" w:rsidRDefault="007B3CF5" w:rsidP="007B3CF5">
            <w:pPr>
              <w:tabs>
                <w:tab w:val="decimal" w:pos="864"/>
              </w:tabs>
              <w:ind w:right="80"/>
              <w:jc w:val="right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(</w:t>
            </w:r>
            <w:proofErr w:type="gramStart"/>
            <w:r w:rsidRPr="004A2B72">
              <w:rPr>
                <w:rFonts w:ascii="Angsana New" w:eastAsia="Calibri" w:hAnsi="Angsana New" w:cs="Angsana New" w:hint="cs"/>
                <w:cs/>
                <w:lang w:val="en-US"/>
              </w:rPr>
              <w:t>หน่วย</w:t>
            </w: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 xml:space="preserve"> :</w:t>
            </w:r>
            <w:proofErr w:type="gramEnd"/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 xml:space="preserve"> </w:t>
            </w:r>
            <w:r w:rsidRPr="004A2B72">
              <w:rPr>
                <w:rFonts w:ascii="Angsana New" w:eastAsia="Calibri" w:hAnsi="Angsana New" w:cs="Angsana New" w:hint="cs"/>
                <w:cs/>
                <w:lang w:val="en-US"/>
              </w:rPr>
              <w:t>บาท</w:t>
            </w: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)</w:t>
            </w:r>
          </w:p>
        </w:tc>
      </w:tr>
      <w:tr w:rsidR="002B4F1E" w:rsidRPr="004A2B72" w14:paraId="71817626" w14:textId="77777777" w:rsidTr="00583BAC">
        <w:trPr>
          <w:tblHeader/>
        </w:trPr>
        <w:tc>
          <w:tcPr>
            <w:tcW w:w="3870" w:type="dxa"/>
          </w:tcPr>
          <w:p w14:paraId="5A42B3EE" w14:textId="77777777" w:rsidR="002B4F1E" w:rsidRPr="004A2B72" w:rsidRDefault="002B4F1E" w:rsidP="00731E41">
            <w:pPr>
              <w:jc w:val="thaiDistribute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</w:p>
        </w:tc>
        <w:tc>
          <w:tcPr>
            <w:tcW w:w="2430" w:type="dxa"/>
            <w:gridSpan w:val="2"/>
          </w:tcPr>
          <w:p w14:paraId="4BFD9B2F" w14:textId="77777777" w:rsidR="002B4F1E" w:rsidRPr="004A2B72" w:rsidRDefault="002B4F1E" w:rsidP="00731E41">
            <w:pPr>
              <w:jc w:val="center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B373F3A" w14:textId="77777777" w:rsidR="002B4F1E" w:rsidRPr="004A2B72" w:rsidRDefault="002B4F1E" w:rsidP="00731E41">
            <w:pPr>
              <w:jc w:val="center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2B4F1E" w:rsidRPr="004A2B72" w14:paraId="1967DF75" w14:textId="77777777" w:rsidTr="00583BAC">
        <w:trPr>
          <w:tblHeader/>
        </w:trPr>
        <w:tc>
          <w:tcPr>
            <w:tcW w:w="3870" w:type="dxa"/>
          </w:tcPr>
          <w:p w14:paraId="0E9E8718" w14:textId="77777777" w:rsidR="002B4F1E" w:rsidRPr="004A2B72" w:rsidRDefault="002B4F1E" w:rsidP="00731E41">
            <w:pPr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4860" w:type="dxa"/>
            <w:gridSpan w:val="4"/>
          </w:tcPr>
          <w:p w14:paraId="72B15DC9" w14:textId="306B0272" w:rsidR="002B4F1E" w:rsidRPr="004A2B72" w:rsidRDefault="002B4F1E" w:rsidP="00731E41">
            <w:pPr>
              <w:jc w:val="center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สำหรับงวด</w:t>
            </w:r>
            <w:r w:rsidR="00194D25">
              <w:rPr>
                <w:rFonts w:ascii="Angsana New" w:eastAsia="Calibri" w:hAnsi="Angsana New" w:cs="Angsana New" w:hint="cs"/>
                <w:cs/>
                <w:lang w:val="en-US"/>
              </w:rPr>
              <w:t>หก</w:t>
            </w: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เดือนสิ้นสุด</w:t>
            </w:r>
            <w:r w:rsidR="004A2B72" w:rsidRPr="004A2B72">
              <w:rPr>
                <w:rFonts w:ascii="Angsana New" w:eastAsia="Calibri" w:hAnsi="Angsana New" w:cs="Angsana New" w:hint="cs"/>
                <w:cs/>
                <w:lang w:val="en-US"/>
              </w:rPr>
              <w:t xml:space="preserve">วันที่ </w:t>
            </w:r>
            <w:r w:rsidR="00194D25">
              <w:rPr>
                <w:rFonts w:ascii="Angsana New" w:eastAsia="Calibri" w:hAnsi="Angsana New" w:cs="Angsana New"/>
                <w:lang w:val="en-US"/>
              </w:rPr>
              <w:t>30</w:t>
            </w:r>
            <w:r w:rsidR="00194D25">
              <w:rPr>
                <w:rFonts w:ascii="Angsana New" w:eastAsia="Calibri" w:hAnsi="Angsana New" w:cs="Angsana New" w:hint="cs"/>
                <w:cs/>
                <w:lang w:val="en-US"/>
              </w:rPr>
              <w:t xml:space="preserve"> มิถุนายน</w:t>
            </w:r>
          </w:p>
        </w:tc>
      </w:tr>
      <w:tr w:rsidR="004A2B72" w:rsidRPr="004A2B72" w14:paraId="63DE0350" w14:textId="77777777" w:rsidTr="00583BAC">
        <w:trPr>
          <w:tblHeader/>
        </w:trPr>
        <w:tc>
          <w:tcPr>
            <w:tcW w:w="3870" w:type="dxa"/>
          </w:tcPr>
          <w:p w14:paraId="40F453A9" w14:textId="77777777" w:rsidR="004A2B72" w:rsidRPr="004A2B72" w:rsidRDefault="004A2B72" w:rsidP="004A2B72">
            <w:pPr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260" w:type="dxa"/>
          </w:tcPr>
          <w:p w14:paraId="783A5129" w14:textId="3E9C664F" w:rsidR="004A2B72" w:rsidRPr="004A2B72" w:rsidRDefault="004A2B72" w:rsidP="004A2B72">
            <w:pPr>
              <w:jc w:val="center"/>
              <w:rPr>
                <w:rFonts w:ascii="Angsana New" w:eastAsia="Calibri" w:hAnsi="Angsana New" w:cs="Angsana New"/>
                <w:u w:val="single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u w:val="single"/>
                <w:lang w:val="en-US"/>
              </w:rPr>
              <w:t>2568</w:t>
            </w:r>
          </w:p>
        </w:tc>
        <w:tc>
          <w:tcPr>
            <w:tcW w:w="1170" w:type="dxa"/>
          </w:tcPr>
          <w:p w14:paraId="704878C5" w14:textId="56DB9777" w:rsidR="004A2B72" w:rsidRPr="004A2B72" w:rsidRDefault="004A2B72" w:rsidP="004A2B72">
            <w:pPr>
              <w:jc w:val="center"/>
              <w:rPr>
                <w:rFonts w:ascii="Angsana New" w:eastAsia="Calibri" w:hAnsi="Angsana New" w:cs="Angsana New"/>
                <w:u w:val="single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u w:val="single"/>
                <w:lang w:val="en-US"/>
              </w:rPr>
              <w:t>2567</w:t>
            </w:r>
          </w:p>
        </w:tc>
        <w:tc>
          <w:tcPr>
            <w:tcW w:w="1260" w:type="dxa"/>
          </w:tcPr>
          <w:p w14:paraId="274E068B" w14:textId="62FCF6FD" w:rsidR="004A2B72" w:rsidRPr="004A2B72" w:rsidRDefault="004A2B72" w:rsidP="004A2B72">
            <w:pPr>
              <w:jc w:val="center"/>
              <w:rPr>
                <w:rFonts w:ascii="Angsana New" w:eastAsia="Calibri" w:hAnsi="Angsana New" w:cs="Angsana New"/>
                <w:u w:val="single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u w:val="single"/>
                <w:lang w:val="en-US"/>
              </w:rPr>
              <w:t>2568</w:t>
            </w:r>
          </w:p>
        </w:tc>
        <w:tc>
          <w:tcPr>
            <w:tcW w:w="1170" w:type="dxa"/>
          </w:tcPr>
          <w:p w14:paraId="775DC867" w14:textId="0E735EA0" w:rsidR="004A2B72" w:rsidRPr="004A2B72" w:rsidRDefault="004A2B72" w:rsidP="004A2B72">
            <w:pPr>
              <w:jc w:val="center"/>
              <w:rPr>
                <w:rFonts w:ascii="Angsana New" w:eastAsia="Calibri" w:hAnsi="Angsana New" w:cs="Angsana New"/>
                <w:u w:val="single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u w:val="single"/>
                <w:lang w:val="en-US"/>
              </w:rPr>
              <w:t>2567</w:t>
            </w:r>
          </w:p>
        </w:tc>
      </w:tr>
      <w:tr w:rsidR="004A2B72" w:rsidRPr="004A2B72" w14:paraId="0E581CEB" w14:textId="77777777" w:rsidTr="00583BAC">
        <w:tc>
          <w:tcPr>
            <w:tcW w:w="3870" w:type="dxa"/>
          </w:tcPr>
          <w:p w14:paraId="5732037B" w14:textId="77777777" w:rsidR="004A2B72" w:rsidRPr="004A2B72" w:rsidRDefault="004A2B72" w:rsidP="004A2B72">
            <w:pPr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ซื้อที่ดิน อาคารและอุปกรณ์โดยการก่อเจ้าหนี้ค่าสินทรัพย์</w:t>
            </w:r>
          </w:p>
        </w:tc>
        <w:tc>
          <w:tcPr>
            <w:tcW w:w="1260" w:type="dxa"/>
          </w:tcPr>
          <w:p w14:paraId="34BC6358" w14:textId="77777777" w:rsidR="004A2B72" w:rsidRPr="004A2B72" w:rsidRDefault="004A2B72" w:rsidP="004A2B72">
            <w:pPr>
              <w:tabs>
                <w:tab w:val="decimal" w:pos="1173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3A3C02C2" w14:textId="77777777" w:rsidR="004A2B72" w:rsidRPr="004A2B72" w:rsidRDefault="004A2B72" w:rsidP="004A2B72">
            <w:pPr>
              <w:tabs>
                <w:tab w:val="decimal" w:pos="1173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260" w:type="dxa"/>
          </w:tcPr>
          <w:p w14:paraId="2B429383" w14:textId="77777777" w:rsidR="004A2B72" w:rsidRPr="004A2B72" w:rsidRDefault="004A2B72" w:rsidP="004A2B72">
            <w:pPr>
              <w:tabs>
                <w:tab w:val="decimal" w:pos="1173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3421C38F" w14:textId="77777777" w:rsidR="004A2B72" w:rsidRPr="004A2B72" w:rsidRDefault="004A2B72" w:rsidP="004A2B72">
            <w:pPr>
              <w:tabs>
                <w:tab w:val="decimal" w:pos="1173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</w:tr>
      <w:tr w:rsidR="009F2348" w:rsidRPr="004A2B72" w14:paraId="1D6325DB" w14:textId="77777777" w:rsidTr="00583BAC">
        <w:tc>
          <w:tcPr>
            <w:tcW w:w="3870" w:type="dxa"/>
          </w:tcPr>
          <w:p w14:paraId="655A2049" w14:textId="77777777" w:rsidR="009F2348" w:rsidRPr="004A2B72" w:rsidRDefault="009F2348" w:rsidP="009F2348">
            <w:pPr>
              <w:ind w:left="189"/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มูลค่าสินทรัพย์ในที่ดิน อาคารและอุปกรณ์</w:t>
            </w:r>
          </w:p>
        </w:tc>
        <w:tc>
          <w:tcPr>
            <w:tcW w:w="1260" w:type="dxa"/>
          </w:tcPr>
          <w:p w14:paraId="4D958435" w14:textId="7D80B433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194D25">
              <w:rPr>
                <w:rFonts w:ascii="Angsana New" w:eastAsia="Calibri" w:hAnsi="Angsana New" w:cs="Angsana New"/>
                <w:lang w:val="en-US"/>
              </w:rPr>
              <w:t>464,200.00</w:t>
            </w:r>
          </w:p>
        </w:tc>
        <w:tc>
          <w:tcPr>
            <w:tcW w:w="1170" w:type="dxa"/>
          </w:tcPr>
          <w:p w14:paraId="7BFDD079" w14:textId="230B265F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9F2348">
              <w:rPr>
                <w:rFonts w:ascii="Angsana New" w:eastAsia="Calibri" w:hAnsi="Angsana New" w:cs="Angsana New"/>
                <w:lang w:val="en-US"/>
              </w:rPr>
              <w:t>6,492,706.66</w:t>
            </w:r>
          </w:p>
        </w:tc>
        <w:tc>
          <w:tcPr>
            <w:tcW w:w="1260" w:type="dxa"/>
          </w:tcPr>
          <w:p w14:paraId="5333AF63" w14:textId="39F62CBB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194D25">
              <w:rPr>
                <w:rFonts w:ascii="Angsana New" w:eastAsia="Calibri" w:hAnsi="Angsana New" w:cs="Angsana New"/>
                <w:lang w:val="en-US"/>
              </w:rPr>
              <w:t>464,200.00</w:t>
            </w:r>
          </w:p>
        </w:tc>
        <w:tc>
          <w:tcPr>
            <w:tcW w:w="1170" w:type="dxa"/>
          </w:tcPr>
          <w:p w14:paraId="00DC4581" w14:textId="003F5368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9F2348">
              <w:rPr>
                <w:rFonts w:ascii="Angsana New" w:eastAsia="Calibri" w:hAnsi="Angsana New" w:cs="Angsana New"/>
                <w:lang w:val="en-US"/>
              </w:rPr>
              <w:t>6,492,706.66</w:t>
            </w:r>
          </w:p>
        </w:tc>
      </w:tr>
      <w:tr w:rsidR="009F2348" w:rsidRPr="004A2B72" w14:paraId="12F09699" w14:textId="77777777" w:rsidTr="00583BAC">
        <w:tc>
          <w:tcPr>
            <w:tcW w:w="3870" w:type="dxa"/>
          </w:tcPr>
          <w:p w14:paraId="7FAFFAAD" w14:textId="77777777" w:rsidR="009F2348" w:rsidRPr="004A2B72" w:rsidRDefault="009F2348" w:rsidP="009F2348">
            <w:pPr>
              <w:ind w:left="189"/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ภาษีมูลค่าเพิ่มจากการซื้อที่ดิน อาคารและอุปกรณ์</w:t>
            </w:r>
          </w:p>
        </w:tc>
        <w:tc>
          <w:tcPr>
            <w:tcW w:w="1260" w:type="dxa"/>
          </w:tcPr>
          <w:p w14:paraId="1D30CC6D" w14:textId="5D36BC93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194D25">
              <w:rPr>
                <w:rFonts w:ascii="Angsana New" w:eastAsia="Calibri" w:hAnsi="Angsana New" w:cs="Angsana New"/>
                <w:lang w:val="en-US"/>
              </w:rPr>
              <w:t>32,494.00</w:t>
            </w:r>
          </w:p>
        </w:tc>
        <w:tc>
          <w:tcPr>
            <w:tcW w:w="1170" w:type="dxa"/>
          </w:tcPr>
          <w:p w14:paraId="741F4058" w14:textId="0D6F5723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9F2348">
              <w:rPr>
                <w:rFonts w:ascii="Angsana New" w:eastAsia="Calibri" w:hAnsi="Angsana New" w:cs="Angsana New"/>
                <w:lang w:val="en-US"/>
              </w:rPr>
              <w:t>454,489.47</w:t>
            </w:r>
          </w:p>
        </w:tc>
        <w:tc>
          <w:tcPr>
            <w:tcW w:w="1260" w:type="dxa"/>
          </w:tcPr>
          <w:p w14:paraId="6DF46C7F" w14:textId="09108068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cs/>
                <w:lang w:val="en-US"/>
              </w:rPr>
            </w:pPr>
            <w:r w:rsidRPr="00194D25">
              <w:rPr>
                <w:rFonts w:ascii="Angsana New" w:eastAsia="Calibri" w:hAnsi="Angsana New" w:cs="Angsana New"/>
                <w:lang w:val="en-US"/>
              </w:rPr>
              <w:t>32,494.00</w:t>
            </w:r>
          </w:p>
        </w:tc>
        <w:tc>
          <w:tcPr>
            <w:tcW w:w="1170" w:type="dxa"/>
          </w:tcPr>
          <w:p w14:paraId="54F34024" w14:textId="5AEEF59F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9F2348">
              <w:rPr>
                <w:rFonts w:ascii="Angsana New" w:eastAsia="Calibri" w:hAnsi="Angsana New" w:cs="Angsana New"/>
                <w:lang w:val="en-US"/>
              </w:rPr>
              <w:t>454,489.47</w:t>
            </w:r>
          </w:p>
        </w:tc>
      </w:tr>
      <w:tr w:rsidR="009F2348" w:rsidRPr="004A2B72" w14:paraId="0E228E02" w14:textId="77777777" w:rsidTr="00583BAC">
        <w:tc>
          <w:tcPr>
            <w:tcW w:w="3870" w:type="dxa"/>
          </w:tcPr>
          <w:p w14:paraId="32CE262D" w14:textId="77777777" w:rsidR="009F2348" w:rsidRPr="004A2B72" w:rsidRDefault="009F2348" w:rsidP="009F2348">
            <w:pPr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ซื้อสินทรัพย์ไม่มีตัวตนอื่นโดยการก่อเจ้าหนี้ค่าสินทรัพย์</w:t>
            </w:r>
          </w:p>
        </w:tc>
        <w:tc>
          <w:tcPr>
            <w:tcW w:w="1260" w:type="dxa"/>
          </w:tcPr>
          <w:p w14:paraId="299B67D6" w14:textId="77777777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49EB4E44" w14:textId="77777777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260" w:type="dxa"/>
          </w:tcPr>
          <w:p w14:paraId="63265227" w14:textId="77777777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502A9EFF" w14:textId="77777777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</w:tr>
      <w:tr w:rsidR="009F2348" w:rsidRPr="004A2B72" w14:paraId="4A4C4A88" w14:textId="77777777" w:rsidTr="00583BAC">
        <w:tc>
          <w:tcPr>
            <w:tcW w:w="3870" w:type="dxa"/>
          </w:tcPr>
          <w:p w14:paraId="5EAE8F62" w14:textId="77777777" w:rsidR="009F2348" w:rsidRPr="004A2B72" w:rsidRDefault="009F2348" w:rsidP="009F2348">
            <w:pPr>
              <w:ind w:left="189"/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มูลค่าสินทรัพย์ในสินทรัพย์ไม่มีตัวตนอื่น</w:t>
            </w:r>
          </w:p>
        </w:tc>
        <w:tc>
          <w:tcPr>
            <w:tcW w:w="1260" w:type="dxa"/>
          </w:tcPr>
          <w:p w14:paraId="69BF8654" w14:textId="679E00D7" w:rsidR="009F2348" w:rsidRPr="004A2B72" w:rsidRDefault="009F2348" w:rsidP="009F2348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>
              <w:rPr>
                <w:rFonts w:ascii="Angsana New" w:eastAsia="Calibri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3913BA6" w14:textId="4222EE5F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9F2348">
              <w:rPr>
                <w:rFonts w:ascii="Angsana New" w:eastAsia="Calibri" w:hAnsi="Angsana New" w:cs="Angsana New"/>
                <w:lang w:val="en-US"/>
              </w:rPr>
              <w:t>136,900.00</w:t>
            </w:r>
          </w:p>
        </w:tc>
        <w:tc>
          <w:tcPr>
            <w:tcW w:w="1260" w:type="dxa"/>
          </w:tcPr>
          <w:p w14:paraId="25AA482A" w14:textId="7DEDD613" w:rsidR="009F2348" w:rsidRPr="004A2B72" w:rsidRDefault="009F2348" w:rsidP="009F2348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>
              <w:rPr>
                <w:rFonts w:ascii="Angsana New" w:eastAsia="Calibri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109F4CA7" w14:textId="06DAB529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9F2348">
              <w:rPr>
                <w:rFonts w:ascii="Angsana New" w:eastAsia="Calibri" w:hAnsi="Angsana New" w:cs="Angsana New"/>
                <w:lang w:val="en-US"/>
              </w:rPr>
              <w:t>136,900.00</w:t>
            </w:r>
          </w:p>
        </w:tc>
      </w:tr>
      <w:tr w:rsidR="009F2348" w:rsidRPr="004A2B72" w14:paraId="3186CA53" w14:textId="77777777" w:rsidTr="00583BAC">
        <w:tc>
          <w:tcPr>
            <w:tcW w:w="3870" w:type="dxa"/>
          </w:tcPr>
          <w:p w14:paraId="6BD40F28" w14:textId="77777777" w:rsidR="009F2348" w:rsidRPr="004A2B72" w:rsidRDefault="009F2348" w:rsidP="009F2348">
            <w:pPr>
              <w:ind w:left="189"/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ภาษีมูลค่าเพิ่มจากการซื้อสินทรัพย์ไม่มีตัวตนอื่น</w:t>
            </w:r>
          </w:p>
        </w:tc>
        <w:tc>
          <w:tcPr>
            <w:tcW w:w="1260" w:type="dxa"/>
          </w:tcPr>
          <w:p w14:paraId="415663DF" w14:textId="2D5AB49F" w:rsidR="009F2348" w:rsidRPr="004A2B72" w:rsidRDefault="009F2348" w:rsidP="009F2348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>
              <w:rPr>
                <w:rFonts w:ascii="Angsana New" w:eastAsia="Calibri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A42430C" w14:textId="419A72E7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9F2348">
              <w:rPr>
                <w:rFonts w:ascii="Angsana New" w:eastAsia="Calibri" w:hAnsi="Angsana New" w:cs="Angsana New"/>
                <w:lang w:val="en-US"/>
              </w:rPr>
              <w:t>9,583.00</w:t>
            </w:r>
          </w:p>
        </w:tc>
        <w:tc>
          <w:tcPr>
            <w:tcW w:w="1260" w:type="dxa"/>
          </w:tcPr>
          <w:p w14:paraId="4B12DF74" w14:textId="6CCC0112" w:rsidR="009F2348" w:rsidRPr="004A2B72" w:rsidRDefault="009F2348" w:rsidP="009F2348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>
              <w:rPr>
                <w:rFonts w:ascii="Angsana New" w:eastAsia="Calibri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E13328B" w14:textId="36309757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9F2348">
              <w:rPr>
                <w:rFonts w:ascii="Angsana New" w:eastAsia="Calibri" w:hAnsi="Angsana New" w:cs="Angsana New"/>
                <w:lang w:val="en-US"/>
              </w:rPr>
              <w:t>9,583.00</w:t>
            </w:r>
          </w:p>
        </w:tc>
      </w:tr>
      <w:tr w:rsidR="009F2348" w:rsidRPr="004A2B72" w14:paraId="143EAE92" w14:textId="77777777" w:rsidTr="00583BAC">
        <w:tc>
          <w:tcPr>
            <w:tcW w:w="3870" w:type="dxa"/>
          </w:tcPr>
          <w:p w14:paraId="19E51B00" w14:textId="77777777" w:rsidR="009F2348" w:rsidRPr="004A2B72" w:rsidRDefault="009F2348" w:rsidP="009F2348">
            <w:pPr>
              <w:ind w:left="189"/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549912A" w14:textId="77777777" w:rsidR="009F2348" w:rsidRDefault="009F2348" w:rsidP="009F2348">
            <w:pPr>
              <w:ind w:right="59"/>
              <w:jc w:val="center"/>
              <w:rPr>
                <w:rFonts w:ascii="Angsana New" w:eastAsia="Calibri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7252BAA4" w14:textId="77777777" w:rsidR="009F2348" w:rsidRPr="009F2348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260" w:type="dxa"/>
          </w:tcPr>
          <w:p w14:paraId="6ACF233B" w14:textId="77777777" w:rsidR="009F2348" w:rsidRDefault="009F2348" w:rsidP="009F2348">
            <w:pPr>
              <w:ind w:right="59"/>
              <w:jc w:val="center"/>
              <w:rPr>
                <w:rFonts w:ascii="Angsana New" w:eastAsia="Calibri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27877FCD" w14:textId="77777777" w:rsidR="009F2348" w:rsidRPr="009F2348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</w:tr>
      <w:tr w:rsidR="009F2348" w:rsidRPr="004A2B72" w14:paraId="1649ABC3" w14:textId="77777777" w:rsidTr="00583BAC">
        <w:tc>
          <w:tcPr>
            <w:tcW w:w="3870" w:type="dxa"/>
          </w:tcPr>
          <w:p w14:paraId="1B0CA51A" w14:textId="77777777" w:rsidR="009F2348" w:rsidRPr="004A2B72" w:rsidRDefault="009F2348" w:rsidP="009F2348">
            <w:pPr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 w:hint="cs"/>
                <w:cs/>
                <w:lang w:val="en-US"/>
              </w:rPr>
              <w:lastRenderedPageBreak/>
              <w:t>เงินกู้ยืมระยะยาวจากสถาบันการเงินเพิ่มขึ้นจาก</w:t>
            </w:r>
          </w:p>
        </w:tc>
        <w:tc>
          <w:tcPr>
            <w:tcW w:w="1260" w:type="dxa"/>
          </w:tcPr>
          <w:p w14:paraId="4F268CD8" w14:textId="77777777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14F60F5E" w14:textId="77777777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260" w:type="dxa"/>
          </w:tcPr>
          <w:p w14:paraId="3EB834E8" w14:textId="77777777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3BD2851E" w14:textId="77777777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</w:tr>
      <w:tr w:rsidR="009F2348" w:rsidRPr="004A2B72" w14:paraId="79552FB0" w14:textId="77777777" w:rsidTr="00583BAC">
        <w:tc>
          <w:tcPr>
            <w:tcW w:w="3870" w:type="dxa"/>
          </w:tcPr>
          <w:p w14:paraId="234F25D8" w14:textId="77777777" w:rsidR="009F2348" w:rsidRPr="004A2B72" w:rsidRDefault="009F2348" w:rsidP="009F2348">
            <w:pPr>
              <w:ind w:firstLine="260"/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 w:hint="cs"/>
                <w:cs/>
                <w:lang w:val="en-US"/>
              </w:rPr>
              <w:t>การจ่ายชำระหนี้สินจากการค้ำประกันตามคำพิพากษา</w:t>
            </w:r>
          </w:p>
        </w:tc>
        <w:tc>
          <w:tcPr>
            <w:tcW w:w="1260" w:type="dxa"/>
          </w:tcPr>
          <w:p w14:paraId="2E6B8651" w14:textId="12708F60" w:rsidR="009F2348" w:rsidRPr="004A2B72" w:rsidRDefault="009F2348" w:rsidP="009F2348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6E0CA9C4" w14:textId="5213732B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482,949,252.15</w:t>
            </w:r>
          </w:p>
        </w:tc>
        <w:tc>
          <w:tcPr>
            <w:tcW w:w="1260" w:type="dxa"/>
          </w:tcPr>
          <w:p w14:paraId="76D9A3F5" w14:textId="76BDB890" w:rsidR="009F2348" w:rsidRPr="004A2B72" w:rsidRDefault="009F2348" w:rsidP="009F2348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1673F39B" w14:textId="0C6A3236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482,949,252.15</w:t>
            </w:r>
          </w:p>
        </w:tc>
      </w:tr>
      <w:tr w:rsidR="009F2348" w:rsidRPr="004A2B72" w14:paraId="0857CBC9" w14:textId="77777777" w:rsidTr="00583BAC">
        <w:tc>
          <w:tcPr>
            <w:tcW w:w="3870" w:type="dxa"/>
          </w:tcPr>
          <w:p w14:paraId="4F5A2003" w14:textId="77777777" w:rsidR="009F2348" w:rsidRPr="004A2B72" w:rsidRDefault="009F2348" w:rsidP="009F2348">
            <w:pPr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สินทรัพย์สิทธิการใช้เพิ่มขึ้นจากการทำสัญญาเช่า</w:t>
            </w:r>
          </w:p>
        </w:tc>
        <w:tc>
          <w:tcPr>
            <w:tcW w:w="1260" w:type="dxa"/>
          </w:tcPr>
          <w:p w14:paraId="4F8AE4C3" w14:textId="11547D4C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194D25">
              <w:rPr>
                <w:rFonts w:ascii="Angsana New" w:eastAsia="Calibri" w:hAnsi="Angsana New" w:cs="Angsana New"/>
                <w:lang w:val="en-US"/>
              </w:rPr>
              <w:t>646,678.94</w:t>
            </w:r>
          </w:p>
        </w:tc>
        <w:tc>
          <w:tcPr>
            <w:tcW w:w="1170" w:type="dxa"/>
          </w:tcPr>
          <w:p w14:paraId="1E76E63B" w14:textId="6AA27130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9F2348">
              <w:rPr>
                <w:rFonts w:ascii="Angsana New" w:eastAsia="Calibri" w:hAnsi="Angsana New" w:cs="Angsana New"/>
                <w:lang w:val="en-US"/>
              </w:rPr>
              <w:t>19,998,953.83</w:t>
            </w:r>
          </w:p>
        </w:tc>
        <w:tc>
          <w:tcPr>
            <w:tcW w:w="1260" w:type="dxa"/>
          </w:tcPr>
          <w:p w14:paraId="526B33A8" w14:textId="036DBF10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194D25">
              <w:rPr>
                <w:rFonts w:ascii="Angsana New" w:eastAsia="Calibri" w:hAnsi="Angsana New" w:cs="Angsana New"/>
                <w:lang w:val="en-US"/>
              </w:rPr>
              <w:t>646,678.94</w:t>
            </w:r>
          </w:p>
        </w:tc>
        <w:tc>
          <w:tcPr>
            <w:tcW w:w="1170" w:type="dxa"/>
          </w:tcPr>
          <w:p w14:paraId="75A9A625" w14:textId="0D578738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9F2348">
              <w:rPr>
                <w:rFonts w:ascii="Angsana New" w:eastAsia="Calibri" w:hAnsi="Angsana New" w:cs="Angsana New"/>
                <w:lang w:val="en-US"/>
              </w:rPr>
              <w:t>19,998,953.83</w:t>
            </w:r>
          </w:p>
        </w:tc>
      </w:tr>
      <w:tr w:rsidR="009F2348" w:rsidRPr="004A2B72" w14:paraId="0AC4029A" w14:textId="77777777" w:rsidTr="00583BAC">
        <w:tc>
          <w:tcPr>
            <w:tcW w:w="3870" w:type="dxa"/>
          </w:tcPr>
          <w:p w14:paraId="2B3198B1" w14:textId="77777777" w:rsidR="009F2348" w:rsidRPr="004A2B72" w:rsidRDefault="009F2348" w:rsidP="009F2348">
            <w:pPr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โอน</w:t>
            </w:r>
            <w:r w:rsidRPr="004A2B72">
              <w:rPr>
                <w:rFonts w:ascii="Angsana New" w:eastAsia="Calibri" w:hAnsi="Angsana New" w:cs="Angsana New" w:hint="cs"/>
                <w:cs/>
                <w:lang w:val="en-US"/>
              </w:rPr>
              <w:t>สินค้าคงเหลือ</w:t>
            </w: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เป็น</w:t>
            </w:r>
            <w:r w:rsidRPr="004A2B72">
              <w:rPr>
                <w:rFonts w:ascii="Angsana New" w:eastAsia="Calibri" w:hAnsi="Angsana New" w:cs="Angsana New" w:hint="cs"/>
                <w:cs/>
                <w:lang w:val="en-US"/>
              </w:rPr>
              <w:t>ที่ดินรอการพัฒนา</w:t>
            </w:r>
          </w:p>
        </w:tc>
        <w:tc>
          <w:tcPr>
            <w:tcW w:w="1260" w:type="dxa"/>
          </w:tcPr>
          <w:p w14:paraId="28BB7A65" w14:textId="2FE275D7" w:rsidR="009F2348" w:rsidRPr="004A2B72" w:rsidRDefault="009F2348" w:rsidP="009F2348">
            <w:pPr>
              <w:ind w:right="59"/>
              <w:jc w:val="center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3B534218" w14:textId="63D68A9E" w:rsidR="009F2348" w:rsidRPr="004A2B72" w:rsidRDefault="009F2348" w:rsidP="009F2348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36,634,170.00</w:t>
            </w:r>
          </w:p>
        </w:tc>
        <w:tc>
          <w:tcPr>
            <w:tcW w:w="1260" w:type="dxa"/>
          </w:tcPr>
          <w:p w14:paraId="041B5E8D" w14:textId="77777777" w:rsidR="009F2348" w:rsidRPr="004A2B72" w:rsidRDefault="009F2348" w:rsidP="009F2348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2906F3CF" w14:textId="77777777" w:rsidR="009F2348" w:rsidRPr="004A2B72" w:rsidRDefault="009F2348" w:rsidP="009F2348">
            <w:pPr>
              <w:ind w:right="-10"/>
              <w:jc w:val="center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-</w:t>
            </w:r>
          </w:p>
        </w:tc>
      </w:tr>
      <w:bookmarkEnd w:id="47"/>
    </w:tbl>
    <w:p w14:paraId="18ABA7A8" w14:textId="77777777" w:rsidR="00B77F29" w:rsidRPr="004A2B72" w:rsidRDefault="00B77F29" w:rsidP="00962A66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6D482670" w14:textId="77777777" w:rsidR="000F65F3" w:rsidRPr="00842D29" w:rsidRDefault="00842D29" w:rsidP="00842D2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42D29">
        <w:rPr>
          <w:rFonts w:ascii="Angsana New" w:hAnsi="Angsana New" w:cs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p w14:paraId="03F799E4" w14:textId="77777777" w:rsidR="00842D29" w:rsidRPr="00842D29" w:rsidRDefault="00842D29" w:rsidP="00842D29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4CD77567" w14:textId="06CFAD05" w:rsidR="007572E0" w:rsidRDefault="006C0B6F" w:rsidP="00361786">
      <w:pPr>
        <w:ind w:left="540" w:firstLine="878"/>
        <w:jc w:val="thaiDistribute"/>
        <w:rPr>
          <w:rFonts w:ascii="Angsana New" w:hAnsi="Angsana New" w:cs="Angsana New"/>
          <w:sz w:val="30"/>
          <w:szCs w:val="30"/>
        </w:rPr>
      </w:pPr>
      <w:bookmarkStart w:id="48" w:name="_Hlk166636812"/>
      <w:r w:rsidRPr="00583BA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ณ </w:t>
      </w:r>
      <w:r w:rsidR="00842D29" w:rsidRPr="00583BAC">
        <w:rPr>
          <w:rFonts w:ascii="Angsana New" w:hAnsi="Angsana New" w:cs="Angsana New" w:hint="cs"/>
          <w:spacing w:val="-6"/>
          <w:sz w:val="30"/>
          <w:szCs w:val="30"/>
          <w:cs/>
        </w:rPr>
        <w:t>วันที่</w:t>
      </w:r>
      <w:r w:rsidR="00842D29" w:rsidRPr="00583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F2348">
        <w:rPr>
          <w:rFonts w:ascii="Angsana New" w:hAnsi="Angsana New" w:cs="Angsana New"/>
          <w:spacing w:val="-6"/>
          <w:sz w:val="30"/>
          <w:szCs w:val="30"/>
          <w:lang w:val="en-US"/>
        </w:rPr>
        <w:t>30</w:t>
      </w:r>
      <w:r w:rsidR="009F2348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มิถุนายน</w:t>
      </w:r>
      <w:r w:rsidR="00842D29" w:rsidRPr="00583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42D29" w:rsidRPr="00583BAC">
        <w:rPr>
          <w:rFonts w:ascii="Angsana New" w:hAnsi="Angsana New" w:cs="Angsana New"/>
          <w:spacing w:val="-6"/>
          <w:sz w:val="30"/>
          <w:szCs w:val="30"/>
        </w:rPr>
        <w:t>256</w:t>
      </w:r>
      <w:r w:rsidR="004A2B72">
        <w:rPr>
          <w:rFonts w:ascii="Angsana New" w:hAnsi="Angsana New" w:cs="Angsana New"/>
          <w:spacing w:val="-6"/>
          <w:sz w:val="30"/>
          <w:szCs w:val="30"/>
          <w:lang w:val="en-US"/>
        </w:rPr>
        <w:t>8</w:t>
      </w:r>
      <w:r w:rsidR="00842D29" w:rsidRPr="00583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42D29" w:rsidRPr="00583BAC">
        <w:rPr>
          <w:rFonts w:ascii="Angsana New" w:hAnsi="Angsana New" w:cs="Angsana New" w:hint="cs"/>
          <w:spacing w:val="-6"/>
          <w:sz w:val="30"/>
          <w:szCs w:val="30"/>
          <w:cs/>
        </w:rPr>
        <w:t>และวันที่</w:t>
      </w:r>
      <w:r w:rsidR="00842D29" w:rsidRPr="00583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42D29" w:rsidRPr="00583BAC">
        <w:rPr>
          <w:rFonts w:ascii="Angsana New" w:hAnsi="Angsana New" w:cs="Angsana New"/>
          <w:spacing w:val="-6"/>
          <w:sz w:val="30"/>
          <w:szCs w:val="30"/>
        </w:rPr>
        <w:t>31</w:t>
      </w:r>
      <w:r w:rsidR="00842D29" w:rsidRPr="00583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42D29" w:rsidRPr="00583BAC">
        <w:rPr>
          <w:rFonts w:ascii="Angsana New" w:hAnsi="Angsana New" w:cs="Angsana New" w:hint="cs"/>
          <w:spacing w:val="-6"/>
          <w:sz w:val="30"/>
          <w:szCs w:val="30"/>
          <w:cs/>
        </w:rPr>
        <w:t>ธันวาคม</w:t>
      </w:r>
      <w:r w:rsidR="00842D29" w:rsidRPr="00583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42D29" w:rsidRPr="00583BAC">
        <w:rPr>
          <w:rFonts w:ascii="Angsana New" w:hAnsi="Angsana New" w:cs="Angsana New"/>
          <w:spacing w:val="-6"/>
          <w:sz w:val="30"/>
          <w:szCs w:val="30"/>
        </w:rPr>
        <w:t>256</w:t>
      </w:r>
      <w:r w:rsidR="004A2B72">
        <w:rPr>
          <w:rFonts w:ascii="Angsana New" w:hAnsi="Angsana New" w:cs="Angsana New"/>
          <w:spacing w:val="-6"/>
          <w:sz w:val="30"/>
          <w:szCs w:val="30"/>
          <w:lang w:val="en-US"/>
        </w:rPr>
        <w:t>7</w:t>
      </w:r>
      <w:r w:rsidR="00842D29" w:rsidRPr="00583BA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bookmarkEnd w:id="48"/>
      <w:r w:rsidR="007572E0" w:rsidRPr="00583BAC">
        <w:rPr>
          <w:rFonts w:ascii="Angsana New" w:hAnsi="Angsana New" w:cs="Angsana New" w:hint="cs"/>
          <w:spacing w:val="-6"/>
          <w:sz w:val="30"/>
          <w:szCs w:val="30"/>
          <w:cs/>
        </w:rPr>
        <w:t>กลุ่มบริษัทมีภาระผูกพันและหนี้สินที่อาจเกิดขึ้น</w:t>
      </w:r>
      <w:r w:rsidR="00583BA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7572E0" w:rsidRPr="005D17DF">
        <w:rPr>
          <w:rFonts w:ascii="Angsana New" w:hAnsi="Angsana New" w:cs="Angsana New" w:hint="cs"/>
          <w:sz w:val="30"/>
          <w:szCs w:val="30"/>
          <w:cs/>
        </w:rPr>
        <w:t>กับสถาบันการเงินดังนี้</w:t>
      </w:r>
    </w:p>
    <w:p w14:paraId="00BFC564" w14:textId="77777777" w:rsidR="00842D29" w:rsidRPr="00842D29" w:rsidRDefault="00842D29" w:rsidP="00842D29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1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691"/>
        <w:gridCol w:w="990"/>
        <w:gridCol w:w="963"/>
        <w:gridCol w:w="990"/>
        <w:gridCol w:w="90"/>
        <w:gridCol w:w="990"/>
        <w:gridCol w:w="1080"/>
        <w:gridCol w:w="1017"/>
      </w:tblGrid>
      <w:tr w:rsidR="00842D29" w:rsidRPr="006C1E22" w14:paraId="361A31CE" w14:textId="77777777" w:rsidTr="00CF6AE7">
        <w:tc>
          <w:tcPr>
            <w:tcW w:w="8811" w:type="dxa"/>
            <w:gridSpan w:val="8"/>
            <w:vAlign w:val="bottom"/>
          </w:tcPr>
          <w:p w14:paraId="5804400E" w14:textId="77777777" w:rsidR="00842D29" w:rsidRPr="006C1E22" w:rsidRDefault="00842D29" w:rsidP="00842D2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bookmarkStart w:id="49" w:name="_Hlk166239377"/>
            <w:r w:rsidRPr="006C1E22">
              <w:rPr>
                <w:rFonts w:ascii="Angsana New" w:hAnsi="Angsana New" w:cs="Angsana New"/>
                <w:cs/>
                <w:lang w:val="en-US"/>
              </w:rPr>
              <w:t>(หน่วย : ล้านบาท)</w:t>
            </w:r>
          </w:p>
        </w:tc>
      </w:tr>
      <w:tr w:rsidR="00842D29" w:rsidRPr="006C1E22" w14:paraId="286CF876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25F56D2D" w14:textId="77777777" w:rsidR="00842D29" w:rsidRPr="006C1E22" w:rsidRDefault="00842D29" w:rsidP="00842D29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6120" w:type="dxa"/>
            <w:gridSpan w:val="7"/>
          </w:tcPr>
          <w:p w14:paraId="536A19CF" w14:textId="77777777" w:rsidR="00842D29" w:rsidRPr="006C1E22" w:rsidRDefault="00842D29" w:rsidP="00842D29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6C1E22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งบการเงินรวม</w:t>
            </w:r>
          </w:p>
        </w:tc>
      </w:tr>
      <w:tr w:rsidR="00842D29" w:rsidRPr="006C1E22" w14:paraId="1DCA4BC3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77848DAC" w14:textId="77777777" w:rsidR="00842D29" w:rsidRPr="006C1E22" w:rsidRDefault="00842D29" w:rsidP="00842D29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6120" w:type="dxa"/>
            <w:gridSpan w:val="7"/>
          </w:tcPr>
          <w:p w14:paraId="333BF247" w14:textId="77777777" w:rsidR="00842D29" w:rsidRPr="006C1E22" w:rsidRDefault="00842D29" w:rsidP="00842D29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6C1E22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ณ วันที่</w:t>
            </w:r>
          </w:p>
        </w:tc>
      </w:tr>
      <w:tr w:rsidR="00842D29" w:rsidRPr="006C1E22" w14:paraId="61A20EAD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74C933A1" w14:textId="77777777" w:rsidR="00842D29" w:rsidRPr="006C1E22" w:rsidRDefault="00842D29" w:rsidP="00842D29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2943" w:type="dxa"/>
            <w:gridSpan w:val="3"/>
          </w:tcPr>
          <w:p w14:paraId="65CEA5BE" w14:textId="22AA8066" w:rsidR="00842D29" w:rsidRPr="006C1E22" w:rsidRDefault="009F2348" w:rsidP="00842D29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30</w:t>
            </w:r>
            <w:r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 xml:space="preserve"> มิถุนายน</w:t>
            </w:r>
            <w:r w:rsidR="00842D29" w:rsidRPr="006C1E22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 </w:t>
            </w:r>
            <w:r w:rsidR="00842D29" w:rsidRPr="006C1E22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</w:t>
            </w:r>
            <w:r w:rsidR="004A2B72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43B94669" w14:textId="77777777" w:rsidR="00842D29" w:rsidRPr="006C1E22" w:rsidRDefault="00842D29" w:rsidP="00842D29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3087" w:type="dxa"/>
            <w:gridSpan w:val="3"/>
          </w:tcPr>
          <w:p w14:paraId="35CF0290" w14:textId="46272E98" w:rsidR="00842D29" w:rsidRPr="006C1E22" w:rsidRDefault="004A2B72" w:rsidP="00842D29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31</w:t>
            </w:r>
            <w:r w:rsidR="00842D29" w:rsidRPr="006C1E22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 ธันวาคม </w:t>
            </w:r>
            <w:r w:rsidR="00842D29" w:rsidRPr="006C1E22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7</w:t>
            </w:r>
          </w:p>
        </w:tc>
      </w:tr>
      <w:tr w:rsidR="00842D29" w:rsidRPr="006C1E22" w14:paraId="0EC83D66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2119DDD0" w14:textId="77777777" w:rsidR="00842D29" w:rsidRPr="006C1E22" w:rsidRDefault="00842D29" w:rsidP="00842D29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90" w:type="dxa"/>
          </w:tcPr>
          <w:p w14:paraId="785F3BAB" w14:textId="77777777" w:rsidR="00842D29" w:rsidRPr="006C1E22" w:rsidRDefault="00842D29" w:rsidP="00842D29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6C1E22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963" w:type="dxa"/>
          </w:tcPr>
          <w:p w14:paraId="7880F76B" w14:textId="77777777" w:rsidR="00842D29" w:rsidRPr="006C1E22" w:rsidRDefault="00842D29" w:rsidP="00842D29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6C1E22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990" w:type="dxa"/>
          </w:tcPr>
          <w:p w14:paraId="06A0BE15" w14:textId="77777777" w:rsidR="00842D29" w:rsidRPr="006C1E22" w:rsidRDefault="00842D29" w:rsidP="00842D29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6C1E22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  <w:tc>
          <w:tcPr>
            <w:tcW w:w="90" w:type="dxa"/>
          </w:tcPr>
          <w:p w14:paraId="5FA8E8FE" w14:textId="77777777" w:rsidR="00842D29" w:rsidRPr="006C1E22" w:rsidRDefault="00842D29" w:rsidP="00842D29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DFF4F68" w14:textId="77777777" w:rsidR="00842D29" w:rsidRPr="006C1E22" w:rsidRDefault="00842D29" w:rsidP="00842D29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6C1E22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1080" w:type="dxa"/>
          </w:tcPr>
          <w:p w14:paraId="769641A3" w14:textId="77777777" w:rsidR="00842D29" w:rsidRPr="006C1E22" w:rsidRDefault="00842D29" w:rsidP="00842D29">
            <w:pPr>
              <w:ind w:left="110" w:right="364"/>
              <w:jc w:val="right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6C1E22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1017" w:type="dxa"/>
          </w:tcPr>
          <w:p w14:paraId="7D6109F7" w14:textId="77777777" w:rsidR="00842D29" w:rsidRPr="006C1E22" w:rsidRDefault="00842D29" w:rsidP="00842D29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6C1E22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</w:tr>
      <w:tr w:rsidR="00CF6AE7" w:rsidRPr="006C1E22" w14:paraId="63E39DE7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32E81E7D" w14:textId="63AC1822" w:rsidR="00CF6AE7" w:rsidRPr="006C1E22" w:rsidRDefault="00CF6AE7" w:rsidP="00CF6AE7">
            <w:pPr>
              <w:rPr>
                <w:rFonts w:ascii="Angsana New" w:eastAsia="Cordia New" w:hAnsi="Angsana New" w:cs="Angsana New"/>
                <w:cs/>
                <w:lang w:val="en-US"/>
              </w:rPr>
            </w:pPr>
            <w:r w:rsidRPr="006C1E22">
              <w:rPr>
                <w:rFonts w:ascii="Angsana New" w:hAnsi="Angsana New" w:cs="Angsana New"/>
                <w:cs/>
              </w:rPr>
              <w:t>เงินเบิกเกินบัญชี</w:t>
            </w:r>
            <w:r w:rsidR="00B867CD">
              <w:rPr>
                <w:rFonts w:ascii="Angsana New" w:hAnsi="Angsana New" w:cs="Angsana New" w:hint="cs"/>
                <w:cs/>
              </w:rPr>
              <w:t>และเงินกู้ยืมระยะสั้น</w:t>
            </w:r>
          </w:p>
        </w:tc>
        <w:tc>
          <w:tcPr>
            <w:tcW w:w="990" w:type="dxa"/>
          </w:tcPr>
          <w:p w14:paraId="0DE6703D" w14:textId="55E6BE50" w:rsidR="00CF6AE7" w:rsidRPr="00FE21AA" w:rsidRDefault="003043D2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52.00</w:t>
            </w:r>
          </w:p>
        </w:tc>
        <w:tc>
          <w:tcPr>
            <w:tcW w:w="963" w:type="dxa"/>
          </w:tcPr>
          <w:p w14:paraId="5C6C8AEE" w14:textId="79B4D3E8" w:rsidR="00CF6AE7" w:rsidRPr="00FE21AA" w:rsidRDefault="00A27E81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A27E81">
              <w:rPr>
                <w:rFonts w:ascii="Angsana New" w:eastAsia="Cordia New" w:hAnsi="Angsana New" w:cs="Angsana New"/>
                <w:lang w:val="en-US"/>
              </w:rPr>
              <w:t>(</w:t>
            </w:r>
            <w:r w:rsidR="003043D2">
              <w:rPr>
                <w:rFonts w:ascii="Angsana New" w:eastAsia="Cordia New" w:hAnsi="Angsana New" w:cs="Angsana New"/>
                <w:lang w:val="en-US"/>
              </w:rPr>
              <w:t>41.68</w:t>
            </w:r>
            <w:r w:rsidRPr="00A27E81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4B1AC432" w14:textId="3238A8C0" w:rsidR="00CF6AE7" w:rsidRPr="00FE21AA" w:rsidRDefault="003043D2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10.32</w:t>
            </w:r>
          </w:p>
        </w:tc>
        <w:tc>
          <w:tcPr>
            <w:tcW w:w="90" w:type="dxa"/>
          </w:tcPr>
          <w:p w14:paraId="5CE5960B" w14:textId="77777777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EBA02B4" w14:textId="0BFAF204" w:rsidR="00CF6AE7" w:rsidRPr="006C1E22" w:rsidRDefault="003043D2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 w:hint="cs"/>
                <w:cs/>
                <w:lang w:val="en-US"/>
              </w:rPr>
              <w:t>103</w:t>
            </w:r>
            <w:r w:rsidR="00CF6AE7" w:rsidRPr="007F684D">
              <w:rPr>
                <w:rFonts w:ascii="Angsana New" w:eastAsia="Cordia New" w:hAnsi="Angsana New" w:cs="Angsana New"/>
                <w:cs/>
                <w:lang w:val="en-US"/>
              </w:rPr>
              <w:t>.00</w:t>
            </w:r>
          </w:p>
        </w:tc>
        <w:tc>
          <w:tcPr>
            <w:tcW w:w="1080" w:type="dxa"/>
          </w:tcPr>
          <w:p w14:paraId="7106A401" w14:textId="7AD16D5E" w:rsidR="00CF6AE7" w:rsidRPr="006C1E22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lang w:val="en-US" w:eastAsia="th-TH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(</w:t>
            </w:r>
            <w:r w:rsidR="008735D6">
              <w:rPr>
                <w:rFonts w:ascii="Angsana New" w:eastAsia="Cordia New" w:hAnsi="Angsana New" w:cs="Angsana New"/>
                <w:lang w:val="en-US"/>
              </w:rPr>
              <w:t>52.03</w:t>
            </w:r>
            <w:r w:rsidRPr="007F684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1017" w:type="dxa"/>
          </w:tcPr>
          <w:p w14:paraId="26CEBADE" w14:textId="5F7D4435" w:rsidR="00CF6AE7" w:rsidRPr="006C1E22" w:rsidRDefault="003043D2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50.97</w:t>
            </w:r>
          </w:p>
        </w:tc>
      </w:tr>
      <w:tr w:rsidR="00CF6AE7" w:rsidRPr="006C1E22" w14:paraId="3046A3CF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2E2D9D28" w14:textId="77777777" w:rsidR="00CF6AE7" w:rsidRPr="006C1E22" w:rsidRDefault="00CF6AE7" w:rsidP="00CF6AE7">
            <w:pPr>
              <w:rPr>
                <w:rFonts w:ascii="Angsana New" w:hAnsi="Angsana New" w:cs="Angsana New"/>
                <w:cs/>
                <w:lang w:val="en-US"/>
              </w:rPr>
            </w:pPr>
            <w:r w:rsidRPr="006C1E22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26F2D323" w14:textId="4905DE3A" w:rsidR="00CF6AE7" w:rsidRPr="007B1664" w:rsidRDefault="003043D2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583.45</w:t>
            </w:r>
          </w:p>
        </w:tc>
        <w:tc>
          <w:tcPr>
            <w:tcW w:w="963" w:type="dxa"/>
            <w:vAlign w:val="bottom"/>
          </w:tcPr>
          <w:p w14:paraId="4C9AA3C1" w14:textId="19C5EBE7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hAnsi="Angsana New" w:cs="Angsana New"/>
                <w:cs/>
              </w:rPr>
              <w:t>(</w:t>
            </w:r>
            <w:r w:rsidR="003043D2">
              <w:rPr>
                <w:rFonts w:ascii="Angsana New" w:hAnsi="Angsana New" w:cs="Angsana New"/>
                <w:lang w:val="en-US"/>
              </w:rPr>
              <w:t>436.80</w:t>
            </w:r>
            <w:r w:rsidRPr="00FE21A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3890C3C" w14:textId="3D4F8A55" w:rsidR="00CF6AE7" w:rsidRPr="007B1664" w:rsidRDefault="003043D2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146.65</w:t>
            </w:r>
          </w:p>
        </w:tc>
        <w:tc>
          <w:tcPr>
            <w:tcW w:w="90" w:type="dxa"/>
          </w:tcPr>
          <w:p w14:paraId="1BA753EF" w14:textId="77777777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D4BAE25" w14:textId="52DB3F0E" w:rsidR="00CF6AE7" w:rsidRPr="006C1E22" w:rsidRDefault="008735D6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585</w:t>
            </w:r>
            <w:r w:rsidR="00CF6AE7" w:rsidRPr="007F684D">
              <w:rPr>
                <w:rFonts w:ascii="Angsana New" w:hAnsi="Angsana New" w:cs="Angsana New"/>
                <w:cs/>
              </w:rPr>
              <w:t>.45</w:t>
            </w:r>
          </w:p>
        </w:tc>
        <w:tc>
          <w:tcPr>
            <w:tcW w:w="1080" w:type="dxa"/>
            <w:vAlign w:val="bottom"/>
          </w:tcPr>
          <w:p w14:paraId="5B64B5BB" w14:textId="22A0F89A" w:rsidR="00CF6AE7" w:rsidRPr="006C1E22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hAnsi="Angsana New" w:cs="Angsana New"/>
                <w:cs/>
              </w:rPr>
              <w:t>(</w:t>
            </w:r>
            <w:r w:rsidR="00A61D37">
              <w:rPr>
                <w:rFonts w:ascii="Angsana New" w:hAnsi="Angsana New" w:cs="Angsana New"/>
                <w:lang w:val="en-US"/>
              </w:rPr>
              <w:t>472.80</w:t>
            </w:r>
            <w:r w:rsidRPr="007F684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vAlign w:val="bottom"/>
          </w:tcPr>
          <w:p w14:paraId="419C9D2D" w14:textId="3D92CB6D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7F684D">
              <w:rPr>
                <w:rFonts w:ascii="Angsana New" w:hAnsi="Angsana New" w:cs="Angsana New"/>
                <w:cs/>
              </w:rPr>
              <w:t>112.65</w:t>
            </w:r>
          </w:p>
        </w:tc>
      </w:tr>
      <w:tr w:rsidR="00CF6AE7" w:rsidRPr="006C1E22" w14:paraId="186C7DC1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21071B96" w14:textId="77777777" w:rsidR="00CF6AE7" w:rsidRPr="006C1E22" w:rsidRDefault="00CF6AE7" w:rsidP="00CF6AE7">
            <w:pPr>
              <w:rPr>
                <w:rFonts w:ascii="Angsana New" w:hAnsi="Angsana New" w:cs="Angsana New"/>
                <w:cs/>
                <w:lang w:val="en-US"/>
              </w:rPr>
            </w:pPr>
            <w:r w:rsidRPr="006C1E22">
              <w:rPr>
                <w:rFonts w:ascii="Angsana New" w:hAnsi="Angsana New" w:cs="Angsana New"/>
                <w:cs/>
              </w:rPr>
              <w:t>หนังสือค้ำประกัน</w:t>
            </w:r>
          </w:p>
        </w:tc>
        <w:tc>
          <w:tcPr>
            <w:tcW w:w="990" w:type="dxa"/>
          </w:tcPr>
          <w:p w14:paraId="28BA05BC" w14:textId="22A51180" w:rsidR="00CF6AE7" w:rsidRPr="00FE21AA" w:rsidRDefault="007B1664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16,618.</w:t>
            </w:r>
            <w:r w:rsidR="003043D2">
              <w:rPr>
                <w:rFonts w:ascii="Angsana New" w:eastAsia="Cordia New" w:hAnsi="Angsana New" w:cs="Angsana New"/>
                <w:lang w:val="en-US"/>
              </w:rPr>
              <w:t>02</w:t>
            </w:r>
          </w:p>
        </w:tc>
        <w:tc>
          <w:tcPr>
            <w:tcW w:w="963" w:type="dxa"/>
          </w:tcPr>
          <w:p w14:paraId="037AD8A3" w14:textId="2CB2230E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eastAsia="Cordia New" w:hAnsi="Angsana New" w:cs="Angsana New"/>
                <w:lang w:val="en-US"/>
              </w:rPr>
              <w:t>(</w:t>
            </w:r>
            <w:r w:rsidR="007B1664">
              <w:rPr>
                <w:rFonts w:ascii="Angsana New" w:eastAsia="Cordia New" w:hAnsi="Angsana New" w:cs="Angsana New"/>
                <w:lang w:val="en-US"/>
              </w:rPr>
              <w:t>8,</w:t>
            </w:r>
            <w:r w:rsidR="003043D2">
              <w:rPr>
                <w:rFonts w:ascii="Angsana New" w:eastAsia="Cordia New" w:hAnsi="Angsana New" w:cs="Angsana New"/>
                <w:lang w:val="en-US"/>
              </w:rPr>
              <w:t>659.98</w:t>
            </w:r>
            <w:r w:rsidRPr="00FE21AA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1AD5A8CE" w14:textId="472E1B62" w:rsidR="00CF6AE7" w:rsidRPr="00FE21AA" w:rsidRDefault="007B1664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7,</w:t>
            </w:r>
            <w:r w:rsidR="003043D2">
              <w:rPr>
                <w:rFonts w:ascii="Angsana New" w:eastAsia="Cordia New" w:hAnsi="Angsana New" w:cs="Angsana New"/>
                <w:lang w:val="en-US"/>
              </w:rPr>
              <w:t>958.04</w:t>
            </w:r>
          </w:p>
        </w:tc>
        <w:tc>
          <w:tcPr>
            <w:tcW w:w="90" w:type="dxa"/>
          </w:tcPr>
          <w:p w14:paraId="11B9942C" w14:textId="77777777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17760B58" w14:textId="7692D334" w:rsidR="00CF6AE7" w:rsidRPr="006C1E22" w:rsidRDefault="00CF6AE7" w:rsidP="00CF6AE7">
            <w:pPr>
              <w:tabs>
                <w:tab w:val="left" w:pos="875"/>
              </w:tabs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16,629.95</w:t>
            </w:r>
          </w:p>
        </w:tc>
        <w:tc>
          <w:tcPr>
            <w:tcW w:w="1080" w:type="dxa"/>
          </w:tcPr>
          <w:p w14:paraId="269DDAA7" w14:textId="70147F66" w:rsidR="00CF6AE7" w:rsidRPr="006C1E22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(8,</w:t>
            </w:r>
            <w:r>
              <w:rPr>
                <w:rFonts w:ascii="Angsana New" w:eastAsia="Cordia New" w:hAnsi="Angsana New" w:cs="Angsana New"/>
                <w:lang w:val="en-US"/>
              </w:rPr>
              <w:t>985.98</w:t>
            </w:r>
            <w:r w:rsidRPr="007F684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1017" w:type="dxa"/>
          </w:tcPr>
          <w:p w14:paraId="10DA0E8A" w14:textId="091C7C97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7,</w:t>
            </w:r>
            <w:r>
              <w:rPr>
                <w:rFonts w:ascii="Angsana New" w:eastAsia="Cordia New" w:hAnsi="Angsana New" w:cs="Angsana New"/>
                <w:lang w:val="en-US"/>
              </w:rPr>
              <w:t>643.97</w:t>
            </w:r>
          </w:p>
        </w:tc>
      </w:tr>
      <w:tr w:rsidR="00CF6AE7" w:rsidRPr="006C1E22" w14:paraId="07B90916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152122BE" w14:textId="77777777" w:rsidR="00CF6AE7" w:rsidRPr="006C1E22" w:rsidRDefault="00CF6AE7" w:rsidP="00CF6AE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6C1E22">
              <w:rPr>
                <w:rFonts w:ascii="Angsana New" w:hAnsi="Angsana New" w:cs="Angsana New"/>
                <w:cs/>
              </w:rPr>
              <w:t>ตั๋วสัญญาใช้เงิน เลตเตอร์ออฟเครดิต</w:t>
            </w:r>
          </w:p>
        </w:tc>
        <w:tc>
          <w:tcPr>
            <w:tcW w:w="990" w:type="dxa"/>
          </w:tcPr>
          <w:p w14:paraId="333E8D65" w14:textId="77777777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63" w:type="dxa"/>
          </w:tcPr>
          <w:p w14:paraId="01C32247" w14:textId="77777777" w:rsidR="00CF6AE7" w:rsidRPr="00FE21AA" w:rsidRDefault="00CF6AE7" w:rsidP="00CF6AE7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3606B551" w14:textId="77777777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3A66AEC2" w14:textId="77777777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104B1A27" w14:textId="77777777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C36FD32" w14:textId="77777777" w:rsidR="00CF6AE7" w:rsidRPr="006C1E22" w:rsidRDefault="00CF6AE7" w:rsidP="00CF6AE7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17" w:type="dxa"/>
          </w:tcPr>
          <w:p w14:paraId="549C3563" w14:textId="77777777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</w:tr>
      <w:tr w:rsidR="00CF6AE7" w:rsidRPr="006C1E22" w14:paraId="64356D2F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609E369B" w14:textId="77777777" w:rsidR="00CF6AE7" w:rsidRPr="006C1E22" w:rsidRDefault="00CF6AE7" w:rsidP="00CF6AE7">
            <w:pPr>
              <w:ind w:left="360" w:hanging="36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C1E22">
              <w:rPr>
                <w:rFonts w:ascii="Angsana New" w:hAnsi="Angsana New" w:cs="Angsana New"/>
              </w:rPr>
              <w:t xml:space="preserve">    </w:t>
            </w:r>
            <w:r w:rsidRPr="006C1E22">
              <w:rPr>
                <w:rFonts w:ascii="Angsana New" w:hAnsi="Angsana New" w:cs="Angsana New"/>
                <w:cs/>
              </w:rPr>
              <w:t>ทรัสต์รีซีต และอาวัล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A1B931" w14:textId="4654C3DB" w:rsidR="00CF6AE7" w:rsidRPr="00FE21AA" w:rsidRDefault="003043D2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16,254.92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74A6152" w14:textId="2ECE8415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eastAsia="Cordia New" w:hAnsi="Angsana New" w:cs="Angsana New"/>
                <w:lang w:val="en-US"/>
              </w:rPr>
              <w:t>(</w:t>
            </w:r>
            <w:r w:rsidR="007B1664">
              <w:rPr>
                <w:rFonts w:ascii="Angsana New" w:eastAsia="Cordia New" w:hAnsi="Angsana New" w:cs="Angsana New"/>
                <w:lang w:val="en-US"/>
              </w:rPr>
              <w:t>5,</w:t>
            </w:r>
            <w:r w:rsidR="003043D2">
              <w:rPr>
                <w:rFonts w:ascii="Angsana New" w:eastAsia="Cordia New" w:hAnsi="Angsana New" w:cs="Angsana New"/>
                <w:lang w:val="en-US"/>
              </w:rPr>
              <w:t>859.00</w:t>
            </w:r>
            <w:r w:rsidRPr="00FE21AA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845C70" w14:textId="42B1AE40" w:rsidR="00CF6AE7" w:rsidRPr="00FE21AA" w:rsidRDefault="003043D2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10,395.92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6FDAD966" w14:textId="77777777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D31E68" w14:textId="696D01BF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16,699.53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425B76" w14:textId="75F09BB6" w:rsidR="00CF6AE7" w:rsidRPr="006C1E22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(6,</w:t>
            </w:r>
            <w:r>
              <w:rPr>
                <w:rFonts w:ascii="Angsana New" w:eastAsia="Cordia New" w:hAnsi="Angsana New" w:cs="Angsana New"/>
                <w:lang w:val="en-US"/>
              </w:rPr>
              <w:t>365.0</w:t>
            </w:r>
            <w:r w:rsidR="003043D2">
              <w:rPr>
                <w:rFonts w:ascii="Angsana New" w:eastAsia="Cordia New" w:hAnsi="Angsana New" w:cs="Angsana New"/>
                <w:lang w:val="en-US"/>
              </w:rPr>
              <w:t>4</w:t>
            </w:r>
            <w:r w:rsidRPr="007F684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3BBBC58" w14:textId="50A308B6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10,</w:t>
            </w:r>
            <w:r>
              <w:rPr>
                <w:rFonts w:ascii="Angsana New" w:eastAsia="Cordia New" w:hAnsi="Angsana New" w:cs="Angsana New"/>
                <w:lang w:val="en-US"/>
              </w:rPr>
              <w:t>334.4</w:t>
            </w:r>
            <w:r w:rsidR="003043D2">
              <w:rPr>
                <w:rFonts w:ascii="Angsana New" w:eastAsia="Cordia New" w:hAnsi="Angsana New" w:cs="Angsana New"/>
                <w:lang w:val="en-US"/>
              </w:rPr>
              <w:t>9</w:t>
            </w:r>
          </w:p>
        </w:tc>
      </w:tr>
      <w:tr w:rsidR="00CF6AE7" w:rsidRPr="006C1E22" w14:paraId="56A813AA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</w:tcPr>
          <w:p w14:paraId="70AA8F85" w14:textId="77777777" w:rsidR="00CF6AE7" w:rsidRPr="006C1E22" w:rsidRDefault="00CF6AE7" w:rsidP="00CF6AE7">
            <w:pPr>
              <w:ind w:left="360" w:firstLine="491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C1E22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50CD49" w14:textId="0A671778" w:rsidR="00CF6AE7" w:rsidRPr="00FE21AA" w:rsidRDefault="003043D2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33,508.39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8E05FFB" w14:textId="5BC15B42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eastAsia="Cordia New" w:hAnsi="Angsana New" w:cs="Angsana New"/>
                <w:lang w:val="en-US"/>
              </w:rPr>
              <w:t>(</w:t>
            </w:r>
            <w:r w:rsidR="003043D2">
              <w:rPr>
                <w:rFonts w:ascii="Angsana New" w:eastAsia="Cordia New" w:hAnsi="Angsana New" w:cs="Angsana New"/>
                <w:lang w:val="en-US"/>
              </w:rPr>
              <w:t>14,997.46</w:t>
            </w:r>
            <w:r w:rsidRPr="00FE21AA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CF00B2" w14:textId="1663AE41" w:rsidR="00CF6AE7" w:rsidRPr="00FE21AA" w:rsidRDefault="003043D2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18,510.93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5A5A5E57" w14:textId="77777777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E219DB" w14:textId="2405FF07" w:rsidR="00CF6AE7" w:rsidRPr="006C1E22" w:rsidRDefault="003043D2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34,017.93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06C6C5" w14:textId="75726FB6" w:rsidR="00CF6AE7" w:rsidRPr="006C1E22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(15,875.8</w:t>
            </w:r>
            <w:r w:rsidR="003043D2">
              <w:rPr>
                <w:rFonts w:ascii="Angsana New" w:eastAsia="Cordia New" w:hAnsi="Angsana New" w:cs="Angsana New"/>
                <w:lang w:val="en-US"/>
              </w:rPr>
              <w:t>5</w:t>
            </w:r>
            <w:r w:rsidRPr="007F684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7042FBC" w14:textId="5C1B1DDB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18,</w:t>
            </w:r>
            <w:r w:rsidR="003043D2">
              <w:rPr>
                <w:rFonts w:ascii="Angsana New" w:eastAsia="Cordia New" w:hAnsi="Angsana New" w:cs="Angsana New"/>
                <w:lang w:val="en-US"/>
              </w:rPr>
              <w:t>142.08</w:t>
            </w:r>
          </w:p>
        </w:tc>
      </w:tr>
      <w:bookmarkEnd w:id="49"/>
    </w:tbl>
    <w:p w14:paraId="36AA31E6" w14:textId="77777777" w:rsidR="007B3CF5" w:rsidRDefault="007B3CF5" w:rsidP="00842D29">
      <w:pPr>
        <w:tabs>
          <w:tab w:val="left" w:pos="540"/>
        </w:tabs>
        <w:ind w:left="562" w:right="-16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1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691"/>
        <w:gridCol w:w="990"/>
        <w:gridCol w:w="963"/>
        <w:gridCol w:w="990"/>
        <w:gridCol w:w="90"/>
        <w:gridCol w:w="990"/>
        <w:gridCol w:w="1080"/>
        <w:gridCol w:w="1017"/>
      </w:tblGrid>
      <w:tr w:rsidR="006C0B6F" w:rsidRPr="00842D29" w14:paraId="21A43FED" w14:textId="77777777" w:rsidTr="00CF6AE7">
        <w:tc>
          <w:tcPr>
            <w:tcW w:w="8811" w:type="dxa"/>
            <w:gridSpan w:val="8"/>
            <w:vAlign w:val="bottom"/>
          </w:tcPr>
          <w:p w14:paraId="3A491B2C" w14:textId="77777777" w:rsidR="006C0B6F" w:rsidRPr="00842D29" w:rsidRDefault="006C0B6F" w:rsidP="00A06EB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42D29">
              <w:rPr>
                <w:rFonts w:ascii="Angsana New" w:hAnsi="Angsana New" w:cs="Angsana New"/>
                <w:cs/>
                <w:lang w:val="en-US"/>
              </w:rPr>
              <w:t>(หน่วย : ล้านบาท)</w:t>
            </w:r>
          </w:p>
        </w:tc>
      </w:tr>
      <w:tr w:rsidR="006C0B6F" w:rsidRPr="00842D29" w14:paraId="7B5C9549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353531E1" w14:textId="77777777" w:rsidR="006C0B6F" w:rsidRPr="00842D29" w:rsidRDefault="006C0B6F" w:rsidP="00A06EBB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6120" w:type="dxa"/>
            <w:gridSpan w:val="7"/>
          </w:tcPr>
          <w:p w14:paraId="54C742DA" w14:textId="77777777" w:rsidR="006C0B6F" w:rsidRPr="00842D29" w:rsidRDefault="00C57616" w:rsidP="00A06EBB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C57616">
              <w:rPr>
                <w:rFonts w:ascii="Angsana New" w:hAnsi="Angsana New" w:cs="Angsana New" w:hint="cs"/>
                <w:snapToGrid w:val="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C0B6F" w:rsidRPr="00842D29" w14:paraId="7631AADE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29D80789" w14:textId="77777777" w:rsidR="006C0B6F" w:rsidRPr="00842D29" w:rsidRDefault="006C0B6F" w:rsidP="00A06EBB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6120" w:type="dxa"/>
            <w:gridSpan w:val="7"/>
          </w:tcPr>
          <w:p w14:paraId="5FA5C98A" w14:textId="77777777" w:rsidR="006C0B6F" w:rsidRPr="00842D29" w:rsidRDefault="006C0B6F" w:rsidP="00A06EBB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842D29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ณ วันที่</w:t>
            </w:r>
          </w:p>
        </w:tc>
      </w:tr>
      <w:tr w:rsidR="006C0B6F" w:rsidRPr="00842D29" w14:paraId="11AEEB66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6A74EA87" w14:textId="77777777" w:rsidR="006C0B6F" w:rsidRPr="00842D29" w:rsidRDefault="006C0B6F" w:rsidP="00A06EBB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2943" w:type="dxa"/>
            <w:gridSpan w:val="3"/>
          </w:tcPr>
          <w:p w14:paraId="22561BD4" w14:textId="6FAE55B8" w:rsidR="006C0B6F" w:rsidRPr="00842D29" w:rsidRDefault="003043D2" w:rsidP="00A06EBB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มิถุนายน</w:t>
            </w:r>
            <w:r w:rsidR="00CF6AE7" w:rsidRPr="006C1E22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 </w:t>
            </w:r>
            <w:r w:rsidR="00CF6AE7" w:rsidRPr="006C1E22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</w:t>
            </w:r>
            <w:r w:rsidR="00CF6AE7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5C76653D" w14:textId="77777777" w:rsidR="006C0B6F" w:rsidRPr="00842D29" w:rsidRDefault="006C0B6F" w:rsidP="00A06EBB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3087" w:type="dxa"/>
            <w:gridSpan w:val="3"/>
          </w:tcPr>
          <w:p w14:paraId="4516AB1A" w14:textId="405F2676" w:rsidR="006C0B6F" w:rsidRPr="00842D29" w:rsidRDefault="006C0B6F" w:rsidP="00A06EBB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842D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31</w:t>
            </w:r>
            <w:r w:rsidRPr="00842D29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 ธันวาคม </w:t>
            </w:r>
            <w:r w:rsidRPr="00842D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</w:t>
            </w:r>
            <w:r w:rsidR="00CF6AE7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7</w:t>
            </w:r>
          </w:p>
        </w:tc>
      </w:tr>
      <w:tr w:rsidR="006C0B6F" w:rsidRPr="00842D29" w14:paraId="7506407F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7E89718E" w14:textId="77777777" w:rsidR="006C0B6F" w:rsidRPr="00842D29" w:rsidRDefault="006C0B6F" w:rsidP="00A06EBB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90" w:type="dxa"/>
          </w:tcPr>
          <w:p w14:paraId="79D65C0E" w14:textId="77777777" w:rsidR="006C0B6F" w:rsidRPr="00842D29" w:rsidRDefault="006C0B6F" w:rsidP="00A06EBB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842D29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963" w:type="dxa"/>
          </w:tcPr>
          <w:p w14:paraId="2F966E83" w14:textId="77777777" w:rsidR="006C0B6F" w:rsidRPr="00842D29" w:rsidRDefault="006C0B6F" w:rsidP="00A06EBB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842D29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990" w:type="dxa"/>
          </w:tcPr>
          <w:p w14:paraId="391A60F2" w14:textId="77777777" w:rsidR="006C0B6F" w:rsidRPr="00842D29" w:rsidRDefault="006C0B6F" w:rsidP="00A06EBB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842D29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  <w:tc>
          <w:tcPr>
            <w:tcW w:w="90" w:type="dxa"/>
          </w:tcPr>
          <w:p w14:paraId="4405F716" w14:textId="77777777" w:rsidR="006C0B6F" w:rsidRPr="00842D29" w:rsidRDefault="006C0B6F" w:rsidP="00A06EBB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33E4D24C" w14:textId="77777777" w:rsidR="006C0B6F" w:rsidRPr="00842D29" w:rsidRDefault="006C0B6F" w:rsidP="00A06EBB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842D29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1080" w:type="dxa"/>
          </w:tcPr>
          <w:p w14:paraId="6C647623" w14:textId="77777777" w:rsidR="006C0B6F" w:rsidRPr="00842D29" w:rsidRDefault="006C0B6F" w:rsidP="00A06EBB">
            <w:pPr>
              <w:ind w:left="110" w:right="364"/>
              <w:jc w:val="right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842D29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1017" w:type="dxa"/>
          </w:tcPr>
          <w:p w14:paraId="65151652" w14:textId="77777777" w:rsidR="006C0B6F" w:rsidRPr="00842D29" w:rsidRDefault="006C0B6F" w:rsidP="00A06EBB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842D29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</w:tr>
      <w:tr w:rsidR="00CF6AE7" w:rsidRPr="00842D29" w14:paraId="3995F6F8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0BE539E2" w14:textId="77777777" w:rsidR="00CF6AE7" w:rsidRPr="00842D29" w:rsidRDefault="00CF6AE7" w:rsidP="00CF6AE7">
            <w:pPr>
              <w:rPr>
                <w:rFonts w:ascii="Angsana New" w:eastAsia="Cordia New" w:hAnsi="Angsana New" w:cs="Angsana New"/>
                <w:cs/>
                <w:lang w:val="en-US"/>
              </w:rPr>
            </w:pPr>
            <w:r w:rsidRPr="00842D29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990" w:type="dxa"/>
          </w:tcPr>
          <w:p w14:paraId="73EA3C62" w14:textId="77777777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eastAsia="Cordia New" w:hAnsi="Angsana New" w:cs="Angsana New" w:hint="cs"/>
                <w:cs/>
                <w:lang w:val="en-US"/>
              </w:rPr>
              <w:t>50.00</w:t>
            </w:r>
          </w:p>
        </w:tc>
        <w:tc>
          <w:tcPr>
            <w:tcW w:w="963" w:type="dxa"/>
          </w:tcPr>
          <w:p w14:paraId="7C1B7F06" w14:textId="756E43C8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eastAsia="Cordia New" w:hAnsi="Angsana New" w:cs="Angsana New"/>
                <w:lang w:val="en-US"/>
              </w:rPr>
              <w:t>(</w:t>
            </w:r>
            <w:r w:rsidR="009F2348">
              <w:rPr>
                <w:rFonts w:ascii="Angsana New" w:eastAsia="Cordia New" w:hAnsi="Angsana New" w:cs="Angsana New"/>
                <w:lang w:val="en-US"/>
              </w:rPr>
              <w:t>40.66</w:t>
            </w:r>
            <w:r w:rsidRPr="00FE21AA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45E4FA19" w14:textId="7E11D793" w:rsidR="00CF6AE7" w:rsidRPr="00FE21AA" w:rsidRDefault="009F2348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9.34</w:t>
            </w:r>
          </w:p>
        </w:tc>
        <w:tc>
          <w:tcPr>
            <w:tcW w:w="90" w:type="dxa"/>
          </w:tcPr>
          <w:p w14:paraId="7C5B60BA" w14:textId="7777777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589AC2FE" w14:textId="159140FB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cs/>
                <w:lang w:val="en-US"/>
              </w:rPr>
              <w:t>50.00</w:t>
            </w:r>
          </w:p>
        </w:tc>
        <w:tc>
          <w:tcPr>
            <w:tcW w:w="1080" w:type="dxa"/>
          </w:tcPr>
          <w:p w14:paraId="44377B31" w14:textId="61F419E8" w:rsidR="00CF6AE7" w:rsidRPr="00842D29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lang w:val="en-US" w:eastAsia="th-TH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(34.03)</w:t>
            </w:r>
          </w:p>
        </w:tc>
        <w:tc>
          <w:tcPr>
            <w:tcW w:w="1017" w:type="dxa"/>
          </w:tcPr>
          <w:p w14:paraId="1F7DD660" w14:textId="5566ECF2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15.</w:t>
            </w:r>
            <w:r>
              <w:rPr>
                <w:rFonts w:ascii="Angsana New" w:eastAsia="Cordia New" w:hAnsi="Angsana New" w:cs="Angsana New"/>
                <w:lang w:val="en-US"/>
              </w:rPr>
              <w:t>97</w:t>
            </w:r>
          </w:p>
        </w:tc>
      </w:tr>
      <w:tr w:rsidR="00CF6AE7" w:rsidRPr="00842D29" w14:paraId="66657842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4930569E" w14:textId="77777777" w:rsidR="00CF6AE7" w:rsidRPr="00842D29" w:rsidRDefault="00CF6AE7" w:rsidP="00CF6AE7">
            <w:pPr>
              <w:rPr>
                <w:rFonts w:ascii="Angsana New" w:hAnsi="Angsana New" w:cs="Angsana New"/>
                <w:cs/>
              </w:rPr>
            </w:pPr>
            <w:r w:rsidRPr="006C1E22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5E77D306" w14:textId="449A62E8" w:rsidR="00CF6AE7" w:rsidRPr="00FE21AA" w:rsidRDefault="009F2348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355.45</w:t>
            </w:r>
          </w:p>
        </w:tc>
        <w:tc>
          <w:tcPr>
            <w:tcW w:w="963" w:type="dxa"/>
          </w:tcPr>
          <w:p w14:paraId="35E76F09" w14:textId="13EA8C98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eastAsia="Cordia New" w:hAnsi="Angsana New" w:cs="Angsana New"/>
                <w:lang w:val="en-US"/>
              </w:rPr>
              <w:t>(</w:t>
            </w:r>
            <w:r w:rsidR="009F2348">
              <w:rPr>
                <w:rFonts w:ascii="Angsana New" w:eastAsia="Cordia New" w:hAnsi="Angsana New" w:cs="Angsana New"/>
                <w:lang w:val="en-US"/>
              </w:rPr>
              <w:t>355.45</w:t>
            </w:r>
            <w:r w:rsidRPr="00FE21AA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0A9B8EA7" w14:textId="77777777" w:rsidR="00CF6AE7" w:rsidRPr="00FE21AA" w:rsidRDefault="00CF6AE7" w:rsidP="00CF6AE7">
            <w:pPr>
              <w:ind w:right="-60"/>
              <w:jc w:val="center"/>
              <w:rPr>
                <w:rFonts w:ascii="Angsana New" w:hAnsi="Angsana New" w:cs="Angsana New"/>
              </w:rPr>
            </w:pPr>
            <w:r w:rsidRPr="00FE21AA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CBC631B" w14:textId="7777777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3232AC65" w14:textId="653508F4" w:rsidR="00CF6AE7" w:rsidRPr="00941204" w:rsidRDefault="00CF6AE7" w:rsidP="00941204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400.45</w:t>
            </w:r>
          </w:p>
        </w:tc>
        <w:tc>
          <w:tcPr>
            <w:tcW w:w="1080" w:type="dxa"/>
          </w:tcPr>
          <w:p w14:paraId="5D0C7143" w14:textId="6C1713C7" w:rsidR="00CF6AE7" w:rsidRPr="00941204" w:rsidRDefault="00CF6AE7" w:rsidP="00941204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(400.45)</w:t>
            </w:r>
          </w:p>
        </w:tc>
        <w:tc>
          <w:tcPr>
            <w:tcW w:w="1017" w:type="dxa"/>
          </w:tcPr>
          <w:p w14:paraId="4161F79F" w14:textId="670525A5" w:rsidR="00CF6AE7" w:rsidRPr="00842D29" w:rsidRDefault="00CF6AE7" w:rsidP="00CF6AE7">
            <w:pPr>
              <w:ind w:right="-60"/>
              <w:jc w:val="center"/>
              <w:rPr>
                <w:rFonts w:ascii="Angsana New" w:hAnsi="Angsana New" w:cs="Angsana New"/>
              </w:rPr>
            </w:pPr>
            <w:r w:rsidRPr="007F684D">
              <w:rPr>
                <w:rFonts w:ascii="Angsana New" w:hAnsi="Angsana New" w:cs="Angsana New"/>
              </w:rPr>
              <w:t>-</w:t>
            </w:r>
          </w:p>
        </w:tc>
      </w:tr>
      <w:tr w:rsidR="00CF6AE7" w:rsidRPr="00842D29" w14:paraId="42DA9B03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5DC37296" w14:textId="77777777" w:rsidR="00CF6AE7" w:rsidRPr="00842D29" w:rsidRDefault="00CF6AE7" w:rsidP="00CF6AE7">
            <w:pPr>
              <w:rPr>
                <w:rFonts w:ascii="Angsana New" w:hAnsi="Angsana New" w:cs="Angsana New"/>
                <w:cs/>
                <w:lang w:val="en-US"/>
              </w:rPr>
            </w:pPr>
            <w:r w:rsidRPr="00842D29">
              <w:rPr>
                <w:rFonts w:ascii="Angsana New" w:hAnsi="Angsana New" w:cs="Angsana New"/>
                <w:cs/>
              </w:rPr>
              <w:t>หนังสือค้ำประกัน</w:t>
            </w:r>
          </w:p>
        </w:tc>
        <w:tc>
          <w:tcPr>
            <w:tcW w:w="990" w:type="dxa"/>
          </w:tcPr>
          <w:p w14:paraId="2E0FD2F0" w14:textId="0B513E5C" w:rsidR="00CF6AE7" w:rsidRPr="00FE21AA" w:rsidRDefault="009F2348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16,291.39</w:t>
            </w:r>
          </w:p>
        </w:tc>
        <w:tc>
          <w:tcPr>
            <w:tcW w:w="963" w:type="dxa"/>
          </w:tcPr>
          <w:p w14:paraId="301C10FD" w14:textId="30B3CF3D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eastAsia="Cordia New" w:hAnsi="Angsana New" w:cs="Angsana New"/>
                <w:lang w:val="en-US"/>
              </w:rPr>
              <w:t>(</w:t>
            </w:r>
            <w:r w:rsidR="009F2348">
              <w:rPr>
                <w:rFonts w:ascii="Angsana New" w:eastAsia="Cordia New" w:hAnsi="Angsana New" w:cs="Angsana New"/>
                <w:lang w:val="en-US"/>
              </w:rPr>
              <w:t>8,392.03</w:t>
            </w:r>
            <w:r w:rsidRPr="00FE21AA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3FC47E8B" w14:textId="444CBC0B" w:rsidR="00CF6AE7" w:rsidRPr="00FE21AA" w:rsidRDefault="009F2348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7,899.36</w:t>
            </w:r>
          </w:p>
        </w:tc>
        <w:tc>
          <w:tcPr>
            <w:tcW w:w="90" w:type="dxa"/>
          </w:tcPr>
          <w:p w14:paraId="70378305" w14:textId="7777777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1CAA3F92" w14:textId="566E5949" w:rsidR="00CF6AE7" w:rsidRPr="00842D29" w:rsidRDefault="00CF6AE7" w:rsidP="00CF6AE7">
            <w:pPr>
              <w:tabs>
                <w:tab w:val="left" w:pos="875"/>
              </w:tabs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16,303.32</w:t>
            </w:r>
          </w:p>
        </w:tc>
        <w:tc>
          <w:tcPr>
            <w:tcW w:w="1080" w:type="dxa"/>
          </w:tcPr>
          <w:p w14:paraId="4A55751E" w14:textId="34EBCB6A" w:rsidR="00CF6AE7" w:rsidRPr="00842D29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(8,</w:t>
            </w:r>
            <w:r>
              <w:rPr>
                <w:rFonts w:ascii="Angsana New" w:eastAsia="Cordia New" w:hAnsi="Angsana New" w:cs="Angsana New"/>
                <w:lang w:val="en-US"/>
              </w:rPr>
              <w:t>738.79</w:t>
            </w:r>
            <w:r w:rsidRPr="007F684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1017" w:type="dxa"/>
          </w:tcPr>
          <w:p w14:paraId="4B7AD8C3" w14:textId="4FC17383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7,</w:t>
            </w:r>
            <w:r>
              <w:rPr>
                <w:rFonts w:ascii="Angsana New" w:eastAsia="Cordia New" w:hAnsi="Angsana New" w:cs="Angsana New"/>
                <w:lang w:val="en-US"/>
              </w:rPr>
              <w:t>564.53</w:t>
            </w:r>
          </w:p>
        </w:tc>
      </w:tr>
      <w:tr w:rsidR="00CF6AE7" w:rsidRPr="00842D29" w14:paraId="651E0129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5779AAB0" w14:textId="77777777" w:rsidR="00CF6AE7" w:rsidRPr="00842D29" w:rsidRDefault="00CF6AE7" w:rsidP="00CF6AE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842D29">
              <w:rPr>
                <w:rFonts w:ascii="Angsana New" w:hAnsi="Angsana New" w:cs="Angsana New"/>
                <w:cs/>
              </w:rPr>
              <w:t>ตั๋วสัญญาใช้เงิน เลตเตอร์ออฟเครดิต</w:t>
            </w:r>
          </w:p>
        </w:tc>
        <w:tc>
          <w:tcPr>
            <w:tcW w:w="990" w:type="dxa"/>
          </w:tcPr>
          <w:p w14:paraId="719611A7" w14:textId="77777777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63" w:type="dxa"/>
          </w:tcPr>
          <w:p w14:paraId="25302D34" w14:textId="77777777" w:rsidR="00CF6AE7" w:rsidRPr="00FE21AA" w:rsidRDefault="00CF6AE7" w:rsidP="00CF6AE7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4442EF58" w14:textId="77777777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56E4D96F" w14:textId="7777777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247668B1" w14:textId="7777777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D9B2152" w14:textId="77777777" w:rsidR="00CF6AE7" w:rsidRPr="00842D29" w:rsidRDefault="00CF6AE7" w:rsidP="00CF6AE7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17" w:type="dxa"/>
          </w:tcPr>
          <w:p w14:paraId="735A2A84" w14:textId="7777777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</w:tr>
      <w:tr w:rsidR="00CF6AE7" w:rsidRPr="00842D29" w14:paraId="22DE16F5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4B1F81CC" w14:textId="77777777" w:rsidR="00CF6AE7" w:rsidRPr="00842D29" w:rsidRDefault="00CF6AE7" w:rsidP="00CF6AE7">
            <w:pPr>
              <w:ind w:left="360" w:hanging="36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842D29">
              <w:rPr>
                <w:rFonts w:ascii="Angsana New" w:hAnsi="Angsana New" w:cs="Angsana New"/>
              </w:rPr>
              <w:t xml:space="preserve">    </w:t>
            </w:r>
            <w:r w:rsidRPr="00842D29">
              <w:rPr>
                <w:rFonts w:ascii="Angsana New" w:hAnsi="Angsana New" w:cs="Angsana New"/>
                <w:cs/>
              </w:rPr>
              <w:t>ทรัสต์รีซีต และอาวัล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C34B46" w14:textId="34C2C507" w:rsidR="00CF6AE7" w:rsidRPr="00FE21AA" w:rsidRDefault="00A27E81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15,</w:t>
            </w:r>
            <w:r w:rsidR="009F2348">
              <w:rPr>
                <w:rFonts w:ascii="Angsana New" w:eastAsia="Cordia New" w:hAnsi="Angsana New" w:cs="Angsana New"/>
                <w:lang w:val="en-US"/>
              </w:rPr>
              <w:t>442.55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92B7FF0" w14:textId="2AA029E5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eastAsia="Cordia New" w:hAnsi="Angsana New" w:cs="Angsana New"/>
                <w:lang w:val="en-US"/>
              </w:rPr>
              <w:t>(5,</w:t>
            </w:r>
            <w:r w:rsidR="009F2348">
              <w:rPr>
                <w:rFonts w:ascii="Angsana New" w:eastAsia="Cordia New" w:hAnsi="Angsana New" w:cs="Angsana New"/>
                <w:lang w:val="en-US"/>
              </w:rPr>
              <w:t>615.31</w:t>
            </w:r>
            <w:r w:rsidRPr="00FE21AA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D80D47" w14:textId="6186D1BF" w:rsidR="00CF6AE7" w:rsidRPr="00FE21AA" w:rsidRDefault="00A27E81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9</w:t>
            </w:r>
            <w:r w:rsidR="009F2348">
              <w:rPr>
                <w:rFonts w:ascii="Angsana New" w:eastAsia="Cordia New" w:hAnsi="Angsana New" w:cs="Angsana New"/>
                <w:lang w:val="en-US"/>
              </w:rPr>
              <w:t>,827.24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2F8236A2" w14:textId="7777777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3176B686" w14:textId="0677A1D1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15,887.16</w:t>
            </w:r>
          </w:p>
        </w:tc>
        <w:tc>
          <w:tcPr>
            <w:tcW w:w="1080" w:type="dxa"/>
          </w:tcPr>
          <w:p w14:paraId="32450C12" w14:textId="088590E0" w:rsidR="00CF6AE7" w:rsidRPr="00842D29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(6,</w:t>
            </w:r>
            <w:r>
              <w:rPr>
                <w:rFonts w:ascii="Angsana New" w:eastAsia="Cordia New" w:hAnsi="Angsana New" w:cs="Angsana New"/>
                <w:lang w:val="en-US"/>
              </w:rPr>
              <w:t>057.44</w:t>
            </w:r>
            <w:r w:rsidRPr="007F684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1017" w:type="dxa"/>
          </w:tcPr>
          <w:p w14:paraId="1DECDCC4" w14:textId="1824FFA2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9,</w:t>
            </w:r>
            <w:r>
              <w:rPr>
                <w:rFonts w:ascii="Angsana New" w:eastAsia="Cordia New" w:hAnsi="Angsana New" w:cs="Angsana New"/>
                <w:lang w:val="en-US"/>
              </w:rPr>
              <w:t>829.72</w:t>
            </w:r>
          </w:p>
        </w:tc>
      </w:tr>
      <w:tr w:rsidR="00CF6AE7" w:rsidRPr="00842D29" w14:paraId="17E3C9BF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</w:tcPr>
          <w:p w14:paraId="3D2380FB" w14:textId="77777777" w:rsidR="00CF6AE7" w:rsidRPr="00842D29" w:rsidRDefault="00CF6AE7" w:rsidP="00CF6AE7">
            <w:pPr>
              <w:ind w:left="360" w:firstLine="45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842D29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17FE12" w14:textId="6D77FBA9" w:rsidR="00CF6AE7" w:rsidRPr="00FE21AA" w:rsidRDefault="009F2348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32,139.39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317AA6B2" w14:textId="056B44DF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eastAsia="Cordia New" w:hAnsi="Angsana New" w:cs="Angsana New"/>
                <w:lang w:val="en-US"/>
              </w:rPr>
              <w:t>(</w:t>
            </w:r>
            <w:r w:rsidR="009F2348">
              <w:rPr>
                <w:rFonts w:ascii="Angsana New" w:eastAsia="Cordia New" w:hAnsi="Angsana New" w:cs="Angsana New"/>
                <w:lang w:val="en-US"/>
              </w:rPr>
              <w:t>14,403.45</w:t>
            </w:r>
            <w:r w:rsidRPr="00FE21AA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59D04F" w14:textId="223C2BF3" w:rsidR="00CF6AE7" w:rsidRPr="00FE21AA" w:rsidRDefault="009F2348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17,735.94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159931C8" w14:textId="7777777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177948" w14:textId="7D23F7F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32,640.9</w:t>
            </w:r>
            <w:r>
              <w:rPr>
                <w:rFonts w:ascii="Angsana New" w:eastAsia="Cordia New" w:hAnsi="Angsana New" w:cs="Angsana New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949EC3" w14:textId="00A205C9" w:rsidR="00CF6AE7" w:rsidRPr="00842D29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(15,230.71)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C9B965A" w14:textId="2B37428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17,410.22</w:t>
            </w:r>
          </w:p>
        </w:tc>
      </w:tr>
    </w:tbl>
    <w:p w14:paraId="18BF7011" w14:textId="77777777" w:rsidR="00962A66" w:rsidRPr="008E3168" w:rsidRDefault="00962A66" w:rsidP="00842D29">
      <w:pPr>
        <w:ind w:firstLine="540"/>
        <w:jc w:val="thaiDistribute"/>
        <w:rPr>
          <w:rFonts w:ascii="Angsana New" w:hAnsi="Angsana New" w:cs="Angsana New"/>
          <w:sz w:val="16"/>
          <w:szCs w:val="16"/>
        </w:rPr>
      </w:pPr>
    </w:p>
    <w:p w14:paraId="033B0130" w14:textId="19D36BF6" w:rsidR="008E3168" w:rsidRDefault="008E3168" w:rsidP="008E3168">
      <w:pPr>
        <w:ind w:left="540" w:firstLine="878"/>
        <w:jc w:val="thaiDistribute"/>
        <w:rPr>
          <w:rFonts w:ascii="Angsana New" w:hAnsi="Angsana New" w:cs="Angsana New"/>
          <w:sz w:val="16"/>
          <w:szCs w:val="16"/>
        </w:rPr>
      </w:pPr>
      <w:bookmarkStart w:id="50" w:name="_Hlk182482797"/>
      <w:r w:rsidRPr="00EC7807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>บริษัทได้นำ</w:t>
      </w:r>
      <w:r w:rsidRPr="00EC7807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สินทรัพย์ที่เกิดจากสัญญา</w:t>
      </w:r>
      <w:r w:rsidRPr="00EC7807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 xml:space="preserve"> </w:t>
      </w:r>
      <w:r w:rsidRPr="00EC7807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 xml:space="preserve">(หมายเหตุ </w:t>
      </w:r>
      <w:r w:rsidRPr="00EC7807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7)</w:t>
      </w:r>
      <w:r w:rsidRPr="00EC7807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 xml:space="preserve"> ต้นทุนพัฒนาอสังหาริมทรัพย์เพื่อขาย (หมายเหตุ</w:t>
      </w:r>
      <w:r w:rsidRPr="00EC7807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 xml:space="preserve"> 9)</w:t>
      </w:r>
      <w:r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62214D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เงินฝากสถาบันการเงินที่ติดภาระค้ำประกัน</w:t>
      </w:r>
      <w:r>
        <w:rPr>
          <w:rFonts w:ascii="Angsana New" w:eastAsia="Cordia New" w:hAnsi="Angsana New" w:cs="Angsana New"/>
          <w:sz w:val="30"/>
          <w:szCs w:val="30"/>
          <w:lang w:val="en-US"/>
        </w:rPr>
        <w:t xml:space="preserve"> (</w:t>
      </w:r>
      <w:r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 xml:space="preserve">หมายเหตุ </w:t>
      </w:r>
      <w:r>
        <w:rPr>
          <w:rFonts w:ascii="Angsana New" w:eastAsia="Cordia New" w:hAnsi="Angsana New" w:cs="Angsana New"/>
          <w:sz w:val="30"/>
          <w:szCs w:val="30"/>
          <w:lang w:val="en-US"/>
        </w:rPr>
        <w:t>1</w:t>
      </w:r>
      <w:r w:rsidR="007B1664">
        <w:rPr>
          <w:rFonts w:ascii="Angsana New" w:eastAsia="Cordia New" w:hAnsi="Angsana New" w:cs="Angsana New"/>
          <w:sz w:val="30"/>
          <w:szCs w:val="30"/>
          <w:lang w:val="en-US"/>
        </w:rPr>
        <w:t>0</w:t>
      </w:r>
      <w:r>
        <w:rPr>
          <w:rFonts w:ascii="Angsana New" w:eastAsia="Cordia New" w:hAnsi="Angsana New" w:cs="Angsana New"/>
          <w:sz w:val="30"/>
          <w:szCs w:val="30"/>
          <w:lang w:val="en-US"/>
        </w:rPr>
        <w:t xml:space="preserve">) </w:t>
      </w:r>
      <w:r w:rsidRPr="00316931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ที่ดินรอการพัฒนา</w:t>
      </w:r>
      <w:r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 xml:space="preserve"> </w:t>
      </w:r>
      <w:r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อสังหาริมทรัพย์เพื่อการลงทุน</w:t>
      </w:r>
      <w:r w:rsidRPr="00316931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 xml:space="preserve"> </w:t>
      </w:r>
      <w:r w:rsidRPr="00316931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และ</w:t>
      </w:r>
      <w:r w:rsidRPr="0062214D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ที่ดินและอาคาร</w:t>
      </w:r>
      <w:r w:rsidRPr="00316931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บางส่วน</w:t>
      </w:r>
      <w:r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62214D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>(</w:t>
      </w:r>
      <w:r w:rsidRPr="0062214D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หมายเหตุ</w:t>
      </w:r>
      <w:r w:rsidRPr="0062214D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 xml:space="preserve"> </w:t>
      </w:r>
      <w:r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1</w:t>
      </w:r>
      <w:r w:rsidR="007B1664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1</w:t>
      </w:r>
      <w:r w:rsidRPr="0062214D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>)</w:t>
      </w:r>
      <w:r w:rsidRPr="00316931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 xml:space="preserve"> ไปจดจำนองเป็นหลักทรัพย์ค้ำประกัน</w:t>
      </w:r>
      <w:bookmarkEnd w:id="50"/>
    </w:p>
    <w:p w14:paraId="6BDA86DF" w14:textId="5AB73759" w:rsidR="004A2B72" w:rsidRDefault="004A2B72" w:rsidP="004A2B72">
      <w:pPr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EFECC6A" w14:textId="77777777" w:rsidR="00962A66" w:rsidRPr="006C1E22" w:rsidRDefault="006C0B6F" w:rsidP="00842D2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</w:rPr>
      </w:pPr>
      <w:r w:rsidRPr="006C1E22">
        <w:rPr>
          <w:rFonts w:ascii="Angsana New" w:hAnsi="Angsana New" w:cs="Angsana New"/>
          <w:sz w:val="30"/>
          <w:szCs w:val="30"/>
          <w:u w:val="single"/>
          <w:cs/>
          <w:lang w:val="en-US"/>
        </w:rPr>
        <w:lastRenderedPageBreak/>
        <w:t>ภาระผูกพัน</w:t>
      </w:r>
    </w:p>
    <w:p w14:paraId="4FF4C84D" w14:textId="77777777" w:rsidR="006C1E22" w:rsidRPr="006C1E22" w:rsidRDefault="006C1E22" w:rsidP="006C0B6F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7CB51FAA" w14:textId="4E373188" w:rsidR="00962A66" w:rsidRPr="006C1E22" w:rsidRDefault="006C0B6F" w:rsidP="006C0B6F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7610DE">
        <w:rPr>
          <w:rFonts w:ascii="Angsana New" w:hAnsi="Angsana New" w:cs="Angsana New"/>
          <w:spacing w:val="4"/>
          <w:sz w:val="30"/>
          <w:szCs w:val="30"/>
          <w:cs/>
        </w:rPr>
        <w:t xml:space="preserve">นอกจากหนี้สินที่ปรากฏในงบการเงิน ณ วันที่ </w:t>
      </w:r>
      <w:bookmarkStart w:id="51" w:name="_Hlk198130892"/>
      <w:r w:rsidR="00726EDC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30 </w:t>
      </w:r>
      <w:r w:rsidR="00726EDC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มิถุนายน</w:t>
      </w:r>
      <w:r w:rsidRPr="007610DE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7610DE">
        <w:rPr>
          <w:rFonts w:ascii="Angsana New" w:hAnsi="Angsana New" w:cs="Angsana New"/>
          <w:spacing w:val="4"/>
          <w:sz w:val="30"/>
          <w:szCs w:val="30"/>
        </w:rPr>
        <w:t>256</w:t>
      </w:r>
      <w:r w:rsidR="004A2B72">
        <w:rPr>
          <w:rFonts w:ascii="Angsana New" w:hAnsi="Angsana New" w:cs="Angsana New"/>
          <w:spacing w:val="4"/>
          <w:sz w:val="30"/>
          <w:szCs w:val="30"/>
          <w:lang w:val="en-US"/>
        </w:rPr>
        <w:t>8</w:t>
      </w:r>
      <w:bookmarkEnd w:id="51"/>
      <w:r w:rsidRPr="007610DE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7610DE">
        <w:rPr>
          <w:rFonts w:ascii="Angsana New" w:hAnsi="Angsana New" w:cs="Angsana New"/>
          <w:spacing w:val="4"/>
          <w:sz w:val="30"/>
          <w:szCs w:val="30"/>
          <w:cs/>
        </w:rPr>
        <w:t xml:space="preserve">และวันที่ </w:t>
      </w:r>
      <w:r w:rsidRPr="007610DE">
        <w:rPr>
          <w:rFonts w:ascii="Angsana New" w:hAnsi="Angsana New" w:cs="Angsana New"/>
          <w:spacing w:val="4"/>
          <w:sz w:val="30"/>
          <w:szCs w:val="30"/>
        </w:rPr>
        <w:t>31</w:t>
      </w:r>
      <w:r w:rsidRPr="007610DE">
        <w:rPr>
          <w:rFonts w:ascii="Angsana New" w:hAnsi="Angsana New" w:cs="Angsana New"/>
          <w:spacing w:val="4"/>
          <w:sz w:val="30"/>
          <w:szCs w:val="30"/>
          <w:cs/>
        </w:rPr>
        <w:t xml:space="preserve"> ธันวาคม </w:t>
      </w:r>
      <w:r w:rsidRPr="007610DE">
        <w:rPr>
          <w:rFonts w:ascii="Angsana New" w:hAnsi="Angsana New" w:cs="Angsana New"/>
          <w:spacing w:val="4"/>
          <w:sz w:val="30"/>
          <w:szCs w:val="30"/>
        </w:rPr>
        <w:t>256</w:t>
      </w:r>
      <w:r w:rsidR="004A2B72">
        <w:rPr>
          <w:rFonts w:ascii="Angsana New" w:hAnsi="Angsana New" w:cs="Angsana New"/>
          <w:spacing w:val="4"/>
          <w:sz w:val="30"/>
          <w:szCs w:val="30"/>
          <w:lang w:val="en-US"/>
        </w:rPr>
        <w:t>7</w:t>
      </w:r>
      <w:r w:rsidRPr="006C1E22">
        <w:rPr>
          <w:rFonts w:ascii="Angsana New" w:hAnsi="Angsana New" w:cs="Angsana New"/>
          <w:sz w:val="30"/>
          <w:szCs w:val="30"/>
        </w:rPr>
        <w:t xml:space="preserve"> </w:t>
      </w:r>
      <w:r w:rsidRPr="006C1E22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 ดังนี้</w:t>
      </w:r>
    </w:p>
    <w:p w14:paraId="4B8CB9F6" w14:textId="77777777" w:rsidR="00962A66" w:rsidRPr="00C83DEC" w:rsidRDefault="00962A66" w:rsidP="00842D29">
      <w:pPr>
        <w:ind w:firstLine="540"/>
        <w:jc w:val="thaiDistribute"/>
        <w:rPr>
          <w:rFonts w:ascii="Angsana New" w:hAnsi="Angsana New" w:cs="Angsana New"/>
          <w:sz w:val="16"/>
          <w:szCs w:val="16"/>
        </w:rPr>
      </w:pPr>
    </w:p>
    <w:p w14:paraId="70C70049" w14:textId="3EFE7B0F" w:rsidR="00881495" w:rsidRPr="00A61D37" w:rsidRDefault="006C0B6F" w:rsidP="00C83DEC">
      <w:pPr>
        <w:numPr>
          <w:ilvl w:val="1"/>
          <w:numId w:val="34"/>
        </w:numPr>
        <w:ind w:left="1170" w:hanging="63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A61D37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726EDC" w:rsidRPr="00726EDC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30 </w:t>
      </w:r>
      <w:r w:rsidR="00726EDC" w:rsidRPr="00726EDC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มิถุนายน</w:t>
      </w:r>
      <w:r w:rsidR="00726EDC" w:rsidRPr="00726ED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="004A2B72" w:rsidRPr="00A61D37">
        <w:rPr>
          <w:rFonts w:ascii="Angsana New" w:hAnsi="Angsana New" w:cs="Angsana New"/>
          <w:spacing w:val="-6"/>
          <w:sz w:val="30"/>
          <w:szCs w:val="30"/>
        </w:rPr>
        <w:t>256</w:t>
      </w:r>
      <w:r w:rsidR="004A2B72" w:rsidRPr="00A61D37">
        <w:rPr>
          <w:rFonts w:ascii="Angsana New" w:hAnsi="Angsana New" w:cs="Angsana New"/>
          <w:spacing w:val="-6"/>
          <w:sz w:val="30"/>
          <w:szCs w:val="30"/>
          <w:lang w:val="en-US"/>
        </w:rPr>
        <w:t>8</w:t>
      </w:r>
      <w:r w:rsidRPr="00A61D37">
        <w:rPr>
          <w:rFonts w:ascii="Angsana New" w:hAnsi="Angsana New" w:cs="Angsana New"/>
          <w:spacing w:val="-6"/>
          <w:sz w:val="30"/>
          <w:szCs w:val="30"/>
          <w:cs/>
        </w:rPr>
        <w:t xml:space="preserve"> และวันที่ </w:t>
      </w:r>
      <w:r w:rsidRPr="00A61D37">
        <w:rPr>
          <w:rFonts w:ascii="Angsana New" w:hAnsi="Angsana New" w:cs="Angsana New"/>
          <w:spacing w:val="-6"/>
          <w:sz w:val="30"/>
          <w:szCs w:val="30"/>
        </w:rPr>
        <w:t>31</w:t>
      </w:r>
      <w:r w:rsidRPr="00A61D37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Pr="00A61D37">
        <w:rPr>
          <w:rFonts w:ascii="Angsana New" w:hAnsi="Angsana New" w:cs="Angsana New"/>
          <w:spacing w:val="-6"/>
          <w:sz w:val="30"/>
          <w:szCs w:val="30"/>
        </w:rPr>
        <w:t>256</w:t>
      </w:r>
      <w:r w:rsidR="00CF6AE7" w:rsidRPr="00A61D37">
        <w:rPr>
          <w:rFonts w:ascii="Angsana New" w:hAnsi="Angsana New" w:cs="Angsana New"/>
          <w:spacing w:val="-6"/>
          <w:sz w:val="30"/>
          <w:szCs w:val="30"/>
          <w:lang w:val="en-US"/>
        </w:rPr>
        <w:t>7</w:t>
      </w:r>
      <w:r w:rsidR="004A2B72" w:rsidRPr="00A61D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881495" w:rsidRPr="00A61D37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กลุ่มบริษัทมีภาระผูกพันจากการจ้างผู้รับเหมาช่วงดังนี้</w:t>
      </w:r>
    </w:p>
    <w:p w14:paraId="1D62DC45" w14:textId="77777777" w:rsidR="003F6115" w:rsidRPr="003F6115" w:rsidRDefault="003F6115" w:rsidP="003F6115">
      <w:pPr>
        <w:ind w:left="117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7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559"/>
        <w:gridCol w:w="1560"/>
        <w:gridCol w:w="1536"/>
      </w:tblGrid>
      <w:tr w:rsidR="00C83DEC" w:rsidRPr="007B3CF5" w14:paraId="1231F6B9" w14:textId="77777777" w:rsidTr="00A27E81">
        <w:tc>
          <w:tcPr>
            <w:tcW w:w="8874" w:type="dxa"/>
            <w:gridSpan w:val="5"/>
          </w:tcPr>
          <w:p w14:paraId="74A8FE55" w14:textId="77777777" w:rsidR="00C83DEC" w:rsidRPr="007B3CF5" w:rsidRDefault="00A5313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313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A531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A5313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: </w:t>
            </w:r>
            <w:r w:rsidRPr="00A531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</w:t>
            </w:r>
            <w:r w:rsidRPr="00A5313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83DEC" w:rsidRPr="007B3CF5" w14:paraId="4074165D" w14:textId="77777777" w:rsidTr="00A27E81">
        <w:tc>
          <w:tcPr>
            <w:tcW w:w="2660" w:type="dxa"/>
            <w:vAlign w:val="bottom"/>
          </w:tcPr>
          <w:p w14:paraId="21D2C3CB" w14:textId="77777777" w:rsidR="00C83DEC" w:rsidRPr="007B3CF5" w:rsidRDefault="00C83DE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</w:tcPr>
          <w:p w14:paraId="2DADF925" w14:textId="77777777" w:rsidR="00C83DEC" w:rsidRPr="007B3CF5" w:rsidRDefault="00C83DE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096" w:type="dxa"/>
            <w:gridSpan w:val="2"/>
          </w:tcPr>
          <w:p w14:paraId="063BD557" w14:textId="77777777" w:rsidR="00C83DEC" w:rsidRPr="007B3CF5" w:rsidRDefault="00C83DE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53131" w:rsidRPr="007B3CF5" w14:paraId="11A4A9D7" w14:textId="77777777" w:rsidTr="00A27E81">
        <w:tc>
          <w:tcPr>
            <w:tcW w:w="2660" w:type="dxa"/>
            <w:vAlign w:val="bottom"/>
          </w:tcPr>
          <w:p w14:paraId="408ACA9F" w14:textId="77777777" w:rsidR="00A53131" w:rsidRPr="007B3CF5" w:rsidRDefault="00A5313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</w:tcPr>
          <w:p w14:paraId="278C11A0" w14:textId="77777777" w:rsidR="00A53131" w:rsidRPr="007B3CF5" w:rsidRDefault="00A5313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3096" w:type="dxa"/>
            <w:gridSpan w:val="2"/>
          </w:tcPr>
          <w:p w14:paraId="438CF520" w14:textId="77777777" w:rsidR="00A53131" w:rsidRPr="007B3CF5" w:rsidRDefault="00A5313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F313AF" w:rsidRPr="007B3CF5" w14:paraId="2539613A" w14:textId="77777777" w:rsidTr="00A27E81">
        <w:tc>
          <w:tcPr>
            <w:tcW w:w="2660" w:type="dxa"/>
            <w:vAlign w:val="bottom"/>
          </w:tcPr>
          <w:p w14:paraId="75144F14" w14:textId="77777777" w:rsidR="00F313AF" w:rsidRPr="007B3CF5" w:rsidRDefault="00F313AF" w:rsidP="00F313A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72AB864" w14:textId="4DCADFE4" w:rsidR="00F313AF" w:rsidRPr="007B3CF5" w:rsidRDefault="00726EDC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726ED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Pr="00726EDC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มิถุนายน</w:t>
            </w:r>
            <w:r w:rsidRPr="00726ED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="00F313AF"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559" w:type="dxa"/>
          </w:tcPr>
          <w:p w14:paraId="2CF08D33" w14:textId="62970F55" w:rsidR="00F313AF" w:rsidRPr="007B3CF5" w:rsidRDefault="00F313AF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560" w:type="dxa"/>
          </w:tcPr>
          <w:p w14:paraId="2365B233" w14:textId="35F029F0" w:rsidR="00F313AF" w:rsidRPr="007B3CF5" w:rsidRDefault="00726EDC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726ED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Pr="00726EDC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มิถุนายน</w:t>
            </w:r>
            <w:r w:rsidRPr="00726ED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="00F313AF"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536" w:type="dxa"/>
          </w:tcPr>
          <w:p w14:paraId="0F720BBF" w14:textId="757168AD" w:rsidR="00F313AF" w:rsidRPr="007B3CF5" w:rsidRDefault="00F313AF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F313AF" w:rsidRPr="007B3CF5" w14:paraId="145E767F" w14:textId="77777777" w:rsidTr="00A27E81">
        <w:tc>
          <w:tcPr>
            <w:tcW w:w="2660" w:type="dxa"/>
            <w:vAlign w:val="bottom"/>
          </w:tcPr>
          <w:p w14:paraId="2553A272" w14:textId="77777777" w:rsidR="00F313AF" w:rsidRPr="007B3CF5" w:rsidRDefault="00F313AF" w:rsidP="00F313AF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B3CF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สัญญาจ้างช่วงรับเหมาก่อสร้าง</w:t>
            </w:r>
          </w:p>
        </w:tc>
        <w:tc>
          <w:tcPr>
            <w:tcW w:w="1559" w:type="dxa"/>
          </w:tcPr>
          <w:p w14:paraId="148BC7FB" w14:textId="1285D428" w:rsidR="00F313AF" w:rsidRPr="00A27E81" w:rsidRDefault="003043D2" w:rsidP="00F313AF">
            <w:pPr>
              <w:ind w:right="31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1,828.54</w:t>
            </w:r>
          </w:p>
        </w:tc>
        <w:tc>
          <w:tcPr>
            <w:tcW w:w="1559" w:type="dxa"/>
          </w:tcPr>
          <w:p w14:paraId="5183B67C" w14:textId="6661CAEE" w:rsidR="00F313AF" w:rsidRPr="007B3CF5" w:rsidRDefault="00F313AF" w:rsidP="00F313AF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075D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2,661.10</w:t>
            </w:r>
          </w:p>
        </w:tc>
        <w:tc>
          <w:tcPr>
            <w:tcW w:w="1560" w:type="dxa"/>
          </w:tcPr>
          <w:p w14:paraId="44FC85C5" w14:textId="7AD0361C" w:rsidR="00F313AF" w:rsidRPr="007B3CF5" w:rsidRDefault="003043D2" w:rsidP="00F313AF">
            <w:pPr>
              <w:ind w:right="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1,811.90</w:t>
            </w:r>
          </w:p>
        </w:tc>
        <w:tc>
          <w:tcPr>
            <w:tcW w:w="1536" w:type="dxa"/>
            <w:vAlign w:val="bottom"/>
          </w:tcPr>
          <w:p w14:paraId="26A49E6D" w14:textId="49215D0D" w:rsidR="00F313AF" w:rsidRPr="007B3CF5" w:rsidRDefault="00F313AF" w:rsidP="00F313AF">
            <w:pPr>
              <w:ind w:right="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075D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2,610.42</w:t>
            </w:r>
          </w:p>
        </w:tc>
      </w:tr>
    </w:tbl>
    <w:p w14:paraId="06F490C6" w14:textId="77777777" w:rsidR="009B680C" w:rsidRPr="009B680C" w:rsidRDefault="009B680C" w:rsidP="009B680C">
      <w:pPr>
        <w:ind w:left="1170"/>
        <w:jc w:val="thaiDistribute"/>
        <w:rPr>
          <w:rFonts w:ascii="Angsana New" w:hAnsi="Angsana New" w:cs="Angsana New"/>
          <w:sz w:val="16"/>
          <w:szCs w:val="16"/>
        </w:rPr>
      </w:pPr>
    </w:p>
    <w:p w14:paraId="6F62BCF7" w14:textId="23A6AA52" w:rsidR="00881495" w:rsidRDefault="004A2B72" w:rsidP="00C83DEC">
      <w:pPr>
        <w:numPr>
          <w:ilvl w:val="1"/>
          <w:numId w:val="34"/>
        </w:numPr>
        <w:ind w:left="1170" w:hanging="630"/>
        <w:jc w:val="thaiDistribute"/>
        <w:rPr>
          <w:rFonts w:ascii="Angsana New" w:hAnsi="Angsana New" w:cs="Angsana New"/>
          <w:sz w:val="30"/>
          <w:szCs w:val="30"/>
        </w:rPr>
      </w:pPr>
      <w:r w:rsidRPr="007610DE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726EDC" w:rsidRPr="00726EDC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30 </w:t>
      </w:r>
      <w:r w:rsidR="00726EDC" w:rsidRPr="00726EDC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มิถุนายน</w:t>
      </w:r>
      <w:r w:rsidR="00726EDC" w:rsidRPr="00726EDC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4A2B72">
        <w:rPr>
          <w:rFonts w:ascii="Angsana New" w:hAnsi="Angsana New" w:cs="Angsana New"/>
          <w:spacing w:val="-2"/>
          <w:sz w:val="30"/>
          <w:szCs w:val="30"/>
        </w:rPr>
        <w:t>256</w:t>
      </w:r>
      <w:r w:rsidRPr="004A2B72">
        <w:rPr>
          <w:rFonts w:ascii="Angsana New" w:hAnsi="Angsana New" w:cs="Angsana New"/>
          <w:spacing w:val="-2"/>
          <w:sz w:val="30"/>
          <w:szCs w:val="30"/>
          <w:lang w:val="en-US"/>
        </w:rPr>
        <w:t>8</w:t>
      </w:r>
      <w:r w:rsidRPr="007610DE">
        <w:rPr>
          <w:rFonts w:ascii="Angsana New" w:hAnsi="Angsana New" w:cs="Angsana New"/>
          <w:spacing w:val="-2"/>
          <w:sz w:val="30"/>
          <w:szCs w:val="30"/>
          <w:cs/>
        </w:rPr>
        <w:t xml:space="preserve"> และวันที่ </w:t>
      </w:r>
      <w:r w:rsidRPr="007610DE">
        <w:rPr>
          <w:rFonts w:ascii="Angsana New" w:hAnsi="Angsana New" w:cs="Angsana New"/>
          <w:spacing w:val="-2"/>
          <w:sz w:val="30"/>
          <w:szCs w:val="30"/>
        </w:rPr>
        <w:t>31</w:t>
      </w:r>
      <w:r w:rsidRPr="007610DE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7610DE">
        <w:rPr>
          <w:rFonts w:ascii="Angsana New" w:hAnsi="Angsana New" w:cs="Angsana New"/>
          <w:spacing w:val="-2"/>
          <w:sz w:val="30"/>
          <w:szCs w:val="30"/>
        </w:rPr>
        <w:t>256</w:t>
      </w:r>
      <w:r w:rsidR="00CF6AE7">
        <w:rPr>
          <w:rFonts w:ascii="Angsana New" w:hAnsi="Angsana New" w:cs="Angsana New"/>
          <w:spacing w:val="-2"/>
          <w:sz w:val="30"/>
          <w:szCs w:val="30"/>
          <w:lang w:val="en-US"/>
        </w:rPr>
        <w:t>7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81495" w:rsidRPr="00886CDC">
        <w:rPr>
          <w:rFonts w:ascii="Angsana New" w:hAnsi="Angsana New" w:cs="Angsana New"/>
          <w:spacing w:val="2"/>
          <w:sz w:val="30"/>
          <w:szCs w:val="30"/>
          <w:cs/>
        </w:rPr>
        <w:t>กลุ่มบริษัทได้เข้าทำสัญญากับลูกค้าซึ่งยังไม่ได้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>ส่งมอบหรือยังไม่ได้ปฏิบัติตามภาระที่ต้องปฏิบัติให้เสร็จสิ้นดังนี้</w:t>
      </w:r>
    </w:p>
    <w:p w14:paraId="39F8430C" w14:textId="77777777" w:rsidR="003F6115" w:rsidRPr="003F6115" w:rsidRDefault="003F6115" w:rsidP="003F6115">
      <w:pPr>
        <w:ind w:left="117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7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559"/>
        <w:gridCol w:w="1560"/>
        <w:gridCol w:w="1536"/>
      </w:tblGrid>
      <w:tr w:rsidR="003F6115" w:rsidRPr="007B3CF5" w14:paraId="63D37D33" w14:textId="77777777" w:rsidTr="00A27E81">
        <w:tc>
          <w:tcPr>
            <w:tcW w:w="8874" w:type="dxa"/>
            <w:gridSpan w:val="5"/>
          </w:tcPr>
          <w:p w14:paraId="0430EBD2" w14:textId="77777777" w:rsidR="003F6115" w:rsidRPr="007B3CF5" w:rsidRDefault="00A5313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313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A531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A5313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: </w:t>
            </w:r>
            <w:r w:rsidRPr="00A531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</w:t>
            </w:r>
            <w:r w:rsidRPr="00A5313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F6115" w:rsidRPr="007B3CF5" w14:paraId="27A52EED" w14:textId="77777777" w:rsidTr="00A27E81">
        <w:tc>
          <w:tcPr>
            <w:tcW w:w="2660" w:type="dxa"/>
            <w:vAlign w:val="bottom"/>
          </w:tcPr>
          <w:p w14:paraId="43770A48" w14:textId="77777777" w:rsidR="003F6115" w:rsidRPr="007B3CF5" w:rsidRDefault="003F6115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</w:tcPr>
          <w:p w14:paraId="48D2568E" w14:textId="77777777" w:rsidR="003F6115" w:rsidRPr="007B3CF5" w:rsidRDefault="003F6115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096" w:type="dxa"/>
            <w:gridSpan w:val="2"/>
          </w:tcPr>
          <w:p w14:paraId="484F5CBA" w14:textId="77777777" w:rsidR="003F6115" w:rsidRPr="007B3CF5" w:rsidRDefault="003F6115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53131" w:rsidRPr="007B3CF5" w14:paraId="739FF048" w14:textId="77777777" w:rsidTr="00A27E81">
        <w:tc>
          <w:tcPr>
            <w:tcW w:w="2660" w:type="dxa"/>
            <w:vAlign w:val="bottom"/>
          </w:tcPr>
          <w:p w14:paraId="07060E65" w14:textId="77777777" w:rsidR="00A53131" w:rsidRPr="007B3CF5" w:rsidRDefault="00A5313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</w:tcPr>
          <w:p w14:paraId="0E62F96F" w14:textId="77777777" w:rsidR="00A53131" w:rsidRPr="007B3CF5" w:rsidRDefault="00A5313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3096" w:type="dxa"/>
            <w:gridSpan w:val="2"/>
          </w:tcPr>
          <w:p w14:paraId="0607C868" w14:textId="77777777" w:rsidR="00A53131" w:rsidRPr="007B3CF5" w:rsidRDefault="00A5313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F313AF" w:rsidRPr="007B3CF5" w14:paraId="20544D34" w14:textId="77777777" w:rsidTr="00A27E81">
        <w:tc>
          <w:tcPr>
            <w:tcW w:w="2660" w:type="dxa"/>
            <w:vAlign w:val="bottom"/>
          </w:tcPr>
          <w:p w14:paraId="59D1E454" w14:textId="77777777" w:rsidR="00F313AF" w:rsidRPr="007B3CF5" w:rsidRDefault="00F313AF" w:rsidP="00F313A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64315330" w14:textId="1C686996" w:rsidR="00F313AF" w:rsidRPr="007B3CF5" w:rsidRDefault="00726EDC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726ED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Pr="00726EDC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มิถุนายน</w:t>
            </w:r>
            <w:r w:rsidRPr="00726ED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="00F313AF"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559" w:type="dxa"/>
          </w:tcPr>
          <w:p w14:paraId="53514F20" w14:textId="408F0418" w:rsidR="00F313AF" w:rsidRPr="007B3CF5" w:rsidRDefault="00F313AF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560" w:type="dxa"/>
          </w:tcPr>
          <w:p w14:paraId="71554DAC" w14:textId="528C1830" w:rsidR="00F313AF" w:rsidRPr="007B3CF5" w:rsidRDefault="00726EDC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726ED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Pr="00726EDC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มิถุนายน</w:t>
            </w:r>
            <w:r w:rsidRPr="00726ED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="00F313AF"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536" w:type="dxa"/>
          </w:tcPr>
          <w:p w14:paraId="7091B186" w14:textId="2C1C186C" w:rsidR="00F313AF" w:rsidRPr="007B3CF5" w:rsidRDefault="00F313AF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F313AF" w:rsidRPr="007B3CF5" w14:paraId="6C094F97" w14:textId="77777777" w:rsidTr="00A27E81">
        <w:tc>
          <w:tcPr>
            <w:tcW w:w="2660" w:type="dxa"/>
            <w:vAlign w:val="bottom"/>
          </w:tcPr>
          <w:p w14:paraId="5D22908A" w14:textId="77777777" w:rsidR="00F313AF" w:rsidRPr="007B3CF5" w:rsidRDefault="00F313AF" w:rsidP="00F313AF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B3CF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สัญญารับเหมาก่อสร้าง</w:t>
            </w:r>
          </w:p>
        </w:tc>
        <w:tc>
          <w:tcPr>
            <w:tcW w:w="1559" w:type="dxa"/>
          </w:tcPr>
          <w:p w14:paraId="120FF75F" w14:textId="06691123" w:rsidR="00F313AF" w:rsidRPr="00DF5331" w:rsidRDefault="003043D2" w:rsidP="00F313AF">
            <w:pPr>
              <w:ind w:right="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6,514.76</w:t>
            </w:r>
          </w:p>
        </w:tc>
        <w:tc>
          <w:tcPr>
            <w:tcW w:w="1559" w:type="dxa"/>
          </w:tcPr>
          <w:p w14:paraId="0991A6F2" w14:textId="035289D0" w:rsidR="00F313AF" w:rsidRPr="007B3CF5" w:rsidRDefault="00F313AF" w:rsidP="00F313AF">
            <w:pPr>
              <w:ind w:right="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075D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9,496.94</w:t>
            </w:r>
          </w:p>
        </w:tc>
        <w:tc>
          <w:tcPr>
            <w:tcW w:w="1560" w:type="dxa"/>
          </w:tcPr>
          <w:p w14:paraId="33BE4491" w14:textId="340FA9F8" w:rsidR="00F313AF" w:rsidRPr="007B3CF5" w:rsidRDefault="003043D2" w:rsidP="00F313AF">
            <w:pPr>
              <w:ind w:right="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6,384.39</w:t>
            </w:r>
          </w:p>
        </w:tc>
        <w:tc>
          <w:tcPr>
            <w:tcW w:w="1536" w:type="dxa"/>
            <w:vAlign w:val="bottom"/>
          </w:tcPr>
          <w:p w14:paraId="2559406D" w14:textId="6F644705" w:rsidR="00F313AF" w:rsidRPr="007B3CF5" w:rsidRDefault="00F313AF" w:rsidP="00F313AF">
            <w:pPr>
              <w:ind w:right="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075D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9,203.50</w:t>
            </w:r>
          </w:p>
        </w:tc>
      </w:tr>
    </w:tbl>
    <w:p w14:paraId="331F3734" w14:textId="77777777" w:rsidR="009B680C" w:rsidRDefault="009B680C" w:rsidP="00767AEC">
      <w:pPr>
        <w:ind w:left="117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F959CBB" w14:textId="77777777" w:rsidR="00881495" w:rsidRDefault="00A20F29" w:rsidP="003F6115">
      <w:pPr>
        <w:numPr>
          <w:ilvl w:val="1"/>
          <w:numId w:val="34"/>
        </w:numPr>
        <w:ind w:left="1170" w:hanging="630"/>
        <w:jc w:val="thaiDistribute"/>
        <w:rPr>
          <w:rFonts w:ascii="Angsana New" w:hAnsi="Angsana New" w:cs="Angsana New"/>
          <w:sz w:val="30"/>
          <w:szCs w:val="30"/>
        </w:rPr>
      </w:pPr>
      <w:r w:rsidRPr="006C1E22">
        <w:rPr>
          <w:rFonts w:ascii="Angsana New" w:hAnsi="Angsana New" w:cs="Angsana New"/>
          <w:spacing w:val="2"/>
          <w:sz w:val="30"/>
          <w:szCs w:val="30"/>
          <w:cs/>
        </w:rPr>
        <w:t>ในปี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881495" w:rsidRPr="006C1E22">
        <w:rPr>
          <w:rFonts w:ascii="Angsana New" w:hAnsi="Angsana New" w:cs="Angsana New"/>
          <w:spacing w:val="2"/>
          <w:sz w:val="30"/>
          <w:szCs w:val="30"/>
        </w:rPr>
        <w:t>2564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กิจการร่วมค้า พีเออาร์ ซึ่งเป็นบริษัทย่อย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>ถูกประเมิน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ภาษีเงินได้นิติบุคคลสำหรับรอบระยะเวลาตั้งแต่วันที่ </w:t>
      </w:r>
      <w:r w:rsidR="00881495" w:rsidRPr="006C1E22">
        <w:rPr>
          <w:rFonts w:ascii="Angsana New" w:hAnsi="Angsana New" w:cs="Angsana New"/>
          <w:spacing w:val="2"/>
          <w:sz w:val="30"/>
          <w:szCs w:val="30"/>
        </w:rPr>
        <w:t>1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มกราคม </w:t>
      </w:r>
      <w:r w:rsidR="00881495" w:rsidRPr="006C1E22">
        <w:rPr>
          <w:rFonts w:ascii="Angsana New" w:hAnsi="Angsana New" w:cs="Angsana New"/>
          <w:spacing w:val="2"/>
          <w:sz w:val="30"/>
          <w:szCs w:val="30"/>
        </w:rPr>
        <w:t>2557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ถึงวันที่ </w:t>
      </w:r>
      <w:r w:rsidR="00881495" w:rsidRPr="006C1E22">
        <w:rPr>
          <w:rFonts w:ascii="Angsana New" w:hAnsi="Angsana New" w:cs="Angsana New"/>
          <w:spacing w:val="2"/>
          <w:sz w:val="30"/>
          <w:szCs w:val="30"/>
        </w:rPr>
        <w:t>31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</w:t>
      </w:r>
      <w:r w:rsidR="00881495" w:rsidRPr="006C1E22">
        <w:rPr>
          <w:rFonts w:ascii="Angsana New" w:hAnsi="Angsana New" w:cs="Angsana New"/>
          <w:spacing w:val="2"/>
          <w:sz w:val="30"/>
          <w:szCs w:val="30"/>
        </w:rPr>
        <w:t>2557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เพิ่มเติม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 xml:space="preserve"> </w:t>
      </w:r>
      <w:r w:rsidR="00881495" w:rsidRPr="006C1E22">
        <w:rPr>
          <w:rFonts w:ascii="Angsana New" w:hAnsi="Angsana New" w:cs="Angsana New"/>
          <w:spacing w:val="1"/>
          <w:sz w:val="30"/>
          <w:szCs w:val="30"/>
          <w:cs/>
        </w:rPr>
        <w:t>และภาษีมูลค่าเพิ่มตั้งแต่</w:t>
      </w:r>
      <w:r w:rsidR="00881495" w:rsidRPr="003F6115">
        <w:rPr>
          <w:rFonts w:ascii="Angsana New" w:hAnsi="Angsana New" w:cs="Angsana New"/>
          <w:spacing w:val="-2"/>
          <w:sz w:val="30"/>
          <w:szCs w:val="30"/>
          <w:cs/>
        </w:rPr>
        <w:t>เดือน</w:t>
      </w:r>
      <w:r w:rsidR="00881495" w:rsidRPr="003F6115">
        <w:rPr>
          <w:rFonts w:ascii="Angsana New" w:hAnsi="Angsana New" w:cs="Angsana New"/>
          <w:spacing w:val="2"/>
          <w:sz w:val="30"/>
          <w:szCs w:val="30"/>
          <w:cs/>
        </w:rPr>
        <w:t xml:space="preserve">มกราคม </w:t>
      </w:r>
      <w:r w:rsidR="00881495" w:rsidRPr="003F6115">
        <w:rPr>
          <w:rFonts w:ascii="Angsana New" w:hAnsi="Angsana New" w:cs="Angsana New"/>
          <w:spacing w:val="2"/>
          <w:sz w:val="30"/>
          <w:szCs w:val="30"/>
        </w:rPr>
        <w:t xml:space="preserve">2557 </w:t>
      </w:r>
      <w:r w:rsidR="00881495" w:rsidRPr="003F6115">
        <w:rPr>
          <w:rFonts w:ascii="Angsana New" w:hAnsi="Angsana New" w:cs="Angsana New"/>
          <w:spacing w:val="2"/>
          <w:sz w:val="30"/>
          <w:szCs w:val="30"/>
          <w:cs/>
        </w:rPr>
        <w:t xml:space="preserve">ถึงเดือนธันวาคม </w:t>
      </w:r>
      <w:r w:rsidR="00881495" w:rsidRPr="003F6115">
        <w:rPr>
          <w:rFonts w:ascii="Angsana New" w:hAnsi="Angsana New" w:cs="Angsana New"/>
          <w:spacing w:val="2"/>
          <w:sz w:val="30"/>
          <w:szCs w:val="30"/>
        </w:rPr>
        <w:t>2557</w:t>
      </w:r>
      <w:r w:rsidR="00881495" w:rsidRPr="003F6115">
        <w:rPr>
          <w:rFonts w:ascii="Angsana New" w:hAnsi="Angsana New" w:cs="Angsana New"/>
          <w:spacing w:val="2"/>
          <w:sz w:val="30"/>
          <w:szCs w:val="30"/>
          <w:cs/>
        </w:rPr>
        <w:t xml:space="preserve"> เพิ่มเติม พร้อมเบี้ยปรับและเงินเพิ่ม จำนวนเงิน </w:t>
      </w:r>
      <w:r w:rsidR="003F6115" w:rsidRPr="003F6115">
        <w:rPr>
          <w:rFonts w:ascii="Angsana New" w:hAnsi="Angsana New" w:cs="Angsana New"/>
          <w:spacing w:val="2"/>
          <w:sz w:val="30"/>
          <w:szCs w:val="30"/>
        </w:rPr>
        <w:t>153.36</w:t>
      </w:r>
      <w:r w:rsidR="00881495" w:rsidRPr="003F6115">
        <w:rPr>
          <w:rFonts w:ascii="Angsana New" w:hAnsi="Angsana New" w:cs="Angsana New"/>
          <w:spacing w:val="2"/>
          <w:sz w:val="30"/>
          <w:szCs w:val="30"/>
          <w:cs/>
        </w:rPr>
        <w:t xml:space="preserve"> ล้านบาท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 xml:space="preserve"> ที่ได้ยื่นอุทธรณ์ไว้แล้ว ปัจจุบันการประเมินภาษีอากรอยู่ระหว่างการพิจารณาของคณะกรรมการพิจารณาอุทธรณ์ ฝ่ายบริหารของบริษัท</w:t>
      </w:r>
      <w:r w:rsidR="00A53131">
        <w:rPr>
          <w:rFonts w:ascii="Angsana New" w:hAnsi="Angsana New" w:cs="Angsana New" w:hint="cs"/>
          <w:sz w:val="30"/>
          <w:szCs w:val="30"/>
          <w:cs/>
        </w:rPr>
        <w:t>ย่อย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 xml:space="preserve"> เชื่อว่ามีเหตุผลที่ดีที่จะใช้เป็นข้อต่อสู้และผลคดีจะเป็นประโยชน์ต่อบริษัท ดังนั้นบริษัทจึงยังไม่ได้พิจารณาตั้งสำรองค่าเผื่อผลเสียหายที่อาจเกิดขึ้นจากผลของคดีดังกล่าวไว้ในงบการเงิน</w:t>
      </w:r>
    </w:p>
    <w:p w14:paraId="60C1E7EC" w14:textId="77777777" w:rsidR="00A61D37" w:rsidRPr="00A61D37" w:rsidRDefault="00A61D37" w:rsidP="00842D29">
      <w:pPr>
        <w:ind w:left="540" w:right="-16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1C07A12" w14:textId="77777777" w:rsidR="006F7E87" w:rsidRPr="006C1E22" w:rsidRDefault="00881495" w:rsidP="00842D2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C1E22">
        <w:rPr>
          <w:rFonts w:ascii="Angsana New" w:hAnsi="Angsana New" w:cs="Angsana New"/>
          <w:sz w:val="30"/>
          <w:szCs w:val="30"/>
          <w:u w:val="single"/>
          <w:cs/>
        </w:rPr>
        <w:t>คดีความฟ้องร้อง</w:t>
      </w:r>
    </w:p>
    <w:p w14:paraId="3017EA25" w14:textId="77777777" w:rsidR="00590366" w:rsidRPr="006C1E22" w:rsidRDefault="00590366" w:rsidP="00842D29">
      <w:pPr>
        <w:ind w:left="54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07E4C9C" w14:textId="12C483AD" w:rsidR="00881495" w:rsidRPr="006C1E22" w:rsidRDefault="006C0B6F" w:rsidP="006C1E22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6C1E2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26EDC">
        <w:rPr>
          <w:rFonts w:ascii="Angsana New" w:hAnsi="Angsana New" w:cs="Angsana New"/>
          <w:sz w:val="30"/>
          <w:szCs w:val="30"/>
          <w:lang w:val="en-US"/>
        </w:rPr>
        <w:t>30</w:t>
      </w:r>
      <w:r w:rsidR="00726EDC" w:rsidRPr="00726EDC">
        <w:rPr>
          <w:rFonts w:ascii="Angsana New" w:hAnsi="Angsana New" w:cs="Angsana New"/>
          <w:sz w:val="30"/>
          <w:szCs w:val="30"/>
          <w:cs/>
        </w:rPr>
        <w:t xml:space="preserve"> </w:t>
      </w:r>
      <w:r w:rsidR="00726EDC" w:rsidRPr="00726ED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26EDC" w:rsidRPr="00726EDC">
        <w:rPr>
          <w:rFonts w:ascii="Angsana New" w:hAnsi="Angsana New" w:cs="Angsana New"/>
          <w:sz w:val="30"/>
          <w:szCs w:val="30"/>
          <w:cs/>
        </w:rPr>
        <w:t xml:space="preserve"> </w:t>
      </w:r>
      <w:r w:rsidR="004530C9" w:rsidRPr="006C1E22">
        <w:rPr>
          <w:rFonts w:ascii="Angsana New" w:hAnsi="Angsana New" w:cs="Angsana New"/>
          <w:sz w:val="30"/>
          <w:szCs w:val="30"/>
        </w:rPr>
        <w:t>256</w:t>
      </w:r>
      <w:r w:rsidR="00B12F04">
        <w:rPr>
          <w:rFonts w:ascii="Angsana New" w:hAnsi="Angsana New" w:cs="Angsana New"/>
          <w:sz w:val="30"/>
          <w:szCs w:val="30"/>
          <w:lang w:val="en-US"/>
        </w:rPr>
        <w:t>8</w:t>
      </w:r>
      <w:r w:rsidRPr="006C1E22">
        <w:rPr>
          <w:rFonts w:ascii="Angsana New" w:hAnsi="Angsana New" w:cs="Angsana New"/>
          <w:sz w:val="30"/>
          <w:szCs w:val="30"/>
          <w:cs/>
        </w:rPr>
        <w:t xml:space="preserve"> 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>บริษัทมีคดีถูกฟ้องร้องเรียกค่าเสียหายจากกิจการหลายแห่งซึ่งมีทุนทรัพย์</w:t>
      </w:r>
      <w:r w:rsidR="00881495" w:rsidRPr="006C1E22">
        <w:rPr>
          <w:rFonts w:ascii="Angsana New" w:hAnsi="Angsana New" w:cs="Angsana New"/>
          <w:spacing w:val="-2"/>
          <w:sz w:val="30"/>
          <w:szCs w:val="30"/>
          <w:cs/>
        </w:rPr>
        <w:t>ถูกฟ้องร้องทั้งสิ้นจำนวน</w:t>
      </w:r>
      <w:r w:rsidR="00881495" w:rsidRPr="00A27E81">
        <w:rPr>
          <w:rFonts w:ascii="Angsana New" w:hAnsi="Angsana New" w:cs="Angsana New"/>
          <w:spacing w:val="-2"/>
          <w:sz w:val="30"/>
          <w:szCs w:val="30"/>
          <w:cs/>
        </w:rPr>
        <w:t>เงิน</w:t>
      </w:r>
      <w:r w:rsidR="00794F44" w:rsidRPr="00A27E8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E21AA" w:rsidRPr="00A27E81">
        <w:rPr>
          <w:rFonts w:ascii="Angsana New" w:hAnsi="Angsana New" w:cs="Angsana New"/>
          <w:spacing w:val="-2"/>
          <w:sz w:val="30"/>
          <w:szCs w:val="30"/>
          <w:lang w:val="en-US"/>
        </w:rPr>
        <w:t>45.97</w:t>
      </w:r>
      <w:r w:rsidR="00881495" w:rsidRPr="00A27E8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81495" w:rsidRPr="00A27E81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6C1E22" w:rsidRPr="00A27E8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(</w:t>
      </w:r>
      <w:r w:rsidR="006C1E22" w:rsidRPr="00A27E81">
        <w:rPr>
          <w:rFonts w:ascii="Angsana New" w:hAnsi="Angsana New" w:cs="Angsana New"/>
          <w:spacing w:val="-2"/>
          <w:sz w:val="30"/>
          <w:szCs w:val="30"/>
        </w:rPr>
        <w:t>31</w:t>
      </w:r>
      <w:r w:rsidR="006C1E22" w:rsidRPr="00A27E81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</w:t>
      </w:r>
      <w:r w:rsidR="006C1E22" w:rsidRPr="006C1E2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C1E22" w:rsidRPr="006C1E22">
        <w:rPr>
          <w:rFonts w:ascii="Angsana New" w:hAnsi="Angsana New" w:cs="Angsana New"/>
          <w:spacing w:val="-2"/>
          <w:sz w:val="30"/>
          <w:szCs w:val="30"/>
        </w:rPr>
        <w:t>256</w:t>
      </w:r>
      <w:r w:rsidR="00B12F04">
        <w:rPr>
          <w:rFonts w:ascii="Angsana New" w:hAnsi="Angsana New" w:cs="Angsana New"/>
          <w:spacing w:val="-2"/>
          <w:sz w:val="30"/>
          <w:szCs w:val="30"/>
          <w:lang w:val="en-US"/>
        </w:rPr>
        <w:t>7</w:t>
      </w:r>
      <w:r w:rsidR="006C1E22" w:rsidRPr="006C1E2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6C1E22" w:rsidRPr="006C1E2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: </w:t>
      </w:r>
      <w:r w:rsidR="00881495" w:rsidRPr="006C1E22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 w:rsidR="00B12F04">
        <w:rPr>
          <w:rFonts w:ascii="Angsana New" w:hAnsi="Angsana New" w:cs="Angsana New"/>
          <w:spacing w:val="-2"/>
          <w:sz w:val="30"/>
          <w:szCs w:val="30"/>
          <w:lang w:val="en-US"/>
        </w:rPr>
        <w:t>45.97</w:t>
      </w:r>
      <w:r w:rsidR="0055625E" w:rsidRPr="006C1E2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81495" w:rsidRPr="006C1E22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6C1E22" w:rsidRPr="006C1E22">
        <w:rPr>
          <w:rFonts w:ascii="Angsana New" w:hAnsi="Angsana New" w:cs="Angsana New"/>
          <w:spacing w:val="-2"/>
          <w:sz w:val="30"/>
          <w:szCs w:val="30"/>
        </w:rPr>
        <w:t>)</w:t>
      </w:r>
      <w:r w:rsidR="00881495" w:rsidRPr="006C1E22">
        <w:rPr>
          <w:rFonts w:ascii="Angsana New" w:hAnsi="Angsana New" w:cs="Angsana New"/>
          <w:spacing w:val="-2"/>
          <w:sz w:val="30"/>
          <w:szCs w:val="30"/>
          <w:cs/>
        </w:rPr>
        <w:t xml:space="preserve"> จากการที่ไม่ปฏิบัติตามสัญญาและเรียกร้องให้บริษัทชดใช้ค่าเสียหาย ผลที่สุดของคดีดังกล่าวยังไม่อาจทราบได้ ในขณะนี้ฝ่ายบริหาร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>ของบริษัทเชื่อว่ามีเหตุผลที่ดีที่จะใช้เป็นข้อต่อสู้และผลคดีจะเป็นประโยชน์ต่อบริษัท ดังนั้น บริษัทจึงยังไม่ได้</w:t>
      </w:r>
      <w:r w:rsidR="00881495" w:rsidRPr="006C1E22">
        <w:rPr>
          <w:rFonts w:ascii="Angsana New" w:hAnsi="Angsana New" w:cs="Angsana New"/>
          <w:spacing w:val="4"/>
          <w:sz w:val="30"/>
          <w:szCs w:val="30"/>
          <w:cs/>
        </w:rPr>
        <w:t>พิจารณาตั้งสำรองเผื่อผลเสียหายที่อาจเกิดขึ้นจากผลของคดีดังกล่าวไว้ในงบการเงินรวมและงบการเงิน</w:t>
      </w:r>
      <w:r w:rsidR="00881495" w:rsidRPr="006C1E22">
        <w:rPr>
          <w:rFonts w:ascii="Angsana New" w:hAnsi="Angsana New" w:cs="Angsana New"/>
          <w:spacing w:val="-2"/>
          <w:sz w:val="30"/>
          <w:szCs w:val="30"/>
          <w:cs/>
        </w:rPr>
        <w:t>เฉพาะกิจการ</w:t>
      </w:r>
    </w:p>
    <w:p w14:paraId="08FDAF3C" w14:textId="613E4B42" w:rsidR="00F506E8" w:rsidRDefault="00112450" w:rsidP="00842D2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112450">
        <w:rPr>
          <w:rFonts w:ascii="Angsana New" w:hAnsi="Angsana New" w:cs="Angsana New" w:hint="cs"/>
          <w:sz w:val="30"/>
          <w:szCs w:val="30"/>
          <w:u w:val="single"/>
          <w:cs/>
          <w:lang w:val="en-US"/>
        </w:rPr>
        <w:lastRenderedPageBreak/>
        <w:t>เหตุการณ์ภายหลังรอบระยะเวลารายงาน</w:t>
      </w:r>
    </w:p>
    <w:p w14:paraId="5ABE6B69" w14:textId="77777777" w:rsidR="00F506E8" w:rsidRPr="00F506E8" w:rsidRDefault="00F506E8" w:rsidP="00F506E8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0333821A" w14:textId="391BC800" w:rsidR="00F506E8" w:rsidRDefault="00F506E8" w:rsidP="00F506E8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F506E8">
        <w:rPr>
          <w:rFonts w:ascii="Angsana New" w:hAnsi="Angsana New" w:cs="Angsana New" w:hint="cs"/>
          <w:sz w:val="30"/>
          <w:szCs w:val="30"/>
          <w:cs/>
        </w:rPr>
        <w:t>ตามรายงาน</w:t>
      </w:r>
      <w:r w:rsidRPr="00F506E8">
        <w:rPr>
          <w:rFonts w:ascii="Angsana New" w:hAnsi="Angsana New" w:cs="Angsana New"/>
          <w:sz w:val="30"/>
          <w:szCs w:val="30"/>
          <w:cs/>
        </w:rPr>
        <w:t>การประชุม</w:t>
      </w:r>
      <w:r w:rsidR="00726EDC">
        <w:rPr>
          <w:rFonts w:ascii="Angsana New" w:hAnsi="Angsana New" w:cs="Angsana New" w:hint="cs"/>
          <w:sz w:val="30"/>
          <w:szCs w:val="30"/>
          <w:cs/>
        </w:rPr>
        <w:t>วิสามัญผู้ถือหุ้น</w:t>
      </w:r>
      <w:r w:rsidRPr="00F506E8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="00726EDC">
        <w:rPr>
          <w:rFonts w:ascii="Angsana New" w:hAnsi="Angsana New" w:cs="Angsana New"/>
          <w:sz w:val="30"/>
          <w:szCs w:val="30"/>
          <w:lang w:val="en-US"/>
        </w:rPr>
        <w:t>1</w:t>
      </w:r>
      <w:r w:rsidRPr="00F506E8">
        <w:rPr>
          <w:rFonts w:ascii="Angsana New" w:hAnsi="Angsana New" w:cs="Angsana New"/>
          <w:sz w:val="30"/>
          <w:szCs w:val="30"/>
          <w:lang w:val="en-US"/>
        </w:rPr>
        <w:t>/2568</w:t>
      </w:r>
      <w:r w:rsidRPr="00F506E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26EDC">
        <w:rPr>
          <w:rFonts w:ascii="Angsana New" w:hAnsi="Angsana New" w:cs="Angsana New"/>
          <w:sz w:val="30"/>
          <w:szCs w:val="30"/>
          <w:lang w:val="en-US"/>
        </w:rPr>
        <w:t>20</w:t>
      </w:r>
      <w:r w:rsidRPr="00F506E8">
        <w:rPr>
          <w:rFonts w:ascii="Angsana New" w:hAnsi="Angsana New" w:cs="Angsana New"/>
          <w:sz w:val="30"/>
          <w:szCs w:val="30"/>
        </w:rPr>
        <w:t xml:space="preserve"> </w:t>
      </w:r>
      <w:r w:rsidR="00726ED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506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06E8">
        <w:rPr>
          <w:rFonts w:ascii="Angsana New" w:hAnsi="Angsana New" w:cs="Angsana New"/>
          <w:sz w:val="30"/>
          <w:szCs w:val="30"/>
        </w:rPr>
        <w:t>256</w:t>
      </w:r>
      <w:r w:rsidRPr="00F506E8">
        <w:rPr>
          <w:rFonts w:ascii="Angsana New" w:hAnsi="Angsana New" w:cs="Angsana New"/>
          <w:sz w:val="30"/>
          <w:szCs w:val="30"/>
          <w:lang w:val="en-US"/>
        </w:rPr>
        <w:t>8</w:t>
      </w:r>
      <w:r w:rsidRPr="00F506E8">
        <w:rPr>
          <w:rFonts w:ascii="Angsana New" w:hAnsi="Angsana New" w:cs="Angsana New" w:hint="cs"/>
          <w:sz w:val="30"/>
          <w:szCs w:val="30"/>
          <w:cs/>
        </w:rPr>
        <w:t xml:space="preserve"> ได้</w:t>
      </w:r>
      <w:r w:rsidR="00585EEA">
        <w:rPr>
          <w:rFonts w:ascii="Angsana New" w:hAnsi="Angsana New" w:cs="Angsana New" w:hint="cs"/>
          <w:sz w:val="30"/>
          <w:szCs w:val="30"/>
          <w:cs/>
        </w:rPr>
        <w:t>มีมติอนุมัติเรื่องที่สำคัญดังนี้</w:t>
      </w:r>
    </w:p>
    <w:p w14:paraId="5B7321E2" w14:textId="77777777" w:rsidR="00F506E8" w:rsidRPr="00F506E8" w:rsidRDefault="00F506E8" w:rsidP="00F506E8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0B2A4460" w14:textId="3C736D7C" w:rsidR="00F506E8" w:rsidRDefault="00F506E8" w:rsidP="00F506E8">
      <w:pPr>
        <w:pStyle w:val="ListParagraph"/>
        <w:numPr>
          <w:ilvl w:val="0"/>
          <w:numId w:val="39"/>
        </w:numPr>
        <w:spacing w:line="240" w:lineRule="auto"/>
        <w:ind w:left="99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การเพิ่มทุนจดทะเบียนบริษัท จำนวน </w:t>
      </w:r>
      <w:r w:rsidRPr="00F506E8">
        <w:rPr>
          <w:rFonts w:ascii="Angsana New" w:hAnsi="Angsana New" w:cs="Angsana New"/>
          <w:sz w:val="30"/>
          <w:szCs w:val="30"/>
          <w:lang w:val="en-US"/>
        </w:rPr>
        <w:t>453,939,319</w:t>
      </w:r>
      <w:r w:rsidR="00E97330">
        <w:rPr>
          <w:rFonts w:ascii="Angsana New" w:hAnsi="Angsana New" w:cs="Angsana New"/>
          <w:sz w:val="30"/>
          <w:szCs w:val="30"/>
          <w:lang w:val="en-US"/>
        </w:rPr>
        <w:t>.00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>บาท จากทุนจดทะเบียนเดิม จำนวน</w:t>
      </w:r>
      <w:r w:rsidRPr="00F506E8">
        <w:rPr>
          <w:rFonts w:ascii="Angsana New" w:hAnsi="Angsana New" w:cs="Angsana New" w:hint="cs"/>
          <w:sz w:val="30"/>
          <w:szCs w:val="30"/>
          <w:cs/>
          <w:lang w:val="en-US"/>
        </w:rPr>
        <w:t>เงิน</w:t>
      </w:r>
      <w:r w:rsidRPr="00F506E8">
        <w:rPr>
          <w:rFonts w:ascii="Angsana New" w:hAnsi="Angsana New" w:cs="Angsana New"/>
          <w:sz w:val="30"/>
          <w:szCs w:val="30"/>
          <w:lang w:val="en-US"/>
        </w:rPr>
        <w:t>1,361,817,957</w:t>
      </w:r>
      <w:r w:rsidR="00E97330">
        <w:rPr>
          <w:rFonts w:ascii="Angsana New" w:hAnsi="Angsana New" w:cs="Angsana New"/>
          <w:sz w:val="30"/>
          <w:szCs w:val="30"/>
          <w:lang w:val="en-US"/>
        </w:rPr>
        <w:t>.00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>บาท เป็นทุนจดทะเบียนใหม่ จำนวน</w:t>
      </w:r>
      <w:r w:rsidRPr="00F506E8">
        <w:rPr>
          <w:rFonts w:ascii="Angsana New" w:hAnsi="Angsana New" w:cs="Angsana New" w:hint="cs"/>
          <w:sz w:val="30"/>
          <w:szCs w:val="30"/>
          <w:cs/>
          <w:lang w:val="en-US"/>
        </w:rPr>
        <w:t>เงิน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lang w:val="en-US"/>
        </w:rPr>
        <w:t>1,815,757,276</w:t>
      </w:r>
      <w:r w:rsidR="00E97330">
        <w:rPr>
          <w:rFonts w:ascii="Angsana New" w:hAnsi="Angsana New" w:cs="Angsana New"/>
          <w:sz w:val="30"/>
          <w:szCs w:val="30"/>
          <w:lang w:val="en-US"/>
        </w:rPr>
        <w:t>.00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บาท โดยการออกหุ้นสามัญเพิ่มทุน จำนวน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453,939,319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1.00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>บาท</w:t>
      </w:r>
    </w:p>
    <w:p w14:paraId="572666F0" w14:textId="77777777" w:rsidR="00F506E8" w:rsidRPr="00F506E8" w:rsidRDefault="00F506E8" w:rsidP="00F506E8">
      <w:pPr>
        <w:pStyle w:val="ListParagraph"/>
        <w:spacing w:line="240" w:lineRule="auto"/>
        <w:ind w:left="99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DCE0971" w14:textId="1BDC0A70" w:rsidR="00F506E8" w:rsidRPr="00F506E8" w:rsidRDefault="00F506E8" w:rsidP="00F506E8">
      <w:pPr>
        <w:pStyle w:val="ListParagraph"/>
        <w:numPr>
          <w:ilvl w:val="0"/>
          <w:numId w:val="39"/>
        </w:numPr>
        <w:spacing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การจัดสรรหุ้นสามัญเพิ่มทุนจำนวนไม่เกิน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453,939,319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>หุ้น มูลค่าที่ตราไว้หุ้นละ</w:t>
      </w:r>
      <w:r w:rsidRPr="00F506E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1.00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>บาท เพื่อออกและเสนอขายหุ้นสามัญเพิ่มทุนให้แก่ผู้ถือหุ้นเดิมตามสัดส่วนการถือหุ้น (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Rights Offering)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ในอัตราส่วน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3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หุ้นสามัญเดิม ต่อ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หุ้นสามัญเพิ่มทุน ในราคาเสนอขายหุ้นละ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0.25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บาท </w:t>
      </w:r>
    </w:p>
    <w:p w14:paraId="1A07AF71" w14:textId="77777777" w:rsidR="00F506E8" w:rsidRPr="00F506E8" w:rsidRDefault="00F506E8" w:rsidP="00F506E8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716A112" w14:textId="0FF4C423" w:rsidR="00F506E8" w:rsidRPr="00F506E8" w:rsidRDefault="00F506E8" w:rsidP="00F506E8">
      <w:pPr>
        <w:pStyle w:val="ListParagraph"/>
        <w:numPr>
          <w:ilvl w:val="0"/>
          <w:numId w:val="39"/>
        </w:numPr>
        <w:spacing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  <w:u w:val="single"/>
          <w:lang w:val="th-TH"/>
        </w:rPr>
      </w:pPr>
      <w:r w:rsidRPr="00E97330">
        <w:rPr>
          <w:rFonts w:ascii="Angsana New" w:hAnsi="Angsana New" w:cs="Angsana New"/>
          <w:spacing w:val="2"/>
          <w:sz w:val="30"/>
          <w:szCs w:val="30"/>
          <w:cs/>
        </w:rPr>
        <w:t>การลดทุนจดทะเบียนของบริษัท จำนวน</w:t>
      </w:r>
      <w:r w:rsidR="00585EEA" w:rsidRPr="00E97330">
        <w:rPr>
          <w:rFonts w:ascii="Angsana New" w:hAnsi="Angsana New" w:cs="Angsana New" w:hint="cs"/>
          <w:spacing w:val="2"/>
          <w:sz w:val="30"/>
          <w:szCs w:val="30"/>
          <w:cs/>
        </w:rPr>
        <w:t>เงิน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E97330">
        <w:rPr>
          <w:rFonts w:ascii="Angsana New" w:hAnsi="Angsana New" w:cs="Angsana New"/>
          <w:spacing w:val="2"/>
          <w:sz w:val="30"/>
          <w:szCs w:val="30"/>
        </w:rPr>
        <w:t>907,878,638</w:t>
      </w:r>
      <w:r w:rsidR="00E97330" w:rsidRPr="00E97330">
        <w:rPr>
          <w:rFonts w:ascii="Angsana New" w:hAnsi="Angsana New" w:cs="Angsana New"/>
          <w:spacing w:val="2"/>
          <w:sz w:val="30"/>
          <w:szCs w:val="30"/>
        </w:rPr>
        <w:t>.00</w:t>
      </w:r>
      <w:r w:rsidRPr="00E97330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>บาท</w:t>
      </w:r>
      <w:r w:rsidRPr="00E97330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>จากทุนจดทะเบียนเดิมจำนวน</w:t>
      </w:r>
      <w:r w:rsidRPr="00E97330">
        <w:rPr>
          <w:rFonts w:ascii="Angsana New" w:hAnsi="Angsana New" w:cs="Angsana New" w:hint="cs"/>
          <w:spacing w:val="2"/>
          <w:sz w:val="30"/>
          <w:szCs w:val="30"/>
          <w:cs/>
        </w:rPr>
        <w:t>เงิน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E97330">
        <w:rPr>
          <w:rFonts w:ascii="Angsana New" w:hAnsi="Angsana New" w:cs="Angsana New"/>
          <w:spacing w:val="2"/>
          <w:sz w:val="30"/>
          <w:szCs w:val="30"/>
        </w:rPr>
        <w:t>1,815,757,276</w:t>
      </w:r>
      <w:r w:rsidR="00E97330" w:rsidRPr="00E97330">
        <w:rPr>
          <w:rFonts w:ascii="Angsana New" w:hAnsi="Angsana New" w:cs="Angsana New"/>
          <w:spacing w:val="2"/>
          <w:sz w:val="30"/>
          <w:szCs w:val="30"/>
        </w:rPr>
        <w:t>.00</w:t>
      </w:r>
      <w:r w:rsidRPr="00E97330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>บาท เป็นทุนจดทะเบียนใหม่ จำนวน</w:t>
      </w:r>
      <w:r w:rsidRPr="00E97330">
        <w:rPr>
          <w:rFonts w:ascii="Angsana New" w:hAnsi="Angsana New" w:cs="Angsana New" w:hint="cs"/>
          <w:spacing w:val="2"/>
          <w:sz w:val="30"/>
          <w:szCs w:val="30"/>
          <w:cs/>
        </w:rPr>
        <w:t>เงิน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E97330">
        <w:rPr>
          <w:rFonts w:ascii="Angsana New" w:hAnsi="Angsana New" w:cs="Angsana New"/>
          <w:spacing w:val="2"/>
          <w:sz w:val="30"/>
          <w:szCs w:val="30"/>
        </w:rPr>
        <w:t>907,878,638</w:t>
      </w:r>
      <w:r w:rsidR="00E97330" w:rsidRPr="00E97330">
        <w:rPr>
          <w:rFonts w:ascii="Angsana New" w:hAnsi="Angsana New" w:cs="Angsana New"/>
          <w:spacing w:val="2"/>
          <w:sz w:val="30"/>
          <w:szCs w:val="30"/>
        </w:rPr>
        <w:t>.00</w:t>
      </w:r>
      <w:r w:rsidRPr="00E97330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>บาท โดยการดำเนินการ</w:t>
      </w:r>
      <w:r w:rsidRPr="00E97330">
        <w:rPr>
          <w:rFonts w:ascii="Angsana New" w:hAnsi="Angsana New" w:cs="Angsana New"/>
          <w:sz w:val="30"/>
          <w:szCs w:val="30"/>
          <w:cs/>
        </w:rPr>
        <w:t xml:space="preserve">เปลี่ยนแปลงลดมูลค่าที่ตราไว้ของหุ้นของบริษัท จากเดิมมูลค่าที่ตราไว้หุ้นละ </w:t>
      </w:r>
      <w:r w:rsidRPr="00E97330">
        <w:rPr>
          <w:rFonts w:ascii="Angsana New" w:hAnsi="Angsana New" w:cs="Angsana New"/>
          <w:sz w:val="30"/>
          <w:szCs w:val="30"/>
        </w:rPr>
        <w:t xml:space="preserve">1.00 </w:t>
      </w:r>
      <w:r w:rsidRPr="00E97330">
        <w:rPr>
          <w:rFonts w:ascii="Angsana New" w:hAnsi="Angsana New" w:cs="Angsana New"/>
          <w:sz w:val="30"/>
          <w:szCs w:val="30"/>
          <w:cs/>
        </w:rPr>
        <w:t>บาท เป็นมูลค่าที่ตราไว้</w:t>
      </w:r>
      <w:r w:rsidRPr="00E97330">
        <w:rPr>
          <w:rFonts w:ascii="Angsana New" w:hAnsi="Angsana New" w:cs="Angsana New"/>
          <w:spacing w:val="-6"/>
          <w:sz w:val="30"/>
          <w:szCs w:val="30"/>
          <w:cs/>
        </w:rPr>
        <w:t xml:space="preserve"> หุ้นละ</w:t>
      </w:r>
      <w:r w:rsidRPr="00E9733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97330">
        <w:rPr>
          <w:rFonts w:ascii="Angsana New" w:hAnsi="Angsana New" w:cs="Angsana New"/>
          <w:spacing w:val="-4"/>
          <w:sz w:val="30"/>
          <w:szCs w:val="30"/>
        </w:rPr>
        <w:t xml:space="preserve">0.50 </w:t>
      </w:r>
      <w:r w:rsidRPr="00E97330">
        <w:rPr>
          <w:rFonts w:ascii="Angsana New" w:hAnsi="Angsana New" w:cs="Angsana New"/>
          <w:spacing w:val="-4"/>
          <w:sz w:val="30"/>
          <w:szCs w:val="30"/>
          <w:cs/>
        </w:rPr>
        <w:t>บาท เพื่อนำทุนจากการลดทุน จำนวน</w:t>
      </w:r>
      <w:r w:rsidR="00585EEA" w:rsidRPr="00E97330">
        <w:rPr>
          <w:rFonts w:ascii="Angsana New" w:hAnsi="Angsana New" w:cs="Angsana New" w:hint="cs"/>
          <w:spacing w:val="-4"/>
          <w:sz w:val="30"/>
          <w:szCs w:val="30"/>
          <w:cs/>
        </w:rPr>
        <w:t>เงิน</w:t>
      </w:r>
      <w:r w:rsidRPr="00E9733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97330">
        <w:rPr>
          <w:rFonts w:ascii="Angsana New" w:hAnsi="Angsana New" w:cs="Angsana New"/>
          <w:spacing w:val="-4"/>
          <w:sz w:val="30"/>
          <w:szCs w:val="30"/>
        </w:rPr>
        <w:t>907,878,638</w:t>
      </w:r>
      <w:r w:rsidR="00E97330" w:rsidRPr="00E97330">
        <w:rPr>
          <w:rFonts w:ascii="Angsana New" w:hAnsi="Angsana New" w:cs="Angsana New"/>
          <w:spacing w:val="-4"/>
          <w:sz w:val="30"/>
          <w:szCs w:val="30"/>
        </w:rPr>
        <w:t xml:space="preserve">.00 </w:t>
      </w:r>
      <w:r w:rsidR="00E97330" w:rsidRPr="00E97330">
        <w:rPr>
          <w:rFonts w:ascii="Angsana New" w:hAnsi="Angsana New" w:cs="Angsana New" w:hint="cs"/>
          <w:spacing w:val="-4"/>
          <w:sz w:val="30"/>
          <w:szCs w:val="30"/>
          <w:cs/>
        </w:rPr>
        <w:t>บาท</w:t>
      </w:r>
      <w:r w:rsidRPr="00E9733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97330">
        <w:rPr>
          <w:rFonts w:ascii="Angsana New" w:hAnsi="Angsana New" w:cs="Angsana New"/>
          <w:spacing w:val="-4"/>
          <w:sz w:val="30"/>
          <w:szCs w:val="30"/>
          <w:cs/>
        </w:rPr>
        <w:t>มาชดเชยผลขาดทุนสะสมของบริษัท</w:t>
      </w:r>
    </w:p>
    <w:p w14:paraId="2DA485F9" w14:textId="77777777" w:rsidR="00F506E8" w:rsidRPr="007A3004" w:rsidRDefault="00F506E8" w:rsidP="00F506E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17A1CA50" w14:textId="22C38FFA" w:rsidR="00F506E8" w:rsidRPr="00F506E8" w:rsidRDefault="00F506E8" w:rsidP="00F506E8">
      <w:pPr>
        <w:pStyle w:val="ListParagraph"/>
        <w:numPr>
          <w:ilvl w:val="0"/>
          <w:numId w:val="39"/>
        </w:numPr>
        <w:spacing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  <w:u w:val="single"/>
          <w:lang w:val="th-TH"/>
        </w:rPr>
      </w:pPr>
      <w:r w:rsidRPr="00E97330">
        <w:rPr>
          <w:rFonts w:ascii="Angsana New" w:hAnsi="Angsana New" w:cs="Angsana New"/>
          <w:spacing w:val="-2"/>
          <w:sz w:val="30"/>
          <w:szCs w:val="30"/>
          <w:cs/>
        </w:rPr>
        <w:t>การโอนส่วนเกินมูลค่าหุ้นสามัญ จำนวน</w:t>
      </w:r>
      <w:r w:rsidRPr="00E97330">
        <w:rPr>
          <w:rFonts w:ascii="Angsana New" w:hAnsi="Angsana New" w:cs="Angsana New" w:hint="cs"/>
          <w:spacing w:val="-2"/>
          <w:sz w:val="30"/>
          <w:szCs w:val="30"/>
          <w:cs/>
        </w:rPr>
        <w:t>เงิน</w:t>
      </w:r>
      <w:r w:rsidRPr="00E9733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97330">
        <w:rPr>
          <w:rFonts w:ascii="Angsana New" w:hAnsi="Angsana New" w:cs="Angsana New"/>
          <w:spacing w:val="-2"/>
          <w:sz w:val="30"/>
          <w:szCs w:val="30"/>
        </w:rPr>
        <w:t xml:space="preserve">734,849,520.08 </w:t>
      </w:r>
      <w:r w:rsidRPr="00E97330">
        <w:rPr>
          <w:rFonts w:ascii="Angsana New" w:hAnsi="Angsana New" w:cs="Angsana New"/>
          <w:spacing w:val="-2"/>
          <w:sz w:val="30"/>
          <w:szCs w:val="30"/>
          <w:cs/>
        </w:rPr>
        <w:t>บาท โดยหักลบกับส่วนต่ำมูลค่าหุ้นสามัญ</w:t>
      </w:r>
      <w:r w:rsidRPr="00F506E8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Pr="00F506E8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F506E8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506E8">
        <w:rPr>
          <w:rFonts w:ascii="Angsana New" w:hAnsi="Angsana New" w:cs="Angsana New"/>
          <w:sz w:val="30"/>
          <w:szCs w:val="30"/>
        </w:rPr>
        <w:t xml:space="preserve">340,454,489.25) </w:t>
      </w:r>
      <w:r w:rsidRPr="00F506E8">
        <w:rPr>
          <w:rFonts w:ascii="Angsana New" w:hAnsi="Angsana New" w:cs="Angsana New"/>
          <w:sz w:val="30"/>
          <w:szCs w:val="30"/>
          <w:cs/>
        </w:rPr>
        <w:t>บาท แล้วนำไปชดเชยผลขาดทุนสะสมทั้งหมดตามงบการเงินเฉพาะกิจการ</w:t>
      </w:r>
      <w:r w:rsidR="00585E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F506E8">
        <w:rPr>
          <w:rFonts w:ascii="Angsana New" w:hAnsi="Angsana New" w:cs="Angsana New"/>
          <w:sz w:val="30"/>
          <w:szCs w:val="30"/>
        </w:rPr>
        <w:t xml:space="preserve">31 </w:t>
      </w:r>
      <w:r w:rsidRPr="00F506E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F506E8">
        <w:rPr>
          <w:rFonts w:ascii="Angsana New" w:hAnsi="Angsana New" w:cs="Angsana New"/>
          <w:sz w:val="30"/>
          <w:szCs w:val="30"/>
        </w:rPr>
        <w:t>2568</w:t>
      </w:r>
    </w:p>
    <w:p w14:paraId="4A34E960" w14:textId="7C4AD3C0" w:rsidR="00F506E8" w:rsidRPr="003234C3" w:rsidRDefault="00F506E8" w:rsidP="00F506E8">
      <w:pPr>
        <w:pStyle w:val="ListParagraph"/>
        <w:spacing w:after="0" w:line="240" w:lineRule="auto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68861E71" w14:textId="52363247" w:rsidR="00486FA4" w:rsidRDefault="00486FA4" w:rsidP="003234C3">
      <w:pPr>
        <w:ind w:left="540" w:firstLine="90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bookmarkStart w:id="52" w:name="_Hlk206081208"/>
      <w:r w:rsidRPr="003234C3">
        <w:rPr>
          <w:rFonts w:ascii="Angsana New" w:hAnsi="Angsana New" w:cs="Angsana New" w:hint="cs"/>
          <w:spacing w:val="8"/>
          <w:sz w:val="30"/>
          <w:szCs w:val="30"/>
          <w:cs/>
        </w:rPr>
        <w:t>ทั้งนี้ บริษัทได้</w:t>
      </w:r>
      <w:r w:rsidRPr="003234C3">
        <w:rPr>
          <w:rFonts w:ascii="Angsana New" w:hAnsi="Angsana New" w:cs="Angsana New" w:hint="cs"/>
          <w:spacing w:val="8"/>
          <w:sz w:val="30"/>
          <w:szCs w:val="30"/>
          <w:cs/>
          <w:lang w:val="en-US"/>
        </w:rPr>
        <w:t xml:space="preserve">รับชำระเงินค่าหุ้นเพิ่มทุนแล้ว จำนวนเงิน </w:t>
      </w:r>
      <w:r w:rsidRPr="003234C3">
        <w:rPr>
          <w:rFonts w:ascii="Angsana New" w:hAnsi="Angsana New" w:cs="Angsana New"/>
          <w:spacing w:val="8"/>
          <w:sz w:val="30"/>
          <w:szCs w:val="30"/>
          <w:lang w:val="en-US"/>
        </w:rPr>
        <w:t xml:space="preserve">113.48 </w:t>
      </w:r>
      <w:r w:rsidRPr="003234C3">
        <w:rPr>
          <w:rFonts w:ascii="Angsana New" w:hAnsi="Angsana New" w:cs="Angsana New" w:hint="cs"/>
          <w:spacing w:val="8"/>
          <w:sz w:val="30"/>
          <w:szCs w:val="30"/>
          <w:cs/>
          <w:lang w:val="en-US"/>
        </w:rPr>
        <w:t>ล้านบาท และ</w:t>
      </w:r>
      <w:r w:rsidRPr="003234C3">
        <w:rPr>
          <w:rFonts w:ascii="Angsana New" w:hAnsi="Angsana New" w:cs="Angsana New"/>
          <w:spacing w:val="8"/>
          <w:sz w:val="30"/>
          <w:szCs w:val="30"/>
          <w:cs/>
          <w:lang w:val="en-US"/>
        </w:rPr>
        <w:t>ได้ดำเนินการ</w:t>
      </w:r>
      <w:r w:rsidRPr="003234C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จดทะเบียน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เพิ่ม</w:t>
      </w:r>
      <w:r w:rsidRPr="00486FA4">
        <w:rPr>
          <w:rFonts w:ascii="Angsana New" w:hAnsi="Angsana New" w:cs="Angsana New"/>
          <w:sz w:val="30"/>
          <w:szCs w:val="30"/>
          <w:cs/>
          <w:lang w:val="en-US"/>
        </w:rPr>
        <w:t xml:space="preserve">ทุนกับกรมพัฒนาธุรกิจการค้า กระทรวงพาณิชย์แล้ว เมื่อวันที่ </w:t>
      </w:r>
      <w:r w:rsidRPr="00486FA4">
        <w:rPr>
          <w:rFonts w:ascii="Angsana New" w:hAnsi="Angsana New" w:cs="Angsana New"/>
          <w:sz w:val="30"/>
          <w:szCs w:val="30"/>
          <w:lang w:val="en-US"/>
        </w:rPr>
        <w:t>17</w:t>
      </w:r>
      <w:r w:rsidRPr="00486FA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กรกฎาคม</w:t>
      </w:r>
      <w:r w:rsidRPr="00486FA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486FA4">
        <w:rPr>
          <w:rFonts w:ascii="Angsana New" w:hAnsi="Angsana New" w:cs="Angsana New"/>
          <w:sz w:val="30"/>
          <w:szCs w:val="30"/>
          <w:lang w:val="en-US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>8</w:t>
      </w:r>
      <w:r w:rsidR="003234C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234C3">
        <w:rPr>
          <w:rFonts w:ascii="Angsana New" w:hAnsi="Angsana New" w:cs="Angsana New" w:hint="cs"/>
          <w:sz w:val="30"/>
          <w:szCs w:val="30"/>
          <w:cs/>
          <w:lang w:val="en-US"/>
        </w:rPr>
        <w:t>อย่างไรก็ตาม ปัจจุบันบริษัทอยู</w:t>
      </w:r>
      <w:r w:rsidR="00382F37">
        <w:rPr>
          <w:rFonts w:ascii="Angsana New" w:hAnsi="Angsana New" w:cs="Angsana New" w:hint="cs"/>
          <w:sz w:val="30"/>
          <w:szCs w:val="30"/>
          <w:cs/>
          <w:lang w:val="en-US"/>
        </w:rPr>
        <w:t>่</w:t>
      </w:r>
      <w:r w:rsidR="003234C3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ระหว่างดำเนินการ</w:t>
      </w:r>
      <w:r w:rsidR="00382F37">
        <w:rPr>
          <w:rFonts w:ascii="Angsana New" w:hAnsi="Angsana New" w:cs="Angsana New" w:hint="cs"/>
          <w:sz w:val="30"/>
          <w:szCs w:val="30"/>
          <w:cs/>
          <w:lang w:val="en-US"/>
        </w:rPr>
        <w:t>ส่งหนังสือ</w:t>
      </w:r>
      <w:r w:rsidR="003234C3">
        <w:rPr>
          <w:rFonts w:ascii="Angsana New" w:hAnsi="Angsana New" w:cs="Angsana New" w:hint="cs"/>
          <w:sz w:val="30"/>
          <w:szCs w:val="30"/>
          <w:cs/>
          <w:lang w:val="en-US"/>
        </w:rPr>
        <w:t>แจ้งต่อเจ้าหนี้</w:t>
      </w:r>
      <w:r w:rsidR="00382F37">
        <w:rPr>
          <w:rFonts w:ascii="Angsana New" w:hAnsi="Angsana New" w:cs="Angsana New" w:hint="cs"/>
          <w:sz w:val="30"/>
          <w:szCs w:val="30"/>
          <w:cs/>
          <w:lang w:val="en-US"/>
        </w:rPr>
        <w:t>เกี่ยวกับการลดทุนจดทะเบียน</w:t>
      </w:r>
      <w:bookmarkEnd w:id="52"/>
    </w:p>
    <w:p w14:paraId="1A1DAA86" w14:textId="77777777" w:rsidR="003234C3" w:rsidRPr="00486FA4" w:rsidRDefault="003234C3" w:rsidP="003234C3">
      <w:pPr>
        <w:ind w:left="540" w:firstLine="900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54F8FD45" w14:textId="2A93F3D3" w:rsidR="00FC747A" w:rsidRPr="006C1E22" w:rsidRDefault="006C1E22" w:rsidP="00842D2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C1E22">
        <w:rPr>
          <w:rFonts w:ascii="Angsana New" w:hAnsi="Angsana New" w:cs="Angsana New"/>
          <w:sz w:val="30"/>
          <w:szCs w:val="30"/>
          <w:u w:val="single"/>
          <w:cs/>
          <w:lang w:val="en-US"/>
        </w:rPr>
        <w:t>การอนุมัติงบการเงินระหว่างกาล</w:t>
      </w:r>
    </w:p>
    <w:p w14:paraId="6F192EE2" w14:textId="77777777" w:rsidR="00A04F47" w:rsidRPr="006C1E22" w:rsidRDefault="00A04F47" w:rsidP="00842D29">
      <w:pPr>
        <w:ind w:left="54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42886BE" w14:textId="2B870693" w:rsidR="006C1E22" w:rsidRPr="007B1664" w:rsidRDefault="006C1E22" w:rsidP="006C1E22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C1E22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6C1E22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53" w:name="_Hlk198225627"/>
      <w:r w:rsidR="007B1664">
        <w:rPr>
          <w:rFonts w:ascii="Angsana New" w:hAnsi="Angsana New" w:cs="Angsana New"/>
          <w:sz w:val="30"/>
          <w:szCs w:val="30"/>
          <w:lang w:val="en-US"/>
        </w:rPr>
        <w:t>1</w:t>
      </w:r>
      <w:r w:rsidR="00F92495">
        <w:rPr>
          <w:rFonts w:ascii="Angsana New" w:hAnsi="Angsana New" w:cs="Angsana New"/>
          <w:sz w:val="30"/>
          <w:szCs w:val="30"/>
          <w:lang w:val="en-US"/>
        </w:rPr>
        <w:t>4</w:t>
      </w:r>
      <w:r w:rsidRPr="006C1E22">
        <w:rPr>
          <w:rFonts w:ascii="Angsana New" w:hAnsi="Angsana New" w:cs="Angsana New"/>
          <w:sz w:val="30"/>
          <w:szCs w:val="30"/>
        </w:rPr>
        <w:t xml:space="preserve"> </w:t>
      </w:r>
      <w:r w:rsidR="00F92495">
        <w:rPr>
          <w:rFonts w:ascii="Angsana New" w:hAnsi="Angsana New" w:cs="Angsana New" w:hint="cs"/>
          <w:sz w:val="30"/>
          <w:szCs w:val="30"/>
          <w:cs/>
          <w:lang w:val="en-US"/>
        </w:rPr>
        <w:t>สิงหาคม</w:t>
      </w:r>
      <w:r w:rsidRPr="006C1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C1E22">
        <w:rPr>
          <w:rFonts w:ascii="Angsana New" w:hAnsi="Angsana New" w:cs="Angsana New"/>
          <w:sz w:val="30"/>
          <w:szCs w:val="30"/>
        </w:rPr>
        <w:t>256</w:t>
      </w:r>
      <w:r w:rsidR="007B1664">
        <w:rPr>
          <w:rFonts w:ascii="Angsana New" w:hAnsi="Angsana New" w:cs="Angsana New"/>
          <w:sz w:val="30"/>
          <w:szCs w:val="30"/>
          <w:lang w:val="en-US"/>
        </w:rPr>
        <w:t>8</w:t>
      </w:r>
      <w:bookmarkEnd w:id="53"/>
    </w:p>
    <w:p w14:paraId="11C5FD92" w14:textId="77777777" w:rsidR="006C1E22" w:rsidRDefault="006C1E22" w:rsidP="006C1E22">
      <w:pPr>
        <w:ind w:left="320" w:right="1" w:hanging="320"/>
        <w:jc w:val="center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739D75A5" w14:textId="77777777" w:rsidR="006C1E22" w:rsidRPr="006C1E22" w:rsidRDefault="006C1E22" w:rsidP="006C1E22">
      <w:pPr>
        <w:ind w:left="320" w:right="1" w:hanging="320"/>
        <w:jc w:val="center"/>
        <w:rPr>
          <w:rFonts w:ascii="Angsana New" w:hAnsi="Angsana New" w:cs="Angsana New"/>
          <w:snapToGrid w:val="0"/>
          <w:sz w:val="30"/>
          <w:szCs w:val="30"/>
          <w:lang w:val="en-US"/>
        </w:rPr>
      </w:pPr>
      <w:r w:rsidRPr="006C1E22">
        <w:rPr>
          <w:rFonts w:ascii="Angsana New" w:hAnsi="Angsana New" w:cs="Angsana New"/>
          <w:sz w:val="30"/>
          <w:szCs w:val="30"/>
          <w:lang w:val="en-US"/>
        </w:rPr>
        <w:t>_________________________</w:t>
      </w:r>
    </w:p>
    <w:p w14:paraId="7AB73033" w14:textId="77777777" w:rsidR="006C1E22" w:rsidRPr="006C1E22" w:rsidRDefault="006C1E22" w:rsidP="006C1E22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</w:p>
    <w:sectPr w:rsidR="006C1E22" w:rsidRPr="006C1E22" w:rsidSect="009E523A">
      <w:headerReference w:type="default" r:id="rId8"/>
      <w:headerReference w:type="first" r:id="rId9"/>
      <w:pgSz w:w="11909" w:h="16834" w:code="9"/>
      <w:pgMar w:top="692" w:right="1136" w:bottom="990" w:left="1440" w:header="720" w:footer="293" w:gutter="0"/>
      <w:pgNumType w:start="1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10C16" w14:textId="77777777" w:rsidR="00FB1A4F" w:rsidRDefault="00FB1A4F" w:rsidP="004956B4">
      <w:r>
        <w:separator/>
      </w:r>
    </w:p>
    <w:p w14:paraId="4E59929E" w14:textId="77777777" w:rsidR="00FB1A4F" w:rsidRDefault="00FB1A4F"/>
  </w:endnote>
  <w:endnote w:type="continuationSeparator" w:id="0">
    <w:p w14:paraId="76EFDDEA" w14:textId="77777777" w:rsidR="00FB1A4F" w:rsidRDefault="00FB1A4F" w:rsidP="004956B4">
      <w:r>
        <w:continuationSeparator/>
      </w:r>
    </w:p>
    <w:p w14:paraId="6B21569C" w14:textId="77777777" w:rsidR="00FB1A4F" w:rsidRDefault="00FB1A4F"/>
  </w:endnote>
  <w:endnote w:type="continuationNotice" w:id="1">
    <w:p w14:paraId="41B74477" w14:textId="77777777" w:rsidR="00FB1A4F" w:rsidRDefault="00FB1A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Calibr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DE01F" w14:textId="77777777" w:rsidR="00FB1A4F" w:rsidRDefault="00FB1A4F" w:rsidP="004956B4">
      <w:r>
        <w:separator/>
      </w:r>
    </w:p>
    <w:p w14:paraId="604BB776" w14:textId="77777777" w:rsidR="00FB1A4F" w:rsidRDefault="00FB1A4F"/>
  </w:footnote>
  <w:footnote w:type="continuationSeparator" w:id="0">
    <w:p w14:paraId="0C021A21" w14:textId="77777777" w:rsidR="00FB1A4F" w:rsidRDefault="00FB1A4F" w:rsidP="004956B4">
      <w:r>
        <w:continuationSeparator/>
      </w:r>
    </w:p>
    <w:p w14:paraId="47B12BD8" w14:textId="77777777" w:rsidR="00FB1A4F" w:rsidRDefault="00FB1A4F"/>
  </w:footnote>
  <w:footnote w:type="continuationNotice" w:id="1">
    <w:p w14:paraId="5DCC5691" w14:textId="77777777" w:rsidR="00FB1A4F" w:rsidRDefault="00FB1A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882C4" w14:textId="77777777" w:rsidR="00D40ADD" w:rsidRDefault="00D40ADD">
    <w:pPr>
      <w:pStyle w:val="Header"/>
      <w:jc w:val="right"/>
      <w:rPr>
        <w:rFonts w:ascii="Angsana New" w:hAnsi="Angsana New" w:cs="Angsana New"/>
        <w:noProof/>
        <w:sz w:val="30"/>
        <w:szCs w:val="30"/>
      </w:rPr>
    </w:pPr>
    <w:r w:rsidRPr="00D40ADD">
      <w:rPr>
        <w:rFonts w:ascii="Angsana New" w:hAnsi="Angsana New" w:cs="Angsana New"/>
        <w:sz w:val="30"/>
        <w:szCs w:val="30"/>
      </w:rPr>
      <w:fldChar w:fldCharType="begin"/>
    </w:r>
    <w:r w:rsidRPr="00D40ADD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0ADD">
      <w:rPr>
        <w:rFonts w:ascii="Angsana New" w:hAnsi="Angsana New" w:cs="Angsana New"/>
        <w:sz w:val="30"/>
        <w:szCs w:val="30"/>
      </w:rPr>
      <w:fldChar w:fldCharType="separate"/>
    </w:r>
    <w:r w:rsidRPr="00D40ADD">
      <w:rPr>
        <w:rFonts w:ascii="Angsana New" w:hAnsi="Angsana New" w:cs="Angsana New"/>
        <w:noProof/>
        <w:sz w:val="30"/>
        <w:szCs w:val="30"/>
      </w:rPr>
      <w:t>2</w:t>
    </w:r>
    <w:r w:rsidRPr="00D40ADD">
      <w:rPr>
        <w:rFonts w:ascii="Angsana New" w:hAnsi="Angsana New" w:cs="Angsana New"/>
        <w:noProof/>
        <w:sz w:val="30"/>
        <w:szCs w:val="30"/>
      </w:rPr>
      <w:fldChar w:fldCharType="end"/>
    </w:r>
  </w:p>
  <w:p w14:paraId="355D797D" w14:textId="77777777" w:rsidR="009857AB" w:rsidRPr="00D40ADD" w:rsidRDefault="009857AB">
    <w:pPr>
      <w:pStyle w:val="Header"/>
      <w:jc w:val="right"/>
      <w:rPr>
        <w:rFonts w:ascii="Angsana New" w:hAnsi="Angsana New" w:cs="Angsana New"/>
        <w:sz w:val="30"/>
        <w:szCs w:val="30"/>
      </w:rPr>
    </w:pPr>
    <w:r w:rsidRPr="009857AB">
      <w:rPr>
        <w:rFonts w:ascii="Angsana New" w:hAnsi="Angsana New" w:cs="Angsana New"/>
        <w:i/>
        <w:iCs/>
        <w:sz w:val="28"/>
        <w:szCs w:val="28"/>
        <w:cs/>
        <w:lang w:val="en-US"/>
      </w:rPr>
      <w:t>(ยังไม่ได้ตรวจสอบ)</w:t>
    </w:r>
  </w:p>
  <w:p w14:paraId="5E0A738B" w14:textId="77777777" w:rsidR="006C0B6F" w:rsidRPr="006C0B6F" w:rsidRDefault="006C0B6F" w:rsidP="006C0B6F">
    <w:pPr>
      <w:pStyle w:val="Header"/>
      <w:jc w:val="right"/>
      <w:rPr>
        <w:noProof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50441" w14:textId="77777777" w:rsidR="00131B1F" w:rsidRPr="00131B1F" w:rsidRDefault="00131B1F">
    <w:pPr>
      <w:pStyle w:val="Header"/>
      <w:jc w:val="right"/>
      <w:rPr>
        <w:rFonts w:ascii="Angsana New" w:hAnsi="Angsana New" w:cs="Angsana New"/>
        <w:noProof/>
        <w:sz w:val="30"/>
        <w:szCs w:val="30"/>
        <w:lang w:val="en-US"/>
      </w:rPr>
    </w:pPr>
    <w:r w:rsidRPr="00131B1F">
      <w:rPr>
        <w:rFonts w:ascii="Angsana New" w:hAnsi="Angsana New" w:cs="Angsana New"/>
        <w:noProof/>
        <w:sz w:val="30"/>
        <w:szCs w:val="30"/>
        <w:lang w:val="en-US"/>
      </w:rPr>
      <w:fldChar w:fldCharType="begin"/>
    </w:r>
    <w:r w:rsidRPr="00131B1F">
      <w:rPr>
        <w:rFonts w:ascii="Angsana New" w:hAnsi="Angsana New" w:cs="Angsana New"/>
        <w:noProof/>
        <w:sz w:val="30"/>
        <w:szCs w:val="30"/>
        <w:lang w:val="en-US"/>
      </w:rPr>
      <w:instrText xml:space="preserve"> PAGE   \* MERGEFORMAT </w:instrText>
    </w:r>
    <w:r w:rsidRPr="00131B1F">
      <w:rPr>
        <w:rFonts w:ascii="Angsana New" w:hAnsi="Angsana New" w:cs="Angsana New"/>
        <w:noProof/>
        <w:sz w:val="30"/>
        <w:szCs w:val="30"/>
        <w:lang w:val="en-US"/>
      </w:rPr>
      <w:fldChar w:fldCharType="separate"/>
    </w:r>
    <w:r w:rsidRPr="00131B1F">
      <w:rPr>
        <w:rFonts w:ascii="Angsana New" w:hAnsi="Angsana New" w:cs="Angsana New"/>
        <w:noProof/>
        <w:sz w:val="30"/>
        <w:szCs w:val="30"/>
        <w:lang w:val="en-US"/>
      </w:rPr>
      <w:t>2</w:t>
    </w:r>
    <w:r w:rsidRPr="00131B1F">
      <w:rPr>
        <w:rFonts w:ascii="Angsana New" w:hAnsi="Angsana New" w:cs="Angsana New"/>
        <w:noProof/>
        <w:sz w:val="30"/>
        <w:szCs w:val="30"/>
        <w:lang w:val="en-US"/>
      </w:rPr>
      <w:fldChar w:fldCharType="end"/>
    </w:r>
  </w:p>
  <w:p w14:paraId="73D10169" w14:textId="77777777" w:rsidR="006C0B6F" w:rsidRPr="006C0B6F" w:rsidRDefault="006C0B6F" w:rsidP="006C0B6F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4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006E2A0E"/>
    <w:multiLevelType w:val="hybridMultilevel"/>
    <w:tmpl w:val="2B326428"/>
    <w:lvl w:ilvl="0" w:tplc="0409000F">
      <w:start w:val="1"/>
      <w:numFmt w:val="decimal"/>
      <w:lvlText w:val="%1."/>
      <w:lvlJc w:val="left"/>
      <w:pPr>
        <w:ind w:left="2280" w:hanging="360"/>
      </w:p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0" w15:restartNumberingAfterBreak="0">
    <w:nsid w:val="052B64A4"/>
    <w:multiLevelType w:val="hybridMultilevel"/>
    <w:tmpl w:val="83745D2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C9A15B1"/>
    <w:multiLevelType w:val="multilevel"/>
    <w:tmpl w:val="5C78E63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2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2D27DE5"/>
    <w:multiLevelType w:val="hybridMultilevel"/>
    <w:tmpl w:val="C5BC6AB6"/>
    <w:lvl w:ilvl="0" w:tplc="07302402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B2A3213"/>
    <w:multiLevelType w:val="hybridMultilevel"/>
    <w:tmpl w:val="85767D12"/>
    <w:lvl w:ilvl="0" w:tplc="94C860E2">
      <w:start w:val="1"/>
      <w:numFmt w:val="decimal"/>
      <w:lvlText w:val="3.%1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A06842"/>
    <w:multiLevelType w:val="multilevel"/>
    <w:tmpl w:val="D9FAC4A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2569D8"/>
    <w:multiLevelType w:val="hybridMultilevel"/>
    <w:tmpl w:val="122EBF0C"/>
    <w:lvl w:ilvl="0" w:tplc="FD3EF924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4E4774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86C0E4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0C1F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18A1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28A2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4E3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D858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E47D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4A7FC3"/>
    <w:multiLevelType w:val="multilevel"/>
    <w:tmpl w:val="5C78E63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1" w15:restartNumberingAfterBreak="0">
    <w:nsid w:val="36F17F08"/>
    <w:multiLevelType w:val="multilevel"/>
    <w:tmpl w:val="641276D2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6F93A29"/>
    <w:multiLevelType w:val="multilevel"/>
    <w:tmpl w:val="02D867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471E1F26"/>
    <w:multiLevelType w:val="hybridMultilevel"/>
    <w:tmpl w:val="79DAFB2E"/>
    <w:lvl w:ilvl="0" w:tplc="04090001">
      <w:start w:val="1"/>
      <w:numFmt w:val="bullet"/>
      <w:lvlText w:val=""/>
      <w:lvlJc w:val="left"/>
      <w:pPr>
        <w:ind w:left="6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29" w15:restartNumberingAfterBreak="0">
    <w:nsid w:val="47263C93"/>
    <w:multiLevelType w:val="multilevel"/>
    <w:tmpl w:val="E1D09240"/>
    <w:lvl w:ilvl="0">
      <w:start w:val="1"/>
      <w:numFmt w:val="decimal"/>
      <w:pStyle w:val="Heading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0E11B06"/>
    <w:multiLevelType w:val="multilevel"/>
    <w:tmpl w:val="BBF670FC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FE5264F"/>
    <w:multiLevelType w:val="multilevel"/>
    <w:tmpl w:val="D46E2A1C"/>
    <w:lvl w:ilvl="0">
      <w:start w:val="1"/>
      <w:numFmt w:val="decimal"/>
      <w:lvlText w:val="%1"/>
      <w:lvlJc w:val="left"/>
      <w:pPr>
        <w:ind w:left="1800" w:hanging="360"/>
      </w:pPr>
      <w:rPr>
        <w:rFonts w:ascii="AngsanaUPC" w:hAnsi="AngsanaUPC" w:cs="AngsanaUPC" w:hint="default"/>
        <w:b/>
        <w:bCs/>
        <w:i w:val="0"/>
        <w:iCs w:val="0"/>
        <w:color w:val="auto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129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7" w:hanging="1440"/>
      </w:pPr>
      <w:rPr>
        <w:rFonts w:hint="default"/>
      </w:rPr>
    </w:lvl>
  </w:abstractNum>
  <w:abstractNum w:abstractNumId="32" w15:restartNumberingAfterBreak="0">
    <w:nsid w:val="66355373"/>
    <w:multiLevelType w:val="multilevel"/>
    <w:tmpl w:val="7D06B97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15D3B65"/>
    <w:multiLevelType w:val="hybridMultilevel"/>
    <w:tmpl w:val="A2A2B57A"/>
    <w:lvl w:ilvl="0" w:tplc="E8DA9B40">
      <w:start w:val="1"/>
      <w:numFmt w:val="decimal"/>
      <w:lvlText w:val="3.%1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CF66273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96F77C4"/>
    <w:multiLevelType w:val="hybridMultilevel"/>
    <w:tmpl w:val="0550163C"/>
    <w:lvl w:ilvl="0" w:tplc="04DA64D6">
      <w:start w:val="12"/>
      <w:numFmt w:val="bullet"/>
      <w:lvlText w:val="-"/>
      <w:lvlJc w:val="left"/>
      <w:pPr>
        <w:ind w:left="505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53125281">
    <w:abstractNumId w:val="5"/>
  </w:num>
  <w:num w:numId="2" w16cid:durableId="677000991">
    <w:abstractNumId w:val="4"/>
  </w:num>
  <w:num w:numId="3" w16cid:durableId="1783069465">
    <w:abstractNumId w:val="8"/>
  </w:num>
  <w:num w:numId="4" w16cid:durableId="1343893066">
    <w:abstractNumId w:val="6"/>
  </w:num>
  <w:num w:numId="5" w16cid:durableId="8021737">
    <w:abstractNumId w:val="7"/>
  </w:num>
  <w:num w:numId="6" w16cid:durableId="1231382270">
    <w:abstractNumId w:val="2"/>
  </w:num>
  <w:num w:numId="7" w16cid:durableId="1537113141">
    <w:abstractNumId w:val="1"/>
  </w:num>
  <w:num w:numId="8" w16cid:durableId="1499268116">
    <w:abstractNumId w:val="0"/>
  </w:num>
  <w:num w:numId="9" w16cid:durableId="581641472">
    <w:abstractNumId w:val="27"/>
  </w:num>
  <w:num w:numId="10" w16cid:durableId="581916994">
    <w:abstractNumId w:val="3"/>
  </w:num>
  <w:num w:numId="11" w16cid:durableId="4208264">
    <w:abstractNumId w:val="24"/>
  </w:num>
  <w:num w:numId="12" w16cid:durableId="1122460789">
    <w:abstractNumId w:val="14"/>
  </w:num>
  <w:num w:numId="13" w16cid:durableId="413017714">
    <w:abstractNumId w:val="33"/>
  </w:num>
  <w:num w:numId="14" w16cid:durableId="749041779">
    <w:abstractNumId w:val="18"/>
  </w:num>
  <w:num w:numId="15" w16cid:durableId="352847503">
    <w:abstractNumId w:val="25"/>
  </w:num>
  <w:num w:numId="16" w16cid:durableId="1529175226">
    <w:abstractNumId w:val="36"/>
  </w:num>
  <w:num w:numId="17" w16cid:durableId="435250892">
    <w:abstractNumId w:val="37"/>
  </w:num>
  <w:num w:numId="18" w16cid:durableId="1782610503">
    <w:abstractNumId w:val="29"/>
  </w:num>
  <w:num w:numId="19" w16cid:durableId="1065103662">
    <w:abstractNumId w:val="19"/>
  </w:num>
  <w:num w:numId="20" w16cid:durableId="2092458689">
    <w:abstractNumId w:val="31"/>
  </w:num>
  <w:num w:numId="21" w16cid:durableId="1106585522">
    <w:abstractNumId w:val="12"/>
  </w:num>
  <w:num w:numId="22" w16cid:durableId="474572042">
    <w:abstractNumId w:val="13"/>
  </w:num>
  <w:num w:numId="23" w16cid:durableId="1929343170">
    <w:abstractNumId w:val="26"/>
  </w:num>
  <w:num w:numId="24" w16cid:durableId="102725990">
    <w:abstractNumId w:val="34"/>
  </w:num>
  <w:num w:numId="25" w16cid:durableId="358437691">
    <w:abstractNumId w:val="15"/>
  </w:num>
  <w:num w:numId="26" w16cid:durableId="918096537">
    <w:abstractNumId w:val="23"/>
  </w:num>
  <w:num w:numId="27" w16cid:durableId="1402405697">
    <w:abstractNumId w:val="39"/>
  </w:num>
  <w:num w:numId="28" w16cid:durableId="29454563">
    <w:abstractNumId w:val="35"/>
  </w:num>
  <w:num w:numId="29" w16cid:durableId="2029718157">
    <w:abstractNumId w:val="22"/>
  </w:num>
  <w:num w:numId="30" w16cid:durableId="2141070380">
    <w:abstractNumId w:val="17"/>
  </w:num>
  <w:num w:numId="31" w16cid:durableId="1973512982">
    <w:abstractNumId w:val="21"/>
  </w:num>
  <w:num w:numId="32" w16cid:durableId="1719888382">
    <w:abstractNumId w:val="30"/>
  </w:num>
  <w:num w:numId="33" w16cid:durableId="2138795041">
    <w:abstractNumId w:val="7"/>
  </w:num>
  <w:num w:numId="34" w16cid:durableId="1978410624">
    <w:abstractNumId w:val="11"/>
  </w:num>
  <w:num w:numId="35" w16cid:durableId="1144929147">
    <w:abstractNumId w:val="16"/>
  </w:num>
  <w:num w:numId="36" w16cid:durableId="666400018">
    <w:abstractNumId w:val="28"/>
  </w:num>
  <w:num w:numId="37" w16cid:durableId="2009289526">
    <w:abstractNumId w:val="20"/>
  </w:num>
  <w:num w:numId="38" w16cid:durableId="192622005">
    <w:abstractNumId w:val="32"/>
  </w:num>
  <w:num w:numId="39" w16cid:durableId="851650084">
    <w:abstractNumId w:val="38"/>
  </w:num>
  <w:num w:numId="40" w16cid:durableId="1818498400">
    <w:abstractNumId w:val="10"/>
  </w:num>
  <w:num w:numId="41" w16cid:durableId="910041155">
    <w:abstractNumId w:val="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FD"/>
    <w:rsid w:val="000005ED"/>
    <w:rsid w:val="0000079D"/>
    <w:rsid w:val="00000A1C"/>
    <w:rsid w:val="00000C2D"/>
    <w:rsid w:val="000016CB"/>
    <w:rsid w:val="000019C7"/>
    <w:rsid w:val="00001DA5"/>
    <w:rsid w:val="00001FBF"/>
    <w:rsid w:val="00002354"/>
    <w:rsid w:val="0000267E"/>
    <w:rsid w:val="00002A60"/>
    <w:rsid w:val="00002B85"/>
    <w:rsid w:val="00002C98"/>
    <w:rsid w:val="00002EBA"/>
    <w:rsid w:val="00002ED6"/>
    <w:rsid w:val="00003303"/>
    <w:rsid w:val="00003378"/>
    <w:rsid w:val="00003679"/>
    <w:rsid w:val="00003CF4"/>
    <w:rsid w:val="00004714"/>
    <w:rsid w:val="00004BC5"/>
    <w:rsid w:val="00004EC5"/>
    <w:rsid w:val="0000535D"/>
    <w:rsid w:val="0000563E"/>
    <w:rsid w:val="000056A7"/>
    <w:rsid w:val="0000593B"/>
    <w:rsid w:val="00005E38"/>
    <w:rsid w:val="000062F0"/>
    <w:rsid w:val="00006888"/>
    <w:rsid w:val="0000695F"/>
    <w:rsid w:val="00006A0A"/>
    <w:rsid w:val="00006C39"/>
    <w:rsid w:val="00007165"/>
    <w:rsid w:val="0000763C"/>
    <w:rsid w:val="000079D8"/>
    <w:rsid w:val="00007C25"/>
    <w:rsid w:val="00010800"/>
    <w:rsid w:val="00010C7A"/>
    <w:rsid w:val="00010D91"/>
    <w:rsid w:val="00010EC6"/>
    <w:rsid w:val="0001110D"/>
    <w:rsid w:val="00011428"/>
    <w:rsid w:val="000114F0"/>
    <w:rsid w:val="00011750"/>
    <w:rsid w:val="00011CA0"/>
    <w:rsid w:val="0001244E"/>
    <w:rsid w:val="00012A4E"/>
    <w:rsid w:val="00012CF4"/>
    <w:rsid w:val="00013276"/>
    <w:rsid w:val="000132EA"/>
    <w:rsid w:val="0001342C"/>
    <w:rsid w:val="00013704"/>
    <w:rsid w:val="0001380C"/>
    <w:rsid w:val="0001397B"/>
    <w:rsid w:val="00013B36"/>
    <w:rsid w:val="00013CFA"/>
    <w:rsid w:val="00013D04"/>
    <w:rsid w:val="00013D8F"/>
    <w:rsid w:val="00014145"/>
    <w:rsid w:val="000141E9"/>
    <w:rsid w:val="0001452E"/>
    <w:rsid w:val="00014827"/>
    <w:rsid w:val="00014C2C"/>
    <w:rsid w:val="00014C5D"/>
    <w:rsid w:val="00014CED"/>
    <w:rsid w:val="00014E15"/>
    <w:rsid w:val="00015077"/>
    <w:rsid w:val="00015408"/>
    <w:rsid w:val="0001599D"/>
    <w:rsid w:val="00016415"/>
    <w:rsid w:val="000164A6"/>
    <w:rsid w:val="000169E6"/>
    <w:rsid w:val="00016C5B"/>
    <w:rsid w:val="00016D78"/>
    <w:rsid w:val="00016F05"/>
    <w:rsid w:val="00017874"/>
    <w:rsid w:val="00020048"/>
    <w:rsid w:val="00020387"/>
    <w:rsid w:val="000204B1"/>
    <w:rsid w:val="00020520"/>
    <w:rsid w:val="00020955"/>
    <w:rsid w:val="00020D39"/>
    <w:rsid w:val="00021176"/>
    <w:rsid w:val="00021566"/>
    <w:rsid w:val="00021A27"/>
    <w:rsid w:val="000223DA"/>
    <w:rsid w:val="00022514"/>
    <w:rsid w:val="0002294D"/>
    <w:rsid w:val="00022EC9"/>
    <w:rsid w:val="00022FCD"/>
    <w:rsid w:val="0002369A"/>
    <w:rsid w:val="000237F9"/>
    <w:rsid w:val="00023ADB"/>
    <w:rsid w:val="00023D1B"/>
    <w:rsid w:val="00023E11"/>
    <w:rsid w:val="00023E63"/>
    <w:rsid w:val="00023EE5"/>
    <w:rsid w:val="00023F11"/>
    <w:rsid w:val="00023F42"/>
    <w:rsid w:val="000240BF"/>
    <w:rsid w:val="0002426A"/>
    <w:rsid w:val="00024446"/>
    <w:rsid w:val="00024B46"/>
    <w:rsid w:val="00024B70"/>
    <w:rsid w:val="00024E36"/>
    <w:rsid w:val="00024E4D"/>
    <w:rsid w:val="00024FCE"/>
    <w:rsid w:val="000252ED"/>
    <w:rsid w:val="00025B5F"/>
    <w:rsid w:val="00025CCE"/>
    <w:rsid w:val="00025CF1"/>
    <w:rsid w:val="0002637B"/>
    <w:rsid w:val="000264FD"/>
    <w:rsid w:val="00026798"/>
    <w:rsid w:val="00026882"/>
    <w:rsid w:val="00026A87"/>
    <w:rsid w:val="00026AED"/>
    <w:rsid w:val="00026BCA"/>
    <w:rsid w:val="00026BCF"/>
    <w:rsid w:val="000274EA"/>
    <w:rsid w:val="00027529"/>
    <w:rsid w:val="00027975"/>
    <w:rsid w:val="00027C1D"/>
    <w:rsid w:val="00031693"/>
    <w:rsid w:val="00031A1A"/>
    <w:rsid w:val="00031AAF"/>
    <w:rsid w:val="00031DFB"/>
    <w:rsid w:val="00031F20"/>
    <w:rsid w:val="00031F82"/>
    <w:rsid w:val="000326E1"/>
    <w:rsid w:val="00032F7D"/>
    <w:rsid w:val="00033059"/>
    <w:rsid w:val="00033519"/>
    <w:rsid w:val="0003353C"/>
    <w:rsid w:val="000336E0"/>
    <w:rsid w:val="00033962"/>
    <w:rsid w:val="000339B8"/>
    <w:rsid w:val="00033C3F"/>
    <w:rsid w:val="00033DC9"/>
    <w:rsid w:val="0003412D"/>
    <w:rsid w:val="0003459E"/>
    <w:rsid w:val="000346A2"/>
    <w:rsid w:val="000346C8"/>
    <w:rsid w:val="0003483C"/>
    <w:rsid w:val="00034892"/>
    <w:rsid w:val="00034BEA"/>
    <w:rsid w:val="00034E21"/>
    <w:rsid w:val="00034E97"/>
    <w:rsid w:val="00035AA5"/>
    <w:rsid w:val="00035BEA"/>
    <w:rsid w:val="00036759"/>
    <w:rsid w:val="00036AA6"/>
    <w:rsid w:val="00036DF3"/>
    <w:rsid w:val="000371A0"/>
    <w:rsid w:val="000371F3"/>
    <w:rsid w:val="00037200"/>
    <w:rsid w:val="00037677"/>
    <w:rsid w:val="000376E6"/>
    <w:rsid w:val="00037A89"/>
    <w:rsid w:val="00037B04"/>
    <w:rsid w:val="00037BD7"/>
    <w:rsid w:val="00040102"/>
    <w:rsid w:val="0004022C"/>
    <w:rsid w:val="000402CA"/>
    <w:rsid w:val="0004060E"/>
    <w:rsid w:val="000406A9"/>
    <w:rsid w:val="00040791"/>
    <w:rsid w:val="000408AE"/>
    <w:rsid w:val="00040BF8"/>
    <w:rsid w:val="00040C94"/>
    <w:rsid w:val="00040E86"/>
    <w:rsid w:val="000410A4"/>
    <w:rsid w:val="00041576"/>
    <w:rsid w:val="00041773"/>
    <w:rsid w:val="00041F0A"/>
    <w:rsid w:val="000423B4"/>
    <w:rsid w:val="0004257D"/>
    <w:rsid w:val="00042687"/>
    <w:rsid w:val="00042745"/>
    <w:rsid w:val="00042A0C"/>
    <w:rsid w:val="00042A63"/>
    <w:rsid w:val="00042E32"/>
    <w:rsid w:val="000438E2"/>
    <w:rsid w:val="00043B6E"/>
    <w:rsid w:val="000440F1"/>
    <w:rsid w:val="00044675"/>
    <w:rsid w:val="00044985"/>
    <w:rsid w:val="00044D2E"/>
    <w:rsid w:val="00044DC1"/>
    <w:rsid w:val="000452D9"/>
    <w:rsid w:val="000453CF"/>
    <w:rsid w:val="00045558"/>
    <w:rsid w:val="0004573E"/>
    <w:rsid w:val="00045908"/>
    <w:rsid w:val="00045C94"/>
    <w:rsid w:val="00045CD7"/>
    <w:rsid w:val="00045CF3"/>
    <w:rsid w:val="00046377"/>
    <w:rsid w:val="000463E9"/>
    <w:rsid w:val="00046574"/>
    <w:rsid w:val="000469CB"/>
    <w:rsid w:val="00046E0C"/>
    <w:rsid w:val="0004711B"/>
    <w:rsid w:val="000478A1"/>
    <w:rsid w:val="000479BE"/>
    <w:rsid w:val="00047D0B"/>
    <w:rsid w:val="00047EB7"/>
    <w:rsid w:val="00047FF7"/>
    <w:rsid w:val="00050454"/>
    <w:rsid w:val="00050546"/>
    <w:rsid w:val="00051239"/>
    <w:rsid w:val="00051470"/>
    <w:rsid w:val="00051ACB"/>
    <w:rsid w:val="00051B39"/>
    <w:rsid w:val="00051DE1"/>
    <w:rsid w:val="00051E14"/>
    <w:rsid w:val="00051EF0"/>
    <w:rsid w:val="000522FC"/>
    <w:rsid w:val="00052484"/>
    <w:rsid w:val="000526EC"/>
    <w:rsid w:val="000530AD"/>
    <w:rsid w:val="000530FD"/>
    <w:rsid w:val="000532E9"/>
    <w:rsid w:val="000539BE"/>
    <w:rsid w:val="000540B0"/>
    <w:rsid w:val="0005449F"/>
    <w:rsid w:val="00054951"/>
    <w:rsid w:val="00054BB7"/>
    <w:rsid w:val="00054DB2"/>
    <w:rsid w:val="00055234"/>
    <w:rsid w:val="000555E7"/>
    <w:rsid w:val="00055960"/>
    <w:rsid w:val="00055D63"/>
    <w:rsid w:val="00055D79"/>
    <w:rsid w:val="00056249"/>
    <w:rsid w:val="000564A3"/>
    <w:rsid w:val="000565EB"/>
    <w:rsid w:val="00056639"/>
    <w:rsid w:val="000566F5"/>
    <w:rsid w:val="00056906"/>
    <w:rsid w:val="00056927"/>
    <w:rsid w:val="000574DA"/>
    <w:rsid w:val="000575C7"/>
    <w:rsid w:val="00060457"/>
    <w:rsid w:val="000604B9"/>
    <w:rsid w:val="00060B03"/>
    <w:rsid w:val="00060B71"/>
    <w:rsid w:val="00060C51"/>
    <w:rsid w:val="00060FA2"/>
    <w:rsid w:val="0006135A"/>
    <w:rsid w:val="00061594"/>
    <w:rsid w:val="00061A35"/>
    <w:rsid w:val="00061AAE"/>
    <w:rsid w:val="00061D94"/>
    <w:rsid w:val="00062246"/>
    <w:rsid w:val="000622B0"/>
    <w:rsid w:val="000626B0"/>
    <w:rsid w:val="000632C5"/>
    <w:rsid w:val="000634E3"/>
    <w:rsid w:val="0006354B"/>
    <w:rsid w:val="0006369A"/>
    <w:rsid w:val="00063B73"/>
    <w:rsid w:val="00063D07"/>
    <w:rsid w:val="00064013"/>
    <w:rsid w:val="000640A0"/>
    <w:rsid w:val="000646A7"/>
    <w:rsid w:val="0006493E"/>
    <w:rsid w:val="00064B1B"/>
    <w:rsid w:val="00064DA3"/>
    <w:rsid w:val="00065672"/>
    <w:rsid w:val="000656E1"/>
    <w:rsid w:val="00065ADE"/>
    <w:rsid w:val="00065C80"/>
    <w:rsid w:val="00065F79"/>
    <w:rsid w:val="0006600B"/>
    <w:rsid w:val="00066014"/>
    <w:rsid w:val="00066F90"/>
    <w:rsid w:val="00067163"/>
    <w:rsid w:val="0006721B"/>
    <w:rsid w:val="00067772"/>
    <w:rsid w:val="00067D22"/>
    <w:rsid w:val="0007008A"/>
    <w:rsid w:val="0007034E"/>
    <w:rsid w:val="0007038C"/>
    <w:rsid w:val="000704EE"/>
    <w:rsid w:val="00070DAC"/>
    <w:rsid w:val="00070FBD"/>
    <w:rsid w:val="00071B0E"/>
    <w:rsid w:val="00071C9F"/>
    <w:rsid w:val="00072171"/>
    <w:rsid w:val="000722E1"/>
    <w:rsid w:val="0007277C"/>
    <w:rsid w:val="000730CF"/>
    <w:rsid w:val="00073135"/>
    <w:rsid w:val="00073BBF"/>
    <w:rsid w:val="00073DAC"/>
    <w:rsid w:val="000744FA"/>
    <w:rsid w:val="0007463B"/>
    <w:rsid w:val="00074AC0"/>
    <w:rsid w:val="00074B06"/>
    <w:rsid w:val="00074E1F"/>
    <w:rsid w:val="00074FE6"/>
    <w:rsid w:val="0007509B"/>
    <w:rsid w:val="000751B4"/>
    <w:rsid w:val="000753C4"/>
    <w:rsid w:val="000753F5"/>
    <w:rsid w:val="000754D3"/>
    <w:rsid w:val="0007557D"/>
    <w:rsid w:val="000755F0"/>
    <w:rsid w:val="000759B4"/>
    <w:rsid w:val="00075B69"/>
    <w:rsid w:val="00075FD1"/>
    <w:rsid w:val="0007679B"/>
    <w:rsid w:val="00076846"/>
    <w:rsid w:val="0007694D"/>
    <w:rsid w:val="00077158"/>
    <w:rsid w:val="00077439"/>
    <w:rsid w:val="00077A88"/>
    <w:rsid w:val="00077B36"/>
    <w:rsid w:val="00077CFE"/>
    <w:rsid w:val="000801FE"/>
    <w:rsid w:val="0008035F"/>
    <w:rsid w:val="000808BA"/>
    <w:rsid w:val="00080925"/>
    <w:rsid w:val="00080CE6"/>
    <w:rsid w:val="00080F13"/>
    <w:rsid w:val="000816AD"/>
    <w:rsid w:val="0008193D"/>
    <w:rsid w:val="00081F9E"/>
    <w:rsid w:val="00082018"/>
    <w:rsid w:val="0008259C"/>
    <w:rsid w:val="0008267B"/>
    <w:rsid w:val="000826E3"/>
    <w:rsid w:val="00082F02"/>
    <w:rsid w:val="00082FDC"/>
    <w:rsid w:val="0008348F"/>
    <w:rsid w:val="0008356D"/>
    <w:rsid w:val="000838AF"/>
    <w:rsid w:val="000838F4"/>
    <w:rsid w:val="00083BC4"/>
    <w:rsid w:val="00084392"/>
    <w:rsid w:val="00084539"/>
    <w:rsid w:val="000847B2"/>
    <w:rsid w:val="0008489E"/>
    <w:rsid w:val="00084995"/>
    <w:rsid w:val="00084A2D"/>
    <w:rsid w:val="00084C4F"/>
    <w:rsid w:val="0008515D"/>
    <w:rsid w:val="00085219"/>
    <w:rsid w:val="000852A7"/>
    <w:rsid w:val="00085378"/>
    <w:rsid w:val="00085531"/>
    <w:rsid w:val="000857F6"/>
    <w:rsid w:val="00085F57"/>
    <w:rsid w:val="00085F62"/>
    <w:rsid w:val="00086008"/>
    <w:rsid w:val="0008635F"/>
    <w:rsid w:val="00086747"/>
    <w:rsid w:val="00086B83"/>
    <w:rsid w:val="00086E10"/>
    <w:rsid w:val="00087300"/>
    <w:rsid w:val="00087543"/>
    <w:rsid w:val="000877AE"/>
    <w:rsid w:val="000877F1"/>
    <w:rsid w:val="00087888"/>
    <w:rsid w:val="00087C9A"/>
    <w:rsid w:val="00087EF5"/>
    <w:rsid w:val="000904AE"/>
    <w:rsid w:val="00090523"/>
    <w:rsid w:val="000908EF"/>
    <w:rsid w:val="00090AB3"/>
    <w:rsid w:val="00091D45"/>
    <w:rsid w:val="00091E9C"/>
    <w:rsid w:val="0009219F"/>
    <w:rsid w:val="00092641"/>
    <w:rsid w:val="00092A89"/>
    <w:rsid w:val="00092BF3"/>
    <w:rsid w:val="00093375"/>
    <w:rsid w:val="00093A25"/>
    <w:rsid w:val="00093CC9"/>
    <w:rsid w:val="00094184"/>
    <w:rsid w:val="00094187"/>
    <w:rsid w:val="00094255"/>
    <w:rsid w:val="00094418"/>
    <w:rsid w:val="00094424"/>
    <w:rsid w:val="000945CF"/>
    <w:rsid w:val="00094A60"/>
    <w:rsid w:val="000950EB"/>
    <w:rsid w:val="00095331"/>
    <w:rsid w:val="0009533B"/>
    <w:rsid w:val="00095614"/>
    <w:rsid w:val="000957CE"/>
    <w:rsid w:val="00095938"/>
    <w:rsid w:val="00095A45"/>
    <w:rsid w:val="00095B73"/>
    <w:rsid w:val="00096176"/>
    <w:rsid w:val="000962BC"/>
    <w:rsid w:val="0009660F"/>
    <w:rsid w:val="000966FB"/>
    <w:rsid w:val="0009680C"/>
    <w:rsid w:val="000969CF"/>
    <w:rsid w:val="0009727B"/>
    <w:rsid w:val="000974CE"/>
    <w:rsid w:val="0009756E"/>
    <w:rsid w:val="0009759B"/>
    <w:rsid w:val="0009782E"/>
    <w:rsid w:val="000A0003"/>
    <w:rsid w:val="000A036D"/>
    <w:rsid w:val="000A0BE1"/>
    <w:rsid w:val="000A0BFC"/>
    <w:rsid w:val="000A0EA3"/>
    <w:rsid w:val="000A0F15"/>
    <w:rsid w:val="000A0F2E"/>
    <w:rsid w:val="000A0FC4"/>
    <w:rsid w:val="000A1623"/>
    <w:rsid w:val="000A193E"/>
    <w:rsid w:val="000A1A52"/>
    <w:rsid w:val="000A1D87"/>
    <w:rsid w:val="000A1E0A"/>
    <w:rsid w:val="000A26BE"/>
    <w:rsid w:val="000A2720"/>
    <w:rsid w:val="000A2C15"/>
    <w:rsid w:val="000A2EF8"/>
    <w:rsid w:val="000A3421"/>
    <w:rsid w:val="000A3425"/>
    <w:rsid w:val="000A363B"/>
    <w:rsid w:val="000A36C7"/>
    <w:rsid w:val="000A3797"/>
    <w:rsid w:val="000A3994"/>
    <w:rsid w:val="000A39D0"/>
    <w:rsid w:val="000A3B2B"/>
    <w:rsid w:val="000A43D0"/>
    <w:rsid w:val="000A4783"/>
    <w:rsid w:val="000A4893"/>
    <w:rsid w:val="000A4EFE"/>
    <w:rsid w:val="000A58A2"/>
    <w:rsid w:val="000A5958"/>
    <w:rsid w:val="000A5D39"/>
    <w:rsid w:val="000A62C5"/>
    <w:rsid w:val="000A6485"/>
    <w:rsid w:val="000A6495"/>
    <w:rsid w:val="000A67A9"/>
    <w:rsid w:val="000A686C"/>
    <w:rsid w:val="000A68E1"/>
    <w:rsid w:val="000A6C35"/>
    <w:rsid w:val="000A6F79"/>
    <w:rsid w:val="000A7510"/>
    <w:rsid w:val="000A762F"/>
    <w:rsid w:val="000A7B11"/>
    <w:rsid w:val="000A7B3A"/>
    <w:rsid w:val="000A7C3B"/>
    <w:rsid w:val="000A7CBF"/>
    <w:rsid w:val="000B00E8"/>
    <w:rsid w:val="000B02E5"/>
    <w:rsid w:val="000B0340"/>
    <w:rsid w:val="000B0720"/>
    <w:rsid w:val="000B0991"/>
    <w:rsid w:val="000B0B0E"/>
    <w:rsid w:val="000B0D69"/>
    <w:rsid w:val="000B0E74"/>
    <w:rsid w:val="000B0F37"/>
    <w:rsid w:val="000B146D"/>
    <w:rsid w:val="000B1854"/>
    <w:rsid w:val="000B1AB7"/>
    <w:rsid w:val="000B1B44"/>
    <w:rsid w:val="000B245A"/>
    <w:rsid w:val="000B27A1"/>
    <w:rsid w:val="000B2AD1"/>
    <w:rsid w:val="000B2F94"/>
    <w:rsid w:val="000B369F"/>
    <w:rsid w:val="000B3C21"/>
    <w:rsid w:val="000B3D36"/>
    <w:rsid w:val="000B4480"/>
    <w:rsid w:val="000B44F2"/>
    <w:rsid w:val="000B4A4C"/>
    <w:rsid w:val="000B4ABB"/>
    <w:rsid w:val="000B54B2"/>
    <w:rsid w:val="000B5628"/>
    <w:rsid w:val="000B5B08"/>
    <w:rsid w:val="000B5CE6"/>
    <w:rsid w:val="000B5E33"/>
    <w:rsid w:val="000B5EB9"/>
    <w:rsid w:val="000B6384"/>
    <w:rsid w:val="000B695E"/>
    <w:rsid w:val="000B6D20"/>
    <w:rsid w:val="000B71E8"/>
    <w:rsid w:val="000B74D0"/>
    <w:rsid w:val="000B76BD"/>
    <w:rsid w:val="000B78AD"/>
    <w:rsid w:val="000B78D4"/>
    <w:rsid w:val="000B7A60"/>
    <w:rsid w:val="000B7D9E"/>
    <w:rsid w:val="000B7F82"/>
    <w:rsid w:val="000C0365"/>
    <w:rsid w:val="000C036B"/>
    <w:rsid w:val="000C0507"/>
    <w:rsid w:val="000C06A9"/>
    <w:rsid w:val="000C0946"/>
    <w:rsid w:val="000C0CF4"/>
    <w:rsid w:val="000C108F"/>
    <w:rsid w:val="000C11F1"/>
    <w:rsid w:val="000C14DD"/>
    <w:rsid w:val="000C1822"/>
    <w:rsid w:val="000C1944"/>
    <w:rsid w:val="000C1D53"/>
    <w:rsid w:val="000C2123"/>
    <w:rsid w:val="000C2341"/>
    <w:rsid w:val="000C255E"/>
    <w:rsid w:val="000C25CC"/>
    <w:rsid w:val="000C2688"/>
    <w:rsid w:val="000C26FE"/>
    <w:rsid w:val="000C2783"/>
    <w:rsid w:val="000C2BF6"/>
    <w:rsid w:val="000C2BF9"/>
    <w:rsid w:val="000C2C1A"/>
    <w:rsid w:val="000C2F9D"/>
    <w:rsid w:val="000C3227"/>
    <w:rsid w:val="000C34DD"/>
    <w:rsid w:val="000C36E8"/>
    <w:rsid w:val="000C3924"/>
    <w:rsid w:val="000C3BF2"/>
    <w:rsid w:val="000C44AD"/>
    <w:rsid w:val="000C4B2F"/>
    <w:rsid w:val="000C4F26"/>
    <w:rsid w:val="000C4F44"/>
    <w:rsid w:val="000C4F5D"/>
    <w:rsid w:val="000C54D8"/>
    <w:rsid w:val="000C55D7"/>
    <w:rsid w:val="000C57E5"/>
    <w:rsid w:val="000C5A97"/>
    <w:rsid w:val="000C5B66"/>
    <w:rsid w:val="000C5BA6"/>
    <w:rsid w:val="000C5DC6"/>
    <w:rsid w:val="000C5EB8"/>
    <w:rsid w:val="000C5F08"/>
    <w:rsid w:val="000C63CA"/>
    <w:rsid w:val="000C669B"/>
    <w:rsid w:val="000C676D"/>
    <w:rsid w:val="000C67BB"/>
    <w:rsid w:val="000C6D34"/>
    <w:rsid w:val="000C71D5"/>
    <w:rsid w:val="000C74A7"/>
    <w:rsid w:val="000C7FD9"/>
    <w:rsid w:val="000D0115"/>
    <w:rsid w:val="000D04A4"/>
    <w:rsid w:val="000D075F"/>
    <w:rsid w:val="000D0A6C"/>
    <w:rsid w:val="000D0B4C"/>
    <w:rsid w:val="000D1044"/>
    <w:rsid w:val="000D1AB9"/>
    <w:rsid w:val="000D1E8B"/>
    <w:rsid w:val="000D234B"/>
    <w:rsid w:val="000D29EB"/>
    <w:rsid w:val="000D2AC7"/>
    <w:rsid w:val="000D2C52"/>
    <w:rsid w:val="000D2CD4"/>
    <w:rsid w:val="000D2EE9"/>
    <w:rsid w:val="000D3137"/>
    <w:rsid w:val="000D333C"/>
    <w:rsid w:val="000D33B4"/>
    <w:rsid w:val="000D3493"/>
    <w:rsid w:val="000D355A"/>
    <w:rsid w:val="000D3649"/>
    <w:rsid w:val="000D368C"/>
    <w:rsid w:val="000D39B9"/>
    <w:rsid w:val="000D3A3A"/>
    <w:rsid w:val="000D41FB"/>
    <w:rsid w:val="000D4219"/>
    <w:rsid w:val="000D48D1"/>
    <w:rsid w:val="000D4901"/>
    <w:rsid w:val="000D4E2B"/>
    <w:rsid w:val="000D4FB3"/>
    <w:rsid w:val="000D52B8"/>
    <w:rsid w:val="000D5736"/>
    <w:rsid w:val="000D599F"/>
    <w:rsid w:val="000D5CAB"/>
    <w:rsid w:val="000D6493"/>
    <w:rsid w:val="000D6628"/>
    <w:rsid w:val="000D67E7"/>
    <w:rsid w:val="000D6830"/>
    <w:rsid w:val="000D6BDD"/>
    <w:rsid w:val="000D6C8C"/>
    <w:rsid w:val="000D6CB1"/>
    <w:rsid w:val="000D6CD8"/>
    <w:rsid w:val="000D6D86"/>
    <w:rsid w:val="000D72F8"/>
    <w:rsid w:val="000D7339"/>
    <w:rsid w:val="000D73AF"/>
    <w:rsid w:val="000D767B"/>
    <w:rsid w:val="000D7700"/>
    <w:rsid w:val="000D77AB"/>
    <w:rsid w:val="000D79DC"/>
    <w:rsid w:val="000D7A6D"/>
    <w:rsid w:val="000E036F"/>
    <w:rsid w:val="000E047D"/>
    <w:rsid w:val="000E0746"/>
    <w:rsid w:val="000E07CA"/>
    <w:rsid w:val="000E0B73"/>
    <w:rsid w:val="000E11F9"/>
    <w:rsid w:val="000E14D8"/>
    <w:rsid w:val="000E1A54"/>
    <w:rsid w:val="000E2202"/>
    <w:rsid w:val="000E236D"/>
    <w:rsid w:val="000E23B8"/>
    <w:rsid w:val="000E24F5"/>
    <w:rsid w:val="000E2A04"/>
    <w:rsid w:val="000E2B53"/>
    <w:rsid w:val="000E2B9E"/>
    <w:rsid w:val="000E2E9B"/>
    <w:rsid w:val="000E30C2"/>
    <w:rsid w:val="000E31C0"/>
    <w:rsid w:val="000E3226"/>
    <w:rsid w:val="000E3788"/>
    <w:rsid w:val="000E393E"/>
    <w:rsid w:val="000E3DA2"/>
    <w:rsid w:val="000E471D"/>
    <w:rsid w:val="000E49CB"/>
    <w:rsid w:val="000E4B3E"/>
    <w:rsid w:val="000E4BFE"/>
    <w:rsid w:val="000E511E"/>
    <w:rsid w:val="000E5582"/>
    <w:rsid w:val="000E5843"/>
    <w:rsid w:val="000E5845"/>
    <w:rsid w:val="000E589E"/>
    <w:rsid w:val="000E5BA9"/>
    <w:rsid w:val="000E5EB1"/>
    <w:rsid w:val="000E5F31"/>
    <w:rsid w:val="000E66D8"/>
    <w:rsid w:val="000E6864"/>
    <w:rsid w:val="000E68F2"/>
    <w:rsid w:val="000E6A6E"/>
    <w:rsid w:val="000E6B0F"/>
    <w:rsid w:val="000E6B60"/>
    <w:rsid w:val="000E6CEA"/>
    <w:rsid w:val="000E74E0"/>
    <w:rsid w:val="000E7583"/>
    <w:rsid w:val="000E7BF5"/>
    <w:rsid w:val="000E7E13"/>
    <w:rsid w:val="000E7E8F"/>
    <w:rsid w:val="000F05E1"/>
    <w:rsid w:val="000F06C3"/>
    <w:rsid w:val="000F0C39"/>
    <w:rsid w:val="000F0E3A"/>
    <w:rsid w:val="000F12C4"/>
    <w:rsid w:val="000F12C8"/>
    <w:rsid w:val="000F16B0"/>
    <w:rsid w:val="000F1FE4"/>
    <w:rsid w:val="000F23FB"/>
    <w:rsid w:val="000F29BC"/>
    <w:rsid w:val="000F2C64"/>
    <w:rsid w:val="000F2D94"/>
    <w:rsid w:val="000F2F13"/>
    <w:rsid w:val="000F3040"/>
    <w:rsid w:val="000F3212"/>
    <w:rsid w:val="000F34E1"/>
    <w:rsid w:val="000F3899"/>
    <w:rsid w:val="000F39E5"/>
    <w:rsid w:val="000F3A87"/>
    <w:rsid w:val="000F3E52"/>
    <w:rsid w:val="000F3EB4"/>
    <w:rsid w:val="000F41EF"/>
    <w:rsid w:val="000F4584"/>
    <w:rsid w:val="000F480A"/>
    <w:rsid w:val="000F498B"/>
    <w:rsid w:val="000F4AFB"/>
    <w:rsid w:val="000F521C"/>
    <w:rsid w:val="000F52B1"/>
    <w:rsid w:val="000F5B21"/>
    <w:rsid w:val="000F60FA"/>
    <w:rsid w:val="000F6480"/>
    <w:rsid w:val="000F6566"/>
    <w:rsid w:val="000F65F3"/>
    <w:rsid w:val="000F6936"/>
    <w:rsid w:val="000F6977"/>
    <w:rsid w:val="000F69D9"/>
    <w:rsid w:val="000F6B4B"/>
    <w:rsid w:val="000F6BD6"/>
    <w:rsid w:val="000F71EA"/>
    <w:rsid w:val="000F7227"/>
    <w:rsid w:val="000F7919"/>
    <w:rsid w:val="0010017B"/>
    <w:rsid w:val="00100259"/>
    <w:rsid w:val="001002EB"/>
    <w:rsid w:val="0010056E"/>
    <w:rsid w:val="00100E2F"/>
    <w:rsid w:val="00100FFF"/>
    <w:rsid w:val="0010102D"/>
    <w:rsid w:val="00101153"/>
    <w:rsid w:val="00101430"/>
    <w:rsid w:val="00101B3F"/>
    <w:rsid w:val="00102706"/>
    <w:rsid w:val="00102CA5"/>
    <w:rsid w:val="00102DBF"/>
    <w:rsid w:val="00103724"/>
    <w:rsid w:val="00103789"/>
    <w:rsid w:val="00103E6C"/>
    <w:rsid w:val="00103F33"/>
    <w:rsid w:val="00103FAF"/>
    <w:rsid w:val="00104370"/>
    <w:rsid w:val="00104539"/>
    <w:rsid w:val="001045E6"/>
    <w:rsid w:val="001047D9"/>
    <w:rsid w:val="00105599"/>
    <w:rsid w:val="001057AB"/>
    <w:rsid w:val="0010588E"/>
    <w:rsid w:val="00105C1C"/>
    <w:rsid w:val="00105CB6"/>
    <w:rsid w:val="0010627B"/>
    <w:rsid w:val="00106419"/>
    <w:rsid w:val="00106985"/>
    <w:rsid w:val="00106BB0"/>
    <w:rsid w:val="00107137"/>
    <w:rsid w:val="001077C4"/>
    <w:rsid w:val="00107886"/>
    <w:rsid w:val="00107EF7"/>
    <w:rsid w:val="00107F9B"/>
    <w:rsid w:val="001106A2"/>
    <w:rsid w:val="00110724"/>
    <w:rsid w:val="001108AC"/>
    <w:rsid w:val="00110CE0"/>
    <w:rsid w:val="00111534"/>
    <w:rsid w:val="00111B21"/>
    <w:rsid w:val="00111EC4"/>
    <w:rsid w:val="00112450"/>
    <w:rsid w:val="00112DC7"/>
    <w:rsid w:val="001132C7"/>
    <w:rsid w:val="00114568"/>
    <w:rsid w:val="00114660"/>
    <w:rsid w:val="001149A6"/>
    <w:rsid w:val="00114B0A"/>
    <w:rsid w:val="00114B6C"/>
    <w:rsid w:val="00114DBB"/>
    <w:rsid w:val="00115064"/>
    <w:rsid w:val="00115188"/>
    <w:rsid w:val="00115291"/>
    <w:rsid w:val="0011536E"/>
    <w:rsid w:val="001153E5"/>
    <w:rsid w:val="0011572B"/>
    <w:rsid w:val="00115A48"/>
    <w:rsid w:val="00116E1C"/>
    <w:rsid w:val="00116E23"/>
    <w:rsid w:val="0011745B"/>
    <w:rsid w:val="001174EC"/>
    <w:rsid w:val="00117510"/>
    <w:rsid w:val="001175AC"/>
    <w:rsid w:val="0011768D"/>
    <w:rsid w:val="00117AB5"/>
    <w:rsid w:val="00117C65"/>
    <w:rsid w:val="00117CD1"/>
    <w:rsid w:val="00117D21"/>
    <w:rsid w:val="001202E8"/>
    <w:rsid w:val="00120302"/>
    <w:rsid w:val="00120596"/>
    <w:rsid w:val="0012088F"/>
    <w:rsid w:val="001209C7"/>
    <w:rsid w:val="00120E97"/>
    <w:rsid w:val="00121103"/>
    <w:rsid w:val="00121317"/>
    <w:rsid w:val="00121458"/>
    <w:rsid w:val="0012162A"/>
    <w:rsid w:val="00121635"/>
    <w:rsid w:val="00121A17"/>
    <w:rsid w:val="001220CA"/>
    <w:rsid w:val="0012233D"/>
    <w:rsid w:val="0012270D"/>
    <w:rsid w:val="00122B29"/>
    <w:rsid w:val="00122CCF"/>
    <w:rsid w:val="001238C9"/>
    <w:rsid w:val="001239BD"/>
    <w:rsid w:val="00123C80"/>
    <w:rsid w:val="00123E29"/>
    <w:rsid w:val="00123E93"/>
    <w:rsid w:val="00124026"/>
    <w:rsid w:val="0012442B"/>
    <w:rsid w:val="001245F1"/>
    <w:rsid w:val="00124623"/>
    <w:rsid w:val="001251F3"/>
    <w:rsid w:val="001252A2"/>
    <w:rsid w:val="0012533D"/>
    <w:rsid w:val="001253F6"/>
    <w:rsid w:val="0012546E"/>
    <w:rsid w:val="00125870"/>
    <w:rsid w:val="0012597E"/>
    <w:rsid w:val="00125B83"/>
    <w:rsid w:val="00125CBD"/>
    <w:rsid w:val="00125F3B"/>
    <w:rsid w:val="0012610E"/>
    <w:rsid w:val="0012634C"/>
    <w:rsid w:val="0012668E"/>
    <w:rsid w:val="001269ED"/>
    <w:rsid w:val="00126ADA"/>
    <w:rsid w:val="00126B27"/>
    <w:rsid w:val="00126C10"/>
    <w:rsid w:val="00126FEE"/>
    <w:rsid w:val="00127019"/>
    <w:rsid w:val="001271FF"/>
    <w:rsid w:val="00127299"/>
    <w:rsid w:val="001275A5"/>
    <w:rsid w:val="00127659"/>
    <w:rsid w:val="00127EC2"/>
    <w:rsid w:val="00127F4E"/>
    <w:rsid w:val="00127FD3"/>
    <w:rsid w:val="00130144"/>
    <w:rsid w:val="001302CB"/>
    <w:rsid w:val="001304B0"/>
    <w:rsid w:val="001304F7"/>
    <w:rsid w:val="00130A4C"/>
    <w:rsid w:val="00130C6E"/>
    <w:rsid w:val="00130D2F"/>
    <w:rsid w:val="00130F6D"/>
    <w:rsid w:val="001311B3"/>
    <w:rsid w:val="001314C0"/>
    <w:rsid w:val="00131790"/>
    <w:rsid w:val="00131B1F"/>
    <w:rsid w:val="00131C2C"/>
    <w:rsid w:val="00131F27"/>
    <w:rsid w:val="00131FA2"/>
    <w:rsid w:val="00132190"/>
    <w:rsid w:val="0013243C"/>
    <w:rsid w:val="00133389"/>
    <w:rsid w:val="00133533"/>
    <w:rsid w:val="00133923"/>
    <w:rsid w:val="00133B85"/>
    <w:rsid w:val="00133C59"/>
    <w:rsid w:val="00133F1E"/>
    <w:rsid w:val="001341DF"/>
    <w:rsid w:val="001344C4"/>
    <w:rsid w:val="0013489F"/>
    <w:rsid w:val="0013498A"/>
    <w:rsid w:val="00134E3A"/>
    <w:rsid w:val="00134F34"/>
    <w:rsid w:val="001350E3"/>
    <w:rsid w:val="0013526B"/>
    <w:rsid w:val="0013562D"/>
    <w:rsid w:val="001357DA"/>
    <w:rsid w:val="00136883"/>
    <w:rsid w:val="00136A71"/>
    <w:rsid w:val="00136B84"/>
    <w:rsid w:val="001372E4"/>
    <w:rsid w:val="001376EE"/>
    <w:rsid w:val="00137742"/>
    <w:rsid w:val="00137780"/>
    <w:rsid w:val="00137B9D"/>
    <w:rsid w:val="00137CFC"/>
    <w:rsid w:val="00137F9A"/>
    <w:rsid w:val="001400ED"/>
    <w:rsid w:val="001400F5"/>
    <w:rsid w:val="001405CD"/>
    <w:rsid w:val="00140C16"/>
    <w:rsid w:val="00140FB7"/>
    <w:rsid w:val="001410FA"/>
    <w:rsid w:val="0014138B"/>
    <w:rsid w:val="001413E3"/>
    <w:rsid w:val="00141B39"/>
    <w:rsid w:val="00141CB9"/>
    <w:rsid w:val="00142F5E"/>
    <w:rsid w:val="00143827"/>
    <w:rsid w:val="00143876"/>
    <w:rsid w:val="001439E9"/>
    <w:rsid w:val="001441B4"/>
    <w:rsid w:val="001441F0"/>
    <w:rsid w:val="00144771"/>
    <w:rsid w:val="0014482A"/>
    <w:rsid w:val="00144AE5"/>
    <w:rsid w:val="00144B9E"/>
    <w:rsid w:val="00144FF9"/>
    <w:rsid w:val="001453F8"/>
    <w:rsid w:val="001456F8"/>
    <w:rsid w:val="001457E2"/>
    <w:rsid w:val="00145C47"/>
    <w:rsid w:val="00145F77"/>
    <w:rsid w:val="001460B3"/>
    <w:rsid w:val="001462CC"/>
    <w:rsid w:val="00146BAA"/>
    <w:rsid w:val="00146BC8"/>
    <w:rsid w:val="00146BD5"/>
    <w:rsid w:val="00146E97"/>
    <w:rsid w:val="00146FB0"/>
    <w:rsid w:val="001471E8"/>
    <w:rsid w:val="001472A9"/>
    <w:rsid w:val="001472BD"/>
    <w:rsid w:val="00147569"/>
    <w:rsid w:val="0014760B"/>
    <w:rsid w:val="00150257"/>
    <w:rsid w:val="001504EF"/>
    <w:rsid w:val="0015061B"/>
    <w:rsid w:val="00150A16"/>
    <w:rsid w:val="00150A2B"/>
    <w:rsid w:val="00150C29"/>
    <w:rsid w:val="00151693"/>
    <w:rsid w:val="0015173C"/>
    <w:rsid w:val="001517F7"/>
    <w:rsid w:val="00151948"/>
    <w:rsid w:val="00151AF4"/>
    <w:rsid w:val="00151FD8"/>
    <w:rsid w:val="001521D0"/>
    <w:rsid w:val="001526BA"/>
    <w:rsid w:val="001527D4"/>
    <w:rsid w:val="00152B69"/>
    <w:rsid w:val="00152EF1"/>
    <w:rsid w:val="00152F5B"/>
    <w:rsid w:val="00153129"/>
    <w:rsid w:val="00153248"/>
    <w:rsid w:val="00153607"/>
    <w:rsid w:val="0015374C"/>
    <w:rsid w:val="001537F5"/>
    <w:rsid w:val="00153819"/>
    <w:rsid w:val="001538F1"/>
    <w:rsid w:val="0015391C"/>
    <w:rsid w:val="001539AD"/>
    <w:rsid w:val="00153D66"/>
    <w:rsid w:val="001541A9"/>
    <w:rsid w:val="001544E3"/>
    <w:rsid w:val="001545A0"/>
    <w:rsid w:val="001547C1"/>
    <w:rsid w:val="00154989"/>
    <w:rsid w:val="00154FF0"/>
    <w:rsid w:val="001552CD"/>
    <w:rsid w:val="00155616"/>
    <w:rsid w:val="001558D9"/>
    <w:rsid w:val="001559F5"/>
    <w:rsid w:val="001566C0"/>
    <w:rsid w:val="0015688C"/>
    <w:rsid w:val="001569C6"/>
    <w:rsid w:val="00156A65"/>
    <w:rsid w:val="00156FF5"/>
    <w:rsid w:val="0015707A"/>
    <w:rsid w:val="00157370"/>
    <w:rsid w:val="00157493"/>
    <w:rsid w:val="00157DB5"/>
    <w:rsid w:val="00157FF2"/>
    <w:rsid w:val="0016056C"/>
    <w:rsid w:val="001605C4"/>
    <w:rsid w:val="00160760"/>
    <w:rsid w:val="0016090B"/>
    <w:rsid w:val="0016097A"/>
    <w:rsid w:val="001609BC"/>
    <w:rsid w:val="00160A13"/>
    <w:rsid w:val="00160A71"/>
    <w:rsid w:val="00160B21"/>
    <w:rsid w:val="00160BF5"/>
    <w:rsid w:val="00160E44"/>
    <w:rsid w:val="00160FCF"/>
    <w:rsid w:val="00160FDB"/>
    <w:rsid w:val="00161618"/>
    <w:rsid w:val="001619C9"/>
    <w:rsid w:val="00161E26"/>
    <w:rsid w:val="00161F20"/>
    <w:rsid w:val="001620C9"/>
    <w:rsid w:val="0016266D"/>
    <w:rsid w:val="00162A40"/>
    <w:rsid w:val="00162BB5"/>
    <w:rsid w:val="00162DD3"/>
    <w:rsid w:val="00163392"/>
    <w:rsid w:val="0016339C"/>
    <w:rsid w:val="00163539"/>
    <w:rsid w:val="00163D49"/>
    <w:rsid w:val="001641FD"/>
    <w:rsid w:val="001642A8"/>
    <w:rsid w:val="0016450A"/>
    <w:rsid w:val="0016471E"/>
    <w:rsid w:val="001648BF"/>
    <w:rsid w:val="00164910"/>
    <w:rsid w:val="00165669"/>
    <w:rsid w:val="001656CD"/>
    <w:rsid w:val="0016584C"/>
    <w:rsid w:val="00165A69"/>
    <w:rsid w:val="00165A72"/>
    <w:rsid w:val="00165DB4"/>
    <w:rsid w:val="001660DC"/>
    <w:rsid w:val="00166107"/>
    <w:rsid w:val="0016657F"/>
    <w:rsid w:val="0016711F"/>
    <w:rsid w:val="001671CA"/>
    <w:rsid w:val="001673AE"/>
    <w:rsid w:val="001673E8"/>
    <w:rsid w:val="00167500"/>
    <w:rsid w:val="00167770"/>
    <w:rsid w:val="001678DF"/>
    <w:rsid w:val="00167955"/>
    <w:rsid w:val="00167A00"/>
    <w:rsid w:val="00167B58"/>
    <w:rsid w:val="00167C94"/>
    <w:rsid w:val="00167E24"/>
    <w:rsid w:val="00170067"/>
    <w:rsid w:val="001701CE"/>
    <w:rsid w:val="001704D9"/>
    <w:rsid w:val="0017052B"/>
    <w:rsid w:val="001707C5"/>
    <w:rsid w:val="00170822"/>
    <w:rsid w:val="00170880"/>
    <w:rsid w:val="00170C54"/>
    <w:rsid w:val="00170E4C"/>
    <w:rsid w:val="0017192F"/>
    <w:rsid w:val="00171A29"/>
    <w:rsid w:val="00171AA9"/>
    <w:rsid w:val="00171D05"/>
    <w:rsid w:val="00172152"/>
    <w:rsid w:val="0017219F"/>
    <w:rsid w:val="001722C7"/>
    <w:rsid w:val="001722EB"/>
    <w:rsid w:val="0017232B"/>
    <w:rsid w:val="0017276E"/>
    <w:rsid w:val="001733B3"/>
    <w:rsid w:val="001742DF"/>
    <w:rsid w:val="00174324"/>
    <w:rsid w:val="001745E6"/>
    <w:rsid w:val="00175BEB"/>
    <w:rsid w:val="00175C31"/>
    <w:rsid w:val="00175F90"/>
    <w:rsid w:val="00176126"/>
    <w:rsid w:val="0017612F"/>
    <w:rsid w:val="00176277"/>
    <w:rsid w:val="001762AD"/>
    <w:rsid w:val="001762F1"/>
    <w:rsid w:val="0017631F"/>
    <w:rsid w:val="00176334"/>
    <w:rsid w:val="001763B6"/>
    <w:rsid w:val="0017645D"/>
    <w:rsid w:val="001764D2"/>
    <w:rsid w:val="001766F0"/>
    <w:rsid w:val="00177205"/>
    <w:rsid w:val="00177819"/>
    <w:rsid w:val="00177A21"/>
    <w:rsid w:val="0018085C"/>
    <w:rsid w:val="001808A0"/>
    <w:rsid w:val="001808C6"/>
    <w:rsid w:val="00180AF1"/>
    <w:rsid w:val="00180CCC"/>
    <w:rsid w:val="00180DBE"/>
    <w:rsid w:val="001812B6"/>
    <w:rsid w:val="001812CC"/>
    <w:rsid w:val="0018159A"/>
    <w:rsid w:val="001816F2"/>
    <w:rsid w:val="001819F8"/>
    <w:rsid w:val="00181A9D"/>
    <w:rsid w:val="00181DC9"/>
    <w:rsid w:val="0018209A"/>
    <w:rsid w:val="00182315"/>
    <w:rsid w:val="00182489"/>
    <w:rsid w:val="0018249A"/>
    <w:rsid w:val="001829C5"/>
    <w:rsid w:val="00182A5A"/>
    <w:rsid w:val="00182AD5"/>
    <w:rsid w:val="001833FE"/>
    <w:rsid w:val="001834F8"/>
    <w:rsid w:val="001839BE"/>
    <w:rsid w:val="00183A46"/>
    <w:rsid w:val="00183B67"/>
    <w:rsid w:val="00183DC5"/>
    <w:rsid w:val="001841B4"/>
    <w:rsid w:val="00184419"/>
    <w:rsid w:val="00184690"/>
    <w:rsid w:val="001846A4"/>
    <w:rsid w:val="00184878"/>
    <w:rsid w:val="00184C37"/>
    <w:rsid w:val="001850CF"/>
    <w:rsid w:val="00185104"/>
    <w:rsid w:val="0018521B"/>
    <w:rsid w:val="001853F3"/>
    <w:rsid w:val="001857A0"/>
    <w:rsid w:val="00185977"/>
    <w:rsid w:val="00185E1F"/>
    <w:rsid w:val="0018638E"/>
    <w:rsid w:val="001863C3"/>
    <w:rsid w:val="00186753"/>
    <w:rsid w:val="00186832"/>
    <w:rsid w:val="001868AA"/>
    <w:rsid w:val="00186C0D"/>
    <w:rsid w:val="00186E0B"/>
    <w:rsid w:val="00186E3E"/>
    <w:rsid w:val="00187296"/>
    <w:rsid w:val="0018739D"/>
    <w:rsid w:val="00187576"/>
    <w:rsid w:val="00190055"/>
    <w:rsid w:val="001901FF"/>
    <w:rsid w:val="0019049B"/>
    <w:rsid w:val="00190654"/>
    <w:rsid w:val="00190D7E"/>
    <w:rsid w:val="001911FB"/>
    <w:rsid w:val="001914A8"/>
    <w:rsid w:val="001916FB"/>
    <w:rsid w:val="00191940"/>
    <w:rsid w:val="00191B63"/>
    <w:rsid w:val="00192018"/>
    <w:rsid w:val="001927BE"/>
    <w:rsid w:val="00192813"/>
    <w:rsid w:val="0019287B"/>
    <w:rsid w:val="00192CAF"/>
    <w:rsid w:val="00192EDA"/>
    <w:rsid w:val="00193076"/>
    <w:rsid w:val="00193334"/>
    <w:rsid w:val="001934E8"/>
    <w:rsid w:val="00193819"/>
    <w:rsid w:val="00193D18"/>
    <w:rsid w:val="00193F8D"/>
    <w:rsid w:val="001942AC"/>
    <w:rsid w:val="00194B4D"/>
    <w:rsid w:val="00194BD3"/>
    <w:rsid w:val="00194D25"/>
    <w:rsid w:val="00195114"/>
    <w:rsid w:val="0019575E"/>
    <w:rsid w:val="0019599F"/>
    <w:rsid w:val="00195C0B"/>
    <w:rsid w:val="00195E5F"/>
    <w:rsid w:val="001961D3"/>
    <w:rsid w:val="00196613"/>
    <w:rsid w:val="001967D1"/>
    <w:rsid w:val="00196952"/>
    <w:rsid w:val="00196E64"/>
    <w:rsid w:val="0019709A"/>
    <w:rsid w:val="001970C8"/>
    <w:rsid w:val="0019727B"/>
    <w:rsid w:val="00197923"/>
    <w:rsid w:val="00197987"/>
    <w:rsid w:val="00197CB7"/>
    <w:rsid w:val="00197EC9"/>
    <w:rsid w:val="00197F01"/>
    <w:rsid w:val="001A034F"/>
    <w:rsid w:val="001A0483"/>
    <w:rsid w:val="001A067C"/>
    <w:rsid w:val="001A0F30"/>
    <w:rsid w:val="001A0FC8"/>
    <w:rsid w:val="001A170D"/>
    <w:rsid w:val="001A1712"/>
    <w:rsid w:val="001A18BF"/>
    <w:rsid w:val="001A1AB9"/>
    <w:rsid w:val="001A1D21"/>
    <w:rsid w:val="001A1EC6"/>
    <w:rsid w:val="001A2123"/>
    <w:rsid w:val="001A2260"/>
    <w:rsid w:val="001A23A5"/>
    <w:rsid w:val="001A2441"/>
    <w:rsid w:val="001A252B"/>
    <w:rsid w:val="001A29A8"/>
    <w:rsid w:val="001A2A6F"/>
    <w:rsid w:val="001A2DBB"/>
    <w:rsid w:val="001A2F81"/>
    <w:rsid w:val="001A370F"/>
    <w:rsid w:val="001A3CF8"/>
    <w:rsid w:val="001A3D25"/>
    <w:rsid w:val="001A3E65"/>
    <w:rsid w:val="001A4139"/>
    <w:rsid w:val="001A420B"/>
    <w:rsid w:val="001A4530"/>
    <w:rsid w:val="001A469D"/>
    <w:rsid w:val="001A4783"/>
    <w:rsid w:val="001A4852"/>
    <w:rsid w:val="001A4E1B"/>
    <w:rsid w:val="001A52C5"/>
    <w:rsid w:val="001A5B76"/>
    <w:rsid w:val="001A61AA"/>
    <w:rsid w:val="001A65D8"/>
    <w:rsid w:val="001A6768"/>
    <w:rsid w:val="001A6A4A"/>
    <w:rsid w:val="001A6D36"/>
    <w:rsid w:val="001A6DCA"/>
    <w:rsid w:val="001A6F23"/>
    <w:rsid w:val="001A6FCD"/>
    <w:rsid w:val="001A70A4"/>
    <w:rsid w:val="001A70EA"/>
    <w:rsid w:val="001A74CA"/>
    <w:rsid w:val="001A76BD"/>
    <w:rsid w:val="001A79AD"/>
    <w:rsid w:val="001B0474"/>
    <w:rsid w:val="001B09D4"/>
    <w:rsid w:val="001B09EB"/>
    <w:rsid w:val="001B0CB2"/>
    <w:rsid w:val="001B0D12"/>
    <w:rsid w:val="001B0DD1"/>
    <w:rsid w:val="001B0DFE"/>
    <w:rsid w:val="001B0E15"/>
    <w:rsid w:val="001B10E8"/>
    <w:rsid w:val="001B116F"/>
    <w:rsid w:val="001B19E9"/>
    <w:rsid w:val="001B1C98"/>
    <w:rsid w:val="001B21A7"/>
    <w:rsid w:val="001B2202"/>
    <w:rsid w:val="001B2355"/>
    <w:rsid w:val="001B251E"/>
    <w:rsid w:val="001B313E"/>
    <w:rsid w:val="001B340D"/>
    <w:rsid w:val="001B3842"/>
    <w:rsid w:val="001B3B1D"/>
    <w:rsid w:val="001B3D42"/>
    <w:rsid w:val="001B47A0"/>
    <w:rsid w:val="001B47FA"/>
    <w:rsid w:val="001B48FC"/>
    <w:rsid w:val="001B4B29"/>
    <w:rsid w:val="001B4F27"/>
    <w:rsid w:val="001B50B3"/>
    <w:rsid w:val="001B5AFB"/>
    <w:rsid w:val="001B5B25"/>
    <w:rsid w:val="001B5D9F"/>
    <w:rsid w:val="001B5F63"/>
    <w:rsid w:val="001B6214"/>
    <w:rsid w:val="001B6335"/>
    <w:rsid w:val="001B665D"/>
    <w:rsid w:val="001B6760"/>
    <w:rsid w:val="001B6B60"/>
    <w:rsid w:val="001B704A"/>
    <w:rsid w:val="001B7370"/>
    <w:rsid w:val="001B7907"/>
    <w:rsid w:val="001B7A0D"/>
    <w:rsid w:val="001B7B58"/>
    <w:rsid w:val="001B7D9D"/>
    <w:rsid w:val="001C0059"/>
    <w:rsid w:val="001C029E"/>
    <w:rsid w:val="001C04F2"/>
    <w:rsid w:val="001C07F6"/>
    <w:rsid w:val="001C0AD3"/>
    <w:rsid w:val="001C0B9E"/>
    <w:rsid w:val="001C0F0F"/>
    <w:rsid w:val="001C117F"/>
    <w:rsid w:val="001C1681"/>
    <w:rsid w:val="001C16DA"/>
    <w:rsid w:val="001C1747"/>
    <w:rsid w:val="001C2244"/>
    <w:rsid w:val="001C29F7"/>
    <w:rsid w:val="001C2A72"/>
    <w:rsid w:val="001C2B8D"/>
    <w:rsid w:val="001C2C77"/>
    <w:rsid w:val="001C2DD6"/>
    <w:rsid w:val="001C2EB2"/>
    <w:rsid w:val="001C2FDA"/>
    <w:rsid w:val="001C330C"/>
    <w:rsid w:val="001C3324"/>
    <w:rsid w:val="001C3582"/>
    <w:rsid w:val="001C3849"/>
    <w:rsid w:val="001C4240"/>
    <w:rsid w:val="001C5191"/>
    <w:rsid w:val="001C544C"/>
    <w:rsid w:val="001C6358"/>
    <w:rsid w:val="001C6C81"/>
    <w:rsid w:val="001C6D7D"/>
    <w:rsid w:val="001C6DCF"/>
    <w:rsid w:val="001C6F70"/>
    <w:rsid w:val="001C783F"/>
    <w:rsid w:val="001C7C1F"/>
    <w:rsid w:val="001C7C3F"/>
    <w:rsid w:val="001C7DDE"/>
    <w:rsid w:val="001D013B"/>
    <w:rsid w:val="001D0448"/>
    <w:rsid w:val="001D06BB"/>
    <w:rsid w:val="001D06EA"/>
    <w:rsid w:val="001D07F0"/>
    <w:rsid w:val="001D0D76"/>
    <w:rsid w:val="001D116D"/>
    <w:rsid w:val="001D189D"/>
    <w:rsid w:val="001D1C53"/>
    <w:rsid w:val="001D20A6"/>
    <w:rsid w:val="001D2100"/>
    <w:rsid w:val="001D2246"/>
    <w:rsid w:val="001D2683"/>
    <w:rsid w:val="001D2B5D"/>
    <w:rsid w:val="001D2EB6"/>
    <w:rsid w:val="001D30E7"/>
    <w:rsid w:val="001D3522"/>
    <w:rsid w:val="001D39FD"/>
    <w:rsid w:val="001D3A73"/>
    <w:rsid w:val="001D3C2B"/>
    <w:rsid w:val="001D3FBA"/>
    <w:rsid w:val="001D4E69"/>
    <w:rsid w:val="001D5098"/>
    <w:rsid w:val="001D5416"/>
    <w:rsid w:val="001D5606"/>
    <w:rsid w:val="001D5AD6"/>
    <w:rsid w:val="001D5B97"/>
    <w:rsid w:val="001D6254"/>
    <w:rsid w:val="001D6BEA"/>
    <w:rsid w:val="001D6CA4"/>
    <w:rsid w:val="001D6D1A"/>
    <w:rsid w:val="001D7275"/>
    <w:rsid w:val="001D7310"/>
    <w:rsid w:val="001D7728"/>
    <w:rsid w:val="001D7775"/>
    <w:rsid w:val="001D77D7"/>
    <w:rsid w:val="001D790B"/>
    <w:rsid w:val="001D7C23"/>
    <w:rsid w:val="001D7DDF"/>
    <w:rsid w:val="001E022D"/>
    <w:rsid w:val="001E07EC"/>
    <w:rsid w:val="001E0E10"/>
    <w:rsid w:val="001E0E89"/>
    <w:rsid w:val="001E0F0C"/>
    <w:rsid w:val="001E0FC0"/>
    <w:rsid w:val="001E1514"/>
    <w:rsid w:val="001E158F"/>
    <w:rsid w:val="001E165B"/>
    <w:rsid w:val="001E1A8E"/>
    <w:rsid w:val="001E1C75"/>
    <w:rsid w:val="001E1DD7"/>
    <w:rsid w:val="001E1F2C"/>
    <w:rsid w:val="001E1F4B"/>
    <w:rsid w:val="001E21C4"/>
    <w:rsid w:val="001E24A4"/>
    <w:rsid w:val="001E2940"/>
    <w:rsid w:val="001E2A4F"/>
    <w:rsid w:val="001E31C1"/>
    <w:rsid w:val="001E359F"/>
    <w:rsid w:val="001E35EE"/>
    <w:rsid w:val="001E39DC"/>
    <w:rsid w:val="001E3D8B"/>
    <w:rsid w:val="001E4263"/>
    <w:rsid w:val="001E43A8"/>
    <w:rsid w:val="001E449B"/>
    <w:rsid w:val="001E466B"/>
    <w:rsid w:val="001E558D"/>
    <w:rsid w:val="001E589D"/>
    <w:rsid w:val="001E59C5"/>
    <w:rsid w:val="001E5A06"/>
    <w:rsid w:val="001E5DD2"/>
    <w:rsid w:val="001E5ED8"/>
    <w:rsid w:val="001E5F8B"/>
    <w:rsid w:val="001E6013"/>
    <w:rsid w:val="001E6265"/>
    <w:rsid w:val="001E6296"/>
    <w:rsid w:val="001E62AA"/>
    <w:rsid w:val="001E63F5"/>
    <w:rsid w:val="001E6408"/>
    <w:rsid w:val="001E6FDB"/>
    <w:rsid w:val="001E72FE"/>
    <w:rsid w:val="001E77C4"/>
    <w:rsid w:val="001E789C"/>
    <w:rsid w:val="001E7A3A"/>
    <w:rsid w:val="001E7BB8"/>
    <w:rsid w:val="001E7D3E"/>
    <w:rsid w:val="001E7E16"/>
    <w:rsid w:val="001E7E81"/>
    <w:rsid w:val="001F05AF"/>
    <w:rsid w:val="001F0AA1"/>
    <w:rsid w:val="001F0B05"/>
    <w:rsid w:val="001F0BDB"/>
    <w:rsid w:val="001F0EEC"/>
    <w:rsid w:val="001F18D0"/>
    <w:rsid w:val="001F1A1C"/>
    <w:rsid w:val="001F1AFC"/>
    <w:rsid w:val="001F1B1A"/>
    <w:rsid w:val="001F1EF3"/>
    <w:rsid w:val="001F226F"/>
    <w:rsid w:val="001F26FF"/>
    <w:rsid w:val="001F29C4"/>
    <w:rsid w:val="001F2A53"/>
    <w:rsid w:val="001F2C59"/>
    <w:rsid w:val="001F2F34"/>
    <w:rsid w:val="001F30A5"/>
    <w:rsid w:val="001F317E"/>
    <w:rsid w:val="001F3253"/>
    <w:rsid w:val="001F3D92"/>
    <w:rsid w:val="001F40FD"/>
    <w:rsid w:val="001F4134"/>
    <w:rsid w:val="001F41EF"/>
    <w:rsid w:val="001F4386"/>
    <w:rsid w:val="001F4876"/>
    <w:rsid w:val="001F4888"/>
    <w:rsid w:val="001F4C8E"/>
    <w:rsid w:val="001F4DBF"/>
    <w:rsid w:val="001F5101"/>
    <w:rsid w:val="001F56B3"/>
    <w:rsid w:val="001F588C"/>
    <w:rsid w:val="001F59AF"/>
    <w:rsid w:val="001F5C62"/>
    <w:rsid w:val="001F5D47"/>
    <w:rsid w:val="001F5D86"/>
    <w:rsid w:val="001F5DA9"/>
    <w:rsid w:val="001F5EA3"/>
    <w:rsid w:val="001F600D"/>
    <w:rsid w:val="001F624D"/>
    <w:rsid w:val="001F63F5"/>
    <w:rsid w:val="001F745D"/>
    <w:rsid w:val="001F74F5"/>
    <w:rsid w:val="001F757A"/>
    <w:rsid w:val="001F7667"/>
    <w:rsid w:val="001F76CB"/>
    <w:rsid w:val="001F7A73"/>
    <w:rsid w:val="001F7BD0"/>
    <w:rsid w:val="001F7FD0"/>
    <w:rsid w:val="002006A9"/>
    <w:rsid w:val="0020085E"/>
    <w:rsid w:val="002008D7"/>
    <w:rsid w:val="00200CE8"/>
    <w:rsid w:val="00200D2C"/>
    <w:rsid w:val="0020127A"/>
    <w:rsid w:val="00201504"/>
    <w:rsid w:val="002016F8"/>
    <w:rsid w:val="0020178D"/>
    <w:rsid w:val="0020195F"/>
    <w:rsid w:val="00201A83"/>
    <w:rsid w:val="0020221B"/>
    <w:rsid w:val="00202C19"/>
    <w:rsid w:val="00203529"/>
    <w:rsid w:val="002035DE"/>
    <w:rsid w:val="00203A70"/>
    <w:rsid w:val="00203BCE"/>
    <w:rsid w:val="00203D7B"/>
    <w:rsid w:val="00203E93"/>
    <w:rsid w:val="00204410"/>
    <w:rsid w:val="002045A8"/>
    <w:rsid w:val="00204B6D"/>
    <w:rsid w:val="00204D9D"/>
    <w:rsid w:val="00204F4C"/>
    <w:rsid w:val="00204FFA"/>
    <w:rsid w:val="002052A9"/>
    <w:rsid w:val="002054F9"/>
    <w:rsid w:val="0020550E"/>
    <w:rsid w:val="00206207"/>
    <w:rsid w:val="0020623E"/>
    <w:rsid w:val="0020647D"/>
    <w:rsid w:val="00206A47"/>
    <w:rsid w:val="00206CBD"/>
    <w:rsid w:val="00206E78"/>
    <w:rsid w:val="00206EFC"/>
    <w:rsid w:val="002077F5"/>
    <w:rsid w:val="002078B8"/>
    <w:rsid w:val="00207DC1"/>
    <w:rsid w:val="00207FE6"/>
    <w:rsid w:val="002100BC"/>
    <w:rsid w:val="0021056F"/>
    <w:rsid w:val="00210822"/>
    <w:rsid w:val="00210824"/>
    <w:rsid w:val="00210850"/>
    <w:rsid w:val="00210FD8"/>
    <w:rsid w:val="002115BB"/>
    <w:rsid w:val="00211955"/>
    <w:rsid w:val="00211981"/>
    <w:rsid w:val="00211B3F"/>
    <w:rsid w:val="00211C6F"/>
    <w:rsid w:val="00211C96"/>
    <w:rsid w:val="00211CD0"/>
    <w:rsid w:val="00211CE4"/>
    <w:rsid w:val="00211E13"/>
    <w:rsid w:val="00212528"/>
    <w:rsid w:val="00212644"/>
    <w:rsid w:val="002130CD"/>
    <w:rsid w:val="00213EC2"/>
    <w:rsid w:val="0021434B"/>
    <w:rsid w:val="00214449"/>
    <w:rsid w:val="002146F5"/>
    <w:rsid w:val="0021495B"/>
    <w:rsid w:val="002149DB"/>
    <w:rsid w:val="00214AD9"/>
    <w:rsid w:val="00214BB5"/>
    <w:rsid w:val="00214DD6"/>
    <w:rsid w:val="00215008"/>
    <w:rsid w:val="00215838"/>
    <w:rsid w:val="002158F1"/>
    <w:rsid w:val="002159F2"/>
    <w:rsid w:val="00215B43"/>
    <w:rsid w:val="00215CCC"/>
    <w:rsid w:val="00215DD3"/>
    <w:rsid w:val="0021615D"/>
    <w:rsid w:val="0021634C"/>
    <w:rsid w:val="00216C0A"/>
    <w:rsid w:val="00216C6B"/>
    <w:rsid w:val="00216D70"/>
    <w:rsid w:val="00216F89"/>
    <w:rsid w:val="00217115"/>
    <w:rsid w:val="002177EF"/>
    <w:rsid w:val="00217B9F"/>
    <w:rsid w:val="00217E88"/>
    <w:rsid w:val="00220286"/>
    <w:rsid w:val="00220568"/>
    <w:rsid w:val="00220690"/>
    <w:rsid w:val="00220CF4"/>
    <w:rsid w:val="00220E97"/>
    <w:rsid w:val="00220ECA"/>
    <w:rsid w:val="00220F81"/>
    <w:rsid w:val="002211C4"/>
    <w:rsid w:val="0022163F"/>
    <w:rsid w:val="00221929"/>
    <w:rsid w:val="002219C8"/>
    <w:rsid w:val="00221CB4"/>
    <w:rsid w:val="00221EE6"/>
    <w:rsid w:val="00221F00"/>
    <w:rsid w:val="002223E5"/>
    <w:rsid w:val="00222525"/>
    <w:rsid w:val="002226F2"/>
    <w:rsid w:val="00222D63"/>
    <w:rsid w:val="0022349F"/>
    <w:rsid w:val="002235EC"/>
    <w:rsid w:val="002237ED"/>
    <w:rsid w:val="002237F4"/>
    <w:rsid w:val="002238F0"/>
    <w:rsid w:val="00223AB9"/>
    <w:rsid w:val="00224464"/>
    <w:rsid w:val="002247B8"/>
    <w:rsid w:val="00224D66"/>
    <w:rsid w:val="00224EBA"/>
    <w:rsid w:val="002254C6"/>
    <w:rsid w:val="00225993"/>
    <w:rsid w:val="002259BA"/>
    <w:rsid w:val="00225A44"/>
    <w:rsid w:val="00225F18"/>
    <w:rsid w:val="00226318"/>
    <w:rsid w:val="002268A8"/>
    <w:rsid w:val="002268BB"/>
    <w:rsid w:val="00226AD7"/>
    <w:rsid w:val="00226B4E"/>
    <w:rsid w:val="00226B6B"/>
    <w:rsid w:val="00226ED7"/>
    <w:rsid w:val="00226FD4"/>
    <w:rsid w:val="002270F5"/>
    <w:rsid w:val="00227281"/>
    <w:rsid w:val="00227515"/>
    <w:rsid w:val="00227595"/>
    <w:rsid w:val="002275D9"/>
    <w:rsid w:val="00230204"/>
    <w:rsid w:val="00230291"/>
    <w:rsid w:val="002303D9"/>
    <w:rsid w:val="002304B8"/>
    <w:rsid w:val="00230970"/>
    <w:rsid w:val="00230BF6"/>
    <w:rsid w:val="00230DE8"/>
    <w:rsid w:val="00231041"/>
    <w:rsid w:val="00231242"/>
    <w:rsid w:val="002312F4"/>
    <w:rsid w:val="002317C6"/>
    <w:rsid w:val="00231B54"/>
    <w:rsid w:val="00232468"/>
    <w:rsid w:val="00232492"/>
    <w:rsid w:val="00232878"/>
    <w:rsid w:val="0023289E"/>
    <w:rsid w:val="002328B8"/>
    <w:rsid w:val="00232EFA"/>
    <w:rsid w:val="0023323C"/>
    <w:rsid w:val="00233394"/>
    <w:rsid w:val="002338E8"/>
    <w:rsid w:val="00234058"/>
    <w:rsid w:val="0023412E"/>
    <w:rsid w:val="00234387"/>
    <w:rsid w:val="00234829"/>
    <w:rsid w:val="002348A7"/>
    <w:rsid w:val="002349E2"/>
    <w:rsid w:val="00234B19"/>
    <w:rsid w:val="00234F00"/>
    <w:rsid w:val="00235951"/>
    <w:rsid w:val="00235A8D"/>
    <w:rsid w:val="00235AA6"/>
    <w:rsid w:val="00235CB8"/>
    <w:rsid w:val="00235CDB"/>
    <w:rsid w:val="00235E87"/>
    <w:rsid w:val="00236788"/>
    <w:rsid w:val="00236B43"/>
    <w:rsid w:val="00237145"/>
    <w:rsid w:val="00237680"/>
    <w:rsid w:val="00237BEA"/>
    <w:rsid w:val="00240217"/>
    <w:rsid w:val="002410AB"/>
    <w:rsid w:val="00241682"/>
    <w:rsid w:val="002417A4"/>
    <w:rsid w:val="002417F3"/>
    <w:rsid w:val="00241850"/>
    <w:rsid w:val="0024198C"/>
    <w:rsid w:val="00242054"/>
    <w:rsid w:val="0024214A"/>
    <w:rsid w:val="0024216C"/>
    <w:rsid w:val="00242298"/>
    <w:rsid w:val="002422F3"/>
    <w:rsid w:val="00242452"/>
    <w:rsid w:val="00242BE1"/>
    <w:rsid w:val="00242DAB"/>
    <w:rsid w:val="002430C8"/>
    <w:rsid w:val="0024348E"/>
    <w:rsid w:val="002438F4"/>
    <w:rsid w:val="00243B89"/>
    <w:rsid w:val="00243C10"/>
    <w:rsid w:val="00243D8D"/>
    <w:rsid w:val="00243EBF"/>
    <w:rsid w:val="00243FAE"/>
    <w:rsid w:val="00244099"/>
    <w:rsid w:val="00244919"/>
    <w:rsid w:val="00244F4E"/>
    <w:rsid w:val="0024524F"/>
    <w:rsid w:val="0024560A"/>
    <w:rsid w:val="002457EC"/>
    <w:rsid w:val="00245951"/>
    <w:rsid w:val="00245B97"/>
    <w:rsid w:val="00245C57"/>
    <w:rsid w:val="002462BC"/>
    <w:rsid w:val="00246509"/>
    <w:rsid w:val="002468CC"/>
    <w:rsid w:val="00246D24"/>
    <w:rsid w:val="00246F98"/>
    <w:rsid w:val="00246FEC"/>
    <w:rsid w:val="0024723D"/>
    <w:rsid w:val="00247408"/>
    <w:rsid w:val="0024742C"/>
    <w:rsid w:val="00247ACC"/>
    <w:rsid w:val="00250565"/>
    <w:rsid w:val="00251066"/>
    <w:rsid w:val="00251266"/>
    <w:rsid w:val="002519B2"/>
    <w:rsid w:val="00251A58"/>
    <w:rsid w:val="00251C5A"/>
    <w:rsid w:val="00251D91"/>
    <w:rsid w:val="002528C3"/>
    <w:rsid w:val="0025292B"/>
    <w:rsid w:val="00253091"/>
    <w:rsid w:val="00253170"/>
    <w:rsid w:val="00253535"/>
    <w:rsid w:val="0025355C"/>
    <w:rsid w:val="002535D9"/>
    <w:rsid w:val="0025405C"/>
    <w:rsid w:val="002548AF"/>
    <w:rsid w:val="002549A2"/>
    <w:rsid w:val="00254AE3"/>
    <w:rsid w:val="00254AFC"/>
    <w:rsid w:val="00254F74"/>
    <w:rsid w:val="002553FE"/>
    <w:rsid w:val="00255535"/>
    <w:rsid w:val="00255AF5"/>
    <w:rsid w:val="002560F9"/>
    <w:rsid w:val="00256205"/>
    <w:rsid w:val="002565B5"/>
    <w:rsid w:val="00256A45"/>
    <w:rsid w:val="0025711F"/>
    <w:rsid w:val="0025733D"/>
    <w:rsid w:val="002573E7"/>
    <w:rsid w:val="00257823"/>
    <w:rsid w:val="002579C2"/>
    <w:rsid w:val="00257BF5"/>
    <w:rsid w:val="00257C99"/>
    <w:rsid w:val="00257CF0"/>
    <w:rsid w:val="00257D69"/>
    <w:rsid w:val="00257D6B"/>
    <w:rsid w:val="00257E2F"/>
    <w:rsid w:val="002600DC"/>
    <w:rsid w:val="00260100"/>
    <w:rsid w:val="0026034E"/>
    <w:rsid w:val="002603BA"/>
    <w:rsid w:val="00260DF4"/>
    <w:rsid w:val="0026119A"/>
    <w:rsid w:val="002611A8"/>
    <w:rsid w:val="00261497"/>
    <w:rsid w:val="002618FF"/>
    <w:rsid w:val="00261CA3"/>
    <w:rsid w:val="00261E34"/>
    <w:rsid w:val="00261ED5"/>
    <w:rsid w:val="00261F1B"/>
    <w:rsid w:val="00262256"/>
    <w:rsid w:val="002625A6"/>
    <w:rsid w:val="0026264C"/>
    <w:rsid w:val="0026294A"/>
    <w:rsid w:val="002635FF"/>
    <w:rsid w:val="002638BF"/>
    <w:rsid w:val="002639A2"/>
    <w:rsid w:val="00263E56"/>
    <w:rsid w:val="00263F8E"/>
    <w:rsid w:val="002642BB"/>
    <w:rsid w:val="00264343"/>
    <w:rsid w:val="00264465"/>
    <w:rsid w:val="002647B9"/>
    <w:rsid w:val="00264929"/>
    <w:rsid w:val="002649B5"/>
    <w:rsid w:val="00264FA1"/>
    <w:rsid w:val="00265017"/>
    <w:rsid w:val="00265463"/>
    <w:rsid w:val="002656CD"/>
    <w:rsid w:val="002659FC"/>
    <w:rsid w:val="00265A63"/>
    <w:rsid w:val="00265E3A"/>
    <w:rsid w:val="00265F4B"/>
    <w:rsid w:val="00265FFB"/>
    <w:rsid w:val="002660A1"/>
    <w:rsid w:val="002660FA"/>
    <w:rsid w:val="002666D0"/>
    <w:rsid w:val="00266C31"/>
    <w:rsid w:val="00266CE5"/>
    <w:rsid w:val="00266EBE"/>
    <w:rsid w:val="00266F62"/>
    <w:rsid w:val="002672DA"/>
    <w:rsid w:val="002673F1"/>
    <w:rsid w:val="002674AA"/>
    <w:rsid w:val="0026753A"/>
    <w:rsid w:val="00267562"/>
    <w:rsid w:val="00267620"/>
    <w:rsid w:val="00267800"/>
    <w:rsid w:val="00267C8E"/>
    <w:rsid w:val="00267D53"/>
    <w:rsid w:val="00267D78"/>
    <w:rsid w:val="0027020F"/>
    <w:rsid w:val="00270257"/>
    <w:rsid w:val="002702F8"/>
    <w:rsid w:val="002707C6"/>
    <w:rsid w:val="002707D1"/>
    <w:rsid w:val="0027095D"/>
    <w:rsid w:val="00270DCC"/>
    <w:rsid w:val="00271712"/>
    <w:rsid w:val="00271804"/>
    <w:rsid w:val="00271CA1"/>
    <w:rsid w:val="00271D3A"/>
    <w:rsid w:val="00271D89"/>
    <w:rsid w:val="00271EE5"/>
    <w:rsid w:val="002721B2"/>
    <w:rsid w:val="0027240A"/>
    <w:rsid w:val="00272D3F"/>
    <w:rsid w:val="0027311D"/>
    <w:rsid w:val="00273183"/>
    <w:rsid w:val="002734D0"/>
    <w:rsid w:val="002736A6"/>
    <w:rsid w:val="00273749"/>
    <w:rsid w:val="00273763"/>
    <w:rsid w:val="00273793"/>
    <w:rsid w:val="00273937"/>
    <w:rsid w:val="002739E5"/>
    <w:rsid w:val="00273DFE"/>
    <w:rsid w:val="00274714"/>
    <w:rsid w:val="00274871"/>
    <w:rsid w:val="002748CE"/>
    <w:rsid w:val="00274909"/>
    <w:rsid w:val="00274EF1"/>
    <w:rsid w:val="00275011"/>
    <w:rsid w:val="002754E5"/>
    <w:rsid w:val="002755B4"/>
    <w:rsid w:val="00275661"/>
    <w:rsid w:val="00275951"/>
    <w:rsid w:val="002759FB"/>
    <w:rsid w:val="00275AB1"/>
    <w:rsid w:val="00275B50"/>
    <w:rsid w:val="00275BE9"/>
    <w:rsid w:val="00275C66"/>
    <w:rsid w:val="00275C71"/>
    <w:rsid w:val="00275D2F"/>
    <w:rsid w:val="00275F65"/>
    <w:rsid w:val="00276115"/>
    <w:rsid w:val="002763C9"/>
    <w:rsid w:val="0027656E"/>
    <w:rsid w:val="002767CF"/>
    <w:rsid w:val="00276874"/>
    <w:rsid w:val="002768F2"/>
    <w:rsid w:val="00276936"/>
    <w:rsid w:val="00276B2E"/>
    <w:rsid w:val="00276D56"/>
    <w:rsid w:val="00276F8F"/>
    <w:rsid w:val="00276FB4"/>
    <w:rsid w:val="00277158"/>
    <w:rsid w:val="00277348"/>
    <w:rsid w:val="00277462"/>
    <w:rsid w:val="00277782"/>
    <w:rsid w:val="00277CB8"/>
    <w:rsid w:val="00277EF7"/>
    <w:rsid w:val="002803DE"/>
    <w:rsid w:val="002804B3"/>
    <w:rsid w:val="00280A96"/>
    <w:rsid w:val="00280C31"/>
    <w:rsid w:val="00280CDF"/>
    <w:rsid w:val="00280F01"/>
    <w:rsid w:val="00281782"/>
    <w:rsid w:val="00281ACA"/>
    <w:rsid w:val="002823E5"/>
    <w:rsid w:val="00282570"/>
    <w:rsid w:val="00282A55"/>
    <w:rsid w:val="00283549"/>
    <w:rsid w:val="0028355A"/>
    <w:rsid w:val="002835AF"/>
    <w:rsid w:val="002836EB"/>
    <w:rsid w:val="0028382A"/>
    <w:rsid w:val="002838B2"/>
    <w:rsid w:val="002838F1"/>
    <w:rsid w:val="00283A30"/>
    <w:rsid w:val="00283D2A"/>
    <w:rsid w:val="00283F49"/>
    <w:rsid w:val="002840F0"/>
    <w:rsid w:val="00284454"/>
    <w:rsid w:val="00284786"/>
    <w:rsid w:val="002848A4"/>
    <w:rsid w:val="00284A59"/>
    <w:rsid w:val="00285885"/>
    <w:rsid w:val="00285972"/>
    <w:rsid w:val="00285B58"/>
    <w:rsid w:val="0028622D"/>
    <w:rsid w:val="00286463"/>
    <w:rsid w:val="00286660"/>
    <w:rsid w:val="00286758"/>
    <w:rsid w:val="00286CB2"/>
    <w:rsid w:val="00286D94"/>
    <w:rsid w:val="00286DE9"/>
    <w:rsid w:val="00286E27"/>
    <w:rsid w:val="002870CF"/>
    <w:rsid w:val="0028768A"/>
    <w:rsid w:val="002900EA"/>
    <w:rsid w:val="00290194"/>
    <w:rsid w:val="0029069B"/>
    <w:rsid w:val="0029078F"/>
    <w:rsid w:val="0029092D"/>
    <w:rsid w:val="002917F3"/>
    <w:rsid w:val="00291AAC"/>
    <w:rsid w:val="00291C63"/>
    <w:rsid w:val="00291FE3"/>
    <w:rsid w:val="00292057"/>
    <w:rsid w:val="00292131"/>
    <w:rsid w:val="002927B3"/>
    <w:rsid w:val="002931E7"/>
    <w:rsid w:val="00293880"/>
    <w:rsid w:val="00293A75"/>
    <w:rsid w:val="002943E4"/>
    <w:rsid w:val="00294BB1"/>
    <w:rsid w:val="00294CA2"/>
    <w:rsid w:val="002955DF"/>
    <w:rsid w:val="002957B0"/>
    <w:rsid w:val="002958D4"/>
    <w:rsid w:val="00295D2B"/>
    <w:rsid w:val="00295F30"/>
    <w:rsid w:val="00296002"/>
    <w:rsid w:val="002961C4"/>
    <w:rsid w:val="0029627E"/>
    <w:rsid w:val="002965DA"/>
    <w:rsid w:val="00297307"/>
    <w:rsid w:val="0029740F"/>
    <w:rsid w:val="002975DD"/>
    <w:rsid w:val="002976EE"/>
    <w:rsid w:val="00297B65"/>
    <w:rsid w:val="00297C51"/>
    <w:rsid w:val="00297E4D"/>
    <w:rsid w:val="00297FAA"/>
    <w:rsid w:val="00297FF0"/>
    <w:rsid w:val="002A084C"/>
    <w:rsid w:val="002A08E8"/>
    <w:rsid w:val="002A10DE"/>
    <w:rsid w:val="002A1105"/>
    <w:rsid w:val="002A19B0"/>
    <w:rsid w:val="002A1B84"/>
    <w:rsid w:val="002A27FA"/>
    <w:rsid w:val="002A287D"/>
    <w:rsid w:val="002A2880"/>
    <w:rsid w:val="002A2955"/>
    <w:rsid w:val="002A2C04"/>
    <w:rsid w:val="002A3492"/>
    <w:rsid w:val="002A37A2"/>
    <w:rsid w:val="002A3A3C"/>
    <w:rsid w:val="002A3BB0"/>
    <w:rsid w:val="002A3C4E"/>
    <w:rsid w:val="002A3E1A"/>
    <w:rsid w:val="002A409D"/>
    <w:rsid w:val="002A4156"/>
    <w:rsid w:val="002A41D7"/>
    <w:rsid w:val="002A46EC"/>
    <w:rsid w:val="002A4D48"/>
    <w:rsid w:val="002A4E44"/>
    <w:rsid w:val="002A50DE"/>
    <w:rsid w:val="002A50FC"/>
    <w:rsid w:val="002A556C"/>
    <w:rsid w:val="002A55FD"/>
    <w:rsid w:val="002A5684"/>
    <w:rsid w:val="002A5825"/>
    <w:rsid w:val="002A5EA5"/>
    <w:rsid w:val="002A6203"/>
    <w:rsid w:val="002A65F8"/>
    <w:rsid w:val="002A6620"/>
    <w:rsid w:val="002A67B8"/>
    <w:rsid w:val="002A6928"/>
    <w:rsid w:val="002A6D53"/>
    <w:rsid w:val="002A6D81"/>
    <w:rsid w:val="002A6DBA"/>
    <w:rsid w:val="002A7448"/>
    <w:rsid w:val="002A7680"/>
    <w:rsid w:val="002A77A2"/>
    <w:rsid w:val="002A7807"/>
    <w:rsid w:val="002A79C1"/>
    <w:rsid w:val="002A7B87"/>
    <w:rsid w:val="002B0757"/>
    <w:rsid w:val="002B090D"/>
    <w:rsid w:val="002B0A93"/>
    <w:rsid w:val="002B0B71"/>
    <w:rsid w:val="002B0C99"/>
    <w:rsid w:val="002B0CC6"/>
    <w:rsid w:val="002B0F9A"/>
    <w:rsid w:val="002B158F"/>
    <w:rsid w:val="002B17E7"/>
    <w:rsid w:val="002B1899"/>
    <w:rsid w:val="002B19E6"/>
    <w:rsid w:val="002B1A5C"/>
    <w:rsid w:val="002B1AC4"/>
    <w:rsid w:val="002B2C68"/>
    <w:rsid w:val="002B2E4C"/>
    <w:rsid w:val="002B303A"/>
    <w:rsid w:val="002B3516"/>
    <w:rsid w:val="002B42A9"/>
    <w:rsid w:val="002B4307"/>
    <w:rsid w:val="002B48EF"/>
    <w:rsid w:val="002B4A88"/>
    <w:rsid w:val="002B4C08"/>
    <w:rsid w:val="002B4F1E"/>
    <w:rsid w:val="002B5279"/>
    <w:rsid w:val="002B5488"/>
    <w:rsid w:val="002B548D"/>
    <w:rsid w:val="002B54D8"/>
    <w:rsid w:val="002B5796"/>
    <w:rsid w:val="002B5BEA"/>
    <w:rsid w:val="002B5CBE"/>
    <w:rsid w:val="002B6322"/>
    <w:rsid w:val="002B643B"/>
    <w:rsid w:val="002B66F9"/>
    <w:rsid w:val="002B67D3"/>
    <w:rsid w:val="002B6ACD"/>
    <w:rsid w:val="002B7267"/>
    <w:rsid w:val="002B72C0"/>
    <w:rsid w:val="002B766E"/>
    <w:rsid w:val="002B76A1"/>
    <w:rsid w:val="002B7A7D"/>
    <w:rsid w:val="002B7B70"/>
    <w:rsid w:val="002B7E89"/>
    <w:rsid w:val="002B7E94"/>
    <w:rsid w:val="002B7EFA"/>
    <w:rsid w:val="002C03C4"/>
    <w:rsid w:val="002C0D9F"/>
    <w:rsid w:val="002C1360"/>
    <w:rsid w:val="002C13BE"/>
    <w:rsid w:val="002C159F"/>
    <w:rsid w:val="002C17D2"/>
    <w:rsid w:val="002C17E5"/>
    <w:rsid w:val="002C1CC0"/>
    <w:rsid w:val="002C1D3C"/>
    <w:rsid w:val="002C1D66"/>
    <w:rsid w:val="002C1E4B"/>
    <w:rsid w:val="002C22E9"/>
    <w:rsid w:val="002C2511"/>
    <w:rsid w:val="002C272E"/>
    <w:rsid w:val="002C28D4"/>
    <w:rsid w:val="002C2C2B"/>
    <w:rsid w:val="002C2DB9"/>
    <w:rsid w:val="002C3241"/>
    <w:rsid w:val="002C35ED"/>
    <w:rsid w:val="002C3898"/>
    <w:rsid w:val="002C3C7F"/>
    <w:rsid w:val="002C40ED"/>
    <w:rsid w:val="002C422D"/>
    <w:rsid w:val="002C45E2"/>
    <w:rsid w:val="002C47EE"/>
    <w:rsid w:val="002C4A64"/>
    <w:rsid w:val="002C4B9F"/>
    <w:rsid w:val="002C4F00"/>
    <w:rsid w:val="002C53FA"/>
    <w:rsid w:val="002C5548"/>
    <w:rsid w:val="002C59B9"/>
    <w:rsid w:val="002C5ACA"/>
    <w:rsid w:val="002C5C17"/>
    <w:rsid w:val="002C5E82"/>
    <w:rsid w:val="002C5EFA"/>
    <w:rsid w:val="002C652F"/>
    <w:rsid w:val="002C6AEF"/>
    <w:rsid w:val="002C6B65"/>
    <w:rsid w:val="002C6BF5"/>
    <w:rsid w:val="002C7346"/>
    <w:rsid w:val="002C735F"/>
    <w:rsid w:val="002C796E"/>
    <w:rsid w:val="002C7BE3"/>
    <w:rsid w:val="002D0362"/>
    <w:rsid w:val="002D03E0"/>
    <w:rsid w:val="002D045B"/>
    <w:rsid w:val="002D097F"/>
    <w:rsid w:val="002D0BC0"/>
    <w:rsid w:val="002D0C25"/>
    <w:rsid w:val="002D0D24"/>
    <w:rsid w:val="002D0D49"/>
    <w:rsid w:val="002D0D7F"/>
    <w:rsid w:val="002D0EAE"/>
    <w:rsid w:val="002D10E1"/>
    <w:rsid w:val="002D15D6"/>
    <w:rsid w:val="002D17FD"/>
    <w:rsid w:val="002D1927"/>
    <w:rsid w:val="002D1D48"/>
    <w:rsid w:val="002D20A9"/>
    <w:rsid w:val="002D23D2"/>
    <w:rsid w:val="002D2450"/>
    <w:rsid w:val="002D2644"/>
    <w:rsid w:val="002D2792"/>
    <w:rsid w:val="002D296A"/>
    <w:rsid w:val="002D29F7"/>
    <w:rsid w:val="002D2CC9"/>
    <w:rsid w:val="002D41B9"/>
    <w:rsid w:val="002D426F"/>
    <w:rsid w:val="002D429C"/>
    <w:rsid w:val="002D4364"/>
    <w:rsid w:val="002D43D2"/>
    <w:rsid w:val="002D4748"/>
    <w:rsid w:val="002D479F"/>
    <w:rsid w:val="002D4994"/>
    <w:rsid w:val="002D4D56"/>
    <w:rsid w:val="002D4F0B"/>
    <w:rsid w:val="002D5130"/>
    <w:rsid w:val="002D51DE"/>
    <w:rsid w:val="002D520B"/>
    <w:rsid w:val="002D5316"/>
    <w:rsid w:val="002D5939"/>
    <w:rsid w:val="002D599F"/>
    <w:rsid w:val="002D5B30"/>
    <w:rsid w:val="002D5C53"/>
    <w:rsid w:val="002D5C58"/>
    <w:rsid w:val="002D62F9"/>
    <w:rsid w:val="002D642B"/>
    <w:rsid w:val="002D64C6"/>
    <w:rsid w:val="002D656C"/>
    <w:rsid w:val="002D68ED"/>
    <w:rsid w:val="002D6CCC"/>
    <w:rsid w:val="002D6DD1"/>
    <w:rsid w:val="002D74FB"/>
    <w:rsid w:val="002D76DD"/>
    <w:rsid w:val="002D7AD5"/>
    <w:rsid w:val="002D7E15"/>
    <w:rsid w:val="002D7EF9"/>
    <w:rsid w:val="002E002A"/>
    <w:rsid w:val="002E00DC"/>
    <w:rsid w:val="002E00FF"/>
    <w:rsid w:val="002E0412"/>
    <w:rsid w:val="002E0631"/>
    <w:rsid w:val="002E10D2"/>
    <w:rsid w:val="002E1143"/>
    <w:rsid w:val="002E17B4"/>
    <w:rsid w:val="002E1EB0"/>
    <w:rsid w:val="002E1EB7"/>
    <w:rsid w:val="002E212E"/>
    <w:rsid w:val="002E21E3"/>
    <w:rsid w:val="002E2301"/>
    <w:rsid w:val="002E24FE"/>
    <w:rsid w:val="002E2783"/>
    <w:rsid w:val="002E30E6"/>
    <w:rsid w:val="002E327C"/>
    <w:rsid w:val="002E35D0"/>
    <w:rsid w:val="002E35E7"/>
    <w:rsid w:val="002E379B"/>
    <w:rsid w:val="002E3E09"/>
    <w:rsid w:val="002E413B"/>
    <w:rsid w:val="002E4246"/>
    <w:rsid w:val="002E57CB"/>
    <w:rsid w:val="002E595B"/>
    <w:rsid w:val="002E599C"/>
    <w:rsid w:val="002E5F10"/>
    <w:rsid w:val="002E5FFA"/>
    <w:rsid w:val="002E62A8"/>
    <w:rsid w:val="002E6346"/>
    <w:rsid w:val="002E64C4"/>
    <w:rsid w:val="002E6837"/>
    <w:rsid w:val="002E6D5B"/>
    <w:rsid w:val="002E765B"/>
    <w:rsid w:val="002E7835"/>
    <w:rsid w:val="002E7C1B"/>
    <w:rsid w:val="002F01AC"/>
    <w:rsid w:val="002F0201"/>
    <w:rsid w:val="002F07C3"/>
    <w:rsid w:val="002F096A"/>
    <w:rsid w:val="002F0A83"/>
    <w:rsid w:val="002F0CDF"/>
    <w:rsid w:val="002F0E00"/>
    <w:rsid w:val="002F0F13"/>
    <w:rsid w:val="002F0F2C"/>
    <w:rsid w:val="002F1819"/>
    <w:rsid w:val="002F1BB2"/>
    <w:rsid w:val="002F1CD1"/>
    <w:rsid w:val="002F1DAF"/>
    <w:rsid w:val="002F1EE1"/>
    <w:rsid w:val="002F1F07"/>
    <w:rsid w:val="002F249F"/>
    <w:rsid w:val="002F25B4"/>
    <w:rsid w:val="002F2878"/>
    <w:rsid w:val="002F2C7D"/>
    <w:rsid w:val="002F2CF4"/>
    <w:rsid w:val="002F2DEA"/>
    <w:rsid w:val="002F395E"/>
    <w:rsid w:val="002F39EE"/>
    <w:rsid w:val="002F400C"/>
    <w:rsid w:val="002F4019"/>
    <w:rsid w:val="002F4339"/>
    <w:rsid w:val="002F5029"/>
    <w:rsid w:val="002F51E5"/>
    <w:rsid w:val="002F5343"/>
    <w:rsid w:val="002F53BB"/>
    <w:rsid w:val="002F60B8"/>
    <w:rsid w:val="002F6206"/>
    <w:rsid w:val="002F66D7"/>
    <w:rsid w:val="002F6C8B"/>
    <w:rsid w:val="002F6FE9"/>
    <w:rsid w:val="002F7452"/>
    <w:rsid w:val="002F754E"/>
    <w:rsid w:val="002F782B"/>
    <w:rsid w:val="002F78F2"/>
    <w:rsid w:val="002F79F5"/>
    <w:rsid w:val="002F7AB4"/>
    <w:rsid w:val="00300121"/>
    <w:rsid w:val="003002C4"/>
    <w:rsid w:val="00300687"/>
    <w:rsid w:val="003006B2"/>
    <w:rsid w:val="00300DC4"/>
    <w:rsid w:val="00301B7C"/>
    <w:rsid w:val="00301D75"/>
    <w:rsid w:val="00302038"/>
    <w:rsid w:val="0030208F"/>
    <w:rsid w:val="003020A9"/>
    <w:rsid w:val="00302147"/>
    <w:rsid w:val="003022A9"/>
    <w:rsid w:val="003024F3"/>
    <w:rsid w:val="0030257D"/>
    <w:rsid w:val="00302995"/>
    <w:rsid w:val="00302C1B"/>
    <w:rsid w:val="00302FE4"/>
    <w:rsid w:val="00303398"/>
    <w:rsid w:val="0030348C"/>
    <w:rsid w:val="00303927"/>
    <w:rsid w:val="00303BDF"/>
    <w:rsid w:val="00304194"/>
    <w:rsid w:val="003042E4"/>
    <w:rsid w:val="0030430C"/>
    <w:rsid w:val="003043D2"/>
    <w:rsid w:val="003045E1"/>
    <w:rsid w:val="00304875"/>
    <w:rsid w:val="00304C3C"/>
    <w:rsid w:val="00304DFE"/>
    <w:rsid w:val="00305033"/>
    <w:rsid w:val="003055AA"/>
    <w:rsid w:val="00305688"/>
    <w:rsid w:val="003057D6"/>
    <w:rsid w:val="00305961"/>
    <w:rsid w:val="00305C04"/>
    <w:rsid w:val="00305F3E"/>
    <w:rsid w:val="00305FC7"/>
    <w:rsid w:val="0030612B"/>
    <w:rsid w:val="003061CF"/>
    <w:rsid w:val="00306591"/>
    <w:rsid w:val="00306761"/>
    <w:rsid w:val="00306867"/>
    <w:rsid w:val="0030687E"/>
    <w:rsid w:val="00306CFA"/>
    <w:rsid w:val="00306FDB"/>
    <w:rsid w:val="00306FF6"/>
    <w:rsid w:val="00307048"/>
    <w:rsid w:val="00307253"/>
    <w:rsid w:val="003073D1"/>
    <w:rsid w:val="003073F8"/>
    <w:rsid w:val="0030744F"/>
    <w:rsid w:val="00307718"/>
    <w:rsid w:val="00307BA6"/>
    <w:rsid w:val="003107BE"/>
    <w:rsid w:val="00310A73"/>
    <w:rsid w:val="00310B06"/>
    <w:rsid w:val="00310FAA"/>
    <w:rsid w:val="00310FEF"/>
    <w:rsid w:val="00311278"/>
    <w:rsid w:val="003116A0"/>
    <w:rsid w:val="00311EF1"/>
    <w:rsid w:val="00311F02"/>
    <w:rsid w:val="003120AD"/>
    <w:rsid w:val="00312903"/>
    <w:rsid w:val="00312B64"/>
    <w:rsid w:val="00313041"/>
    <w:rsid w:val="003135B7"/>
    <w:rsid w:val="00313921"/>
    <w:rsid w:val="00314467"/>
    <w:rsid w:val="003147AE"/>
    <w:rsid w:val="00314849"/>
    <w:rsid w:val="00314E14"/>
    <w:rsid w:val="00314FD3"/>
    <w:rsid w:val="003153E0"/>
    <w:rsid w:val="00315776"/>
    <w:rsid w:val="00315999"/>
    <w:rsid w:val="00315AF8"/>
    <w:rsid w:val="00315B89"/>
    <w:rsid w:val="00315C57"/>
    <w:rsid w:val="00315C99"/>
    <w:rsid w:val="00315D89"/>
    <w:rsid w:val="00315E4C"/>
    <w:rsid w:val="003167CB"/>
    <w:rsid w:val="00316931"/>
    <w:rsid w:val="00316AC4"/>
    <w:rsid w:val="00316D9C"/>
    <w:rsid w:val="0031716B"/>
    <w:rsid w:val="003173E7"/>
    <w:rsid w:val="00317510"/>
    <w:rsid w:val="00317668"/>
    <w:rsid w:val="00317BEF"/>
    <w:rsid w:val="00317F97"/>
    <w:rsid w:val="0032072B"/>
    <w:rsid w:val="00320D51"/>
    <w:rsid w:val="00320F1E"/>
    <w:rsid w:val="0032117B"/>
    <w:rsid w:val="00321271"/>
    <w:rsid w:val="00321885"/>
    <w:rsid w:val="00321ADE"/>
    <w:rsid w:val="00322316"/>
    <w:rsid w:val="00322899"/>
    <w:rsid w:val="003234C3"/>
    <w:rsid w:val="00323767"/>
    <w:rsid w:val="00323AEB"/>
    <w:rsid w:val="00324105"/>
    <w:rsid w:val="0032418B"/>
    <w:rsid w:val="00324A4F"/>
    <w:rsid w:val="00324CC3"/>
    <w:rsid w:val="00324D4A"/>
    <w:rsid w:val="003251F6"/>
    <w:rsid w:val="00325221"/>
    <w:rsid w:val="003254AD"/>
    <w:rsid w:val="00325681"/>
    <w:rsid w:val="003256C4"/>
    <w:rsid w:val="003258AF"/>
    <w:rsid w:val="00325ADD"/>
    <w:rsid w:val="0032609C"/>
    <w:rsid w:val="0032679C"/>
    <w:rsid w:val="00326D42"/>
    <w:rsid w:val="003271AC"/>
    <w:rsid w:val="003271F2"/>
    <w:rsid w:val="003274BB"/>
    <w:rsid w:val="003277F3"/>
    <w:rsid w:val="0032791E"/>
    <w:rsid w:val="00327937"/>
    <w:rsid w:val="00327A36"/>
    <w:rsid w:val="00327AE6"/>
    <w:rsid w:val="00330303"/>
    <w:rsid w:val="0033052C"/>
    <w:rsid w:val="00330621"/>
    <w:rsid w:val="00330DA2"/>
    <w:rsid w:val="00331081"/>
    <w:rsid w:val="00331272"/>
    <w:rsid w:val="00331281"/>
    <w:rsid w:val="00331301"/>
    <w:rsid w:val="00331328"/>
    <w:rsid w:val="0033132F"/>
    <w:rsid w:val="003313D5"/>
    <w:rsid w:val="00331925"/>
    <w:rsid w:val="00331A6A"/>
    <w:rsid w:val="00331A74"/>
    <w:rsid w:val="00331E7F"/>
    <w:rsid w:val="00331EEF"/>
    <w:rsid w:val="00332435"/>
    <w:rsid w:val="00332808"/>
    <w:rsid w:val="00332922"/>
    <w:rsid w:val="00332CCB"/>
    <w:rsid w:val="00332EA8"/>
    <w:rsid w:val="00333077"/>
    <w:rsid w:val="00334102"/>
    <w:rsid w:val="00334361"/>
    <w:rsid w:val="003348E4"/>
    <w:rsid w:val="00334A2F"/>
    <w:rsid w:val="00334B50"/>
    <w:rsid w:val="00334DCE"/>
    <w:rsid w:val="00334ED6"/>
    <w:rsid w:val="0033545A"/>
    <w:rsid w:val="00335CCA"/>
    <w:rsid w:val="00335EC2"/>
    <w:rsid w:val="003368FD"/>
    <w:rsid w:val="00336A51"/>
    <w:rsid w:val="00336C79"/>
    <w:rsid w:val="0033761B"/>
    <w:rsid w:val="00337A51"/>
    <w:rsid w:val="00337A61"/>
    <w:rsid w:val="00337C7F"/>
    <w:rsid w:val="00337D8F"/>
    <w:rsid w:val="0034010A"/>
    <w:rsid w:val="003403B4"/>
    <w:rsid w:val="00340642"/>
    <w:rsid w:val="00340E28"/>
    <w:rsid w:val="003410B8"/>
    <w:rsid w:val="0034125E"/>
    <w:rsid w:val="0034129A"/>
    <w:rsid w:val="0034153E"/>
    <w:rsid w:val="00341A49"/>
    <w:rsid w:val="00341E2A"/>
    <w:rsid w:val="00342315"/>
    <w:rsid w:val="00342649"/>
    <w:rsid w:val="00342B3D"/>
    <w:rsid w:val="00342B42"/>
    <w:rsid w:val="003430F5"/>
    <w:rsid w:val="00343431"/>
    <w:rsid w:val="00343689"/>
    <w:rsid w:val="0034384E"/>
    <w:rsid w:val="00343B3A"/>
    <w:rsid w:val="00343DC3"/>
    <w:rsid w:val="00343FDF"/>
    <w:rsid w:val="00344026"/>
    <w:rsid w:val="003442A2"/>
    <w:rsid w:val="0034431D"/>
    <w:rsid w:val="00344735"/>
    <w:rsid w:val="00344DE6"/>
    <w:rsid w:val="003450B7"/>
    <w:rsid w:val="003451FD"/>
    <w:rsid w:val="003452F2"/>
    <w:rsid w:val="00345307"/>
    <w:rsid w:val="00345373"/>
    <w:rsid w:val="003456C8"/>
    <w:rsid w:val="0034599C"/>
    <w:rsid w:val="00345AB6"/>
    <w:rsid w:val="00345B43"/>
    <w:rsid w:val="00345BF2"/>
    <w:rsid w:val="0034616C"/>
    <w:rsid w:val="00347664"/>
    <w:rsid w:val="003477D3"/>
    <w:rsid w:val="00347B19"/>
    <w:rsid w:val="00347B91"/>
    <w:rsid w:val="00347E04"/>
    <w:rsid w:val="00347E59"/>
    <w:rsid w:val="00347ECD"/>
    <w:rsid w:val="00350220"/>
    <w:rsid w:val="00350484"/>
    <w:rsid w:val="00350509"/>
    <w:rsid w:val="00350771"/>
    <w:rsid w:val="00350783"/>
    <w:rsid w:val="003509AA"/>
    <w:rsid w:val="00350F81"/>
    <w:rsid w:val="003510A1"/>
    <w:rsid w:val="003511F1"/>
    <w:rsid w:val="00351261"/>
    <w:rsid w:val="00351651"/>
    <w:rsid w:val="003516A5"/>
    <w:rsid w:val="003516DE"/>
    <w:rsid w:val="0035173D"/>
    <w:rsid w:val="00351D6B"/>
    <w:rsid w:val="00351DFA"/>
    <w:rsid w:val="00352648"/>
    <w:rsid w:val="003528AF"/>
    <w:rsid w:val="00352CFC"/>
    <w:rsid w:val="00352D9F"/>
    <w:rsid w:val="003534CE"/>
    <w:rsid w:val="003537CD"/>
    <w:rsid w:val="003539F8"/>
    <w:rsid w:val="00353B2B"/>
    <w:rsid w:val="00354146"/>
    <w:rsid w:val="00354211"/>
    <w:rsid w:val="00354290"/>
    <w:rsid w:val="00354AD4"/>
    <w:rsid w:val="00354E5E"/>
    <w:rsid w:val="00354F9C"/>
    <w:rsid w:val="0035500E"/>
    <w:rsid w:val="003550B7"/>
    <w:rsid w:val="003551B7"/>
    <w:rsid w:val="0035585D"/>
    <w:rsid w:val="0035592C"/>
    <w:rsid w:val="003559BB"/>
    <w:rsid w:val="00355E80"/>
    <w:rsid w:val="00355EE4"/>
    <w:rsid w:val="00356284"/>
    <w:rsid w:val="003569B5"/>
    <w:rsid w:val="00356A46"/>
    <w:rsid w:val="00356AB5"/>
    <w:rsid w:val="003572BB"/>
    <w:rsid w:val="00357306"/>
    <w:rsid w:val="003574C4"/>
    <w:rsid w:val="003574CD"/>
    <w:rsid w:val="00357C07"/>
    <w:rsid w:val="00360213"/>
    <w:rsid w:val="00360405"/>
    <w:rsid w:val="00360423"/>
    <w:rsid w:val="00360518"/>
    <w:rsid w:val="003608BD"/>
    <w:rsid w:val="00360958"/>
    <w:rsid w:val="00361786"/>
    <w:rsid w:val="00361AF2"/>
    <w:rsid w:val="00361F51"/>
    <w:rsid w:val="00361FE5"/>
    <w:rsid w:val="0036210C"/>
    <w:rsid w:val="00362428"/>
    <w:rsid w:val="00362720"/>
    <w:rsid w:val="003627D5"/>
    <w:rsid w:val="003629BE"/>
    <w:rsid w:val="00363080"/>
    <w:rsid w:val="00363188"/>
    <w:rsid w:val="003632F5"/>
    <w:rsid w:val="003638A9"/>
    <w:rsid w:val="00363EE3"/>
    <w:rsid w:val="003644EC"/>
    <w:rsid w:val="003648B3"/>
    <w:rsid w:val="00364904"/>
    <w:rsid w:val="00364E90"/>
    <w:rsid w:val="00364ED8"/>
    <w:rsid w:val="00365305"/>
    <w:rsid w:val="003655DC"/>
    <w:rsid w:val="003656E4"/>
    <w:rsid w:val="00365884"/>
    <w:rsid w:val="00365959"/>
    <w:rsid w:val="003659E0"/>
    <w:rsid w:val="00365CA2"/>
    <w:rsid w:val="00366255"/>
    <w:rsid w:val="00366B72"/>
    <w:rsid w:val="00366EBA"/>
    <w:rsid w:val="00366F4F"/>
    <w:rsid w:val="00367C2A"/>
    <w:rsid w:val="00367CE9"/>
    <w:rsid w:val="00367E27"/>
    <w:rsid w:val="00367E2F"/>
    <w:rsid w:val="0037004B"/>
    <w:rsid w:val="0037011F"/>
    <w:rsid w:val="003701D3"/>
    <w:rsid w:val="00370345"/>
    <w:rsid w:val="003706E4"/>
    <w:rsid w:val="00370909"/>
    <w:rsid w:val="003719FA"/>
    <w:rsid w:val="00371DFB"/>
    <w:rsid w:val="00371E4E"/>
    <w:rsid w:val="003722EE"/>
    <w:rsid w:val="00372659"/>
    <w:rsid w:val="003726A0"/>
    <w:rsid w:val="00372757"/>
    <w:rsid w:val="00372994"/>
    <w:rsid w:val="00373692"/>
    <w:rsid w:val="00373808"/>
    <w:rsid w:val="00373D05"/>
    <w:rsid w:val="003748A4"/>
    <w:rsid w:val="0037494C"/>
    <w:rsid w:val="00374A94"/>
    <w:rsid w:val="00374C18"/>
    <w:rsid w:val="00374DB1"/>
    <w:rsid w:val="00375120"/>
    <w:rsid w:val="00375284"/>
    <w:rsid w:val="00375402"/>
    <w:rsid w:val="00375555"/>
    <w:rsid w:val="0037589D"/>
    <w:rsid w:val="00375C37"/>
    <w:rsid w:val="00375C99"/>
    <w:rsid w:val="00375CF4"/>
    <w:rsid w:val="00375F5C"/>
    <w:rsid w:val="00376031"/>
    <w:rsid w:val="00376281"/>
    <w:rsid w:val="0037629B"/>
    <w:rsid w:val="00376302"/>
    <w:rsid w:val="00376484"/>
    <w:rsid w:val="00376D9B"/>
    <w:rsid w:val="0037747D"/>
    <w:rsid w:val="003776D7"/>
    <w:rsid w:val="00377821"/>
    <w:rsid w:val="00380154"/>
    <w:rsid w:val="00380168"/>
    <w:rsid w:val="0038030A"/>
    <w:rsid w:val="0038074B"/>
    <w:rsid w:val="00380811"/>
    <w:rsid w:val="00380892"/>
    <w:rsid w:val="00380994"/>
    <w:rsid w:val="00380B1E"/>
    <w:rsid w:val="003815B3"/>
    <w:rsid w:val="00381F47"/>
    <w:rsid w:val="003820EA"/>
    <w:rsid w:val="003821BA"/>
    <w:rsid w:val="00382237"/>
    <w:rsid w:val="00382250"/>
    <w:rsid w:val="00382728"/>
    <w:rsid w:val="0038285C"/>
    <w:rsid w:val="00382F37"/>
    <w:rsid w:val="00383041"/>
    <w:rsid w:val="00383061"/>
    <w:rsid w:val="003832E0"/>
    <w:rsid w:val="003834A6"/>
    <w:rsid w:val="003834B6"/>
    <w:rsid w:val="00383B51"/>
    <w:rsid w:val="00383D21"/>
    <w:rsid w:val="00384057"/>
    <w:rsid w:val="003843C5"/>
    <w:rsid w:val="003844F8"/>
    <w:rsid w:val="00384E16"/>
    <w:rsid w:val="00385E3D"/>
    <w:rsid w:val="00385FBA"/>
    <w:rsid w:val="00386782"/>
    <w:rsid w:val="003869FC"/>
    <w:rsid w:val="00386BFA"/>
    <w:rsid w:val="003870AD"/>
    <w:rsid w:val="00387842"/>
    <w:rsid w:val="003878A3"/>
    <w:rsid w:val="0038792D"/>
    <w:rsid w:val="0038796B"/>
    <w:rsid w:val="00387BF2"/>
    <w:rsid w:val="00387DFC"/>
    <w:rsid w:val="003900F6"/>
    <w:rsid w:val="003905D0"/>
    <w:rsid w:val="00390860"/>
    <w:rsid w:val="00390C8A"/>
    <w:rsid w:val="00390CAD"/>
    <w:rsid w:val="00391297"/>
    <w:rsid w:val="00391580"/>
    <w:rsid w:val="0039198E"/>
    <w:rsid w:val="00391A3E"/>
    <w:rsid w:val="00391D76"/>
    <w:rsid w:val="00391FA3"/>
    <w:rsid w:val="003923E9"/>
    <w:rsid w:val="00392819"/>
    <w:rsid w:val="00392850"/>
    <w:rsid w:val="0039295C"/>
    <w:rsid w:val="00392B41"/>
    <w:rsid w:val="00392D59"/>
    <w:rsid w:val="00392D92"/>
    <w:rsid w:val="00392E00"/>
    <w:rsid w:val="00392F6F"/>
    <w:rsid w:val="00393150"/>
    <w:rsid w:val="0039323E"/>
    <w:rsid w:val="003933A2"/>
    <w:rsid w:val="003933F4"/>
    <w:rsid w:val="003936BB"/>
    <w:rsid w:val="0039397E"/>
    <w:rsid w:val="00393A2A"/>
    <w:rsid w:val="003946D3"/>
    <w:rsid w:val="00394936"/>
    <w:rsid w:val="00394DAC"/>
    <w:rsid w:val="003951C0"/>
    <w:rsid w:val="003952DB"/>
    <w:rsid w:val="00395400"/>
    <w:rsid w:val="00395558"/>
    <w:rsid w:val="00395B6F"/>
    <w:rsid w:val="00395D96"/>
    <w:rsid w:val="00395FD1"/>
    <w:rsid w:val="00396197"/>
    <w:rsid w:val="003961A9"/>
    <w:rsid w:val="0039621D"/>
    <w:rsid w:val="00396A0F"/>
    <w:rsid w:val="00396D70"/>
    <w:rsid w:val="003974D1"/>
    <w:rsid w:val="00397D8F"/>
    <w:rsid w:val="00397E60"/>
    <w:rsid w:val="00397F91"/>
    <w:rsid w:val="003A026E"/>
    <w:rsid w:val="003A031F"/>
    <w:rsid w:val="003A0336"/>
    <w:rsid w:val="003A0999"/>
    <w:rsid w:val="003A0EE9"/>
    <w:rsid w:val="003A1367"/>
    <w:rsid w:val="003A13E9"/>
    <w:rsid w:val="003A13EB"/>
    <w:rsid w:val="003A18AF"/>
    <w:rsid w:val="003A1A0B"/>
    <w:rsid w:val="003A1C46"/>
    <w:rsid w:val="003A1D96"/>
    <w:rsid w:val="003A1DF1"/>
    <w:rsid w:val="003A22E6"/>
    <w:rsid w:val="003A23B1"/>
    <w:rsid w:val="003A26E4"/>
    <w:rsid w:val="003A28A3"/>
    <w:rsid w:val="003A2957"/>
    <w:rsid w:val="003A36F0"/>
    <w:rsid w:val="003A3B1C"/>
    <w:rsid w:val="003A42A5"/>
    <w:rsid w:val="003A442E"/>
    <w:rsid w:val="003A44D2"/>
    <w:rsid w:val="003A4853"/>
    <w:rsid w:val="003A4AD6"/>
    <w:rsid w:val="003A4B39"/>
    <w:rsid w:val="003A52D2"/>
    <w:rsid w:val="003A5537"/>
    <w:rsid w:val="003A57A5"/>
    <w:rsid w:val="003A57E2"/>
    <w:rsid w:val="003A580E"/>
    <w:rsid w:val="003A5AE2"/>
    <w:rsid w:val="003A5AF7"/>
    <w:rsid w:val="003A5C4D"/>
    <w:rsid w:val="003A5C65"/>
    <w:rsid w:val="003A60EA"/>
    <w:rsid w:val="003A62B9"/>
    <w:rsid w:val="003A65A6"/>
    <w:rsid w:val="003A6DB3"/>
    <w:rsid w:val="003A6F0C"/>
    <w:rsid w:val="003A7034"/>
    <w:rsid w:val="003A7065"/>
    <w:rsid w:val="003A7072"/>
    <w:rsid w:val="003A728A"/>
    <w:rsid w:val="003A7381"/>
    <w:rsid w:val="003A74D9"/>
    <w:rsid w:val="003A75D1"/>
    <w:rsid w:val="003A76BB"/>
    <w:rsid w:val="003A7DC0"/>
    <w:rsid w:val="003B008D"/>
    <w:rsid w:val="003B013B"/>
    <w:rsid w:val="003B01F6"/>
    <w:rsid w:val="003B02B1"/>
    <w:rsid w:val="003B036C"/>
    <w:rsid w:val="003B0517"/>
    <w:rsid w:val="003B08FF"/>
    <w:rsid w:val="003B0BF6"/>
    <w:rsid w:val="003B0CE5"/>
    <w:rsid w:val="003B1178"/>
    <w:rsid w:val="003B1212"/>
    <w:rsid w:val="003B1521"/>
    <w:rsid w:val="003B19D1"/>
    <w:rsid w:val="003B1A19"/>
    <w:rsid w:val="003B2059"/>
    <w:rsid w:val="003B20D2"/>
    <w:rsid w:val="003B22FF"/>
    <w:rsid w:val="003B25FB"/>
    <w:rsid w:val="003B292D"/>
    <w:rsid w:val="003B2FB8"/>
    <w:rsid w:val="003B30D9"/>
    <w:rsid w:val="003B329A"/>
    <w:rsid w:val="003B32C1"/>
    <w:rsid w:val="003B359F"/>
    <w:rsid w:val="003B38F1"/>
    <w:rsid w:val="003B3C88"/>
    <w:rsid w:val="003B3EA8"/>
    <w:rsid w:val="003B3F07"/>
    <w:rsid w:val="003B40C1"/>
    <w:rsid w:val="003B4276"/>
    <w:rsid w:val="003B484B"/>
    <w:rsid w:val="003B4E8C"/>
    <w:rsid w:val="003B5404"/>
    <w:rsid w:val="003B56A9"/>
    <w:rsid w:val="003B58E6"/>
    <w:rsid w:val="003B5B0A"/>
    <w:rsid w:val="003B5BF0"/>
    <w:rsid w:val="003B5C9D"/>
    <w:rsid w:val="003B5F4B"/>
    <w:rsid w:val="003B5FBC"/>
    <w:rsid w:val="003B616C"/>
    <w:rsid w:val="003B616F"/>
    <w:rsid w:val="003B6425"/>
    <w:rsid w:val="003B6445"/>
    <w:rsid w:val="003B6757"/>
    <w:rsid w:val="003B69B2"/>
    <w:rsid w:val="003B6EE2"/>
    <w:rsid w:val="003B6FA8"/>
    <w:rsid w:val="003B70CC"/>
    <w:rsid w:val="003B7128"/>
    <w:rsid w:val="003B718F"/>
    <w:rsid w:val="003B7452"/>
    <w:rsid w:val="003B755A"/>
    <w:rsid w:val="003B783A"/>
    <w:rsid w:val="003B7A95"/>
    <w:rsid w:val="003B7BFB"/>
    <w:rsid w:val="003C012B"/>
    <w:rsid w:val="003C02F5"/>
    <w:rsid w:val="003C037C"/>
    <w:rsid w:val="003C078A"/>
    <w:rsid w:val="003C0D4E"/>
    <w:rsid w:val="003C1016"/>
    <w:rsid w:val="003C14EF"/>
    <w:rsid w:val="003C177C"/>
    <w:rsid w:val="003C1900"/>
    <w:rsid w:val="003C1B01"/>
    <w:rsid w:val="003C2094"/>
    <w:rsid w:val="003C20A7"/>
    <w:rsid w:val="003C2409"/>
    <w:rsid w:val="003C25B3"/>
    <w:rsid w:val="003C2AFF"/>
    <w:rsid w:val="003C2C5A"/>
    <w:rsid w:val="003C3546"/>
    <w:rsid w:val="003C3A21"/>
    <w:rsid w:val="003C3BEA"/>
    <w:rsid w:val="003C3E46"/>
    <w:rsid w:val="003C40A6"/>
    <w:rsid w:val="003C424C"/>
    <w:rsid w:val="003C438D"/>
    <w:rsid w:val="003C4C80"/>
    <w:rsid w:val="003C4CD3"/>
    <w:rsid w:val="003C50B0"/>
    <w:rsid w:val="003C529D"/>
    <w:rsid w:val="003C5790"/>
    <w:rsid w:val="003C59E7"/>
    <w:rsid w:val="003C5B0F"/>
    <w:rsid w:val="003C60DE"/>
    <w:rsid w:val="003C62E7"/>
    <w:rsid w:val="003C65F5"/>
    <w:rsid w:val="003C6697"/>
    <w:rsid w:val="003C67F8"/>
    <w:rsid w:val="003C6863"/>
    <w:rsid w:val="003C6AEA"/>
    <w:rsid w:val="003C6B34"/>
    <w:rsid w:val="003C6FF9"/>
    <w:rsid w:val="003C71FC"/>
    <w:rsid w:val="003C7262"/>
    <w:rsid w:val="003C753F"/>
    <w:rsid w:val="003C763B"/>
    <w:rsid w:val="003C79DC"/>
    <w:rsid w:val="003C7B4C"/>
    <w:rsid w:val="003C7B93"/>
    <w:rsid w:val="003C7CDA"/>
    <w:rsid w:val="003C7D4D"/>
    <w:rsid w:val="003D006E"/>
    <w:rsid w:val="003D075F"/>
    <w:rsid w:val="003D0D57"/>
    <w:rsid w:val="003D0FA3"/>
    <w:rsid w:val="003D1A8B"/>
    <w:rsid w:val="003D1D09"/>
    <w:rsid w:val="003D1E56"/>
    <w:rsid w:val="003D1F5C"/>
    <w:rsid w:val="003D1FA7"/>
    <w:rsid w:val="003D1FC1"/>
    <w:rsid w:val="003D210E"/>
    <w:rsid w:val="003D21B6"/>
    <w:rsid w:val="003D2369"/>
    <w:rsid w:val="003D2592"/>
    <w:rsid w:val="003D2EB7"/>
    <w:rsid w:val="003D325C"/>
    <w:rsid w:val="003D3288"/>
    <w:rsid w:val="003D3297"/>
    <w:rsid w:val="003D37F4"/>
    <w:rsid w:val="003D3941"/>
    <w:rsid w:val="003D3B30"/>
    <w:rsid w:val="003D3B82"/>
    <w:rsid w:val="003D3BFF"/>
    <w:rsid w:val="003D3D02"/>
    <w:rsid w:val="003D40AC"/>
    <w:rsid w:val="003D4193"/>
    <w:rsid w:val="003D450C"/>
    <w:rsid w:val="003D4643"/>
    <w:rsid w:val="003D48E6"/>
    <w:rsid w:val="003D49E0"/>
    <w:rsid w:val="003D50AE"/>
    <w:rsid w:val="003D5363"/>
    <w:rsid w:val="003D55C3"/>
    <w:rsid w:val="003D5DDB"/>
    <w:rsid w:val="003D6436"/>
    <w:rsid w:val="003D6444"/>
    <w:rsid w:val="003D6504"/>
    <w:rsid w:val="003D68F0"/>
    <w:rsid w:val="003D68FB"/>
    <w:rsid w:val="003D6A17"/>
    <w:rsid w:val="003D6A69"/>
    <w:rsid w:val="003D6E3D"/>
    <w:rsid w:val="003D74AD"/>
    <w:rsid w:val="003D74FB"/>
    <w:rsid w:val="003D7748"/>
    <w:rsid w:val="003D7865"/>
    <w:rsid w:val="003D7A0C"/>
    <w:rsid w:val="003D7A0E"/>
    <w:rsid w:val="003D7B5B"/>
    <w:rsid w:val="003D7B92"/>
    <w:rsid w:val="003D7D4A"/>
    <w:rsid w:val="003E011D"/>
    <w:rsid w:val="003E02BE"/>
    <w:rsid w:val="003E04F1"/>
    <w:rsid w:val="003E0516"/>
    <w:rsid w:val="003E082C"/>
    <w:rsid w:val="003E0893"/>
    <w:rsid w:val="003E09A6"/>
    <w:rsid w:val="003E0B64"/>
    <w:rsid w:val="003E0B8C"/>
    <w:rsid w:val="003E0E16"/>
    <w:rsid w:val="003E118F"/>
    <w:rsid w:val="003E12E0"/>
    <w:rsid w:val="003E1391"/>
    <w:rsid w:val="003E17E9"/>
    <w:rsid w:val="003E1888"/>
    <w:rsid w:val="003E18EA"/>
    <w:rsid w:val="003E18FE"/>
    <w:rsid w:val="003E1949"/>
    <w:rsid w:val="003E1A75"/>
    <w:rsid w:val="003E1A89"/>
    <w:rsid w:val="003E1ACE"/>
    <w:rsid w:val="003E1B00"/>
    <w:rsid w:val="003E1EA4"/>
    <w:rsid w:val="003E1EEC"/>
    <w:rsid w:val="003E20A2"/>
    <w:rsid w:val="003E20C5"/>
    <w:rsid w:val="003E2217"/>
    <w:rsid w:val="003E2473"/>
    <w:rsid w:val="003E27E8"/>
    <w:rsid w:val="003E29C8"/>
    <w:rsid w:val="003E2B01"/>
    <w:rsid w:val="003E2BE4"/>
    <w:rsid w:val="003E2D6F"/>
    <w:rsid w:val="003E335A"/>
    <w:rsid w:val="003E3385"/>
    <w:rsid w:val="003E3501"/>
    <w:rsid w:val="003E361E"/>
    <w:rsid w:val="003E3AE8"/>
    <w:rsid w:val="003E3FFF"/>
    <w:rsid w:val="003E41C6"/>
    <w:rsid w:val="003E433A"/>
    <w:rsid w:val="003E43C9"/>
    <w:rsid w:val="003E48B6"/>
    <w:rsid w:val="003E49A4"/>
    <w:rsid w:val="003E4AD3"/>
    <w:rsid w:val="003E4B8A"/>
    <w:rsid w:val="003E4CC3"/>
    <w:rsid w:val="003E5574"/>
    <w:rsid w:val="003E5ACA"/>
    <w:rsid w:val="003E5E2A"/>
    <w:rsid w:val="003E5E55"/>
    <w:rsid w:val="003E60B4"/>
    <w:rsid w:val="003E6122"/>
    <w:rsid w:val="003E61D4"/>
    <w:rsid w:val="003E66B3"/>
    <w:rsid w:val="003E673E"/>
    <w:rsid w:val="003E6C9A"/>
    <w:rsid w:val="003E7474"/>
    <w:rsid w:val="003E7645"/>
    <w:rsid w:val="003E7AA2"/>
    <w:rsid w:val="003F072D"/>
    <w:rsid w:val="003F0B3F"/>
    <w:rsid w:val="003F0B40"/>
    <w:rsid w:val="003F14B4"/>
    <w:rsid w:val="003F15C2"/>
    <w:rsid w:val="003F1785"/>
    <w:rsid w:val="003F1B24"/>
    <w:rsid w:val="003F1C99"/>
    <w:rsid w:val="003F2227"/>
    <w:rsid w:val="003F2371"/>
    <w:rsid w:val="003F273E"/>
    <w:rsid w:val="003F288C"/>
    <w:rsid w:val="003F28BE"/>
    <w:rsid w:val="003F28FA"/>
    <w:rsid w:val="003F2FEA"/>
    <w:rsid w:val="003F303B"/>
    <w:rsid w:val="003F31C1"/>
    <w:rsid w:val="003F36AA"/>
    <w:rsid w:val="003F3740"/>
    <w:rsid w:val="003F399E"/>
    <w:rsid w:val="003F3BE9"/>
    <w:rsid w:val="003F3DD6"/>
    <w:rsid w:val="003F3E16"/>
    <w:rsid w:val="003F487A"/>
    <w:rsid w:val="003F4B72"/>
    <w:rsid w:val="003F50E3"/>
    <w:rsid w:val="003F5777"/>
    <w:rsid w:val="003F59DE"/>
    <w:rsid w:val="003F5A59"/>
    <w:rsid w:val="003F5BAA"/>
    <w:rsid w:val="003F6115"/>
    <w:rsid w:val="003F67D0"/>
    <w:rsid w:val="003F67FD"/>
    <w:rsid w:val="003F68BA"/>
    <w:rsid w:val="003F6AAF"/>
    <w:rsid w:val="003F6EEE"/>
    <w:rsid w:val="003F70CC"/>
    <w:rsid w:val="003F727B"/>
    <w:rsid w:val="003F747D"/>
    <w:rsid w:val="003F75ED"/>
    <w:rsid w:val="003F7AA0"/>
    <w:rsid w:val="003F7E18"/>
    <w:rsid w:val="004004B3"/>
    <w:rsid w:val="00401124"/>
    <w:rsid w:val="00401203"/>
    <w:rsid w:val="00401669"/>
    <w:rsid w:val="00401741"/>
    <w:rsid w:val="00401E8C"/>
    <w:rsid w:val="00401EE8"/>
    <w:rsid w:val="00401FA9"/>
    <w:rsid w:val="004020E5"/>
    <w:rsid w:val="004021D8"/>
    <w:rsid w:val="004023B1"/>
    <w:rsid w:val="00402786"/>
    <w:rsid w:val="00402857"/>
    <w:rsid w:val="00402878"/>
    <w:rsid w:val="0040318F"/>
    <w:rsid w:val="0040353F"/>
    <w:rsid w:val="00403690"/>
    <w:rsid w:val="00403980"/>
    <w:rsid w:val="00403D6E"/>
    <w:rsid w:val="00403FC2"/>
    <w:rsid w:val="00404285"/>
    <w:rsid w:val="004045A9"/>
    <w:rsid w:val="0040491B"/>
    <w:rsid w:val="0040494E"/>
    <w:rsid w:val="00404A8D"/>
    <w:rsid w:val="00404E51"/>
    <w:rsid w:val="00405136"/>
    <w:rsid w:val="0040546D"/>
    <w:rsid w:val="00405553"/>
    <w:rsid w:val="00405AAD"/>
    <w:rsid w:val="00405B6A"/>
    <w:rsid w:val="00405F7D"/>
    <w:rsid w:val="0040609C"/>
    <w:rsid w:val="004060FF"/>
    <w:rsid w:val="00406112"/>
    <w:rsid w:val="00406854"/>
    <w:rsid w:val="004068DD"/>
    <w:rsid w:val="00406B0B"/>
    <w:rsid w:val="00406EE7"/>
    <w:rsid w:val="00406F5B"/>
    <w:rsid w:val="0040748A"/>
    <w:rsid w:val="004077B2"/>
    <w:rsid w:val="004078C7"/>
    <w:rsid w:val="004078EB"/>
    <w:rsid w:val="004079CD"/>
    <w:rsid w:val="00407C03"/>
    <w:rsid w:val="00407FB2"/>
    <w:rsid w:val="004104F7"/>
    <w:rsid w:val="00410BD7"/>
    <w:rsid w:val="0041108C"/>
    <w:rsid w:val="00411181"/>
    <w:rsid w:val="0041123A"/>
    <w:rsid w:val="004112F1"/>
    <w:rsid w:val="00411645"/>
    <w:rsid w:val="0041195C"/>
    <w:rsid w:val="00411A40"/>
    <w:rsid w:val="00411B1A"/>
    <w:rsid w:val="00411B8F"/>
    <w:rsid w:val="00411BFD"/>
    <w:rsid w:val="00411E67"/>
    <w:rsid w:val="00411EB0"/>
    <w:rsid w:val="00411F69"/>
    <w:rsid w:val="0041227D"/>
    <w:rsid w:val="0041229C"/>
    <w:rsid w:val="004122FF"/>
    <w:rsid w:val="00412C3B"/>
    <w:rsid w:val="00412F24"/>
    <w:rsid w:val="0041305F"/>
    <w:rsid w:val="004130C9"/>
    <w:rsid w:val="00413142"/>
    <w:rsid w:val="004132F6"/>
    <w:rsid w:val="00413367"/>
    <w:rsid w:val="004134C1"/>
    <w:rsid w:val="0041361C"/>
    <w:rsid w:val="0041364C"/>
    <w:rsid w:val="0041385C"/>
    <w:rsid w:val="00413AEB"/>
    <w:rsid w:val="00413ECA"/>
    <w:rsid w:val="00413ED1"/>
    <w:rsid w:val="0041421B"/>
    <w:rsid w:val="004148D4"/>
    <w:rsid w:val="00414946"/>
    <w:rsid w:val="00414A20"/>
    <w:rsid w:val="004152F2"/>
    <w:rsid w:val="00415398"/>
    <w:rsid w:val="004154AA"/>
    <w:rsid w:val="004155C6"/>
    <w:rsid w:val="004157EA"/>
    <w:rsid w:val="004159D5"/>
    <w:rsid w:val="00415AC5"/>
    <w:rsid w:val="00415B15"/>
    <w:rsid w:val="00415EC9"/>
    <w:rsid w:val="00416341"/>
    <w:rsid w:val="00416A4B"/>
    <w:rsid w:val="00416E0F"/>
    <w:rsid w:val="00417160"/>
    <w:rsid w:val="004173D5"/>
    <w:rsid w:val="0041788C"/>
    <w:rsid w:val="0041792F"/>
    <w:rsid w:val="00417941"/>
    <w:rsid w:val="004179AE"/>
    <w:rsid w:val="00417BC9"/>
    <w:rsid w:val="004201BE"/>
    <w:rsid w:val="00420425"/>
    <w:rsid w:val="004206DC"/>
    <w:rsid w:val="00420741"/>
    <w:rsid w:val="004209B1"/>
    <w:rsid w:val="00420FAE"/>
    <w:rsid w:val="00421032"/>
    <w:rsid w:val="00421904"/>
    <w:rsid w:val="00421E09"/>
    <w:rsid w:val="00422027"/>
    <w:rsid w:val="00422845"/>
    <w:rsid w:val="004229C9"/>
    <w:rsid w:val="00422B6A"/>
    <w:rsid w:val="0042343D"/>
    <w:rsid w:val="0042348F"/>
    <w:rsid w:val="004234C4"/>
    <w:rsid w:val="0042380F"/>
    <w:rsid w:val="00423BE0"/>
    <w:rsid w:val="00423DC3"/>
    <w:rsid w:val="004243AF"/>
    <w:rsid w:val="004244D0"/>
    <w:rsid w:val="00424588"/>
    <w:rsid w:val="00424741"/>
    <w:rsid w:val="00424816"/>
    <w:rsid w:val="00424930"/>
    <w:rsid w:val="004249DB"/>
    <w:rsid w:val="00424CD3"/>
    <w:rsid w:val="00424D3A"/>
    <w:rsid w:val="00424F0D"/>
    <w:rsid w:val="00425314"/>
    <w:rsid w:val="00425603"/>
    <w:rsid w:val="004258EA"/>
    <w:rsid w:val="00426127"/>
    <w:rsid w:val="00426259"/>
    <w:rsid w:val="00426540"/>
    <w:rsid w:val="004269BD"/>
    <w:rsid w:val="00426BCE"/>
    <w:rsid w:val="00426F43"/>
    <w:rsid w:val="004273AB"/>
    <w:rsid w:val="00427724"/>
    <w:rsid w:val="00427BB9"/>
    <w:rsid w:val="00427C4C"/>
    <w:rsid w:val="00430A05"/>
    <w:rsid w:val="00430B8E"/>
    <w:rsid w:val="00430BC2"/>
    <w:rsid w:val="00430C10"/>
    <w:rsid w:val="00430EFE"/>
    <w:rsid w:val="0043117C"/>
    <w:rsid w:val="0043129C"/>
    <w:rsid w:val="004317A7"/>
    <w:rsid w:val="00431C9E"/>
    <w:rsid w:val="00431D39"/>
    <w:rsid w:val="00432082"/>
    <w:rsid w:val="00432556"/>
    <w:rsid w:val="004327EF"/>
    <w:rsid w:val="00432C93"/>
    <w:rsid w:val="00432EA1"/>
    <w:rsid w:val="00432F95"/>
    <w:rsid w:val="00433002"/>
    <w:rsid w:val="00433072"/>
    <w:rsid w:val="004333AA"/>
    <w:rsid w:val="00433BC1"/>
    <w:rsid w:val="00433BC6"/>
    <w:rsid w:val="00433F06"/>
    <w:rsid w:val="00433FB7"/>
    <w:rsid w:val="00434077"/>
    <w:rsid w:val="0043408B"/>
    <w:rsid w:val="00434A0D"/>
    <w:rsid w:val="00434CEE"/>
    <w:rsid w:val="00435002"/>
    <w:rsid w:val="004354F2"/>
    <w:rsid w:val="00435788"/>
    <w:rsid w:val="0043580A"/>
    <w:rsid w:val="00435BF3"/>
    <w:rsid w:val="004363F5"/>
    <w:rsid w:val="004370D6"/>
    <w:rsid w:val="004370F2"/>
    <w:rsid w:val="0043744B"/>
    <w:rsid w:val="00437679"/>
    <w:rsid w:val="0043781B"/>
    <w:rsid w:val="00437B65"/>
    <w:rsid w:val="004401C8"/>
    <w:rsid w:val="004402A9"/>
    <w:rsid w:val="0044071A"/>
    <w:rsid w:val="00440726"/>
    <w:rsid w:val="00440758"/>
    <w:rsid w:val="004407D8"/>
    <w:rsid w:val="0044081C"/>
    <w:rsid w:val="00440CE6"/>
    <w:rsid w:val="00440DCF"/>
    <w:rsid w:val="0044144A"/>
    <w:rsid w:val="004414D1"/>
    <w:rsid w:val="00441580"/>
    <w:rsid w:val="00441900"/>
    <w:rsid w:val="00442187"/>
    <w:rsid w:val="00442865"/>
    <w:rsid w:val="00442A62"/>
    <w:rsid w:val="00442B84"/>
    <w:rsid w:val="00442D60"/>
    <w:rsid w:val="0044312A"/>
    <w:rsid w:val="0044335B"/>
    <w:rsid w:val="0044351B"/>
    <w:rsid w:val="0044354A"/>
    <w:rsid w:val="00443577"/>
    <w:rsid w:val="004435DC"/>
    <w:rsid w:val="004436EC"/>
    <w:rsid w:val="004437FC"/>
    <w:rsid w:val="00444002"/>
    <w:rsid w:val="00444068"/>
    <w:rsid w:val="00444210"/>
    <w:rsid w:val="00444389"/>
    <w:rsid w:val="004443BD"/>
    <w:rsid w:val="0044487F"/>
    <w:rsid w:val="00444966"/>
    <w:rsid w:val="00444CDC"/>
    <w:rsid w:val="00444E18"/>
    <w:rsid w:val="00444ECA"/>
    <w:rsid w:val="004456A5"/>
    <w:rsid w:val="004457B5"/>
    <w:rsid w:val="00445EB7"/>
    <w:rsid w:val="00445ECB"/>
    <w:rsid w:val="004464B5"/>
    <w:rsid w:val="00446619"/>
    <w:rsid w:val="0044663F"/>
    <w:rsid w:val="00446A59"/>
    <w:rsid w:val="00446AE0"/>
    <w:rsid w:val="00446DD0"/>
    <w:rsid w:val="00446EB8"/>
    <w:rsid w:val="00446ED4"/>
    <w:rsid w:val="00446FAC"/>
    <w:rsid w:val="00447799"/>
    <w:rsid w:val="004477F4"/>
    <w:rsid w:val="00447AE9"/>
    <w:rsid w:val="00447E76"/>
    <w:rsid w:val="004500CB"/>
    <w:rsid w:val="0045094F"/>
    <w:rsid w:val="004509B9"/>
    <w:rsid w:val="00450A34"/>
    <w:rsid w:val="00450C13"/>
    <w:rsid w:val="0045144F"/>
    <w:rsid w:val="004515C8"/>
    <w:rsid w:val="00451720"/>
    <w:rsid w:val="00451990"/>
    <w:rsid w:val="004519CE"/>
    <w:rsid w:val="004519DF"/>
    <w:rsid w:val="00451AE8"/>
    <w:rsid w:val="004522A4"/>
    <w:rsid w:val="0045293C"/>
    <w:rsid w:val="00452E94"/>
    <w:rsid w:val="004530C9"/>
    <w:rsid w:val="00453291"/>
    <w:rsid w:val="0045353C"/>
    <w:rsid w:val="0045375F"/>
    <w:rsid w:val="00453A4A"/>
    <w:rsid w:val="00453ACF"/>
    <w:rsid w:val="00454023"/>
    <w:rsid w:val="0045414B"/>
    <w:rsid w:val="004541EC"/>
    <w:rsid w:val="004542F8"/>
    <w:rsid w:val="00454339"/>
    <w:rsid w:val="0045446D"/>
    <w:rsid w:val="00454573"/>
    <w:rsid w:val="00454FB2"/>
    <w:rsid w:val="004551CD"/>
    <w:rsid w:val="004552A2"/>
    <w:rsid w:val="00455301"/>
    <w:rsid w:val="0045536C"/>
    <w:rsid w:val="00455837"/>
    <w:rsid w:val="00455FD2"/>
    <w:rsid w:val="00456268"/>
    <w:rsid w:val="004565F0"/>
    <w:rsid w:val="00456BAC"/>
    <w:rsid w:val="00456D9C"/>
    <w:rsid w:val="00456DD4"/>
    <w:rsid w:val="00456E83"/>
    <w:rsid w:val="0045711D"/>
    <w:rsid w:val="00457183"/>
    <w:rsid w:val="00457520"/>
    <w:rsid w:val="00457521"/>
    <w:rsid w:val="004575C8"/>
    <w:rsid w:val="004576F3"/>
    <w:rsid w:val="00457CD0"/>
    <w:rsid w:val="004600CF"/>
    <w:rsid w:val="0046012E"/>
    <w:rsid w:val="004609E8"/>
    <w:rsid w:val="00461776"/>
    <w:rsid w:val="00461914"/>
    <w:rsid w:val="00461A5B"/>
    <w:rsid w:val="00461AEA"/>
    <w:rsid w:val="00461EE9"/>
    <w:rsid w:val="00461FE8"/>
    <w:rsid w:val="004621ED"/>
    <w:rsid w:val="00462206"/>
    <w:rsid w:val="00462282"/>
    <w:rsid w:val="00462606"/>
    <w:rsid w:val="004628B8"/>
    <w:rsid w:val="00462DF2"/>
    <w:rsid w:val="00462E22"/>
    <w:rsid w:val="00462E77"/>
    <w:rsid w:val="0046323E"/>
    <w:rsid w:val="004636E6"/>
    <w:rsid w:val="004637B6"/>
    <w:rsid w:val="00463D67"/>
    <w:rsid w:val="004642F9"/>
    <w:rsid w:val="00464322"/>
    <w:rsid w:val="004647C6"/>
    <w:rsid w:val="0046486F"/>
    <w:rsid w:val="00464968"/>
    <w:rsid w:val="00465258"/>
    <w:rsid w:val="0046539B"/>
    <w:rsid w:val="0046540A"/>
    <w:rsid w:val="004656F9"/>
    <w:rsid w:val="00465968"/>
    <w:rsid w:val="00465A24"/>
    <w:rsid w:val="00465C8B"/>
    <w:rsid w:val="00465DA6"/>
    <w:rsid w:val="0046646D"/>
    <w:rsid w:val="00466A5B"/>
    <w:rsid w:val="00466D02"/>
    <w:rsid w:val="00466EB9"/>
    <w:rsid w:val="00466EE3"/>
    <w:rsid w:val="00466F06"/>
    <w:rsid w:val="00466F1B"/>
    <w:rsid w:val="004671F0"/>
    <w:rsid w:val="004672BE"/>
    <w:rsid w:val="0046740D"/>
    <w:rsid w:val="0046778E"/>
    <w:rsid w:val="0046797A"/>
    <w:rsid w:val="00467B14"/>
    <w:rsid w:val="00470082"/>
    <w:rsid w:val="0047033E"/>
    <w:rsid w:val="004708C5"/>
    <w:rsid w:val="0047098F"/>
    <w:rsid w:val="00470B11"/>
    <w:rsid w:val="00470B62"/>
    <w:rsid w:val="00471135"/>
    <w:rsid w:val="004711DE"/>
    <w:rsid w:val="004712B7"/>
    <w:rsid w:val="004715FA"/>
    <w:rsid w:val="00471C78"/>
    <w:rsid w:val="00471D04"/>
    <w:rsid w:val="00472125"/>
    <w:rsid w:val="0047228A"/>
    <w:rsid w:val="004727FF"/>
    <w:rsid w:val="00472BF2"/>
    <w:rsid w:val="00472E15"/>
    <w:rsid w:val="004730EC"/>
    <w:rsid w:val="00473173"/>
    <w:rsid w:val="00473348"/>
    <w:rsid w:val="00473517"/>
    <w:rsid w:val="004736A8"/>
    <w:rsid w:val="004738DB"/>
    <w:rsid w:val="00473DE2"/>
    <w:rsid w:val="00473F3F"/>
    <w:rsid w:val="00474214"/>
    <w:rsid w:val="00474AD4"/>
    <w:rsid w:val="00474B36"/>
    <w:rsid w:val="00474D58"/>
    <w:rsid w:val="00474E48"/>
    <w:rsid w:val="004755CB"/>
    <w:rsid w:val="00475926"/>
    <w:rsid w:val="00476067"/>
    <w:rsid w:val="004760F7"/>
    <w:rsid w:val="00476191"/>
    <w:rsid w:val="0047668F"/>
    <w:rsid w:val="00476850"/>
    <w:rsid w:val="00476FD9"/>
    <w:rsid w:val="0047714B"/>
    <w:rsid w:val="0047714F"/>
    <w:rsid w:val="00477552"/>
    <w:rsid w:val="00477B20"/>
    <w:rsid w:val="00480011"/>
    <w:rsid w:val="00480151"/>
    <w:rsid w:val="00480273"/>
    <w:rsid w:val="00480649"/>
    <w:rsid w:val="00480C18"/>
    <w:rsid w:val="00480E51"/>
    <w:rsid w:val="00481171"/>
    <w:rsid w:val="004811FE"/>
    <w:rsid w:val="00481553"/>
    <w:rsid w:val="0048190E"/>
    <w:rsid w:val="00481B0B"/>
    <w:rsid w:val="00481E99"/>
    <w:rsid w:val="00481F27"/>
    <w:rsid w:val="004820FD"/>
    <w:rsid w:val="00482171"/>
    <w:rsid w:val="004821CF"/>
    <w:rsid w:val="00482742"/>
    <w:rsid w:val="0048275B"/>
    <w:rsid w:val="00482D28"/>
    <w:rsid w:val="00482E9D"/>
    <w:rsid w:val="00483329"/>
    <w:rsid w:val="00483445"/>
    <w:rsid w:val="0048354C"/>
    <w:rsid w:val="0048399E"/>
    <w:rsid w:val="0048409E"/>
    <w:rsid w:val="004840F4"/>
    <w:rsid w:val="004841E1"/>
    <w:rsid w:val="0048452A"/>
    <w:rsid w:val="00484E4B"/>
    <w:rsid w:val="0048553F"/>
    <w:rsid w:val="0048557B"/>
    <w:rsid w:val="004860E7"/>
    <w:rsid w:val="00486179"/>
    <w:rsid w:val="00486357"/>
    <w:rsid w:val="004864AE"/>
    <w:rsid w:val="00486564"/>
    <w:rsid w:val="0048693A"/>
    <w:rsid w:val="00486FA4"/>
    <w:rsid w:val="004874A1"/>
    <w:rsid w:val="00487B76"/>
    <w:rsid w:val="004900C8"/>
    <w:rsid w:val="0049014D"/>
    <w:rsid w:val="0049038D"/>
    <w:rsid w:val="004903DD"/>
    <w:rsid w:val="004906F0"/>
    <w:rsid w:val="00490706"/>
    <w:rsid w:val="0049086B"/>
    <w:rsid w:val="00490F55"/>
    <w:rsid w:val="00490F88"/>
    <w:rsid w:val="0049101F"/>
    <w:rsid w:val="0049110B"/>
    <w:rsid w:val="00491ECB"/>
    <w:rsid w:val="00491F25"/>
    <w:rsid w:val="004920AD"/>
    <w:rsid w:val="0049223D"/>
    <w:rsid w:val="004924A1"/>
    <w:rsid w:val="0049296B"/>
    <w:rsid w:val="00492BF1"/>
    <w:rsid w:val="00492C39"/>
    <w:rsid w:val="00493282"/>
    <w:rsid w:val="0049342E"/>
    <w:rsid w:val="0049375A"/>
    <w:rsid w:val="004937D4"/>
    <w:rsid w:val="00493ACE"/>
    <w:rsid w:val="00493E23"/>
    <w:rsid w:val="00493E71"/>
    <w:rsid w:val="0049471E"/>
    <w:rsid w:val="00494D38"/>
    <w:rsid w:val="00494D80"/>
    <w:rsid w:val="004950CE"/>
    <w:rsid w:val="004952A3"/>
    <w:rsid w:val="004954B3"/>
    <w:rsid w:val="004956B4"/>
    <w:rsid w:val="00495793"/>
    <w:rsid w:val="00495CC1"/>
    <w:rsid w:val="00495E28"/>
    <w:rsid w:val="00496005"/>
    <w:rsid w:val="00496126"/>
    <w:rsid w:val="004967F8"/>
    <w:rsid w:val="00496FFC"/>
    <w:rsid w:val="00497007"/>
    <w:rsid w:val="004972B1"/>
    <w:rsid w:val="004972FC"/>
    <w:rsid w:val="00497448"/>
    <w:rsid w:val="00497517"/>
    <w:rsid w:val="0049765C"/>
    <w:rsid w:val="0049766C"/>
    <w:rsid w:val="00497E40"/>
    <w:rsid w:val="004A00BA"/>
    <w:rsid w:val="004A029F"/>
    <w:rsid w:val="004A0CD8"/>
    <w:rsid w:val="004A0F11"/>
    <w:rsid w:val="004A116B"/>
    <w:rsid w:val="004A11EB"/>
    <w:rsid w:val="004A1225"/>
    <w:rsid w:val="004A14F9"/>
    <w:rsid w:val="004A156C"/>
    <w:rsid w:val="004A164A"/>
    <w:rsid w:val="004A1F6F"/>
    <w:rsid w:val="004A2285"/>
    <w:rsid w:val="004A2960"/>
    <w:rsid w:val="004A2B72"/>
    <w:rsid w:val="004A2C4D"/>
    <w:rsid w:val="004A3085"/>
    <w:rsid w:val="004A3392"/>
    <w:rsid w:val="004A33CF"/>
    <w:rsid w:val="004A35FE"/>
    <w:rsid w:val="004A360C"/>
    <w:rsid w:val="004A3B8B"/>
    <w:rsid w:val="004A41E1"/>
    <w:rsid w:val="004A423C"/>
    <w:rsid w:val="004A44AC"/>
    <w:rsid w:val="004A4701"/>
    <w:rsid w:val="004A4756"/>
    <w:rsid w:val="004A4B39"/>
    <w:rsid w:val="004A4C71"/>
    <w:rsid w:val="004A4DBD"/>
    <w:rsid w:val="004A4FBC"/>
    <w:rsid w:val="004A508B"/>
    <w:rsid w:val="004A535D"/>
    <w:rsid w:val="004A53B3"/>
    <w:rsid w:val="004A59ED"/>
    <w:rsid w:val="004A5BEA"/>
    <w:rsid w:val="004A629D"/>
    <w:rsid w:val="004A63A1"/>
    <w:rsid w:val="004A6727"/>
    <w:rsid w:val="004A6A7D"/>
    <w:rsid w:val="004A6BDC"/>
    <w:rsid w:val="004A7272"/>
    <w:rsid w:val="004A74CF"/>
    <w:rsid w:val="004A7BDB"/>
    <w:rsid w:val="004A7C5E"/>
    <w:rsid w:val="004A7E40"/>
    <w:rsid w:val="004A7FDA"/>
    <w:rsid w:val="004B01B2"/>
    <w:rsid w:val="004B01FB"/>
    <w:rsid w:val="004B05E3"/>
    <w:rsid w:val="004B0D3A"/>
    <w:rsid w:val="004B0EF5"/>
    <w:rsid w:val="004B12E7"/>
    <w:rsid w:val="004B14A3"/>
    <w:rsid w:val="004B154B"/>
    <w:rsid w:val="004B157E"/>
    <w:rsid w:val="004B163E"/>
    <w:rsid w:val="004B19C5"/>
    <w:rsid w:val="004B1AEE"/>
    <w:rsid w:val="004B1E67"/>
    <w:rsid w:val="004B1E97"/>
    <w:rsid w:val="004B1F70"/>
    <w:rsid w:val="004B2069"/>
    <w:rsid w:val="004B24D8"/>
    <w:rsid w:val="004B2CFE"/>
    <w:rsid w:val="004B31A6"/>
    <w:rsid w:val="004B3269"/>
    <w:rsid w:val="004B35E7"/>
    <w:rsid w:val="004B35EC"/>
    <w:rsid w:val="004B36C3"/>
    <w:rsid w:val="004B3A7C"/>
    <w:rsid w:val="004B3A97"/>
    <w:rsid w:val="004B3EB3"/>
    <w:rsid w:val="004B405C"/>
    <w:rsid w:val="004B439F"/>
    <w:rsid w:val="004B43FD"/>
    <w:rsid w:val="004B483A"/>
    <w:rsid w:val="004B4CE8"/>
    <w:rsid w:val="004B51D2"/>
    <w:rsid w:val="004B5506"/>
    <w:rsid w:val="004B591B"/>
    <w:rsid w:val="004B5BFC"/>
    <w:rsid w:val="004B5DD8"/>
    <w:rsid w:val="004B5E8E"/>
    <w:rsid w:val="004B6074"/>
    <w:rsid w:val="004B6331"/>
    <w:rsid w:val="004B6C28"/>
    <w:rsid w:val="004B7358"/>
    <w:rsid w:val="004B744E"/>
    <w:rsid w:val="004B7463"/>
    <w:rsid w:val="004B78E2"/>
    <w:rsid w:val="004B7E48"/>
    <w:rsid w:val="004C071F"/>
    <w:rsid w:val="004C0EB7"/>
    <w:rsid w:val="004C109F"/>
    <w:rsid w:val="004C1934"/>
    <w:rsid w:val="004C1CEA"/>
    <w:rsid w:val="004C210B"/>
    <w:rsid w:val="004C23BD"/>
    <w:rsid w:val="004C2566"/>
    <w:rsid w:val="004C2590"/>
    <w:rsid w:val="004C2B6D"/>
    <w:rsid w:val="004C2CF8"/>
    <w:rsid w:val="004C2D59"/>
    <w:rsid w:val="004C2F56"/>
    <w:rsid w:val="004C3302"/>
    <w:rsid w:val="004C33FD"/>
    <w:rsid w:val="004C347A"/>
    <w:rsid w:val="004C37D2"/>
    <w:rsid w:val="004C39FB"/>
    <w:rsid w:val="004C3A16"/>
    <w:rsid w:val="004C3CFF"/>
    <w:rsid w:val="004C3EE2"/>
    <w:rsid w:val="004C3F54"/>
    <w:rsid w:val="004C4FB2"/>
    <w:rsid w:val="004C5218"/>
    <w:rsid w:val="004C529F"/>
    <w:rsid w:val="004C544F"/>
    <w:rsid w:val="004C54B1"/>
    <w:rsid w:val="004C54BA"/>
    <w:rsid w:val="004C5695"/>
    <w:rsid w:val="004C5774"/>
    <w:rsid w:val="004C5C46"/>
    <w:rsid w:val="004C5D3A"/>
    <w:rsid w:val="004C5E1C"/>
    <w:rsid w:val="004C5E77"/>
    <w:rsid w:val="004C6713"/>
    <w:rsid w:val="004C6AC1"/>
    <w:rsid w:val="004C6FB4"/>
    <w:rsid w:val="004C705B"/>
    <w:rsid w:val="004C76E3"/>
    <w:rsid w:val="004C77B1"/>
    <w:rsid w:val="004C7B5D"/>
    <w:rsid w:val="004C7E81"/>
    <w:rsid w:val="004D03E0"/>
    <w:rsid w:val="004D04C3"/>
    <w:rsid w:val="004D051B"/>
    <w:rsid w:val="004D0526"/>
    <w:rsid w:val="004D0606"/>
    <w:rsid w:val="004D1266"/>
    <w:rsid w:val="004D15CE"/>
    <w:rsid w:val="004D16EE"/>
    <w:rsid w:val="004D19C5"/>
    <w:rsid w:val="004D19CC"/>
    <w:rsid w:val="004D1A19"/>
    <w:rsid w:val="004D1F4E"/>
    <w:rsid w:val="004D2405"/>
    <w:rsid w:val="004D2828"/>
    <w:rsid w:val="004D2A0D"/>
    <w:rsid w:val="004D2EEB"/>
    <w:rsid w:val="004D2F54"/>
    <w:rsid w:val="004D3395"/>
    <w:rsid w:val="004D34EA"/>
    <w:rsid w:val="004D3760"/>
    <w:rsid w:val="004D3955"/>
    <w:rsid w:val="004D3A06"/>
    <w:rsid w:val="004D3B30"/>
    <w:rsid w:val="004D3CDB"/>
    <w:rsid w:val="004D3F03"/>
    <w:rsid w:val="004D448D"/>
    <w:rsid w:val="004D462D"/>
    <w:rsid w:val="004D4CD9"/>
    <w:rsid w:val="004D4DAB"/>
    <w:rsid w:val="004D5169"/>
    <w:rsid w:val="004D52F4"/>
    <w:rsid w:val="004D542E"/>
    <w:rsid w:val="004D5460"/>
    <w:rsid w:val="004D55AC"/>
    <w:rsid w:val="004D5B43"/>
    <w:rsid w:val="004D5F15"/>
    <w:rsid w:val="004D6459"/>
    <w:rsid w:val="004D6509"/>
    <w:rsid w:val="004D6C41"/>
    <w:rsid w:val="004D6D38"/>
    <w:rsid w:val="004D6E0A"/>
    <w:rsid w:val="004D6F95"/>
    <w:rsid w:val="004D7283"/>
    <w:rsid w:val="004D72F5"/>
    <w:rsid w:val="004D76D7"/>
    <w:rsid w:val="004D77A0"/>
    <w:rsid w:val="004D7D86"/>
    <w:rsid w:val="004D7F84"/>
    <w:rsid w:val="004E03DC"/>
    <w:rsid w:val="004E047A"/>
    <w:rsid w:val="004E0969"/>
    <w:rsid w:val="004E0A40"/>
    <w:rsid w:val="004E10E7"/>
    <w:rsid w:val="004E14F0"/>
    <w:rsid w:val="004E16B7"/>
    <w:rsid w:val="004E1757"/>
    <w:rsid w:val="004E1B19"/>
    <w:rsid w:val="004E1E78"/>
    <w:rsid w:val="004E1EA0"/>
    <w:rsid w:val="004E1EE7"/>
    <w:rsid w:val="004E2084"/>
    <w:rsid w:val="004E21A9"/>
    <w:rsid w:val="004E2294"/>
    <w:rsid w:val="004E2337"/>
    <w:rsid w:val="004E25ED"/>
    <w:rsid w:val="004E27D3"/>
    <w:rsid w:val="004E27FA"/>
    <w:rsid w:val="004E2883"/>
    <w:rsid w:val="004E2ED8"/>
    <w:rsid w:val="004E2EF1"/>
    <w:rsid w:val="004E2F3A"/>
    <w:rsid w:val="004E3558"/>
    <w:rsid w:val="004E35FA"/>
    <w:rsid w:val="004E36C6"/>
    <w:rsid w:val="004E3A06"/>
    <w:rsid w:val="004E3A14"/>
    <w:rsid w:val="004E3A19"/>
    <w:rsid w:val="004E3A1B"/>
    <w:rsid w:val="004E3BCB"/>
    <w:rsid w:val="004E3D6A"/>
    <w:rsid w:val="004E4A87"/>
    <w:rsid w:val="004E4AE8"/>
    <w:rsid w:val="004E4C8F"/>
    <w:rsid w:val="004E4DC1"/>
    <w:rsid w:val="004E5039"/>
    <w:rsid w:val="004E53D8"/>
    <w:rsid w:val="004E53E8"/>
    <w:rsid w:val="004E555A"/>
    <w:rsid w:val="004E5950"/>
    <w:rsid w:val="004E5C49"/>
    <w:rsid w:val="004E5D42"/>
    <w:rsid w:val="004E5D5D"/>
    <w:rsid w:val="004E6692"/>
    <w:rsid w:val="004E67E5"/>
    <w:rsid w:val="004E6966"/>
    <w:rsid w:val="004E71B2"/>
    <w:rsid w:val="004E7276"/>
    <w:rsid w:val="004E764E"/>
    <w:rsid w:val="004E7FBB"/>
    <w:rsid w:val="004E7FBD"/>
    <w:rsid w:val="004F04D3"/>
    <w:rsid w:val="004F0511"/>
    <w:rsid w:val="004F0742"/>
    <w:rsid w:val="004F0E3D"/>
    <w:rsid w:val="004F0F9A"/>
    <w:rsid w:val="004F104F"/>
    <w:rsid w:val="004F13F4"/>
    <w:rsid w:val="004F1670"/>
    <w:rsid w:val="004F19C1"/>
    <w:rsid w:val="004F1ED3"/>
    <w:rsid w:val="004F21ED"/>
    <w:rsid w:val="004F2326"/>
    <w:rsid w:val="004F242F"/>
    <w:rsid w:val="004F26F9"/>
    <w:rsid w:val="004F2EF5"/>
    <w:rsid w:val="004F3072"/>
    <w:rsid w:val="004F31A4"/>
    <w:rsid w:val="004F32BD"/>
    <w:rsid w:val="004F3450"/>
    <w:rsid w:val="004F36FD"/>
    <w:rsid w:val="004F37D5"/>
    <w:rsid w:val="004F38B7"/>
    <w:rsid w:val="004F39A1"/>
    <w:rsid w:val="004F39B6"/>
    <w:rsid w:val="004F3A98"/>
    <w:rsid w:val="004F3BEE"/>
    <w:rsid w:val="004F3C2F"/>
    <w:rsid w:val="004F3D4F"/>
    <w:rsid w:val="004F3E48"/>
    <w:rsid w:val="004F40B3"/>
    <w:rsid w:val="004F4472"/>
    <w:rsid w:val="004F4656"/>
    <w:rsid w:val="004F479B"/>
    <w:rsid w:val="004F484D"/>
    <w:rsid w:val="004F4E34"/>
    <w:rsid w:val="004F5337"/>
    <w:rsid w:val="004F56E0"/>
    <w:rsid w:val="004F5E48"/>
    <w:rsid w:val="004F5E52"/>
    <w:rsid w:val="004F5E70"/>
    <w:rsid w:val="004F5F77"/>
    <w:rsid w:val="004F5FD5"/>
    <w:rsid w:val="004F63CB"/>
    <w:rsid w:val="004F66FA"/>
    <w:rsid w:val="004F6972"/>
    <w:rsid w:val="004F6B8A"/>
    <w:rsid w:val="004F7103"/>
    <w:rsid w:val="004F7116"/>
    <w:rsid w:val="004F7319"/>
    <w:rsid w:val="004F7486"/>
    <w:rsid w:val="004F76CA"/>
    <w:rsid w:val="004F79F4"/>
    <w:rsid w:val="004F7A50"/>
    <w:rsid w:val="004F7AB3"/>
    <w:rsid w:val="004F7CF1"/>
    <w:rsid w:val="004F7D58"/>
    <w:rsid w:val="004F7DAC"/>
    <w:rsid w:val="005009D2"/>
    <w:rsid w:val="00500BE1"/>
    <w:rsid w:val="00500DB2"/>
    <w:rsid w:val="00500DDF"/>
    <w:rsid w:val="0050140B"/>
    <w:rsid w:val="005014B4"/>
    <w:rsid w:val="005018A0"/>
    <w:rsid w:val="0050193F"/>
    <w:rsid w:val="00501CA1"/>
    <w:rsid w:val="00501D2C"/>
    <w:rsid w:val="00501DDD"/>
    <w:rsid w:val="00501E9B"/>
    <w:rsid w:val="00502605"/>
    <w:rsid w:val="005026C1"/>
    <w:rsid w:val="0050271A"/>
    <w:rsid w:val="00502764"/>
    <w:rsid w:val="0050279F"/>
    <w:rsid w:val="005027F6"/>
    <w:rsid w:val="00502A22"/>
    <w:rsid w:val="00502F3D"/>
    <w:rsid w:val="005032A1"/>
    <w:rsid w:val="005033FF"/>
    <w:rsid w:val="005035CD"/>
    <w:rsid w:val="00503B29"/>
    <w:rsid w:val="00503C4D"/>
    <w:rsid w:val="00503CAC"/>
    <w:rsid w:val="00504052"/>
    <w:rsid w:val="00504141"/>
    <w:rsid w:val="0050442A"/>
    <w:rsid w:val="0050447A"/>
    <w:rsid w:val="0050463F"/>
    <w:rsid w:val="00504A7B"/>
    <w:rsid w:val="00504B22"/>
    <w:rsid w:val="00504C7E"/>
    <w:rsid w:val="00504ED7"/>
    <w:rsid w:val="0050515A"/>
    <w:rsid w:val="005051D4"/>
    <w:rsid w:val="0050560A"/>
    <w:rsid w:val="00505796"/>
    <w:rsid w:val="005059F6"/>
    <w:rsid w:val="005060A1"/>
    <w:rsid w:val="005062A6"/>
    <w:rsid w:val="00506544"/>
    <w:rsid w:val="005065B9"/>
    <w:rsid w:val="00506AE7"/>
    <w:rsid w:val="00506B9B"/>
    <w:rsid w:val="00506C60"/>
    <w:rsid w:val="00506E71"/>
    <w:rsid w:val="00507412"/>
    <w:rsid w:val="00507677"/>
    <w:rsid w:val="00507685"/>
    <w:rsid w:val="005079AA"/>
    <w:rsid w:val="0051002E"/>
    <w:rsid w:val="00510193"/>
    <w:rsid w:val="005103D0"/>
    <w:rsid w:val="00510BEB"/>
    <w:rsid w:val="00510CB6"/>
    <w:rsid w:val="00510EDE"/>
    <w:rsid w:val="00511393"/>
    <w:rsid w:val="005116F8"/>
    <w:rsid w:val="005117D7"/>
    <w:rsid w:val="0051199B"/>
    <w:rsid w:val="00512528"/>
    <w:rsid w:val="00512A40"/>
    <w:rsid w:val="00512AD6"/>
    <w:rsid w:val="00512B3F"/>
    <w:rsid w:val="00512C7D"/>
    <w:rsid w:val="005133C1"/>
    <w:rsid w:val="00513530"/>
    <w:rsid w:val="00513AB9"/>
    <w:rsid w:val="00513EE9"/>
    <w:rsid w:val="00513F74"/>
    <w:rsid w:val="00514450"/>
    <w:rsid w:val="005144AC"/>
    <w:rsid w:val="00514776"/>
    <w:rsid w:val="00514E39"/>
    <w:rsid w:val="00514E42"/>
    <w:rsid w:val="00514E4E"/>
    <w:rsid w:val="00515243"/>
    <w:rsid w:val="005156BC"/>
    <w:rsid w:val="00515769"/>
    <w:rsid w:val="0051586C"/>
    <w:rsid w:val="0051636A"/>
    <w:rsid w:val="00516379"/>
    <w:rsid w:val="00516528"/>
    <w:rsid w:val="00516544"/>
    <w:rsid w:val="00516836"/>
    <w:rsid w:val="00516B46"/>
    <w:rsid w:val="00516CA5"/>
    <w:rsid w:val="00517040"/>
    <w:rsid w:val="00517122"/>
    <w:rsid w:val="00517213"/>
    <w:rsid w:val="00517811"/>
    <w:rsid w:val="00517B34"/>
    <w:rsid w:val="00517D8D"/>
    <w:rsid w:val="005200B8"/>
    <w:rsid w:val="00520116"/>
    <w:rsid w:val="00520466"/>
    <w:rsid w:val="0052075C"/>
    <w:rsid w:val="005209F6"/>
    <w:rsid w:val="00520E9B"/>
    <w:rsid w:val="00520F11"/>
    <w:rsid w:val="00521285"/>
    <w:rsid w:val="0052139F"/>
    <w:rsid w:val="005217B1"/>
    <w:rsid w:val="00521EB0"/>
    <w:rsid w:val="00521FF2"/>
    <w:rsid w:val="00522166"/>
    <w:rsid w:val="005221FC"/>
    <w:rsid w:val="00522580"/>
    <w:rsid w:val="00522868"/>
    <w:rsid w:val="00522FA9"/>
    <w:rsid w:val="0052308E"/>
    <w:rsid w:val="0052349D"/>
    <w:rsid w:val="0052393E"/>
    <w:rsid w:val="00523A7B"/>
    <w:rsid w:val="00523FA6"/>
    <w:rsid w:val="00524129"/>
    <w:rsid w:val="00524220"/>
    <w:rsid w:val="005242B3"/>
    <w:rsid w:val="00524712"/>
    <w:rsid w:val="005247AF"/>
    <w:rsid w:val="005247F5"/>
    <w:rsid w:val="005247FC"/>
    <w:rsid w:val="005249C0"/>
    <w:rsid w:val="00524BAC"/>
    <w:rsid w:val="00524C7D"/>
    <w:rsid w:val="00525260"/>
    <w:rsid w:val="00525554"/>
    <w:rsid w:val="005255D3"/>
    <w:rsid w:val="005259FF"/>
    <w:rsid w:val="00526025"/>
    <w:rsid w:val="005261A6"/>
    <w:rsid w:val="00526639"/>
    <w:rsid w:val="005271F4"/>
    <w:rsid w:val="00527D6E"/>
    <w:rsid w:val="00527E2A"/>
    <w:rsid w:val="0053026A"/>
    <w:rsid w:val="0053059B"/>
    <w:rsid w:val="005306D1"/>
    <w:rsid w:val="00530ADB"/>
    <w:rsid w:val="00530C02"/>
    <w:rsid w:val="00530FFB"/>
    <w:rsid w:val="00531420"/>
    <w:rsid w:val="005323F9"/>
    <w:rsid w:val="005325CF"/>
    <w:rsid w:val="0053273B"/>
    <w:rsid w:val="005329C5"/>
    <w:rsid w:val="00532BE3"/>
    <w:rsid w:val="00532DE7"/>
    <w:rsid w:val="00532E40"/>
    <w:rsid w:val="00533142"/>
    <w:rsid w:val="00533477"/>
    <w:rsid w:val="0053393B"/>
    <w:rsid w:val="00533A13"/>
    <w:rsid w:val="00533A94"/>
    <w:rsid w:val="00533D09"/>
    <w:rsid w:val="00533E35"/>
    <w:rsid w:val="00534084"/>
    <w:rsid w:val="0053461D"/>
    <w:rsid w:val="005346B9"/>
    <w:rsid w:val="0053488F"/>
    <w:rsid w:val="00534AA3"/>
    <w:rsid w:val="00534B8C"/>
    <w:rsid w:val="00534C54"/>
    <w:rsid w:val="00535041"/>
    <w:rsid w:val="0053519A"/>
    <w:rsid w:val="0053539D"/>
    <w:rsid w:val="005354B2"/>
    <w:rsid w:val="00535561"/>
    <w:rsid w:val="0053577B"/>
    <w:rsid w:val="00535959"/>
    <w:rsid w:val="00535F26"/>
    <w:rsid w:val="0053603D"/>
    <w:rsid w:val="005360B6"/>
    <w:rsid w:val="0053640B"/>
    <w:rsid w:val="005368F1"/>
    <w:rsid w:val="00536AC1"/>
    <w:rsid w:val="00536AF8"/>
    <w:rsid w:val="00536B78"/>
    <w:rsid w:val="00536BF4"/>
    <w:rsid w:val="00536D5D"/>
    <w:rsid w:val="00536DC8"/>
    <w:rsid w:val="00536ECE"/>
    <w:rsid w:val="00537553"/>
    <w:rsid w:val="00537566"/>
    <w:rsid w:val="00537647"/>
    <w:rsid w:val="00537720"/>
    <w:rsid w:val="005377DD"/>
    <w:rsid w:val="00537D60"/>
    <w:rsid w:val="00537DAF"/>
    <w:rsid w:val="00537F5F"/>
    <w:rsid w:val="0054067C"/>
    <w:rsid w:val="00540839"/>
    <w:rsid w:val="00540D06"/>
    <w:rsid w:val="005411AE"/>
    <w:rsid w:val="0054129C"/>
    <w:rsid w:val="005413C4"/>
    <w:rsid w:val="0054143F"/>
    <w:rsid w:val="005415AF"/>
    <w:rsid w:val="005415BF"/>
    <w:rsid w:val="00541E10"/>
    <w:rsid w:val="00541F9A"/>
    <w:rsid w:val="00541FD4"/>
    <w:rsid w:val="005422EE"/>
    <w:rsid w:val="005425F1"/>
    <w:rsid w:val="005428FA"/>
    <w:rsid w:val="0054292C"/>
    <w:rsid w:val="005429BB"/>
    <w:rsid w:val="00542CA2"/>
    <w:rsid w:val="00542F53"/>
    <w:rsid w:val="00543889"/>
    <w:rsid w:val="00543919"/>
    <w:rsid w:val="00543935"/>
    <w:rsid w:val="00543A9D"/>
    <w:rsid w:val="00544373"/>
    <w:rsid w:val="0054444C"/>
    <w:rsid w:val="005444F3"/>
    <w:rsid w:val="005448B5"/>
    <w:rsid w:val="00544DC9"/>
    <w:rsid w:val="00544E38"/>
    <w:rsid w:val="005451AB"/>
    <w:rsid w:val="00545573"/>
    <w:rsid w:val="005456B3"/>
    <w:rsid w:val="005456C7"/>
    <w:rsid w:val="00545DC0"/>
    <w:rsid w:val="00546040"/>
    <w:rsid w:val="005460FB"/>
    <w:rsid w:val="005462FF"/>
    <w:rsid w:val="00546529"/>
    <w:rsid w:val="00546682"/>
    <w:rsid w:val="00546F31"/>
    <w:rsid w:val="0054706D"/>
    <w:rsid w:val="00547482"/>
    <w:rsid w:val="00547A49"/>
    <w:rsid w:val="0055012F"/>
    <w:rsid w:val="00550201"/>
    <w:rsid w:val="0055029E"/>
    <w:rsid w:val="005502ED"/>
    <w:rsid w:val="005503F2"/>
    <w:rsid w:val="00550504"/>
    <w:rsid w:val="00550663"/>
    <w:rsid w:val="005508BF"/>
    <w:rsid w:val="00550946"/>
    <w:rsid w:val="005509C8"/>
    <w:rsid w:val="00550A71"/>
    <w:rsid w:val="00550A9C"/>
    <w:rsid w:val="00550E7B"/>
    <w:rsid w:val="00550F9C"/>
    <w:rsid w:val="00551026"/>
    <w:rsid w:val="0055106B"/>
    <w:rsid w:val="00551488"/>
    <w:rsid w:val="00552139"/>
    <w:rsid w:val="00552557"/>
    <w:rsid w:val="005528F9"/>
    <w:rsid w:val="005529DB"/>
    <w:rsid w:val="00553025"/>
    <w:rsid w:val="00553D54"/>
    <w:rsid w:val="00553F7F"/>
    <w:rsid w:val="005540DB"/>
    <w:rsid w:val="00554A79"/>
    <w:rsid w:val="00554E05"/>
    <w:rsid w:val="00554EFA"/>
    <w:rsid w:val="0055500F"/>
    <w:rsid w:val="00555228"/>
    <w:rsid w:val="0055527A"/>
    <w:rsid w:val="00555910"/>
    <w:rsid w:val="00555CE8"/>
    <w:rsid w:val="0055625E"/>
    <w:rsid w:val="005563F9"/>
    <w:rsid w:val="00556578"/>
    <w:rsid w:val="00556930"/>
    <w:rsid w:val="00556B73"/>
    <w:rsid w:val="00556E09"/>
    <w:rsid w:val="00556E34"/>
    <w:rsid w:val="00557086"/>
    <w:rsid w:val="005573DD"/>
    <w:rsid w:val="00557985"/>
    <w:rsid w:val="00557C5D"/>
    <w:rsid w:val="00557DE4"/>
    <w:rsid w:val="00557E2B"/>
    <w:rsid w:val="00557E67"/>
    <w:rsid w:val="005605B0"/>
    <w:rsid w:val="00560E89"/>
    <w:rsid w:val="005613A3"/>
    <w:rsid w:val="00561477"/>
    <w:rsid w:val="005615BE"/>
    <w:rsid w:val="00561728"/>
    <w:rsid w:val="0056185C"/>
    <w:rsid w:val="00561906"/>
    <w:rsid w:val="00561BC0"/>
    <w:rsid w:val="00561F51"/>
    <w:rsid w:val="0056219D"/>
    <w:rsid w:val="005624F9"/>
    <w:rsid w:val="00562522"/>
    <w:rsid w:val="00562AEA"/>
    <w:rsid w:val="00562B63"/>
    <w:rsid w:val="00563304"/>
    <w:rsid w:val="005633BE"/>
    <w:rsid w:val="0056363A"/>
    <w:rsid w:val="0056392D"/>
    <w:rsid w:val="00563DF5"/>
    <w:rsid w:val="00563DFD"/>
    <w:rsid w:val="00564098"/>
    <w:rsid w:val="00564169"/>
    <w:rsid w:val="0056486D"/>
    <w:rsid w:val="00564899"/>
    <w:rsid w:val="00564BA7"/>
    <w:rsid w:val="00564BFB"/>
    <w:rsid w:val="00564C7B"/>
    <w:rsid w:val="00564FE7"/>
    <w:rsid w:val="00565669"/>
    <w:rsid w:val="0056580A"/>
    <w:rsid w:val="00565AF6"/>
    <w:rsid w:val="00566126"/>
    <w:rsid w:val="005661E7"/>
    <w:rsid w:val="00566B4D"/>
    <w:rsid w:val="00567043"/>
    <w:rsid w:val="00567108"/>
    <w:rsid w:val="00567340"/>
    <w:rsid w:val="005673D1"/>
    <w:rsid w:val="00567610"/>
    <w:rsid w:val="00567DA7"/>
    <w:rsid w:val="0057029F"/>
    <w:rsid w:val="00570741"/>
    <w:rsid w:val="0057105A"/>
    <w:rsid w:val="00571095"/>
    <w:rsid w:val="00571228"/>
    <w:rsid w:val="005715BF"/>
    <w:rsid w:val="005715E9"/>
    <w:rsid w:val="00571E79"/>
    <w:rsid w:val="0057223B"/>
    <w:rsid w:val="00572262"/>
    <w:rsid w:val="005726C6"/>
    <w:rsid w:val="005726CB"/>
    <w:rsid w:val="00572EE3"/>
    <w:rsid w:val="00572F7A"/>
    <w:rsid w:val="005732B0"/>
    <w:rsid w:val="00573641"/>
    <w:rsid w:val="00573971"/>
    <w:rsid w:val="00573CD9"/>
    <w:rsid w:val="005740FA"/>
    <w:rsid w:val="0057482E"/>
    <w:rsid w:val="00574A97"/>
    <w:rsid w:val="00574C79"/>
    <w:rsid w:val="00574DEF"/>
    <w:rsid w:val="00574F36"/>
    <w:rsid w:val="005750A6"/>
    <w:rsid w:val="005754E4"/>
    <w:rsid w:val="0057566A"/>
    <w:rsid w:val="005758EB"/>
    <w:rsid w:val="00575B29"/>
    <w:rsid w:val="00575BF4"/>
    <w:rsid w:val="00575C6A"/>
    <w:rsid w:val="005763DB"/>
    <w:rsid w:val="0057691F"/>
    <w:rsid w:val="00576DC6"/>
    <w:rsid w:val="00576ED8"/>
    <w:rsid w:val="0057743B"/>
    <w:rsid w:val="0058000D"/>
    <w:rsid w:val="00580595"/>
    <w:rsid w:val="00580F65"/>
    <w:rsid w:val="00581205"/>
    <w:rsid w:val="00581303"/>
    <w:rsid w:val="005816AD"/>
    <w:rsid w:val="00581731"/>
    <w:rsid w:val="00581AE4"/>
    <w:rsid w:val="00581B82"/>
    <w:rsid w:val="005821C2"/>
    <w:rsid w:val="005821FC"/>
    <w:rsid w:val="0058223F"/>
    <w:rsid w:val="00582901"/>
    <w:rsid w:val="00582980"/>
    <w:rsid w:val="00582E0B"/>
    <w:rsid w:val="00582E79"/>
    <w:rsid w:val="005830E7"/>
    <w:rsid w:val="0058311F"/>
    <w:rsid w:val="005837D4"/>
    <w:rsid w:val="00583B3B"/>
    <w:rsid w:val="00583BAC"/>
    <w:rsid w:val="00583BE3"/>
    <w:rsid w:val="00583FA8"/>
    <w:rsid w:val="00584217"/>
    <w:rsid w:val="0058449A"/>
    <w:rsid w:val="005844EC"/>
    <w:rsid w:val="005844F6"/>
    <w:rsid w:val="005849F6"/>
    <w:rsid w:val="00584CE9"/>
    <w:rsid w:val="00584D42"/>
    <w:rsid w:val="00584FDC"/>
    <w:rsid w:val="005850EB"/>
    <w:rsid w:val="00585542"/>
    <w:rsid w:val="0058558F"/>
    <w:rsid w:val="00585981"/>
    <w:rsid w:val="00585B63"/>
    <w:rsid w:val="00585EEA"/>
    <w:rsid w:val="00586011"/>
    <w:rsid w:val="005864BC"/>
    <w:rsid w:val="0058663F"/>
    <w:rsid w:val="00586E78"/>
    <w:rsid w:val="00586EF4"/>
    <w:rsid w:val="00586F44"/>
    <w:rsid w:val="005873EC"/>
    <w:rsid w:val="00587F61"/>
    <w:rsid w:val="0059017D"/>
    <w:rsid w:val="00590366"/>
    <w:rsid w:val="005906B6"/>
    <w:rsid w:val="005906CD"/>
    <w:rsid w:val="005906DB"/>
    <w:rsid w:val="00590796"/>
    <w:rsid w:val="005909B0"/>
    <w:rsid w:val="00590D62"/>
    <w:rsid w:val="00590E9E"/>
    <w:rsid w:val="005911D4"/>
    <w:rsid w:val="00591359"/>
    <w:rsid w:val="005916BD"/>
    <w:rsid w:val="005918F6"/>
    <w:rsid w:val="00591A7C"/>
    <w:rsid w:val="00591AC5"/>
    <w:rsid w:val="00591B55"/>
    <w:rsid w:val="00591D49"/>
    <w:rsid w:val="005923AE"/>
    <w:rsid w:val="0059249B"/>
    <w:rsid w:val="005925D9"/>
    <w:rsid w:val="00592BAC"/>
    <w:rsid w:val="00592E59"/>
    <w:rsid w:val="00593214"/>
    <w:rsid w:val="0059340E"/>
    <w:rsid w:val="00593788"/>
    <w:rsid w:val="00593B97"/>
    <w:rsid w:val="00593BB7"/>
    <w:rsid w:val="005940E0"/>
    <w:rsid w:val="005944B3"/>
    <w:rsid w:val="0059480F"/>
    <w:rsid w:val="005948C1"/>
    <w:rsid w:val="0059545F"/>
    <w:rsid w:val="00595D68"/>
    <w:rsid w:val="0059632B"/>
    <w:rsid w:val="00596367"/>
    <w:rsid w:val="005964EA"/>
    <w:rsid w:val="00596845"/>
    <w:rsid w:val="00596A5E"/>
    <w:rsid w:val="00596ECB"/>
    <w:rsid w:val="00596F6A"/>
    <w:rsid w:val="00597604"/>
    <w:rsid w:val="005976A2"/>
    <w:rsid w:val="005977C5"/>
    <w:rsid w:val="00597927"/>
    <w:rsid w:val="00597A4D"/>
    <w:rsid w:val="00597A50"/>
    <w:rsid w:val="00597B18"/>
    <w:rsid w:val="00597B6B"/>
    <w:rsid w:val="005A0398"/>
    <w:rsid w:val="005A04C5"/>
    <w:rsid w:val="005A06B3"/>
    <w:rsid w:val="005A0CE1"/>
    <w:rsid w:val="005A1366"/>
    <w:rsid w:val="005A1452"/>
    <w:rsid w:val="005A17CF"/>
    <w:rsid w:val="005A182C"/>
    <w:rsid w:val="005A1AF2"/>
    <w:rsid w:val="005A1B80"/>
    <w:rsid w:val="005A1F89"/>
    <w:rsid w:val="005A214B"/>
    <w:rsid w:val="005A2A4B"/>
    <w:rsid w:val="005A3025"/>
    <w:rsid w:val="005A3224"/>
    <w:rsid w:val="005A331B"/>
    <w:rsid w:val="005A3326"/>
    <w:rsid w:val="005A3336"/>
    <w:rsid w:val="005A34F1"/>
    <w:rsid w:val="005A3743"/>
    <w:rsid w:val="005A3A79"/>
    <w:rsid w:val="005A3CAC"/>
    <w:rsid w:val="005A3EDF"/>
    <w:rsid w:val="005A3EFC"/>
    <w:rsid w:val="005A41CC"/>
    <w:rsid w:val="005A41ED"/>
    <w:rsid w:val="005A447D"/>
    <w:rsid w:val="005A4A12"/>
    <w:rsid w:val="005A4BCE"/>
    <w:rsid w:val="005A4D68"/>
    <w:rsid w:val="005A4DC5"/>
    <w:rsid w:val="005A54D9"/>
    <w:rsid w:val="005A58EE"/>
    <w:rsid w:val="005A5A82"/>
    <w:rsid w:val="005A5C46"/>
    <w:rsid w:val="005A5CCD"/>
    <w:rsid w:val="005A5D4C"/>
    <w:rsid w:val="005A5D7D"/>
    <w:rsid w:val="005A5D8D"/>
    <w:rsid w:val="005A60B5"/>
    <w:rsid w:val="005A61A8"/>
    <w:rsid w:val="005A6266"/>
    <w:rsid w:val="005A626D"/>
    <w:rsid w:val="005A64D4"/>
    <w:rsid w:val="005A6590"/>
    <w:rsid w:val="005A6637"/>
    <w:rsid w:val="005A6A17"/>
    <w:rsid w:val="005A6A37"/>
    <w:rsid w:val="005A6AA4"/>
    <w:rsid w:val="005A6AF6"/>
    <w:rsid w:val="005A6B66"/>
    <w:rsid w:val="005A764D"/>
    <w:rsid w:val="005A77B7"/>
    <w:rsid w:val="005A7A3E"/>
    <w:rsid w:val="005A7FD5"/>
    <w:rsid w:val="005B0015"/>
    <w:rsid w:val="005B01C6"/>
    <w:rsid w:val="005B029C"/>
    <w:rsid w:val="005B04FF"/>
    <w:rsid w:val="005B0A66"/>
    <w:rsid w:val="005B0E4F"/>
    <w:rsid w:val="005B0EDA"/>
    <w:rsid w:val="005B12E6"/>
    <w:rsid w:val="005B1336"/>
    <w:rsid w:val="005B13D7"/>
    <w:rsid w:val="005B1636"/>
    <w:rsid w:val="005B17E1"/>
    <w:rsid w:val="005B1947"/>
    <w:rsid w:val="005B295A"/>
    <w:rsid w:val="005B2970"/>
    <w:rsid w:val="005B2C3E"/>
    <w:rsid w:val="005B2EAC"/>
    <w:rsid w:val="005B30E9"/>
    <w:rsid w:val="005B3992"/>
    <w:rsid w:val="005B3D24"/>
    <w:rsid w:val="005B3FB2"/>
    <w:rsid w:val="005B47DF"/>
    <w:rsid w:val="005B4E16"/>
    <w:rsid w:val="005B4E99"/>
    <w:rsid w:val="005B4F57"/>
    <w:rsid w:val="005B5202"/>
    <w:rsid w:val="005B54B0"/>
    <w:rsid w:val="005B5B0A"/>
    <w:rsid w:val="005B5CFF"/>
    <w:rsid w:val="005B5F84"/>
    <w:rsid w:val="005B6565"/>
    <w:rsid w:val="005B68A8"/>
    <w:rsid w:val="005B6916"/>
    <w:rsid w:val="005B6D2C"/>
    <w:rsid w:val="005B71A8"/>
    <w:rsid w:val="005B71DE"/>
    <w:rsid w:val="005B71E2"/>
    <w:rsid w:val="005B73B2"/>
    <w:rsid w:val="005B7BE3"/>
    <w:rsid w:val="005B7F11"/>
    <w:rsid w:val="005C076C"/>
    <w:rsid w:val="005C08F3"/>
    <w:rsid w:val="005C0980"/>
    <w:rsid w:val="005C0DD7"/>
    <w:rsid w:val="005C167B"/>
    <w:rsid w:val="005C183B"/>
    <w:rsid w:val="005C1CA7"/>
    <w:rsid w:val="005C1D12"/>
    <w:rsid w:val="005C1EB9"/>
    <w:rsid w:val="005C215A"/>
    <w:rsid w:val="005C21AE"/>
    <w:rsid w:val="005C228F"/>
    <w:rsid w:val="005C22CF"/>
    <w:rsid w:val="005C258F"/>
    <w:rsid w:val="005C2A34"/>
    <w:rsid w:val="005C2C1A"/>
    <w:rsid w:val="005C3034"/>
    <w:rsid w:val="005C318B"/>
    <w:rsid w:val="005C31B6"/>
    <w:rsid w:val="005C3352"/>
    <w:rsid w:val="005C3353"/>
    <w:rsid w:val="005C3649"/>
    <w:rsid w:val="005C39C1"/>
    <w:rsid w:val="005C3A78"/>
    <w:rsid w:val="005C3D43"/>
    <w:rsid w:val="005C3F8B"/>
    <w:rsid w:val="005C405E"/>
    <w:rsid w:val="005C4702"/>
    <w:rsid w:val="005C471F"/>
    <w:rsid w:val="005C472A"/>
    <w:rsid w:val="005C48DE"/>
    <w:rsid w:val="005C49EA"/>
    <w:rsid w:val="005C4E89"/>
    <w:rsid w:val="005C4EAC"/>
    <w:rsid w:val="005C505A"/>
    <w:rsid w:val="005C50BC"/>
    <w:rsid w:val="005C50F5"/>
    <w:rsid w:val="005C5258"/>
    <w:rsid w:val="005C5A74"/>
    <w:rsid w:val="005C5BF2"/>
    <w:rsid w:val="005C6268"/>
    <w:rsid w:val="005C628D"/>
    <w:rsid w:val="005C6334"/>
    <w:rsid w:val="005C63F3"/>
    <w:rsid w:val="005C66B2"/>
    <w:rsid w:val="005C66D3"/>
    <w:rsid w:val="005C6900"/>
    <w:rsid w:val="005C6B0A"/>
    <w:rsid w:val="005C6F8D"/>
    <w:rsid w:val="005C70F5"/>
    <w:rsid w:val="005C7505"/>
    <w:rsid w:val="005C75A4"/>
    <w:rsid w:val="005C75CA"/>
    <w:rsid w:val="005C77BA"/>
    <w:rsid w:val="005C77D7"/>
    <w:rsid w:val="005C7842"/>
    <w:rsid w:val="005C78D1"/>
    <w:rsid w:val="005C7B36"/>
    <w:rsid w:val="005C7B5F"/>
    <w:rsid w:val="005C7D60"/>
    <w:rsid w:val="005D081A"/>
    <w:rsid w:val="005D08D7"/>
    <w:rsid w:val="005D0A3A"/>
    <w:rsid w:val="005D0E39"/>
    <w:rsid w:val="005D0F71"/>
    <w:rsid w:val="005D0FDE"/>
    <w:rsid w:val="005D1384"/>
    <w:rsid w:val="005D1436"/>
    <w:rsid w:val="005D1495"/>
    <w:rsid w:val="005D17DF"/>
    <w:rsid w:val="005D1CC5"/>
    <w:rsid w:val="005D1D6C"/>
    <w:rsid w:val="005D1E5E"/>
    <w:rsid w:val="005D2B24"/>
    <w:rsid w:val="005D2E49"/>
    <w:rsid w:val="005D3689"/>
    <w:rsid w:val="005D3753"/>
    <w:rsid w:val="005D3808"/>
    <w:rsid w:val="005D4013"/>
    <w:rsid w:val="005D4383"/>
    <w:rsid w:val="005D4644"/>
    <w:rsid w:val="005D4E7B"/>
    <w:rsid w:val="005D5145"/>
    <w:rsid w:val="005D5480"/>
    <w:rsid w:val="005D58D4"/>
    <w:rsid w:val="005D5D20"/>
    <w:rsid w:val="005D5EBD"/>
    <w:rsid w:val="005D6268"/>
    <w:rsid w:val="005D6453"/>
    <w:rsid w:val="005D6C4A"/>
    <w:rsid w:val="005D6CCF"/>
    <w:rsid w:val="005D6E02"/>
    <w:rsid w:val="005D6FD0"/>
    <w:rsid w:val="005D713D"/>
    <w:rsid w:val="005D731A"/>
    <w:rsid w:val="005D73B9"/>
    <w:rsid w:val="005E00AC"/>
    <w:rsid w:val="005E022C"/>
    <w:rsid w:val="005E0350"/>
    <w:rsid w:val="005E08D4"/>
    <w:rsid w:val="005E0B20"/>
    <w:rsid w:val="005E105A"/>
    <w:rsid w:val="005E12A7"/>
    <w:rsid w:val="005E1912"/>
    <w:rsid w:val="005E207A"/>
    <w:rsid w:val="005E2F87"/>
    <w:rsid w:val="005E31E8"/>
    <w:rsid w:val="005E363A"/>
    <w:rsid w:val="005E3750"/>
    <w:rsid w:val="005E378D"/>
    <w:rsid w:val="005E3A37"/>
    <w:rsid w:val="005E3D81"/>
    <w:rsid w:val="005E3ED3"/>
    <w:rsid w:val="005E41F2"/>
    <w:rsid w:val="005E4291"/>
    <w:rsid w:val="005E44CF"/>
    <w:rsid w:val="005E4ADB"/>
    <w:rsid w:val="005E5254"/>
    <w:rsid w:val="005E5792"/>
    <w:rsid w:val="005E585E"/>
    <w:rsid w:val="005E5C03"/>
    <w:rsid w:val="005E5C5E"/>
    <w:rsid w:val="005E60E2"/>
    <w:rsid w:val="005E62C6"/>
    <w:rsid w:val="005E633A"/>
    <w:rsid w:val="005E641A"/>
    <w:rsid w:val="005E6421"/>
    <w:rsid w:val="005E64AD"/>
    <w:rsid w:val="005E6502"/>
    <w:rsid w:val="005E6775"/>
    <w:rsid w:val="005E69AE"/>
    <w:rsid w:val="005E6C64"/>
    <w:rsid w:val="005E7381"/>
    <w:rsid w:val="005E7434"/>
    <w:rsid w:val="005E76F7"/>
    <w:rsid w:val="005E77AC"/>
    <w:rsid w:val="005E784F"/>
    <w:rsid w:val="005E7C1D"/>
    <w:rsid w:val="005E7DA8"/>
    <w:rsid w:val="005F025E"/>
    <w:rsid w:val="005F0393"/>
    <w:rsid w:val="005F040F"/>
    <w:rsid w:val="005F0620"/>
    <w:rsid w:val="005F072D"/>
    <w:rsid w:val="005F0EBD"/>
    <w:rsid w:val="005F1310"/>
    <w:rsid w:val="005F1610"/>
    <w:rsid w:val="005F1921"/>
    <w:rsid w:val="005F2171"/>
    <w:rsid w:val="005F21F9"/>
    <w:rsid w:val="005F223B"/>
    <w:rsid w:val="005F24DA"/>
    <w:rsid w:val="005F2BCB"/>
    <w:rsid w:val="005F300E"/>
    <w:rsid w:val="005F30B5"/>
    <w:rsid w:val="005F30DD"/>
    <w:rsid w:val="005F31EC"/>
    <w:rsid w:val="005F3584"/>
    <w:rsid w:val="005F3756"/>
    <w:rsid w:val="005F3AFE"/>
    <w:rsid w:val="005F4158"/>
    <w:rsid w:val="005F4197"/>
    <w:rsid w:val="005F4B3B"/>
    <w:rsid w:val="005F5130"/>
    <w:rsid w:val="005F5284"/>
    <w:rsid w:val="005F52EB"/>
    <w:rsid w:val="005F5657"/>
    <w:rsid w:val="005F585F"/>
    <w:rsid w:val="005F5985"/>
    <w:rsid w:val="005F5DF0"/>
    <w:rsid w:val="005F5F74"/>
    <w:rsid w:val="005F6445"/>
    <w:rsid w:val="005F6554"/>
    <w:rsid w:val="005F702A"/>
    <w:rsid w:val="005F7131"/>
    <w:rsid w:val="005F74E3"/>
    <w:rsid w:val="005F793B"/>
    <w:rsid w:val="005F7B56"/>
    <w:rsid w:val="00600225"/>
    <w:rsid w:val="006006A0"/>
    <w:rsid w:val="00600C54"/>
    <w:rsid w:val="00600E67"/>
    <w:rsid w:val="00600FCE"/>
    <w:rsid w:val="006010E9"/>
    <w:rsid w:val="006012E2"/>
    <w:rsid w:val="006015FD"/>
    <w:rsid w:val="00601A5A"/>
    <w:rsid w:val="00601F73"/>
    <w:rsid w:val="006020A4"/>
    <w:rsid w:val="006021F6"/>
    <w:rsid w:val="006023A0"/>
    <w:rsid w:val="0060251B"/>
    <w:rsid w:val="0060284C"/>
    <w:rsid w:val="006030D0"/>
    <w:rsid w:val="006031B8"/>
    <w:rsid w:val="00603348"/>
    <w:rsid w:val="0060379F"/>
    <w:rsid w:val="00603999"/>
    <w:rsid w:val="006040AF"/>
    <w:rsid w:val="00604187"/>
    <w:rsid w:val="0060485F"/>
    <w:rsid w:val="00604962"/>
    <w:rsid w:val="00604A0D"/>
    <w:rsid w:val="00604C2C"/>
    <w:rsid w:val="00604DB1"/>
    <w:rsid w:val="00604EF4"/>
    <w:rsid w:val="00605571"/>
    <w:rsid w:val="006056A4"/>
    <w:rsid w:val="00605B1E"/>
    <w:rsid w:val="00605CE5"/>
    <w:rsid w:val="0060622E"/>
    <w:rsid w:val="00606735"/>
    <w:rsid w:val="006067B2"/>
    <w:rsid w:val="0060698B"/>
    <w:rsid w:val="00606B8C"/>
    <w:rsid w:val="00606F32"/>
    <w:rsid w:val="00606FE7"/>
    <w:rsid w:val="006070F4"/>
    <w:rsid w:val="0060717B"/>
    <w:rsid w:val="00607945"/>
    <w:rsid w:val="00610119"/>
    <w:rsid w:val="00610A7F"/>
    <w:rsid w:val="00610B8B"/>
    <w:rsid w:val="0061180C"/>
    <w:rsid w:val="00611AC7"/>
    <w:rsid w:val="00611CBE"/>
    <w:rsid w:val="006122AA"/>
    <w:rsid w:val="00612473"/>
    <w:rsid w:val="0061251A"/>
    <w:rsid w:val="006125CD"/>
    <w:rsid w:val="006126B8"/>
    <w:rsid w:val="00612A7C"/>
    <w:rsid w:val="00612ADD"/>
    <w:rsid w:val="00612BEE"/>
    <w:rsid w:val="00612DFE"/>
    <w:rsid w:val="00613475"/>
    <w:rsid w:val="00613D08"/>
    <w:rsid w:val="00613EE1"/>
    <w:rsid w:val="00614318"/>
    <w:rsid w:val="00614361"/>
    <w:rsid w:val="006145CB"/>
    <w:rsid w:val="00614726"/>
    <w:rsid w:val="00614789"/>
    <w:rsid w:val="00614802"/>
    <w:rsid w:val="0061498E"/>
    <w:rsid w:val="00614B00"/>
    <w:rsid w:val="00614D49"/>
    <w:rsid w:val="00614F92"/>
    <w:rsid w:val="00615085"/>
    <w:rsid w:val="00615B83"/>
    <w:rsid w:val="00615BAC"/>
    <w:rsid w:val="00615D3F"/>
    <w:rsid w:val="00615FE0"/>
    <w:rsid w:val="006162C1"/>
    <w:rsid w:val="0061658D"/>
    <w:rsid w:val="00616649"/>
    <w:rsid w:val="00616A63"/>
    <w:rsid w:val="00617426"/>
    <w:rsid w:val="006177B4"/>
    <w:rsid w:val="00617B7F"/>
    <w:rsid w:val="00620195"/>
    <w:rsid w:val="00620692"/>
    <w:rsid w:val="006208BB"/>
    <w:rsid w:val="00620A41"/>
    <w:rsid w:val="0062115D"/>
    <w:rsid w:val="00621174"/>
    <w:rsid w:val="006211FB"/>
    <w:rsid w:val="006212F0"/>
    <w:rsid w:val="00621418"/>
    <w:rsid w:val="00621485"/>
    <w:rsid w:val="0062157C"/>
    <w:rsid w:val="006218E1"/>
    <w:rsid w:val="006218FA"/>
    <w:rsid w:val="0062192B"/>
    <w:rsid w:val="00621B70"/>
    <w:rsid w:val="00621D52"/>
    <w:rsid w:val="00621ED2"/>
    <w:rsid w:val="00621ED8"/>
    <w:rsid w:val="0062214D"/>
    <w:rsid w:val="0062233C"/>
    <w:rsid w:val="006223C9"/>
    <w:rsid w:val="006229BB"/>
    <w:rsid w:val="00622B77"/>
    <w:rsid w:val="006230FC"/>
    <w:rsid w:val="0062341C"/>
    <w:rsid w:val="006236FA"/>
    <w:rsid w:val="00623A09"/>
    <w:rsid w:val="00623A3B"/>
    <w:rsid w:val="00623AFE"/>
    <w:rsid w:val="00623DD7"/>
    <w:rsid w:val="006242A0"/>
    <w:rsid w:val="00624CF3"/>
    <w:rsid w:val="00624EA0"/>
    <w:rsid w:val="00624EF8"/>
    <w:rsid w:val="00625339"/>
    <w:rsid w:val="0062534F"/>
    <w:rsid w:val="006253D7"/>
    <w:rsid w:val="00625DB2"/>
    <w:rsid w:val="00626750"/>
    <w:rsid w:val="00627198"/>
    <w:rsid w:val="00627238"/>
    <w:rsid w:val="00627653"/>
    <w:rsid w:val="00627766"/>
    <w:rsid w:val="00627829"/>
    <w:rsid w:val="006279F5"/>
    <w:rsid w:val="00627A2E"/>
    <w:rsid w:val="00627AA9"/>
    <w:rsid w:val="00627DB6"/>
    <w:rsid w:val="00627E52"/>
    <w:rsid w:val="0063008D"/>
    <w:rsid w:val="006302E4"/>
    <w:rsid w:val="00630692"/>
    <w:rsid w:val="0063079E"/>
    <w:rsid w:val="0063082B"/>
    <w:rsid w:val="00630C50"/>
    <w:rsid w:val="006311AC"/>
    <w:rsid w:val="0063153A"/>
    <w:rsid w:val="00631647"/>
    <w:rsid w:val="00631888"/>
    <w:rsid w:val="00631D85"/>
    <w:rsid w:val="00632DA2"/>
    <w:rsid w:val="006330BA"/>
    <w:rsid w:val="006332EE"/>
    <w:rsid w:val="006333C6"/>
    <w:rsid w:val="00633876"/>
    <w:rsid w:val="00633921"/>
    <w:rsid w:val="00633AB0"/>
    <w:rsid w:val="00633BC7"/>
    <w:rsid w:val="00633CA0"/>
    <w:rsid w:val="00633E1D"/>
    <w:rsid w:val="00634010"/>
    <w:rsid w:val="00634038"/>
    <w:rsid w:val="00634040"/>
    <w:rsid w:val="00634A47"/>
    <w:rsid w:val="00634AB2"/>
    <w:rsid w:val="00634BCF"/>
    <w:rsid w:val="00634F58"/>
    <w:rsid w:val="00635133"/>
    <w:rsid w:val="006355D8"/>
    <w:rsid w:val="00635AA9"/>
    <w:rsid w:val="00635ACB"/>
    <w:rsid w:val="00635B8C"/>
    <w:rsid w:val="00635F68"/>
    <w:rsid w:val="006364EA"/>
    <w:rsid w:val="00636988"/>
    <w:rsid w:val="006370D4"/>
    <w:rsid w:val="006372CE"/>
    <w:rsid w:val="006373C0"/>
    <w:rsid w:val="0063747A"/>
    <w:rsid w:val="00637FDE"/>
    <w:rsid w:val="00640712"/>
    <w:rsid w:val="0064092D"/>
    <w:rsid w:val="00640E82"/>
    <w:rsid w:val="00640F97"/>
    <w:rsid w:val="006410E8"/>
    <w:rsid w:val="00641112"/>
    <w:rsid w:val="0064123D"/>
    <w:rsid w:val="006413DC"/>
    <w:rsid w:val="00641662"/>
    <w:rsid w:val="006416AA"/>
    <w:rsid w:val="00641910"/>
    <w:rsid w:val="00641A0A"/>
    <w:rsid w:val="00641A90"/>
    <w:rsid w:val="00641D33"/>
    <w:rsid w:val="00641FD8"/>
    <w:rsid w:val="0064251E"/>
    <w:rsid w:val="00642A03"/>
    <w:rsid w:val="00642A47"/>
    <w:rsid w:val="00642CD6"/>
    <w:rsid w:val="00642D74"/>
    <w:rsid w:val="006432AD"/>
    <w:rsid w:val="00643529"/>
    <w:rsid w:val="0064359B"/>
    <w:rsid w:val="00643AA8"/>
    <w:rsid w:val="006443D8"/>
    <w:rsid w:val="00644B80"/>
    <w:rsid w:val="00644CCF"/>
    <w:rsid w:val="00645511"/>
    <w:rsid w:val="00645604"/>
    <w:rsid w:val="00645FE9"/>
    <w:rsid w:val="0064624B"/>
    <w:rsid w:val="0064625B"/>
    <w:rsid w:val="006467ED"/>
    <w:rsid w:val="00647017"/>
    <w:rsid w:val="0064729A"/>
    <w:rsid w:val="006472E6"/>
    <w:rsid w:val="006477AB"/>
    <w:rsid w:val="00647D89"/>
    <w:rsid w:val="00647F9F"/>
    <w:rsid w:val="00650585"/>
    <w:rsid w:val="006507A3"/>
    <w:rsid w:val="00650EA7"/>
    <w:rsid w:val="00651008"/>
    <w:rsid w:val="00651496"/>
    <w:rsid w:val="006514D0"/>
    <w:rsid w:val="00651DE7"/>
    <w:rsid w:val="00651EA3"/>
    <w:rsid w:val="006522D6"/>
    <w:rsid w:val="006526D2"/>
    <w:rsid w:val="00652846"/>
    <w:rsid w:val="0065297F"/>
    <w:rsid w:val="00652EDA"/>
    <w:rsid w:val="00653388"/>
    <w:rsid w:val="0065383C"/>
    <w:rsid w:val="006538EE"/>
    <w:rsid w:val="00653EC5"/>
    <w:rsid w:val="0065421B"/>
    <w:rsid w:val="00654233"/>
    <w:rsid w:val="006542BB"/>
    <w:rsid w:val="00654651"/>
    <w:rsid w:val="00654762"/>
    <w:rsid w:val="00654892"/>
    <w:rsid w:val="00654AE6"/>
    <w:rsid w:val="00654D2D"/>
    <w:rsid w:val="00654D47"/>
    <w:rsid w:val="0065501E"/>
    <w:rsid w:val="0065507E"/>
    <w:rsid w:val="006552DB"/>
    <w:rsid w:val="00655ACF"/>
    <w:rsid w:val="00655CD8"/>
    <w:rsid w:val="00655DC0"/>
    <w:rsid w:val="00655DC4"/>
    <w:rsid w:val="006562AD"/>
    <w:rsid w:val="0065673F"/>
    <w:rsid w:val="00656CB4"/>
    <w:rsid w:val="00656F16"/>
    <w:rsid w:val="0065723B"/>
    <w:rsid w:val="00657780"/>
    <w:rsid w:val="0065796A"/>
    <w:rsid w:val="00657982"/>
    <w:rsid w:val="00657F55"/>
    <w:rsid w:val="006602E2"/>
    <w:rsid w:val="006607FB"/>
    <w:rsid w:val="0066089A"/>
    <w:rsid w:val="00660E3B"/>
    <w:rsid w:val="00661113"/>
    <w:rsid w:val="00661255"/>
    <w:rsid w:val="00661371"/>
    <w:rsid w:val="00661394"/>
    <w:rsid w:val="0066198A"/>
    <w:rsid w:val="00661BDA"/>
    <w:rsid w:val="00661F53"/>
    <w:rsid w:val="006621C4"/>
    <w:rsid w:val="0066225E"/>
    <w:rsid w:val="00662C6D"/>
    <w:rsid w:val="00662D21"/>
    <w:rsid w:val="0066302B"/>
    <w:rsid w:val="00663156"/>
    <w:rsid w:val="006631D6"/>
    <w:rsid w:val="006632F1"/>
    <w:rsid w:val="006636D1"/>
    <w:rsid w:val="006637E5"/>
    <w:rsid w:val="006638DB"/>
    <w:rsid w:val="00663C55"/>
    <w:rsid w:val="00663F2A"/>
    <w:rsid w:val="006642DD"/>
    <w:rsid w:val="0066451B"/>
    <w:rsid w:val="006645C1"/>
    <w:rsid w:val="00664760"/>
    <w:rsid w:val="006647AC"/>
    <w:rsid w:val="0066496F"/>
    <w:rsid w:val="00664998"/>
    <w:rsid w:val="00664999"/>
    <w:rsid w:val="00664A16"/>
    <w:rsid w:val="00664C1D"/>
    <w:rsid w:val="00664DFC"/>
    <w:rsid w:val="006651C3"/>
    <w:rsid w:val="006659BA"/>
    <w:rsid w:val="00665CFA"/>
    <w:rsid w:val="00665E3A"/>
    <w:rsid w:val="00665F62"/>
    <w:rsid w:val="00665FC4"/>
    <w:rsid w:val="00665FCE"/>
    <w:rsid w:val="00665FD3"/>
    <w:rsid w:val="00666352"/>
    <w:rsid w:val="0066640A"/>
    <w:rsid w:val="00666848"/>
    <w:rsid w:val="006668C0"/>
    <w:rsid w:val="00666AA3"/>
    <w:rsid w:val="00666C3E"/>
    <w:rsid w:val="00666D6B"/>
    <w:rsid w:val="00666DD7"/>
    <w:rsid w:val="00666E75"/>
    <w:rsid w:val="006670FC"/>
    <w:rsid w:val="0066736A"/>
    <w:rsid w:val="006704E3"/>
    <w:rsid w:val="006708E3"/>
    <w:rsid w:val="006709D8"/>
    <w:rsid w:val="00671066"/>
    <w:rsid w:val="00671492"/>
    <w:rsid w:val="006716B8"/>
    <w:rsid w:val="00671B90"/>
    <w:rsid w:val="00672168"/>
    <w:rsid w:val="006723E3"/>
    <w:rsid w:val="0067263D"/>
    <w:rsid w:val="00672AE6"/>
    <w:rsid w:val="0067302E"/>
    <w:rsid w:val="0067319F"/>
    <w:rsid w:val="00673262"/>
    <w:rsid w:val="0067375B"/>
    <w:rsid w:val="00673B99"/>
    <w:rsid w:val="00673BCB"/>
    <w:rsid w:val="0067401E"/>
    <w:rsid w:val="006740F0"/>
    <w:rsid w:val="0067439F"/>
    <w:rsid w:val="0067457E"/>
    <w:rsid w:val="006745F0"/>
    <w:rsid w:val="006746F3"/>
    <w:rsid w:val="006748DB"/>
    <w:rsid w:val="00674930"/>
    <w:rsid w:val="00674932"/>
    <w:rsid w:val="00674DB4"/>
    <w:rsid w:val="00674DD4"/>
    <w:rsid w:val="00674E73"/>
    <w:rsid w:val="00674F98"/>
    <w:rsid w:val="00675231"/>
    <w:rsid w:val="0067540D"/>
    <w:rsid w:val="0067548B"/>
    <w:rsid w:val="00675570"/>
    <w:rsid w:val="00675C65"/>
    <w:rsid w:val="0067606B"/>
    <w:rsid w:val="00676253"/>
    <w:rsid w:val="0067629C"/>
    <w:rsid w:val="00676339"/>
    <w:rsid w:val="006763A1"/>
    <w:rsid w:val="006763DA"/>
    <w:rsid w:val="006768DD"/>
    <w:rsid w:val="00676C34"/>
    <w:rsid w:val="00676D9D"/>
    <w:rsid w:val="00676F41"/>
    <w:rsid w:val="00677598"/>
    <w:rsid w:val="00677635"/>
    <w:rsid w:val="00677A9A"/>
    <w:rsid w:val="00677FE5"/>
    <w:rsid w:val="00680378"/>
    <w:rsid w:val="0068041A"/>
    <w:rsid w:val="00680A7D"/>
    <w:rsid w:val="00680AB8"/>
    <w:rsid w:val="00680E2E"/>
    <w:rsid w:val="0068124F"/>
    <w:rsid w:val="006817C0"/>
    <w:rsid w:val="006818B8"/>
    <w:rsid w:val="006818EE"/>
    <w:rsid w:val="00681A91"/>
    <w:rsid w:val="00682199"/>
    <w:rsid w:val="006822F4"/>
    <w:rsid w:val="00682618"/>
    <w:rsid w:val="0068296E"/>
    <w:rsid w:val="00682A0B"/>
    <w:rsid w:val="00682CDF"/>
    <w:rsid w:val="00682D61"/>
    <w:rsid w:val="00682FC1"/>
    <w:rsid w:val="00682FD7"/>
    <w:rsid w:val="00683006"/>
    <w:rsid w:val="00683084"/>
    <w:rsid w:val="0068318B"/>
    <w:rsid w:val="0068350B"/>
    <w:rsid w:val="006836CC"/>
    <w:rsid w:val="00683731"/>
    <w:rsid w:val="006837A5"/>
    <w:rsid w:val="006837B2"/>
    <w:rsid w:val="006837BB"/>
    <w:rsid w:val="00683F9B"/>
    <w:rsid w:val="00683FEB"/>
    <w:rsid w:val="00684291"/>
    <w:rsid w:val="006844DF"/>
    <w:rsid w:val="00684561"/>
    <w:rsid w:val="00684656"/>
    <w:rsid w:val="00684768"/>
    <w:rsid w:val="00684969"/>
    <w:rsid w:val="006849E7"/>
    <w:rsid w:val="00684AD4"/>
    <w:rsid w:val="00684BF9"/>
    <w:rsid w:val="00684F2D"/>
    <w:rsid w:val="0068526B"/>
    <w:rsid w:val="00685401"/>
    <w:rsid w:val="00685444"/>
    <w:rsid w:val="0068544B"/>
    <w:rsid w:val="006858F6"/>
    <w:rsid w:val="006858F9"/>
    <w:rsid w:val="00685D10"/>
    <w:rsid w:val="0068674B"/>
    <w:rsid w:val="00686B8C"/>
    <w:rsid w:val="00686BCE"/>
    <w:rsid w:val="00687A44"/>
    <w:rsid w:val="00687FA1"/>
    <w:rsid w:val="006903E4"/>
    <w:rsid w:val="0069092C"/>
    <w:rsid w:val="00690935"/>
    <w:rsid w:val="00690A23"/>
    <w:rsid w:val="00691861"/>
    <w:rsid w:val="006918FA"/>
    <w:rsid w:val="00691EC5"/>
    <w:rsid w:val="006921DB"/>
    <w:rsid w:val="006922C5"/>
    <w:rsid w:val="006924F1"/>
    <w:rsid w:val="006925A6"/>
    <w:rsid w:val="006926DC"/>
    <w:rsid w:val="0069282D"/>
    <w:rsid w:val="00692A0B"/>
    <w:rsid w:val="00692EEF"/>
    <w:rsid w:val="00693140"/>
    <w:rsid w:val="0069375A"/>
    <w:rsid w:val="0069384A"/>
    <w:rsid w:val="00693E26"/>
    <w:rsid w:val="00693FB7"/>
    <w:rsid w:val="00694372"/>
    <w:rsid w:val="006948CF"/>
    <w:rsid w:val="006949BE"/>
    <w:rsid w:val="00694BF3"/>
    <w:rsid w:val="00694DD6"/>
    <w:rsid w:val="00694F2A"/>
    <w:rsid w:val="00694F76"/>
    <w:rsid w:val="006954FE"/>
    <w:rsid w:val="0069561A"/>
    <w:rsid w:val="006956B8"/>
    <w:rsid w:val="00695E6F"/>
    <w:rsid w:val="006960A5"/>
    <w:rsid w:val="006961F5"/>
    <w:rsid w:val="006965ED"/>
    <w:rsid w:val="00696732"/>
    <w:rsid w:val="00696A09"/>
    <w:rsid w:val="00696BB1"/>
    <w:rsid w:val="00696E64"/>
    <w:rsid w:val="0069750E"/>
    <w:rsid w:val="00697A9C"/>
    <w:rsid w:val="00697E7C"/>
    <w:rsid w:val="006A0215"/>
    <w:rsid w:val="006A02BB"/>
    <w:rsid w:val="006A032F"/>
    <w:rsid w:val="006A05C2"/>
    <w:rsid w:val="006A06D7"/>
    <w:rsid w:val="006A06DD"/>
    <w:rsid w:val="006A08A4"/>
    <w:rsid w:val="006A0E60"/>
    <w:rsid w:val="006A167E"/>
    <w:rsid w:val="006A1839"/>
    <w:rsid w:val="006A186A"/>
    <w:rsid w:val="006A1947"/>
    <w:rsid w:val="006A1CE4"/>
    <w:rsid w:val="006A2070"/>
    <w:rsid w:val="006A2364"/>
    <w:rsid w:val="006A23D5"/>
    <w:rsid w:val="006A253B"/>
    <w:rsid w:val="006A2C34"/>
    <w:rsid w:val="006A2CF7"/>
    <w:rsid w:val="006A2ECE"/>
    <w:rsid w:val="006A2FCE"/>
    <w:rsid w:val="006A2FEE"/>
    <w:rsid w:val="006A3267"/>
    <w:rsid w:val="006A34D5"/>
    <w:rsid w:val="006A3599"/>
    <w:rsid w:val="006A36B0"/>
    <w:rsid w:val="006A37C3"/>
    <w:rsid w:val="006A39A8"/>
    <w:rsid w:val="006A3DDE"/>
    <w:rsid w:val="006A4224"/>
    <w:rsid w:val="006A4D92"/>
    <w:rsid w:val="006A4EFC"/>
    <w:rsid w:val="006A535A"/>
    <w:rsid w:val="006A562F"/>
    <w:rsid w:val="006A60F1"/>
    <w:rsid w:val="006A6276"/>
    <w:rsid w:val="006A63D0"/>
    <w:rsid w:val="006A6442"/>
    <w:rsid w:val="006A657E"/>
    <w:rsid w:val="006A66B6"/>
    <w:rsid w:val="006A673B"/>
    <w:rsid w:val="006A6B34"/>
    <w:rsid w:val="006A6CA3"/>
    <w:rsid w:val="006A7538"/>
    <w:rsid w:val="006A75A9"/>
    <w:rsid w:val="006A79EC"/>
    <w:rsid w:val="006B01BD"/>
    <w:rsid w:val="006B05F0"/>
    <w:rsid w:val="006B07D0"/>
    <w:rsid w:val="006B0991"/>
    <w:rsid w:val="006B0A58"/>
    <w:rsid w:val="006B10F6"/>
    <w:rsid w:val="006B1280"/>
    <w:rsid w:val="006B142D"/>
    <w:rsid w:val="006B1749"/>
    <w:rsid w:val="006B188F"/>
    <w:rsid w:val="006B1E1F"/>
    <w:rsid w:val="006B1FAB"/>
    <w:rsid w:val="006B2043"/>
    <w:rsid w:val="006B2675"/>
    <w:rsid w:val="006B26B6"/>
    <w:rsid w:val="006B2B83"/>
    <w:rsid w:val="006B2CFE"/>
    <w:rsid w:val="006B32E0"/>
    <w:rsid w:val="006B3555"/>
    <w:rsid w:val="006B4304"/>
    <w:rsid w:val="006B43BB"/>
    <w:rsid w:val="006B440F"/>
    <w:rsid w:val="006B471A"/>
    <w:rsid w:val="006B4A16"/>
    <w:rsid w:val="006B4A49"/>
    <w:rsid w:val="006B4D38"/>
    <w:rsid w:val="006B4F1A"/>
    <w:rsid w:val="006B5460"/>
    <w:rsid w:val="006B56B3"/>
    <w:rsid w:val="006B5F34"/>
    <w:rsid w:val="006B5F9F"/>
    <w:rsid w:val="006B6248"/>
    <w:rsid w:val="006B6433"/>
    <w:rsid w:val="006B687E"/>
    <w:rsid w:val="006B6FA6"/>
    <w:rsid w:val="006B6FBE"/>
    <w:rsid w:val="006B7013"/>
    <w:rsid w:val="006B70A1"/>
    <w:rsid w:val="006B71E0"/>
    <w:rsid w:val="006B7449"/>
    <w:rsid w:val="006B7937"/>
    <w:rsid w:val="006B79BE"/>
    <w:rsid w:val="006B7BF2"/>
    <w:rsid w:val="006B7E6F"/>
    <w:rsid w:val="006C037D"/>
    <w:rsid w:val="006C06CB"/>
    <w:rsid w:val="006C0A2F"/>
    <w:rsid w:val="006C0B6F"/>
    <w:rsid w:val="006C0C89"/>
    <w:rsid w:val="006C0D3F"/>
    <w:rsid w:val="006C0F33"/>
    <w:rsid w:val="006C1378"/>
    <w:rsid w:val="006C14D5"/>
    <w:rsid w:val="006C18FB"/>
    <w:rsid w:val="006C1BC8"/>
    <w:rsid w:val="006C1D01"/>
    <w:rsid w:val="006C1E22"/>
    <w:rsid w:val="006C24D9"/>
    <w:rsid w:val="006C29BC"/>
    <w:rsid w:val="006C2AD6"/>
    <w:rsid w:val="006C2D1B"/>
    <w:rsid w:val="006C2EEF"/>
    <w:rsid w:val="006C30F8"/>
    <w:rsid w:val="006C338A"/>
    <w:rsid w:val="006C37FD"/>
    <w:rsid w:val="006C395F"/>
    <w:rsid w:val="006C39C8"/>
    <w:rsid w:val="006C39EF"/>
    <w:rsid w:val="006C3C42"/>
    <w:rsid w:val="006C3D5F"/>
    <w:rsid w:val="006C440D"/>
    <w:rsid w:val="006C45A6"/>
    <w:rsid w:val="006C483A"/>
    <w:rsid w:val="006C4AB8"/>
    <w:rsid w:val="006C4CD4"/>
    <w:rsid w:val="006C4EEB"/>
    <w:rsid w:val="006C4FCD"/>
    <w:rsid w:val="006C5851"/>
    <w:rsid w:val="006C58CA"/>
    <w:rsid w:val="006C5AB1"/>
    <w:rsid w:val="006C5B17"/>
    <w:rsid w:val="006C642E"/>
    <w:rsid w:val="006C64F0"/>
    <w:rsid w:val="006C6549"/>
    <w:rsid w:val="006C667C"/>
    <w:rsid w:val="006C67DA"/>
    <w:rsid w:val="006C6C68"/>
    <w:rsid w:val="006C75B5"/>
    <w:rsid w:val="006C761C"/>
    <w:rsid w:val="006C7757"/>
    <w:rsid w:val="006C7888"/>
    <w:rsid w:val="006C7A8B"/>
    <w:rsid w:val="006C7BEA"/>
    <w:rsid w:val="006C7C45"/>
    <w:rsid w:val="006D0115"/>
    <w:rsid w:val="006D0397"/>
    <w:rsid w:val="006D0733"/>
    <w:rsid w:val="006D0B90"/>
    <w:rsid w:val="006D0D65"/>
    <w:rsid w:val="006D0E34"/>
    <w:rsid w:val="006D10CE"/>
    <w:rsid w:val="006D11EB"/>
    <w:rsid w:val="006D1284"/>
    <w:rsid w:val="006D1482"/>
    <w:rsid w:val="006D1512"/>
    <w:rsid w:val="006D19EB"/>
    <w:rsid w:val="006D1B80"/>
    <w:rsid w:val="006D1E35"/>
    <w:rsid w:val="006D2381"/>
    <w:rsid w:val="006D2660"/>
    <w:rsid w:val="006D26B6"/>
    <w:rsid w:val="006D29D8"/>
    <w:rsid w:val="006D2C72"/>
    <w:rsid w:val="006D2E96"/>
    <w:rsid w:val="006D31D6"/>
    <w:rsid w:val="006D36EF"/>
    <w:rsid w:val="006D37BD"/>
    <w:rsid w:val="006D380D"/>
    <w:rsid w:val="006D3D22"/>
    <w:rsid w:val="006D4921"/>
    <w:rsid w:val="006D49E4"/>
    <w:rsid w:val="006D4B11"/>
    <w:rsid w:val="006D50B6"/>
    <w:rsid w:val="006D51BF"/>
    <w:rsid w:val="006D5B1A"/>
    <w:rsid w:val="006D5B44"/>
    <w:rsid w:val="006D5BF8"/>
    <w:rsid w:val="006D5C60"/>
    <w:rsid w:val="006D5F76"/>
    <w:rsid w:val="006D62C7"/>
    <w:rsid w:val="006D6D18"/>
    <w:rsid w:val="006D6DE1"/>
    <w:rsid w:val="006D71AC"/>
    <w:rsid w:val="006D7262"/>
    <w:rsid w:val="006D76A4"/>
    <w:rsid w:val="006D778C"/>
    <w:rsid w:val="006D782B"/>
    <w:rsid w:val="006D7902"/>
    <w:rsid w:val="006D7A45"/>
    <w:rsid w:val="006E0087"/>
    <w:rsid w:val="006E0862"/>
    <w:rsid w:val="006E0B67"/>
    <w:rsid w:val="006E0C69"/>
    <w:rsid w:val="006E0FA9"/>
    <w:rsid w:val="006E1241"/>
    <w:rsid w:val="006E1461"/>
    <w:rsid w:val="006E1556"/>
    <w:rsid w:val="006E16C9"/>
    <w:rsid w:val="006E18BC"/>
    <w:rsid w:val="006E18C9"/>
    <w:rsid w:val="006E1ADB"/>
    <w:rsid w:val="006E2006"/>
    <w:rsid w:val="006E204A"/>
    <w:rsid w:val="006E2290"/>
    <w:rsid w:val="006E2397"/>
    <w:rsid w:val="006E2A6A"/>
    <w:rsid w:val="006E2B3E"/>
    <w:rsid w:val="006E2B4B"/>
    <w:rsid w:val="006E3626"/>
    <w:rsid w:val="006E3F55"/>
    <w:rsid w:val="006E41AA"/>
    <w:rsid w:val="006E41DC"/>
    <w:rsid w:val="006E4277"/>
    <w:rsid w:val="006E4908"/>
    <w:rsid w:val="006E4D2B"/>
    <w:rsid w:val="006E4D74"/>
    <w:rsid w:val="006E4E2E"/>
    <w:rsid w:val="006E54ED"/>
    <w:rsid w:val="006E55E3"/>
    <w:rsid w:val="006E569D"/>
    <w:rsid w:val="006E58B0"/>
    <w:rsid w:val="006E5F40"/>
    <w:rsid w:val="006E6070"/>
    <w:rsid w:val="006E63EA"/>
    <w:rsid w:val="006E681B"/>
    <w:rsid w:val="006E68B6"/>
    <w:rsid w:val="006E6F8A"/>
    <w:rsid w:val="006E7046"/>
    <w:rsid w:val="006E70AC"/>
    <w:rsid w:val="006E7173"/>
    <w:rsid w:val="006E727C"/>
    <w:rsid w:val="006E72E7"/>
    <w:rsid w:val="006E735E"/>
    <w:rsid w:val="006E73B6"/>
    <w:rsid w:val="006E765B"/>
    <w:rsid w:val="006F02CC"/>
    <w:rsid w:val="006F03F1"/>
    <w:rsid w:val="006F055A"/>
    <w:rsid w:val="006F064B"/>
    <w:rsid w:val="006F0B6E"/>
    <w:rsid w:val="006F0C16"/>
    <w:rsid w:val="006F0E30"/>
    <w:rsid w:val="006F0F7E"/>
    <w:rsid w:val="006F0FE9"/>
    <w:rsid w:val="006F1434"/>
    <w:rsid w:val="006F1B2D"/>
    <w:rsid w:val="006F1B76"/>
    <w:rsid w:val="006F1BAA"/>
    <w:rsid w:val="006F1C27"/>
    <w:rsid w:val="006F20F1"/>
    <w:rsid w:val="006F22D9"/>
    <w:rsid w:val="006F2405"/>
    <w:rsid w:val="006F24B1"/>
    <w:rsid w:val="006F24FE"/>
    <w:rsid w:val="006F27CA"/>
    <w:rsid w:val="006F2896"/>
    <w:rsid w:val="006F2F17"/>
    <w:rsid w:val="006F2F3A"/>
    <w:rsid w:val="006F3059"/>
    <w:rsid w:val="006F3745"/>
    <w:rsid w:val="006F3C0B"/>
    <w:rsid w:val="006F40EE"/>
    <w:rsid w:val="006F43C7"/>
    <w:rsid w:val="006F4550"/>
    <w:rsid w:val="006F501A"/>
    <w:rsid w:val="006F55B8"/>
    <w:rsid w:val="006F57A5"/>
    <w:rsid w:val="006F5CB1"/>
    <w:rsid w:val="006F613C"/>
    <w:rsid w:val="006F64B8"/>
    <w:rsid w:val="006F652D"/>
    <w:rsid w:val="006F670C"/>
    <w:rsid w:val="006F6751"/>
    <w:rsid w:val="006F6885"/>
    <w:rsid w:val="006F6CD4"/>
    <w:rsid w:val="006F7057"/>
    <w:rsid w:val="006F71DA"/>
    <w:rsid w:val="006F7B61"/>
    <w:rsid w:val="006F7B62"/>
    <w:rsid w:val="006F7C6A"/>
    <w:rsid w:val="006F7C91"/>
    <w:rsid w:val="006F7E87"/>
    <w:rsid w:val="007004AC"/>
    <w:rsid w:val="0070063F"/>
    <w:rsid w:val="007006E5"/>
    <w:rsid w:val="0070081F"/>
    <w:rsid w:val="00700A1F"/>
    <w:rsid w:val="00700AFF"/>
    <w:rsid w:val="00700DA9"/>
    <w:rsid w:val="00700E36"/>
    <w:rsid w:val="007014B4"/>
    <w:rsid w:val="007016A9"/>
    <w:rsid w:val="00701715"/>
    <w:rsid w:val="00701F57"/>
    <w:rsid w:val="007024E1"/>
    <w:rsid w:val="007026EB"/>
    <w:rsid w:val="0070270B"/>
    <w:rsid w:val="00702A20"/>
    <w:rsid w:val="00702A31"/>
    <w:rsid w:val="00703040"/>
    <w:rsid w:val="0070328B"/>
    <w:rsid w:val="007037DF"/>
    <w:rsid w:val="00704161"/>
    <w:rsid w:val="007044C3"/>
    <w:rsid w:val="00704777"/>
    <w:rsid w:val="00704957"/>
    <w:rsid w:val="007049A6"/>
    <w:rsid w:val="00704C38"/>
    <w:rsid w:val="007050EE"/>
    <w:rsid w:val="0070549A"/>
    <w:rsid w:val="007055A5"/>
    <w:rsid w:val="00705CC1"/>
    <w:rsid w:val="00705EDA"/>
    <w:rsid w:val="00705F14"/>
    <w:rsid w:val="007061C7"/>
    <w:rsid w:val="00706334"/>
    <w:rsid w:val="00706BD4"/>
    <w:rsid w:val="00706DA7"/>
    <w:rsid w:val="00706E90"/>
    <w:rsid w:val="00706FE5"/>
    <w:rsid w:val="0070724C"/>
    <w:rsid w:val="00707410"/>
    <w:rsid w:val="007075E7"/>
    <w:rsid w:val="00707BB3"/>
    <w:rsid w:val="00707BE2"/>
    <w:rsid w:val="00707F1E"/>
    <w:rsid w:val="00710171"/>
    <w:rsid w:val="0071033B"/>
    <w:rsid w:val="00710526"/>
    <w:rsid w:val="00710EA1"/>
    <w:rsid w:val="00710EAC"/>
    <w:rsid w:val="00712008"/>
    <w:rsid w:val="00712A9F"/>
    <w:rsid w:val="00712BCA"/>
    <w:rsid w:val="00713AF0"/>
    <w:rsid w:val="00713B15"/>
    <w:rsid w:val="0071406A"/>
    <w:rsid w:val="007142C7"/>
    <w:rsid w:val="00714895"/>
    <w:rsid w:val="00714986"/>
    <w:rsid w:val="00714C5E"/>
    <w:rsid w:val="00714E9B"/>
    <w:rsid w:val="00715342"/>
    <w:rsid w:val="00715456"/>
    <w:rsid w:val="00715524"/>
    <w:rsid w:val="007157AA"/>
    <w:rsid w:val="0071594B"/>
    <w:rsid w:val="00715C0E"/>
    <w:rsid w:val="00715D53"/>
    <w:rsid w:val="00716867"/>
    <w:rsid w:val="007168CF"/>
    <w:rsid w:val="007169E5"/>
    <w:rsid w:val="00716CBF"/>
    <w:rsid w:val="00717759"/>
    <w:rsid w:val="00717878"/>
    <w:rsid w:val="0071799C"/>
    <w:rsid w:val="00717F41"/>
    <w:rsid w:val="00720294"/>
    <w:rsid w:val="007205D0"/>
    <w:rsid w:val="0072060C"/>
    <w:rsid w:val="007206CE"/>
    <w:rsid w:val="00720B8C"/>
    <w:rsid w:val="00720CEC"/>
    <w:rsid w:val="0072131D"/>
    <w:rsid w:val="007213AD"/>
    <w:rsid w:val="00721591"/>
    <w:rsid w:val="007216A8"/>
    <w:rsid w:val="00721836"/>
    <w:rsid w:val="00721CDF"/>
    <w:rsid w:val="00722AA5"/>
    <w:rsid w:val="00722DD4"/>
    <w:rsid w:val="00723586"/>
    <w:rsid w:val="00723705"/>
    <w:rsid w:val="0072385F"/>
    <w:rsid w:val="00723A47"/>
    <w:rsid w:val="00723DA2"/>
    <w:rsid w:val="00723E8A"/>
    <w:rsid w:val="00723FC9"/>
    <w:rsid w:val="00724A46"/>
    <w:rsid w:val="00724CBE"/>
    <w:rsid w:val="00724E68"/>
    <w:rsid w:val="00724FAE"/>
    <w:rsid w:val="00725175"/>
    <w:rsid w:val="00725192"/>
    <w:rsid w:val="007252E4"/>
    <w:rsid w:val="00725350"/>
    <w:rsid w:val="007255E7"/>
    <w:rsid w:val="0072582A"/>
    <w:rsid w:val="0072582D"/>
    <w:rsid w:val="00725842"/>
    <w:rsid w:val="00725A96"/>
    <w:rsid w:val="0072602D"/>
    <w:rsid w:val="00726220"/>
    <w:rsid w:val="00726335"/>
    <w:rsid w:val="00726B02"/>
    <w:rsid w:val="00726E4E"/>
    <w:rsid w:val="00726EAA"/>
    <w:rsid w:val="00726EDC"/>
    <w:rsid w:val="00726F2F"/>
    <w:rsid w:val="00726FF1"/>
    <w:rsid w:val="007274D8"/>
    <w:rsid w:val="00727992"/>
    <w:rsid w:val="00727B16"/>
    <w:rsid w:val="00727B1C"/>
    <w:rsid w:val="00727B86"/>
    <w:rsid w:val="0073003C"/>
    <w:rsid w:val="007305F3"/>
    <w:rsid w:val="00730838"/>
    <w:rsid w:val="0073090D"/>
    <w:rsid w:val="007309E7"/>
    <w:rsid w:val="00730CB3"/>
    <w:rsid w:val="00730F75"/>
    <w:rsid w:val="00730F99"/>
    <w:rsid w:val="00731116"/>
    <w:rsid w:val="00731179"/>
    <w:rsid w:val="007316D1"/>
    <w:rsid w:val="00731D02"/>
    <w:rsid w:val="00731E41"/>
    <w:rsid w:val="0073204E"/>
    <w:rsid w:val="00732143"/>
    <w:rsid w:val="007322F2"/>
    <w:rsid w:val="00732812"/>
    <w:rsid w:val="007328AB"/>
    <w:rsid w:val="00732A05"/>
    <w:rsid w:val="00732AD6"/>
    <w:rsid w:val="00732FCD"/>
    <w:rsid w:val="00733CD2"/>
    <w:rsid w:val="00733EFB"/>
    <w:rsid w:val="00733FAB"/>
    <w:rsid w:val="0073404A"/>
    <w:rsid w:val="00734588"/>
    <w:rsid w:val="00735012"/>
    <w:rsid w:val="0073506D"/>
    <w:rsid w:val="007350CB"/>
    <w:rsid w:val="0073527C"/>
    <w:rsid w:val="007353A1"/>
    <w:rsid w:val="007354CE"/>
    <w:rsid w:val="00735742"/>
    <w:rsid w:val="0073577E"/>
    <w:rsid w:val="00735875"/>
    <w:rsid w:val="007359AD"/>
    <w:rsid w:val="00735B4B"/>
    <w:rsid w:val="00735C37"/>
    <w:rsid w:val="00736018"/>
    <w:rsid w:val="007362B2"/>
    <w:rsid w:val="007365C7"/>
    <w:rsid w:val="00736628"/>
    <w:rsid w:val="00736A84"/>
    <w:rsid w:val="00737499"/>
    <w:rsid w:val="0073759F"/>
    <w:rsid w:val="0073790B"/>
    <w:rsid w:val="00737F4F"/>
    <w:rsid w:val="00737F6D"/>
    <w:rsid w:val="00740FAA"/>
    <w:rsid w:val="00741194"/>
    <w:rsid w:val="0074136C"/>
    <w:rsid w:val="00741832"/>
    <w:rsid w:val="00741EFA"/>
    <w:rsid w:val="00742289"/>
    <w:rsid w:val="00742498"/>
    <w:rsid w:val="0074296A"/>
    <w:rsid w:val="0074305A"/>
    <w:rsid w:val="00743064"/>
    <w:rsid w:val="0074333C"/>
    <w:rsid w:val="00743564"/>
    <w:rsid w:val="007438AA"/>
    <w:rsid w:val="00743989"/>
    <w:rsid w:val="00743CC1"/>
    <w:rsid w:val="00743E7F"/>
    <w:rsid w:val="00744DF7"/>
    <w:rsid w:val="00744FC1"/>
    <w:rsid w:val="0074511F"/>
    <w:rsid w:val="007454B5"/>
    <w:rsid w:val="00745557"/>
    <w:rsid w:val="00745654"/>
    <w:rsid w:val="00745816"/>
    <w:rsid w:val="00745988"/>
    <w:rsid w:val="007459A7"/>
    <w:rsid w:val="00745B83"/>
    <w:rsid w:val="00745D39"/>
    <w:rsid w:val="007462AC"/>
    <w:rsid w:val="00746744"/>
    <w:rsid w:val="007468D7"/>
    <w:rsid w:val="00746F25"/>
    <w:rsid w:val="007475D4"/>
    <w:rsid w:val="007476D7"/>
    <w:rsid w:val="00747FEC"/>
    <w:rsid w:val="00747FFD"/>
    <w:rsid w:val="0075022B"/>
    <w:rsid w:val="0075027C"/>
    <w:rsid w:val="00750768"/>
    <w:rsid w:val="00750F5A"/>
    <w:rsid w:val="007512CF"/>
    <w:rsid w:val="007515E3"/>
    <w:rsid w:val="007515F8"/>
    <w:rsid w:val="00751671"/>
    <w:rsid w:val="007517BE"/>
    <w:rsid w:val="0075192F"/>
    <w:rsid w:val="007519BF"/>
    <w:rsid w:val="00751A19"/>
    <w:rsid w:val="00751C68"/>
    <w:rsid w:val="007526AB"/>
    <w:rsid w:val="007528CF"/>
    <w:rsid w:val="00752C0D"/>
    <w:rsid w:val="00752D8B"/>
    <w:rsid w:val="00752DA7"/>
    <w:rsid w:val="007533E7"/>
    <w:rsid w:val="0075346A"/>
    <w:rsid w:val="007534D2"/>
    <w:rsid w:val="007536EA"/>
    <w:rsid w:val="00753790"/>
    <w:rsid w:val="007538FB"/>
    <w:rsid w:val="00753A8C"/>
    <w:rsid w:val="00753AE2"/>
    <w:rsid w:val="007540FB"/>
    <w:rsid w:val="00754532"/>
    <w:rsid w:val="00754AE8"/>
    <w:rsid w:val="00754B56"/>
    <w:rsid w:val="00754BA1"/>
    <w:rsid w:val="00754C52"/>
    <w:rsid w:val="007552E1"/>
    <w:rsid w:val="007556D3"/>
    <w:rsid w:val="00755770"/>
    <w:rsid w:val="00755DF1"/>
    <w:rsid w:val="00756AEA"/>
    <w:rsid w:val="00756C3C"/>
    <w:rsid w:val="00756DE0"/>
    <w:rsid w:val="0075701F"/>
    <w:rsid w:val="00757072"/>
    <w:rsid w:val="007572E0"/>
    <w:rsid w:val="007573D8"/>
    <w:rsid w:val="00757569"/>
    <w:rsid w:val="00757696"/>
    <w:rsid w:val="00757E8E"/>
    <w:rsid w:val="00757ECF"/>
    <w:rsid w:val="00757F7A"/>
    <w:rsid w:val="00757F8C"/>
    <w:rsid w:val="00760577"/>
    <w:rsid w:val="00760A11"/>
    <w:rsid w:val="00760EC9"/>
    <w:rsid w:val="007610DE"/>
    <w:rsid w:val="00761284"/>
    <w:rsid w:val="007615E8"/>
    <w:rsid w:val="007616CE"/>
    <w:rsid w:val="00761805"/>
    <w:rsid w:val="0076186B"/>
    <w:rsid w:val="00761AC3"/>
    <w:rsid w:val="00761FDF"/>
    <w:rsid w:val="0076241D"/>
    <w:rsid w:val="007628C9"/>
    <w:rsid w:val="007629F4"/>
    <w:rsid w:val="00763382"/>
    <w:rsid w:val="0076376E"/>
    <w:rsid w:val="00763935"/>
    <w:rsid w:val="007640AF"/>
    <w:rsid w:val="00764D06"/>
    <w:rsid w:val="00764F71"/>
    <w:rsid w:val="0076524B"/>
    <w:rsid w:val="007652A8"/>
    <w:rsid w:val="00765507"/>
    <w:rsid w:val="007658CF"/>
    <w:rsid w:val="00765A41"/>
    <w:rsid w:val="00765B34"/>
    <w:rsid w:val="0076606A"/>
    <w:rsid w:val="0076612B"/>
    <w:rsid w:val="007665A9"/>
    <w:rsid w:val="00766E5F"/>
    <w:rsid w:val="00766F64"/>
    <w:rsid w:val="007673D7"/>
    <w:rsid w:val="00767AEC"/>
    <w:rsid w:val="00767DBF"/>
    <w:rsid w:val="007703AA"/>
    <w:rsid w:val="00770422"/>
    <w:rsid w:val="0077052C"/>
    <w:rsid w:val="00770784"/>
    <w:rsid w:val="00770825"/>
    <w:rsid w:val="00770ACA"/>
    <w:rsid w:val="00770DDC"/>
    <w:rsid w:val="00770E0D"/>
    <w:rsid w:val="00770F5C"/>
    <w:rsid w:val="007715DF"/>
    <w:rsid w:val="00771718"/>
    <w:rsid w:val="0077174A"/>
    <w:rsid w:val="0077174F"/>
    <w:rsid w:val="00771894"/>
    <w:rsid w:val="00771C92"/>
    <w:rsid w:val="007721E1"/>
    <w:rsid w:val="00772369"/>
    <w:rsid w:val="007724B2"/>
    <w:rsid w:val="00772584"/>
    <w:rsid w:val="007726DC"/>
    <w:rsid w:val="00772990"/>
    <w:rsid w:val="00772BD2"/>
    <w:rsid w:val="00772DE3"/>
    <w:rsid w:val="00772F13"/>
    <w:rsid w:val="00772F3E"/>
    <w:rsid w:val="00773C39"/>
    <w:rsid w:val="00774538"/>
    <w:rsid w:val="007746F5"/>
    <w:rsid w:val="007749B2"/>
    <w:rsid w:val="007749BD"/>
    <w:rsid w:val="00774B51"/>
    <w:rsid w:val="00774D17"/>
    <w:rsid w:val="007750B4"/>
    <w:rsid w:val="007755A9"/>
    <w:rsid w:val="007757F9"/>
    <w:rsid w:val="007759CE"/>
    <w:rsid w:val="00775BA3"/>
    <w:rsid w:val="00775BBE"/>
    <w:rsid w:val="007766BF"/>
    <w:rsid w:val="007767F0"/>
    <w:rsid w:val="00776D35"/>
    <w:rsid w:val="00776E6B"/>
    <w:rsid w:val="00776EB3"/>
    <w:rsid w:val="00776FB4"/>
    <w:rsid w:val="00777912"/>
    <w:rsid w:val="00777D91"/>
    <w:rsid w:val="00777F2A"/>
    <w:rsid w:val="007801B2"/>
    <w:rsid w:val="007805CC"/>
    <w:rsid w:val="00780637"/>
    <w:rsid w:val="007809D9"/>
    <w:rsid w:val="00780E9D"/>
    <w:rsid w:val="00780F23"/>
    <w:rsid w:val="00780F75"/>
    <w:rsid w:val="00781546"/>
    <w:rsid w:val="0078164B"/>
    <w:rsid w:val="007819BB"/>
    <w:rsid w:val="00781B18"/>
    <w:rsid w:val="00781BF1"/>
    <w:rsid w:val="00781D38"/>
    <w:rsid w:val="00781E04"/>
    <w:rsid w:val="00781E9F"/>
    <w:rsid w:val="00782197"/>
    <w:rsid w:val="00782514"/>
    <w:rsid w:val="00782612"/>
    <w:rsid w:val="007828C3"/>
    <w:rsid w:val="00782CBF"/>
    <w:rsid w:val="00782E2F"/>
    <w:rsid w:val="00783426"/>
    <w:rsid w:val="00783B92"/>
    <w:rsid w:val="00783D21"/>
    <w:rsid w:val="007840B6"/>
    <w:rsid w:val="007840EC"/>
    <w:rsid w:val="00784149"/>
    <w:rsid w:val="00784266"/>
    <w:rsid w:val="00784835"/>
    <w:rsid w:val="007848DB"/>
    <w:rsid w:val="007848F6"/>
    <w:rsid w:val="00784AE4"/>
    <w:rsid w:val="00784B02"/>
    <w:rsid w:val="00784B87"/>
    <w:rsid w:val="00784C14"/>
    <w:rsid w:val="00785660"/>
    <w:rsid w:val="007857E4"/>
    <w:rsid w:val="00785D54"/>
    <w:rsid w:val="00785E56"/>
    <w:rsid w:val="00786209"/>
    <w:rsid w:val="0078651F"/>
    <w:rsid w:val="00786E0E"/>
    <w:rsid w:val="007871F7"/>
    <w:rsid w:val="00787617"/>
    <w:rsid w:val="0078769D"/>
    <w:rsid w:val="007878D3"/>
    <w:rsid w:val="00787EAC"/>
    <w:rsid w:val="00787FAB"/>
    <w:rsid w:val="00790135"/>
    <w:rsid w:val="007905E6"/>
    <w:rsid w:val="0079086D"/>
    <w:rsid w:val="00790AAA"/>
    <w:rsid w:val="00790DBF"/>
    <w:rsid w:val="00790DC8"/>
    <w:rsid w:val="0079107F"/>
    <w:rsid w:val="007910A7"/>
    <w:rsid w:val="007910C1"/>
    <w:rsid w:val="007915C9"/>
    <w:rsid w:val="00791B11"/>
    <w:rsid w:val="00791EF3"/>
    <w:rsid w:val="00791F17"/>
    <w:rsid w:val="007920FD"/>
    <w:rsid w:val="007923C8"/>
    <w:rsid w:val="00792A8E"/>
    <w:rsid w:val="007930BA"/>
    <w:rsid w:val="00793293"/>
    <w:rsid w:val="007933F3"/>
    <w:rsid w:val="007937D1"/>
    <w:rsid w:val="00793965"/>
    <w:rsid w:val="00793AC1"/>
    <w:rsid w:val="00793D33"/>
    <w:rsid w:val="00793FE2"/>
    <w:rsid w:val="0079415A"/>
    <w:rsid w:val="0079437E"/>
    <w:rsid w:val="00794827"/>
    <w:rsid w:val="00794E8A"/>
    <w:rsid w:val="00794F44"/>
    <w:rsid w:val="0079533E"/>
    <w:rsid w:val="007954BA"/>
    <w:rsid w:val="00795B19"/>
    <w:rsid w:val="00796042"/>
    <w:rsid w:val="007962E5"/>
    <w:rsid w:val="0079656B"/>
    <w:rsid w:val="007969A2"/>
    <w:rsid w:val="00796D99"/>
    <w:rsid w:val="00796FA5"/>
    <w:rsid w:val="007971B5"/>
    <w:rsid w:val="00797291"/>
    <w:rsid w:val="007973A7"/>
    <w:rsid w:val="0079779C"/>
    <w:rsid w:val="00797A7E"/>
    <w:rsid w:val="00797A92"/>
    <w:rsid w:val="00797AD6"/>
    <w:rsid w:val="00797BE6"/>
    <w:rsid w:val="00797E5F"/>
    <w:rsid w:val="00797F95"/>
    <w:rsid w:val="007A00AB"/>
    <w:rsid w:val="007A01CF"/>
    <w:rsid w:val="007A021D"/>
    <w:rsid w:val="007A02BD"/>
    <w:rsid w:val="007A048F"/>
    <w:rsid w:val="007A0534"/>
    <w:rsid w:val="007A068E"/>
    <w:rsid w:val="007A0CFA"/>
    <w:rsid w:val="007A0EE9"/>
    <w:rsid w:val="007A106A"/>
    <w:rsid w:val="007A1649"/>
    <w:rsid w:val="007A16C0"/>
    <w:rsid w:val="007A1A18"/>
    <w:rsid w:val="007A1B69"/>
    <w:rsid w:val="007A251F"/>
    <w:rsid w:val="007A255E"/>
    <w:rsid w:val="007A2763"/>
    <w:rsid w:val="007A27FC"/>
    <w:rsid w:val="007A29B6"/>
    <w:rsid w:val="007A2B6B"/>
    <w:rsid w:val="007A2C00"/>
    <w:rsid w:val="007A2F26"/>
    <w:rsid w:val="007A3004"/>
    <w:rsid w:val="007A3203"/>
    <w:rsid w:val="007A3341"/>
    <w:rsid w:val="007A3FEA"/>
    <w:rsid w:val="007A458D"/>
    <w:rsid w:val="007A45CF"/>
    <w:rsid w:val="007A49F5"/>
    <w:rsid w:val="007A4B77"/>
    <w:rsid w:val="007A4DF4"/>
    <w:rsid w:val="007A4EF3"/>
    <w:rsid w:val="007A4F54"/>
    <w:rsid w:val="007A4F98"/>
    <w:rsid w:val="007A53AF"/>
    <w:rsid w:val="007A5592"/>
    <w:rsid w:val="007A5645"/>
    <w:rsid w:val="007A587A"/>
    <w:rsid w:val="007A5BA4"/>
    <w:rsid w:val="007A6052"/>
    <w:rsid w:val="007A62CD"/>
    <w:rsid w:val="007A63B1"/>
    <w:rsid w:val="007A676B"/>
    <w:rsid w:val="007A6C4C"/>
    <w:rsid w:val="007A6F5B"/>
    <w:rsid w:val="007A7298"/>
    <w:rsid w:val="007A7452"/>
    <w:rsid w:val="007A752F"/>
    <w:rsid w:val="007A7860"/>
    <w:rsid w:val="007A7980"/>
    <w:rsid w:val="007A7CA8"/>
    <w:rsid w:val="007B024A"/>
    <w:rsid w:val="007B06F6"/>
    <w:rsid w:val="007B09A6"/>
    <w:rsid w:val="007B09EE"/>
    <w:rsid w:val="007B0C3E"/>
    <w:rsid w:val="007B0E81"/>
    <w:rsid w:val="007B1238"/>
    <w:rsid w:val="007B1664"/>
    <w:rsid w:val="007B1693"/>
    <w:rsid w:val="007B1B8D"/>
    <w:rsid w:val="007B1CC9"/>
    <w:rsid w:val="007B245D"/>
    <w:rsid w:val="007B250C"/>
    <w:rsid w:val="007B25DA"/>
    <w:rsid w:val="007B27D4"/>
    <w:rsid w:val="007B281F"/>
    <w:rsid w:val="007B2B46"/>
    <w:rsid w:val="007B2B6D"/>
    <w:rsid w:val="007B2D03"/>
    <w:rsid w:val="007B31AC"/>
    <w:rsid w:val="007B361C"/>
    <w:rsid w:val="007B38A9"/>
    <w:rsid w:val="007B38F7"/>
    <w:rsid w:val="007B3B77"/>
    <w:rsid w:val="007B3CF5"/>
    <w:rsid w:val="007B3D47"/>
    <w:rsid w:val="007B442B"/>
    <w:rsid w:val="007B450D"/>
    <w:rsid w:val="007B4685"/>
    <w:rsid w:val="007B4B1A"/>
    <w:rsid w:val="007B4B4B"/>
    <w:rsid w:val="007B4B7C"/>
    <w:rsid w:val="007B5062"/>
    <w:rsid w:val="007B50C6"/>
    <w:rsid w:val="007B572C"/>
    <w:rsid w:val="007B5A29"/>
    <w:rsid w:val="007B5BA1"/>
    <w:rsid w:val="007B6258"/>
    <w:rsid w:val="007B644A"/>
    <w:rsid w:val="007B6673"/>
    <w:rsid w:val="007B66F6"/>
    <w:rsid w:val="007B6D40"/>
    <w:rsid w:val="007B6D95"/>
    <w:rsid w:val="007B7211"/>
    <w:rsid w:val="007B72AE"/>
    <w:rsid w:val="007B72D4"/>
    <w:rsid w:val="007B74CF"/>
    <w:rsid w:val="007B7DAA"/>
    <w:rsid w:val="007C001D"/>
    <w:rsid w:val="007C0271"/>
    <w:rsid w:val="007C02B6"/>
    <w:rsid w:val="007C066F"/>
    <w:rsid w:val="007C0726"/>
    <w:rsid w:val="007C089C"/>
    <w:rsid w:val="007C0BCB"/>
    <w:rsid w:val="007C0BF5"/>
    <w:rsid w:val="007C0FEE"/>
    <w:rsid w:val="007C106A"/>
    <w:rsid w:val="007C1BBF"/>
    <w:rsid w:val="007C1DC9"/>
    <w:rsid w:val="007C1F4E"/>
    <w:rsid w:val="007C1FC3"/>
    <w:rsid w:val="007C1FF3"/>
    <w:rsid w:val="007C236B"/>
    <w:rsid w:val="007C2A1B"/>
    <w:rsid w:val="007C2AFD"/>
    <w:rsid w:val="007C36FC"/>
    <w:rsid w:val="007C3DBF"/>
    <w:rsid w:val="007C4260"/>
    <w:rsid w:val="007C4357"/>
    <w:rsid w:val="007C47E4"/>
    <w:rsid w:val="007C483B"/>
    <w:rsid w:val="007C4934"/>
    <w:rsid w:val="007C49AE"/>
    <w:rsid w:val="007C4C62"/>
    <w:rsid w:val="007C5155"/>
    <w:rsid w:val="007C51BC"/>
    <w:rsid w:val="007C5295"/>
    <w:rsid w:val="007C536A"/>
    <w:rsid w:val="007C5546"/>
    <w:rsid w:val="007C56D5"/>
    <w:rsid w:val="007C5912"/>
    <w:rsid w:val="007C5B0E"/>
    <w:rsid w:val="007C5BFA"/>
    <w:rsid w:val="007C629A"/>
    <w:rsid w:val="007C6613"/>
    <w:rsid w:val="007C6956"/>
    <w:rsid w:val="007C6A10"/>
    <w:rsid w:val="007C6C0F"/>
    <w:rsid w:val="007C70B9"/>
    <w:rsid w:val="007C70C1"/>
    <w:rsid w:val="007C70C8"/>
    <w:rsid w:val="007C71B9"/>
    <w:rsid w:val="007C775E"/>
    <w:rsid w:val="007C7943"/>
    <w:rsid w:val="007C7AA5"/>
    <w:rsid w:val="007C7BE4"/>
    <w:rsid w:val="007C7C0D"/>
    <w:rsid w:val="007C7CFD"/>
    <w:rsid w:val="007D0250"/>
    <w:rsid w:val="007D0C29"/>
    <w:rsid w:val="007D0C51"/>
    <w:rsid w:val="007D0CFA"/>
    <w:rsid w:val="007D0FD8"/>
    <w:rsid w:val="007D0FFE"/>
    <w:rsid w:val="007D1251"/>
    <w:rsid w:val="007D1334"/>
    <w:rsid w:val="007D15A3"/>
    <w:rsid w:val="007D1A0E"/>
    <w:rsid w:val="007D1A55"/>
    <w:rsid w:val="007D1A79"/>
    <w:rsid w:val="007D24B7"/>
    <w:rsid w:val="007D2556"/>
    <w:rsid w:val="007D27CB"/>
    <w:rsid w:val="007D2B1D"/>
    <w:rsid w:val="007D3454"/>
    <w:rsid w:val="007D356A"/>
    <w:rsid w:val="007D37C3"/>
    <w:rsid w:val="007D3AB9"/>
    <w:rsid w:val="007D3AE0"/>
    <w:rsid w:val="007D3B09"/>
    <w:rsid w:val="007D4223"/>
    <w:rsid w:val="007D434A"/>
    <w:rsid w:val="007D4424"/>
    <w:rsid w:val="007D4C4F"/>
    <w:rsid w:val="007D50E1"/>
    <w:rsid w:val="007D51B2"/>
    <w:rsid w:val="007D550A"/>
    <w:rsid w:val="007D5549"/>
    <w:rsid w:val="007D5621"/>
    <w:rsid w:val="007D57AF"/>
    <w:rsid w:val="007D5850"/>
    <w:rsid w:val="007D5886"/>
    <w:rsid w:val="007D5BEC"/>
    <w:rsid w:val="007D5C91"/>
    <w:rsid w:val="007D5DD4"/>
    <w:rsid w:val="007D5F09"/>
    <w:rsid w:val="007D6C30"/>
    <w:rsid w:val="007D72D1"/>
    <w:rsid w:val="007D747C"/>
    <w:rsid w:val="007D748D"/>
    <w:rsid w:val="007D77DC"/>
    <w:rsid w:val="007D7A0F"/>
    <w:rsid w:val="007D7DCE"/>
    <w:rsid w:val="007E022F"/>
    <w:rsid w:val="007E0331"/>
    <w:rsid w:val="007E044D"/>
    <w:rsid w:val="007E0643"/>
    <w:rsid w:val="007E07B3"/>
    <w:rsid w:val="007E0991"/>
    <w:rsid w:val="007E0CDC"/>
    <w:rsid w:val="007E0D0B"/>
    <w:rsid w:val="007E0DC0"/>
    <w:rsid w:val="007E0DD5"/>
    <w:rsid w:val="007E10EF"/>
    <w:rsid w:val="007E135B"/>
    <w:rsid w:val="007E14C2"/>
    <w:rsid w:val="007E15FA"/>
    <w:rsid w:val="007E168E"/>
    <w:rsid w:val="007E1959"/>
    <w:rsid w:val="007E1B2C"/>
    <w:rsid w:val="007E1CB4"/>
    <w:rsid w:val="007E1D7E"/>
    <w:rsid w:val="007E1E00"/>
    <w:rsid w:val="007E1E0B"/>
    <w:rsid w:val="007E21BF"/>
    <w:rsid w:val="007E2546"/>
    <w:rsid w:val="007E2711"/>
    <w:rsid w:val="007E2946"/>
    <w:rsid w:val="007E2AB2"/>
    <w:rsid w:val="007E2BE9"/>
    <w:rsid w:val="007E2E3F"/>
    <w:rsid w:val="007E2F2E"/>
    <w:rsid w:val="007E3616"/>
    <w:rsid w:val="007E3726"/>
    <w:rsid w:val="007E3842"/>
    <w:rsid w:val="007E3FE8"/>
    <w:rsid w:val="007E4230"/>
    <w:rsid w:val="007E4231"/>
    <w:rsid w:val="007E4472"/>
    <w:rsid w:val="007E4B9C"/>
    <w:rsid w:val="007E5226"/>
    <w:rsid w:val="007E5314"/>
    <w:rsid w:val="007E57A9"/>
    <w:rsid w:val="007E5902"/>
    <w:rsid w:val="007E5B07"/>
    <w:rsid w:val="007E5B62"/>
    <w:rsid w:val="007E5C88"/>
    <w:rsid w:val="007E5E20"/>
    <w:rsid w:val="007E64C8"/>
    <w:rsid w:val="007E67EB"/>
    <w:rsid w:val="007E6A07"/>
    <w:rsid w:val="007E6A15"/>
    <w:rsid w:val="007E6A1F"/>
    <w:rsid w:val="007E6C59"/>
    <w:rsid w:val="007E7014"/>
    <w:rsid w:val="007E72B5"/>
    <w:rsid w:val="007E73BA"/>
    <w:rsid w:val="007E752E"/>
    <w:rsid w:val="007E79F7"/>
    <w:rsid w:val="007E7D71"/>
    <w:rsid w:val="007E7E29"/>
    <w:rsid w:val="007E7ED3"/>
    <w:rsid w:val="007E7F96"/>
    <w:rsid w:val="007F053B"/>
    <w:rsid w:val="007F0CDD"/>
    <w:rsid w:val="007F1048"/>
    <w:rsid w:val="007F10B7"/>
    <w:rsid w:val="007F1818"/>
    <w:rsid w:val="007F1D72"/>
    <w:rsid w:val="007F1D76"/>
    <w:rsid w:val="007F21DD"/>
    <w:rsid w:val="007F22CB"/>
    <w:rsid w:val="007F23EF"/>
    <w:rsid w:val="007F25A6"/>
    <w:rsid w:val="007F260E"/>
    <w:rsid w:val="007F2657"/>
    <w:rsid w:val="007F26B9"/>
    <w:rsid w:val="007F27E9"/>
    <w:rsid w:val="007F28A7"/>
    <w:rsid w:val="007F2B2D"/>
    <w:rsid w:val="007F2F03"/>
    <w:rsid w:val="007F3615"/>
    <w:rsid w:val="007F3799"/>
    <w:rsid w:val="007F3D51"/>
    <w:rsid w:val="007F4091"/>
    <w:rsid w:val="007F413D"/>
    <w:rsid w:val="007F4264"/>
    <w:rsid w:val="007F4432"/>
    <w:rsid w:val="007F44C9"/>
    <w:rsid w:val="007F4D66"/>
    <w:rsid w:val="007F51AF"/>
    <w:rsid w:val="007F52A3"/>
    <w:rsid w:val="007F52B7"/>
    <w:rsid w:val="007F53DA"/>
    <w:rsid w:val="007F53FE"/>
    <w:rsid w:val="007F5622"/>
    <w:rsid w:val="007F57F9"/>
    <w:rsid w:val="007F5CD3"/>
    <w:rsid w:val="007F5DD3"/>
    <w:rsid w:val="007F5E74"/>
    <w:rsid w:val="007F600A"/>
    <w:rsid w:val="007F601D"/>
    <w:rsid w:val="007F63D7"/>
    <w:rsid w:val="007F63FC"/>
    <w:rsid w:val="007F64FC"/>
    <w:rsid w:val="007F67D6"/>
    <w:rsid w:val="007F6E27"/>
    <w:rsid w:val="007F6FD3"/>
    <w:rsid w:val="007F752E"/>
    <w:rsid w:val="007F7795"/>
    <w:rsid w:val="007F7A06"/>
    <w:rsid w:val="007F7C54"/>
    <w:rsid w:val="007F7E64"/>
    <w:rsid w:val="007F7FF8"/>
    <w:rsid w:val="008000F7"/>
    <w:rsid w:val="00800144"/>
    <w:rsid w:val="008001AE"/>
    <w:rsid w:val="00800237"/>
    <w:rsid w:val="0080026A"/>
    <w:rsid w:val="00800398"/>
    <w:rsid w:val="008003AB"/>
    <w:rsid w:val="008008D4"/>
    <w:rsid w:val="0080092C"/>
    <w:rsid w:val="0080128B"/>
    <w:rsid w:val="008014BD"/>
    <w:rsid w:val="0080155C"/>
    <w:rsid w:val="0080284F"/>
    <w:rsid w:val="00802CAE"/>
    <w:rsid w:val="008043B1"/>
    <w:rsid w:val="00804623"/>
    <w:rsid w:val="00804680"/>
    <w:rsid w:val="0080522B"/>
    <w:rsid w:val="00805670"/>
    <w:rsid w:val="0080632D"/>
    <w:rsid w:val="00806566"/>
    <w:rsid w:val="008066EE"/>
    <w:rsid w:val="00807090"/>
    <w:rsid w:val="0080799D"/>
    <w:rsid w:val="00807E49"/>
    <w:rsid w:val="0081040E"/>
    <w:rsid w:val="00810462"/>
    <w:rsid w:val="008107CB"/>
    <w:rsid w:val="008108CF"/>
    <w:rsid w:val="008109C3"/>
    <w:rsid w:val="00810A38"/>
    <w:rsid w:val="00810A8D"/>
    <w:rsid w:val="00810F0A"/>
    <w:rsid w:val="00811250"/>
    <w:rsid w:val="00811541"/>
    <w:rsid w:val="008115E3"/>
    <w:rsid w:val="00811772"/>
    <w:rsid w:val="00811ADB"/>
    <w:rsid w:val="00811D13"/>
    <w:rsid w:val="00811DA4"/>
    <w:rsid w:val="0081205E"/>
    <w:rsid w:val="0081284D"/>
    <w:rsid w:val="00812A11"/>
    <w:rsid w:val="00812A4E"/>
    <w:rsid w:val="0081309B"/>
    <w:rsid w:val="00813794"/>
    <w:rsid w:val="0081380D"/>
    <w:rsid w:val="00813938"/>
    <w:rsid w:val="0081394E"/>
    <w:rsid w:val="00813C85"/>
    <w:rsid w:val="00813D74"/>
    <w:rsid w:val="00813D95"/>
    <w:rsid w:val="00813EFB"/>
    <w:rsid w:val="00814168"/>
    <w:rsid w:val="00814206"/>
    <w:rsid w:val="00814209"/>
    <w:rsid w:val="00814229"/>
    <w:rsid w:val="00814408"/>
    <w:rsid w:val="00814519"/>
    <w:rsid w:val="00814881"/>
    <w:rsid w:val="00814AB9"/>
    <w:rsid w:val="0081534E"/>
    <w:rsid w:val="008155BE"/>
    <w:rsid w:val="0081587D"/>
    <w:rsid w:val="00815C60"/>
    <w:rsid w:val="00815CE0"/>
    <w:rsid w:val="00815E26"/>
    <w:rsid w:val="00816239"/>
    <w:rsid w:val="0081628F"/>
    <w:rsid w:val="008164A2"/>
    <w:rsid w:val="008168B8"/>
    <w:rsid w:val="00816B93"/>
    <w:rsid w:val="00816C03"/>
    <w:rsid w:val="00816F6A"/>
    <w:rsid w:val="008172CA"/>
    <w:rsid w:val="0081737C"/>
    <w:rsid w:val="00817585"/>
    <w:rsid w:val="008177F3"/>
    <w:rsid w:val="00820007"/>
    <w:rsid w:val="00820269"/>
    <w:rsid w:val="00820505"/>
    <w:rsid w:val="0082059D"/>
    <w:rsid w:val="0082079D"/>
    <w:rsid w:val="00820943"/>
    <w:rsid w:val="00820A0B"/>
    <w:rsid w:val="00820A65"/>
    <w:rsid w:val="00820A99"/>
    <w:rsid w:val="008212F0"/>
    <w:rsid w:val="008218EA"/>
    <w:rsid w:val="00821A00"/>
    <w:rsid w:val="00821A8E"/>
    <w:rsid w:val="00821F40"/>
    <w:rsid w:val="00822024"/>
    <w:rsid w:val="008223FB"/>
    <w:rsid w:val="00822485"/>
    <w:rsid w:val="00822AC8"/>
    <w:rsid w:val="00822C0F"/>
    <w:rsid w:val="00822FEC"/>
    <w:rsid w:val="0082312E"/>
    <w:rsid w:val="00823179"/>
    <w:rsid w:val="0082336E"/>
    <w:rsid w:val="008237F6"/>
    <w:rsid w:val="00823DBC"/>
    <w:rsid w:val="00823E09"/>
    <w:rsid w:val="00824046"/>
    <w:rsid w:val="00824297"/>
    <w:rsid w:val="00824329"/>
    <w:rsid w:val="0082444C"/>
    <w:rsid w:val="008247F6"/>
    <w:rsid w:val="00824CC1"/>
    <w:rsid w:val="00825335"/>
    <w:rsid w:val="008254B1"/>
    <w:rsid w:val="00825A08"/>
    <w:rsid w:val="00825B31"/>
    <w:rsid w:val="00825CD2"/>
    <w:rsid w:val="00825D2F"/>
    <w:rsid w:val="00825F93"/>
    <w:rsid w:val="0082602C"/>
    <w:rsid w:val="00826236"/>
    <w:rsid w:val="0082630F"/>
    <w:rsid w:val="0082657E"/>
    <w:rsid w:val="0082676B"/>
    <w:rsid w:val="00826A8F"/>
    <w:rsid w:val="00826F47"/>
    <w:rsid w:val="00827113"/>
    <w:rsid w:val="008274B0"/>
    <w:rsid w:val="00827625"/>
    <w:rsid w:val="00827959"/>
    <w:rsid w:val="00827BAF"/>
    <w:rsid w:val="008300A4"/>
    <w:rsid w:val="00830315"/>
    <w:rsid w:val="008305F6"/>
    <w:rsid w:val="00830982"/>
    <w:rsid w:val="00830C50"/>
    <w:rsid w:val="00830EC5"/>
    <w:rsid w:val="00831386"/>
    <w:rsid w:val="00831B44"/>
    <w:rsid w:val="00831C93"/>
    <w:rsid w:val="00831DC6"/>
    <w:rsid w:val="00831DF7"/>
    <w:rsid w:val="00831DF9"/>
    <w:rsid w:val="008321C6"/>
    <w:rsid w:val="008322CD"/>
    <w:rsid w:val="0083244B"/>
    <w:rsid w:val="008326F4"/>
    <w:rsid w:val="00832737"/>
    <w:rsid w:val="00832983"/>
    <w:rsid w:val="00832BC9"/>
    <w:rsid w:val="00832C6C"/>
    <w:rsid w:val="00833660"/>
    <w:rsid w:val="00833C38"/>
    <w:rsid w:val="00833E17"/>
    <w:rsid w:val="00834205"/>
    <w:rsid w:val="00834576"/>
    <w:rsid w:val="0083461B"/>
    <w:rsid w:val="00834626"/>
    <w:rsid w:val="0083499C"/>
    <w:rsid w:val="008349E8"/>
    <w:rsid w:val="008349EE"/>
    <w:rsid w:val="00835354"/>
    <w:rsid w:val="00835679"/>
    <w:rsid w:val="008356FC"/>
    <w:rsid w:val="0083591F"/>
    <w:rsid w:val="00835ACB"/>
    <w:rsid w:val="00835DA2"/>
    <w:rsid w:val="00835E26"/>
    <w:rsid w:val="00836689"/>
    <w:rsid w:val="0083729A"/>
    <w:rsid w:val="008375C3"/>
    <w:rsid w:val="008377D4"/>
    <w:rsid w:val="0083787D"/>
    <w:rsid w:val="00837C8A"/>
    <w:rsid w:val="00837E05"/>
    <w:rsid w:val="0084020A"/>
    <w:rsid w:val="00840436"/>
    <w:rsid w:val="00840A6B"/>
    <w:rsid w:val="008413E5"/>
    <w:rsid w:val="00841541"/>
    <w:rsid w:val="00841575"/>
    <w:rsid w:val="008418D8"/>
    <w:rsid w:val="00841A16"/>
    <w:rsid w:val="00841AC7"/>
    <w:rsid w:val="00841DCD"/>
    <w:rsid w:val="00841F2F"/>
    <w:rsid w:val="008422FA"/>
    <w:rsid w:val="00842A0B"/>
    <w:rsid w:val="00842D29"/>
    <w:rsid w:val="00842E07"/>
    <w:rsid w:val="0084307A"/>
    <w:rsid w:val="00843314"/>
    <w:rsid w:val="008433FF"/>
    <w:rsid w:val="00843724"/>
    <w:rsid w:val="0084377A"/>
    <w:rsid w:val="00843C45"/>
    <w:rsid w:val="00843D3A"/>
    <w:rsid w:val="00844338"/>
    <w:rsid w:val="0084483B"/>
    <w:rsid w:val="00844B1D"/>
    <w:rsid w:val="00844EF8"/>
    <w:rsid w:val="008450D7"/>
    <w:rsid w:val="008456BE"/>
    <w:rsid w:val="0084585E"/>
    <w:rsid w:val="00845CFA"/>
    <w:rsid w:val="008460AF"/>
    <w:rsid w:val="00846652"/>
    <w:rsid w:val="00846E81"/>
    <w:rsid w:val="008470C8"/>
    <w:rsid w:val="008473F2"/>
    <w:rsid w:val="0084743F"/>
    <w:rsid w:val="00847958"/>
    <w:rsid w:val="00847CBD"/>
    <w:rsid w:val="008503D7"/>
    <w:rsid w:val="00850F67"/>
    <w:rsid w:val="00851110"/>
    <w:rsid w:val="008511F4"/>
    <w:rsid w:val="00851350"/>
    <w:rsid w:val="00851A80"/>
    <w:rsid w:val="00851B7C"/>
    <w:rsid w:val="0085216C"/>
    <w:rsid w:val="00852314"/>
    <w:rsid w:val="00852599"/>
    <w:rsid w:val="008527EA"/>
    <w:rsid w:val="00852DF0"/>
    <w:rsid w:val="00853460"/>
    <w:rsid w:val="008534BF"/>
    <w:rsid w:val="00853A17"/>
    <w:rsid w:val="00853DD0"/>
    <w:rsid w:val="008541D0"/>
    <w:rsid w:val="008541DC"/>
    <w:rsid w:val="00854543"/>
    <w:rsid w:val="0085460D"/>
    <w:rsid w:val="0085475B"/>
    <w:rsid w:val="0085481F"/>
    <w:rsid w:val="008548B8"/>
    <w:rsid w:val="00854AAE"/>
    <w:rsid w:val="00854D17"/>
    <w:rsid w:val="00854D1F"/>
    <w:rsid w:val="00854FBA"/>
    <w:rsid w:val="00854FF6"/>
    <w:rsid w:val="008551B7"/>
    <w:rsid w:val="00855459"/>
    <w:rsid w:val="0085549E"/>
    <w:rsid w:val="00855561"/>
    <w:rsid w:val="0085580E"/>
    <w:rsid w:val="0085631B"/>
    <w:rsid w:val="00856535"/>
    <w:rsid w:val="00856653"/>
    <w:rsid w:val="0085674B"/>
    <w:rsid w:val="00856F1E"/>
    <w:rsid w:val="00856F53"/>
    <w:rsid w:val="0085734A"/>
    <w:rsid w:val="0085746D"/>
    <w:rsid w:val="008579A8"/>
    <w:rsid w:val="00857D87"/>
    <w:rsid w:val="00857DAC"/>
    <w:rsid w:val="008604C5"/>
    <w:rsid w:val="0086065C"/>
    <w:rsid w:val="00860AE6"/>
    <w:rsid w:val="00860C95"/>
    <w:rsid w:val="00860E9C"/>
    <w:rsid w:val="008610D1"/>
    <w:rsid w:val="00861553"/>
    <w:rsid w:val="00861CCA"/>
    <w:rsid w:val="00861DD4"/>
    <w:rsid w:val="00861E97"/>
    <w:rsid w:val="008621B8"/>
    <w:rsid w:val="0086271D"/>
    <w:rsid w:val="00862840"/>
    <w:rsid w:val="00862898"/>
    <w:rsid w:val="008629E4"/>
    <w:rsid w:val="00862C18"/>
    <w:rsid w:val="00862C5F"/>
    <w:rsid w:val="00862F41"/>
    <w:rsid w:val="008631A9"/>
    <w:rsid w:val="00863319"/>
    <w:rsid w:val="008635E3"/>
    <w:rsid w:val="00863770"/>
    <w:rsid w:val="008637D4"/>
    <w:rsid w:val="00863B8D"/>
    <w:rsid w:val="00863D2B"/>
    <w:rsid w:val="00863DE5"/>
    <w:rsid w:val="00864130"/>
    <w:rsid w:val="008642FA"/>
    <w:rsid w:val="00864813"/>
    <w:rsid w:val="00864CB5"/>
    <w:rsid w:val="00864CCA"/>
    <w:rsid w:val="00864DD6"/>
    <w:rsid w:val="00864F92"/>
    <w:rsid w:val="00865009"/>
    <w:rsid w:val="00865039"/>
    <w:rsid w:val="008654A9"/>
    <w:rsid w:val="0086557B"/>
    <w:rsid w:val="0086571A"/>
    <w:rsid w:val="00865DBE"/>
    <w:rsid w:val="00865DF8"/>
    <w:rsid w:val="00866108"/>
    <w:rsid w:val="0086648D"/>
    <w:rsid w:val="008664EA"/>
    <w:rsid w:val="00866E5B"/>
    <w:rsid w:val="0086703E"/>
    <w:rsid w:val="0086730E"/>
    <w:rsid w:val="008674A1"/>
    <w:rsid w:val="0087037A"/>
    <w:rsid w:val="00870561"/>
    <w:rsid w:val="00870A98"/>
    <w:rsid w:val="00870CB9"/>
    <w:rsid w:val="00870F26"/>
    <w:rsid w:val="00871046"/>
    <w:rsid w:val="00871095"/>
    <w:rsid w:val="008710F8"/>
    <w:rsid w:val="0087116F"/>
    <w:rsid w:val="008719A3"/>
    <w:rsid w:val="00871B6E"/>
    <w:rsid w:val="00871BB5"/>
    <w:rsid w:val="00871CB1"/>
    <w:rsid w:val="00871DA7"/>
    <w:rsid w:val="008721A7"/>
    <w:rsid w:val="008728BD"/>
    <w:rsid w:val="00872B08"/>
    <w:rsid w:val="00872D46"/>
    <w:rsid w:val="00872DE6"/>
    <w:rsid w:val="00873130"/>
    <w:rsid w:val="008735D6"/>
    <w:rsid w:val="008738BE"/>
    <w:rsid w:val="00873B3E"/>
    <w:rsid w:val="00873B69"/>
    <w:rsid w:val="0087416D"/>
    <w:rsid w:val="008741A2"/>
    <w:rsid w:val="008743D0"/>
    <w:rsid w:val="00874665"/>
    <w:rsid w:val="00874670"/>
    <w:rsid w:val="0087491B"/>
    <w:rsid w:val="00875229"/>
    <w:rsid w:val="008753BF"/>
    <w:rsid w:val="008754BC"/>
    <w:rsid w:val="00875712"/>
    <w:rsid w:val="008757C1"/>
    <w:rsid w:val="00875876"/>
    <w:rsid w:val="00876121"/>
    <w:rsid w:val="008767E7"/>
    <w:rsid w:val="008768C3"/>
    <w:rsid w:val="00877791"/>
    <w:rsid w:val="008777A7"/>
    <w:rsid w:val="008779A8"/>
    <w:rsid w:val="00877B33"/>
    <w:rsid w:val="00877CFB"/>
    <w:rsid w:val="00877D7B"/>
    <w:rsid w:val="00877D8B"/>
    <w:rsid w:val="00880048"/>
    <w:rsid w:val="008800BA"/>
    <w:rsid w:val="00880564"/>
    <w:rsid w:val="008805E7"/>
    <w:rsid w:val="008809C7"/>
    <w:rsid w:val="00880DE5"/>
    <w:rsid w:val="0088116C"/>
    <w:rsid w:val="0088122E"/>
    <w:rsid w:val="00881420"/>
    <w:rsid w:val="00881495"/>
    <w:rsid w:val="0088186F"/>
    <w:rsid w:val="00881F40"/>
    <w:rsid w:val="008829E3"/>
    <w:rsid w:val="008832AF"/>
    <w:rsid w:val="0088357B"/>
    <w:rsid w:val="008838F9"/>
    <w:rsid w:val="00883922"/>
    <w:rsid w:val="00883BAA"/>
    <w:rsid w:val="00883C2A"/>
    <w:rsid w:val="00883D49"/>
    <w:rsid w:val="00883EB0"/>
    <w:rsid w:val="00883F29"/>
    <w:rsid w:val="00883F38"/>
    <w:rsid w:val="0088404D"/>
    <w:rsid w:val="0088457E"/>
    <w:rsid w:val="0088465E"/>
    <w:rsid w:val="0088499E"/>
    <w:rsid w:val="00884A27"/>
    <w:rsid w:val="00884AB6"/>
    <w:rsid w:val="00884C4D"/>
    <w:rsid w:val="00884F5E"/>
    <w:rsid w:val="008859FF"/>
    <w:rsid w:val="00885C39"/>
    <w:rsid w:val="00885F54"/>
    <w:rsid w:val="0088617A"/>
    <w:rsid w:val="0088646B"/>
    <w:rsid w:val="008867FC"/>
    <w:rsid w:val="00886807"/>
    <w:rsid w:val="00886B4B"/>
    <w:rsid w:val="00886CDC"/>
    <w:rsid w:val="00887372"/>
    <w:rsid w:val="0088761B"/>
    <w:rsid w:val="00887637"/>
    <w:rsid w:val="008877F3"/>
    <w:rsid w:val="00887AFD"/>
    <w:rsid w:val="00887B85"/>
    <w:rsid w:val="00890008"/>
    <w:rsid w:val="00890218"/>
    <w:rsid w:val="008903F9"/>
    <w:rsid w:val="008907C9"/>
    <w:rsid w:val="0089082F"/>
    <w:rsid w:val="008908A5"/>
    <w:rsid w:val="00890AA6"/>
    <w:rsid w:val="00890C3B"/>
    <w:rsid w:val="00890FD8"/>
    <w:rsid w:val="0089129A"/>
    <w:rsid w:val="008913CE"/>
    <w:rsid w:val="008913DC"/>
    <w:rsid w:val="008920FA"/>
    <w:rsid w:val="0089239F"/>
    <w:rsid w:val="008925E3"/>
    <w:rsid w:val="00892E10"/>
    <w:rsid w:val="00893445"/>
    <w:rsid w:val="00893542"/>
    <w:rsid w:val="00893712"/>
    <w:rsid w:val="00893892"/>
    <w:rsid w:val="008942AE"/>
    <w:rsid w:val="00894516"/>
    <w:rsid w:val="0089460A"/>
    <w:rsid w:val="00894D1D"/>
    <w:rsid w:val="00894D5B"/>
    <w:rsid w:val="00895023"/>
    <w:rsid w:val="00895036"/>
    <w:rsid w:val="0089532A"/>
    <w:rsid w:val="008956DD"/>
    <w:rsid w:val="00895832"/>
    <w:rsid w:val="00895C5A"/>
    <w:rsid w:val="00895DBA"/>
    <w:rsid w:val="008961A1"/>
    <w:rsid w:val="00896379"/>
    <w:rsid w:val="00896726"/>
    <w:rsid w:val="0089686D"/>
    <w:rsid w:val="00896AC3"/>
    <w:rsid w:val="00896B8B"/>
    <w:rsid w:val="00896C9F"/>
    <w:rsid w:val="008970E0"/>
    <w:rsid w:val="00897570"/>
    <w:rsid w:val="008975C9"/>
    <w:rsid w:val="008976E1"/>
    <w:rsid w:val="008979C6"/>
    <w:rsid w:val="00897B17"/>
    <w:rsid w:val="00897F8A"/>
    <w:rsid w:val="008A00FA"/>
    <w:rsid w:val="008A050D"/>
    <w:rsid w:val="008A06C6"/>
    <w:rsid w:val="008A09AB"/>
    <w:rsid w:val="008A0C3D"/>
    <w:rsid w:val="008A0FC1"/>
    <w:rsid w:val="008A1296"/>
    <w:rsid w:val="008A17F2"/>
    <w:rsid w:val="008A2318"/>
    <w:rsid w:val="008A2364"/>
    <w:rsid w:val="008A2474"/>
    <w:rsid w:val="008A28F1"/>
    <w:rsid w:val="008A28F5"/>
    <w:rsid w:val="008A2E00"/>
    <w:rsid w:val="008A3241"/>
    <w:rsid w:val="008A3A57"/>
    <w:rsid w:val="008A3BFB"/>
    <w:rsid w:val="008A3D22"/>
    <w:rsid w:val="008A40C9"/>
    <w:rsid w:val="008A43F6"/>
    <w:rsid w:val="008A4515"/>
    <w:rsid w:val="008A451B"/>
    <w:rsid w:val="008A45F2"/>
    <w:rsid w:val="008A4D3E"/>
    <w:rsid w:val="008A51AA"/>
    <w:rsid w:val="008A52C8"/>
    <w:rsid w:val="008A541F"/>
    <w:rsid w:val="008A547D"/>
    <w:rsid w:val="008A56D5"/>
    <w:rsid w:val="008A5800"/>
    <w:rsid w:val="008A596B"/>
    <w:rsid w:val="008A598E"/>
    <w:rsid w:val="008A5BCC"/>
    <w:rsid w:val="008A5D44"/>
    <w:rsid w:val="008A5F1E"/>
    <w:rsid w:val="008A607C"/>
    <w:rsid w:val="008A6097"/>
    <w:rsid w:val="008A6201"/>
    <w:rsid w:val="008A6CF0"/>
    <w:rsid w:val="008A70E2"/>
    <w:rsid w:val="008A72E1"/>
    <w:rsid w:val="008A73EF"/>
    <w:rsid w:val="008A75D7"/>
    <w:rsid w:val="008A7A84"/>
    <w:rsid w:val="008A7AF2"/>
    <w:rsid w:val="008A7CC9"/>
    <w:rsid w:val="008B0388"/>
    <w:rsid w:val="008B0AB1"/>
    <w:rsid w:val="008B0C57"/>
    <w:rsid w:val="008B0DF7"/>
    <w:rsid w:val="008B0F2F"/>
    <w:rsid w:val="008B145C"/>
    <w:rsid w:val="008B187F"/>
    <w:rsid w:val="008B1AD5"/>
    <w:rsid w:val="008B1DD4"/>
    <w:rsid w:val="008B1E7F"/>
    <w:rsid w:val="008B1FC4"/>
    <w:rsid w:val="008B2345"/>
    <w:rsid w:val="008B2BE3"/>
    <w:rsid w:val="008B33A9"/>
    <w:rsid w:val="008B358C"/>
    <w:rsid w:val="008B379C"/>
    <w:rsid w:val="008B37E4"/>
    <w:rsid w:val="008B3C3B"/>
    <w:rsid w:val="008B3C3C"/>
    <w:rsid w:val="008B3CF7"/>
    <w:rsid w:val="008B4073"/>
    <w:rsid w:val="008B4590"/>
    <w:rsid w:val="008B46BC"/>
    <w:rsid w:val="008B48A9"/>
    <w:rsid w:val="008B4AF4"/>
    <w:rsid w:val="008B4BEE"/>
    <w:rsid w:val="008B4C70"/>
    <w:rsid w:val="008B4D77"/>
    <w:rsid w:val="008B513E"/>
    <w:rsid w:val="008B51C5"/>
    <w:rsid w:val="008B51CA"/>
    <w:rsid w:val="008B5379"/>
    <w:rsid w:val="008B5533"/>
    <w:rsid w:val="008B59AC"/>
    <w:rsid w:val="008B5CE2"/>
    <w:rsid w:val="008B5EC6"/>
    <w:rsid w:val="008B61D1"/>
    <w:rsid w:val="008B6689"/>
    <w:rsid w:val="008B679D"/>
    <w:rsid w:val="008B67FA"/>
    <w:rsid w:val="008B6916"/>
    <w:rsid w:val="008B6ADD"/>
    <w:rsid w:val="008B6E98"/>
    <w:rsid w:val="008B6FA7"/>
    <w:rsid w:val="008B7005"/>
    <w:rsid w:val="008B71E2"/>
    <w:rsid w:val="008B75F3"/>
    <w:rsid w:val="008B7DB2"/>
    <w:rsid w:val="008B7FF1"/>
    <w:rsid w:val="008C02D2"/>
    <w:rsid w:val="008C02FD"/>
    <w:rsid w:val="008C05DD"/>
    <w:rsid w:val="008C09FE"/>
    <w:rsid w:val="008C0CDC"/>
    <w:rsid w:val="008C0E37"/>
    <w:rsid w:val="008C12D4"/>
    <w:rsid w:val="008C1782"/>
    <w:rsid w:val="008C184C"/>
    <w:rsid w:val="008C18E9"/>
    <w:rsid w:val="008C1A65"/>
    <w:rsid w:val="008C1D62"/>
    <w:rsid w:val="008C21B3"/>
    <w:rsid w:val="008C2E44"/>
    <w:rsid w:val="008C312A"/>
    <w:rsid w:val="008C335A"/>
    <w:rsid w:val="008C36ED"/>
    <w:rsid w:val="008C3962"/>
    <w:rsid w:val="008C3A34"/>
    <w:rsid w:val="008C3B7E"/>
    <w:rsid w:val="008C4145"/>
    <w:rsid w:val="008C46F3"/>
    <w:rsid w:val="008C4997"/>
    <w:rsid w:val="008C4BD5"/>
    <w:rsid w:val="008C4C0F"/>
    <w:rsid w:val="008C4DAC"/>
    <w:rsid w:val="008C4E30"/>
    <w:rsid w:val="008C4F53"/>
    <w:rsid w:val="008C4F55"/>
    <w:rsid w:val="008C5070"/>
    <w:rsid w:val="008C5095"/>
    <w:rsid w:val="008C521D"/>
    <w:rsid w:val="008C57FC"/>
    <w:rsid w:val="008C592E"/>
    <w:rsid w:val="008C5AB3"/>
    <w:rsid w:val="008C5CDF"/>
    <w:rsid w:val="008C6001"/>
    <w:rsid w:val="008C61C9"/>
    <w:rsid w:val="008C6497"/>
    <w:rsid w:val="008C6518"/>
    <w:rsid w:val="008C66A4"/>
    <w:rsid w:val="008C69C0"/>
    <w:rsid w:val="008C6A45"/>
    <w:rsid w:val="008C700D"/>
    <w:rsid w:val="008C788D"/>
    <w:rsid w:val="008C79E7"/>
    <w:rsid w:val="008C7B6D"/>
    <w:rsid w:val="008D019D"/>
    <w:rsid w:val="008D029C"/>
    <w:rsid w:val="008D02F3"/>
    <w:rsid w:val="008D0455"/>
    <w:rsid w:val="008D0759"/>
    <w:rsid w:val="008D0781"/>
    <w:rsid w:val="008D07D6"/>
    <w:rsid w:val="008D0C1C"/>
    <w:rsid w:val="008D0F8F"/>
    <w:rsid w:val="008D125D"/>
    <w:rsid w:val="008D1305"/>
    <w:rsid w:val="008D164F"/>
    <w:rsid w:val="008D169D"/>
    <w:rsid w:val="008D1D7A"/>
    <w:rsid w:val="008D33CA"/>
    <w:rsid w:val="008D3692"/>
    <w:rsid w:val="008D3706"/>
    <w:rsid w:val="008D37D7"/>
    <w:rsid w:val="008D38FF"/>
    <w:rsid w:val="008D3934"/>
    <w:rsid w:val="008D39AE"/>
    <w:rsid w:val="008D3A62"/>
    <w:rsid w:val="008D458C"/>
    <w:rsid w:val="008D4C4D"/>
    <w:rsid w:val="008D4D19"/>
    <w:rsid w:val="008D4DA5"/>
    <w:rsid w:val="008D4DAE"/>
    <w:rsid w:val="008D5F29"/>
    <w:rsid w:val="008D5F59"/>
    <w:rsid w:val="008D5F98"/>
    <w:rsid w:val="008D628A"/>
    <w:rsid w:val="008D64F8"/>
    <w:rsid w:val="008D67B7"/>
    <w:rsid w:val="008D6965"/>
    <w:rsid w:val="008D6EC9"/>
    <w:rsid w:val="008D7025"/>
    <w:rsid w:val="008D72D5"/>
    <w:rsid w:val="008D7A26"/>
    <w:rsid w:val="008D7B5C"/>
    <w:rsid w:val="008E0115"/>
    <w:rsid w:val="008E0400"/>
    <w:rsid w:val="008E0510"/>
    <w:rsid w:val="008E0785"/>
    <w:rsid w:val="008E08C5"/>
    <w:rsid w:val="008E09DB"/>
    <w:rsid w:val="008E0B5F"/>
    <w:rsid w:val="008E0C2E"/>
    <w:rsid w:val="008E0C4B"/>
    <w:rsid w:val="008E13FD"/>
    <w:rsid w:val="008E1A79"/>
    <w:rsid w:val="008E1A7F"/>
    <w:rsid w:val="008E1D41"/>
    <w:rsid w:val="008E1F60"/>
    <w:rsid w:val="008E2097"/>
    <w:rsid w:val="008E20EA"/>
    <w:rsid w:val="008E2178"/>
    <w:rsid w:val="008E257C"/>
    <w:rsid w:val="008E25C8"/>
    <w:rsid w:val="008E2862"/>
    <w:rsid w:val="008E2908"/>
    <w:rsid w:val="008E2FFC"/>
    <w:rsid w:val="008E3168"/>
    <w:rsid w:val="008E31E1"/>
    <w:rsid w:val="008E3212"/>
    <w:rsid w:val="008E3471"/>
    <w:rsid w:val="008E361C"/>
    <w:rsid w:val="008E36BD"/>
    <w:rsid w:val="008E3932"/>
    <w:rsid w:val="008E3A8B"/>
    <w:rsid w:val="008E3FCA"/>
    <w:rsid w:val="008E455E"/>
    <w:rsid w:val="008E4B85"/>
    <w:rsid w:val="008E4F2C"/>
    <w:rsid w:val="008E54D9"/>
    <w:rsid w:val="008E5755"/>
    <w:rsid w:val="008E5D03"/>
    <w:rsid w:val="008E633A"/>
    <w:rsid w:val="008E6450"/>
    <w:rsid w:val="008E67F8"/>
    <w:rsid w:val="008E681F"/>
    <w:rsid w:val="008E69B8"/>
    <w:rsid w:val="008E7480"/>
    <w:rsid w:val="008E7659"/>
    <w:rsid w:val="008E7666"/>
    <w:rsid w:val="008E792C"/>
    <w:rsid w:val="008E7BF7"/>
    <w:rsid w:val="008E7E55"/>
    <w:rsid w:val="008F00C2"/>
    <w:rsid w:val="008F01A6"/>
    <w:rsid w:val="008F07A2"/>
    <w:rsid w:val="008F08F5"/>
    <w:rsid w:val="008F0A06"/>
    <w:rsid w:val="008F0A20"/>
    <w:rsid w:val="008F0CC0"/>
    <w:rsid w:val="008F0D62"/>
    <w:rsid w:val="008F150E"/>
    <w:rsid w:val="008F17F2"/>
    <w:rsid w:val="008F1D7C"/>
    <w:rsid w:val="008F1E90"/>
    <w:rsid w:val="008F231D"/>
    <w:rsid w:val="008F23AA"/>
    <w:rsid w:val="008F26C0"/>
    <w:rsid w:val="008F3192"/>
    <w:rsid w:val="008F3335"/>
    <w:rsid w:val="008F3423"/>
    <w:rsid w:val="008F367B"/>
    <w:rsid w:val="008F3764"/>
    <w:rsid w:val="008F3BFC"/>
    <w:rsid w:val="008F3CB4"/>
    <w:rsid w:val="008F3FE2"/>
    <w:rsid w:val="008F4098"/>
    <w:rsid w:val="008F409A"/>
    <w:rsid w:val="008F42D8"/>
    <w:rsid w:val="008F42EC"/>
    <w:rsid w:val="008F4957"/>
    <w:rsid w:val="008F4C91"/>
    <w:rsid w:val="008F4F99"/>
    <w:rsid w:val="008F526D"/>
    <w:rsid w:val="008F554B"/>
    <w:rsid w:val="008F55C1"/>
    <w:rsid w:val="008F5632"/>
    <w:rsid w:val="008F572E"/>
    <w:rsid w:val="008F5AD0"/>
    <w:rsid w:val="008F5DDD"/>
    <w:rsid w:val="008F611A"/>
    <w:rsid w:val="008F616A"/>
    <w:rsid w:val="008F63BB"/>
    <w:rsid w:val="008F64B3"/>
    <w:rsid w:val="008F656A"/>
    <w:rsid w:val="008F657A"/>
    <w:rsid w:val="008F7188"/>
    <w:rsid w:val="008F731A"/>
    <w:rsid w:val="008F744B"/>
    <w:rsid w:val="008F749E"/>
    <w:rsid w:val="008F74A6"/>
    <w:rsid w:val="008F75A7"/>
    <w:rsid w:val="008F778A"/>
    <w:rsid w:val="008F7A83"/>
    <w:rsid w:val="008F7B11"/>
    <w:rsid w:val="008F7CB0"/>
    <w:rsid w:val="009004C9"/>
    <w:rsid w:val="009006E7"/>
    <w:rsid w:val="00900C3A"/>
    <w:rsid w:val="00900E8C"/>
    <w:rsid w:val="00901113"/>
    <w:rsid w:val="00901169"/>
    <w:rsid w:val="00901352"/>
    <w:rsid w:val="00901AB5"/>
    <w:rsid w:val="00901FB1"/>
    <w:rsid w:val="00901FE8"/>
    <w:rsid w:val="00901FF8"/>
    <w:rsid w:val="00902002"/>
    <w:rsid w:val="009020FD"/>
    <w:rsid w:val="0090256A"/>
    <w:rsid w:val="00902619"/>
    <w:rsid w:val="0090298A"/>
    <w:rsid w:val="00902D52"/>
    <w:rsid w:val="00903408"/>
    <w:rsid w:val="00903416"/>
    <w:rsid w:val="00903507"/>
    <w:rsid w:val="00903836"/>
    <w:rsid w:val="00903A32"/>
    <w:rsid w:val="00903E4C"/>
    <w:rsid w:val="009040E2"/>
    <w:rsid w:val="009043E9"/>
    <w:rsid w:val="009043EA"/>
    <w:rsid w:val="009044EB"/>
    <w:rsid w:val="00904B66"/>
    <w:rsid w:val="00905012"/>
    <w:rsid w:val="009052C0"/>
    <w:rsid w:val="00905348"/>
    <w:rsid w:val="00905357"/>
    <w:rsid w:val="00905401"/>
    <w:rsid w:val="00905543"/>
    <w:rsid w:val="009055FD"/>
    <w:rsid w:val="00905613"/>
    <w:rsid w:val="00905861"/>
    <w:rsid w:val="009059B6"/>
    <w:rsid w:val="00905A57"/>
    <w:rsid w:val="00905FD3"/>
    <w:rsid w:val="0090626A"/>
    <w:rsid w:val="00906469"/>
    <w:rsid w:val="009065B6"/>
    <w:rsid w:val="00906942"/>
    <w:rsid w:val="00906DF3"/>
    <w:rsid w:val="00906F1B"/>
    <w:rsid w:val="00906FC8"/>
    <w:rsid w:val="00907038"/>
    <w:rsid w:val="0090728A"/>
    <w:rsid w:val="0090734F"/>
    <w:rsid w:val="0090736F"/>
    <w:rsid w:val="0090744F"/>
    <w:rsid w:val="009074DA"/>
    <w:rsid w:val="00907822"/>
    <w:rsid w:val="00907C27"/>
    <w:rsid w:val="00907E3C"/>
    <w:rsid w:val="009100F8"/>
    <w:rsid w:val="0091017A"/>
    <w:rsid w:val="009105A7"/>
    <w:rsid w:val="00910AB1"/>
    <w:rsid w:val="00910ABC"/>
    <w:rsid w:val="009116CE"/>
    <w:rsid w:val="009117B6"/>
    <w:rsid w:val="00911950"/>
    <w:rsid w:val="0091275A"/>
    <w:rsid w:val="00912782"/>
    <w:rsid w:val="00912C29"/>
    <w:rsid w:val="009132FD"/>
    <w:rsid w:val="00913461"/>
    <w:rsid w:val="00913524"/>
    <w:rsid w:val="00913943"/>
    <w:rsid w:val="00913DA4"/>
    <w:rsid w:val="00913EEC"/>
    <w:rsid w:val="009143B1"/>
    <w:rsid w:val="00914496"/>
    <w:rsid w:val="009148AC"/>
    <w:rsid w:val="0091524E"/>
    <w:rsid w:val="00915770"/>
    <w:rsid w:val="0091588A"/>
    <w:rsid w:val="00915E0B"/>
    <w:rsid w:val="0091615B"/>
    <w:rsid w:val="00916366"/>
    <w:rsid w:val="009164F6"/>
    <w:rsid w:val="009168DA"/>
    <w:rsid w:val="00916C10"/>
    <w:rsid w:val="00916F1B"/>
    <w:rsid w:val="00917333"/>
    <w:rsid w:val="0091741D"/>
    <w:rsid w:val="009177A1"/>
    <w:rsid w:val="0091780A"/>
    <w:rsid w:val="00917B8A"/>
    <w:rsid w:val="00920085"/>
    <w:rsid w:val="009202D8"/>
    <w:rsid w:val="0092077A"/>
    <w:rsid w:val="00920CDF"/>
    <w:rsid w:val="00920D14"/>
    <w:rsid w:val="00920DD9"/>
    <w:rsid w:val="00921341"/>
    <w:rsid w:val="00921348"/>
    <w:rsid w:val="00921545"/>
    <w:rsid w:val="00921D3E"/>
    <w:rsid w:val="00921FA2"/>
    <w:rsid w:val="00922231"/>
    <w:rsid w:val="0092236E"/>
    <w:rsid w:val="009224D5"/>
    <w:rsid w:val="0092268D"/>
    <w:rsid w:val="00922B35"/>
    <w:rsid w:val="00922BD9"/>
    <w:rsid w:val="00922EDA"/>
    <w:rsid w:val="00923452"/>
    <w:rsid w:val="009237AF"/>
    <w:rsid w:val="00923C01"/>
    <w:rsid w:val="00924259"/>
    <w:rsid w:val="00924576"/>
    <w:rsid w:val="00924781"/>
    <w:rsid w:val="00924853"/>
    <w:rsid w:val="00924898"/>
    <w:rsid w:val="00924E1A"/>
    <w:rsid w:val="0092534F"/>
    <w:rsid w:val="00925807"/>
    <w:rsid w:val="00925923"/>
    <w:rsid w:val="00925EE7"/>
    <w:rsid w:val="00926040"/>
    <w:rsid w:val="009266EE"/>
    <w:rsid w:val="00926866"/>
    <w:rsid w:val="00926D69"/>
    <w:rsid w:val="0092702F"/>
    <w:rsid w:val="0092744D"/>
    <w:rsid w:val="0092759C"/>
    <w:rsid w:val="0092774B"/>
    <w:rsid w:val="009277A0"/>
    <w:rsid w:val="00930177"/>
    <w:rsid w:val="00930383"/>
    <w:rsid w:val="00930637"/>
    <w:rsid w:val="00930A35"/>
    <w:rsid w:val="00930A84"/>
    <w:rsid w:val="00930BD6"/>
    <w:rsid w:val="00930C96"/>
    <w:rsid w:val="009312EE"/>
    <w:rsid w:val="0093179A"/>
    <w:rsid w:val="00931ABD"/>
    <w:rsid w:val="00931EA5"/>
    <w:rsid w:val="00931F50"/>
    <w:rsid w:val="009324DD"/>
    <w:rsid w:val="009326CD"/>
    <w:rsid w:val="00932A9E"/>
    <w:rsid w:val="00932AD8"/>
    <w:rsid w:val="00932E20"/>
    <w:rsid w:val="00933661"/>
    <w:rsid w:val="00933682"/>
    <w:rsid w:val="009338B4"/>
    <w:rsid w:val="00933FBE"/>
    <w:rsid w:val="00934416"/>
    <w:rsid w:val="00934625"/>
    <w:rsid w:val="00935017"/>
    <w:rsid w:val="0093501F"/>
    <w:rsid w:val="009350C9"/>
    <w:rsid w:val="0093519D"/>
    <w:rsid w:val="00935296"/>
    <w:rsid w:val="0093558F"/>
    <w:rsid w:val="00935AB0"/>
    <w:rsid w:val="009361C8"/>
    <w:rsid w:val="0093630B"/>
    <w:rsid w:val="0093639F"/>
    <w:rsid w:val="009365D3"/>
    <w:rsid w:val="00936946"/>
    <w:rsid w:val="00936B69"/>
    <w:rsid w:val="00936CE6"/>
    <w:rsid w:val="00936CEF"/>
    <w:rsid w:val="0093745A"/>
    <w:rsid w:val="0093751F"/>
    <w:rsid w:val="00937842"/>
    <w:rsid w:val="00937A60"/>
    <w:rsid w:val="00937AFD"/>
    <w:rsid w:val="00937C1A"/>
    <w:rsid w:val="00937D0F"/>
    <w:rsid w:val="009401C0"/>
    <w:rsid w:val="00940276"/>
    <w:rsid w:val="009403AA"/>
    <w:rsid w:val="00941204"/>
    <w:rsid w:val="009416DC"/>
    <w:rsid w:val="00941C26"/>
    <w:rsid w:val="00941C9C"/>
    <w:rsid w:val="00941EC9"/>
    <w:rsid w:val="00941FFC"/>
    <w:rsid w:val="0094208F"/>
    <w:rsid w:val="00942107"/>
    <w:rsid w:val="009426C1"/>
    <w:rsid w:val="00942778"/>
    <w:rsid w:val="009429F5"/>
    <w:rsid w:val="00942DC2"/>
    <w:rsid w:val="0094306B"/>
    <w:rsid w:val="00943184"/>
    <w:rsid w:val="00943342"/>
    <w:rsid w:val="00943478"/>
    <w:rsid w:val="009434AD"/>
    <w:rsid w:val="0094359F"/>
    <w:rsid w:val="00943649"/>
    <w:rsid w:val="00943895"/>
    <w:rsid w:val="009439D3"/>
    <w:rsid w:val="00943B87"/>
    <w:rsid w:val="00944452"/>
    <w:rsid w:val="00944499"/>
    <w:rsid w:val="009446A4"/>
    <w:rsid w:val="00944755"/>
    <w:rsid w:val="009448D3"/>
    <w:rsid w:val="00944BA3"/>
    <w:rsid w:val="00944D53"/>
    <w:rsid w:val="00944E73"/>
    <w:rsid w:val="00945263"/>
    <w:rsid w:val="009452B2"/>
    <w:rsid w:val="0094540E"/>
    <w:rsid w:val="00945639"/>
    <w:rsid w:val="009456C9"/>
    <w:rsid w:val="0094585C"/>
    <w:rsid w:val="00945C99"/>
    <w:rsid w:val="00945EA3"/>
    <w:rsid w:val="00945EE0"/>
    <w:rsid w:val="00945FD6"/>
    <w:rsid w:val="009461D2"/>
    <w:rsid w:val="0094641F"/>
    <w:rsid w:val="00947135"/>
    <w:rsid w:val="009472BE"/>
    <w:rsid w:val="00947532"/>
    <w:rsid w:val="009477B0"/>
    <w:rsid w:val="009500D9"/>
    <w:rsid w:val="009501A3"/>
    <w:rsid w:val="00950241"/>
    <w:rsid w:val="009505CA"/>
    <w:rsid w:val="00950C56"/>
    <w:rsid w:val="009511F6"/>
    <w:rsid w:val="0095159D"/>
    <w:rsid w:val="00951628"/>
    <w:rsid w:val="00951B2D"/>
    <w:rsid w:val="00951C5D"/>
    <w:rsid w:val="00951CC3"/>
    <w:rsid w:val="009522B5"/>
    <w:rsid w:val="009526B1"/>
    <w:rsid w:val="00952853"/>
    <w:rsid w:val="0095287F"/>
    <w:rsid w:val="00952933"/>
    <w:rsid w:val="00952DC1"/>
    <w:rsid w:val="00952E4B"/>
    <w:rsid w:val="00952F60"/>
    <w:rsid w:val="0095302C"/>
    <w:rsid w:val="009531FC"/>
    <w:rsid w:val="0095358D"/>
    <w:rsid w:val="00953791"/>
    <w:rsid w:val="0095417F"/>
    <w:rsid w:val="00954205"/>
    <w:rsid w:val="009542BF"/>
    <w:rsid w:val="00954AB5"/>
    <w:rsid w:val="00954CA8"/>
    <w:rsid w:val="00954FA5"/>
    <w:rsid w:val="00955139"/>
    <w:rsid w:val="009553B0"/>
    <w:rsid w:val="009555EC"/>
    <w:rsid w:val="00955697"/>
    <w:rsid w:val="00955906"/>
    <w:rsid w:val="00955BA8"/>
    <w:rsid w:val="00955C88"/>
    <w:rsid w:val="00955D7B"/>
    <w:rsid w:val="0095625B"/>
    <w:rsid w:val="009564AD"/>
    <w:rsid w:val="00956543"/>
    <w:rsid w:val="0095684C"/>
    <w:rsid w:val="00956B03"/>
    <w:rsid w:val="00956CC8"/>
    <w:rsid w:val="00957B0D"/>
    <w:rsid w:val="00960052"/>
    <w:rsid w:val="00960228"/>
    <w:rsid w:val="00960327"/>
    <w:rsid w:val="00960544"/>
    <w:rsid w:val="0096070B"/>
    <w:rsid w:val="00960AAB"/>
    <w:rsid w:val="00960C64"/>
    <w:rsid w:val="00960D21"/>
    <w:rsid w:val="00960DB3"/>
    <w:rsid w:val="0096110F"/>
    <w:rsid w:val="00961148"/>
    <w:rsid w:val="009613D9"/>
    <w:rsid w:val="0096150B"/>
    <w:rsid w:val="00961D52"/>
    <w:rsid w:val="00962283"/>
    <w:rsid w:val="00962465"/>
    <w:rsid w:val="009625DE"/>
    <w:rsid w:val="00962877"/>
    <w:rsid w:val="00962A66"/>
    <w:rsid w:val="00962DC7"/>
    <w:rsid w:val="0096304D"/>
    <w:rsid w:val="009635C5"/>
    <w:rsid w:val="00963642"/>
    <w:rsid w:val="00963685"/>
    <w:rsid w:val="0096393B"/>
    <w:rsid w:val="00963AF9"/>
    <w:rsid w:val="00963B46"/>
    <w:rsid w:val="00963C9F"/>
    <w:rsid w:val="00964078"/>
    <w:rsid w:val="0096407C"/>
    <w:rsid w:val="009640E3"/>
    <w:rsid w:val="00964A0D"/>
    <w:rsid w:val="00964C5E"/>
    <w:rsid w:val="00964ED3"/>
    <w:rsid w:val="00964F43"/>
    <w:rsid w:val="0096505C"/>
    <w:rsid w:val="009650C7"/>
    <w:rsid w:val="00965716"/>
    <w:rsid w:val="00965C95"/>
    <w:rsid w:val="0096607F"/>
    <w:rsid w:val="0096646B"/>
    <w:rsid w:val="0096653A"/>
    <w:rsid w:val="00966639"/>
    <w:rsid w:val="00966698"/>
    <w:rsid w:val="0096691B"/>
    <w:rsid w:val="00966988"/>
    <w:rsid w:val="00966AE2"/>
    <w:rsid w:val="00966BC4"/>
    <w:rsid w:val="00966F3F"/>
    <w:rsid w:val="00966F57"/>
    <w:rsid w:val="00966FF5"/>
    <w:rsid w:val="009672EC"/>
    <w:rsid w:val="009675C9"/>
    <w:rsid w:val="00967B16"/>
    <w:rsid w:val="00967D24"/>
    <w:rsid w:val="00967DF3"/>
    <w:rsid w:val="009702F1"/>
    <w:rsid w:val="0097055C"/>
    <w:rsid w:val="00970902"/>
    <w:rsid w:val="00970B0A"/>
    <w:rsid w:val="00970C14"/>
    <w:rsid w:val="00970E9E"/>
    <w:rsid w:val="0097125E"/>
    <w:rsid w:val="0097144B"/>
    <w:rsid w:val="00971455"/>
    <w:rsid w:val="009715F9"/>
    <w:rsid w:val="0097165A"/>
    <w:rsid w:val="0097166E"/>
    <w:rsid w:val="00971713"/>
    <w:rsid w:val="00971EE3"/>
    <w:rsid w:val="009721F8"/>
    <w:rsid w:val="0097258E"/>
    <w:rsid w:val="00972983"/>
    <w:rsid w:val="009729E2"/>
    <w:rsid w:val="00972DC1"/>
    <w:rsid w:val="00973095"/>
    <w:rsid w:val="00973586"/>
    <w:rsid w:val="00974020"/>
    <w:rsid w:val="009748C4"/>
    <w:rsid w:val="00974E4A"/>
    <w:rsid w:val="00974FC5"/>
    <w:rsid w:val="00975303"/>
    <w:rsid w:val="00975471"/>
    <w:rsid w:val="00975988"/>
    <w:rsid w:val="00975AD0"/>
    <w:rsid w:val="00975C7F"/>
    <w:rsid w:val="00975E0D"/>
    <w:rsid w:val="00975E81"/>
    <w:rsid w:val="009764BD"/>
    <w:rsid w:val="00976564"/>
    <w:rsid w:val="00976F5A"/>
    <w:rsid w:val="00977E39"/>
    <w:rsid w:val="00980262"/>
    <w:rsid w:val="009805E1"/>
    <w:rsid w:val="00980600"/>
    <w:rsid w:val="009809FD"/>
    <w:rsid w:val="00980DD1"/>
    <w:rsid w:val="00980E8A"/>
    <w:rsid w:val="0098100D"/>
    <w:rsid w:val="00981111"/>
    <w:rsid w:val="00981521"/>
    <w:rsid w:val="0098158D"/>
    <w:rsid w:val="0098178C"/>
    <w:rsid w:val="00981E24"/>
    <w:rsid w:val="009822F7"/>
    <w:rsid w:val="00982404"/>
    <w:rsid w:val="0098260C"/>
    <w:rsid w:val="009826CF"/>
    <w:rsid w:val="00982911"/>
    <w:rsid w:val="009829C0"/>
    <w:rsid w:val="00982BB1"/>
    <w:rsid w:val="00982C0A"/>
    <w:rsid w:val="00982D21"/>
    <w:rsid w:val="00982EA9"/>
    <w:rsid w:val="00982F39"/>
    <w:rsid w:val="00982F4F"/>
    <w:rsid w:val="00982F6F"/>
    <w:rsid w:val="00983502"/>
    <w:rsid w:val="00983B9E"/>
    <w:rsid w:val="009841E1"/>
    <w:rsid w:val="009846F0"/>
    <w:rsid w:val="0098494F"/>
    <w:rsid w:val="00984BC5"/>
    <w:rsid w:val="00984DD3"/>
    <w:rsid w:val="00984E16"/>
    <w:rsid w:val="00984FC1"/>
    <w:rsid w:val="009851FF"/>
    <w:rsid w:val="00985258"/>
    <w:rsid w:val="00985618"/>
    <w:rsid w:val="009857AB"/>
    <w:rsid w:val="00985CAE"/>
    <w:rsid w:val="00985D3A"/>
    <w:rsid w:val="00985E13"/>
    <w:rsid w:val="0098630A"/>
    <w:rsid w:val="009865DA"/>
    <w:rsid w:val="009868FA"/>
    <w:rsid w:val="00986F54"/>
    <w:rsid w:val="00987605"/>
    <w:rsid w:val="0098789B"/>
    <w:rsid w:val="0099042B"/>
    <w:rsid w:val="009904E5"/>
    <w:rsid w:val="009905D7"/>
    <w:rsid w:val="00990848"/>
    <w:rsid w:val="009908A8"/>
    <w:rsid w:val="00990DED"/>
    <w:rsid w:val="00990E8B"/>
    <w:rsid w:val="00990F1B"/>
    <w:rsid w:val="00991188"/>
    <w:rsid w:val="00991765"/>
    <w:rsid w:val="009918E7"/>
    <w:rsid w:val="00991D6F"/>
    <w:rsid w:val="00991D9E"/>
    <w:rsid w:val="00992154"/>
    <w:rsid w:val="009924B2"/>
    <w:rsid w:val="00992C48"/>
    <w:rsid w:val="00992FCB"/>
    <w:rsid w:val="0099310C"/>
    <w:rsid w:val="00993685"/>
    <w:rsid w:val="00993992"/>
    <w:rsid w:val="00994704"/>
    <w:rsid w:val="00994FC8"/>
    <w:rsid w:val="00995007"/>
    <w:rsid w:val="0099524C"/>
    <w:rsid w:val="00995320"/>
    <w:rsid w:val="00995456"/>
    <w:rsid w:val="00995943"/>
    <w:rsid w:val="00995961"/>
    <w:rsid w:val="00995CEF"/>
    <w:rsid w:val="009964B1"/>
    <w:rsid w:val="0099656E"/>
    <w:rsid w:val="009969B2"/>
    <w:rsid w:val="00996BE6"/>
    <w:rsid w:val="00996D8B"/>
    <w:rsid w:val="009979A9"/>
    <w:rsid w:val="009979F9"/>
    <w:rsid w:val="00997F13"/>
    <w:rsid w:val="00997F42"/>
    <w:rsid w:val="009A036E"/>
    <w:rsid w:val="009A04B5"/>
    <w:rsid w:val="009A1ED0"/>
    <w:rsid w:val="009A20BB"/>
    <w:rsid w:val="009A2407"/>
    <w:rsid w:val="009A2732"/>
    <w:rsid w:val="009A27AD"/>
    <w:rsid w:val="009A2A6C"/>
    <w:rsid w:val="009A2C7C"/>
    <w:rsid w:val="009A3BB3"/>
    <w:rsid w:val="009A4B82"/>
    <w:rsid w:val="009A4D72"/>
    <w:rsid w:val="009A5432"/>
    <w:rsid w:val="009A56D0"/>
    <w:rsid w:val="009A5774"/>
    <w:rsid w:val="009A57EA"/>
    <w:rsid w:val="009A57F9"/>
    <w:rsid w:val="009A5845"/>
    <w:rsid w:val="009A596D"/>
    <w:rsid w:val="009A5CA9"/>
    <w:rsid w:val="009A5CC1"/>
    <w:rsid w:val="009A5DF7"/>
    <w:rsid w:val="009A62AA"/>
    <w:rsid w:val="009A64B8"/>
    <w:rsid w:val="009A661F"/>
    <w:rsid w:val="009A6685"/>
    <w:rsid w:val="009A6738"/>
    <w:rsid w:val="009A687E"/>
    <w:rsid w:val="009A6A5D"/>
    <w:rsid w:val="009A7A09"/>
    <w:rsid w:val="009A7CE2"/>
    <w:rsid w:val="009A7DD8"/>
    <w:rsid w:val="009B056A"/>
    <w:rsid w:val="009B0896"/>
    <w:rsid w:val="009B09E1"/>
    <w:rsid w:val="009B0BE6"/>
    <w:rsid w:val="009B0DA5"/>
    <w:rsid w:val="009B107E"/>
    <w:rsid w:val="009B1133"/>
    <w:rsid w:val="009B11C3"/>
    <w:rsid w:val="009B139C"/>
    <w:rsid w:val="009B149C"/>
    <w:rsid w:val="009B1501"/>
    <w:rsid w:val="009B170B"/>
    <w:rsid w:val="009B171C"/>
    <w:rsid w:val="009B187C"/>
    <w:rsid w:val="009B1941"/>
    <w:rsid w:val="009B1ED7"/>
    <w:rsid w:val="009B210F"/>
    <w:rsid w:val="009B21D1"/>
    <w:rsid w:val="009B255E"/>
    <w:rsid w:val="009B264A"/>
    <w:rsid w:val="009B2658"/>
    <w:rsid w:val="009B2931"/>
    <w:rsid w:val="009B2B1B"/>
    <w:rsid w:val="009B2C19"/>
    <w:rsid w:val="009B2DC0"/>
    <w:rsid w:val="009B350E"/>
    <w:rsid w:val="009B36B1"/>
    <w:rsid w:val="009B40F5"/>
    <w:rsid w:val="009B44FF"/>
    <w:rsid w:val="009B4684"/>
    <w:rsid w:val="009B471B"/>
    <w:rsid w:val="009B473C"/>
    <w:rsid w:val="009B4CF1"/>
    <w:rsid w:val="009B5249"/>
    <w:rsid w:val="009B53F3"/>
    <w:rsid w:val="009B55A8"/>
    <w:rsid w:val="009B580F"/>
    <w:rsid w:val="009B59F5"/>
    <w:rsid w:val="009B5B93"/>
    <w:rsid w:val="009B5FA6"/>
    <w:rsid w:val="009B6204"/>
    <w:rsid w:val="009B6434"/>
    <w:rsid w:val="009B65D6"/>
    <w:rsid w:val="009B66A8"/>
    <w:rsid w:val="009B67A2"/>
    <w:rsid w:val="009B680C"/>
    <w:rsid w:val="009B6A30"/>
    <w:rsid w:val="009B6AA8"/>
    <w:rsid w:val="009B6DB5"/>
    <w:rsid w:val="009B7183"/>
    <w:rsid w:val="009B7372"/>
    <w:rsid w:val="009B749A"/>
    <w:rsid w:val="009B7681"/>
    <w:rsid w:val="009B78FA"/>
    <w:rsid w:val="009B7B8F"/>
    <w:rsid w:val="009B7DC5"/>
    <w:rsid w:val="009B7F06"/>
    <w:rsid w:val="009C0024"/>
    <w:rsid w:val="009C02E6"/>
    <w:rsid w:val="009C0432"/>
    <w:rsid w:val="009C0523"/>
    <w:rsid w:val="009C0BAB"/>
    <w:rsid w:val="009C0E50"/>
    <w:rsid w:val="009C1021"/>
    <w:rsid w:val="009C1035"/>
    <w:rsid w:val="009C1219"/>
    <w:rsid w:val="009C12D9"/>
    <w:rsid w:val="009C1344"/>
    <w:rsid w:val="009C13EB"/>
    <w:rsid w:val="009C16D2"/>
    <w:rsid w:val="009C186C"/>
    <w:rsid w:val="009C1B92"/>
    <w:rsid w:val="009C1C8B"/>
    <w:rsid w:val="009C1D06"/>
    <w:rsid w:val="009C210B"/>
    <w:rsid w:val="009C22DD"/>
    <w:rsid w:val="009C2515"/>
    <w:rsid w:val="009C27EC"/>
    <w:rsid w:val="009C2B5B"/>
    <w:rsid w:val="009C2B7A"/>
    <w:rsid w:val="009C2BDE"/>
    <w:rsid w:val="009C2F71"/>
    <w:rsid w:val="009C2FAB"/>
    <w:rsid w:val="009C34AB"/>
    <w:rsid w:val="009C35B6"/>
    <w:rsid w:val="009C39B6"/>
    <w:rsid w:val="009C3A8F"/>
    <w:rsid w:val="009C3ED5"/>
    <w:rsid w:val="009C407B"/>
    <w:rsid w:val="009C4549"/>
    <w:rsid w:val="009C4AEE"/>
    <w:rsid w:val="009C4CB1"/>
    <w:rsid w:val="009C4E3A"/>
    <w:rsid w:val="009C5076"/>
    <w:rsid w:val="009C5295"/>
    <w:rsid w:val="009C5306"/>
    <w:rsid w:val="009C538C"/>
    <w:rsid w:val="009C553A"/>
    <w:rsid w:val="009C579A"/>
    <w:rsid w:val="009C5AF3"/>
    <w:rsid w:val="009C5C40"/>
    <w:rsid w:val="009C5E36"/>
    <w:rsid w:val="009C6148"/>
    <w:rsid w:val="009C6304"/>
    <w:rsid w:val="009C63AC"/>
    <w:rsid w:val="009C6567"/>
    <w:rsid w:val="009C6780"/>
    <w:rsid w:val="009C69C6"/>
    <w:rsid w:val="009C6DA0"/>
    <w:rsid w:val="009C707E"/>
    <w:rsid w:val="009C72EA"/>
    <w:rsid w:val="009C7708"/>
    <w:rsid w:val="009C7749"/>
    <w:rsid w:val="009C7849"/>
    <w:rsid w:val="009C7921"/>
    <w:rsid w:val="009C7CD5"/>
    <w:rsid w:val="009C7CD6"/>
    <w:rsid w:val="009C7E6E"/>
    <w:rsid w:val="009D0089"/>
    <w:rsid w:val="009D0FE2"/>
    <w:rsid w:val="009D11A8"/>
    <w:rsid w:val="009D141F"/>
    <w:rsid w:val="009D147B"/>
    <w:rsid w:val="009D154E"/>
    <w:rsid w:val="009D1B12"/>
    <w:rsid w:val="009D1EA7"/>
    <w:rsid w:val="009D2134"/>
    <w:rsid w:val="009D22E3"/>
    <w:rsid w:val="009D239D"/>
    <w:rsid w:val="009D281F"/>
    <w:rsid w:val="009D2888"/>
    <w:rsid w:val="009D29E5"/>
    <w:rsid w:val="009D29F1"/>
    <w:rsid w:val="009D2FA1"/>
    <w:rsid w:val="009D365D"/>
    <w:rsid w:val="009D39FA"/>
    <w:rsid w:val="009D3B5C"/>
    <w:rsid w:val="009D3CC5"/>
    <w:rsid w:val="009D422D"/>
    <w:rsid w:val="009D43A6"/>
    <w:rsid w:val="009D4499"/>
    <w:rsid w:val="009D46EA"/>
    <w:rsid w:val="009D48E9"/>
    <w:rsid w:val="009D494E"/>
    <w:rsid w:val="009D4F06"/>
    <w:rsid w:val="009D5122"/>
    <w:rsid w:val="009D5206"/>
    <w:rsid w:val="009D526B"/>
    <w:rsid w:val="009D54C4"/>
    <w:rsid w:val="009D5C50"/>
    <w:rsid w:val="009D5C85"/>
    <w:rsid w:val="009D6403"/>
    <w:rsid w:val="009D6455"/>
    <w:rsid w:val="009D66DA"/>
    <w:rsid w:val="009D6836"/>
    <w:rsid w:val="009D6921"/>
    <w:rsid w:val="009D6AAB"/>
    <w:rsid w:val="009D6B37"/>
    <w:rsid w:val="009D6E76"/>
    <w:rsid w:val="009D7468"/>
    <w:rsid w:val="009D74E4"/>
    <w:rsid w:val="009D791C"/>
    <w:rsid w:val="009D7D97"/>
    <w:rsid w:val="009D7E68"/>
    <w:rsid w:val="009D7F00"/>
    <w:rsid w:val="009E02FC"/>
    <w:rsid w:val="009E0388"/>
    <w:rsid w:val="009E0519"/>
    <w:rsid w:val="009E0816"/>
    <w:rsid w:val="009E094A"/>
    <w:rsid w:val="009E0E77"/>
    <w:rsid w:val="009E0F81"/>
    <w:rsid w:val="009E107E"/>
    <w:rsid w:val="009E1094"/>
    <w:rsid w:val="009E121C"/>
    <w:rsid w:val="009E1E56"/>
    <w:rsid w:val="009E224E"/>
    <w:rsid w:val="009E233F"/>
    <w:rsid w:val="009E2854"/>
    <w:rsid w:val="009E2C22"/>
    <w:rsid w:val="009E2CC1"/>
    <w:rsid w:val="009E3A10"/>
    <w:rsid w:val="009E4063"/>
    <w:rsid w:val="009E40EC"/>
    <w:rsid w:val="009E433F"/>
    <w:rsid w:val="009E4870"/>
    <w:rsid w:val="009E4ADC"/>
    <w:rsid w:val="009E4B4E"/>
    <w:rsid w:val="009E4E6F"/>
    <w:rsid w:val="009E523A"/>
    <w:rsid w:val="009E568A"/>
    <w:rsid w:val="009E58FE"/>
    <w:rsid w:val="009E59EB"/>
    <w:rsid w:val="009E5A4B"/>
    <w:rsid w:val="009E60BF"/>
    <w:rsid w:val="009E62D4"/>
    <w:rsid w:val="009E640E"/>
    <w:rsid w:val="009E6A0E"/>
    <w:rsid w:val="009E6B40"/>
    <w:rsid w:val="009E6E87"/>
    <w:rsid w:val="009E6FDF"/>
    <w:rsid w:val="009E755D"/>
    <w:rsid w:val="009E7A14"/>
    <w:rsid w:val="009E7DC5"/>
    <w:rsid w:val="009E7FB9"/>
    <w:rsid w:val="009F0094"/>
    <w:rsid w:val="009F038A"/>
    <w:rsid w:val="009F0441"/>
    <w:rsid w:val="009F06BE"/>
    <w:rsid w:val="009F09D4"/>
    <w:rsid w:val="009F0ADA"/>
    <w:rsid w:val="009F0ED6"/>
    <w:rsid w:val="009F13DF"/>
    <w:rsid w:val="009F1533"/>
    <w:rsid w:val="009F17B5"/>
    <w:rsid w:val="009F1DCA"/>
    <w:rsid w:val="009F2323"/>
    <w:rsid w:val="009F2348"/>
    <w:rsid w:val="009F25F2"/>
    <w:rsid w:val="009F2616"/>
    <w:rsid w:val="009F2715"/>
    <w:rsid w:val="009F274E"/>
    <w:rsid w:val="009F28D9"/>
    <w:rsid w:val="009F290E"/>
    <w:rsid w:val="009F33B8"/>
    <w:rsid w:val="009F3428"/>
    <w:rsid w:val="009F361C"/>
    <w:rsid w:val="009F3752"/>
    <w:rsid w:val="009F37A9"/>
    <w:rsid w:val="009F39F1"/>
    <w:rsid w:val="009F3A05"/>
    <w:rsid w:val="009F3A28"/>
    <w:rsid w:val="009F42D3"/>
    <w:rsid w:val="009F45AE"/>
    <w:rsid w:val="009F4756"/>
    <w:rsid w:val="009F541E"/>
    <w:rsid w:val="009F560F"/>
    <w:rsid w:val="009F5B93"/>
    <w:rsid w:val="009F5D54"/>
    <w:rsid w:val="009F5D6A"/>
    <w:rsid w:val="009F60CA"/>
    <w:rsid w:val="009F67B7"/>
    <w:rsid w:val="009F68A3"/>
    <w:rsid w:val="009F6A20"/>
    <w:rsid w:val="009F7137"/>
    <w:rsid w:val="009F7178"/>
    <w:rsid w:val="009F732C"/>
    <w:rsid w:val="009F735D"/>
    <w:rsid w:val="009F74F7"/>
    <w:rsid w:val="009F7591"/>
    <w:rsid w:val="009F779C"/>
    <w:rsid w:val="009F77E9"/>
    <w:rsid w:val="009F7C8E"/>
    <w:rsid w:val="009F7FBC"/>
    <w:rsid w:val="00A0005C"/>
    <w:rsid w:val="00A00363"/>
    <w:rsid w:val="00A0069F"/>
    <w:rsid w:val="00A006BD"/>
    <w:rsid w:val="00A00833"/>
    <w:rsid w:val="00A00A34"/>
    <w:rsid w:val="00A00ABB"/>
    <w:rsid w:val="00A0136C"/>
    <w:rsid w:val="00A015A1"/>
    <w:rsid w:val="00A016A4"/>
    <w:rsid w:val="00A017DC"/>
    <w:rsid w:val="00A0228B"/>
    <w:rsid w:val="00A023D9"/>
    <w:rsid w:val="00A02784"/>
    <w:rsid w:val="00A02ACE"/>
    <w:rsid w:val="00A02CA9"/>
    <w:rsid w:val="00A03123"/>
    <w:rsid w:val="00A0328F"/>
    <w:rsid w:val="00A0386E"/>
    <w:rsid w:val="00A03937"/>
    <w:rsid w:val="00A03C2E"/>
    <w:rsid w:val="00A04433"/>
    <w:rsid w:val="00A04BC4"/>
    <w:rsid w:val="00A04F47"/>
    <w:rsid w:val="00A05575"/>
    <w:rsid w:val="00A0561E"/>
    <w:rsid w:val="00A05699"/>
    <w:rsid w:val="00A05B23"/>
    <w:rsid w:val="00A06292"/>
    <w:rsid w:val="00A06626"/>
    <w:rsid w:val="00A06983"/>
    <w:rsid w:val="00A06E23"/>
    <w:rsid w:val="00A06E75"/>
    <w:rsid w:val="00A06EBB"/>
    <w:rsid w:val="00A06EE2"/>
    <w:rsid w:val="00A0707C"/>
    <w:rsid w:val="00A07217"/>
    <w:rsid w:val="00A0793E"/>
    <w:rsid w:val="00A07C45"/>
    <w:rsid w:val="00A07CE6"/>
    <w:rsid w:val="00A07E4F"/>
    <w:rsid w:val="00A07E90"/>
    <w:rsid w:val="00A1028C"/>
    <w:rsid w:val="00A10378"/>
    <w:rsid w:val="00A1078D"/>
    <w:rsid w:val="00A108D2"/>
    <w:rsid w:val="00A1118E"/>
    <w:rsid w:val="00A113D8"/>
    <w:rsid w:val="00A11F03"/>
    <w:rsid w:val="00A120F0"/>
    <w:rsid w:val="00A1218D"/>
    <w:rsid w:val="00A121C0"/>
    <w:rsid w:val="00A1246C"/>
    <w:rsid w:val="00A124E6"/>
    <w:rsid w:val="00A12553"/>
    <w:rsid w:val="00A126E4"/>
    <w:rsid w:val="00A12AB4"/>
    <w:rsid w:val="00A12D6B"/>
    <w:rsid w:val="00A12F1F"/>
    <w:rsid w:val="00A13276"/>
    <w:rsid w:val="00A13795"/>
    <w:rsid w:val="00A1389E"/>
    <w:rsid w:val="00A1405D"/>
    <w:rsid w:val="00A141AA"/>
    <w:rsid w:val="00A14640"/>
    <w:rsid w:val="00A14712"/>
    <w:rsid w:val="00A1489E"/>
    <w:rsid w:val="00A1518D"/>
    <w:rsid w:val="00A153DF"/>
    <w:rsid w:val="00A154D4"/>
    <w:rsid w:val="00A156B8"/>
    <w:rsid w:val="00A15BCA"/>
    <w:rsid w:val="00A15BFC"/>
    <w:rsid w:val="00A15C02"/>
    <w:rsid w:val="00A166DE"/>
    <w:rsid w:val="00A1673A"/>
    <w:rsid w:val="00A16A00"/>
    <w:rsid w:val="00A16DBB"/>
    <w:rsid w:val="00A16EBE"/>
    <w:rsid w:val="00A172ED"/>
    <w:rsid w:val="00A17338"/>
    <w:rsid w:val="00A17506"/>
    <w:rsid w:val="00A17A9A"/>
    <w:rsid w:val="00A17AD8"/>
    <w:rsid w:val="00A17C99"/>
    <w:rsid w:val="00A17DE6"/>
    <w:rsid w:val="00A17E1D"/>
    <w:rsid w:val="00A17E84"/>
    <w:rsid w:val="00A17EA9"/>
    <w:rsid w:val="00A17EFF"/>
    <w:rsid w:val="00A20381"/>
    <w:rsid w:val="00A20609"/>
    <w:rsid w:val="00A20A2B"/>
    <w:rsid w:val="00A20A46"/>
    <w:rsid w:val="00A20ABE"/>
    <w:rsid w:val="00A20B98"/>
    <w:rsid w:val="00A20C8E"/>
    <w:rsid w:val="00A20F0A"/>
    <w:rsid w:val="00A20F29"/>
    <w:rsid w:val="00A212F5"/>
    <w:rsid w:val="00A21341"/>
    <w:rsid w:val="00A215EE"/>
    <w:rsid w:val="00A2165C"/>
    <w:rsid w:val="00A2198F"/>
    <w:rsid w:val="00A21E9A"/>
    <w:rsid w:val="00A22058"/>
    <w:rsid w:val="00A22176"/>
    <w:rsid w:val="00A2252C"/>
    <w:rsid w:val="00A22929"/>
    <w:rsid w:val="00A22C78"/>
    <w:rsid w:val="00A22D3E"/>
    <w:rsid w:val="00A22D61"/>
    <w:rsid w:val="00A23169"/>
    <w:rsid w:val="00A23503"/>
    <w:rsid w:val="00A235A6"/>
    <w:rsid w:val="00A23829"/>
    <w:rsid w:val="00A23A73"/>
    <w:rsid w:val="00A23ADC"/>
    <w:rsid w:val="00A2431A"/>
    <w:rsid w:val="00A24345"/>
    <w:rsid w:val="00A2445C"/>
    <w:rsid w:val="00A24560"/>
    <w:rsid w:val="00A2456C"/>
    <w:rsid w:val="00A24887"/>
    <w:rsid w:val="00A25755"/>
    <w:rsid w:val="00A2589B"/>
    <w:rsid w:val="00A25E9F"/>
    <w:rsid w:val="00A25F3C"/>
    <w:rsid w:val="00A25F43"/>
    <w:rsid w:val="00A25F9F"/>
    <w:rsid w:val="00A2652A"/>
    <w:rsid w:val="00A26793"/>
    <w:rsid w:val="00A26983"/>
    <w:rsid w:val="00A26A46"/>
    <w:rsid w:val="00A26A6C"/>
    <w:rsid w:val="00A26B6E"/>
    <w:rsid w:val="00A26FAF"/>
    <w:rsid w:val="00A27409"/>
    <w:rsid w:val="00A275EE"/>
    <w:rsid w:val="00A279D8"/>
    <w:rsid w:val="00A27E81"/>
    <w:rsid w:val="00A3007B"/>
    <w:rsid w:val="00A301F5"/>
    <w:rsid w:val="00A302FA"/>
    <w:rsid w:val="00A30384"/>
    <w:rsid w:val="00A3053F"/>
    <w:rsid w:val="00A305D9"/>
    <w:rsid w:val="00A309CA"/>
    <w:rsid w:val="00A309FE"/>
    <w:rsid w:val="00A3111D"/>
    <w:rsid w:val="00A32B11"/>
    <w:rsid w:val="00A32DAA"/>
    <w:rsid w:val="00A32EEC"/>
    <w:rsid w:val="00A330A7"/>
    <w:rsid w:val="00A332F6"/>
    <w:rsid w:val="00A334DB"/>
    <w:rsid w:val="00A3356E"/>
    <w:rsid w:val="00A337B2"/>
    <w:rsid w:val="00A3383C"/>
    <w:rsid w:val="00A33BF9"/>
    <w:rsid w:val="00A33F09"/>
    <w:rsid w:val="00A33F18"/>
    <w:rsid w:val="00A3401E"/>
    <w:rsid w:val="00A34142"/>
    <w:rsid w:val="00A3473A"/>
    <w:rsid w:val="00A349AA"/>
    <w:rsid w:val="00A34A4A"/>
    <w:rsid w:val="00A34F63"/>
    <w:rsid w:val="00A35062"/>
    <w:rsid w:val="00A358EB"/>
    <w:rsid w:val="00A35CCE"/>
    <w:rsid w:val="00A35D7F"/>
    <w:rsid w:val="00A3686C"/>
    <w:rsid w:val="00A369FB"/>
    <w:rsid w:val="00A36F0B"/>
    <w:rsid w:val="00A37802"/>
    <w:rsid w:val="00A379C3"/>
    <w:rsid w:val="00A40093"/>
    <w:rsid w:val="00A401CD"/>
    <w:rsid w:val="00A401DD"/>
    <w:rsid w:val="00A402A7"/>
    <w:rsid w:val="00A40421"/>
    <w:rsid w:val="00A4071E"/>
    <w:rsid w:val="00A4091A"/>
    <w:rsid w:val="00A40AFE"/>
    <w:rsid w:val="00A40C5B"/>
    <w:rsid w:val="00A40E9C"/>
    <w:rsid w:val="00A411C7"/>
    <w:rsid w:val="00A41685"/>
    <w:rsid w:val="00A418FF"/>
    <w:rsid w:val="00A41F28"/>
    <w:rsid w:val="00A42529"/>
    <w:rsid w:val="00A4296C"/>
    <w:rsid w:val="00A430BB"/>
    <w:rsid w:val="00A430FF"/>
    <w:rsid w:val="00A4321B"/>
    <w:rsid w:val="00A43496"/>
    <w:rsid w:val="00A43906"/>
    <w:rsid w:val="00A439C9"/>
    <w:rsid w:val="00A43B8F"/>
    <w:rsid w:val="00A43F0D"/>
    <w:rsid w:val="00A4408A"/>
    <w:rsid w:val="00A44425"/>
    <w:rsid w:val="00A44477"/>
    <w:rsid w:val="00A445BF"/>
    <w:rsid w:val="00A44724"/>
    <w:rsid w:val="00A44D86"/>
    <w:rsid w:val="00A454BE"/>
    <w:rsid w:val="00A45518"/>
    <w:rsid w:val="00A4557E"/>
    <w:rsid w:val="00A45D3E"/>
    <w:rsid w:val="00A46109"/>
    <w:rsid w:val="00A46238"/>
    <w:rsid w:val="00A4684A"/>
    <w:rsid w:val="00A46AE1"/>
    <w:rsid w:val="00A46B59"/>
    <w:rsid w:val="00A46E2F"/>
    <w:rsid w:val="00A4706E"/>
    <w:rsid w:val="00A47472"/>
    <w:rsid w:val="00A477ED"/>
    <w:rsid w:val="00A477F2"/>
    <w:rsid w:val="00A47AB4"/>
    <w:rsid w:val="00A47AE3"/>
    <w:rsid w:val="00A47C00"/>
    <w:rsid w:val="00A47DFF"/>
    <w:rsid w:val="00A50020"/>
    <w:rsid w:val="00A500C4"/>
    <w:rsid w:val="00A50566"/>
    <w:rsid w:val="00A50B6C"/>
    <w:rsid w:val="00A50CBE"/>
    <w:rsid w:val="00A515ED"/>
    <w:rsid w:val="00A51641"/>
    <w:rsid w:val="00A51905"/>
    <w:rsid w:val="00A51D48"/>
    <w:rsid w:val="00A51F03"/>
    <w:rsid w:val="00A521DB"/>
    <w:rsid w:val="00A52A08"/>
    <w:rsid w:val="00A52A31"/>
    <w:rsid w:val="00A53131"/>
    <w:rsid w:val="00A5322A"/>
    <w:rsid w:val="00A533BA"/>
    <w:rsid w:val="00A534A9"/>
    <w:rsid w:val="00A53544"/>
    <w:rsid w:val="00A535A8"/>
    <w:rsid w:val="00A53617"/>
    <w:rsid w:val="00A5385F"/>
    <w:rsid w:val="00A538E6"/>
    <w:rsid w:val="00A53A4B"/>
    <w:rsid w:val="00A53DE5"/>
    <w:rsid w:val="00A5417C"/>
    <w:rsid w:val="00A5456E"/>
    <w:rsid w:val="00A54664"/>
    <w:rsid w:val="00A5479D"/>
    <w:rsid w:val="00A54EC0"/>
    <w:rsid w:val="00A54F20"/>
    <w:rsid w:val="00A54F8E"/>
    <w:rsid w:val="00A55057"/>
    <w:rsid w:val="00A55267"/>
    <w:rsid w:val="00A55A11"/>
    <w:rsid w:val="00A55AE0"/>
    <w:rsid w:val="00A55EE0"/>
    <w:rsid w:val="00A55F24"/>
    <w:rsid w:val="00A564F4"/>
    <w:rsid w:val="00A568D3"/>
    <w:rsid w:val="00A56946"/>
    <w:rsid w:val="00A56A97"/>
    <w:rsid w:val="00A56C02"/>
    <w:rsid w:val="00A56EF6"/>
    <w:rsid w:val="00A571B1"/>
    <w:rsid w:val="00A571E9"/>
    <w:rsid w:val="00A572B2"/>
    <w:rsid w:val="00A572B7"/>
    <w:rsid w:val="00A576D1"/>
    <w:rsid w:val="00A5779E"/>
    <w:rsid w:val="00A57C24"/>
    <w:rsid w:val="00A57DD6"/>
    <w:rsid w:val="00A57ED2"/>
    <w:rsid w:val="00A60002"/>
    <w:rsid w:val="00A6014E"/>
    <w:rsid w:val="00A60543"/>
    <w:rsid w:val="00A606DB"/>
    <w:rsid w:val="00A607D1"/>
    <w:rsid w:val="00A60B84"/>
    <w:rsid w:val="00A60BB6"/>
    <w:rsid w:val="00A60F90"/>
    <w:rsid w:val="00A6122D"/>
    <w:rsid w:val="00A614CD"/>
    <w:rsid w:val="00A61B95"/>
    <w:rsid w:val="00A61D37"/>
    <w:rsid w:val="00A623D3"/>
    <w:rsid w:val="00A627FB"/>
    <w:rsid w:val="00A629AF"/>
    <w:rsid w:val="00A62A33"/>
    <w:rsid w:val="00A62D28"/>
    <w:rsid w:val="00A6303A"/>
    <w:rsid w:val="00A634B4"/>
    <w:rsid w:val="00A6379C"/>
    <w:rsid w:val="00A637A1"/>
    <w:rsid w:val="00A6399B"/>
    <w:rsid w:val="00A63A7B"/>
    <w:rsid w:val="00A63F60"/>
    <w:rsid w:val="00A64461"/>
    <w:rsid w:val="00A64DDF"/>
    <w:rsid w:val="00A64E12"/>
    <w:rsid w:val="00A6524B"/>
    <w:rsid w:val="00A65380"/>
    <w:rsid w:val="00A65DCD"/>
    <w:rsid w:val="00A65E51"/>
    <w:rsid w:val="00A6618C"/>
    <w:rsid w:val="00A662B0"/>
    <w:rsid w:val="00A66484"/>
    <w:rsid w:val="00A666F4"/>
    <w:rsid w:val="00A667AC"/>
    <w:rsid w:val="00A6698A"/>
    <w:rsid w:val="00A669E5"/>
    <w:rsid w:val="00A66AE2"/>
    <w:rsid w:val="00A66B87"/>
    <w:rsid w:val="00A66D58"/>
    <w:rsid w:val="00A66E7E"/>
    <w:rsid w:val="00A66ED2"/>
    <w:rsid w:val="00A66ED5"/>
    <w:rsid w:val="00A66F4D"/>
    <w:rsid w:val="00A670CF"/>
    <w:rsid w:val="00A672A4"/>
    <w:rsid w:val="00A675F8"/>
    <w:rsid w:val="00A6772E"/>
    <w:rsid w:val="00A6776D"/>
    <w:rsid w:val="00A67927"/>
    <w:rsid w:val="00A67C44"/>
    <w:rsid w:val="00A67C65"/>
    <w:rsid w:val="00A70D08"/>
    <w:rsid w:val="00A70E09"/>
    <w:rsid w:val="00A714A5"/>
    <w:rsid w:val="00A717DC"/>
    <w:rsid w:val="00A718C3"/>
    <w:rsid w:val="00A71A76"/>
    <w:rsid w:val="00A71BA4"/>
    <w:rsid w:val="00A71CAD"/>
    <w:rsid w:val="00A72158"/>
    <w:rsid w:val="00A721C6"/>
    <w:rsid w:val="00A723D2"/>
    <w:rsid w:val="00A725F5"/>
    <w:rsid w:val="00A7275B"/>
    <w:rsid w:val="00A727C5"/>
    <w:rsid w:val="00A729A8"/>
    <w:rsid w:val="00A72C18"/>
    <w:rsid w:val="00A72C6C"/>
    <w:rsid w:val="00A730C7"/>
    <w:rsid w:val="00A7316D"/>
    <w:rsid w:val="00A73501"/>
    <w:rsid w:val="00A7358E"/>
    <w:rsid w:val="00A735F8"/>
    <w:rsid w:val="00A73675"/>
    <w:rsid w:val="00A739F1"/>
    <w:rsid w:val="00A73C10"/>
    <w:rsid w:val="00A73F5B"/>
    <w:rsid w:val="00A74031"/>
    <w:rsid w:val="00A743D4"/>
    <w:rsid w:val="00A744BD"/>
    <w:rsid w:val="00A746EC"/>
    <w:rsid w:val="00A747B2"/>
    <w:rsid w:val="00A747CC"/>
    <w:rsid w:val="00A74B24"/>
    <w:rsid w:val="00A7508C"/>
    <w:rsid w:val="00A750A0"/>
    <w:rsid w:val="00A7520E"/>
    <w:rsid w:val="00A752DA"/>
    <w:rsid w:val="00A75718"/>
    <w:rsid w:val="00A75737"/>
    <w:rsid w:val="00A75D0C"/>
    <w:rsid w:val="00A75E24"/>
    <w:rsid w:val="00A7688F"/>
    <w:rsid w:val="00A76907"/>
    <w:rsid w:val="00A76955"/>
    <w:rsid w:val="00A76BBE"/>
    <w:rsid w:val="00A76C43"/>
    <w:rsid w:val="00A76CA9"/>
    <w:rsid w:val="00A76D71"/>
    <w:rsid w:val="00A77409"/>
    <w:rsid w:val="00A778B9"/>
    <w:rsid w:val="00A802AB"/>
    <w:rsid w:val="00A8058B"/>
    <w:rsid w:val="00A807CF"/>
    <w:rsid w:val="00A80D48"/>
    <w:rsid w:val="00A811BD"/>
    <w:rsid w:val="00A81559"/>
    <w:rsid w:val="00A81F02"/>
    <w:rsid w:val="00A82292"/>
    <w:rsid w:val="00A823C0"/>
    <w:rsid w:val="00A828A7"/>
    <w:rsid w:val="00A82E25"/>
    <w:rsid w:val="00A82F6F"/>
    <w:rsid w:val="00A83054"/>
    <w:rsid w:val="00A83314"/>
    <w:rsid w:val="00A836F3"/>
    <w:rsid w:val="00A83F5F"/>
    <w:rsid w:val="00A84902"/>
    <w:rsid w:val="00A84AB1"/>
    <w:rsid w:val="00A84E86"/>
    <w:rsid w:val="00A85645"/>
    <w:rsid w:val="00A85A8A"/>
    <w:rsid w:val="00A86017"/>
    <w:rsid w:val="00A86207"/>
    <w:rsid w:val="00A8643C"/>
    <w:rsid w:val="00A86486"/>
    <w:rsid w:val="00A86526"/>
    <w:rsid w:val="00A8669C"/>
    <w:rsid w:val="00A86A14"/>
    <w:rsid w:val="00A86AA8"/>
    <w:rsid w:val="00A87025"/>
    <w:rsid w:val="00A872A9"/>
    <w:rsid w:val="00A873FC"/>
    <w:rsid w:val="00A87CFA"/>
    <w:rsid w:val="00A87F78"/>
    <w:rsid w:val="00A90145"/>
    <w:rsid w:val="00A90166"/>
    <w:rsid w:val="00A901C1"/>
    <w:rsid w:val="00A9051E"/>
    <w:rsid w:val="00A90648"/>
    <w:rsid w:val="00A90C1C"/>
    <w:rsid w:val="00A910C0"/>
    <w:rsid w:val="00A9158F"/>
    <w:rsid w:val="00A916C6"/>
    <w:rsid w:val="00A9191A"/>
    <w:rsid w:val="00A91CD6"/>
    <w:rsid w:val="00A9206D"/>
    <w:rsid w:val="00A9247A"/>
    <w:rsid w:val="00A92689"/>
    <w:rsid w:val="00A92732"/>
    <w:rsid w:val="00A927A5"/>
    <w:rsid w:val="00A92B14"/>
    <w:rsid w:val="00A92C95"/>
    <w:rsid w:val="00A92F20"/>
    <w:rsid w:val="00A933A5"/>
    <w:rsid w:val="00A93AEC"/>
    <w:rsid w:val="00A93B06"/>
    <w:rsid w:val="00A93B85"/>
    <w:rsid w:val="00A93C15"/>
    <w:rsid w:val="00A93FEF"/>
    <w:rsid w:val="00A94008"/>
    <w:rsid w:val="00A94356"/>
    <w:rsid w:val="00A94589"/>
    <w:rsid w:val="00A94A9F"/>
    <w:rsid w:val="00A94B42"/>
    <w:rsid w:val="00A94D34"/>
    <w:rsid w:val="00A94DD7"/>
    <w:rsid w:val="00A95354"/>
    <w:rsid w:val="00A959C4"/>
    <w:rsid w:val="00A959CB"/>
    <w:rsid w:val="00A95AB8"/>
    <w:rsid w:val="00A95D33"/>
    <w:rsid w:val="00A95E3B"/>
    <w:rsid w:val="00A95EEA"/>
    <w:rsid w:val="00A96051"/>
    <w:rsid w:val="00A961D4"/>
    <w:rsid w:val="00A961FE"/>
    <w:rsid w:val="00A96684"/>
    <w:rsid w:val="00A969C8"/>
    <w:rsid w:val="00A96B80"/>
    <w:rsid w:val="00A97077"/>
    <w:rsid w:val="00A9708B"/>
    <w:rsid w:val="00A970F6"/>
    <w:rsid w:val="00A971F1"/>
    <w:rsid w:val="00A97A1F"/>
    <w:rsid w:val="00A97C61"/>
    <w:rsid w:val="00AA0077"/>
    <w:rsid w:val="00AA01E8"/>
    <w:rsid w:val="00AA0202"/>
    <w:rsid w:val="00AA03CE"/>
    <w:rsid w:val="00AA0476"/>
    <w:rsid w:val="00AA07EC"/>
    <w:rsid w:val="00AA0A09"/>
    <w:rsid w:val="00AA0D67"/>
    <w:rsid w:val="00AA0F42"/>
    <w:rsid w:val="00AA1000"/>
    <w:rsid w:val="00AA12FB"/>
    <w:rsid w:val="00AA1305"/>
    <w:rsid w:val="00AA1734"/>
    <w:rsid w:val="00AA1A09"/>
    <w:rsid w:val="00AA2071"/>
    <w:rsid w:val="00AA20D7"/>
    <w:rsid w:val="00AA252A"/>
    <w:rsid w:val="00AA2664"/>
    <w:rsid w:val="00AA287E"/>
    <w:rsid w:val="00AA2B2D"/>
    <w:rsid w:val="00AA2B90"/>
    <w:rsid w:val="00AA323D"/>
    <w:rsid w:val="00AA33B6"/>
    <w:rsid w:val="00AA347E"/>
    <w:rsid w:val="00AA365C"/>
    <w:rsid w:val="00AA384C"/>
    <w:rsid w:val="00AA4657"/>
    <w:rsid w:val="00AA52E9"/>
    <w:rsid w:val="00AA579E"/>
    <w:rsid w:val="00AA58F3"/>
    <w:rsid w:val="00AA5CD2"/>
    <w:rsid w:val="00AA620B"/>
    <w:rsid w:val="00AA62AF"/>
    <w:rsid w:val="00AA63A1"/>
    <w:rsid w:val="00AA63F5"/>
    <w:rsid w:val="00AA642B"/>
    <w:rsid w:val="00AA6492"/>
    <w:rsid w:val="00AA673F"/>
    <w:rsid w:val="00AA6AE3"/>
    <w:rsid w:val="00AA6C50"/>
    <w:rsid w:val="00AA6FAB"/>
    <w:rsid w:val="00AA7097"/>
    <w:rsid w:val="00AA739D"/>
    <w:rsid w:val="00AA7415"/>
    <w:rsid w:val="00AA744E"/>
    <w:rsid w:val="00AA75B2"/>
    <w:rsid w:val="00AA780F"/>
    <w:rsid w:val="00AA7918"/>
    <w:rsid w:val="00AA7E20"/>
    <w:rsid w:val="00AA7F4B"/>
    <w:rsid w:val="00AB00CF"/>
    <w:rsid w:val="00AB00F1"/>
    <w:rsid w:val="00AB0105"/>
    <w:rsid w:val="00AB04B2"/>
    <w:rsid w:val="00AB055D"/>
    <w:rsid w:val="00AB068C"/>
    <w:rsid w:val="00AB07C0"/>
    <w:rsid w:val="00AB096E"/>
    <w:rsid w:val="00AB0C48"/>
    <w:rsid w:val="00AB0F99"/>
    <w:rsid w:val="00AB10C8"/>
    <w:rsid w:val="00AB12F6"/>
    <w:rsid w:val="00AB1B02"/>
    <w:rsid w:val="00AB1CC2"/>
    <w:rsid w:val="00AB26BB"/>
    <w:rsid w:val="00AB28DF"/>
    <w:rsid w:val="00AB29AA"/>
    <w:rsid w:val="00AB2E78"/>
    <w:rsid w:val="00AB3064"/>
    <w:rsid w:val="00AB3142"/>
    <w:rsid w:val="00AB371E"/>
    <w:rsid w:val="00AB378F"/>
    <w:rsid w:val="00AB385F"/>
    <w:rsid w:val="00AB3A9A"/>
    <w:rsid w:val="00AB3B3D"/>
    <w:rsid w:val="00AB3C21"/>
    <w:rsid w:val="00AB44C1"/>
    <w:rsid w:val="00AB457E"/>
    <w:rsid w:val="00AB48C8"/>
    <w:rsid w:val="00AB4FD2"/>
    <w:rsid w:val="00AB5197"/>
    <w:rsid w:val="00AB51E1"/>
    <w:rsid w:val="00AB582F"/>
    <w:rsid w:val="00AB5A32"/>
    <w:rsid w:val="00AB5D38"/>
    <w:rsid w:val="00AB61C1"/>
    <w:rsid w:val="00AB62DC"/>
    <w:rsid w:val="00AB6A28"/>
    <w:rsid w:val="00AB6CAE"/>
    <w:rsid w:val="00AB6EFE"/>
    <w:rsid w:val="00AB6F9A"/>
    <w:rsid w:val="00AB713D"/>
    <w:rsid w:val="00AB7269"/>
    <w:rsid w:val="00AB7306"/>
    <w:rsid w:val="00AB746A"/>
    <w:rsid w:val="00AB7A4E"/>
    <w:rsid w:val="00AC061E"/>
    <w:rsid w:val="00AC099B"/>
    <w:rsid w:val="00AC1D95"/>
    <w:rsid w:val="00AC1D9C"/>
    <w:rsid w:val="00AC2192"/>
    <w:rsid w:val="00AC29B6"/>
    <w:rsid w:val="00AC2F41"/>
    <w:rsid w:val="00AC33AA"/>
    <w:rsid w:val="00AC3B2B"/>
    <w:rsid w:val="00AC3B68"/>
    <w:rsid w:val="00AC4052"/>
    <w:rsid w:val="00AC41D9"/>
    <w:rsid w:val="00AC422D"/>
    <w:rsid w:val="00AC43B6"/>
    <w:rsid w:val="00AC4577"/>
    <w:rsid w:val="00AC4604"/>
    <w:rsid w:val="00AC46A7"/>
    <w:rsid w:val="00AC4C2A"/>
    <w:rsid w:val="00AC4EE3"/>
    <w:rsid w:val="00AC4F4A"/>
    <w:rsid w:val="00AC539B"/>
    <w:rsid w:val="00AC55CC"/>
    <w:rsid w:val="00AC55FD"/>
    <w:rsid w:val="00AC58CA"/>
    <w:rsid w:val="00AC5A7F"/>
    <w:rsid w:val="00AC5A80"/>
    <w:rsid w:val="00AC5AC8"/>
    <w:rsid w:val="00AC5E9F"/>
    <w:rsid w:val="00AC5FD1"/>
    <w:rsid w:val="00AC6731"/>
    <w:rsid w:val="00AC683B"/>
    <w:rsid w:val="00AC73A1"/>
    <w:rsid w:val="00AC7815"/>
    <w:rsid w:val="00AC7848"/>
    <w:rsid w:val="00AC79CB"/>
    <w:rsid w:val="00AD026C"/>
    <w:rsid w:val="00AD02F1"/>
    <w:rsid w:val="00AD099B"/>
    <w:rsid w:val="00AD0B5C"/>
    <w:rsid w:val="00AD0C06"/>
    <w:rsid w:val="00AD0DCC"/>
    <w:rsid w:val="00AD0F5F"/>
    <w:rsid w:val="00AD11CC"/>
    <w:rsid w:val="00AD14AE"/>
    <w:rsid w:val="00AD19E8"/>
    <w:rsid w:val="00AD1A6F"/>
    <w:rsid w:val="00AD1D41"/>
    <w:rsid w:val="00AD1ED0"/>
    <w:rsid w:val="00AD1F38"/>
    <w:rsid w:val="00AD224B"/>
    <w:rsid w:val="00AD229A"/>
    <w:rsid w:val="00AD25F1"/>
    <w:rsid w:val="00AD29B7"/>
    <w:rsid w:val="00AD2A59"/>
    <w:rsid w:val="00AD2D28"/>
    <w:rsid w:val="00AD35D0"/>
    <w:rsid w:val="00AD35D7"/>
    <w:rsid w:val="00AD3765"/>
    <w:rsid w:val="00AD44C2"/>
    <w:rsid w:val="00AD464A"/>
    <w:rsid w:val="00AD4897"/>
    <w:rsid w:val="00AD48A5"/>
    <w:rsid w:val="00AD4A02"/>
    <w:rsid w:val="00AD4C9B"/>
    <w:rsid w:val="00AD518C"/>
    <w:rsid w:val="00AD570E"/>
    <w:rsid w:val="00AD5AB1"/>
    <w:rsid w:val="00AD5B77"/>
    <w:rsid w:val="00AD64FD"/>
    <w:rsid w:val="00AD6599"/>
    <w:rsid w:val="00AD69BA"/>
    <w:rsid w:val="00AD69E0"/>
    <w:rsid w:val="00AD6A6E"/>
    <w:rsid w:val="00AD6D8C"/>
    <w:rsid w:val="00AD6F74"/>
    <w:rsid w:val="00AD73CA"/>
    <w:rsid w:val="00AD7815"/>
    <w:rsid w:val="00AD781D"/>
    <w:rsid w:val="00AD7C84"/>
    <w:rsid w:val="00AD7CA6"/>
    <w:rsid w:val="00AE012C"/>
    <w:rsid w:val="00AE02A7"/>
    <w:rsid w:val="00AE037B"/>
    <w:rsid w:val="00AE1069"/>
    <w:rsid w:val="00AE126B"/>
    <w:rsid w:val="00AE135F"/>
    <w:rsid w:val="00AE17D7"/>
    <w:rsid w:val="00AE185B"/>
    <w:rsid w:val="00AE18B6"/>
    <w:rsid w:val="00AE199A"/>
    <w:rsid w:val="00AE19BE"/>
    <w:rsid w:val="00AE1F71"/>
    <w:rsid w:val="00AE2189"/>
    <w:rsid w:val="00AE21F1"/>
    <w:rsid w:val="00AE2266"/>
    <w:rsid w:val="00AE26A2"/>
    <w:rsid w:val="00AE2C43"/>
    <w:rsid w:val="00AE2E0D"/>
    <w:rsid w:val="00AE2F06"/>
    <w:rsid w:val="00AE2F39"/>
    <w:rsid w:val="00AE3144"/>
    <w:rsid w:val="00AE3510"/>
    <w:rsid w:val="00AE36BB"/>
    <w:rsid w:val="00AE37BA"/>
    <w:rsid w:val="00AE3A86"/>
    <w:rsid w:val="00AE3C03"/>
    <w:rsid w:val="00AE3E90"/>
    <w:rsid w:val="00AE4177"/>
    <w:rsid w:val="00AE4737"/>
    <w:rsid w:val="00AE4772"/>
    <w:rsid w:val="00AE4AA1"/>
    <w:rsid w:val="00AE4D87"/>
    <w:rsid w:val="00AE4DDC"/>
    <w:rsid w:val="00AE5046"/>
    <w:rsid w:val="00AE51A9"/>
    <w:rsid w:val="00AE5663"/>
    <w:rsid w:val="00AE5AC4"/>
    <w:rsid w:val="00AE60CF"/>
    <w:rsid w:val="00AE60FD"/>
    <w:rsid w:val="00AE634E"/>
    <w:rsid w:val="00AE6565"/>
    <w:rsid w:val="00AE6C21"/>
    <w:rsid w:val="00AE6E08"/>
    <w:rsid w:val="00AE7166"/>
    <w:rsid w:val="00AE7291"/>
    <w:rsid w:val="00AE73E4"/>
    <w:rsid w:val="00AE7597"/>
    <w:rsid w:val="00AE7FBC"/>
    <w:rsid w:val="00AF0036"/>
    <w:rsid w:val="00AF019A"/>
    <w:rsid w:val="00AF022B"/>
    <w:rsid w:val="00AF023A"/>
    <w:rsid w:val="00AF0BE5"/>
    <w:rsid w:val="00AF0CAF"/>
    <w:rsid w:val="00AF0FDB"/>
    <w:rsid w:val="00AF1357"/>
    <w:rsid w:val="00AF14F4"/>
    <w:rsid w:val="00AF1757"/>
    <w:rsid w:val="00AF1CE4"/>
    <w:rsid w:val="00AF1E77"/>
    <w:rsid w:val="00AF20A1"/>
    <w:rsid w:val="00AF2272"/>
    <w:rsid w:val="00AF24ED"/>
    <w:rsid w:val="00AF24FA"/>
    <w:rsid w:val="00AF299A"/>
    <w:rsid w:val="00AF2D35"/>
    <w:rsid w:val="00AF300C"/>
    <w:rsid w:val="00AF3098"/>
    <w:rsid w:val="00AF32CA"/>
    <w:rsid w:val="00AF387C"/>
    <w:rsid w:val="00AF39FF"/>
    <w:rsid w:val="00AF3CB2"/>
    <w:rsid w:val="00AF442C"/>
    <w:rsid w:val="00AF46B9"/>
    <w:rsid w:val="00AF4C7F"/>
    <w:rsid w:val="00AF50A7"/>
    <w:rsid w:val="00AF539E"/>
    <w:rsid w:val="00AF56F4"/>
    <w:rsid w:val="00AF596D"/>
    <w:rsid w:val="00AF5B17"/>
    <w:rsid w:val="00AF5BDA"/>
    <w:rsid w:val="00AF62B2"/>
    <w:rsid w:val="00AF6879"/>
    <w:rsid w:val="00AF6931"/>
    <w:rsid w:val="00AF6B9D"/>
    <w:rsid w:val="00AF7397"/>
    <w:rsid w:val="00AF7F9B"/>
    <w:rsid w:val="00AF7FF0"/>
    <w:rsid w:val="00B00421"/>
    <w:rsid w:val="00B00964"/>
    <w:rsid w:val="00B009E8"/>
    <w:rsid w:val="00B00A4B"/>
    <w:rsid w:val="00B00B61"/>
    <w:rsid w:val="00B00D2B"/>
    <w:rsid w:val="00B013AD"/>
    <w:rsid w:val="00B0181F"/>
    <w:rsid w:val="00B01BEC"/>
    <w:rsid w:val="00B01C7C"/>
    <w:rsid w:val="00B01F9E"/>
    <w:rsid w:val="00B02A18"/>
    <w:rsid w:val="00B02B1A"/>
    <w:rsid w:val="00B02DD9"/>
    <w:rsid w:val="00B02F4F"/>
    <w:rsid w:val="00B031F4"/>
    <w:rsid w:val="00B03387"/>
    <w:rsid w:val="00B03C82"/>
    <w:rsid w:val="00B03CAE"/>
    <w:rsid w:val="00B03FD1"/>
    <w:rsid w:val="00B0410D"/>
    <w:rsid w:val="00B04491"/>
    <w:rsid w:val="00B045ED"/>
    <w:rsid w:val="00B04604"/>
    <w:rsid w:val="00B046E7"/>
    <w:rsid w:val="00B047A4"/>
    <w:rsid w:val="00B04DA0"/>
    <w:rsid w:val="00B04E8D"/>
    <w:rsid w:val="00B05111"/>
    <w:rsid w:val="00B051FF"/>
    <w:rsid w:val="00B05F5D"/>
    <w:rsid w:val="00B06463"/>
    <w:rsid w:val="00B06640"/>
    <w:rsid w:val="00B068E2"/>
    <w:rsid w:val="00B06BC7"/>
    <w:rsid w:val="00B06F85"/>
    <w:rsid w:val="00B0703B"/>
    <w:rsid w:val="00B07141"/>
    <w:rsid w:val="00B07354"/>
    <w:rsid w:val="00B07603"/>
    <w:rsid w:val="00B0769A"/>
    <w:rsid w:val="00B079EC"/>
    <w:rsid w:val="00B07C3D"/>
    <w:rsid w:val="00B07C40"/>
    <w:rsid w:val="00B07E0D"/>
    <w:rsid w:val="00B1008E"/>
    <w:rsid w:val="00B1056E"/>
    <w:rsid w:val="00B10947"/>
    <w:rsid w:val="00B1159D"/>
    <w:rsid w:val="00B11AF0"/>
    <w:rsid w:val="00B121AF"/>
    <w:rsid w:val="00B122B5"/>
    <w:rsid w:val="00B1235E"/>
    <w:rsid w:val="00B1297E"/>
    <w:rsid w:val="00B129A7"/>
    <w:rsid w:val="00B12A18"/>
    <w:rsid w:val="00B12C8D"/>
    <w:rsid w:val="00B12EC2"/>
    <w:rsid w:val="00B12ED5"/>
    <w:rsid w:val="00B12F04"/>
    <w:rsid w:val="00B132C1"/>
    <w:rsid w:val="00B132C7"/>
    <w:rsid w:val="00B134D9"/>
    <w:rsid w:val="00B13930"/>
    <w:rsid w:val="00B13A28"/>
    <w:rsid w:val="00B13B7A"/>
    <w:rsid w:val="00B13CEF"/>
    <w:rsid w:val="00B14A5A"/>
    <w:rsid w:val="00B14E1F"/>
    <w:rsid w:val="00B14E20"/>
    <w:rsid w:val="00B14E31"/>
    <w:rsid w:val="00B15E55"/>
    <w:rsid w:val="00B162FB"/>
    <w:rsid w:val="00B164A9"/>
    <w:rsid w:val="00B16546"/>
    <w:rsid w:val="00B167A3"/>
    <w:rsid w:val="00B167E5"/>
    <w:rsid w:val="00B16A5A"/>
    <w:rsid w:val="00B16ABF"/>
    <w:rsid w:val="00B16B6B"/>
    <w:rsid w:val="00B16C54"/>
    <w:rsid w:val="00B16D1C"/>
    <w:rsid w:val="00B16E49"/>
    <w:rsid w:val="00B171F8"/>
    <w:rsid w:val="00B17412"/>
    <w:rsid w:val="00B17E8C"/>
    <w:rsid w:val="00B20064"/>
    <w:rsid w:val="00B2017F"/>
    <w:rsid w:val="00B205B2"/>
    <w:rsid w:val="00B20A12"/>
    <w:rsid w:val="00B20BC0"/>
    <w:rsid w:val="00B20EBC"/>
    <w:rsid w:val="00B20EE4"/>
    <w:rsid w:val="00B20EFA"/>
    <w:rsid w:val="00B214BF"/>
    <w:rsid w:val="00B21672"/>
    <w:rsid w:val="00B21B39"/>
    <w:rsid w:val="00B21B84"/>
    <w:rsid w:val="00B21E37"/>
    <w:rsid w:val="00B21FC7"/>
    <w:rsid w:val="00B22599"/>
    <w:rsid w:val="00B22738"/>
    <w:rsid w:val="00B2299E"/>
    <w:rsid w:val="00B22EF5"/>
    <w:rsid w:val="00B2322C"/>
    <w:rsid w:val="00B237DF"/>
    <w:rsid w:val="00B23F60"/>
    <w:rsid w:val="00B240DE"/>
    <w:rsid w:val="00B244D9"/>
    <w:rsid w:val="00B24735"/>
    <w:rsid w:val="00B249F4"/>
    <w:rsid w:val="00B24A4E"/>
    <w:rsid w:val="00B24CCC"/>
    <w:rsid w:val="00B24E02"/>
    <w:rsid w:val="00B25114"/>
    <w:rsid w:val="00B251C1"/>
    <w:rsid w:val="00B25814"/>
    <w:rsid w:val="00B25EB0"/>
    <w:rsid w:val="00B26218"/>
    <w:rsid w:val="00B26639"/>
    <w:rsid w:val="00B269A0"/>
    <w:rsid w:val="00B269C2"/>
    <w:rsid w:val="00B26CE5"/>
    <w:rsid w:val="00B2742B"/>
    <w:rsid w:val="00B27E38"/>
    <w:rsid w:val="00B30068"/>
    <w:rsid w:val="00B30722"/>
    <w:rsid w:val="00B30AB3"/>
    <w:rsid w:val="00B30CBA"/>
    <w:rsid w:val="00B30DCC"/>
    <w:rsid w:val="00B30EDD"/>
    <w:rsid w:val="00B3182D"/>
    <w:rsid w:val="00B31952"/>
    <w:rsid w:val="00B319FC"/>
    <w:rsid w:val="00B31A4F"/>
    <w:rsid w:val="00B31BAF"/>
    <w:rsid w:val="00B31C23"/>
    <w:rsid w:val="00B31FD0"/>
    <w:rsid w:val="00B32342"/>
    <w:rsid w:val="00B323D2"/>
    <w:rsid w:val="00B3291F"/>
    <w:rsid w:val="00B32BAE"/>
    <w:rsid w:val="00B331AF"/>
    <w:rsid w:val="00B3325D"/>
    <w:rsid w:val="00B3370E"/>
    <w:rsid w:val="00B339C4"/>
    <w:rsid w:val="00B33A82"/>
    <w:rsid w:val="00B33E95"/>
    <w:rsid w:val="00B34697"/>
    <w:rsid w:val="00B34869"/>
    <w:rsid w:val="00B34B24"/>
    <w:rsid w:val="00B34D90"/>
    <w:rsid w:val="00B3501E"/>
    <w:rsid w:val="00B35035"/>
    <w:rsid w:val="00B35071"/>
    <w:rsid w:val="00B35287"/>
    <w:rsid w:val="00B353A7"/>
    <w:rsid w:val="00B3562E"/>
    <w:rsid w:val="00B35F55"/>
    <w:rsid w:val="00B36405"/>
    <w:rsid w:val="00B367D9"/>
    <w:rsid w:val="00B36930"/>
    <w:rsid w:val="00B36988"/>
    <w:rsid w:val="00B36CCD"/>
    <w:rsid w:val="00B36DFE"/>
    <w:rsid w:val="00B36E31"/>
    <w:rsid w:val="00B36E5F"/>
    <w:rsid w:val="00B36EEE"/>
    <w:rsid w:val="00B36FA2"/>
    <w:rsid w:val="00B3721A"/>
    <w:rsid w:val="00B372D5"/>
    <w:rsid w:val="00B37318"/>
    <w:rsid w:val="00B376ED"/>
    <w:rsid w:val="00B378C7"/>
    <w:rsid w:val="00B37C89"/>
    <w:rsid w:val="00B37E12"/>
    <w:rsid w:val="00B400CE"/>
    <w:rsid w:val="00B40395"/>
    <w:rsid w:val="00B40580"/>
    <w:rsid w:val="00B40927"/>
    <w:rsid w:val="00B40B39"/>
    <w:rsid w:val="00B40C28"/>
    <w:rsid w:val="00B40FF8"/>
    <w:rsid w:val="00B41662"/>
    <w:rsid w:val="00B41839"/>
    <w:rsid w:val="00B42374"/>
    <w:rsid w:val="00B42B41"/>
    <w:rsid w:val="00B42BF4"/>
    <w:rsid w:val="00B42D4A"/>
    <w:rsid w:val="00B42E17"/>
    <w:rsid w:val="00B431D1"/>
    <w:rsid w:val="00B43546"/>
    <w:rsid w:val="00B4369E"/>
    <w:rsid w:val="00B43A5A"/>
    <w:rsid w:val="00B43E83"/>
    <w:rsid w:val="00B44EA0"/>
    <w:rsid w:val="00B45215"/>
    <w:rsid w:val="00B453BF"/>
    <w:rsid w:val="00B453D7"/>
    <w:rsid w:val="00B45EB4"/>
    <w:rsid w:val="00B4686B"/>
    <w:rsid w:val="00B46BC0"/>
    <w:rsid w:val="00B46E5B"/>
    <w:rsid w:val="00B46F43"/>
    <w:rsid w:val="00B47127"/>
    <w:rsid w:val="00B473F6"/>
    <w:rsid w:val="00B47697"/>
    <w:rsid w:val="00B478B0"/>
    <w:rsid w:val="00B47CCF"/>
    <w:rsid w:val="00B47FB9"/>
    <w:rsid w:val="00B50207"/>
    <w:rsid w:val="00B50324"/>
    <w:rsid w:val="00B5066A"/>
    <w:rsid w:val="00B506DF"/>
    <w:rsid w:val="00B50707"/>
    <w:rsid w:val="00B50FFC"/>
    <w:rsid w:val="00B51093"/>
    <w:rsid w:val="00B5126E"/>
    <w:rsid w:val="00B518FF"/>
    <w:rsid w:val="00B51963"/>
    <w:rsid w:val="00B51BC9"/>
    <w:rsid w:val="00B51D7F"/>
    <w:rsid w:val="00B51E61"/>
    <w:rsid w:val="00B51F0C"/>
    <w:rsid w:val="00B520DE"/>
    <w:rsid w:val="00B5249B"/>
    <w:rsid w:val="00B524BC"/>
    <w:rsid w:val="00B52B71"/>
    <w:rsid w:val="00B5375D"/>
    <w:rsid w:val="00B538C3"/>
    <w:rsid w:val="00B53ACC"/>
    <w:rsid w:val="00B53C1D"/>
    <w:rsid w:val="00B53D39"/>
    <w:rsid w:val="00B53DA4"/>
    <w:rsid w:val="00B53E45"/>
    <w:rsid w:val="00B54090"/>
    <w:rsid w:val="00B54623"/>
    <w:rsid w:val="00B5497C"/>
    <w:rsid w:val="00B553C4"/>
    <w:rsid w:val="00B55573"/>
    <w:rsid w:val="00B55601"/>
    <w:rsid w:val="00B55638"/>
    <w:rsid w:val="00B5586A"/>
    <w:rsid w:val="00B55D33"/>
    <w:rsid w:val="00B55D3E"/>
    <w:rsid w:val="00B55EA3"/>
    <w:rsid w:val="00B55EB0"/>
    <w:rsid w:val="00B56011"/>
    <w:rsid w:val="00B56454"/>
    <w:rsid w:val="00B56784"/>
    <w:rsid w:val="00B5678D"/>
    <w:rsid w:val="00B56BA5"/>
    <w:rsid w:val="00B56BCE"/>
    <w:rsid w:val="00B56F27"/>
    <w:rsid w:val="00B575A2"/>
    <w:rsid w:val="00B57765"/>
    <w:rsid w:val="00B57A62"/>
    <w:rsid w:val="00B57C29"/>
    <w:rsid w:val="00B57DE6"/>
    <w:rsid w:val="00B57F4F"/>
    <w:rsid w:val="00B60097"/>
    <w:rsid w:val="00B602D3"/>
    <w:rsid w:val="00B60309"/>
    <w:rsid w:val="00B61052"/>
    <w:rsid w:val="00B6195F"/>
    <w:rsid w:val="00B61AB7"/>
    <w:rsid w:val="00B61B56"/>
    <w:rsid w:val="00B61C54"/>
    <w:rsid w:val="00B62160"/>
    <w:rsid w:val="00B62403"/>
    <w:rsid w:val="00B62649"/>
    <w:rsid w:val="00B62D61"/>
    <w:rsid w:val="00B62E08"/>
    <w:rsid w:val="00B62F0F"/>
    <w:rsid w:val="00B630F7"/>
    <w:rsid w:val="00B63272"/>
    <w:rsid w:val="00B6333A"/>
    <w:rsid w:val="00B633CA"/>
    <w:rsid w:val="00B63677"/>
    <w:rsid w:val="00B636B1"/>
    <w:rsid w:val="00B63A3C"/>
    <w:rsid w:val="00B63F25"/>
    <w:rsid w:val="00B64283"/>
    <w:rsid w:val="00B64404"/>
    <w:rsid w:val="00B64523"/>
    <w:rsid w:val="00B64B7C"/>
    <w:rsid w:val="00B64BFD"/>
    <w:rsid w:val="00B64C61"/>
    <w:rsid w:val="00B650B5"/>
    <w:rsid w:val="00B652AA"/>
    <w:rsid w:val="00B652D0"/>
    <w:rsid w:val="00B65483"/>
    <w:rsid w:val="00B65A5A"/>
    <w:rsid w:val="00B65C28"/>
    <w:rsid w:val="00B65E6E"/>
    <w:rsid w:val="00B65F30"/>
    <w:rsid w:val="00B65F5B"/>
    <w:rsid w:val="00B66317"/>
    <w:rsid w:val="00B66975"/>
    <w:rsid w:val="00B676D7"/>
    <w:rsid w:val="00B67768"/>
    <w:rsid w:val="00B67F72"/>
    <w:rsid w:val="00B7014B"/>
    <w:rsid w:val="00B7015F"/>
    <w:rsid w:val="00B70741"/>
    <w:rsid w:val="00B707D5"/>
    <w:rsid w:val="00B70A1A"/>
    <w:rsid w:val="00B70B1F"/>
    <w:rsid w:val="00B70C41"/>
    <w:rsid w:val="00B70CCF"/>
    <w:rsid w:val="00B70FC6"/>
    <w:rsid w:val="00B7103B"/>
    <w:rsid w:val="00B710B7"/>
    <w:rsid w:val="00B71337"/>
    <w:rsid w:val="00B719CD"/>
    <w:rsid w:val="00B71BB7"/>
    <w:rsid w:val="00B71D9C"/>
    <w:rsid w:val="00B71D9E"/>
    <w:rsid w:val="00B71DFC"/>
    <w:rsid w:val="00B720A6"/>
    <w:rsid w:val="00B72473"/>
    <w:rsid w:val="00B72ABF"/>
    <w:rsid w:val="00B72D0E"/>
    <w:rsid w:val="00B72E06"/>
    <w:rsid w:val="00B7302D"/>
    <w:rsid w:val="00B73034"/>
    <w:rsid w:val="00B7327D"/>
    <w:rsid w:val="00B733D1"/>
    <w:rsid w:val="00B7402B"/>
    <w:rsid w:val="00B74356"/>
    <w:rsid w:val="00B74551"/>
    <w:rsid w:val="00B7455F"/>
    <w:rsid w:val="00B74562"/>
    <w:rsid w:val="00B748D9"/>
    <w:rsid w:val="00B74C04"/>
    <w:rsid w:val="00B75038"/>
    <w:rsid w:val="00B7547A"/>
    <w:rsid w:val="00B75701"/>
    <w:rsid w:val="00B7578D"/>
    <w:rsid w:val="00B757C9"/>
    <w:rsid w:val="00B75A4A"/>
    <w:rsid w:val="00B75D90"/>
    <w:rsid w:val="00B75DB8"/>
    <w:rsid w:val="00B75F2F"/>
    <w:rsid w:val="00B7630D"/>
    <w:rsid w:val="00B7643F"/>
    <w:rsid w:val="00B7671F"/>
    <w:rsid w:val="00B7689E"/>
    <w:rsid w:val="00B76FB6"/>
    <w:rsid w:val="00B7738A"/>
    <w:rsid w:val="00B77431"/>
    <w:rsid w:val="00B775C2"/>
    <w:rsid w:val="00B77EB7"/>
    <w:rsid w:val="00B77F29"/>
    <w:rsid w:val="00B77FD4"/>
    <w:rsid w:val="00B8009A"/>
    <w:rsid w:val="00B80144"/>
    <w:rsid w:val="00B80240"/>
    <w:rsid w:val="00B802E0"/>
    <w:rsid w:val="00B802FA"/>
    <w:rsid w:val="00B80325"/>
    <w:rsid w:val="00B8059C"/>
    <w:rsid w:val="00B807D6"/>
    <w:rsid w:val="00B80A69"/>
    <w:rsid w:val="00B80BE8"/>
    <w:rsid w:val="00B80C3C"/>
    <w:rsid w:val="00B81365"/>
    <w:rsid w:val="00B8150C"/>
    <w:rsid w:val="00B817A8"/>
    <w:rsid w:val="00B819D6"/>
    <w:rsid w:val="00B81A77"/>
    <w:rsid w:val="00B81E05"/>
    <w:rsid w:val="00B81EA5"/>
    <w:rsid w:val="00B82206"/>
    <w:rsid w:val="00B82417"/>
    <w:rsid w:val="00B82A19"/>
    <w:rsid w:val="00B82C74"/>
    <w:rsid w:val="00B82FA5"/>
    <w:rsid w:val="00B8313A"/>
    <w:rsid w:val="00B83279"/>
    <w:rsid w:val="00B8344F"/>
    <w:rsid w:val="00B83C16"/>
    <w:rsid w:val="00B83F71"/>
    <w:rsid w:val="00B83F74"/>
    <w:rsid w:val="00B84055"/>
    <w:rsid w:val="00B840CC"/>
    <w:rsid w:val="00B84132"/>
    <w:rsid w:val="00B8431A"/>
    <w:rsid w:val="00B84898"/>
    <w:rsid w:val="00B84CA0"/>
    <w:rsid w:val="00B84FF3"/>
    <w:rsid w:val="00B85247"/>
    <w:rsid w:val="00B852B0"/>
    <w:rsid w:val="00B853D3"/>
    <w:rsid w:val="00B853EF"/>
    <w:rsid w:val="00B8553E"/>
    <w:rsid w:val="00B85643"/>
    <w:rsid w:val="00B85A18"/>
    <w:rsid w:val="00B85C4E"/>
    <w:rsid w:val="00B85D78"/>
    <w:rsid w:val="00B85E7A"/>
    <w:rsid w:val="00B85F9B"/>
    <w:rsid w:val="00B862E3"/>
    <w:rsid w:val="00B867CD"/>
    <w:rsid w:val="00B869B9"/>
    <w:rsid w:val="00B869BD"/>
    <w:rsid w:val="00B86ADB"/>
    <w:rsid w:val="00B86BD5"/>
    <w:rsid w:val="00B8704D"/>
    <w:rsid w:val="00B872C1"/>
    <w:rsid w:val="00B878B2"/>
    <w:rsid w:val="00B87A8A"/>
    <w:rsid w:val="00B87BE5"/>
    <w:rsid w:val="00B9006F"/>
    <w:rsid w:val="00B9011B"/>
    <w:rsid w:val="00B9020D"/>
    <w:rsid w:val="00B90490"/>
    <w:rsid w:val="00B90537"/>
    <w:rsid w:val="00B90662"/>
    <w:rsid w:val="00B906BE"/>
    <w:rsid w:val="00B9098A"/>
    <w:rsid w:val="00B90A5A"/>
    <w:rsid w:val="00B912FA"/>
    <w:rsid w:val="00B919B5"/>
    <w:rsid w:val="00B92115"/>
    <w:rsid w:val="00B926CA"/>
    <w:rsid w:val="00B92BF0"/>
    <w:rsid w:val="00B92CAE"/>
    <w:rsid w:val="00B92D6A"/>
    <w:rsid w:val="00B92EB0"/>
    <w:rsid w:val="00B933EB"/>
    <w:rsid w:val="00B939A6"/>
    <w:rsid w:val="00B93B6F"/>
    <w:rsid w:val="00B94159"/>
    <w:rsid w:val="00B9418E"/>
    <w:rsid w:val="00B94847"/>
    <w:rsid w:val="00B94B98"/>
    <w:rsid w:val="00B94B9F"/>
    <w:rsid w:val="00B94BF5"/>
    <w:rsid w:val="00B94DA5"/>
    <w:rsid w:val="00B94DE8"/>
    <w:rsid w:val="00B94EF9"/>
    <w:rsid w:val="00B94F91"/>
    <w:rsid w:val="00B94FBA"/>
    <w:rsid w:val="00B953FB"/>
    <w:rsid w:val="00B9565E"/>
    <w:rsid w:val="00B95A05"/>
    <w:rsid w:val="00B95D2C"/>
    <w:rsid w:val="00B95ED2"/>
    <w:rsid w:val="00B9609A"/>
    <w:rsid w:val="00B9622C"/>
    <w:rsid w:val="00B97404"/>
    <w:rsid w:val="00B974DF"/>
    <w:rsid w:val="00B97568"/>
    <w:rsid w:val="00B976BA"/>
    <w:rsid w:val="00B9772D"/>
    <w:rsid w:val="00B97844"/>
    <w:rsid w:val="00B97D48"/>
    <w:rsid w:val="00BA0057"/>
    <w:rsid w:val="00BA0301"/>
    <w:rsid w:val="00BA0362"/>
    <w:rsid w:val="00BA0A91"/>
    <w:rsid w:val="00BA0D0D"/>
    <w:rsid w:val="00BA0DE4"/>
    <w:rsid w:val="00BA0F17"/>
    <w:rsid w:val="00BA1012"/>
    <w:rsid w:val="00BA137F"/>
    <w:rsid w:val="00BA14D4"/>
    <w:rsid w:val="00BA1697"/>
    <w:rsid w:val="00BA1C98"/>
    <w:rsid w:val="00BA1D3F"/>
    <w:rsid w:val="00BA1F34"/>
    <w:rsid w:val="00BA1FFA"/>
    <w:rsid w:val="00BA207C"/>
    <w:rsid w:val="00BA20B8"/>
    <w:rsid w:val="00BA2196"/>
    <w:rsid w:val="00BA2257"/>
    <w:rsid w:val="00BA22FE"/>
    <w:rsid w:val="00BA2793"/>
    <w:rsid w:val="00BA2CFF"/>
    <w:rsid w:val="00BA332E"/>
    <w:rsid w:val="00BA3950"/>
    <w:rsid w:val="00BA3B98"/>
    <w:rsid w:val="00BA436A"/>
    <w:rsid w:val="00BA4D31"/>
    <w:rsid w:val="00BA4DC3"/>
    <w:rsid w:val="00BA517C"/>
    <w:rsid w:val="00BA51D2"/>
    <w:rsid w:val="00BA58DE"/>
    <w:rsid w:val="00BA5ADA"/>
    <w:rsid w:val="00BA5C56"/>
    <w:rsid w:val="00BA6349"/>
    <w:rsid w:val="00BA66FE"/>
    <w:rsid w:val="00BA6E9A"/>
    <w:rsid w:val="00BA6F4D"/>
    <w:rsid w:val="00BA6FE5"/>
    <w:rsid w:val="00BA7164"/>
    <w:rsid w:val="00BA7224"/>
    <w:rsid w:val="00BA7762"/>
    <w:rsid w:val="00BA7813"/>
    <w:rsid w:val="00BA7C7D"/>
    <w:rsid w:val="00BA7D29"/>
    <w:rsid w:val="00BB0112"/>
    <w:rsid w:val="00BB08BD"/>
    <w:rsid w:val="00BB0ABD"/>
    <w:rsid w:val="00BB0DA4"/>
    <w:rsid w:val="00BB1939"/>
    <w:rsid w:val="00BB29E2"/>
    <w:rsid w:val="00BB2BB9"/>
    <w:rsid w:val="00BB2BFC"/>
    <w:rsid w:val="00BB2ED0"/>
    <w:rsid w:val="00BB2EE0"/>
    <w:rsid w:val="00BB304B"/>
    <w:rsid w:val="00BB321B"/>
    <w:rsid w:val="00BB343E"/>
    <w:rsid w:val="00BB3551"/>
    <w:rsid w:val="00BB39A7"/>
    <w:rsid w:val="00BB3BDB"/>
    <w:rsid w:val="00BB3FAB"/>
    <w:rsid w:val="00BB40C7"/>
    <w:rsid w:val="00BB4107"/>
    <w:rsid w:val="00BB4278"/>
    <w:rsid w:val="00BB4383"/>
    <w:rsid w:val="00BB443D"/>
    <w:rsid w:val="00BB44F5"/>
    <w:rsid w:val="00BB46C9"/>
    <w:rsid w:val="00BB475F"/>
    <w:rsid w:val="00BB4870"/>
    <w:rsid w:val="00BB4C28"/>
    <w:rsid w:val="00BB4C4A"/>
    <w:rsid w:val="00BB4F1A"/>
    <w:rsid w:val="00BB4F78"/>
    <w:rsid w:val="00BB5047"/>
    <w:rsid w:val="00BB5120"/>
    <w:rsid w:val="00BB5269"/>
    <w:rsid w:val="00BB530C"/>
    <w:rsid w:val="00BB5636"/>
    <w:rsid w:val="00BB57F0"/>
    <w:rsid w:val="00BB5B26"/>
    <w:rsid w:val="00BB5B80"/>
    <w:rsid w:val="00BB5F15"/>
    <w:rsid w:val="00BB5FB3"/>
    <w:rsid w:val="00BB5FF0"/>
    <w:rsid w:val="00BB6389"/>
    <w:rsid w:val="00BB6553"/>
    <w:rsid w:val="00BB662C"/>
    <w:rsid w:val="00BB66FF"/>
    <w:rsid w:val="00BB6AA9"/>
    <w:rsid w:val="00BB6F52"/>
    <w:rsid w:val="00BB6FF8"/>
    <w:rsid w:val="00BB715C"/>
    <w:rsid w:val="00BB7894"/>
    <w:rsid w:val="00BB790E"/>
    <w:rsid w:val="00BB7C69"/>
    <w:rsid w:val="00BB7CDD"/>
    <w:rsid w:val="00BB7E0B"/>
    <w:rsid w:val="00BB7EC8"/>
    <w:rsid w:val="00BB7EF7"/>
    <w:rsid w:val="00BC04AB"/>
    <w:rsid w:val="00BC0BA9"/>
    <w:rsid w:val="00BC108C"/>
    <w:rsid w:val="00BC14AA"/>
    <w:rsid w:val="00BC1B70"/>
    <w:rsid w:val="00BC1BDE"/>
    <w:rsid w:val="00BC1CC3"/>
    <w:rsid w:val="00BC1D36"/>
    <w:rsid w:val="00BC1F73"/>
    <w:rsid w:val="00BC2476"/>
    <w:rsid w:val="00BC2646"/>
    <w:rsid w:val="00BC2938"/>
    <w:rsid w:val="00BC2A13"/>
    <w:rsid w:val="00BC2A77"/>
    <w:rsid w:val="00BC2BA8"/>
    <w:rsid w:val="00BC2FD1"/>
    <w:rsid w:val="00BC304F"/>
    <w:rsid w:val="00BC31C9"/>
    <w:rsid w:val="00BC34F9"/>
    <w:rsid w:val="00BC40AE"/>
    <w:rsid w:val="00BC40B6"/>
    <w:rsid w:val="00BC4379"/>
    <w:rsid w:val="00BC45BD"/>
    <w:rsid w:val="00BC4AB9"/>
    <w:rsid w:val="00BC4C02"/>
    <w:rsid w:val="00BC51D3"/>
    <w:rsid w:val="00BC6C54"/>
    <w:rsid w:val="00BC6C55"/>
    <w:rsid w:val="00BC6F88"/>
    <w:rsid w:val="00BC6FF6"/>
    <w:rsid w:val="00BC7305"/>
    <w:rsid w:val="00BC7F19"/>
    <w:rsid w:val="00BD01F2"/>
    <w:rsid w:val="00BD022C"/>
    <w:rsid w:val="00BD0613"/>
    <w:rsid w:val="00BD075C"/>
    <w:rsid w:val="00BD079F"/>
    <w:rsid w:val="00BD08F8"/>
    <w:rsid w:val="00BD0952"/>
    <w:rsid w:val="00BD0D0A"/>
    <w:rsid w:val="00BD106E"/>
    <w:rsid w:val="00BD1391"/>
    <w:rsid w:val="00BD15FC"/>
    <w:rsid w:val="00BD18FC"/>
    <w:rsid w:val="00BD241F"/>
    <w:rsid w:val="00BD259D"/>
    <w:rsid w:val="00BD27E1"/>
    <w:rsid w:val="00BD28BB"/>
    <w:rsid w:val="00BD2CAB"/>
    <w:rsid w:val="00BD2EDC"/>
    <w:rsid w:val="00BD3364"/>
    <w:rsid w:val="00BD349C"/>
    <w:rsid w:val="00BD3A0B"/>
    <w:rsid w:val="00BD3B5F"/>
    <w:rsid w:val="00BD3F9C"/>
    <w:rsid w:val="00BD410F"/>
    <w:rsid w:val="00BD4116"/>
    <w:rsid w:val="00BD41D3"/>
    <w:rsid w:val="00BD4319"/>
    <w:rsid w:val="00BD4B11"/>
    <w:rsid w:val="00BD4E26"/>
    <w:rsid w:val="00BD4F09"/>
    <w:rsid w:val="00BD5151"/>
    <w:rsid w:val="00BD5996"/>
    <w:rsid w:val="00BD59C1"/>
    <w:rsid w:val="00BD59DC"/>
    <w:rsid w:val="00BD5B64"/>
    <w:rsid w:val="00BD5C65"/>
    <w:rsid w:val="00BD5D4A"/>
    <w:rsid w:val="00BD5DA5"/>
    <w:rsid w:val="00BD6013"/>
    <w:rsid w:val="00BD602B"/>
    <w:rsid w:val="00BD669C"/>
    <w:rsid w:val="00BD66CD"/>
    <w:rsid w:val="00BD66CF"/>
    <w:rsid w:val="00BD70AD"/>
    <w:rsid w:val="00BD71C7"/>
    <w:rsid w:val="00BD7338"/>
    <w:rsid w:val="00BD7623"/>
    <w:rsid w:val="00BD7FFA"/>
    <w:rsid w:val="00BE02B5"/>
    <w:rsid w:val="00BE08CB"/>
    <w:rsid w:val="00BE0A4B"/>
    <w:rsid w:val="00BE0B21"/>
    <w:rsid w:val="00BE0B27"/>
    <w:rsid w:val="00BE0D0C"/>
    <w:rsid w:val="00BE1573"/>
    <w:rsid w:val="00BE172B"/>
    <w:rsid w:val="00BE1E1A"/>
    <w:rsid w:val="00BE1E6B"/>
    <w:rsid w:val="00BE215F"/>
    <w:rsid w:val="00BE2215"/>
    <w:rsid w:val="00BE2302"/>
    <w:rsid w:val="00BE234D"/>
    <w:rsid w:val="00BE25B3"/>
    <w:rsid w:val="00BE2924"/>
    <w:rsid w:val="00BE2FEE"/>
    <w:rsid w:val="00BE30AE"/>
    <w:rsid w:val="00BE30EA"/>
    <w:rsid w:val="00BE3241"/>
    <w:rsid w:val="00BE3295"/>
    <w:rsid w:val="00BE32B0"/>
    <w:rsid w:val="00BE332B"/>
    <w:rsid w:val="00BE3583"/>
    <w:rsid w:val="00BE381F"/>
    <w:rsid w:val="00BE3A5E"/>
    <w:rsid w:val="00BE3E72"/>
    <w:rsid w:val="00BE434C"/>
    <w:rsid w:val="00BE4C91"/>
    <w:rsid w:val="00BE4F52"/>
    <w:rsid w:val="00BE5C37"/>
    <w:rsid w:val="00BE5C65"/>
    <w:rsid w:val="00BE5CF2"/>
    <w:rsid w:val="00BE5E7F"/>
    <w:rsid w:val="00BE6813"/>
    <w:rsid w:val="00BE686D"/>
    <w:rsid w:val="00BE6C44"/>
    <w:rsid w:val="00BE6DC7"/>
    <w:rsid w:val="00BE7440"/>
    <w:rsid w:val="00BE74BB"/>
    <w:rsid w:val="00BE769F"/>
    <w:rsid w:val="00BE796D"/>
    <w:rsid w:val="00BE7EE7"/>
    <w:rsid w:val="00BE7F73"/>
    <w:rsid w:val="00BF108B"/>
    <w:rsid w:val="00BF127D"/>
    <w:rsid w:val="00BF1603"/>
    <w:rsid w:val="00BF1B10"/>
    <w:rsid w:val="00BF1EF0"/>
    <w:rsid w:val="00BF2113"/>
    <w:rsid w:val="00BF2833"/>
    <w:rsid w:val="00BF294F"/>
    <w:rsid w:val="00BF2B35"/>
    <w:rsid w:val="00BF2E1A"/>
    <w:rsid w:val="00BF2F54"/>
    <w:rsid w:val="00BF2F74"/>
    <w:rsid w:val="00BF34AD"/>
    <w:rsid w:val="00BF397C"/>
    <w:rsid w:val="00BF3ADC"/>
    <w:rsid w:val="00BF3B29"/>
    <w:rsid w:val="00BF3C1B"/>
    <w:rsid w:val="00BF3DD2"/>
    <w:rsid w:val="00BF3F9B"/>
    <w:rsid w:val="00BF4228"/>
    <w:rsid w:val="00BF4627"/>
    <w:rsid w:val="00BF46F7"/>
    <w:rsid w:val="00BF47AE"/>
    <w:rsid w:val="00BF50BF"/>
    <w:rsid w:val="00BF51AB"/>
    <w:rsid w:val="00BF5697"/>
    <w:rsid w:val="00BF56AE"/>
    <w:rsid w:val="00BF57BA"/>
    <w:rsid w:val="00BF5BD8"/>
    <w:rsid w:val="00BF5C52"/>
    <w:rsid w:val="00BF61F6"/>
    <w:rsid w:val="00BF6DAC"/>
    <w:rsid w:val="00BF6DDD"/>
    <w:rsid w:val="00BF6EDA"/>
    <w:rsid w:val="00BF72BE"/>
    <w:rsid w:val="00BF7EE4"/>
    <w:rsid w:val="00C00125"/>
    <w:rsid w:val="00C00604"/>
    <w:rsid w:val="00C00621"/>
    <w:rsid w:val="00C01423"/>
    <w:rsid w:val="00C0152D"/>
    <w:rsid w:val="00C018AE"/>
    <w:rsid w:val="00C018ED"/>
    <w:rsid w:val="00C01B8B"/>
    <w:rsid w:val="00C01BD8"/>
    <w:rsid w:val="00C01E43"/>
    <w:rsid w:val="00C0254C"/>
    <w:rsid w:val="00C02802"/>
    <w:rsid w:val="00C02A1A"/>
    <w:rsid w:val="00C030B9"/>
    <w:rsid w:val="00C0310B"/>
    <w:rsid w:val="00C03215"/>
    <w:rsid w:val="00C0325D"/>
    <w:rsid w:val="00C032A2"/>
    <w:rsid w:val="00C0391F"/>
    <w:rsid w:val="00C03A67"/>
    <w:rsid w:val="00C03BF8"/>
    <w:rsid w:val="00C03C4C"/>
    <w:rsid w:val="00C03EDA"/>
    <w:rsid w:val="00C03F51"/>
    <w:rsid w:val="00C04107"/>
    <w:rsid w:val="00C04188"/>
    <w:rsid w:val="00C04956"/>
    <w:rsid w:val="00C053BE"/>
    <w:rsid w:val="00C054B7"/>
    <w:rsid w:val="00C054B9"/>
    <w:rsid w:val="00C05697"/>
    <w:rsid w:val="00C058A7"/>
    <w:rsid w:val="00C05E23"/>
    <w:rsid w:val="00C05E5F"/>
    <w:rsid w:val="00C05E6E"/>
    <w:rsid w:val="00C05F84"/>
    <w:rsid w:val="00C0647A"/>
    <w:rsid w:val="00C064FE"/>
    <w:rsid w:val="00C068B8"/>
    <w:rsid w:val="00C06939"/>
    <w:rsid w:val="00C06959"/>
    <w:rsid w:val="00C0696C"/>
    <w:rsid w:val="00C06D5C"/>
    <w:rsid w:val="00C072B2"/>
    <w:rsid w:val="00C0737C"/>
    <w:rsid w:val="00C073EB"/>
    <w:rsid w:val="00C077CB"/>
    <w:rsid w:val="00C079AB"/>
    <w:rsid w:val="00C10134"/>
    <w:rsid w:val="00C1094E"/>
    <w:rsid w:val="00C10A67"/>
    <w:rsid w:val="00C10B61"/>
    <w:rsid w:val="00C10F48"/>
    <w:rsid w:val="00C11009"/>
    <w:rsid w:val="00C1110A"/>
    <w:rsid w:val="00C11226"/>
    <w:rsid w:val="00C1128D"/>
    <w:rsid w:val="00C117C9"/>
    <w:rsid w:val="00C11D71"/>
    <w:rsid w:val="00C11E40"/>
    <w:rsid w:val="00C123D4"/>
    <w:rsid w:val="00C12AF5"/>
    <w:rsid w:val="00C13011"/>
    <w:rsid w:val="00C130F0"/>
    <w:rsid w:val="00C1314F"/>
    <w:rsid w:val="00C13266"/>
    <w:rsid w:val="00C13A57"/>
    <w:rsid w:val="00C1413A"/>
    <w:rsid w:val="00C141E3"/>
    <w:rsid w:val="00C142CB"/>
    <w:rsid w:val="00C147DD"/>
    <w:rsid w:val="00C14AFB"/>
    <w:rsid w:val="00C151A0"/>
    <w:rsid w:val="00C1563C"/>
    <w:rsid w:val="00C15E8D"/>
    <w:rsid w:val="00C165F6"/>
    <w:rsid w:val="00C16775"/>
    <w:rsid w:val="00C16C82"/>
    <w:rsid w:val="00C16C84"/>
    <w:rsid w:val="00C16E53"/>
    <w:rsid w:val="00C16F10"/>
    <w:rsid w:val="00C17C1C"/>
    <w:rsid w:val="00C2005C"/>
    <w:rsid w:val="00C201AD"/>
    <w:rsid w:val="00C208FF"/>
    <w:rsid w:val="00C20F49"/>
    <w:rsid w:val="00C2101E"/>
    <w:rsid w:val="00C210F8"/>
    <w:rsid w:val="00C21376"/>
    <w:rsid w:val="00C217D9"/>
    <w:rsid w:val="00C21EE4"/>
    <w:rsid w:val="00C221E1"/>
    <w:rsid w:val="00C2272B"/>
    <w:rsid w:val="00C227A2"/>
    <w:rsid w:val="00C22995"/>
    <w:rsid w:val="00C22B9F"/>
    <w:rsid w:val="00C22BFE"/>
    <w:rsid w:val="00C23498"/>
    <w:rsid w:val="00C23513"/>
    <w:rsid w:val="00C2353E"/>
    <w:rsid w:val="00C242A8"/>
    <w:rsid w:val="00C24328"/>
    <w:rsid w:val="00C24506"/>
    <w:rsid w:val="00C2458B"/>
    <w:rsid w:val="00C245CE"/>
    <w:rsid w:val="00C249EF"/>
    <w:rsid w:val="00C24AE4"/>
    <w:rsid w:val="00C24BD8"/>
    <w:rsid w:val="00C24DA4"/>
    <w:rsid w:val="00C24EA9"/>
    <w:rsid w:val="00C24F9D"/>
    <w:rsid w:val="00C257F4"/>
    <w:rsid w:val="00C25D1A"/>
    <w:rsid w:val="00C2601B"/>
    <w:rsid w:val="00C26230"/>
    <w:rsid w:val="00C26412"/>
    <w:rsid w:val="00C2646A"/>
    <w:rsid w:val="00C26A38"/>
    <w:rsid w:val="00C26E4F"/>
    <w:rsid w:val="00C2769B"/>
    <w:rsid w:val="00C278C0"/>
    <w:rsid w:val="00C30038"/>
    <w:rsid w:val="00C3014A"/>
    <w:rsid w:val="00C30664"/>
    <w:rsid w:val="00C306AF"/>
    <w:rsid w:val="00C30CEF"/>
    <w:rsid w:val="00C31019"/>
    <w:rsid w:val="00C310D0"/>
    <w:rsid w:val="00C31544"/>
    <w:rsid w:val="00C32073"/>
    <w:rsid w:val="00C322D9"/>
    <w:rsid w:val="00C32424"/>
    <w:rsid w:val="00C3242E"/>
    <w:rsid w:val="00C32C23"/>
    <w:rsid w:val="00C330E3"/>
    <w:rsid w:val="00C3386B"/>
    <w:rsid w:val="00C33990"/>
    <w:rsid w:val="00C339B0"/>
    <w:rsid w:val="00C339E1"/>
    <w:rsid w:val="00C34008"/>
    <w:rsid w:val="00C341C2"/>
    <w:rsid w:val="00C3437A"/>
    <w:rsid w:val="00C3491D"/>
    <w:rsid w:val="00C349DF"/>
    <w:rsid w:val="00C34AC8"/>
    <w:rsid w:val="00C34BF5"/>
    <w:rsid w:val="00C35227"/>
    <w:rsid w:val="00C35688"/>
    <w:rsid w:val="00C35893"/>
    <w:rsid w:val="00C35A73"/>
    <w:rsid w:val="00C36177"/>
    <w:rsid w:val="00C36661"/>
    <w:rsid w:val="00C369D0"/>
    <w:rsid w:val="00C37158"/>
    <w:rsid w:val="00C37319"/>
    <w:rsid w:val="00C37AB1"/>
    <w:rsid w:val="00C37E0E"/>
    <w:rsid w:val="00C37F25"/>
    <w:rsid w:val="00C37F82"/>
    <w:rsid w:val="00C40B4F"/>
    <w:rsid w:val="00C40C6D"/>
    <w:rsid w:val="00C40DD3"/>
    <w:rsid w:val="00C40E2C"/>
    <w:rsid w:val="00C40EE7"/>
    <w:rsid w:val="00C410FC"/>
    <w:rsid w:val="00C414F8"/>
    <w:rsid w:val="00C4166B"/>
    <w:rsid w:val="00C417DD"/>
    <w:rsid w:val="00C41825"/>
    <w:rsid w:val="00C41AE1"/>
    <w:rsid w:val="00C41C59"/>
    <w:rsid w:val="00C41CD3"/>
    <w:rsid w:val="00C41F00"/>
    <w:rsid w:val="00C41F24"/>
    <w:rsid w:val="00C41F35"/>
    <w:rsid w:val="00C421F4"/>
    <w:rsid w:val="00C42204"/>
    <w:rsid w:val="00C422F5"/>
    <w:rsid w:val="00C4256B"/>
    <w:rsid w:val="00C4264A"/>
    <w:rsid w:val="00C427F7"/>
    <w:rsid w:val="00C42846"/>
    <w:rsid w:val="00C429DC"/>
    <w:rsid w:val="00C42C89"/>
    <w:rsid w:val="00C42FC8"/>
    <w:rsid w:val="00C4365C"/>
    <w:rsid w:val="00C43693"/>
    <w:rsid w:val="00C4397F"/>
    <w:rsid w:val="00C43AC1"/>
    <w:rsid w:val="00C43C12"/>
    <w:rsid w:val="00C43C49"/>
    <w:rsid w:val="00C43CBD"/>
    <w:rsid w:val="00C44AA1"/>
    <w:rsid w:val="00C44B8D"/>
    <w:rsid w:val="00C44CF7"/>
    <w:rsid w:val="00C44E2D"/>
    <w:rsid w:val="00C44FDF"/>
    <w:rsid w:val="00C44FF2"/>
    <w:rsid w:val="00C454CE"/>
    <w:rsid w:val="00C45510"/>
    <w:rsid w:val="00C456A4"/>
    <w:rsid w:val="00C4577F"/>
    <w:rsid w:val="00C45C9C"/>
    <w:rsid w:val="00C45EB4"/>
    <w:rsid w:val="00C46676"/>
    <w:rsid w:val="00C468B4"/>
    <w:rsid w:val="00C46A11"/>
    <w:rsid w:val="00C47103"/>
    <w:rsid w:val="00C474C9"/>
    <w:rsid w:val="00C47A84"/>
    <w:rsid w:val="00C50808"/>
    <w:rsid w:val="00C509B1"/>
    <w:rsid w:val="00C50B3F"/>
    <w:rsid w:val="00C50DFE"/>
    <w:rsid w:val="00C5115E"/>
    <w:rsid w:val="00C511A5"/>
    <w:rsid w:val="00C51AFF"/>
    <w:rsid w:val="00C51B41"/>
    <w:rsid w:val="00C51CEF"/>
    <w:rsid w:val="00C5202D"/>
    <w:rsid w:val="00C52187"/>
    <w:rsid w:val="00C5250B"/>
    <w:rsid w:val="00C5291D"/>
    <w:rsid w:val="00C529D3"/>
    <w:rsid w:val="00C52BEB"/>
    <w:rsid w:val="00C52CA2"/>
    <w:rsid w:val="00C52D3B"/>
    <w:rsid w:val="00C52D4C"/>
    <w:rsid w:val="00C52EDE"/>
    <w:rsid w:val="00C531AC"/>
    <w:rsid w:val="00C53402"/>
    <w:rsid w:val="00C53491"/>
    <w:rsid w:val="00C5389A"/>
    <w:rsid w:val="00C53B4E"/>
    <w:rsid w:val="00C53E04"/>
    <w:rsid w:val="00C53F54"/>
    <w:rsid w:val="00C5420C"/>
    <w:rsid w:val="00C5421F"/>
    <w:rsid w:val="00C5435D"/>
    <w:rsid w:val="00C543E5"/>
    <w:rsid w:val="00C5462A"/>
    <w:rsid w:val="00C54877"/>
    <w:rsid w:val="00C548BD"/>
    <w:rsid w:val="00C549E7"/>
    <w:rsid w:val="00C54A8C"/>
    <w:rsid w:val="00C54B32"/>
    <w:rsid w:val="00C551C8"/>
    <w:rsid w:val="00C551DA"/>
    <w:rsid w:val="00C55473"/>
    <w:rsid w:val="00C55643"/>
    <w:rsid w:val="00C55863"/>
    <w:rsid w:val="00C55B04"/>
    <w:rsid w:val="00C55DA6"/>
    <w:rsid w:val="00C563BA"/>
    <w:rsid w:val="00C56DDD"/>
    <w:rsid w:val="00C56FB8"/>
    <w:rsid w:val="00C573CA"/>
    <w:rsid w:val="00C57569"/>
    <w:rsid w:val="00C57616"/>
    <w:rsid w:val="00C57711"/>
    <w:rsid w:val="00C57900"/>
    <w:rsid w:val="00C57951"/>
    <w:rsid w:val="00C57A90"/>
    <w:rsid w:val="00C57B04"/>
    <w:rsid w:val="00C601AD"/>
    <w:rsid w:val="00C605DC"/>
    <w:rsid w:val="00C60A65"/>
    <w:rsid w:val="00C60A6A"/>
    <w:rsid w:val="00C612C7"/>
    <w:rsid w:val="00C6184F"/>
    <w:rsid w:val="00C61B84"/>
    <w:rsid w:val="00C61EC9"/>
    <w:rsid w:val="00C61F81"/>
    <w:rsid w:val="00C625C8"/>
    <w:rsid w:val="00C6293B"/>
    <w:rsid w:val="00C62A3E"/>
    <w:rsid w:val="00C62C5C"/>
    <w:rsid w:val="00C62E28"/>
    <w:rsid w:val="00C62E8B"/>
    <w:rsid w:val="00C6416C"/>
    <w:rsid w:val="00C64724"/>
    <w:rsid w:val="00C648EB"/>
    <w:rsid w:val="00C64900"/>
    <w:rsid w:val="00C649D1"/>
    <w:rsid w:val="00C64A6D"/>
    <w:rsid w:val="00C64C70"/>
    <w:rsid w:val="00C64F94"/>
    <w:rsid w:val="00C65143"/>
    <w:rsid w:val="00C65188"/>
    <w:rsid w:val="00C65336"/>
    <w:rsid w:val="00C65446"/>
    <w:rsid w:val="00C65863"/>
    <w:rsid w:val="00C658E2"/>
    <w:rsid w:val="00C6594A"/>
    <w:rsid w:val="00C65B3E"/>
    <w:rsid w:val="00C65DBE"/>
    <w:rsid w:val="00C65DC5"/>
    <w:rsid w:val="00C660F4"/>
    <w:rsid w:val="00C66363"/>
    <w:rsid w:val="00C663D2"/>
    <w:rsid w:val="00C66643"/>
    <w:rsid w:val="00C6671A"/>
    <w:rsid w:val="00C67023"/>
    <w:rsid w:val="00C671BE"/>
    <w:rsid w:val="00C677E2"/>
    <w:rsid w:val="00C67A77"/>
    <w:rsid w:val="00C701EC"/>
    <w:rsid w:val="00C70B87"/>
    <w:rsid w:val="00C70CFC"/>
    <w:rsid w:val="00C711C9"/>
    <w:rsid w:val="00C71807"/>
    <w:rsid w:val="00C7181F"/>
    <w:rsid w:val="00C71869"/>
    <w:rsid w:val="00C71CA9"/>
    <w:rsid w:val="00C7245A"/>
    <w:rsid w:val="00C72913"/>
    <w:rsid w:val="00C729A0"/>
    <w:rsid w:val="00C72B83"/>
    <w:rsid w:val="00C72B94"/>
    <w:rsid w:val="00C72D73"/>
    <w:rsid w:val="00C72D8A"/>
    <w:rsid w:val="00C733AC"/>
    <w:rsid w:val="00C734F9"/>
    <w:rsid w:val="00C73763"/>
    <w:rsid w:val="00C73DCC"/>
    <w:rsid w:val="00C74593"/>
    <w:rsid w:val="00C748E9"/>
    <w:rsid w:val="00C74905"/>
    <w:rsid w:val="00C74F6A"/>
    <w:rsid w:val="00C756CA"/>
    <w:rsid w:val="00C7581A"/>
    <w:rsid w:val="00C75AF3"/>
    <w:rsid w:val="00C7602E"/>
    <w:rsid w:val="00C767B8"/>
    <w:rsid w:val="00C76BB0"/>
    <w:rsid w:val="00C76CAF"/>
    <w:rsid w:val="00C7726F"/>
    <w:rsid w:val="00C77309"/>
    <w:rsid w:val="00C77462"/>
    <w:rsid w:val="00C774EF"/>
    <w:rsid w:val="00C776A7"/>
    <w:rsid w:val="00C776F5"/>
    <w:rsid w:val="00C77791"/>
    <w:rsid w:val="00C777DF"/>
    <w:rsid w:val="00C77A42"/>
    <w:rsid w:val="00C77B87"/>
    <w:rsid w:val="00C77C04"/>
    <w:rsid w:val="00C77CFB"/>
    <w:rsid w:val="00C77F9C"/>
    <w:rsid w:val="00C80414"/>
    <w:rsid w:val="00C80511"/>
    <w:rsid w:val="00C80539"/>
    <w:rsid w:val="00C8056B"/>
    <w:rsid w:val="00C80806"/>
    <w:rsid w:val="00C80B9B"/>
    <w:rsid w:val="00C80BA4"/>
    <w:rsid w:val="00C80C25"/>
    <w:rsid w:val="00C81147"/>
    <w:rsid w:val="00C81473"/>
    <w:rsid w:val="00C81633"/>
    <w:rsid w:val="00C81705"/>
    <w:rsid w:val="00C817DF"/>
    <w:rsid w:val="00C817E5"/>
    <w:rsid w:val="00C8182B"/>
    <w:rsid w:val="00C82303"/>
    <w:rsid w:val="00C8239E"/>
    <w:rsid w:val="00C824F6"/>
    <w:rsid w:val="00C8253F"/>
    <w:rsid w:val="00C826D6"/>
    <w:rsid w:val="00C82B97"/>
    <w:rsid w:val="00C82BE9"/>
    <w:rsid w:val="00C82CBE"/>
    <w:rsid w:val="00C82FA3"/>
    <w:rsid w:val="00C839C5"/>
    <w:rsid w:val="00C83D1F"/>
    <w:rsid w:val="00C83DEC"/>
    <w:rsid w:val="00C83E0A"/>
    <w:rsid w:val="00C83FDD"/>
    <w:rsid w:val="00C83FEE"/>
    <w:rsid w:val="00C8425B"/>
    <w:rsid w:val="00C846D1"/>
    <w:rsid w:val="00C8498B"/>
    <w:rsid w:val="00C84BE4"/>
    <w:rsid w:val="00C8501C"/>
    <w:rsid w:val="00C858CA"/>
    <w:rsid w:val="00C858FF"/>
    <w:rsid w:val="00C8597E"/>
    <w:rsid w:val="00C85B18"/>
    <w:rsid w:val="00C85EDF"/>
    <w:rsid w:val="00C85EE5"/>
    <w:rsid w:val="00C85F4D"/>
    <w:rsid w:val="00C860B0"/>
    <w:rsid w:val="00C864C8"/>
    <w:rsid w:val="00C86DC8"/>
    <w:rsid w:val="00C86F27"/>
    <w:rsid w:val="00C87171"/>
    <w:rsid w:val="00C873BD"/>
    <w:rsid w:val="00C874A6"/>
    <w:rsid w:val="00C87601"/>
    <w:rsid w:val="00C87AB0"/>
    <w:rsid w:val="00C87CD6"/>
    <w:rsid w:val="00C87D61"/>
    <w:rsid w:val="00C90450"/>
    <w:rsid w:val="00C90456"/>
    <w:rsid w:val="00C905A9"/>
    <w:rsid w:val="00C90636"/>
    <w:rsid w:val="00C90E34"/>
    <w:rsid w:val="00C90E58"/>
    <w:rsid w:val="00C913AF"/>
    <w:rsid w:val="00C913C4"/>
    <w:rsid w:val="00C914AA"/>
    <w:rsid w:val="00C9181D"/>
    <w:rsid w:val="00C91AE7"/>
    <w:rsid w:val="00C91D65"/>
    <w:rsid w:val="00C91EC2"/>
    <w:rsid w:val="00C92088"/>
    <w:rsid w:val="00C920ED"/>
    <w:rsid w:val="00C920F2"/>
    <w:rsid w:val="00C9270A"/>
    <w:rsid w:val="00C9285F"/>
    <w:rsid w:val="00C92A07"/>
    <w:rsid w:val="00C92FE0"/>
    <w:rsid w:val="00C92FFD"/>
    <w:rsid w:val="00C933B1"/>
    <w:rsid w:val="00C934FB"/>
    <w:rsid w:val="00C938B4"/>
    <w:rsid w:val="00C93AE5"/>
    <w:rsid w:val="00C93E77"/>
    <w:rsid w:val="00C93FDF"/>
    <w:rsid w:val="00C940E3"/>
    <w:rsid w:val="00C942A3"/>
    <w:rsid w:val="00C94645"/>
    <w:rsid w:val="00C94709"/>
    <w:rsid w:val="00C94737"/>
    <w:rsid w:val="00C9493A"/>
    <w:rsid w:val="00C94B8F"/>
    <w:rsid w:val="00C9513A"/>
    <w:rsid w:val="00C95473"/>
    <w:rsid w:val="00C955BA"/>
    <w:rsid w:val="00C95624"/>
    <w:rsid w:val="00C956CD"/>
    <w:rsid w:val="00C95A74"/>
    <w:rsid w:val="00C95F08"/>
    <w:rsid w:val="00C963B5"/>
    <w:rsid w:val="00C96670"/>
    <w:rsid w:val="00C9690B"/>
    <w:rsid w:val="00C969EC"/>
    <w:rsid w:val="00C96B6C"/>
    <w:rsid w:val="00C96D3A"/>
    <w:rsid w:val="00C96E66"/>
    <w:rsid w:val="00C97099"/>
    <w:rsid w:val="00C97205"/>
    <w:rsid w:val="00C9730E"/>
    <w:rsid w:val="00C9760B"/>
    <w:rsid w:val="00C979CD"/>
    <w:rsid w:val="00C97B39"/>
    <w:rsid w:val="00C97C2D"/>
    <w:rsid w:val="00CA020D"/>
    <w:rsid w:val="00CA0520"/>
    <w:rsid w:val="00CA077D"/>
    <w:rsid w:val="00CA07E8"/>
    <w:rsid w:val="00CA0A8D"/>
    <w:rsid w:val="00CA0FE3"/>
    <w:rsid w:val="00CA1173"/>
    <w:rsid w:val="00CA1275"/>
    <w:rsid w:val="00CA139E"/>
    <w:rsid w:val="00CA17D2"/>
    <w:rsid w:val="00CA20F6"/>
    <w:rsid w:val="00CA2221"/>
    <w:rsid w:val="00CA2479"/>
    <w:rsid w:val="00CA2592"/>
    <w:rsid w:val="00CA2597"/>
    <w:rsid w:val="00CA2B67"/>
    <w:rsid w:val="00CA2C1A"/>
    <w:rsid w:val="00CA2E3D"/>
    <w:rsid w:val="00CA314D"/>
    <w:rsid w:val="00CA34FA"/>
    <w:rsid w:val="00CA39E9"/>
    <w:rsid w:val="00CA3E63"/>
    <w:rsid w:val="00CA420E"/>
    <w:rsid w:val="00CA4229"/>
    <w:rsid w:val="00CA436B"/>
    <w:rsid w:val="00CA44C9"/>
    <w:rsid w:val="00CA460F"/>
    <w:rsid w:val="00CA49E9"/>
    <w:rsid w:val="00CA4F96"/>
    <w:rsid w:val="00CA4FB4"/>
    <w:rsid w:val="00CA51BA"/>
    <w:rsid w:val="00CA5504"/>
    <w:rsid w:val="00CA558B"/>
    <w:rsid w:val="00CA56B7"/>
    <w:rsid w:val="00CA5718"/>
    <w:rsid w:val="00CA57E4"/>
    <w:rsid w:val="00CA5DD8"/>
    <w:rsid w:val="00CA660F"/>
    <w:rsid w:val="00CA6930"/>
    <w:rsid w:val="00CA6AD8"/>
    <w:rsid w:val="00CA6C41"/>
    <w:rsid w:val="00CA6E51"/>
    <w:rsid w:val="00CA711D"/>
    <w:rsid w:val="00CA71E2"/>
    <w:rsid w:val="00CA7651"/>
    <w:rsid w:val="00CA78CF"/>
    <w:rsid w:val="00CA7966"/>
    <w:rsid w:val="00CA7C57"/>
    <w:rsid w:val="00CA7D55"/>
    <w:rsid w:val="00CA7E4D"/>
    <w:rsid w:val="00CA7EBA"/>
    <w:rsid w:val="00CA7F5B"/>
    <w:rsid w:val="00CB007C"/>
    <w:rsid w:val="00CB0106"/>
    <w:rsid w:val="00CB013F"/>
    <w:rsid w:val="00CB093E"/>
    <w:rsid w:val="00CB0A9A"/>
    <w:rsid w:val="00CB0BF9"/>
    <w:rsid w:val="00CB1305"/>
    <w:rsid w:val="00CB1934"/>
    <w:rsid w:val="00CB1A33"/>
    <w:rsid w:val="00CB1DED"/>
    <w:rsid w:val="00CB2143"/>
    <w:rsid w:val="00CB21CC"/>
    <w:rsid w:val="00CB27AA"/>
    <w:rsid w:val="00CB2B29"/>
    <w:rsid w:val="00CB2ECE"/>
    <w:rsid w:val="00CB301A"/>
    <w:rsid w:val="00CB31CF"/>
    <w:rsid w:val="00CB3272"/>
    <w:rsid w:val="00CB32D0"/>
    <w:rsid w:val="00CB3724"/>
    <w:rsid w:val="00CB3A73"/>
    <w:rsid w:val="00CB3C29"/>
    <w:rsid w:val="00CB3C8F"/>
    <w:rsid w:val="00CB3D29"/>
    <w:rsid w:val="00CB43CC"/>
    <w:rsid w:val="00CB4C76"/>
    <w:rsid w:val="00CB4FD1"/>
    <w:rsid w:val="00CB5040"/>
    <w:rsid w:val="00CB512E"/>
    <w:rsid w:val="00CB51A6"/>
    <w:rsid w:val="00CB58C2"/>
    <w:rsid w:val="00CB5DE1"/>
    <w:rsid w:val="00CB5E88"/>
    <w:rsid w:val="00CB5F0B"/>
    <w:rsid w:val="00CB6039"/>
    <w:rsid w:val="00CB60E6"/>
    <w:rsid w:val="00CB619D"/>
    <w:rsid w:val="00CB6297"/>
    <w:rsid w:val="00CB6838"/>
    <w:rsid w:val="00CB6CCD"/>
    <w:rsid w:val="00CB7000"/>
    <w:rsid w:val="00CB73D0"/>
    <w:rsid w:val="00CB7468"/>
    <w:rsid w:val="00CB76EA"/>
    <w:rsid w:val="00CB7C71"/>
    <w:rsid w:val="00CB7D4A"/>
    <w:rsid w:val="00CC034C"/>
    <w:rsid w:val="00CC0431"/>
    <w:rsid w:val="00CC06D8"/>
    <w:rsid w:val="00CC06F0"/>
    <w:rsid w:val="00CC08B1"/>
    <w:rsid w:val="00CC0A41"/>
    <w:rsid w:val="00CC0C40"/>
    <w:rsid w:val="00CC11AE"/>
    <w:rsid w:val="00CC14C3"/>
    <w:rsid w:val="00CC1620"/>
    <w:rsid w:val="00CC1638"/>
    <w:rsid w:val="00CC17EA"/>
    <w:rsid w:val="00CC1F9C"/>
    <w:rsid w:val="00CC22D4"/>
    <w:rsid w:val="00CC2611"/>
    <w:rsid w:val="00CC2628"/>
    <w:rsid w:val="00CC291F"/>
    <w:rsid w:val="00CC29D6"/>
    <w:rsid w:val="00CC2AC9"/>
    <w:rsid w:val="00CC2F42"/>
    <w:rsid w:val="00CC31E7"/>
    <w:rsid w:val="00CC3357"/>
    <w:rsid w:val="00CC355C"/>
    <w:rsid w:val="00CC358E"/>
    <w:rsid w:val="00CC3653"/>
    <w:rsid w:val="00CC3713"/>
    <w:rsid w:val="00CC39C7"/>
    <w:rsid w:val="00CC3B37"/>
    <w:rsid w:val="00CC3C90"/>
    <w:rsid w:val="00CC41A5"/>
    <w:rsid w:val="00CC4518"/>
    <w:rsid w:val="00CC463D"/>
    <w:rsid w:val="00CC46AF"/>
    <w:rsid w:val="00CC4C3C"/>
    <w:rsid w:val="00CC4E67"/>
    <w:rsid w:val="00CC53E4"/>
    <w:rsid w:val="00CC56E0"/>
    <w:rsid w:val="00CC5812"/>
    <w:rsid w:val="00CC6065"/>
    <w:rsid w:val="00CC6585"/>
    <w:rsid w:val="00CC6730"/>
    <w:rsid w:val="00CC6AC8"/>
    <w:rsid w:val="00CC6D24"/>
    <w:rsid w:val="00CC714E"/>
    <w:rsid w:val="00CC7211"/>
    <w:rsid w:val="00CC785B"/>
    <w:rsid w:val="00CC7970"/>
    <w:rsid w:val="00CC7BAD"/>
    <w:rsid w:val="00CC7CC2"/>
    <w:rsid w:val="00CC7CCE"/>
    <w:rsid w:val="00CD00EB"/>
    <w:rsid w:val="00CD0397"/>
    <w:rsid w:val="00CD04A7"/>
    <w:rsid w:val="00CD05E5"/>
    <w:rsid w:val="00CD074B"/>
    <w:rsid w:val="00CD089D"/>
    <w:rsid w:val="00CD1094"/>
    <w:rsid w:val="00CD1481"/>
    <w:rsid w:val="00CD152B"/>
    <w:rsid w:val="00CD15D4"/>
    <w:rsid w:val="00CD15E1"/>
    <w:rsid w:val="00CD1663"/>
    <w:rsid w:val="00CD16E5"/>
    <w:rsid w:val="00CD19D2"/>
    <w:rsid w:val="00CD19F0"/>
    <w:rsid w:val="00CD1D22"/>
    <w:rsid w:val="00CD1FBC"/>
    <w:rsid w:val="00CD20B8"/>
    <w:rsid w:val="00CD2173"/>
    <w:rsid w:val="00CD22A5"/>
    <w:rsid w:val="00CD22C0"/>
    <w:rsid w:val="00CD23E1"/>
    <w:rsid w:val="00CD23E5"/>
    <w:rsid w:val="00CD27E3"/>
    <w:rsid w:val="00CD2819"/>
    <w:rsid w:val="00CD2A2C"/>
    <w:rsid w:val="00CD2A2F"/>
    <w:rsid w:val="00CD2A5A"/>
    <w:rsid w:val="00CD2B12"/>
    <w:rsid w:val="00CD2BDA"/>
    <w:rsid w:val="00CD2C7B"/>
    <w:rsid w:val="00CD3AB0"/>
    <w:rsid w:val="00CD3F4E"/>
    <w:rsid w:val="00CD4047"/>
    <w:rsid w:val="00CD450F"/>
    <w:rsid w:val="00CD4717"/>
    <w:rsid w:val="00CD494C"/>
    <w:rsid w:val="00CD4D3E"/>
    <w:rsid w:val="00CD4DF7"/>
    <w:rsid w:val="00CD507C"/>
    <w:rsid w:val="00CD5AB4"/>
    <w:rsid w:val="00CD60D0"/>
    <w:rsid w:val="00CD618A"/>
    <w:rsid w:val="00CD6201"/>
    <w:rsid w:val="00CD62C2"/>
    <w:rsid w:val="00CD637A"/>
    <w:rsid w:val="00CD66D9"/>
    <w:rsid w:val="00CD672B"/>
    <w:rsid w:val="00CD71DA"/>
    <w:rsid w:val="00CD7A12"/>
    <w:rsid w:val="00CD7CB2"/>
    <w:rsid w:val="00CD7F52"/>
    <w:rsid w:val="00CD7FA1"/>
    <w:rsid w:val="00CE0143"/>
    <w:rsid w:val="00CE0A12"/>
    <w:rsid w:val="00CE0AEE"/>
    <w:rsid w:val="00CE0E6F"/>
    <w:rsid w:val="00CE1039"/>
    <w:rsid w:val="00CE10C2"/>
    <w:rsid w:val="00CE10C6"/>
    <w:rsid w:val="00CE13EC"/>
    <w:rsid w:val="00CE1D68"/>
    <w:rsid w:val="00CE2271"/>
    <w:rsid w:val="00CE242F"/>
    <w:rsid w:val="00CE24FE"/>
    <w:rsid w:val="00CE263A"/>
    <w:rsid w:val="00CE268A"/>
    <w:rsid w:val="00CE26F7"/>
    <w:rsid w:val="00CE29C8"/>
    <w:rsid w:val="00CE2C38"/>
    <w:rsid w:val="00CE2FFA"/>
    <w:rsid w:val="00CE33A2"/>
    <w:rsid w:val="00CE3567"/>
    <w:rsid w:val="00CE3A5F"/>
    <w:rsid w:val="00CE3CA5"/>
    <w:rsid w:val="00CE3D92"/>
    <w:rsid w:val="00CE3F18"/>
    <w:rsid w:val="00CE40E2"/>
    <w:rsid w:val="00CE429F"/>
    <w:rsid w:val="00CE42BD"/>
    <w:rsid w:val="00CE42E0"/>
    <w:rsid w:val="00CE440C"/>
    <w:rsid w:val="00CE4605"/>
    <w:rsid w:val="00CE46FA"/>
    <w:rsid w:val="00CE4910"/>
    <w:rsid w:val="00CE4A2B"/>
    <w:rsid w:val="00CE4A88"/>
    <w:rsid w:val="00CE4ABD"/>
    <w:rsid w:val="00CE4B53"/>
    <w:rsid w:val="00CE4F96"/>
    <w:rsid w:val="00CE5400"/>
    <w:rsid w:val="00CE5955"/>
    <w:rsid w:val="00CE5EDC"/>
    <w:rsid w:val="00CE5FB1"/>
    <w:rsid w:val="00CE62CA"/>
    <w:rsid w:val="00CE6536"/>
    <w:rsid w:val="00CE65B0"/>
    <w:rsid w:val="00CE6924"/>
    <w:rsid w:val="00CE6939"/>
    <w:rsid w:val="00CE6B5A"/>
    <w:rsid w:val="00CE7340"/>
    <w:rsid w:val="00CE73E7"/>
    <w:rsid w:val="00CE7778"/>
    <w:rsid w:val="00CE7AF0"/>
    <w:rsid w:val="00CE7B6A"/>
    <w:rsid w:val="00CE7C6C"/>
    <w:rsid w:val="00CE7DF3"/>
    <w:rsid w:val="00CF0096"/>
    <w:rsid w:val="00CF01EC"/>
    <w:rsid w:val="00CF049E"/>
    <w:rsid w:val="00CF05B9"/>
    <w:rsid w:val="00CF0DE3"/>
    <w:rsid w:val="00CF0DED"/>
    <w:rsid w:val="00CF1166"/>
    <w:rsid w:val="00CF118A"/>
    <w:rsid w:val="00CF12CE"/>
    <w:rsid w:val="00CF14C9"/>
    <w:rsid w:val="00CF1605"/>
    <w:rsid w:val="00CF17C2"/>
    <w:rsid w:val="00CF1A8C"/>
    <w:rsid w:val="00CF1AA7"/>
    <w:rsid w:val="00CF1DB7"/>
    <w:rsid w:val="00CF20DC"/>
    <w:rsid w:val="00CF2863"/>
    <w:rsid w:val="00CF2AF3"/>
    <w:rsid w:val="00CF2C98"/>
    <w:rsid w:val="00CF2E8F"/>
    <w:rsid w:val="00CF3332"/>
    <w:rsid w:val="00CF3368"/>
    <w:rsid w:val="00CF3768"/>
    <w:rsid w:val="00CF3C7D"/>
    <w:rsid w:val="00CF411A"/>
    <w:rsid w:val="00CF4484"/>
    <w:rsid w:val="00CF4A36"/>
    <w:rsid w:val="00CF4B4C"/>
    <w:rsid w:val="00CF4DAD"/>
    <w:rsid w:val="00CF5283"/>
    <w:rsid w:val="00CF557F"/>
    <w:rsid w:val="00CF57C5"/>
    <w:rsid w:val="00CF58D8"/>
    <w:rsid w:val="00CF5946"/>
    <w:rsid w:val="00CF6474"/>
    <w:rsid w:val="00CF6485"/>
    <w:rsid w:val="00CF68AC"/>
    <w:rsid w:val="00CF6AE7"/>
    <w:rsid w:val="00CF6FBF"/>
    <w:rsid w:val="00CF716E"/>
    <w:rsid w:val="00CF72FA"/>
    <w:rsid w:val="00CF7551"/>
    <w:rsid w:val="00CF7C52"/>
    <w:rsid w:val="00CF7CEF"/>
    <w:rsid w:val="00D001B9"/>
    <w:rsid w:val="00D00240"/>
    <w:rsid w:val="00D0074E"/>
    <w:rsid w:val="00D00832"/>
    <w:rsid w:val="00D0096D"/>
    <w:rsid w:val="00D00A5A"/>
    <w:rsid w:val="00D0145D"/>
    <w:rsid w:val="00D014B2"/>
    <w:rsid w:val="00D014DB"/>
    <w:rsid w:val="00D0162D"/>
    <w:rsid w:val="00D01757"/>
    <w:rsid w:val="00D01E3E"/>
    <w:rsid w:val="00D02A89"/>
    <w:rsid w:val="00D02DC8"/>
    <w:rsid w:val="00D036B5"/>
    <w:rsid w:val="00D03823"/>
    <w:rsid w:val="00D03D86"/>
    <w:rsid w:val="00D03F2D"/>
    <w:rsid w:val="00D04006"/>
    <w:rsid w:val="00D04080"/>
    <w:rsid w:val="00D041FC"/>
    <w:rsid w:val="00D04586"/>
    <w:rsid w:val="00D04839"/>
    <w:rsid w:val="00D04A0E"/>
    <w:rsid w:val="00D04A8D"/>
    <w:rsid w:val="00D04BA3"/>
    <w:rsid w:val="00D04E5D"/>
    <w:rsid w:val="00D05590"/>
    <w:rsid w:val="00D057A0"/>
    <w:rsid w:val="00D05A9F"/>
    <w:rsid w:val="00D05B5A"/>
    <w:rsid w:val="00D05B6B"/>
    <w:rsid w:val="00D05CA9"/>
    <w:rsid w:val="00D05D7F"/>
    <w:rsid w:val="00D05E02"/>
    <w:rsid w:val="00D061F8"/>
    <w:rsid w:val="00D063ED"/>
    <w:rsid w:val="00D0641B"/>
    <w:rsid w:val="00D06507"/>
    <w:rsid w:val="00D0650D"/>
    <w:rsid w:val="00D06577"/>
    <w:rsid w:val="00D06714"/>
    <w:rsid w:val="00D06B02"/>
    <w:rsid w:val="00D06C57"/>
    <w:rsid w:val="00D06D97"/>
    <w:rsid w:val="00D07115"/>
    <w:rsid w:val="00D0718F"/>
    <w:rsid w:val="00D071A9"/>
    <w:rsid w:val="00D0728F"/>
    <w:rsid w:val="00D0739E"/>
    <w:rsid w:val="00D076F1"/>
    <w:rsid w:val="00D0792A"/>
    <w:rsid w:val="00D07D99"/>
    <w:rsid w:val="00D10781"/>
    <w:rsid w:val="00D107E9"/>
    <w:rsid w:val="00D10B55"/>
    <w:rsid w:val="00D10FA7"/>
    <w:rsid w:val="00D11200"/>
    <w:rsid w:val="00D11458"/>
    <w:rsid w:val="00D11985"/>
    <w:rsid w:val="00D119BE"/>
    <w:rsid w:val="00D11DFE"/>
    <w:rsid w:val="00D1224F"/>
    <w:rsid w:val="00D1225A"/>
    <w:rsid w:val="00D12303"/>
    <w:rsid w:val="00D125DA"/>
    <w:rsid w:val="00D1268B"/>
    <w:rsid w:val="00D12E57"/>
    <w:rsid w:val="00D13AF7"/>
    <w:rsid w:val="00D14945"/>
    <w:rsid w:val="00D149CE"/>
    <w:rsid w:val="00D14BF7"/>
    <w:rsid w:val="00D14F6E"/>
    <w:rsid w:val="00D15554"/>
    <w:rsid w:val="00D156A7"/>
    <w:rsid w:val="00D1572D"/>
    <w:rsid w:val="00D1577D"/>
    <w:rsid w:val="00D15B96"/>
    <w:rsid w:val="00D16052"/>
    <w:rsid w:val="00D160F4"/>
    <w:rsid w:val="00D16261"/>
    <w:rsid w:val="00D16A90"/>
    <w:rsid w:val="00D16ADA"/>
    <w:rsid w:val="00D16DFC"/>
    <w:rsid w:val="00D170E0"/>
    <w:rsid w:val="00D170E3"/>
    <w:rsid w:val="00D1720C"/>
    <w:rsid w:val="00D172B9"/>
    <w:rsid w:val="00D176B1"/>
    <w:rsid w:val="00D17875"/>
    <w:rsid w:val="00D17CC8"/>
    <w:rsid w:val="00D20156"/>
    <w:rsid w:val="00D2018A"/>
    <w:rsid w:val="00D203D4"/>
    <w:rsid w:val="00D203E1"/>
    <w:rsid w:val="00D204BD"/>
    <w:rsid w:val="00D20693"/>
    <w:rsid w:val="00D2070C"/>
    <w:rsid w:val="00D209AC"/>
    <w:rsid w:val="00D20B28"/>
    <w:rsid w:val="00D20BAA"/>
    <w:rsid w:val="00D20DBB"/>
    <w:rsid w:val="00D20E34"/>
    <w:rsid w:val="00D21096"/>
    <w:rsid w:val="00D210FA"/>
    <w:rsid w:val="00D214E8"/>
    <w:rsid w:val="00D21716"/>
    <w:rsid w:val="00D21C75"/>
    <w:rsid w:val="00D21F3F"/>
    <w:rsid w:val="00D21FA8"/>
    <w:rsid w:val="00D2205D"/>
    <w:rsid w:val="00D220AE"/>
    <w:rsid w:val="00D22364"/>
    <w:rsid w:val="00D223E6"/>
    <w:rsid w:val="00D22443"/>
    <w:rsid w:val="00D22973"/>
    <w:rsid w:val="00D22B18"/>
    <w:rsid w:val="00D22B7D"/>
    <w:rsid w:val="00D22D1F"/>
    <w:rsid w:val="00D23020"/>
    <w:rsid w:val="00D23073"/>
    <w:rsid w:val="00D23215"/>
    <w:rsid w:val="00D23256"/>
    <w:rsid w:val="00D239B1"/>
    <w:rsid w:val="00D23B28"/>
    <w:rsid w:val="00D23D7F"/>
    <w:rsid w:val="00D24232"/>
    <w:rsid w:val="00D245BE"/>
    <w:rsid w:val="00D24F87"/>
    <w:rsid w:val="00D25F2E"/>
    <w:rsid w:val="00D2605E"/>
    <w:rsid w:val="00D2610D"/>
    <w:rsid w:val="00D262A5"/>
    <w:rsid w:val="00D2648A"/>
    <w:rsid w:val="00D269FA"/>
    <w:rsid w:val="00D26B38"/>
    <w:rsid w:val="00D26EA6"/>
    <w:rsid w:val="00D27269"/>
    <w:rsid w:val="00D27B89"/>
    <w:rsid w:val="00D27B95"/>
    <w:rsid w:val="00D30846"/>
    <w:rsid w:val="00D31AFE"/>
    <w:rsid w:val="00D3261E"/>
    <w:rsid w:val="00D3276E"/>
    <w:rsid w:val="00D32B62"/>
    <w:rsid w:val="00D32B71"/>
    <w:rsid w:val="00D33260"/>
    <w:rsid w:val="00D336B0"/>
    <w:rsid w:val="00D33717"/>
    <w:rsid w:val="00D33B09"/>
    <w:rsid w:val="00D33CA8"/>
    <w:rsid w:val="00D33F55"/>
    <w:rsid w:val="00D345A1"/>
    <w:rsid w:val="00D345FB"/>
    <w:rsid w:val="00D346F6"/>
    <w:rsid w:val="00D34DF8"/>
    <w:rsid w:val="00D35077"/>
    <w:rsid w:val="00D352E3"/>
    <w:rsid w:val="00D35371"/>
    <w:rsid w:val="00D35412"/>
    <w:rsid w:val="00D354A1"/>
    <w:rsid w:val="00D355FF"/>
    <w:rsid w:val="00D356EB"/>
    <w:rsid w:val="00D358F0"/>
    <w:rsid w:val="00D36439"/>
    <w:rsid w:val="00D367FA"/>
    <w:rsid w:val="00D36906"/>
    <w:rsid w:val="00D369F4"/>
    <w:rsid w:val="00D36C38"/>
    <w:rsid w:val="00D36FD7"/>
    <w:rsid w:val="00D37D62"/>
    <w:rsid w:val="00D400F3"/>
    <w:rsid w:val="00D4012A"/>
    <w:rsid w:val="00D40140"/>
    <w:rsid w:val="00D40717"/>
    <w:rsid w:val="00D40ADD"/>
    <w:rsid w:val="00D40C24"/>
    <w:rsid w:val="00D40C36"/>
    <w:rsid w:val="00D40CBE"/>
    <w:rsid w:val="00D40EF1"/>
    <w:rsid w:val="00D411F3"/>
    <w:rsid w:val="00D4131A"/>
    <w:rsid w:val="00D413CC"/>
    <w:rsid w:val="00D415DE"/>
    <w:rsid w:val="00D41B01"/>
    <w:rsid w:val="00D425AF"/>
    <w:rsid w:val="00D4316E"/>
    <w:rsid w:val="00D4356C"/>
    <w:rsid w:val="00D43AC8"/>
    <w:rsid w:val="00D44062"/>
    <w:rsid w:val="00D4423A"/>
    <w:rsid w:val="00D44546"/>
    <w:rsid w:val="00D4471C"/>
    <w:rsid w:val="00D44E82"/>
    <w:rsid w:val="00D45026"/>
    <w:rsid w:val="00D450E7"/>
    <w:rsid w:val="00D454EB"/>
    <w:rsid w:val="00D45692"/>
    <w:rsid w:val="00D45B3B"/>
    <w:rsid w:val="00D45B40"/>
    <w:rsid w:val="00D45CA1"/>
    <w:rsid w:val="00D45F08"/>
    <w:rsid w:val="00D462D4"/>
    <w:rsid w:val="00D46300"/>
    <w:rsid w:val="00D46421"/>
    <w:rsid w:val="00D46464"/>
    <w:rsid w:val="00D46610"/>
    <w:rsid w:val="00D46666"/>
    <w:rsid w:val="00D466E9"/>
    <w:rsid w:val="00D467A6"/>
    <w:rsid w:val="00D4690A"/>
    <w:rsid w:val="00D46A85"/>
    <w:rsid w:val="00D46B06"/>
    <w:rsid w:val="00D46DF8"/>
    <w:rsid w:val="00D46E19"/>
    <w:rsid w:val="00D47BD9"/>
    <w:rsid w:val="00D47F80"/>
    <w:rsid w:val="00D5063E"/>
    <w:rsid w:val="00D50755"/>
    <w:rsid w:val="00D509F5"/>
    <w:rsid w:val="00D50BE5"/>
    <w:rsid w:val="00D51164"/>
    <w:rsid w:val="00D51304"/>
    <w:rsid w:val="00D51327"/>
    <w:rsid w:val="00D517C6"/>
    <w:rsid w:val="00D51AFA"/>
    <w:rsid w:val="00D51C1A"/>
    <w:rsid w:val="00D51C44"/>
    <w:rsid w:val="00D5241B"/>
    <w:rsid w:val="00D52555"/>
    <w:rsid w:val="00D52606"/>
    <w:rsid w:val="00D52711"/>
    <w:rsid w:val="00D52A83"/>
    <w:rsid w:val="00D52CE1"/>
    <w:rsid w:val="00D52F8D"/>
    <w:rsid w:val="00D5383C"/>
    <w:rsid w:val="00D53856"/>
    <w:rsid w:val="00D53859"/>
    <w:rsid w:val="00D53A1A"/>
    <w:rsid w:val="00D53C1D"/>
    <w:rsid w:val="00D53F33"/>
    <w:rsid w:val="00D544D0"/>
    <w:rsid w:val="00D54FF4"/>
    <w:rsid w:val="00D5527A"/>
    <w:rsid w:val="00D55553"/>
    <w:rsid w:val="00D557F4"/>
    <w:rsid w:val="00D55946"/>
    <w:rsid w:val="00D55FF4"/>
    <w:rsid w:val="00D5616F"/>
    <w:rsid w:val="00D5626D"/>
    <w:rsid w:val="00D565A3"/>
    <w:rsid w:val="00D56781"/>
    <w:rsid w:val="00D5690A"/>
    <w:rsid w:val="00D56991"/>
    <w:rsid w:val="00D574E1"/>
    <w:rsid w:val="00D57753"/>
    <w:rsid w:val="00D57B5E"/>
    <w:rsid w:val="00D57BF8"/>
    <w:rsid w:val="00D57C56"/>
    <w:rsid w:val="00D57C78"/>
    <w:rsid w:val="00D6004F"/>
    <w:rsid w:val="00D60510"/>
    <w:rsid w:val="00D606E9"/>
    <w:rsid w:val="00D606FB"/>
    <w:rsid w:val="00D60B79"/>
    <w:rsid w:val="00D60CDC"/>
    <w:rsid w:val="00D60CF9"/>
    <w:rsid w:val="00D61291"/>
    <w:rsid w:val="00D6154D"/>
    <w:rsid w:val="00D615D9"/>
    <w:rsid w:val="00D61967"/>
    <w:rsid w:val="00D6231A"/>
    <w:rsid w:val="00D6270E"/>
    <w:rsid w:val="00D62738"/>
    <w:rsid w:val="00D6284D"/>
    <w:rsid w:val="00D62EFD"/>
    <w:rsid w:val="00D63139"/>
    <w:rsid w:val="00D63143"/>
    <w:rsid w:val="00D6324A"/>
    <w:rsid w:val="00D635B6"/>
    <w:rsid w:val="00D638AF"/>
    <w:rsid w:val="00D638C3"/>
    <w:rsid w:val="00D63990"/>
    <w:rsid w:val="00D63AC6"/>
    <w:rsid w:val="00D63B8E"/>
    <w:rsid w:val="00D63C67"/>
    <w:rsid w:val="00D640A0"/>
    <w:rsid w:val="00D6452C"/>
    <w:rsid w:val="00D648FB"/>
    <w:rsid w:val="00D65230"/>
    <w:rsid w:val="00D654A2"/>
    <w:rsid w:val="00D654D6"/>
    <w:rsid w:val="00D65837"/>
    <w:rsid w:val="00D658B4"/>
    <w:rsid w:val="00D65D1B"/>
    <w:rsid w:val="00D65F40"/>
    <w:rsid w:val="00D664DE"/>
    <w:rsid w:val="00D66DEB"/>
    <w:rsid w:val="00D67152"/>
    <w:rsid w:val="00D674BE"/>
    <w:rsid w:val="00D6768F"/>
    <w:rsid w:val="00D67F11"/>
    <w:rsid w:val="00D70789"/>
    <w:rsid w:val="00D7080E"/>
    <w:rsid w:val="00D70BDB"/>
    <w:rsid w:val="00D70D07"/>
    <w:rsid w:val="00D70D3C"/>
    <w:rsid w:val="00D70DE9"/>
    <w:rsid w:val="00D70E89"/>
    <w:rsid w:val="00D70FE0"/>
    <w:rsid w:val="00D712AC"/>
    <w:rsid w:val="00D7156A"/>
    <w:rsid w:val="00D716A7"/>
    <w:rsid w:val="00D71892"/>
    <w:rsid w:val="00D71C33"/>
    <w:rsid w:val="00D71CBB"/>
    <w:rsid w:val="00D71F92"/>
    <w:rsid w:val="00D72087"/>
    <w:rsid w:val="00D7225D"/>
    <w:rsid w:val="00D72B8D"/>
    <w:rsid w:val="00D72C07"/>
    <w:rsid w:val="00D72CC4"/>
    <w:rsid w:val="00D7302D"/>
    <w:rsid w:val="00D731B7"/>
    <w:rsid w:val="00D73225"/>
    <w:rsid w:val="00D7350B"/>
    <w:rsid w:val="00D73A88"/>
    <w:rsid w:val="00D74212"/>
    <w:rsid w:val="00D74352"/>
    <w:rsid w:val="00D7466B"/>
    <w:rsid w:val="00D7473B"/>
    <w:rsid w:val="00D7492E"/>
    <w:rsid w:val="00D7589C"/>
    <w:rsid w:val="00D75ADD"/>
    <w:rsid w:val="00D7605D"/>
    <w:rsid w:val="00D76624"/>
    <w:rsid w:val="00D767AB"/>
    <w:rsid w:val="00D76895"/>
    <w:rsid w:val="00D76D5F"/>
    <w:rsid w:val="00D76D88"/>
    <w:rsid w:val="00D76E60"/>
    <w:rsid w:val="00D76EB0"/>
    <w:rsid w:val="00D76F4E"/>
    <w:rsid w:val="00D776B9"/>
    <w:rsid w:val="00D778CC"/>
    <w:rsid w:val="00D77C35"/>
    <w:rsid w:val="00D77F8A"/>
    <w:rsid w:val="00D80377"/>
    <w:rsid w:val="00D80563"/>
    <w:rsid w:val="00D805FF"/>
    <w:rsid w:val="00D80697"/>
    <w:rsid w:val="00D80D67"/>
    <w:rsid w:val="00D812E7"/>
    <w:rsid w:val="00D813EC"/>
    <w:rsid w:val="00D81576"/>
    <w:rsid w:val="00D81856"/>
    <w:rsid w:val="00D818A7"/>
    <w:rsid w:val="00D81DD4"/>
    <w:rsid w:val="00D82049"/>
    <w:rsid w:val="00D820F6"/>
    <w:rsid w:val="00D82383"/>
    <w:rsid w:val="00D82BC0"/>
    <w:rsid w:val="00D82D9C"/>
    <w:rsid w:val="00D82DCF"/>
    <w:rsid w:val="00D83475"/>
    <w:rsid w:val="00D8358A"/>
    <w:rsid w:val="00D8362B"/>
    <w:rsid w:val="00D837C4"/>
    <w:rsid w:val="00D83847"/>
    <w:rsid w:val="00D83A51"/>
    <w:rsid w:val="00D83CB6"/>
    <w:rsid w:val="00D83DBA"/>
    <w:rsid w:val="00D83E56"/>
    <w:rsid w:val="00D83F9E"/>
    <w:rsid w:val="00D83FF5"/>
    <w:rsid w:val="00D841FA"/>
    <w:rsid w:val="00D842C8"/>
    <w:rsid w:val="00D843A3"/>
    <w:rsid w:val="00D84866"/>
    <w:rsid w:val="00D84B92"/>
    <w:rsid w:val="00D84D1F"/>
    <w:rsid w:val="00D851BB"/>
    <w:rsid w:val="00D8572A"/>
    <w:rsid w:val="00D8572F"/>
    <w:rsid w:val="00D85A62"/>
    <w:rsid w:val="00D85BBE"/>
    <w:rsid w:val="00D85CA4"/>
    <w:rsid w:val="00D85CE4"/>
    <w:rsid w:val="00D8615F"/>
    <w:rsid w:val="00D864C1"/>
    <w:rsid w:val="00D86639"/>
    <w:rsid w:val="00D868BB"/>
    <w:rsid w:val="00D86A84"/>
    <w:rsid w:val="00D86FD1"/>
    <w:rsid w:val="00D873B7"/>
    <w:rsid w:val="00D87B01"/>
    <w:rsid w:val="00D87B59"/>
    <w:rsid w:val="00D87F6B"/>
    <w:rsid w:val="00D90055"/>
    <w:rsid w:val="00D9035D"/>
    <w:rsid w:val="00D90524"/>
    <w:rsid w:val="00D90858"/>
    <w:rsid w:val="00D90867"/>
    <w:rsid w:val="00D9097B"/>
    <w:rsid w:val="00D91F37"/>
    <w:rsid w:val="00D91F4A"/>
    <w:rsid w:val="00D923EB"/>
    <w:rsid w:val="00D9287E"/>
    <w:rsid w:val="00D92A13"/>
    <w:rsid w:val="00D92C30"/>
    <w:rsid w:val="00D9307D"/>
    <w:rsid w:val="00D9312F"/>
    <w:rsid w:val="00D935A7"/>
    <w:rsid w:val="00D936EF"/>
    <w:rsid w:val="00D938F6"/>
    <w:rsid w:val="00D93BF7"/>
    <w:rsid w:val="00D93C01"/>
    <w:rsid w:val="00D93C37"/>
    <w:rsid w:val="00D93E5B"/>
    <w:rsid w:val="00D94250"/>
    <w:rsid w:val="00D945B7"/>
    <w:rsid w:val="00D94BCC"/>
    <w:rsid w:val="00D94E21"/>
    <w:rsid w:val="00D94EA1"/>
    <w:rsid w:val="00D95005"/>
    <w:rsid w:val="00D95103"/>
    <w:rsid w:val="00D95481"/>
    <w:rsid w:val="00D95A5F"/>
    <w:rsid w:val="00D95E16"/>
    <w:rsid w:val="00D961CF"/>
    <w:rsid w:val="00D962BB"/>
    <w:rsid w:val="00D9637C"/>
    <w:rsid w:val="00D96502"/>
    <w:rsid w:val="00D966C2"/>
    <w:rsid w:val="00D967A0"/>
    <w:rsid w:val="00D968F3"/>
    <w:rsid w:val="00D96C27"/>
    <w:rsid w:val="00D96D7F"/>
    <w:rsid w:val="00D96EE2"/>
    <w:rsid w:val="00D9718D"/>
    <w:rsid w:val="00D97263"/>
    <w:rsid w:val="00D9747F"/>
    <w:rsid w:val="00D9766A"/>
    <w:rsid w:val="00D97841"/>
    <w:rsid w:val="00D97A69"/>
    <w:rsid w:val="00DA033B"/>
    <w:rsid w:val="00DA083E"/>
    <w:rsid w:val="00DA0A85"/>
    <w:rsid w:val="00DA1071"/>
    <w:rsid w:val="00DA17ED"/>
    <w:rsid w:val="00DA1D42"/>
    <w:rsid w:val="00DA1FE0"/>
    <w:rsid w:val="00DA225A"/>
    <w:rsid w:val="00DA2268"/>
    <w:rsid w:val="00DA27F3"/>
    <w:rsid w:val="00DA29E8"/>
    <w:rsid w:val="00DA33B0"/>
    <w:rsid w:val="00DA33B5"/>
    <w:rsid w:val="00DA37B7"/>
    <w:rsid w:val="00DA39EC"/>
    <w:rsid w:val="00DA3B6D"/>
    <w:rsid w:val="00DA3C15"/>
    <w:rsid w:val="00DA3DD6"/>
    <w:rsid w:val="00DA40A1"/>
    <w:rsid w:val="00DA4263"/>
    <w:rsid w:val="00DA4901"/>
    <w:rsid w:val="00DA497E"/>
    <w:rsid w:val="00DA500D"/>
    <w:rsid w:val="00DA510E"/>
    <w:rsid w:val="00DA5FC8"/>
    <w:rsid w:val="00DA60F7"/>
    <w:rsid w:val="00DA62F5"/>
    <w:rsid w:val="00DA63DC"/>
    <w:rsid w:val="00DA688A"/>
    <w:rsid w:val="00DA6903"/>
    <w:rsid w:val="00DA6A25"/>
    <w:rsid w:val="00DA6B9E"/>
    <w:rsid w:val="00DA6C3D"/>
    <w:rsid w:val="00DA703F"/>
    <w:rsid w:val="00DA70F0"/>
    <w:rsid w:val="00DA7214"/>
    <w:rsid w:val="00DA745F"/>
    <w:rsid w:val="00DA781B"/>
    <w:rsid w:val="00DA78A2"/>
    <w:rsid w:val="00DA7C0E"/>
    <w:rsid w:val="00DB03BF"/>
    <w:rsid w:val="00DB0667"/>
    <w:rsid w:val="00DB0C4A"/>
    <w:rsid w:val="00DB0D07"/>
    <w:rsid w:val="00DB10E0"/>
    <w:rsid w:val="00DB1378"/>
    <w:rsid w:val="00DB1471"/>
    <w:rsid w:val="00DB1879"/>
    <w:rsid w:val="00DB1C8F"/>
    <w:rsid w:val="00DB20DA"/>
    <w:rsid w:val="00DB231E"/>
    <w:rsid w:val="00DB2499"/>
    <w:rsid w:val="00DB24FD"/>
    <w:rsid w:val="00DB2AEE"/>
    <w:rsid w:val="00DB2B86"/>
    <w:rsid w:val="00DB2E65"/>
    <w:rsid w:val="00DB319F"/>
    <w:rsid w:val="00DB34BA"/>
    <w:rsid w:val="00DB35E7"/>
    <w:rsid w:val="00DB36CE"/>
    <w:rsid w:val="00DB38BF"/>
    <w:rsid w:val="00DB4510"/>
    <w:rsid w:val="00DB47AF"/>
    <w:rsid w:val="00DB49DA"/>
    <w:rsid w:val="00DB5591"/>
    <w:rsid w:val="00DB55A6"/>
    <w:rsid w:val="00DB5807"/>
    <w:rsid w:val="00DB5CFD"/>
    <w:rsid w:val="00DB63CE"/>
    <w:rsid w:val="00DB662C"/>
    <w:rsid w:val="00DB66F9"/>
    <w:rsid w:val="00DB6A34"/>
    <w:rsid w:val="00DB6EFB"/>
    <w:rsid w:val="00DB6F7A"/>
    <w:rsid w:val="00DB723F"/>
    <w:rsid w:val="00DB7429"/>
    <w:rsid w:val="00DB751C"/>
    <w:rsid w:val="00DB77DC"/>
    <w:rsid w:val="00DB78D6"/>
    <w:rsid w:val="00DB79C9"/>
    <w:rsid w:val="00DB7AC3"/>
    <w:rsid w:val="00DB7B67"/>
    <w:rsid w:val="00DB7D21"/>
    <w:rsid w:val="00DB7D5D"/>
    <w:rsid w:val="00DC0168"/>
    <w:rsid w:val="00DC037C"/>
    <w:rsid w:val="00DC0818"/>
    <w:rsid w:val="00DC09E8"/>
    <w:rsid w:val="00DC10C5"/>
    <w:rsid w:val="00DC1219"/>
    <w:rsid w:val="00DC1C4A"/>
    <w:rsid w:val="00DC1FC6"/>
    <w:rsid w:val="00DC21FC"/>
    <w:rsid w:val="00DC276D"/>
    <w:rsid w:val="00DC29A1"/>
    <w:rsid w:val="00DC2BAD"/>
    <w:rsid w:val="00DC31D4"/>
    <w:rsid w:val="00DC3507"/>
    <w:rsid w:val="00DC3594"/>
    <w:rsid w:val="00DC3834"/>
    <w:rsid w:val="00DC3BA5"/>
    <w:rsid w:val="00DC3D49"/>
    <w:rsid w:val="00DC432A"/>
    <w:rsid w:val="00DC4505"/>
    <w:rsid w:val="00DC46CA"/>
    <w:rsid w:val="00DC4752"/>
    <w:rsid w:val="00DC4812"/>
    <w:rsid w:val="00DC4874"/>
    <w:rsid w:val="00DC4CBB"/>
    <w:rsid w:val="00DC50EC"/>
    <w:rsid w:val="00DC541F"/>
    <w:rsid w:val="00DC5704"/>
    <w:rsid w:val="00DC5B35"/>
    <w:rsid w:val="00DC6129"/>
    <w:rsid w:val="00DC6195"/>
    <w:rsid w:val="00DC68E5"/>
    <w:rsid w:val="00DC69AA"/>
    <w:rsid w:val="00DC6A03"/>
    <w:rsid w:val="00DC6B19"/>
    <w:rsid w:val="00DC7037"/>
    <w:rsid w:val="00DC7659"/>
    <w:rsid w:val="00DC7909"/>
    <w:rsid w:val="00DC7A3F"/>
    <w:rsid w:val="00DC7D11"/>
    <w:rsid w:val="00DC7E19"/>
    <w:rsid w:val="00DD04E3"/>
    <w:rsid w:val="00DD06D0"/>
    <w:rsid w:val="00DD0A6B"/>
    <w:rsid w:val="00DD0A74"/>
    <w:rsid w:val="00DD0C7A"/>
    <w:rsid w:val="00DD0D78"/>
    <w:rsid w:val="00DD0E37"/>
    <w:rsid w:val="00DD112B"/>
    <w:rsid w:val="00DD1369"/>
    <w:rsid w:val="00DD155C"/>
    <w:rsid w:val="00DD15FF"/>
    <w:rsid w:val="00DD16BE"/>
    <w:rsid w:val="00DD192B"/>
    <w:rsid w:val="00DD1C00"/>
    <w:rsid w:val="00DD2409"/>
    <w:rsid w:val="00DD2B28"/>
    <w:rsid w:val="00DD316E"/>
    <w:rsid w:val="00DD37B8"/>
    <w:rsid w:val="00DD382F"/>
    <w:rsid w:val="00DD3DE4"/>
    <w:rsid w:val="00DD4210"/>
    <w:rsid w:val="00DD4596"/>
    <w:rsid w:val="00DD46A0"/>
    <w:rsid w:val="00DD46CC"/>
    <w:rsid w:val="00DD4A71"/>
    <w:rsid w:val="00DD4E07"/>
    <w:rsid w:val="00DD4F19"/>
    <w:rsid w:val="00DD5278"/>
    <w:rsid w:val="00DD5642"/>
    <w:rsid w:val="00DD5919"/>
    <w:rsid w:val="00DD5AEC"/>
    <w:rsid w:val="00DD5BE2"/>
    <w:rsid w:val="00DD5E37"/>
    <w:rsid w:val="00DD6491"/>
    <w:rsid w:val="00DD65C0"/>
    <w:rsid w:val="00DD6614"/>
    <w:rsid w:val="00DD68EC"/>
    <w:rsid w:val="00DD693C"/>
    <w:rsid w:val="00DD695E"/>
    <w:rsid w:val="00DD6E24"/>
    <w:rsid w:val="00DD6EDA"/>
    <w:rsid w:val="00DD6F72"/>
    <w:rsid w:val="00DD719A"/>
    <w:rsid w:val="00DD73A1"/>
    <w:rsid w:val="00DD748D"/>
    <w:rsid w:val="00DD7638"/>
    <w:rsid w:val="00DD7A72"/>
    <w:rsid w:val="00DD7B99"/>
    <w:rsid w:val="00DE0056"/>
    <w:rsid w:val="00DE00D9"/>
    <w:rsid w:val="00DE0358"/>
    <w:rsid w:val="00DE057D"/>
    <w:rsid w:val="00DE089A"/>
    <w:rsid w:val="00DE098C"/>
    <w:rsid w:val="00DE0A5D"/>
    <w:rsid w:val="00DE11DD"/>
    <w:rsid w:val="00DE140B"/>
    <w:rsid w:val="00DE16E1"/>
    <w:rsid w:val="00DE1830"/>
    <w:rsid w:val="00DE1843"/>
    <w:rsid w:val="00DE1921"/>
    <w:rsid w:val="00DE19C9"/>
    <w:rsid w:val="00DE1B79"/>
    <w:rsid w:val="00DE1BF4"/>
    <w:rsid w:val="00DE1FDE"/>
    <w:rsid w:val="00DE2BC1"/>
    <w:rsid w:val="00DE2CD9"/>
    <w:rsid w:val="00DE2D90"/>
    <w:rsid w:val="00DE2E6F"/>
    <w:rsid w:val="00DE3038"/>
    <w:rsid w:val="00DE32A5"/>
    <w:rsid w:val="00DE3605"/>
    <w:rsid w:val="00DE3C5B"/>
    <w:rsid w:val="00DE3E6D"/>
    <w:rsid w:val="00DE3EC0"/>
    <w:rsid w:val="00DE3FE4"/>
    <w:rsid w:val="00DE4465"/>
    <w:rsid w:val="00DE47B4"/>
    <w:rsid w:val="00DE48AD"/>
    <w:rsid w:val="00DE4A27"/>
    <w:rsid w:val="00DE4A74"/>
    <w:rsid w:val="00DE4E18"/>
    <w:rsid w:val="00DE505C"/>
    <w:rsid w:val="00DE5244"/>
    <w:rsid w:val="00DE53B9"/>
    <w:rsid w:val="00DE552C"/>
    <w:rsid w:val="00DE55DD"/>
    <w:rsid w:val="00DE58AF"/>
    <w:rsid w:val="00DE5A71"/>
    <w:rsid w:val="00DE5E1E"/>
    <w:rsid w:val="00DE6139"/>
    <w:rsid w:val="00DE6394"/>
    <w:rsid w:val="00DE6585"/>
    <w:rsid w:val="00DE6657"/>
    <w:rsid w:val="00DE6753"/>
    <w:rsid w:val="00DE6AFE"/>
    <w:rsid w:val="00DE6B05"/>
    <w:rsid w:val="00DE6C58"/>
    <w:rsid w:val="00DE6CDD"/>
    <w:rsid w:val="00DE6F39"/>
    <w:rsid w:val="00DE7274"/>
    <w:rsid w:val="00DE72F7"/>
    <w:rsid w:val="00DF0BD9"/>
    <w:rsid w:val="00DF0FFB"/>
    <w:rsid w:val="00DF1314"/>
    <w:rsid w:val="00DF15DF"/>
    <w:rsid w:val="00DF17CF"/>
    <w:rsid w:val="00DF1B69"/>
    <w:rsid w:val="00DF1B91"/>
    <w:rsid w:val="00DF1CF7"/>
    <w:rsid w:val="00DF1FA0"/>
    <w:rsid w:val="00DF2284"/>
    <w:rsid w:val="00DF2496"/>
    <w:rsid w:val="00DF24A5"/>
    <w:rsid w:val="00DF25D9"/>
    <w:rsid w:val="00DF26D7"/>
    <w:rsid w:val="00DF2781"/>
    <w:rsid w:val="00DF2C3D"/>
    <w:rsid w:val="00DF306E"/>
    <w:rsid w:val="00DF328A"/>
    <w:rsid w:val="00DF33BB"/>
    <w:rsid w:val="00DF37D1"/>
    <w:rsid w:val="00DF3875"/>
    <w:rsid w:val="00DF3954"/>
    <w:rsid w:val="00DF3B99"/>
    <w:rsid w:val="00DF42E6"/>
    <w:rsid w:val="00DF4ACC"/>
    <w:rsid w:val="00DF5331"/>
    <w:rsid w:val="00DF53A2"/>
    <w:rsid w:val="00DF5508"/>
    <w:rsid w:val="00DF5579"/>
    <w:rsid w:val="00DF5A47"/>
    <w:rsid w:val="00DF5E25"/>
    <w:rsid w:val="00DF611A"/>
    <w:rsid w:val="00DF636A"/>
    <w:rsid w:val="00DF63C4"/>
    <w:rsid w:val="00DF67E0"/>
    <w:rsid w:val="00DF6BEF"/>
    <w:rsid w:val="00DF7086"/>
    <w:rsid w:val="00DF71F6"/>
    <w:rsid w:val="00DF72C9"/>
    <w:rsid w:val="00DF73A9"/>
    <w:rsid w:val="00DF7546"/>
    <w:rsid w:val="00DF756A"/>
    <w:rsid w:val="00E0031C"/>
    <w:rsid w:val="00E012EF"/>
    <w:rsid w:val="00E01D51"/>
    <w:rsid w:val="00E01ED1"/>
    <w:rsid w:val="00E02165"/>
    <w:rsid w:val="00E021C3"/>
    <w:rsid w:val="00E02368"/>
    <w:rsid w:val="00E028A3"/>
    <w:rsid w:val="00E02E34"/>
    <w:rsid w:val="00E03028"/>
    <w:rsid w:val="00E0309B"/>
    <w:rsid w:val="00E03197"/>
    <w:rsid w:val="00E03BE5"/>
    <w:rsid w:val="00E03E06"/>
    <w:rsid w:val="00E03E97"/>
    <w:rsid w:val="00E03F21"/>
    <w:rsid w:val="00E042D9"/>
    <w:rsid w:val="00E04807"/>
    <w:rsid w:val="00E048AB"/>
    <w:rsid w:val="00E04916"/>
    <w:rsid w:val="00E049B1"/>
    <w:rsid w:val="00E04B8A"/>
    <w:rsid w:val="00E05320"/>
    <w:rsid w:val="00E057E7"/>
    <w:rsid w:val="00E059DE"/>
    <w:rsid w:val="00E05E39"/>
    <w:rsid w:val="00E05F5D"/>
    <w:rsid w:val="00E061E1"/>
    <w:rsid w:val="00E063E7"/>
    <w:rsid w:val="00E0687C"/>
    <w:rsid w:val="00E06944"/>
    <w:rsid w:val="00E0732B"/>
    <w:rsid w:val="00E075B6"/>
    <w:rsid w:val="00E07610"/>
    <w:rsid w:val="00E076C9"/>
    <w:rsid w:val="00E07B7B"/>
    <w:rsid w:val="00E100A6"/>
    <w:rsid w:val="00E1051C"/>
    <w:rsid w:val="00E10E16"/>
    <w:rsid w:val="00E10E7D"/>
    <w:rsid w:val="00E10F25"/>
    <w:rsid w:val="00E10F48"/>
    <w:rsid w:val="00E10F57"/>
    <w:rsid w:val="00E113F7"/>
    <w:rsid w:val="00E117F3"/>
    <w:rsid w:val="00E118F7"/>
    <w:rsid w:val="00E11A64"/>
    <w:rsid w:val="00E11CBE"/>
    <w:rsid w:val="00E11E1B"/>
    <w:rsid w:val="00E125C2"/>
    <w:rsid w:val="00E127E5"/>
    <w:rsid w:val="00E12894"/>
    <w:rsid w:val="00E12A9A"/>
    <w:rsid w:val="00E12FD2"/>
    <w:rsid w:val="00E1361C"/>
    <w:rsid w:val="00E1368C"/>
    <w:rsid w:val="00E139EC"/>
    <w:rsid w:val="00E141E0"/>
    <w:rsid w:val="00E144A2"/>
    <w:rsid w:val="00E14554"/>
    <w:rsid w:val="00E1467C"/>
    <w:rsid w:val="00E146C5"/>
    <w:rsid w:val="00E147B4"/>
    <w:rsid w:val="00E14A07"/>
    <w:rsid w:val="00E14C7D"/>
    <w:rsid w:val="00E14CDF"/>
    <w:rsid w:val="00E1521E"/>
    <w:rsid w:val="00E1555F"/>
    <w:rsid w:val="00E15651"/>
    <w:rsid w:val="00E15893"/>
    <w:rsid w:val="00E159DE"/>
    <w:rsid w:val="00E15A16"/>
    <w:rsid w:val="00E15AF6"/>
    <w:rsid w:val="00E15D05"/>
    <w:rsid w:val="00E16214"/>
    <w:rsid w:val="00E16366"/>
    <w:rsid w:val="00E169E5"/>
    <w:rsid w:val="00E16ABF"/>
    <w:rsid w:val="00E16C88"/>
    <w:rsid w:val="00E16FDD"/>
    <w:rsid w:val="00E1724A"/>
    <w:rsid w:val="00E17279"/>
    <w:rsid w:val="00E1757D"/>
    <w:rsid w:val="00E176EF"/>
    <w:rsid w:val="00E17FBB"/>
    <w:rsid w:val="00E204BE"/>
    <w:rsid w:val="00E207F1"/>
    <w:rsid w:val="00E2097F"/>
    <w:rsid w:val="00E209B6"/>
    <w:rsid w:val="00E213AC"/>
    <w:rsid w:val="00E2168C"/>
    <w:rsid w:val="00E21F33"/>
    <w:rsid w:val="00E223E3"/>
    <w:rsid w:val="00E22465"/>
    <w:rsid w:val="00E22B12"/>
    <w:rsid w:val="00E22C50"/>
    <w:rsid w:val="00E22E50"/>
    <w:rsid w:val="00E22EA9"/>
    <w:rsid w:val="00E230BD"/>
    <w:rsid w:val="00E236FA"/>
    <w:rsid w:val="00E237D9"/>
    <w:rsid w:val="00E2382A"/>
    <w:rsid w:val="00E241E4"/>
    <w:rsid w:val="00E2455F"/>
    <w:rsid w:val="00E251DA"/>
    <w:rsid w:val="00E25264"/>
    <w:rsid w:val="00E25387"/>
    <w:rsid w:val="00E25531"/>
    <w:rsid w:val="00E25DF3"/>
    <w:rsid w:val="00E25FDD"/>
    <w:rsid w:val="00E26332"/>
    <w:rsid w:val="00E26427"/>
    <w:rsid w:val="00E2669B"/>
    <w:rsid w:val="00E26A2C"/>
    <w:rsid w:val="00E26B82"/>
    <w:rsid w:val="00E26BC9"/>
    <w:rsid w:val="00E26F62"/>
    <w:rsid w:val="00E272F9"/>
    <w:rsid w:val="00E2799F"/>
    <w:rsid w:val="00E279DE"/>
    <w:rsid w:val="00E27A08"/>
    <w:rsid w:val="00E27EF3"/>
    <w:rsid w:val="00E3039C"/>
    <w:rsid w:val="00E30831"/>
    <w:rsid w:val="00E30C55"/>
    <w:rsid w:val="00E30D08"/>
    <w:rsid w:val="00E31518"/>
    <w:rsid w:val="00E31880"/>
    <w:rsid w:val="00E32653"/>
    <w:rsid w:val="00E3265B"/>
    <w:rsid w:val="00E32848"/>
    <w:rsid w:val="00E32C31"/>
    <w:rsid w:val="00E33641"/>
    <w:rsid w:val="00E33998"/>
    <w:rsid w:val="00E33FFB"/>
    <w:rsid w:val="00E341D1"/>
    <w:rsid w:val="00E341D2"/>
    <w:rsid w:val="00E3440A"/>
    <w:rsid w:val="00E34B62"/>
    <w:rsid w:val="00E34C61"/>
    <w:rsid w:val="00E356E2"/>
    <w:rsid w:val="00E35EDB"/>
    <w:rsid w:val="00E35F0A"/>
    <w:rsid w:val="00E36438"/>
    <w:rsid w:val="00E365EA"/>
    <w:rsid w:val="00E36669"/>
    <w:rsid w:val="00E36742"/>
    <w:rsid w:val="00E36800"/>
    <w:rsid w:val="00E36D6C"/>
    <w:rsid w:val="00E36E25"/>
    <w:rsid w:val="00E36E7F"/>
    <w:rsid w:val="00E37036"/>
    <w:rsid w:val="00E37288"/>
    <w:rsid w:val="00E37A19"/>
    <w:rsid w:val="00E37C80"/>
    <w:rsid w:val="00E37F4E"/>
    <w:rsid w:val="00E40001"/>
    <w:rsid w:val="00E400B5"/>
    <w:rsid w:val="00E40340"/>
    <w:rsid w:val="00E4034F"/>
    <w:rsid w:val="00E4061E"/>
    <w:rsid w:val="00E416F8"/>
    <w:rsid w:val="00E41BE1"/>
    <w:rsid w:val="00E41F08"/>
    <w:rsid w:val="00E41FDF"/>
    <w:rsid w:val="00E42431"/>
    <w:rsid w:val="00E42451"/>
    <w:rsid w:val="00E42844"/>
    <w:rsid w:val="00E42C7D"/>
    <w:rsid w:val="00E42D8B"/>
    <w:rsid w:val="00E42DBA"/>
    <w:rsid w:val="00E430C5"/>
    <w:rsid w:val="00E434C7"/>
    <w:rsid w:val="00E43554"/>
    <w:rsid w:val="00E43F57"/>
    <w:rsid w:val="00E441BC"/>
    <w:rsid w:val="00E44248"/>
    <w:rsid w:val="00E447E9"/>
    <w:rsid w:val="00E449AF"/>
    <w:rsid w:val="00E44F72"/>
    <w:rsid w:val="00E4538B"/>
    <w:rsid w:val="00E45444"/>
    <w:rsid w:val="00E459AB"/>
    <w:rsid w:val="00E45A89"/>
    <w:rsid w:val="00E45BF6"/>
    <w:rsid w:val="00E45DF6"/>
    <w:rsid w:val="00E461DF"/>
    <w:rsid w:val="00E462A8"/>
    <w:rsid w:val="00E46358"/>
    <w:rsid w:val="00E46507"/>
    <w:rsid w:val="00E46570"/>
    <w:rsid w:val="00E4663D"/>
    <w:rsid w:val="00E46915"/>
    <w:rsid w:val="00E46E95"/>
    <w:rsid w:val="00E46ED4"/>
    <w:rsid w:val="00E47203"/>
    <w:rsid w:val="00E47384"/>
    <w:rsid w:val="00E4756E"/>
    <w:rsid w:val="00E47673"/>
    <w:rsid w:val="00E47997"/>
    <w:rsid w:val="00E47D91"/>
    <w:rsid w:val="00E47DD4"/>
    <w:rsid w:val="00E504D6"/>
    <w:rsid w:val="00E504DA"/>
    <w:rsid w:val="00E508E3"/>
    <w:rsid w:val="00E509E7"/>
    <w:rsid w:val="00E50E58"/>
    <w:rsid w:val="00E50F2B"/>
    <w:rsid w:val="00E50F4B"/>
    <w:rsid w:val="00E51020"/>
    <w:rsid w:val="00E51097"/>
    <w:rsid w:val="00E511C9"/>
    <w:rsid w:val="00E51336"/>
    <w:rsid w:val="00E514B4"/>
    <w:rsid w:val="00E5173B"/>
    <w:rsid w:val="00E517B9"/>
    <w:rsid w:val="00E51819"/>
    <w:rsid w:val="00E51B99"/>
    <w:rsid w:val="00E52028"/>
    <w:rsid w:val="00E522AF"/>
    <w:rsid w:val="00E522ED"/>
    <w:rsid w:val="00E5244A"/>
    <w:rsid w:val="00E5250D"/>
    <w:rsid w:val="00E5281B"/>
    <w:rsid w:val="00E5292A"/>
    <w:rsid w:val="00E52B10"/>
    <w:rsid w:val="00E53017"/>
    <w:rsid w:val="00E531CD"/>
    <w:rsid w:val="00E53959"/>
    <w:rsid w:val="00E53EC4"/>
    <w:rsid w:val="00E5433D"/>
    <w:rsid w:val="00E544F9"/>
    <w:rsid w:val="00E54657"/>
    <w:rsid w:val="00E547A0"/>
    <w:rsid w:val="00E54CA9"/>
    <w:rsid w:val="00E54D2E"/>
    <w:rsid w:val="00E54E93"/>
    <w:rsid w:val="00E557E2"/>
    <w:rsid w:val="00E55CBD"/>
    <w:rsid w:val="00E5652C"/>
    <w:rsid w:val="00E566D0"/>
    <w:rsid w:val="00E5720C"/>
    <w:rsid w:val="00E57211"/>
    <w:rsid w:val="00E57552"/>
    <w:rsid w:val="00E57627"/>
    <w:rsid w:val="00E57CCF"/>
    <w:rsid w:val="00E57F63"/>
    <w:rsid w:val="00E600CC"/>
    <w:rsid w:val="00E606D7"/>
    <w:rsid w:val="00E608A2"/>
    <w:rsid w:val="00E61489"/>
    <w:rsid w:val="00E6163A"/>
    <w:rsid w:val="00E61778"/>
    <w:rsid w:val="00E61AA4"/>
    <w:rsid w:val="00E61BA5"/>
    <w:rsid w:val="00E61CC3"/>
    <w:rsid w:val="00E61F17"/>
    <w:rsid w:val="00E62459"/>
    <w:rsid w:val="00E625A0"/>
    <w:rsid w:val="00E62C86"/>
    <w:rsid w:val="00E62E9E"/>
    <w:rsid w:val="00E62FE5"/>
    <w:rsid w:val="00E63099"/>
    <w:rsid w:val="00E63597"/>
    <w:rsid w:val="00E636B5"/>
    <w:rsid w:val="00E639E4"/>
    <w:rsid w:val="00E63C66"/>
    <w:rsid w:val="00E63C6A"/>
    <w:rsid w:val="00E6431C"/>
    <w:rsid w:val="00E6448C"/>
    <w:rsid w:val="00E646B2"/>
    <w:rsid w:val="00E64706"/>
    <w:rsid w:val="00E64A3F"/>
    <w:rsid w:val="00E64C22"/>
    <w:rsid w:val="00E65094"/>
    <w:rsid w:val="00E65165"/>
    <w:rsid w:val="00E6523F"/>
    <w:rsid w:val="00E65459"/>
    <w:rsid w:val="00E65873"/>
    <w:rsid w:val="00E659F3"/>
    <w:rsid w:val="00E65A26"/>
    <w:rsid w:val="00E65ABA"/>
    <w:rsid w:val="00E65C91"/>
    <w:rsid w:val="00E65DA1"/>
    <w:rsid w:val="00E65EA0"/>
    <w:rsid w:val="00E660E4"/>
    <w:rsid w:val="00E66153"/>
    <w:rsid w:val="00E662FF"/>
    <w:rsid w:val="00E663BA"/>
    <w:rsid w:val="00E668EE"/>
    <w:rsid w:val="00E66F34"/>
    <w:rsid w:val="00E66F91"/>
    <w:rsid w:val="00E67171"/>
    <w:rsid w:val="00E677FC"/>
    <w:rsid w:val="00E6789D"/>
    <w:rsid w:val="00E6796B"/>
    <w:rsid w:val="00E67A63"/>
    <w:rsid w:val="00E67AD9"/>
    <w:rsid w:val="00E67CF9"/>
    <w:rsid w:val="00E67D04"/>
    <w:rsid w:val="00E67EA7"/>
    <w:rsid w:val="00E700A3"/>
    <w:rsid w:val="00E700ED"/>
    <w:rsid w:val="00E70128"/>
    <w:rsid w:val="00E702BD"/>
    <w:rsid w:val="00E70917"/>
    <w:rsid w:val="00E70C67"/>
    <w:rsid w:val="00E70C74"/>
    <w:rsid w:val="00E70DCB"/>
    <w:rsid w:val="00E70EF4"/>
    <w:rsid w:val="00E71002"/>
    <w:rsid w:val="00E711F7"/>
    <w:rsid w:val="00E71903"/>
    <w:rsid w:val="00E7191F"/>
    <w:rsid w:val="00E71B72"/>
    <w:rsid w:val="00E72378"/>
    <w:rsid w:val="00E72767"/>
    <w:rsid w:val="00E72809"/>
    <w:rsid w:val="00E72A08"/>
    <w:rsid w:val="00E72A44"/>
    <w:rsid w:val="00E72A8D"/>
    <w:rsid w:val="00E72CCD"/>
    <w:rsid w:val="00E72E68"/>
    <w:rsid w:val="00E72FCE"/>
    <w:rsid w:val="00E739B5"/>
    <w:rsid w:val="00E74584"/>
    <w:rsid w:val="00E74FA2"/>
    <w:rsid w:val="00E7511A"/>
    <w:rsid w:val="00E75202"/>
    <w:rsid w:val="00E75899"/>
    <w:rsid w:val="00E758B6"/>
    <w:rsid w:val="00E759F3"/>
    <w:rsid w:val="00E75C82"/>
    <w:rsid w:val="00E75D48"/>
    <w:rsid w:val="00E761E6"/>
    <w:rsid w:val="00E76235"/>
    <w:rsid w:val="00E76414"/>
    <w:rsid w:val="00E7681E"/>
    <w:rsid w:val="00E76A41"/>
    <w:rsid w:val="00E76D2C"/>
    <w:rsid w:val="00E76D31"/>
    <w:rsid w:val="00E77381"/>
    <w:rsid w:val="00E774A1"/>
    <w:rsid w:val="00E775EA"/>
    <w:rsid w:val="00E77D52"/>
    <w:rsid w:val="00E77DAE"/>
    <w:rsid w:val="00E77E4A"/>
    <w:rsid w:val="00E802A3"/>
    <w:rsid w:val="00E802E4"/>
    <w:rsid w:val="00E80BE3"/>
    <w:rsid w:val="00E80C44"/>
    <w:rsid w:val="00E81196"/>
    <w:rsid w:val="00E81308"/>
    <w:rsid w:val="00E81610"/>
    <w:rsid w:val="00E816DA"/>
    <w:rsid w:val="00E81728"/>
    <w:rsid w:val="00E81A03"/>
    <w:rsid w:val="00E82148"/>
    <w:rsid w:val="00E821DE"/>
    <w:rsid w:val="00E82343"/>
    <w:rsid w:val="00E82532"/>
    <w:rsid w:val="00E826F8"/>
    <w:rsid w:val="00E82781"/>
    <w:rsid w:val="00E82A23"/>
    <w:rsid w:val="00E82CDA"/>
    <w:rsid w:val="00E8362A"/>
    <w:rsid w:val="00E83B2D"/>
    <w:rsid w:val="00E83EEC"/>
    <w:rsid w:val="00E84384"/>
    <w:rsid w:val="00E845A2"/>
    <w:rsid w:val="00E84E6D"/>
    <w:rsid w:val="00E85057"/>
    <w:rsid w:val="00E85ADC"/>
    <w:rsid w:val="00E85E59"/>
    <w:rsid w:val="00E85F66"/>
    <w:rsid w:val="00E85FAF"/>
    <w:rsid w:val="00E860A0"/>
    <w:rsid w:val="00E861C1"/>
    <w:rsid w:val="00E86644"/>
    <w:rsid w:val="00E866BF"/>
    <w:rsid w:val="00E86CB5"/>
    <w:rsid w:val="00E87812"/>
    <w:rsid w:val="00E87EB9"/>
    <w:rsid w:val="00E87F42"/>
    <w:rsid w:val="00E90082"/>
    <w:rsid w:val="00E90654"/>
    <w:rsid w:val="00E90959"/>
    <w:rsid w:val="00E90A42"/>
    <w:rsid w:val="00E91052"/>
    <w:rsid w:val="00E91490"/>
    <w:rsid w:val="00E91ACB"/>
    <w:rsid w:val="00E91B3A"/>
    <w:rsid w:val="00E91D22"/>
    <w:rsid w:val="00E91F6B"/>
    <w:rsid w:val="00E92426"/>
    <w:rsid w:val="00E92552"/>
    <w:rsid w:val="00E927C5"/>
    <w:rsid w:val="00E92F80"/>
    <w:rsid w:val="00E93187"/>
    <w:rsid w:val="00E936F5"/>
    <w:rsid w:val="00E93BAF"/>
    <w:rsid w:val="00E940D8"/>
    <w:rsid w:val="00E942D7"/>
    <w:rsid w:val="00E94545"/>
    <w:rsid w:val="00E94A62"/>
    <w:rsid w:val="00E94EC3"/>
    <w:rsid w:val="00E94F91"/>
    <w:rsid w:val="00E95160"/>
    <w:rsid w:val="00E953FF"/>
    <w:rsid w:val="00E95A53"/>
    <w:rsid w:val="00E95A64"/>
    <w:rsid w:val="00E95ACE"/>
    <w:rsid w:val="00E95C10"/>
    <w:rsid w:val="00E96728"/>
    <w:rsid w:val="00E96A63"/>
    <w:rsid w:val="00E96B1F"/>
    <w:rsid w:val="00E96C1C"/>
    <w:rsid w:val="00E96C6D"/>
    <w:rsid w:val="00E96F4E"/>
    <w:rsid w:val="00E9727B"/>
    <w:rsid w:val="00E97330"/>
    <w:rsid w:val="00E9794F"/>
    <w:rsid w:val="00E979A2"/>
    <w:rsid w:val="00E97BB0"/>
    <w:rsid w:val="00E97C16"/>
    <w:rsid w:val="00E97CC0"/>
    <w:rsid w:val="00EA05A8"/>
    <w:rsid w:val="00EA06AC"/>
    <w:rsid w:val="00EA093E"/>
    <w:rsid w:val="00EA09AB"/>
    <w:rsid w:val="00EA0AED"/>
    <w:rsid w:val="00EA0B51"/>
    <w:rsid w:val="00EA0B99"/>
    <w:rsid w:val="00EA135D"/>
    <w:rsid w:val="00EA1384"/>
    <w:rsid w:val="00EA1391"/>
    <w:rsid w:val="00EA19A7"/>
    <w:rsid w:val="00EA1BB9"/>
    <w:rsid w:val="00EA1D2A"/>
    <w:rsid w:val="00EA1DAA"/>
    <w:rsid w:val="00EA1E64"/>
    <w:rsid w:val="00EA1E69"/>
    <w:rsid w:val="00EA20A4"/>
    <w:rsid w:val="00EA22DE"/>
    <w:rsid w:val="00EA23D7"/>
    <w:rsid w:val="00EA23F4"/>
    <w:rsid w:val="00EA26C9"/>
    <w:rsid w:val="00EA27AA"/>
    <w:rsid w:val="00EA2A5A"/>
    <w:rsid w:val="00EA2C9C"/>
    <w:rsid w:val="00EA2D31"/>
    <w:rsid w:val="00EA2D8B"/>
    <w:rsid w:val="00EA2DC2"/>
    <w:rsid w:val="00EA2E7D"/>
    <w:rsid w:val="00EA3684"/>
    <w:rsid w:val="00EA36E0"/>
    <w:rsid w:val="00EA380D"/>
    <w:rsid w:val="00EA3A3A"/>
    <w:rsid w:val="00EA3DF2"/>
    <w:rsid w:val="00EA3F37"/>
    <w:rsid w:val="00EA4011"/>
    <w:rsid w:val="00EA402B"/>
    <w:rsid w:val="00EA41BA"/>
    <w:rsid w:val="00EA4720"/>
    <w:rsid w:val="00EA4929"/>
    <w:rsid w:val="00EA49B6"/>
    <w:rsid w:val="00EA4A90"/>
    <w:rsid w:val="00EA4AD5"/>
    <w:rsid w:val="00EA4B6B"/>
    <w:rsid w:val="00EA4D85"/>
    <w:rsid w:val="00EA54BA"/>
    <w:rsid w:val="00EA5CB4"/>
    <w:rsid w:val="00EA6126"/>
    <w:rsid w:val="00EA6600"/>
    <w:rsid w:val="00EA6A80"/>
    <w:rsid w:val="00EA6DC1"/>
    <w:rsid w:val="00EA6FA8"/>
    <w:rsid w:val="00EA716E"/>
    <w:rsid w:val="00EA72EA"/>
    <w:rsid w:val="00EA73FF"/>
    <w:rsid w:val="00EA74F7"/>
    <w:rsid w:val="00EA79FD"/>
    <w:rsid w:val="00EB02C0"/>
    <w:rsid w:val="00EB0533"/>
    <w:rsid w:val="00EB0EE0"/>
    <w:rsid w:val="00EB1EC0"/>
    <w:rsid w:val="00EB2138"/>
    <w:rsid w:val="00EB2211"/>
    <w:rsid w:val="00EB2935"/>
    <w:rsid w:val="00EB29EF"/>
    <w:rsid w:val="00EB2AA5"/>
    <w:rsid w:val="00EB30BB"/>
    <w:rsid w:val="00EB35B2"/>
    <w:rsid w:val="00EB3696"/>
    <w:rsid w:val="00EB36F1"/>
    <w:rsid w:val="00EB38D4"/>
    <w:rsid w:val="00EB3974"/>
    <w:rsid w:val="00EB3C49"/>
    <w:rsid w:val="00EB3F9B"/>
    <w:rsid w:val="00EB4566"/>
    <w:rsid w:val="00EB4652"/>
    <w:rsid w:val="00EB470D"/>
    <w:rsid w:val="00EB48D1"/>
    <w:rsid w:val="00EB4C2E"/>
    <w:rsid w:val="00EB4FB9"/>
    <w:rsid w:val="00EB503D"/>
    <w:rsid w:val="00EB5167"/>
    <w:rsid w:val="00EB5831"/>
    <w:rsid w:val="00EB584B"/>
    <w:rsid w:val="00EB5B31"/>
    <w:rsid w:val="00EB5EB4"/>
    <w:rsid w:val="00EB6372"/>
    <w:rsid w:val="00EB6B3A"/>
    <w:rsid w:val="00EB6D75"/>
    <w:rsid w:val="00EB6DF6"/>
    <w:rsid w:val="00EB72E9"/>
    <w:rsid w:val="00EB7402"/>
    <w:rsid w:val="00EB751A"/>
    <w:rsid w:val="00EB7748"/>
    <w:rsid w:val="00EB798C"/>
    <w:rsid w:val="00EB7C1E"/>
    <w:rsid w:val="00EB7F91"/>
    <w:rsid w:val="00EB7FE8"/>
    <w:rsid w:val="00EC0069"/>
    <w:rsid w:val="00EC03C7"/>
    <w:rsid w:val="00EC0AA9"/>
    <w:rsid w:val="00EC0B24"/>
    <w:rsid w:val="00EC126F"/>
    <w:rsid w:val="00EC151F"/>
    <w:rsid w:val="00EC1570"/>
    <w:rsid w:val="00EC163E"/>
    <w:rsid w:val="00EC1993"/>
    <w:rsid w:val="00EC19B9"/>
    <w:rsid w:val="00EC1CF3"/>
    <w:rsid w:val="00EC23E7"/>
    <w:rsid w:val="00EC2B69"/>
    <w:rsid w:val="00EC3513"/>
    <w:rsid w:val="00EC3B25"/>
    <w:rsid w:val="00EC3FC8"/>
    <w:rsid w:val="00EC468E"/>
    <w:rsid w:val="00EC4C1D"/>
    <w:rsid w:val="00EC4E21"/>
    <w:rsid w:val="00EC54EE"/>
    <w:rsid w:val="00EC550C"/>
    <w:rsid w:val="00EC5933"/>
    <w:rsid w:val="00EC5CC2"/>
    <w:rsid w:val="00EC615E"/>
    <w:rsid w:val="00EC64CB"/>
    <w:rsid w:val="00EC6A2C"/>
    <w:rsid w:val="00EC6AED"/>
    <w:rsid w:val="00EC6CB0"/>
    <w:rsid w:val="00EC76B4"/>
    <w:rsid w:val="00EC7807"/>
    <w:rsid w:val="00EC786E"/>
    <w:rsid w:val="00EC7D32"/>
    <w:rsid w:val="00EC7F6A"/>
    <w:rsid w:val="00EC7FE3"/>
    <w:rsid w:val="00ED022F"/>
    <w:rsid w:val="00ED0464"/>
    <w:rsid w:val="00ED0847"/>
    <w:rsid w:val="00ED0933"/>
    <w:rsid w:val="00ED0B19"/>
    <w:rsid w:val="00ED0B96"/>
    <w:rsid w:val="00ED0F30"/>
    <w:rsid w:val="00ED1289"/>
    <w:rsid w:val="00ED171B"/>
    <w:rsid w:val="00ED1794"/>
    <w:rsid w:val="00ED1985"/>
    <w:rsid w:val="00ED1AFC"/>
    <w:rsid w:val="00ED1DEB"/>
    <w:rsid w:val="00ED2121"/>
    <w:rsid w:val="00ED2294"/>
    <w:rsid w:val="00ED2358"/>
    <w:rsid w:val="00ED2805"/>
    <w:rsid w:val="00ED33DB"/>
    <w:rsid w:val="00ED3776"/>
    <w:rsid w:val="00ED39B9"/>
    <w:rsid w:val="00ED3BB8"/>
    <w:rsid w:val="00ED3D48"/>
    <w:rsid w:val="00ED3F7D"/>
    <w:rsid w:val="00ED458D"/>
    <w:rsid w:val="00ED4D48"/>
    <w:rsid w:val="00ED51E7"/>
    <w:rsid w:val="00ED5395"/>
    <w:rsid w:val="00ED544D"/>
    <w:rsid w:val="00ED54B5"/>
    <w:rsid w:val="00ED559F"/>
    <w:rsid w:val="00ED59A9"/>
    <w:rsid w:val="00ED5C82"/>
    <w:rsid w:val="00ED5F38"/>
    <w:rsid w:val="00ED6A49"/>
    <w:rsid w:val="00ED6CA1"/>
    <w:rsid w:val="00ED6CBE"/>
    <w:rsid w:val="00ED70FD"/>
    <w:rsid w:val="00ED740B"/>
    <w:rsid w:val="00ED7565"/>
    <w:rsid w:val="00ED7610"/>
    <w:rsid w:val="00ED77D9"/>
    <w:rsid w:val="00ED7A32"/>
    <w:rsid w:val="00ED7E1E"/>
    <w:rsid w:val="00EE014E"/>
    <w:rsid w:val="00EE0429"/>
    <w:rsid w:val="00EE05BF"/>
    <w:rsid w:val="00EE0734"/>
    <w:rsid w:val="00EE0C05"/>
    <w:rsid w:val="00EE0E5D"/>
    <w:rsid w:val="00EE10D3"/>
    <w:rsid w:val="00EE1318"/>
    <w:rsid w:val="00EE1565"/>
    <w:rsid w:val="00EE17A5"/>
    <w:rsid w:val="00EE1814"/>
    <w:rsid w:val="00EE1D09"/>
    <w:rsid w:val="00EE1D83"/>
    <w:rsid w:val="00EE1DD8"/>
    <w:rsid w:val="00EE2107"/>
    <w:rsid w:val="00EE22CE"/>
    <w:rsid w:val="00EE30B5"/>
    <w:rsid w:val="00EE31FC"/>
    <w:rsid w:val="00EE324B"/>
    <w:rsid w:val="00EE3414"/>
    <w:rsid w:val="00EE3476"/>
    <w:rsid w:val="00EE3571"/>
    <w:rsid w:val="00EE3590"/>
    <w:rsid w:val="00EE36FE"/>
    <w:rsid w:val="00EE3807"/>
    <w:rsid w:val="00EE382F"/>
    <w:rsid w:val="00EE3CC1"/>
    <w:rsid w:val="00EE3D7C"/>
    <w:rsid w:val="00EE3E0D"/>
    <w:rsid w:val="00EE3FD6"/>
    <w:rsid w:val="00EE3FE2"/>
    <w:rsid w:val="00EE412D"/>
    <w:rsid w:val="00EE42D0"/>
    <w:rsid w:val="00EE43BE"/>
    <w:rsid w:val="00EE481E"/>
    <w:rsid w:val="00EE4974"/>
    <w:rsid w:val="00EE4BF6"/>
    <w:rsid w:val="00EE4EEF"/>
    <w:rsid w:val="00EE50CA"/>
    <w:rsid w:val="00EE51C8"/>
    <w:rsid w:val="00EE54D7"/>
    <w:rsid w:val="00EE5C8A"/>
    <w:rsid w:val="00EE667E"/>
    <w:rsid w:val="00EE6802"/>
    <w:rsid w:val="00EE6868"/>
    <w:rsid w:val="00EE6C28"/>
    <w:rsid w:val="00EE6CAA"/>
    <w:rsid w:val="00EE6FA3"/>
    <w:rsid w:val="00EE7375"/>
    <w:rsid w:val="00EE7452"/>
    <w:rsid w:val="00EE77DE"/>
    <w:rsid w:val="00EE7943"/>
    <w:rsid w:val="00EE7964"/>
    <w:rsid w:val="00EE796C"/>
    <w:rsid w:val="00EE7A33"/>
    <w:rsid w:val="00EE7AB9"/>
    <w:rsid w:val="00EE7D96"/>
    <w:rsid w:val="00EF00D2"/>
    <w:rsid w:val="00EF01C7"/>
    <w:rsid w:val="00EF0603"/>
    <w:rsid w:val="00EF06ED"/>
    <w:rsid w:val="00EF06FB"/>
    <w:rsid w:val="00EF08F6"/>
    <w:rsid w:val="00EF0B42"/>
    <w:rsid w:val="00EF1325"/>
    <w:rsid w:val="00EF18C0"/>
    <w:rsid w:val="00EF1925"/>
    <w:rsid w:val="00EF19DB"/>
    <w:rsid w:val="00EF218E"/>
    <w:rsid w:val="00EF2383"/>
    <w:rsid w:val="00EF23D0"/>
    <w:rsid w:val="00EF2656"/>
    <w:rsid w:val="00EF26D6"/>
    <w:rsid w:val="00EF27DC"/>
    <w:rsid w:val="00EF2BCB"/>
    <w:rsid w:val="00EF318A"/>
    <w:rsid w:val="00EF3760"/>
    <w:rsid w:val="00EF383D"/>
    <w:rsid w:val="00EF3CAA"/>
    <w:rsid w:val="00EF3E32"/>
    <w:rsid w:val="00EF421D"/>
    <w:rsid w:val="00EF4859"/>
    <w:rsid w:val="00EF4A48"/>
    <w:rsid w:val="00EF4CC0"/>
    <w:rsid w:val="00EF4D96"/>
    <w:rsid w:val="00EF4FA2"/>
    <w:rsid w:val="00EF5275"/>
    <w:rsid w:val="00EF608D"/>
    <w:rsid w:val="00EF62B9"/>
    <w:rsid w:val="00EF652A"/>
    <w:rsid w:val="00EF6577"/>
    <w:rsid w:val="00EF66E6"/>
    <w:rsid w:val="00EF6B5C"/>
    <w:rsid w:val="00EF6C7F"/>
    <w:rsid w:val="00EF6CB8"/>
    <w:rsid w:val="00EF6D18"/>
    <w:rsid w:val="00EF6D6D"/>
    <w:rsid w:val="00EF7135"/>
    <w:rsid w:val="00EF73AE"/>
    <w:rsid w:val="00EF7992"/>
    <w:rsid w:val="00EF79DB"/>
    <w:rsid w:val="00EF7C2D"/>
    <w:rsid w:val="00EF7F1F"/>
    <w:rsid w:val="00F001B5"/>
    <w:rsid w:val="00F0046D"/>
    <w:rsid w:val="00F00AA8"/>
    <w:rsid w:val="00F00AB7"/>
    <w:rsid w:val="00F00ABC"/>
    <w:rsid w:val="00F00E27"/>
    <w:rsid w:val="00F00EB1"/>
    <w:rsid w:val="00F010FE"/>
    <w:rsid w:val="00F011E9"/>
    <w:rsid w:val="00F018D2"/>
    <w:rsid w:val="00F01CA0"/>
    <w:rsid w:val="00F01FA8"/>
    <w:rsid w:val="00F0279B"/>
    <w:rsid w:val="00F02818"/>
    <w:rsid w:val="00F02819"/>
    <w:rsid w:val="00F0287B"/>
    <w:rsid w:val="00F02E12"/>
    <w:rsid w:val="00F03032"/>
    <w:rsid w:val="00F030AC"/>
    <w:rsid w:val="00F03384"/>
    <w:rsid w:val="00F03402"/>
    <w:rsid w:val="00F03548"/>
    <w:rsid w:val="00F03731"/>
    <w:rsid w:val="00F0393A"/>
    <w:rsid w:val="00F0422E"/>
    <w:rsid w:val="00F04896"/>
    <w:rsid w:val="00F04CBC"/>
    <w:rsid w:val="00F04DC2"/>
    <w:rsid w:val="00F05015"/>
    <w:rsid w:val="00F0525E"/>
    <w:rsid w:val="00F054B5"/>
    <w:rsid w:val="00F05500"/>
    <w:rsid w:val="00F05AE0"/>
    <w:rsid w:val="00F05F91"/>
    <w:rsid w:val="00F060B5"/>
    <w:rsid w:val="00F066BD"/>
    <w:rsid w:val="00F06756"/>
    <w:rsid w:val="00F067AB"/>
    <w:rsid w:val="00F067E2"/>
    <w:rsid w:val="00F06EE1"/>
    <w:rsid w:val="00F07589"/>
    <w:rsid w:val="00F075C2"/>
    <w:rsid w:val="00F075EB"/>
    <w:rsid w:val="00F077B1"/>
    <w:rsid w:val="00F07976"/>
    <w:rsid w:val="00F07990"/>
    <w:rsid w:val="00F07B8A"/>
    <w:rsid w:val="00F07B9F"/>
    <w:rsid w:val="00F07D12"/>
    <w:rsid w:val="00F07F38"/>
    <w:rsid w:val="00F07FA9"/>
    <w:rsid w:val="00F07FED"/>
    <w:rsid w:val="00F10142"/>
    <w:rsid w:val="00F103E7"/>
    <w:rsid w:val="00F108B4"/>
    <w:rsid w:val="00F10C94"/>
    <w:rsid w:val="00F10D4F"/>
    <w:rsid w:val="00F10E89"/>
    <w:rsid w:val="00F113A4"/>
    <w:rsid w:val="00F11BD0"/>
    <w:rsid w:val="00F11C21"/>
    <w:rsid w:val="00F11F6A"/>
    <w:rsid w:val="00F12254"/>
    <w:rsid w:val="00F122ED"/>
    <w:rsid w:val="00F1235F"/>
    <w:rsid w:val="00F1238B"/>
    <w:rsid w:val="00F12698"/>
    <w:rsid w:val="00F12938"/>
    <w:rsid w:val="00F1310F"/>
    <w:rsid w:val="00F13817"/>
    <w:rsid w:val="00F14276"/>
    <w:rsid w:val="00F142A3"/>
    <w:rsid w:val="00F14F6B"/>
    <w:rsid w:val="00F153E9"/>
    <w:rsid w:val="00F15598"/>
    <w:rsid w:val="00F15972"/>
    <w:rsid w:val="00F15A17"/>
    <w:rsid w:val="00F15BF3"/>
    <w:rsid w:val="00F15C4B"/>
    <w:rsid w:val="00F15C94"/>
    <w:rsid w:val="00F160DF"/>
    <w:rsid w:val="00F160F3"/>
    <w:rsid w:val="00F16366"/>
    <w:rsid w:val="00F16830"/>
    <w:rsid w:val="00F175AF"/>
    <w:rsid w:val="00F179C7"/>
    <w:rsid w:val="00F17EB3"/>
    <w:rsid w:val="00F20151"/>
    <w:rsid w:val="00F20427"/>
    <w:rsid w:val="00F209DD"/>
    <w:rsid w:val="00F20C87"/>
    <w:rsid w:val="00F21546"/>
    <w:rsid w:val="00F2169A"/>
    <w:rsid w:val="00F216BE"/>
    <w:rsid w:val="00F216F2"/>
    <w:rsid w:val="00F21BB7"/>
    <w:rsid w:val="00F21F46"/>
    <w:rsid w:val="00F21FD9"/>
    <w:rsid w:val="00F22410"/>
    <w:rsid w:val="00F224F6"/>
    <w:rsid w:val="00F22CA6"/>
    <w:rsid w:val="00F236C0"/>
    <w:rsid w:val="00F23914"/>
    <w:rsid w:val="00F246EE"/>
    <w:rsid w:val="00F247FC"/>
    <w:rsid w:val="00F24B36"/>
    <w:rsid w:val="00F24C71"/>
    <w:rsid w:val="00F24EB7"/>
    <w:rsid w:val="00F251F7"/>
    <w:rsid w:val="00F252A3"/>
    <w:rsid w:val="00F25416"/>
    <w:rsid w:val="00F256F8"/>
    <w:rsid w:val="00F2588C"/>
    <w:rsid w:val="00F25AE6"/>
    <w:rsid w:val="00F2601C"/>
    <w:rsid w:val="00F2616B"/>
    <w:rsid w:val="00F2618D"/>
    <w:rsid w:val="00F26370"/>
    <w:rsid w:val="00F26486"/>
    <w:rsid w:val="00F2708E"/>
    <w:rsid w:val="00F2721B"/>
    <w:rsid w:val="00F27332"/>
    <w:rsid w:val="00F27345"/>
    <w:rsid w:val="00F27736"/>
    <w:rsid w:val="00F27740"/>
    <w:rsid w:val="00F277A4"/>
    <w:rsid w:val="00F3089B"/>
    <w:rsid w:val="00F309DB"/>
    <w:rsid w:val="00F30AC2"/>
    <w:rsid w:val="00F30EF6"/>
    <w:rsid w:val="00F313AF"/>
    <w:rsid w:val="00F313E4"/>
    <w:rsid w:val="00F31469"/>
    <w:rsid w:val="00F31747"/>
    <w:rsid w:val="00F31D30"/>
    <w:rsid w:val="00F321F5"/>
    <w:rsid w:val="00F324D5"/>
    <w:rsid w:val="00F328B9"/>
    <w:rsid w:val="00F330E9"/>
    <w:rsid w:val="00F33263"/>
    <w:rsid w:val="00F3364C"/>
    <w:rsid w:val="00F3371C"/>
    <w:rsid w:val="00F33B94"/>
    <w:rsid w:val="00F33DA2"/>
    <w:rsid w:val="00F3400F"/>
    <w:rsid w:val="00F3415F"/>
    <w:rsid w:val="00F3458F"/>
    <w:rsid w:val="00F34848"/>
    <w:rsid w:val="00F34B21"/>
    <w:rsid w:val="00F34B36"/>
    <w:rsid w:val="00F34BA5"/>
    <w:rsid w:val="00F34BAD"/>
    <w:rsid w:val="00F34DC0"/>
    <w:rsid w:val="00F352AE"/>
    <w:rsid w:val="00F35307"/>
    <w:rsid w:val="00F35625"/>
    <w:rsid w:val="00F35818"/>
    <w:rsid w:val="00F35950"/>
    <w:rsid w:val="00F35953"/>
    <w:rsid w:val="00F35A39"/>
    <w:rsid w:val="00F35EB5"/>
    <w:rsid w:val="00F36190"/>
    <w:rsid w:val="00F3630E"/>
    <w:rsid w:val="00F36386"/>
    <w:rsid w:val="00F364C9"/>
    <w:rsid w:val="00F364D4"/>
    <w:rsid w:val="00F37308"/>
    <w:rsid w:val="00F37596"/>
    <w:rsid w:val="00F37C1B"/>
    <w:rsid w:val="00F40257"/>
    <w:rsid w:val="00F4073E"/>
    <w:rsid w:val="00F40C18"/>
    <w:rsid w:val="00F411D9"/>
    <w:rsid w:val="00F4123B"/>
    <w:rsid w:val="00F4153E"/>
    <w:rsid w:val="00F420D7"/>
    <w:rsid w:val="00F42122"/>
    <w:rsid w:val="00F422B5"/>
    <w:rsid w:val="00F427F3"/>
    <w:rsid w:val="00F4281E"/>
    <w:rsid w:val="00F434FE"/>
    <w:rsid w:val="00F43802"/>
    <w:rsid w:val="00F4384B"/>
    <w:rsid w:val="00F43FB7"/>
    <w:rsid w:val="00F4428A"/>
    <w:rsid w:val="00F4442A"/>
    <w:rsid w:val="00F4456A"/>
    <w:rsid w:val="00F448CA"/>
    <w:rsid w:val="00F44B72"/>
    <w:rsid w:val="00F44D07"/>
    <w:rsid w:val="00F44E90"/>
    <w:rsid w:val="00F44EF7"/>
    <w:rsid w:val="00F44FBF"/>
    <w:rsid w:val="00F45124"/>
    <w:rsid w:val="00F453FA"/>
    <w:rsid w:val="00F4545C"/>
    <w:rsid w:val="00F454AC"/>
    <w:rsid w:val="00F4551B"/>
    <w:rsid w:val="00F45548"/>
    <w:rsid w:val="00F459AC"/>
    <w:rsid w:val="00F45B71"/>
    <w:rsid w:val="00F45CAF"/>
    <w:rsid w:val="00F46651"/>
    <w:rsid w:val="00F46A39"/>
    <w:rsid w:val="00F46C14"/>
    <w:rsid w:val="00F47CC4"/>
    <w:rsid w:val="00F47DDF"/>
    <w:rsid w:val="00F47E03"/>
    <w:rsid w:val="00F47E7D"/>
    <w:rsid w:val="00F47F40"/>
    <w:rsid w:val="00F47F70"/>
    <w:rsid w:val="00F50264"/>
    <w:rsid w:val="00F506E8"/>
    <w:rsid w:val="00F507FF"/>
    <w:rsid w:val="00F50802"/>
    <w:rsid w:val="00F50956"/>
    <w:rsid w:val="00F50A8A"/>
    <w:rsid w:val="00F50AEE"/>
    <w:rsid w:val="00F50BB3"/>
    <w:rsid w:val="00F50C03"/>
    <w:rsid w:val="00F50D16"/>
    <w:rsid w:val="00F518DF"/>
    <w:rsid w:val="00F51960"/>
    <w:rsid w:val="00F519FF"/>
    <w:rsid w:val="00F51D25"/>
    <w:rsid w:val="00F51FCD"/>
    <w:rsid w:val="00F52862"/>
    <w:rsid w:val="00F532EB"/>
    <w:rsid w:val="00F5350D"/>
    <w:rsid w:val="00F53E29"/>
    <w:rsid w:val="00F54139"/>
    <w:rsid w:val="00F541B3"/>
    <w:rsid w:val="00F545EB"/>
    <w:rsid w:val="00F54B07"/>
    <w:rsid w:val="00F54B35"/>
    <w:rsid w:val="00F54B8A"/>
    <w:rsid w:val="00F54C6D"/>
    <w:rsid w:val="00F54E13"/>
    <w:rsid w:val="00F5507F"/>
    <w:rsid w:val="00F55314"/>
    <w:rsid w:val="00F553CA"/>
    <w:rsid w:val="00F555F5"/>
    <w:rsid w:val="00F55D2E"/>
    <w:rsid w:val="00F560BA"/>
    <w:rsid w:val="00F5614E"/>
    <w:rsid w:val="00F5678F"/>
    <w:rsid w:val="00F56AFF"/>
    <w:rsid w:val="00F56D2F"/>
    <w:rsid w:val="00F5705D"/>
    <w:rsid w:val="00F57373"/>
    <w:rsid w:val="00F57455"/>
    <w:rsid w:val="00F57F1D"/>
    <w:rsid w:val="00F600F6"/>
    <w:rsid w:val="00F6012F"/>
    <w:rsid w:val="00F602A6"/>
    <w:rsid w:val="00F60892"/>
    <w:rsid w:val="00F60A41"/>
    <w:rsid w:val="00F60A72"/>
    <w:rsid w:val="00F60B28"/>
    <w:rsid w:val="00F60B2C"/>
    <w:rsid w:val="00F60B43"/>
    <w:rsid w:val="00F61983"/>
    <w:rsid w:val="00F619E9"/>
    <w:rsid w:val="00F6242D"/>
    <w:rsid w:val="00F62693"/>
    <w:rsid w:val="00F627CA"/>
    <w:rsid w:val="00F628E3"/>
    <w:rsid w:val="00F629A2"/>
    <w:rsid w:val="00F629FC"/>
    <w:rsid w:val="00F62A98"/>
    <w:rsid w:val="00F62E25"/>
    <w:rsid w:val="00F633A3"/>
    <w:rsid w:val="00F63674"/>
    <w:rsid w:val="00F63794"/>
    <w:rsid w:val="00F637A2"/>
    <w:rsid w:val="00F63BC7"/>
    <w:rsid w:val="00F63C2A"/>
    <w:rsid w:val="00F63C95"/>
    <w:rsid w:val="00F63EAF"/>
    <w:rsid w:val="00F6455F"/>
    <w:rsid w:val="00F646A7"/>
    <w:rsid w:val="00F648F7"/>
    <w:rsid w:val="00F64AD1"/>
    <w:rsid w:val="00F64D8A"/>
    <w:rsid w:val="00F651B8"/>
    <w:rsid w:val="00F65492"/>
    <w:rsid w:val="00F65BDB"/>
    <w:rsid w:val="00F65EDB"/>
    <w:rsid w:val="00F6607D"/>
    <w:rsid w:val="00F6637C"/>
    <w:rsid w:val="00F66675"/>
    <w:rsid w:val="00F66678"/>
    <w:rsid w:val="00F66E7C"/>
    <w:rsid w:val="00F6704D"/>
    <w:rsid w:val="00F67445"/>
    <w:rsid w:val="00F67C4B"/>
    <w:rsid w:val="00F67E4E"/>
    <w:rsid w:val="00F70175"/>
    <w:rsid w:val="00F70350"/>
    <w:rsid w:val="00F705F8"/>
    <w:rsid w:val="00F70967"/>
    <w:rsid w:val="00F70ED6"/>
    <w:rsid w:val="00F713C2"/>
    <w:rsid w:val="00F71660"/>
    <w:rsid w:val="00F721E9"/>
    <w:rsid w:val="00F722BC"/>
    <w:rsid w:val="00F727BD"/>
    <w:rsid w:val="00F72909"/>
    <w:rsid w:val="00F72B34"/>
    <w:rsid w:val="00F72D66"/>
    <w:rsid w:val="00F739D1"/>
    <w:rsid w:val="00F73E48"/>
    <w:rsid w:val="00F74046"/>
    <w:rsid w:val="00F7407A"/>
    <w:rsid w:val="00F744FC"/>
    <w:rsid w:val="00F74869"/>
    <w:rsid w:val="00F748F7"/>
    <w:rsid w:val="00F74B35"/>
    <w:rsid w:val="00F74F78"/>
    <w:rsid w:val="00F753DF"/>
    <w:rsid w:val="00F75404"/>
    <w:rsid w:val="00F75807"/>
    <w:rsid w:val="00F75BCB"/>
    <w:rsid w:val="00F7621C"/>
    <w:rsid w:val="00F7641B"/>
    <w:rsid w:val="00F7650A"/>
    <w:rsid w:val="00F76700"/>
    <w:rsid w:val="00F768CF"/>
    <w:rsid w:val="00F76994"/>
    <w:rsid w:val="00F77022"/>
    <w:rsid w:val="00F7751E"/>
    <w:rsid w:val="00F776BE"/>
    <w:rsid w:val="00F776C7"/>
    <w:rsid w:val="00F779C3"/>
    <w:rsid w:val="00F77A55"/>
    <w:rsid w:val="00F77B0F"/>
    <w:rsid w:val="00F77DCF"/>
    <w:rsid w:val="00F80196"/>
    <w:rsid w:val="00F8045A"/>
    <w:rsid w:val="00F8057B"/>
    <w:rsid w:val="00F808A2"/>
    <w:rsid w:val="00F80921"/>
    <w:rsid w:val="00F80953"/>
    <w:rsid w:val="00F80A23"/>
    <w:rsid w:val="00F80AA7"/>
    <w:rsid w:val="00F80D76"/>
    <w:rsid w:val="00F81AE7"/>
    <w:rsid w:val="00F8224D"/>
    <w:rsid w:val="00F823A6"/>
    <w:rsid w:val="00F82700"/>
    <w:rsid w:val="00F8283C"/>
    <w:rsid w:val="00F828F0"/>
    <w:rsid w:val="00F8293D"/>
    <w:rsid w:val="00F82F05"/>
    <w:rsid w:val="00F8351E"/>
    <w:rsid w:val="00F8355C"/>
    <w:rsid w:val="00F8384F"/>
    <w:rsid w:val="00F838B3"/>
    <w:rsid w:val="00F8391B"/>
    <w:rsid w:val="00F83990"/>
    <w:rsid w:val="00F83AF9"/>
    <w:rsid w:val="00F83EA2"/>
    <w:rsid w:val="00F8408E"/>
    <w:rsid w:val="00F84697"/>
    <w:rsid w:val="00F8490C"/>
    <w:rsid w:val="00F84976"/>
    <w:rsid w:val="00F84A33"/>
    <w:rsid w:val="00F84B29"/>
    <w:rsid w:val="00F8524A"/>
    <w:rsid w:val="00F85408"/>
    <w:rsid w:val="00F85416"/>
    <w:rsid w:val="00F85782"/>
    <w:rsid w:val="00F85E99"/>
    <w:rsid w:val="00F85EFB"/>
    <w:rsid w:val="00F8600D"/>
    <w:rsid w:val="00F861DB"/>
    <w:rsid w:val="00F863E4"/>
    <w:rsid w:val="00F864D4"/>
    <w:rsid w:val="00F865F2"/>
    <w:rsid w:val="00F86634"/>
    <w:rsid w:val="00F86C20"/>
    <w:rsid w:val="00F87670"/>
    <w:rsid w:val="00F877CD"/>
    <w:rsid w:val="00F87870"/>
    <w:rsid w:val="00F87D42"/>
    <w:rsid w:val="00F87D85"/>
    <w:rsid w:val="00F87E3E"/>
    <w:rsid w:val="00F87EAD"/>
    <w:rsid w:val="00F90138"/>
    <w:rsid w:val="00F9020A"/>
    <w:rsid w:val="00F9040F"/>
    <w:rsid w:val="00F904CD"/>
    <w:rsid w:val="00F9055A"/>
    <w:rsid w:val="00F909A8"/>
    <w:rsid w:val="00F90A1A"/>
    <w:rsid w:val="00F90B08"/>
    <w:rsid w:val="00F90C2C"/>
    <w:rsid w:val="00F90D4A"/>
    <w:rsid w:val="00F90D7B"/>
    <w:rsid w:val="00F91152"/>
    <w:rsid w:val="00F9180D"/>
    <w:rsid w:val="00F91A8F"/>
    <w:rsid w:val="00F91B4A"/>
    <w:rsid w:val="00F91C91"/>
    <w:rsid w:val="00F91FF0"/>
    <w:rsid w:val="00F92302"/>
    <w:rsid w:val="00F923FF"/>
    <w:rsid w:val="00F92486"/>
    <w:rsid w:val="00F92495"/>
    <w:rsid w:val="00F92501"/>
    <w:rsid w:val="00F92707"/>
    <w:rsid w:val="00F92762"/>
    <w:rsid w:val="00F92902"/>
    <w:rsid w:val="00F92DE9"/>
    <w:rsid w:val="00F92FF8"/>
    <w:rsid w:val="00F9301C"/>
    <w:rsid w:val="00F93179"/>
    <w:rsid w:val="00F93312"/>
    <w:rsid w:val="00F93528"/>
    <w:rsid w:val="00F9354C"/>
    <w:rsid w:val="00F937EA"/>
    <w:rsid w:val="00F93866"/>
    <w:rsid w:val="00F939AD"/>
    <w:rsid w:val="00F94221"/>
    <w:rsid w:val="00F9425E"/>
    <w:rsid w:val="00F94664"/>
    <w:rsid w:val="00F94A7E"/>
    <w:rsid w:val="00F94CE3"/>
    <w:rsid w:val="00F952D2"/>
    <w:rsid w:val="00F955C6"/>
    <w:rsid w:val="00F958E7"/>
    <w:rsid w:val="00F9590E"/>
    <w:rsid w:val="00F95953"/>
    <w:rsid w:val="00F95F47"/>
    <w:rsid w:val="00F965C4"/>
    <w:rsid w:val="00F965F1"/>
    <w:rsid w:val="00F96C7C"/>
    <w:rsid w:val="00F97208"/>
    <w:rsid w:val="00F97209"/>
    <w:rsid w:val="00F976B7"/>
    <w:rsid w:val="00F97BA1"/>
    <w:rsid w:val="00F97E96"/>
    <w:rsid w:val="00F97F0B"/>
    <w:rsid w:val="00F97F7F"/>
    <w:rsid w:val="00FA040B"/>
    <w:rsid w:val="00FA070F"/>
    <w:rsid w:val="00FA0969"/>
    <w:rsid w:val="00FA0B9A"/>
    <w:rsid w:val="00FA121D"/>
    <w:rsid w:val="00FA16B7"/>
    <w:rsid w:val="00FA1B3C"/>
    <w:rsid w:val="00FA1CE1"/>
    <w:rsid w:val="00FA1E01"/>
    <w:rsid w:val="00FA1ED0"/>
    <w:rsid w:val="00FA1F0A"/>
    <w:rsid w:val="00FA22AA"/>
    <w:rsid w:val="00FA23B1"/>
    <w:rsid w:val="00FA27B2"/>
    <w:rsid w:val="00FA2CC4"/>
    <w:rsid w:val="00FA3132"/>
    <w:rsid w:val="00FA357F"/>
    <w:rsid w:val="00FA3BB8"/>
    <w:rsid w:val="00FA3DB6"/>
    <w:rsid w:val="00FA4275"/>
    <w:rsid w:val="00FA4382"/>
    <w:rsid w:val="00FA498D"/>
    <w:rsid w:val="00FA4D31"/>
    <w:rsid w:val="00FA5097"/>
    <w:rsid w:val="00FA552B"/>
    <w:rsid w:val="00FA56F5"/>
    <w:rsid w:val="00FA58E5"/>
    <w:rsid w:val="00FA5A03"/>
    <w:rsid w:val="00FA5DD5"/>
    <w:rsid w:val="00FA6474"/>
    <w:rsid w:val="00FA653D"/>
    <w:rsid w:val="00FA6734"/>
    <w:rsid w:val="00FA685D"/>
    <w:rsid w:val="00FA686A"/>
    <w:rsid w:val="00FA6ABA"/>
    <w:rsid w:val="00FA6BAC"/>
    <w:rsid w:val="00FA6BF5"/>
    <w:rsid w:val="00FA71A9"/>
    <w:rsid w:val="00FA766A"/>
    <w:rsid w:val="00FA770A"/>
    <w:rsid w:val="00FA7896"/>
    <w:rsid w:val="00FA7B41"/>
    <w:rsid w:val="00FB051A"/>
    <w:rsid w:val="00FB0627"/>
    <w:rsid w:val="00FB0638"/>
    <w:rsid w:val="00FB07F3"/>
    <w:rsid w:val="00FB0B8B"/>
    <w:rsid w:val="00FB100F"/>
    <w:rsid w:val="00FB10CA"/>
    <w:rsid w:val="00FB144B"/>
    <w:rsid w:val="00FB166B"/>
    <w:rsid w:val="00FB16B0"/>
    <w:rsid w:val="00FB193E"/>
    <w:rsid w:val="00FB1991"/>
    <w:rsid w:val="00FB1A4F"/>
    <w:rsid w:val="00FB1ACC"/>
    <w:rsid w:val="00FB1C13"/>
    <w:rsid w:val="00FB1F4D"/>
    <w:rsid w:val="00FB227D"/>
    <w:rsid w:val="00FB27A3"/>
    <w:rsid w:val="00FB2869"/>
    <w:rsid w:val="00FB29A7"/>
    <w:rsid w:val="00FB2B6B"/>
    <w:rsid w:val="00FB2CF9"/>
    <w:rsid w:val="00FB3435"/>
    <w:rsid w:val="00FB346C"/>
    <w:rsid w:val="00FB361C"/>
    <w:rsid w:val="00FB3A74"/>
    <w:rsid w:val="00FB3A99"/>
    <w:rsid w:val="00FB3CF7"/>
    <w:rsid w:val="00FB3E11"/>
    <w:rsid w:val="00FB3E71"/>
    <w:rsid w:val="00FB3EF9"/>
    <w:rsid w:val="00FB400D"/>
    <w:rsid w:val="00FB40A8"/>
    <w:rsid w:val="00FB44F1"/>
    <w:rsid w:val="00FB4C60"/>
    <w:rsid w:val="00FB4F14"/>
    <w:rsid w:val="00FB4F66"/>
    <w:rsid w:val="00FB56CA"/>
    <w:rsid w:val="00FB57EA"/>
    <w:rsid w:val="00FB5B09"/>
    <w:rsid w:val="00FB62ED"/>
    <w:rsid w:val="00FB634A"/>
    <w:rsid w:val="00FB662D"/>
    <w:rsid w:val="00FB6670"/>
    <w:rsid w:val="00FB6A17"/>
    <w:rsid w:val="00FB6A89"/>
    <w:rsid w:val="00FB6BC0"/>
    <w:rsid w:val="00FB6D55"/>
    <w:rsid w:val="00FB6E19"/>
    <w:rsid w:val="00FB7260"/>
    <w:rsid w:val="00FB74F5"/>
    <w:rsid w:val="00FB7549"/>
    <w:rsid w:val="00FB78B7"/>
    <w:rsid w:val="00FB798B"/>
    <w:rsid w:val="00FB7D0C"/>
    <w:rsid w:val="00FC008D"/>
    <w:rsid w:val="00FC036E"/>
    <w:rsid w:val="00FC100B"/>
    <w:rsid w:val="00FC131B"/>
    <w:rsid w:val="00FC13F1"/>
    <w:rsid w:val="00FC1501"/>
    <w:rsid w:val="00FC1797"/>
    <w:rsid w:val="00FC18A0"/>
    <w:rsid w:val="00FC196E"/>
    <w:rsid w:val="00FC1B66"/>
    <w:rsid w:val="00FC1C7B"/>
    <w:rsid w:val="00FC1DAC"/>
    <w:rsid w:val="00FC1E21"/>
    <w:rsid w:val="00FC2020"/>
    <w:rsid w:val="00FC2242"/>
    <w:rsid w:val="00FC224E"/>
    <w:rsid w:val="00FC22D5"/>
    <w:rsid w:val="00FC2524"/>
    <w:rsid w:val="00FC275F"/>
    <w:rsid w:val="00FC2785"/>
    <w:rsid w:val="00FC28B1"/>
    <w:rsid w:val="00FC2B94"/>
    <w:rsid w:val="00FC36F5"/>
    <w:rsid w:val="00FC405D"/>
    <w:rsid w:val="00FC42C2"/>
    <w:rsid w:val="00FC435D"/>
    <w:rsid w:val="00FC45CD"/>
    <w:rsid w:val="00FC497D"/>
    <w:rsid w:val="00FC49FF"/>
    <w:rsid w:val="00FC4A6A"/>
    <w:rsid w:val="00FC4CA9"/>
    <w:rsid w:val="00FC532A"/>
    <w:rsid w:val="00FC5348"/>
    <w:rsid w:val="00FC5A39"/>
    <w:rsid w:val="00FC5B11"/>
    <w:rsid w:val="00FC5B68"/>
    <w:rsid w:val="00FC5B9A"/>
    <w:rsid w:val="00FC5D3F"/>
    <w:rsid w:val="00FC61AD"/>
    <w:rsid w:val="00FC66E1"/>
    <w:rsid w:val="00FC6A0B"/>
    <w:rsid w:val="00FC6C73"/>
    <w:rsid w:val="00FC6CF0"/>
    <w:rsid w:val="00FC6D72"/>
    <w:rsid w:val="00FC6DE4"/>
    <w:rsid w:val="00FC726E"/>
    <w:rsid w:val="00FC747A"/>
    <w:rsid w:val="00FC7831"/>
    <w:rsid w:val="00FC7A1B"/>
    <w:rsid w:val="00FC7B9F"/>
    <w:rsid w:val="00FD007A"/>
    <w:rsid w:val="00FD0226"/>
    <w:rsid w:val="00FD095A"/>
    <w:rsid w:val="00FD09EA"/>
    <w:rsid w:val="00FD09EB"/>
    <w:rsid w:val="00FD09F8"/>
    <w:rsid w:val="00FD0A35"/>
    <w:rsid w:val="00FD0DD8"/>
    <w:rsid w:val="00FD18B1"/>
    <w:rsid w:val="00FD2049"/>
    <w:rsid w:val="00FD20C3"/>
    <w:rsid w:val="00FD26A4"/>
    <w:rsid w:val="00FD28E5"/>
    <w:rsid w:val="00FD295F"/>
    <w:rsid w:val="00FD2CAC"/>
    <w:rsid w:val="00FD2F35"/>
    <w:rsid w:val="00FD314A"/>
    <w:rsid w:val="00FD318A"/>
    <w:rsid w:val="00FD31B9"/>
    <w:rsid w:val="00FD3AC3"/>
    <w:rsid w:val="00FD3B8A"/>
    <w:rsid w:val="00FD3DC0"/>
    <w:rsid w:val="00FD4930"/>
    <w:rsid w:val="00FD4DDD"/>
    <w:rsid w:val="00FD4E9F"/>
    <w:rsid w:val="00FD5630"/>
    <w:rsid w:val="00FD59CD"/>
    <w:rsid w:val="00FD5F3B"/>
    <w:rsid w:val="00FD6732"/>
    <w:rsid w:val="00FD6AC4"/>
    <w:rsid w:val="00FD6C7B"/>
    <w:rsid w:val="00FD6ED5"/>
    <w:rsid w:val="00FD6F62"/>
    <w:rsid w:val="00FD7198"/>
    <w:rsid w:val="00FD7303"/>
    <w:rsid w:val="00FD76D4"/>
    <w:rsid w:val="00FD7F35"/>
    <w:rsid w:val="00FE0137"/>
    <w:rsid w:val="00FE082A"/>
    <w:rsid w:val="00FE0CBE"/>
    <w:rsid w:val="00FE1006"/>
    <w:rsid w:val="00FE1211"/>
    <w:rsid w:val="00FE134B"/>
    <w:rsid w:val="00FE150D"/>
    <w:rsid w:val="00FE1993"/>
    <w:rsid w:val="00FE1D32"/>
    <w:rsid w:val="00FE1DA0"/>
    <w:rsid w:val="00FE2078"/>
    <w:rsid w:val="00FE21AA"/>
    <w:rsid w:val="00FE2219"/>
    <w:rsid w:val="00FE29F0"/>
    <w:rsid w:val="00FE2C88"/>
    <w:rsid w:val="00FE2CA5"/>
    <w:rsid w:val="00FE2D84"/>
    <w:rsid w:val="00FE30CF"/>
    <w:rsid w:val="00FE3B54"/>
    <w:rsid w:val="00FE3C6B"/>
    <w:rsid w:val="00FE40A9"/>
    <w:rsid w:val="00FE4291"/>
    <w:rsid w:val="00FE4620"/>
    <w:rsid w:val="00FE486E"/>
    <w:rsid w:val="00FE4A39"/>
    <w:rsid w:val="00FE4C08"/>
    <w:rsid w:val="00FE4CC3"/>
    <w:rsid w:val="00FE4EF5"/>
    <w:rsid w:val="00FE54A5"/>
    <w:rsid w:val="00FE5590"/>
    <w:rsid w:val="00FE5CCA"/>
    <w:rsid w:val="00FE5DCE"/>
    <w:rsid w:val="00FE5EF4"/>
    <w:rsid w:val="00FE61FD"/>
    <w:rsid w:val="00FE63C3"/>
    <w:rsid w:val="00FE6496"/>
    <w:rsid w:val="00FE6672"/>
    <w:rsid w:val="00FE6896"/>
    <w:rsid w:val="00FE6AA0"/>
    <w:rsid w:val="00FE6C9C"/>
    <w:rsid w:val="00FE70E7"/>
    <w:rsid w:val="00FE7213"/>
    <w:rsid w:val="00FE7361"/>
    <w:rsid w:val="00FE74D1"/>
    <w:rsid w:val="00FE761B"/>
    <w:rsid w:val="00FE77DF"/>
    <w:rsid w:val="00FE796E"/>
    <w:rsid w:val="00FE7A0A"/>
    <w:rsid w:val="00FE7A3F"/>
    <w:rsid w:val="00FE7B96"/>
    <w:rsid w:val="00FF0197"/>
    <w:rsid w:val="00FF0B80"/>
    <w:rsid w:val="00FF0F1D"/>
    <w:rsid w:val="00FF0FEC"/>
    <w:rsid w:val="00FF1456"/>
    <w:rsid w:val="00FF174B"/>
    <w:rsid w:val="00FF1850"/>
    <w:rsid w:val="00FF1AF3"/>
    <w:rsid w:val="00FF1B6B"/>
    <w:rsid w:val="00FF1CFB"/>
    <w:rsid w:val="00FF1ED9"/>
    <w:rsid w:val="00FF2136"/>
    <w:rsid w:val="00FF237B"/>
    <w:rsid w:val="00FF23C1"/>
    <w:rsid w:val="00FF2550"/>
    <w:rsid w:val="00FF262C"/>
    <w:rsid w:val="00FF2752"/>
    <w:rsid w:val="00FF28BF"/>
    <w:rsid w:val="00FF2A55"/>
    <w:rsid w:val="00FF2C4D"/>
    <w:rsid w:val="00FF30A3"/>
    <w:rsid w:val="00FF3339"/>
    <w:rsid w:val="00FF3347"/>
    <w:rsid w:val="00FF3703"/>
    <w:rsid w:val="00FF3C4B"/>
    <w:rsid w:val="00FF3E51"/>
    <w:rsid w:val="00FF4071"/>
    <w:rsid w:val="00FF40B0"/>
    <w:rsid w:val="00FF43AB"/>
    <w:rsid w:val="00FF43FD"/>
    <w:rsid w:val="00FF4519"/>
    <w:rsid w:val="00FF463B"/>
    <w:rsid w:val="00FF4D56"/>
    <w:rsid w:val="00FF4E91"/>
    <w:rsid w:val="00FF4EBA"/>
    <w:rsid w:val="00FF4F5A"/>
    <w:rsid w:val="00FF54C7"/>
    <w:rsid w:val="00FF5830"/>
    <w:rsid w:val="00FF58C0"/>
    <w:rsid w:val="00FF5CD4"/>
    <w:rsid w:val="00FF5EC4"/>
    <w:rsid w:val="00FF635A"/>
    <w:rsid w:val="00FF6A59"/>
    <w:rsid w:val="00FF7525"/>
    <w:rsid w:val="00FF7653"/>
    <w:rsid w:val="00FF7BD3"/>
    <w:rsid w:val="00FF7DD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59E998F4"/>
  <w15:chartTrackingRefBased/>
  <w15:docId w15:val="{D56A8A7F-4DAA-47F2-9BDE-20DA74630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7DF"/>
    <w:rPr>
      <w:sz w:val="24"/>
      <w:szCs w:val="24"/>
      <w:lang w:val="th-TH"/>
    </w:rPr>
  </w:style>
  <w:style w:type="paragraph" w:styleId="Heading1">
    <w:name w:val="heading 1"/>
    <w:basedOn w:val="Heading8"/>
    <w:next w:val="Normal"/>
    <w:link w:val="Heading1Char"/>
    <w:qFormat/>
    <w:rsid w:val="007A587A"/>
    <w:pPr>
      <w:numPr>
        <w:numId w:val="18"/>
      </w:numPr>
      <w:jc w:val="thaiDistribute"/>
      <w:outlineLvl w:val="0"/>
    </w:pPr>
    <w:rPr>
      <w:rFonts w:ascii="Angsana New" w:hAnsi="Angsana New" w:cs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9B5B93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9B5B93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9B5B93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9B5B93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B5B93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9B5B93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B5B93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B5B93"/>
    <w:pPr>
      <w:keepNext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link w:val="Heading8"/>
    <w:rsid w:val="000969CF"/>
    <w:rPr>
      <w:rFonts w:cs="EucrosiaUPC"/>
      <w:b/>
      <w:bCs/>
      <w:sz w:val="32"/>
      <w:szCs w:val="32"/>
      <w:lang w:val="en-US" w:eastAsia="en-US"/>
    </w:rPr>
  </w:style>
  <w:style w:type="character" w:customStyle="1" w:styleId="Heading1Char">
    <w:name w:val="Heading 1 Char"/>
    <w:link w:val="Heading1"/>
    <w:rsid w:val="007A587A"/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9B5B93"/>
    <w:pPr>
      <w:spacing w:after="120"/>
    </w:pPr>
  </w:style>
  <w:style w:type="character" w:customStyle="1" w:styleId="Heading4Char">
    <w:name w:val="Heading 4 Char"/>
    <w:link w:val="Heading4"/>
    <w:rsid w:val="000969CF"/>
    <w:rPr>
      <w:rFonts w:ascii="Arial" w:hAnsi="Arial"/>
      <w:b/>
      <w:bCs/>
      <w:sz w:val="18"/>
      <w:szCs w:val="18"/>
      <w:lang w:val="en-US" w:eastAsia="en-US"/>
    </w:rPr>
  </w:style>
  <w:style w:type="character" w:customStyle="1" w:styleId="Heading5Char">
    <w:name w:val="Heading 5 Char"/>
    <w:link w:val="Heading5"/>
    <w:rsid w:val="000969CF"/>
    <w:rPr>
      <w:rFonts w:cs="EucrosiaUPC"/>
      <w:b/>
      <w:bCs/>
      <w:sz w:val="32"/>
      <w:szCs w:val="32"/>
      <w:lang w:val="en-US" w:eastAsia="en-US"/>
    </w:rPr>
  </w:style>
  <w:style w:type="character" w:customStyle="1" w:styleId="Heading6Char">
    <w:name w:val="Heading 6 Char"/>
    <w:link w:val="Heading6"/>
    <w:rsid w:val="000969CF"/>
    <w:rPr>
      <w:rFonts w:cs="EucrosiaUPC"/>
      <w:b/>
      <w:bCs/>
      <w:sz w:val="32"/>
      <w:szCs w:val="32"/>
      <w:u w:val="single"/>
      <w:lang w:val="en-US" w:eastAsia="en-US"/>
    </w:rPr>
  </w:style>
  <w:style w:type="character" w:customStyle="1" w:styleId="Heading7Char">
    <w:name w:val="Heading 7 Char"/>
    <w:link w:val="Heading7"/>
    <w:uiPriority w:val="99"/>
    <w:rsid w:val="000969CF"/>
    <w:rPr>
      <w:rFonts w:cs="EucrosiaUPC"/>
      <w:b/>
      <w:bCs/>
      <w:sz w:val="30"/>
      <w:szCs w:val="30"/>
      <w:lang w:val="en-US" w:eastAsia="en-US"/>
    </w:rPr>
  </w:style>
  <w:style w:type="character" w:customStyle="1" w:styleId="Heading9Char">
    <w:name w:val="Heading 9 Char"/>
    <w:link w:val="Heading9"/>
    <w:rsid w:val="000969CF"/>
    <w:rPr>
      <w:rFonts w:cs="EucrosiaUPC"/>
      <w:b/>
      <w:bCs/>
      <w:sz w:val="30"/>
      <w:szCs w:val="30"/>
      <w:lang w:val="en-US" w:eastAsia="en-US"/>
    </w:rPr>
  </w:style>
  <w:style w:type="paragraph" w:styleId="Header">
    <w:name w:val="header"/>
    <w:basedOn w:val="Normal"/>
    <w:link w:val="HeaderChar"/>
    <w:uiPriority w:val="99"/>
    <w:rsid w:val="009B5B9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969CF"/>
    <w:rPr>
      <w:rFonts w:ascii="Arial" w:hAnsi="Arial"/>
      <w:sz w:val="18"/>
      <w:szCs w:val="18"/>
      <w:lang w:val="en-US" w:eastAsia="en-US"/>
    </w:rPr>
  </w:style>
  <w:style w:type="character" w:customStyle="1" w:styleId="AAAddress">
    <w:name w:val="AA Address"/>
    <w:rsid w:val="009B5B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B5B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qFormat/>
    <w:rsid w:val="009B5B9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969CF"/>
    <w:rPr>
      <w:rFonts w:ascii="Arial" w:hAnsi="Arial"/>
      <w:sz w:val="18"/>
      <w:szCs w:val="18"/>
      <w:lang w:val="en-US" w:eastAsia="en-US"/>
    </w:rPr>
  </w:style>
  <w:style w:type="paragraph" w:styleId="Caption">
    <w:name w:val="caption"/>
    <w:basedOn w:val="Normal"/>
    <w:next w:val="Normal"/>
    <w:qFormat/>
    <w:rsid w:val="009B5B93"/>
    <w:rPr>
      <w:b/>
      <w:bCs/>
    </w:rPr>
  </w:style>
  <w:style w:type="paragraph" w:styleId="ListBullet">
    <w:name w:val="List Bullet"/>
    <w:basedOn w:val="Normal"/>
    <w:rsid w:val="009B5B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B5B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B5B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B5B9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B5B93"/>
    <w:pPr>
      <w:numPr>
        <w:numId w:val="5"/>
      </w:numPr>
      <w:tabs>
        <w:tab w:val="left" w:pos="284"/>
      </w:tabs>
    </w:pPr>
  </w:style>
  <w:style w:type="paragraph" w:styleId="ListNumber2">
    <w:name w:val="List Number 2"/>
    <w:basedOn w:val="Normal"/>
    <w:rsid w:val="009B5B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B5B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B5B93"/>
    <w:pPr>
      <w:ind w:left="284"/>
    </w:pPr>
  </w:style>
  <w:style w:type="paragraph" w:customStyle="1" w:styleId="AAFrameAddress">
    <w:name w:val="AA Frame Address"/>
    <w:basedOn w:val="Heading1"/>
    <w:rsid w:val="009B5B93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rsid w:val="009B5B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B5B93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B5B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B5B9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B5B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B5B93"/>
    <w:pPr>
      <w:ind w:left="851" w:hanging="284"/>
    </w:pPr>
  </w:style>
  <w:style w:type="paragraph" w:styleId="Index4">
    <w:name w:val="index 4"/>
    <w:basedOn w:val="Normal"/>
    <w:next w:val="Normal"/>
    <w:semiHidden/>
    <w:rsid w:val="009B5B93"/>
    <w:pPr>
      <w:ind w:left="1135" w:hanging="284"/>
    </w:pPr>
  </w:style>
  <w:style w:type="paragraph" w:styleId="Index6">
    <w:name w:val="index 6"/>
    <w:basedOn w:val="Normal"/>
    <w:next w:val="Normal"/>
    <w:semiHidden/>
    <w:rsid w:val="009B5B93"/>
    <w:pPr>
      <w:ind w:left="1702" w:hanging="284"/>
    </w:pPr>
  </w:style>
  <w:style w:type="paragraph" w:styleId="Index5">
    <w:name w:val="index 5"/>
    <w:basedOn w:val="Normal"/>
    <w:next w:val="Normal"/>
    <w:semiHidden/>
    <w:rsid w:val="009B5B93"/>
    <w:pPr>
      <w:ind w:left="1418" w:hanging="284"/>
    </w:pPr>
  </w:style>
  <w:style w:type="paragraph" w:styleId="Index7">
    <w:name w:val="index 7"/>
    <w:basedOn w:val="Normal"/>
    <w:next w:val="Normal"/>
    <w:semiHidden/>
    <w:rsid w:val="009B5B93"/>
    <w:pPr>
      <w:ind w:left="1985" w:hanging="284"/>
    </w:pPr>
  </w:style>
  <w:style w:type="paragraph" w:styleId="Index8">
    <w:name w:val="index 8"/>
    <w:basedOn w:val="Normal"/>
    <w:next w:val="Normal"/>
    <w:semiHidden/>
    <w:rsid w:val="009B5B93"/>
    <w:pPr>
      <w:ind w:left="2269" w:hanging="284"/>
    </w:pPr>
  </w:style>
  <w:style w:type="paragraph" w:styleId="Index9">
    <w:name w:val="index 9"/>
    <w:basedOn w:val="Normal"/>
    <w:next w:val="Normal"/>
    <w:semiHidden/>
    <w:rsid w:val="009B5B93"/>
    <w:pPr>
      <w:ind w:left="2552" w:hanging="284"/>
    </w:pPr>
  </w:style>
  <w:style w:type="paragraph" w:styleId="TOC2">
    <w:name w:val="toc 2"/>
    <w:basedOn w:val="Normal"/>
    <w:next w:val="Normal"/>
    <w:semiHidden/>
    <w:rsid w:val="009B5B93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B5B93"/>
    <w:pPr>
      <w:spacing w:after="240"/>
    </w:pPr>
  </w:style>
  <w:style w:type="paragraph" w:styleId="TOC4">
    <w:name w:val="toc 4"/>
    <w:basedOn w:val="Normal"/>
    <w:next w:val="Normal"/>
    <w:semiHidden/>
    <w:rsid w:val="009B5B93"/>
    <w:pPr>
      <w:ind w:left="851"/>
    </w:pPr>
  </w:style>
  <w:style w:type="paragraph" w:styleId="TOC5">
    <w:name w:val="toc 5"/>
    <w:basedOn w:val="Normal"/>
    <w:next w:val="Normal"/>
    <w:semiHidden/>
    <w:rsid w:val="009B5B93"/>
    <w:pPr>
      <w:ind w:left="1134"/>
    </w:pPr>
  </w:style>
  <w:style w:type="paragraph" w:styleId="TOC6">
    <w:name w:val="toc 6"/>
    <w:basedOn w:val="Normal"/>
    <w:next w:val="Normal"/>
    <w:semiHidden/>
    <w:rsid w:val="009B5B93"/>
    <w:pPr>
      <w:ind w:left="1418"/>
    </w:pPr>
  </w:style>
  <w:style w:type="paragraph" w:styleId="TOC7">
    <w:name w:val="toc 7"/>
    <w:basedOn w:val="Normal"/>
    <w:next w:val="Normal"/>
    <w:semiHidden/>
    <w:rsid w:val="009B5B93"/>
    <w:pPr>
      <w:ind w:left="1701"/>
    </w:pPr>
  </w:style>
  <w:style w:type="paragraph" w:styleId="TOC8">
    <w:name w:val="toc 8"/>
    <w:basedOn w:val="Normal"/>
    <w:next w:val="Normal"/>
    <w:semiHidden/>
    <w:rsid w:val="009B5B93"/>
    <w:pPr>
      <w:ind w:left="1985"/>
    </w:pPr>
  </w:style>
  <w:style w:type="paragraph" w:styleId="TOC9">
    <w:name w:val="toc 9"/>
    <w:basedOn w:val="Normal"/>
    <w:next w:val="Normal"/>
    <w:semiHidden/>
    <w:rsid w:val="009B5B93"/>
    <w:pPr>
      <w:ind w:left="2268"/>
    </w:pPr>
  </w:style>
  <w:style w:type="paragraph" w:styleId="TableofFigures">
    <w:name w:val="table of figures"/>
    <w:basedOn w:val="Normal"/>
    <w:next w:val="Normal"/>
    <w:semiHidden/>
    <w:rsid w:val="009B5B93"/>
    <w:pPr>
      <w:ind w:left="567" w:hanging="567"/>
    </w:pPr>
  </w:style>
  <w:style w:type="paragraph" w:styleId="ListBullet5">
    <w:name w:val="List Bullet 5"/>
    <w:basedOn w:val="Normal"/>
    <w:rsid w:val="009B5B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9B5B93"/>
    <w:pPr>
      <w:ind w:firstLine="284"/>
    </w:pPr>
  </w:style>
  <w:style w:type="character" w:customStyle="1" w:styleId="BodyTextFirstIndentChar">
    <w:name w:val="Body Text First Indent Char"/>
    <w:link w:val="BodyTextFirstIndent"/>
    <w:rsid w:val="000969CF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B5B93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0969CF"/>
    <w:rPr>
      <w:rFonts w:ascii="Arial" w:hAnsi="Arial"/>
      <w:sz w:val="18"/>
      <w:szCs w:val="18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rsid w:val="009B5B93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969CF"/>
    <w:rPr>
      <w:rFonts w:ascii="Arial" w:hAnsi="Arial"/>
      <w:sz w:val="18"/>
      <w:szCs w:val="18"/>
      <w:lang w:val="en-US" w:eastAsia="en-US"/>
    </w:rPr>
  </w:style>
  <w:style w:type="character" w:styleId="Strong">
    <w:name w:val="Strong"/>
    <w:qFormat/>
    <w:rsid w:val="009B5B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B5B93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9B5B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B5B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B5B93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B5B93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B5B93"/>
  </w:style>
  <w:style w:type="paragraph" w:customStyle="1" w:styleId="ReportMenuBar">
    <w:name w:val="ReportMenuBar"/>
    <w:basedOn w:val="Normal"/>
    <w:rsid w:val="009B5B93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B5B93"/>
    <w:pPr>
      <w:framePr w:w="6521" w:h="1055" w:hSpace="142" w:wrap="around" w:vAnchor="page" w:hAnchor="page" w:x="1441" w:y="4452"/>
      <w:spacing w:line="300" w:lineRule="atLeast"/>
    </w:pPr>
    <w:rPr>
      <w:b/>
      <w:bCs/>
    </w:rPr>
  </w:style>
  <w:style w:type="paragraph" w:customStyle="1" w:styleId="ReportHeading2">
    <w:name w:val="ReportHeading2"/>
    <w:basedOn w:val="ReportHeading1"/>
    <w:rsid w:val="009B5B93"/>
    <w:pPr>
      <w:framePr w:h="1054" w:wrap="around" w:y="5920"/>
    </w:pPr>
  </w:style>
  <w:style w:type="paragraph" w:customStyle="1" w:styleId="ReportHeading3">
    <w:name w:val="ReportHeading3"/>
    <w:basedOn w:val="ReportHeading2"/>
    <w:rsid w:val="009B5B93"/>
    <w:pPr>
      <w:framePr w:h="443" w:wrap="around" w:y="8223"/>
    </w:pPr>
  </w:style>
  <w:style w:type="paragraph" w:customStyle="1" w:styleId="a">
    <w:name w:val="¢éÍ¤ÇÒÁ"/>
    <w:basedOn w:val="Normal"/>
    <w:rsid w:val="009B5B93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ParagraphNumbering">
    <w:name w:val="Paragraph Numbering"/>
    <w:basedOn w:val="Header"/>
    <w:rsid w:val="009B5B93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B5B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B5B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B5B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B5B93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9B5B93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9B5B93"/>
    <w:pPr>
      <w:ind w:left="5040" w:right="540"/>
      <w:jc w:val="center"/>
    </w:pPr>
    <w:rPr>
      <w:rFonts w:cs="BrowalliaUPC"/>
      <w:sz w:val="30"/>
      <w:szCs w:val="30"/>
    </w:rPr>
  </w:style>
  <w:style w:type="paragraph" w:customStyle="1" w:styleId="a0">
    <w:name w:val="???????"/>
    <w:basedOn w:val="Normal"/>
    <w:rsid w:val="009B5B93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µÒÃÒ§3ªèÍ§"/>
    <w:basedOn w:val="Normal"/>
    <w:rsid w:val="009B5B93"/>
    <w:pPr>
      <w:tabs>
        <w:tab w:val="left" w:pos="360"/>
        <w:tab w:val="left" w:pos="720"/>
      </w:tabs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rsid w:val="009B5B93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473DE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9B5B93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a2">
    <w:name w:val="ºÇ¡"/>
    <w:basedOn w:val="Normal"/>
    <w:rsid w:val="009B5B93"/>
    <w:pPr>
      <w:ind w:right="129"/>
      <w:jc w:val="right"/>
    </w:pPr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9B5B93"/>
    <w:pPr>
      <w:ind w:left="5040" w:right="540"/>
      <w:jc w:val="center"/>
    </w:pPr>
    <w:rPr>
      <w:rFonts w:cs="BrowalliaUPC"/>
      <w:sz w:val="30"/>
      <w:szCs w:val="30"/>
    </w:rPr>
  </w:style>
  <w:style w:type="paragraph" w:customStyle="1" w:styleId="30">
    <w:name w:val="?????3????"/>
    <w:basedOn w:val="Normal"/>
    <w:rsid w:val="009B5B93"/>
    <w:pPr>
      <w:tabs>
        <w:tab w:val="left" w:pos="360"/>
        <w:tab w:val="left" w:pos="720"/>
      </w:tabs>
    </w:pPr>
    <w:rPr>
      <w:sz w:val="22"/>
      <w:szCs w:val="22"/>
    </w:rPr>
  </w:style>
  <w:style w:type="paragraph" w:customStyle="1" w:styleId="a3">
    <w:name w:val="???"/>
    <w:basedOn w:val="Normal"/>
    <w:rsid w:val="009B5B93"/>
    <w:pPr>
      <w:ind w:right="129"/>
      <w:jc w:val="right"/>
    </w:pPr>
    <w:rPr>
      <w:sz w:val="22"/>
      <w:szCs w:val="22"/>
    </w:rPr>
  </w:style>
  <w:style w:type="paragraph" w:customStyle="1" w:styleId="E">
    <w:name w:val="ª×èÍºÃÔÉÑ· E"/>
    <w:basedOn w:val="Normal"/>
    <w:rsid w:val="009B5B93"/>
    <w:pPr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a4">
    <w:name w:val="Åº"/>
    <w:basedOn w:val="Normal"/>
    <w:rsid w:val="009B5B93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</w:rPr>
  </w:style>
  <w:style w:type="paragraph" w:customStyle="1" w:styleId="a5">
    <w:name w:val="ลบ"/>
    <w:basedOn w:val="Normal"/>
    <w:rsid w:val="009B5B93"/>
    <w:pPr>
      <w:tabs>
        <w:tab w:val="left" w:pos="360"/>
        <w:tab w:val="left" w:pos="720"/>
        <w:tab w:val="left" w:pos="1080"/>
      </w:tabs>
    </w:pPr>
    <w:rPr>
      <w:rFonts w:eastAsia="Cordia New" w:cs="BrowalliaUPC"/>
      <w:snapToGrid w:val="0"/>
      <w:sz w:val="28"/>
      <w:szCs w:val="28"/>
      <w:lang w:eastAsia="th-TH"/>
    </w:rPr>
  </w:style>
  <w:style w:type="paragraph" w:styleId="BodyText3">
    <w:name w:val="Body Text 3"/>
    <w:basedOn w:val="Normal"/>
    <w:link w:val="BodyText3Char"/>
    <w:rsid w:val="009B5B93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rsid w:val="000969CF"/>
    <w:rPr>
      <w:rFonts w:cs="EucrosiaUPC"/>
      <w:sz w:val="30"/>
      <w:szCs w:val="30"/>
      <w:lang w:val="en-US" w:eastAsia="en-US"/>
    </w:rPr>
  </w:style>
  <w:style w:type="character" w:styleId="PageNumber">
    <w:name w:val="page number"/>
    <w:basedOn w:val="DefaultParagraphFont"/>
    <w:rsid w:val="009B5B93"/>
  </w:style>
  <w:style w:type="paragraph" w:customStyle="1" w:styleId="ASSETS">
    <w:name w:val="ASSETS"/>
    <w:basedOn w:val="Normal"/>
    <w:rsid w:val="009B5B93"/>
    <w:pPr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9B5B93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0969CF"/>
    <w:rPr>
      <w:rFonts w:cs="EucrosiaUPC"/>
      <w:sz w:val="30"/>
      <w:szCs w:val="30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0969CF"/>
    <w:rPr>
      <w:rFonts w:ascii="Tahoma" w:hAnsi="Tahoma" w:cs="Tahoma"/>
      <w:sz w:val="16"/>
      <w:szCs w:val="16"/>
      <w:lang w:val="en-US"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C2005C"/>
    <w:pPr>
      <w:numPr>
        <w:numId w:val="19"/>
      </w:numPr>
      <w:spacing w:after="0"/>
      <w:ind w:right="27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2005C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</w:style>
  <w:style w:type="character" w:customStyle="1" w:styleId="SignatureChar">
    <w:name w:val="Signature Char"/>
    <w:link w:val="Signature"/>
    <w:uiPriority w:val="99"/>
    <w:rsid w:val="000969CF"/>
    <w:rPr>
      <w:rFonts w:ascii="Arial" w:hAnsi="Arial"/>
      <w:sz w:val="18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057D6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0969CF"/>
    <w:rPr>
      <w:sz w:val="18"/>
      <w:lang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</w:tabs>
      <w:spacing w:before="130" w:after="130" w:line="280" w:lineRule="atLeast"/>
      <w:ind w:left="567" w:hanging="567"/>
    </w:pPr>
    <w:rPr>
      <w:b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0969CF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spacing w:before="140" w:after="140" w:line="280" w:lineRule="atLeast"/>
      <w:ind w:left="567" w:right="4252" w:hanging="567"/>
      <w:outlineLvl w:val="1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spacing w:line="260" w:lineRule="atLeast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3408B"/>
    <w:pPr>
      <w:ind w:left="540"/>
    </w:pPr>
    <w:rPr>
      <w:rFonts w:ascii="Angsana New" w:hAnsi="Angsana New" w:cs="Angsana New"/>
      <w:b/>
      <w:bCs w:val="0"/>
      <w:i w:val="0"/>
      <w:iCs w:val="0"/>
      <w:sz w:val="28"/>
      <w:szCs w:val="28"/>
    </w:rPr>
  </w:style>
  <w:style w:type="character" w:customStyle="1" w:styleId="AccPolicyalternativeChar">
    <w:name w:val="Acc Policy alternative Char"/>
    <w:link w:val="AccPolicyalternative"/>
    <w:rsid w:val="0043408B"/>
    <w:rPr>
      <w:rFonts w:ascii="Angsana New" w:hAnsi="Angsana New" w:cs="Angsana New"/>
      <w:b/>
      <w:bCs/>
      <w:i/>
      <w:iCs/>
      <w:sz w:val="28"/>
      <w:szCs w:val="28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0969CF"/>
    <w:rPr>
      <w:rFonts w:ascii="Tahoma" w:hAnsi="Tahoma" w:cs="Tahoma"/>
      <w:shd w:val="clear" w:color="auto" w:fill="000080"/>
      <w:lang w:eastAsia="en-US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73DE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rsid w:val="000969CF"/>
    <w:rPr>
      <w:rFonts w:cs="Times New Roman"/>
      <w:sz w:val="29"/>
      <w:szCs w:val="29"/>
    </w:rPr>
  </w:style>
  <w:style w:type="character" w:customStyle="1" w:styleId="hps">
    <w:name w:val="hps"/>
    <w:rsid w:val="000969CF"/>
    <w:rPr>
      <w:rFonts w:cs="Times New Roman"/>
    </w:rPr>
  </w:style>
  <w:style w:type="character" w:customStyle="1" w:styleId="gt-icon-text1">
    <w:name w:val="gt-icon-text1"/>
    <w:rsid w:val="000969CF"/>
    <w:rPr>
      <w:rFonts w:cs="Times New Roman"/>
    </w:rPr>
  </w:style>
  <w:style w:type="character" w:customStyle="1" w:styleId="shorttext">
    <w:name w:val="short_text"/>
    <w:rsid w:val="000969CF"/>
    <w:rPr>
      <w:rFonts w:cs="Times New Roman"/>
    </w:rPr>
  </w:style>
  <w:style w:type="paragraph" w:customStyle="1" w:styleId="Default">
    <w:name w:val="Default"/>
    <w:rsid w:val="000969C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969CF"/>
    <w:rPr>
      <w:rFonts w:cs="Times New Roman"/>
    </w:rPr>
  </w:style>
  <w:style w:type="paragraph" w:styleId="PlainText">
    <w:name w:val="Plain Text"/>
    <w:basedOn w:val="Normal"/>
    <w:link w:val="PlainTextChar"/>
    <w:rsid w:val="000969CF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0969CF"/>
    <w:rPr>
      <w:rFonts w:ascii="Consolas" w:hAnsi="Consolas" w:cs="Angsana New"/>
      <w:sz w:val="21"/>
      <w:szCs w:val="26"/>
      <w:lang w:val="en-US" w:eastAsia="en-US"/>
    </w:rPr>
  </w:style>
  <w:style w:type="character" w:styleId="CommentReference">
    <w:name w:val="annotation reference"/>
    <w:rsid w:val="000969C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69CF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0969CF"/>
    <w:rPr>
      <w:rFonts w:ascii="Arial" w:hAnsi="Arial" w:cs="Angsan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69CF"/>
    <w:rPr>
      <w:b/>
      <w:bCs/>
    </w:rPr>
  </w:style>
  <w:style w:type="character" w:customStyle="1" w:styleId="CommentSubjectChar">
    <w:name w:val="Comment Subject Char"/>
    <w:link w:val="CommentSubject"/>
    <w:rsid w:val="000969CF"/>
    <w:rPr>
      <w:rFonts w:ascii="Arial" w:hAnsi="Arial" w:cs="Angsana New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0969CF"/>
    <w:rPr>
      <w:rFonts w:ascii="Arial" w:hAnsi="Arial" w:cs="Angsana New"/>
      <w:sz w:val="18"/>
      <w:szCs w:val="22"/>
    </w:rPr>
  </w:style>
  <w:style w:type="character" w:styleId="Emphasis">
    <w:name w:val="Emphasis"/>
    <w:uiPriority w:val="20"/>
    <w:qFormat/>
    <w:rsid w:val="003C60DE"/>
    <w:rPr>
      <w:i/>
      <w:iCs/>
    </w:rPr>
  </w:style>
  <w:style w:type="character" w:customStyle="1" w:styleId="Heading1Char1">
    <w:name w:val="Heading 1 Char1"/>
    <w:rsid w:val="00E759F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59F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59F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59F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59F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59F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59F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59F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59F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rsid w:val="00E759F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59F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59F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759F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59F3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759F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59F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59F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59F3"/>
  </w:style>
  <w:style w:type="character" w:customStyle="1" w:styleId="st1">
    <w:name w:val="st1"/>
    <w:basedOn w:val="DefaultParagraphFont"/>
    <w:rsid w:val="00E759F3"/>
  </w:style>
  <w:style w:type="character" w:styleId="LineNumber">
    <w:name w:val="line number"/>
    <w:rsid w:val="004A4B39"/>
  </w:style>
  <w:style w:type="paragraph" w:customStyle="1" w:styleId="CharCharCharChar">
    <w:name w:val="Char Char Char Char"/>
    <w:basedOn w:val="Normal"/>
    <w:rsid w:val="0068674B"/>
    <w:pPr>
      <w:keepNext/>
      <w:widowControl w:val="0"/>
      <w:autoSpaceDE w:val="0"/>
      <w:autoSpaceDN w:val="0"/>
      <w:adjustRightInd w:val="0"/>
    </w:pPr>
    <w:rPr>
      <w:rFonts w:eastAsia="SimSun"/>
      <w:kern w:val="2"/>
      <w:sz w:val="20"/>
      <w:szCs w:val="20"/>
      <w:lang w:eastAsia="zh-CN" w:bidi="ar-SA"/>
    </w:rPr>
  </w:style>
  <w:style w:type="paragraph" w:styleId="NoSpacing">
    <w:name w:val="No Spacing"/>
    <w:uiPriority w:val="1"/>
    <w:qFormat/>
    <w:rsid w:val="00B71D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50B6C"/>
    <w:rPr>
      <w:rFonts w:ascii="Calibri" w:eastAsia="Calibri" w:hAnsi="Calibri" w:cs="Cordia New"/>
      <w:sz w:val="22"/>
      <w:szCs w:val="28"/>
      <w:lang w:val="en-GB"/>
    </w:rPr>
  </w:style>
  <w:style w:type="paragraph" w:styleId="Title">
    <w:name w:val="Title"/>
    <w:basedOn w:val="Normal"/>
    <w:next w:val="Normal"/>
    <w:link w:val="TitleChar"/>
    <w:qFormat/>
    <w:rsid w:val="0005449F"/>
    <w:pPr>
      <w:spacing w:before="240" w:after="60"/>
      <w:jc w:val="center"/>
      <w:outlineLvl w:val="0"/>
    </w:pPr>
    <w:rPr>
      <w:rFonts w:ascii="Cambria" w:eastAsia="SimSun" w:hAnsi="Cambria" w:cs="Angsana New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5449F"/>
    <w:rPr>
      <w:rFonts w:ascii="Cambria" w:eastAsia="SimSun" w:hAnsi="Cambria" w:cs="Angsana New"/>
      <w:b/>
      <w:bCs/>
      <w:kern w:val="28"/>
      <w:sz w:val="32"/>
      <w:szCs w:val="40"/>
      <w:lang w:val="x-none"/>
    </w:rPr>
  </w:style>
  <w:style w:type="numbering" w:customStyle="1" w:styleId="Style1">
    <w:name w:val="Style1"/>
    <w:uiPriority w:val="99"/>
    <w:rsid w:val="000406A9"/>
    <w:pPr>
      <w:numPr>
        <w:numId w:val="21"/>
      </w:numPr>
    </w:pPr>
  </w:style>
  <w:style w:type="character" w:customStyle="1" w:styleId="blockChar">
    <w:name w:val="block Char"/>
    <w:aliases w:val="b Char"/>
    <w:link w:val="block"/>
    <w:locked/>
    <w:rsid w:val="007B4B1A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24D3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</w:rPr>
  </w:style>
  <w:style w:type="paragraph" w:customStyle="1" w:styleId="Style">
    <w:name w:val="Style"/>
    <w:rsid w:val="00405136"/>
    <w:pPr>
      <w:widowControl w:val="0"/>
      <w:autoSpaceDE w:val="0"/>
      <w:autoSpaceDN w:val="0"/>
      <w:adjustRightInd w:val="0"/>
    </w:pPr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9F066-A7D6-4E83-9D90-7AD7B4D21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473</TotalTime>
  <Pages>24</Pages>
  <Words>5734</Words>
  <Characters>32688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bunchikij</Company>
  <LinksUpToDate>false</LinksUpToDate>
  <CharactersWithSpaces>38346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Amornrat Trairat</cp:lastModifiedBy>
  <cp:revision>8</cp:revision>
  <cp:lastPrinted>2025-08-14T10:38:00Z</cp:lastPrinted>
  <dcterms:created xsi:type="dcterms:W3CDTF">2025-08-04T16:05:00Z</dcterms:created>
  <dcterms:modified xsi:type="dcterms:W3CDTF">2025-08-14T10:45:00Z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