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D62FA" w14:textId="77777777" w:rsidR="00DB308D" w:rsidRPr="0043164B" w:rsidRDefault="00DB308D" w:rsidP="0032020A">
      <w:pPr>
        <w:pStyle w:val="Reference"/>
        <w:ind w:left="0" w:firstLine="0"/>
        <w:rPr>
          <w:rFonts w:ascii="Browallia New" w:hAnsi="Browallia New" w:cs="Browallia New"/>
          <w:color w:val="auto"/>
          <w:cs/>
          <w:lang w:val="en-US" w:bidi="th-TH"/>
        </w:rPr>
      </w:pPr>
    </w:p>
    <w:p w14:paraId="40AAF5D3" w14:textId="77777777" w:rsidR="00DD1E47" w:rsidRPr="0043164B" w:rsidRDefault="00DD1E47" w:rsidP="006771E8">
      <w:pPr>
        <w:pStyle w:val="BodyText"/>
        <w:rPr>
          <w:rFonts w:ascii="Browallia New" w:hAnsi="Browallia New" w:cs="Browallia New"/>
        </w:rPr>
      </w:pPr>
    </w:p>
    <w:p w14:paraId="79A573CB" w14:textId="77777777" w:rsidR="00D15EA5" w:rsidRPr="0043164B" w:rsidRDefault="006F1B19" w:rsidP="00D15EA5">
      <w:pPr>
        <w:pStyle w:val="BodyText"/>
        <w:rPr>
          <w:rFonts w:ascii="Browallia New" w:hAnsi="Browallia New" w:cs="Browallia New"/>
        </w:rPr>
      </w:pPr>
      <w:r w:rsidRPr="0043164B">
        <w:rPr>
          <w:rFonts w:ascii="Browallia New" w:hAnsi="Browallia New" w:cs="Browallia New"/>
        </w:rPr>
        <w:br w:type="textWrapping" w:clear="all"/>
      </w:r>
    </w:p>
    <w:p w14:paraId="5B583246" w14:textId="77777777" w:rsidR="00D15EA5" w:rsidRPr="0043164B" w:rsidRDefault="00D15EA5" w:rsidP="00D15EA5">
      <w:pPr>
        <w:pStyle w:val="BodyText"/>
        <w:rPr>
          <w:rFonts w:ascii="Browallia New" w:hAnsi="Browallia New" w:cs="Browallia New"/>
        </w:rPr>
      </w:pPr>
    </w:p>
    <w:p w14:paraId="618D8743" w14:textId="77777777" w:rsidR="00D15EA5" w:rsidRPr="0043164B" w:rsidRDefault="00D15EA5" w:rsidP="00D15EA5">
      <w:pPr>
        <w:pStyle w:val="BodyText"/>
        <w:rPr>
          <w:rFonts w:ascii="Browallia New" w:hAnsi="Browallia New" w:cs="Browallia New"/>
          <w:cs/>
          <w:lang w:bidi="th-TH"/>
        </w:rPr>
      </w:pPr>
    </w:p>
    <w:p w14:paraId="0D8AFB65" w14:textId="77777777" w:rsidR="00FE16D0" w:rsidRPr="0043164B" w:rsidRDefault="00FE16D0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815B57" w14:textId="77777777" w:rsidR="00A522B7" w:rsidRPr="0043164B" w:rsidRDefault="00A522B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7DB144E" w14:textId="79F81D27" w:rsidR="0009543C" w:rsidRPr="0043164B" w:rsidRDefault="0009543C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Pr="0043164B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FB5A50"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และคณะกรรมการ</w:t>
      </w:r>
      <w:r w:rsidR="00F15B98"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ของ</w:t>
      </w: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bookmarkStart w:id="1" w:name="_Hlk513040870"/>
      <w:r w:rsidR="0049471C"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อาร์</w:t>
      </w: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เอส </w:t>
      </w:r>
      <w:bookmarkEnd w:id="1"/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จำกัด </w:t>
      </w:r>
      <w:r w:rsidRPr="0043164B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43164B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43164B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1AA6BA2C" w14:textId="77777777" w:rsidR="00D267AC" w:rsidRPr="0043164B" w:rsidRDefault="00D267AC" w:rsidP="00AC126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6D306D8" w14:textId="5BBC0076" w:rsidR="00C46828" w:rsidRPr="0043164B" w:rsidRDefault="00CD12DD" w:rsidP="00D3300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ข้าพเจ้าได้สอบทานข้อมูลทางการเงินรวม</w:t>
      </w:r>
      <w:r w:rsidR="0071032A" w:rsidRPr="0043164B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7F0B30" w:rsidRPr="0043164B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="00B908D5"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ของบริษัท </w:t>
      </w:r>
      <w:r w:rsidR="0049471C" w:rsidRPr="0043164B">
        <w:rPr>
          <w:rFonts w:ascii="Browallia New" w:hAnsi="Browallia New" w:cs="Browallia New"/>
          <w:sz w:val="28"/>
          <w:szCs w:val="28"/>
          <w:cs/>
          <w:lang w:bidi="th-TH"/>
        </w:rPr>
        <w:t>อาร์เอส</w:t>
      </w:r>
      <w:r w:rsidR="00B908D5"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 </w:t>
      </w:r>
      <w:r w:rsidR="003C4A47">
        <w:rPr>
          <w:rFonts w:ascii="Browallia New" w:hAnsi="Browallia New" w:cs="Browallia New"/>
          <w:sz w:val="28"/>
          <w:szCs w:val="28"/>
          <w:lang w:bidi="th-TH"/>
        </w:rPr>
        <w:t>(</w:t>
      </w:r>
      <w:r w:rsidR="003C4A4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บริษัท) </w:t>
      </w:r>
      <w:r w:rsidR="00B908D5" w:rsidRPr="0043164B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และบริษัทย่อย</w:t>
      </w:r>
      <w:r w:rsidR="00A649B6" w:rsidRPr="0043164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A649B6" w:rsidRPr="0043164B">
        <w:rPr>
          <w:rFonts w:ascii="Browallia New" w:hAnsi="Browallia New" w:cs="Browallia New" w:hint="cs"/>
          <w:sz w:val="28"/>
          <w:szCs w:val="28"/>
          <w:cs/>
          <w:lang w:bidi="th-TH"/>
        </w:rPr>
        <w:t>(</w:t>
      </w:r>
      <w:r w:rsidR="007E2DAB" w:rsidRPr="0043164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กลุ่มบริษัท) </w:t>
      </w:r>
      <w:r w:rsidR="000D23E6" w:rsidRPr="0043164B">
        <w:rPr>
          <w:rFonts w:ascii="Browallia New" w:hAnsi="Browallia New" w:cs="Browallia New"/>
          <w:sz w:val="28"/>
          <w:szCs w:val="28"/>
          <w:cs/>
          <w:lang w:bidi="th-TH"/>
        </w:rPr>
        <w:t>ซึ่งประกอบด้วยงบฐานะการเงินรวมและเฉพาะบริษัท</w:t>
      </w:r>
      <w:r w:rsidR="000D23E6" w:rsidRPr="0043164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908D5"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8C377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</w:t>
      </w:r>
      <w:r w:rsidR="00E0788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9C6CB1" w:rsidRPr="009C6CB1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9C6CB1" w:rsidRPr="009C6CB1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A352E2" w:rsidRPr="00A352E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245B3" w:rsidRPr="0043164B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A352E2">
        <w:rPr>
          <w:rFonts w:ascii="Browallia New" w:hAnsi="Browallia New" w:cs="Browallia New"/>
          <w:sz w:val="28"/>
          <w:szCs w:val="28"/>
          <w:lang w:bidi="th-TH"/>
        </w:rPr>
        <w:t>8</w:t>
      </w:r>
      <w:r w:rsidR="00B908D5" w:rsidRPr="0043164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576E9" w:rsidRPr="0043164B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4A58EE" w:rsidRPr="004A58EE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สำหรับงวดสามเดือนและหกเดือนสิ้นสุด</w:t>
      </w:r>
      <w:r w:rsidR="00D2431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วันที่ </w:t>
      </w:r>
      <w:r w:rsidR="00D24311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D2431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มิถุนายน </w:t>
      </w:r>
      <w:r w:rsidR="00D24311">
        <w:rPr>
          <w:rFonts w:ascii="Browallia New" w:hAnsi="Browallia New" w:cs="Browallia New"/>
          <w:sz w:val="28"/>
          <w:szCs w:val="28"/>
          <w:lang w:val="en-US" w:bidi="th-TH"/>
        </w:rPr>
        <w:t xml:space="preserve">2568 </w:t>
      </w:r>
      <w:r w:rsidR="002576E9" w:rsidRPr="0043164B">
        <w:rPr>
          <w:rFonts w:ascii="Browallia New" w:hAnsi="Browallia New" w:cs="Browallia New"/>
          <w:sz w:val="28"/>
          <w:szCs w:val="28"/>
          <w:cs/>
          <w:lang w:bidi="th-TH"/>
        </w:rPr>
        <w:t>งบการเปลี่ยนแปลงส่วนของ</w:t>
      </w:r>
      <w:r w:rsidR="006307C3" w:rsidRPr="0043164B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</w:t>
      </w:r>
      <w:r w:rsidR="002576E9" w:rsidRPr="0043164B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 รวมถึงงบกระแสเงินสดรวมและเฉพาะบริษัท</w:t>
      </w:r>
      <w:r w:rsidR="00E370F9" w:rsidRPr="00E370F9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 w:rsidR="00E370F9" w:rsidRPr="00E370F9"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="00E370F9" w:rsidRPr="00E370F9">
        <w:rPr>
          <w:rFonts w:ascii="Browallia New" w:hAnsi="Browallia New" w:cs="Browallia New"/>
          <w:sz w:val="28"/>
          <w:szCs w:val="28"/>
          <w:cs/>
          <w:lang w:bidi="th-TH"/>
        </w:rPr>
        <w:t>เดือนสิ้นสุ</w:t>
      </w:r>
      <w:r w:rsidR="00026470">
        <w:rPr>
          <w:rFonts w:ascii="Browallia New" w:hAnsi="Browallia New" w:cs="Browallia New" w:hint="cs"/>
          <w:sz w:val="28"/>
          <w:szCs w:val="28"/>
          <w:cs/>
          <w:lang w:bidi="th-TH"/>
        </w:rPr>
        <w:t>ด</w:t>
      </w:r>
      <w:r w:rsidR="00E370F9" w:rsidRPr="00E370F9">
        <w:rPr>
          <w:rFonts w:ascii="Browallia New" w:hAnsi="Browallia New" w:cs="Browallia New"/>
          <w:sz w:val="28"/>
          <w:szCs w:val="28"/>
          <w:cs/>
          <w:lang w:bidi="th-TH"/>
        </w:rPr>
        <w:t>วันเดียวกัน</w:t>
      </w:r>
      <w:r w:rsidR="00E370F9" w:rsidRPr="00E370F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25E27" w:rsidRPr="0043164B">
        <w:rPr>
          <w:rFonts w:ascii="Browallia New" w:hAnsi="Browallia New" w:cs="Browallia New"/>
          <w:sz w:val="28"/>
          <w:szCs w:val="28"/>
          <w:cs/>
          <w:lang w:bidi="th-TH"/>
        </w:rPr>
        <w:t>และหมายเหตุประกอบข้อมูลทางการเงินระหว่างกาลแบบย่อ 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</w:t>
      </w:r>
      <w:r w:rsidR="0032518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025E27" w:rsidRPr="0043164B">
        <w:rPr>
          <w:rFonts w:ascii="Browallia New" w:hAnsi="Browallia New" w:cs="Browallia New"/>
          <w:sz w:val="28"/>
          <w:szCs w:val="28"/>
          <w:cs/>
          <w:lang w:bidi="th-TH"/>
        </w:rPr>
        <w:t>ตามมาตรฐาน</w:t>
      </w:r>
      <w:r w:rsidR="0032518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025E27"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การบัญชี ฉบับที่ </w:t>
      </w:r>
      <w:r w:rsidR="00025E27" w:rsidRPr="0043164B">
        <w:rPr>
          <w:rFonts w:ascii="Browallia New" w:hAnsi="Browallia New" w:cs="Browallia New"/>
          <w:sz w:val="28"/>
          <w:szCs w:val="28"/>
          <w:lang w:bidi="th-TH"/>
        </w:rPr>
        <w:t>34</w:t>
      </w:r>
      <w:r w:rsidR="00025E27"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</w:t>
      </w:r>
      <w:r w:rsidR="0087564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25E27" w:rsidRPr="0043164B">
        <w:rPr>
          <w:rFonts w:ascii="Browallia New" w:hAnsi="Browallia New" w:cs="Browallia New"/>
          <w:sz w:val="28"/>
          <w:szCs w:val="28"/>
          <w:cs/>
          <w:lang w:bidi="th-TH"/>
        </w:rPr>
        <w:t>การรายงานทางการเงินระหว่างกาล</w:t>
      </w:r>
      <w:r w:rsidR="00BF335E" w:rsidRPr="0043164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025E27" w:rsidRPr="0043164B">
        <w:rPr>
          <w:rFonts w:ascii="Browallia New" w:hAnsi="Browallia New" w:cs="Browallia New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ผลการสอบทานของข้าพเจ้า</w:t>
      </w:r>
    </w:p>
    <w:p w14:paraId="3F89CE1B" w14:textId="77777777" w:rsidR="00D75EC5" w:rsidRPr="00AC1260" w:rsidRDefault="00D75EC5" w:rsidP="00D3300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CC82245" w14:textId="77777777" w:rsidR="000B5D47" w:rsidRPr="0043164B" w:rsidRDefault="000B5D4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29D61CEA" w14:textId="77777777" w:rsidR="0009543C" w:rsidRPr="0043164B" w:rsidRDefault="0009543C" w:rsidP="00AC126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0BBBEF7" w14:textId="1F1E911D" w:rsidR="0038793D" w:rsidRDefault="00A25176" w:rsidP="0038793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43164B"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B5E11" w:rsidRPr="0043164B">
        <w:rPr>
          <w:rFonts w:ascii="Browallia New" w:hAnsi="Browallia New" w:cs="Browallia New"/>
          <w:sz w:val="28"/>
          <w:szCs w:val="28"/>
          <w:cs/>
          <w:lang w:bidi="th-TH"/>
        </w:rPr>
        <w:t>“การสอบทานข้อมูลทางการเงิน</w:t>
      </w:r>
      <w:r w:rsidR="00C646B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</w:t>
      </w:r>
      <w:r w:rsidR="00FB5E11" w:rsidRPr="0043164B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ระหว่างกาลโดยผู้สอบบัญชีรับอนุญาตของบริษัท”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</w:t>
      </w:r>
      <w:r w:rsidR="00237933">
        <w:rPr>
          <w:rFonts w:ascii="Browallia New" w:hAnsi="Browallia New" w:cs="Browallia New" w:hint="cs"/>
          <w:sz w:val="28"/>
          <w:szCs w:val="28"/>
          <w:cs/>
          <w:lang w:bidi="th-TH"/>
        </w:rPr>
        <w:t>์</w:t>
      </w:r>
      <w:r w:rsidR="00FB5E11" w:rsidRPr="0043164B">
        <w:rPr>
          <w:rFonts w:ascii="Browallia New" w:hAnsi="Browallia New" w:cs="Browallia New"/>
          <w:sz w:val="28"/>
          <w:szCs w:val="28"/>
          <w:cs/>
          <w:lang w:bidi="th-TH"/>
        </w:rPr>
        <w:t>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70411F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FB5E11" w:rsidRPr="0043164B">
        <w:rPr>
          <w:rFonts w:ascii="Browallia New" w:hAnsi="Browallia New" w:cs="Browallia New"/>
          <w:sz w:val="28"/>
          <w:szCs w:val="28"/>
          <w:cs/>
          <w:lang w:bidi="th-TH"/>
        </w:rPr>
        <w:t>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</w:t>
      </w:r>
      <w:r w:rsidR="0025760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</w:t>
      </w:r>
      <w:r w:rsidR="00FB5E11" w:rsidRPr="0043164B">
        <w:rPr>
          <w:rFonts w:ascii="Browallia New" w:hAnsi="Browallia New" w:cs="Browallia New"/>
          <w:sz w:val="28"/>
          <w:szCs w:val="28"/>
          <w:cs/>
          <w:lang w:bidi="th-TH"/>
        </w:rPr>
        <w:t>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7E097D0" w14:textId="77777777" w:rsidR="00833B0D" w:rsidRDefault="00833B0D" w:rsidP="00D330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F8D77F8" w14:textId="2321EF28" w:rsidR="00D33005" w:rsidRDefault="00D33005" w:rsidP="00D330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ข้อสรุป</w:t>
      </w:r>
    </w:p>
    <w:p w14:paraId="50E1FA39" w14:textId="77777777" w:rsidR="00AC1260" w:rsidRPr="0043164B" w:rsidRDefault="00AC1260" w:rsidP="00D330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E919639" w14:textId="113EF1FA" w:rsidR="0038793D" w:rsidRDefault="00D33005" w:rsidP="008D270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 ฉบับที่</w:t>
      </w:r>
      <w:r w:rsidRPr="0043164B">
        <w:rPr>
          <w:rFonts w:ascii="Browallia New" w:hAnsi="Browallia New" w:cs="Browallia New"/>
          <w:sz w:val="28"/>
          <w:szCs w:val="28"/>
          <w:lang w:bidi="th-TH"/>
        </w:rPr>
        <w:t xml:space="preserve"> 34</w:t>
      </w: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6E1D15B6" w14:textId="77777777" w:rsidR="00A40797" w:rsidRDefault="00A40797" w:rsidP="008D270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BF380D9" w14:textId="77777777" w:rsidR="00A40797" w:rsidRDefault="00A40797" w:rsidP="008D270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B14E2E2" w14:textId="77777777" w:rsidR="00A40797" w:rsidRPr="008D2708" w:rsidRDefault="00A40797" w:rsidP="008D270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440F1154" w14:textId="48A1499B" w:rsidR="00691778" w:rsidRPr="0043164B" w:rsidRDefault="00691778" w:rsidP="0069177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</w:t>
      </w:r>
      <w:r w:rsidR="001A344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มูลและเหตุการณ์ที่เน้น</w:t>
      </w:r>
    </w:p>
    <w:p w14:paraId="1118950A" w14:textId="77777777" w:rsidR="00691778" w:rsidRPr="0043164B" w:rsidRDefault="00691778" w:rsidP="001C18C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01983AB" w14:textId="77777777" w:rsidR="003D2A9B" w:rsidRDefault="00691778" w:rsidP="0069177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="00A17848">
        <w:rPr>
          <w:rFonts w:ascii="Browallia New" w:hAnsi="Browallia New" w:cs="Browallia New" w:hint="cs"/>
          <w:sz w:val="28"/>
          <w:szCs w:val="28"/>
          <w:cs/>
          <w:lang w:bidi="th-TH"/>
        </w:rPr>
        <w:t>ขอให้สังเกตข้อมูล</w:t>
      </w:r>
      <w:r w:rsidR="003D2A9B">
        <w:rPr>
          <w:rFonts w:ascii="Browallia New" w:hAnsi="Browallia New" w:cs="Browallia New" w:hint="cs"/>
          <w:sz w:val="28"/>
          <w:szCs w:val="28"/>
          <w:cs/>
          <w:lang w:bidi="th-TH"/>
        </w:rPr>
        <w:t>ดังต่อไปนี้</w:t>
      </w:r>
    </w:p>
    <w:p w14:paraId="13343250" w14:textId="77777777" w:rsidR="003D2A9B" w:rsidRDefault="003D2A9B" w:rsidP="0069177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BE8032E" w14:textId="53C2B995" w:rsidR="00EA159E" w:rsidRPr="00197256" w:rsidRDefault="00AA1219" w:rsidP="00197256">
      <w:pPr>
        <w:pStyle w:val="ListParagraph"/>
        <w:numPr>
          <w:ilvl w:val="0"/>
          <w:numId w:val="34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ตามที่กล่าวไว้ในหมายเหตุประกอบข้อมูลทางการเงินระหว่างกาลข้อ </w:t>
      </w:r>
      <w:r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F8363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F8363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กลุ่มบริษัท</w:t>
      </w:r>
      <w:r w:rsidR="00B9394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มีการปรับปรุงข้อมูลทางการเงินย้อนหลังเกี่ยวกับ</w:t>
      </w:r>
      <w:r w:rsidR="0088613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การปันส่วนราคาซื้อ (</w:t>
      </w:r>
      <w:r w:rsidR="00886132">
        <w:rPr>
          <w:rFonts w:ascii="Browallia New" w:hAnsi="Browallia New" w:cs="Browallia New"/>
          <w:sz w:val="28"/>
          <w:szCs w:val="28"/>
          <w:lang w:val="en-US" w:bidi="th-TH"/>
        </w:rPr>
        <w:t xml:space="preserve">Purchase Price Allocation </w:t>
      </w:r>
      <w:r w:rsidR="00886132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หรือ </w:t>
      </w:r>
      <w:r w:rsidR="00886132">
        <w:rPr>
          <w:rFonts w:ascii="Browallia New" w:hAnsi="Browallia New" w:cs="Browallia New"/>
          <w:sz w:val="28"/>
          <w:szCs w:val="28"/>
          <w:lang w:val="en-US" w:bidi="th-TH"/>
        </w:rPr>
        <w:t xml:space="preserve">PPA) </w:t>
      </w:r>
      <w:r w:rsidR="0088613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</w:t>
      </w:r>
      <w:r w:rsidR="00B95EA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การวัดมูลค่ายุติธรรมของสินทรัพย์ไม่มีตัวตน</w:t>
      </w:r>
      <w:r w:rsidR="0072526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รวมถึงค่าความนิยมและ</w:t>
      </w:r>
      <w:r w:rsidR="0072526F" w:rsidRPr="0019725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ส่วนได้เสียที่ไม่อยู่ในอำนาจควบคุมจากการ</w:t>
      </w:r>
      <w:r w:rsidR="00B93947" w:rsidRPr="0019725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ซื้อธุรกิจ</w:t>
      </w:r>
      <w:r w:rsidR="0072526F" w:rsidRPr="0019725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ซึ่งเป็นไป</w:t>
      </w:r>
      <w:r w:rsidR="00B93947" w:rsidRPr="0019725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ตามมาตรฐานการรายงานทางการเงินฉบับที่ </w:t>
      </w:r>
      <w:r w:rsidR="00B93947" w:rsidRPr="00197256">
        <w:rPr>
          <w:rFonts w:ascii="Browallia New" w:hAnsi="Browallia New" w:cs="Browallia New"/>
          <w:sz w:val="28"/>
          <w:szCs w:val="28"/>
          <w:lang w:val="en-US" w:bidi="th-TH"/>
        </w:rPr>
        <w:t xml:space="preserve">3 </w:t>
      </w:r>
      <w:r w:rsidR="00B93947" w:rsidRPr="0019725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เรื่อง การรวมธุรกิจ</w:t>
      </w:r>
    </w:p>
    <w:p w14:paraId="2B3684DE" w14:textId="77777777" w:rsidR="0075167D" w:rsidRDefault="0075167D" w:rsidP="0075167D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EA748A4" w14:textId="5382183D" w:rsidR="00376706" w:rsidRPr="00C52916" w:rsidRDefault="00A17848" w:rsidP="00C0157B">
      <w:pPr>
        <w:pStyle w:val="ListParagraph"/>
        <w:numPr>
          <w:ilvl w:val="0"/>
          <w:numId w:val="34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52916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ตามที่กล่าวไว้ในหมายเหตุประกอบข้อมูลทางการเงินระหว่างกาล</w:t>
      </w:r>
      <w:r w:rsidR="009C26A5" w:rsidRPr="00C52916">
        <w:rPr>
          <w:rFonts w:ascii="Browallia New" w:hAnsi="Browallia New" w:cs="Browallia New" w:hint="cs"/>
          <w:sz w:val="28"/>
          <w:szCs w:val="28"/>
          <w:cs/>
          <w:lang w:bidi="th-TH"/>
        </w:rPr>
        <w:t>ข้อ</w:t>
      </w:r>
      <w:r w:rsidR="008C1FE9" w:rsidRPr="00C529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62ECB" w:rsidRPr="00C52916">
        <w:rPr>
          <w:rFonts w:ascii="Browallia New" w:hAnsi="Browallia New" w:cs="Browallia New"/>
          <w:sz w:val="28"/>
          <w:szCs w:val="28"/>
          <w:lang w:bidi="th-TH"/>
        </w:rPr>
        <w:t>1</w:t>
      </w:r>
      <w:r w:rsidR="009F5FF5" w:rsidRPr="00C52916">
        <w:rPr>
          <w:rFonts w:ascii="Browallia New" w:hAnsi="Browallia New" w:cs="Browallia New"/>
          <w:sz w:val="28"/>
          <w:szCs w:val="28"/>
          <w:lang w:bidi="th-TH"/>
        </w:rPr>
        <w:t>7</w:t>
      </w:r>
      <w:r w:rsidR="00362ECB" w:rsidRPr="00C5291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C2AF7" w:rsidRPr="00C52916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กลุ่มบริษัทไม่สามารถปฏิบัติตามเงื่อนไขในสัญญาเงินกู้</w:t>
      </w:r>
      <w:r w:rsidR="00EA159E" w:rsidRPr="00C529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E6809" w:rsidRPr="00C52916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</w:p>
    <w:p w14:paraId="62CAB0ED" w14:textId="77777777" w:rsidR="009A6B5A" w:rsidRPr="00C52916" w:rsidRDefault="009A6B5A" w:rsidP="0069177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2883DED" w14:textId="6E3485CD" w:rsidR="00302520" w:rsidRDefault="002C5481" w:rsidP="00302520">
      <w:pPr>
        <w:pStyle w:val="ListParagraph"/>
        <w:numPr>
          <w:ilvl w:val="0"/>
          <w:numId w:val="35"/>
        </w:num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C52916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บริษัทไม่สามารถปฏิบัติตามเงื่อนไขใน</w:t>
      </w:r>
      <w:r w:rsidR="00AD17CC">
        <w:rPr>
          <w:rFonts w:ascii="Browallia New" w:hAnsi="Browallia New" w:cs="Browallia New" w:hint="cs"/>
          <w:sz w:val="28"/>
          <w:szCs w:val="28"/>
          <w:cs/>
          <w:lang w:bidi="th-TH"/>
        </w:rPr>
        <w:t>การดำรงอัตราส่วนทางการเงินที่กำหนดไว้ใน</w:t>
      </w:r>
      <w:r w:rsidRPr="00C52916">
        <w:rPr>
          <w:rFonts w:ascii="Browallia New" w:hAnsi="Browallia New" w:cs="Browallia New" w:hint="cs"/>
          <w:sz w:val="28"/>
          <w:szCs w:val="28"/>
          <w:cs/>
          <w:lang w:bidi="th-TH"/>
        </w:rPr>
        <w:t>สัญญา</w:t>
      </w:r>
      <w:r w:rsidR="008C02F7" w:rsidRPr="00C52916">
        <w:rPr>
          <w:rFonts w:ascii="Browallia New" w:hAnsi="Browallia New" w:cs="Browallia New" w:hint="cs"/>
          <w:sz w:val="28"/>
          <w:szCs w:val="28"/>
          <w:cs/>
          <w:lang w:bidi="th-TH"/>
        </w:rPr>
        <w:t>เงินกู้</w:t>
      </w:r>
      <w:r w:rsidR="00122852" w:rsidRPr="00C529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D24BD" w:rsidRPr="00C52916">
        <w:rPr>
          <w:rFonts w:ascii="Browallia New" w:hAnsi="Browallia New" w:cs="Browallia New" w:hint="cs"/>
          <w:sz w:val="28"/>
          <w:szCs w:val="28"/>
          <w:cs/>
          <w:lang w:bidi="th-TH"/>
        </w:rPr>
        <w:t>เป็นผลให้</w:t>
      </w:r>
      <w:r w:rsidR="00BE1F83" w:rsidRPr="00C529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สถาบันการเงินดังกล่าวมีสิทธิเรียกชำระคืนเงินกู้ยืมระยะยาวจำนวน</w:t>
      </w:r>
      <w:r w:rsidR="00AD17CC">
        <w:rPr>
          <w:rFonts w:ascii="Browallia New" w:hAnsi="Browallia New" w:cs="Browallia New"/>
          <w:sz w:val="28"/>
          <w:szCs w:val="28"/>
          <w:lang w:val="en-US" w:bidi="th-TH"/>
        </w:rPr>
        <w:t xml:space="preserve"> 513.49 </w:t>
      </w:r>
      <w:r w:rsidR="00BE1F83" w:rsidRPr="00C529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</w:t>
      </w:r>
      <w:r w:rsidR="00542C7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E1F83" w:rsidRPr="00C529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และมีสิทธิกำหนดให้หนี้ทั้งหมดต้องชำระในทันทีโดยไม่ต้องทวงถาม</w:t>
      </w:r>
      <w:r w:rsidR="004936D2" w:rsidRPr="00C529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รวมทั้งมีสิทธิระงับวงเงินสินเชื่อที่ยังไม่ได้เบิกใช้</w:t>
      </w:r>
    </w:p>
    <w:p w14:paraId="667C053E" w14:textId="77777777" w:rsidR="006F459A" w:rsidRDefault="006F459A" w:rsidP="006F459A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E9B2289" w14:textId="5EF3D63B" w:rsidR="006F459A" w:rsidRPr="00C52916" w:rsidRDefault="006F459A" w:rsidP="00302520">
      <w:pPr>
        <w:pStyle w:val="ListParagraph"/>
        <w:numPr>
          <w:ilvl w:val="0"/>
          <w:numId w:val="35"/>
        </w:num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="00DD47E2" w:rsidRPr="00C52916">
        <w:rPr>
          <w:rFonts w:ascii="Browallia New" w:hAnsi="Browallia New" w:cs="Browallia New" w:hint="cs"/>
          <w:sz w:val="28"/>
          <w:szCs w:val="28"/>
          <w:cs/>
          <w:lang w:bidi="th-TH"/>
        </w:rPr>
        <w:t>ไม่สามารถปฏิบัติตามเงื่อนไข</w:t>
      </w:r>
      <w:r w:rsidR="00DD47E2">
        <w:rPr>
          <w:rFonts w:ascii="Browallia New" w:hAnsi="Browallia New" w:cs="Browallia New" w:hint="cs"/>
          <w:sz w:val="28"/>
          <w:szCs w:val="28"/>
          <w:cs/>
          <w:lang w:bidi="th-TH"/>
        </w:rPr>
        <w:t>การชำระ</w:t>
      </w:r>
      <w:r w:rsidR="00AD17CC">
        <w:rPr>
          <w:rFonts w:ascii="Browallia New" w:hAnsi="Browallia New" w:cs="Browallia New" w:hint="cs"/>
          <w:sz w:val="28"/>
          <w:szCs w:val="28"/>
          <w:cs/>
          <w:lang w:bidi="th-TH"/>
        </w:rPr>
        <w:t>เงินตามที่กำหนดไว้ใน</w:t>
      </w:r>
      <w:r w:rsidR="00DD47E2" w:rsidRPr="00C52916">
        <w:rPr>
          <w:rFonts w:ascii="Browallia New" w:hAnsi="Browallia New" w:cs="Browallia New" w:hint="cs"/>
          <w:sz w:val="28"/>
          <w:szCs w:val="28"/>
          <w:cs/>
          <w:lang w:bidi="th-TH"/>
        </w:rPr>
        <w:t>สัญญาเงินกู้ เป็นผลให้</w:t>
      </w:r>
      <w:r w:rsidR="00DD47E2" w:rsidRPr="00C529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สถาบันการเงินดังกล่าวมีสิทธิเรียก</w:t>
      </w:r>
      <w:r w:rsidR="00DD47E2" w:rsidRPr="00DD47E2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ชำระคืนเงินกู้ยืมระยะสั้นและระยะยาวจำนวน </w:t>
      </w:r>
      <w:r w:rsidR="00DD47E2" w:rsidRPr="00DD47E2">
        <w:rPr>
          <w:rFonts w:ascii="Browallia New" w:hAnsi="Browallia New" w:cs="Browallia New"/>
          <w:sz w:val="28"/>
          <w:szCs w:val="28"/>
          <w:lang w:val="en-US" w:bidi="th-TH"/>
        </w:rPr>
        <w:t xml:space="preserve">555 </w:t>
      </w:r>
      <w:r w:rsidR="00DD47E2" w:rsidRPr="00DD47E2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ล้านบาท และ </w:t>
      </w:r>
      <w:r w:rsidR="00DD47E2" w:rsidRPr="00DD47E2">
        <w:rPr>
          <w:rFonts w:ascii="Browallia New" w:hAnsi="Browallia New" w:cs="Browallia New"/>
          <w:sz w:val="28"/>
          <w:szCs w:val="28"/>
          <w:lang w:val="en-US" w:bidi="th-TH"/>
        </w:rPr>
        <w:t>324.63</w:t>
      </w:r>
      <w:r w:rsidR="00DD47E2" w:rsidRPr="00C5291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DD47E2" w:rsidRPr="00C529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 ตามลำดับ และมีสิทธิกำหนดให้หนี้ทั้งหมดต้องชำระในทันทีโดยไม่ต้องทวงถาม รวมทั้งมีสิทธิระงับวงเงินสินเชื่อที่ยังไม่ได้เบิกใช้</w:t>
      </w:r>
    </w:p>
    <w:p w14:paraId="3AF6C060" w14:textId="36D9457F" w:rsidR="00302520" w:rsidRPr="00C52916" w:rsidRDefault="00302520" w:rsidP="00302520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9674360" w14:textId="06185C4B" w:rsidR="00AD17CC" w:rsidRDefault="00AD17CC" w:rsidP="00302520">
      <w:pPr>
        <w:pStyle w:val="ListParagraph"/>
        <w:numPr>
          <w:ilvl w:val="0"/>
          <w:numId w:val="35"/>
        </w:num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บริษัทย่อยแห่งหนึ่ง</w:t>
      </w:r>
      <w:r w:rsidRPr="00C52916">
        <w:rPr>
          <w:rFonts w:ascii="Browallia New" w:hAnsi="Browallia New" w:cs="Browallia New" w:hint="cs"/>
          <w:sz w:val="28"/>
          <w:szCs w:val="28"/>
          <w:cs/>
          <w:lang w:bidi="th-TH"/>
        </w:rPr>
        <w:t>ไม่สามารถปฏิบัติตามเงื่อนไขใน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การดำรงอัตราส่วนทางการเงินที่กำหนดไว้ใน</w:t>
      </w:r>
      <w:r w:rsidRPr="00C52916">
        <w:rPr>
          <w:rFonts w:ascii="Browallia New" w:hAnsi="Browallia New" w:cs="Browallia New" w:hint="cs"/>
          <w:sz w:val="28"/>
          <w:szCs w:val="28"/>
          <w:cs/>
          <w:lang w:bidi="th-TH"/>
        </w:rPr>
        <w:t>สัญญาเงินกู้ เป็นผลให้</w:t>
      </w:r>
      <w:r w:rsidRPr="00C529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สถาบันการเงินดังกล่าวมีสิทธิเรียกชำระคืนเงินกู้ยืมระยะยาวจำนวน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444.52 </w:t>
      </w:r>
      <w:r w:rsidRPr="00C529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 และมีสิทธิกำหนดให้หนี้ทั้งหมดต้องชำระในทันทีโดยไม่ต้องทวงถาม รวมทั้งมีสิทธิระงับวงเงินสินเชื่อที่ยังไม่ได้เบิกใช้</w:t>
      </w:r>
    </w:p>
    <w:p w14:paraId="19908CAC" w14:textId="77777777" w:rsidR="00AD17CC" w:rsidRPr="00AD17CC" w:rsidRDefault="00AD17CC" w:rsidP="00AD17CC">
      <w:pPr>
        <w:pStyle w:val="ListParagraph"/>
        <w:rPr>
          <w:rFonts w:ascii="Browallia New" w:hAnsi="Browallia New" w:cs="Browallia New"/>
          <w:sz w:val="28"/>
          <w:szCs w:val="28"/>
          <w:cs/>
          <w:lang w:val="en-US" w:bidi="th-TH"/>
        </w:rPr>
      </w:pPr>
    </w:p>
    <w:p w14:paraId="1E87238B" w14:textId="26C55E60" w:rsidR="004936D2" w:rsidRPr="00C52916" w:rsidRDefault="00F42333" w:rsidP="00302520">
      <w:pPr>
        <w:pStyle w:val="ListParagraph"/>
        <w:numPr>
          <w:ilvl w:val="0"/>
          <w:numId w:val="35"/>
        </w:num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C529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บริษัทย่อย</w:t>
      </w:r>
      <w:r w:rsidR="00AD17C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อีก </w:t>
      </w:r>
      <w:r w:rsidR="00AD17CC">
        <w:rPr>
          <w:rFonts w:ascii="Browallia New" w:hAnsi="Browallia New" w:cs="Browallia New"/>
          <w:sz w:val="28"/>
          <w:szCs w:val="28"/>
          <w:lang w:val="en-US" w:bidi="th-TH"/>
        </w:rPr>
        <w:t xml:space="preserve">2 </w:t>
      </w:r>
      <w:r w:rsidR="00E33D4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แห่ง</w:t>
      </w:r>
      <w:r w:rsidRPr="00C529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ไม่สามารถปฏิบัติตามเงื่อนไข</w:t>
      </w:r>
      <w:r w:rsidR="00B65245">
        <w:rPr>
          <w:rFonts w:ascii="Browallia New" w:hAnsi="Browallia New" w:cs="Browallia New" w:hint="cs"/>
          <w:sz w:val="28"/>
          <w:szCs w:val="28"/>
          <w:cs/>
          <w:lang w:bidi="th-TH"/>
        </w:rPr>
        <w:t>การชำระเงินตามที่กำหนดไว้</w:t>
      </w:r>
      <w:r w:rsidRPr="00C529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ในสัญญา</w:t>
      </w:r>
      <w:r w:rsidR="008C02F7" w:rsidRPr="00C52916">
        <w:rPr>
          <w:rFonts w:ascii="Browallia New" w:hAnsi="Browallia New" w:cs="Browallia New" w:hint="cs"/>
          <w:sz w:val="28"/>
          <w:szCs w:val="28"/>
          <w:cs/>
          <w:lang w:bidi="th-TH"/>
        </w:rPr>
        <w:t>เงินกู้</w:t>
      </w:r>
      <w:r w:rsidR="009547A2" w:rsidRPr="00C529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D24BD" w:rsidRPr="00C52916">
        <w:rPr>
          <w:rFonts w:ascii="Browallia New" w:hAnsi="Browallia New" w:cs="Browallia New" w:hint="cs"/>
          <w:sz w:val="28"/>
          <w:szCs w:val="28"/>
          <w:cs/>
          <w:lang w:bidi="th-TH"/>
        </w:rPr>
        <w:t>เป็นผลให้</w:t>
      </w:r>
      <w:r w:rsidR="009547A2" w:rsidRPr="00C529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สถาบันการเงินดังกล่าวมีสิทธิเรียกชำระคืนเงินกู้ยืมระยะยาวจำนวน </w:t>
      </w:r>
      <w:r w:rsidR="002526D2">
        <w:rPr>
          <w:rFonts w:ascii="Browallia New" w:hAnsi="Browallia New" w:cs="Browallia New"/>
          <w:sz w:val="28"/>
          <w:szCs w:val="28"/>
          <w:lang w:val="en-US" w:bidi="th-TH"/>
        </w:rPr>
        <w:t>439.83</w:t>
      </w:r>
      <w:r w:rsidR="009547A2" w:rsidRPr="00C5291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9547A2" w:rsidRPr="00C529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 และมีสิทธิกำหนดให้หนี้ทั้งหมดต้องชำระในทันทีโดยไม่ต้องทวงถาม รวมทั้งมีสิทธิระงับวงเงินสินเชื่อที่ยังไม่ได้เบิกใช้</w:t>
      </w:r>
    </w:p>
    <w:p w14:paraId="675285CE" w14:textId="77777777" w:rsidR="00986468" w:rsidRDefault="00986468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5888DACB" w14:textId="77777777" w:rsidR="006D723F" w:rsidRDefault="006D723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808AC78" w14:textId="77777777" w:rsidR="006D723F" w:rsidRDefault="006D723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F3BE938" w14:textId="77777777" w:rsidR="006D723F" w:rsidRDefault="006D723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D961BB6" w14:textId="77777777" w:rsidR="006D723F" w:rsidRDefault="006D723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96CFB5F" w14:textId="77777777" w:rsidR="00A40797" w:rsidRDefault="00A4079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E2030E3" w14:textId="77777777" w:rsidR="00A40797" w:rsidRPr="00C52916" w:rsidRDefault="00A4079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B38CA02" w14:textId="46A42486" w:rsidR="009A6B5A" w:rsidRPr="0043164B" w:rsidRDefault="00F42333" w:rsidP="00F32C2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C52916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 xml:space="preserve">อย่างไรก็ตาม </w:t>
      </w:r>
      <w:r w:rsidR="00F32C2B" w:rsidRPr="00F32C2B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ผู้บริหารของกลุ่มบริษัทอยู่ระหว่างการต่อรองเงื่อนไขบางส่วนของสัญญาเงินกู้กับสถาบันการเงิน</w:t>
      </w:r>
      <w:r w:rsidR="00F32C2B" w:rsidRPr="00F32C2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32C2B" w:rsidRPr="00F32C2B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รวมถึงการปรับกลยุทธ์ทางธุรกิจ</w:t>
      </w:r>
      <w:r w:rsidR="009A6B5A" w:rsidRPr="00C52916">
        <w:rPr>
          <w:rFonts w:ascii="Browallia New" w:hAnsi="Browallia New" w:cs="Browallia New" w:hint="cs"/>
          <w:sz w:val="28"/>
          <w:szCs w:val="28"/>
          <w:cs/>
          <w:lang w:bidi="th-TH"/>
        </w:rPr>
        <w:t>รักษาระดับของกระแสเงินสดสำหรับการจ่ายชำระหนี้สิน และเพื่อความเพียงพอของสภาพคล่องเพื่อใช้ในการดำเนินงานต่อเนื่องของกลุ่มบริษัท</w:t>
      </w:r>
    </w:p>
    <w:p w14:paraId="1A9D8CCB" w14:textId="77777777" w:rsidR="002526D2" w:rsidRDefault="002526D2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F34638F" w14:textId="7E3B68F2" w:rsidR="00375203" w:rsidRDefault="00375203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 ข้อสรุปของข้าพเจ้าไม่ได้เปลี่ยนแปลงไปจากเรื่องด</w:t>
      </w:r>
      <w:r w:rsidR="00886132">
        <w:rPr>
          <w:rFonts w:ascii="Browallia New" w:hAnsi="Browallia New" w:cs="Browallia New" w:hint="cs"/>
          <w:sz w:val="28"/>
          <w:szCs w:val="28"/>
          <w:cs/>
          <w:lang w:bidi="th-TH"/>
        </w:rPr>
        <w:t>ังกล่าวเหล่านี้</w:t>
      </w:r>
    </w:p>
    <w:p w14:paraId="27E0175E" w14:textId="77777777" w:rsidR="00375203" w:rsidRDefault="00375203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3FA6536" w14:textId="77777777" w:rsidR="00691778" w:rsidRPr="0043164B" w:rsidRDefault="00691778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F1AE56" w14:textId="77777777" w:rsidR="00D75EC5" w:rsidRDefault="00D75EC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CE87A01" w14:textId="77777777" w:rsidR="00945678" w:rsidRPr="0043164B" w:rsidRDefault="00945678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A99FD21" w14:textId="6DB4D9A3" w:rsidR="00E32427" w:rsidRPr="0043164B" w:rsidRDefault="00EC326F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ไพศาล บุญ</w:t>
      </w:r>
      <w:proofErr w:type="spellStart"/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ศิ</w:t>
      </w:r>
      <w:proofErr w:type="spellEnd"/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ริสุขะพง</w:t>
      </w:r>
      <w:proofErr w:type="spellStart"/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ษ์</w:t>
      </w:r>
      <w:proofErr w:type="spellEnd"/>
    </w:p>
    <w:p w14:paraId="50908D90" w14:textId="77777777" w:rsidR="00E32427" w:rsidRPr="0043164B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5493BE74" w14:textId="010D40D1" w:rsidR="00E32427" w:rsidRPr="0043164B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EC326F" w:rsidRPr="0043164B">
        <w:rPr>
          <w:rFonts w:ascii="Browallia New" w:hAnsi="Browallia New" w:cs="Browallia New"/>
          <w:sz w:val="28"/>
          <w:szCs w:val="28"/>
          <w:lang w:bidi="th-TH"/>
        </w:rPr>
        <w:t>5216</w:t>
      </w:r>
    </w:p>
    <w:p w14:paraId="42FE4C9F" w14:textId="77777777" w:rsidR="003C35EF" w:rsidRPr="0043164B" w:rsidRDefault="003C35E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CE397E" w14:textId="77777777" w:rsidR="00FE16D0" w:rsidRPr="0043164B" w:rsidRDefault="00FE16D0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7280666B" w14:textId="77777777" w:rsidR="00E32427" w:rsidRPr="0043164B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28F2977C" w14:textId="30D14F2F" w:rsidR="00D15EA5" w:rsidRPr="0043164B" w:rsidRDefault="00BD436A" w:rsidP="00CE640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D436A">
        <w:rPr>
          <w:rFonts w:ascii="Browallia New" w:hAnsi="Browallia New" w:cs="Browallia New"/>
          <w:sz w:val="28"/>
          <w:szCs w:val="28"/>
          <w:lang w:val="en-US" w:bidi="th-TH"/>
        </w:rPr>
        <w:t xml:space="preserve">14 </w:t>
      </w:r>
      <w:r w:rsidRPr="00BD436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CE6404" w:rsidRPr="00BD436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CE6404" w:rsidRPr="00BD436A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A352E2" w:rsidRPr="00BD436A">
        <w:rPr>
          <w:rFonts w:ascii="Browallia New" w:hAnsi="Browallia New" w:cs="Browallia New"/>
          <w:sz w:val="28"/>
          <w:szCs w:val="28"/>
          <w:lang w:val="en-US" w:bidi="th-TH"/>
        </w:rPr>
        <w:t>8</w:t>
      </w:r>
    </w:p>
    <w:sectPr w:rsidR="00D15EA5" w:rsidRPr="0043164B" w:rsidSect="00AC1260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5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F6CAE" w14:textId="77777777" w:rsidR="00E36D33" w:rsidRDefault="00E36D33">
      <w:r>
        <w:separator/>
      </w:r>
    </w:p>
  </w:endnote>
  <w:endnote w:type="continuationSeparator" w:id="0">
    <w:p w14:paraId="02892BEE" w14:textId="77777777" w:rsidR="00E36D33" w:rsidRDefault="00E36D33">
      <w:r>
        <w:continuationSeparator/>
      </w:r>
    </w:p>
  </w:endnote>
  <w:endnote w:type="continuationNotice" w:id="1">
    <w:p w14:paraId="7F1C8AB7" w14:textId="77777777" w:rsidR="00E36D33" w:rsidRDefault="00E36D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BAF06" w14:textId="77777777" w:rsidR="00E36D33" w:rsidRDefault="00E36D33">
      <w:bookmarkStart w:id="0" w:name="_Hlk482348182"/>
      <w:bookmarkEnd w:id="0"/>
      <w:r>
        <w:separator/>
      </w:r>
    </w:p>
  </w:footnote>
  <w:footnote w:type="continuationSeparator" w:id="0">
    <w:p w14:paraId="0C92F1B2" w14:textId="77777777" w:rsidR="00E36D33" w:rsidRDefault="00E36D33">
      <w:r>
        <w:continuationSeparator/>
      </w:r>
    </w:p>
  </w:footnote>
  <w:footnote w:type="continuationNotice" w:id="1">
    <w:p w14:paraId="7CA9DBB3" w14:textId="77777777" w:rsidR="00E36D33" w:rsidRDefault="00E36D3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F9180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4116A" w14:textId="278CD5CE" w:rsidR="00B63D0E" w:rsidRDefault="00B63D0E" w:rsidP="00D96128">
    <w:pPr>
      <w:pStyle w:val="Header"/>
      <w:jc w:val="right"/>
    </w:pPr>
  </w:p>
  <w:p w14:paraId="12BCE800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846C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CCF24D2" w14:textId="3E0EBD2B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C049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1C44371" w14:textId="77777777" w:rsidR="00D460E7" w:rsidRDefault="00D460E7" w:rsidP="00D15EA5">
    <w:pPr>
      <w:pStyle w:val="Header"/>
    </w:pPr>
    <w:bookmarkStart w:id="2" w:name="Footer3_tbl"/>
    <w:bookmarkEnd w:id="2"/>
  </w:p>
  <w:p w14:paraId="615BED89" w14:textId="506E0399" w:rsidR="00D460E7" w:rsidRPr="0030110A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3F915B1B"/>
    <w:multiLevelType w:val="hybridMultilevel"/>
    <w:tmpl w:val="EC90ECC0"/>
    <w:lvl w:ilvl="0" w:tplc="307A38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Browallia New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E530F52"/>
    <w:multiLevelType w:val="hybridMultilevel"/>
    <w:tmpl w:val="B1466C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924C95"/>
    <w:multiLevelType w:val="multilevel"/>
    <w:tmpl w:val="0D561ACA"/>
    <w:numStyleLink w:val="GTNumberedHeadings"/>
  </w:abstractNum>
  <w:num w:numId="1" w16cid:durableId="2053068174">
    <w:abstractNumId w:val="3"/>
  </w:num>
  <w:num w:numId="2" w16cid:durableId="210196299">
    <w:abstractNumId w:val="2"/>
  </w:num>
  <w:num w:numId="3" w16cid:durableId="523448624">
    <w:abstractNumId w:val="1"/>
  </w:num>
  <w:num w:numId="4" w16cid:durableId="848520552">
    <w:abstractNumId w:val="0"/>
  </w:num>
  <w:num w:numId="5" w16cid:durableId="575630968">
    <w:abstractNumId w:val="6"/>
  </w:num>
  <w:num w:numId="6" w16cid:durableId="174347069">
    <w:abstractNumId w:val="5"/>
  </w:num>
  <w:num w:numId="7" w16cid:durableId="1540580623">
    <w:abstractNumId w:val="10"/>
  </w:num>
  <w:num w:numId="8" w16cid:durableId="1143035778">
    <w:abstractNumId w:val="18"/>
  </w:num>
  <w:num w:numId="9" w16cid:durableId="834802040">
    <w:abstractNumId w:val="5"/>
  </w:num>
  <w:num w:numId="10" w16cid:durableId="907808413">
    <w:abstractNumId w:val="16"/>
  </w:num>
  <w:num w:numId="11" w16cid:durableId="1240598873">
    <w:abstractNumId w:val="14"/>
  </w:num>
  <w:num w:numId="12" w16cid:durableId="1274442653">
    <w:abstractNumId w:val="4"/>
  </w:num>
  <w:num w:numId="13" w16cid:durableId="829515674">
    <w:abstractNumId w:val="8"/>
  </w:num>
  <w:num w:numId="14" w16cid:durableId="123475177">
    <w:abstractNumId w:val="7"/>
  </w:num>
  <w:num w:numId="15" w16cid:durableId="2087258695">
    <w:abstractNumId w:val="8"/>
  </w:num>
  <w:num w:numId="16" w16cid:durableId="735202009">
    <w:abstractNumId w:val="9"/>
  </w:num>
  <w:num w:numId="17" w16cid:durableId="1244072293">
    <w:abstractNumId w:val="11"/>
  </w:num>
  <w:num w:numId="18" w16cid:durableId="251858925">
    <w:abstractNumId w:val="16"/>
  </w:num>
  <w:num w:numId="19" w16cid:durableId="2118910312">
    <w:abstractNumId w:val="14"/>
  </w:num>
  <w:num w:numId="20" w16cid:durableId="1944989534">
    <w:abstractNumId w:val="4"/>
  </w:num>
  <w:num w:numId="21" w16cid:durableId="1325276823">
    <w:abstractNumId w:val="8"/>
  </w:num>
  <w:num w:numId="22" w16cid:durableId="2004163882">
    <w:abstractNumId w:val="7"/>
  </w:num>
  <w:num w:numId="23" w16cid:durableId="345249712">
    <w:abstractNumId w:val="7"/>
  </w:num>
  <w:num w:numId="24" w16cid:durableId="1462647749">
    <w:abstractNumId w:val="7"/>
  </w:num>
  <w:num w:numId="25" w16cid:durableId="797140393">
    <w:abstractNumId w:val="8"/>
  </w:num>
  <w:num w:numId="26" w16cid:durableId="1498960925">
    <w:abstractNumId w:val="8"/>
  </w:num>
  <w:num w:numId="27" w16cid:durableId="487289808">
    <w:abstractNumId w:val="8"/>
  </w:num>
  <w:num w:numId="28" w16cid:durableId="1636447255">
    <w:abstractNumId w:val="15"/>
  </w:num>
  <w:num w:numId="29" w16cid:durableId="182399638">
    <w:abstractNumId w:val="15"/>
  </w:num>
  <w:num w:numId="30" w16cid:durableId="920597875">
    <w:abstractNumId w:val="15"/>
  </w:num>
  <w:num w:numId="31" w16cid:durableId="1974408850">
    <w:abstractNumId w:val="12"/>
  </w:num>
  <w:num w:numId="32" w16cid:durableId="1824930334">
    <w:abstractNumId w:val="12"/>
  </w:num>
  <w:num w:numId="33" w16cid:durableId="2049450237">
    <w:abstractNumId w:val="12"/>
  </w:num>
  <w:num w:numId="34" w16cid:durableId="902910089">
    <w:abstractNumId w:val="17"/>
  </w:num>
  <w:num w:numId="35" w16cid:durableId="1256792701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787"/>
    <w:rsid w:val="00004B8D"/>
    <w:rsid w:val="0001088A"/>
    <w:rsid w:val="00011CD1"/>
    <w:rsid w:val="000162B0"/>
    <w:rsid w:val="00016E1A"/>
    <w:rsid w:val="00021B80"/>
    <w:rsid w:val="00025E27"/>
    <w:rsid w:val="00026470"/>
    <w:rsid w:val="0003023B"/>
    <w:rsid w:val="00031D17"/>
    <w:rsid w:val="00036606"/>
    <w:rsid w:val="00036647"/>
    <w:rsid w:val="00042C07"/>
    <w:rsid w:val="00044ACE"/>
    <w:rsid w:val="00044EEF"/>
    <w:rsid w:val="0004550E"/>
    <w:rsid w:val="00052614"/>
    <w:rsid w:val="00054CFF"/>
    <w:rsid w:val="00064BE4"/>
    <w:rsid w:val="0007084C"/>
    <w:rsid w:val="000723F7"/>
    <w:rsid w:val="00072E23"/>
    <w:rsid w:val="00074485"/>
    <w:rsid w:val="00075996"/>
    <w:rsid w:val="00076A20"/>
    <w:rsid w:val="000828F1"/>
    <w:rsid w:val="00082F59"/>
    <w:rsid w:val="000835B8"/>
    <w:rsid w:val="00086819"/>
    <w:rsid w:val="0009363D"/>
    <w:rsid w:val="00094333"/>
    <w:rsid w:val="0009509F"/>
    <w:rsid w:val="0009543C"/>
    <w:rsid w:val="00097FAB"/>
    <w:rsid w:val="000B4D9E"/>
    <w:rsid w:val="000B5D47"/>
    <w:rsid w:val="000B65E3"/>
    <w:rsid w:val="000B7090"/>
    <w:rsid w:val="000B7BED"/>
    <w:rsid w:val="000C0C52"/>
    <w:rsid w:val="000C2AF7"/>
    <w:rsid w:val="000C640C"/>
    <w:rsid w:val="000C7AF1"/>
    <w:rsid w:val="000D23E6"/>
    <w:rsid w:val="000E0749"/>
    <w:rsid w:val="000E1E48"/>
    <w:rsid w:val="000E320D"/>
    <w:rsid w:val="000E52CE"/>
    <w:rsid w:val="000F155B"/>
    <w:rsid w:val="000F2D45"/>
    <w:rsid w:val="000F3AAB"/>
    <w:rsid w:val="000F6E25"/>
    <w:rsid w:val="001011DF"/>
    <w:rsid w:val="0010628E"/>
    <w:rsid w:val="001066DF"/>
    <w:rsid w:val="001078D7"/>
    <w:rsid w:val="00112B69"/>
    <w:rsid w:val="00116E64"/>
    <w:rsid w:val="00122852"/>
    <w:rsid w:val="001316D3"/>
    <w:rsid w:val="00132474"/>
    <w:rsid w:val="001378DC"/>
    <w:rsid w:val="00141CBD"/>
    <w:rsid w:val="00153FEC"/>
    <w:rsid w:val="001554CD"/>
    <w:rsid w:val="00155A91"/>
    <w:rsid w:val="001613E2"/>
    <w:rsid w:val="0016459D"/>
    <w:rsid w:val="00164EB8"/>
    <w:rsid w:val="00167017"/>
    <w:rsid w:val="001774C7"/>
    <w:rsid w:val="001777E0"/>
    <w:rsid w:val="00181660"/>
    <w:rsid w:val="001832EC"/>
    <w:rsid w:val="0018441D"/>
    <w:rsid w:val="00190C04"/>
    <w:rsid w:val="0019210D"/>
    <w:rsid w:val="00193E62"/>
    <w:rsid w:val="00197256"/>
    <w:rsid w:val="001A29D4"/>
    <w:rsid w:val="001A344D"/>
    <w:rsid w:val="001A3BFB"/>
    <w:rsid w:val="001A3C20"/>
    <w:rsid w:val="001A535E"/>
    <w:rsid w:val="001B02BB"/>
    <w:rsid w:val="001B198C"/>
    <w:rsid w:val="001B7388"/>
    <w:rsid w:val="001C18C4"/>
    <w:rsid w:val="001C2209"/>
    <w:rsid w:val="001C3249"/>
    <w:rsid w:val="001C359E"/>
    <w:rsid w:val="001C41BB"/>
    <w:rsid w:val="001D2302"/>
    <w:rsid w:val="001D7BB3"/>
    <w:rsid w:val="001E12A6"/>
    <w:rsid w:val="001E28C8"/>
    <w:rsid w:val="001E498F"/>
    <w:rsid w:val="001E6576"/>
    <w:rsid w:val="0020340D"/>
    <w:rsid w:val="002034AE"/>
    <w:rsid w:val="00211564"/>
    <w:rsid w:val="00214E26"/>
    <w:rsid w:val="0022518C"/>
    <w:rsid w:val="002317CD"/>
    <w:rsid w:val="0023712B"/>
    <w:rsid w:val="00237933"/>
    <w:rsid w:val="00237A7E"/>
    <w:rsid w:val="00237DAB"/>
    <w:rsid w:val="002407CC"/>
    <w:rsid w:val="00241F16"/>
    <w:rsid w:val="00246FF1"/>
    <w:rsid w:val="00247969"/>
    <w:rsid w:val="002526D2"/>
    <w:rsid w:val="0025760C"/>
    <w:rsid w:val="002576E9"/>
    <w:rsid w:val="0026093D"/>
    <w:rsid w:val="00260B25"/>
    <w:rsid w:val="0026182A"/>
    <w:rsid w:val="0026389B"/>
    <w:rsid w:val="00270226"/>
    <w:rsid w:val="00277EBE"/>
    <w:rsid w:val="002838FB"/>
    <w:rsid w:val="00285249"/>
    <w:rsid w:val="0028696D"/>
    <w:rsid w:val="002869D4"/>
    <w:rsid w:val="0029608E"/>
    <w:rsid w:val="00296D79"/>
    <w:rsid w:val="002A252E"/>
    <w:rsid w:val="002B0384"/>
    <w:rsid w:val="002B5A4A"/>
    <w:rsid w:val="002C0138"/>
    <w:rsid w:val="002C221B"/>
    <w:rsid w:val="002C5481"/>
    <w:rsid w:val="002C623D"/>
    <w:rsid w:val="002D0927"/>
    <w:rsid w:val="002D5A0F"/>
    <w:rsid w:val="002D6E25"/>
    <w:rsid w:val="002E00E5"/>
    <w:rsid w:val="002E02F4"/>
    <w:rsid w:val="002E7F1E"/>
    <w:rsid w:val="002F235F"/>
    <w:rsid w:val="002F2DEB"/>
    <w:rsid w:val="002F3903"/>
    <w:rsid w:val="002F4A52"/>
    <w:rsid w:val="002F7D90"/>
    <w:rsid w:val="0030026A"/>
    <w:rsid w:val="0030110A"/>
    <w:rsid w:val="00302520"/>
    <w:rsid w:val="00305173"/>
    <w:rsid w:val="00307ECC"/>
    <w:rsid w:val="0032020A"/>
    <w:rsid w:val="00321A76"/>
    <w:rsid w:val="0032518D"/>
    <w:rsid w:val="00335E5B"/>
    <w:rsid w:val="00352138"/>
    <w:rsid w:val="00354F5D"/>
    <w:rsid w:val="003568BF"/>
    <w:rsid w:val="0036061B"/>
    <w:rsid w:val="00362ECB"/>
    <w:rsid w:val="00364637"/>
    <w:rsid w:val="00365ECE"/>
    <w:rsid w:val="00367DF4"/>
    <w:rsid w:val="0037312D"/>
    <w:rsid w:val="00373C3E"/>
    <w:rsid w:val="00374047"/>
    <w:rsid w:val="003744DA"/>
    <w:rsid w:val="00375203"/>
    <w:rsid w:val="00376706"/>
    <w:rsid w:val="003801CF"/>
    <w:rsid w:val="003817E0"/>
    <w:rsid w:val="00384904"/>
    <w:rsid w:val="00386916"/>
    <w:rsid w:val="0038793D"/>
    <w:rsid w:val="0039036B"/>
    <w:rsid w:val="003A2038"/>
    <w:rsid w:val="003A279F"/>
    <w:rsid w:val="003B4CCD"/>
    <w:rsid w:val="003B4DED"/>
    <w:rsid w:val="003B4F02"/>
    <w:rsid w:val="003B51F0"/>
    <w:rsid w:val="003C12C5"/>
    <w:rsid w:val="003C27EF"/>
    <w:rsid w:val="003C32E9"/>
    <w:rsid w:val="003C34E0"/>
    <w:rsid w:val="003C35EF"/>
    <w:rsid w:val="003C3837"/>
    <w:rsid w:val="003C3898"/>
    <w:rsid w:val="003C4A47"/>
    <w:rsid w:val="003C5562"/>
    <w:rsid w:val="003C6C69"/>
    <w:rsid w:val="003D0707"/>
    <w:rsid w:val="003D2605"/>
    <w:rsid w:val="003D2A9B"/>
    <w:rsid w:val="003D3DA9"/>
    <w:rsid w:val="003D4DBB"/>
    <w:rsid w:val="003D64D6"/>
    <w:rsid w:val="003D7A5F"/>
    <w:rsid w:val="003E034A"/>
    <w:rsid w:val="003E3E21"/>
    <w:rsid w:val="003E470D"/>
    <w:rsid w:val="003E5049"/>
    <w:rsid w:val="003E5574"/>
    <w:rsid w:val="003E689D"/>
    <w:rsid w:val="003F0435"/>
    <w:rsid w:val="003F1445"/>
    <w:rsid w:val="00400E24"/>
    <w:rsid w:val="004046B5"/>
    <w:rsid w:val="00416281"/>
    <w:rsid w:val="00422353"/>
    <w:rsid w:val="00425D82"/>
    <w:rsid w:val="00426915"/>
    <w:rsid w:val="0043164B"/>
    <w:rsid w:val="00432F1D"/>
    <w:rsid w:val="00433F63"/>
    <w:rsid w:val="00435788"/>
    <w:rsid w:val="004359E6"/>
    <w:rsid w:val="00443CE3"/>
    <w:rsid w:val="00444455"/>
    <w:rsid w:val="0044747C"/>
    <w:rsid w:val="00452E7B"/>
    <w:rsid w:val="00453681"/>
    <w:rsid w:val="004546FA"/>
    <w:rsid w:val="00464060"/>
    <w:rsid w:val="004641B5"/>
    <w:rsid w:val="0046697E"/>
    <w:rsid w:val="0046707A"/>
    <w:rsid w:val="004819E3"/>
    <w:rsid w:val="00481FE7"/>
    <w:rsid w:val="0048532C"/>
    <w:rsid w:val="004863D5"/>
    <w:rsid w:val="0049103F"/>
    <w:rsid w:val="004936D2"/>
    <w:rsid w:val="0049471C"/>
    <w:rsid w:val="004A05AA"/>
    <w:rsid w:val="004A0DFE"/>
    <w:rsid w:val="004A1A40"/>
    <w:rsid w:val="004A2975"/>
    <w:rsid w:val="004A3C62"/>
    <w:rsid w:val="004A4A58"/>
    <w:rsid w:val="004A58EE"/>
    <w:rsid w:val="004B2EA6"/>
    <w:rsid w:val="004C0971"/>
    <w:rsid w:val="004C0C25"/>
    <w:rsid w:val="004C2111"/>
    <w:rsid w:val="004C732E"/>
    <w:rsid w:val="004C756D"/>
    <w:rsid w:val="004D0D94"/>
    <w:rsid w:val="004D20AE"/>
    <w:rsid w:val="004D2D5D"/>
    <w:rsid w:val="004D3578"/>
    <w:rsid w:val="004D5A17"/>
    <w:rsid w:val="004E66D0"/>
    <w:rsid w:val="004E728B"/>
    <w:rsid w:val="004E79F3"/>
    <w:rsid w:val="004F1A16"/>
    <w:rsid w:val="004F207F"/>
    <w:rsid w:val="004F5AA7"/>
    <w:rsid w:val="004F5D91"/>
    <w:rsid w:val="005070FA"/>
    <w:rsid w:val="00513C7F"/>
    <w:rsid w:val="0052186A"/>
    <w:rsid w:val="005220B0"/>
    <w:rsid w:val="00522642"/>
    <w:rsid w:val="00523CFA"/>
    <w:rsid w:val="005254F5"/>
    <w:rsid w:val="00527ABB"/>
    <w:rsid w:val="005319BF"/>
    <w:rsid w:val="005321DA"/>
    <w:rsid w:val="00532DB8"/>
    <w:rsid w:val="00537D19"/>
    <w:rsid w:val="00542C76"/>
    <w:rsid w:val="00545C94"/>
    <w:rsid w:val="00547541"/>
    <w:rsid w:val="00551365"/>
    <w:rsid w:val="00551936"/>
    <w:rsid w:val="00552481"/>
    <w:rsid w:val="00553ADB"/>
    <w:rsid w:val="00555856"/>
    <w:rsid w:val="005574A6"/>
    <w:rsid w:val="00561D94"/>
    <w:rsid w:val="005627FF"/>
    <w:rsid w:val="00563E25"/>
    <w:rsid w:val="00564C3E"/>
    <w:rsid w:val="00574488"/>
    <w:rsid w:val="00574C6F"/>
    <w:rsid w:val="00577778"/>
    <w:rsid w:val="00577D61"/>
    <w:rsid w:val="005822AC"/>
    <w:rsid w:val="00582A52"/>
    <w:rsid w:val="00582E7C"/>
    <w:rsid w:val="005849B9"/>
    <w:rsid w:val="0059711B"/>
    <w:rsid w:val="00597C72"/>
    <w:rsid w:val="005A1872"/>
    <w:rsid w:val="005A224B"/>
    <w:rsid w:val="005A5593"/>
    <w:rsid w:val="005A570F"/>
    <w:rsid w:val="005B405A"/>
    <w:rsid w:val="005B4E64"/>
    <w:rsid w:val="005C208F"/>
    <w:rsid w:val="005C2CCB"/>
    <w:rsid w:val="005C6479"/>
    <w:rsid w:val="005C69FD"/>
    <w:rsid w:val="005D1904"/>
    <w:rsid w:val="005D24BD"/>
    <w:rsid w:val="005D31C8"/>
    <w:rsid w:val="005D7025"/>
    <w:rsid w:val="005E2D67"/>
    <w:rsid w:val="005E5578"/>
    <w:rsid w:val="005E65D2"/>
    <w:rsid w:val="005E73B3"/>
    <w:rsid w:val="005F423E"/>
    <w:rsid w:val="005F4D62"/>
    <w:rsid w:val="00600876"/>
    <w:rsid w:val="00610ED7"/>
    <w:rsid w:val="006161EC"/>
    <w:rsid w:val="00617C9E"/>
    <w:rsid w:val="00620CC4"/>
    <w:rsid w:val="00620CE3"/>
    <w:rsid w:val="00621086"/>
    <w:rsid w:val="00621376"/>
    <w:rsid w:val="00626CE6"/>
    <w:rsid w:val="0062780F"/>
    <w:rsid w:val="006307C3"/>
    <w:rsid w:val="00631921"/>
    <w:rsid w:val="00632860"/>
    <w:rsid w:val="006359AE"/>
    <w:rsid w:val="006365A1"/>
    <w:rsid w:val="00636AA2"/>
    <w:rsid w:val="006431C3"/>
    <w:rsid w:val="00646659"/>
    <w:rsid w:val="00652FF0"/>
    <w:rsid w:val="00655394"/>
    <w:rsid w:val="00656AEF"/>
    <w:rsid w:val="00666764"/>
    <w:rsid w:val="0066694B"/>
    <w:rsid w:val="00667DB6"/>
    <w:rsid w:val="00672661"/>
    <w:rsid w:val="006771E8"/>
    <w:rsid w:val="00677C01"/>
    <w:rsid w:val="00677CA4"/>
    <w:rsid w:val="00683CC7"/>
    <w:rsid w:val="00691778"/>
    <w:rsid w:val="00692CA5"/>
    <w:rsid w:val="006932D7"/>
    <w:rsid w:val="006A5055"/>
    <w:rsid w:val="006B06A2"/>
    <w:rsid w:val="006B39DC"/>
    <w:rsid w:val="006C0704"/>
    <w:rsid w:val="006C3D37"/>
    <w:rsid w:val="006C6376"/>
    <w:rsid w:val="006C7D8F"/>
    <w:rsid w:val="006D2327"/>
    <w:rsid w:val="006D6FF5"/>
    <w:rsid w:val="006D723F"/>
    <w:rsid w:val="006E128C"/>
    <w:rsid w:val="006E1ED3"/>
    <w:rsid w:val="006E381C"/>
    <w:rsid w:val="006E6A0E"/>
    <w:rsid w:val="006F1B19"/>
    <w:rsid w:val="006F29ED"/>
    <w:rsid w:val="006F3FC5"/>
    <w:rsid w:val="006F459A"/>
    <w:rsid w:val="006F4F77"/>
    <w:rsid w:val="006F6067"/>
    <w:rsid w:val="006F67BC"/>
    <w:rsid w:val="0070147C"/>
    <w:rsid w:val="0070411F"/>
    <w:rsid w:val="00704DF4"/>
    <w:rsid w:val="0070718A"/>
    <w:rsid w:val="0071032A"/>
    <w:rsid w:val="007113B0"/>
    <w:rsid w:val="00713D99"/>
    <w:rsid w:val="007143DE"/>
    <w:rsid w:val="00714FD6"/>
    <w:rsid w:val="0072526F"/>
    <w:rsid w:val="007265F7"/>
    <w:rsid w:val="00731894"/>
    <w:rsid w:val="00746796"/>
    <w:rsid w:val="00746D51"/>
    <w:rsid w:val="00746D91"/>
    <w:rsid w:val="00750945"/>
    <w:rsid w:val="0075167D"/>
    <w:rsid w:val="0075598A"/>
    <w:rsid w:val="00761813"/>
    <w:rsid w:val="00763804"/>
    <w:rsid w:val="0077093F"/>
    <w:rsid w:val="00770C79"/>
    <w:rsid w:val="00771B85"/>
    <w:rsid w:val="0077537E"/>
    <w:rsid w:val="00775DA6"/>
    <w:rsid w:val="00780809"/>
    <w:rsid w:val="0078170A"/>
    <w:rsid w:val="00783393"/>
    <w:rsid w:val="00784602"/>
    <w:rsid w:val="00790956"/>
    <w:rsid w:val="0079502D"/>
    <w:rsid w:val="007A0755"/>
    <w:rsid w:val="007A31D9"/>
    <w:rsid w:val="007A74F9"/>
    <w:rsid w:val="007B55E9"/>
    <w:rsid w:val="007C58FD"/>
    <w:rsid w:val="007C5FDA"/>
    <w:rsid w:val="007D41A1"/>
    <w:rsid w:val="007D71A8"/>
    <w:rsid w:val="007E2DAB"/>
    <w:rsid w:val="007F0B30"/>
    <w:rsid w:val="007F5222"/>
    <w:rsid w:val="007F7A6B"/>
    <w:rsid w:val="00800199"/>
    <w:rsid w:val="00802900"/>
    <w:rsid w:val="008033D0"/>
    <w:rsid w:val="00803FB6"/>
    <w:rsid w:val="0080592E"/>
    <w:rsid w:val="008059EF"/>
    <w:rsid w:val="008128F7"/>
    <w:rsid w:val="00812938"/>
    <w:rsid w:val="0082090E"/>
    <w:rsid w:val="00822D64"/>
    <w:rsid w:val="00824DDD"/>
    <w:rsid w:val="00827B71"/>
    <w:rsid w:val="00830DAC"/>
    <w:rsid w:val="0083134C"/>
    <w:rsid w:val="00831F73"/>
    <w:rsid w:val="00832A8D"/>
    <w:rsid w:val="00832F51"/>
    <w:rsid w:val="008334B4"/>
    <w:rsid w:val="00833B0D"/>
    <w:rsid w:val="0083404F"/>
    <w:rsid w:val="008344DB"/>
    <w:rsid w:val="008368A8"/>
    <w:rsid w:val="00836EA6"/>
    <w:rsid w:val="0084090C"/>
    <w:rsid w:val="00843100"/>
    <w:rsid w:val="00843D13"/>
    <w:rsid w:val="00847054"/>
    <w:rsid w:val="00850F25"/>
    <w:rsid w:val="0085115C"/>
    <w:rsid w:val="008534AA"/>
    <w:rsid w:val="00860AE3"/>
    <w:rsid w:val="00864F44"/>
    <w:rsid w:val="00870931"/>
    <w:rsid w:val="008719C2"/>
    <w:rsid w:val="00875645"/>
    <w:rsid w:val="00884FF7"/>
    <w:rsid w:val="00886132"/>
    <w:rsid w:val="008861BA"/>
    <w:rsid w:val="0089073C"/>
    <w:rsid w:val="008937B4"/>
    <w:rsid w:val="00894ACE"/>
    <w:rsid w:val="008B0E1E"/>
    <w:rsid w:val="008B0F8F"/>
    <w:rsid w:val="008B19D9"/>
    <w:rsid w:val="008B1ABC"/>
    <w:rsid w:val="008B1FD3"/>
    <w:rsid w:val="008B204B"/>
    <w:rsid w:val="008B2CD6"/>
    <w:rsid w:val="008B3439"/>
    <w:rsid w:val="008C02F7"/>
    <w:rsid w:val="008C0D64"/>
    <w:rsid w:val="008C1FE9"/>
    <w:rsid w:val="008C23FD"/>
    <w:rsid w:val="008C377E"/>
    <w:rsid w:val="008C49AE"/>
    <w:rsid w:val="008C4E7C"/>
    <w:rsid w:val="008C59F7"/>
    <w:rsid w:val="008C7B8C"/>
    <w:rsid w:val="008D1725"/>
    <w:rsid w:val="008D2143"/>
    <w:rsid w:val="008D2708"/>
    <w:rsid w:val="008D67DC"/>
    <w:rsid w:val="008D77C7"/>
    <w:rsid w:val="008E7687"/>
    <w:rsid w:val="008F0E3C"/>
    <w:rsid w:val="008F11FA"/>
    <w:rsid w:val="008F33AE"/>
    <w:rsid w:val="008F4ACA"/>
    <w:rsid w:val="0090250B"/>
    <w:rsid w:val="00903770"/>
    <w:rsid w:val="00907868"/>
    <w:rsid w:val="00912A4E"/>
    <w:rsid w:val="00912F98"/>
    <w:rsid w:val="00917FBB"/>
    <w:rsid w:val="009219CA"/>
    <w:rsid w:val="009223D3"/>
    <w:rsid w:val="00923EA8"/>
    <w:rsid w:val="009243E5"/>
    <w:rsid w:val="00924C12"/>
    <w:rsid w:val="00927B99"/>
    <w:rsid w:val="00931D7A"/>
    <w:rsid w:val="00935D8D"/>
    <w:rsid w:val="009408EB"/>
    <w:rsid w:val="0094156B"/>
    <w:rsid w:val="00942FE8"/>
    <w:rsid w:val="00943DB9"/>
    <w:rsid w:val="00945678"/>
    <w:rsid w:val="009518A7"/>
    <w:rsid w:val="009547A2"/>
    <w:rsid w:val="00955B30"/>
    <w:rsid w:val="00957E70"/>
    <w:rsid w:val="0096760B"/>
    <w:rsid w:val="009707C4"/>
    <w:rsid w:val="00970DAB"/>
    <w:rsid w:val="00972A45"/>
    <w:rsid w:val="0097321D"/>
    <w:rsid w:val="00975D4D"/>
    <w:rsid w:val="00986468"/>
    <w:rsid w:val="009872A3"/>
    <w:rsid w:val="0099061C"/>
    <w:rsid w:val="00990902"/>
    <w:rsid w:val="00992531"/>
    <w:rsid w:val="009935D7"/>
    <w:rsid w:val="0099366A"/>
    <w:rsid w:val="00995CD5"/>
    <w:rsid w:val="00996FF5"/>
    <w:rsid w:val="009A0E90"/>
    <w:rsid w:val="009A1787"/>
    <w:rsid w:val="009A1FB1"/>
    <w:rsid w:val="009A4F5A"/>
    <w:rsid w:val="009A6B5A"/>
    <w:rsid w:val="009B1F44"/>
    <w:rsid w:val="009B4573"/>
    <w:rsid w:val="009C002A"/>
    <w:rsid w:val="009C26A5"/>
    <w:rsid w:val="009C6CB1"/>
    <w:rsid w:val="009D1CB7"/>
    <w:rsid w:val="009D3790"/>
    <w:rsid w:val="009D41F3"/>
    <w:rsid w:val="009D44F2"/>
    <w:rsid w:val="009E0B19"/>
    <w:rsid w:val="009E278C"/>
    <w:rsid w:val="009E4D3A"/>
    <w:rsid w:val="009E54DD"/>
    <w:rsid w:val="009F18EA"/>
    <w:rsid w:val="009F5FF5"/>
    <w:rsid w:val="009F6EDC"/>
    <w:rsid w:val="00A035CE"/>
    <w:rsid w:val="00A0537F"/>
    <w:rsid w:val="00A0602E"/>
    <w:rsid w:val="00A06332"/>
    <w:rsid w:val="00A06C1F"/>
    <w:rsid w:val="00A07FFA"/>
    <w:rsid w:val="00A11FB4"/>
    <w:rsid w:val="00A1550B"/>
    <w:rsid w:val="00A164C8"/>
    <w:rsid w:val="00A17848"/>
    <w:rsid w:val="00A237A5"/>
    <w:rsid w:val="00A25176"/>
    <w:rsid w:val="00A25604"/>
    <w:rsid w:val="00A268DF"/>
    <w:rsid w:val="00A3361D"/>
    <w:rsid w:val="00A33D70"/>
    <w:rsid w:val="00A352E2"/>
    <w:rsid w:val="00A35782"/>
    <w:rsid w:val="00A36126"/>
    <w:rsid w:val="00A362F9"/>
    <w:rsid w:val="00A40797"/>
    <w:rsid w:val="00A43537"/>
    <w:rsid w:val="00A43AA9"/>
    <w:rsid w:val="00A43EE6"/>
    <w:rsid w:val="00A522B7"/>
    <w:rsid w:val="00A60C7A"/>
    <w:rsid w:val="00A60F49"/>
    <w:rsid w:val="00A61E15"/>
    <w:rsid w:val="00A649B6"/>
    <w:rsid w:val="00A64A51"/>
    <w:rsid w:val="00A66F91"/>
    <w:rsid w:val="00A70229"/>
    <w:rsid w:val="00A765A3"/>
    <w:rsid w:val="00A77F70"/>
    <w:rsid w:val="00A85AE7"/>
    <w:rsid w:val="00A90010"/>
    <w:rsid w:val="00A918D1"/>
    <w:rsid w:val="00A91AF0"/>
    <w:rsid w:val="00A93A9A"/>
    <w:rsid w:val="00A96936"/>
    <w:rsid w:val="00AA1219"/>
    <w:rsid w:val="00AA5C16"/>
    <w:rsid w:val="00AB1A14"/>
    <w:rsid w:val="00AC1260"/>
    <w:rsid w:val="00AC31D4"/>
    <w:rsid w:val="00AC531C"/>
    <w:rsid w:val="00AC6098"/>
    <w:rsid w:val="00AD17CC"/>
    <w:rsid w:val="00AD2E7C"/>
    <w:rsid w:val="00AE1D17"/>
    <w:rsid w:val="00AE2BF6"/>
    <w:rsid w:val="00AE3370"/>
    <w:rsid w:val="00AE64CA"/>
    <w:rsid w:val="00AE7B1E"/>
    <w:rsid w:val="00AF7092"/>
    <w:rsid w:val="00AF7D4E"/>
    <w:rsid w:val="00B00287"/>
    <w:rsid w:val="00B0032F"/>
    <w:rsid w:val="00B119F8"/>
    <w:rsid w:val="00B1324D"/>
    <w:rsid w:val="00B157E2"/>
    <w:rsid w:val="00B215BE"/>
    <w:rsid w:val="00B21D49"/>
    <w:rsid w:val="00B23563"/>
    <w:rsid w:val="00B245B3"/>
    <w:rsid w:val="00B24A45"/>
    <w:rsid w:val="00B25B92"/>
    <w:rsid w:val="00B26948"/>
    <w:rsid w:val="00B3004A"/>
    <w:rsid w:val="00B345FF"/>
    <w:rsid w:val="00B34D31"/>
    <w:rsid w:val="00B34D51"/>
    <w:rsid w:val="00B35852"/>
    <w:rsid w:val="00B36A0E"/>
    <w:rsid w:val="00B36BA1"/>
    <w:rsid w:val="00B40A2F"/>
    <w:rsid w:val="00B40D67"/>
    <w:rsid w:val="00B42BD8"/>
    <w:rsid w:val="00B43C45"/>
    <w:rsid w:val="00B451A1"/>
    <w:rsid w:val="00B4783E"/>
    <w:rsid w:val="00B55EE8"/>
    <w:rsid w:val="00B56E6C"/>
    <w:rsid w:val="00B60B13"/>
    <w:rsid w:val="00B60C3B"/>
    <w:rsid w:val="00B63D0E"/>
    <w:rsid w:val="00B65245"/>
    <w:rsid w:val="00B71687"/>
    <w:rsid w:val="00B71DFF"/>
    <w:rsid w:val="00B82F30"/>
    <w:rsid w:val="00B83039"/>
    <w:rsid w:val="00B84A4B"/>
    <w:rsid w:val="00B908D5"/>
    <w:rsid w:val="00B93947"/>
    <w:rsid w:val="00B93E01"/>
    <w:rsid w:val="00B95EAF"/>
    <w:rsid w:val="00BA0C4E"/>
    <w:rsid w:val="00BA5B00"/>
    <w:rsid w:val="00BA78B6"/>
    <w:rsid w:val="00BB1469"/>
    <w:rsid w:val="00BB1A07"/>
    <w:rsid w:val="00BB3A44"/>
    <w:rsid w:val="00BB3F1F"/>
    <w:rsid w:val="00BB57C9"/>
    <w:rsid w:val="00BB6DAD"/>
    <w:rsid w:val="00BB6DFB"/>
    <w:rsid w:val="00BB7346"/>
    <w:rsid w:val="00BC1429"/>
    <w:rsid w:val="00BC1555"/>
    <w:rsid w:val="00BC60A9"/>
    <w:rsid w:val="00BD436A"/>
    <w:rsid w:val="00BD6286"/>
    <w:rsid w:val="00BD7894"/>
    <w:rsid w:val="00BE0C8A"/>
    <w:rsid w:val="00BE0E9D"/>
    <w:rsid w:val="00BE1657"/>
    <w:rsid w:val="00BE1F83"/>
    <w:rsid w:val="00BE334D"/>
    <w:rsid w:val="00BE45DB"/>
    <w:rsid w:val="00BE4988"/>
    <w:rsid w:val="00BE6809"/>
    <w:rsid w:val="00BE7500"/>
    <w:rsid w:val="00BF1C24"/>
    <w:rsid w:val="00BF335E"/>
    <w:rsid w:val="00BF3A14"/>
    <w:rsid w:val="00BF5E73"/>
    <w:rsid w:val="00BF7304"/>
    <w:rsid w:val="00C0157B"/>
    <w:rsid w:val="00C03E52"/>
    <w:rsid w:val="00C06939"/>
    <w:rsid w:val="00C14F0E"/>
    <w:rsid w:val="00C17D95"/>
    <w:rsid w:val="00C21E3B"/>
    <w:rsid w:val="00C30374"/>
    <w:rsid w:val="00C3289D"/>
    <w:rsid w:val="00C35B1A"/>
    <w:rsid w:val="00C36743"/>
    <w:rsid w:val="00C412CD"/>
    <w:rsid w:val="00C41C7D"/>
    <w:rsid w:val="00C46828"/>
    <w:rsid w:val="00C47714"/>
    <w:rsid w:val="00C52916"/>
    <w:rsid w:val="00C54C6E"/>
    <w:rsid w:val="00C557DF"/>
    <w:rsid w:val="00C61E19"/>
    <w:rsid w:val="00C63023"/>
    <w:rsid w:val="00C63743"/>
    <w:rsid w:val="00C646B4"/>
    <w:rsid w:val="00C75E5F"/>
    <w:rsid w:val="00C75EDC"/>
    <w:rsid w:val="00C76C6C"/>
    <w:rsid w:val="00C80EC5"/>
    <w:rsid w:val="00C83A78"/>
    <w:rsid w:val="00C85E6A"/>
    <w:rsid w:val="00C86BB9"/>
    <w:rsid w:val="00C8772C"/>
    <w:rsid w:val="00C945BB"/>
    <w:rsid w:val="00C957E6"/>
    <w:rsid w:val="00CA08D5"/>
    <w:rsid w:val="00CA3780"/>
    <w:rsid w:val="00CA43FD"/>
    <w:rsid w:val="00CA5F3D"/>
    <w:rsid w:val="00CB00B2"/>
    <w:rsid w:val="00CB0D9F"/>
    <w:rsid w:val="00CB12F2"/>
    <w:rsid w:val="00CB18EB"/>
    <w:rsid w:val="00CB428A"/>
    <w:rsid w:val="00CB441E"/>
    <w:rsid w:val="00CB7EDF"/>
    <w:rsid w:val="00CC021F"/>
    <w:rsid w:val="00CC0490"/>
    <w:rsid w:val="00CC332F"/>
    <w:rsid w:val="00CC72E9"/>
    <w:rsid w:val="00CD12DD"/>
    <w:rsid w:val="00CD25C2"/>
    <w:rsid w:val="00CD47E8"/>
    <w:rsid w:val="00CD4D4E"/>
    <w:rsid w:val="00CD76D8"/>
    <w:rsid w:val="00CE24E5"/>
    <w:rsid w:val="00CE41DB"/>
    <w:rsid w:val="00CE4D96"/>
    <w:rsid w:val="00CE6404"/>
    <w:rsid w:val="00CE7982"/>
    <w:rsid w:val="00CF247F"/>
    <w:rsid w:val="00CF529B"/>
    <w:rsid w:val="00D01C01"/>
    <w:rsid w:val="00D078C4"/>
    <w:rsid w:val="00D13D88"/>
    <w:rsid w:val="00D1410D"/>
    <w:rsid w:val="00D15EA5"/>
    <w:rsid w:val="00D163C8"/>
    <w:rsid w:val="00D2100B"/>
    <w:rsid w:val="00D21ADF"/>
    <w:rsid w:val="00D23B89"/>
    <w:rsid w:val="00D24311"/>
    <w:rsid w:val="00D25454"/>
    <w:rsid w:val="00D26157"/>
    <w:rsid w:val="00D267AC"/>
    <w:rsid w:val="00D3089E"/>
    <w:rsid w:val="00D3108B"/>
    <w:rsid w:val="00D31D7A"/>
    <w:rsid w:val="00D33005"/>
    <w:rsid w:val="00D33E60"/>
    <w:rsid w:val="00D36595"/>
    <w:rsid w:val="00D40043"/>
    <w:rsid w:val="00D413AF"/>
    <w:rsid w:val="00D456DF"/>
    <w:rsid w:val="00D460E7"/>
    <w:rsid w:val="00D51BBB"/>
    <w:rsid w:val="00D56FF9"/>
    <w:rsid w:val="00D60CDD"/>
    <w:rsid w:val="00D623A7"/>
    <w:rsid w:val="00D63ABC"/>
    <w:rsid w:val="00D6433E"/>
    <w:rsid w:val="00D675F1"/>
    <w:rsid w:val="00D73B96"/>
    <w:rsid w:val="00D73D09"/>
    <w:rsid w:val="00D75EC5"/>
    <w:rsid w:val="00D80037"/>
    <w:rsid w:val="00D80807"/>
    <w:rsid w:val="00D8679B"/>
    <w:rsid w:val="00D86917"/>
    <w:rsid w:val="00D90156"/>
    <w:rsid w:val="00D92F9A"/>
    <w:rsid w:val="00D9427D"/>
    <w:rsid w:val="00D96128"/>
    <w:rsid w:val="00D96A0B"/>
    <w:rsid w:val="00D97E8D"/>
    <w:rsid w:val="00DA36EE"/>
    <w:rsid w:val="00DA3944"/>
    <w:rsid w:val="00DA452E"/>
    <w:rsid w:val="00DA5128"/>
    <w:rsid w:val="00DA612D"/>
    <w:rsid w:val="00DB29FB"/>
    <w:rsid w:val="00DB308D"/>
    <w:rsid w:val="00DB5C45"/>
    <w:rsid w:val="00DB5F40"/>
    <w:rsid w:val="00DB6980"/>
    <w:rsid w:val="00DB7533"/>
    <w:rsid w:val="00DD1E47"/>
    <w:rsid w:val="00DD35B8"/>
    <w:rsid w:val="00DD47E2"/>
    <w:rsid w:val="00DD61A9"/>
    <w:rsid w:val="00DD6EF1"/>
    <w:rsid w:val="00DE12C5"/>
    <w:rsid w:val="00DE4958"/>
    <w:rsid w:val="00DE4B6D"/>
    <w:rsid w:val="00DE78CE"/>
    <w:rsid w:val="00DF2F69"/>
    <w:rsid w:val="00E021AD"/>
    <w:rsid w:val="00E02E45"/>
    <w:rsid w:val="00E04361"/>
    <w:rsid w:val="00E064FD"/>
    <w:rsid w:val="00E07880"/>
    <w:rsid w:val="00E1053A"/>
    <w:rsid w:val="00E12533"/>
    <w:rsid w:val="00E14B96"/>
    <w:rsid w:val="00E20D76"/>
    <w:rsid w:val="00E20FAC"/>
    <w:rsid w:val="00E26AF3"/>
    <w:rsid w:val="00E276E0"/>
    <w:rsid w:val="00E3039B"/>
    <w:rsid w:val="00E314EA"/>
    <w:rsid w:val="00E32427"/>
    <w:rsid w:val="00E33D4F"/>
    <w:rsid w:val="00E33FDA"/>
    <w:rsid w:val="00E36D33"/>
    <w:rsid w:val="00E370F9"/>
    <w:rsid w:val="00E406D5"/>
    <w:rsid w:val="00E465D7"/>
    <w:rsid w:val="00E52597"/>
    <w:rsid w:val="00E56701"/>
    <w:rsid w:val="00E607D6"/>
    <w:rsid w:val="00E62754"/>
    <w:rsid w:val="00E64D2D"/>
    <w:rsid w:val="00E73B64"/>
    <w:rsid w:val="00E7766D"/>
    <w:rsid w:val="00E77C4B"/>
    <w:rsid w:val="00E81EE6"/>
    <w:rsid w:val="00E86B53"/>
    <w:rsid w:val="00E86E7B"/>
    <w:rsid w:val="00E9110B"/>
    <w:rsid w:val="00E913AB"/>
    <w:rsid w:val="00EA159E"/>
    <w:rsid w:val="00EA15EB"/>
    <w:rsid w:val="00EA2B6F"/>
    <w:rsid w:val="00EA408D"/>
    <w:rsid w:val="00EB3478"/>
    <w:rsid w:val="00EB3D02"/>
    <w:rsid w:val="00EB4B39"/>
    <w:rsid w:val="00EB6FE3"/>
    <w:rsid w:val="00EB71DA"/>
    <w:rsid w:val="00EC24D5"/>
    <w:rsid w:val="00EC2E93"/>
    <w:rsid w:val="00EC326F"/>
    <w:rsid w:val="00EC4E6B"/>
    <w:rsid w:val="00ED058E"/>
    <w:rsid w:val="00ED77C1"/>
    <w:rsid w:val="00ED7E36"/>
    <w:rsid w:val="00EE0F65"/>
    <w:rsid w:val="00EF5368"/>
    <w:rsid w:val="00F15B98"/>
    <w:rsid w:val="00F246A1"/>
    <w:rsid w:val="00F2622A"/>
    <w:rsid w:val="00F32C2B"/>
    <w:rsid w:val="00F37917"/>
    <w:rsid w:val="00F42333"/>
    <w:rsid w:val="00F42A5C"/>
    <w:rsid w:val="00F43A50"/>
    <w:rsid w:val="00F4514D"/>
    <w:rsid w:val="00F5341C"/>
    <w:rsid w:val="00F5513E"/>
    <w:rsid w:val="00F63F3F"/>
    <w:rsid w:val="00F65709"/>
    <w:rsid w:val="00F66FA5"/>
    <w:rsid w:val="00F71678"/>
    <w:rsid w:val="00F725CE"/>
    <w:rsid w:val="00F72C2F"/>
    <w:rsid w:val="00F730E3"/>
    <w:rsid w:val="00F755E9"/>
    <w:rsid w:val="00F8363A"/>
    <w:rsid w:val="00F86585"/>
    <w:rsid w:val="00F909CD"/>
    <w:rsid w:val="00F95BC8"/>
    <w:rsid w:val="00F974D1"/>
    <w:rsid w:val="00FA02D2"/>
    <w:rsid w:val="00FA16E0"/>
    <w:rsid w:val="00FA363E"/>
    <w:rsid w:val="00FA6855"/>
    <w:rsid w:val="00FB0EFE"/>
    <w:rsid w:val="00FB5A50"/>
    <w:rsid w:val="00FB5E11"/>
    <w:rsid w:val="00FC4397"/>
    <w:rsid w:val="00FC443E"/>
    <w:rsid w:val="00FC5670"/>
    <w:rsid w:val="00FD05AD"/>
    <w:rsid w:val="00FD0666"/>
    <w:rsid w:val="00FD16B8"/>
    <w:rsid w:val="00FD2214"/>
    <w:rsid w:val="00FD7295"/>
    <w:rsid w:val="00FE0543"/>
    <w:rsid w:val="00FE153F"/>
    <w:rsid w:val="00FE16D0"/>
    <w:rsid w:val="00FE2187"/>
    <w:rsid w:val="00FE320C"/>
    <w:rsid w:val="00FE394E"/>
    <w:rsid w:val="00FE73FB"/>
    <w:rsid w:val="00FF0FB7"/>
    <w:rsid w:val="00FF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C1425F5"/>
  <w15:docId w15:val="{444F02B9-E4ED-4E43-85CB-FF9013860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0BEC8EDC1FC84FBC44B37B5D754150" ma:contentTypeVersion="11" ma:contentTypeDescription="Create a new document." ma:contentTypeScope="" ma:versionID="1e472dc1a5fca5ad742359beb98d4805">
  <xsd:schema xmlns:xsd="http://www.w3.org/2001/XMLSchema" xmlns:xs="http://www.w3.org/2001/XMLSchema" xmlns:p="http://schemas.microsoft.com/office/2006/metadata/properties" xmlns:ns2="8f8c7fff-08a5-4626-a07d-d2cb79390539" xmlns:ns3="9c46a28d-acc8-4027-86ce-a8901ee39950" targetNamespace="http://schemas.microsoft.com/office/2006/metadata/properties" ma:root="true" ma:fieldsID="00f225e1cd0641b7441d9adb74ffe097" ns2:_="" ns3:_="">
    <xsd:import namespace="8f8c7fff-08a5-4626-a07d-d2cb79390539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c7fff-08a5-4626-a07d-d2cb793905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8f8c7fff-08a5-4626-a07d-d2cb7939053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4A480F-F354-4EE5-A356-4BCFE07F94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8c7fff-08a5-4626-a07d-d2cb79390539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905973-C8A4-40C4-95F0-5B151169FE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8f8c7fff-08a5-4626-a07d-d2cb79390539"/>
  </ds:schemaRefs>
</ds:datastoreItem>
</file>

<file path=customXml/itemProps4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520</TotalTime>
  <Pages>3</Pages>
  <Words>792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Chahweewan Srikhun</cp:lastModifiedBy>
  <cp:revision>447</cp:revision>
  <cp:lastPrinted>2024-08-13T08:36:00Z</cp:lastPrinted>
  <dcterms:created xsi:type="dcterms:W3CDTF">2018-03-23T13:02:00Z</dcterms:created>
  <dcterms:modified xsi:type="dcterms:W3CDTF">2025-08-14T03:00:00Z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0x0101008D0BEC8EDC1FC84FBC44B37B5D754150</vt:lpwstr>
  </property>
  <property fmtid="{D5CDD505-2E9C-101B-9397-08002B2CF9AE}" pid="4" name="Order">
    <vt:r8>400900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  <property fmtid="{D5CDD505-2E9C-101B-9397-08002B2CF9AE}" pid="9" name="MediaServiceImageTags">
    <vt:lpwstr/>
  </property>
  <property fmtid="{D5CDD505-2E9C-101B-9397-08002B2CF9AE}" pid="10" name="GrammarlyDocumentId">
    <vt:lpwstr>269e18bd-fff3-4b61-8190-709866d0f622</vt:lpwstr>
  </property>
</Properties>
</file>