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7AB72" w14:textId="40242BB2" w:rsidR="009742A9" w:rsidRPr="00A67DCC" w:rsidRDefault="009742A9" w:rsidP="0089688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ลักษณะการดำเนินธุรกิจ</w:t>
      </w:r>
    </w:p>
    <w:p w14:paraId="69F91BAA" w14:textId="77777777" w:rsidR="009742A9" w:rsidRPr="00A67DCC"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7660DC81" w:rsidR="009742A9" w:rsidRPr="00A67DCC"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บริษัท ไมด้า แอสเซ็ท จำกัด (มหาชน)</w:t>
      </w:r>
      <w:r w:rsidRPr="00A67DCC">
        <w:rPr>
          <w:rFonts w:ascii="Browallia New" w:hAnsi="Browallia New" w:cs="Browallia New"/>
          <w:sz w:val="28"/>
          <w:szCs w:val="28"/>
        </w:rPr>
        <w:t xml:space="preserve"> </w:t>
      </w:r>
      <w:r w:rsidRPr="00A67DCC">
        <w:rPr>
          <w:rFonts w:ascii="Browallia New" w:hAnsi="Browallia New" w:cs="Browallia New"/>
          <w:sz w:val="28"/>
          <w:szCs w:val="28"/>
          <w:cs/>
        </w:rPr>
        <w:t>(</w:t>
      </w:r>
      <w:r w:rsidRPr="00A67DCC">
        <w:rPr>
          <w:rFonts w:ascii="Browallia New" w:hAnsi="Browallia New" w:cs="Browallia New"/>
          <w:sz w:val="28"/>
          <w:szCs w:val="28"/>
        </w:rPr>
        <w:t>“</w:t>
      </w:r>
      <w:r w:rsidRPr="00A67DCC">
        <w:rPr>
          <w:rFonts w:ascii="Browallia New" w:hAnsi="Browallia New" w:cs="Browallia New"/>
          <w:sz w:val="28"/>
          <w:szCs w:val="28"/>
          <w:cs/>
        </w:rPr>
        <w:t>บริษัท</w:t>
      </w:r>
      <w:r w:rsidRPr="00A67DCC">
        <w:rPr>
          <w:rFonts w:ascii="Browallia New" w:hAnsi="Browallia New" w:cs="Browallia New"/>
          <w:sz w:val="28"/>
          <w:szCs w:val="28"/>
        </w:rPr>
        <w:t>”</w:t>
      </w:r>
      <w:r w:rsidRPr="00A67DCC">
        <w:rPr>
          <w:rFonts w:ascii="Browallia New" w:hAnsi="Browallia New" w:cs="Browallia New"/>
          <w:sz w:val="28"/>
          <w:szCs w:val="28"/>
          <w:cs/>
        </w:rPr>
        <w:t>) ดำเนินกิจการในประเทศไทยโดยทำธุรกิจในการขาย</w:t>
      </w:r>
      <w:r w:rsidR="00FC2365" w:rsidRPr="00A67DCC">
        <w:rPr>
          <w:rFonts w:ascii="Browallia New" w:hAnsi="Browallia New" w:cs="Browallia New"/>
          <w:sz w:val="28"/>
          <w:szCs w:val="28"/>
        </w:rPr>
        <w:t xml:space="preserve">                      </w:t>
      </w:r>
      <w:r w:rsidRPr="00A67DCC">
        <w:rPr>
          <w:rFonts w:ascii="Browallia New" w:hAnsi="Browallia New" w:cs="Browallia New"/>
          <w:sz w:val="28"/>
          <w:szCs w:val="28"/>
          <w:cs/>
        </w:rPr>
        <w:t>และให้บริการเช่าซื้อเครื่องใช้ไฟฟ้า</w:t>
      </w:r>
      <w:r w:rsidR="005C073A" w:rsidRPr="00A67DCC">
        <w:rPr>
          <w:rFonts w:ascii="Browallia New" w:hAnsi="Browallia New" w:cs="Browallia New"/>
          <w:sz w:val="28"/>
          <w:szCs w:val="28"/>
          <w:cs/>
        </w:rPr>
        <w:t>ภายในบ้าน</w:t>
      </w:r>
      <w:r w:rsidR="00B91CA8" w:rsidRPr="00A67DCC">
        <w:rPr>
          <w:rFonts w:ascii="Browallia New" w:hAnsi="Browallia New" w:cs="Browallia New"/>
          <w:sz w:val="28"/>
          <w:szCs w:val="28"/>
        </w:rPr>
        <w:t xml:space="preserve"> </w:t>
      </w:r>
      <w:r w:rsidR="00821767" w:rsidRPr="00A67DCC">
        <w:rPr>
          <w:rFonts w:ascii="Browallia New" w:hAnsi="Browallia New" w:cs="Browallia New"/>
          <w:sz w:val="28"/>
          <w:szCs w:val="28"/>
          <w:cs/>
        </w:rPr>
        <w:t xml:space="preserve">ธุรกิจโรงแรม </w:t>
      </w:r>
      <w:r w:rsidR="0091640C" w:rsidRPr="00A67DCC">
        <w:rPr>
          <w:rFonts w:ascii="Browallia New" w:hAnsi="Browallia New" w:cs="Browallia New"/>
          <w:sz w:val="28"/>
          <w:szCs w:val="28"/>
          <w:cs/>
        </w:rPr>
        <w:t xml:space="preserve">ซึ่งบริษัทมีสาขาในกรุงเทพมหานครและต่างจังหวัดรวม </w:t>
      </w:r>
      <w:r w:rsidR="001250F8" w:rsidRPr="00A67DCC">
        <w:rPr>
          <w:rFonts w:ascii="Browallia New" w:hAnsi="Browallia New" w:cs="Browallia New"/>
          <w:sz w:val="28"/>
          <w:szCs w:val="28"/>
        </w:rPr>
        <w:t>5</w:t>
      </w:r>
      <w:r w:rsidR="005306EA" w:rsidRPr="00A67DCC">
        <w:rPr>
          <w:rFonts w:ascii="Browallia New" w:hAnsi="Browallia New" w:cs="Browallia New"/>
          <w:sz w:val="28"/>
          <w:szCs w:val="28"/>
        </w:rPr>
        <w:t>2</w:t>
      </w:r>
      <w:r w:rsidR="0091640C" w:rsidRPr="00A67DCC">
        <w:rPr>
          <w:rFonts w:ascii="Browallia New" w:hAnsi="Browallia New" w:cs="Browallia New"/>
          <w:sz w:val="28"/>
          <w:szCs w:val="28"/>
          <w:cs/>
        </w:rPr>
        <w:t xml:space="preserve"> สาขา</w:t>
      </w:r>
      <w:r w:rsidRPr="00A67DCC">
        <w:rPr>
          <w:rFonts w:ascii="Browallia New" w:hAnsi="Browallia New" w:cs="Browallia New"/>
          <w:sz w:val="28"/>
          <w:szCs w:val="28"/>
          <w:cs/>
        </w:rPr>
        <w:t xml:space="preserve"> </w:t>
      </w:r>
      <w:r w:rsidR="00EF59BE" w:rsidRPr="00A67DCC">
        <w:rPr>
          <w:rFonts w:ascii="Browallia New" w:hAnsi="Browallia New" w:cs="Browallia New"/>
          <w:sz w:val="28"/>
          <w:szCs w:val="28"/>
          <w:cs/>
        </w:rPr>
        <w:t>และธุรกิจพัฒนาอสังหาริมทรัพย์เพื่อขาย</w:t>
      </w:r>
      <w:r w:rsidR="00EF59BE" w:rsidRPr="00A67DCC">
        <w:rPr>
          <w:rFonts w:ascii="Browallia New" w:hAnsi="Browallia New" w:cs="Browallia New"/>
          <w:sz w:val="28"/>
          <w:szCs w:val="28"/>
        </w:rPr>
        <w:t xml:space="preserve"> </w:t>
      </w:r>
      <w:r w:rsidR="00046E6A" w:rsidRPr="00A67DCC">
        <w:rPr>
          <w:rFonts w:ascii="Browallia New" w:hAnsi="Browallia New" w:cs="Browallia New"/>
          <w:sz w:val="28"/>
          <w:szCs w:val="28"/>
          <w:cs/>
        </w:rPr>
        <w:t>ณ วันที่</w:t>
      </w:r>
      <w:r w:rsidR="00046E6A" w:rsidRPr="00A67DCC">
        <w:rPr>
          <w:rFonts w:ascii="Browallia New" w:hAnsi="Browallia New" w:cs="Browallia New"/>
          <w:sz w:val="28"/>
          <w:szCs w:val="28"/>
        </w:rPr>
        <w:t xml:space="preserve"> </w:t>
      </w:r>
      <w:r w:rsidR="00115009" w:rsidRPr="00A67DCC">
        <w:rPr>
          <w:rFonts w:ascii="Browallia New" w:hAnsi="Browallia New" w:cs="Browallia New"/>
          <w:sz w:val="28"/>
          <w:szCs w:val="28"/>
        </w:rPr>
        <w:t xml:space="preserve">30 </w:t>
      </w:r>
      <w:r w:rsidR="00115009" w:rsidRPr="00A67DCC">
        <w:rPr>
          <w:rFonts w:ascii="Browallia New" w:hAnsi="Browallia New" w:cs="Browallia New"/>
          <w:sz w:val="28"/>
          <w:szCs w:val="28"/>
          <w:cs/>
        </w:rPr>
        <w:t>มิถุนายน</w:t>
      </w:r>
      <w:r w:rsidR="00D74D91" w:rsidRPr="00A67DCC">
        <w:rPr>
          <w:rFonts w:ascii="Browallia New" w:hAnsi="Browallia New" w:cs="Browallia New"/>
          <w:sz w:val="28"/>
          <w:szCs w:val="28"/>
        </w:rPr>
        <w:t xml:space="preserve"> </w:t>
      </w:r>
      <w:r w:rsidR="00C9028A" w:rsidRPr="00A67DCC">
        <w:rPr>
          <w:rFonts w:ascii="Browallia New" w:hAnsi="Browallia New" w:cs="Browallia New"/>
          <w:sz w:val="28"/>
          <w:szCs w:val="28"/>
        </w:rPr>
        <w:t>256</w:t>
      </w:r>
      <w:r w:rsidR="00EA2ECE" w:rsidRPr="00A67DCC">
        <w:rPr>
          <w:rFonts w:ascii="Browallia New" w:hAnsi="Browallia New" w:cs="Browallia New"/>
          <w:sz w:val="28"/>
          <w:szCs w:val="28"/>
        </w:rPr>
        <w:t>8</w:t>
      </w:r>
      <w:r w:rsidR="00046E6A" w:rsidRPr="00A67DCC">
        <w:rPr>
          <w:rFonts w:ascii="Browallia New" w:hAnsi="Browallia New" w:cs="Browallia New"/>
          <w:sz w:val="28"/>
          <w:szCs w:val="28"/>
          <w:cs/>
        </w:rPr>
        <w:t xml:space="preserve"> </w:t>
      </w:r>
      <w:r w:rsidRPr="00A67DCC">
        <w:rPr>
          <w:rFonts w:ascii="Browallia New" w:hAnsi="Browallia New" w:cs="Browallia New"/>
          <w:sz w:val="28"/>
          <w:szCs w:val="28"/>
          <w:cs/>
        </w:rPr>
        <w:t xml:space="preserve">บริษัทมีบริษัทย่อยดำเนินธุรกิจประเภทต่างๆ เช่น </w:t>
      </w:r>
      <w:r w:rsidR="00084B49" w:rsidRPr="00A67DCC">
        <w:rPr>
          <w:rFonts w:ascii="Browallia New" w:hAnsi="Browallia New" w:cs="Browallia New"/>
          <w:sz w:val="28"/>
          <w:szCs w:val="28"/>
          <w:cs/>
        </w:rPr>
        <w:t>บริการให้สินเชื่อเช่าซื้อ</w:t>
      </w:r>
      <w:r w:rsidRPr="00A67DCC">
        <w:rPr>
          <w:rFonts w:ascii="Browallia New" w:hAnsi="Browallia New" w:cs="Browallia New"/>
          <w:sz w:val="28"/>
          <w:szCs w:val="28"/>
          <w:cs/>
        </w:rPr>
        <w:t xml:space="preserve">รถยนต์ที่ผ่านการใช้งานแล้ว </w:t>
      </w:r>
      <w:r w:rsidR="00C320BC" w:rsidRPr="00A67DCC">
        <w:rPr>
          <w:rFonts w:ascii="Browallia New" w:hAnsi="Browallia New" w:cs="Browallia New"/>
          <w:sz w:val="28"/>
          <w:szCs w:val="28"/>
          <w:cs/>
        </w:rPr>
        <w:t>ธุรกิจพัฒนาอสังหาริมทรัพย์ ธุรกิจบริการ</w:t>
      </w:r>
      <w:r w:rsidR="006E0659" w:rsidRPr="00A67DCC">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A67DCC">
        <w:rPr>
          <w:rFonts w:ascii="Browallia New" w:hAnsi="Browallia New" w:cs="Browallia New"/>
          <w:sz w:val="28"/>
          <w:szCs w:val="28"/>
          <w:cs/>
        </w:rPr>
        <w:t xml:space="preserve"> </w:t>
      </w:r>
      <w:r w:rsidR="008871B3" w:rsidRPr="00A67DCC">
        <w:rPr>
          <w:rFonts w:ascii="Browallia New" w:hAnsi="Browallia New" w:cs="Browallia New"/>
          <w:sz w:val="28"/>
          <w:szCs w:val="28"/>
          <w:cs/>
        </w:rPr>
        <w:t>ให้</w:t>
      </w:r>
      <w:r w:rsidR="00BA173A" w:rsidRPr="00A67DCC">
        <w:rPr>
          <w:rFonts w:ascii="Browallia New" w:hAnsi="Browallia New" w:cs="Browallia New"/>
          <w:sz w:val="28"/>
          <w:szCs w:val="28"/>
          <w:cs/>
        </w:rPr>
        <w:t xml:space="preserve">บริการสินเชื่ออื่นๆ </w:t>
      </w:r>
      <w:r w:rsidR="006E0659" w:rsidRPr="00A67DCC">
        <w:rPr>
          <w:rFonts w:ascii="Browallia New" w:hAnsi="Browallia New" w:cs="Browallia New"/>
          <w:sz w:val="28"/>
          <w:szCs w:val="28"/>
          <w:cs/>
        </w:rPr>
        <w:t xml:space="preserve">การบริหารสินทรัพย์ด้อยคุณภาพ </w:t>
      </w:r>
      <w:r w:rsidR="00E16A2F" w:rsidRPr="00A67DCC">
        <w:rPr>
          <w:rFonts w:ascii="Browallia New" w:hAnsi="Browallia New" w:cs="Browallia New"/>
          <w:sz w:val="28"/>
          <w:szCs w:val="28"/>
          <w:cs/>
        </w:rPr>
        <w:t xml:space="preserve">การบริหารโรงรับจำนำ </w:t>
      </w:r>
      <w:r w:rsidR="00071B92" w:rsidRPr="00A67DCC">
        <w:rPr>
          <w:rFonts w:ascii="Browallia New" w:hAnsi="Browallia New" w:cs="Browallia New"/>
          <w:sz w:val="28"/>
          <w:szCs w:val="28"/>
        </w:rPr>
        <w:t xml:space="preserve">              </w:t>
      </w:r>
      <w:r w:rsidR="00B02049" w:rsidRPr="00A67DCC">
        <w:rPr>
          <w:rFonts w:ascii="Browallia New" w:hAnsi="Browallia New" w:cs="Browallia New"/>
          <w:sz w:val="28"/>
          <w:szCs w:val="28"/>
          <w:cs/>
        </w:rPr>
        <w:t>ธุรกิจ</w:t>
      </w:r>
      <w:r w:rsidR="00B65916" w:rsidRPr="00A67DCC">
        <w:rPr>
          <w:rFonts w:ascii="Browallia New" w:hAnsi="Browallia New" w:cs="Browallia New"/>
          <w:sz w:val="28"/>
          <w:szCs w:val="28"/>
          <w:cs/>
        </w:rPr>
        <w:t>ผลิตภัณ</w:t>
      </w:r>
      <w:r w:rsidR="003A5C6F" w:rsidRPr="00A67DCC">
        <w:rPr>
          <w:rFonts w:ascii="Browallia New" w:hAnsi="Browallia New" w:cs="Browallia New"/>
          <w:sz w:val="28"/>
          <w:szCs w:val="28"/>
          <w:cs/>
        </w:rPr>
        <w:t>ฑ</w:t>
      </w:r>
      <w:r w:rsidR="003A67A4" w:rsidRPr="00A67DCC">
        <w:rPr>
          <w:rFonts w:ascii="Browallia New" w:hAnsi="Browallia New" w:cs="Browallia New"/>
          <w:sz w:val="28"/>
          <w:szCs w:val="28"/>
          <w:cs/>
        </w:rPr>
        <w:t>์</w:t>
      </w:r>
      <w:r w:rsidR="00F627E7" w:rsidRPr="00A67DCC">
        <w:rPr>
          <w:rFonts w:ascii="Browallia New" w:hAnsi="Browallia New" w:cs="Browallia New"/>
          <w:sz w:val="28"/>
          <w:szCs w:val="28"/>
          <w:cs/>
        </w:rPr>
        <w:t>อาหารเสริมจาก</w:t>
      </w:r>
      <w:r w:rsidR="003A67A4" w:rsidRPr="00A67DCC">
        <w:rPr>
          <w:rFonts w:ascii="Browallia New" w:hAnsi="Browallia New" w:cs="Browallia New"/>
          <w:sz w:val="28"/>
          <w:szCs w:val="28"/>
          <w:cs/>
        </w:rPr>
        <w:t>สมุนไพร</w:t>
      </w:r>
      <w:r w:rsidR="00001F4D" w:rsidRPr="00A67DCC">
        <w:rPr>
          <w:rFonts w:ascii="Browallia New" w:hAnsi="Browallia New" w:cs="Browallia New"/>
          <w:sz w:val="28"/>
          <w:szCs w:val="28"/>
          <w:cs/>
        </w:rPr>
        <w:t xml:space="preserve"> </w:t>
      </w:r>
      <w:r w:rsidR="006E0659" w:rsidRPr="00A67DCC">
        <w:rPr>
          <w:rFonts w:ascii="Browallia New" w:hAnsi="Browallia New" w:cs="Browallia New"/>
          <w:sz w:val="28"/>
          <w:szCs w:val="28"/>
          <w:cs/>
        </w:rPr>
        <w:t>ธุรกิจให้บริการรักษาความปลอดภัย</w:t>
      </w:r>
      <w:r w:rsidR="00F24429" w:rsidRPr="00A67DCC">
        <w:rPr>
          <w:rFonts w:ascii="Browallia New" w:hAnsi="Browallia New" w:cs="Browallia New"/>
          <w:sz w:val="28"/>
          <w:szCs w:val="28"/>
        </w:rPr>
        <w:t xml:space="preserve"> </w:t>
      </w:r>
      <w:r w:rsidR="00BE7EFB" w:rsidRPr="00A67DCC">
        <w:rPr>
          <w:rFonts w:ascii="Browallia New" w:hAnsi="Browallia New" w:cs="Browallia New"/>
          <w:sz w:val="28"/>
          <w:szCs w:val="28"/>
          <w:cs/>
        </w:rPr>
        <w:t xml:space="preserve">บริการรับจ้างจัดงานอีเว้น </w:t>
      </w:r>
      <w:r w:rsidR="00B43F04" w:rsidRPr="00A67DCC">
        <w:rPr>
          <w:rFonts w:ascii="Browallia New" w:hAnsi="Browallia New" w:cs="Browallia New"/>
          <w:sz w:val="28"/>
          <w:szCs w:val="28"/>
          <w:cs/>
        </w:rPr>
        <w:t>ผลิตเบียร์และเครื่องดื่มทุกประเภท</w:t>
      </w:r>
      <w:r w:rsidR="001605D9" w:rsidRPr="00A67DCC">
        <w:rPr>
          <w:rFonts w:ascii="Browallia New" w:hAnsi="Browallia New" w:cs="Browallia New"/>
          <w:sz w:val="28"/>
          <w:szCs w:val="28"/>
        </w:rPr>
        <w:t xml:space="preserve"> </w:t>
      </w:r>
      <w:r w:rsidR="00BB3DAD" w:rsidRPr="00A67DCC">
        <w:rPr>
          <w:rFonts w:ascii="Browallia New" w:hAnsi="Browallia New" w:cs="Browallia New"/>
          <w:sz w:val="28"/>
          <w:szCs w:val="28"/>
          <w:cs/>
        </w:rPr>
        <w:t>และผลิตรายการโทรทัศน์และวิทยุ</w:t>
      </w:r>
      <w:r w:rsidR="000542EF" w:rsidRPr="00A67DCC">
        <w:rPr>
          <w:rFonts w:ascii="Browallia New" w:hAnsi="Browallia New" w:cs="Browallia New"/>
          <w:sz w:val="28"/>
          <w:szCs w:val="28"/>
        </w:rPr>
        <w:t xml:space="preserve"> </w:t>
      </w:r>
      <w:r w:rsidR="0008261F" w:rsidRPr="00A67DCC">
        <w:rPr>
          <w:rFonts w:ascii="Browallia New" w:hAnsi="Browallia New" w:cs="Browallia New"/>
          <w:sz w:val="28"/>
          <w:szCs w:val="28"/>
          <w:cs/>
        </w:rPr>
        <w:t>บริษัทและบริษัทย่อยรวมเรียกว่า “กลุ่มบริษัท”</w:t>
      </w:r>
    </w:p>
    <w:p w14:paraId="3B0327F8" w14:textId="77777777" w:rsidR="009742A9" w:rsidRPr="00A67DCC"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A67DCC" w:rsidRDefault="009742A9" w:rsidP="0058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A67DCC">
        <w:rPr>
          <w:rFonts w:ascii="Browallia New" w:hAnsi="Browallia New" w:cs="Browallia New"/>
          <w:b/>
          <w:bCs/>
          <w:sz w:val="28"/>
          <w:szCs w:val="28"/>
          <w:cs/>
          <w:lang w:val="en-GB"/>
        </w:rPr>
        <w:t>เกณฑ์ในการจัดทำ</w:t>
      </w:r>
      <w:r w:rsidR="00725B37" w:rsidRPr="00A67DCC">
        <w:rPr>
          <w:rFonts w:ascii="Browallia New" w:hAnsi="Browallia New" w:cs="Browallia New"/>
          <w:b/>
          <w:bCs/>
          <w:sz w:val="28"/>
          <w:szCs w:val="28"/>
          <w:cs/>
          <w:lang w:val="en-GB"/>
        </w:rPr>
        <w:t>ข้อมูลทางการเงิน</w:t>
      </w:r>
    </w:p>
    <w:p w14:paraId="706CEA91" w14:textId="77777777" w:rsidR="009742A9" w:rsidRPr="00A67DCC"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A67DCC"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A67DCC"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Pr="00A67DCC"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Pr="00A67DCC">
        <w:rPr>
          <w:rFonts w:ascii="Browallia New" w:hAnsi="Browallia New" w:cs="Browallia New"/>
          <w:sz w:val="28"/>
          <w:szCs w:val="28"/>
        </w:rPr>
        <w:t xml:space="preserve">34 </w:t>
      </w:r>
      <w:r w:rsidRPr="00A67DCC">
        <w:rPr>
          <w:rFonts w:ascii="Browallia New" w:hAnsi="Browallia New" w:cs="Browallia New"/>
          <w:sz w:val="28"/>
          <w:szCs w:val="28"/>
          <w:cs/>
        </w:rPr>
        <w:t>เรื่อง</w:t>
      </w:r>
      <w:r w:rsidR="000004F1" w:rsidRPr="00A67DCC">
        <w:rPr>
          <w:rFonts w:ascii="Browallia New" w:hAnsi="Browallia New" w:cs="Browallia New"/>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sidRPr="00A67DCC">
        <w:rPr>
          <w:rFonts w:ascii="Browallia New" w:hAnsi="Browallia New" w:cs="Browallia New"/>
          <w:sz w:val="28"/>
          <w:szCs w:val="28"/>
          <w:cs/>
        </w:rPr>
        <w:t>พระราชบัญญัติหลักทรัพย์และตลาดหลักทรัพย์</w:t>
      </w:r>
    </w:p>
    <w:p w14:paraId="29BB9ADC" w14:textId="77777777" w:rsidR="00226749" w:rsidRPr="00A67DCC"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14A83219" w:rsidR="00B35F23" w:rsidRPr="00A67DCC"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A67DCC">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7D0E11" w:rsidRPr="00A67DCC">
        <w:rPr>
          <w:rFonts w:ascii="Browallia New" w:hAnsi="Browallia New" w:cs="Browallia New"/>
          <w:sz w:val="28"/>
          <w:szCs w:val="28"/>
          <w:cs/>
        </w:rPr>
        <w:t>สิ้นสุดวันที่</w:t>
      </w:r>
      <w:r w:rsidRPr="00A67DCC">
        <w:rPr>
          <w:rFonts w:ascii="Browallia New" w:hAnsi="Browallia New" w:cs="Browallia New"/>
          <w:sz w:val="28"/>
          <w:szCs w:val="28"/>
          <w:cs/>
        </w:rPr>
        <w:t xml:space="preserve"> </w:t>
      </w:r>
      <w:r w:rsidRPr="00A67DCC">
        <w:rPr>
          <w:rFonts w:ascii="Browallia New" w:hAnsi="Browallia New" w:cs="Browallia New"/>
          <w:sz w:val="28"/>
          <w:szCs w:val="28"/>
        </w:rPr>
        <w:t xml:space="preserve">31 </w:t>
      </w:r>
      <w:r w:rsidRPr="00A67DCC">
        <w:rPr>
          <w:rFonts w:ascii="Browallia New" w:hAnsi="Browallia New" w:cs="Browallia New"/>
          <w:sz w:val="28"/>
          <w:szCs w:val="28"/>
          <w:cs/>
        </w:rPr>
        <w:t>ธันว</w:t>
      </w:r>
      <w:r w:rsidR="00A76083" w:rsidRPr="00A67DCC">
        <w:rPr>
          <w:rFonts w:ascii="Browallia New" w:hAnsi="Browallia New" w:cs="Browallia New"/>
          <w:sz w:val="28"/>
          <w:szCs w:val="28"/>
          <w:cs/>
        </w:rPr>
        <w:t>า</w:t>
      </w:r>
      <w:r w:rsidRPr="00A67DCC">
        <w:rPr>
          <w:rFonts w:ascii="Browallia New" w:hAnsi="Browallia New" w:cs="Browallia New"/>
          <w:sz w:val="28"/>
          <w:szCs w:val="28"/>
          <w:cs/>
        </w:rPr>
        <w:t xml:space="preserve">คม </w:t>
      </w:r>
      <w:r w:rsidRPr="00A67DCC">
        <w:rPr>
          <w:rFonts w:ascii="Browallia New" w:hAnsi="Browallia New" w:cs="Browallia New"/>
          <w:sz w:val="28"/>
          <w:szCs w:val="28"/>
        </w:rPr>
        <w:t>256</w:t>
      </w:r>
      <w:r w:rsidR="0033285A" w:rsidRPr="00A67DCC">
        <w:rPr>
          <w:rFonts w:ascii="Browallia New" w:hAnsi="Browallia New" w:cs="Browallia New"/>
          <w:sz w:val="28"/>
          <w:szCs w:val="28"/>
        </w:rPr>
        <w:t>7</w:t>
      </w:r>
    </w:p>
    <w:p w14:paraId="7C080AC9" w14:textId="77777777" w:rsidR="00226749" w:rsidRPr="00A67DCC"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Pr="00A67DCC"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ข้อมูลทางการเงินรวม</w:t>
      </w:r>
      <w:r w:rsidR="00183EEB" w:rsidRPr="00A67DCC">
        <w:rPr>
          <w:rFonts w:ascii="Browallia New" w:hAnsi="Browallia New" w:cs="Browallia New"/>
          <w:sz w:val="28"/>
          <w:szCs w:val="28"/>
          <w:cs/>
        </w:rPr>
        <w:t>และเฉพาะบริษัทระหว่างกาลฉบับภาษาอังกฤษจัดทำขึ้นจากข้อมูลทางการเงิน</w:t>
      </w:r>
      <w:r w:rsidR="004D21D8" w:rsidRPr="00A67DCC">
        <w:rPr>
          <w:rFonts w:ascii="Browallia New" w:hAnsi="Browallia New" w:cs="Browallia New"/>
          <w:sz w:val="28"/>
          <w:szCs w:val="28"/>
          <w:cs/>
        </w:rPr>
        <w:t>ระหว่าง</w:t>
      </w:r>
      <w:r w:rsidR="00CB30BC" w:rsidRPr="00A67DCC">
        <w:rPr>
          <w:rFonts w:ascii="Browallia New" w:hAnsi="Browallia New" w:cs="Browallia New"/>
          <w:sz w:val="28"/>
          <w:szCs w:val="28"/>
          <w:cs/>
        </w:rPr>
        <w:t>กาล</w:t>
      </w:r>
      <w:r w:rsidR="004D21D8" w:rsidRPr="00A67DCC">
        <w:rPr>
          <w:rFonts w:ascii="Browallia New" w:hAnsi="Browallia New" w:cs="Browallia New"/>
          <w:sz w:val="28"/>
          <w:szCs w:val="28"/>
          <w:cs/>
        </w:rPr>
        <w:t>ภาษาไทยที่จัดทำตามกฎหมาย ในกรณีที่มีเนื้อค</w:t>
      </w:r>
      <w:r w:rsidR="00CB30BC" w:rsidRPr="00A67DCC">
        <w:rPr>
          <w:rFonts w:ascii="Browallia New" w:hAnsi="Browallia New" w:cs="Browallia New"/>
          <w:sz w:val="28"/>
          <w:szCs w:val="28"/>
          <w:cs/>
        </w:rPr>
        <w:t>ว</w:t>
      </w:r>
      <w:r w:rsidR="004D21D8" w:rsidRPr="00A67DCC">
        <w:rPr>
          <w:rFonts w:ascii="Browallia New" w:hAnsi="Browallia New" w:cs="Browallia New"/>
          <w:sz w:val="28"/>
          <w:szCs w:val="28"/>
          <w:cs/>
        </w:rPr>
        <w:t>ามขัดแย้งกันหรือมีการตีความแตกต่างกันใ</w:t>
      </w:r>
      <w:r w:rsidR="00CB30BC" w:rsidRPr="00A67DCC">
        <w:rPr>
          <w:rFonts w:ascii="Browallia New" w:hAnsi="Browallia New" w:cs="Browallia New"/>
          <w:sz w:val="28"/>
          <w:szCs w:val="28"/>
          <w:cs/>
        </w:rPr>
        <w:t>ห้ใช้ข้อมูลทางการเงินระหว่างกาลฉบับภาษาไทยเป็นหลัก</w:t>
      </w:r>
    </w:p>
    <w:p w14:paraId="79D01850" w14:textId="77777777" w:rsidR="00CB30BC" w:rsidRPr="00A67DCC"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7D3C343B" w:rsidR="00857B37" w:rsidRPr="00A67DCC"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ข้อมูลทาง</w:t>
      </w:r>
      <w:r w:rsidR="00857B37" w:rsidRPr="00A67DCC">
        <w:rPr>
          <w:rFonts w:ascii="Browallia New" w:hAnsi="Browallia New" w:cs="Browallia New"/>
          <w:sz w:val="28"/>
          <w:szCs w:val="28"/>
          <w:cs/>
        </w:rPr>
        <w:t>การเงิน</w:t>
      </w:r>
      <w:r w:rsidR="008B74E5" w:rsidRPr="00A67DCC">
        <w:rPr>
          <w:rFonts w:ascii="Browallia New" w:hAnsi="Browallia New" w:cs="Browallia New"/>
          <w:sz w:val="28"/>
          <w:szCs w:val="28"/>
          <w:cs/>
        </w:rPr>
        <w:t>รวมและเฉพาะบริษัท</w:t>
      </w:r>
      <w:r w:rsidR="00857B37" w:rsidRPr="00A67DCC">
        <w:rPr>
          <w:rFonts w:ascii="Browallia New" w:hAnsi="Browallia New" w:cs="Browallia New"/>
          <w:sz w:val="28"/>
          <w:szCs w:val="28"/>
          <w:cs/>
        </w:rPr>
        <w:t>ระหว่างกาลนี้ได้รับอนุมัติจากคณะกรรมการ</w:t>
      </w:r>
      <w:r w:rsidR="000E314A" w:rsidRPr="00A67DCC">
        <w:rPr>
          <w:rFonts w:ascii="Browallia New" w:hAnsi="Browallia New" w:cs="Browallia New"/>
          <w:sz w:val="28"/>
          <w:szCs w:val="28"/>
          <w:cs/>
        </w:rPr>
        <w:t>ของ</w:t>
      </w:r>
      <w:r w:rsidR="00B461C6" w:rsidRPr="00A67DCC">
        <w:rPr>
          <w:rFonts w:ascii="Browallia New" w:hAnsi="Browallia New" w:cs="Browallia New"/>
          <w:sz w:val="28"/>
          <w:szCs w:val="28"/>
          <w:cs/>
        </w:rPr>
        <w:t>บริษัท</w:t>
      </w:r>
      <w:r w:rsidR="00857B37" w:rsidRPr="00A67DCC">
        <w:rPr>
          <w:rFonts w:ascii="Browallia New" w:hAnsi="Browallia New" w:cs="Browallia New"/>
          <w:sz w:val="28"/>
          <w:szCs w:val="28"/>
          <w:cs/>
        </w:rPr>
        <w:t xml:space="preserve"> เมื่อวันที่ </w:t>
      </w:r>
      <w:r w:rsidR="006A189D" w:rsidRPr="00A67DCC">
        <w:rPr>
          <w:rFonts w:ascii="Browallia New" w:hAnsi="Browallia New" w:cs="Browallia New"/>
          <w:sz w:val="28"/>
          <w:szCs w:val="28"/>
        </w:rPr>
        <w:t xml:space="preserve">                  </w:t>
      </w:r>
      <w:r w:rsidR="007C1031" w:rsidRPr="00A67DCC">
        <w:rPr>
          <w:rFonts w:ascii="Browallia New" w:hAnsi="Browallia New" w:cs="Browallia New"/>
          <w:sz w:val="28"/>
          <w:szCs w:val="28"/>
        </w:rPr>
        <w:t>14</w:t>
      </w:r>
      <w:r w:rsidR="00327127" w:rsidRPr="00A67DCC">
        <w:rPr>
          <w:rFonts w:ascii="Browallia New" w:hAnsi="Browallia New" w:cs="Browallia New"/>
          <w:sz w:val="28"/>
          <w:szCs w:val="28"/>
        </w:rPr>
        <w:t xml:space="preserve"> </w:t>
      </w:r>
      <w:r w:rsidR="007C1031" w:rsidRPr="00A67DCC">
        <w:rPr>
          <w:rFonts w:ascii="Browallia New" w:hAnsi="Browallia New" w:cs="Browallia New"/>
          <w:sz w:val="28"/>
          <w:szCs w:val="28"/>
          <w:cs/>
        </w:rPr>
        <w:t>สิงหาคม</w:t>
      </w:r>
      <w:r w:rsidR="000451B3" w:rsidRPr="00A67DCC">
        <w:rPr>
          <w:rFonts w:ascii="Browallia New" w:hAnsi="Browallia New" w:cs="Browallia New"/>
          <w:sz w:val="28"/>
          <w:szCs w:val="28"/>
          <w:cs/>
        </w:rPr>
        <w:t xml:space="preserve"> </w:t>
      </w:r>
      <w:r w:rsidR="000451B3" w:rsidRPr="00A67DCC">
        <w:rPr>
          <w:rFonts w:ascii="Browallia New" w:hAnsi="Browallia New" w:cs="Browallia New"/>
          <w:sz w:val="28"/>
          <w:szCs w:val="28"/>
        </w:rPr>
        <w:t>256</w:t>
      </w:r>
      <w:r w:rsidR="0033285A" w:rsidRPr="00A67DCC">
        <w:rPr>
          <w:rFonts w:ascii="Browallia New" w:hAnsi="Browallia New" w:cs="Browallia New"/>
          <w:sz w:val="28"/>
          <w:szCs w:val="28"/>
        </w:rPr>
        <w:t>8</w:t>
      </w:r>
    </w:p>
    <w:p w14:paraId="593291EB" w14:textId="2248BBBD" w:rsidR="00657BDD" w:rsidRPr="00A67DCC"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Pr="00A67DCC"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Pr="00A67DCC"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77777777" w:rsidR="008313DF" w:rsidRPr="00A67DCC"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B4F7FC" w14:textId="77777777" w:rsidR="00D11430" w:rsidRPr="00A67DCC" w:rsidRDefault="00D11430"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5DD5319" w14:textId="77777777" w:rsidR="00E17E95" w:rsidRPr="00A67DCC" w:rsidRDefault="00E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sz w:val="28"/>
          <w:szCs w:val="28"/>
          <w:cs/>
          <w:lang w:val="en-GB"/>
        </w:rPr>
      </w:pPr>
      <w:r w:rsidRPr="00A67DCC">
        <w:rPr>
          <w:rFonts w:ascii="Browallia New" w:eastAsia="Arial Unicode MS" w:hAnsi="Browallia New" w:cs="Browallia New"/>
          <w:b/>
          <w:bCs/>
          <w:sz w:val="28"/>
          <w:szCs w:val="28"/>
          <w:cs/>
          <w:lang w:val="en-GB"/>
        </w:rPr>
        <w:br w:type="page"/>
      </w:r>
    </w:p>
    <w:p w14:paraId="2FDE10DA" w14:textId="2D0221F4" w:rsidR="007146AD" w:rsidRPr="00A67DCC" w:rsidRDefault="007146AD" w:rsidP="00BA78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A67DCC">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A67DCC"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2002B784" w:rsidR="00873BC3" w:rsidRPr="00A67DCC"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A67DCC">
        <w:rPr>
          <w:rFonts w:ascii="Browallia New" w:eastAsia="Arial Unicode MS" w:hAnsi="Browallia New" w:cs="Browallia New"/>
          <w:sz w:val="28"/>
          <w:szCs w:val="28"/>
          <w:cs/>
        </w:rPr>
        <w:t>นโยบายการบัญชี</w:t>
      </w:r>
      <w:r w:rsidR="00D82AA8" w:rsidRPr="00A67DCC">
        <w:rPr>
          <w:rFonts w:ascii="Browallia New" w:eastAsia="Arial Unicode MS" w:hAnsi="Browallia New" w:cs="Browallia New"/>
          <w:sz w:val="28"/>
          <w:szCs w:val="28"/>
          <w:cs/>
        </w:rPr>
        <w:t>ที่ใช้ในการจัดทำ</w:t>
      </w:r>
      <w:r w:rsidR="00427008" w:rsidRPr="00A67DCC">
        <w:rPr>
          <w:rFonts w:ascii="Browallia New" w:eastAsia="Arial Unicode MS" w:hAnsi="Browallia New" w:cs="Browallia New"/>
          <w:sz w:val="28"/>
          <w:szCs w:val="28"/>
          <w:cs/>
        </w:rPr>
        <w:t>ข้อมูลทางการเงินระหว่างกาลเป็นนโยบาย</w:t>
      </w:r>
      <w:r w:rsidRPr="00A67DCC">
        <w:rPr>
          <w:rFonts w:ascii="Browallia New" w:eastAsia="Arial Unicode MS" w:hAnsi="Browallia New" w:cs="Browallia New"/>
          <w:sz w:val="28"/>
          <w:szCs w:val="28"/>
          <w:cs/>
        </w:rPr>
        <w:t>เดียว</w:t>
      </w:r>
      <w:r w:rsidR="00F02DC6" w:rsidRPr="00A67DCC">
        <w:rPr>
          <w:rFonts w:ascii="Browallia New" w:eastAsia="Arial Unicode MS" w:hAnsi="Browallia New" w:cs="Browallia New"/>
          <w:sz w:val="28"/>
          <w:szCs w:val="28"/>
          <w:cs/>
        </w:rPr>
        <w:t>กัน</w:t>
      </w:r>
      <w:r w:rsidRPr="00A67DCC">
        <w:rPr>
          <w:rFonts w:ascii="Browallia New" w:eastAsia="Arial Unicode MS" w:hAnsi="Browallia New" w:cs="Browallia New"/>
          <w:sz w:val="28"/>
          <w:szCs w:val="28"/>
          <w:cs/>
        </w:rPr>
        <w:t>กับ</w:t>
      </w:r>
      <w:r w:rsidR="00F02DC6" w:rsidRPr="00A67DCC">
        <w:rPr>
          <w:rFonts w:ascii="Browallia New" w:eastAsia="Arial Unicode MS" w:hAnsi="Browallia New" w:cs="Browallia New"/>
          <w:sz w:val="28"/>
          <w:szCs w:val="28"/>
          <w:cs/>
        </w:rPr>
        <w:t>นโยบายการบัญชีที่ใช้ใน</w:t>
      </w:r>
      <w:r w:rsidRPr="00A67DCC">
        <w:rPr>
          <w:rFonts w:ascii="Browallia New" w:eastAsia="Arial Unicode MS" w:hAnsi="Browallia New" w:cs="Browallia New"/>
          <w:sz w:val="28"/>
          <w:szCs w:val="28"/>
          <w:cs/>
        </w:rPr>
        <w:t>การจัดทำงบการเงินสำหรับปี</w:t>
      </w:r>
      <w:r w:rsidR="00AB6ABD" w:rsidRPr="00A67DCC">
        <w:rPr>
          <w:rFonts w:ascii="Browallia New" w:eastAsia="Arial Unicode MS" w:hAnsi="Browallia New" w:cs="Browallia New"/>
          <w:sz w:val="28"/>
          <w:szCs w:val="28"/>
          <w:cs/>
        </w:rPr>
        <w:t>บัญชี</w:t>
      </w:r>
      <w:r w:rsidRPr="00A67DCC">
        <w:rPr>
          <w:rFonts w:ascii="Browallia New" w:eastAsia="Arial Unicode MS" w:hAnsi="Browallia New" w:cs="Browallia New"/>
          <w:sz w:val="28"/>
          <w:szCs w:val="28"/>
          <w:cs/>
        </w:rPr>
        <w:t>สิ้นสุดวันที่</w:t>
      </w:r>
      <w:r w:rsidR="004D4ADB" w:rsidRPr="00A67DCC">
        <w:rPr>
          <w:rFonts w:ascii="Browallia New" w:eastAsia="Arial Unicode MS" w:hAnsi="Browallia New" w:cs="Browallia New"/>
          <w:sz w:val="28"/>
          <w:szCs w:val="28"/>
          <w:cs/>
        </w:rPr>
        <w:t xml:space="preserve"> </w:t>
      </w:r>
      <w:r w:rsidR="004D4ADB" w:rsidRPr="00A67DCC">
        <w:rPr>
          <w:rFonts w:ascii="Browallia New" w:eastAsia="Arial Unicode MS" w:hAnsi="Browallia New" w:cs="Browallia New"/>
          <w:sz w:val="28"/>
          <w:szCs w:val="28"/>
        </w:rPr>
        <w:t>31</w:t>
      </w:r>
      <w:r w:rsidRPr="00A67DCC">
        <w:rPr>
          <w:rFonts w:ascii="Browallia New" w:eastAsia="Arial Unicode MS" w:hAnsi="Browallia New" w:cs="Browallia New"/>
          <w:sz w:val="28"/>
          <w:szCs w:val="28"/>
          <w:cs/>
        </w:rPr>
        <w:t xml:space="preserve"> ธันวาคม </w:t>
      </w:r>
      <w:r w:rsidR="004D4ADB" w:rsidRPr="00A67DCC">
        <w:rPr>
          <w:rFonts w:ascii="Browallia New" w:eastAsia="Arial Unicode MS" w:hAnsi="Browallia New" w:cs="Browallia New"/>
          <w:sz w:val="28"/>
          <w:szCs w:val="28"/>
        </w:rPr>
        <w:t>256</w:t>
      </w:r>
      <w:r w:rsidR="0033285A" w:rsidRPr="00A67DCC">
        <w:rPr>
          <w:rFonts w:ascii="Browallia New" w:eastAsia="Arial Unicode MS" w:hAnsi="Browallia New" w:cs="Browallia New"/>
          <w:sz w:val="28"/>
          <w:szCs w:val="28"/>
        </w:rPr>
        <w:t>7</w:t>
      </w:r>
    </w:p>
    <w:p w14:paraId="16CB3181" w14:textId="77777777" w:rsidR="00C17C80" w:rsidRPr="00A67DCC"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2E5B5F83" w14:textId="0E98D52F" w:rsidR="00C17C80" w:rsidRPr="00A67DCC"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A67DCC">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A67DCC">
        <w:rPr>
          <w:rFonts w:ascii="Browallia New" w:eastAsia="Arial Unicode MS" w:hAnsi="Browallia New" w:cs="Browallia New"/>
          <w:sz w:val="28"/>
          <w:szCs w:val="28"/>
        </w:rPr>
        <w:t>1 </w:t>
      </w:r>
      <w:r w:rsidRPr="00A67DCC">
        <w:rPr>
          <w:rFonts w:ascii="Browallia New" w:eastAsia="Arial Unicode MS" w:hAnsi="Browallia New" w:cs="Browallia New"/>
          <w:sz w:val="28"/>
          <w:szCs w:val="28"/>
          <w:cs/>
        </w:rPr>
        <w:t>มกราคม</w:t>
      </w:r>
      <w:r w:rsidRPr="00A67DCC">
        <w:rPr>
          <w:rFonts w:ascii="Browallia New" w:eastAsia="Arial Unicode MS" w:hAnsi="Browallia New" w:cs="Browallia New"/>
          <w:sz w:val="28"/>
          <w:szCs w:val="28"/>
        </w:rPr>
        <w:t> 2568 </w:t>
      </w:r>
      <w:r w:rsidRPr="00A67DCC">
        <w:rPr>
          <w:rFonts w:ascii="Browallia New" w:eastAsia="Arial Unicode MS" w:hAnsi="Browallia New" w:cs="Browallia New"/>
          <w:sz w:val="28"/>
          <w:szCs w:val="28"/>
          <w:cs/>
        </w:rPr>
        <w:t>ไม่มีผลกระทบอย่างเป็นสาระสำคัญต่องบการเงินของกลุ่มบริษัท</w:t>
      </w:r>
    </w:p>
    <w:p w14:paraId="5A277A79" w14:textId="77777777" w:rsidR="002C6FEE" w:rsidRPr="00A67DCC" w:rsidRDefault="002C6FEE" w:rsidP="003B592B">
      <w:pPr>
        <w:rPr>
          <w:rFonts w:ascii="Browallia New" w:eastAsia="Arial Unicode MS" w:hAnsi="Browallia New" w:cs="Browallia New"/>
          <w:sz w:val="24"/>
          <w:szCs w:val="24"/>
          <w:lang w:eastAsia="th-TH"/>
        </w:rPr>
      </w:pPr>
    </w:p>
    <w:p w14:paraId="383105AC" w14:textId="2EB72AC7" w:rsidR="00956183" w:rsidRPr="00A67DCC" w:rsidRDefault="00956183" w:rsidP="00653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A67DCC"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A67DCC"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ในการจัดทำ</w:t>
      </w:r>
      <w:r w:rsidR="00283717" w:rsidRPr="00A67DCC">
        <w:rPr>
          <w:rFonts w:ascii="Browallia New" w:hAnsi="Browallia New" w:cs="Browallia New"/>
          <w:sz w:val="28"/>
          <w:szCs w:val="28"/>
          <w:cs/>
        </w:rPr>
        <w:t>ข้อมูลทาง</w:t>
      </w:r>
      <w:r w:rsidRPr="00A67DCC">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A67DCC">
        <w:rPr>
          <w:rFonts w:ascii="Browallia New" w:hAnsi="Browallia New" w:cs="Browallia New"/>
          <w:sz w:val="28"/>
          <w:szCs w:val="28"/>
        </w:rPr>
        <w:t xml:space="preserve"> </w:t>
      </w:r>
      <w:r w:rsidR="00A46780" w:rsidRPr="00A67DCC">
        <w:rPr>
          <w:rFonts w:ascii="Browallia New" w:hAnsi="Browallia New" w:cs="Browallia New"/>
          <w:sz w:val="28"/>
          <w:szCs w:val="28"/>
        </w:rPr>
        <w:t xml:space="preserve">    </w:t>
      </w:r>
      <w:r w:rsidR="00E86A32" w:rsidRPr="00A67DCC">
        <w:rPr>
          <w:rFonts w:ascii="Browallia New" w:hAnsi="Browallia New" w:cs="Browallia New"/>
          <w:sz w:val="28"/>
          <w:szCs w:val="28"/>
        </w:rPr>
        <w:t xml:space="preserve">  </w:t>
      </w:r>
      <w:r w:rsidRPr="00A67DCC">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A67DCC"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43B3AF5F" w:rsidR="002D6FC7" w:rsidRPr="00A67DCC"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A67DCC">
        <w:rPr>
          <w:rFonts w:ascii="Browallia New" w:hAnsi="Browallia New" w:cs="Browallia New"/>
          <w:sz w:val="28"/>
          <w:szCs w:val="28"/>
          <w:cs/>
        </w:rPr>
        <w:t>ข้อมูลทาง</w:t>
      </w:r>
      <w:r w:rsidRPr="00A67DCC">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A67DCC">
        <w:rPr>
          <w:rFonts w:ascii="Browallia New" w:hAnsi="Browallia New" w:cs="Browallia New"/>
          <w:sz w:val="28"/>
          <w:szCs w:val="28"/>
        </w:rPr>
        <w:t xml:space="preserve">31 </w:t>
      </w:r>
      <w:r w:rsidRPr="00A67DCC">
        <w:rPr>
          <w:rFonts w:ascii="Browallia New" w:hAnsi="Browallia New" w:cs="Browallia New"/>
          <w:sz w:val="28"/>
          <w:szCs w:val="28"/>
          <w:cs/>
        </w:rPr>
        <w:t xml:space="preserve">ธันวาคม </w:t>
      </w:r>
      <w:r w:rsidR="004F10CA" w:rsidRPr="00A67DCC">
        <w:rPr>
          <w:rFonts w:ascii="Browallia New" w:hAnsi="Browallia New" w:cs="Browallia New"/>
          <w:sz w:val="28"/>
          <w:szCs w:val="28"/>
        </w:rPr>
        <w:t>256</w:t>
      </w:r>
      <w:r w:rsidR="003E0999" w:rsidRPr="00A67DCC">
        <w:rPr>
          <w:rFonts w:ascii="Browallia New" w:hAnsi="Browallia New" w:cs="Browallia New"/>
          <w:sz w:val="28"/>
          <w:szCs w:val="28"/>
        </w:rPr>
        <w:t>7</w:t>
      </w:r>
    </w:p>
    <w:p w14:paraId="5E476B5B" w14:textId="4562119F" w:rsidR="00A46780"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95CE935"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0A11B6D"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D3EAA71"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842440C"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020C9E2"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BECCF76"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1647296"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645D3D5"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5199E8F"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44B507"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335EAED"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F79D077"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2926A34"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31B3DEA"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E8B2F36"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6284B7A"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DE639C6"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3071FBF"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01BE257" w14:textId="77777777" w:rsidR="002D76A5"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9D837FC" w14:textId="77777777" w:rsidR="002D76A5" w:rsidRPr="00A67DCC" w:rsidRDefault="002D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1B95F148" w14:textId="4CF3A0A5" w:rsidR="00B3022D" w:rsidRPr="00A67DCC" w:rsidRDefault="00B3022D"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lastRenderedPageBreak/>
        <w:t>รายการปรับปรุงงบการเงินย้อนหลัง</w:t>
      </w:r>
    </w:p>
    <w:p w14:paraId="638D5AF1" w14:textId="71223530" w:rsidR="008E10CF" w:rsidRPr="00A67DCC" w:rsidRDefault="008E10CF" w:rsidP="008E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D38726E" w14:textId="5E8FC92D" w:rsidR="00B3022D" w:rsidRPr="00A67DCC"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67DCC">
        <w:rPr>
          <w:rFonts w:ascii="Browallia New" w:hAnsi="Browallia New" w:cs="Browallia New"/>
          <w:sz w:val="28"/>
          <w:szCs w:val="28"/>
          <w:u w:val="single"/>
          <w:cs/>
        </w:rPr>
        <w:t>การ</w:t>
      </w:r>
      <w:r w:rsidR="00D87F91" w:rsidRPr="00A67DCC">
        <w:rPr>
          <w:rFonts w:ascii="Browallia New" w:hAnsi="Browallia New" w:cs="Browallia New"/>
          <w:sz w:val="28"/>
          <w:szCs w:val="28"/>
          <w:u w:val="single"/>
          <w:cs/>
        </w:rPr>
        <w:t>ซื้อธุรกิจ</w:t>
      </w:r>
    </w:p>
    <w:p w14:paraId="198AB025" w14:textId="3887C17F" w:rsidR="00B3022D" w:rsidRPr="00A67DCC"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เมื่อวันที่ </w:t>
      </w:r>
      <w:r w:rsidRPr="00A67DCC">
        <w:rPr>
          <w:rFonts w:ascii="Browallia New" w:hAnsi="Browallia New" w:cs="Browallia New"/>
          <w:sz w:val="28"/>
          <w:szCs w:val="28"/>
        </w:rPr>
        <w:t>28</w:t>
      </w:r>
      <w:r w:rsidRPr="00A67DCC">
        <w:rPr>
          <w:rFonts w:ascii="Browallia New" w:hAnsi="Browallia New" w:cs="Browallia New"/>
          <w:sz w:val="28"/>
          <w:szCs w:val="28"/>
          <w:cs/>
        </w:rPr>
        <w:t xml:space="preserve"> พฤษภาคม </w:t>
      </w:r>
      <w:r w:rsidRPr="00A67DCC">
        <w:rPr>
          <w:rFonts w:ascii="Browallia New" w:hAnsi="Browallia New" w:cs="Browallia New"/>
          <w:sz w:val="28"/>
          <w:szCs w:val="28"/>
        </w:rPr>
        <w:t>2567</w:t>
      </w:r>
      <w:r w:rsidRPr="00A67DCC">
        <w:rPr>
          <w:rFonts w:ascii="Browallia New" w:hAnsi="Browallia New" w:cs="Browallia New"/>
          <w:sz w:val="28"/>
          <w:szCs w:val="28"/>
          <w:cs/>
        </w:rPr>
        <w:t xml:space="preserve"> บริษัท ไมด้า แอสเซ็ท จำกัด (มหาชน) ได้</w:t>
      </w:r>
      <w:r w:rsidR="00891AE3" w:rsidRPr="00A67DCC">
        <w:rPr>
          <w:rFonts w:ascii="Browallia New" w:hAnsi="Browallia New" w:cs="Browallia New"/>
          <w:sz w:val="28"/>
          <w:szCs w:val="28"/>
          <w:cs/>
        </w:rPr>
        <w:t>จัดตั้ง</w:t>
      </w:r>
      <w:r w:rsidRPr="00A67DCC">
        <w:rPr>
          <w:rFonts w:ascii="Browallia New" w:hAnsi="Browallia New" w:cs="Browallia New"/>
          <w:sz w:val="28"/>
          <w:szCs w:val="28"/>
          <w:cs/>
        </w:rPr>
        <w:t>บริษัท</w:t>
      </w:r>
      <w:r w:rsidR="00891AE3" w:rsidRPr="00A67DCC">
        <w:rPr>
          <w:rFonts w:ascii="Browallia New" w:hAnsi="Browallia New" w:cs="Browallia New"/>
          <w:sz w:val="28"/>
          <w:szCs w:val="28"/>
          <w:cs/>
        </w:rPr>
        <w:t>ย่อยชื่อ</w:t>
      </w:r>
      <w:r w:rsidRPr="00A67DCC">
        <w:rPr>
          <w:rFonts w:ascii="Browallia New" w:hAnsi="Browallia New" w:cs="Browallia New"/>
          <w:sz w:val="28"/>
          <w:szCs w:val="28"/>
          <w:cs/>
        </w:rPr>
        <w:t xml:space="preserve"> วีหก เอ็นเตอร์เทนเมนท์ จำกัด (บริษัทย่อย) ซึ่งเป็นบริษัทที่ประกอบธุรกิจเกี่ยวกับการผลิตรายการโทรทัศน์และวิทยุ</w:t>
      </w:r>
      <w:r w:rsidR="005C1B5C" w:rsidRPr="00A67DCC">
        <w:rPr>
          <w:rFonts w:ascii="Browallia New" w:hAnsi="Browallia New" w:cs="Browallia New"/>
          <w:sz w:val="28"/>
          <w:szCs w:val="28"/>
          <w:cs/>
        </w:rPr>
        <w:t xml:space="preserve"> โดยบริษัทย่อยได้รับโอนสินทรัพย์สุทธิจากบริษัท วีหก</w:t>
      </w:r>
      <w:r w:rsidR="00720F5A" w:rsidRPr="00A67DCC">
        <w:rPr>
          <w:rFonts w:ascii="Browallia New" w:hAnsi="Browallia New" w:cs="Browallia New"/>
          <w:sz w:val="28"/>
          <w:szCs w:val="28"/>
          <w:cs/>
        </w:rPr>
        <w:t xml:space="preserve"> โปรดักชั่น จำกัด</w:t>
      </w:r>
      <w:r w:rsidRPr="00A67DCC">
        <w:rPr>
          <w:rFonts w:ascii="Browallia New" w:hAnsi="Browallia New" w:cs="Browallia New"/>
          <w:sz w:val="28"/>
          <w:szCs w:val="28"/>
          <w:cs/>
        </w:rPr>
        <w:t xml:space="preserve"> </w:t>
      </w:r>
      <w:r w:rsidR="00906A0F" w:rsidRPr="00A67DCC">
        <w:rPr>
          <w:rFonts w:ascii="Browallia New" w:hAnsi="Browallia New" w:cs="Browallia New"/>
          <w:sz w:val="28"/>
          <w:szCs w:val="28"/>
          <w:cs/>
        </w:rPr>
        <w:t>และ</w:t>
      </w:r>
      <w:r w:rsidRPr="00A67DCC">
        <w:rPr>
          <w:rFonts w:ascii="Browallia New" w:hAnsi="Browallia New" w:cs="Browallia New"/>
          <w:sz w:val="28"/>
          <w:szCs w:val="28"/>
          <w:cs/>
        </w:rPr>
        <w:t>กลุ่มบริษัทได้ประเมินมูลค่ายุติธรรมของสินทรัพย์สุทธิที่ได้รับและสอบทานการปันส่วนราคาซื้อ (</w:t>
      </w:r>
      <w:r w:rsidRPr="00A67DCC">
        <w:rPr>
          <w:rFonts w:ascii="Browallia New" w:hAnsi="Browallia New" w:cs="Browallia New"/>
          <w:sz w:val="28"/>
          <w:szCs w:val="28"/>
        </w:rPr>
        <w:t>Purchase Price</w:t>
      </w:r>
      <w:r w:rsidRPr="00A67DCC">
        <w:rPr>
          <w:rFonts w:ascii="Browallia New" w:hAnsi="Browallia New" w:cs="Browallia New"/>
          <w:sz w:val="28"/>
          <w:szCs w:val="28"/>
          <w:cs/>
        </w:rPr>
        <w:t xml:space="preserve"> </w:t>
      </w:r>
      <w:r w:rsidRPr="00A67DCC">
        <w:rPr>
          <w:rFonts w:ascii="Browallia New" w:hAnsi="Browallia New" w:cs="Browallia New"/>
          <w:sz w:val="28"/>
          <w:szCs w:val="28"/>
        </w:rPr>
        <w:t xml:space="preserve">Allocation </w:t>
      </w:r>
      <w:r w:rsidRPr="00A67DCC">
        <w:rPr>
          <w:rFonts w:ascii="Browallia New" w:hAnsi="Browallia New" w:cs="Browallia New"/>
          <w:sz w:val="28"/>
          <w:szCs w:val="28"/>
          <w:cs/>
        </w:rPr>
        <w:t xml:space="preserve">หรือ </w:t>
      </w:r>
      <w:r w:rsidRPr="00A67DCC">
        <w:rPr>
          <w:rFonts w:ascii="Browallia New" w:hAnsi="Browallia New" w:cs="Browallia New"/>
          <w:sz w:val="28"/>
          <w:szCs w:val="28"/>
        </w:rPr>
        <w:t>PPA</w:t>
      </w:r>
      <w:r w:rsidRPr="00A67DCC">
        <w:rPr>
          <w:rFonts w:ascii="Browallia New" w:hAnsi="Browallia New" w:cs="Browallia New"/>
          <w:sz w:val="28"/>
          <w:szCs w:val="28"/>
          <w:cs/>
        </w:rPr>
        <w:t xml:space="preserve">) ตามมาตรฐานการรายงานทางการเงินฉบับที่ </w:t>
      </w:r>
      <w:r w:rsidRPr="00A67DCC">
        <w:rPr>
          <w:rFonts w:ascii="Browallia New" w:hAnsi="Browallia New" w:cs="Browallia New"/>
          <w:sz w:val="28"/>
          <w:szCs w:val="28"/>
        </w:rPr>
        <w:t xml:space="preserve">3 </w:t>
      </w:r>
      <w:r w:rsidRPr="00A67DCC">
        <w:rPr>
          <w:rFonts w:ascii="Browallia New" w:hAnsi="Browallia New" w:cs="Browallia New"/>
          <w:sz w:val="28"/>
          <w:szCs w:val="28"/>
          <w:cs/>
        </w:rPr>
        <w:t xml:space="preserve">เรื่อง การรวมธุรกิจ ซึ่ง ณ วันที่ </w:t>
      </w:r>
      <w:r w:rsidRPr="00A67DCC">
        <w:rPr>
          <w:rFonts w:ascii="Browallia New" w:hAnsi="Browallia New" w:cs="Browallia New"/>
          <w:sz w:val="28"/>
          <w:szCs w:val="28"/>
        </w:rPr>
        <w:t xml:space="preserve">31 </w:t>
      </w:r>
      <w:r w:rsidRPr="00A67DCC">
        <w:rPr>
          <w:rFonts w:ascii="Browallia New" w:hAnsi="Browallia New" w:cs="Browallia New"/>
          <w:sz w:val="28"/>
          <w:szCs w:val="28"/>
          <w:cs/>
        </w:rPr>
        <w:t xml:space="preserve">ธันวาคม </w:t>
      </w:r>
      <w:r w:rsidRPr="00A67DCC">
        <w:rPr>
          <w:rFonts w:ascii="Browallia New" w:hAnsi="Browallia New" w:cs="Browallia New"/>
          <w:sz w:val="28"/>
          <w:szCs w:val="28"/>
        </w:rPr>
        <w:t xml:space="preserve">2567 </w:t>
      </w:r>
      <w:r w:rsidRPr="00A67DCC">
        <w:rPr>
          <w:rFonts w:ascii="Browallia New" w:hAnsi="Browallia New" w:cs="Browallia New"/>
          <w:sz w:val="28"/>
          <w:szCs w:val="28"/>
          <w:cs/>
        </w:rPr>
        <w:t>กลุ่มบริษัทอยู่ในระหว่างการประเมินมูลค่ายุติธรรมและการปันส่วนราคาซื้อ (</w:t>
      </w:r>
      <w:r w:rsidRPr="00A67DCC">
        <w:rPr>
          <w:rFonts w:ascii="Browallia New" w:hAnsi="Browallia New" w:cs="Browallia New"/>
          <w:sz w:val="28"/>
          <w:szCs w:val="28"/>
        </w:rPr>
        <w:t>PPA</w:t>
      </w:r>
      <w:r w:rsidRPr="00A67DCC">
        <w:rPr>
          <w:rFonts w:ascii="Browallia New" w:hAnsi="Browallia New" w:cs="Browallia New"/>
          <w:sz w:val="28"/>
          <w:szCs w:val="28"/>
          <w:cs/>
        </w:rPr>
        <w:t>) ดังกล่าว</w:t>
      </w:r>
    </w:p>
    <w:p w14:paraId="7894282C" w14:textId="77777777" w:rsidR="00B3022D" w:rsidRPr="00A67DCC"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D60AAE" w14:textId="2C1A5E5A" w:rsidR="00B3022D" w:rsidRPr="00A67DCC"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ภายหลังจากการประเมินมูลค่ายุติธรรมของสินทรัพย์ที่ระบุได้แล้วเสร็จในระหว่างไตรมาสที่ </w:t>
      </w:r>
      <w:r w:rsidRPr="00A67DCC">
        <w:rPr>
          <w:rFonts w:ascii="Browallia New" w:hAnsi="Browallia New" w:cs="Browallia New"/>
          <w:sz w:val="28"/>
          <w:szCs w:val="28"/>
        </w:rPr>
        <w:t xml:space="preserve">2 </w:t>
      </w:r>
      <w:r w:rsidRPr="00A67DCC">
        <w:rPr>
          <w:rFonts w:ascii="Browallia New" w:hAnsi="Browallia New" w:cs="Browallia New"/>
          <w:sz w:val="28"/>
          <w:szCs w:val="28"/>
          <w:cs/>
        </w:rPr>
        <w:t xml:space="preserve">ของปี </w:t>
      </w:r>
      <w:r w:rsidRPr="00A67DCC">
        <w:rPr>
          <w:rFonts w:ascii="Browallia New" w:hAnsi="Browallia New" w:cs="Browallia New"/>
          <w:sz w:val="28"/>
          <w:szCs w:val="28"/>
        </w:rPr>
        <w:t xml:space="preserve">2568 </w:t>
      </w:r>
      <w:r w:rsidRPr="00A67DCC">
        <w:rPr>
          <w:rFonts w:ascii="Browallia New" w:hAnsi="Browallia New" w:cs="Browallia New"/>
          <w:sz w:val="28"/>
          <w:szCs w:val="28"/>
          <w:cs/>
        </w:rPr>
        <w:t>พบว่า รายการสินทรัพย์</w:t>
      </w:r>
      <w:r w:rsidR="0011508B" w:rsidRPr="00A67DCC">
        <w:rPr>
          <w:rFonts w:ascii="Browallia New" w:hAnsi="Browallia New" w:cs="Browallia New"/>
          <w:sz w:val="28"/>
          <w:szCs w:val="28"/>
          <w:cs/>
        </w:rPr>
        <w:t xml:space="preserve">ที่มีตัวตน </w:t>
      </w:r>
      <w:r w:rsidR="00E01A97" w:rsidRPr="00A67DCC">
        <w:rPr>
          <w:rFonts w:ascii="Browallia New" w:hAnsi="Browallia New" w:cs="Browallia New"/>
          <w:sz w:val="28"/>
          <w:szCs w:val="28"/>
          <w:cs/>
        </w:rPr>
        <w:t>และสินทรัพย์</w:t>
      </w:r>
      <w:r w:rsidRPr="00A67DCC">
        <w:rPr>
          <w:rFonts w:ascii="Browallia New" w:hAnsi="Browallia New" w:cs="Browallia New"/>
          <w:sz w:val="28"/>
          <w:szCs w:val="28"/>
          <w:cs/>
        </w:rPr>
        <w:t>ไม่มีตัวตนมีมูลค่ายุติธรรมเปลี่ยนแปลงไป กลุ่มบริษัทจึงปรับปรุงรายการดังกล่าว รวมถึงค่าความนิยม</w:t>
      </w:r>
      <w:r w:rsidR="00212E21" w:rsidRPr="00A67DCC">
        <w:rPr>
          <w:rFonts w:ascii="Browallia New" w:hAnsi="Browallia New" w:cs="Browallia New"/>
          <w:sz w:val="28"/>
          <w:szCs w:val="28"/>
        </w:rPr>
        <w:t xml:space="preserve"> </w:t>
      </w:r>
      <w:r w:rsidR="00212E21" w:rsidRPr="00A67DCC">
        <w:rPr>
          <w:rFonts w:ascii="Browallia New" w:hAnsi="Browallia New" w:cs="Browallia New"/>
          <w:sz w:val="28"/>
          <w:szCs w:val="28"/>
          <w:cs/>
        </w:rPr>
        <w:t xml:space="preserve">ที่ดิน อาคาร และอุปกรณ์ </w:t>
      </w:r>
      <w:r w:rsidRPr="00A67DCC">
        <w:rPr>
          <w:rFonts w:ascii="Browallia New" w:hAnsi="Browallia New" w:cs="Browallia New"/>
          <w:sz w:val="28"/>
          <w:szCs w:val="28"/>
          <w:cs/>
        </w:rPr>
        <w:t>และส่วนได้เสียที่ไม่อยู่ในอำนาจควบคุมจากการซื้อธุรกิจในข้อมูล</w:t>
      </w:r>
      <w:r w:rsidR="0077012D" w:rsidRPr="00A67DCC">
        <w:rPr>
          <w:rFonts w:ascii="Browallia New" w:hAnsi="Browallia New" w:cs="Browallia New"/>
          <w:sz w:val="28"/>
          <w:szCs w:val="28"/>
          <w:cs/>
        </w:rPr>
        <w:t>ทางการเงิน</w:t>
      </w:r>
      <w:r w:rsidRPr="00A67DCC">
        <w:rPr>
          <w:rFonts w:ascii="Browallia New" w:hAnsi="Browallia New" w:cs="Browallia New"/>
          <w:sz w:val="28"/>
          <w:szCs w:val="28"/>
          <w:cs/>
        </w:rPr>
        <w:t xml:space="preserve">รวมสำหรับปีสิ้นสุดวันที่ </w:t>
      </w:r>
      <w:r w:rsidRPr="00A67DCC">
        <w:rPr>
          <w:rFonts w:ascii="Browallia New" w:hAnsi="Browallia New" w:cs="Browallia New"/>
          <w:sz w:val="28"/>
          <w:szCs w:val="28"/>
        </w:rPr>
        <w:t xml:space="preserve">31 </w:t>
      </w:r>
      <w:r w:rsidRPr="00A67DCC">
        <w:rPr>
          <w:rFonts w:ascii="Browallia New" w:hAnsi="Browallia New" w:cs="Browallia New"/>
          <w:sz w:val="28"/>
          <w:szCs w:val="28"/>
          <w:cs/>
        </w:rPr>
        <w:t xml:space="preserve">ธันวาคม </w:t>
      </w:r>
      <w:r w:rsidRPr="00A67DCC">
        <w:rPr>
          <w:rFonts w:ascii="Browallia New" w:hAnsi="Browallia New" w:cs="Browallia New"/>
          <w:sz w:val="28"/>
          <w:szCs w:val="28"/>
        </w:rPr>
        <w:t>2567</w:t>
      </w:r>
    </w:p>
    <w:p w14:paraId="2B30654C" w14:textId="77777777" w:rsidR="00116092" w:rsidRPr="00A67DCC" w:rsidRDefault="00116092"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968BF0" w14:textId="7E004E3D" w:rsidR="00B3022D" w:rsidRPr="00A67DCC"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การปรับปรุง</w:t>
      </w:r>
      <w:r w:rsidR="00267185" w:rsidRPr="00A67DCC">
        <w:rPr>
          <w:rFonts w:ascii="Browallia New" w:hAnsi="Browallia New" w:cs="Browallia New"/>
          <w:sz w:val="28"/>
          <w:szCs w:val="28"/>
          <w:cs/>
        </w:rPr>
        <w:t>ย้อนหลังของ</w:t>
      </w:r>
      <w:r w:rsidRPr="00A67DCC">
        <w:rPr>
          <w:rFonts w:ascii="Browallia New" w:hAnsi="Browallia New" w:cs="Browallia New"/>
          <w:sz w:val="28"/>
          <w:szCs w:val="28"/>
          <w:cs/>
        </w:rPr>
        <w:t>ข้อมูลทางการเงิน</w:t>
      </w:r>
      <w:r w:rsidR="00F86433" w:rsidRPr="00A67DCC">
        <w:rPr>
          <w:rFonts w:ascii="Browallia New" w:hAnsi="Browallia New" w:cs="Browallia New"/>
          <w:sz w:val="28"/>
          <w:szCs w:val="28"/>
          <w:cs/>
        </w:rPr>
        <w:t>รวม</w:t>
      </w:r>
      <w:r w:rsidRPr="00A67DCC">
        <w:rPr>
          <w:rFonts w:ascii="Browallia New" w:hAnsi="Browallia New" w:cs="Browallia New"/>
          <w:sz w:val="28"/>
          <w:szCs w:val="28"/>
          <w:cs/>
        </w:rPr>
        <w:t>จากรายการดังกล่าว มีผลกระทบดังนี้</w:t>
      </w:r>
    </w:p>
    <w:p w14:paraId="36837258" w14:textId="77777777" w:rsidR="00B3022D" w:rsidRPr="00A67DCC" w:rsidRDefault="00B3022D" w:rsidP="00B3022D">
      <w:pPr>
        <w:spacing w:line="240" w:lineRule="auto"/>
        <w:jc w:val="thaiDistribute"/>
        <w:rPr>
          <w:rFonts w:ascii="Browallia New" w:hAnsi="Browallia New" w:cs="Browallia New"/>
          <w:sz w:val="28"/>
          <w:szCs w:val="28"/>
          <w:highlight w:val="yellow"/>
          <w:cs/>
        </w:rPr>
      </w:pPr>
    </w:p>
    <w:tbl>
      <w:tblPr>
        <w:tblW w:w="9147" w:type="dxa"/>
        <w:tblInd w:w="351" w:type="dxa"/>
        <w:tblLayout w:type="fixed"/>
        <w:tblLook w:val="0000" w:firstRow="0" w:lastRow="0" w:firstColumn="0" w:lastColumn="0" w:noHBand="0" w:noVBand="0"/>
      </w:tblPr>
      <w:tblGrid>
        <w:gridCol w:w="3051"/>
        <w:gridCol w:w="1843"/>
        <w:gridCol w:w="2126"/>
        <w:gridCol w:w="2127"/>
      </w:tblGrid>
      <w:tr w:rsidR="00B3022D" w:rsidRPr="002652A5" w14:paraId="1BD62A7F" w14:textId="77777777" w:rsidTr="0097228F">
        <w:trPr>
          <w:tblHeader/>
        </w:trPr>
        <w:tc>
          <w:tcPr>
            <w:tcW w:w="3051" w:type="dxa"/>
          </w:tcPr>
          <w:p w14:paraId="6BC6730E" w14:textId="77777777" w:rsidR="00B3022D" w:rsidRPr="002652A5" w:rsidRDefault="00B3022D">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6096" w:type="dxa"/>
            <w:gridSpan w:val="3"/>
          </w:tcPr>
          <w:p w14:paraId="3738DF2A" w14:textId="77777777" w:rsidR="00B3022D" w:rsidRPr="002652A5" w:rsidRDefault="00B3022D">
            <w:pPr>
              <w:spacing w:line="240" w:lineRule="auto"/>
              <w:ind w:right="-45"/>
              <w:jc w:val="right"/>
              <w:rPr>
                <w:rFonts w:ascii="Browallia New" w:hAnsi="Browallia New" w:cs="Browallia New"/>
                <w:sz w:val="28"/>
                <w:szCs w:val="28"/>
                <w:cs/>
              </w:rPr>
            </w:pPr>
            <w:r w:rsidRPr="002652A5">
              <w:rPr>
                <w:rFonts w:ascii="Browallia New" w:hAnsi="Browallia New" w:cs="Browallia New"/>
                <w:sz w:val="28"/>
                <w:szCs w:val="28"/>
                <w:cs/>
              </w:rPr>
              <w:t xml:space="preserve">(หน่วย </w:t>
            </w:r>
            <w:r w:rsidRPr="002652A5">
              <w:rPr>
                <w:rFonts w:ascii="Browallia New" w:hAnsi="Browallia New" w:cs="Browallia New"/>
                <w:sz w:val="28"/>
                <w:szCs w:val="28"/>
                <w:lang w:val="en-GB"/>
              </w:rPr>
              <w:t xml:space="preserve">: </w:t>
            </w:r>
            <w:r w:rsidRPr="002652A5">
              <w:rPr>
                <w:rFonts w:ascii="Browallia New" w:hAnsi="Browallia New" w:cs="Browallia New"/>
                <w:sz w:val="28"/>
                <w:szCs w:val="28"/>
                <w:cs/>
              </w:rPr>
              <w:t>พันบาท)</w:t>
            </w:r>
          </w:p>
        </w:tc>
      </w:tr>
      <w:tr w:rsidR="00B3022D" w:rsidRPr="002652A5" w14:paraId="52D49294" w14:textId="77777777" w:rsidTr="0097228F">
        <w:trPr>
          <w:tblHeader/>
        </w:trPr>
        <w:tc>
          <w:tcPr>
            <w:tcW w:w="3051" w:type="dxa"/>
          </w:tcPr>
          <w:p w14:paraId="0229149F" w14:textId="77777777" w:rsidR="00B3022D" w:rsidRPr="002652A5" w:rsidRDefault="00B3022D">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6096" w:type="dxa"/>
            <w:gridSpan w:val="3"/>
            <w:vAlign w:val="bottom"/>
          </w:tcPr>
          <w:p w14:paraId="7D08BA00" w14:textId="77777777" w:rsidR="00B3022D" w:rsidRPr="002652A5" w:rsidRDefault="00B3022D">
            <w:pPr>
              <w:pBdr>
                <w:bottom w:val="single" w:sz="4" w:space="1" w:color="auto"/>
              </w:pBdr>
              <w:tabs>
                <w:tab w:val="clear" w:pos="680"/>
                <w:tab w:val="clear" w:pos="907"/>
              </w:tabs>
              <w:spacing w:line="240" w:lineRule="auto"/>
              <w:jc w:val="center"/>
              <w:rPr>
                <w:rFonts w:ascii="Browallia New" w:hAnsi="Browallia New" w:cs="Browallia New"/>
                <w:sz w:val="28"/>
                <w:szCs w:val="28"/>
                <w:cs/>
              </w:rPr>
            </w:pPr>
            <w:r w:rsidRPr="002652A5">
              <w:rPr>
                <w:rFonts w:ascii="Browallia New" w:hAnsi="Browallia New" w:cs="Browallia New"/>
                <w:sz w:val="28"/>
                <w:szCs w:val="28"/>
                <w:cs/>
              </w:rPr>
              <w:t>ข้อมูลทางการเงินรวม</w:t>
            </w:r>
          </w:p>
        </w:tc>
      </w:tr>
      <w:tr w:rsidR="00B3022D" w:rsidRPr="002652A5" w14:paraId="60D3CF47" w14:textId="77777777" w:rsidTr="0097228F">
        <w:trPr>
          <w:tblHeader/>
        </w:trPr>
        <w:tc>
          <w:tcPr>
            <w:tcW w:w="3051" w:type="dxa"/>
          </w:tcPr>
          <w:p w14:paraId="40081CFE" w14:textId="77777777" w:rsidR="00B3022D" w:rsidRPr="002652A5" w:rsidRDefault="00B3022D">
            <w:pPr>
              <w:spacing w:line="240" w:lineRule="auto"/>
              <w:ind w:right="-150"/>
              <w:jc w:val="center"/>
              <w:rPr>
                <w:rFonts w:ascii="Browallia New" w:hAnsi="Browallia New" w:cs="Browallia New"/>
                <w:sz w:val="28"/>
                <w:szCs w:val="28"/>
              </w:rPr>
            </w:pPr>
          </w:p>
        </w:tc>
        <w:tc>
          <w:tcPr>
            <w:tcW w:w="1843" w:type="dxa"/>
            <w:vAlign w:val="bottom"/>
          </w:tcPr>
          <w:p w14:paraId="124D2553" w14:textId="77777777" w:rsidR="00B3022D" w:rsidRPr="002652A5" w:rsidRDefault="00B3022D">
            <w:pPr>
              <w:pBdr>
                <w:bottom w:val="single" w:sz="4" w:space="1" w:color="auto"/>
              </w:pBdr>
              <w:spacing w:line="240" w:lineRule="auto"/>
              <w:ind w:left="-23" w:right="-7"/>
              <w:jc w:val="center"/>
              <w:rPr>
                <w:rFonts w:ascii="Browallia New" w:hAnsi="Browallia New" w:cs="Browallia New"/>
                <w:sz w:val="28"/>
                <w:szCs w:val="28"/>
              </w:rPr>
            </w:pPr>
            <w:r w:rsidRPr="002652A5">
              <w:rPr>
                <w:rFonts w:ascii="Browallia New" w:hAnsi="Browallia New" w:cs="Browallia New"/>
                <w:sz w:val="28"/>
                <w:szCs w:val="28"/>
                <w:cs/>
              </w:rPr>
              <w:t>ตามที่รายงานไว้</w:t>
            </w:r>
          </w:p>
        </w:tc>
        <w:tc>
          <w:tcPr>
            <w:tcW w:w="2126" w:type="dxa"/>
            <w:vAlign w:val="bottom"/>
          </w:tcPr>
          <w:p w14:paraId="349DADF4" w14:textId="77777777" w:rsidR="00B3022D" w:rsidRPr="002652A5" w:rsidRDefault="00B3022D">
            <w:pPr>
              <w:pBdr>
                <w:bottom w:val="single" w:sz="4" w:space="1" w:color="auto"/>
              </w:pBdr>
              <w:spacing w:line="240" w:lineRule="auto"/>
              <w:ind w:left="-23" w:right="-7"/>
              <w:jc w:val="center"/>
              <w:rPr>
                <w:rFonts w:ascii="Browallia New" w:hAnsi="Browallia New" w:cs="Browallia New"/>
                <w:sz w:val="28"/>
                <w:szCs w:val="28"/>
              </w:rPr>
            </w:pPr>
            <w:r w:rsidRPr="002652A5">
              <w:rPr>
                <w:rFonts w:ascii="Browallia New" w:hAnsi="Browallia New" w:cs="Browallia New"/>
                <w:sz w:val="28"/>
                <w:szCs w:val="28"/>
                <w:cs/>
              </w:rPr>
              <w:t>รายการปรับปรุง</w:t>
            </w:r>
          </w:p>
          <w:p w14:paraId="20274A73" w14:textId="77777777" w:rsidR="00B3022D" w:rsidRPr="002652A5" w:rsidRDefault="00B3022D">
            <w:pPr>
              <w:pBdr>
                <w:bottom w:val="single" w:sz="4" w:space="1" w:color="auto"/>
              </w:pBdr>
              <w:spacing w:line="240" w:lineRule="auto"/>
              <w:ind w:left="-23" w:right="-7"/>
              <w:jc w:val="center"/>
              <w:rPr>
                <w:rFonts w:ascii="Browallia New" w:hAnsi="Browallia New" w:cs="Browallia New"/>
                <w:sz w:val="28"/>
                <w:szCs w:val="28"/>
                <w:cs/>
              </w:rPr>
            </w:pPr>
            <w:r w:rsidRPr="002652A5">
              <w:rPr>
                <w:rFonts w:ascii="Browallia New" w:hAnsi="Browallia New" w:cs="Browallia New"/>
                <w:sz w:val="28"/>
                <w:szCs w:val="28"/>
                <w:cs/>
              </w:rPr>
              <w:t>เพิ่ม (ลด)</w:t>
            </w:r>
          </w:p>
        </w:tc>
        <w:tc>
          <w:tcPr>
            <w:tcW w:w="2127" w:type="dxa"/>
            <w:vAlign w:val="bottom"/>
          </w:tcPr>
          <w:p w14:paraId="1E5FEB55" w14:textId="77777777" w:rsidR="00B3022D" w:rsidRPr="002652A5" w:rsidRDefault="00B3022D">
            <w:pPr>
              <w:pBdr>
                <w:bottom w:val="single" w:sz="4" w:space="1" w:color="auto"/>
              </w:pBdr>
              <w:spacing w:line="240" w:lineRule="auto"/>
              <w:ind w:left="-23" w:right="-7"/>
              <w:jc w:val="center"/>
              <w:rPr>
                <w:rFonts w:ascii="Browallia New" w:hAnsi="Browallia New" w:cs="Browallia New"/>
                <w:sz w:val="28"/>
                <w:szCs w:val="28"/>
              </w:rPr>
            </w:pPr>
            <w:r w:rsidRPr="002652A5">
              <w:rPr>
                <w:rFonts w:ascii="Browallia New" w:hAnsi="Browallia New" w:cs="Browallia New"/>
                <w:sz w:val="28"/>
                <w:szCs w:val="28"/>
                <w:cs/>
              </w:rPr>
              <w:t>ปรับปรุงใหม่</w:t>
            </w:r>
          </w:p>
        </w:tc>
      </w:tr>
      <w:tr w:rsidR="00B3022D" w:rsidRPr="002652A5" w14:paraId="502D7D58" w14:textId="77777777" w:rsidTr="0097228F">
        <w:trPr>
          <w:trHeight w:val="262"/>
        </w:trPr>
        <w:tc>
          <w:tcPr>
            <w:tcW w:w="3051" w:type="dxa"/>
          </w:tcPr>
          <w:p w14:paraId="38C3C7DC" w14:textId="77777777" w:rsidR="00B3022D" w:rsidRPr="002652A5" w:rsidRDefault="00B3022D">
            <w:pPr>
              <w:spacing w:line="240" w:lineRule="auto"/>
              <w:ind w:right="-108"/>
              <w:jc w:val="both"/>
              <w:rPr>
                <w:rFonts w:ascii="Browallia New" w:hAnsi="Browallia New" w:cs="Browallia New"/>
                <w:b/>
                <w:bCs/>
                <w:sz w:val="28"/>
                <w:szCs w:val="28"/>
                <w:cs/>
              </w:rPr>
            </w:pPr>
          </w:p>
        </w:tc>
        <w:tc>
          <w:tcPr>
            <w:tcW w:w="1843" w:type="dxa"/>
          </w:tcPr>
          <w:p w14:paraId="49D7206F" w14:textId="77777777" w:rsidR="00B3022D" w:rsidRPr="002652A5" w:rsidRDefault="00B3022D">
            <w:pPr>
              <w:pStyle w:val="InsideAddress"/>
              <w:tabs>
                <w:tab w:val="decimal" w:pos="834"/>
              </w:tabs>
              <w:ind w:left="-114"/>
              <w:rPr>
                <w:rFonts w:ascii="Browallia New" w:hAnsi="Browallia New" w:cs="Browallia New"/>
                <w:sz w:val="28"/>
                <w:szCs w:val="28"/>
              </w:rPr>
            </w:pPr>
          </w:p>
        </w:tc>
        <w:tc>
          <w:tcPr>
            <w:tcW w:w="2126" w:type="dxa"/>
          </w:tcPr>
          <w:p w14:paraId="5D04102C" w14:textId="77777777" w:rsidR="00B3022D" w:rsidRPr="002652A5" w:rsidRDefault="00B3022D">
            <w:pPr>
              <w:tabs>
                <w:tab w:val="clear" w:pos="680"/>
                <w:tab w:val="clear" w:pos="907"/>
              </w:tabs>
              <w:spacing w:line="240" w:lineRule="auto"/>
              <w:ind w:left="-114"/>
              <w:jc w:val="both"/>
              <w:rPr>
                <w:rFonts w:ascii="Browallia New" w:hAnsi="Browallia New" w:cs="Browallia New"/>
                <w:sz w:val="28"/>
                <w:szCs w:val="28"/>
                <w:u w:val="single"/>
              </w:rPr>
            </w:pPr>
          </w:p>
        </w:tc>
        <w:tc>
          <w:tcPr>
            <w:tcW w:w="2127" w:type="dxa"/>
          </w:tcPr>
          <w:p w14:paraId="7FED5D9E" w14:textId="77777777" w:rsidR="00B3022D" w:rsidRPr="002652A5" w:rsidRDefault="00B3022D">
            <w:pPr>
              <w:tabs>
                <w:tab w:val="clear" w:pos="680"/>
                <w:tab w:val="clear" w:pos="907"/>
              </w:tabs>
              <w:spacing w:line="240" w:lineRule="auto"/>
              <w:ind w:left="-114"/>
              <w:rPr>
                <w:rFonts w:ascii="Browallia New" w:hAnsi="Browallia New" w:cs="Browallia New"/>
                <w:sz w:val="28"/>
                <w:szCs w:val="28"/>
              </w:rPr>
            </w:pPr>
          </w:p>
        </w:tc>
      </w:tr>
      <w:tr w:rsidR="00B3022D" w:rsidRPr="002652A5" w14:paraId="2BCC36AD" w14:textId="77777777" w:rsidTr="0097228F">
        <w:tc>
          <w:tcPr>
            <w:tcW w:w="3051" w:type="dxa"/>
            <w:vAlign w:val="bottom"/>
          </w:tcPr>
          <w:p w14:paraId="373B9E38" w14:textId="77777777" w:rsidR="002652A5" w:rsidRDefault="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652A5">
              <w:rPr>
                <w:rFonts w:ascii="Browallia New" w:hAnsi="Browallia New" w:cs="Browallia New"/>
                <w:b/>
                <w:bCs/>
                <w:sz w:val="28"/>
                <w:szCs w:val="28"/>
                <w:cs/>
              </w:rPr>
              <w:t xml:space="preserve">งบฐานะการเงิน ณ วันที่ </w:t>
            </w:r>
            <w:r w:rsidRPr="002652A5">
              <w:rPr>
                <w:rFonts w:ascii="Browallia New" w:hAnsi="Browallia New" w:cs="Browallia New"/>
                <w:b/>
                <w:bCs/>
                <w:sz w:val="28"/>
                <w:szCs w:val="28"/>
              </w:rPr>
              <w:t xml:space="preserve">31 </w:t>
            </w:r>
          </w:p>
          <w:p w14:paraId="7C2E780D" w14:textId="3E10120E" w:rsidR="00B3022D" w:rsidRPr="002652A5" w:rsidRDefault="002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w:t>
            </w:r>
            <w:r w:rsidR="00B3022D" w:rsidRPr="002652A5">
              <w:rPr>
                <w:rFonts w:ascii="Browallia New" w:hAnsi="Browallia New" w:cs="Browallia New"/>
                <w:b/>
                <w:bCs/>
                <w:sz w:val="28"/>
                <w:szCs w:val="28"/>
                <w:cs/>
              </w:rPr>
              <w:t xml:space="preserve">ธันวาคม </w:t>
            </w:r>
            <w:r w:rsidR="00B3022D" w:rsidRPr="002652A5">
              <w:rPr>
                <w:rFonts w:ascii="Browallia New" w:hAnsi="Browallia New" w:cs="Browallia New"/>
                <w:b/>
                <w:bCs/>
                <w:sz w:val="28"/>
                <w:szCs w:val="28"/>
              </w:rPr>
              <w:t>2567</w:t>
            </w:r>
          </w:p>
        </w:tc>
        <w:tc>
          <w:tcPr>
            <w:tcW w:w="1843" w:type="dxa"/>
          </w:tcPr>
          <w:p w14:paraId="1DC077D2" w14:textId="77777777" w:rsidR="00B3022D" w:rsidRPr="002652A5" w:rsidRDefault="00B3022D">
            <w:pPr>
              <w:spacing w:line="240" w:lineRule="auto"/>
              <w:ind w:left="-23" w:right="-7"/>
              <w:jc w:val="right"/>
              <w:rPr>
                <w:rFonts w:ascii="Browallia New" w:hAnsi="Browallia New" w:cs="Browallia New"/>
                <w:sz w:val="28"/>
                <w:szCs w:val="28"/>
              </w:rPr>
            </w:pPr>
          </w:p>
        </w:tc>
        <w:tc>
          <w:tcPr>
            <w:tcW w:w="2126" w:type="dxa"/>
          </w:tcPr>
          <w:p w14:paraId="7BC178BF" w14:textId="77777777" w:rsidR="00B3022D" w:rsidRPr="002652A5" w:rsidRDefault="00B3022D">
            <w:pPr>
              <w:spacing w:line="240" w:lineRule="auto"/>
              <w:ind w:left="-23" w:right="-7"/>
              <w:jc w:val="right"/>
              <w:rPr>
                <w:rFonts w:ascii="Browallia New" w:hAnsi="Browallia New" w:cs="Browallia New"/>
                <w:sz w:val="28"/>
                <w:szCs w:val="28"/>
                <w:cs/>
              </w:rPr>
            </w:pPr>
          </w:p>
        </w:tc>
        <w:tc>
          <w:tcPr>
            <w:tcW w:w="2127" w:type="dxa"/>
            <w:vAlign w:val="bottom"/>
          </w:tcPr>
          <w:p w14:paraId="48421FD6" w14:textId="77777777" w:rsidR="00B3022D" w:rsidRPr="002652A5" w:rsidRDefault="00B3022D">
            <w:pPr>
              <w:spacing w:line="240" w:lineRule="auto"/>
              <w:ind w:left="-23" w:right="-7"/>
              <w:jc w:val="right"/>
              <w:rPr>
                <w:rFonts w:ascii="Browallia New" w:hAnsi="Browallia New" w:cs="Browallia New"/>
                <w:sz w:val="28"/>
                <w:szCs w:val="28"/>
                <w:cs/>
              </w:rPr>
            </w:pPr>
          </w:p>
        </w:tc>
      </w:tr>
      <w:tr w:rsidR="000E1531" w:rsidRPr="002652A5" w14:paraId="7D7D80DE" w14:textId="77777777" w:rsidTr="0097228F">
        <w:tc>
          <w:tcPr>
            <w:tcW w:w="3051" w:type="dxa"/>
            <w:vAlign w:val="bottom"/>
          </w:tcPr>
          <w:p w14:paraId="4DF09015" w14:textId="0EE13D29" w:rsidR="000E1531" w:rsidRPr="002652A5" w:rsidRDefault="000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2A5">
              <w:rPr>
                <w:rFonts w:ascii="Browallia New" w:hAnsi="Browallia New" w:cs="Browallia New"/>
                <w:sz w:val="28"/>
                <w:szCs w:val="28"/>
                <w:cs/>
              </w:rPr>
              <w:t>ที่ดิน อาคารและอุปกรณ์</w:t>
            </w:r>
          </w:p>
        </w:tc>
        <w:tc>
          <w:tcPr>
            <w:tcW w:w="1843" w:type="dxa"/>
          </w:tcPr>
          <w:p w14:paraId="20D45850" w14:textId="00E4C7C0" w:rsidR="000E1531" w:rsidRPr="002652A5" w:rsidRDefault="00EB7A1C">
            <w:pPr>
              <w:spacing w:line="240" w:lineRule="auto"/>
              <w:ind w:left="-23" w:right="-7"/>
              <w:jc w:val="right"/>
              <w:rPr>
                <w:rFonts w:ascii="Browallia New" w:hAnsi="Browallia New" w:cs="Browallia New"/>
                <w:sz w:val="28"/>
                <w:szCs w:val="28"/>
                <w:cs/>
              </w:rPr>
            </w:pPr>
            <w:r w:rsidRPr="002652A5">
              <w:rPr>
                <w:rFonts w:ascii="Browallia New" w:hAnsi="Browallia New" w:cs="Browallia New"/>
                <w:sz w:val="28"/>
                <w:szCs w:val="28"/>
              </w:rPr>
              <w:t>3,181,145</w:t>
            </w:r>
          </w:p>
        </w:tc>
        <w:tc>
          <w:tcPr>
            <w:tcW w:w="2126" w:type="dxa"/>
          </w:tcPr>
          <w:p w14:paraId="0D4CB102" w14:textId="585CD520" w:rsidR="000E1531" w:rsidRPr="002652A5" w:rsidRDefault="00034E45">
            <w:pPr>
              <w:spacing w:line="240" w:lineRule="auto"/>
              <w:ind w:left="-23" w:right="-7"/>
              <w:jc w:val="right"/>
              <w:rPr>
                <w:rFonts w:ascii="Browallia New" w:hAnsi="Browallia New" w:cs="Browallia New"/>
                <w:sz w:val="28"/>
                <w:szCs w:val="28"/>
                <w:cs/>
              </w:rPr>
            </w:pPr>
            <w:r w:rsidRPr="002652A5">
              <w:rPr>
                <w:rFonts w:ascii="Browallia New" w:hAnsi="Browallia New" w:cs="Browallia New"/>
                <w:sz w:val="28"/>
                <w:szCs w:val="28"/>
              </w:rPr>
              <w:t>(21,024)</w:t>
            </w:r>
          </w:p>
        </w:tc>
        <w:tc>
          <w:tcPr>
            <w:tcW w:w="2127" w:type="dxa"/>
            <w:vAlign w:val="bottom"/>
          </w:tcPr>
          <w:p w14:paraId="522F5931" w14:textId="20365A33" w:rsidR="000E1531" w:rsidRPr="002652A5" w:rsidRDefault="00C13CD6">
            <w:pPr>
              <w:spacing w:line="240" w:lineRule="auto"/>
              <w:ind w:left="-23" w:right="-7"/>
              <w:jc w:val="right"/>
              <w:rPr>
                <w:rFonts w:ascii="Browallia New" w:hAnsi="Browallia New" w:cs="Browallia New"/>
                <w:sz w:val="28"/>
                <w:szCs w:val="28"/>
                <w:cs/>
              </w:rPr>
            </w:pPr>
            <w:r w:rsidRPr="002652A5">
              <w:rPr>
                <w:rFonts w:ascii="Browallia New" w:hAnsi="Browallia New" w:cs="Browallia New"/>
                <w:sz w:val="28"/>
                <w:szCs w:val="28"/>
              </w:rPr>
              <w:t>3,160,121</w:t>
            </w:r>
          </w:p>
        </w:tc>
      </w:tr>
      <w:tr w:rsidR="00B3022D" w:rsidRPr="002652A5" w14:paraId="6502BAEA" w14:textId="77777777" w:rsidTr="0097228F">
        <w:tc>
          <w:tcPr>
            <w:tcW w:w="3051" w:type="dxa"/>
            <w:vAlign w:val="bottom"/>
          </w:tcPr>
          <w:p w14:paraId="545A4DD5" w14:textId="1B034B5F" w:rsidR="00B3022D" w:rsidRPr="002652A5" w:rsidRDefault="00C1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rPr>
                <w:rFonts w:ascii="Browallia New" w:hAnsi="Browallia New" w:cs="Browallia New"/>
                <w:sz w:val="28"/>
                <w:szCs w:val="28"/>
                <w:cs/>
              </w:rPr>
            </w:pPr>
            <w:r w:rsidRPr="002652A5">
              <w:rPr>
                <w:rFonts w:ascii="Browallia New" w:hAnsi="Browallia New" w:cs="Browallia New"/>
                <w:sz w:val="28"/>
                <w:szCs w:val="28"/>
                <w:cs/>
              </w:rPr>
              <w:t>สินทรัพย์ไม่มีตัวตน</w:t>
            </w:r>
          </w:p>
        </w:tc>
        <w:tc>
          <w:tcPr>
            <w:tcW w:w="1843" w:type="dxa"/>
          </w:tcPr>
          <w:p w14:paraId="2768CD0E" w14:textId="7BF3240E" w:rsidR="00B3022D" w:rsidRPr="002652A5" w:rsidRDefault="00F04C04">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6,417</w:t>
            </w:r>
          </w:p>
        </w:tc>
        <w:tc>
          <w:tcPr>
            <w:tcW w:w="2126" w:type="dxa"/>
          </w:tcPr>
          <w:p w14:paraId="7A8F6268" w14:textId="29749C0E" w:rsidR="00B3022D" w:rsidRPr="002652A5" w:rsidRDefault="00393E48">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4,620</w:t>
            </w:r>
          </w:p>
        </w:tc>
        <w:tc>
          <w:tcPr>
            <w:tcW w:w="2127" w:type="dxa"/>
            <w:vAlign w:val="bottom"/>
          </w:tcPr>
          <w:p w14:paraId="69BF2531" w14:textId="5793F03D" w:rsidR="00B3022D" w:rsidRPr="002652A5" w:rsidRDefault="00346C6E">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11,037</w:t>
            </w:r>
          </w:p>
        </w:tc>
      </w:tr>
      <w:tr w:rsidR="00B3022D" w:rsidRPr="002652A5" w14:paraId="2121A486" w14:textId="77777777" w:rsidTr="0097228F">
        <w:tc>
          <w:tcPr>
            <w:tcW w:w="3051" w:type="dxa"/>
            <w:vAlign w:val="bottom"/>
          </w:tcPr>
          <w:p w14:paraId="34C99559" w14:textId="1E5C64B8" w:rsidR="00B3022D" w:rsidRPr="002652A5" w:rsidRDefault="00C1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2A5">
              <w:rPr>
                <w:rFonts w:ascii="Browallia New" w:hAnsi="Browallia New" w:cs="Browallia New"/>
                <w:sz w:val="28"/>
                <w:szCs w:val="28"/>
                <w:cs/>
              </w:rPr>
              <w:t>ค่าความนิยม</w:t>
            </w:r>
          </w:p>
        </w:tc>
        <w:tc>
          <w:tcPr>
            <w:tcW w:w="1843" w:type="dxa"/>
          </w:tcPr>
          <w:p w14:paraId="34735837" w14:textId="39BB2EB7" w:rsidR="00B3022D" w:rsidRPr="002652A5" w:rsidRDefault="00F04C04">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w:t>
            </w:r>
          </w:p>
        </w:tc>
        <w:tc>
          <w:tcPr>
            <w:tcW w:w="2126" w:type="dxa"/>
          </w:tcPr>
          <w:p w14:paraId="480C0A80" w14:textId="53D5E9EC" w:rsidR="00B3022D" w:rsidRPr="002652A5" w:rsidRDefault="005D6C66">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10,763</w:t>
            </w:r>
          </w:p>
        </w:tc>
        <w:tc>
          <w:tcPr>
            <w:tcW w:w="2127" w:type="dxa"/>
            <w:vAlign w:val="bottom"/>
          </w:tcPr>
          <w:p w14:paraId="10FBA625" w14:textId="69C8CC44" w:rsidR="00B3022D" w:rsidRPr="002652A5" w:rsidRDefault="00DF1D74">
            <w:pPr>
              <w:spacing w:line="240" w:lineRule="auto"/>
              <w:ind w:left="-23" w:right="-7"/>
              <w:jc w:val="right"/>
              <w:rPr>
                <w:rFonts w:ascii="Browallia New" w:hAnsi="Browallia New" w:cs="Browallia New"/>
                <w:sz w:val="28"/>
                <w:szCs w:val="28"/>
                <w:cs/>
              </w:rPr>
            </w:pPr>
            <w:r w:rsidRPr="002652A5">
              <w:rPr>
                <w:rFonts w:ascii="Browallia New" w:hAnsi="Browallia New" w:cs="Browallia New"/>
                <w:sz w:val="28"/>
                <w:szCs w:val="28"/>
              </w:rPr>
              <w:t>10,763</w:t>
            </w:r>
          </w:p>
        </w:tc>
      </w:tr>
      <w:tr w:rsidR="00AE5DBF" w:rsidRPr="002652A5" w14:paraId="488C05C3" w14:textId="77777777" w:rsidTr="0097228F">
        <w:tc>
          <w:tcPr>
            <w:tcW w:w="3051" w:type="dxa"/>
            <w:vAlign w:val="bottom"/>
          </w:tcPr>
          <w:p w14:paraId="77483E3E" w14:textId="28A249FA" w:rsidR="00AE5DBF" w:rsidRPr="002652A5" w:rsidRDefault="00DD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2A5">
              <w:rPr>
                <w:rFonts w:ascii="Browallia New" w:hAnsi="Browallia New" w:cs="Browallia New"/>
                <w:sz w:val="28"/>
                <w:szCs w:val="28"/>
                <w:cs/>
              </w:rPr>
              <w:t>หนี้สินภาษีเงินได้รอการตัดบัญชี</w:t>
            </w:r>
          </w:p>
        </w:tc>
        <w:tc>
          <w:tcPr>
            <w:tcW w:w="1843" w:type="dxa"/>
          </w:tcPr>
          <w:p w14:paraId="2988C5DD" w14:textId="240EC8C2" w:rsidR="00AE5DBF" w:rsidRPr="002652A5" w:rsidRDefault="00F521DC">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w:t>
            </w:r>
          </w:p>
        </w:tc>
        <w:tc>
          <w:tcPr>
            <w:tcW w:w="2126" w:type="dxa"/>
          </w:tcPr>
          <w:p w14:paraId="7F1B7424" w14:textId="7E90B598" w:rsidR="00AE5DBF" w:rsidRPr="002652A5" w:rsidRDefault="00834368">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870</w:t>
            </w:r>
          </w:p>
        </w:tc>
        <w:tc>
          <w:tcPr>
            <w:tcW w:w="2127" w:type="dxa"/>
            <w:vAlign w:val="bottom"/>
          </w:tcPr>
          <w:p w14:paraId="5B438682" w14:textId="02547ACE" w:rsidR="00AE5DBF" w:rsidRPr="002652A5" w:rsidRDefault="0064280F">
            <w:pPr>
              <w:spacing w:line="240" w:lineRule="auto"/>
              <w:ind w:left="-23" w:right="-7"/>
              <w:jc w:val="right"/>
              <w:rPr>
                <w:rFonts w:ascii="Browallia New" w:hAnsi="Browallia New" w:cs="Browallia New"/>
                <w:sz w:val="28"/>
                <w:szCs w:val="28"/>
                <w:cs/>
              </w:rPr>
            </w:pPr>
            <w:r w:rsidRPr="002652A5">
              <w:rPr>
                <w:rFonts w:ascii="Browallia New" w:hAnsi="Browallia New" w:cs="Browallia New"/>
                <w:sz w:val="28"/>
                <w:szCs w:val="28"/>
              </w:rPr>
              <w:t>870</w:t>
            </w:r>
          </w:p>
        </w:tc>
      </w:tr>
      <w:tr w:rsidR="00B3022D" w:rsidRPr="002652A5" w14:paraId="35765218" w14:textId="77777777" w:rsidTr="0097228F">
        <w:tc>
          <w:tcPr>
            <w:tcW w:w="3051" w:type="dxa"/>
            <w:vAlign w:val="bottom"/>
          </w:tcPr>
          <w:p w14:paraId="22B15C4F" w14:textId="77777777" w:rsidR="00B3022D" w:rsidRPr="002652A5" w:rsidRDefault="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8"/>
                <w:szCs w:val="28"/>
              </w:rPr>
            </w:pPr>
            <w:r w:rsidRPr="002652A5">
              <w:rPr>
                <w:rFonts w:ascii="Browallia New" w:hAnsi="Browallia New" w:cs="Browallia New"/>
                <w:sz w:val="28"/>
                <w:szCs w:val="28"/>
                <w:cs/>
              </w:rPr>
              <w:t>ส่วนได้เสียที่ไม่อยู่ในอำนาจควบคุม</w:t>
            </w:r>
          </w:p>
        </w:tc>
        <w:tc>
          <w:tcPr>
            <w:tcW w:w="1843" w:type="dxa"/>
          </w:tcPr>
          <w:p w14:paraId="092EFBF3" w14:textId="0B1248BF" w:rsidR="00B3022D" w:rsidRPr="002652A5" w:rsidRDefault="00926C4F">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1,325,178</w:t>
            </w:r>
          </w:p>
        </w:tc>
        <w:tc>
          <w:tcPr>
            <w:tcW w:w="2126" w:type="dxa"/>
          </w:tcPr>
          <w:p w14:paraId="6A84440F" w14:textId="16E7E17D" w:rsidR="00B3022D" w:rsidRPr="002652A5" w:rsidRDefault="00907946">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(7,175)</w:t>
            </w:r>
          </w:p>
        </w:tc>
        <w:tc>
          <w:tcPr>
            <w:tcW w:w="2127" w:type="dxa"/>
            <w:vAlign w:val="bottom"/>
          </w:tcPr>
          <w:p w14:paraId="6F33E8C9" w14:textId="5963583F" w:rsidR="00B3022D" w:rsidRPr="002652A5" w:rsidRDefault="009B11F8">
            <w:pPr>
              <w:spacing w:line="240" w:lineRule="auto"/>
              <w:ind w:left="-23" w:right="-7"/>
              <w:jc w:val="right"/>
              <w:rPr>
                <w:rFonts w:ascii="Browallia New" w:hAnsi="Browallia New" w:cs="Browallia New"/>
                <w:sz w:val="28"/>
                <w:szCs w:val="28"/>
              </w:rPr>
            </w:pPr>
            <w:r w:rsidRPr="002652A5">
              <w:rPr>
                <w:rFonts w:ascii="Browallia New" w:hAnsi="Browallia New" w:cs="Browallia New"/>
                <w:sz w:val="28"/>
                <w:szCs w:val="28"/>
              </w:rPr>
              <w:t>1,</w:t>
            </w:r>
            <w:r w:rsidR="00907946" w:rsidRPr="002652A5">
              <w:rPr>
                <w:rFonts w:ascii="Browallia New" w:hAnsi="Browallia New" w:cs="Browallia New"/>
                <w:sz w:val="28"/>
                <w:szCs w:val="28"/>
              </w:rPr>
              <w:t>318,003</w:t>
            </w:r>
          </w:p>
        </w:tc>
      </w:tr>
    </w:tbl>
    <w:p w14:paraId="491EF772" w14:textId="17382BED" w:rsidR="00B3022D" w:rsidRPr="00A67DCC" w:rsidRDefault="00B3022D" w:rsidP="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CC6157E" w14:textId="77777777" w:rsidR="00B3022D" w:rsidRPr="00A67DCC" w:rsidRDefault="00B3022D" w:rsidP="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99F9BB" w14:textId="77777777" w:rsidR="00F64569" w:rsidRPr="00A67DCC" w:rsidRDefault="00F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67DCC">
        <w:rPr>
          <w:rFonts w:ascii="Browallia New" w:hAnsi="Browallia New" w:cs="Browallia New"/>
          <w:b/>
          <w:bCs/>
          <w:sz w:val="28"/>
          <w:szCs w:val="28"/>
          <w:cs/>
          <w:lang w:val="en-GB"/>
        </w:rPr>
        <w:br w:type="page"/>
      </w:r>
    </w:p>
    <w:p w14:paraId="07D59A30" w14:textId="7C5B74BA" w:rsidR="00C85F0F" w:rsidRPr="00A67DCC"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รายการบัญชีกับ</w:t>
      </w:r>
      <w:r w:rsidR="00EA5F59" w:rsidRPr="00A67DCC">
        <w:rPr>
          <w:rFonts w:ascii="Browallia New" w:hAnsi="Browallia New" w:cs="Browallia New"/>
          <w:b/>
          <w:bCs/>
          <w:sz w:val="28"/>
          <w:szCs w:val="28"/>
          <w:cs/>
          <w:lang w:val="en-GB"/>
        </w:rPr>
        <w:t>บุคคลและบริษัทที่เกี่ยวข้องกัน</w:t>
      </w:r>
    </w:p>
    <w:p w14:paraId="0EDCE776" w14:textId="77777777" w:rsidR="00C85F0F" w:rsidRPr="00A67DCC"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A67DCC"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งบการเงิน</w:t>
      </w:r>
      <w:r w:rsidR="002009A8" w:rsidRPr="00A67DCC">
        <w:rPr>
          <w:rFonts w:ascii="Browallia New" w:hAnsi="Browallia New" w:cs="Browallia New"/>
          <w:sz w:val="28"/>
          <w:szCs w:val="28"/>
          <w:cs/>
        </w:rPr>
        <w:t>ระหว่างกา</w:t>
      </w:r>
      <w:r w:rsidR="00236925" w:rsidRPr="00A67DCC">
        <w:rPr>
          <w:rFonts w:ascii="Browallia New" w:hAnsi="Browallia New" w:cs="Browallia New"/>
          <w:sz w:val="28"/>
          <w:szCs w:val="28"/>
          <w:cs/>
        </w:rPr>
        <w:t>ล</w:t>
      </w:r>
      <w:r w:rsidRPr="00A67DCC">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A67DCC"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A67DCC"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A67DCC"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A67DCC" w14:paraId="6A36B392" w14:textId="77777777" w:rsidTr="009E7F65">
        <w:trPr>
          <w:cantSplit/>
          <w:tblHeader/>
        </w:trPr>
        <w:tc>
          <w:tcPr>
            <w:tcW w:w="3685" w:type="dxa"/>
            <w:tcBorders>
              <w:bottom w:val="single" w:sz="4" w:space="0" w:color="auto"/>
            </w:tcBorders>
          </w:tcPr>
          <w:p w14:paraId="7CE1B627" w14:textId="43AAE521"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A67DCC">
              <w:rPr>
                <w:rFonts w:ascii="Browallia New" w:hAnsi="Browallia New" w:cs="Browallia New"/>
                <w:sz w:val="28"/>
                <w:szCs w:val="28"/>
                <w:cs/>
              </w:rPr>
              <w:t>รายการ</w:t>
            </w:r>
          </w:p>
        </w:tc>
        <w:tc>
          <w:tcPr>
            <w:tcW w:w="236" w:type="dxa"/>
            <w:tcBorders>
              <w:bottom w:val="nil"/>
            </w:tcBorders>
          </w:tcPr>
          <w:p w14:paraId="7A1601E8"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A67DCC">
              <w:rPr>
                <w:rFonts w:ascii="Browallia New" w:hAnsi="Browallia New" w:cs="Browallia New"/>
                <w:sz w:val="28"/>
                <w:szCs w:val="28"/>
                <w:cs/>
              </w:rPr>
              <w:t>นโยบายการกำหนดราคา</w:t>
            </w:r>
          </w:p>
        </w:tc>
      </w:tr>
      <w:tr w:rsidR="006971B8" w:rsidRPr="00A67DCC" w14:paraId="7D02F9BB" w14:textId="77777777" w:rsidTr="009E7F65">
        <w:trPr>
          <w:cantSplit/>
          <w:trHeight w:val="244"/>
          <w:tblHeader/>
        </w:trPr>
        <w:tc>
          <w:tcPr>
            <w:tcW w:w="3685" w:type="dxa"/>
            <w:tcBorders>
              <w:top w:val="nil"/>
              <w:bottom w:val="nil"/>
            </w:tcBorders>
            <w:vAlign w:val="bottom"/>
          </w:tcPr>
          <w:p w14:paraId="4F93CC71"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A67DCC" w14:paraId="34D72469" w14:textId="77777777" w:rsidTr="009E7F65">
        <w:trPr>
          <w:cantSplit/>
        </w:trPr>
        <w:tc>
          <w:tcPr>
            <w:tcW w:w="3685" w:type="dxa"/>
            <w:tcBorders>
              <w:top w:val="nil"/>
              <w:bottom w:val="nil"/>
            </w:tcBorders>
            <w:vAlign w:val="bottom"/>
          </w:tcPr>
          <w:p w14:paraId="76337D28"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A67DCC">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A67DCC" w14:paraId="5664CF4B" w14:textId="77777777" w:rsidTr="009E7F65">
        <w:trPr>
          <w:cantSplit/>
        </w:trPr>
        <w:tc>
          <w:tcPr>
            <w:tcW w:w="3685" w:type="dxa"/>
            <w:tcBorders>
              <w:top w:val="nil"/>
            </w:tcBorders>
            <w:vAlign w:val="bottom"/>
          </w:tcPr>
          <w:p w14:paraId="66D67C1A" w14:textId="2E40780D" w:rsidR="00C55337" w:rsidRPr="00A67DCC" w:rsidRDefault="00FE0B5D" w:rsidP="001B4041">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A67DCC"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A67DCC" w:rsidRDefault="00FE0B5D" w:rsidP="001B4041">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lang w:val="en-GB"/>
              </w:rPr>
              <w:t>ตามราคาที่ตกลงกัน</w:t>
            </w:r>
          </w:p>
        </w:tc>
      </w:tr>
      <w:tr w:rsidR="007708C0" w:rsidRPr="00A67DCC" w14:paraId="6E5B46AD" w14:textId="77777777" w:rsidTr="009E7F65">
        <w:trPr>
          <w:cantSplit/>
        </w:trPr>
        <w:tc>
          <w:tcPr>
            <w:tcW w:w="3685" w:type="dxa"/>
            <w:tcBorders>
              <w:top w:val="nil"/>
            </w:tcBorders>
            <w:vAlign w:val="bottom"/>
          </w:tcPr>
          <w:p w14:paraId="34DAD7A0" w14:textId="2BAD9559" w:rsidR="007708C0" w:rsidRPr="00A67DCC" w:rsidRDefault="007708C0" w:rsidP="007708C0">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A67DCC"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A67DCC" w:rsidRDefault="007708C0" w:rsidP="007708C0">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ราคาตามสัญญา</w:t>
            </w:r>
          </w:p>
        </w:tc>
      </w:tr>
      <w:tr w:rsidR="00883AB5" w:rsidRPr="00A67DCC" w14:paraId="56BE4367" w14:textId="77777777" w:rsidTr="009E7F65">
        <w:trPr>
          <w:cantSplit/>
        </w:trPr>
        <w:tc>
          <w:tcPr>
            <w:tcW w:w="3685" w:type="dxa"/>
            <w:tcBorders>
              <w:top w:val="nil"/>
            </w:tcBorders>
            <w:vAlign w:val="bottom"/>
          </w:tcPr>
          <w:p w14:paraId="4EFC52BE" w14:textId="39DCCC1A" w:rsidR="00883AB5" w:rsidRPr="00A67DCC" w:rsidRDefault="00A145F3" w:rsidP="001B4041">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A67DCC"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A67DCC" w:rsidRDefault="00E137C7" w:rsidP="001B4041">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ราคาตามสัญญา</w:t>
            </w:r>
          </w:p>
        </w:tc>
      </w:tr>
      <w:tr w:rsidR="009C0F69" w:rsidRPr="00A67DCC" w14:paraId="4F7F7707" w14:textId="77777777" w:rsidTr="009E7F65">
        <w:trPr>
          <w:cantSplit/>
        </w:trPr>
        <w:tc>
          <w:tcPr>
            <w:tcW w:w="3685" w:type="dxa"/>
            <w:tcBorders>
              <w:top w:val="nil"/>
            </w:tcBorders>
            <w:vAlign w:val="bottom"/>
          </w:tcPr>
          <w:p w14:paraId="16AE3158" w14:textId="435E48FC" w:rsidR="009C0F69" w:rsidRPr="00A67DCC" w:rsidRDefault="009C0F69" w:rsidP="001B4041">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A67DCC"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A67DCC" w:rsidRDefault="009C0F69" w:rsidP="001B4041">
            <w:pPr>
              <w:spacing w:line="240" w:lineRule="auto"/>
              <w:ind w:left="175" w:right="-109" w:hanging="175"/>
              <w:rPr>
                <w:rFonts w:ascii="Browallia New" w:hAnsi="Browallia New" w:cs="Browallia New"/>
                <w:sz w:val="28"/>
                <w:szCs w:val="28"/>
                <w:cs/>
                <w:lang w:val="en-GB"/>
              </w:rPr>
            </w:pPr>
            <w:r w:rsidRPr="00A67DCC">
              <w:rPr>
                <w:rFonts w:ascii="Browallia New" w:hAnsi="Browallia New" w:cs="Browallia New"/>
                <w:sz w:val="28"/>
                <w:szCs w:val="28"/>
                <w:cs/>
              </w:rPr>
              <w:t>ราคาตามสัญญา</w:t>
            </w:r>
          </w:p>
        </w:tc>
      </w:tr>
      <w:tr w:rsidR="006971B8" w:rsidRPr="00A67DCC" w14:paraId="44E0146B" w14:textId="77777777" w:rsidTr="009E7F65">
        <w:trPr>
          <w:cantSplit/>
        </w:trPr>
        <w:tc>
          <w:tcPr>
            <w:tcW w:w="3685" w:type="dxa"/>
            <w:tcBorders>
              <w:top w:val="nil"/>
            </w:tcBorders>
            <w:vAlign w:val="bottom"/>
          </w:tcPr>
          <w:p w14:paraId="3C9CAC88" w14:textId="77777777" w:rsidR="006971B8" w:rsidRPr="00A67DCC" w:rsidRDefault="006971B8" w:rsidP="001B4041">
            <w:pPr>
              <w:tabs>
                <w:tab w:val="clear" w:pos="227"/>
              </w:tabs>
              <w:spacing w:line="240" w:lineRule="auto"/>
              <w:ind w:left="175"/>
              <w:rPr>
                <w:rFonts w:ascii="Browallia New" w:hAnsi="Browallia New" w:cs="Browallia New"/>
                <w:sz w:val="28"/>
                <w:szCs w:val="28"/>
              </w:rPr>
            </w:pPr>
            <w:r w:rsidRPr="00A67DCC">
              <w:rPr>
                <w:rFonts w:ascii="Browallia New" w:hAnsi="Browallia New" w:cs="Browallia New"/>
                <w:sz w:val="28"/>
                <w:szCs w:val="28"/>
                <w:cs/>
              </w:rPr>
              <w:t>ดอกเบี้ยรับ</w:t>
            </w:r>
          </w:p>
        </w:tc>
        <w:tc>
          <w:tcPr>
            <w:tcW w:w="236" w:type="dxa"/>
            <w:tcBorders>
              <w:top w:val="nil"/>
            </w:tcBorders>
          </w:tcPr>
          <w:p w14:paraId="6193B5D2" w14:textId="77777777" w:rsidR="006971B8" w:rsidRPr="00A67DCC"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A67DCC" w:rsidRDefault="00F00AE2" w:rsidP="001B4041">
            <w:pPr>
              <w:spacing w:line="240" w:lineRule="auto"/>
              <w:ind w:left="175" w:right="-109" w:hanging="175"/>
              <w:rPr>
                <w:rFonts w:ascii="Browallia New" w:hAnsi="Browallia New" w:cs="Browallia New"/>
                <w:sz w:val="28"/>
                <w:szCs w:val="28"/>
              </w:rPr>
            </w:pPr>
            <w:r w:rsidRPr="00A67DCC">
              <w:rPr>
                <w:rFonts w:ascii="Browallia New" w:hAnsi="Browallia New" w:cs="Browallia New"/>
                <w:sz w:val="28"/>
                <w:szCs w:val="28"/>
                <w:cs/>
              </w:rPr>
              <w:t>อัตราที่ตกลงร่วมกันในสัญญา</w:t>
            </w:r>
          </w:p>
        </w:tc>
      </w:tr>
      <w:tr w:rsidR="00AE5651" w:rsidRPr="00A67DCC" w14:paraId="0B6FB19D" w14:textId="77777777" w:rsidTr="009E7F65">
        <w:trPr>
          <w:cantSplit/>
        </w:trPr>
        <w:tc>
          <w:tcPr>
            <w:tcW w:w="3685" w:type="dxa"/>
            <w:tcBorders>
              <w:top w:val="nil"/>
            </w:tcBorders>
            <w:vAlign w:val="bottom"/>
          </w:tcPr>
          <w:p w14:paraId="12E81B22" w14:textId="5E1347FA" w:rsidR="00AE5651" w:rsidRPr="00A67DCC" w:rsidRDefault="00AE5651" w:rsidP="001B4041">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A67DCC"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3F20B779" w:rsidR="00AE5651" w:rsidRPr="00A67DCC" w:rsidRDefault="00AE5651" w:rsidP="001B4041">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ตามรายงานประชุม</w:t>
            </w:r>
          </w:p>
        </w:tc>
      </w:tr>
      <w:tr w:rsidR="00021A28" w:rsidRPr="00A67DCC" w14:paraId="3E1A81E7" w14:textId="77777777" w:rsidTr="009E7F65">
        <w:trPr>
          <w:cantSplit/>
        </w:trPr>
        <w:tc>
          <w:tcPr>
            <w:tcW w:w="3685" w:type="dxa"/>
            <w:tcBorders>
              <w:bottom w:val="nil"/>
            </w:tcBorders>
          </w:tcPr>
          <w:p w14:paraId="13F23532" w14:textId="7F56F4D1" w:rsidR="00021A28" w:rsidRPr="00A67DCC" w:rsidRDefault="00021A28" w:rsidP="00021A28">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รายได้อื่น</w:t>
            </w:r>
          </w:p>
        </w:tc>
        <w:tc>
          <w:tcPr>
            <w:tcW w:w="236" w:type="dxa"/>
            <w:tcBorders>
              <w:bottom w:val="nil"/>
            </w:tcBorders>
          </w:tcPr>
          <w:p w14:paraId="4DEF6FB8" w14:textId="77777777" w:rsidR="00021A28" w:rsidRPr="00A67DCC"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A67DCC" w:rsidRDefault="00021A28" w:rsidP="00021A28">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lang w:val="en-GB"/>
              </w:rPr>
              <w:t>ตามราคาที่ตกลงกัน</w:t>
            </w:r>
          </w:p>
        </w:tc>
      </w:tr>
      <w:tr w:rsidR="00021150" w:rsidRPr="00A67DCC" w14:paraId="33D53FCE" w14:textId="77777777" w:rsidTr="009E7F65">
        <w:trPr>
          <w:cantSplit/>
        </w:trPr>
        <w:tc>
          <w:tcPr>
            <w:tcW w:w="3685" w:type="dxa"/>
            <w:tcBorders>
              <w:bottom w:val="nil"/>
            </w:tcBorders>
          </w:tcPr>
          <w:p w14:paraId="3927F28D" w14:textId="02867355" w:rsidR="00021150" w:rsidRPr="00A67DCC" w:rsidRDefault="00021150" w:rsidP="00021150">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A67DCC"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A67DCC" w:rsidRDefault="00021150" w:rsidP="00021150">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lang w:val="en-GB"/>
              </w:rPr>
              <w:t>ตามราคาที่ตกลงกัน</w:t>
            </w:r>
          </w:p>
        </w:tc>
      </w:tr>
      <w:tr w:rsidR="00021A28" w:rsidRPr="00A67DCC" w14:paraId="29EAEE45" w14:textId="77777777" w:rsidTr="009E7F65">
        <w:trPr>
          <w:cantSplit/>
        </w:trPr>
        <w:tc>
          <w:tcPr>
            <w:tcW w:w="3685" w:type="dxa"/>
            <w:tcBorders>
              <w:bottom w:val="nil"/>
            </w:tcBorders>
            <w:vAlign w:val="bottom"/>
          </w:tcPr>
          <w:p w14:paraId="1694586C" w14:textId="49E7D311" w:rsidR="00021A28" w:rsidRPr="00A67DCC" w:rsidRDefault="004C4283" w:rsidP="00021A28">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A67DCC"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A67DCC" w:rsidRDefault="00021A28" w:rsidP="00021A28">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อัตราที่ตกลงร่วมกันในสัญญา</w:t>
            </w:r>
          </w:p>
        </w:tc>
      </w:tr>
      <w:tr w:rsidR="003D051D" w:rsidRPr="00A67DCC" w14:paraId="32325639" w14:textId="77777777" w:rsidTr="009E7F65">
        <w:trPr>
          <w:cantSplit/>
        </w:trPr>
        <w:tc>
          <w:tcPr>
            <w:tcW w:w="3685" w:type="dxa"/>
            <w:tcBorders>
              <w:bottom w:val="nil"/>
            </w:tcBorders>
          </w:tcPr>
          <w:p w14:paraId="60E0BE32" w14:textId="77777777" w:rsidR="003D051D" w:rsidRPr="00A67DCC"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A67DCC"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A67DCC" w:rsidRDefault="003D051D" w:rsidP="001B1333">
            <w:pPr>
              <w:spacing w:line="240" w:lineRule="auto"/>
              <w:ind w:left="175" w:right="-109" w:hanging="175"/>
              <w:rPr>
                <w:rFonts w:ascii="Browallia New" w:hAnsi="Browallia New" w:cs="Browallia New"/>
                <w:sz w:val="28"/>
                <w:szCs w:val="28"/>
                <w:cs/>
                <w:lang w:val="en-GB"/>
              </w:rPr>
            </w:pPr>
          </w:p>
        </w:tc>
      </w:tr>
      <w:tr w:rsidR="00F256BA" w:rsidRPr="00A67DCC" w14:paraId="23FBBA47" w14:textId="77777777" w:rsidTr="009E7F65">
        <w:trPr>
          <w:cantSplit/>
        </w:trPr>
        <w:tc>
          <w:tcPr>
            <w:tcW w:w="8788" w:type="dxa"/>
            <w:gridSpan w:val="3"/>
          </w:tcPr>
          <w:p w14:paraId="7E4E7C19" w14:textId="2B75B862" w:rsidR="00F256BA" w:rsidRPr="00A67DCC" w:rsidRDefault="00F256BA" w:rsidP="00514FB3">
            <w:pPr>
              <w:spacing w:line="240" w:lineRule="auto"/>
              <w:ind w:left="175" w:right="-109" w:hanging="175"/>
              <w:rPr>
                <w:rFonts w:ascii="Browallia New" w:hAnsi="Browallia New" w:cs="Browallia New"/>
                <w:sz w:val="28"/>
                <w:szCs w:val="28"/>
                <w:cs/>
                <w:lang w:val="en-GB"/>
              </w:rPr>
            </w:pPr>
            <w:r w:rsidRPr="00A67DCC">
              <w:rPr>
                <w:rFonts w:ascii="Browallia New" w:hAnsi="Browallia New" w:cs="Browallia New"/>
                <w:b/>
                <w:bCs/>
                <w:sz w:val="28"/>
                <w:szCs w:val="28"/>
                <w:cs/>
              </w:rPr>
              <w:t>รายการธุรกิจกับบุคคลและบริษัทที่เกี่ยวข้องกัน</w:t>
            </w:r>
          </w:p>
        </w:tc>
      </w:tr>
      <w:tr w:rsidR="002D7E47" w:rsidRPr="00A67DCC" w14:paraId="7D850678" w14:textId="77777777" w:rsidTr="009E7F65">
        <w:trPr>
          <w:cantSplit/>
        </w:trPr>
        <w:tc>
          <w:tcPr>
            <w:tcW w:w="3685" w:type="dxa"/>
            <w:vAlign w:val="bottom"/>
          </w:tcPr>
          <w:p w14:paraId="5F3F3092" w14:textId="77A95F8C" w:rsidR="002D7E47" w:rsidRPr="00A67DCC" w:rsidRDefault="002D7E47" w:rsidP="00F256BA">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236" w:type="dxa"/>
          </w:tcPr>
          <w:p w14:paraId="16374914" w14:textId="77777777" w:rsidR="002D7E47" w:rsidRPr="00A67DCC"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A67DCC" w:rsidRDefault="002D7E47" w:rsidP="00F256BA">
            <w:pPr>
              <w:spacing w:line="240" w:lineRule="auto"/>
              <w:ind w:left="175" w:right="-109" w:hanging="175"/>
              <w:rPr>
                <w:rFonts w:ascii="Browallia New" w:hAnsi="Browallia New" w:cs="Browallia New"/>
                <w:sz w:val="28"/>
                <w:szCs w:val="28"/>
                <w:cs/>
                <w:lang w:val="en-GB"/>
              </w:rPr>
            </w:pPr>
            <w:r w:rsidRPr="00A67DCC">
              <w:rPr>
                <w:rFonts w:ascii="Browallia New" w:hAnsi="Browallia New" w:cs="Browallia New"/>
                <w:sz w:val="28"/>
                <w:szCs w:val="28"/>
                <w:cs/>
              </w:rPr>
              <w:t>อัตราที่ตกลงร่วมกันในสัญญา</w:t>
            </w:r>
          </w:p>
        </w:tc>
      </w:tr>
      <w:tr w:rsidR="002D7E47" w:rsidRPr="00A67DCC" w14:paraId="77E0B762" w14:textId="77777777" w:rsidTr="009E7F65">
        <w:trPr>
          <w:cantSplit/>
        </w:trPr>
        <w:tc>
          <w:tcPr>
            <w:tcW w:w="3685" w:type="dxa"/>
            <w:vAlign w:val="bottom"/>
          </w:tcPr>
          <w:p w14:paraId="75AA73FA" w14:textId="3103ED55" w:rsidR="002D7E47" w:rsidRPr="00A67DCC" w:rsidRDefault="002D7E47" w:rsidP="00F256BA">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ค่าตอบแทนผู้บริหารคนสำคัญ</w:t>
            </w:r>
          </w:p>
        </w:tc>
        <w:tc>
          <w:tcPr>
            <w:tcW w:w="236" w:type="dxa"/>
          </w:tcPr>
          <w:p w14:paraId="273031BC" w14:textId="77777777" w:rsidR="002D7E47" w:rsidRPr="00A67DCC"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A67DCC" w:rsidRDefault="002D7E47" w:rsidP="00F256BA">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ตามที่อนุมัติในที่ประชุมผู้ถือหุ้นสามัญประจำปี</w:t>
            </w:r>
          </w:p>
        </w:tc>
      </w:tr>
      <w:tr w:rsidR="002D7E47" w:rsidRPr="00A67DCC" w14:paraId="43E8CE56" w14:textId="77777777" w:rsidTr="009E7F65">
        <w:trPr>
          <w:cantSplit/>
        </w:trPr>
        <w:tc>
          <w:tcPr>
            <w:tcW w:w="3685" w:type="dxa"/>
          </w:tcPr>
          <w:p w14:paraId="1196335D" w14:textId="72A0F037" w:rsidR="002D7E47" w:rsidRPr="00A67DCC"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A67DCC"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A67DCC" w:rsidRDefault="002D7E47" w:rsidP="00F256BA">
            <w:pPr>
              <w:spacing w:line="240" w:lineRule="auto"/>
              <w:ind w:left="175" w:right="-109" w:hanging="175"/>
              <w:rPr>
                <w:rFonts w:ascii="Browallia New" w:hAnsi="Browallia New" w:cs="Browallia New"/>
                <w:sz w:val="28"/>
                <w:szCs w:val="28"/>
              </w:rPr>
            </w:pPr>
          </w:p>
        </w:tc>
      </w:tr>
      <w:tr w:rsidR="002D7E47" w:rsidRPr="00A67DCC" w14:paraId="6701F893" w14:textId="77777777" w:rsidTr="00D842AF">
        <w:trPr>
          <w:cantSplit/>
          <w:trHeight w:val="297"/>
        </w:trPr>
        <w:tc>
          <w:tcPr>
            <w:tcW w:w="8788" w:type="dxa"/>
            <w:gridSpan w:val="3"/>
            <w:tcBorders>
              <w:bottom w:val="nil"/>
            </w:tcBorders>
          </w:tcPr>
          <w:p w14:paraId="0BF23C5A" w14:textId="4C383C28" w:rsidR="002D7E47" w:rsidRPr="00A67DCC" w:rsidRDefault="00E402C1" w:rsidP="00514FB3">
            <w:pPr>
              <w:spacing w:line="240" w:lineRule="auto"/>
              <w:ind w:left="175" w:right="-109" w:hanging="175"/>
              <w:rPr>
                <w:rFonts w:ascii="Browallia New" w:hAnsi="Browallia New" w:cs="Browallia New"/>
                <w:sz w:val="16"/>
                <w:szCs w:val="16"/>
                <w:cs/>
                <w:lang w:val="en-GB"/>
              </w:rPr>
            </w:pPr>
            <w:r w:rsidRPr="00A67DCC">
              <w:rPr>
                <w:rFonts w:ascii="Browallia New" w:hAnsi="Browallia New" w:cs="Browallia New"/>
                <w:b/>
                <w:bCs/>
                <w:sz w:val="28"/>
                <w:szCs w:val="28"/>
                <w:cs/>
              </w:rPr>
              <w:t>รายการธุรกิจกับกรรมการของบริษัทและบริษัทย่อย</w:t>
            </w:r>
          </w:p>
        </w:tc>
      </w:tr>
      <w:tr w:rsidR="009E7F65" w:rsidRPr="00A67DCC" w14:paraId="278DCB81" w14:textId="77777777" w:rsidTr="00D842AF">
        <w:trPr>
          <w:cantSplit/>
        </w:trPr>
        <w:tc>
          <w:tcPr>
            <w:tcW w:w="3685" w:type="dxa"/>
            <w:tcBorders>
              <w:bottom w:val="nil"/>
            </w:tcBorders>
            <w:vAlign w:val="bottom"/>
          </w:tcPr>
          <w:p w14:paraId="06594ACF" w14:textId="55068175" w:rsidR="009E7F65" w:rsidRPr="00A67DCC" w:rsidRDefault="009E7F65">
            <w:pPr>
              <w:tabs>
                <w:tab w:val="clear" w:pos="227"/>
              </w:tabs>
              <w:spacing w:line="240" w:lineRule="auto"/>
              <w:ind w:lef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A67DCC"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A67DCC" w:rsidRDefault="009E7F65">
            <w:pPr>
              <w:spacing w:line="240" w:lineRule="auto"/>
              <w:ind w:left="175" w:right="-109" w:hanging="175"/>
              <w:rPr>
                <w:rFonts w:ascii="Browallia New" w:hAnsi="Browallia New" w:cs="Browallia New"/>
                <w:sz w:val="28"/>
                <w:szCs w:val="28"/>
                <w:cs/>
              </w:rPr>
            </w:pPr>
            <w:r w:rsidRPr="00A67DCC">
              <w:rPr>
                <w:rFonts w:ascii="Browallia New" w:hAnsi="Browallia New" w:cs="Browallia New"/>
                <w:sz w:val="28"/>
                <w:szCs w:val="28"/>
                <w:cs/>
              </w:rPr>
              <w:t>อัตราที่ตกลงร่วมกันในสัญญา</w:t>
            </w:r>
          </w:p>
        </w:tc>
      </w:tr>
    </w:tbl>
    <w:p w14:paraId="6A289A61" w14:textId="77777777" w:rsidR="009E7F65" w:rsidRPr="00A67DCC"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17F1EA67" w14:textId="77777777" w:rsidR="0087157A" w:rsidRPr="00A67DCC" w:rsidRDefault="0087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67DCC">
        <w:rPr>
          <w:rFonts w:ascii="Browallia New" w:hAnsi="Browallia New" w:cs="Browallia New"/>
          <w:sz w:val="28"/>
          <w:szCs w:val="28"/>
          <w:cs/>
        </w:rPr>
        <w:br w:type="page"/>
      </w:r>
    </w:p>
    <w:p w14:paraId="3FD398E1" w14:textId="74368824" w:rsidR="00AA3715" w:rsidRPr="00A67DCC"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รายการบัญชีกับบุคคลและบริษัทที่เกี่ยวข้องกันที่มีสาระสำคัญ </w:t>
      </w:r>
      <w:r w:rsidR="00D645C3" w:rsidRPr="00A67DCC">
        <w:rPr>
          <w:rFonts w:ascii="Browallia New" w:hAnsi="Browallia New" w:cs="Browallia New"/>
          <w:sz w:val="28"/>
          <w:szCs w:val="28"/>
          <w:cs/>
        </w:rPr>
        <w:t xml:space="preserve">สำหรับงวดสามเดือนและหกเดือนสิ้นสุดวันที่ </w:t>
      </w:r>
      <w:r w:rsidR="00D645C3" w:rsidRPr="00A67DCC">
        <w:rPr>
          <w:rFonts w:ascii="Browallia New" w:hAnsi="Browallia New" w:cs="Browallia New"/>
          <w:sz w:val="28"/>
          <w:szCs w:val="28"/>
          <w:cs/>
        </w:rPr>
        <w:br/>
      </w:r>
      <w:r w:rsidR="00D645C3" w:rsidRPr="00A67DCC">
        <w:rPr>
          <w:rFonts w:ascii="Browallia New" w:hAnsi="Browallia New" w:cs="Browallia New"/>
          <w:sz w:val="28"/>
          <w:szCs w:val="28"/>
          <w:lang w:val="en-GB"/>
        </w:rPr>
        <w:t>30</w:t>
      </w:r>
      <w:r w:rsidR="00D645C3" w:rsidRPr="00A67DCC">
        <w:rPr>
          <w:rFonts w:ascii="Browallia New" w:hAnsi="Browallia New" w:cs="Browallia New"/>
          <w:sz w:val="28"/>
          <w:szCs w:val="28"/>
          <w:cs/>
        </w:rPr>
        <w:t xml:space="preserve"> มิถุนายน</w:t>
      </w:r>
      <w:r w:rsidR="00D645C3" w:rsidRPr="00A67DCC">
        <w:rPr>
          <w:rFonts w:ascii="Browallia New" w:hAnsi="Browallia New" w:cs="Browallia New"/>
          <w:sz w:val="28"/>
          <w:szCs w:val="28"/>
        </w:rPr>
        <w:t xml:space="preserve"> </w:t>
      </w:r>
      <w:r w:rsidR="00BA4D01" w:rsidRPr="00A67DCC">
        <w:rPr>
          <w:rFonts w:ascii="Browallia New" w:hAnsi="Browallia New" w:cs="Browallia New"/>
          <w:sz w:val="28"/>
          <w:szCs w:val="28"/>
        </w:rPr>
        <w:t>256</w:t>
      </w:r>
      <w:r w:rsidR="00FD37B7" w:rsidRPr="00A67DCC">
        <w:rPr>
          <w:rFonts w:ascii="Browallia New" w:hAnsi="Browallia New" w:cs="Browallia New"/>
          <w:sz w:val="28"/>
          <w:szCs w:val="28"/>
        </w:rPr>
        <w:t>8</w:t>
      </w:r>
      <w:r w:rsidR="008C5095" w:rsidRPr="00A67DCC">
        <w:rPr>
          <w:rFonts w:ascii="Browallia New" w:hAnsi="Browallia New" w:cs="Browallia New"/>
          <w:sz w:val="28"/>
          <w:szCs w:val="28"/>
          <w:cs/>
        </w:rPr>
        <w:t xml:space="preserve"> </w:t>
      </w:r>
      <w:r w:rsidR="005324AC" w:rsidRPr="00A67DCC">
        <w:rPr>
          <w:rFonts w:ascii="Browallia New" w:hAnsi="Browallia New" w:cs="Browallia New"/>
          <w:sz w:val="28"/>
          <w:szCs w:val="28"/>
          <w:cs/>
        </w:rPr>
        <w:t>และ</w:t>
      </w:r>
      <w:r w:rsidRPr="00A67DCC">
        <w:rPr>
          <w:rFonts w:ascii="Browallia New" w:hAnsi="Browallia New" w:cs="Browallia New"/>
          <w:sz w:val="28"/>
          <w:szCs w:val="28"/>
          <w:cs/>
        </w:rPr>
        <w:t xml:space="preserve"> </w:t>
      </w:r>
      <w:r w:rsidRPr="00A67DCC">
        <w:rPr>
          <w:rFonts w:ascii="Browallia New" w:hAnsi="Browallia New" w:cs="Browallia New"/>
          <w:sz w:val="28"/>
          <w:szCs w:val="28"/>
        </w:rPr>
        <w:t>256</w:t>
      </w:r>
      <w:r w:rsidR="00FD37B7" w:rsidRPr="00A67DCC">
        <w:rPr>
          <w:rFonts w:ascii="Browallia New" w:hAnsi="Browallia New" w:cs="Browallia New"/>
          <w:sz w:val="28"/>
          <w:szCs w:val="28"/>
        </w:rPr>
        <w:t>7</w:t>
      </w:r>
      <w:r w:rsidRPr="00A67DCC">
        <w:rPr>
          <w:rFonts w:ascii="Browallia New" w:hAnsi="Browallia New" w:cs="Browallia New"/>
          <w:sz w:val="28"/>
          <w:szCs w:val="28"/>
          <w:cs/>
        </w:rPr>
        <w:t xml:space="preserve"> มีดังนี้</w:t>
      </w:r>
    </w:p>
    <w:p w14:paraId="54DE29A3" w14:textId="5D2433D5" w:rsidR="00E20728" w:rsidRPr="00A67DC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A67DCC" w14:paraId="7A297A14" w14:textId="77777777" w:rsidTr="00E7299D">
        <w:trPr>
          <w:trHeight w:val="169"/>
          <w:tblHeader/>
        </w:trPr>
        <w:tc>
          <w:tcPr>
            <w:tcW w:w="3637" w:type="dxa"/>
            <w:tcBorders>
              <w:top w:val="nil"/>
              <w:left w:val="nil"/>
              <w:bottom w:val="nil"/>
              <w:right w:val="nil"/>
            </w:tcBorders>
          </w:tcPr>
          <w:p w14:paraId="76FAB694" w14:textId="77777777" w:rsidR="00E20728" w:rsidRPr="00A67DCC" w:rsidRDefault="00E20728" w:rsidP="001C3234">
            <w:pPr>
              <w:tabs>
                <w:tab w:val="clear" w:pos="3742"/>
              </w:tabs>
              <w:spacing w:line="240" w:lineRule="auto"/>
              <w:ind w:left="175" w:right="175" w:hanging="175"/>
              <w:jc w:val="center"/>
              <w:rPr>
                <w:rFonts w:ascii="Browallia New" w:hAnsi="Browallia New" w:cs="Browallia New"/>
                <w:sz w:val="28"/>
                <w:szCs w:val="28"/>
              </w:rPr>
            </w:pPr>
            <w:r w:rsidRPr="00A67DCC">
              <w:rPr>
                <w:rFonts w:ascii="Browallia New" w:hAnsi="Browallia New" w:cs="Browallia New"/>
                <w:b/>
                <w:bCs/>
                <w:sz w:val="28"/>
                <w:szCs w:val="28"/>
              </w:rPr>
              <w:tab/>
            </w:r>
            <w:r w:rsidRPr="00A67DCC">
              <w:rPr>
                <w:rFonts w:ascii="Browallia New" w:hAnsi="Browallia New" w:cs="Browallia New"/>
                <w:b/>
                <w:bCs/>
                <w:sz w:val="28"/>
                <w:szCs w:val="28"/>
              </w:rPr>
              <w:tab/>
            </w:r>
          </w:p>
        </w:tc>
        <w:tc>
          <w:tcPr>
            <w:tcW w:w="5465" w:type="dxa"/>
            <w:gridSpan w:val="7"/>
            <w:tcBorders>
              <w:top w:val="nil"/>
              <w:left w:val="nil"/>
              <w:right w:val="nil"/>
            </w:tcBorders>
          </w:tcPr>
          <w:p w14:paraId="0B3B39EA" w14:textId="77777777" w:rsidR="00E20728" w:rsidRPr="00A67DCC" w:rsidRDefault="00E20728" w:rsidP="001C3234">
            <w:pPr>
              <w:tabs>
                <w:tab w:val="clear" w:pos="907"/>
                <w:tab w:val="clear" w:pos="4678"/>
                <w:tab w:val="left" w:pos="900"/>
              </w:tabs>
              <w:ind w:left="-18"/>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cs/>
                <w:lang w:val="en-GB"/>
              </w:rPr>
              <w:t>: ล้านบาท)</w:t>
            </w:r>
          </w:p>
        </w:tc>
      </w:tr>
      <w:tr w:rsidR="00E20728" w:rsidRPr="00A67DCC" w14:paraId="430B3475" w14:textId="77777777" w:rsidTr="00E7299D">
        <w:trPr>
          <w:trHeight w:val="169"/>
          <w:tblHeader/>
        </w:trPr>
        <w:tc>
          <w:tcPr>
            <w:tcW w:w="3637" w:type="dxa"/>
            <w:tcBorders>
              <w:top w:val="nil"/>
              <w:left w:val="nil"/>
              <w:bottom w:val="nil"/>
              <w:right w:val="nil"/>
            </w:tcBorders>
          </w:tcPr>
          <w:p w14:paraId="243D5AB0" w14:textId="77777777" w:rsidR="00E20728" w:rsidRPr="00A67DCC"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tcPr>
          <w:p w14:paraId="60CCCA82" w14:textId="6556564F" w:rsidR="00E20728" w:rsidRPr="00A67DCC" w:rsidRDefault="00AB67AD" w:rsidP="001C3234">
            <w:pPr>
              <w:spacing w:line="240" w:lineRule="auto"/>
              <w:ind w:left="-108" w:right="-108"/>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E20728" w:rsidRPr="00A67DCC">
              <w:rPr>
                <w:rFonts w:ascii="Browallia New" w:hAnsi="Browallia New" w:cs="Browallia New"/>
                <w:sz w:val="28"/>
                <w:szCs w:val="28"/>
                <w:cs/>
              </w:rPr>
              <w:t>การเงินรวม</w:t>
            </w:r>
          </w:p>
        </w:tc>
        <w:tc>
          <w:tcPr>
            <w:tcW w:w="242" w:type="dxa"/>
            <w:tcBorders>
              <w:left w:val="nil"/>
              <w:right w:val="nil"/>
            </w:tcBorders>
          </w:tcPr>
          <w:p w14:paraId="2B81BC63" w14:textId="77777777" w:rsidR="00E20728" w:rsidRPr="00A67DCC"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tcPr>
          <w:p w14:paraId="2B24EFAB" w14:textId="3E57A7EF" w:rsidR="00E20728" w:rsidRPr="00A67DCC" w:rsidRDefault="009150F9" w:rsidP="001C3234">
            <w:pPr>
              <w:spacing w:line="240" w:lineRule="auto"/>
              <w:ind w:left="-108" w:right="-108"/>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E20728" w:rsidRPr="00A67DCC">
              <w:rPr>
                <w:rFonts w:ascii="Browallia New" w:hAnsi="Browallia New" w:cs="Browallia New"/>
                <w:sz w:val="28"/>
                <w:szCs w:val="28"/>
                <w:cs/>
              </w:rPr>
              <w:t>การเงินเฉพาะบริษัท</w:t>
            </w:r>
          </w:p>
        </w:tc>
      </w:tr>
      <w:tr w:rsidR="004F02F3" w:rsidRPr="00A67DCC" w14:paraId="39CD7A1A" w14:textId="77777777" w:rsidTr="00E7299D">
        <w:trPr>
          <w:trHeight w:val="346"/>
          <w:tblHeader/>
        </w:trPr>
        <w:tc>
          <w:tcPr>
            <w:tcW w:w="3637" w:type="dxa"/>
            <w:tcBorders>
              <w:top w:val="nil"/>
              <w:left w:val="nil"/>
              <w:bottom w:val="nil"/>
              <w:right w:val="nil"/>
            </w:tcBorders>
          </w:tcPr>
          <w:p w14:paraId="1FE85555" w14:textId="77777777" w:rsidR="004F02F3" w:rsidRPr="00A67DCC"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tcPr>
          <w:p w14:paraId="2F1E55C7" w14:textId="21C1E1C8" w:rsidR="004F02F3" w:rsidRPr="00A67DCC" w:rsidRDefault="00D554F4" w:rsidP="004F02F3">
            <w:pPr>
              <w:spacing w:line="240" w:lineRule="auto"/>
              <w:ind w:right="-10"/>
              <w:jc w:val="center"/>
              <w:rPr>
                <w:rFonts w:ascii="Browallia New" w:hAnsi="Browallia New" w:cs="Browallia New"/>
                <w:sz w:val="28"/>
                <w:szCs w:val="28"/>
                <w:lang w:val="en-GB"/>
              </w:rPr>
            </w:pPr>
            <w:r w:rsidRPr="00A67DCC">
              <w:rPr>
                <w:rFonts w:ascii="Browallia New" w:hAnsi="Browallia New" w:cs="Browallia New"/>
                <w:sz w:val="28"/>
                <w:szCs w:val="28"/>
                <w:cs/>
              </w:rPr>
              <w:t xml:space="preserve">สำหรับงวดสามเดือนสิ้นสุดวันที่ </w:t>
            </w: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p>
        </w:tc>
      </w:tr>
      <w:tr w:rsidR="004E66C7" w:rsidRPr="00A67DCC" w14:paraId="5B298D86" w14:textId="77777777" w:rsidTr="00080605">
        <w:trPr>
          <w:trHeight w:val="346"/>
          <w:tblHeader/>
        </w:trPr>
        <w:tc>
          <w:tcPr>
            <w:tcW w:w="3637" w:type="dxa"/>
            <w:tcBorders>
              <w:top w:val="nil"/>
              <w:left w:val="nil"/>
              <w:bottom w:val="nil"/>
              <w:right w:val="nil"/>
            </w:tcBorders>
          </w:tcPr>
          <w:p w14:paraId="1AD203E0" w14:textId="77777777" w:rsidR="004E66C7" w:rsidRPr="00A67DCC" w:rsidRDefault="004E66C7" w:rsidP="004E66C7">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05EB6658" w14:textId="6FF0DA79" w:rsidR="004E66C7" w:rsidRPr="00A67DCC" w:rsidRDefault="004E66C7" w:rsidP="004E66C7">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2568</w:t>
            </w:r>
          </w:p>
        </w:tc>
        <w:tc>
          <w:tcPr>
            <w:tcW w:w="283" w:type="dxa"/>
            <w:tcBorders>
              <w:top w:val="single" w:sz="4" w:space="0" w:color="auto"/>
              <w:left w:val="nil"/>
              <w:right w:val="nil"/>
            </w:tcBorders>
          </w:tcPr>
          <w:p w14:paraId="32C1F9C3" w14:textId="77777777" w:rsidR="004E66C7" w:rsidRPr="00A67DCC" w:rsidRDefault="004E66C7" w:rsidP="004E66C7">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tcPr>
          <w:p w14:paraId="569785BB" w14:textId="6BE683D2" w:rsidR="004E66C7" w:rsidRPr="00A67DCC" w:rsidRDefault="004E66C7" w:rsidP="004E66C7">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2567</w:t>
            </w:r>
          </w:p>
        </w:tc>
        <w:tc>
          <w:tcPr>
            <w:tcW w:w="242" w:type="dxa"/>
            <w:tcBorders>
              <w:top w:val="single" w:sz="4" w:space="0" w:color="auto"/>
              <w:left w:val="nil"/>
              <w:right w:val="nil"/>
            </w:tcBorders>
          </w:tcPr>
          <w:p w14:paraId="0DF23340" w14:textId="77777777" w:rsidR="004E66C7" w:rsidRPr="00A67DCC" w:rsidRDefault="004E66C7" w:rsidP="004E66C7">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tcPr>
          <w:p w14:paraId="1FA4C956" w14:textId="69093610" w:rsidR="004E66C7" w:rsidRPr="00A67DCC" w:rsidRDefault="004E66C7" w:rsidP="004E66C7">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2568</w:t>
            </w:r>
          </w:p>
        </w:tc>
        <w:tc>
          <w:tcPr>
            <w:tcW w:w="236" w:type="dxa"/>
            <w:tcBorders>
              <w:top w:val="single" w:sz="4" w:space="0" w:color="auto"/>
              <w:left w:val="nil"/>
              <w:right w:val="nil"/>
            </w:tcBorders>
          </w:tcPr>
          <w:p w14:paraId="0FCCACBB" w14:textId="77777777" w:rsidR="004E66C7" w:rsidRPr="00A67DCC" w:rsidRDefault="004E66C7" w:rsidP="004E66C7">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tcPr>
          <w:p w14:paraId="3A0B3629" w14:textId="4492E547" w:rsidR="004E66C7" w:rsidRPr="00A67DCC" w:rsidRDefault="004E66C7" w:rsidP="004E66C7">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2567</w:t>
            </w:r>
          </w:p>
        </w:tc>
      </w:tr>
      <w:tr w:rsidR="00617188" w:rsidRPr="00A67DCC" w14:paraId="39C896AE" w14:textId="77777777" w:rsidTr="00080605">
        <w:trPr>
          <w:trHeight w:val="312"/>
          <w:tblHeader/>
        </w:trPr>
        <w:tc>
          <w:tcPr>
            <w:tcW w:w="3637" w:type="dxa"/>
            <w:tcBorders>
              <w:top w:val="nil"/>
              <w:left w:val="nil"/>
              <w:bottom w:val="nil"/>
              <w:right w:val="nil"/>
            </w:tcBorders>
          </w:tcPr>
          <w:p w14:paraId="371C785F" w14:textId="77777777" w:rsidR="00617188" w:rsidRPr="00A67DCC"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5A429CAB"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tcPr>
          <w:p w14:paraId="488122E3"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tcPr>
          <w:p w14:paraId="1D244558"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tcPr>
          <w:p w14:paraId="13850382"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tcPr>
          <w:p w14:paraId="70E45117"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tcPr>
          <w:p w14:paraId="0207C869" w14:textId="77777777" w:rsidR="00617188" w:rsidRPr="00A67DCC"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tcPr>
          <w:p w14:paraId="7FA00ABB" w14:textId="77777777" w:rsidR="00617188" w:rsidRPr="00A67DCC" w:rsidRDefault="00617188" w:rsidP="00BA4D01">
            <w:pPr>
              <w:spacing w:line="240" w:lineRule="auto"/>
              <w:ind w:right="-10"/>
              <w:jc w:val="center"/>
              <w:rPr>
                <w:rFonts w:ascii="Browallia New" w:hAnsi="Browallia New" w:cs="Browallia New"/>
                <w:sz w:val="16"/>
                <w:szCs w:val="16"/>
              </w:rPr>
            </w:pPr>
          </w:p>
        </w:tc>
      </w:tr>
      <w:tr w:rsidR="00E20728" w:rsidRPr="00A67DCC" w14:paraId="54818970" w14:textId="77777777" w:rsidTr="00080605">
        <w:trPr>
          <w:trHeight w:val="231"/>
        </w:trPr>
        <w:tc>
          <w:tcPr>
            <w:tcW w:w="3637" w:type="dxa"/>
            <w:tcBorders>
              <w:top w:val="nil"/>
              <w:left w:val="nil"/>
              <w:bottom w:val="nil"/>
              <w:right w:val="nil"/>
            </w:tcBorders>
          </w:tcPr>
          <w:p w14:paraId="1145B9FC" w14:textId="77777777" w:rsidR="00E20728" w:rsidRPr="00A67DCC" w:rsidRDefault="00E20728" w:rsidP="001C3234">
            <w:pPr>
              <w:tabs>
                <w:tab w:val="clear" w:pos="3742"/>
              </w:tabs>
              <w:spacing w:line="240" w:lineRule="auto"/>
              <w:ind w:left="175" w:right="175" w:hanging="175"/>
              <w:rPr>
                <w:rFonts w:ascii="Browallia New" w:hAnsi="Browallia New" w:cs="Browallia New"/>
                <w:b/>
                <w:bCs/>
                <w:sz w:val="28"/>
                <w:szCs w:val="28"/>
                <w:cs/>
              </w:rPr>
            </w:pPr>
            <w:r w:rsidRPr="00A67DCC">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A67DCC"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A67DCC"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A67DCC"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A67DCC"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A67DCC"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A67DCC"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A67DCC"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161FD0" w:rsidRPr="00A67DCC" w14:paraId="143C0BFA" w14:textId="77777777" w:rsidTr="00161FD0">
        <w:trPr>
          <w:trHeight w:val="86"/>
        </w:trPr>
        <w:tc>
          <w:tcPr>
            <w:tcW w:w="3637" w:type="dxa"/>
            <w:tcBorders>
              <w:top w:val="nil"/>
              <w:left w:val="nil"/>
              <w:bottom w:val="nil"/>
              <w:right w:val="nil"/>
            </w:tcBorders>
          </w:tcPr>
          <w:p w14:paraId="0882691B" w14:textId="6F2D4B59"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571CF089" w:rsidR="00161FD0" w:rsidRPr="00A67DCC" w:rsidRDefault="00161FD0" w:rsidP="00161FD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161FD0" w:rsidRPr="00A67DCC" w:rsidRDefault="00161FD0" w:rsidP="00161FD0">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vAlign w:val="bottom"/>
          </w:tcPr>
          <w:p w14:paraId="4F224D7F" w14:textId="12A51E59"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161FD0" w:rsidRPr="00A67DCC" w:rsidRDefault="00161FD0" w:rsidP="00161FD0">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vAlign w:val="bottom"/>
          </w:tcPr>
          <w:p w14:paraId="17426E06" w14:textId="3A80CEA5"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0.76 </w:t>
            </w:r>
          </w:p>
        </w:tc>
        <w:tc>
          <w:tcPr>
            <w:tcW w:w="236" w:type="dxa"/>
            <w:tcBorders>
              <w:top w:val="nil"/>
              <w:left w:val="nil"/>
              <w:bottom w:val="nil"/>
              <w:right w:val="nil"/>
            </w:tcBorders>
          </w:tcPr>
          <w:p w14:paraId="6A8397BF" w14:textId="77777777" w:rsidR="00161FD0" w:rsidRPr="00A67DCC" w:rsidRDefault="00161FD0" w:rsidP="00161FD0">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5B060A66"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1.19</w:t>
            </w:r>
          </w:p>
        </w:tc>
      </w:tr>
      <w:tr w:rsidR="00161FD0" w:rsidRPr="00A67DCC" w14:paraId="761A9422" w14:textId="77777777" w:rsidTr="00161FD0">
        <w:trPr>
          <w:trHeight w:val="319"/>
        </w:trPr>
        <w:tc>
          <w:tcPr>
            <w:tcW w:w="3637" w:type="dxa"/>
            <w:tcBorders>
              <w:top w:val="nil"/>
              <w:left w:val="nil"/>
              <w:bottom w:val="nil"/>
              <w:right w:val="nil"/>
            </w:tcBorders>
          </w:tcPr>
          <w:p w14:paraId="5EA41FC7" w14:textId="0A85700B"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0C44A817" w:rsidR="00161FD0" w:rsidRPr="00A67DCC" w:rsidRDefault="00161FD0" w:rsidP="00161FD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666DA055" w14:textId="638A0AA1"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7C99AF1D" w14:textId="19CB681D"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0.99 </w:t>
            </w:r>
          </w:p>
        </w:tc>
        <w:tc>
          <w:tcPr>
            <w:tcW w:w="236" w:type="dxa"/>
            <w:tcBorders>
              <w:top w:val="nil"/>
              <w:left w:val="nil"/>
              <w:bottom w:val="nil"/>
              <w:right w:val="nil"/>
            </w:tcBorders>
          </w:tcPr>
          <w:p w14:paraId="2EDFE6F2"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11C9CA4B"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0.99</w:t>
            </w:r>
          </w:p>
        </w:tc>
      </w:tr>
      <w:tr w:rsidR="00161FD0" w:rsidRPr="00A67DCC" w14:paraId="70126F0A" w14:textId="77777777" w:rsidTr="00161FD0">
        <w:trPr>
          <w:trHeight w:val="319"/>
        </w:trPr>
        <w:tc>
          <w:tcPr>
            <w:tcW w:w="3637" w:type="dxa"/>
            <w:tcBorders>
              <w:top w:val="nil"/>
              <w:left w:val="nil"/>
              <w:bottom w:val="nil"/>
              <w:right w:val="nil"/>
            </w:tcBorders>
          </w:tcPr>
          <w:p w14:paraId="0DC9C673" w14:textId="662497D6"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40F1388C" w:rsidR="00161FD0" w:rsidRPr="00A67DCC" w:rsidRDefault="00161FD0" w:rsidP="00161FD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69D46640"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146395B8" w14:textId="41C6BB93"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4B737FF8"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29013BEA" w14:textId="1A5FFAC3"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2.42 </w:t>
            </w:r>
          </w:p>
        </w:tc>
        <w:tc>
          <w:tcPr>
            <w:tcW w:w="236" w:type="dxa"/>
            <w:tcBorders>
              <w:top w:val="nil"/>
              <w:left w:val="nil"/>
              <w:bottom w:val="nil"/>
              <w:right w:val="nil"/>
            </w:tcBorders>
          </w:tcPr>
          <w:p w14:paraId="2F644C49"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05624D8E" w:rsidR="00161FD0" w:rsidRPr="00A67DC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2.41</w:t>
            </w:r>
          </w:p>
        </w:tc>
      </w:tr>
      <w:tr w:rsidR="00161FD0" w:rsidRPr="00A67DCC" w14:paraId="7F815E31" w14:textId="77777777" w:rsidTr="00796C86">
        <w:trPr>
          <w:trHeight w:val="319"/>
        </w:trPr>
        <w:tc>
          <w:tcPr>
            <w:tcW w:w="3637" w:type="dxa"/>
            <w:tcBorders>
              <w:top w:val="nil"/>
              <w:left w:val="nil"/>
              <w:bottom w:val="nil"/>
              <w:right w:val="nil"/>
            </w:tcBorders>
          </w:tcPr>
          <w:p w14:paraId="365AE3E4" w14:textId="494BD727"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01132390" w:rsidR="00161FD0" w:rsidRPr="00A67DCC" w:rsidRDefault="00161FD0" w:rsidP="00161FD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5E714EC" w14:textId="0016BE43"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A2C1D4A" w14:textId="020F3572"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1.89 </w:t>
            </w:r>
          </w:p>
        </w:tc>
        <w:tc>
          <w:tcPr>
            <w:tcW w:w="236" w:type="dxa"/>
            <w:tcBorders>
              <w:top w:val="nil"/>
              <w:left w:val="nil"/>
              <w:bottom w:val="nil"/>
              <w:right w:val="nil"/>
            </w:tcBorders>
          </w:tcPr>
          <w:p w14:paraId="596C4439"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2745FDCE" w:rsidR="00161FD0" w:rsidRPr="00A67DCC" w:rsidRDefault="00161FD0" w:rsidP="00161FD0">
            <w:pPr>
              <w:spacing w:line="240" w:lineRule="auto"/>
              <w:ind w:right="-11"/>
              <w:jc w:val="right"/>
              <w:rPr>
                <w:rFonts w:ascii="Browallia New" w:hAnsi="Browallia New" w:cs="Browallia New"/>
                <w:sz w:val="28"/>
                <w:szCs w:val="28"/>
                <w:cs/>
              </w:rPr>
            </w:pPr>
            <w:r w:rsidRPr="00A67DCC">
              <w:rPr>
                <w:rFonts w:ascii="Browallia New" w:hAnsi="Browallia New" w:cs="Browallia New"/>
                <w:sz w:val="28"/>
                <w:szCs w:val="28"/>
              </w:rPr>
              <w:t>1.29</w:t>
            </w:r>
          </w:p>
        </w:tc>
      </w:tr>
      <w:tr w:rsidR="00161FD0" w:rsidRPr="00A67DCC" w14:paraId="6AA9926B" w14:textId="77777777" w:rsidTr="00796C86">
        <w:trPr>
          <w:trHeight w:val="319"/>
        </w:trPr>
        <w:tc>
          <w:tcPr>
            <w:tcW w:w="3637" w:type="dxa"/>
            <w:tcBorders>
              <w:top w:val="nil"/>
              <w:left w:val="nil"/>
              <w:bottom w:val="nil"/>
              <w:right w:val="nil"/>
            </w:tcBorders>
          </w:tcPr>
          <w:p w14:paraId="40E304C7" w14:textId="4F2BB089"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5647F07A" w:rsidR="00161FD0" w:rsidRPr="00A67DCC" w:rsidDel="00EE5C2C" w:rsidRDefault="00161FD0" w:rsidP="00161FD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093C0B81" w14:textId="038DCB3D"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0BD3FF2" w14:textId="155A19B1" w:rsidR="00161FD0" w:rsidRPr="00A67DCC" w:rsidDel="00EE5C2C" w:rsidRDefault="00161FD0" w:rsidP="00161FD0">
            <w:pPr>
              <w:spacing w:line="240" w:lineRule="auto"/>
              <w:ind w:right="-11"/>
              <w:jc w:val="right"/>
              <w:rPr>
                <w:rFonts w:ascii="Browallia New" w:hAnsi="Browallia New" w:cs="Browallia New"/>
                <w:sz w:val="28"/>
                <w:szCs w:val="28"/>
                <w:cs/>
              </w:rPr>
            </w:pPr>
            <w:r w:rsidRPr="00A67DCC">
              <w:rPr>
                <w:rFonts w:ascii="Browallia New" w:hAnsi="Browallia New" w:cs="Browallia New"/>
                <w:sz w:val="28"/>
                <w:szCs w:val="28"/>
              </w:rPr>
              <w:t xml:space="preserve">23.03 </w:t>
            </w:r>
          </w:p>
        </w:tc>
        <w:tc>
          <w:tcPr>
            <w:tcW w:w="236" w:type="dxa"/>
            <w:tcBorders>
              <w:top w:val="nil"/>
              <w:left w:val="nil"/>
              <w:bottom w:val="nil"/>
              <w:right w:val="nil"/>
            </w:tcBorders>
          </w:tcPr>
          <w:p w14:paraId="774ACFD2"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43268AAC" w:rsidR="00161FD0" w:rsidRPr="00A67DCC" w:rsidDel="00EE5C2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23.33</w:t>
            </w:r>
          </w:p>
        </w:tc>
      </w:tr>
      <w:tr w:rsidR="00161FD0" w:rsidRPr="00A67DCC" w14:paraId="52FB6E64" w14:textId="77777777" w:rsidTr="00161FD0">
        <w:trPr>
          <w:trHeight w:val="319"/>
        </w:trPr>
        <w:tc>
          <w:tcPr>
            <w:tcW w:w="3637" w:type="dxa"/>
            <w:tcBorders>
              <w:top w:val="nil"/>
              <w:left w:val="nil"/>
              <w:bottom w:val="nil"/>
              <w:right w:val="nil"/>
            </w:tcBorders>
          </w:tcPr>
          <w:p w14:paraId="74B1DB34" w14:textId="708849FE"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20E155C2" w:rsidR="00161FD0" w:rsidRPr="00A67DCC" w:rsidRDefault="00161FD0" w:rsidP="00161FD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5EB207C" w14:textId="71BA8DCB"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6D3DDFB8" w14:textId="450DB162"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3.60 </w:t>
            </w:r>
          </w:p>
        </w:tc>
        <w:tc>
          <w:tcPr>
            <w:tcW w:w="236" w:type="dxa"/>
            <w:tcBorders>
              <w:top w:val="nil"/>
              <w:left w:val="nil"/>
              <w:bottom w:val="nil"/>
              <w:right w:val="nil"/>
            </w:tcBorders>
          </w:tcPr>
          <w:p w14:paraId="79BC899B"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0F7F193" w14:textId="38A2C339" w:rsidR="00161FD0" w:rsidRPr="00A67DC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9.60</w:t>
            </w:r>
          </w:p>
        </w:tc>
      </w:tr>
      <w:tr w:rsidR="00161FD0" w:rsidRPr="00A67DCC" w14:paraId="5EB68298" w14:textId="77777777" w:rsidTr="00161FD0">
        <w:trPr>
          <w:trHeight w:val="319"/>
        </w:trPr>
        <w:tc>
          <w:tcPr>
            <w:tcW w:w="3637" w:type="dxa"/>
            <w:tcBorders>
              <w:top w:val="nil"/>
              <w:left w:val="nil"/>
              <w:bottom w:val="nil"/>
              <w:right w:val="nil"/>
            </w:tcBorders>
          </w:tcPr>
          <w:p w14:paraId="47B4C831" w14:textId="13C467A1"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7FA3C5D2" w:rsidR="00161FD0" w:rsidRPr="00A67DCC" w:rsidRDefault="00161FD0" w:rsidP="00161FD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3677F34" w14:textId="1CDE99CE"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6797475" w14:textId="12471DFA"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0.48 </w:t>
            </w:r>
          </w:p>
        </w:tc>
        <w:tc>
          <w:tcPr>
            <w:tcW w:w="236" w:type="dxa"/>
            <w:tcBorders>
              <w:top w:val="nil"/>
              <w:left w:val="nil"/>
              <w:bottom w:val="nil"/>
              <w:right w:val="nil"/>
            </w:tcBorders>
          </w:tcPr>
          <w:p w14:paraId="7C7558C8"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57283A45" w:rsidR="00161FD0" w:rsidRPr="00A67DC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0.46</w:t>
            </w:r>
          </w:p>
        </w:tc>
      </w:tr>
      <w:tr w:rsidR="00161FD0" w:rsidRPr="00A67DCC" w14:paraId="5B57BE7C" w14:textId="77777777" w:rsidTr="00796C86">
        <w:trPr>
          <w:trHeight w:val="319"/>
        </w:trPr>
        <w:tc>
          <w:tcPr>
            <w:tcW w:w="3637" w:type="dxa"/>
            <w:tcBorders>
              <w:top w:val="nil"/>
              <w:left w:val="nil"/>
              <w:bottom w:val="nil"/>
              <w:right w:val="nil"/>
            </w:tcBorders>
          </w:tcPr>
          <w:p w14:paraId="154D3371" w14:textId="6CAC0D52" w:rsidR="00161FD0" w:rsidRPr="00A67DCC" w:rsidRDefault="00161FD0" w:rsidP="00161FD0">
            <w:pPr>
              <w:tabs>
                <w:tab w:val="clear" w:pos="3742"/>
              </w:tabs>
              <w:spacing w:line="240" w:lineRule="auto"/>
              <w:ind w:left="175" w:right="175"/>
              <w:rPr>
                <w:rFonts w:ascii="Browallia New" w:hAnsi="Browallia New" w:cs="Browallia New"/>
                <w:sz w:val="28"/>
                <w:szCs w:val="28"/>
                <w:highlight w:val="yellow"/>
                <w:cs/>
              </w:rPr>
            </w:pPr>
            <w:r w:rsidRPr="00A67DCC">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48E8FB08" w:rsidR="00161FD0" w:rsidRPr="00A67DCC" w:rsidRDefault="00161FD0" w:rsidP="00161FD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35FDC21" w14:textId="22BF3B3F"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62E583A9" w14:textId="1CEA1890" w:rsidR="00161FD0" w:rsidRPr="00A67DCC" w:rsidRDefault="00161FD0" w:rsidP="00161FD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 xml:space="preserve">0.34 </w:t>
            </w:r>
          </w:p>
        </w:tc>
        <w:tc>
          <w:tcPr>
            <w:tcW w:w="236" w:type="dxa"/>
            <w:tcBorders>
              <w:top w:val="nil"/>
              <w:left w:val="nil"/>
              <w:bottom w:val="nil"/>
              <w:right w:val="nil"/>
            </w:tcBorders>
          </w:tcPr>
          <w:p w14:paraId="19F8E787"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3D505DBB" w:rsidR="00161FD0" w:rsidRPr="00A67DC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0.17</w:t>
            </w:r>
          </w:p>
        </w:tc>
      </w:tr>
      <w:tr w:rsidR="00161FD0" w:rsidRPr="00A67DCC" w14:paraId="3321F721" w14:textId="77777777" w:rsidTr="00161FD0">
        <w:trPr>
          <w:trHeight w:val="319"/>
        </w:trPr>
        <w:tc>
          <w:tcPr>
            <w:tcW w:w="3637" w:type="dxa"/>
            <w:tcBorders>
              <w:top w:val="nil"/>
              <w:left w:val="nil"/>
              <w:bottom w:val="nil"/>
              <w:right w:val="nil"/>
            </w:tcBorders>
          </w:tcPr>
          <w:p w14:paraId="3B3C006D" w14:textId="0BC6C3AE" w:rsidR="00161FD0" w:rsidRPr="00A67DCC" w:rsidRDefault="00161FD0" w:rsidP="00161FD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2CF3318E" w:rsidR="00161FD0" w:rsidRPr="00A67DCC" w:rsidDel="00AA3715" w:rsidRDefault="00161FD0" w:rsidP="00161FD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15AE65CE"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5E844E79" w14:textId="1D509756" w:rsidR="00161FD0" w:rsidRPr="00A67DCC" w:rsidRDefault="00161FD0" w:rsidP="00161FD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42" w:type="dxa"/>
            <w:tcBorders>
              <w:top w:val="nil"/>
              <w:left w:val="nil"/>
              <w:bottom w:val="nil"/>
              <w:right w:val="nil"/>
            </w:tcBorders>
          </w:tcPr>
          <w:p w14:paraId="14C37278"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290B1866" w14:textId="72AE71B6" w:rsidR="00161FD0" w:rsidRPr="00A67DCC" w:rsidDel="00AA3715" w:rsidRDefault="00161FD0" w:rsidP="00161FD0">
            <w:pPr>
              <w:spacing w:line="240" w:lineRule="auto"/>
              <w:ind w:right="-11"/>
              <w:jc w:val="right"/>
              <w:rPr>
                <w:rFonts w:ascii="Browallia New" w:hAnsi="Browallia New" w:cs="Browallia New"/>
                <w:sz w:val="28"/>
                <w:szCs w:val="28"/>
                <w:cs/>
              </w:rPr>
            </w:pPr>
            <w:r w:rsidRPr="00A67DCC">
              <w:rPr>
                <w:rFonts w:ascii="Browallia New" w:hAnsi="Browallia New" w:cs="Browallia New"/>
                <w:sz w:val="28"/>
                <w:szCs w:val="28"/>
              </w:rPr>
              <w:t xml:space="preserve">2.98 </w:t>
            </w:r>
          </w:p>
        </w:tc>
        <w:tc>
          <w:tcPr>
            <w:tcW w:w="236" w:type="dxa"/>
            <w:tcBorders>
              <w:top w:val="nil"/>
              <w:left w:val="nil"/>
              <w:bottom w:val="nil"/>
              <w:right w:val="nil"/>
            </w:tcBorders>
          </w:tcPr>
          <w:p w14:paraId="29B3BA60" w14:textId="77777777" w:rsidR="00161FD0" w:rsidRPr="00A67DCC" w:rsidRDefault="00161FD0" w:rsidP="00161FD0">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4F28A1A7" w:rsidR="00161FD0" w:rsidRPr="00A67DCC" w:rsidRDefault="00161FD0" w:rsidP="00161FD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3.26</w:t>
            </w:r>
          </w:p>
        </w:tc>
      </w:tr>
      <w:tr w:rsidR="000A0333" w:rsidRPr="00A67DCC" w14:paraId="3F694718" w14:textId="77777777" w:rsidTr="00080605">
        <w:trPr>
          <w:trHeight w:val="319"/>
        </w:trPr>
        <w:tc>
          <w:tcPr>
            <w:tcW w:w="3637" w:type="dxa"/>
            <w:tcBorders>
              <w:top w:val="nil"/>
              <w:left w:val="nil"/>
              <w:bottom w:val="nil"/>
              <w:right w:val="nil"/>
            </w:tcBorders>
          </w:tcPr>
          <w:p w14:paraId="31C98F5C" w14:textId="2207F47B" w:rsidR="000A0333" w:rsidRPr="00A67DCC" w:rsidRDefault="000A0333" w:rsidP="000A0333">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0A0333" w:rsidRPr="00A67DCC" w:rsidDel="00AA3715" w:rsidRDefault="000A0333" w:rsidP="000A0333">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tcPr>
          <w:p w14:paraId="1EE114AC" w14:textId="3A68E6B1" w:rsidR="000A0333" w:rsidRPr="00A67DCC" w:rsidRDefault="000A0333" w:rsidP="000A0333">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0A0333" w:rsidRPr="00A67DCC" w:rsidDel="00AA3715" w:rsidRDefault="000A0333" w:rsidP="000A0333">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0A0333" w:rsidRPr="00A67DCC" w:rsidRDefault="000A0333" w:rsidP="000A0333">
            <w:pPr>
              <w:spacing w:line="240" w:lineRule="auto"/>
              <w:ind w:right="-11"/>
              <w:jc w:val="right"/>
              <w:rPr>
                <w:rFonts w:ascii="Browallia New" w:hAnsi="Browallia New" w:cs="Browallia New"/>
                <w:sz w:val="28"/>
                <w:szCs w:val="28"/>
                <w:lang w:val="en-GB"/>
              </w:rPr>
            </w:pPr>
          </w:p>
        </w:tc>
      </w:tr>
      <w:tr w:rsidR="000A0333" w:rsidRPr="00A67DCC" w14:paraId="0C7C7DE2" w14:textId="77777777" w:rsidTr="00080605">
        <w:trPr>
          <w:trHeight w:val="322"/>
        </w:trPr>
        <w:tc>
          <w:tcPr>
            <w:tcW w:w="4771" w:type="dxa"/>
            <w:gridSpan w:val="2"/>
            <w:tcBorders>
              <w:top w:val="nil"/>
              <w:left w:val="nil"/>
              <w:bottom w:val="nil"/>
              <w:right w:val="nil"/>
            </w:tcBorders>
            <w:vAlign w:val="bottom"/>
          </w:tcPr>
          <w:p w14:paraId="53BC41C3" w14:textId="1B660E38" w:rsidR="000A0333" w:rsidRPr="00A67DCC" w:rsidRDefault="000A0333" w:rsidP="000A0333">
            <w:pPr>
              <w:spacing w:line="240" w:lineRule="auto"/>
              <w:ind w:right="-10"/>
              <w:rPr>
                <w:rFonts w:ascii="Browallia New" w:hAnsi="Browallia New" w:cs="Browallia New"/>
                <w:sz w:val="14"/>
                <w:szCs w:val="14"/>
                <w:lang w:val="en-GB"/>
              </w:rPr>
            </w:pPr>
            <w:r w:rsidRPr="00A67DCC">
              <w:rPr>
                <w:rFonts w:ascii="Browallia New" w:hAnsi="Browallia New" w:cs="Browallia New"/>
                <w:b/>
                <w:bCs/>
                <w:sz w:val="28"/>
                <w:szCs w:val="28"/>
                <w:cs/>
              </w:rPr>
              <w:t>รายการธุรกิจกับบุคคลและบริษัทที่เกี่ยวข้อง</w:t>
            </w:r>
          </w:p>
        </w:tc>
        <w:tc>
          <w:tcPr>
            <w:tcW w:w="283" w:type="dxa"/>
            <w:tcBorders>
              <w:top w:val="nil"/>
              <w:left w:val="nil"/>
              <w:bottom w:val="nil"/>
              <w:right w:val="nil"/>
            </w:tcBorders>
            <w:vAlign w:val="bottom"/>
          </w:tcPr>
          <w:p w14:paraId="7833A749" w14:textId="77777777" w:rsidR="000A0333" w:rsidRPr="00A67DCC" w:rsidRDefault="000A0333" w:rsidP="000A0333">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0A0333" w:rsidRPr="00A67DCC" w:rsidRDefault="000A0333" w:rsidP="000A0333">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0A0333" w:rsidRPr="00A67DCC" w:rsidRDefault="000A0333" w:rsidP="000A0333">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0A0333" w:rsidRPr="00A67DCC" w:rsidDel="00AA3715" w:rsidRDefault="000A0333" w:rsidP="000A0333">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0A0333" w:rsidRPr="00A67DCC" w:rsidRDefault="000A0333" w:rsidP="000A0333">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0A0333" w:rsidRPr="00A67DCC" w:rsidRDefault="000A0333" w:rsidP="000A0333">
            <w:pPr>
              <w:spacing w:line="240" w:lineRule="auto"/>
              <w:ind w:right="-11"/>
              <w:jc w:val="right"/>
              <w:rPr>
                <w:rFonts w:ascii="Browallia New" w:hAnsi="Browallia New" w:cs="Browallia New"/>
                <w:sz w:val="14"/>
                <w:szCs w:val="14"/>
                <w:lang w:val="en-GB"/>
              </w:rPr>
            </w:pPr>
          </w:p>
        </w:tc>
      </w:tr>
      <w:tr w:rsidR="000A0333" w:rsidRPr="00A67DCC" w14:paraId="293BEBCA" w14:textId="77777777" w:rsidTr="009E049B">
        <w:trPr>
          <w:trHeight w:val="319"/>
        </w:trPr>
        <w:tc>
          <w:tcPr>
            <w:tcW w:w="3637" w:type="dxa"/>
            <w:tcBorders>
              <w:top w:val="nil"/>
              <w:left w:val="nil"/>
              <w:bottom w:val="nil"/>
              <w:right w:val="nil"/>
            </w:tcBorders>
          </w:tcPr>
          <w:p w14:paraId="4E4A0167" w14:textId="21F94391" w:rsidR="000A0333" w:rsidRPr="00A67DCC" w:rsidRDefault="000A0333" w:rsidP="000A0333">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824AA28" w14:textId="242F1410" w:rsidR="000A0333" w:rsidRPr="00A67DCC" w:rsidRDefault="00B23F7E" w:rsidP="000A0333">
            <w:pPr>
              <w:tabs>
                <w:tab w:val="clear" w:pos="454"/>
                <w:tab w:val="clear" w:pos="680"/>
                <w:tab w:val="left" w:pos="132"/>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23.36</w:t>
            </w:r>
          </w:p>
        </w:tc>
        <w:tc>
          <w:tcPr>
            <w:tcW w:w="283" w:type="dxa"/>
            <w:tcBorders>
              <w:top w:val="nil"/>
              <w:left w:val="nil"/>
              <w:bottom w:val="nil"/>
              <w:right w:val="nil"/>
            </w:tcBorders>
          </w:tcPr>
          <w:p w14:paraId="01A07CED" w14:textId="77777777" w:rsidR="000A0333" w:rsidRPr="00A67DCC" w:rsidRDefault="000A0333" w:rsidP="000A0333">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04E55303" w14:textId="7EA9A997" w:rsidR="000A0333" w:rsidRPr="00A67DCC" w:rsidRDefault="00836AC8" w:rsidP="000A033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17.12</w:t>
            </w:r>
          </w:p>
        </w:tc>
        <w:tc>
          <w:tcPr>
            <w:tcW w:w="242" w:type="dxa"/>
            <w:tcBorders>
              <w:top w:val="nil"/>
              <w:left w:val="nil"/>
              <w:bottom w:val="nil"/>
              <w:right w:val="nil"/>
            </w:tcBorders>
          </w:tcPr>
          <w:p w14:paraId="6CAE556F"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7106343" w14:textId="15BC647C" w:rsidR="000A0333" w:rsidRPr="00A67DCC" w:rsidRDefault="00B23F7E" w:rsidP="000A0333">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18.22</w:t>
            </w:r>
          </w:p>
        </w:tc>
        <w:tc>
          <w:tcPr>
            <w:tcW w:w="236" w:type="dxa"/>
            <w:tcBorders>
              <w:top w:val="nil"/>
              <w:left w:val="nil"/>
              <w:bottom w:val="nil"/>
              <w:right w:val="nil"/>
            </w:tcBorders>
          </w:tcPr>
          <w:p w14:paraId="4ABCFD7F"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4F55CA3A" w14:textId="5573E950" w:rsidR="000A0333" w:rsidRPr="00A67DCC" w:rsidRDefault="00DB0184" w:rsidP="000A0333">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15.85</w:t>
            </w:r>
          </w:p>
        </w:tc>
      </w:tr>
      <w:tr w:rsidR="000A0333" w:rsidRPr="00A67DCC" w14:paraId="5C7B799F" w14:textId="77777777" w:rsidTr="00080605">
        <w:trPr>
          <w:trHeight w:val="319"/>
        </w:trPr>
        <w:tc>
          <w:tcPr>
            <w:tcW w:w="3637" w:type="dxa"/>
            <w:tcBorders>
              <w:top w:val="nil"/>
              <w:left w:val="nil"/>
              <w:bottom w:val="nil"/>
              <w:right w:val="nil"/>
            </w:tcBorders>
          </w:tcPr>
          <w:p w14:paraId="0CF6653D" w14:textId="0AD11ED1" w:rsidR="000A0333" w:rsidRPr="00A67DCC" w:rsidRDefault="000A0333" w:rsidP="000A0333">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0A0333" w:rsidRPr="00A67DCC" w:rsidRDefault="000A0333" w:rsidP="000A0333">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0A0333" w:rsidRPr="00A67DCC" w:rsidRDefault="000A0333" w:rsidP="000A0333">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73E93E7A" w14:textId="1F28A710" w:rsidR="000A0333" w:rsidRPr="00A67DCC" w:rsidRDefault="000A0333" w:rsidP="000A033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0A0333" w:rsidRPr="00A67DCC" w:rsidRDefault="000A0333" w:rsidP="000A0333">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0A0333" w:rsidRPr="00A67DCC" w:rsidRDefault="000A0333" w:rsidP="000A033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B47CC76" w14:textId="3495D323" w:rsidR="000A0333" w:rsidRPr="00A67DCC" w:rsidRDefault="000A0333" w:rsidP="000A0333">
            <w:pPr>
              <w:spacing w:line="240" w:lineRule="auto"/>
              <w:ind w:right="-11"/>
              <w:jc w:val="right"/>
              <w:rPr>
                <w:rFonts w:ascii="Browallia New" w:hAnsi="Browallia New" w:cs="Browallia New"/>
                <w:sz w:val="28"/>
                <w:szCs w:val="28"/>
                <w:lang w:val="en-GB"/>
              </w:rPr>
            </w:pPr>
          </w:p>
        </w:tc>
      </w:tr>
      <w:tr w:rsidR="000A0333" w:rsidRPr="00A67DCC" w14:paraId="50CC7C89" w14:textId="77777777" w:rsidTr="00080605">
        <w:trPr>
          <w:trHeight w:val="331"/>
        </w:trPr>
        <w:tc>
          <w:tcPr>
            <w:tcW w:w="4771" w:type="dxa"/>
            <w:gridSpan w:val="2"/>
            <w:tcBorders>
              <w:top w:val="nil"/>
              <w:left w:val="nil"/>
              <w:bottom w:val="nil"/>
              <w:right w:val="nil"/>
            </w:tcBorders>
          </w:tcPr>
          <w:p w14:paraId="059CFB04" w14:textId="19D05CA3" w:rsidR="000A0333" w:rsidRPr="00A67DCC" w:rsidRDefault="000A0333" w:rsidP="000A0333">
            <w:pPr>
              <w:spacing w:line="240" w:lineRule="auto"/>
              <w:ind w:right="-10"/>
              <w:rPr>
                <w:rFonts w:ascii="Browallia New" w:hAnsi="Browallia New" w:cs="Browallia New"/>
                <w:sz w:val="16"/>
                <w:szCs w:val="16"/>
                <w:lang w:val="en-GB"/>
              </w:rPr>
            </w:pPr>
            <w:r w:rsidRPr="00A67DCC">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vAlign w:val="bottom"/>
          </w:tcPr>
          <w:p w14:paraId="72568511" w14:textId="77777777" w:rsidR="000A0333" w:rsidRPr="00A67DCC" w:rsidRDefault="000A0333" w:rsidP="000A0333">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0A0333" w:rsidRPr="00A67DCC" w:rsidRDefault="000A0333" w:rsidP="000A0333">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0A0333" w:rsidRPr="00A67DCC" w:rsidRDefault="000A0333" w:rsidP="000A0333">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0A0333" w:rsidRPr="00A67DCC" w:rsidRDefault="000A0333" w:rsidP="000A0333">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0A0333" w:rsidRPr="00A67DCC" w:rsidRDefault="000A0333" w:rsidP="000A0333">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0A0333" w:rsidRPr="00A67DCC" w:rsidRDefault="000A0333" w:rsidP="000A0333">
            <w:pPr>
              <w:spacing w:line="240" w:lineRule="auto"/>
              <w:ind w:right="-11"/>
              <w:jc w:val="right"/>
              <w:rPr>
                <w:rFonts w:ascii="Browallia New" w:hAnsi="Browallia New" w:cs="Browallia New"/>
                <w:sz w:val="16"/>
                <w:szCs w:val="16"/>
                <w:lang w:val="en-GB"/>
              </w:rPr>
            </w:pPr>
          </w:p>
        </w:tc>
      </w:tr>
      <w:tr w:rsidR="006D7A34" w:rsidRPr="00A67DCC" w14:paraId="5A7C9FEC" w14:textId="77777777" w:rsidTr="00796C86">
        <w:trPr>
          <w:trHeight w:val="319"/>
        </w:trPr>
        <w:tc>
          <w:tcPr>
            <w:tcW w:w="3637" w:type="dxa"/>
            <w:tcBorders>
              <w:top w:val="nil"/>
              <w:left w:val="nil"/>
              <w:bottom w:val="nil"/>
              <w:right w:val="nil"/>
            </w:tcBorders>
          </w:tcPr>
          <w:p w14:paraId="7B8D77F2" w14:textId="0E0150A0" w:rsidR="006D7A34" w:rsidRPr="00A67DCC" w:rsidRDefault="006D7A34" w:rsidP="006D7A34">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D3F7752" w14:textId="34142046" w:rsidR="006D7A34" w:rsidRPr="00A67DCC" w:rsidRDefault="00C90975" w:rsidP="006D7A3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14.73</w:t>
            </w:r>
          </w:p>
        </w:tc>
        <w:tc>
          <w:tcPr>
            <w:tcW w:w="283" w:type="dxa"/>
            <w:tcBorders>
              <w:top w:val="nil"/>
              <w:left w:val="nil"/>
              <w:bottom w:val="nil"/>
              <w:right w:val="nil"/>
            </w:tcBorders>
          </w:tcPr>
          <w:p w14:paraId="06D18119" w14:textId="77777777" w:rsidR="006D7A34" w:rsidRPr="00A67DCC" w:rsidRDefault="006D7A34" w:rsidP="006D7A34">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E525CBF" w14:textId="25AC2ACD" w:rsidR="006D7A34" w:rsidRPr="00A67DCC" w:rsidRDefault="006D7A34" w:rsidP="006D7A3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10.22</w:t>
            </w:r>
          </w:p>
        </w:tc>
        <w:tc>
          <w:tcPr>
            <w:tcW w:w="242" w:type="dxa"/>
            <w:tcBorders>
              <w:top w:val="nil"/>
              <w:left w:val="nil"/>
              <w:bottom w:val="nil"/>
              <w:right w:val="nil"/>
            </w:tcBorders>
          </w:tcPr>
          <w:p w14:paraId="28BCDBDD"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04B63E8" w14:textId="72E6486E" w:rsidR="006D7A34" w:rsidRPr="00A67DCC" w:rsidRDefault="00C90975" w:rsidP="006D7A3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7.88</w:t>
            </w:r>
          </w:p>
        </w:tc>
        <w:tc>
          <w:tcPr>
            <w:tcW w:w="236" w:type="dxa"/>
            <w:tcBorders>
              <w:top w:val="nil"/>
              <w:left w:val="nil"/>
              <w:bottom w:val="nil"/>
              <w:right w:val="nil"/>
            </w:tcBorders>
          </w:tcPr>
          <w:p w14:paraId="1744A515"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5FCF13F3" w:rsidR="006D7A34" w:rsidRPr="00A67DCC" w:rsidRDefault="006D7A34" w:rsidP="006D7A34">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lang w:val="en-GB"/>
              </w:rPr>
              <w:t>5.37</w:t>
            </w:r>
          </w:p>
        </w:tc>
      </w:tr>
      <w:tr w:rsidR="006D7A34" w:rsidRPr="00A67DCC" w14:paraId="1CB125EB" w14:textId="77777777" w:rsidTr="00080605">
        <w:trPr>
          <w:trHeight w:val="319"/>
        </w:trPr>
        <w:tc>
          <w:tcPr>
            <w:tcW w:w="3637" w:type="dxa"/>
            <w:tcBorders>
              <w:top w:val="nil"/>
              <w:left w:val="nil"/>
              <w:bottom w:val="nil"/>
              <w:right w:val="nil"/>
            </w:tcBorders>
          </w:tcPr>
          <w:p w14:paraId="054BE125" w14:textId="77777777" w:rsidR="006D7A34" w:rsidRPr="00A67DCC" w:rsidRDefault="006D7A34" w:rsidP="006D7A34">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6D7A34" w:rsidRPr="00A67DCC" w:rsidRDefault="006D7A34" w:rsidP="006D7A34">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6D7A34" w:rsidRPr="00A67DCC" w:rsidRDefault="006D7A34" w:rsidP="006D7A34">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2225F80" w14:textId="77777777" w:rsidR="006D7A34" w:rsidRPr="00A67DCC" w:rsidRDefault="006D7A34" w:rsidP="006D7A3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6D7A34" w:rsidRPr="00A67DCC" w:rsidRDefault="006D7A34" w:rsidP="006D7A34">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0C4E5D1" w14:textId="77777777" w:rsidR="006D7A34" w:rsidRPr="00A67DCC" w:rsidRDefault="006D7A34" w:rsidP="006D7A34">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6D7A34" w:rsidRPr="00A67DCC" w14:paraId="0D1214C1" w14:textId="77777777" w:rsidTr="00080605">
        <w:trPr>
          <w:trHeight w:val="319"/>
        </w:trPr>
        <w:tc>
          <w:tcPr>
            <w:tcW w:w="3637" w:type="dxa"/>
            <w:tcBorders>
              <w:top w:val="nil"/>
              <w:left w:val="nil"/>
              <w:bottom w:val="nil"/>
              <w:right w:val="nil"/>
            </w:tcBorders>
          </w:tcPr>
          <w:p w14:paraId="5BB670F3" w14:textId="607B66BA" w:rsidR="006D7A34" w:rsidRPr="00A67DCC" w:rsidRDefault="006D7A34" w:rsidP="006D7A34">
            <w:pPr>
              <w:tabs>
                <w:tab w:val="clear" w:pos="3742"/>
              </w:tabs>
              <w:spacing w:line="240" w:lineRule="auto"/>
              <w:ind w:right="175"/>
              <w:rPr>
                <w:rFonts w:ascii="Browallia New" w:hAnsi="Browallia New" w:cs="Browallia New"/>
                <w:sz w:val="28"/>
                <w:szCs w:val="28"/>
                <w:cs/>
              </w:rPr>
            </w:pPr>
            <w:r w:rsidRPr="00A67DCC">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6D7A34" w:rsidRPr="00A67DCC" w:rsidRDefault="006D7A34" w:rsidP="006D7A34">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6D7A34" w:rsidRPr="00A67DCC" w:rsidRDefault="006D7A34" w:rsidP="006D7A34">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tcPr>
          <w:p w14:paraId="272B2C6A" w14:textId="77538B20" w:rsidR="006D7A34" w:rsidRPr="00A67DCC" w:rsidRDefault="006D7A34" w:rsidP="006D7A3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6D7A34" w:rsidRPr="00A67DCC" w:rsidRDefault="006D7A34" w:rsidP="006D7A34">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6D7A34" w:rsidRPr="00A67DCC" w:rsidRDefault="006D7A34" w:rsidP="006D7A34">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6D7A34" w:rsidRPr="00A67DCC" w:rsidRDefault="006D7A34" w:rsidP="006D7A34">
            <w:pPr>
              <w:tabs>
                <w:tab w:val="clear" w:pos="454"/>
                <w:tab w:val="clear" w:pos="680"/>
                <w:tab w:val="left" w:pos="132"/>
              </w:tabs>
              <w:spacing w:line="240" w:lineRule="auto"/>
              <w:ind w:right="-10"/>
              <w:jc w:val="right"/>
              <w:rPr>
                <w:rFonts w:ascii="Browallia New" w:hAnsi="Browallia New" w:cs="Browallia New"/>
                <w:sz w:val="28"/>
                <w:szCs w:val="28"/>
              </w:rPr>
            </w:pPr>
          </w:p>
        </w:tc>
      </w:tr>
      <w:tr w:rsidR="00C90975" w:rsidRPr="00A67DCC" w14:paraId="52936659" w14:textId="77777777" w:rsidTr="009E5D63">
        <w:trPr>
          <w:trHeight w:val="349"/>
        </w:trPr>
        <w:tc>
          <w:tcPr>
            <w:tcW w:w="3637" w:type="dxa"/>
            <w:tcBorders>
              <w:top w:val="nil"/>
              <w:left w:val="nil"/>
              <w:bottom w:val="nil"/>
              <w:right w:val="nil"/>
            </w:tcBorders>
          </w:tcPr>
          <w:p w14:paraId="4B9C2D88" w14:textId="7DA529BD" w:rsidR="00C90975" w:rsidRPr="00A67DCC" w:rsidRDefault="00C90975" w:rsidP="00C90975">
            <w:pPr>
              <w:tabs>
                <w:tab w:val="clear" w:pos="3742"/>
              </w:tabs>
              <w:spacing w:line="240" w:lineRule="auto"/>
              <w:ind w:left="175" w:right="175"/>
              <w:rPr>
                <w:rFonts w:ascii="Browallia New" w:hAnsi="Browallia New" w:cs="Browallia New"/>
                <w:sz w:val="16"/>
                <w:szCs w:val="16"/>
                <w:cs/>
              </w:rPr>
            </w:pPr>
            <w:r w:rsidRPr="00A67DCC">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vAlign w:val="bottom"/>
          </w:tcPr>
          <w:p w14:paraId="418B9F2F" w14:textId="3EDBCAB3" w:rsidR="00C90975" w:rsidRPr="00A67DCC" w:rsidRDefault="00C90975" w:rsidP="009E5D63">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 xml:space="preserve">7.91 </w:t>
            </w:r>
          </w:p>
        </w:tc>
        <w:tc>
          <w:tcPr>
            <w:tcW w:w="283" w:type="dxa"/>
            <w:tcBorders>
              <w:top w:val="nil"/>
              <w:left w:val="nil"/>
              <w:right w:val="nil"/>
            </w:tcBorders>
          </w:tcPr>
          <w:p w14:paraId="2466B3AE" w14:textId="77777777" w:rsidR="00C90975" w:rsidRPr="00A67DCC" w:rsidRDefault="00C90975" w:rsidP="00C90975">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tcPr>
          <w:p w14:paraId="1307D961" w14:textId="281B5AB8" w:rsidR="00C90975" w:rsidRPr="00A67DCC" w:rsidRDefault="00C90975" w:rsidP="00C90975">
            <w:pPr>
              <w:tabs>
                <w:tab w:val="clear" w:pos="454"/>
                <w:tab w:val="clear" w:pos="680"/>
                <w:tab w:val="left" w:pos="132"/>
              </w:tabs>
              <w:spacing w:line="240" w:lineRule="auto"/>
              <w:ind w:right="-10"/>
              <w:jc w:val="right"/>
              <w:rPr>
                <w:rFonts w:ascii="Browallia New" w:hAnsi="Browallia New" w:cs="Browallia New"/>
                <w:sz w:val="16"/>
                <w:szCs w:val="16"/>
                <w:lang w:val="en-GB"/>
              </w:rPr>
            </w:pPr>
            <w:r w:rsidRPr="00A67DCC">
              <w:rPr>
                <w:rFonts w:ascii="Browallia New" w:hAnsi="Browallia New" w:cs="Browallia New"/>
                <w:sz w:val="28"/>
                <w:szCs w:val="28"/>
              </w:rPr>
              <w:t>8.24</w:t>
            </w:r>
          </w:p>
        </w:tc>
        <w:tc>
          <w:tcPr>
            <w:tcW w:w="242" w:type="dxa"/>
            <w:tcBorders>
              <w:top w:val="nil"/>
              <w:left w:val="nil"/>
              <w:right w:val="nil"/>
            </w:tcBorders>
          </w:tcPr>
          <w:p w14:paraId="2F2B1670" w14:textId="77777777" w:rsidR="00C90975" w:rsidRPr="00A67DCC" w:rsidRDefault="00C90975" w:rsidP="00C90975">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tcPr>
          <w:p w14:paraId="23088302" w14:textId="0E409C8C" w:rsidR="00C90975" w:rsidRPr="00A67DCC" w:rsidRDefault="00345275" w:rsidP="00C90975">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4.08</w:t>
            </w:r>
          </w:p>
        </w:tc>
        <w:tc>
          <w:tcPr>
            <w:tcW w:w="236" w:type="dxa"/>
            <w:tcBorders>
              <w:top w:val="nil"/>
              <w:left w:val="nil"/>
              <w:right w:val="nil"/>
            </w:tcBorders>
          </w:tcPr>
          <w:p w14:paraId="18969FAC" w14:textId="77777777" w:rsidR="00C90975" w:rsidRPr="00A67DCC" w:rsidRDefault="00C90975" w:rsidP="00C90975">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tcPr>
          <w:p w14:paraId="657848F2" w14:textId="412FC96E" w:rsidR="00C90975" w:rsidRPr="00A67DCC" w:rsidRDefault="00C90975" w:rsidP="00C90975">
            <w:pPr>
              <w:spacing w:line="240" w:lineRule="auto"/>
              <w:ind w:right="-11"/>
              <w:jc w:val="right"/>
              <w:rPr>
                <w:rFonts w:ascii="Browallia New" w:hAnsi="Browallia New" w:cs="Browallia New"/>
                <w:sz w:val="16"/>
                <w:szCs w:val="16"/>
                <w:lang w:val="en-GB"/>
              </w:rPr>
            </w:pPr>
            <w:r w:rsidRPr="00A67DCC">
              <w:rPr>
                <w:rFonts w:ascii="Browallia New" w:hAnsi="Browallia New" w:cs="Browallia New"/>
                <w:sz w:val="28"/>
                <w:szCs w:val="28"/>
              </w:rPr>
              <w:t>3.84</w:t>
            </w:r>
          </w:p>
        </w:tc>
      </w:tr>
      <w:tr w:rsidR="00C90975" w:rsidRPr="00A67DCC" w14:paraId="28F96EB8" w14:textId="77777777" w:rsidTr="009E5D63">
        <w:trPr>
          <w:trHeight w:val="319"/>
        </w:trPr>
        <w:tc>
          <w:tcPr>
            <w:tcW w:w="3637" w:type="dxa"/>
            <w:tcBorders>
              <w:top w:val="nil"/>
              <w:left w:val="nil"/>
              <w:bottom w:val="nil"/>
              <w:right w:val="nil"/>
            </w:tcBorders>
          </w:tcPr>
          <w:p w14:paraId="7BCA3686" w14:textId="41ABE3EF" w:rsidR="00C90975" w:rsidRPr="00A67DCC" w:rsidRDefault="00C90975" w:rsidP="00C90975">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ผลประโยชน์หลังออกจากงาน</w:t>
            </w:r>
          </w:p>
        </w:tc>
        <w:tc>
          <w:tcPr>
            <w:tcW w:w="1134" w:type="dxa"/>
            <w:tcBorders>
              <w:top w:val="nil"/>
              <w:left w:val="nil"/>
              <w:right w:val="nil"/>
            </w:tcBorders>
            <w:vAlign w:val="bottom"/>
          </w:tcPr>
          <w:p w14:paraId="179ABCDA" w14:textId="1EBC0279" w:rsidR="00C90975" w:rsidRPr="00A67DCC" w:rsidRDefault="00C90975" w:rsidP="009E5D63">
            <w:pPr>
              <w:tabs>
                <w:tab w:val="clear" w:pos="454"/>
                <w:tab w:val="clear" w:pos="680"/>
                <w:tab w:val="left" w:pos="132"/>
              </w:tabs>
              <w:spacing w:line="240" w:lineRule="auto"/>
              <w:ind w:right="-10"/>
              <w:jc w:val="right"/>
              <w:rPr>
                <w:rFonts w:ascii="Browallia New" w:hAnsi="Browallia New" w:cs="Browallia New"/>
                <w:sz w:val="28"/>
                <w:szCs w:val="28"/>
                <w:cs/>
              </w:rPr>
            </w:pPr>
            <w:r w:rsidRPr="00A67DCC">
              <w:rPr>
                <w:rFonts w:ascii="Browallia New" w:hAnsi="Browallia New" w:cs="Browallia New"/>
                <w:sz w:val="28"/>
                <w:szCs w:val="28"/>
              </w:rPr>
              <w:t xml:space="preserve">0.16 </w:t>
            </w:r>
          </w:p>
        </w:tc>
        <w:tc>
          <w:tcPr>
            <w:tcW w:w="283" w:type="dxa"/>
            <w:tcBorders>
              <w:top w:val="nil"/>
              <w:left w:val="nil"/>
              <w:right w:val="nil"/>
            </w:tcBorders>
          </w:tcPr>
          <w:p w14:paraId="264BA893" w14:textId="77777777" w:rsidR="00C90975" w:rsidRPr="00A67DCC" w:rsidRDefault="00C90975" w:rsidP="00C90975">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tcPr>
          <w:p w14:paraId="3F8EDDC7" w14:textId="3C740AE7" w:rsidR="00C90975" w:rsidRPr="00A67DCC" w:rsidRDefault="00C90975" w:rsidP="00C90975">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A67DCC">
              <w:rPr>
                <w:rFonts w:ascii="Browallia New" w:hAnsi="Browallia New" w:cs="Browallia New"/>
                <w:sz w:val="28"/>
                <w:szCs w:val="28"/>
              </w:rPr>
              <w:t>0.13</w:t>
            </w:r>
          </w:p>
        </w:tc>
        <w:tc>
          <w:tcPr>
            <w:tcW w:w="242" w:type="dxa"/>
            <w:tcBorders>
              <w:top w:val="nil"/>
              <w:left w:val="nil"/>
              <w:right w:val="nil"/>
            </w:tcBorders>
          </w:tcPr>
          <w:p w14:paraId="66DEF4FB" w14:textId="77777777" w:rsidR="00C90975" w:rsidRPr="00A67DCC" w:rsidRDefault="00C90975" w:rsidP="00C90975">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tcPr>
          <w:p w14:paraId="12692B49" w14:textId="204FD146" w:rsidR="00C90975" w:rsidRPr="00A67DCC" w:rsidRDefault="00345275" w:rsidP="00C90975">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0.06</w:t>
            </w:r>
          </w:p>
        </w:tc>
        <w:tc>
          <w:tcPr>
            <w:tcW w:w="236" w:type="dxa"/>
            <w:tcBorders>
              <w:top w:val="nil"/>
              <w:left w:val="nil"/>
              <w:right w:val="nil"/>
            </w:tcBorders>
          </w:tcPr>
          <w:p w14:paraId="67AE4AC9" w14:textId="77777777" w:rsidR="00C90975" w:rsidRPr="00A67DCC" w:rsidRDefault="00C90975" w:rsidP="00C90975">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tcPr>
          <w:p w14:paraId="2477F4DC" w14:textId="614F5661" w:rsidR="00C90975" w:rsidRPr="00A67DCC" w:rsidRDefault="00C90975" w:rsidP="00C90975">
            <w:pPr>
              <w:spacing w:line="240" w:lineRule="auto"/>
              <w:ind w:right="-11"/>
              <w:jc w:val="right"/>
              <w:rPr>
                <w:rFonts w:ascii="Browallia New" w:hAnsi="Browallia New" w:cs="Browallia New"/>
                <w:sz w:val="28"/>
                <w:szCs w:val="28"/>
                <w:highlight w:val="yellow"/>
                <w:lang w:val="en-GB"/>
              </w:rPr>
            </w:pPr>
            <w:r w:rsidRPr="00A67DCC">
              <w:rPr>
                <w:rFonts w:ascii="Browallia New" w:hAnsi="Browallia New" w:cs="Browallia New"/>
                <w:sz w:val="28"/>
                <w:szCs w:val="28"/>
                <w:lang w:val="en-GB"/>
              </w:rPr>
              <w:t>0.05</w:t>
            </w:r>
          </w:p>
        </w:tc>
      </w:tr>
      <w:tr w:rsidR="00C90975" w:rsidRPr="00A67DCC" w14:paraId="2714C3AC" w14:textId="77777777" w:rsidTr="009E5D63">
        <w:trPr>
          <w:trHeight w:val="319"/>
        </w:trPr>
        <w:tc>
          <w:tcPr>
            <w:tcW w:w="3637" w:type="dxa"/>
            <w:tcBorders>
              <w:top w:val="nil"/>
              <w:left w:val="nil"/>
              <w:bottom w:val="nil"/>
              <w:right w:val="nil"/>
            </w:tcBorders>
          </w:tcPr>
          <w:p w14:paraId="2B395468" w14:textId="7649C7BA" w:rsidR="00C90975" w:rsidRPr="00A67DCC" w:rsidRDefault="00C90975" w:rsidP="00C90975">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vAlign w:val="bottom"/>
          </w:tcPr>
          <w:p w14:paraId="5167D62C" w14:textId="5E4C60F2" w:rsidR="00C90975" w:rsidRPr="00A67DCC" w:rsidRDefault="00C90975" w:rsidP="009E5D63">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 xml:space="preserve">8.07 </w:t>
            </w:r>
          </w:p>
        </w:tc>
        <w:tc>
          <w:tcPr>
            <w:tcW w:w="283" w:type="dxa"/>
            <w:tcBorders>
              <w:top w:val="nil"/>
              <w:left w:val="nil"/>
              <w:bottom w:val="nil"/>
              <w:right w:val="nil"/>
            </w:tcBorders>
          </w:tcPr>
          <w:p w14:paraId="17903F43" w14:textId="77777777" w:rsidR="00C90975" w:rsidRPr="00A67DCC" w:rsidRDefault="00C90975" w:rsidP="00C90975">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tcPr>
          <w:p w14:paraId="13D7A8B0" w14:textId="4AD31363" w:rsidR="00C90975" w:rsidRPr="00A67DCC" w:rsidRDefault="00C90975" w:rsidP="00C9097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8.37</w:t>
            </w:r>
          </w:p>
        </w:tc>
        <w:tc>
          <w:tcPr>
            <w:tcW w:w="242" w:type="dxa"/>
            <w:tcBorders>
              <w:top w:val="nil"/>
              <w:left w:val="nil"/>
              <w:bottom w:val="nil"/>
              <w:right w:val="nil"/>
            </w:tcBorders>
          </w:tcPr>
          <w:p w14:paraId="536F1604" w14:textId="77777777" w:rsidR="00C90975" w:rsidRPr="00A67DCC" w:rsidRDefault="00C90975" w:rsidP="00C90975">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tcPr>
          <w:p w14:paraId="67AC8C7D" w14:textId="3AB227D8" w:rsidR="00C90975" w:rsidRPr="00A67DCC" w:rsidRDefault="00345275" w:rsidP="00C90975">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4.14</w:t>
            </w:r>
          </w:p>
        </w:tc>
        <w:tc>
          <w:tcPr>
            <w:tcW w:w="236" w:type="dxa"/>
            <w:tcBorders>
              <w:top w:val="nil"/>
              <w:left w:val="nil"/>
              <w:bottom w:val="nil"/>
              <w:right w:val="nil"/>
            </w:tcBorders>
          </w:tcPr>
          <w:p w14:paraId="61968CF9" w14:textId="77777777" w:rsidR="00C90975" w:rsidRPr="00A67DCC" w:rsidRDefault="00C90975" w:rsidP="00C90975">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67AB0612" w14:textId="3BB1A3C6" w:rsidR="00C90975" w:rsidRPr="00A67DCC" w:rsidRDefault="00C90975" w:rsidP="00C90975">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3.89</w:t>
            </w:r>
          </w:p>
        </w:tc>
      </w:tr>
    </w:tbl>
    <w:p w14:paraId="4C51E70F" w14:textId="0E4DDFDD" w:rsidR="00C27BA8" w:rsidRPr="00A67DCC"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8E7EF2" w14:textId="77777777" w:rsidR="00100710" w:rsidRPr="00A67DCC" w:rsidRDefault="0010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A67DCC"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18" w:type="dxa"/>
        <w:tblInd w:w="350" w:type="dxa"/>
        <w:tblLayout w:type="fixed"/>
        <w:tblLook w:val="0000" w:firstRow="0" w:lastRow="0" w:firstColumn="0" w:lastColumn="0" w:noHBand="0" w:noVBand="0"/>
      </w:tblPr>
      <w:tblGrid>
        <w:gridCol w:w="3637"/>
        <w:gridCol w:w="1134"/>
        <w:gridCol w:w="283"/>
        <w:gridCol w:w="1184"/>
        <w:gridCol w:w="236"/>
        <w:gridCol w:w="1204"/>
        <w:gridCol w:w="283"/>
        <w:gridCol w:w="1157"/>
      </w:tblGrid>
      <w:tr w:rsidR="00726594" w:rsidRPr="00A67DCC" w14:paraId="0AAF6536" w14:textId="77777777" w:rsidTr="00100710">
        <w:trPr>
          <w:trHeight w:val="169"/>
          <w:tblHeader/>
        </w:trPr>
        <w:tc>
          <w:tcPr>
            <w:tcW w:w="3637" w:type="dxa"/>
            <w:tcBorders>
              <w:top w:val="nil"/>
              <w:left w:val="nil"/>
              <w:bottom w:val="nil"/>
              <w:right w:val="nil"/>
            </w:tcBorders>
          </w:tcPr>
          <w:p w14:paraId="3D8D9E14" w14:textId="77777777" w:rsidR="00726594" w:rsidRPr="00A67DCC" w:rsidRDefault="00726594">
            <w:pPr>
              <w:tabs>
                <w:tab w:val="clear" w:pos="3742"/>
              </w:tabs>
              <w:spacing w:line="240" w:lineRule="auto"/>
              <w:ind w:left="175" w:right="175" w:hanging="175"/>
              <w:jc w:val="center"/>
              <w:rPr>
                <w:rFonts w:ascii="Browallia New" w:hAnsi="Browallia New" w:cs="Browallia New"/>
                <w:sz w:val="28"/>
                <w:szCs w:val="28"/>
              </w:rPr>
            </w:pPr>
            <w:r w:rsidRPr="00A67DCC">
              <w:rPr>
                <w:rFonts w:ascii="Browallia New" w:hAnsi="Browallia New" w:cs="Browallia New"/>
                <w:b/>
                <w:bCs/>
                <w:sz w:val="28"/>
                <w:szCs w:val="28"/>
              </w:rPr>
              <w:tab/>
            </w:r>
            <w:r w:rsidRPr="00A67DCC">
              <w:rPr>
                <w:rFonts w:ascii="Browallia New" w:hAnsi="Browallia New" w:cs="Browallia New"/>
                <w:b/>
                <w:bCs/>
                <w:sz w:val="28"/>
                <w:szCs w:val="28"/>
              </w:rPr>
              <w:tab/>
            </w:r>
          </w:p>
        </w:tc>
        <w:tc>
          <w:tcPr>
            <w:tcW w:w="5481" w:type="dxa"/>
            <w:gridSpan w:val="7"/>
            <w:tcBorders>
              <w:top w:val="nil"/>
              <w:left w:val="nil"/>
              <w:right w:val="nil"/>
            </w:tcBorders>
          </w:tcPr>
          <w:p w14:paraId="7CF629D2" w14:textId="77777777" w:rsidR="00726594" w:rsidRPr="00A67DCC" w:rsidRDefault="00726594">
            <w:pPr>
              <w:tabs>
                <w:tab w:val="clear" w:pos="907"/>
                <w:tab w:val="clear" w:pos="4678"/>
                <w:tab w:val="left" w:pos="900"/>
              </w:tabs>
              <w:ind w:left="-18"/>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cs/>
                <w:lang w:val="en-GB"/>
              </w:rPr>
              <w:t>: ล้านบาท)</w:t>
            </w:r>
          </w:p>
        </w:tc>
      </w:tr>
      <w:tr w:rsidR="00726594" w:rsidRPr="00A67DCC" w14:paraId="4268A4C1" w14:textId="77777777" w:rsidTr="00100710">
        <w:trPr>
          <w:trHeight w:val="169"/>
          <w:tblHeader/>
        </w:trPr>
        <w:tc>
          <w:tcPr>
            <w:tcW w:w="3637" w:type="dxa"/>
            <w:tcBorders>
              <w:top w:val="nil"/>
              <w:left w:val="nil"/>
              <w:bottom w:val="nil"/>
              <w:right w:val="nil"/>
            </w:tcBorders>
          </w:tcPr>
          <w:p w14:paraId="05CA8F47" w14:textId="77777777" w:rsidR="00726594" w:rsidRPr="00A67DCC" w:rsidRDefault="00726594">
            <w:pPr>
              <w:tabs>
                <w:tab w:val="clear" w:pos="3742"/>
              </w:tabs>
              <w:spacing w:line="240" w:lineRule="auto"/>
              <w:ind w:left="175" w:right="175" w:hanging="175"/>
              <w:jc w:val="center"/>
              <w:rPr>
                <w:rFonts w:ascii="Browallia New" w:hAnsi="Browallia New" w:cs="Browallia New"/>
                <w:sz w:val="28"/>
                <w:szCs w:val="28"/>
              </w:rPr>
            </w:pPr>
          </w:p>
        </w:tc>
        <w:tc>
          <w:tcPr>
            <w:tcW w:w="2601" w:type="dxa"/>
            <w:gridSpan w:val="3"/>
            <w:tcBorders>
              <w:left w:val="nil"/>
              <w:bottom w:val="single" w:sz="4" w:space="0" w:color="auto"/>
              <w:right w:val="nil"/>
            </w:tcBorders>
          </w:tcPr>
          <w:p w14:paraId="46E75548" w14:textId="77777777" w:rsidR="00726594" w:rsidRPr="00A67DCC" w:rsidRDefault="00726594">
            <w:pPr>
              <w:spacing w:line="240" w:lineRule="auto"/>
              <w:ind w:left="-108" w:right="-108"/>
              <w:jc w:val="center"/>
              <w:rPr>
                <w:rFonts w:ascii="Browallia New" w:hAnsi="Browallia New" w:cs="Browallia New"/>
                <w:sz w:val="28"/>
                <w:szCs w:val="28"/>
              </w:rPr>
            </w:pPr>
            <w:r w:rsidRPr="00A67DCC">
              <w:rPr>
                <w:rFonts w:ascii="Browallia New" w:hAnsi="Browallia New" w:cs="Browallia New"/>
                <w:sz w:val="28"/>
                <w:szCs w:val="28"/>
                <w:cs/>
              </w:rPr>
              <w:t>ข้อมูลทางการเงินรวม</w:t>
            </w:r>
          </w:p>
        </w:tc>
        <w:tc>
          <w:tcPr>
            <w:tcW w:w="236" w:type="dxa"/>
            <w:tcBorders>
              <w:left w:val="nil"/>
              <w:right w:val="nil"/>
            </w:tcBorders>
          </w:tcPr>
          <w:p w14:paraId="33BF97BA" w14:textId="77777777" w:rsidR="00726594" w:rsidRPr="00A67DCC" w:rsidRDefault="00726594">
            <w:pPr>
              <w:spacing w:line="240" w:lineRule="auto"/>
              <w:ind w:left="-108" w:right="-108"/>
              <w:jc w:val="center"/>
              <w:rPr>
                <w:rFonts w:ascii="Browallia New" w:hAnsi="Browallia New" w:cs="Browallia New"/>
                <w:sz w:val="28"/>
                <w:szCs w:val="28"/>
              </w:rPr>
            </w:pPr>
          </w:p>
        </w:tc>
        <w:tc>
          <w:tcPr>
            <w:tcW w:w="2644" w:type="dxa"/>
            <w:gridSpan w:val="3"/>
            <w:tcBorders>
              <w:left w:val="nil"/>
              <w:bottom w:val="single" w:sz="4" w:space="0" w:color="auto"/>
              <w:right w:val="nil"/>
            </w:tcBorders>
          </w:tcPr>
          <w:p w14:paraId="582C9BFA" w14:textId="77777777" w:rsidR="00726594" w:rsidRPr="00A67DCC" w:rsidRDefault="00726594">
            <w:pPr>
              <w:spacing w:line="240" w:lineRule="auto"/>
              <w:ind w:left="-108" w:right="-108"/>
              <w:jc w:val="center"/>
              <w:rPr>
                <w:rFonts w:ascii="Browallia New" w:hAnsi="Browallia New" w:cs="Browallia New"/>
                <w:sz w:val="28"/>
                <w:szCs w:val="28"/>
              </w:rPr>
            </w:pPr>
            <w:r w:rsidRPr="00A67DCC">
              <w:rPr>
                <w:rFonts w:ascii="Browallia New" w:hAnsi="Browallia New" w:cs="Browallia New"/>
                <w:sz w:val="28"/>
                <w:szCs w:val="28"/>
                <w:cs/>
              </w:rPr>
              <w:t>ข้อมูลทางการเงินเฉพาะบริษัท</w:t>
            </w:r>
          </w:p>
        </w:tc>
      </w:tr>
      <w:tr w:rsidR="00726594" w:rsidRPr="00A67DCC" w14:paraId="4384AFB0" w14:textId="77777777" w:rsidTr="00100710">
        <w:trPr>
          <w:trHeight w:val="346"/>
          <w:tblHeader/>
        </w:trPr>
        <w:tc>
          <w:tcPr>
            <w:tcW w:w="3637" w:type="dxa"/>
            <w:tcBorders>
              <w:top w:val="nil"/>
              <w:left w:val="nil"/>
              <w:bottom w:val="nil"/>
              <w:right w:val="nil"/>
            </w:tcBorders>
          </w:tcPr>
          <w:p w14:paraId="43855F46" w14:textId="77777777" w:rsidR="00726594" w:rsidRPr="00A67DCC" w:rsidRDefault="00726594">
            <w:pPr>
              <w:tabs>
                <w:tab w:val="clear" w:pos="3742"/>
              </w:tabs>
              <w:spacing w:line="240" w:lineRule="auto"/>
              <w:ind w:left="175" w:right="175" w:hanging="175"/>
              <w:jc w:val="center"/>
              <w:rPr>
                <w:rFonts w:ascii="Browallia New" w:hAnsi="Browallia New" w:cs="Browallia New"/>
                <w:sz w:val="28"/>
                <w:szCs w:val="28"/>
              </w:rPr>
            </w:pPr>
          </w:p>
        </w:tc>
        <w:tc>
          <w:tcPr>
            <w:tcW w:w="5481" w:type="dxa"/>
            <w:gridSpan w:val="7"/>
            <w:tcBorders>
              <w:left w:val="nil"/>
              <w:bottom w:val="single" w:sz="4" w:space="0" w:color="auto"/>
              <w:right w:val="nil"/>
            </w:tcBorders>
          </w:tcPr>
          <w:p w14:paraId="6EA4CE21" w14:textId="77777777" w:rsidR="00726594" w:rsidRPr="00A67DCC" w:rsidRDefault="00726594">
            <w:pPr>
              <w:spacing w:line="240" w:lineRule="auto"/>
              <w:ind w:right="-10"/>
              <w:jc w:val="center"/>
              <w:rPr>
                <w:rFonts w:ascii="Browallia New" w:hAnsi="Browallia New" w:cs="Browallia New"/>
                <w:sz w:val="28"/>
                <w:szCs w:val="28"/>
                <w:lang w:val="en-GB"/>
              </w:rPr>
            </w:pPr>
            <w:r w:rsidRPr="00A67DCC">
              <w:rPr>
                <w:rFonts w:ascii="Browallia New" w:hAnsi="Browallia New" w:cs="Browallia New"/>
                <w:sz w:val="28"/>
                <w:szCs w:val="28"/>
                <w:cs/>
              </w:rPr>
              <w:t xml:space="preserve">สำหรับงวดหกเดือนสิ้นสุดวันที่ </w:t>
            </w: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p>
        </w:tc>
      </w:tr>
      <w:tr w:rsidR="00100710" w:rsidRPr="00A67DCC" w14:paraId="5A3C0D29" w14:textId="77777777" w:rsidTr="00100710">
        <w:trPr>
          <w:trHeight w:val="346"/>
          <w:tblHeader/>
        </w:trPr>
        <w:tc>
          <w:tcPr>
            <w:tcW w:w="3637" w:type="dxa"/>
            <w:tcBorders>
              <w:top w:val="nil"/>
              <w:left w:val="nil"/>
              <w:bottom w:val="nil"/>
              <w:right w:val="nil"/>
            </w:tcBorders>
          </w:tcPr>
          <w:p w14:paraId="5454DBC3" w14:textId="77777777" w:rsidR="00100710" w:rsidRPr="00A67DCC" w:rsidRDefault="00100710" w:rsidP="00100710">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567FA619" w14:textId="4ECA1419" w:rsidR="00100710" w:rsidRPr="00A67DCC" w:rsidRDefault="00100710" w:rsidP="00100710">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2568</w:t>
            </w:r>
          </w:p>
        </w:tc>
        <w:tc>
          <w:tcPr>
            <w:tcW w:w="283" w:type="dxa"/>
            <w:tcBorders>
              <w:top w:val="single" w:sz="4" w:space="0" w:color="auto"/>
              <w:left w:val="nil"/>
              <w:right w:val="nil"/>
            </w:tcBorders>
          </w:tcPr>
          <w:p w14:paraId="7A13FA40" w14:textId="77777777" w:rsidR="00100710" w:rsidRPr="00A67DCC" w:rsidRDefault="00100710" w:rsidP="00100710">
            <w:pPr>
              <w:spacing w:line="240" w:lineRule="auto"/>
              <w:ind w:right="-10"/>
              <w:jc w:val="center"/>
              <w:rPr>
                <w:rFonts w:ascii="Browallia New" w:hAnsi="Browallia New" w:cs="Browallia New"/>
                <w:sz w:val="28"/>
                <w:szCs w:val="28"/>
              </w:rPr>
            </w:pPr>
          </w:p>
        </w:tc>
        <w:tc>
          <w:tcPr>
            <w:tcW w:w="1184" w:type="dxa"/>
            <w:tcBorders>
              <w:top w:val="single" w:sz="4" w:space="0" w:color="auto"/>
              <w:left w:val="nil"/>
              <w:bottom w:val="single" w:sz="4" w:space="0" w:color="auto"/>
              <w:right w:val="nil"/>
            </w:tcBorders>
          </w:tcPr>
          <w:p w14:paraId="6B745C0A" w14:textId="63E9B0BA" w:rsidR="00100710" w:rsidRPr="00A67DCC" w:rsidRDefault="00100710" w:rsidP="00100710">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2567</w:t>
            </w:r>
          </w:p>
        </w:tc>
        <w:tc>
          <w:tcPr>
            <w:tcW w:w="236" w:type="dxa"/>
            <w:tcBorders>
              <w:top w:val="single" w:sz="4" w:space="0" w:color="auto"/>
              <w:left w:val="nil"/>
              <w:right w:val="nil"/>
            </w:tcBorders>
          </w:tcPr>
          <w:p w14:paraId="69FBCFF6" w14:textId="77777777" w:rsidR="00100710" w:rsidRPr="00A67DCC" w:rsidRDefault="00100710" w:rsidP="00100710">
            <w:pPr>
              <w:spacing w:line="240" w:lineRule="auto"/>
              <w:ind w:right="-10"/>
              <w:jc w:val="center"/>
              <w:rPr>
                <w:rFonts w:ascii="Browallia New" w:hAnsi="Browallia New" w:cs="Browallia New"/>
                <w:sz w:val="28"/>
                <w:szCs w:val="28"/>
              </w:rPr>
            </w:pPr>
          </w:p>
        </w:tc>
        <w:tc>
          <w:tcPr>
            <w:tcW w:w="1204" w:type="dxa"/>
            <w:tcBorders>
              <w:top w:val="single" w:sz="4" w:space="0" w:color="auto"/>
              <w:left w:val="nil"/>
              <w:bottom w:val="single" w:sz="4" w:space="0" w:color="auto"/>
              <w:right w:val="nil"/>
            </w:tcBorders>
          </w:tcPr>
          <w:p w14:paraId="7C65F298" w14:textId="50E24F1F" w:rsidR="00100710" w:rsidRPr="00A67DCC" w:rsidRDefault="00100710" w:rsidP="00100710">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2568</w:t>
            </w:r>
          </w:p>
        </w:tc>
        <w:tc>
          <w:tcPr>
            <w:tcW w:w="283" w:type="dxa"/>
            <w:tcBorders>
              <w:top w:val="single" w:sz="4" w:space="0" w:color="auto"/>
              <w:left w:val="nil"/>
              <w:right w:val="nil"/>
            </w:tcBorders>
          </w:tcPr>
          <w:p w14:paraId="6E18B670" w14:textId="77777777" w:rsidR="00100710" w:rsidRPr="00A67DCC" w:rsidRDefault="00100710" w:rsidP="00100710">
            <w:pPr>
              <w:spacing w:line="240" w:lineRule="auto"/>
              <w:ind w:right="-10"/>
              <w:jc w:val="center"/>
              <w:rPr>
                <w:rFonts w:ascii="Browallia New" w:hAnsi="Browallia New" w:cs="Browallia New"/>
                <w:sz w:val="28"/>
                <w:szCs w:val="28"/>
              </w:rPr>
            </w:pPr>
          </w:p>
        </w:tc>
        <w:tc>
          <w:tcPr>
            <w:tcW w:w="1157" w:type="dxa"/>
            <w:tcBorders>
              <w:top w:val="single" w:sz="4" w:space="0" w:color="auto"/>
              <w:left w:val="nil"/>
              <w:bottom w:val="single" w:sz="4" w:space="0" w:color="auto"/>
              <w:right w:val="nil"/>
            </w:tcBorders>
          </w:tcPr>
          <w:p w14:paraId="451BE564" w14:textId="123D0A9E" w:rsidR="00100710" w:rsidRPr="00A67DCC" w:rsidRDefault="00100710" w:rsidP="00100710">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rPr>
              <w:t>2567</w:t>
            </w:r>
          </w:p>
        </w:tc>
      </w:tr>
      <w:tr w:rsidR="00726594" w:rsidRPr="00A67DCC" w14:paraId="5F191A12" w14:textId="77777777" w:rsidTr="00100710">
        <w:trPr>
          <w:trHeight w:val="312"/>
          <w:tblHeader/>
        </w:trPr>
        <w:tc>
          <w:tcPr>
            <w:tcW w:w="3637" w:type="dxa"/>
            <w:tcBorders>
              <w:top w:val="nil"/>
              <w:left w:val="nil"/>
              <w:bottom w:val="nil"/>
              <w:right w:val="nil"/>
            </w:tcBorders>
          </w:tcPr>
          <w:p w14:paraId="4CD1C3F2" w14:textId="77777777" w:rsidR="00726594" w:rsidRPr="00A67DCC" w:rsidRDefault="00726594">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265703E4" w14:textId="77777777" w:rsidR="00726594" w:rsidRPr="00A67DCC" w:rsidRDefault="00726594">
            <w:pPr>
              <w:spacing w:line="240" w:lineRule="auto"/>
              <w:ind w:right="-10"/>
              <w:jc w:val="center"/>
              <w:rPr>
                <w:rFonts w:ascii="Browallia New" w:hAnsi="Browallia New" w:cs="Browallia New"/>
                <w:sz w:val="16"/>
                <w:szCs w:val="16"/>
              </w:rPr>
            </w:pPr>
          </w:p>
        </w:tc>
        <w:tc>
          <w:tcPr>
            <w:tcW w:w="283" w:type="dxa"/>
            <w:tcBorders>
              <w:left w:val="nil"/>
              <w:right w:val="nil"/>
            </w:tcBorders>
          </w:tcPr>
          <w:p w14:paraId="733D07A9" w14:textId="77777777" w:rsidR="00726594" w:rsidRPr="00A67DCC" w:rsidRDefault="00726594">
            <w:pPr>
              <w:spacing w:line="240" w:lineRule="auto"/>
              <w:ind w:right="-10"/>
              <w:jc w:val="center"/>
              <w:rPr>
                <w:rFonts w:ascii="Browallia New" w:hAnsi="Browallia New" w:cs="Browallia New"/>
                <w:sz w:val="16"/>
                <w:szCs w:val="16"/>
              </w:rPr>
            </w:pPr>
          </w:p>
        </w:tc>
        <w:tc>
          <w:tcPr>
            <w:tcW w:w="1184" w:type="dxa"/>
            <w:tcBorders>
              <w:top w:val="single" w:sz="4" w:space="0" w:color="auto"/>
              <w:left w:val="nil"/>
              <w:right w:val="nil"/>
            </w:tcBorders>
          </w:tcPr>
          <w:p w14:paraId="075BC354" w14:textId="77777777" w:rsidR="00726594" w:rsidRPr="00A67DCC" w:rsidRDefault="00726594">
            <w:pPr>
              <w:spacing w:line="240" w:lineRule="auto"/>
              <w:ind w:right="-10"/>
              <w:jc w:val="center"/>
              <w:rPr>
                <w:rFonts w:ascii="Browallia New" w:hAnsi="Browallia New" w:cs="Browallia New"/>
                <w:sz w:val="16"/>
                <w:szCs w:val="16"/>
              </w:rPr>
            </w:pPr>
          </w:p>
        </w:tc>
        <w:tc>
          <w:tcPr>
            <w:tcW w:w="236" w:type="dxa"/>
            <w:tcBorders>
              <w:left w:val="nil"/>
              <w:right w:val="nil"/>
            </w:tcBorders>
          </w:tcPr>
          <w:p w14:paraId="66611467" w14:textId="77777777" w:rsidR="00726594" w:rsidRPr="00A67DCC" w:rsidRDefault="00726594">
            <w:pPr>
              <w:spacing w:line="240" w:lineRule="auto"/>
              <w:ind w:right="-10"/>
              <w:jc w:val="center"/>
              <w:rPr>
                <w:rFonts w:ascii="Browallia New" w:hAnsi="Browallia New" w:cs="Browallia New"/>
                <w:sz w:val="16"/>
                <w:szCs w:val="16"/>
              </w:rPr>
            </w:pPr>
          </w:p>
        </w:tc>
        <w:tc>
          <w:tcPr>
            <w:tcW w:w="1204" w:type="dxa"/>
            <w:tcBorders>
              <w:top w:val="single" w:sz="4" w:space="0" w:color="auto"/>
              <w:left w:val="nil"/>
              <w:right w:val="nil"/>
            </w:tcBorders>
          </w:tcPr>
          <w:p w14:paraId="355897AC" w14:textId="77777777" w:rsidR="00726594" w:rsidRPr="00A67DCC" w:rsidRDefault="00726594">
            <w:pPr>
              <w:spacing w:line="240" w:lineRule="auto"/>
              <w:ind w:right="-10"/>
              <w:jc w:val="center"/>
              <w:rPr>
                <w:rFonts w:ascii="Browallia New" w:hAnsi="Browallia New" w:cs="Browallia New"/>
                <w:sz w:val="16"/>
                <w:szCs w:val="16"/>
              </w:rPr>
            </w:pPr>
          </w:p>
        </w:tc>
        <w:tc>
          <w:tcPr>
            <w:tcW w:w="283" w:type="dxa"/>
            <w:tcBorders>
              <w:left w:val="nil"/>
              <w:right w:val="nil"/>
            </w:tcBorders>
          </w:tcPr>
          <w:p w14:paraId="22BF7CAD" w14:textId="77777777" w:rsidR="00726594" w:rsidRPr="00A67DCC" w:rsidRDefault="00726594">
            <w:pPr>
              <w:spacing w:line="240" w:lineRule="auto"/>
              <w:ind w:right="-10"/>
              <w:jc w:val="center"/>
              <w:rPr>
                <w:rFonts w:ascii="Browallia New" w:hAnsi="Browallia New" w:cs="Browallia New"/>
                <w:sz w:val="16"/>
                <w:szCs w:val="16"/>
              </w:rPr>
            </w:pPr>
          </w:p>
        </w:tc>
        <w:tc>
          <w:tcPr>
            <w:tcW w:w="1157" w:type="dxa"/>
            <w:tcBorders>
              <w:top w:val="single" w:sz="4" w:space="0" w:color="auto"/>
              <w:left w:val="nil"/>
              <w:right w:val="nil"/>
            </w:tcBorders>
          </w:tcPr>
          <w:p w14:paraId="271EAE80" w14:textId="77777777" w:rsidR="00726594" w:rsidRPr="00A67DCC" w:rsidRDefault="00726594">
            <w:pPr>
              <w:spacing w:line="240" w:lineRule="auto"/>
              <w:ind w:right="-10"/>
              <w:jc w:val="center"/>
              <w:rPr>
                <w:rFonts w:ascii="Browallia New" w:hAnsi="Browallia New" w:cs="Browallia New"/>
                <w:sz w:val="16"/>
                <w:szCs w:val="16"/>
              </w:rPr>
            </w:pPr>
          </w:p>
        </w:tc>
      </w:tr>
      <w:tr w:rsidR="00726594" w:rsidRPr="00A67DCC" w14:paraId="4D8DD22C" w14:textId="77777777" w:rsidTr="00100710">
        <w:trPr>
          <w:trHeight w:val="231"/>
        </w:trPr>
        <w:tc>
          <w:tcPr>
            <w:tcW w:w="3637" w:type="dxa"/>
            <w:tcBorders>
              <w:top w:val="nil"/>
              <w:left w:val="nil"/>
              <w:bottom w:val="nil"/>
              <w:right w:val="nil"/>
            </w:tcBorders>
          </w:tcPr>
          <w:p w14:paraId="610A1FDF" w14:textId="77777777" w:rsidR="00726594" w:rsidRPr="00A67DCC" w:rsidRDefault="00726594">
            <w:pPr>
              <w:tabs>
                <w:tab w:val="clear" w:pos="3742"/>
              </w:tabs>
              <w:spacing w:line="240" w:lineRule="auto"/>
              <w:ind w:left="175" w:right="175" w:hanging="175"/>
              <w:rPr>
                <w:rFonts w:ascii="Browallia New" w:hAnsi="Browallia New" w:cs="Browallia New"/>
                <w:b/>
                <w:bCs/>
                <w:sz w:val="28"/>
                <w:szCs w:val="28"/>
                <w:cs/>
              </w:rPr>
            </w:pPr>
            <w:r w:rsidRPr="00A67DCC">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5C75871A" w14:textId="77777777" w:rsidR="00726594" w:rsidRPr="00A67DCC" w:rsidRDefault="0072659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23CCC92A" w14:textId="77777777" w:rsidR="00726594" w:rsidRPr="00A67DCC" w:rsidRDefault="00726594">
            <w:pPr>
              <w:tabs>
                <w:tab w:val="decimal" w:pos="522"/>
              </w:tabs>
              <w:spacing w:line="240" w:lineRule="auto"/>
              <w:ind w:right="-10"/>
              <w:jc w:val="both"/>
              <w:rPr>
                <w:rFonts w:ascii="Browallia New" w:hAnsi="Browallia New" w:cs="Browallia New"/>
                <w:sz w:val="28"/>
                <w:szCs w:val="28"/>
              </w:rPr>
            </w:pPr>
          </w:p>
        </w:tc>
        <w:tc>
          <w:tcPr>
            <w:tcW w:w="1184" w:type="dxa"/>
            <w:tcBorders>
              <w:top w:val="nil"/>
              <w:left w:val="nil"/>
              <w:bottom w:val="nil"/>
              <w:right w:val="nil"/>
            </w:tcBorders>
          </w:tcPr>
          <w:p w14:paraId="024E0623" w14:textId="77777777" w:rsidR="00726594" w:rsidRPr="00A67DCC" w:rsidRDefault="0072659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064E10D6" w14:textId="77777777" w:rsidR="00726594" w:rsidRPr="00A67DCC" w:rsidRDefault="00726594">
            <w:pPr>
              <w:tabs>
                <w:tab w:val="decimal" w:pos="522"/>
              </w:tabs>
              <w:spacing w:line="240" w:lineRule="auto"/>
              <w:ind w:right="-10"/>
              <w:jc w:val="both"/>
              <w:rPr>
                <w:rFonts w:ascii="Browallia New" w:hAnsi="Browallia New" w:cs="Browallia New"/>
                <w:sz w:val="28"/>
                <w:szCs w:val="28"/>
              </w:rPr>
            </w:pPr>
          </w:p>
        </w:tc>
        <w:tc>
          <w:tcPr>
            <w:tcW w:w="1204" w:type="dxa"/>
            <w:tcBorders>
              <w:top w:val="nil"/>
              <w:left w:val="nil"/>
              <w:bottom w:val="nil"/>
              <w:right w:val="nil"/>
            </w:tcBorders>
          </w:tcPr>
          <w:p w14:paraId="7BE883FC" w14:textId="77777777" w:rsidR="00726594" w:rsidRPr="00A67DCC" w:rsidRDefault="00726594">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221C4BC2" w14:textId="77777777" w:rsidR="00726594" w:rsidRPr="00A67DCC" w:rsidRDefault="00726594">
            <w:pPr>
              <w:tabs>
                <w:tab w:val="decimal" w:pos="522"/>
              </w:tabs>
              <w:spacing w:line="240" w:lineRule="auto"/>
              <w:ind w:right="-10"/>
              <w:jc w:val="both"/>
              <w:rPr>
                <w:rFonts w:ascii="Browallia New" w:hAnsi="Browallia New" w:cs="Browallia New"/>
                <w:sz w:val="28"/>
                <w:szCs w:val="28"/>
              </w:rPr>
            </w:pPr>
          </w:p>
        </w:tc>
        <w:tc>
          <w:tcPr>
            <w:tcW w:w="1157" w:type="dxa"/>
            <w:tcBorders>
              <w:top w:val="nil"/>
              <w:left w:val="nil"/>
              <w:bottom w:val="nil"/>
              <w:right w:val="nil"/>
            </w:tcBorders>
            <w:vAlign w:val="bottom"/>
          </w:tcPr>
          <w:p w14:paraId="3293075A" w14:textId="77777777" w:rsidR="00726594" w:rsidRPr="00A67DCC" w:rsidRDefault="00726594">
            <w:pPr>
              <w:tabs>
                <w:tab w:val="decimal" w:pos="492"/>
              </w:tabs>
              <w:spacing w:line="240" w:lineRule="auto"/>
              <w:ind w:right="-10"/>
              <w:jc w:val="right"/>
              <w:rPr>
                <w:rFonts w:ascii="Browallia New" w:hAnsi="Browallia New" w:cs="Browallia New"/>
                <w:sz w:val="28"/>
                <w:szCs w:val="28"/>
                <w:lang w:val="en-GB"/>
              </w:rPr>
            </w:pPr>
          </w:p>
        </w:tc>
      </w:tr>
      <w:tr w:rsidR="006A5670" w:rsidRPr="00A67DCC" w14:paraId="6BEF0F1C" w14:textId="77777777">
        <w:trPr>
          <w:trHeight w:val="86"/>
        </w:trPr>
        <w:tc>
          <w:tcPr>
            <w:tcW w:w="3637" w:type="dxa"/>
            <w:tcBorders>
              <w:top w:val="nil"/>
              <w:left w:val="nil"/>
              <w:bottom w:val="nil"/>
              <w:right w:val="nil"/>
            </w:tcBorders>
          </w:tcPr>
          <w:p w14:paraId="54C4D0F4"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1D90FADB" w14:textId="15E7010E" w:rsidR="006A5670" w:rsidRPr="00A67DCC" w:rsidRDefault="006A5670" w:rsidP="006A567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5DF471B5" w14:textId="77777777" w:rsidR="006A5670" w:rsidRPr="00A67DCC" w:rsidRDefault="006A5670" w:rsidP="006A5670">
            <w:pPr>
              <w:spacing w:line="240" w:lineRule="auto"/>
              <w:ind w:left="252"/>
              <w:jc w:val="right"/>
              <w:rPr>
                <w:rFonts w:ascii="Browallia New" w:hAnsi="Browallia New" w:cs="Browallia New"/>
                <w:sz w:val="28"/>
                <w:szCs w:val="28"/>
              </w:rPr>
            </w:pPr>
          </w:p>
        </w:tc>
        <w:tc>
          <w:tcPr>
            <w:tcW w:w="1184" w:type="dxa"/>
            <w:tcBorders>
              <w:top w:val="nil"/>
              <w:left w:val="nil"/>
              <w:bottom w:val="nil"/>
              <w:right w:val="nil"/>
            </w:tcBorders>
            <w:vAlign w:val="bottom"/>
          </w:tcPr>
          <w:p w14:paraId="05BB17E8"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7590C903" w14:textId="77777777" w:rsidR="006A5670" w:rsidRPr="00A67DCC" w:rsidRDefault="006A5670" w:rsidP="006A5670">
            <w:pPr>
              <w:spacing w:line="240" w:lineRule="auto"/>
              <w:ind w:left="252"/>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4E7C7EF6" w14:textId="3AED7873"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2.09 </w:t>
            </w:r>
          </w:p>
        </w:tc>
        <w:tc>
          <w:tcPr>
            <w:tcW w:w="283" w:type="dxa"/>
            <w:tcBorders>
              <w:top w:val="nil"/>
              <w:left w:val="nil"/>
              <w:bottom w:val="nil"/>
              <w:right w:val="nil"/>
            </w:tcBorders>
          </w:tcPr>
          <w:p w14:paraId="191F7B69" w14:textId="77777777" w:rsidR="006A5670" w:rsidRPr="00A67DCC" w:rsidRDefault="006A5670" w:rsidP="006A5670">
            <w:pPr>
              <w:spacing w:line="240" w:lineRule="auto"/>
              <w:ind w:left="252"/>
              <w:jc w:val="right"/>
              <w:rPr>
                <w:rFonts w:ascii="Browallia New" w:hAnsi="Browallia New" w:cs="Browallia New"/>
                <w:sz w:val="28"/>
                <w:szCs w:val="28"/>
              </w:rPr>
            </w:pPr>
          </w:p>
        </w:tc>
        <w:tc>
          <w:tcPr>
            <w:tcW w:w="1157" w:type="dxa"/>
            <w:tcBorders>
              <w:top w:val="nil"/>
              <w:left w:val="nil"/>
              <w:bottom w:val="nil"/>
              <w:right w:val="nil"/>
            </w:tcBorders>
          </w:tcPr>
          <w:p w14:paraId="67CE2F07" w14:textId="573A58BE" w:rsidR="006A5670" w:rsidRPr="00A67DCC" w:rsidRDefault="006A5670" w:rsidP="006A567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lang w:val="en-GB"/>
              </w:rPr>
              <w:t>3.99</w:t>
            </w:r>
          </w:p>
        </w:tc>
      </w:tr>
      <w:tr w:rsidR="006A5670" w:rsidRPr="00A67DCC" w14:paraId="7799AB22" w14:textId="77777777">
        <w:trPr>
          <w:trHeight w:val="319"/>
        </w:trPr>
        <w:tc>
          <w:tcPr>
            <w:tcW w:w="3637" w:type="dxa"/>
            <w:tcBorders>
              <w:top w:val="nil"/>
              <w:left w:val="nil"/>
              <w:bottom w:val="nil"/>
              <w:right w:val="nil"/>
            </w:tcBorders>
          </w:tcPr>
          <w:p w14:paraId="4D2390C5"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6875A91C" w14:textId="5A202A3C" w:rsidR="006A5670" w:rsidRPr="00A67DCC" w:rsidRDefault="006A5670" w:rsidP="006A567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04E58552"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74384EB6"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2F30979A"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7634AF9B" w14:textId="0A4C974C"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1.98 </w:t>
            </w:r>
          </w:p>
        </w:tc>
        <w:tc>
          <w:tcPr>
            <w:tcW w:w="283" w:type="dxa"/>
            <w:tcBorders>
              <w:top w:val="nil"/>
              <w:left w:val="nil"/>
              <w:bottom w:val="nil"/>
              <w:right w:val="nil"/>
            </w:tcBorders>
          </w:tcPr>
          <w:p w14:paraId="5E41C425"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1C0E9C94" w14:textId="746B5919" w:rsidR="006A5670" w:rsidRPr="00A67DCC" w:rsidRDefault="006A5670" w:rsidP="006A567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1.93</w:t>
            </w:r>
          </w:p>
        </w:tc>
      </w:tr>
      <w:tr w:rsidR="006A5670" w:rsidRPr="00A67DCC" w14:paraId="2B08E474" w14:textId="77777777">
        <w:trPr>
          <w:trHeight w:val="319"/>
        </w:trPr>
        <w:tc>
          <w:tcPr>
            <w:tcW w:w="3637" w:type="dxa"/>
            <w:tcBorders>
              <w:top w:val="nil"/>
              <w:left w:val="nil"/>
              <w:bottom w:val="nil"/>
              <w:right w:val="nil"/>
            </w:tcBorders>
          </w:tcPr>
          <w:p w14:paraId="5D474198"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1AC4302" w14:textId="1F0129D3" w:rsidR="006A5670" w:rsidRPr="00A67DCC" w:rsidRDefault="006A5670" w:rsidP="006A567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lang w:val="en-GB"/>
              </w:rPr>
              <w:t>-</w:t>
            </w:r>
          </w:p>
        </w:tc>
        <w:tc>
          <w:tcPr>
            <w:tcW w:w="283" w:type="dxa"/>
            <w:tcBorders>
              <w:top w:val="nil"/>
              <w:left w:val="nil"/>
              <w:bottom w:val="nil"/>
              <w:right w:val="nil"/>
            </w:tcBorders>
          </w:tcPr>
          <w:p w14:paraId="18934E97"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63AA66F"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lang w:val="en-GB"/>
              </w:rPr>
              <w:t>-</w:t>
            </w:r>
          </w:p>
        </w:tc>
        <w:tc>
          <w:tcPr>
            <w:tcW w:w="236" w:type="dxa"/>
            <w:tcBorders>
              <w:top w:val="nil"/>
              <w:left w:val="nil"/>
              <w:bottom w:val="nil"/>
              <w:right w:val="nil"/>
            </w:tcBorders>
          </w:tcPr>
          <w:p w14:paraId="730FD746"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41C2884C" w14:textId="52D1F0E7"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4.88 </w:t>
            </w:r>
          </w:p>
        </w:tc>
        <w:tc>
          <w:tcPr>
            <w:tcW w:w="283" w:type="dxa"/>
            <w:tcBorders>
              <w:top w:val="nil"/>
              <w:left w:val="nil"/>
              <w:bottom w:val="nil"/>
              <w:right w:val="nil"/>
            </w:tcBorders>
          </w:tcPr>
          <w:p w14:paraId="5EF3ACCA"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4538B1C6" w14:textId="5545F962"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4.84</w:t>
            </w:r>
          </w:p>
        </w:tc>
      </w:tr>
      <w:tr w:rsidR="006A5670" w:rsidRPr="00A67DCC" w14:paraId="7C69B710" w14:textId="77777777">
        <w:trPr>
          <w:trHeight w:val="319"/>
        </w:trPr>
        <w:tc>
          <w:tcPr>
            <w:tcW w:w="3637" w:type="dxa"/>
            <w:tcBorders>
              <w:top w:val="nil"/>
              <w:left w:val="nil"/>
              <w:bottom w:val="nil"/>
              <w:right w:val="nil"/>
            </w:tcBorders>
          </w:tcPr>
          <w:p w14:paraId="0F3102B8"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664218BE" w14:textId="0AAE37F5" w:rsidR="006A5670" w:rsidRPr="00A67DCC" w:rsidRDefault="006A5670" w:rsidP="006A567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10BC314E"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1EBC2F9D"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347B6F4E"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E69D1EF" w14:textId="1C9049B8"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3.79 </w:t>
            </w:r>
          </w:p>
        </w:tc>
        <w:tc>
          <w:tcPr>
            <w:tcW w:w="283" w:type="dxa"/>
            <w:tcBorders>
              <w:top w:val="nil"/>
              <w:left w:val="nil"/>
              <w:bottom w:val="nil"/>
              <w:right w:val="nil"/>
            </w:tcBorders>
          </w:tcPr>
          <w:p w14:paraId="3CA7AC6B"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078E629C" w14:textId="787D149E" w:rsidR="006A5670" w:rsidRPr="00A67DCC" w:rsidRDefault="006A5670" w:rsidP="006A5670">
            <w:pPr>
              <w:spacing w:line="240" w:lineRule="auto"/>
              <w:ind w:right="-11"/>
              <w:jc w:val="right"/>
              <w:rPr>
                <w:rFonts w:ascii="Browallia New" w:hAnsi="Browallia New" w:cs="Browallia New"/>
                <w:sz w:val="28"/>
                <w:szCs w:val="28"/>
                <w:cs/>
              </w:rPr>
            </w:pPr>
            <w:r w:rsidRPr="00A67DCC">
              <w:rPr>
                <w:rFonts w:ascii="Browallia New" w:hAnsi="Browallia New" w:cs="Browallia New"/>
                <w:sz w:val="28"/>
                <w:szCs w:val="28"/>
              </w:rPr>
              <w:t>2.42</w:t>
            </w:r>
          </w:p>
        </w:tc>
      </w:tr>
      <w:tr w:rsidR="006A5670" w:rsidRPr="00A67DCC" w14:paraId="74F7A9C9" w14:textId="77777777">
        <w:trPr>
          <w:trHeight w:val="319"/>
        </w:trPr>
        <w:tc>
          <w:tcPr>
            <w:tcW w:w="3637" w:type="dxa"/>
            <w:tcBorders>
              <w:top w:val="nil"/>
              <w:left w:val="nil"/>
              <w:bottom w:val="nil"/>
              <w:right w:val="nil"/>
            </w:tcBorders>
          </w:tcPr>
          <w:p w14:paraId="7EA0CA15"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79758FC5" w14:textId="58A55D3D" w:rsidR="006A5670" w:rsidRPr="00A67DCC" w:rsidDel="00EE5C2C" w:rsidRDefault="006A5670" w:rsidP="006A567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2E197A6B"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227A2C78"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4408CA04"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03ACDCD" w14:textId="600A3AE7" w:rsidR="006A5670" w:rsidRPr="00A67DCC" w:rsidDel="00EE5C2C" w:rsidRDefault="006A5670" w:rsidP="006A5670">
            <w:pPr>
              <w:spacing w:line="240" w:lineRule="auto"/>
              <w:ind w:right="-11"/>
              <w:jc w:val="right"/>
              <w:rPr>
                <w:rFonts w:ascii="Browallia New" w:hAnsi="Browallia New" w:cs="Browallia New"/>
                <w:sz w:val="28"/>
                <w:szCs w:val="28"/>
                <w:cs/>
                <w:lang w:val="en-GB"/>
              </w:rPr>
            </w:pPr>
            <w:r w:rsidRPr="00A67DCC">
              <w:rPr>
                <w:rFonts w:ascii="Browallia New" w:hAnsi="Browallia New" w:cs="Browallia New"/>
                <w:sz w:val="28"/>
                <w:szCs w:val="28"/>
                <w:lang w:val="en-GB"/>
              </w:rPr>
              <w:t xml:space="preserve"> 44.30 </w:t>
            </w:r>
          </w:p>
        </w:tc>
        <w:tc>
          <w:tcPr>
            <w:tcW w:w="283" w:type="dxa"/>
            <w:tcBorders>
              <w:top w:val="nil"/>
              <w:left w:val="nil"/>
              <w:bottom w:val="nil"/>
              <w:right w:val="nil"/>
            </w:tcBorders>
          </w:tcPr>
          <w:p w14:paraId="0AF5FCDB"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19F206B2" w14:textId="718CE071" w:rsidR="006A5670" w:rsidRPr="00A67DCC" w:rsidDel="00EE5C2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48.20</w:t>
            </w:r>
          </w:p>
        </w:tc>
      </w:tr>
      <w:tr w:rsidR="006A5670" w:rsidRPr="00A67DCC" w14:paraId="7CD1849A" w14:textId="77777777">
        <w:trPr>
          <w:trHeight w:val="319"/>
        </w:trPr>
        <w:tc>
          <w:tcPr>
            <w:tcW w:w="3637" w:type="dxa"/>
            <w:tcBorders>
              <w:top w:val="nil"/>
              <w:left w:val="nil"/>
              <w:bottom w:val="nil"/>
              <w:right w:val="nil"/>
            </w:tcBorders>
          </w:tcPr>
          <w:p w14:paraId="5C397D07"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247E5CDF" w14:textId="5AF6BF94" w:rsidR="006A5670" w:rsidRPr="00A67DCC" w:rsidRDefault="006A5670" w:rsidP="006A567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1EBD9CFF"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B3CAF23"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1217BD04"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33BAFA20" w14:textId="4663B5AD"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3.60 </w:t>
            </w:r>
          </w:p>
        </w:tc>
        <w:tc>
          <w:tcPr>
            <w:tcW w:w="283" w:type="dxa"/>
            <w:tcBorders>
              <w:top w:val="nil"/>
              <w:left w:val="nil"/>
              <w:bottom w:val="nil"/>
              <w:right w:val="nil"/>
            </w:tcBorders>
          </w:tcPr>
          <w:p w14:paraId="271A75E4"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3D29849E" w14:textId="448B3062"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17.20</w:t>
            </w:r>
          </w:p>
        </w:tc>
      </w:tr>
      <w:tr w:rsidR="006A5670" w:rsidRPr="00A67DCC" w14:paraId="34C29AFE" w14:textId="77777777">
        <w:trPr>
          <w:trHeight w:val="319"/>
        </w:trPr>
        <w:tc>
          <w:tcPr>
            <w:tcW w:w="3637" w:type="dxa"/>
            <w:tcBorders>
              <w:top w:val="nil"/>
              <w:left w:val="nil"/>
              <w:bottom w:val="nil"/>
              <w:right w:val="nil"/>
            </w:tcBorders>
          </w:tcPr>
          <w:p w14:paraId="0CD8F4AB"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A2F0D2C" w14:textId="4720897A" w:rsidR="006A5670" w:rsidRPr="00A67DCC" w:rsidRDefault="006A5670" w:rsidP="006A567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7A195501"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38DF09AA"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5F8293CD"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F6CFF88" w14:textId="26E42D18"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0.97 </w:t>
            </w:r>
          </w:p>
        </w:tc>
        <w:tc>
          <w:tcPr>
            <w:tcW w:w="283" w:type="dxa"/>
            <w:tcBorders>
              <w:top w:val="nil"/>
              <w:left w:val="nil"/>
              <w:bottom w:val="nil"/>
              <w:right w:val="nil"/>
            </w:tcBorders>
          </w:tcPr>
          <w:p w14:paraId="0393D901"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59F8B19C" w14:textId="2ACBF7A5"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0.91</w:t>
            </w:r>
          </w:p>
        </w:tc>
      </w:tr>
      <w:tr w:rsidR="006A5670" w:rsidRPr="00A67DCC" w14:paraId="6AF35D23" w14:textId="77777777">
        <w:trPr>
          <w:trHeight w:val="319"/>
        </w:trPr>
        <w:tc>
          <w:tcPr>
            <w:tcW w:w="3637" w:type="dxa"/>
            <w:tcBorders>
              <w:top w:val="nil"/>
              <w:left w:val="nil"/>
              <w:bottom w:val="nil"/>
              <w:right w:val="nil"/>
            </w:tcBorders>
          </w:tcPr>
          <w:p w14:paraId="28C0DCA4"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highlight w:val="yellow"/>
                <w:cs/>
              </w:rPr>
            </w:pPr>
            <w:r w:rsidRPr="00A67DCC">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09DD354E" w14:textId="4646D8B3" w:rsidR="006A5670" w:rsidRPr="00A67DCC" w:rsidRDefault="006A5670" w:rsidP="006A5670">
            <w:pPr>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83" w:type="dxa"/>
            <w:tcBorders>
              <w:top w:val="nil"/>
              <w:left w:val="nil"/>
              <w:bottom w:val="nil"/>
              <w:right w:val="nil"/>
            </w:tcBorders>
          </w:tcPr>
          <w:p w14:paraId="0652ADE2"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2CE56196"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cs/>
                <w:lang w:val="en-GB"/>
              </w:rPr>
              <w:t>-</w:t>
            </w:r>
          </w:p>
        </w:tc>
        <w:tc>
          <w:tcPr>
            <w:tcW w:w="236" w:type="dxa"/>
            <w:tcBorders>
              <w:top w:val="nil"/>
              <w:left w:val="nil"/>
              <w:bottom w:val="nil"/>
              <w:right w:val="nil"/>
            </w:tcBorders>
          </w:tcPr>
          <w:p w14:paraId="76DD90F4"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2D0EDC33" w14:textId="6D3DBA1C"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0.69 </w:t>
            </w:r>
          </w:p>
        </w:tc>
        <w:tc>
          <w:tcPr>
            <w:tcW w:w="283" w:type="dxa"/>
            <w:tcBorders>
              <w:top w:val="nil"/>
              <w:left w:val="nil"/>
              <w:bottom w:val="nil"/>
              <w:right w:val="nil"/>
            </w:tcBorders>
          </w:tcPr>
          <w:p w14:paraId="2E22583C"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769FC91D" w14:textId="6DE838D3"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0.</w:t>
            </w:r>
            <w:r w:rsidRPr="00A67DCC">
              <w:rPr>
                <w:rFonts w:ascii="Browallia New" w:hAnsi="Browallia New" w:cs="Browallia New"/>
                <w:sz w:val="28"/>
                <w:szCs w:val="28"/>
              </w:rPr>
              <w:t>71</w:t>
            </w:r>
          </w:p>
        </w:tc>
      </w:tr>
      <w:tr w:rsidR="006A5670" w:rsidRPr="00A67DCC" w14:paraId="0DA46FE8" w14:textId="77777777">
        <w:trPr>
          <w:trHeight w:val="319"/>
        </w:trPr>
        <w:tc>
          <w:tcPr>
            <w:tcW w:w="3637" w:type="dxa"/>
            <w:tcBorders>
              <w:top w:val="nil"/>
              <w:left w:val="nil"/>
              <w:bottom w:val="nil"/>
              <w:right w:val="nil"/>
            </w:tcBorders>
          </w:tcPr>
          <w:p w14:paraId="1548EE72" w14:textId="77777777" w:rsidR="006A5670" w:rsidRPr="00A67DCC" w:rsidRDefault="006A5670" w:rsidP="006A567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29F04017" w14:textId="26F41A87" w:rsidR="006A5670" w:rsidRPr="00A67DCC" w:rsidDel="00AA3715" w:rsidRDefault="006A5670" w:rsidP="006A5670">
            <w:pPr>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lang w:val="en-GB"/>
              </w:rPr>
              <w:t>-</w:t>
            </w:r>
          </w:p>
        </w:tc>
        <w:tc>
          <w:tcPr>
            <w:tcW w:w="283" w:type="dxa"/>
            <w:tcBorders>
              <w:top w:val="nil"/>
              <w:left w:val="nil"/>
              <w:bottom w:val="nil"/>
              <w:right w:val="nil"/>
            </w:tcBorders>
          </w:tcPr>
          <w:p w14:paraId="00D7806F"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666E023" w14:textId="77777777" w:rsidR="006A5670" w:rsidRPr="00A67DCC" w:rsidRDefault="006A5670" w:rsidP="006A567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36" w:type="dxa"/>
            <w:tcBorders>
              <w:top w:val="nil"/>
              <w:left w:val="nil"/>
              <w:bottom w:val="nil"/>
              <w:right w:val="nil"/>
            </w:tcBorders>
          </w:tcPr>
          <w:p w14:paraId="13B1994D"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1F52E435" w14:textId="181FD033" w:rsidR="006A5670" w:rsidRPr="00A67DCC" w:rsidDel="00AA3715" w:rsidRDefault="006A5670" w:rsidP="006A5670">
            <w:pPr>
              <w:spacing w:line="240" w:lineRule="auto"/>
              <w:ind w:right="-11"/>
              <w:jc w:val="right"/>
              <w:rPr>
                <w:rFonts w:ascii="Browallia New" w:hAnsi="Browallia New" w:cs="Browallia New"/>
                <w:sz w:val="28"/>
                <w:szCs w:val="28"/>
                <w:cs/>
                <w:lang w:val="en-GB"/>
              </w:rPr>
            </w:pPr>
            <w:r w:rsidRPr="00A67DCC">
              <w:rPr>
                <w:rFonts w:ascii="Browallia New" w:hAnsi="Browallia New" w:cs="Browallia New"/>
                <w:sz w:val="28"/>
                <w:szCs w:val="28"/>
                <w:lang w:val="en-GB"/>
              </w:rPr>
              <w:t xml:space="preserve"> 4.60 </w:t>
            </w:r>
          </w:p>
        </w:tc>
        <w:tc>
          <w:tcPr>
            <w:tcW w:w="283" w:type="dxa"/>
            <w:tcBorders>
              <w:top w:val="nil"/>
              <w:left w:val="nil"/>
              <w:bottom w:val="nil"/>
              <w:right w:val="nil"/>
            </w:tcBorders>
          </w:tcPr>
          <w:p w14:paraId="4A0998CC" w14:textId="77777777" w:rsidR="006A5670" w:rsidRPr="00A67DCC" w:rsidRDefault="006A5670" w:rsidP="006A567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D37B840" w14:textId="00D8E63A" w:rsidR="006A5670" w:rsidRPr="00A67DCC" w:rsidRDefault="006A5670" w:rsidP="006A567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8.38</w:t>
            </w:r>
          </w:p>
        </w:tc>
      </w:tr>
      <w:tr w:rsidR="00726594" w:rsidRPr="00A67DCC" w14:paraId="667B93DF" w14:textId="77777777" w:rsidTr="00100710">
        <w:trPr>
          <w:trHeight w:val="319"/>
        </w:trPr>
        <w:tc>
          <w:tcPr>
            <w:tcW w:w="3637" w:type="dxa"/>
            <w:tcBorders>
              <w:top w:val="nil"/>
              <w:left w:val="nil"/>
              <w:bottom w:val="nil"/>
              <w:right w:val="nil"/>
            </w:tcBorders>
          </w:tcPr>
          <w:p w14:paraId="7865C61C" w14:textId="77777777" w:rsidR="00726594" w:rsidRPr="00A67DCC" w:rsidRDefault="00726594" w:rsidP="00726594">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736E0E2A" w14:textId="77777777" w:rsidR="00726594" w:rsidRPr="00A67DCC" w:rsidDel="00AA3715" w:rsidRDefault="00726594" w:rsidP="00726594">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602253F9" w14:textId="77777777" w:rsidR="00726594" w:rsidRPr="00A67DCC" w:rsidRDefault="00726594" w:rsidP="00726594">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tcPr>
          <w:p w14:paraId="1FFC54E5" w14:textId="77777777" w:rsidR="00726594" w:rsidRPr="00A67DCC" w:rsidRDefault="00726594" w:rsidP="0072659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36" w:type="dxa"/>
            <w:tcBorders>
              <w:top w:val="nil"/>
              <w:left w:val="nil"/>
              <w:bottom w:val="nil"/>
              <w:right w:val="nil"/>
            </w:tcBorders>
          </w:tcPr>
          <w:p w14:paraId="2E519C13" w14:textId="77777777" w:rsidR="00726594" w:rsidRPr="00A67DCC" w:rsidRDefault="00726594" w:rsidP="00726594">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0BDD584D" w14:textId="77777777" w:rsidR="00726594" w:rsidRPr="00A67DCC" w:rsidDel="00AA3715" w:rsidRDefault="00726594" w:rsidP="00726594">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45913BD1" w14:textId="77777777" w:rsidR="00726594" w:rsidRPr="00A67DCC" w:rsidRDefault="00726594" w:rsidP="00726594">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FB0A374" w14:textId="77777777" w:rsidR="00726594" w:rsidRPr="00A67DCC" w:rsidRDefault="00726594" w:rsidP="00726594">
            <w:pPr>
              <w:spacing w:line="240" w:lineRule="auto"/>
              <w:ind w:right="-11"/>
              <w:jc w:val="right"/>
              <w:rPr>
                <w:rFonts w:ascii="Browallia New" w:hAnsi="Browallia New" w:cs="Browallia New"/>
                <w:sz w:val="28"/>
                <w:szCs w:val="28"/>
                <w:lang w:val="en-GB"/>
              </w:rPr>
            </w:pPr>
          </w:p>
        </w:tc>
      </w:tr>
      <w:tr w:rsidR="00726594" w:rsidRPr="00A67DCC" w14:paraId="4668071D" w14:textId="77777777" w:rsidTr="00100710">
        <w:trPr>
          <w:trHeight w:val="322"/>
        </w:trPr>
        <w:tc>
          <w:tcPr>
            <w:tcW w:w="4771" w:type="dxa"/>
            <w:gridSpan w:val="2"/>
            <w:tcBorders>
              <w:top w:val="nil"/>
              <w:left w:val="nil"/>
              <w:bottom w:val="nil"/>
              <w:right w:val="nil"/>
            </w:tcBorders>
            <w:vAlign w:val="bottom"/>
          </w:tcPr>
          <w:p w14:paraId="2DE4C03C" w14:textId="77777777" w:rsidR="00726594" w:rsidRPr="00A67DCC" w:rsidRDefault="00726594" w:rsidP="00726594">
            <w:pPr>
              <w:spacing w:line="240" w:lineRule="auto"/>
              <w:ind w:right="-10"/>
              <w:rPr>
                <w:rFonts w:ascii="Browallia New" w:hAnsi="Browallia New" w:cs="Browallia New"/>
                <w:sz w:val="14"/>
                <w:szCs w:val="14"/>
                <w:lang w:val="en-GB"/>
              </w:rPr>
            </w:pPr>
            <w:r w:rsidRPr="00A67DCC">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vAlign w:val="bottom"/>
          </w:tcPr>
          <w:p w14:paraId="3BAF78B1" w14:textId="77777777" w:rsidR="00726594" w:rsidRPr="00A67DCC" w:rsidRDefault="00726594" w:rsidP="00726594">
            <w:pPr>
              <w:tabs>
                <w:tab w:val="decimal" w:pos="492"/>
              </w:tabs>
              <w:spacing w:line="240" w:lineRule="auto"/>
              <w:ind w:right="-10"/>
              <w:jc w:val="right"/>
              <w:rPr>
                <w:rFonts w:ascii="Browallia New" w:hAnsi="Browallia New" w:cs="Browallia New"/>
                <w:sz w:val="14"/>
                <w:szCs w:val="14"/>
              </w:rPr>
            </w:pPr>
          </w:p>
        </w:tc>
        <w:tc>
          <w:tcPr>
            <w:tcW w:w="1184" w:type="dxa"/>
            <w:tcBorders>
              <w:top w:val="nil"/>
              <w:left w:val="nil"/>
              <w:bottom w:val="nil"/>
              <w:right w:val="nil"/>
            </w:tcBorders>
          </w:tcPr>
          <w:p w14:paraId="55B5EF4C" w14:textId="77777777" w:rsidR="00726594" w:rsidRPr="00A67DCC" w:rsidRDefault="00726594" w:rsidP="00726594">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6" w:type="dxa"/>
            <w:tcBorders>
              <w:top w:val="nil"/>
              <w:left w:val="nil"/>
              <w:bottom w:val="nil"/>
              <w:right w:val="nil"/>
            </w:tcBorders>
          </w:tcPr>
          <w:p w14:paraId="3FAA1E03" w14:textId="77777777" w:rsidR="00726594" w:rsidRPr="00A67DCC" w:rsidRDefault="00726594" w:rsidP="00726594">
            <w:pPr>
              <w:tabs>
                <w:tab w:val="decimal" w:pos="492"/>
              </w:tabs>
              <w:spacing w:line="240" w:lineRule="auto"/>
              <w:ind w:right="-10"/>
              <w:jc w:val="right"/>
              <w:rPr>
                <w:rFonts w:ascii="Browallia New" w:hAnsi="Browallia New" w:cs="Browallia New"/>
                <w:sz w:val="14"/>
                <w:szCs w:val="14"/>
              </w:rPr>
            </w:pPr>
          </w:p>
        </w:tc>
        <w:tc>
          <w:tcPr>
            <w:tcW w:w="1204" w:type="dxa"/>
            <w:tcBorders>
              <w:top w:val="nil"/>
              <w:left w:val="nil"/>
              <w:bottom w:val="nil"/>
              <w:right w:val="nil"/>
            </w:tcBorders>
          </w:tcPr>
          <w:p w14:paraId="7C4E260A" w14:textId="77777777" w:rsidR="00726594" w:rsidRPr="00A67DCC" w:rsidDel="00AA3715" w:rsidRDefault="00726594" w:rsidP="00726594">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5D163C60" w14:textId="77777777" w:rsidR="00726594" w:rsidRPr="00A67DCC" w:rsidRDefault="00726594" w:rsidP="00726594">
            <w:pPr>
              <w:tabs>
                <w:tab w:val="decimal" w:pos="492"/>
              </w:tabs>
              <w:spacing w:line="240" w:lineRule="auto"/>
              <w:ind w:right="-10"/>
              <w:jc w:val="right"/>
              <w:rPr>
                <w:rFonts w:ascii="Browallia New" w:hAnsi="Browallia New" w:cs="Browallia New"/>
                <w:sz w:val="14"/>
                <w:szCs w:val="14"/>
                <w:lang w:val="en-GB"/>
              </w:rPr>
            </w:pPr>
          </w:p>
        </w:tc>
        <w:tc>
          <w:tcPr>
            <w:tcW w:w="1157" w:type="dxa"/>
          </w:tcPr>
          <w:p w14:paraId="39171AB3" w14:textId="77777777" w:rsidR="00726594" w:rsidRPr="00A67DCC" w:rsidRDefault="00726594" w:rsidP="00726594">
            <w:pPr>
              <w:spacing w:line="240" w:lineRule="auto"/>
              <w:ind w:right="-11"/>
              <w:jc w:val="right"/>
              <w:rPr>
                <w:rFonts w:ascii="Browallia New" w:hAnsi="Browallia New" w:cs="Browallia New"/>
                <w:sz w:val="14"/>
                <w:szCs w:val="14"/>
                <w:lang w:val="en-GB"/>
              </w:rPr>
            </w:pPr>
          </w:p>
        </w:tc>
      </w:tr>
      <w:tr w:rsidR="00100710" w:rsidRPr="00A67DCC" w14:paraId="6227045E" w14:textId="77777777" w:rsidTr="00100710">
        <w:trPr>
          <w:trHeight w:val="319"/>
        </w:trPr>
        <w:tc>
          <w:tcPr>
            <w:tcW w:w="3637" w:type="dxa"/>
            <w:tcBorders>
              <w:top w:val="nil"/>
              <w:left w:val="nil"/>
              <w:bottom w:val="nil"/>
              <w:right w:val="nil"/>
            </w:tcBorders>
          </w:tcPr>
          <w:p w14:paraId="1FE5C552"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4CCF8FD6" w14:textId="048141BA" w:rsidR="00100710" w:rsidRPr="00A67DCC" w:rsidRDefault="003C1C25" w:rsidP="00100710">
            <w:pPr>
              <w:tabs>
                <w:tab w:val="clear" w:pos="454"/>
                <w:tab w:val="clear" w:pos="680"/>
                <w:tab w:val="left" w:pos="132"/>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44.59</w:t>
            </w:r>
          </w:p>
        </w:tc>
        <w:tc>
          <w:tcPr>
            <w:tcW w:w="283" w:type="dxa"/>
            <w:tcBorders>
              <w:top w:val="nil"/>
              <w:left w:val="nil"/>
              <w:bottom w:val="nil"/>
              <w:right w:val="nil"/>
            </w:tcBorders>
          </w:tcPr>
          <w:p w14:paraId="51CDF5A9"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655623F7" w14:textId="6B23158B"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34.13</w:t>
            </w:r>
          </w:p>
        </w:tc>
        <w:tc>
          <w:tcPr>
            <w:tcW w:w="236" w:type="dxa"/>
            <w:tcBorders>
              <w:top w:val="nil"/>
              <w:left w:val="nil"/>
              <w:bottom w:val="nil"/>
              <w:right w:val="nil"/>
            </w:tcBorders>
          </w:tcPr>
          <w:p w14:paraId="34AEB730"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DB67AF7" w14:textId="02AA9E7C" w:rsidR="00100710" w:rsidRPr="00A67DCC" w:rsidRDefault="003C1C25" w:rsidP="0010071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35.92</w:t>
            </w:r>
          </w:p>
        </w:tc>
        <w:tc>
          <w:tcPr>
            <w:tcW w:w="283" w:type="dxa"/>
            <w:tcBorders>
              <w:top w:val="nil"/>
              <w:left w:val="nil"/>
              <w:bottom w:val="nil"/>
              <w:right w:val="nil"/>
            </w:tcBorders>
          </w:tcPr>
          <w:p w14:paraId="4C9816FE"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1B6F022" w14:textId="703ED289" w:rsidR="00100710" w:rsidRPr="00A67DCC" w:rsidRDefault="00100710" w:rsidP="0010071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31.57</w:t>
            </w:r>
          </w:p>
        </w:tc>
      </w:tr>
      <w:tr w:rsidR="00100710" w:rsidRPr="00A67DCC" w14:paraId="217978A7" w14:textId="77777777" w:rsidTr="00100710">
        <w:trPr>
          <w:trHeight w:val="319"/>
        </w:trPr>
        <w:tc>
          <w:tcPr>
            <w:tcW w:w="3637" w:type="dxa"/>
            <w:tcBorders>
              <w:top w:val="nil"/>
              <w:left w:val="nil"/>
              <w:bottom w:val="nil"/>
              <w:right w:val="nil"/>
            </w:tcBorders>
          </w:tcPr>
          <w:p w14:paraId="0DDF76F3"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50E308DD" w14:textId="77777777" w:rsidR="00100710" w:rsidRPr="00A67DCC" w:rsidRDefault="00100710" w:rsidP="00100710">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0D7F628"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680B1746" w14:textId="77777777"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C88C1DB"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581B7D6" w14:textId="77777777" w:rsidR="00100710" w:rsidRPr="00A67DCC" w:rsidRDefault="00100710" w:rsidP="00100710">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0C767F50"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38FEC933" w14:textId="77777777" w:rsidR="00100710" w:rsidRPr="00A67DCC" w:rsidRDefault="00100710" w:rsidP="00100710">
            <w:pPr>
              <w:spacing w:line="240" w:lineRule="auto"/>
              <w:ind w:right="-11"/>
              <w:jc w:val="right"/>
              <w:rPr>
                <w:rFonts w:ascii="Browallia New" w:hAnsi="Browallia New" w:cs="Browallia New"/>
                <w:sz w:val="28"/>
                <w:szCs w:val="28"/>
                <w:lang w:val="en-GB"/>
              </w:rPr>
            </w:pPr>
          </w:p>
        </w:tc>
      </w:tr>
      <w:tr w:rsidR="00100710" w:rsidRPr="00A67DCC" w14:paraId="74175573" w14:textId="351FB2CD" w:rsidTr="00100710">
        <w:trPr>
          <w:trHeight w:val="331"/>
        </w:trPr>
        <w:tc>
          <w:tcPr>
            <w:tcW w:w="4771" w:type="dxa"/>
            <w:gridSpan w:val="2"/>
            <w:tcBorders>
              <w:top w:val="nil"/>
              <w:left w:val="nil"/>
              <w:bottom w:val="nil"/>
              <w:right w:val="nil"/>
            </w:tcBorders>
          </w:tcPr>
          <w:p w14:paraId="4C167150" w14:textId="77777777" w:rsidR="00100710" w:rsidRPr="00A67DCC" w:rsidRDefault="00100710" w:rsidP="00100710">
            <w:pPr>
              <w:spacing w:line="240" w:lineRule="auto"/>
              <w:ind w:right="-10"/>
              <w:rPr>
                <w:rFonts w:ascii="Browallia New" w:hAnsi="Browallia New" w:cs="Browallia New"/>
                <w:sz w:val="16"/>
                <w:szCs w:val="16"/>
                <w:lang w:val="en-GB"/>
              </w:rPr>
            </w:pPr>
            <w:r w:rsidRPr="00A67DCC">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vAlign w:val="bottom"/>
          </w:tcPr>
          <w:p w14:paraId="1405F151"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bottom w:val="nil"/>
              <w:right w:val="nil"/>
            </w:tcBorders>
          </w:tcPr>
          <w:p w14:paraId="43076F71" w14:textId="77777777" w:rsidR="00100710" w:rsidRPr="00A67DCC" w:rsidRDefault="00100710" w:rsidP="00100710">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6" w:type="dxa"/>
            <w:tcBorders>
              <w:top w:val="nil"/>
              <w:left w:val="nil"/>
              <w:bottom w:val="nil"/>
              <w:right w:val="nil"/>
            </w:tcBorders>
          </w:tcPr>
          <w:p w14:paraId="0F4B12AD"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bottom w:val="nil"/>
              <w:right w:val="nil"/>
            </w:tcBorders>
          </w:tcPr>
          <w:p w14:paraId="4E183B68" w14:textId="77777777" w:rsidR="00100710" w:rsidRPr="00A67DCC" w:rsidRDefault="00100710" w:rsidP="00100710">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12ABE657"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lang w:val="en-GB"/>
              </w:rPr>
            </w:pPr>
          </w:p>
        </w:tc>
        <w:tc>
          <w:tcPr>
            <w:tcW w:w="1157" w:type="dxa"/>
          </w:tcPr>
          <w:p w14:paraId="67B05E1C" w14:textId="77777777" w:rsidR="00100710" w:rsidRPr="00A67DCC" w:rsidRDefault="00100710" w:rsidP="00100710">
            <w:pPr>
              <w:spacing w:line="240" w:lineRule="auto"/>
              <w:ind w:right="-11"/>
              <w:jc w:val="right"/>
              <w:rPr>
                <w:rFonts w:ascii="Browallia New" w:hAnsi="Browallia New" w:cs="Browallia New"/>
                <w:sz w:val="16"/>
                <w:szCs w:val="16"/>
                <w:lang w:val="en-GB"/>
              </w:rPr>
            </w:pPr>
          </w:p>
        </w:tc>
      </w:tr>
      <w:tr w:rsidR="00100710" w:rsidRPr="00A67DCC" w14:paraId="3A3E4674" w14:textId="77777777" w:rsidTr="00100710">
        <w:trPr>
          <w:trHeight w:val="319"/>
        </w:trPr>
        <w:tc>
          <w:tcPr>
            <w:tcW w:w="3637" w:type="dxa"/>
            <w:tcBorders>
              <w:top w:val="nil"/>
              <w:left w:val="nil"/>
              <w:bottom w:val="nil"/>
              <w:right w:val="nil"/>
            </w:tcBorders>
          </w:tcPr>
          <w:p w14:paraId="4F1B6C9D"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6A22AEEE" w14:textId="39690D05" w:rsidR="00100710" w:rsidRPr="00A67DCC" w:rsidRDefault="003C1C25" w:rsidP="0010071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28.55</w:t>
            </w:r>
          </w:p>
        </w:tc>
        <w:tc>
          <w:tcPr>
            <w:tcW w:w="283" w:type="dxa"/>
            <w:tcBorders>
              <w:top w:val="nil"/>
              <w:left w:val="nil"/>
              <w:bottom w:val="nil"/>
              <w:right w:val="nil"/>
            </w:tcBorders>
          </w:tcPr>
          <w:p w14:paraId="4F9DCFE1"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743CC865" w14:textId="533DF776"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17.87</w:t>
            </w:r>
          </w:p>
        </w:tc>
        <w:tc>
          <w:tcPr>
            <w:tcW w:w="236" w:type="dxa"/>
            <w:tcBorders>
              <w:top w:val="nil"/>
              <w:left w:val="nil"/>
              <w:bottom w:val="nil"/>
              <w:right w:val="nil"/>
            </w:tcBorders>
          </w:tcPr>
          <w:p w14:paraId="5AE0CCD7"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D1F4193" w14:textId="7A896598" w:rsidR="00100710" w:rsidRPr="00A67DCC" w:rsidRDefault="003C1C25" w:rsidP="00100710">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14.97</w:t>
            </w:r>
          </w:p>
        </w:tc>
        <w:tc>
          <w:tcPr>
            <w:tcW w:w="283" w:type="dxa"/>
            <w:tcBorders>
              <w:top w:val="nil"/>
              <w:left w:val="nil"/>
              <w:bottom w:val="nil"/>
              <w:right w:val="nil"/>
            </w:tcBorders>
          </w:tcPr>
          <w:p w14:paraId="33238CB4"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75D9A93C" w14:textId="5D330BBB" w:rsidR="00100710" w:rsidRPr="00A67DCC" w:rsidRDefault="00100710" w:rsidP="00100710">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lang w:val="en-GB"/>
              </w:rPr>
              <w:t>10.60</w:t>
            </w:r>
          </w:p>
        </w:tc>
      </w:tr>
      <w:tr w:rsidR="00100710" w:rsidRPr="00A67DCC" w14:paraId="4F99626B" w14:textId="77777777" w:rsidTr="00100710">
        <w:trPr>
          <w:trHeight w:val="319"/>
        </w:trPr>
        <w:tc>
          <w:tcPr>
            <w:tcW w:w="3637" w:type="dxa"/>
            <w:tcBorders>
              <w:top w:val="nil"/>
              <w:left w:val="nil"/>
              <w:bottom w:val="nil"/>
              <w:right w:val="nil"/>
            </w:tcBorders>
          </w:tcPr>
          <w:p w14:paraId="02219A19"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5E216F45" w14:textId="77777777" w:rsidR="00100710" w:rsidRPr="00A67DCC" w:rsidRDefault="00100710" w:rsidP="0010071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43B6A121"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50505185" w14:textId="77777777"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4542FB0"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1CB63AA5" w14:textId="77777777" w:rsidR="00100710" w:rsidRPr="00A67DCC" w:rsidRDefault="00100710" w:rsidP="0010071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15F49F44"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648EA694" w14:textId="77777777" w:rsidR="00100710" w:rsidRPr="00A67DCC" w:rsidRDefault="00100710" w:rsidP="00100710">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100710" w:rsidRPr="00A67DCC" w14:paraId="6F8BBECD" w14:textId="77777777" w:rsidTr="00100710">
        <w:trPr>
          <w:trHeight w:val="319"/>
        </w:trPr>
        <w:tc>
          <w:tcPr>
            <w:tcW w:w="3637" w:type="dxa"/>
            <w:tcBorders>
              <w:top w:val="nil"/>
              <w:left w:val="nil"/>
              <w:bottom w:val="nil"/>
              <w:right w:val="nil"/>
            </w:tcBorders>
          </w:tcPr>
          <w:p w14:paraId="4A6176DE" w14:textId="77777777" w:rsidR="00100710" w:rsidRPr="00A67DCC" w:rsidRDefault="00100710" w:rsidP="00100710">
            <w:pPr>
              <w:tabs>
                <w:tab w:val="clear" w:pos="3742"/>
              </w:tabs>
              <w:spacing w:line="240" w:lineRule="auto"/>
              <w:ind w:right="175"/>
              <w:rPr>
                <w:rFonts w:ascii="Browallia New" w:hAnsi="Browallia New" w:cs="Browallia New"/>
                <w:sz w:val="28"/>
                <w:szCs w:val="28"/>
                <w:cs/>
              </w:rPr>
            </w:pPr>
            <w:r w:rsidRPr="00A67DCC">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1819EDE1" w14:textId="77777777" w:rsidR="00100710" w:rsidRPr="00A67DCC" w:rsidRDefault="00100710" w:rsidP="0010071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5C7924D"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tcPr>
          <w:p w14:paraId="44446B57" w14:textId="77777777"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FD6BA81"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3BBDAECC" w14:textId="77777777" w:rsidR="00100710" w:rsidRPr="00A67DCC" w:rsidRDefault="00100710" w:rsidP="0010071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76E789F8"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BA4E256" w14:textId="77777777" w:rsidR="00100710" w:rsidRPr="00A67DCC" w:rsidRDefault="00100710" w:rsidP="00100710">
            <w:pPr>
              <w:tabs>
                <w:tab w:val="clear" w:pos="454"/>
                <w:tab w:val="clear" w:pos="680"/>
                <w:tab w:val="left" w:pos="132"/>
              </w:tabs>
              <w:spacing w:line="240" w:lineRule="auto"/>
              <w:ind w:right="-10"/>
              <w:jc w:val="right"/>
              <w:rPr>
                <w:rFonts w:ascii="Browallia New" w:hAnsi="Browallia New" w:cs="Browallia New"/>
                <w:sz w:val="28"/>
                <w:szCs w:val="28"/>
              </w:rPr>
            </w:pPr>
          </w:p>
        </w:tc>
      </w:tr>
      <w:tr w:rsidR="00100710" w:rsidRPr="00A67DCC" w14:paraId="2C7EE78F" w14:textId="77777777" w:rsidTr="00100710">
        <w:trPr>
          <w:trHeight w:val="349"/>
        </w:trPr>
        <w:tc>
          <w:tcPr>
            <w:tcW w:w="3637" w:type="dxa"/>
            <w:tcBorders>
              <w:top w:val="nil"/>
              <w:left w:val="nil"/>
              <w:bottom w:val="nil"/>
              <w:right w:val="nil"/>
            </w:tcBorders>
          </w:tcPr>
          <w:p w14:paraId="5F23BC33" w14:textId="77777777" w:rsidR="00100710" w:rsidRPr="00A67DCC" w:rsidRDefault="00100710" w:rsidP="00100710">
            <w:pPr>
              <w:tabs>
                <w:tab w:val="clear" w:pos="3742"/>
              </w:tabs>
              <w:spacing w:line="240" w:lineRule="auto"/>
              <w:ind w:left="175" w:right="175"/>
              <w:rPr>
                <w:rFonts w:ascii="Browallia New" w:hAnsi="Browallia New" w:cs="Browallia New"/>
                <w:sz w:val="16"/>
                <w:szCs w:val="16"/>
                <w:cs/>
              </w:rPr>
            </w:pPr>
            <w:r w:rsidRPr="00A67DCC">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78F7E8EF" w14:textId="4E7AC35D" w:rsidR="00100710" w:rsidRPr="00A67DCC" w:rsidRDefault="0052758C" w:rsidP="0052758C">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15.83</w:t>
            </w:r>
          </w:p>
        </w:tc>
        <w:tc>
          <w:tcPr>
            <w:tcW w:w="283" w:type="dxa"/>
            <w:tcBorders>
              <w:top w:val="nil"/>
              <w:left w:val="nil"/>
              <w:right w:val="nil"/>
            </w:tcBorders>
          </w:tcPr>
          <w:p w14:paraId="59B0150E"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right w:val="nil"/>
            </w:tcBorders>
          </w:tcPr>
          <w:p w14:paraId="53249A38" w14:textId="36901F0A" w:rsidR="00100710" w:rsidRPr="00A67DCC" w:rsidRDefault="00100710" w:rsidP="00100710">
            <w:pPr>
              <w:tabs>
                <w:tab w:val="clear" w:pos="454"/>
                <w:tab w:val="clear" w:pos="680"/>
                <w:tab w:val="left" w:pos="132"/>
              </w:tabs>
              <w:spacing w:line="240" w:lineRule="auto"/>
              <w:ind w:right="-10"/>
              <w:jc w:val="right"/>
              <w:rPr>
                <w:rFonts w:ascii="Browallia New" w:hAnsi="Browallia New" w:cs="Browallia New"/>
                <w:sz w:val="16"/>
                <w:szCs w:val="16"/>
                <w:lang w:val="en-GB"/>
              </w:rPr>
            </w:pPr>
            <w:r w:rsidRPr="00A67DCC">
              <w:rPr>
                <w:rFonts w:ascii="Browallia New" w:hAnsi="Browallia New" w:cs="Browallia New"/>
                <w:sz w:val="28"/>
                <w:szCs w:val="28"/>
              </w:rPr>
              <w:t>16.55</w:t>
            </w:r>
          </w:p>
        </w:tc>
        <w:tc>
          <w:tcPr>
            <w:tcW w:w="236" w:type="dxa"/>
            <w:tcBorders>
              <w:top w:val="nil"/>
              <w:left w:val="nil"/>
              <w:right w:val="nil"/>
            </w:tcBorders>
          </w:tcPr>
          <w:p w14:paraId="3E3D31E8"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right w:val="nil"/>
            </w:tcBorders>
          </w:tcPr>
          <w:p w14:paraId="4CB069C5" w14:textId="767BDC02" w:rsidR="00100710" w:rsidRPr="00A67DCC" w:rsidRDefault="0052758C" w:rsidP="0010071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8.53</w:t>
            </w:r>
          </w:p>
        </w:tc>
        <w:tc>
          <w:tcPr>
            <w:tcW w:w="283" w:type="dxa"/>
            <w:tcBorders>
              <w:top w:val="nil"/>
              <w:left w:val="nil"/>
              <w:right w:val="nil"/>
            </w:tcBorders>
          </w:tcPr>
          <w:p w14:paraId="26D69843" w14:textId="77777777" w:rsidR="00100710" w:rsidRPr="00A67DCC" w:rsidRDefault="00100710" w:rsidP="00100710">
            <w:pPr>
              <w:tabs>
                <w:tab w:val="decimal" w:pos="492"/>
              </w:tabs>
              <w:spacing w:line="240" w:lineRule="auto"/>
              <w:ind w:right="-10"/>
              <w:jc w:val="right"/>
              <w:rPr>
                <w:rFonts w:ascii="Browallia New" w:hAnsi="Browallia New" w:cs="Browallia New"/>
                <w:sz w:val="16"/>
                <w:szCs w:val="16"/>
                <w:lang w:val="en-GB"/>
              </w:rPr>
            </w:pPr>
          </w:p>
        </w:tc>
        <w:tc>
          <w:tcPr>
            <w:tcW w:w="1157" w:type="dxa"/>
            <w:tcBorders>
              <w:top w:val="nil"/>
              <w:left w:val="nil"/>
              <w:right w:val="nil"/>
            </w:tcBorders>
          </w:tcPr>
          <w:p w14:paraId="119C192F" w14:textId="350BC42E" w:rsidR="00100710" w:rsidRPr="00A67DCC" w:rsidRDefault="00100710" w:rsidP="00100710">
            <w:pPr>
              <w:spacing w:line="240" w:lineRule="auto"/>
              <w:ind w:right="-11"/>
              <w:jc w:val="right"/>
              <w:rPr>
                <w:rFonts w:ascii="Browallia New" w:hAnsi="Browallia New" w:cs="Browallia New"/>
                <w:sz w:val="16"/>
                <w:szCs w:val="16"/>
                <w:lang w:val="en-GB"/>
              </w:rPr>
            </w:pPr>
            <w:r w:rsidRPr="00A67DCC">
              <w:rPr>
                <w:rFonts w:ascii="Browallia New" w:hAnsi="Browallia New" w:cs="Browallia New"/>
                <w:sz w:val="28"/>
                <w:szCs w:val="28"/>
              </w:rPr>
              <w:t>7.68</w:t>
            </w:r>
          </w:p>
        </w:tc>
      </w:tr>
      <w:tr w:rsidR="00100710" w:rsidRPr="00A67DCC" w14:paraId="3496E1BE" w14:textId="77777777" w:rsidTr="00100710">
        <w:trPr>
          <w:trHeight w:val="319"/>
        </w:trPr>
        <w:tc>
          <w:tcPr>
            <w:tcW w:w="3637" w:type="dxa"/>
            <w:tcBorders>
              <w:top w:val="nil"/>
              <w:left w:val="nil"/>
              <w:bottom w:val="nil"/>
              <w:right w:val="nil"/>
            </w:tcBorders>
          </w:tcPr>
          <w:p w14:paraId="1B86175E"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023B3064" w14:textId="23DA6BB4" w:rsidR="00100710" w:rsidRPr="00A67DCC" w:rsidRDefault="0052758C" w:rsidP="0052758C">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0.31</w:t>
            </w:r>
          </w:p>
        </w:tc>
        <w:tc>
          <w:tcPr>
            <w:tcW w:w="283" w:type="dxa"/>
            <w:tcBorders>
              <w:top w:val="nil"/>
              <w:left w:val="nil"/>
              <w:right w:val="nil"/>
            </w:tcBorders>
          </w:tcPr>
          <w:p w14:paraId="33BC2B7E"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highlight w:val="yellow"/>
              </w:rPr>
            </w:pPr>
          </w:p>
        </w:tc>
        <w:tc>
          <w:tcPr>
            <w:tcW w:w="1184" w:type="dxa"/>
            <w:tcBorders>
              <w:top w:val="nil"/>
              <w:left w:val="nil"/>
              <w:right w:val="nil"/>
            </w:tcBorders>
          </w:tcPr>
          <w:p w14:paraId="54DD5F56" w14:textId="52038E76" w:rsidR="00100710" w:rsidRPr="00A67DCC" w:rsidRDefault="00100710" w:rsidP="00100710">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A67DCC">
              <w:rPr>
                <w:rFonts w:ascii="Browallia New" w:hAnsi="Browallia New" w:cs="Browallia New"/>
                <w:sz w:val="28"/>
                <w:szCs w:val="28"/>
                <w:lang w:val="en-GB"/>
              </w:rPr>
              <w:t>0.26</w:t>
            </w:r>
          </w:p>
        </w:tc>
        <w:tc>
          <w:tcPr>
            <w:tcW w:w="236" w:type="dxa"/>
            <w:tcBorders>
              <w:top w:val="nil"/>
              <w:left w:val="nil"/>
              <w:right w:val="nil"/>
            </w:tcBorders>
          </w:tcPr>
          <w:p w14:paraId="4B9F3990"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highlight w:val="yellow"/>
              </w:rPr>
            </w:pPr>
          </w:p>
        </w:tc>
        <w:tc>
          <w:tcPr>
            <w:tcW w:w="1204" w:type="dxa"/>
            <w:tcBorders>
              <w:top w:val="nil"/>
              <w:left w:val="nil"/>
              <w:right w:val="nil"/>
            </w:tcBorders>
          </w:tcPr>
          <w:p w14:paraId="3670228E" w14:textId="27F3B88F" w:rsidR="00100710" w:rsidRPr="00A67DCC" w:rsidRDefault="0052758C" w:rsidP="0010071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0.12</w:t>
            </w:r>
          </w:p>
        </w:tc>
        <w:tc>
          <w:tcPr>
            <w:tcW w:w="283" w:type="dxa"/>
            <w:tcBorders>
              <w:top w:val="nil"/>
              <w:left w:val="nil"/>
              <w:right w:val="nil"/>
            </w:tcBorders>
          </w:tcPr>
          <w:p w14:paraId="06EA61E1" w14:textId="77777777" w:rsidR="00100710" w:rsidRPr="00A67DCC" w:rsidRDefault="00100710" w:rsidP="00100710">
            <w:pPr>
              <w:tabs>
                <w:tab w:val="decimal" w:pos="492"/>
              </w:tabs>
              <w:spacing w:line="240" w:lineRule="auto"/>
              <w:ind w:right="-10"/>
              <w:jc w:val="right"/>
              <w:rPr>
                <w:rFonts w:ascii="Browallia New" w:hAnsi="Browallia New" w:cs="Browallia New"/>
                <w:sz w:val="28"/>
                <w:szCs w:val="28"/>
                <w:highlight w:val="yellow"/>
                <w:lang w:val="en-GB"/>
              </w:rPr>
            </w:pPr>
          </w:p>
        </w:tc>
        <w:tc>
          <w:tcPr>
            <w:tcW w:w="1157" w:type="dxa"/>
            <w:tcBorders>
              <w:top w:val="nil"/>
              <w:left w:val="nil"/>
              <w:right w:val="nil"/>
            </w:tcBorders>
          </w:tcPr>
          <w:p w14:paraId="68B9A25E" w14:textId="1F71F699" w:rsidR="00100710" w:rsidRPr="00A67DCC" w:rsidRDefault="00100710" w:rsidP="00100710">
            <w:pPr>
              <w:spacing w:line="240" w:lineRule="auto"/>
              <w:ind w:right="-11"/>
              <w:jc w:val="right"/>
              <w:rPr>
                <w:rFonts w:ascii="Browallia New" w:hAnsi="Browallia New" w:cs="Browallia New"/>
                <w:sz w:val="28"/>
                <w:szCs w:val="28"/>
                <w:highlight w:val="yellow"/>
                <w:lang w:val="en-GB"/>
              </w:rPr>
            </w:pPr>
            <w:r w:rsidRPr="00A67DCC">
              <w:rPr>
                <w:rFonts w:ascii="Browallia New" w:hAnsi="Browallia New" w:cs="Browallia New"/>
                <w:sz w:val="28"/>
                <w:szCs w:val="28"/>
                <w:lang w:val="en-GB"/>
              </w:rPr>
              <w:t>0.10</w:t>
            </w:r>
          </w:p>
        </w:tc>
      </w:tr>
      <w:tr w:rsidR="00100710" w:rsidRPr="00A67DCC" w14:paraId="280533B3" w14:textId="77777777" w:rsidTr="00100710">
        <w:trPr>
          <w:trHeight w:val="319"/>
        </w:trPr>
        <w:tc>
          <w:tcPr>
            <w:tcW w:w="3637" w:type="dxa"/>
            <w:tcBorders>
              <w:top w:val="nil"/>
              <w:left w:val="nil"/>
              <w:bottom w:val="nil"/>
              <w:right w:val="nil"/>
            </w:tcBorders>
          </w:tcPr>
          <w:p w14:paraId="1B5EF797" w14:textId="77777777" w:rsidR="00100710" w:rsidRPr="00A67DCC" w:rsidRDefault="00100710" w:rsidP="00100710">
            <w:pPr>
              <w:tabs>
                <w:tab w:val="clear" w:pos="3742"/>
              </w:tabs>
              <w:spacing w:line="240" w:lineRule="auto"/>
              <w:ind w:left="175" w:right="175"/>
              <w:rPr>
                <w:rFonts w:ascii="Browallia New" w:hAnsi="Browallia New" w:cs="Browallia New"/>
                <w:sz w:val="28"/>
                <w:szCs w:val="28"/>
                <w:cs/>
              </w:rPr>
            </w:pPr>
            <w:r w:rsidRPr="00A67DCC">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254D0CDC" w14:textId="7A953C1B" w:rsidR="00100710" w:rsidRPr="00A67DCC" w:rsidRDefault="0052758C" w:rsidP="0052758C">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16.14</w:t>
            </w:r>
          </w:p>
        </w:tc>
        <w:tc>
          <w:tcPr>
            <w:tcW w:w="283" w:type="dxa"/>
            <w:tcBorders>
              <w:top w:val="nil"/>
              <w:left w:val="nil"/>
              <w:bottom w:val="nil"/>
              <w:right w:val="nil"/>
            </w:tcBorders>
          </w:tcPr>
          <w:p w14:paraId="17F325D2"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highlight w:val="yellow"/>
              </w:rPr>
            </w:pPr>
          </w:p>
        </w:tc>
        <w:tc>
          <w:tcPr>
            <w:tcW w:w="1184" w:type="dxa"/>
            <w:tcBorders>
              <w:top w:val="single" w:sz="4" w:space="0" w:color="auto"/>
              <w:left w:val="nil"/>
              <w:bottom w:val="single" w:sz="12" w:space="0" w:color="auto"/>
              <w:right w:val="nil"/>
            </w:tcBorders>
          </w:tcPr>
          <w:p w14:paraId="65FEB138" w14:textId="6D7D17CF" w:rsidR="00100710" w:rsidRPr="00A67DCC" w:rsidRDefault="00100710" w:rsidP="0010071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16.81</w:t>
            </w:r>
          </w:p>
        </w:tc>
        <w:tc>
          <w:tcPr>
            <w:tcW w:w="236" w:type="dxa"/>
            <w:tcBorders>
              <w:top w:val="nil"/>
              <w:left w:val="nil"/>
              <w:bottom w:val="nil"/>
              <w:right w:val="nil"/>
            </w:tcBorders>
          </w:tcPr>
          <w:p w14:paraId="76E19991"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47CD42EA" w14:textId="709D6A4D" w:rsidR="00100710" w:rsidRPr="00A67DCC" w:rsidRDefault="0052758C" w:rsidP="0010071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8.65</w:t>
            </w:r>
          </w:p>
        </w:tc>
        <w:tc>
          <w:tcPr>
            <w:tcW w:w="283" w:type="dxa"/>
            <w:tcBorders>
              <w:top w:val="nil"/>
              <w:left w:val="nil"/>
              <w:bottom w:val="nil"/>
              <w:right w:val="nil"/>
            </w:tcBorders>
          </w:tcPr>
          <w:p w14:paraId="288CF2EF" w14:textId="77777777" w:rsidR="00100710" w:rsidRPr="00A67DCC" w:rsidRDefault="00100710" w:rsidP="00100710">
            <w:pPr>
              <w:tabs>
                <w:tab w:val="decimal" w:pos="492"/>
              </w:tabs>
              <w:spacing w:line="240" w:lineRule="auto"/>
              <w:ind w:right="-11"/>
              <w:jc w:val="right"/>
              <w:rPr>
                <w:rFonts w:ascii="Browallia New" w:hAnsi="Browallia New" w:cs="Browallia New"/>
                <w:sz w:val="28"/>
                <w:szCs w:val="28"/>
              </w:rPr>
            </w:pPr>
          </w:p>
        </w:tc>
        <w:tc>
          <w:tcPr>
            <w:tcW w:w="1157" w:type="dxa"/>
            <w:tcBorders>
              <w:top w:val="single" w:sz="4" w:space="0" w:color="auto"/>
              <w:left w:val="nil"/>
              <w:bottom w:val="single" w:sz="12" w:space="0" w:color="auto"/>
              <w:right w:val="nil"/>
            </w:tcBorders>
          </w:tcPr>
          <w:p w14:paraId="42509231" w14:textId="720E2169" w:rsidR="00100710" w:rsidRPr="00A67DCC" w:rsidRDefault="00100710" w:rsidP="00100710">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rPr>
              <w:t>7.78</w:t>
            </w:r>
          </w:p>
        </w:tc>
      </w:tr>
    </w:tbl>
    <w:p w14:paraId="3EEAAC70" w14:textId="77777777" w:rsidR="002C3E99" w:rsidRPr="00A67DCC"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A67DCC"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B0DF0" w14:textId="77777777" w:rsidR="007100F4" w:rsidRPr="00A67DCC" w:rsidRDefault="007100F4"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5A184F" w14:textId="77777777" w:rsidR="008C5095" w:rsidRPr="00A67DCC"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1BCEB4C" w14:textId="77777777" w:rsidR="00100710" w:rsidRPr="00A67DCC" w:rsidRDefault="00100710"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D3222C" w14:textId="77777777" w:rsidR="00100710" w:rsidRPr="00A67DCC" w:rsidRDefault="00100710"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E28658" w14:textId="77777777" w:rsidR="00100710" w:rsidRPr="00A67DCC" w:rsidRDefault="00100710"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0614AA1" w14:textId="77777777" w:rsidR="00100710" w:rsidRPr="00A67DCC" w:rsidRDefault="00100710"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811600" w14:textId="77777777" w:rsidR="00100710" w:rsidRPr="00A67DCC" w:rsidRDefault="00100710"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D1E66D" w14:textId="77777777" w:rsidR="00284DD6" w:rsidRPr="00A67DCC"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024796" w14:textId="77777777" w:rsidR="008C5095" w:rsidRPr="00A67DCC"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DFF368" w14:textId="6BBB3C36" w:rsidR="00E967F9" w:rsidRPr="00A67DCC"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A67DCC">
        <w:rPr>
          <w:rFonts w:ascii="Browallia New" w:hAnsi="Browallia New" w:cs="Browallia New"/>
          <w:sz w:val="28"/>
          <w:szCs w:val="28"/>
          <w:cs/>
        </w:rPr>
        <w:t xml:space="preserve">ยอดคงเหลือกับบุคคลและบริษัทที่เกี่ยวข้องกัน ณ วันที่ </w:t>
      </w:r>
      <w:r w:rsidR="00C12BD7" w:rsidRPr="00A67DCC">
        <w:rPr>
          <w:rFonts w:ascii="Browallia New" w:hAnsi="Browallia New" w:cs="Browallia New"/>
          <w:sz w:val="28"/>
          <w:szCs w:val="28"/>
          <w:lang w:val="en-GB"/>
        </w:rPr>
        <w:t>30</w:t>
      </w:r>
      <w:r w:rsidR="00C12BD7" w:rsidRPr="00A67DCC">
        <w:rPr>
          <w:rFonts w:ascii="Browallia New" w:hAnsi="Browallia New" w:cs="Browallia New"/>
          <w:sz w:val="28"/>
          <w:szCs w:val="28"/>
          <w:cs/>
          <w:lang w:val="en-GB"/>
        </w:rPr>
        <w:t xml:space="preserve"> มิถุนายน </w:t>
      </w:r>
      <w:r w:rsidR="004922C2" w:rsidRPr="00A67DCC">
        <w:rPr>
          <w:rFonts w:ascii="Browallia New" w:hAnsi="Browallia New" w:cs="Browallia New"/>
          <w:sz w:val="28"/>
          <w:szCs w:val="28"/>
        </w:rPr>
        <w:t>256</w:t>
      </w:r>
      <w:r w:rsidR="009A5B20" w:rsidRPr="00A67DCC">
        <w:rPr>
          <w:rFonts w:ascii="Browallia New" w:hAnsi="Browallia New" w:cs="Browallia New"/>
          <w:sz w:val="28"/>
          <w:szCs w:val="28"/>
          <w:lang w:val="en-US"/>
        </w:rPr>
        <w:t>8</w:t>
      </w:r>
      <w:r w:rsidRPr="00A67DCC">
        <w:rPr>
          <w:rFonts w:ascii="Browallia New" w:hAnsi="Browallia New" w:cs="Browallia New"/>
          <w:sz w:val="28"/>
          <w:szCs w:val="28"/>
          <w:cs/>
        </w:rPr>
        <w:t xml:space="preserve"> และ วันที่ </w:t>
      </w:r>
      <w:r w:rsidRPr="00A67DCC">
        <w:rPr>
          <w:rFonts w:ascii="Browallia New" w:hAnsi="Browallia New" w:cs="Browallia New"/>
          <w:sz w:val="28"/>
          <w:szCs w:val="28"/>
        </w:rPr>
        <w:t>31</w:t>
      </w:r>
      <w:r w:rsidRPr="00A67DCC">
        <w:rPr>
          <w:rFonts w:ascii="Browallia New" w:hAnsi="Browallia New" w:cs="Browallia New"/>
          <w:sz w:val="28"/>
          <w:szCs w:val="28"/>
          <w:cs/>
        </w:rPr>
        <w:t xml:space="preserve"> ธันวาคม </w:t>
      </w:r>
      <w:r w:rsidRPr="00A67DCC">
        <w:rPr>
          <w:rFonts w:ascii="Browallia New" w:hAnsi="Browallia New" w:cs="Browallia New"/>
          <w:sz w:val="28"/>
          <w:szCs w:val="28"/>
        </w:rPr>
        <w:t>256</w:t>
      </w:r>
      <w:r w:rsidR="009A5B20" w:rsidRPr="00A67DCC">
        <w:rPr>
          <w:rFonts w:ascii="Browallia New" w:hAnsi="Browallia New" w:cs="Browallia New"/>
          <w:sz w:val="28"/>
          <w:szCs w:val="28"/>
          <w:lang w:val="en-US"/>
        </w:rPr>
        <w:t>7</w:t>
      </w:r>
      <w:r w:rsidRPr="00A67DCC">
        <w:rPr>
          <w:rFonts w:ascii="Browallia New" w:hAnsi="Browallia New" w:cs="Browallia New"/>
          <w:sz w:val="28"/>
          <w:szCs w:val="28"/>
          <w:cs/>
        </w:rPr>
        <w:t xml:space="preserve"> มีดังนี้</w:t>
      </w:r>
    </w:p>
    <w:p w14:paraId="5762892D" w14:textId="77777777" w:rsidR="00A862B3" w:rsidRPr="00A67DCC"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A67DCC" w14:paraId="20A27B86" w14:textId="77777777" w:rsidTr="0022798F">
        <w:trPr>
          <w:cantSplit/>
          <w:tblHeader/>
        </w:trPr>
        <w:tc>
          <w:tcPr>
            <w:tcW w:w="3787" w:type="dxa"/>
          </w:tcPr>
          <w:p w14:paraId="7A355517" w14:textId="77777777" w:rsidR="00A862B3" w:rsidRPr="00A67DCC"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tcPr>
          <w:p w14:paraId="6B0E5A13" w14:textId="77777777" w:rsidR="00A862B3" w:rsidRPr="00A67DCC"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lang w:val="en-GB"/>
              </w:rPr>
              <w:t>พันบาท)</w:t>
            </w:r>
          </w:p>
        </w:tc>
      </w:tr>
      <w:tr w:rsidR="00A862B3" w:rsidRPr="00A67DCC" w14:paraId="0CE30BD5" w14:textId="77777777" w:rsidTr="0022798F">
        <w:trPr>
          <w:cantSplit/>
          <w:tblHeader/>
        </w:trPr>
        <w:tc>
          <w:tcPr>
            <w:tcW w:w="3787" w:type="dxa"/>
          </w:tcPr>
          <w:p w14:paraId="14697775" w14:textId="77777777" w:rsidR="00A862B3" w:rsidRPr="00A67DCC"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tcPr>
          <w:p w14:paraId="2D188AB0" w14:textId="59891A94" w:rsidR="00A862B3" w:rsidRPr="00A67DCC"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A862B3" w:rsidRPr="00A67DCC">
              <w:rPr>
                <w:rFonts w:ascii="Browallia New" w:hAnsi="Browallia New" w:cs="Browallia New"/>
                <w:sz w:val="28"/>
                <w:szCs w:val="28"/>
                <w:cs/>
              </w:rPr>
              <w:t>การเงินรวม</w:t>
            </w:r>
          </w:p>
        </w:tc>
        <w:tc>
          <w:tcPr>
            <w:tcW w:w="239" w:type="dxa"/>
          </w:tcPr>
          <w:p w14:paraId="218D4AD8" w14:textId="77777777" w:rsidR="00A862B3" w:rsidRPr="00A67DCC"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tcPr>
          <w:p w14:paraId="447D1031" w14:textId="54386538" w:rsidR="00A862B3" w:rsidRPr="00A67DCC"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t>ข้อมูลทาง</w:t>
            </w:r>
            <w:r w:rsidR="00A862B3" w:rsidRPr="00A67DCC">
              <w:rPr>
                <w:rFonts w:ascii="Browallia New" w:hAnsi="Browallia New" w:cs="Browallia New"/>
                <w:sz w:val="28"/>
                <w:szCs w:val="28"/>
                <w:cs/>
              </w:rPr>
              <w:t>การเงินเฉพาะบริษัท</w:t>
            </w:r>
          </w:p>
        </w:tc>
      </w:tr>
      <w:tr w:rsidR="002D6E9B" w:rsidRPr="00A67DCC" w14:paraId="1AD4E291" w14:textId="77777777" w:rsidTr="0022798F">
        <w:trPr>
          <w:cantSplit/>
          <w:tblHeader/>
        </w:trPr>
        <w:tc>
          <w:tcPr>
            <w:tcW w:w="3787" w:type="dxa"/>
          </w:tcPr>
          <w:p w14:paraId="7D49B0A9" w14:textId="77777777" w:rsidR="002D6E9B" w:rsidRPr="00A67DCC" w:rsidRDefault="002D6E9B" w:rsidP="002D6E9B">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0F0B2BC6" w14:textId="7ECE8143" w:rsidR="002D6E9B" w:rsidRPr="00A67DCC" w:rsidRDefault="00C12BD7" w:rsidP="002D6E9B">
            <w:pPr>
              <w:tabs>
                <w:tab w:val="clear" w:pos="680"/>
                <w:tab w:val="clear" w:pos="907"/>
              </w:tabs>
              <w:spacing w:line="240" w:lineRule="auto"/>
              <w:ind w:left="-97" w:right="-12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2D6E9B" w:rsidRPr="00A67DCC">
              <w:rPr>
                <w:rFonts w:ascii="Browallia New" w:hAnsi="Browallia New" w:cs="Browallia New"/>
                <w:sz w:val="28"/>
                <w:szCs w:val="28"/>
              </w:rPr>
              <w:t>2568</w:t>
            </w:r>
          </w:p>
        </w:tc>
        <w:tc>
          <w:tcPr>
            <w:tcW w:w="240" w:type="dxa"/>
            <w:tcBorders>
              <w:top w:val="single" w:sz="4" w:space="0" w:color="auto"/>
            </w:tcBorders>
            <w:vAlign w:val="bottom"/>
          </w:tcPr>
          <w:p w14:paraId="3A9AFF75" w14:textId="77777777" w:rsidR="002D6E9B" w:rsidRPr="00A67DCC" w:rsidRDefault="002D6E9B" w:rsidP="002D6E9B">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vAlign w:val="bottom"/>
          </w:tcPr>
          <w:p w14:paraId="6746EBA4" w14:textId="4FF47686" w:rsidR="002D6E9B" w:rsidRPr="00A67DCC" w:rsidRDefault="002D6E9B" w:rsidP="002D6E9B">
            <w:pPr>
              <w:tabs>
                <w:tab w:val="clear" w:pos="680"/>
                <w:tab w:val="clear" w:pos="907"/>
              </w:tabs>
              <w:spacing w:line="240" w:lineRule="auto"/>
              <w:ind w:left="-97" w:right="-120"/>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9" w:type="dxa"/>
          </w:tcPr>
          <w:p w14:paraId="26CADF00" w14:textId="77777777" w:rsidR="002D6E9B" w:rsidRPr="00A67DCC" w:rsidRDefault="002D6E9B" w:rsidP="002D6E9B">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vAlign w:val="bottom"/>
          </w:tcPr>
          <w:p w14:paraId="4FD9D678" w14:textId="42CA4E93" w:rsidR="002D6E9B" w:rsidRPr="00A67DCC" w:rsidRDefault="00C12BD7" w:rsidP="002D6E9B">
            <w:pPr>
              <w:tabs>
                <w:tab w:val="clear" w:pos="680"/>
                <w:tab w:val="clear" w:pos="907"/>
              </w:tabs>
              <w:spacing w:line="240" w:lineRule="auto"/>
              <w:ind w:left="-86" w:right="-10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2D6E9B" w:rsidRPr="00A67DCC">
              <w:rPr>
                <w:rFonts w:ascii="Browallia New" w:hAnsi="Browallia New" w:cs="Browallia New"/>
                <w:sz w:val="28"/>
                <w:szCs w:val="28"/>
              </w:rPr>
              <w:t>2568</w:t>
            </w:r>
          </w:p>
        </w:tc>
        <w:tc>
          <w:tcPr>
            <w:tcW w:w="236" w:type="dxa"/>
            <w:tcBorders>
              <w:top w:val="single" w:sz="4" w:space="0" w:color="auto"/>
            </w:tcBorders>
            <w:vAlign w:val="bottom"/>
          </w:tcPr>
          <w:p w14:paraId="7305A0C4" w14:textId="77777777" w:rsidR="002D6E9B" w:rsidRPr="00A67DCC" w:rsidRDefault="002D6E9B" w:rsidP="002D6E9B">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vAlign w:val="bottom"/>
          </w:tcPr>
          <w:p w14:paraId="39F583FA" w14:textId="70D87BEB" w:rsidR="002D6E9B" w:rsidRPr="00A67DCC" w:rsidRDefault="002D6E9B" w:rsidP="002D6E9B">
            <w:pPr>
              <w:tabs>
                <w:tab w:val="clear" w:pos="680"/>
                <w:tab w:val="clear" w:pos="907"/>
              </w:tabs>
              <w:spacing w:line="240" w:lineRule="auto"/>
              <w:ind w:left="-86" w:right="-100"/>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2B3998" w:rsidRPr="00A67DCC" w14:paraId="2DB482D0" w14:textId="77777777" w:rsidTr="0022798F">
        <w:trPr>
          <w:cantSplit/>
          <w:trHeight w:val="340"/>
          <w:tblHeader/>
        </w:trPr>
        <w:tc>
          <w:tcPr>
            <w:tcW w:w="3787" w:type="dxa"/>
          </w:tcPr>
          <w:p w14:paraId="6F6914FF" w14:textId="61D88792" w:rsidR="00A862B3" w:rsidRPr="00A67DCC"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tcPr>
          <w:p w14:paraId="2D577C30"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tcPr>
          <w:p w14:paraId="10441987"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tcPr>
          <w:p w14:paraId="1F940C96"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tcPr>
          <w:p w14:paraId="0DB3A758"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Pr>
          <w:p w14:paraId="40278E12"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tcPr>
          <w:p w14:paraId="48821DBB"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Pr>
          <w:p w14:paraId="42BB7CEE" w14:textId="77777777" w:rsidR="00A862B3" w:rsidRPr="00A67DCC"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A67DCC" w14:paraId="5E9BE736" w14:textId="77777777" w:rsidTr="00300475">
        <w:trPr>
          <w:cantSplit/>
        </w:trPr>
        <w:tc>
          <w:tcPr>
            <w:tcW w:w="5149" w:type="dxa"/>
            <w:gridSpan w:val="3"/>
          </w:tcPr>
          <w:p w14:paraId="11309C10" w14:textId="7E96C5C3" w:rsidR="00674C42" w:rsidRPr="00A67DCC"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A67DCC">
              <w:rPr>
                <w:rFonts w:ascii="Browallia New" w:hAnsi="Browallia New" w:cs="Browallia New"/>
                <w:b/>
                <w:bCs/>
                <w:sz w:val="28"/>
                <w:szCs w:val="28"/>
                <w:cs/>
              </w:rPr>
              <w:t>ลูกหนี้การค้าและลูกหนี้อื่น - บุคคลและบริษัทที่เกี่ยวข้อง</w:t>
            </w:r>
          </w:p>
        </w:tc>
        <w:tc>
          <w:tcPr>
            <w:tcW w:w="1135" w:type="dxa"/>
          </w:tcPr>
          <w:p w14:paraId="10DFDCAB" w14:textId="77777777" w:rsidR="00674C42" w:rsidRPr="00A67DCC"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tcPr>
          <w:p w14:paraId="77215134" w14:textId="77777777" w:rsidR="00674C42" w:rsidRPr="00A67DCC"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tcPr>
          <w:p w14:paraId="543523DD" w14:textId="77777777" w:rsidR="00674C42" w:rsidRPr="00A67DCC"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tcPr>
          <w:p w14:paraId="15ADA563" w14:textId="77777777" w:rsidR="00674C42" w:rsidRPr="00A67DCC"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tcPr>
          <w:p w14:paraId="41AE811C" w14:textId="77777777" w:rsidR="00674C42" w:rsidRPr="00A67DCC"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752461" w:rsidRPr="00A67DCC" w14:paraId="3B972B09" w14:textId="77777777" w:rsidTr="008A2B4F">
        <w:trPr>
          <w:cantSplit/>
        </w:trPr>
        <w:tc>
          <w:tcPr>
            <w:tcW w:w="3787" w:type="dxa"/>
          </w:tcPr>
          <w:p w14:paraId="010B42ED" w14:textId="77777777" w:rsidR="00752461" w:rsidRPr="00A67DCC" w:rsidRDefault="00752461" w:rsidP="00752461">
            <w:pPr>
              <w:tabs>
                <w:tab w:val="clear" w:pos="227"/>
              </w:tabs>
              <w:spacing w:line="240" w:lineRule="auto"/>
              <w:ind w:left="175" w:hanging="175"/>
              <w:rPr>
                <w:rFonts w:ascii="Browallia New" w:hAnsi="Browallia New" w:cs="Browallia New"/>
                <w:sz w:val="28"/>
                <w:szCs w:val="28"/>
                <w:cs/>
              </w:rPr>
            </w:pPr>
            <w:r w:rsidRPr="00A67DCC">
              <w:rPr>
                <w:rFonts w:ascii="Browallia New" w:hAnsi="Browallia New" w:cs="Browallia New"/>
                <w:sz w:val="28"/>
                <w:szCs w:val="28"/>
                <w:cs/>
              </w:rPr>
              <w:t>บริษัทย่อย</w:t>
            </w:r>
          </w:p>
        </w:tc>
        <w:tc>
          <w:tcPr>
            <w:tcW w:w="1122" w:type="dxa"/>
            <w:vAlign w:val="bottom"/>
          </w:tcPr>
          <w:p w14:paraId="28133E03" w14:textId="6072F98D" w:rsidR="00752461" w:rsidRPr="00A67DCC" w:rsidRDefault="00012421" w:rsidP="00752461">
            <w:pPr>
              <w:tabs>
                <w:tab w:val="clear" w:pos="680"/>
                <w:tab w:val="left" w:pos="330"/>
              </w:tabs>
              <w:spacing w:line="240" w:lineRule="auto"/>
              <w:ind w:right="-27"/>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40" w:type="dxa"/>
          </w:tcPr>
          <w:p w14:paraId="053ED09C" w14:textId="77777777" w:rsidR="00752461" w:rsidRPr="00A67DCC" w:rsidRDefault="00752461" w:rsidP="0075246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vAlign w:val="bottom"/>
          </w:tcPr>
          <w:p w14:paraId="55D5B5A4" w14:textId="6F95D7F2" w:rsidR="00752461" w:rsidRPr="00A67DCC" w:rsidRDefault="00752461" w:rsidP="00752461">
            <w:pPr>
              <w:tabs>
                <w:tab w:val="clear" w:pos="680"/>
                <w:tab w:val="left" w:pos="330"/>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lang w:val="en-GB"/>
              </w:rPr>
              <w:t>-</w:t>
            </w:r>
          </w:p>
        </w:tc>
        <w:tc>
          <w:tcPr>
            <w:tcW w:w="239" w:type="dxa"/>
          </w:tcPr>
          <w:p w14:paraId="02A64948" w14:textId="77777777" w:rsidR="00752461" w:rsidRPr="00A67DCC" w:rsidRDefault="00752461" w:rsidP="0075246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tcPr>
          <w:p w14:paraId="40561224" w14:textId="510F6DB5" w:rsidR="00752461" w:rsidRPr="00A67DCC" w:rsidRDefault="000C7C5B"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1,264</w:t>
            </w:r>
          </w:p>
        </w:tc>
        <w:tc>
          <w:tcPr>
            <w:tcW w:w="236" w:type="dxa"/>
          </w:tcPr>
          <w:p w14:paraId="4102D7C1" w14:textId="77777777"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vAlign w:val="bottom"/>
          </w:tcPr>
          <w:p w14:paraId="251BEE71" w14:textId="43666836"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lang w:val="en-GB"/>
              </w:rPr>
              <w:t>9,625</w:t>
            </w:r>
          </w:p>
        </w:tc>
      </w:tr>
      <w:tr w:rsidR="00752461" w:rsidRPr="00A67DCC" w14:paraId="358EB616" w14:textId="77777777" w:rsidTr="00882546">
        <w:trPr>
          <w:cantSplit/>
        </w:trPr>
        <w:tc>
          <w:tcPr>
            <w:tcW w:w="3787" w:type="dxa"/>
          </w:tcPr>
          <w:p w14:paraId="5BDB1E34" w14:textId="60D8F8AD" w:rsidR="00752461" w:rsidRPr="00A67DCC" w:rsidRDefault="00752461" w:rsidP="00752461">
            <w:pPr>
              <w:tabs>
                <w:tab w:val="clear" w:pos="227"/>
              </w:tabs>
              <w:spacing w:line="240" w:lineRule="auto"/>
              <w:ind w:left="175" w:hanging="175"/>
              <w:rPr>
                <w:rFonts w:ascii="Browallia New" w:hAnsi="Browallia New" w:cs="Browallia New"/>
                <w:sz w:val="28"/>
                <w:szCs w:val="28"/>
                <w:cs/>
              </w:rPr>
            </w:pPr>
            <w:r w:rsidRPr="00A67DCC">
              <w:rPr>
                <w:rFonts w:ascii="Browallia New" w:hAnsi="Browallia New" w:cs="Browallia New"/>
                <w:sz w:val="28"/>
                <w:szCs w:val="28"/>
                <w:cs/>
              </w:rPr>
              <w:t>บุคคลที่เกี่ยวข้อง</w:t>
            </w:r>
          </w:p>
        </w:tc>
        <w:tc>
          <w:tcPr>
            <w:tcW w:w="1122" w:type="dxa"/>
            <w:tcBorders>
              <w:bottom w:val="single" w:sz="4" w:space="0" w:color="auto"/>
            </w:tcBorders>
            <w:vAlign w:val="bottom"/>
          </w:tcPr>
          <w:p w14:paraId="0022A110" w14:textId="66F74E22" w:rsidR="00752461" w:rsidRPr="00A67DCC" w:rsidRDefault="0001242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17</w:t>
            </w:r>
          </w:p>
        </w:tc>
        <w:tc>
          <w:tcPr>
            <w:tcW w:w="240" w:type="dxa"/>
          </w:tcPr>
          <w:p w14:paraId="4B899311" w14:textId="77777777"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tcPr>
          <w:p w14:paraId="77DBCC1D" w14:textId="628A4F74"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19</w:t>
            </w:r>
          </w:p>
        </w:tc>
        <w:tc>
          <w:tcPr>
            <w:tcW w:w="239" w:type="dxa"/>
          </w:tcPr>
          <w:p w14:paraId="46327410" w14:textId="77777777" w:rsidR="00752461" w:rsidRPr="00A67DCC" w:rsidRDefault="00752461" w:rsidP="007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vAlign w:val="bottom"/>
          </w:tcPr>
          <w:p w14:paraId="189B69A6" w14:textId="57F09D9B" w:rsidR="00752461" w:rsidRPr="00A67DCC" w:rsidRDefault="000C7C5B" w:rsidP="00752461">
            <w:pPr>
              <w:tabs>
                <w:tab w:val="clear" w:pos="680"/>
                <w:tab w:val="left" w:pos="330"/>
                <w:tab w:val="decimal" w:pos="522"/>
              </w:tabs>
              <w:spacing w:line="240" w:lineRule="auto"/>
              <w:ind w:right="-27"/>
              <w:jc w:val="right"/>
              <w:rPr>
                <w:rFonts w:ascii="Browallia New" w:hAnsi="Browallia New" w:cs="Browallia New"/>
                <w:sz w:val="28"/>
                <w:szCs w:val="28"/>
                <w:cs/>
              </w:rPr>
            </w:pPr>
            <w:r w:rsidRPr="00A67DCC">
              <w:rPr>
                <w:rFonts w:ascii="Browallia New" w:hAnsi="Browallia New" w:cs="Browallia New"/>
                <w:sz w:val="28"/>
                <w:szCs w:val="28"/>
              </w:rPr>
              <w:t>-</w:t>
            </w:r>
          </w:p>
        </w:tc>
        <w:tc>
          <w:tcPr>
            <w:tcW w:w="236" w:type="dxa"/>
          </w:tcPr>
          <w:p w14:paraId="1D30C4FF" w14:textId="77777777"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vAlign w:val="bottom"/>
          </w:tcPr>
          <w:p w14:paraId="73022D3F" w14:textId="4AB8BC61" w:rsidR="00752461" w:rsidRPr="00A67DCC" w:rsidRDefault="00752461" w:rsidP="00752461">
            <w:pPr>
              <w:tabs>
                <w:tab w:val="clear" w:pos="680"/>
                <w:tab w:val="left" w:pos="330"/>
              </w:tabs>
              <w:spacing w:line="240" w:lineRule="auto"/>
              <w:ind w:right="-27"/>
              <w:jc w:val="right"/>
              <w:rPr>
                <w:rFonts w:ascii="Browallia New" w:hAnsi="Browallia New" w:cs="Browallia New"/>
                <w:sz w:val="28"/>
                <w:szCs w:val="28"/>
                <w:cs/>
                <w:lang w:val="en-GB"/>
              </w:rPr>
            </w:pPr>
            <w:r w:rsidRPr="00A67DCC">
              <w:rPr>
                <w:rFonts w:ascii="Browallia New" w:hAnsi="Browallia New" w:cs="Browallia New"/>
                <w:sz w:val="28"/>
                <w:szCs w:val="28"/>
                <w:cs/>
                <w:lang w:val="en-GB"/>
              </w:rPr>
              <w:t>-</w:t>
            </w:r>
          </w:p>
        </w:tc>
      </w:tr>
      <w:tr w:rsidR="00752461" w:rsidRPr="00A67DCC" w14:paraId="72603AC0" w14:textId="77777777" w:rsidTr="00882546">
        <w:trPr>
          <w:cantSplit/>
        </w:trPr>
        <w:tc>
          <w:tcPr>
            <w:tcW w:w="3787" w:type="dxa"/>
          </w:tcPr>
          <w:p w14:paraId="3EEC288F" w14:textId="77777777" w:rsidR="00752461" w:rsidRPr="00A67DCC" w:rsidRDefault="00752461" w:rsidP="0075246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รวม</w:t>
            </w:r>
          </w:p>
        </w:tc>
        <w:tc>
          <w:tcPr>
            <w:tcW w:w="1122" w:type="dxa"/>
            <w:tcBorders>
              <w:top w:val="single" w:sz="4" w:space="0" w:color="auto"/>
              <w:bottom w:val="single" w:sz="12" w:space="0" w:color="auto"/>
            </w:tcBorders>
            <w:vAlign w:val="bottom"/>
          </w:tcPr>
          <w:p w14:paraId="04DCC321" w14:textId="3EA553A8" w:rsidR="00752461" w:rsidRPr="00A67DCC" w:rsidRDefault="00012421" w:rsidP="00752461">
            <w:pPr>
              <w:tabs>
                <w:tab w:val="clear" w:pos="680"/>
                <w:tab w:val="left" w:pos="330"/>
                <w:tab w:val="decimal" w:pos="522"/>
              </w:tabs>
              <w:spacing w:line="240" w:lineRule="auto"/>
              <w:ind w:right="-27"/>
              <w:jc w:val="right"/>
              <w:rPr>
                <w:rFonts w:ascii="Browallia New" w:hAnsi="Browallia New" w:cs="Browallia New"/>
                <w:sz w:val="28"/>
                <w:szCs w:val="28"/>
                <w:cs/>
              </w:rPr>
            </w:pPr>
            <w:r w:rsidRPr="00A67DCC">
              <w:rPr>
                <w:rFonts w:ascii="Browallia New" w:hAnsi="Browallia New" w:cs="Browallia New"/>
                <w:sz w:val="28"/>
                <w:szCs w:val="28"/>
              </w:rPr>
              <w:t>17</w:t>
            </w:r>
          </w:p>
        </w:tc>
        <w:tc>
          <w:tcPr>
            <w:tcW w:w="240" w:type="dxa"/>
            <w:vAlign w:val="bottom"/>
          </w:tcPr>
          <w:p w14:paraId="24367FEA" w14:textId="77777777"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59D5ECF4" w14:textId="6F170EBF"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19</w:t>
            </w:r>
          </w:p>
        </w:tc>
        <w:tc>
          <w:tcPr>
            <w:tcW w:w="239" w:type="dxa"/>
            <w:vAlign w:val="bottom"/>
          </w:tcPr>
          <w:p w14:paraId="7EF02846" w14:textId="77777777" w:rsidR="00752461" w:rsidRPr="00A67DCC" w:rsidRDefault="00752461" w:rsidP="007524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5E460B40" w14:textId="40C3B6F8" w:rsidR="00752461" w:rsidRPr="00A67DCC" w:rsidRDefault="000C7C5B"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1,264</w:t>
            </w:r>
          </w:p>
        </w:tc>
        <w:tc>
          <w:tcPr>
            <w:tcW w:w="236" w:type="dxa"/>
          </w:tcPr>
          <w:p w14:paraId="402A7FF9" w14:textId="77777777"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397C589C" w14:textId="2C1FAA22"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8"/>
                <w:szCs w:val="28"/>
              </w:rPr>
            </w:pPr>
            <w:r w:rsidRPr="00A67DCC">
              <w:rPr>
                <w:rFonts w:ascii="Browallia New" w:hAnsi="Browallia New" w:cs="Browallia New"/>
                <w:sz w:val="28"/>
                <w:szCs w:val="28"/>
              </w:rPr>
              <w:t>9,625</w:t>
            </w:r>
          </w:p>
        </w:tc>
      </w:tr>
      <w:tr w:rsidR="00752461" w:rsidRPr="00A67DCC"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tcPr>
          <w:p w14:paraId="6A37D7D5" w14:textId="63024574" w:rsidR="00752461" w:rsidRPr="00A67DCC" w:rsidRDefault="00752461" w:rsidP="00752461">
            <w:pPr>
              <w:tabs>
                <w:tab w:val="clear" w:pos="227"/>
              </w:tabs>
              <w:spacing w:line="240" w:lineRule="auto"/>
              <w:ind w:left="175" w:hanging="105"/>
              <w:rPr>
                <w:rFonts w:ascii="Browallia New" w:hAnsi="Browallia New" w:cs="Browallia New"/>
                <w:sz w:val="20"/>
                <w:szCs w:val="20"/>
                <w:cs/>
              </w:rPr>
            </w:pPr>
          </w:p>
        </w:tc>
        <w:tc>
          <w:tcPr>
            <w:tcW w:w="1122" w:type="dxa"/>
            <w:vAlign w:val="bottom"/>
          </w:tcPr>
          <w:p w14:paraId="7B5FEC21" w14:textId="7B1CA9F5" w:rsidR="00752461" w:rsidRPr="00A67DCC" w:rsidRDefault="00752461" w:rsidP="007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tcPr>
          <w:p w14:paraId="29F2A174" w14:textId="77777777" w:rsidR="00752461" w:rsidRPr="00A67DCC"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vAlign w:val="bottom"/>
          </w:tcPr>
          <w:p w14:paraId="5C28B588" w14:textId="3A6C0A48" w:rsidR="00752461" w:rsidRPr="00A67DCC" w:rsidRDefault="00752461" w:rsidP="00752461">
            <w:pPr>
              <w:spacing w:line="240" w:lineRule="auto"/>
              <w:ind w:right="-10"/>
              <w:jc w:val="center"/>
              <w:rPr>
                <w:rFonts w:ascii="Browallia New" w:hAnsi="Browallia New" w:cs="Browallia New"/>
                <w:sz w:val="20"/>
                <w:szCs w:val="20"/>
                <w:lang w:val="en-GB"/>
              </w:rPr>
            </w:pPr>
          </w:p>
        </w:tc>
        <w:tc>
          <w:tcPr>
            <w:tcW w:w="239" w:type="dxa"/>
          </w:tcPr>
          <w:p w14:paraId="20C90CCF" w14:textId="77777777" w:rsidR="00752461" w:rsidRPr="00A67DCC"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vAlign w:val="bottom"/>
          </w:tcPr>
          <w:p w14:paraId="5BFD11FA" w14:textId="67524635" w:rsidR="00752461" w:rsidRPr="00A67DCC" w:rsidRDefault="00752461" w:rsidP="00752461">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tcPr>
          <w:p w14:paraId="16A7872E" w14:textId="77777777" w:rsidR="00752461" w:rsidRPr="00A67DCC"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vAlign w:val="bottom"/>
          </w:tcPr>
          <w:p w14:paraId="33F99DA5" w14:textId="773EAC7C" w:rsidR="00752461" w:rsidRPr="00A67DCC"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D617B4" w:rsidRPr="00A67DCC" w14:paraId="49B940A2" w14:textId="77777777">
        <w:tblPrEx>
          <w:tblCellMar>
            <w:left w:w="46" w:type="dxa"/>
            <w:right w:w="46" w:type="dxa"/>
          </w:tblCellMar>
          <w:tblLook w:val="0000" w:firstRow="0" w:lastRow="0" w:firstColumn="0" w:lastColumn="0" w:noHBand="0" w:noVBand="0"/>
        </w:tblPrEx>
        <w:trPr>
          <w:cantSplit/>
        </w:trPr>
        <w:tc>
          <w:tcPr>
            <w:tcW w:w="7633" w:type="dxa"/>
            <w:gridSpan w:val="6"/>
          </w:tcPr>
          <w:p w14:paraId="5A0EB41C" w14:textId="7CC24E56" w:rsidR="00D617B4" w:rsidRPr="00A67DCC" w:rsidRDefault="00D617B4" w:rsidP="00D617B4">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A67DCC">
              <w:rPr>
                <w:rFonts w:ascii="Browallia New" w:hAnsi="Browallia New" w:cs="Browallia New"/>
                <w:b/>
                <w:bCs/>
                <w:sz w:val="28"/>
                <w:szCs w:val="28"/>
                <w:cs/>
              </w:rPr>
              <w:t>เงินให้กู้ยืมระยะสั้นแก่บุคคลและบริษัทที่เกี่ยวข้องและดอกเบี้ยค้างรับ</w:t>
            </w:r>
          </w:p>
        </w:tc>
        <w:tc>
          <w:tcPr>
            <w:tcW w:w="236" w:type="dxa"/>
          </w:tcPr>
          <w:p w14:paraId="012085AB" w14:textId="77777777" w:rsidR="00D617B4" w:rsidRPr="00A67DCC"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57B4AF63" w14:textId="77777777" w:rsidR="00D617B4" w:rsidRPr="00A67DCC"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2745D" w:rsidRPr="00A67DCC" w14:paraId="529D8B61" w14:textId="77777777">
        <w:tblPrEx>
          <w:tblCellMar>
            <w:left w:w="46" w:type="dxa"/>
            <w:right w:w="46" w:type="dxa"/>
          </w:tblCellMar>
          <w:tblLook w:val="0000" w:firstRow="0" w:lastRow="0" w:firstColumn="0" w:lastColumn="0" w:noHBand="0" w:noVBand="0"/>
        </w:tblPrEx>
        <w:trPr>
          <w:cantSplit/>
        </w:trPr>
        <w:tc>
          <w:tcPr>
            <w:tcW w:w="3787" w:type="dxa"/>
          </w:tcPr>
          <w:p w14:paraId="559ABBC6" w14:textId="7D5AC8F0" w:rsidR="00D2745D" w:rsidRPr="00A67DCC" w:rsidRDefault="00D2745D" w:rsidP="00D2745D">
            <w:pPr>
              <w:tabs>
                <w:tab w:val="clear" w:pos="227"/>
              </w:tabs>
              <w:spacing w:line="240" w:lineRule="auto"/>
              <w:ind w:left="69"/>
              <w:rPr>
                <w:rFonts w:ascii="Browallia New" w:hAnsi="Browallia New" w:cs="Browallia New"/>
                <w:sz w:val="28"/>
                <w:szCs w:val="28"/>
                <w:cs/>
              </w:rPr>
            </w:pPr>
            <w:r w:rsidRPr="00A67DCC">
              <w:rPr>
                <w:rFonts w:ascii="Browallia New" w:hAnsi="Browallia New" w:cs="Browallia New"/>
                <w:sz w:val="28"/>
                <w:szCs w:val="28"/>
                <w:cs/>
              </w:rPr>
              <w:t>บริษัทย่อย</w:t>
            </w:r>
          </w:p>
        </w:tc>
        <w:tc>
          <w:tcPr>
            <w:tcW w:w="1122" w:type="dxa"/>
            <w:vAlign w:val="bottom"/>
          </w:tcPr>
          <w:p w14:paraId="2C2279B7" w14:textId="77777777" w:rsidR="00D2745D" w:rsidRPr="00A67DCC" w:rsidRDefault="00D2745D" w:rsidP="00D2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tcPr>
          <w:p w14:paraId="41A432B4" w14:textId="77777777" w:rsidR="00D2745D" w:rsidRPr="00A67DCC"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tcPr>
          <w:p w14:paraId="5339F955" w14:textId="29046457" w:rsidR="00D2745D" w:rsidRPr="00A67DCC" w:rsidRDefault="00D2745D" w:rsidP="00D2745D">
            <w:pPr>
              <w:spacing w:line="240" w:lineRule="auto"/>
              <w:ind w:right="-10"/>
              <w:jc w:val="right"/>
              <w:rPr>
                <w:rFonts w:ascii="Browallia New" w:hAnsi="Browallia New" w:cs="Browallia New"/>
                <w:sz w:val="28"/>
                <w:szCs w:val="28"/>
                <w:lang w:val="en-GB"/>
              </w:rPr>
            </w:pPr>
          </w:p>
        </w:tc>
        <w:tc>
          <w:tcPr>
            <w:tcW w:w="239" w:type="dxa"/>
          </w:tcPr>
          <w:p w14:paraId="721F18D4" w14:textId="77777777" w:rsidR="00D2745D" w:rsidRPr="00A67DCC"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2E086CE3" w14:textId="77777777" w:rsidR="00D2745D" w:rsidRPr="00A67DCC"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1445FB49" w14:textId="77777777" w:rsidR="00D2745D" w:rsidRPr="00A67DCC"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tcPr>
          <w:p w14:paraId="5BC5E98C" w14:textId="3205F13C" w:rsidR="00D2745D" w:rsidRPr="00A67DCC"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C7C5B" w:rsidRPr="00A67DCC" w14:paraId="69F1E5BC" w14:textId="77777777" w:rsidTr="000C7C5B">
        <w:tblPrEx>
          <w:tblCellMar>
            <w:left w:w="46" w:type="dxa"/>
            <w:right w:w="46" w:type="dxa"/>
          </w:tblCellMar>
          <w:tblLook w:val="0000" w:firstRow="0" w:lastRow="0" w:firstColumn="0" w:lastColumn="0" w:noHBand="0" w:noVBand="0"/>
        </w:tblPrEx>
        <w:trPr>
          <w:cantSplit/>
        </w:trPr>
        <w:tc>
          <w:tcPr>
            <w:tcW w:w="3787" w:type="dxa"/>
          </w:tcPr>
          <w:p w14:paraId="71F5CCAB" w14:textId="77777777" w:rsidR="000C7C5B" w:rsidRPr="00A67DCC" w:rsidRDefault="000C7C5B" w:rsidP="000C7C5B">
            <w:pPr>
              <w:tabs>
                <w:tab w:val="clear" w:pos="227"/>
              </w:tabs>
              <w:spacing w:line="240" w:lineRule="auto"/>
              <w:ind w:left="249"/>
              <w:rPr>
                <w:rFonts w:ascii="Browallia New" w:hAnsi="Browallia New" w:cs="Browallia New"/>
                <w:sz w:val="28"/>
                <w:szCs w:val="28"/>
                <w:cs/>
              </w:rPr>
            </w:pPr>
            <w:r w:rsidRPr="00A67DCC">
              <w:rPr>
                <w:rFonts w:ascii="Browallia New" w:hAnsi="Browallia New" w:cs="Browallia New"/>
                <w:sz w:val="28"/>
                <w:szCs w:val="28"/>
                <w:cs/>
              </w:rPr>
              <w:t>เงินให้กู้ยืม</w:t>
            </w:r>
          </w:p>
        </w:tc>
        <w:tc>
          <w:tcPr>
            <w:tcW w:w="1122" w:type="dxa"/>
          </w:tcPr>
          <w:p w14:paraId="7DB9BFB1" w14:textId="5CEC3179"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40" w:type="dxa"/>
          </w:tcPr>
          <w:p w14:paraId="59FBE801" w14:textId="77777777" w:rsidR="000C7C5B" w:rsidRPr="00A67DCC" w:rsidRDefault="000C7C5B" w:rsidP="000C7C5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Pr>
          <w:p w14:paraId="30004E33" w14:textId="0F50ACD0"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39" w:type="dxa"/>
          </w:tcPr>
          <w:p w14:paraId="16C4BA38"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vAlign w:val="bottom"/>
          </w:tcPr>
          <w:p w14:paraId="1428B8F5" w14:textId="2A9F1A06"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1,444,566 </w:t>
            </w:r>
          </w:p>
        </w:tc>
        <w:tc>
          <w:tcPr>
            <w:tcW w:w="236" w:type="dxa"/>
          </w:tcPr>
          <w:p w14:paraId="794C54D5"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Pr>
          <w:p w14:paraId="005F7AAD" w14:textId="1824CD6C"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1,322,421</w:t>
            </w:r>
          </w:p>
        </w:tc>
      </w:tr>
      <w:tr w:rsidR="000C7C5B" w:rsidRPr="00A67DCC" w14:paraId="702B018A" w14:textId="77777777" w:rsidTr="000C7C5B">
        <w:tblPrEx>
          <w:tblCellMar>
            <w:left w:w="46" w:type="dxa"/>
            <w:right w:w="46" w:type="dxa"/>
          </w:tblCellMar>
          <w:tblLook w:val="0000" w:firstRow="0" w:lastRow="0" w:firstColumn="0" w:lastColumn="0" w:noHBand="0" w:noVBand="0"/>
        </w:tblPrEx>
        <w:trPr>
          <w:cantSplit/>
        </w:trPr>
        <w:tc>
          <w:tcPr>
            <w:tcW w:w="3787" w:type="dxa"/>
            <w:vAlign w:val="bottom"/>
          </w:tcPr>
          <w:p w14:paraId="0007418E" w14:textId="77777777" w:rsidR="000C7C5B" w:rsidRPr="00A67DCC" w:rsidRDefault="000C7C5B" w:rsidP="000C7C5B">
            <w:pPr>
              <w:tabs>
                <w:tab w:val="clear" w:pos="227"/>
              </w:tabs>
              <w:spacing w:line="240" w:lineRule="auto"/>
              <w:ind w:left="249"/>
              <w:rPr>
                <w:rFonts w:ascii="Browallia New" w:hAnsi="Browallia New" w:cs="Browallia New"/>
                <w:sz w:val="28"/>
                <w:szCs w:val="28"/>
                <w:cs/>
              </w:rPr>
            </w:pPr>
            <w:r w:rsidRPr="00A67DCC">
              <w:rPr>
                <w:rFonts w:ascii="Browallia New" w:hAnsi="Browallia New" w:cs="Browallia New"/>
                <w:sz w:val="28"/>
                <w:szCs w:val="28"/>
                <w:cs/>
              </w:rPr>
              <w:t>ดอกเบี้ยค้างรับ</w:t>
            </w:r>
          </w:p>
        </w:tc>
        <w:tc>
          <w:tcPr>
            <w:tcW w:w="1122" w:type="dxa"/>
            <w:tcBorders>
              <w:bottom w:val="single" w:sz="4" w:space="0" w:color="auto"/>
            </w:tcBorders>
          </w:tcPr>
          <w:p w14:paraId="316AA7CC" w14:textId="6C32C712"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40" w:type="dxa"/>
          </w:tcPr>
          <w:p w14:paraId="63B41453" w14:textId="77777777" w:rsidR="000C7C5B" w:rsidRPr="00A67DCC" w:rsidRDefault="000C7C5B" w:rsidP="000C7C5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tcPr>
          <w:p w14:paraId="0E7CAC1E" w14:textId="250271BE"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39" w:type="dxa"/>
          </w:tcPr>
          <w:p w14:paraId="5FE3A6F4"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vAlign w:val="bottom"/>
          </w:tcPr>
          <w:p w14:paraId="3B88D75A" w14:textId="616C44EB"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79,384 </w:t>
            </w:r>
          </w:p>
        </w:tc>
        <w:tc>
          <w:tcPr>
            <w:tcW w:w="236" w:type="dxa"/>
          </w:tcPr>
          <w:p w14:paraId="0BBA6314"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tcPr>
          <w:p w14:paraId="08779F68" w14:textId="56E968BF"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67,402</w:t>
            </w:r>
          </w:p>
        </w:tc>
      </w:tr>
      <w:tr w:rsidR="000C7C5B" w:rsidRPr="00A67DCC" w14:paraId="72086D08" w14:textId="77777777" w:rsidTr="000C7C5B">
        <w:tblPrEx>
          <w:tblCellMar>
            <w:left w:w="46" w:type="dxa"/>
            <w:right w:w="46" w:type="dxa"/>
          </w:tblCellMar>
          <w:tblLook w:val="0000" w:firstRow="0" w:lastRow="0" w:firstColumn="0" w:lastColumn="0" w:noHBand="0" w:noVBand="0"/>
        </w:tblPrEx>
        <w:trPr>
          <w:cantSplit/>
        </w:trPr>
        <w:tc>
          <w:tcPr>
            <w:tcW w:w="3787" w:type="dxa"/>
          </w:tcPr>
          <w:p w14:paraId="4D617FA4" w14:textId="27C43DAE" w:rsidR="000C7C5B" w:rsidRPr="00A67DCC" w:rsidRDefault="000C7C5B" w:rsidP="000C7C5B">
            <w:pPr>
              <w:tabs>
                <w:tab w:val="clear" w:pos="227"/>
                <w:tab w:val="clear" w:pos="454"/>
                <w:tab w:val="left" w:pos="430"/>
              </w:tabs>
              <w:spacing w:line="240" w:lineRule="auto"/>
              <w:ind w:left="250"/>
              <w:rPr>
                <w:rFonts w:ascii="Browallia New" w:hAnsi="Browallia New" w:cs="Browallia New"/>
                <w:sz w:val="28"/>
                <w:szCs w:val="28"/>
              </w:rPr>
            </w:pPr>
            <w:r w:rsidRPr="00A67DCC">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306A9956" w14:textId="730BEEC1"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40" w:type="dxa"/>
          </w:tcPr>
          <w:p w14:paraId="04893B28" w14:textId="77777777" w:rsidR="000C7C5B" w:rsidRPr="00A67DCC" w:rsidRDefault="000C7C5B" w:rsidP="000C7C5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1FAF28E0" w14:textId="69D2591E" w:rsidR="000C7C5B" w:rsidRPr="00A67DCC" w:rsidRDefault="000C7C5B" w:rsidP="000C7C5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w:t>
            </w:r>
          </w:p>
        </w:tc>
        <w:tc>
          <w:tcPr>
            <w:tcW w:w="239" w:type="dxa"/>
          </w:tcPr>
          <w:p w14:paraId="1DBFEDD2"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vAlign w:val="bottom"/>
          </w:tcPr>
          <w:p w14:paraId="67135FF6" w14:textId="0799C7F0"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A67DCC">
              <w:rPr>
                <w:rFonts w:ascii="Browallia New" w:hAnsi="Browallia New" w:cs="Browallia New"/>
                <w:sz w:val="28"/>
                <w:szCs w:val="28"/>
                <w:lang w:val="en-GB"/>
              </w:rPr>
              <w:t>1,523,950</w:t>
            </w:r>
          </w:p>
        </w:tc>
        <w:tc>
          <w:tcPr>
            <w:tcW w:w="236" w:type="dxa"/>
          </w:tcPr>
          <w:p w14:paraId="6D5555ED" w14:textId="77777777" w:rsidR="000C7C5B" w:rsidRPr="00A67DCC" w:rsidRDefault="000C7C5B" w:rsidP="000C7C5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tcPr>
          <w:p w14:paraId="7DCE6512" w14:textId="53645049" w:rsidR="000C7C5B" w:rsidRPr="00A67DCC" w:rsidRDefault="000C7C5B" w:rsidP="000C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1,389,823</w:t>
            </w:r>
          </w:p>
        </w:tc>
      </w:tr>
      <w:tr w:rsidR="00306CA7" w:rsidRPr="00A67DCC"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03709739" w14:textId="77777777" w:rsidR="00306CA7" w:rsidRPr="00A67DCC" w:rsidRDefault="00306CA7" w:rsidP="00306CA7">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vAlign w:val="bottom"/>
          </w:tcPr>
          <w:p w14:paraId="11661417" w14:textId="77777777" w:rsidR="00306CA7" w:rsidRPr="00A67DCC" w:rsidRDefault="00306CA7" w:rsidP="00306CA7">
            <w:pPr>
              <w:spacing w:line="240" w:lineRule="auto"/>
              <w:ind w:right="-10"/>
              <w:jc w:val="center"/>
              <w:rPr>
                <w:rFonts w:ascii="Browallia New" w:hAnsi="Browallia New" w:cs="Browallia New"/>
                <w:sz w:val="20"/>
                <w:szCs w:val="20"/>
                <w:lang w:val="en-GB"/>
              </w:rPr>
            </w:pPr>
          </w:p>
        </w:tc>
        <w:tc>
          <w:tcPr>
            <w:tcW w:w="240" w:type="dxa"/>
          </w:tcPr>
          <w:p w14:paraId="141D7A8B" w14:textId="77777777" w:rsidR="00306CA7" w:rsidRPr="00A67DCC" w:rsidRDefault="00306CA7" w:rsidP="00306CA7">
            <w:pPr>
              <w:spacing w:line="240" w:lineRule="auto"/>
              <w:ind w:left="252"/>
              <w:jc w:val="right"/>
              <w:rPr>
                <w:rFonts w:ascii="Browallia New" w:hAnsi="Browallia New" w:cs="Browallia New"/>
                <w:sz w:val="20"/>
                <w:szCs w:val="20"/>
              </w:rPr>
            </w:pPr>
          </w:p>
        </w:tc>
        <w:tc>
          <w:tcPr>
            <w:tcW w:w="1135" w:type="dxa"/>
            <w:tcBorders>
              <w:top w:val="single" w:sz="12" w:space="0" w:color="auto"/>
            </w:tcBorders>
            <w:vAlign w:val="bottom"/>
          </w:tcPr>
          <w:p w14:paraId="49F2E536" w14:textId="77777777" w:rsidR="00306CA7" w:rsidRPr="00A67DCC" w:rsidRDefault="00306CA7" w:rsidP="00306CA7">
            <w:pPr>
              <w:spacing w:line="240" w:lineRule="auto"/>
              <w:ind w:right="-10"/>
              <w:jc w:val="center"/>
              <w:rPr>
                <w:rFonts w:ascii="Browallia New" w:hAnsi="Browallia New" w:cs="Browallia New"/>
                <w:sz w:val="20"/>
                <w:szCs w:val="20"/>
                <w:lang w:val="en-GB"/>
              </w:rPr>
            </w:pPr>
          </w:p>
        </w:tc>
        <w:tc>
          <w:tcPr>
            <w:tcW w:w="239" w:type="dxa"/>
          </w:tcPr>
          <w:p w14:paraId="065023BC" w14:textId="77777777" w:rsidR="00306CA7" w:rsidRPr="00A67DCC"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vAlign w:val="bottom"/>
          </w:tcPr>
          <w:p w14:paraId="4B7791FA" w14:textId="77777777" w:rsidR="00306CA7" w:rsidRPr="00A67DCC"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vAlign w:val="bottom"/>
          </w:tcPr>
          <w:p w14:paraId="452803E1" w14:textId="77777777" w:rsidR="00306CA7" w:rsidRPr="00A67DCC"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vAlign w:val="bottom"/>
          </w:tcPr>
          <w:p w14:paraId="2B29A355" w14:textId="77777777" w:rsidR="00306CA7" w:rsidRPr="00A67DCC"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306CA7" w:rsidRPr="00A67DCC"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7417B9A6" w14:textId="2DCD5C1B" w:rsidR="00306CA7" w:rsidRPr="00A67DCC" w:rsidRDefault="00306CA7" w:rsidP="00306CA7">
            <w:pPr>
              <w:tabs>
                <w:tab w:val="clear" w:pos="3742"/>
              </w:tabs>
              <w:spacing w:line="240" w:lineRule="auto"/>
              <w:ind w:left="250" w:right="-138" w:hanging="180"/>
              <w:rPr>
                <w:rFonts w:ascii="Browallia New" w:hAnsi="Browallia New" w:cs="Browallia New"/>
                <w:sz w:val="28"/>
                <w:szCs w:val="28"/>
              </w:rPr>
            </w:pPr>
            <w:r w:rsidRPr="00A67DCC">
              <w:rPr>
                <w:rFonts w:ascii="Browallia New" w:hAnsi="Browallia New" w:cs="Browallia New"/>
                <w:b/>
                <w:bCs/>
                <w:sz w:val="28"/>
                <w:szCs w:val="28"/>
                <w:cs/>
              </w:rPr>
              <w:t>เจ้าหนี้การค้าและค่าใช้จ่ายค้างจ่าย - บุคคลและบริษัทที่เกี่ยวข้อง</w:t>
            </w:r>
            <w:r w:rsidRPr="00A67DCC">
              <w:rPr>
                <w:rFonts w:ascii="Browallia New" w:hAnsi="Browallia New" w:cs="Browallia New"/>
                <w:sz w:val="28"/>
                <w:szCs w:val="28"/>
                <w:cs/>
              </w:rPr>
              <w:t xml:space="preserve"> </w:t>
            </w:r>
          </w:p>
        </w:tc>
        <w:tc>
          <w:tcPr>
            <w:tcW w:w="239" w:type="dxa"/>
            <w:vAlign w:val="bottom"/>
          </w:tcPr>
          <w:p w14:paraId="4D3A09D1" w14:textId="77777777" w:rsidR="00306CA7" w:rsidRPr="00A67DCC"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46978226" w14:textId="77777777" w:rsidR="00306CA7" w:rsidRPr="00A67DCC"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vAlign w:val="bottom"/>
          </w:tcPr>
          <w:p w14:paraId="3D68C2DF" w14:textId="77777777" w:rsidR="00306CA7" w:rsidRPr="00A67DCC"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7708C165" w14:textId="77777777" w:rsidR="00306CA7" w:rsidRPr="00A67DCC"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EA7B66" w:rsidRPr="00A67DCC" w14:paraId="27AB6CBD" w14:textId="77777777" w:rsidTr="00882546">
        <w:tblPrEx>
          <w:tblCellMar>
            <w:left w:w="46" w:type="dxa"/>
            <w:right w:w="46" w:type="dxa"/>
          </w:tblCellMar>
          <w:tblLook w:val="0000" w:firstRow="0" w:lastRow="0" w:firstColumn="0" w:lastColumn="0" w:noHBand="0" w:noVBand="0"/>
        </w:tblPrEx>
        <w:trPr>
          <w:cantSplit/>
        </w:trPr>
        <w:tc>
          <w:tcPr>
            <w:tcW w:w="3787" w:type="dxa"/>
          </w:tcPr>
          <w:p w14:paraId="0C996853" w14:textId="77777777" w:rsidR="00EA7B66" w:rsidRPr="00A67DCC" w:rsidRDefault="00EA7B66" w:rsidP="00EA7B66">
            <w:pPr>
              <w:tabs>
                <w:tab w:val="clear" w:pos="227"/>
                <w:tab w:val="left" w:pos="0"/>
              </w:tabs>
              <w:spacing w:line="240" w:lineRule="auto"/>
              <w:ind w:left="237" w:hanging="177"/>
              <w:rPr>
                <w:rFonts w:ascii="Browallia New" w:hAnsi="Browallia New" w:cs="Browallia New"/>
                <w:sz w:val="28"/>
                <w:szCs w:val="28"/>
                <w:lang w:val="en-GB"/>
              </w:rPr>
            </w:pPr>
            <w:r w:rsidRPr="00A67DCC">
              <w:rPr>
                <w:rFonts w:ascii="Browallia New" w:hAnsi="Browallia New" w:cs="Browallia New"/>
                <w:sz w:val="28"/>
                <w:szCs w:val="28"/>
                <w:cs/>
              </w:rPr>
              <w:t>บริษัทย่อย</w:t>
            </w:r>
          </w:p>
        </w:tc>
        <w:tc>
          <w:tcPr>
            <w:tcW w:w="1122" w:type="dxa"/>
          </w:tcPr>
          <w:p w14:paraId="7443ECC0" w14:textId="116E75D9"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   </w:t>
            </w:r>
          </w:p>
        </w:tc>
        <w:tc>
          <w:tcPr>
            <w:tcW w:w="240" w:type="dxa"/>
          </w:tcPr>
          <w:p w14:paraId="6CDE6F38" w14:textId="77777777" w:rsidR="00EA7B66" w:rsidRPr="00A67DCC" w:rsidRDefault="00EA7B66" w:rsidP="00EA7B66">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2C5D9FB8" w14:textId="65D9F10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lang w:val="en-GB"/>
              </w:rPr>
              <w:t>-</w:t>
            </w:r>
          </w:p>
        </w:tc>
        <w:tc>
          <w:tcPr>
            <w:tcW w:w="239" w:type="dxa"/>
          </w:tcPr>
          <w:p w14:paraId="1EC530BC"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0DEB5C70" w14:textId="663E3390"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19,346</w:t>
            </w:r>
          </w:p>
        </w:tc>
        <w:tc>
          <w:tcPr>
            <w:tcW w:w="236" w:type="dxa"/>
          </w:tcPr>
          <w:p w14:paraId="1945FAC0"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2CB144DC" w14:textId="7AA7E854"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55,888</w:t>
            </w:r>
          </w:p>
        </w:tc>
      </w:tr>
      <w:tr w:rsidR="00EA7B66" w:rsidRPr="00A67DCC" w14:paraId="5E29651C" w14:textId="77777777" w:rsidTr="0054503C">
        <w:tblPrEx>
          <w:tblCellMar>
            <w:left w:w="46" w:type="dxa"/>
            <w:right w:w="46" w:type="dxa"/>
          </w:tblCellMar>
          <w:tblLook w:val="0000" w:firstRow="0" w:lastRow="0" w:firstColumn="0" w:lastColumn="0" w:noHBand="0" w:noVBand="0"/>
        </w:tblPrEx>
        <w:trPr>
          <w:cantSplit/>
        </w:trPr>
        <w:tc>
          <w:tcPr>
            <w:tcW w:w="3787" w:type="dxa"/>
          </w:tcPr>
          <w:p w14:paraId="33F81060" w14:textId="7FFC6EA7" w:rsidR="00EA7B66" w:rsidRPr="00A67DCC" w:rsidRDefault="00EA7B66" w:rsidP="00EA7B66">
            <w:pPr>
              <w:tabs>
                <w:tab w:val="clear" w:pos="227"/>
                <w:tab w:val="left" w:pos="0"/>
              </w:tabs>
              <w:spacing w:line="240" w:lineRule="auto"/>
              <w:ind w:left="237" w:hanging="177"/>
              <w:rPr>
                <w:rFonts w:ascii="Browallia New" w:hAnsi="Browallia New" w:cs="Browallia New"/>
                <w:sz w:val="28"/>
                <w:szCs w:val="28"/>
                <w:cs/>
              </w:rPr>
            </w:pPr>
            <w:r w:rsidRPr="00A67DCC">
              <w:rPr>
                <w:rFonts w:ascii="Browallia New" w:hAnsi="Browallia New" w:cs="Browallia New"/>
                <w:sz w:val="28"/>
                <w:szCs w:val="28"/>
                <w:cs/>
              </w:rPr>
              <w:t>บริษัทย่อยทางอ้อม</w:t>
            </w:r>
          </w:p>
        </w:tc>
        <w:tc>
          <w:tcPr>
            <w:tcW w:w="1122" w:type="dxa"/>
          </w:tcPr>
          <w:p w14:paraId="4E990D03" w14:textId="55ABD2B5"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   </w:t>
            </w:r>
          </w:p>
        </w:tc>
        <w:tc>
          <w:tcPr>
            <w:tcW w:w="240" w:type="dxa"/>
          </w:tcPr>
          <w:p w14:paraId="609519A2" w14:textId="77777777" w:rsidR="00EA7B66" w:rsidRPr="00A67DCC" w:rsidRDefault="00EA7B66" w:rsidP="00EA7B66">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53054B1F" w14:textId="750091F3"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lang w:val="en-GB"/>
              </w:rPr>
              <w:t>-</w:t>
            </w:r>
          </w:p>
        </w:tc>
        <w:tc>
          <w:tcPr>
            <w:tcW w:w="239" w:type="dxa"/>
          </w:tcPr>
          <w:p w14:paraId="0D1FB3FD"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1448AE94" w14:textId="7B4D0C73"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122</w:t>
            </w:r>
          </w:p>
        </w:tc>
        <w:tc>
          <w:tcPr>
            <w:tcW w:w="236" w:type="dxa"/>
          </w:tcPr>
          <w:p w14:paraId="435E2A0C"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0E7FF6BD" w14:textId="1688D1D5"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122</w:t>
            </w:r>
          </w:p>
        </w:tc>
      </w:tr>
      <w:tr w:rsidR="00EA7B66" w:rsidRPr="00A67DCC" w14:paraId="6BFE0AD1" w14:textId="77777777" w:rsidTr="00882546">
        <w:tblPrEx>
          <w:tblCellMar>
            <w:left w:w="46" w:type="dxa"/>
            <w:right w:w="46" w:type="dxa"/>
          </w:tblCellMar>
          <w:tblLook w:val="0000" w:firstRow="0" w:lastRow="0" w:firstColumn="0" w:lastColumn="0" w:noHBand="0" w:noVBand="0"/>
        </w:tblPrEx>
        <w:trPr>
          <w:cantSplit/>
        </w:trPr>
        <w:tc>
          <w:tcPr>
            <w:tcW w:w="3787" w:type="dxa"/>
          </w:tcPr>
          <w:p w14:paraId="643EAC8D" w14:textId="4F54D87E" w:rsidR="00EA7B66" w:rsidRPr="00A67DCC" w:rsidRDefault="00EA7B66" w:rsidP="00EA7B66">
            <w:pPr>
              <w:tabs>
                <w:tab w:val="clear" w:pos="227"/>
                <w:tab w:val="left" w:pos="0"/>
              </w:tabs>
              <w:spacing w:line="240" w:lineRule="auto"/>
              <w:ind w:left="237" w:hanging="177"/>
              <w:rPr>
                <w:rFonts w:ascii="Browallia New" w:hAnsi="Browallia New" w:cs="Browallia New"/>
                <w:sz w:val="28"/>
                <w:szCs w:val="28"/>
                <w:cs/>
              </w:rPr>
            </w:pPr>
            <w:r w:rsidRPr="00A67DCC">
              <w:rPr>
                <w:rFonts w:ascii="Browallia New" w:hAnsi="Browallia New" w:cs="Browallia New"/>
                <w:sz w:val="28"/>
                <w:szCs w:val="28"/>
                <w:cs/>
              </w:rPr>
              <w:t>บุคคลและบริษัทที่เกี่ยวข้อง</w:t>
            </w:r>
          </w:p>
        </w:tc>
        <w:tc>
          <w:tcPr>
            <w:tcW w:w="1122" w:type="dxa"/>
            <w:tcBorders>
              <w:bottom w:val="single" w:sz="4" w:space="0" w:color="auto"/>
            </w:tcBorders>
          </w:tcPr>
          <w:p w14:paraId="536E8419" w14:textId="3BBF5188"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62,464</w:t>
            </w:r>
          </w:p>
        </w:tc>
        <w:tc>
          <w:tcPr>
            <w:tcW w:w="240" w:type="dxa"/>
          </w:tcPr>
          <w:p w14:paraId="51CE9BFB"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tcPr>
          <w:p w14:paraId="7E42D169" w14:textId="31EC1382"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60,521</w:t>
            </w:r>
          </w:p>
        </w:tc>
        <w:tc>
          <w:tcPr>
            <w:tcW w:w="239" w:type="dxa"/>
          </w:tcPr>
          <w:p w14:paraId="64689231"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tcPr>
          <w:p w14:paraId="1ABD551E" w14:textId="55E3A29E"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175</w:t>
            </w:r>
          </w:p>
        </w:tc>
        <w:tc>
          <w:tcPr>
            <w:tcW w:w="236" w:type="dxa"/>
          </w:tcPr>
          <w:p w14:paraId="6C772847" w14:textId="77777777"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tcPr>
          <w:p w14:paraId="32511777" w14:textId="19E6A0D6"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182</w:t>
            </w:r>
          </w:p>
        </w:tc>
      </w:tr>
      <w:tr w:rsidR="00EA7B66" w:rsidRPr="00A67DCC" w14:paraId="0590E134" w14:textId="77777777" w:rsidTr="00882546">
        <w:tblPrEx>
          <w:tblCellMar>
            <w:left w:w="46" w:type="dxa"/>
            <w:right w:w="46" w:type="dxa"/>
          </w:tblCellMar>
          <w:tblLook w:val="0000" w:firstRow="0" w:lastRow="0" w:firstColumn="0" w:lastColumn="0" w:noHBand="0" w:noVBand="0"/>
        </w:tblPrEx>
        <w:trPr>
          <w:cantSplit/>
          <w:trHeight w:val="70"/>
        </w:trPr>
        <w:tc>
          <w:tcPr>
            <w:tcW w:w="3787" w:type="dxa"/>
          </w:tcPr>
          <w:p w14:paraId="44AFA780" w14:textId="483522EE" w:rsidR="00EA7B66" w:rsidRPr="00A67DCC" w:rsidRDefault="00EA7B66" w:rsidP="00EA7B66">
            <w:pPr>
              <w:tabs>
                <w:tab w:val="clear" w:pos="227"/>
              </w:tabs>
              <w:spacing w:line="240" w:lineRule="auto"/>
              <w:ind w:left="237"/>
              <w:rPr>
                <w:rFonts w:ascii="Browallia New" w:hAnsi="Browallia New" w:cs="Browallia New"/>
                <w:sz w:val="28"/>
                <w:szCs w:val="28"/>
              </w:rPr>
            </w:pPr>
            <w:r w:rsidRPr="00A67DCC">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21B9A2DB" w14:textId="35A797D6"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A67DCC">
              <w:rPr>
                <w:rFonts w:ascii="Browallia New" w:hAnsi="Browallia New" w:cs="Browallia New"/>
                <w:sz w:val="28"/>
                <w:szCs w:val="28"/>
                <w:lang w:val="en-GB"/>
              </w:rPr>
              <w:t>62,464</w:t>
            </w:r>
          </w:p>
        </w:tc>
        <w:tc>
          <w:tcPr>
            <w:tcW w:w="240" w:type="dxa"/>
            <w:vAlign w:val="bottom"/>
          </w:tcPr>
          <w:p w14:paraId="69A97EBA" w14:textId="77777777" w:rsidR="00EA7B66" w:rsidRPr="00A67DCC" w:rsidRDefault="00EA7B66" w:rsidP="00EA7B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266F973D" w14:textId="48B5425C"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60,521</w:t>
            </w:r>
          </w:p>
        </w:tc>
        <w:tc>
          <w:tcPr>
            <w:tcW w:w="239" w:type="dxa"/>
            <w:vAlign w:val="bottom"/>
          </w:tcPr>
          <w:p w14:paraId="2209C7B1" w14:textId="77777777" w:rsidR="00EA7B66" w:rsidRPr="00A67DCC" w:rsidRDefault="00EA7B66" w:rsidP="00EA7B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6C3EA48B" w14:textId="18E27792" w:rsidR="00EA7B66" w:rsidRPr="00A67DCC" w:rsidRDefault="00EA7B66" w:rsidP="00EA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A67DCC">
              <w:rPr>
                <w:rFonts w:ascii="Browallia New" w:hAnsi="Browallia New" w:cs="Browallia New"/>
                <w:sz w:val="28"/>
                <w:szCs w:val="28"/>
              </w:rPr>
              <w:t>19,643</w:t>
            </w:r>
          </w:p>
        </w:tc>
        <w:tc>
          <w:tcPr>
            <w:tcW w:w="236" w:type="dxa"/>
            <w:vAlign w:val="bottom"/>
          </w:tcPr>
          <w:p w14:paraId="3A3B6122" w14:textId="77777777" w:rsidR="00EA7B66" w:rsidRPr="00A67DCC" w:rsidRDefault="00EA7B66" w:rsidP="00EA7B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130A19EA" w14:textId="3FB4FE05" w:rsidR="00EA7B66" w:rsidRPr="00A67DCC" w:rsidRDefault="00EA7B66" w:rsidP="00EA7B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A67DCC">
              <w:rPr>
                <w:rFonts w:ascii="Browallia New" w:hAnsi="Browallia New" w:cs="Browallia New"/>
                <w:sz w:val="28"/>
                <w:szCs w:val="28"/>
              </w:rPr>
              <w:t>56,192</w:t>
            </w:r>
          </w:p>
        </w:tc>
      </w:tr>
      <w:tr w:rsidR="00231C48" w:rsidRPr="00A67DCC"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57CFBF47" w14:textId="77777777" w:rsidR="00231C48" w:rsidRPr="00A67DCC" w:rsidRDefault="00231C48" w:rsidP="00231C48">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vAlign w:val="bottom"/>
          </w:tcPr>
          <w:p w14:paraId="57E9DCF6" w14:textId="77777777" w:rsidR="00231C48" w:rsidRPr="00A67DCC"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vAlign w:val="bottom"/>
          </w:tcPr>
          <w:p w14:paraId="41CE9EDC"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vAlign w:val="bottom"/>
          </w:tcPr>
          <w:p w14:paraId="2EB1416E" w14:textId="77777777" w:rsidR="00231C48" w:rsidRPr="00A67DCC"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vAlign w:val="bottom"/>
          </w:tcPr>
          <w:p w14:paraId="6127D4D4"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tcPr>
          <w:p w14:paraId="501CA7E0" w14:textId="77777777" w:rsidR="00231C48" w:rsidRPr="00A67DCC"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vAlign w:val="bottom"/>
          </w:tcPr>
          <w:p w14:paraId="76611490"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vAlign w:val="bottom"/>
          </w:tcPr>
          <w:p w14:paraId="055ED080"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231C48" w:rsidRPr="00A67DCC"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6CC6C560" w14:textId="36304695" w:rsidR="00231C48" w:rsidRPr="00A67DCC" w:rsidRDefault="00231C48" w:rsidP="00231C48">
            <w:pPr>
              <w:tabs>
                <w:tab w:val="clear" w:pos="3742"/>
              </w:tabs>
              <w:spacing w:line="240" w:lineRule="auto"/>
              <w:ind w:left="250" w:right="-138" w:hanging="180"/>
              <w:rPr>
                <w:rFonts w:ascii="Browallia New" w:hAnsi="Browallia New" w:cs="Browallia New"/>
                <w:b/>
                <w:bCs/>
                <w:sz w:val="28"/>
                <w:szCs w:val="28"/>
                <w:cs/>
              </w:rPr>
            </w:pPr>
            <w:r w:rsidRPr="00A67DCC">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tcPr>
          <w:p w14:paraId="208EECE3" w14:textId="77777777" w:rsidR="00231C48" w:rsidRPr="00A67DCC"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622816E" w14:textId="77777777" w:rsidR="00231C48" w:rsidRPr="00A67DCC"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tcPr>
          <w:p w14:paraId="14CC1EF2" w14:textId="77777777" w:rsidR="00231C48" w:rsidRPr="00A67DCC"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75CBF66A" w14:textId="77777777" w:rsidR="00231C48" w:rsidRPr="00A67DCC"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C48" w:rsidRPr="00A67DCC" w14:paraId="0D61BAF9" w14:textId="77777777" w:rsidTr="0022798F">
        <w:tblPrEx>
          <w:tblCellMar>
            <w:left w:w="46" w:type="dxa"/>
            <w:right w:w="46" w:type="dxa"/>
          </w:tblCellMar>
          <w:tblLook w:val="0000" w:firstRow="0" w:lastRow="0" w:firstColumn="0" w:lastColumn="0" w:noHBand="0" w:noVBand="0"/>
        </w:tblPrEx>
        <w:trPr>
          <w:cantSplit/>
        </w:trPr>
        <w:tc>
          <w:tcPr>
            <w:tcW w:w="3787" w:type="dxa"/>
          </w:tcPr>
          <w:p w14:paraId="6B89CC8E" w14:textId="77777777" w:rsidR="00231C48" w:rsidRPr="00A67DCC" w:rsidRDefault="00231C48" w:rsidP="00231C48">
            <w:pPr>
              <w:tabs>
                <w:tab w:val="clear" w:pos="227"/>
              </w:tabs>
              <w:spacing w:line="240" w:lineRule="auto"/>
              <w:ind w:left="237" w:hanging="177"/>
              <w:rPr>
                <w:rFonts w:ascii="Browallia New" w:hAnsi="Browallia New" w:cs="Browallia New"/>
                <w:sz w:val="28"/>
                <w:szCs w:val="28"/>
                <w:cs/>
              </w:rPr>
            </w:pPr>
            <w:r w:rsidRPr="00A67DCC">
              <w:rPr>
                <w:rFonts w:ascii="Browallia New" w:hAnsi="Browallia New" w:cs="Browallia New"/>
                <w:sz w:val="28"/>
                <w:szCs w:val="28"/>
                <w:cs/>
              </w:rPr>
              <w:t>บริษัทย่อย</w:t>
            </w:r>
          </w:p>
        </w:tc>
        <w:tc>
          <w:tcPr>
            <w:tcW w:w="1122" w:type="dxa"/>
            <w:vAlign w:val="bottom"/>
          </w:tcPr>
          <w:p w14:paraId="20794D63"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tcPr>
          <w:p w14:paraId="689A94B9"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vAlign w:val="bottom"/>
          </w:tcPr>
          <w:p w14:paraId="0D485B2C"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tcPr>
          <w:p w14:paraId="2BDE51EB"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vAlign w:val="bottom"/>
          </w:tcPr>
          <w:p w14:paraId="0AF98149" w14:textId="0132F3CA"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tcPr>
          <w:p w14:paraId="20E189FD"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vAlign w:val="bottom"/>
          </w:tcPr>
          <w:p w14:paraId="077778CB" w14:textId="77777777" w:rsidR="00231C48" w:rsidRPr="00A67DCC"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1E02B1" w:rsidRPr="00A67DCC" w14:paraId="5290EF42" w14:textId="77777777">
        <w:tblPrEx>
          <w:tblCellMar>
            <w:left w:w="46" w:type="dxa"/>
            <w:right w:w="46" w:type="dxa"/>
          </w:tblCellMar>
          <w:tblLook w:val="0000" w:firstRow="0" w:lastRow="0" w:firstColumn="0" w:lastColumn="0" w:noHBand="0" w:noVBand="0"/>
        </w:tblPrEx>
        <w:trPr>
          <w:cantSplit/>
        </w:trPr>
        <w:tc>
          <w:tcPr>
            <w:tcW w:w="3787" w:type="dxa"/>
          </w:tcPr>
          <w:p w14:paraId="16919B86" w14:textId="77777777" w:rsidR="001E02B1" w:rsidRPr="00A67DCC" w:rsidRDefault="001E02B1" w:rsidP="001E02B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เงินกู้ยืม</w:t>
            </w:r>
          </w:p>
        </w:tc>
        <w:tc>
          <w:tcPr>
            <w:tcW w:w="1122" w:type="dxa"/>
          </w:tcPr>
          <w:p w14:paraId="6B08211E" w14:textId="4ED1FA16"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   </w:t>
            </w:r>
          </w:p>
        </w:tc>
        <w:tc>
          <w:tcPr>
            <w:tcW w:w="240" w:type="dxa"/>
          </w:tcPr>
          <w:p w14:paraId="31EB7A01" w14:textId="77777777" w:rsidR="001E02B1" w:rsidRPr="00A67DCC" w:rsidRDefault="001E02B1" w:rsidP="001E02B1">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1B446D0" w14:textId="2D5E0BBE"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lang w:val="en-GB"/>
              </w:rPr>
              <w:t>-</w:t>
            </w:r>
          </w:p>
        </w:tc>
        <w:tc>
          <w:tcPr>
            <w:tcW w:w="239" w:type="dxa"/>
          </w:tcPr>
          <w:p w14:paraId="6C0D7A38" w14:textId="77777777"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18081F9B"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214,280 </w:t>
            </w:r>
          </w:p>
        </w:tc>
        <w:tc>
          <w:tcPr>
            <w:tcW w:w="236" w:type="dxa"/>
          </w:tcPr>
          <w:p w14:paraId="6A77D7DE" w14:textId="77777777"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12A156F0" w14:textId="0EF9BAE2"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67DCC">
              <w:rPr>
                <w:rFonts w:ascii="Browallia New" w:hAnsi="Browallia New" w:cs="Browallia New"/>
                <w:sz w:val="28"/>
                <w:szCs w:val="28"/>
                <w:lang w:val="en-GB"/>
              </w:rPr>
              <w:t>90,280</w:t>
            </w:r>
          </w:p>
        </w:tc>
      </w:tr>
      <w:tr w:rsidR="001E02B1" w:rsidRPr="00A67DCC" w14:paraId="3BF9C9E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D37880D" w14:textId="77777777" w:rsidR="001E02B1" w:rsidRPr="00A67DCC" w:rsidRDefault="001E02B1" w:rsidP="001E02B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ดอกเบี้ยค้างจ่าย</w:t>
            </w:r>
          </w:p>
        </w:tc>
        <w:tc>
          <w:tcPr>
            <w:tcW w:w="1122" w:type="dxa"/>
          </w:tcPr>
          <w:p w14:paraId="766B22BA" w14:textId="6873ED90"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   </w:t>
            </w:r>
          </w:p>
        </w:tc>
        <w:tc>
          <w:tcPr>
            <w:tcW w:w="240" w:type="dxa"/>
          </w:tcPr>
          <w:p w14:paraId="072028C5" w14:textId="77777777" w:rsidR="001E02B1" w:rsidRPr="00A67DCC" w:rsidRDefault="001E02B1" w:rsidP="001E02B1">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77C8AFF5" w14:textId="0BF54581"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lang w:val="en-GB"/>
              </w:rPr>
              <w:t>-</w:t>
            </w:r>
          </w:p>
        </w:tc>
        <w:tc>
          <w:tcPr>
            <w:tcW w:w="239" w:type="dxa"/>
          </w:tcPr>
          <w:p w14:paraId="69133227" w14:textId="77777777"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0AB142FF"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1,105 </w:t>
            </w:r>
          </w:p>
        </w:tc>
        <w:tc>
          <w:tcPr>
            <w:tcW w:w="236" w:type="dxa"/>
          </w:tcPr>
          <w:p w14:paraId="3408EA54" w14:textId="77777777"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55125954" w14:textId="1D832A2C"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67DCC">
              <w:rPr>
                <w:rFonts w:ascii="Browallia New" w:hAnsi="Browallia New" w:cs="Browallia New"/>
                <w:sz w:val="28"/>
                <w:szCs w:val="28"/>
                <w:lang w:val="en-GB"/>
              </w:rPr>
              <w:tab/>
              <w:t>581</w:t>
            </w:r>
          </w:p>
        </w:tc>
      </w:tr>
      <w:tr w:rsidR="001E02B1" w:rsidRPr="00A67DCC"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tcPr>
          <w:p w14:paraId="4425C45C" w14:textId="67618453" w:rsidR="001E02B1" w:rsidRPr="00A67DCC" w:rsidRDefault="001E02B1" w:rsidP="001E02B1">
            <w:pPr>
              <w:tabs>
                <w:tab w:val="clear" w:pos="227"/>
              </w:tabs>
              <w:spacing w:line="240" w:lineRule="auto"/>
              <w:ind w:left="237" w:hanging="177"/>
              <w:rPr>
                <w:rFonts w:ascii="Browallia New" w:hAnsi="Browallia New" w:cs="Browallia New"/>
                <w:sz w:val="20"/>
                <w:szCs w:val="20"/>
                <w:cs/>
              </w:rPr>
            </w:pPr>
            <w:r w:rsidRPr="00A67DCC">
              <w:rPr>
                <w:rFonts w:ascii="Browallia New" w:hAnsi="Browallia New" w:cs="Browallia New"/>
                <w:sz w:val="28"/>
                <w:szCs w:val="28"/>
                <w:cs/>
              </w:rPr>
              <w:t>บุคคลและบริษัทที่เกี่ยวข้อง</w:t>
            </w:r>
          </w:p>
        </w:tc>
        <w:tc>
          <w:tcPr>
            <w:tcW w:w="1122" w:type="dxa"/>
          </w:tcPr>
          <w:p w14:paraId="77EAD63F"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072A28B9"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tcPr>
          <w:p w14:paraId="7769022B"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tcPr>
          <w:p w14:paraId="128517F8"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5C4DDF42"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tcPr>
          <w:p w14:paraId="327ABCC5"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1E02B1" w:rsidRPr="00A67DCC"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4B3C67BB" w14:textId="5B036205" w:rsidR="001E02B1" w:rsidRPr="00A67DCC" w:rsidRDefault="001E02B1" w:rsidP="001E02B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เงินกู้ยืม</w:t>
            </w:r>
          </w:p>
        </w:tc>
        <w:tc>
          <w:tcPr>
            <w:tcW w:w="1122" w:type="dxa"/>
          </w:tcPr>
          <w:p w14:paraId="676441EE" w14:textId="426DA9C5"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2,621,658</w:t>
            </w:r>
          </w:p>
        </w:tc>
        <w:tc>
          <w:tcPr>
            <w:tcW w:w="240" w:type="dxa"/>
          </w:tcPr>
          <w:p w14:paraId="0C422EDE"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tcPr>
          <w:p w14:paraId="620CA13C" w14:textId="6C7E9793"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2,256,235</w:t>
            </w:r>
          </w:p>
        </w:tc>
        <w:tc>
          <w:tcPr>
            <w:tcW w:w="239" w:type="dxa"/>
          </w:tcPr>
          <w:p w14:paraId="1992698B"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4D63E144"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1,823,509 </w:t>
            </w:r>
          </w:p>
        </w:tc>
        <w:tc>
          <w:tcPr>
            <w:tcW w:w="236" w:type="dxa"/>
          </w:tcPr>
          <w:p w14:paraId="758FBF59" w14:textId="77777777"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26ACA35C" w14:textId="1AD5B196"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1,643,168</w:t>
            </w:r>
          </w:p>
        </w:tc>
      </w:tr>
      <w:tr w:rsidR="001E02B1" w:rsidRPr="00A67DCC"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vAlign w:val="bottom"/>
          </w:tcPr>
          <w:p w14:paraId="513BCEAD" w14:textId="78C640EF" w:rsidR="001E02B1" w:rsidRPr="00A67DCC" w:rsidRDefault="001E02B1" w:rsidP="001E02B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ดอกเบี้ยค้างจ่าย</w:t>
            </w:r>
          </w:p>
        </w:tc>
        <w:tc>
          <w:tcPr>
            <w:tcW w:w="1122" w:type="dxa"/>
          </w:tcPr>
          <w:p w14:paraId="7E749125" w14:textId="3FA2736C"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104,26</w:t>
            </w:r>
            <w:r w:rsidR="00FA024D" w:rsidRPr="00A67DCC">
              <w:rPr>
                <w:rFonts w:ascii="Browallia New" w:hAnsi="Browallia New" w:cs="Browallia New"/>
                <w:sz w:val="28"/>
                <w:szCs w:val="28"/>
                <w:lang w:val="en-GB"/>
              </w:rPr>
              <w:t>1</w:t>
            </w:r>
          </w:p>
        </w:tc>
        <w:tc>
          <w:tcPr>
            <w:tcW w:w="240" w:type="dxa"/>
          </w:tcPr>
          <w:p w14:paraId="58F13186"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Pr>
          <w:p w14:paraId="3805CFE6" w14:textId="4F89DEA2"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rPr>
              <w:t>72,096</w:t>
            </w:r>
          </w:p>
        </w:tc>
        <w:tc>
          <w:tcPr>
            <w:tcW w:w="239" w:type="dxa"/>
          </w:tcPr>
          <w:p w14:paraId="52058BD0"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11BB5023"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97,13</w:t>
            </w:r>
            <w:r w:rsidR="00FA024D" w:rsidRPr="00A67DCC">
              <w:rPr>
                <w:rFonts w:ascii="Browallia New" w:hAnsi="Browallia New" w:cs="Browallia New"/>
                <w:sz w:val="28"/>
                <w:szCs w:val="28"/>
                <w:lang w:val="en-GB"/>
              </w:rPr>
              <w:t>0</w:t>
            </w:r>
            <w:r w:rsidRPr="00A67DCC">
              <w:rPr>
                <w:rFonts w:ascii="Browallia New" w:hAnsi="Browallia New" w:cs="Browallia New"/>
                <w:sz w:val="28"/>
                <w:szCs w:val="28"/>
                <w:lang w:val="en-GB"/>
              </w:rPr>
              <w:t xml:space="preserve"> </w:t>
            </w:r>
          </w:p>
        </w:tc>
        <w:tc>
          <w:tcPr>
            <w:tcW w:w="236" w:type="dxa"/>
          </w:tcPr>
          <w:p w14:paraId="347E045A"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Pr>
          <w:p w14:paraId="6179BDA5" w14:textId="130A7AF9"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65,840</w:t>
            </w:r>
          </w:p>
        </w:tc>
      </w:tr>
      <w:tr w:rsidR="001E02B1" w:rsidRPr="00A67DCC"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7AE3923E" w14:textId="26BCF70F" w:rsidR="001E02B1" w:rsidRPr="00A67DCC" w:rsidRDefault="001E02B1" w:rsidP="001E02B1">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76E5567" w14:textId="201B1CCE"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2,725,9</w:t>
            </w:r>
            <w:r w:rsidR="00FA024D" w:rsidRPr="00A67DCC">
              <w:rPr>
                <w:rFonts w:ascii="Browallia New" w:hAnsi="Browallia New" w:cs="Browallia New"/>
                <w:sz w:val="28"/>
                <w:szCs w:val="28"/>
                <w:lang w:val="en-GB"/>
              </w:rPr>
              <w:t>19</w:t>
            </w:r>
          </w:p>
        </w:tc>
        <w:tc>
          <w:tcPr>
            <w:tcW w:w="240" w:type="dxa"/>
          </w:tcPr>
          <w:p w14:paraId="2ECF1414"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59421DED" w14:textId="772ECCFB"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rPr>
              <w:t>2,328,331</w:t>
            </w:r>
          </w:p>
        </w:tc>
        <w:tc>
          <w:tcPr>
            <w:tcW w:w="239" w:type="dxa"/>
          </w:tcPr>
          <w:p w14:paraId="5883050F"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04081C8D" w:rsidR="001E02B1" w:rsidRPr="00A67DCC" w:rsidRDefault="001E02B1" w:rsidP="001E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A67DCC">
              <w:rPr>
                <w:rFonts w:ascii="Browallia New" w:hAnsi="Browallia New" w:cs="Browallia New"/>
                <w:sz w:val="28"/>
                <w:szCs w:val="28"/>
                <w:lang w:val="en-GB"/>
              </w:rPr>
              <w:t>2,136,02</w:t>
            </w:r>
            <w:r w:rsidR="00FA024D" w:rsidRPr="00A67DCC">
              <w:rPr>
                <w:rFonts w:ascii="Browallia New" w:hAnsi="Browallia New" w:cs="Browallia New"/>
                <w:sz w:val="28"/>
                <w:szCs w:val="28"/>
                <w:lang w:val="en-GB"/>
              </w:rPr>
              <w:t>4</w:t>
            </w:r>
          </w:p>
        </w:tc>
        <w:tc>
          <w:tcPr>
            <w:tcW w:w="236" w:type="dxa"/>
          </w:tcPr>
          <w:p w14:paraId="20BD575C" w14:textId="77777777" w:rsidR="001E02B1" w:rsidRPr="00A67DCC" w:rsidRDefault="001E02B1" w:rsidP="001E02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tcPr>
          <w:p w14:paraId="1ACD2FCD" w14:textId="141C4DC5" w:rsidR="001E02B1" w:rsidRPr="00A67DCC" w:rsidRDefault="001E02B1" w:rsidP="001E02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1,799,869</w:t>
            </w:r>
          </w:p>
        </w:tc>
      </w:tr>
      <w:tr w:rsidR="00355170" w:rsidRPr="00A67DCC"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tcPr>
          <w:p w14:paraId="6426935B" w14:textId="30192E36" w:rsidR="00355170" w:rsidRPr="00A67DCC" w:rsidRDefault="00355170" w:rsidP="00355170">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tcPr>
          <w:p w14:paraId="36EFEEEA" w14:textId="510E93E6" w:rsidR="00355170" w:rsidRPr="00A67DCC"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2DAD4D38"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tcPr>
          <w:p w14:paraId="6C781863" w14:textId="374CC6EE" w:rsidR="00355170" w:rsidRPr="00A67DCC"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564C6CE6"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4CFA92CA" w14:textId="17787347" w:rsidR="00355170" w:rsidRPr="00A67DCC" w:rsidRDefault="00355170"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tcPr>
          <w:p w14:paraId="43DE240D"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tcPr>
          <w:p w14:paraId="3C19EA4E" w14:textId="02EB23F8" w:rsidR="00355170" w:rsidRPr="00A67DCC"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55170" w:rsidRPr="00A67DCC"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tcPr>
          <w:p w14:paraId="0572EE57" w14:textId="11CF84EA" w:rsidR="00355170" w:rsidRPr="00A67DCC" w:rsidRDefault="00355170" w:rsidP="00355170">
            <w:pPr>
              <w:tabs>
                <w:tab w:val="clear" w:pos="227"/>
              </w:tabs>
              <w:spacing w:line="240" w:lineRule="auto"/>
              <w:ind w:left="237" w:hanging="177"/>
              <w:rPr>
                <w:rFonts w:ascii="Browallia New" w:hAnsi="Browallia New" w:cs="Browallia New"/>
                <w:sz w:val="20"/>
                <w:szCs w:val="20"/>
                <w:highlight w:val="yellow"/>
                <w:cs/>
              </w:rPr>
            </w:pPr>
            <w:r w:rsidRPr="00A67DCC">
              <w:rPr>
                <w:rFonts w:ascii="Browallia New" w:hAnsi="Browallia New" w:cs="Browallia New"/>
                <w:b/>
                <w:bCs/>
                <w:sz w:val="28"/>
                <w:szCs w:val="28"/>
                <w:cs/>
              </w:rPr>
              <w:t>ค่าตอบแทนผู้บริหารสำคัญ</w:t>
            </w:r>
          </w:p>
        </w:tc>
        <w:tc>
          <w:tcPr>
            <w:tcW w:w="1122" w:type="dxa"/>
          </w:tcPr>
          <w:p w14:paraId="252E340F" w14:textId="77777777" w:rsidR="00355170" w:rsidRPr="00A67DCC" w:rsidDel="00917A5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tcPr>
          <w:p w14:paraId="788FDC9E"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vAlign w:val="bottom"/>
          </w:tcPr>
          <w:p w14:paraId="420F89F1" w14:textId="77777777" w:rsidR="00355170" w:rsidRPr="00A67DCC"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tcPr>
          <w:p w14:paraId="692BB5CB"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vAlign w:val="bottom"/>
          </w:tcPr>
          <w:p w14:paraId="4CEA2561" w14:textId="77777777" w:rsidR="00355170" w:rsidRPr="00A67DCC" w:rsidDel="00C179EE"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tcPr>
          <w:p w14:paraId="4DA8E503" w14:textId="77777777" w:rsidR="00355170" w:rsidRPr="00A67DCC"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vAlign w:val="bottom"/>
          </w:tcPr>
          <w:p w14:paraId="636677B5" w14:textId="77777777" w:rsidR="00355170" w:rsidRPr="00A67DCC"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091D75" w:rsidRPr="00A67DCC" w14:paraId="19CCEA51" w14:textId="77777777" w:rsidTr="00882546">
        <w:tblPrEx>
          <w:tblCellMar>
            <w:left w:w="46" w:type="dxa"/>
            <w:right w:w="46" w:type="dxa"/>
          </w:tblCellMar>
          <w:tblLook w:val="0000" w:firstRow="0" w:lastRow="0" w:firstColumn="0" w:lastColumn="0" w:noHBand="0" w:noVBand="0"/>
        </w:tblPrEx>
        <w:trPr>
          <w:trHeight w:val="324"/>
        </w:trPr>
        <w:tc>
          <w:tcPr>
            <w:tcW w:w="3787" w:type="dxa"/>
          </w:tcPr>
          <w:p w14:paraId="64FC0E71" w14:textId="49CC2B8E" w:rsidR="00091D75" w:rsidRPr="00A67DCC" w:rsidRDefault="00091D75" w:rsidP="00C50762">
            <w:pPr>
              <w:tabs>
                <w:tab w:val="clear" w:pos="227"/>
              </w:tabs>
              <w:spacing w:line="240" w:lineRule="auto"/>
              <w:ind w:left="237" w:right="-226" w:hanging="177"/>
              <w:rPr>
                <w:rFonts w:ascii="Browallia New" w:hAnsi="Browallia New" w:cs="Browallia New"/>
                <w:sz w:val="28"/>
                <w:szCs w:val="28"/>
                <w:cs/>
              </w:rPr>
            </w:pPr>
            <w:r w:rsidRPr="00A67DCC">
              <w:rPr>
                <w:rFonts w:ascii="Browallia New" w:hAnsi="Browallia New" w:cs="Browallia New"/>
                <w:sz w:val="28"/>
                <w:szCs w:val="28"/>
                <w:cs/>
              </w:rPr>
              <w:t>ภาระผูกพันผลประโยชน์หลังออกจากงาน</w:t>
            </w:r>
          </w:p>
        </w:tc>
        <w:tc>
          <w:tcPr>
            <w:tcW w:w="1122" w:type="dxa"/>
            <w:tcBorders>
              <w:bottom w:val="single" w:sz="12" w:space="0" w:color="auto"/>
            </w:tcBorders>
            <w:vAlign w:val="bottom"/>
          </w:tcPr>
          <w:p w14:paraId="34C2DFDD" w14:textId="31C143B6" w:rsidR="00091D75" w:rsidRPr="00A67DCC" w:rsidDel="00917A5F" w:rsidRDefault="006A5F30"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20,581</w:t>
            </w:r>
          </w:p>
        </w:tc>
        <w:tc>
          <w:tcPr>
            <w:tcW w:w="240" w:type="dxa"/>
            <w:vAlign w:val="bottom"/>
          </w:tcPr>
          <w:p w14:paraId="331300D2" w14:textId="77777777" w:rsidR="00091D75" w:rsidRPr="00A67DCC"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vAlign w:val="bottom"/>
          </w:tcPr>
          <w:p w14:paraId="7B134277" w14:textId="1EAB4676" w:rsidR="00091D75" w:rsidRPr="00A67DCC"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A67DCC">
              <w:rPr>
                <w:rFonts w:ascii="Browallia New" w:hAnsi="Browallia New" w:cs="Browallia New"/>
                <w:sz w:val="28"/>
                <w:szCs w:val="28"/>
              </w:rPr>
              <w:t>14,530</w:t>
            </w:r>
          </w:p>
        </w:tc>
        <w:tc>
          <w:tcPr>
            <w:tcW w:w="239" w:type="dxa"/>
            <w:vAlign w:val="bottom"/>
          </w:tcPr>
          <w:p w14:paraId="2CE9C8B1" w14:textId="77777777" w:rsidR="00091D75" w:rsidRPr="00A67DCC" w:rsidRDefault="00091D75"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Borders>
              <w:bottom w:val="single" w:sz="12" w:space="0" w:color="auto"/>
            </w:tcBorders>
            <w:vAlign w:val="bottom"/>
          </w:tcPr>
          <w:p w14:paraId="1FC4F2B6" w14:textId="58A11360" w:rsidR="00091D75" w:rsidRPr="00A67DCC" w:rsidDel="00C179EE" w:rsidRDefault="006A5F30" w:rsidP="001C0977">
            <w:pPr>
              <w:tabs>
                <w:tab w:val="clear" w:pos="907"/>
              </w:tabs>
              <w:jc w:val="right"/>
              <w:rPr>
                <w:rFonts w:ascii="Browallia New" w:hAnsi="Browallia New" w:cs="Browallia New"/>
                <w:sz w:val="28"/>
                <w:szCs w:val="28"/>
              </w:rPr>
            </w:pPr>
            <w:r w:rsidRPr="00A67DCC">
              <w:rPr>
                <w:rFonts w:ascii="Browallia New" w:hAnsi="Browallia New" w:cs="Browallia New"/>
                <w:sz w:val="28"/>
                <w:szCs w:val="28"/>
              </w:rPr>
              <w:t>14,054</w:t>
            </w:r>
          </w:p>
        </w:tc>
        <w:tc>
          <w:tcPr>
            <w:tcW w:w="236" w:type="dxa"/>
            <w:vAlign w:val="bottom"/>
          </w:tcPr>
          <w:p w14:paraId="61A003BC" w14:textId="77777777" w:rsidR="00091D75" w:rsidRPr="00A67DCC"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vAlign w:val="bottom"/>
          </w:tcPr>
          <w:p w14:paraId="52BC3869" w14:textId="7CBCD31C" w:rsidR="00091D75" w:rsidRPr="00A67DCC"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A67DCC">
              <w:rPr>
                <w:rFonts w:ascii="Browallia New" w:hAnsi="Browallia New" w:cs="Browallia New"/>
                <w:sz w:val="28"/>
                <w:szCs w:val="28"/>
              </w:rPr>
              <w:t>8,099</w:t>
            </w:r>
          </w:p>
        </w:tc>
      </w:tr>
      <w:tr w:rsidR="00091D75" w:rsidRPr="00A67DCC" w14:paraId="02C1ADDE" w14:textId="77777777" w:rsidTr="0084240D">
        <w:tblPrEx>
          <w:tblCellMar>
            <w:left w:w="46" w:type="dxa"/>
            <w:right w:w="46" w:type="dxa"/>
          </w:tblCellMar>
          <w:tblLook w:val="0000" w:firstRow="0" w:lastRow="0" w:firstColumn="0" w:lastColumn="0" w:noHBand="0" w:noVBand="0"/>
        </w:tblPrEx>
        <w:tc>
          <w:tcPr>
            <w:tcW w:w="3787" w:type="dxa"/>
          </w:tcPr>
          <w:p w14:paraId="618A617B" w14:textId="2599807C" w:rsidR="00091D75" w:rsidRPr="00A67DCC" w:rsidRDefault="00091D75" w:rsidP="00091D75">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vAlign w:val="bottom"/>
          </w:tcPr>
          <w:p w14:paraId="14CA8CDE" w14:textId="21FDEDD3" w:rsidR="00091D75" w:rsidRPr="00A67DCC" w:rsidDel="00917A5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vAlign w:val="bottom"/>
          </w:tcPr>
          <w:p w14:paraId="398AEAAE" w14:textId="77777777" w:rsidR="00091D75" w:rsidRPr="00A67DCC"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vAlign w:val="bottom"/>
          </w:tcPr>
          <w:p w14:paraId="2159DA5F" w14:textId="521F9E04" w:rsidR="00091D75" w:rsidRPr="00A67DCC"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vAlign w:val="bottom"/>
          </w:tcPr>
          <w:p w14:paraId="0F1B3B17" w14:textId="77777777" w:rsidR="00091D75" w:rsidRPr="00A67DCC"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22B6AD43" w14:textId="069D0D9B" w:rsidR="00091D75" w:rsidRPr="00A67DCC" w:rsidDel="00C179EE"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vAlign w:val="bottom"/>
          </w:tcPr>
          <w:p w14:paraId="552196E4" w14:textId="77777777" w:rsidR="00091D75" w:rsidRPr="00A67DCC"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vAlign w:val="bottom"/>
          </w:tcPr>
          <w:p w14:paraId="04A68179" w14:textId="0BC45928" w:rsidR="00091D75" w:rsidRPr="00A67DCC"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61F4770A" w:rsidR="00894747" w:rsidRPr="00A67DCC"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รายการเคลื่อนไหวของเงินให้กู้ยืมระยะสั้นแก่</w:t>
      </w:r>
      <w:r w:rsidR="003C65D8" w:rsidRPr="00A67DCC">
        <w:rPr>
          <w:rFonts w:ascii="Browallia New" w:hAnsi="Browallia New" w:cs="Browallia New"/>
          <w:sz w:val="28"/>
          <w:szCs w:val="28"/>
          <w:cs/>
        </w:rPr>
        <w:t>บุคคลและ</w:t>
      </w:r>
      <w:r w:rsidRPr="00A67DCC">
        <w:rPr>
          <w:rFonts w:ascii="Browallia New" w:hAnsi="Browallia New" w:cs="Browallia New"/>
          <w:sz w:val="28"/>
          <w:szCs w:val="28"/>
          <w:cs/>
        </w:rPr>
        <w:t>บริษัท</w:t>
      </w:r>
      <w:r w:rsidR="00682F22" w:rsidRPr="00A67DCC">
        <w:rPr>
          <w:rFonts w:ascii="Browallia New" w:hAnsi="Browallia New" w:cs="Browallia New"/>
          <w:sz w:val="28"/>
          <w:szCs w:val="28"/>
          <w:cs/>
        </w:rPr>
        <w:t>ที่เกี่ยวข้อง</w:t>
      </w:r>
      <w:r w:rsidRPr="00A67DCC">
        <w:rPr>
          <w:rFonts w:ascii="Browallia New" w:hAnsi="Browallia New" w:cs="Browallia New"/>
          <w:sz w:val="28"/>
          <w:szCs w:val="28"/>
          <w:cs/>
        </w:rPr>
        <w:t>และดอกเบี้ยค้าง</w:t>
      </w:r>
      <w:r w:rsidRPr="00A67DCC">
        <w:rPr>
          <w:rFonts w:ascii="Browallia New" w:hAnsi="Browallia New" w:cs="Browallia New"/>
          <w:sz w:val="28"/>
          <w:szCs w:val="28"/>
          <w:cs/>
          <w:lang w:val="en-GB"/>
        </w:rPr>
        <w:t>รับ</w:t>
      </w:r>
      <w:r w:rsidR="006F1A6E" w:rsidRPr="00A67DCC">
        <w:rPr>
          <w:rFonts w:ascii="Browallia New" w:hAnsi="Browallia New" w:cs="Browallia New"/>
          <w:sz w:val="28"/>
          <w:szCs w:val="28"/>
          <w:cs/>
          <w:lang w:val="en-GB"/>
        </w:rPr>
        <w:t>ในระหว่างงวดหกเดือนสิ้นสุดวันที่</w:t>
      </w:r>
      <w:r w:rsidR="006F1A6E" w:rsidRPr="00A67DCC">
        <w:rPr>
          <w:rFonts w:ascii="Browallia New" w:hAnsi="Browallia New" w:cs="Browallia New"/>
          <w:sz w:val="28"/>
          <w:szCs w:val="28"/>
          <w:lang w:val="en-GB"/>
        </w:rPr>
        <w:t xml:space="preserve"> 30</w:t>
      </w:r>
      <w:r w:rsidR="006F1A6E" w:rsidRPr="00A67DCC">
        <w:rPr>
          <w:rFonts w:ascii="Browallia New" w:hAnsi="Browallia New" w:cs="Browallia New"/>
          <w:sz w:val="28"/>
          <w:szCs w:val="28"/>
          <w:cs/>
          <w:lang w:val="en-GB"/>
        </w:rPr>
        <w:t xml:space="preserve"> มิถุนายน </w:t>
      </w:r>
      <w:r w:rsidR="00F0764D" w:rsidRPr="00A67DCC">
        <w:rPr>
          <w:rFonts w:ascii="Browallia New" w:hAnsi="Browallia New" w:cs="Browallia New"/>
          <w:sz w:val="28"/>
          <w:szCs w:val="28"/>
        </w:rPr>
        <w:t>256</w:t>
      </w:r>
      <w:r w:rsidR="00596CFB" w:rsidRPr="00A67DCC">
        <w:rPr>
          <w:rFonts w:ascii="Browallia New" w:hAnsi="Browallia New" w:cs="Browallia New"/>
          <w:sz w:val="28"/>
          <w:szCs w:val="28"/>
        </w:rPr>
        <w:t>8</w:t>
      </w:r>
      <w:r w:rsidR="0050637B" w:rsidRPr="00A67DCC">
        <w:rPr>
          <w:rFonts w:ascii="Browallia New" w:hAnsi="Browallia New" w:cs="Browallia New"/>
          <w:sz w:val="28"/>
          <w:szCs w:val="28"/>
          <w:cs/>
        </w:rPr>
        <w:t xml:space="preserve"> </w:t>
      </w:r>
      <w:r w:rsidRPr="00A67DCC">
        <w:rPr>
          <w:rFonts w:ascii="Browallia New" w:hAnsi="Browallia New" w:cs="Browallia New"/>
          <w:sz w:val="28"/>
          <w:szCs w:val="28"/>
          <w:cs/>
        </w:rPr>
        <w:t>มีดังนี้</w:t>
      </w:r>
    </w:p>
    <w:p w14:paraId="527BF261" w14:textId="77777777" w:rsidR="00A653C0" w:rsidRPr="00A67DCC" w:rsidRDefault="00A653C0" w:rsidP="001B4041">
      <w:pPr>
        <w:spacing w:line="240" w:lineRule="auto"/>
        <w:ind w:left="426"/>
        <w:jc w:val="thaiDistribute"/>
        <w:rPr>
          <w:rFonts w:ascii="Browallia New" w:hAnsi="Browallia New" w:cs="Browallia New"/>
          <w:sz w:val="28"/>
          <w:szCs w:val="28"/>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A67DCC" w14:paraId="40EA79B4" w14:textId="77777777" w:rsidTr="005C4B2E">
        <w:trPr>
          <w:cantSplit/>
        </w:trPr>
        <w:tc>
          <w:tcPr>
            <w:tcW w:w="3534" w:type="dxa"/>
          </w:tcPr>
          <w:p w14:paraId="780E53E5" w14:textId="77777777" w:rsidR="00CC61E4" w:rsidRPr="00A67DCC"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A67DCC" w:rsidRDefault="00CC61E4" w:rsidP="00587142">
            <w:pPr>
              <w:tabs>
                <w:tab w:val="clear" w:pos="4678"/>
              </w:tabs>
              <w:spacing w:line="240" w:lineRule="auto"/>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CC61E4" w:rsidRPr="00A67DCC" w14:paraId="3A721949" w14:textId="77777777" w:rsidTr="005C4B2E">
        <w:trPr>
          <w:cantSplit/>
        </w:trPr>
        <w:tc>
          <w:tcPr>
            <w:tcW w:w="3534" w:type="dxa"/>
          </w:tcPr>
          <w:p w14:paraId="7E4BBF4F" w14:textId="77777777" w:rsidR="00CC61E4" w:rsidRPr="00A67DCC"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A67DCC" w:rsidRDefault="009150F9" w:rsidP="00587142">
            <w:pPr>
              <w:spacing w:line="240" w:lineRule="auto"/>
              <w:ind w:right="-45"/>
              <w:jc w:val="center"/>
              <w:rPr>
                <w:rFonts w:ascii="Browallia New" w:hAnsi="Browallia New" w:cs="Browallia New"/>
                <w:sz w:val="28"/>
                <w:szCs w:val="28"/>
                <w:cs/>
              </w:rPr>
            </w:pPr>
            <w:r w:rsidRPr="00A67DCC">
              <w:rPr>
                <w:rFonts w:ascii="Browallia New" w:hAnsi="Browallia New" w:cs="Browallia New"/>
                <w:sz w:val="28"/>
                <w:szCs w:val="28"/>
                <w:cs/>
              </w:rPr>
              <w:t>ข้อมูลทาง</w:t>
            </w:r>
            <w:r w:rsidR="00CC61E4" w:rsidRPr="00A67DCC">
              <w:rPr>
                <w:rFonts w:ascii="Browallia New" w:hAnsi="Browallia New" w:cs="Browallia New"/>
                <w:sz w:val="28"/>
                <w:szCs w:val="28"/>
                <w:cs/>
              </w:rPr>
              <w:t>การเงินเฉพาะบริษัท</w:t>
            </w:r>
          </w:p>
        </w:tc>
      </w:tr>
      <w:tr w:rsidR="005042BA" w:rsidRPr="00A67DCC" w14:paraId="5E435501" w14:textId="77777777" w:rsidTr="005C4B2E">
        <w:trPr>
          <w:cantSplit/>
        </w:trPr>
        <w:tc>
          <w:tcPr>
            <w:tcW w:w="3534" w:type="dxa"/>
          </w:tcPr>
          <w:p w14:paraId="4640D47E" w14:textId="77777777" w:rsidR="005042BA" w:rsidRPr="00A67DCC"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0A5E0F24" w:rsidR="005042BA" w:rsidRPr="00A67DCC" w:rsidRDefault="003B3B06" w:rsidP="005042BA">
            <w:pPr>
              <w:tabs>
                <w:tab w:val="clear" w:pos="907"/>
              </w:tabs>
              <w:spacing w:line="240" w:lineRule="auto"/>
              <w:ind w:left="-46" w:right="-45"/>
              <w:jc w:val="center"/>
              <w:rPr>
                <w:rFonts w:ascii="Browallia New" w:hAnsi="Browallia New" w:cs="Browallia New"/>
                <w:sz w:val="28"/>
                <w:szCs w:val="28"/>
              </w:rPr>
            </w:pPr>
            <w:r w:rsidRPr="00A67DCC">
              <w:rPr>
                <w:rFonts w:ascii="Browallia New" w:hAnsi="Browallia New" w:cs="Browallia New"/>
                <w:sz w:val="28"/>
                <w:szCs w:val="28"/>
              </w:rPr>
              <w:t>1</w:t>
            </w:r>
            <w:r w:rsidR="0050637B" w:rsidRPr="00A67DCC">
              <w:rPr>
                <w:rFonts w:ascii="Browallia New" w:hAnsi="Browallia New" w:cs="Browallia New"/>
                <w:sz w:val="28"/>
                <w:szCs w:val="28"/>
                <w:cs/>
              </w:rPr>
              <w:t xml:space="preserve"> มกราคม </w:t>
            </w:r>
            <w:r w:rsidRPr="00A67DCC">
              <w:rPr>
                <w:rFonts w:ascii="Browallia New" w:hAnsi="Browallia New" w:cs="Browallia New"/>
                <w:sz w:val="28"/>
                <w:szCs w:val="28"/>
              </w:rPr>
              <w:t>256</w:t>
            </w:r>
            <w:r w:rsidR="006E050C" w:rsidRPr="00A67DCC">
              <w:rPr>
                <w:rFonts w:ascii="Browallia New" w:hAnsi="Browallia New" w:cs="Browallia New"/>
                <w:sz w:val="28"/>
                <w:szCs w:val="28"/>
              </w:rPr>
              <w:t>8</w:t>
            </w:r>
          </w:p>
        </w:tc>
        <w:tc>
          <w:tcPr>
            <w:tcW w:w="183" w:type="dxa"/>
          </w:tcPr>
          <w:p w14:paraId="5F6CDDF6" w14:textId="77777777" w:rsidR="005042BA" w:rsidRPr="00A67DCC"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A67DCC"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A67DCC" w:rsidRDefault="005042BA" w:rsidP="005042B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cs/>
              </w:rPr>
              <w:t>เพิ่ม</w:t>
            </w:r>
            <w:r w:rsidRPr="00A67DCC">
              <w:rPr>
                <w:rStyle w:val="PageNumber"/>
                <w:rFonts w:ascii="Browallia New" w:hAnsi="Browallia New" w:cs="Browallia New"/>
                <w:sz w:val="28"/>
                <w:szCs w:val="28"/>
                <w:cs/>
              </w:rPr>
              <w:t>ขึ้น</w:t>
            </w:r>
          </w:p>
        </w:tc>
        <w:tc>
          <w:tcPr>
            <w:tcW w:w="210" w:type="dxa"/>
          </w:tcPr>
          <w:p w14:paraId="0D8EB04E" w14:textId="77777777" w:rsidR="005042BA" w:rsidRPr="00A67DCC"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A67DCC"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A67DCC" w:rsidRDefault="005042BA" w:rsidP="005042B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cs/>
              </w:rPr>
              <w:t>ลดลง</w:t>
            </w:r>
          </w:p>
        </w:tc>
        <w:tc>
          <w:tcPr>
            <w:tcW w:w="182" w:type="dxa"/>
          </w:tcPr>
          <w:p w14:paraId="61B48193" w14:textId="77777777" w:rsidR="005042BA" w:rsidRPr="00A67DCC"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22C201D3" w:rsidR="005042BA" w:rsidRPr="00A67DCC" w:rsidRDefault="00831A8F" w:rsidP="005042B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6E050C" w:rsidRPr="00A67DCC">
              <w:rPr>
                <w:rFonts w:ascii="Browallia New" w:hAnsi="Browallia New" w:cs="Browallia New"/>
                <w:sz w:val="28"/>
                <w:szCs w:val="28"/>
              </w:rPr>
              <w:t>2568</w:t>
            </w:r>
          </w:p>
        </w:tc>
      </w:tr>
      <w:tr w:rsidR="00CC61E4" w:rsidRPr="00A67DCC" w14:paraId="13D4A3A0" w14:textId="77777777" w:rsidTr="005C4B2E">
        <w:trPr>
          <w:cantSplit/>
          <w:trHeight w:hRule="exact" w:val="336"/>
        </w:trPr>
        <w:tc>
          <w:tcPr>
            <w:tcW w:w="3534" w:type="dxa"/>
            <w:vAlign w:val="center"/>
          </w:tcPr>
          <w:p w14:paraId="5820E266" w14:textId="3E26ACA7" w:rsidR="00CC61E4" w:rsidRPr="00A67DCC"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A67DCC"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A67DCC"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A67DCC"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A67DCC"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A67DCC"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A67DCC"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A67DCC" w:rsidRDefault="00CC61E4" w:rsidP="00587142">
            <w:pPr>
              <w:spacing w:line="240" w:lineRule="auto"/>
              <w:ind w:right="96"/>
              <w:jc w:val="center"/>
              <w:rPr>
                <w:rFonts w:ascii="Browallia New" w:hAnsi="Browallia New" w:cs="Browallia New"/>
                <w:sz w:val="20"/>
                <w:szCs w:val="20"/>
              </w:rPr>
            </w:pPr>
          </w:p>
        </w:tc>
      </w:tr>
      <w:tr w:rsidR="00F8699C" w:rsidRPr="00A67DCC" w14:paraId="724F7CDA" w14:textId="77777777">
        <w:trPr>
          <w:cantSplit/>
        </w:trPr>
        <w:tc>
          <w:tcPr>
            <w:tcW w:w="7629" w:type="dxa"/>
            <w:gridSpan w:val="6"/>
            <w:vAlign w:val="center"/>
          </w:tcPr>
          <w:p w14:paraId="5DD7FE5F" w14:textId="628CCE7D" w:rsidR="00F8699C" w:rsidRPr="00A67DCC" w:rsidRDefault="00F8699C" w:rsidP="00F8699C">
            <w:pPr>
              <w:spacing w:line="240" w:lineRule="auto"/>
              <w:ind w:right="74"/>
              <w:rPr>
                <w:rFonts w:ascii="Browallia New" w:hAnsi="Browallia New" w:cs="Browallia New"/>
                <w:sz w:val="28"/>
                <w:szCs w:val="28"/>
              </w:rPr>
            </w:pPr>
            <w:r w:rsidRPr="00A67DCC">
              <w:rPr>
                <w:rFonts w:ascii="Browallia New" w:hAnsi="Browallia New" w:cs="Browallia New"/>
                <w:b/>
                <w:bCs/>
                <w:sz w:val="28"/>
                <w:szCs w:val="28"/>
                <w:cs/>
              </w:rPr>
              <w:t>เงินให้กู้ยืมระยะสั้นแก่</w:t>
            </w:r>
            <w:r w:rsidR="00E63FE6" w:rsidRPr="00A67DCC">
              <w:rPr>
                <w:rFonts w:ascii="Browallia New" w:hAnsi="Browallia New" w:cs="Browallia New"/>
                <w:b/>
                <w:bCs/>
                <w:sz w:val="28"/>
                <w:szCs w:val="28"/>
                <w:cs/>
              </w:rPr>
              <w:t>บ</w:t>
            </w:r>
            <w:r w:rsidR="00963153" w:rsidRPr="00A67DCC">
              <w:rPr>
                <w:rFonts w:ascii="Browallia New" w:hAnsi="Browallia New" w:cs="Browallia New"/>
                <w:b/>
                <w:bCs/>
                <w:sz w:val="28"/>
                <w:szCs w:val="28"/>
                <w:cs/>
              </w:rPr>
              <w:t>ุคคล</w:t>
            </w:r>
            <w:r w:rsidR="00CA45FE" w:rsidRPr="00A67DCC">
              <w:rPr>
                <w:rFonts w:ascii="Browallia New" w:hAnsi="Browallia New" w:cs="Browallia New"/>
                <w:b/>
                <w:bCs/>
                <w:sz w:val="28"/>
                <w:szCs w:val="28"/>
                <w:cs/>
              </w:rPr>
              <w:t>และ</w:t>
            </w:r>
            <w:r w:rsidRPr="00A67DCC">
              <w:rPr>
                <w:rFonts w:ascii="Browallia New" w:hAnsi="Browallia New" w:cs="Browallia New"/>
                <w:b/>
                <w:bCs/>
                <w:sz w:val="28"/>
                <w:szCs w:val="28"/>
                <w:cs/>
              </w:rPr>
              <w:t>บริษัท</w:t>
            </w:r>
            <w:r w:rsidR="00AB0B6E" w:rsidRPr="00A67DCC">
              <w:rPr>
                <w:rFonts w:ascii="Browallia New" w:hAnsi="Browallia New" w:cs="Browallia New"/>
                <w:b/>
                <w:bCs/>
                <w:sz w:val="28"/>
                <w:szCs w:val="28"/>
                <w:cs/>
              </w:rPr>
              <w:t>ที่เกี่ยวข้อง</w:t>
            </w:r>
            <w:r w:rsidRPr="00A67DCC">
              <w:rPr>
                <w:rFonts w:ascii="Browallia New" w:hAnsi="Browallia New" w:cs="Browallia New"/>
                <w:b/>
                <w:bCs/>
                <w:sz w:val="28"/>
                <w:szCs w:val="28"/>
                <w:cs/>
              </w:rPr>
              <w:t>และดอกเบี้ยค้างรับ</w:t>
            </w:r>
          </w:p>
        </w:tc>
        <w:tc>
          <w:tcPr>
            <w:tcW w:w="182" w:type="dxa"/>
          </w:tcPr>
          <w:p w14:paraId="4246650B" w14:textId="77777777" w:rsidR="00F8699C" w:rsidRPr="00A67DCC" w:rsidRDefault="00F8699C"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F8699C" w:rsidRPr="00A67DCC" w:rsidRDefault="00F8699C" w:rsidP="003D1F85">
            <w:pPr>
              <w:spacing w:line="240" w:lineRule="auto"/>
              <w:ind w:right="96"/>
              <w:jc w:val="center"/>
              <w:rPr>
                <w:rFonts w:ascii="Browallia New" w:hAnsi="Browallia New" w:cs="Browallia New"/>
                <w:sz w:val="28"/>
                <w:szCs w:val="28"/>
              </w:rPr>
            </w:pPr>
          </w:p>
        </w:tc>
      </w:tr>
      <w:tr w:rsidR="003D1F85" w:rsidRPr="00A67DCC" w14:paraId="3DA2B7CC" w14:textId="77777777" w:rsidTr="005C4B2E">
        <w:trPr>
          <w:cantSplit/>
        </w:trPr>
        <w:tc>
          <w:tcPr>
            <w:tcW w:w="3534" w:type="dxa"/>
          </w:tcPr>
          <w:p w14:paraId="5F95DE61" w14:textId="2974F587" w:rsidR="003D1F85" w:rsidRPr="00A67DCC"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A67DCC">
              <w:rPr>
                <w:rFonts w:ascii="Browallia New" w:hAnsi="Browallia New" w:cs="Browallia New"/>
                <w:sz w:val="28"/>
                <w:szCs w:val="28"/>
                <w:cs/>
              </w:rPr>
              <w:t>บริษัทย่อย</w:t>
            </w:r>
          </w:p>
        </w:tc>
        <w:tc>
          <w:tcPr>
            <w:tcW w:w="1229" w:type="dxa"/>
            <w:vAlign w:val="bottom"/>
          </w:tcPr>
          <w:p w14:paraId="1381245B"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A67DCC"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AB7F9E" w:rsidRPr="00A67DCC" w14:paraId="049E2FCC" w14:textId="77777777" w:rsidTr="005C4B2E">
        <w:trPr>
          <w:cantSplit/>
        </w:trPr>
        <w:tc>
          <w:tcPr>
            <w:tcW w:w="3534" w:type="dxa"/>
            <w:vAlign w:val="bottom"/>
          </w:tcPr>
          <w:p w14:paraId="5917693F" w14:textId="77777777" w:rsidR="00AB7F9E" w:rsidRPr="00A67DCC" w:rsidRDefault="00AB7F9E" w:rsidP="00AB7F9E">
            <w:pPr>
              <w:tabs>
                <w:tab w:val="clear" w:pos="227"/>
              </w:tabs>
              <w:spacing w:line="240" w:lineRule="auto"/>
              <w:ind w:left="237"/>
              <w:rPr>
                <w:rFonts w:ascii="Browallia New" w:hAnsi="Browallia New" w:cs="Browallia New"/>
                <w:sz w:val="28"/>
                <w:szCs w:val="28"/>
              </w:rPr>
            </w:pPr>
            <w:r w:rsidRPr="00A67DCC">
              <w:rPr>
                <w:rFonts w:ascii="Browallia New" w:hAnsi="Browallia New" w:cs="Browallia New"/>
                <w:sz w:val="28"/>
                <w:szCs w:val="28"/>
                <w:cs/>
              </w:rPr>
              <w:t>เงินให้กู้ยืม</w:t>
            </w:r>
          </w:p>
        </w:tc>
        <w:tc>
          <w:tcPr>
            <w:tcW w:w="1229" w:type="dxa"/>
          </w:tcPr>
          <w:p w14:paraId="722D82E8" w14:textId="4C1CDA4F"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67DCC">
              <w:rPr>
                <w:rFonts w:ascii="Browallia New" w:hAnsi="Browallia New" w:cs="Browallia New"/>
                <w:sz w:val="26"/>
                <w:szCs w:val="26"/>
                <w:lang w:val="en-GB"/>
              </w:rPr>
              <w:t>1,322,421</w:t>
            </w:r>
          </w:p>
        </w:tc>
        <w:tc>
          <w:tcPr>
            <w:tcW w:w="183" w:type="dxa"/>
            <w:vAlign w:val="bottom"/>
          </w:tcPr>
          <w:p w14:paraId="5703E322" w14:textId="77777777" w:rsidR="00AB7F9E" w:rsidRPr="00A67DCC" w:rsidRDefault="00AB7F9E" w:rsidP="00AB7F9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42BB1B55"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211,195 </w:t>
            </w:r>
          </w:p>
        </w:tc>
        <w:tc>
          <w:tcPr>
            <w:tcW w:w="210" w:type="dxa"/>
            <w:tcBorders>
              <w:left w:val="nil"/>
              <w:right w:val="nil"/>
            </w:tcBorders>
          </w:tcPr>
          <w:p w14:paraId="2AFDADE2"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44" w:type="dxa"/>
            <w:tcBorders>
              <w:left w:val="nil"/>
              <w:right w:val="nil"/>
            </w:tcBorders>
          </w:tcPr>
          <w:p w14:paraId="61048DCB" w14:textId="1F14686B"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(89,050)</w:t>
            </w:r>
          </w:p>
        </w:tc>
        <w:tc>
          <w:tcPr>
            <w:tcW w:w="182" w:type="dxa"/>
            <w:tcBorders>
              <w:left w:val="nil"/>
              <w:right w:val="nil"/>
            </w:tcBorders>
          </w:tcPr>
          <w:p w14:paraId="06C084A8"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82" w:type="dxa"/>
            <w:tcBorders>
              <w:left w:val="nil"/>
              <w:right w:val="nil"/>
            </w:tcBorders>
          </w:tcPr>
          <w:p w14:paraId="22ADE7B1" w14:textId="6CF690DC"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1,444,566 </w:t>
            </w:r>
          </w:p>
        </w:tc>
      </w:tr>
      <w:tr w:rsidR="00AB7F9E" w:rsidRPr="00A67DCC" w14:paraId="59B9C9B8" w14:textId="77777777" w:rsidTr="0070791E">
        <w:trPr>
          <w:cantSplit/>
        </w:trPr>
        <w:tc>
          <w:tcPr>
            <w:tcW w:w="3534" w:type="dxa"/>
            <w:vAlign w:val="bottom"/>
          </w:tcPr>
          <w:p w14:paraId="439C44F4" w14:textId="77777777" w:rsidR="00AB7F9E" w:rsidRPr="00A67DCC" w:rsidRDefault="00AB7F9E" w:rsidP="00AB7F9E">
            <w:pPr>
              <w:tabs>
                <w:tab w:val="clear" w:pos="227"/>
              </w:tabs>
              <w:spacing w:line="240" w:lineRule="auto"/>
              <w:ind w:left="237"/>
              <w:rPr>
                <w:rFonts w:ascii="Browallia New" w:hAnsi="Browallia New" w:cs="Browallia New"/>
                <w:sz w:val="28"/>
                <w:szCs w:val="28"/>
              </w:rPr>
            </w:pPr>
            <w:r w:rsidRPr="00A67DCC">
              <w:rPr>
                <w:rFonts w:ascii="Browallia New" w:hAnsi="Browallia New" w:cs="Browallia New"/>
                <w:sz w:val="28"/>
                <w:szCs w:val="28"/>
                <w:cs/>
              </w:rPr>
              <w:t>ดอกเบี้ยค้างรับ</w:t>
            </w:r>
          </w:p>
        </w:tc>
        <w:tc>
          <w:tcPr>
            <w:tcW w:w="1229" w:type="dxa"/>
          </w:tcPr>
          <w:p w14:paraId="5D0E260C" w14:textId="09EFEB29"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67DCC">
              <w:rPr>
                <w:rFonts w:ascii="Browallia New" w:hAnsi="Browallia New" w:cs="Browallia New"/>
                <w:sz w:val="26"/>
                <w:szCs w:val="26"/>
                <w:lang w:val="en-GB"/>
              </w:rPr>
              <w:t>67,402</w:t>
            </w:r>
          </w:p>
        </w:tc>
        <w:tc>
          <w:tcPr>
            <w:tcW w:w="183" w:type="dxa"/>
            <w:vAlign w:val="bottom"/>
          </w:tcPr>
          <w:p w14:paraId="02D6794C" w14:textId="77777777" w:rsidR="00AB7F9E" w:rsidRPr="00A67DCC" w:rsidRDefault="00AB7F9E" w:rsidP="00AB7F9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4A202668"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44,299 </w:t>
            </w:r>
          </w:p>
        </w:tc>
        <w:tc>
          <w:tcPr>
            <w:tcW w:w="210" w:type="dxa"/>
            <w:tcBorders>
              <w:left w:val="nil"/>
              <w:right w:val="nil"/>
            </w:tcBorders>
          </w:tcPr>
          <w:p w14:paraId="5FC0907C"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44" w:type="dxa"/>
            <w:tcBorders>
              <w:left w:val="nil"/>
              <w:right w:val="nil"/>
            </w:tcBorders>
          </w:tcPr>
          <w:p w14:paraId="7973BD62" w14:textId="4E6E3F91"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A67DCC">
              <w:rPr>
                <w:rFonts w:ascii="Browallia New" w:hAnsi="Browallia New" w:cs="Browallia New"/>
                <w:sz w:val="26"/>
                <w:szCs w:val="26"/>
                <w:lang w:val="en-GB"/>
              </w:rPr>
              <w:t xml:space="preserve"> (32,317)</w:t>
            </w:r>
          </w:p>
        </w:tc>
        <w:tc>
          <w:tcPr>
            <w:tcW w:w="182" w:type="dxa"/>
            <w:tcBorders>
              <w:left w:val="nil"/>
              <w:right w:val="nil"/>
            </w:tcBorders>
          </w:tcPr>
          <w:p w14:paraId="68355EB9"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82" w:type="dxa"/>
            <w:tcBorders>
              <w:left w:val="nil"/>
              <w:right w:val="nil"/>
            </w:tcBorders>
          </w:tcPr>
          <w:p w14:paraId="627FBE70" w14:textId="76898B11"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79,384 </w:t>
            </w:r>
          </w:p>
        </w:tc>
      </w:tr>
      <w:tr w:rsidR="00AB7F9E" w:rsidRPr="00A67DCC" w14:paraId="4ACAE01F" w14:textId="77777777" w:rsidTr="0070791E">
        <w:trPr>
          <w:cantSplit/>
        </w:trPr>
        <w:tc>
          <w:tcPr>
            <w:tcW w:w="3534" w:type="dxa"/>
          </w:tcPr>
          <w:p w14:paraId="7FF2576F" w14:textId="77777777" w:rsidR="00AB7F9E" w:rsidRPr="00A67DCC" w:rsidRDefault="00AB7F9E" w:rsidP="00AB7F9E">
            <w:pPr>
              <w:tabs>
                <w:tab w:val="clear" w:pos="227"/>
              </w:tabs>
              <w:spacing w:line="240" w:lineRule="auto"/>
              <w:ind w:left="237" w:firstLine="13"/>
              <w:rPr>
                <w:rFonts w:ascii="Browallia New" w:hAnsi="Browallia New" w:cs="Browallia New"/>
                <w:sz w:val="28"/>
                <w:szCs w:val="28"/>
              </w:rPr>
            </w:pPr>
            <w:r w:rsidRPr="00A67DCC">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541D2AEE"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67DCC">
              <w:rPr>
                <w:rFonts w:ascii="Browallia New" w:hAnsi="Browallia New" w:cs="Browallia New"/>
                <w:sz w:val="26"/>
                <w:szCs w:val="26"/>
                <w:lang w:val="en-GB"/>
              </w:rPr>
              <w:t xml:space="preserve">    1,389,823</w:t>
            </w:r>
          </w:p>
        </w:tc>
        <w:tc>
          <w:tcPr>
            <w:tcW w:w="183" w:type="dxa"/>
            <w:vAlign w:val="bottom"/>
          </w:tcPr>
          <w:p w14:paraId="2418EE4A" w14:textId="77777777" w:rsidR="00AB7F9E" w:rsidRPr="00A67DCC" w:rsidRDefault="00AB7F9E" w:rsidP="00AB7F9E">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15A912E0"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A67DCC">
              <w:rPr>
                <w:rFonts w:ascii="Browallia New" w:hAnsi="Browallia New" w:cs="Browallia New"/>
                <w:sz w:val="26"/>
                <w:szCs w:val="26"/>
                <w:lang w:val="en-GB"/>
              </w:rPr>
              <w:t xml:space="preserve"> 255,494 </w:t>
            </w:r>
          </w:p>
        </w:tc>
        <w:tc>
          <w:tcPr>
            <w:tcW w:w="210" w:type="dxa"/>
            <w:tcBorders>
              <w:left w:val="nil"/>
              <w:right w:val="nil"/>
            </w:tcBorders>
          </w:tcPr>
          <w:p w14:paraId="516A7CE3"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44" w:type="dxa"/>
            <w:tcBorders>
              <w:top w:val="single" w:sz="4" w:space="0" w:color="auto"/>
              <w:left w:val="nil"/>
              <w:bottom w:val="single" w:sz="12" w:space="0" w:color="auto"/>
              <w:right w:val="nil"/>
            </w:tcBorders>
          </w:tcPr>
          <w:p w14:paraId="7D45F697" w14:textId="1245CD0E"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cs/>
                <w:lang w:val="en-GB"/>
              </w:rPr>
            </w:pPr>
            <w:r w:rsidRPr="00A67DCC">
              <w:rPr>
                <w:rFonts w:ascii="Browallia New" w:hAnsi="Browallia New" w:cs="Browallia New"/>
                <w:sz w:val="26"/>
                <w:szCs w:val="26"/>
                <w:lang w:val="en-GB"/>
              </w:rPr>
              <w:t xml:space="preserve"> (121,367)</w:t>
            </w:r>
          </w:p>
        </w:tc>
        <w:tc>
          <w:tcPr>
            <w:tcW w:w="182" w:type="dxa"/>
            <w:tcBorders>
              <w:left w:val="nil"/>
              <w:right w:val="nil"/>
            </w:tcBorders>
          </w:tcPr>
          <w:p w14:paraId="0011EECD" w14:textId="77777777" w:rsidR="00AB7F9E" w:rsidRPr="00A67DCC" w:rsidRDefault="00AB7F9E" w:rsidP="00A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6"/>
                <w:szCs w:val="26"/>
                <w:lang w:val="en-GB"/>
              </w:rPr>
            </w:pPr>
          </w:p>
        </w:tc>
        <w:tc>
          <w:tcPr>
            <w:tcW w:w="1282" w:type="dxa"/>
            <w:tcBorders>
              <w:top w:val="single" w:sz="4" w:space="0" w:color="auto"/>
              <w:left w:val="nil"/>
              <w:bottom w:val="single" w:sz="12" w:space="0" w:color="auto"/>
              <w:right w:val="nil"/>
            </w:tcBorders>
          </w:tcPr>
          <w:p w14:paraId="4B02F056" w14:textId="1AD855F9" w:rsidR="00AB7F9E" w:rsidRPr="00A67DCC" w:rsidRDefault="00AB7F9E" w:rsidP="00AB7F9E">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r w:rsidRPr="00A67DCC">
              <w:rPr>
                <w:rFonts w:ascii="Browallia New" w:hAnsi="Browallia New" w:cs="Browallia New"/>
                <w:sz w:val="26"/>
                <w:szCs w:val="26"/>
                <w:lang w:val="en-GB"/>
              </w:rPr>
              <w:t xml:space="preserve"> 1,523,950 </w:t>
            </w:r>
          </w:p>
        </w:tc>
      </w:tr>
    </w:tbl>
    <w:p w14:paraId="1EBF0303" w14:textId="0F56C266" w:rsidR="002F728D" w:rsidRPr="00A67DCC"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6B09149F" w:rsidR="009E3D5C" w:rsidRPr="00A67DCC"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รายการเคลื่อนไหวของเงินกู้ยืมระยะสั้นจากบุคคลและบริษัท</w:t>
      </w:r>
      <w:r w:rsidR="00C57FDA" w:rsidRPr="00A67DCC">
        <w:rPr>
          <w:rFonts w:ascii="Browallia New" w:hAnsi="Browallia New" w:cs="Browallia New"/>
          <w:sz w:val="28"/>
          <w:szCs w:val="28"/>
          <w:cs/>
        </w:rPr>
        <w:t>ที่</w:t>
      </w:r>
      <w:r w:rsidRPr="00A67DCC">
        <w:rPr>
          <w:rFonts w:ascii="Browallia New" w:hAnsi="Browallia New" w:cs="Browallia New"/>
          <w:sz w:val="28"/>
          <w:szCs w:val="28"/>
          <w:cs/>
        </w:rPr>
        <w:t>เกี่ยวข้องและดอกเบี้ยค้างจ่าย</w:t>
      </w:r>
      <w:r w:rsidR="0089406A" w:rsidRPr="00A67DCC">
        <w:rPr>
          <w:rFonts w:ascii="Browallia New" w:hAnsi="Browallia New" w:cs="Browallia New"/>
          <w:sz w:val="28"/>
          <w:szCs w:val="28"/>
          <w:cs/>
        </w:rPr>
        <w:t>ในระหว่างงวดหกเดือนสิ้นสุดวันที่</w:t>
      </w:r>
      <w:r w:rsidR="0089406A" w:rsidRPr="00A67DCC">
        <w:rPr>
          <w:rFonts w:ascii="Browallia New" w:hAnsi="Browallia New" w:cs="Browallia New"/>
          <w:sz w:val="28"/>
          <w:szCs w:val="28"/>
        </w:rPr>
        <w:t xml:space="preserve"> </w:t>
      </w:r>
      <w:r w:rsidR="0089406A" w:rsidRPr="00A67DCC">
        <w:rPr>
          <w:rFonts w:ascii="Browallia New" w:hAnsi="Browallia New" w:cs="Browallia New"/>
          <w:sz w:val="28"/>
          <w:szCs w:val="28"/>
          <w:lang w:val="en-GB"/>
        </w:rPr>
        <w:t>30</w:t>
      </w:r>
      <w:r w:rsidR="0089406A" w:rsidRPr="00A67DCC">
        <w:rPr>
          <w:rFonts w:ascii="Browallia New" w:hAnsi="Browallia New" w:cs="Browallia New"/>
          <w:sz w:val="28"/>
          <w:szCs w:val="28"/>
          <w:cs/>
        </w:rPr>
        <w:t xml:space="preserve"> มิถุนายน </w:t>
      </w:r>
      <w:r w:rsidR="004B1D19" w:rsidRPr="00A67DCC">
        <w:rPr>
          <w:rFonts w:ascii="Browallia New" w:hAnsi="Browallia New" w:cs="Browallia New"/>
          <w:sz w:val="28"/>
          <w:szCs w:val="28"/>
        </w:rPr>
        <w:t>2568</w:t>
      </w:r>
      <w:r w:rsidR="008977CE" w:rsidRPr="00A67DCC">
        <w:rPr>
          <w:rFonts w:ascii="Browallia New" w:hAnsi="Browallia New" w:cs="Browallia New"/>
          <w:sz w:val="28"/>
          <w:szCs w:val="28"/>
        </w:rPr>
        <w:t xml:space="preserve"> </w:t>
      </w:r>
      <w:r w:rsidRPr="00A67DCC">
        <w:rPr>
          <w:rFonts w:ascii="Browallia New" w:hAnsi="Browallia New" w:cs="Browallia New"/>
          <w:sz w:val="28"/>
          <w:szCs w:val="28"/>
          <w:cs/>
        </w:rPr>
        <w:t>มีดังนี้</w:t>
      </w:r>
    </w:p>
    <w:p w14:paraId="5812C9E9" w14:textId="77777777" w:rsidR="006971B8" w:rsidRPr="00A67DCC" w:rsidRDefault="006971B8" w:rsidP="001B4041">
      <w:pPr>
        <w:spacing w:line="240" w:lineRule="auto"/>
        <w:ind w:left="426"/>
        <w:jc w:val="thaiDistribute"/>
        <w:rPr>
          <w:rFonts w:ascii="Browallia New" w:hAnsi="Browallia New" w:cs="Browallia New"/>
          <w:sz w:val="28"/>
          <w:szCs w:val="28"/>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A67DCC" w14:paraId="4A67DB8B" w14:textId="77777777" w:rsidTr="008977CE">
        <w:trPr>
          <w:tblHeader/>
        </w:trPr>
        <w:tc>
          <w:tcPr>
            <w:tcW w:w="3520" w:type="dxa"/>
          </w:tcPr>
          <w:p w14:paraId="63D8C3CA" w14:textId="77777777" w:rsidR="006701DA" w:rsidRPr="00A67DCC" w:rsidRDefault="006701DA" w:rsidP="001B4041">
            <w:pPr>
              <w:spacing w:line="240" w:lineRule="auto"/>
              <w:ind w:right="851"/>
              <w:jc w:val="both"/>
              <w:rPr>
                <w:rFonts w:ascii="Browallia New" w:hAnsi="Browallia New" w:cs="Browallia New"/>
                <w:sz w:val="28"/>
                <w:szCs w:val="28"/>
              </w:rPr>
            </w:pPr>
            <w:r w:rsidRPr="00A67DCC">
              <w:rPr>
                <w:rFonts w:ascii="Browallia New" w:hAnsi="Browallia New" w:cs="Browallia New"/>
                <w:sz w:val="28"/>
                <w:szCs w:val="28"/>
                <w:cs/>
              </w:rPr>
              <w:br w:type="page"/>
            </w:r>
          </w:p>
        </w:tc>
        <w:tc>
          <w:tcPr>
            <w:tcW w:w="5546" w:type="dxa"/>
            <w:gridSpan w:val="7"/>
            <w:hideMark/>
          </w:tcPr>
          <w:p w14:paraId="0DDBF58D" w14:textId="77777777" w:rsidR="006701DA" w:rsidRPr="00A67DCC" w:rsidRDefault="006701DA" w:rsidP="001B4041">
            <w:pPr>
              <w:tabs>
                <w:tab w:val="clear" w:pos="4678"/>
              </w:tabs>
              <w:spacing w:line="240" w:lineRule="auto"/>
              <w:jc w:val="right"/>
              <w:rPr>
                <w:rFonts w:ascii="Browallia New" w:hAnsi="Browallia New" w:cs="Browallia New"/>
                <w:sz w:val="28"/>
                <w:szCs w:val="28"/>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6701DA" w:rsidRPr="00A67DCC" w14:paraId="70F1AFE9" w14:textId="77777777" w:rsidTr="008977CE">
        <w:trPr>
          <w:tblHeader/>
        </w:trPr>
        <w:tc>
          <w:tcPr>
            <w:tcW w:w="3520" w:type="dxa"/>
          </w:tcPr>
          <w:p w14:paraId="0D5E3B9D" w14:textId="77777777" w:rsidR="006701DA" w:rsidRPr="00A67DCC" w:rsidRDefault="006701DA" w:rsidP="001B4041">
            <w:pPr>
              <w:spacing w:line="240" w:lineRule="auto"/>
              <w:ind w:right="851"/>
              <w:jc w:val="both"/>
              <w:rPr>
                <w:rFonts w:ascii="Browallia New" w:hAnsi="Browallia New" w:cs="Browallia New"/>
                <w:sz w:val="28"/>
                <w:szCs w:val="28"/>
              </w:rPr>
            </w:pPr>
          </w:p>
        </w:tc>
        <w:tc>
          <w:tcPr>
            <w:tcW w:w="5546" w:type="dxa"/>
            <w:gridSpan w:val="7"/>
            <w:tcBorders>
              <w:top w:val="nil"/>
              <w:left w:val="nil"/>
              <w:bottom w:val="single" w:sz="4" w:space="0" w:color="auto"/>
              <w:right w:val="nil"/>
            </w:tcBorders>
            <w:hideMark/>
          </w:tcPr>
          <w:p w14:paraId="7321C0E3" w14:textId="1A51E25C" w:rsidR="006701DA" w:rsidRPr="00A67DCC" w:rsidRDefault="009150F9" w:rsidP="001B4041">
            <w:pPr>
              <w:spacing w:line="240" w:lineRule="auto"/>
              <w:ind w:right="-45"/>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6701DA" w:rsidRPr="00A67DCC">
              <w:rPr>
                <w:rFonts w:ascii="Browallia New" w:hAnsi="Browallia New" w:cs="Browallia New"/>
                <w:sz w:val="28"/>
                <w:szCs w:val="28"/>
                <w:cs/>
              </w:rPr>
              <w:t>การเงินรวม</w:t>
            </w:r>
          </w:p>
        </w:tc>
      </w:tr>
      <w:tr w:rsidR="008977CE" w:rsidRPr="00A67DCC" w14:paraId="69215947" w14:textId="77777777" w:rsidTr="008977CE">
        <w:trPr>
          <w:tblHeader/>
        </w:trPr>
        <w:tc>
          <w:tcPr>
            <w:tcW w:w="3520" w:type="dxa"/>
          </w:tcPr>
          <w:p w14:paraId="02F669C5" w14:textId="77777777" w:rsidR="008977CE" w:rsidRPr="00A67DCC" w:rsidRDefault="008977CE" w:rsidP="008977CE">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3162C57C" w:rsidR="008977CE" w:rsidRPr="00A67DCC" w:rsidRDefault="008977CE" w:rsidP="008977CE">
            <w:pPr>
              <w:tabs>
                <w:tab w:val="clear" w:pos="907"/>
              </w:tabs>
              <w:spacing w:line="240" w:lineRule="auto"/>
              <w:ind w:left="-46" w:right="-45"/>
              <w:jc w:val="center"/>
              <w:rPr>
                <w:rFonts w:ascii="Browallia New" w:hAnsi="Browallia New" w:cs="Browallia New"/>
                <w:sz w:val="28"/>
                <w:szCs w:val="28"/>
              </w:rPr>
            </w:pPr>
            <w:r w:rsidRPr="00A67DCC">
              <w:rPr>
                <w:rFonts w:ascii="Browallia New" w:hAnsi="Browallia New" w:cs="Browallia New"/>
                <w:sz w:val="28"/>
                <w:szCs w:val="28"/>
              </w:rPr>
              <w:t>1</w:t>
            </w:r>
            <w:r w:rsidRPr="00A67DCC">
              <w:rPr>
                <w:rFonts w:ascii="Browallia New" w:hAnsi="Browallia New" w:cs="Browallia New"/>
                <w:sz w:val="28"/>
                <w:szCs w:val="28"/>
                <w:cs/>
              </w:rPr>
              <w:t xml:space="preserve"> มกราคม </w:t>
            </w:r>
            <w:r w:rsidRPr="00A67DCC">
              <w:rPr>
                <w:rFonts w:ascii="Browallia New" w:hAnsi="Browallia New" w:cs="Browallia New"/>
                <w:sz w:val="28"/>
                <w:szCs w:val="28"/>
              </w:rPr>
              <w:t>2568</w:t>
            </w:r>
          </w:p>
        </w:tc>
        <w:tc>
          <w:tcPr>
            <w:tcW w:w="180" w:type="dxa"/>
          </w:tcPr>
          <w:p w14:paraId="5479966D" w14:textId="77777777" w:rsidR="008977CE" w:rsidRPr="00A67DCC" w:rsidRDefault="008977CE" w:rsidP="008977CE">
            <w:pPr>
              <w:tabs>
                <w:tab w:val="clear" w:pos="907"/>
              </w:tabs>
              <w:spacing w:line="240" w:lineRule="auto"/>
              <w:ind w:left="-46" w:right="-45"/>
              <w:jc w:val="both"/>
              <w:rPr>
                <w:rFonts w:ascii="Browallia New" w:hAnsi="Browallia New" w:cs="Browallia New"/>
                <w:sz w:val="28"/>
                <w:szCs w:val="28"/>
              </w:rPr>
            </w:pPr>
          </w:p>
        </w:tc>
        <w:tc>
          <w:tcPr>
            <w:tcW w:w="1222" w:type="dxa"/>
            <w:tcBorders>
              <w:top w:val="nil"/>
              <w:left w:val="nil"/>
              <w:bottom w:val="single" w:sz="4" w:space="0" w:color="auto"/>
              <w:right w:val="nil"/>
            </w:tcBorders>
          </w:tcPr>
          <w:p w14:paraId="4BC08696" w14:textId="77777777" w:rsidR="008977CE" w:rsidRPr="00A67DCC" w:rsidRDefault="008977CE" w:rsidP="008977CE">
            <w:pPr>
              <w:tabs>
                <w:tab w:val="clear" w:pos="907"/>
              </w:tabs>
              <w:spacing w:line="240" w:lineRule="auto"/>
              <w:ind w:left="-46" w:right="-45"/>
              <w:jc w:val="center"/>
              <w:rPr>
                <w:rFonts w:ascii="Browallia New" w:hAnsi="Browallia New" w:cs="Browallia New"/>
                <w:sz w:val="28"/>
                <w:szCs w:val="28"/>
              </w:rPr>
            </w:pPr>
          </w:p>
          <w:p w14:paraId="578CC364" w14:textId="33F8087A" w:rsidR="008977CE" w:rsidRPr="00A67DCC" w:rsidRDefault="008977CE" w:rsidP="008977CE">
            <w:pPr>
              <w:tabs>
                <w:tab w:val="clear" w:pos="907"/>
              </w:tabs>
              <w:spacing w:line="240" w:lineRule="auto"/>
              <w:ind w:left="-46" w:right="-45"/>
              <w:jc w:val="center"/>
              <w:rPr>
                <w:rFonts w:ascii="Browallia New" w:hAnsi="Browallia New" w:cs="Browallia New"/>
                <w:sz w:val="28"/>
                <w:szCs w:val="28"/>
              </w:rPr>
            </w:pPr>
            <w:r w:rsidRPr="00A67DCC">
              <w:rPr>
                <w:rFonts w:ascii="Browallia New" w:hAnsi="Browallia New" w:cs="Browallia New"/>
                <w:sz w:val="28"/>
                <w:szCs w:val="28"/>
                <w:cs/>
              </w:rPr>
              <w:t>เพิ่ม</w:t>
            </w:r>
            <w:r w:rsidRPr="00A67DCC">
              <w:rPr>
                <w:rStyle w:val="PageNumber"/>
                <w:rFonts w:ascii="Browallia New" w:hAnsi="Browallia New" w:cs="Browallia New"/>
                <w:sz w:val="28"/>
                <w:szCs w:val="28"/>
                <w:cs/>
              </w:rPr>
              <w:t>ขึ้น</w:t>
            </w:r>
          </w:p>
        </w:tc>
        <w:tc>
          <w:tcPr>
            <w:tcW w:w="210" w:type="dxa"/>
          </w:tcPr>
          <w:p w14:paraId="4E30AD77" w14:textId="77777777" w:rsidR="008977CE" w:rsidRPr="00A67DCC" w:rsidRDefault="008977CE" w:rsidP="008977CE">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76400DA5" w14:textId="77777777" w:rsidR="008977CE" w:rsidRPr="00A67DCC" w:rsidRDefault="008977CE" w:rsidP="008977CE">
            <w:pPr>
              <w:tabs>
                <w:tab w:val="clear" w:pos="907"/>
              </w:tabs>
              <w:spacing w:line="240" w:lineRule="auto"/>
              <w:ind w:left="-46" w:right="-45"/>
              <w:jc w:val="center"/>
              <w:rPr>
                <w:rFonts w:ascii="Browallia New" w:hAnsi="Browallia New" w:cs="Browallia New"/>
                <w:sz w:val="28"/>
                <w:szCs w:val="28"/>
              </w:rPr>
            </w:pPr>
          </w:p>
          <w:p w14:paraId="3C7B9BC7" w14:textId="12585FE4" w:rsidR="008977CE" w:rsidRPr="00A67DCC" w:rsidRDefault="008977CE" w:rsidP="008977CE">
            <w:pPr>
              <w:tabs>
                <w:tab w:val="clear" w:pos="907"/>
              </w:tabs>
              <w:spacing w:line="240" w:lineRule="auto"/>
              <w:ind w:left="-46" w:right="-45"/>
              <w:jc w:val="center"/>
              <w:rPr>
                <w:rFonts w:ascii="Browallia New" w:hAnsi="Browallia New" w:cs="Browallia New"/>
                <w:sz w:val="28"/>
                <w:szCs w:val="28"/>
              </w:rPr>
            </w:pPr>
            <w:r w:rsidRPr="00A67DCC">
              <w:rPr>
                <w:rFonts w:ascii="Browallia New" w:hAnsi="Browallia New" w:cs="Browallia New"/>
                <w:sz w:val="28"/>
                <w:szCs w:val="28"/>
                <w:cs/>
              </w:rPr>
              <w:t>ลดลง</w:t>
            </w:r>
          </w:p>
        </w:tc>
        <w:tc>
          <w:tcPr>
            <w:tcW w:w="180" w:type="dxa"/>
          </w:tcPr>
          <w:p w14:paraId="6D13EA32" w14:textId="77777777" w:rsidR="008977CE" w:rsidRPr="00A67DCC" w:rsidRDefault="008977CE" w:rsidP="008977CE">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01FD61B1" w:rsidR="008977CE" w:rsidRPr="00A67DCC" w:rsidRDefault="005E1538" w:rsidP="008977CE">
            <w:pPr>
              <w:tabs>
                <w:tab w:val="clear" w:pos="907"/>
              </w:tabs>
              <w:spacing w:line="240" w:lineRule="auto"/>
              <w:ind w:left="-46" w:right="-45"/>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8977CE" w:rsidRPr="00A67DCC">
              <w:rPr>
                <w:rFonts w:ascii="Browallia New" w:hAnsi="Browallia New" w:cs="Browallia New"/>
                <w:sz w:val="28"/>
                <w:szCs w:val="28"/>
              </w:rPr>
              <w:t>2568</w:t>
            </w:r>
          </w:p>
        </w:tc>
      </w:tr>
      <w:tr w:rsidR="006701DA" w:rsidRPr="00A67DCC" w14:paraId="2387D20C" w14:textId="77777777" w:rsidTr="008977CE">
        <w:trPr>
          <w:trHeight w:hRule="exact" w:val="327"/>
        </w:trPr>
        <w:tc>
          <w:tcPr>
            <w:tcW w:w="3520" w:type="dxa"/>
            <w:vAlign w:val="bottom"/>
          </w:tcPr>
          <w:p w14:paraId="3F6AE570" w14:textId="3016C745" w:rsidR="006701DA" w:rsidRPr="00A67DCC"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A67DCC"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A67DCC" w:rsidRDefault="006701DA" w:rsidP="001B4041">
            <w:pPr>
              <w:spacing w:line="240" w:lineRule="auto"/>
              <w:ind w:right="851"/>
              <w:jc w:val="right"/>
              <w:rPr>
                <w:rFonts w:ascii="Browallia New" w:hAnsi="Browallia New" w:cs="Browallia New"/>
                <w:sz w:val="20"/>
                <w:szCs w:val="20"/>
              </w:rPr>
            </w:pPr>
          </w:p>
        </w:tc>
        <w:tc>
          <w:tcPr>
            <w:tcW w:w="1222" w:type="dxa"/>
            <w:vAlign w:val="center"/>
          </w:tcPr>
          <w:p w14:paraId="772A8BA8" w14:textId="77777777" w:rsidR="006701DA" w:rsidRPr="00A67DCC"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A67DCC"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A67DCC"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A67DCC"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A67DCC" w:rsidRDefault="006701DA" w:rsidP="001B4041">
            <w:pPr>
              <w:spacing w:line="240" w:lineRule="auto"/>
              <w:ind w:right="74"/>
              <w:jc w:val="right"/>
              <w:rPr>
                <w:rFonts w:ascii="Browallia New" w:hAnsi="Browallia New" w:cs="Browallia New"/>
                <w:sz w:val="20"/>
                <w:szCs w:val="20"/>
              </w:rPr>
            </w:pPr>
          </w:p>
        </w:tc>
      </w:tr>
      <w:tr w:rsidR="00401619" w:rsidRPr="00A67DCC" w14:paraId="57876A66" w14:textId="77777777" w:rsidTr="00A04908">
        <w:tc>
          <w:tcPr>
            <w:tcW w:w="6168" w:type="dxa"/>
            <w:gridSpan w:val="4"/>
            <w:vAlign w:val="center"/>
          </w:tcPr>
          <w:p w14:paraId="5DD4D953" w14:textId="134D1132" w:rsidR="00401619" w:rsidRPr="00A67DCC" w:rsidRDefault="00401619" w:rsidP="00C50382">
            <w:pPr>
              <w:tabs>
                <w:tab w:val="clear" w:pos="3742"/>
              </w:tabs>
              <w:spacing w:line="240" w:lineRule="auto"/>
              <w:ind w:left="250" w:right="175" w:hanging="180"/>
              <w:rPr>
                <w:rFonts w:ascii="Browallia New" w:hAnsi="Browallia New" w:cs="Browallia New"/>
                <w:sz w:val="28"/>
                <w:szCs w:val="28"/>
              </w:rPr>
            </w:pPr>
            <w:r w:rsidRPr="00A67DCC">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A67DCC"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A67DCC"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A67DCC"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A67DCC" w:rsidRDefault="00401619" w:rsidP="006729DE">
            <w:pPr>
              <w:spacing w:line="240" w:lineRule="auto"/>
              <w:ind w:right="74"/>
              <w:jc w:val="right"/>
              <w:rPr>
                <w:rFonts w:ascii="Browallia New" w:hAnsi="Browallia New" w:cs="Browallia New"/>
                <w:sz w:val="28"/>
                <w:szCs w:val="28"/>
              </w:rPr>
            </w:pPr>
          </w:p>
        </w:tc>
      </w:tr>
      <w:tr w:rsidR="006729DE" w:rsidRPr="00A67DCC" w14:paraId="2724460A" w14:textId="77777777" w:rsidTr="008977CE">
        <w:tc>
          <w:tcPr>
            <w:tcW w:w="3520" w:type="dxa"/>
            <w:vAlign w:val="bottom"/>
            <w:hideMark/>
          </w:tcPr>
          <w:p w14:paraId="2C91ECC1" w14:textId="5A54AC2A" w:rsidR="006729DE" w:rsidRPr="00A67DCC" w:rsidRDefault="006729DE" w:rsidP="006729DE">
            <w:pPr>
              <w:spacing w:line="240" w:lineRule="auto"/>
              <w:ind w:left="70"/>
              <w:rPr>
                <w:rFonts w:ascii="Browallia New" w:hAnsi="Browallia New" w:cs="Browallia New"/>
                <w:sz w:val="28"/>
                <w:szCs w:val="28"/>
              </w:rPr>
            </w:pPr>
            <w:bookmarkStart w:id="0" w:name="_Hlk482144152"/>
            <w:r w:rsidRPr="00A67DCC">
              <w:rPr>
                <w:rFonts w:ascii="Browallia New" w:hAnsi="Browallia New" w:cs="Browallia New"/>
                <w:sz w:val="28"/>
                <w:szCs w:val="28"/>
                <w:cs/>
              </w:rPr>
              <w:t>บุคคล</w:t>
            </w:r>
            <w:r w:rsidR="007F1CEB" w:rsidRPr="00A67DCC">
              <w:rPr>
                <w:rFonts w:ascii="Browallia New" w:hAnsi="Browallia New" w:cs="Browallia New"/>
                <w:sz w:val="28"/>
                <w:szCs w:val="28"/>
                <w:cs/>
              </w:rPr>
              <w:t>และบริษัท</w:t>
            </w:r>
            <w:r w:rsidRPr="00A67DCC">
              <w:rPr>
                <w:rFonts w:ascii="Browallia New" w:hAnsi="Browallia New" w:cs="Browallia New"/>
                <w:sz w:val="28"/>
                <w:szCs w:val="28"/>
                <w:cs/>
              </w:rPr>
              <w:t>ที่เกี่ยวข้อง</w:t>
            </w:r>
          </w:p>
        </w:tc>
        <w:tc>
          <w:tcPr>
            <w:tcW w:w="1246" w:type="dxa"/>
            <w:vAlign w:val="center"/>
          </w:tcPr>
          <w:p w14:paraId="75346C25" w14:textId="77777777" w:rsidR="006729DE" w:rsidRPr="00A67DCC"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A67DCC" w:rsidRDefault="006729DE" w:rsidP="006729DE">
            <w:pPr>
              <w:spacing w:line="240" w:lineRule="auto"/>
              <w:ind w:right="851"/>
              <w:jc w:val="right"/>
              <w:rPr>
                <w:rFonts w:ascii="Browallia New" w:hAnsi="Browallia New" w:cs="Browallia New"/>
                <w:sz w:val="28"/>
                <w:szCs w:val="28"/>
              </w:rPr>
            </w:pPr>
          </w:p>
        </w:tc>
        <w:tc>
          <w:tcPr>
            <w:tcW w:w="1222" w:type="dxa"/>
            <w:vAlign w:val="center"/>
          </w:tcPr>
          <w:p w14:paraId="7F015B57" w14:textId="7EF3A190" w:rsidR="006729DE" w:rsidRPr="00A67DCC"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A67DCC"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A67DCC"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A67DCC"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A67DCC" w:rsidRDefault="006729DE" w:rsidP="006729DE">
            <w:pPr>
              <w:spacing w:line="240" w:lineRule="auto"/>
              <w:ind w:right="74"/>
              <w:jc w:val="right"/>
              <w:rPr>
                <w:rFonts w:ascii="Browallia New" w:hAnsi="Browallia New" w:cs="Browallia New"/>
                <w:sz w:val="28"/>
                <w:szCs w:val="28"/>
              </w:rPr>
            </w:pPr>
          </w:p>
        </w:tc>
      </w:tr>
      <w:tr w:rsidR="00C4697F" w:rsidRPr="00A67DCC" w14:paraId="3EB95896" w14:textId="77777777" w:rsidTr="008977CE">
        <w:tc>
          <w:tcPr>
            <w:tcW w:w="3520" w:type="dxa"/>
            <w:vAlign w:val="bottom"/>
            <w:hideMark/>
          </w:tcPr>
          <w:p w14:paraId="359FBC3C" w14:textId="77777777" w:rsidR="00C4697F" w:rsidRPr="00A67DCC" w:rsidRDefault="00C4697F" w:rsidP="00C4697F">
            <w:pPr>
              <w:tabs>
                <w:tab w:val="clear" w:pos="227"/>
              </w:tabs>
              <w:spacing w:line="240" w:lineRule="auto"/>
              <w:ind w:left="237"/>
              <w:rPr>
                <w:rFonts w:ascii="Browallia New" w:hAnsi="Browallia New" w:cs="Browallia New"/>
                <w:sz w:val="28"/>
                <w:szCs w:val="28"/>
                <w:lang w:val="en-GB"/>
              </w:rPr>
            </w:pPr>
            <w:r w:rsidRPr="00A67DCC">
              <w:rPr>
                <w:rFonts w:ascii="Browallia New" w:hAnsi="Browallia New" w:cs="Browallia New"/>
                <w:sz w:val="28"/>
                <w:szCs w:val="28"/>
                <w:cs/>
              </w:rPr>
              <w:t>เงินกู้ยืม</w:t>
            </w:r>
          </w:p>
        </w:tc>
        <w:tc>
          <w:tcPr>
            <w:tcW w:w="1246" w:type="dxa"/>
            <w:vAlign w:val="bottom"/>
          </w:tcPr>
          <w:p w14:paraId="4C051207" w14:textId="69247B69"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rPr>
              <w:t>2,256,235</w:t>
            </w:r>
          </w:p>
        </w:tc>
        <w:tc>
          <w:tcPr>
            <w:tcW w:w="180" w:type="dxa"/>
          </w:tcPr>
          <w:p w14:paraId="79917446" w14:textId="2C523F36" w:rsidR="00C4697F" w:rsidRPr="00A67DCC" w:rsidRDefault="00C4697F" w:rsidP="00C4697F">
            <w:pPr>
              <w:spacing w:line="240" w:lineRule="auto"/>
              <w:ind w:right="851"/>
              <w:jc w:val="right"/>
              <w:rPr>
                <w:rFonts w:ascii="Browallia New" w:hAnsi="Browallia New" w:cs="Browallia New"/>
                <w:sz w:val="28"/>
                <w:szCs w:val="28"/>
              </w:rPr>
            </w:pPr>
          </w:p>
        </w:tc>
        <w:tc>
          <w:tcPr>
            <w:tcW w:w="1222" w:type="dxa"/>
          </w:tcPr>
          <w:p w14:paraId="5C26AA8C" w14:textId="455C576B"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381,375 </w:t>
            </w:r>
          </w:p>
        </w:tc>
        <w:tc>
          <w:tcPr>
            <w:tcW w:w="210" w:type="dxa"/>
          </w:tcPr>
          <w:p w14:paraId="5269A648" w14:textId="6B7ECE12"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Pr>
          <w:p w14:paraId="3A1D07CD" w14:textId="02927938"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(15,952)</w:t>
            </w:r>
          </w:p>
        </w:tc>
        <w:tc>
          <w:tcPr>
            <w:tcW w:w="180" w:type="dxa"/>
          </w:tcPr>
          <w:p w14:paraId="06C10FAE" w14:textId="6B88B489"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Pr>
          <w:p w14:paraId="37832F46" w14:textId="4841088C"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2,621,658 </w:t>
            </w:r>
          </w:p>
        </w:tc>
      </w:tr>
      <w:tr w:rsidR="00C4697F" w:rsidRPr="00A67DCC" w14:paraId="78D6B02B" w14:textId="77777777" w:rsidTr="008977CE">
        <w:tc>
          <w:tcPr>
            <w:tcW w:w="3520" w:type="dxa"/>
            <w:vAlign w:val="bottom"/>
            <w:hideMark/>
          </w:tcPr>
          <w:p w14:paraId="67884942" w14:textId="77777777" w:rsidR="00C4697F" w:rsidRPr="00A67DCC" w:rsidRDefault="00C4697F" w:rsidP="00C4697F">
            <w:pPr>
              <w:tabs>
                <w:tab w:val="clear" w:pos="227"/>
              </w:tabs>
              <w:spacing w:line="240" w:lineRule="auto"/>
              <w:ind w:left="237"/>
              <w:rPr>
                <w:rFonts w:ascii="Browallia New" w:hAnsi="Browallia New" w:cs="Browallia New"/>
                <w:sz w:val="28"/>
                <w:szCs w:val="28"/>
              </w:rPr>
            </w:pPr>
            <w:r w:rsidRPr="00A67DCC">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vAlign w:val="bottom"/>
          </w:tcPr>
          <w:p w14:paraId="726F4FDA" w14:textId="379F67D3"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lang w:val="en-GB"/>
              </w:rPr>
              <w:t>72,096</w:t>
            </w:r>
          </w:p>
        </w:tc>
        <w:tc>
          <w:tcPr>
            <w:tcW w:w="180" w:type="dxa"/>
          </w:tcPr>
          <w:p w14:paraId="33574719" w14:textId="6A4FC684" w:rsidR="00C4697F" w:rsidRPr="00A67DCC" w:rsidRDefault="00C4697F" w:rsidP="00C4697F">
            <w:pPr>
              <w:spacing w:line="240" w:lineRule="auto"/>
              <w:ind w:right="851"/>
              <w:jc w:val="right"/>
              <w:rPr>
                <w:rFonts w:ascii="Browallia New" w:hAnsi="Browallia New" w:cs="Browallia New"/>
                <w:sz w:val="28"/>
                <w:szCs w:val="28"/>
              </w:rPr>
            </w:pPr>
          </w:p>
        </w:tc>
        <w:tc>
          <w:tcPr>
            <w:tcW w:w="1222" w:type="dxa"/>
            <w:tcBorders>
              <w:top w:val="nil"/>
              <w:left w:val="nil"/>
              <w:bottom w:val="single" w:sz="4" w:space="0" w:color="auto"/>
              <w:right w:val="nil"/>
            </w:tcBorders>
          </w:tcPr>
          <w:p w14:paraId="364F48F3" w14:textId="5A37347E"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73,14</w:t>
            </w:r>
            <w:r w:rsidR="009A68B7" w:rsidRPr="00A67DCC">
              <w:rPr>
                <w:rFonts w:ascii="Browallia New" w:hAnsi="Browallia New" w:cs="Browallia New"/>
                <w:sz w:val="27"/>
                <w:szCs w:val="27"/>
              </w:rPr>
              <w:t>5</w:t>
            </w:r>
            <w:r w:rsidRPr="00A67DCC">
              <w:rPr>
                <w:rFonts w:ascii="Browallia New" w:hAnsi="Browallia New" w:cs="Browallia New"/>
                <w:sz w:val="27"/>
                <w:szCs w:val="27"/>
              </w:rPr>
              <w:t xml:space="preserve"> </w:t>
            </w:r>
          </w:p>
        </w:tc>
        <w:tc>
          <w:tcPr>
            <w:tcW w:w="210" w:type="dxa"/>
          </w:tcPr>
          <w:p w14:paraId="1AAE54F7" w14:textId="7AB4842B"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Borders>
              <w:top w:val="nil"/>
              <w:left w:val="nil"/>
              <w:bottom w:val="single" w:sz="4" w:space="0" w:color="auto"/>
              <w:right w:val="nil"/>
            </w:tcBorders>
          </w:tcPr>
          <w:p w14:paraId="2CFE5489" w14:textId="345F2AFE"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(40,980)</w:t>
            </w:r>
          </w:p>
        </w:tc>
        <w:tc>
          <w:tcPr>
            <w:tcW w:w="180" w:type="dxa"/>
          </w:tcPr>
          <w:p w14:paraId="33FDC637" w14:textId="7682EEAB"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nil"/>
              <w:left w:val="nil"/>
              <w:bottom w:val="single" w:sz="4" w:space="0" w:color="auto"/>
              <w:right w:val="nil"/>
            </w:tcBorders>
          </w:tcPr>
          <w:p w14:paraId="29A9F988" w14:textId="4DCC8527"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104,26</w:t>
            </w:r>
            <w:r w:rsidR="0001338E" w:rsidRPr="00A67DCC">
              <w:rPr>
                <w:rFonts w:ascii="Browallia New" w:hAnsi="Browallia New" w:cs="Browallia New"/>
                <w:sz w:val="27"/>
                <w:szCs w:val="27"/>
              </w:rPr>
              <w:t>1</w:t>
            </w:r>
            <w:r w:rsidRPr="00A67DCC">
              <w:rPr>
                <w:rFonts w:ascii="Browallia New" w:hAnsi="Browallia New" w:cs="Browallia New"/>
                <w:sz w:val="27"/>
                <w:szCs w:val="27"/>
              </w:rPr>
              <w:t xml:space="preserve"> </w:t>
            </w:r>
          </w:p>
        </w:tc>
      </w:tr>
      <w:tr w:rsidR="00C4697F" w:rsidRPr="00A67DCC" w14:paraId="0AA2F252" w14:textId="77777777" w:rsidTr="008977CE">
        <w:tc>
          <w:tcPr>
            <w:tcW w:w="3520" w:type="dxa"/>
            <w:hideMark/>
          </w:tcPr>
          <w:p w14:paraId="5F3152B0" w14:textId="77777777" w:rsidR="00C4697F" w:rsidRPr="00A67DCC" w:rsidRDefault="00C4697F" w:rsidP="00C4697F">
            <w:pPr>
              <w:tabs>
                <w:tab w:val="clear" w:pos="227"/>
              </w:tabs>
              <w:spacing w:line="240" w:lineRule="auto"/>
              <w:ind w:left="237" w:firstLine="13"/>
              <w:rPr>
                <w:rFonts w:ascii="Browallia New" w:hAnsi="Browallia New" w:cs="Browallia New"/>
                <w:sz w:val="28"/>
                <w:szCs w:val="28"/>
              </w:rPr>
            </w:pPr>
            <w:r w:rsidRPr="00A67DCC">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vAlign w:val="bottom"/>
          </w:tcPr>
          <w:p w14:paraId="023E0787" w14:textId="795EED14"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lang w:val="en-GB"/>
              </w:rPr>
              <w:t>2,328,331</w:t>
            </w:r>
          </w:p>
        </w:tc>
        <w:tc>
          <w:tcPr>
            <w:tcW w:w="180" w:type="dxa"/>
          </w:tcPr>
          <w:p w14:paraId="20B37480" w14:textId="117FB63C" w:rsidR="00C4697F" w:rsidRPr="00A67DCC" w:rsidRDefault="00C4697F" w:rsidP="00C4697F">
            <w:pPr>
              <w:spacing w:line="240" w:lineRule="auto"/>
              <w:ind w:right="851"/>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1F891DA8" w14:textId="10B59E5A"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454,52</w:t>
            </w:r>
            <w:r w:rsidR="009A68B7" w:rsidRPr="00A67DCC">
              <w:rPr>
                <w:rFonts w:ascii="Browallia New" w:hAnsi="Browallia New" w:cs="Browallia New"/>
                <w:sz w:val="27"/>
                <w:szCs w:val="27"/>
              </w:rPr>
              <w:t>0</w:t>
            </w:r>
            <w:r w:rsidRPr="00A67DCC">
              <w:rPr>
                <w:rFonts w:ascii="Browallia New" w:hAnsi="Browallia New" w:cs="Browallia New"/>
                <w:sz w:val="27"/>
                <w:szCs w:val="27"/>
              </w:rPr>
              <w:t xml:space="preserve"> </w:t>
            </w:r>
          </w:p>
        </w:tc>
        <w:tc>
          <w:tcPr>
            <w:tcW w:w="210" w:type="dxa"/>
          </w:tcPr>
          <w:p w14:paraId="6A4387A0" w14:textId="7A3F5ABB"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Borders>
              <w:top w:val="single" w:sz="4" w:space="0" w:color="auto"/>
              <w:left w:val="nil"/>
              <w:bottom w:val="single" w:sz="12" w:space="0" w:color="auto"/>
              <w:right w:val="nil"/>
            </w:tcBorders>
          </w:tcPr>
          <w:p w14:paraId="3BB6FDE9" w14:textId="68ECCC4C"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(56,932)</w:t>
            </w:r>
          </w:p>
        </w:tc>
        <w:tc>
          <w:tcPr>
            <w:tcW w:w="180" w:type="dxa"/>
          </w:tcPr>
          <w:p w14:paraId="7637A5FD" w14:textId="180AFC8D"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single" w:sz="4" w:space="0" w:color="auto"/>
              <w:left w:val="nil"/>
              <w:bottom w:val="single" w:sz="12" w:space="0" w:color="auto"/>
              <w:right w:val="nil"/>
            </w:tcBorders>
          </w:tcPr>
          <w:p w14:paraId="4FE7CCA7" w14:textId="4F45A60D" w:rsidR="00C4697F" w:rsidRPr="00A67DCC" w:rsidRDefault="00C4697F" w:rsidP="00C4697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2,725,9</w:t>
            </w:r>
            <w:r w:rsidR="00693554" w:rsidRPr="00A67DCC">
              <w:rPr>
                <w:rFonts w:ascii="Browallia New" w:hAnsi="Browallia New" w:cs="Browallia New"/>
                <w:sz w:val="27"/>
                <w:szCs w:val="27"/>
              </w:rPr>
              <w:t>19</w:t>
            </w:r>
            <w:r w:rsidRPr="00A67DCC">
              <w:rPr>
                <w:rFonts w:ascii="Browallia New" w:hAnsi="Browallia New" w:cs="Browallia New"/>
                <w:sz w:val="27"/>
                <w:szCs w:val="27"/>
              </w:rPr>
              <w:t xml:space="preserve"> </w:t>
            </w:r>
          </w:p>
        </w:tc>
      </w:tr>
      <w:bookmarkEnd w:id="0"/>
    </w:tbl>
    <w:p w14:paraId="734F0843" w14:textId="77777777" w:rsidR="00BD0DCE" w:rsidRPr="00A67DCC"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Pr="00A67DCC"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A67DCC"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9397034" w14:textId="77777777" w:rsidR="00AB7A8E" w:rsidRPr="00A67DCC"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50F80E" w14:textId="77777777" w:rsidR="00AB7A8E" w:rsidRPr="00A67DCC"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C70EA4" w14:textId="77777777" w:rsidR="00AB7A8E" w:rsidRPr="00A67DCC"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49E5CB0" w14:textId="77777777" w:rsidR="00AB7A8E" w:rsidRPr="00A67DCC"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A67DCC" w14:paraId="39712DAE" w14:textId="77777777" w:rsidTr="00AB7A8E">
        <w:trPr>
          <w:tblHeader/>
        </w:trPr>
        <w:tc>
          <w:tcPr>
            <w:tcW w:w="3492" w:type="dxa"/>
          </w:tcPr>
          <w:p w14:paraId="5DCE87D0" w14:textId="40F8F65B" w:rsidR="0068660D" w:rsidRPr="00A67DCC" w:rsidRDefault="0068660D" w:rsidP="00AB7A8E">
            <w:pPr>
              <w:tabs>
                <w:tab w:val="clear" w:pos="227"/>
              </w:tabs>
              <w:spacing w:line="240" w:lineRule="auto"/>
              <w:rPr>
                <w:rFonts w:ascii="Browallia New" w:hAnsi="Browallia New" w:cs="Browallia New"/>
                <w:sz w:val="28"/>
                <w:szCs w:val="28"/>
                <w:u w:val="single"/>
                <w:cs/>
              </w:rPr>
            </w:pPr>
            <w:r w:rsidRPr="00A67DCC">
              <w:rPr>
                <w:rFonts w:ascii="Browallia New" w:hAnsi="Browallia New" w:cs="Browallia New"/>
                <w:sz w:val="28"/>
                <w:szCs w:val="28"/>
                <w:u w:val="single"/>
              </w:rPr>
              <w:br w:type="page"/>
            </w:r>
          </w:p>
        </w:tc>
        <w:tc>
          <w:tcPr>
            <w:tcW w:w="1260" w:type="dxa"/>
            <w:vAlign w:val="bottom"/>
          </w:tcPr>
          <w:p w14:paraId="573D1E90" w14:textId="77777777" w:rsidR="0068660D" w:rsidRPr="00A67DCC"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A67DCC"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A67DCC"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A67DCC"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A67DCC"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A67DCC">
              <w:rPr>
                <w:rFonts w:ascii="Browallia New" w:hAnsi="Browallia New" w:cs="Browallia New"/>
                <w:sz w:val="28"/>
                <w:szCs w:val="28"/>
              </w:rPr>
              <w:t>(</w:t>
            </w:r>
            <w:proofErr w:type="gramStart"/>
            <w:r w:rsidRPr="00A67DCC">
              <w:rPr>
                <w:rFonts w:ascii="Browallia New" w:hAnsi="Browallia New" w:cs="Browallia New"/>
                <w:sz w:val="28"/>
                <w:szCs w:val="28"/>
                <w:cs/>
              </w:rPr>
              <w:t>หน่วย :</w:t>
            </w:r>
            <w:proofErr w:type="gramEnd"/>
            <w:r w:rsidRPr="00A67DCC">
              <w:rPr>
                <w:rFonts w:ascii="Browallia New" w:hAnsi="Browallia New" w:cs="Browallia New"/>
                <w:sz w:val="28"/>
                <w:szCs w:val="28"/>
                <w:cs/>
              </w:rPr>
              <w:t xml:space="preserve"> พันบาท)</w:t>
            </w:r>
          </w:p>
        </w:tc>
      </w:tr>
      <w:tr w:rsidR="009F11B4" w:rsidRPr="00A67DCC" w14:paraId="7AADA4FD" w14:textId="77777777" w:rsidTr="00AB7A8E">
        <w:trPr>
          <w:tblHeader/>
        </w:trPr>
        <w:tc>
          <w:tcPr>
            <w:tcW w:w="3492" w:type="dxa"/>
          </w:tcPr>
          <w:p w14:paraId="45F22F7F" w14:textId="77777777" w:rsidR="009F11B4" w:rsidRPr="00A67DCC"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A67DCC" w:rsidRDefault="009F11B4" w:rsidP="001B4041">
            <w:pPr>
              <w:tabs>
                <w:tab w:val="left" w:pos="5059"/>
              </w:tabs>
              <w:spacing w:line="240" w:lineRule="auto"/>
              <w:ind w:right="851"/>
              <w:jc w:val="center"/>
              <w:rPr>
                <w:rFonts w:ascii="Browallia New" w:hAnsi="Browallia New" w:cs="Browallia New"/>
                <w:sz w:val="28"/>
                <w:szCs w:val="28"/>
                <w:cs/>
              </w:rPr>
            </w:pPr>
            <w:r w:rsidRPr="00A67DCC">
              <w:rPr>
                <w:rFonts w:ascii="Browallia New" w:hAnsi="Browallia New" w:cs="Browallia New"/>
                <w:sz w:val="28"/>
                <w:szCs w:val="28"/>
                <w:cs/>
              </w:rPr>
              <w:t xml:space="preserve">                 </w:t>
            </w:r>
            <w:r w:rsidR="009150F9" w:rsidRPr="00A67DCC">
              <w:rPr>
                <w:rFonts w:ascii="Browallia New" w:hAnsi="Browallia New" w:cs="Browallia New"/>
                <w:sz w:val="28"/>
                <w:szCs w:val="28"/>
                <w:cs/>
              </w:rPr>
              <w:t>ข้อมูลทาง</w:t>
            </w:r>
            <w:r w:rsidRPr="00A67DCC">
              <w:rPr>
                <w:rFonts w:ascii="Browallia New" w:hAnsi="Browallia New" w:cs="Browallia New"/>
                <w:sz w:val="28"/>
                <w:szCs w:val="28"/>
                <w:cs/>
              </w:rPr>
              <w:t>การเงินเฉพาะบริษัท</w:t>
            </w:r>
          </w:p>
        </w:tc>
      </w:tr>
      <w:tr w:rsidR="006F67CA" w:rsidRPr="00A67DCC" w14:paraId="6AFBAACF" w14:textId="77777777" w:rsidTr="00AB7A8E">
        <w:trPr>
          <w:tblHeader/>
        </w:trPr>
        <w:tc>
          <w:tcPr>
            <w:tcW w:w="3492" w:type="dxa"/>
          </w:tcPr>
          <w:p w14:paraId="729F74D2" w14:textId="77777777" w:rsidR="006F67CA" w:rsidRPr="00A67DCC" w:rsidRDefault="006F67CA" w:rsidP="006F67CA">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5FC5DB46"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r w:rsidRPr="00A67DCC">
              <w:rPr>
                <w:rFonts w:ascii="Browallia New" w:hAnsi="Browallia New" w:cs="Browallia New"/>
                <w:sz w:val="28"/>
                <w:szCs w:val="28"/>
              </w:rPr>
              <w:t>1</w:t>
            </w:r>
            <w:r w:rsidRPr="00A67DCC">
              <w:rPr>
                <w:rFonts w:ascii="Browallia New" w:hAnsi="Browallia New" w:cs="Browallia New"/>
                <w:sz w:val="28"/>
                <w:szCs w:val="28"/>
                <w:cs/>
              </w:rPr>
              <w:t xml:space="preserve"> มกราคม </w:t>
            </w:r>
            <w:r w:rsidRPr="00A67DCC">
              <w:rPr>
                <w:rFonts w:ascii="Browallia New" w:hAnsi="Browallia New" w:cs="Browallia New"/>
                <w:sz w:val="28"/>
                <w:szCs w:val="28"/>
              </w:rPr>
              <w:t>2568</w:t>
            </w:r>
          </w:p>
        </w:tc>
        <w:tc>
          <w:tcPr>
            <w:tcW w:w="180" w:type="dxa"/>
          </w:tcPr>
          <w:p w14:paraId="53B49025" w14:textId="77777777"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1746AB6B" w14:textId="77777777"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p>
          <w:p w14:paraId="510ACAC9" w14:textId="0D2ADB6D" w:rsidR="006F67CA" w:rsidRPr="00A67DCC" w:rsidRDefault="006F67CA" w:rsidP="006F67C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cs/>
              </w:rPr>
              <w:t>เพิ่ม</w:t>
            </w:r>
            <w:r w:rsidRPr="00A67DCC">
              <w:rPr>
                <w:rStyle w:val="PageNumber"/>
                <w:rFonts w:ascii="Browallia New" w:hAnsi="Browallia New" w:cs="Browallia New"/>
                <w:sz w:val="28"/>
                <w:szCs w:val="28"/>
                <w:cs/>
              </w:rPr>
              <w:t>ขึ้น</w:t>
            </w:r>
          </w:p>
        </w:tc>
        <w:tc>
          <w:tcPr>
            <w:tcW w:w="180" w:type="dxa"/>
          </w:tcPr>
          <w:p w14:paraId="261257B7" w14:textId="77777777"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2318E4A5" w14:textId="77777777"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p>
          <w:p w14:paraId="28BBC107" w14:textId="0D085C8B" w:rsidR="006F67CA" w:rsidRPr="00A67DCC" w:rsidRDefault="006F67CA" w:rsidP="006F67C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cs/>
              </w:rPr>
              <w:t>ลดลง</w:t>
            </w:r>
          </w:p>
        </w:tc>
        <w:tc>
          <w:tcPr>
            <w:tcW w:w="180" w:type="dxa"/>
          </w:tcPr>
          <w:p w14:paraId="45E8F033" w14:textId="77777777" w:rsidR="006F67CA" w:rsidRPr="00A67DCC" w:rsidRDefault="006F67CA" w:rsidP="006F67CA">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00249318" w:rsidR="006F67CA" w:rsidRPr="00A67DCC" w:rsidRDefault="005E1538" w:rsidP="006F67CA">
            <w:pPr>
              <w:tabs>
                <w:tab w:val="clear" w:pos="907"/>
              </w:tabs>
              <w:spacing w:line="240" w:lineRule="auto"/>
              <w:ind w:left="-46" w:right="-45"/>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6F67CA" w:rsidRPr="00A67DCC">
              <w:rPr>
                <w:rFonts w:ascii="Browallia New" w:hAnsi="Browallia New" w:cs="Browallia New"/>
                <w:sz w:val="28"/>
                <w:szCs w:val="28"/>
              </w:rPr>
              <w:t>2568</w:t>
            </w:r>
          </w:p>
        </w:tc>
      </w:tr>
      <w:tr w:rsidR="009F11B4" w:rsidRPr="00A67DCC" w14:paraId="6465FCA9" w14:textId="77777777" w:rsidTr="00AB7A8E">
        <w:trPr>
          <w:cantSplit/>
          <w:trHeight w:hRule="exact" w:val="216"/>
        </w:trPr>
        <w:tc>
          <w:tcPr>
            <w:tcW w:w="3492" w:type="dxa"/>
          </w:tcPr>
          <w:p w14:paraId="53D4A89B" w14:textId="5F9772D6" w:rsidR="009F11B4" w:rsidRPr="00A67DCC"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A67DCC"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A67DCC"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A67DCC"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A67DCC"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A67DCC"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A67DCC"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A67DCC" w:rsidRDefault="009F11B4" w:rsidP="001B4041">
            <w:pPr>
              <w:spacing w:line="240" w:lineRule="auto"/>
              <w:ind w:right="74"/>
              <w:jc w:val="right"/>
              <w:rPr>
                <w:rFonts w:ascii="Browallia New" w:hAnsi="Browallia New" w:cs="Browallia New"/>
              </w:rPr>
            </w:pPr>
          </w:p>
        </w:tc>
      </w:tr>
      <w:tr w:rsidR="007F2B9A" w:rsidRPr="00A67DCC" w14:paraId="5D15A63F" w14:textId="77777777" w:rsidTr="00A04908">
        <w:trPr>
          <w:cantSplit/>
        </w:trPr>
        <w:tc>
          <w:tcPr>
            <w:tcW w:w="6154" w:type="dxa"/>
            <w:gridSpan w:val="4"/>
            <w:vAlign w:val="center"/>
          </w:tcPr>
          <w:p w14:paraId="166FEF52" w14:textId="5AB900A6" w:rsidR="007F2B9A" w:rsidRPr="00A67DCC" w:rsidRDefault="007F2B9A" w:rsidP="0022419D">
            <w:pPr>
              <w:tabs>
                <w:tab w:val="clear" w:pos="3742"/>
              </w:tabs>
              <w:spacing w:line="240" w:lineRule="auto"/>
              <w:ind w:left="250" w:right="175" w:hanging="180"/>
              <w:rPr>
                <w:rFonts w:ascii="Browallia New" w:hAnsi="Browallia New" w:cs="Browallia New"/>
                <w:sz w:val="28"/>
                <w:szCs w:val="28"/>
              </w:rPr>
            </w:pPr>
            <w:r w:rsidRPr="00A67DCC">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A67DCC"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A67DCC"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A67DCC"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A67DCC" w:rsidRDefault="007F2B9A" w:rsidP="007F2B9A">
            <w:pPr>
              <w:spacing w:line="240" w:lineRule="auto"/>
              <w:ind w:right="74"/>
              <w:jc w:val="right"/>
              <w:rPr>
                <w:rFonts w:ascii="Browallia New" w:hAnsi="Browallia New" w:cs="Browallia New"/>
                <w:sz w:val="28"/>
                <w:szCs w:val="28"/>
              </w:rPr>
            </w:pPr>
          </w:p>
        </w:tc>
      </w:tr>
      <w:tr w:rsidR="007F2B9A" w:rsidRPr="00A67DCC" w14:paraId="03EF2450" w14:textId="77777777" w:rsidTr="00AB7A8E">
        <w:trPr>
          <w:cantSplit/>
        </w:trPr>
        <w:tc>
          <w:tcPr>
            <w:tcW w:w="3492" w:type="dxa"/>
          </w:tcPr>
          <w:p w14:paraId="379AD57B" w14:textId="77777777" w:rsidR="007F2B9A" w:rsidRPr="00A67DCC" w:rsidRDefault="007F2B9A" w:rsidP="007F2B9A">
            <w:pPr>
              <w:tabs>
                <w:tab w:val="clear" w:pos="227"/>
              </w:tabs>
              <w:spacing w:line="240" w:lineRule="auto"/>
              <w:ind w:left="237" w:hanging="177"/>
              <w:rPr>
                <w:rFonts w:ascii="Browallia New" w:hAnsi="Browallia New" w:cs="Browallia New"/>
                <w:sz w:val="28"/>
                <w:szCs w:val="28"/>
                <w:cs/>
              </w:rPr>
            </w:pPr>
            <w:r w:rsidRPr="00A67DCC">
              <w:rPr>
                <w:rFonts w:ascii="Browallia New" w:hAnsi="Browallia New" w:cs="Browallia New"/>
                <w:sz w:val="28"/>
                <w:szCs w:val="28"/>
                <w:cs/>
              </w:rPr>
              <w:t>บริษัทย่อย</w:t>
            </w:r>
          </w:p>
        </w:tc>
        <w:tc>
          <w:tcPr>
            <w:tcW w:w="1260" w:type="dxa"/>
            <w:vAlign w:val="bottom"/>
          </w:tcPr>
          <w:p w14:paraId="49FCB3B6"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A67DCC"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A67DCC"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79114F" w:rsidRPr="00A67DCC" w14:paraId="2CC67C9F" w14:textId="77777777" w:rsidTr="00AB7A8E">
        <w:trPr>
          <w:cantSplit/>
        </w:trPr>
        <w:tc>
          <w:tcPr>
            <w:tcW w:w="3492" w:type="dxa"/>
          </w:tcPr>
          <w:p w14:paraId="309ED94E" w14:textId="77777777" w:rsidR="0079114F" w:rsidRPr="00A67DCC" w:rsidRDefault="0079114F" w:rsidP="0079114F">
            <w:pPr>
              <w:tabs>
                <w:tab w:val="clear" w:pos="227"/>
              </w:tabs>
              <w:spacing w:line="240" w:lineRule="auto"/>
              <w:ind w:left="237"/>
              <w:rPr>
                <w:rFonts w:ascii="Browallia New" w:hAnsi="Browallia New" w:cs="Browallia New"/>
                <w:sz w:val="28"/>
                <w:szCs w:val="28"/>
                <w:lang w:val="en-GB"/>
              </w:rPr>
            </w:pPr>
            <w:r w:rsidRPr="00A67DCC">
              <w:rPr>
                <w:rFonts w:ascii="Browallia New" w:hAnsi="Browallia New" w:cs="Browallia New"/>
                <w:sz w:val="28"/>
                <w:szCs w:val="28"/>
                <w:cs/>
              </w:rPr>
              <w:t>เงินกู้ยืม</w:t>
            </w:r>
          </w:p>
        </w:tc>
        <w:tc>
          <w:tcPr>
            <w:tcW w:w="1260" w:type="dxa"/>
          </w:tcPr>
          <w:p w14:paraId="590362EC" w14:textId="7C9AA954"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rPr>
              <w:t>90,280</w:t>
            </w:r>
          </w:p>
        </w:tc>
        <w:tc>
          <w:tcPr>
            <w:tcW w:w="180" w:type="dxa"/>
          </w:tcPr>
          <w:p w14:paraId="71F6CC8D"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06CA2C69"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149,200 </w:t>
            </w:r>
          </w:p>
        </w:tc>
        <w:tc>
          <w:tcPr>
            <w:tcW w:w="180" w:type="dxa"/>
            <w:tcBorders>
              <w:left w:val="nil"/>
              <w:right w:val="nil"/>
            </w:tcBorders>
          </w:tcPr>
          <w:p w14:paraId="6897E9B1" w14:textId="77777777" w:rsidR="0079114F" w:rsidRPr="00A67DCC" w:rsidRDefault="0079114F" w:rsidP="0079114F">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26ED0DC2" w14:textId="151661BC"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r w:rsidRPr="00A67DCC">
              <w:rPr>
                <w:rFonts w:ascii="Browallia New" w:hAnsi="Browallia New" w:cs="Browallia New"/>
                <w:sz w:val="27"/>
                <w:szCs w:val="27"/>
              </w:rPr>
              <w:t xml:space="preserve"> (25,200)</w:t>
            </w:r>
          </w:p>
        </w:tc>
        <w:tc>
          <w:tcPr>
            <w:tcW w:w="180" w:type="dxa"/>
            <w:tcBorders>
              <w:left w:val="nil"/>
              <w:right w:val="nil"/>
            </w:tcBorders>
          </w:tcPr>
          <w:p w14:paraId="6F3598E0" w14:textId="77777777" w:rsidR="0079114F" w:rsidRPr="00A67DCC" w:rsidRDefault="0079114F" w:rsidP="007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48" w:type="dxa"/>
          </w:tcPr>
          <w:p w14:paraId="7636BB90" w14:textId="16B01582"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214,280 </w:t>
            </w:r>
          </w:p>
        </w:tc>
      </w:tr>
      <w:tr w:rsidR="0079114F" w:rsidRPr="00A67DCC" w14:paraId="4FA0CE7C" w14:textId="77777777" w:rsidTr="00AB7A8E">
        <w:trPr>
          <w:cantSplit/>
        </w:trPr>
        <w:tc>
          <w:tcPr>
            <w:tcW w:w="3492" w:type="dxa"/>
            <w:vAlign w:val="bottom"/>
          </w:tcPr>
          <w:p w14:paraId="55A7BC99" w14:textId="77777777" w:rsidR="0079114F" w:rsidRPr="00A67DCC" w:rsidRDefault="0079114F" w:rsidP="0079114F">
            <w:pPr>
              <w:tabs>
                <w:tab w:val="clear" w:pos="227"/>
              </w:tabs>
              <w:spacing w:line="240" w:lineRule="auto"/>
              <w:ind w:left="237"/>
              <w:rPr>
                <w:rFonts w:ascii="Browallia New" w:hAnsi="Browallia New" w:cs="Browallia New"/>
                <w:sz w:val="28"/>
                <w:szCs w:val="28"/>
                <w:cs/>
              </w:rPr>
            </w:pPr>
            <w:r w:rsidRPr="00A67DCC">
              <w:rPr>
                <w:rFonts w:ascii="Browallia New" w:hAnsi="Browallia New" w:cs="Browallia New"/>
                <w:sz w:val="28"/>
                <w:szCs w:val="28"/>
                <w:cs/>
              </w:rPr>
              <w:t>ดอกเบี้ยค้างจ่าย</w:t>
            </w:r>
          </w:p>
        </w:tc>
        <w:tc>
          <w:tcPr>
            <w:tcW w:w="1260" w:type="dxa"/>
          </w:tcPr>
          <w:p w14:paraId="1EFB1572" w14:textId="545EEAEF"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rPr>
              <w:t>581</w:t>
            </w:r>
          </w:p>
        </w:tc>
        <w:tc>
          <w:tcPr>
            <w:tcW w:w="180" w:type="dxa"/>
          </w:tcPr>
          <w:p w14:paraId="2172846B"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7C35D625"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4,601 </w:t>
            </w:r>
          </w:p>
        </w:tc>
        <w:tc>
          <w:tcPr>
            <w:tcW w:w="180" w:type="dxa"/>
            <w:tcBorders>
              <w:left w:val="nil"/>
              <w:right w:val="nil"/>
            </w:tcBorders>
          </w:tcPr>
          <w:p w14:paraId="03517230" w14:textId="77777777" w:rsidR="0079114F" w:rsidRPr="00A67DCC" w:rsidRDefault="0079114F" w:rsidP="0079114F">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69654D5" w14:textId="386532F1"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(4,077)</w:t>
            </w:r>
          </w:p>
        </w:tc>
        <w:tc>
          <w:tcPr>
            <w:tcW w:w="180" w:type="dxa"/>
            <w:tcBorders>
              <w:left w:val="nil"/>
              <w:right w:val="nil"/>
            </w:tcBorders>
          </w:tcPr>
          <w:p w14:paraId="30414E77" w14:textId="77777777" w:rsidR="0079114F" w:rsidRPr="00A67DCC" w:rsidRDefault="0079114F" w:rsidP="007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48" w:type="dxa"/>
          </w:tcPr>
          <w:p w14:paraId="546C08F7" w14:textId="1D6017CD"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1,105 </w:t>
            </w:r>
          </w:p>
        </w:tc>
      </w:tr>
      <w:tr w:rsidR="0079114F" w:rsidRPr="00A67DCC" w14:paraId="7F8C8F71" w14:textId="77777777">
        <w:trPr>
          <w:cantSplit/>
          <w:trHeight w:hRule="exact" w:val="251"/>
        </w:trPr>
        <w:tc>
          <w:tcPr>
            <w:tcW w:w="3492" w:type="dxa"/>
            <w:vAlign w:val="bottom"/>
          </w:tcPr>
          <w:p w14:paraId="34B755E6" w14:textId="77777777" w:rsidR="0079114F" w:rsidRPr="00A67DCC" w:rsidRDefault="0079114F" w:rsidP="0079114F">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79114F" w:rsidRPr="00A67DCC" w:rsidRDefault="0079114F" w:rsidP="0079114F">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478B224D"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3FAFBD5D" w14:textId="3CDFBC4B"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54006702"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2E7CA9D8" w14:textId="759A55F0"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r>
      <w:tr w:rsidR="0079114F" w:rsidRPr="00A67DCC" w14:paraId="091C7A93" w14:textId="77777777">
        <w:trPr>
          <w:cantSplit/>
        </w:trPr>
        <w:tc>
          <w:tcPr>
            <w:tcW w:w="3492" w:type="dxa"/>
            <w:vAlign w:val="bottom"/>
          </w:tcPr>
          <w:p w14:paraId="1180A7D3" w14:textId="26B71452" w:rsidR="0079114F" w:rsidRPr="00A67DCC" w:rsidRDefault="0079114F" w:rsidP="0079114F">
            <w:pPr>
              <w:spacing w:line="240" w:lineRule="auto"/>
              <w:ind w:left="250" w:right="851" w:hanging="148"/>
              <w:jc w:val="both"/>
              <w:rPr>
                <w:rFonts w:ascii="Browallia New" w:hAnsi="Browallia New" w:cs="Browallia New"/>
                <w:sz w:val="28"/>
                <w:szCs w:val="28"/>
              </w:rPr>
            </w:pPr>
            <w:r w:rsidRPr="00A67DCC">
              <w:rPr>
                <w:rFonts w:ascii="Browallia New" w:hAnsi="Browallia New" w:cs="Browallia New"/>
                <w:sz w:val="28"/>
                <w:szCs w:val="28"/>
                <w:cs/>
              </w:rPr>
              <w:t>บุคคลและบริษัทที่เกี่ยวข้อง</w:t>
            </w:r>
          </w:p>
        </w:tc>
        <w:tc>
          <w:tcPr>
            <w:tcW w:w="1260" w:type="dxa"/>
          </w:tcPr>
          <w:p w14:paraId="0FB2F1F8" w14:textId="3D29B61C"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79114F" w:rsidRPr="00A67DCC" w:rsidRDefault="0079114F" w:rsidP="0079114F">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3D364708"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64FE3A8" w14:textId="1D3D19AB"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21DD977F"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4D09B974" w14:textId="41CE2A64"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r>
      <w:tr w:rsidR="0079114F" w:rsidRPr="00A67DCC" w14:paraId="72A4243B" w14:textId="77777777" w:rsidTr="00AB7A8E">
        <w:trPr>
          <w:cantSplit/>
        </w:trPr>
        <w:tc>
          <w:tcPr>
            <w:tcW w:w="3492" w:type="dxa"/>
          </w:tcPr>
          <w:p w14:paraId="24970E4E" w14:textId="271E8745" w:rsidR="0079114F" w:rsidRPr="00A67DCC" w:rsidRDefault="0079114F" w:rsidP="0079114F">
            <w:pPr>
              <w:spacing w:line="240" w:lineRule="auto"/>
              <w:ind w:left="250" w:right="851"/>
              <w:jc w:val="both"/>
              <w:rPr>
                <w:rFonts w:ascii="Browallia New" w:hAnsi="Browallia New" w:cs="Browallia New"/>
                <w:sz w:val="28"/>
                <w:szCs w:val="28"/>
              </w:rPr>
            </w:pPr>
            <w:r w:rsidRPr="00A67DCC">
              <w:rPr>
                <w:rFonts w:ascii="Browallia New" w:hAnsi="Browallia New" w:cs="Browallia New"/>
                <w:sz w:val="28"/>
                <w:szCs w:val="28"/>
                <w:cs/>
              </w:rPr>
              <w:t>เงินกู้ยืม</w:t>
            </w:r>
          </w:p>
        </w:tc>
        <w:tc>
          <w:tcPr>
            <w:tcW w:w="1260" w:type="dxa"/>
          </w:tcPr>
          <w:p w14:paraId="520C82F4" w14:textId="043C29DD"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lang w:val="en-GB"/>
              </w:rPr>
              <w:t>1,643,168</w:t>
            </w:r>
          </w:p>
        </w:tc>
        <w:tc>
          <w:tcPr>
            <w:tcW w:w="180" w:type="dxa"/>
            <w:vAlign w:val="bottom"/>
          </w:tcPr>
          <w:p w14:paraId="4508A275" w14:textId="77777777" w:rsidR="0079114F" w:rsidRPr="00A67DCC" w:rsidRDefault="0079114F" w:rsidP="0079114F">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0A7DDB8F"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193,161 </w:t>
            </w:r>
          </w:p>
        </w:tc>
        <w:tc>
          <w:tcPr>
            <w:tcW w:w="180" w:type="dxa"/>
            <w:tcBorders>
              <w:left w:val="nil"/>
              <w:right w:val="nil"/>
            </w:tcBorders>
          </w:tcPr>
          <w:p w14:paraId="68645566"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C2D14AD" w14:textId="195CA663"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(12,820)</w:t>
            </w:r>
          </w:p>
        </w:tc>
        <w:tc>
          <w:tcPr>
            <w:tcW w:w="180" w:type="dxa"/>
            <w:tcBorders>
              <w:left w:val="nil"/>
              <w:right w:val="nil"/>
            </w:tcBorders>
          </w:tcPr>
          <w:p w14:paraId="187F1CE6"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5F845455" w14:textId="1267E89A"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1,823,509 </w:t>
            </w:r>
          </w:p>
        </w:tc>
      </w:tr>
      <w:tr w:rsidR="0079114F" w:rsidRPr="00A67DCC" w14:paraId="551EBDD2" w14:textId="77777777" w:rsidTr="00AB7A8E">
        <w:trPr>
          <w:cantSplit/>
        </w:trPr>
        <w:tc>
          <w:tcPr>
            <w:tcW w:w="3492" w:type="dxa"/>
            <w:vAlign w:val="bottom"/>
          </w:tcPr>
          <w:p w14:paraId="1E0EE618" w14:textId="57F58349" w:rsidR="0079114F" w:rsidRPr="00A67DCC" w:rsidRDefault="0079114F" w:rsidP="0079114F">
            <w:pPr>
              <w:spacing w:line="240" w:lineRule="auto"/>
              <w:ind w:left="250" w:right="851"/>
              <w:jc w:val="both"/>
              <w:rPr>
                <w:rFonts w:ascii="Browallia New" w:hAnsi="Browallia New" w:cs="Browallia New"/>
                <w:sz w:val="28"/>
                <w:szCs w:val="28"/>
              </w:rPr>
            </w:pPr>
            <w:r w:rsidRPr="00A67DCC">
              <w:rPr>
                <w:rFonts w:ascii="Browallia New" w:hAnsi="Browallia New" w:cs="Browallia New"/>
                <w:sz w:val="28"/>
                <w:szCs w:val="28"/>
                <w:cs/>
              </w:rPr>
              <w:t>ดอกเบี้ยค้างจ่าย</w:t>
            </w:r>
          </w:p>
        </w:tc>
        <w:tc>
          <w:tcPr>
            <w:tcW w:w="1260" w:type="dxa"/>
          </w:tcPr>
          <w:p w14:paraId="3C9DE788" w14:textId="55878DF6"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67DCC">
              <w:rPr>
                <w:rFonts w:ascii="Browallia New" w:hAnsi="Browallia New" w:cs="Browallia New"/>
                <w:sz w:val="27"/>
                <w:szCs w:val="27"/>
                <w:lang w:val="en-GB"/>
              </w:rPr>
              <w:t>65,840</w:t>
            </w:r>
          </w:p>
        </w:tc>
        <w:tc>
          <w:tcPr>
            <w:tcW w:w="180" w:type="dxa"/>
            <w:vAlign w:val="bottom"/>
          </w:tcPr>
          <w:p w14:paraId="10C82AD2" w14:textId="77777777" w:rsidR="0079114F" w:rsidRPr="00A67DCC" w:rsidRDefault="0079114F" w:rsidP="0079114F">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6A1F68AB" w14:textId="37531E1C"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50,890 </w:t>
            </w:r>
          </w:p>
        </w:tc>
        <w:tc>
          <w:tcPr>
            <w:tcW w:w="180" w:type="dxa"/>
            <w:tcBorders>
              <w:left w:val="nil"/>
              <w:right w:val="nil"/>
            </w:tcBorders>
          </w:tcPr>
          <w:p w14:paraId="51FF52AB"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4B134F33" w14:textId="0A653CA9"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(19,</w:t>
            </w:r>
            <w:r w:rsidR="004B7503" w:rsidRPr="00A67DCC">
              <w:rPr>
                <w:rFonts w:ascii="Browallia New" w:hAnsi="Browallia New" w:cs="Browallia New"/>
                <w:sz w:val="27"/>
                <w:szCs w:val="27"/>
              </w:rPr>
              <w:t>600</w:t>
            </w:r>
            <w:r w:rsidRPr="00A67DCC">
              <w:rPr>
                <w:rFonts w:ascii="Browallia New" w:hAnsi="Browallia New" w:cs="Browallia New"/>
                <w:sz w:val="27"/>
                <w:szCs w:val="27"/>
              </w:rPr>
              <w:t>)</w:t>
            </w:r>
          </w:p>
        </w:tc>
        <w:tc>
          <w:tcPr>
            <w:tcW w:w="180" w:type="dxa"/>
            <w:tcBorders>
              <w:left w:val="nil"/>
              <w:right w:val="nil"/>
            </w:tcBorders>
          </w:tcPr>
          <w:p w14:paraId="3ED232A4" w14:textId="77777777"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Pr>
          <w:p w14:paraId="20ED92A0" w14:textId="50C83D00"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A67DCC">
              <w:rPr>
                <w:rFonts w:ascii="Browallia New" w:hAnsi="Browallia New" w:cs="Browallia New"/>
                <w:sz w:val="27"/>
                <w:szCs w:val="27"/>
              </w:rPr>
              <w:t xml:space="preserve"> 97,13</w:t>
            </w:r>
            <w:r w:rsidR="009B4E5D" w:rsidRPr="00A67DCC">
              <w:rPr>
                <w:rFonts w:ascii="Browallia New" w:hAnsi="Browallia New" w:cs="Browallia New"/>
                <w:sz w:val="27"/>
                <w:szCs w:val="27"/>
              </w:rPr>
              <w:t>0</w:t>
            </w:r>
            <w:r w:rsidRPr="00A67DCC">
              <w:rPr>
                <w:rFonts w:ascii="Browallia New" w:hAnsi="Browallia New" w:cs="Browallia New"/>
                <w:sz w:val="27"/>
                <w:szCs w:val="27"/>
              </w:rPr>
              <w:t xml:space="preserve"> </w:t>
            </w:r>
          </w:p>
        </w:tc>
      </w:tr>
      <w:tr w:rsidR="0079114F" w:rsidRPr="00A67DCC" w14:paraId="7C859633" w14:textId="77777777" w:rsidTr="00AB7A8E">
        <w:trPr>
          <w:cantSplit/>
        </w:trPr>
        <w:tc>
          <w:tcPr>
            <w:tcW w:w="3492" w:type="dxa"/>
          </w:tcPr>
          <w:p w14:paraId="1764F5E3" w14:textId="0D9CA567" w:rsidR="0079114F" w:rsidRPr="00A67DCC" w:rsidRDefault="0079114F" w:rsidP="0079114F">
            <w:pPr>
              <w:spacing w:line="240" w:lineRule="auto"/>
              <w:ind w:right="851" w:firstLine="102"/>
              <w:jc w:val="both"/>
              <w:rPr>
                <w:rFonts w:ascii="Browallia New" w:hAnsi="Browallia New" w:cs="Browallia New"/>
                <w:sz w:val="28"/>
                <w:szCs w:val="28"/>
              </w:rPr>
            </w:pPr>
            <w:r w:rsidRPr="00A67DCC">
              <w:rPr>
                <w:rFonts w:ascii="Browallia New" w:hAnsi="Browallia New" w:cs="Browallia New"/>
                <w:sz w:val="28"/>
                <w:szCs w:val="28"/>
                <w:cs/>
              </w:rPr>
              <w:t>รวม</w:t>
            </w:r>
          </w:p>
        </w:tc>
        <w:tc>
          <w:tcPr>
            <w:tcW w:w="1260" w:type="dxa"/>
            <w:tcBorders>
              <w:top w:val="single" w:sz="4" w:space="0" w:color="auto"/>
              <w:bottom w:val="single" w:sz="12" w:space="0" w:color="auto"/>
            </w:tcBorders>
          </w:tcPr>
          <w:p w14:paraId="1739BBB7" w14:textId="399957BA"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67DCC">
              <w:rPr>
                <w:rFonts w:ascii="Browallia New" w:hAnsi="Browallia New" w:cs="Browallia New"/>
                <w:sz w:val="27"/>
                <w:szCs w:val="27"/>
                <w:lang w:val="en-GB"/>
              </w:rPr>
              <w:t>1,799,869</w:t>
            </w:r>
          </w:p>
        </w:tc>
        <w:tc>
          <w:tcPr>
            <w:tcW w:w="180" w:type="dxa"/>
            <w:vAlign w:val="bottom"/>
          </w:tcPr>
          <w:p w14:paraId="1CE32271" w14:textId="77777777" w:rsidR="0079114F" w:rsidRPr="00A67DCC" w:rsidRDefault="0079114F" w:rsidP="0079114F">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1B4A5074"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397,852 </w:t>
            </w:r>
          </w:p>
        </w:tc>
        <w:tc>
          <w:tcPr>
            <w:tcW w:w="180" w:type="dxa"/>
            <w:tcBorders>
              <w:left w:val="nil"/>
              <w:right w:val="nil"/>
            </w:tcBorders>
          </w:tcPr>
          <w:p w14:paraId="1774B7D0" w14:textId="77777777" w:rsidR="0079114F" w:rsidRPr="00A67DCC" w:rsidRDefault="0079114F" w:rsidP="0079114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top w:val="single" w:sz="4" w:space="0" w:color="auto"/>
              <w:left w:val="nil"/>
              <w:bottom w:val="single" w:sz="12" w:space="0" w:color="auto"/>
              <w:right w:val="nil"/>
            </w:tcBorders>
          </w:tcPr>
          <w:p w14:paraId="73BC631A" w14:textId="4A98C4EE"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A67DCC">
              <w:rPr>
                <w:rFonts w:ascii="Browallia New" w:hAnsi="Browallia New" w:cs="Browallia New"/>
                <w:sz w:val="27"/>
                <w:szCs w:val="27"/>
              </w:rPr>
              <w:t xml:space="preserve"> (61,69</w:t>
            </w:r>
            <w:r w:rsidR="004B7503" w:rsidRPr="00A67DCC">
              <w:rPr>
                <w:rFonts w:ascii="Browallia New" w:hAnsi="Browallia New" w:cs="Browallia New"/>
                <w:sz w:val="27"/>
                <w:szCs w:val="27"/>
              </w:rPr>
              <w:t>7</w:t>
            </w:r>
            <w:r w:rsidRPr="00A67DCC">
              <w:rPr>
                <w:rFonts w:ascii="Browallia New" w:hAnsi="Browallia New" w:cs="Browallia New"/>
                <w:sz w:val="27"/>
                <w:szCs w:val="27"/>
              </w:rPr>
              <w:t>)</w:t>
            </w:r>
          </w:p>
        </w:tc>
        <w:tc>
          <w:tcPr>
            <w:tcW w:w="180" w:type="dxa"/>
            <w:tcBorders>
              <w:left w:val="nil"/>
              <w:right w:val="nil"/>
            </w:tcBorders>
          </w:tcPr>
          <w:p w14:paraId="1D32D3A9" w14:textId="77777777"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single" w:sz="4" w:space="0" w:color="auto"/>
              <w:bottom w:val="single" w:sz="12" w:space="0" w:color="auto"/>
            </w:tcBorders>
          </w:tcPr>
          <w:p w14:paraId="41EEAD92" w14:textId="230D65F9" w:rsidR="0079114F" w:rsidRPr="00A67DCC" w:rsidRDefault="0079114F" w:rsidP="0079114F">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A67DCC">
              <w:rPr>
                <w:rFonts w:ascii="Browallia New" w:hAnsi="Browallia New" w:cs="Browallia New"/>
                <w:sz w:val="27"/>
                <w:szCs w:val="27"/>
              </w:rPr>
              <w:t xml:space="preserve"> 2,136,02</w:t>
            </w:r>
            <w:r w:rsidR="00592BB6" w:rsidRPr="00A67DCC">
              <w:rPr>
                <w:rFonts w:ascii="Browallia New" w:hAnsi="Browallia New" w:cs="Browallia New"/>
                <w:sz w:val="27"/>
                <w:szCs w:val="27"/>
              </w:rPr>
              <w:t>4</w:t>
            </w:r>
            <w:r w:rsidRPr="00A67DCC">
              <w:rPr>
                <w:rFonts w:ascii="Browallia New" w:hAnsi="Browallia New" w:cs="Browallia New"/>
                <w:sz w:val="27"/>
                <w:szCs w:val="27"/>
              </w:rPr>
              <w:t xml:space="preserve"> </w:t>
            </w:r>
          </w:p>
        </w:tc>
      </w:tr>
    </w:tbl>
    <w:p w14:paraId="71DD5FED" w14:textId="77777777" w:rsidR="00F0764D" w:rsidRPr="00A67DCC"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A67DCC" w:rsidRDefault="00E75DEC"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ลูกหนี้ตามสัญญาเช่าซื้อ</w:t>
      </w:r>
      <w:r w:rsidRPr="00A67DCC">
        <w:rPr>
          <w:rFonts w:ascii="Browallia New" w:hAnsi="Browallia New" w:cs="Browallia New"/>
          <w:b/>
          <w:bCs/>
          <w:sz w:val="28"/>
          <w:szCs w:val="28"/>
          <w:lang w:val="en-GB"/>
        </w:rPr>
        <w:t xml:space="preserve"> </w:t>
      </w:r>
    </w:p>
    <w:p w14:paraId="58B1929C" w14:textId="77777777" w:rsidR="00F32A11" w:rsidRPr="00A67DCC"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94" w:type="dxa"/>
        <w:tblInd w:w="360" w:type="dxa"/>
        <w:tblLayout w:type="fixed"/>
        <w:tblLook w:val="0000" w:firstRow="0" w:lastRow="0" w:firstColumn="0" w:lastColumn="0" w:noHBand="0" w:noVBand="0"/>
      </w:tblPr>
      <w:tblGrid>
        <w:gridCol w:w="2154"/>
        <w:gridCol w:w="870"/>
        <w:gridCol w:w="831"/>
        <w:gridCol w:w="841"/>
        <w:gridCol w:w="850"/>
        <w:gridCol w:w="793"/>
        <w:gridCol w:w="828"/>
        <w:gridCol w:w="954"/>
        <w:gridCol w:w="973"/>
      </w:tblGrid>
      <w:tr w:rsidR="00F32A11" w:rsidRPr="00A67DCC" w14:paraId="56EB5CAF" w14:textId="77777777" w:rsidTr="00A04908">
        <w:trPr>
          <w:tblHeader/>
        </w:trPr>
        <w:tc>
          <w:tcPr>
            <w:tcW w:w="2154" w:type="dxa"/>
          </w:tcPr>
          <w:p w14:paraId="2F524749"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0285827B" w14:textId="77777777" w:rsidR="00F32A11" w:rsidRPr="00A67DCC" w:rsidRDefault="00F32A11" w:rsidP="007932B2">
            <w:pPr>
              <w:spacing w:line="240" w:lineRule="auto"/>
              <w:ind w:right="-45"/>
              <w:jc w:val="right"/>
              <w:rPr>
                <w:rFonts w:ascii="Browallia New" w:hAnsi="Browallia New" w:cs="Browallia New"/>
                <w:sz w:val="22"/>
                <w:szCs w:val="22"/>
                <w:cs/>
              </w:rPr>
            </w:pPr>
            <w:r w:rsidRPr="00A67DCC">
              <w:rPr>
                <w:rFonts w:ascii="Browallia New" w:hAnsi="Browallia New" w:cs="Browallia New"/>
                <w:sz w:val="22"/>
                <w:szCs w:val="22"/>
                <w:cs/>
              </w:rPr>
              <w:t xml:space="preserve">(หน่วย </w:t>
            </w:r>
            <w:r w:rsidRPr="00A67DCC">
              <w:rPr>
                <w:rFonts w:ascii="Browallia New" w:hAnsi="Browallia New" w:cs="Browallia New"/>
                <w:sz w:val="22"/>
                <w:szCs w:val="22"/>
                <w:lang w:val="en-GB"/>
              </w:rPr>
              <w:t xml:space="preserve">: </w:t>
            </w:r>
            <w:r w:rsidRPr="00A67DCC">
              <w:rPr>
                <w:rFonts w:ascii="Browallia New" w:hAnsi="Browallia New" w:cs="Browallia New"/>
                <w:sz w:val="22"/>
                <w:szCs w:val="22"/>
                <w:cs/>
              </w:rPr>
              <w:t>พันบาท)</w:t>
            </w:r>
          </w:p>
        </w:tc>
      </w:tr>
      <w:tr w:rsidR="00F32A11" w:rsidRPr="00A67DCC" w14:paraId="6519BA1E" w14:textId="77777777" w:rsidTr="00A04908">
        <w:trPr>
          <w:tblHeader/>
        </w:trPr>
        <w:tc>
          <w:tcPr>
            <w:tcW w:w="2154" w:type="dxa"/>
          </w:tcPr>
          <w:p w14:paraId="1E4F81AA"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6B2E2A4D" w14:textId="3612E6B9" w:rsidR="00F32A11" w:rsidRPr="00A67DCC"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A67DCC">
              <w:rPr>
                <w:rFonts w:ascii="Browallia New" w:hAnsi="Browallia New" w:cs="Browallia New"/>
                <w:sz w:val="22"/>
                <w:szCs w:val="22"/>
                <w:cs/>
              </w:rPr>
              <w:t>ข้อมูล</w:t>
            </w:r>
            <w:r w:rsidR="00252271" w:rsidRPr="00A67DCC">
              <w:rPr>
                <w:rFonts w:ascii="Browallia New" w:hAnsi="Browallia New" w:cs="Browallia New"/>
                <w:sz w:val="22"/>
                <w:szCs w:val="22"/>
                <w:cs/>
              </w:rPr>
              <w:t>ทาง</w:t>
            </w:r>
            <w:r w:rsidR="00F32A11" w:rsidRPr="00A67DCC">
              <w:rPr>
                <w:rFonts w:ascii="Browallia New" w:hAnsi="Browallia New" w:cs="Browallia New"/>
                <w:sz w:val="22"/>
                <w:szCs w:val="22"/>
                <w:cs/>
              </w:rPr>
              <w:t>การเงินรวม</w:t>
            </w:r>
          </w:p>
        </w:tc>
      </w:tr>
      <w:tr w:rsidR="00F32A11" w:rsidRPr="00A67DCC" w14:paraId="3A2847D2" w14:textId="77777777" w:rsidTr="00A04908">
        <w:trPr>
          <w:tblHeader/>
        </w:trPr>
        <w:tc>
          <w:tcPr>
            <w:tcW w:w="2154" w:type="dxa"/>
          </w:tcPr>
          <w:p w14:paraId="2705EB57" w14:textId="77777777" w:rsidR="00F32A11" w:rsidRPr="00A67DCC"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A67DCC" w:rsidRDefault="00F32A11" w:rsidP="007932B2">
            <w:pP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w:t>
            </w:r>
          </w:p>
          <w:p w14:paraId="1DFDB365" w14:textId="77777777" w:rsidR="00F32A11" w:rsidRPr="00A67DCC"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A67DCC"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w:t>
            </w:r>
          </w:p>
          <w:p w14:paraId="00C1B8F4" w14:textId="77777777" w:rsidR="00F32A11" w:rsidRPr="00A67DCC" w:rsidRDefault="00F32A11" w:rsidP="007932B2">
            <w:pP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เกินกว่าหนึ่งปี</w:t>
            </w:r>
          </w:p>
          <w:p w14:paraId="22E1293B" w14:textId="77777777" w:rsidR="00F32A11" w:rsidRPr="00A67DCC"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A67DCC">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A67DCC"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ส่วนที่ถึงกำหนดชำระเกินกว่าห้าปี</w:t>
            </w:r>
          </w:p>
        </w:tc>
        <w:tc>
          <w:tcPr>
            <w:tcW w:w="1927" w:type="dxa"/>
            <w:gridSpan w:val="2"/>
            <w:vAlign w:val="bottom"/>
          </w:tcPr>
          <w:p w14:paraId="5CDA34CB" w14:textId="2706E5AF" w:rsidR="00F32A11" w:rsidRPr="00A67DCC"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A67DCC">
              <w:rPr>
                <w:rFonts w:ascii="Browallia New" w:hAnsi="Browallia New" w:cs="Browallia New"/>
                <w:sz w:val="22"/>
                <w:szCs w:val="22"/>
                <w:cs/>
              </w:rPr>
              <w:t>รวม</w:t>
            </w:r>
          </w:p>
        </w:tc>
      </w:tr>
      <w:tr w:rsidR="008002CD" w:rsidRPr="00A67DCC" w14:paraId="532BEBE2" w14:textId="77777777" w:rsidTr="00A04908">
        <w:trPr>
          <w:tblHeader/>
        </w:trPr>
        <w:tc>
          <w:tcPr>
            <w:tcW w:w="2154" w:type="dxa"/>
          </w:tcPr>
          <w:p w14:paraId="36580D05" w14:textId="77777777" w:rsidR="008002CD" w:rsidRPr="00A67DCC" w:rsidRDefault="008002CD" w:rsidP="008002C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2E1EA807"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31" w:type="dxa"/>
            <w:vAlign w:val="bottom"/>
          </w:tcPr>
          <w:p w14:paraId="5200DA4A" w14:textId="31B2AD4B"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841" w:type="dxa"/>
            <w:vAlign w:val="bottom"/>
          </w:tcPr>
          <w:p w14:paraId="05C339CE" w14:textId="6315469F"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0" w:type="dxa"/>
            <w:vAlign w:val="bottom"/>
          </w:tcPr>
          <w:p w14:paraId="2D8D3D0C" w14:textId="28A85984"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793" w:type="dxa"/>
            <w:vAlign w:val="bottom"/>
          </w:tcPr>
          <w:p w14:paraId="1E6BCB74" w14:textId="38B42540"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28" w:type="dxa"/>
            <w:vAlign w:val="bottom"/>
          </w:tcPr>
          <w:p w14:paraId="2868EFAB" w14:textId="661005EA"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54" w:type="dxa"/>
            <w:vAlign w:val="bottom"/>
          </w:tcPr>
          <w:p w14:paraId="5CBF3462" w14:textId="36F3A9B9"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973" w:type="dxa"/>
            <w:vAlign w:val="bottom"/>
          </w:tcPr>
          <w:p w14:paraId="2E497576" w14:textId="1BCFF745"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r>
      <w:tr w:rsidR="00F32A11" w:rsidRPr="00A67DCC" w14:paraId="7EFBC38B" w14:textId="77777777" w:rsidTr="00A04908">
        <w:trPr>
          <w:trHeight w:val="243"/>
        </w:trPr>
        <w:tc>
          <w:tcPr>
            <w:tcW w:w="2154" w:type="dxa"/>
          </w:tcPr>
          <w:p w14:paraId="570529E5" w14:textId="77777777" w:rsidR="00F32A11" w:rsidRPr="00A67DCC"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A67DCC"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A67DCC"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A67DCC"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A67DCC"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A67DCC"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A67DCC"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A67DCC" w:rsidRDefault="00F32A11" w:rsidP="007932B2">
            <w:pPr>
              <w:pStyle w:val="InsideAddress"/>
              <w:tabs>
                <w:tab w:val="decimal" w:pos="792"/>
              </w:tabs>
              <w:ind w:left="-114"/>
              <w:rPr>
                <w:rFonts w:ascii="Browallia New" w:hAnsi="Browallia New" w:cs="Browallia New"/>
                <w:sz w:val="22"/>
                <w:szCs w:val="22"/>
              </w:rPr>
            </w:pPr>
          </w:p>
        </w:tc>
        <w:tc>
          <w:tcPr>
            <w:tcW w:w="973" w:type="dxa"/>
          </w:tcPr>
          <w:p w14:paraId="4796CB22" w14:textId="77777777" w:rsidR="00F32A11" w:rsidRPr="00A67DCC" w:rsidRDefault="00F32A11" w:rsidP="007932B2">
            <w:pPr>
              <w:pStyle w:val="InsideAddress"/>
              <w:ind w:left="-114"/>
              <w:rPr>
                <w:rFonts w:ascii="Browallia New" w:hAnsi="Browallia New" w:cs="Browallia New"/>
                <w:sz w:val="22"/>
                <w:szCs w:val="22"/>
              </w:rPr>
            </w:pPr>
          </w:p>
        </w:tc>
      </w:tr>
      <w:tr w:rsidR="00124ED4" w:rsidRPr="00A67DCC" w14:paraId="6A591BE7" w14:textId="77777777" w:rsidTr="00A35B09">
        <w:tc>
          <w:tcPr>
            <w:tcW w:w="2154" w:type="dxa"/>
          </w:tcPr>
          <w:p w14:paraId="1B89B6CA" w14:textId="77777777" w:rsidR="00124ED4" w:rsidRPr="00A67DCC" w:rsidRDefault="00124ED4"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A67DCC">
              <w:rPr>
                <w:rFonts w:ascii="Browallia New" w:hAnsi="Browallia New" w:cs="Browallia New"/>
                <w:sz w:val="22"/>
                <w:szCs w:val="22"/>
                <w:cs/>
              </w:rPr>
              <w:t>ลูกหนี้ตามสัญญาเช่าซื้อ</w:t>
            </w:r>
          </w:p>
        </w:tc>
        <w:tc>
          <w:tcPr>
            <w:tcW w:w="870" w:type="dxa"/>
            <w:vAlign w:val="bottom"/>
          </w:tcPr>
          <w:p w14:paraId="0D3630A3" w14:textId="3CED5EB4" w:rsidR="00124ED4" w:rsidRPr="00A67DCC" w:rsidRDefault="002A414E"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1,696,902</w:t>
            </w:r>
          </w:p>
        </w:tc>
        <w:tc>
          <w:tcPr>
            <w:tcW w:w="831" w:type="dxa"/>
            <w:vAlign w:val="bottom"/>
          </w:tcPr>
          <w:p w14:paraId="72F49B1A" w14:textId="4F95AB72" w:rsidR="00124ED4" w:rsidRPr="00A67DCC" w:rsidRDefault="00124ED4"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1,822,974</w:t>
            </w:r>
          </w:p>
        </w:tc>
        <w:tc>
          <w:tcPr>
            <w:tcW w:w="841" w:type="dxa"/>
            <w:vAlign w:val="bottom"/>
          </w:tcPr>
          <w:p w14:paraId="2CEF35FF" w14:textId="347296CF" w:rsidR="00124ED4" w:rsidRPr="00A67DCC" w:rsidRDefault="005C63E9"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1,925,205</w:t>
            </w:r>
          </w:p>
        </w:tc>
        <w:tc>
          <w:tcPr>
            <w:tcW w:w="850" w:type="dxa"/>
            <w:vAlign w:val="bottom"/>
          </w:tcPr>
          <w:p w14:paraId="6FF753B9" w14:textId="0E65F1F6" w:rsidR="00124ED4" w:rsidRPr="00A67DCC" w:rsidRDefault="00124ED4"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2,186,230</w:t>
            </w:r>
          </w:p>
        </w:tc>
        <w:tc>
          <w:tcPr>
            <w:tcW w:w="793" w:type="dxa"/>
            <w:vAlign w:val="bottom"/>
          </w:tcPr>
          <w:p w14:paraId="7E53C31C" w14:textId="7175D1D9" w:rsidR="00124ED4" w:rsidRPr="00A67DCC" w:rsidRDefault="00EF4CB6"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220,018</w:t>
            </w:r>
          </w:p>
        </w:tc>
        <w:tc>
          <w:tcPr>
            <w:tcW w:w="828" w:type="dxa"/>
            <w:vAlign w:val="bottom"/>
          </w:tcPr>
          <w:p w14:paraId="6E710061" w14:textId="32B4443C" w:rsidR="00124ED4" w:rsidRPr="00A67DCC" w:rsidRDefault="00124ED4"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223,368</w:t>
            </w:r>
          </w:p>
        </w:tc>
        <w:tc>
          <w:tcPr>
            <w:tcW w:w="954" w:type="dxa"/>
            <w:vAlign w:val="bottom"/>
          </w:tcPr>
          <w:p w14:paraId="00288925" w14:textId="6649E1BC" w:rsidR="00124ED4" w:rsidRPr="00A67DCC" w:rsidRDefault="003D3BEA"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3,842,125</w:t>
            </w:r>
          </w:p>
        </w:tc>
        <w:tc>
          <w:tcPr>
            <w:tcW w:w="973" w:type="dxa"/>
            <w:vAlign w:val="bottom"/>
          </w:tcPr>
          <w:p w14:paraId="2E220651" w14:textId="181743A8" w:rsidR="00124ED4" w:rsidRPr="00A67DCC" w:rsidRDefault="00124ED4"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4,232,572</w:t>
            </w:r>
          </w:p>
        </w:tc>
      </w:tr>
      <w:tr w:rsidR="001A734E" w:rsidRPr="00A67DCC" w14:paraId="36764E37" w14:textId="77777777" w:rsidTr="00A35B09">
        <w:tc>
          <w:tcPr>
            <w:tcW w:w="2154" w:type="dxa"/>
          </w:tcPr>
          <w:p w14:paraId="6204DF2B" w14:textId="77777777" w:rsidR="001A734E" w:rsidRPr="00A67DCC"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A67DCC">
              <w:rPr>
                <w:rFonts w:ascii="Browallia New" w:hAnsi="Browallia New" w:cs="Browallia New"/>
                <w:sz w:val="22"/>
                <w:szCs w:val="22"/>
                <w:u w:val="single"/>
                <w:cs/>
              </w:rPr>
              <w:t>หัก</w:t>
            </w:r>
            <w:r w:rsidRPr="00A67DCC">
              <w:rPr>
                <w:rFonts w:ascii="Browallia New" w:hAnsi="Browallia New" w:cs="Browallia New"/>
                <w:sz w:val="22"/>
                <w:szCs w:val="22"/>
                <w:cs/>
              </w:rPr>
              <w:t xml:space="preserve"> ดอกผลเช่าซื้อที่ยัง</w:t>
            </w:r>
          </w:p>
          <w:p w14:paraId="77906A45" w14:textId="24476627" w:rsidR="001A734E" w:rsidRPr="00A67DCC"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A67DCC">
              <w:rPr>
                <w:rFonts w:ascii="Browallia New" w:hAnsi="Browallia New" w:cs="Browallia New"/>
                <w:sz w:val="22"/>
                <w:szCs w:val="22"/>
              </w:rPr>
              <w:t xml:space="preserve">         </w:t>
            </w:r>
            <w:r w:rsidRPr="00A67DCC">
              <w:rPr>
                <w:rFonts w:ascii="Browallia New" w:hAnsi="Browallia New" w:cs="Browallia New"/>
                <w:sz w:val="22"/>
                <w:szCs w:val="22"/>
                <w:cs/>
              </w:rPr>
              <w:t>ไม่ถือเป็นรายได้</w:t>
            </w:r>
          </w:p>
        </w:tc>
        <w:tc>
          <w:tcPr>
            <w:tcW w:w="870" w:type="dxa"/>
            <w:vAlign w:val="bottom"/>
          </w:tcPr>
          <w:p w14:paraId="7A49D4D8" w14:textId="4458AA00" w:rsidR="001A734E" w:rsidRPr="00A67DCC" w:rsidRDefault="00055F2E" w:rsidP="00604D3B">
            <w:pPr>
              <w:pBdr>
                <w:bottom w:val="single" w:sz="4"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(496,091)</w:t>
            </w:r>
          </w:p>
        </w:tc>
        <w:tc>
          <w:tcPr>
            <w:tcW w:w="831" w:type="dxa"/>
            <w:vAlign w:val="bottom"/>
          </w:tcPr>
          <w:p w14:paraId="7D77655D" w14:textId="6442D1E5" w:rsidR="001A734E" w:rsidRPr="00A67DCC" w:rsidRDefault="001A734E" w:rsidP="00604D3B">
            <w:pPr>
              <w:pBdr>
                <w:bottom w:val="single" w:sz="4"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w:t>
            </w:r>
            <w:r w:rsidR="00636155" w:rsidRPr="00A67DCC">
              <w:rPr>
                <w:rFonts w:ascii="Browallia New" w:hAnsi="Browallia New" w:cs="Browallia New"/>
                <w:sz w:val="20"/>
                <w:szCs w:val="20"/>
              </w:rPr>
              <w:t>5</w:t>
            </w:r>
            <w:r w:rsidRPr="00A67DCC">
              <w:rPr>
                <w:rFonts w:ascii="Browallia New" w:hAnsi="Browallia New" w:cs="Browallia New"/>
                <w:sz w:val="20"/>
                <w:szCs w:val="20"/>
              </w:rPr>
              <w:t>48,0</w:t>
            </w:r>
            <w:r w:rsidR="00636155" w:rsidRPr="00A67DCC">
              <w:rPr>
                <w:rFonts w:ascii="Browallia New" w:hAnsi="Browallia New" w:cs="Browallia New"/>
                <w:sz w:val="20"/>
                <w:szCs w:val="20"/>
              </w:rPr>
              <w:t>36</w:t>
            </w:r>
            <w:r w:rsidRPr="00A67DCC">
              <w:rPr>
                <w:rFonts w:ascii="Browallia New" w:hAnsi="Browallia New" w:cs="Browallia New"/>
                <w:sz w:val="20"/>
                <w:szCs w:val="20"/>
              </w:rPr>
              <w:t>)</w:t>
            </w:r>
          </w:p>
        </w:tc>
        <w:tc>
          <w:tcPr>
            <w:tcW w:w="841" w:type="dxa"/>
            <w:vAlign w:val="bottom"/>
          </w:tcPr>
          <w:p w14:paraId="6878AD93" w14:textId="59D10889" w:rsidR="001A734E" w:rsidRPr="00A67DCC" w:rsidRDefault="00500E29" w:rsidP="00604D3B">
            <w:pPr>
              <w:pBdr>
                <w:bottom w:val="single" w:sz="4"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(356,623)</w:t>
            </w:r>
          </w:p>
        </w:tc>
        <w:tc>
          <w:tcPr>
            <w:tcW w:w="850" w:type="dxa"/>
            <w:vAlign w:val="bottom"/>
          </w:tcPr>
          <w:p w14:paraId="78A7C5ED" w14:textId="62518A36" w:rsidR="001A734E" w:rsidRPr="00A67DCC"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r w:rsidR="00FD7037" w:rsidRPr="00A67DCC">
              <w:rPr>
                <w:rFonts w:ascii="Browallia New" w:hAnsi="Browallia New" w:cs="Browallia New"/>
                <w:sz w:val="20"/>
                <w:szCs w:val="20"/>
              </w:rPr>
              <w:t>416</w:t>
            </w:r>
            <w:r w:rsidRPr="00A67DCC">
              <w:rPr>
                <w:rFonts w:ascii="Browallia New" w:hAnsi="Browallia New" w:cs="Browallia New"/>
                <w:sz w:val="20"/>
                <w:szCs w:val="20"/>
              </w:rPr>
              <w:t>,</w:t>
            </w:r>
            <w:r w:rsidR="00A5227A" w:rsidRPr="00A67DCC">
              <w:rPr>
                <w:rFonts w:ascii="Browallia New" w:hAnsi="Browallia New" w:cs="Browallia New"/>
                <w:sz w:val="20"/>
                <w:szCs w:val="20"/>
              </w:rPr>
              <w:t>54</w:t>
            </w:r>
            <w:r w:rsidRPr="00A67DCC">
              <w:rPr>
                <w:rFonts w:ascii="Browallia New" w:hAnsi="Browallia New" w:cs="Browallia New"/>
                <w:sz w:val="20"/>
                <w:szCs w:val="20"/>
              </w:rPr>
              <w:t>0)</w:t>
            </w:r>
          </w:p>
        </w:tc>
        <w:tc>
          <w:tcPr>
            <w:tcW w:w="793" w:type="dxa"/>
            <w:vAlign w:val="bottom"/>
          </w:tcPr>
          <w:p w14:paraId="57611A05" w14:textId="3B1B350D" w:rsidR="001A734E" w:rsidRPr="00A67DCC" w:rsidRDefault="00723162"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(48</w:t>
            </w:r>
            <w:r w:rsidR="00C52CF1" w:rsidRPr="00A67DCC">
              <w:rPr>
                <w:rFonts w:ascii="Browallia New" w:hAnsi="Browallia New" w:cs="Browallia New"/>
                <w:sz w:val="20"/>
                <w:szCs w:val="20"/>
              </w:rPr>
              <w:t>,</w:t>
            </w:r>
            <w:r w:rsidRPr="00A67DCC">
              <w:rPr>
                <w:rFonts w:ascii="Browallia New" w:hAnsi="Browallia New" w:cs="Browallia New"/>
                <w:sz w:val="20"/>
                <w:szCs w:val="20"/>
              </w:rPr>
              <w:t>031)</w:t>
            </w:r>
          </w:p>
        </w:tc>
        <w:tc>
          <w:tcPr>
            <w:tcW w:w="828" w:type="dxa"/>
            <w:vAlign w:val="bottom"/>
          </w:tcPr>
          <w:p w14:paraId="433014A6" w14:textId="633D4269" w:rsidR="001A734E" w:rsidRPr="00A67DCC"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(50,750)</w:t>
            </w:r>
          </w:p>
        </w:tc>
        <w:tc>
          <w:tcPr>
            <w:tcW w:w="954" w:type="dxa"/>
            <w:vAlign w:val="bottom"/>
          </w:tcPr>
          <w:p w14:paraId="2694EE30" w14:textId="4ABB1751" w:rsidR="001A734E" w:rsidRPr="00A67DCC" w:rsidRDefault="00AC7EF2"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(900,745)</w:t>
            </w:r>
          </w:p>
        </w:tc>
        <w:tc>
          <w:tcPr>
            <w:tcW w:w="973" w:type="dxa"/>
            <w:vAlign w:val="bottom"/>
          </w:tcPr>
          <w:p w14:paraId="3A825EA9" w14:textId="283DF61A" w:rsidR="001A734E" w:rsidRPr="00A67DCC" w:rsidRDefault="001A734E"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(1,015,326)</w:t>
            </w:r>
          </w:p>
        </w:tc>
      </w:tr>
      <w:tr w:rsidR="00120019" w:rsidRPr="00A67DCC" w14:paraId="15C5BAA5" w14:textId="77777777" w:rsidTr="00A35B09">
        <w:tc>
          <w:tcPr>
            <w:tcW w:w="2154" w:type="dxa"/>
          </w:tcPr>
          <w:p w14:paraId="73A35F21" w14:textId="77777777" w:rsidR="00120019" w:rsidRPr="00A67DCC"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A67DCC">
              <w:rPr>
                <w:rFonts w:ascii="Browallia New" w:hAnsi="Browallia New" w:cs="Browallia New"/>
                <w:sz w:val="22"/>
                <w:szCs w:val="22"/>
                <w:cs/>
              </w:rPr>
              <w:t>คงเหลือ</w:t>
            </w:r>
          </w:p>
        </w:tc>
        <w:tc>
          <w:tcPr>
            <w:tcW w:w="870" w:type="dxa"/>
            <w:vAlign w:val="bottom"/>
          </w:tcPr>
          <w:p w14:paraId="5D857C4F" w14:textId="164F03D1" w:rsidR="00120019" w:rsidRPr="00A67DCC" w:rsidRDefault="00055F2E"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1,200,811</w:t>
            </w:r>
          </w:p>
        </w:tc>
        <w:tc>
          <w:tcPr>
            <w:tcW w:w="831" w:type="dxa"/>
            <w:vAlign w:val="bottom"/>
          </w:tcPr>
          <w:p w14:paraId="64FEBE56" w14:textId="7ADE9AFE" w:rsidR="00120019" w:rsidRPr="00A67DCC" w:rsidRDefault="00120019"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1,274,938</w:t>
            </w:r>
          </w:p>
        </w:tc>
        <w:tc>
          <w:tcPr>
            <w:tcW w:w="841" w:type="dxa"/>
            <w:vAlign w:val="bottom"/>
          </w:tcPr>
          <w:p w14:paraId="1BD8C8B4" w14:textId="656CE2AF" w:rsidR="00120019" w:rsidRPr="00A67DCC" w:rsidRDefault="008104D6"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1,568,582</w:t>
            </w:r>
          </w:p>
        </w:tc>
        <w:tc>
          <w:tcPr>
            <w:tcW w:w="850" w:type="dxa"/>
            <w:vAlign w:val="bottom"/>
          </w:tcPr>
          <w:p w14:paraId="66986499" w14:textId="37ED347C" w:rsidR="00120019" w:rsidRPr="00A67DCC" w:rsidRDefault="00120019"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1,769,690</w:t>
            </w:r>
          </w:p>
        </w:tc>
        <w:tc>
          <w:tcPr>
            <w:tcW w:w="793" w:type="dxa"/>
            <w:vAlign w:val="bottom"/>
          </w:tcPr>
          <w:p w14:paraId="7F583F29" w14:textId="0639F1CD" w:rsidR="00120019" w:rsidRPr="00A67DCC" w:rsidRDefault="003F5D7E"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171,987</w:t>
            </w:r>
          </w:p>
        </w:tc>
        <w:tc>
          <w:tcPr>
            <w:tcW w:w="828" w:type="dxa"/>
            <w:vAlign w:val="bottom"/>
          </w:tcPr>
          <w:p w14:paraId="777BF237" w14:textId="4029B107" w:rsidR="00120019" w:rsidRPr="00A67DCC" w:rsidRDefault="00120019"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172,618</w:t>
            </w:r>
          </w:p>
        </w:tc>
        <w:tc>
          <w:tcPr>
            <w:tcW w:w="954" w:type="dxa"/>
            <w:vAlign w:val="bottom"/>
          </w:tcPr>
          <w:p w14:paraId="69081E97" w14:textId="1BBDDF4F" w:rsidR="00120019" w:rsidRPr="00A67DCC" w:rsidRDefault="007A1FCC"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2,941,380</w:t>
            </w:r>
          </w:p>
        </w:tc>
        <w:tc>
          <w:tcPr>
            <w:tcW w:w="973" w:type="dxa"/>
            <w:vAlign w:val="bottom"/>
          </w:tcPr>
          <w:p w14:paraId="778A755F" w14:textId="6C16FEB7" w:rsidR="00120019" w:rsidRPr="00A67DCC" w:rsidRDefault="00120019" w:rsidP="00604D3B">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3,217,246</w:t>
            </w:r>
          </w:p>
        </w:tc>
      </w:tr>
      <w:tr w:rsidR="00120019" w:rsidRPr="00A67DCC" w14:paraId="075803ED" w14:textId="77777777" w:rsidTr="00A35B09">
        <w:tc>
          <w:tcPr>
            <w:tcW w:w="2154" w:type="dxa"/>
          </w:tcPr>
          <w:p w14:paraId="280D8E7A" w14:textId="77777777" w:rsidR="00120019" w:rsidRPr="00A67DCC"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A67DCC">
              <w:rPr>
                <w:rFonts w:ascii="Browallia New" w:hAnsi="Browallia New" w:cs="Browallia New"/>
                <w:sz w:val="22"/>
                <w:szCs w:val="22"/>
                <w:u w:val="single"/>
                <w:cs/>
              </w:rPr>
              <w:t>หัก</w:t>
            </w:r>
            <w:r w:rsidRPr="00A67DCC">
              <w:rPr>
                <w:rFonts w:ascii="Browallia New" w:hAnsi="Browallia New" w:cs="Browallia New"/>
                <w:sz w:val="22"/>
                <w:szCs w:val="22"/>
                <w:cs/>
              </w:rPr>
              <w:t xml:space="preserve"> ค่าเผื่อผลขาดทุนด้านเครดิต</w:t>
            </w:r>
          </w:p>
          <w:p w14:paraId="5D960C9A" w14:textId="6226AF72" w:rsidR="00120019" w:rsidRPr="00A67DCC"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A67DCC">
              <w:rPr>
                <w:rFonts w:ascii="Browallia New" w:hAnsi="Browallia New" w:cs="Browallia New"/>
                <w:sz w:val="22"/>
                <w:szCs w:val="22"/>
                <w:cs/>
              </w:rPr>
              <w:t xml:space="preserve">         ที่คาดว่าจะเกิดขึ้น</w:t>
            </w:r>
          </w:p>
        </w:tc>
        <w:tc>
          <w:tcPr>
            <w:tcW w:w="870" w:type="dxa"/>
            <w:vAlign w:val="bottom"/>
          </w:tcPr>
          <w:p w14:paraId="0669E3A5" w14:textId="326F68E3" w:rsidR="00120019" w:rsidRPr="00A67DCC" w:rsidRDefault="00055F2E"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(124,61</w:t>
            </w:r>
            <w:r w:rsidR="001867C3" w:rsidRPr="00A67DCC">
              <w:rPr>
                <w:rFonts w:ascii="Browallia New" w:hAnsi="Browallia New" w:cs="Browallia New"/>
                <w:sz w:val="20"/>
                <w:szCs w:val="20"/>
              </w:rPr>
              <w:t>0</w:t>
            </w:r>
            <w:r w:rsidRPr="00A67DCC">
              <w:rPr>
                <w:rFonts w:ascii="Browallia New" w:hAnsi="Browallia New" w:cs="Browallia New"/>
                <w:sz w:val="20"/>
                <w:szCs w:val="20"/>
              </w:rPr>
              <w:t>)</w:t>
            </w:r>
          </w:p>
        </w:tc>
        <w:tc>
          <w:tcPr>
            <w:tcW w:w="831" w:type="dxa"/>
            <w:vAlign w:val="bottom"/>
          </w:tcPr>
          <w:p w14:paraId="274EF461" w14:textId="48ECFD28" w:rsidR="00120019" w:rsidRPr="00A67DCC"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(144,331)</w:t>
            </w:r>
          </w:p>
        </w:tc>
        <w:tc>
          <w:tcPr>
            <w:tcW w:w="841" w:type="dxa"/>
            <w:vAlign w:val="bottom"/>
          </w:tcPr>
          <w:p w14:paraId="34D3FE99" w14:textId="0275CEB2" w:rsidR="00120019" w:rsidRPr="00A67DCC" w:rsidRDefault="00273545" w:rsidP="00604D3B">
            <w:pPr>
              <w:pBdr>
                <w:bottom w:val="single" w:sz="4"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(40,75</w:t>
            </w:r>
            <w:r w:rsidR="00F04E65" w:rsidRPr="00A67DCC">
              <w:rPr>
                <w:rFonts w:ascii="Browallia New" w:hAnsi="Browallia New" w:cs="Browallia New"/>
                <w:sz w:val="20"/>
                <w:szCs w:val="20"/>
              </w:rPr>
              <w:t>6</w:t>
            </w:r>
            <w:r w:rsidRPr="00A67DCC">
              <w:rPr>
                <w:rFonts w:ascii="Browallia New" w:hAnsi="Browallia New" w:cs="Browallia New"/>
                <w:sz w:val="20"/>
                <w:szCs w:val="20"/>
              </w:rPr>
              <w:t>)</w:t>
            </w:r>
          </w:p>
        </w:tc>
        <w:tc>
          <w:tcPr>
            <w:tcW w:w="850" w:type="dxa"/>
            <w:vAlign w:val="bottom"/>
          </w:tcPr>
          <w:p w14:paraId="43DB04E1" w14:textId="220357AF" w:rsidR="00120019" w:rsidRPr="00A67DCC"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(59,513)</w:t>
            </w:r>
          </w:p>
        </w:tc>
        <w:tc>
          <w:tcPr>
            <w:tcW w:w="793" w:type="dxa"/>
            <w:vAlign w:val="bottom"/>
          </w:tcPr>
          <w:p w14:paraId="59F3AB22" w14:textId="3506EDFA" w:rsidR="00120019" w:rsidRPr="00A67DCC" w:rsidRDefault="00E32958" w:rsidP="001867C3">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r w:rsidR="0022610C" w:rsidRPr="00A67DCC">
              <w:rPr>
                <w:rFonts w:ascii="Browallia New" w:hAnsi="Browallia New" w:cs="Browallia New"/>
                <w:sz w:val="20"/>
                <w:szCs w:val="20"/>
              </w:rPr>
              <w:t>3</w:t>
            </w:r>
            <w:r w:rsidR="007D6D35" w:rsidRPr="00A67DCC">
              <w:rPr>
                <w:rFonts w:ascii="Browallia New" w:hAnsi="Browallia New" w:cs="Browallia New"/>
                <w:sz w:val="20"/>
                <w:szCs w:val="20"/>
              </w:rPr>
              <w:t>,066)</w:t>
            </w:r>
          </w:p>
        </w:tc>
        <w:tc>
          <w:tcPr>
            <w:tcW w:w="828" w:type="dxa"/>
            <w:vAlign w:val="bottom"/>
          </w:tcPr>
          <w:p w14:paraId="73F92797" w14:textId="1A792F30" w:rsidR="00120019" w:rsidRPr="00A67DCC"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(4,496)</w:t>
            </w:r>
          </w:p>
        </w:tc>
        <w:tc>
          <w:tcPr>
            <w:tcW w:w="954" w:type="dxa"/>
            <w:vAlign w:val="bottom"/>
          </w:tcPr>
          <w:p w14:paraId="5AE0E6BA" w14:textId="19DB268E" w:rsidR="00120019" w:rsidRPr="00A67DCC" w:rsidRDefault="000F4658"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(168,43</w:t>
            </w:r>
            <w:r w:rsidR="001867C3" w:rsidRPr="00A67DCC">
              <w:rPr>
                <w:rFonts w:ascii="Browallia New" w:hAnsi="Browallia New" w:cs="Browallia New"/>
                <w:sz w:val="20"/>
                <w:szCs w:val="20"/>
              </w:rPr>
              <w:t>2</w:t>
            </w:r>
            <w:r w:rsidRPr="00A67DCC">
              <w:rPr>
                <w:rFonts w:ascii="Browallia New" w:hAnsi="Browallia New" w:cs="Browallia New"/>
                <w:sz w:val="20"/>
                <w:szCs w:val="20"/>
              </w:rPr>
              <w:t>)</w:t>
            </w:r>
          </w:p>
        </w:tc>
        <w:tc>
          <w:tcPr>
            <w:tcW w:w="973" w:type="dxa"/>
            <w:vAlign w:val="bottom"/>
          </w:tcPr>
          <w:p w14:paraId="0100660F" w14:textId="493696F6" w:rsidR="00120019" w:rsidRPr="00A67DCC" w:rsidRDefault="00120019" w:rsidP="00604D3B">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(208,340)</w:t>
            </w:r>
          </w:p>
        </w:tc>
      </w:tr>
      <w:tr w:rsidR="00900B88" w:rsidRPr="00A67DCC" w14:paraId="0ED7DA75" w14:textId="77777777" w:rsidTr="00A35B09">
        <w:tc>
          <w:tcPr>
            <w:tcW w:w="2154" w:type="dxa"/>
          </w:tcPr>
          <w:p w14:paraId="569B5099" w14:textId="77777777" w:rsidR="00900B88" w:rsidRPr="00A67DCC" w:rsidRDefault="00900B88" w:rsidP="00A35B09">
            <w:pPr>
              <w:tabs>
                <w:tab w:val="left" w:pos="162"/>
              </w:tabs>
              <w:spacing w:line="240" w:lineRule="auto"/>
              <w:ind w:right="-108"/>
              <w:rPr>
                <w:rFonts w:ascii="Browallia New" w:hAnsi="Browallia New" w:cs="Browallia New"/>
                <w:sz w:val="22"/>
                <w:szCs w:val="22"/>
                <w:cs/>
              </w:rPr>
            </w:pPr>
            <w:r w:rsidRPr="00A67DCC">
              <w:rPr>
                <w:rFonts w:ascii="Browallia New" w:hAnsi="Browallia New" w:cs="Browallia New"/>
                <w:sz w:val="22"/>
                <w:szCs w:val="22"/>
                <w:cs/>
              </w:rPr>
              <w:t>สุทธิ</w:t>
            </w:r>
          </w:p>
        </w:tc>
        <w:tc>
          <w:tcPr>
            <w:tcW w:w="870" w:type="dxa"/>
            <w:vAlign w:val="bottom"/>
          </w:tcPr>
          <w:p w14:paraId="1F6FD716" w14:textId="61F7A8A2" w:rsidR="00900B88" w:rsidRPr="00A67DCC" w:rsidRDefault="00055F2E"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1,076,20</w:t>
            </w:r>
            <w:r w:rsidR="001867C3" w:rsidRPr="00A67DCC">
              <w:rPr>
                <w:rFonts w:ascii="Browallia New" w:hAnsi="Browallia New" w:cs="Browallia New"/>
                <w:sz w:val="20"/>
                <w:szCs w:val="20"/>
              </w:rPr>
              <w:t>1</w:t>
            </w:r>
          </w:p>
        </w:tc>
        <w:tc>
          <w:tcPr>
            <w:tcW w:w="831" w:type="dxa"/>
            <w:vAlign w:val="bottom"/>
          </w:tcPr>
          <w:p w14:paraId="209B2C87" w14:textId="46B8BD2D" w:rsidR="00900B88" w:rsidRPr="00A67DCC"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1,130,607</w:t>
            </w:r>
          </w:p>
        </w:tc>
        <w:tc>
          <w:tcPr>
            <w:tcW w:w="841" w:type="dxa"/>
            <w:vAlign w:val="bottom"/>
          </w:tcPr>
          <w:p w14:paraId="7C080018" w14:textId="67FBAE5B" w:rsidR="00900B88" w:rsidRPr="00A67DCC" w:rsidRDefault="00EC5239"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1,527,82</w:t>
            </w:r>
            <w:r w:rsidR="00F04E65" w:rsidRPr="00A67DCC">
              <w:rPr>
                <w:rFonts w:ascii="Browallia New" w:hAnsi="Browallia New" w:cs="Browallia New"/>
                <w:sz w:val="20"/>
                <w:szCs w:val="20"/>
              </w:rPr>
              <w:t>6</w:t>
            </w:r>
          </w:p>
        </w:tc>
        <w:tc>
          <w:tcPr>
            <w:tcW w:w="850" w:type="dxa"/>
            <w:vAlign w:val="bottom"/>
          </w:tcPr>
          <w:p w14:paraId="59F89CBE" w14:textId="754797DB" w:rsidR="00900B88" w:rsidRPr="00A67DCC"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1,710,177</w:t>
            </w:r>
          </w:p>
        </w:tc>
        <w:tc>
          <w:tcPr>
            <w:tcW w:w="793" w:type="dxa"/>
            <w:vAlign w:val="bottom"/>
          </w:tcPr>
          <w:p w14:paraId="31A200F6" w14:textId="17D2B848" w:rsidR="00900B88" w:rsidRPr="00A67DCC" w:rsidRDefault="002846CC"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168,921</w:t>
            </w:r>
          </w:p>
        </w:tc>
        <w:tc>
          <w:tcPr>
            <w:tcW w:w="828" w:type="dxa"/>
            <w:vAlign w:val="bottom"/>
          </w:tcPr>
          <w:p w14:paraId="2F0BB256" w14:textId="36140F84" w:rsidR="00900B88" w:rsidRPr="00A67DCC" w:rsidRDefault="00900B88"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168,122</w:t>
            </w:r>
          </w:p>
        </w:tc>
        <w:tc>
          <w:tcPr>
            <w:tcW w:w="954" w:type="dxa"/>
            <w:vAlign w:val="bottom"/>
          </w:tcPr>
          <w:p w14:paraId="6EC56654" w14:textId="757D28D3" w:rsidR="00900B88" w:rsidRPr="00A67DCC" w:rsidRDefault="003A2B4F" w:rsidP="00604D3B">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2,772,94</w:t>
            </w:r>
            <w:r w:rsidR="001867C3" w:rsidRPr="00A67DCC">
              <w:rPr>
                <w:rFonts w:ascii="Browallia New" w:hAnsi="Browallia New" w:cs="Browallia New"/>
                <w:sz w:val="20"/>
                <w:szCs w:val="20"/>
              </w:rPr>
              <w:t>8</w:t>
            </w:r>
          </w:p>
        </w:tc>
        <w:tc>
          <w:tcPr>
            <w:tcW w:w="973" w:type="dxa"/>
            <w:vAlign w:val="bottom"/>
          </w:tcPr>
          <w:p w14:paraId="25F3A399" w14:textId="4E4A252C" w:rsidR="00900B88" w:rsidRPr="00A67DCC" w:rsidRDefault="00900B88" w:rsidP="00604D3B">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3,008,906</w:t>
            </w:r>
          </w:p>
        </w:tc>
      </w:tr>
    </w:tbl>
    <w:p w14:paraId="09E484FC" w14:textId="77777777" w:rsidR="00F32A11" w:rsidRPr="00A67DCC"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A67DCC"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A67DCC"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A67DCC"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A67DCC" w14:paraId="014F9BF5" w14:textId="77777777" w:rsidTr="002A4151">
        <w:trPr>
          <w:tblHeader/>
        </w:trPr>
        <w:tc>
          <w:tcPr>
            <w:tcW w:w="2201" w:type="dxa"/>
          </w:tcPr>
          <w:p w14:paraId="690A1D03" w14:textId="77777777" w:rsidR="00F96B50" w:rsidRPr="00A67DCC"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A67DCC" w:rsidRDefault="00F96B50">
            <w:pPr>
              <w:spacing w:line="240" w:lineRule="auto"/>
              <w:ind w:right="-45"/>
              <w:jc w:val="right"/>
              <w:rPr>
                <w:rFonts w:ascii="Browallia New" w:hAnsi="Browallia New" w:cs="Browallia New"/>
                <w:sz w:val="22"/>
                <w:szCs w:val="22"/>
                <w:cs/>
              </w:rPr>
            </w:pPr>
            <w:r w:rsidRPr="00A67DCC">
              <w:rPr>
                <w:rFonts w:ascii="Browallia New" w:hAnsi="Browallia New" w:cs="Browallia New"/>
                <w:sz w:val="22"/>
                <w:szCs w:val="22"/>
                <w:cs/>
              </w:rPr>
              <w:t xml:space="preserve">(หน่วย </w:t>
            </w:r>
            <w:r w:rsidRPr="00A67DCC">
              <w:rPr>
                <w:rFonts w:ascii="Browallia New" w:hAnsi="Browallia New" w:cs="Browallia New"/>
                <w:sz w:val="22"/>
                <w:szCs w:val="22"/>
                <w:lang w:val="en-GB"/>
              </w:rPr>
              <w:t xml:space="preserve">: </w:t>
            </w:r>
            <w:r w:rsidRPr="00A67DCC">
              <w:rPr>
                <w:rFonts w:ascii="Browallia New" w:hAnsi="Browallia New" w:cs="Browallia New"/>
                <w:sz w:val="22"/>
                <w:szCs w:val="22"/>
                <w:cs/>
              </w:rPr>
              <w:t>พันบาท)</w:t>
            </w:r>
          </w:p>
        </w:tc>
      </w:tr>
      <w:tr w:rsidR="00F96B50" w:rsidRPr="00A67DCC" w14:paraId="6334C570" w14:textId="77777777" w:rsidTr="002A4151">
        <w:trPr>
          <w:tblHeader/>
        </w:trPr>
        <w:tc>
          <w:tcPr>
            <w:tcW w:w="2201" w:type="dxa"/>
          </w:tcPr>
          <w:p w14:paraId="661EB3A2" w14:textId="77777777" w:rsidR="00F96B50" w:rsidRPr="00A67DCC"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A67DCC"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A67DCC">
              <w:rPr>
                <w:rFonts w:ascii="Browallia New" w:hAnsi="Browallia New" w:cs="Browallia New"/>
                <w:sz w:val="22"/>
                <w:szCs w:val="22"/>
                <w:cs/>
              </w:rPr>
              <w:t>ข้อมูลทาง</w:t>
            </w:r>
            <w:r w:rsidR="00F96B50" w:rsidRPr="00A67DCC">
              <w:rPr>
                <w:rFonts w:ascii="Browallia New" w:hAnsi="Browallia New" w:cs="Browallia New"/>
                <w:sz w:val="22"/>
                <w:szCs w:val="22"/>
                <w:cs/>
              </w:rPr>
              <w:t>การเงินเฉพาะบริษัท</w:t>
            </w:r>
          </w:p>
        </w:tc>
      </w:tr>
      <w:tr w:rsidR="00F96B50" w:rsidRPr="00A67DCC" w14:paraId="33EED1A2" w14:textId="77777777" w:rsidTr="002A4151">
        <w:trPr>
          <w:tblHeader/>
        </w:trPr>
        <w:tc>
          <w:tcPr>
            <w:tcW w:w="2201" w:type="dxa"/>
          </w:tcPr>
          <w:p w14:paraId="7A874F66" w14:textId="77777777" w:rsidR="00F96B50" w:rsidRPr="00A67DCC"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A67DCC" w:rsidRDefault="00F96B50">
            <w:pP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w:t>
            </w:r>
          </w:p>
          <w:p w14:paraId="2E118C59" w14:textId="77777777" w:rsidR="00F96B50" w:rsidRPr="00A67DCC" w:rsidRDefault="00F96B50">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A67DCC" w:rsidRDefault="00F96B50">
            <w:pP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w:t>
            </w:r>
          </w:p>
          <w:p w14:paraId="691679F5" w14:textId="77777777" w:rsidR="00F96B50" w:rsidRPr="00A67DCC" w:rsidRDefault="00F96B50">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เกินกว่าหนึ่งปี</w:t>
            </w:r>
          </w:p>
          <w:p w14:paraId="1E51A6AA" w14:textId="77777777" w:rsidR="00F96B50" w:rsidRPr="00A67DCC" w:rsidRDefault="00F96B50">
            <w:pPr>
              <w:pBdr>
                <w:bottom w:val="single" w:sz="4" w:space="1" w:color="auto"/>
              </w:pBdr>
              <w:spacing w:line="240" w:lineRule="auto"/>
              <w:ind w:left="-23" w:right="-7"/>
              <w:jc w:val="center"/>
              <w:rPr>
                <w:rFonts w:ascii="Browallia New" w:hAnsi="Browallia New" w:cs="Browallia New"/>
                <w:sz w:val="22"/>
                <w:szCs w:val="22"/>
                <w:cs/>
              </w:rPr>
            </w:pPr>
            <w:r w:rsidRPr="00A67DCC">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A67DCC" w:rsidRDefault="00F96B50">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A67DCC" w:rsidRDefault="00F96B50">
            <w:pPr>
              <w:pBdr>
                <w:bottom w:val="single" w:sz="4" w:space="1" w:color="auto"/>
              </w:pBdr>
              <w:spacing w:line="240" w:lineRule="auto"/>
              <w:ind w:left="-23" w:right="-7"/>
              <w:jc w:val="center"/>
              <w:rPr>
                <w:rFonts w:ascii="Browallia New" w:hAnsi="Browallia New" w:cs="Browallia New"/>
                <w:sz w:val="22"/>
                <w:szCs w:val="22"/>
                <w:cs/>
              </w:rPr>
            </w:pPr>
            <w:r w:rsidRPr="00A67DCC">
              <w:rPr>
                <w:rFonts w:ascii="Browallia New" w:hAnsi="Browallia New" w:cs="Browallia New"/>
                <w:sz w:val="22"/>
                <w:szCs w:val="22"/>
                <w:cs/>
              </w:rPr>
              <w:t>รวม</w:t>
            </w:r>
          </w:p>
        </w:tc>
      </w:tr>
      <w:tr w:rsidR="008002CD" w:rsidRPr="00A67DCC" w14:paraId="3F43B739" w14:textId="77777777" w:rsidTr="002A4151">
        <w:trPr>
          <w:tblHeader/>
        </w:trPr>
        <w:tc>
          <w:tcPr>
            <w:tcW w:w="2201" w:type="dxa"/>
          </w:tcPr>
          <w:p w14:paraId="6BECF7A9" w14:textId="77777777" w:rsidR="008002CD" w:rsidRPr="00A67DCC" w:rsidRDefault="008002CD" w:rsidP="008002C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13F3C0DB"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0" w:type="dxa"/>
            <w:vAlign w:val="bottom"/>
          </w:tcPr>
          <w:p w14:paraId="1D415DFE" w14:textId="1DC7614D"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822" w:type="dxa"/>
            <w:vAlign w:val="bottom"/>
          </w:tcPr>
          <w:p w14:paraId="6FBFAC84" w14:textId="2D95B539"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0" w:type="dxa"/>
            <w:vAlign w:val="bottom"/>
          </w:tcPr>
          <w:p w14:paraId="274A3C97" w14:textId="78BAB6BF"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834" w:type="dxa"/>
            <w:vAlign w:val="bottom"/>
          </w:tcPr>
          <w:p w14:paraId="6603316A" w14:textId="3CF59457"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01" w:type="dxa"/>
            <w:vAlign w:val="bottom"/>
          </w:tcPr>
          <w:p w14:paraId="238B9111" w14:textId="6310094A"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54" w:type="dxa"/>
            <w:vAlign w:val="bottom"/>
          </w:tcPr>
          <w:p w14:paraId="3C48FFAF" w14:textId="71DA7EA4"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980" w:type="dxa"/>
            <w:vAlign w:val="bottom"/>
          </w:tcPr>
          <w:p w14:paraId="5785B37D" w14:textId="3CFD5008" w:rsidR="008002CD" w:rsidRPr="00A67DCC" w:rsidRDefault="008002CD" w:rsidP="008002CD">
            <w:pPr>
              <w:pBdr>
                <w:bottom w:val="single" w:sz="4" w:space="1" w:color="auto"/>
              </w:pBdr>
              <w:spacing w:line="240" w:lineRule="auto"/>
              <w:ind w:left="-23" w:right="-7"/>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r>
      <w:tr w:rsidR="00F96B50" w:rsidRPr="00A67DCC" w14:paraId="3025FA09" w14:textId="77777777" w:rsidTr="002A4151">
        <w:trPr>
          <w:trHeight w:val="262"/>
        </w:trPr>
        <w:tc>
          <w:tcPr>
            <w:tcW w:w="2201" w:type="dxa"/>
          </w:tcPr>
          <w:p w14:paraId="23D8E65E" w14:textId="77777777" w:rsidR="00F96B50" w:rsidRPr="00A67DCC"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A67DCC"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A67DCC"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A67DCC"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A67DCC"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A67DCC"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A67DCC"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A67DCC"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A67DCC" w:rsidRDefault="00F96B50">
            <w:pPr>
              <w:pStyle w:val="InsideAddress"/>
              <w:ind w:left="-114"/>
              <w:rPr>
                <w:rFonts w:ascii="Browallia New" w:hAnsi="Browallia New" w:cs="Browallia New"/>
                <w:sz w:val="22"/>
                <w:szCs w:val="22"/>
              </w:rPr>
            </w:pPr>
          </w:p>
        </w:tc>
      </w:tr>
      <w:tr w:rsidR="00C07A87" w:rsidRPr="00A67DCC" w14:paraId="66D8DD90" w14:textId="77777777" w:rsidTr="0009569D">
        <w:tc>
          <w:tcPr>
            <w:tcW w:w="2201" w:type="dxa"/>
            <w:vAlign w:val="bottom"/>
          </w:tcPr>
          <w:p w14:paraId="3BF608A1" w14:textId="77777777" w:rsidR="00C07A87" w:rsidRPr="00A67DCC"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A67DCC">
              <w:rPr>
                <w:rFonts w:ascii="Browallia New" w:hAnsi="Browallia New" w:cs="Browallia New"/>
                <w:sz w:val="22"/>
                <w:szCs w:val="22"/>
                <w:cs/>
              </w:rPr>
              <w:t>ลูกหนี้ตามสัญญาเช่าซื้อ</w:t>
            </w:r>
          </w:p>
        </w:tc>
        <w:tc>
          <w:tcPr>
            <w:tcW w:w="848" w:type="dxa"/>
          </w:tcPr>
          <w:p w14:paraId="68B5EEC3" w14:textId="1C30F688" w:rsidR="00C07A87" w:rsidRPr="00A67DCC" w:rsidRDefault="00B44D51"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377,012</w:t>
            </w:r>
          </w:p>
        </w:tc>
        <w:tc>
          <w:tcPr>
            <w:tcW w:w="850" w:type="dxa"/>
          </w:tcPr>
          <w:p w14:paraId="2695ACB9" w14:textId="568A253B" w:rsidR="00C07A87" w:rsidRPr="00A67DCC" w:rsidRDefault="00C07A87"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416,458</w:t>
            </w:r>
          </w:p>
        </w:tc>
        <w:tc>
          <w:tcPr>
            <w:tcW w:w="822" w:type="dxa"/>
            <w:vAlign w:val="bottom"/>
          </w:tcPr>
          <w:p w14:paraId="570FEEAD" w14:textId="4C859E58" w:rsidR="00C07A87" w:rsidRPr="00A67DCC" w:rsidRDefault="00293D78"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108,770</w:t>
            </w:r>
          </w:p>
        </w:tc>
        <w:tc>
          <w:tcPr>
            <w:tcW w:w="850" w:type="dxa"/>
          </w:tcPr>
          <w:p w14:paraId="194448E7" w14:textId="5A6E10E1" w:rsidR="00C07A87" w:rsidRPr="00A67DCC" w:rsidRDefault="00C07A87" w:rsidP="00C07A87">
            <w:pP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118,481</w:t>
            </w:r>
          </w:p>
        </w:tc>
        <w:tc>
          <w:tcPr>
            <w:tcW w:w="834" w:type="dxa"/>
            <w:vAlign w:val="bottom"/>
          </w:tcPr>
          <w:p w14:paraId="6BAD8887" w14:textId="019DF6E2" w:rsidR="00C07A87" w:rsidRPr="00A67DCC" w:rsidRDefault="0073524B" w:rsidP="00C07A87">
            <w:pP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w:t>
            </w:r>
          </w:p>
        </w:tc>
        <w:tc>
          <w:tcPr>
            <w:tcW w:w="801" w:type="dxa"/>
            <w:vAlign w:val="bottom"/>
          </w:tcPr>
          <w:p w14:paraId="7B5B8F3C" w14:textId="3EF97C96" w:rsidR="00C07A87" w:rsidRPr="00A67DCC" w:rsidRDefault="00C07A87" w:rsidP="00C07A87">
            <w:pP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w:t>
            </w:r>
          </w:p>
        </w:tc>
        <w:tc>
          <w:tcPr>
            <w:tcW w:w="954" w:type="dxa"/>
            <w:vAlign w:val="bottom"/>
          </w:tcPr>
          <w:p w14:paraId="0292FC18" w14:textId="0C32DFCE" w:rsidR="00C07A87" w:rsidRPr="00A67DCC" w:rsidRDefault="00EE594B" w:rsidP="0009569D">
            <w:pP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485,782</w:t>
            </w:r>
          </w:p>
        </w:tc>
        <w:tc>
          <w:tcPr>
            <w:tcW w:w="980" w:type="dxa"/>
          </w:tcPr>
          <w:p w14:paraId="5BDDCB9B" w14:textId="31A9B1AD" w:rsidR="00C07A87" w:rsidRPr="00A67DCC" w:rsidRDefault="00C07A87"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534,939</w:t>
            </w:r>
          </w:p>
        </w:tc>
      </w:tr>
      <w:tr w:rsidR="00C07A87" w:rsidRPr="00A67DCC" w14:paraId="2E06813B" w14:textId="77777777" w:rsidTr="0009569D">
        <w:tc>
          <w:tcPr>
            <w:tcW w:w="2201" w:type="dxa"/>
            <w:vAlign w:val="bottom"/>
          </w:tcPr>
          <w:p w14:paraId="152B18C7" w14:textId="77777777" w:rsidR="00C07A87" w:rsidRPr="00A67DCC"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A67DCC">
              <w:rPr>
                <w:rFonts w:ascii="Browallia New" w:hAnsi="Browallia New" w:cs="Browallia New"/>
                <w:sz w:val="22"/>
                <w:szCs w:val="22"/>
                <w:u w:val="single"/>
                <w:cs/>
              </w:rPr>
              <w:t>หัก</w:t>
            </w:r>
            <w:r w:rsidRPr="00A67DCC">
              <w:rPr>
                <w:rFonts w:ascii="Browallia New" w:hAnsi="Browallia New" w:cs="Browallia New"/>
                <w:sz w:val="22"/>
                <w:szCs w:val="22"/>
                <w:cs/>
              </w:rPr>
              <w:t xml:space="preserve"> ดอกผลเช่าซื้อที่ยัง</w:t>
            </w:r>
          </w:p>
          <w:p w14:paraId="28B8CF81" w14:textId="2D75A453" w:rsidR="00C07A87" w:rsidRPr="00A67DCC"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A67DCC">
              <w:rPr>
                <w:rFonts w:ascii="Browallia New" w:hAnsi="Browallia New" w:cs="Browallia New"/>
                <w:sz w:val="22"/>
                <w:szCs w:val="22"/>
                <w:cs/>
              </w:rPr>
              <w:t xml:space="preserve">         ไม่ถือเป็นรายได้</w:t>
            </w:r>
          </w:p>
        </w:tc>
        <w:tc>
          <w:tcPr>
            <w:tcW w:w="848" w:type="dxa"/>
            <w:vAlign w:val="bottom"/>
          </w:tcPr>
          <w:p w14:paraId="54FD5ACF" w14:textId="463CEBEF" w:rsidR="008002CD" w:rsidRPr="00A67DCC" w:rsidRDefault="00B44D51" w:rsidP="00FA2F35">
            <w:pPr>
              <w:pBdr>
                <w:bottom w:val="single" w:sz="4" w:space="1" w:color="auto"/>
              </w:pBd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(143,407)</w:t>
            </w:r>
          </w:p>
        </w:tc>
        <w:tc>
          <w:tcPr>
            <w:tcW w:w="850" w:type="dxa"/>
          </w:tcPr>
          <w:p w14:paraId="67C7A405" w14:textId="77777777"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169193F7" w14:textId="06939BAB"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(154,244)</w:t>
            </w:r>
          </w:p>
        </w:tc>
        <w:tc>
          <w:tcPr>
            <w:tcW w:w="822" w:type="dxa"/>
            <w:vAlign w:val="bottom"/>
          </w:tcPr>
          <w:p w14:paraId="69E61942" w14:textId="553A74B7" w:rsidR="008002CD" w:rsidRPr="00A67DCC" w:rsidRDefault="0073524B" w:rsidP="0068695B">
            <w:pPr>
              <w:pBdr>
                <w:bottom w:val="single" w:sz="4"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(30,1</w:t>
            </w:r>
            <w:r w:rsidR="008C3692" w:rsidRPr="00A67DCC">
              <w:rPr>
                <w:rFonts w:ascii="Browallia New" w:hAnsi="Browallia New" w:cs="Browallia New"/>
                <w:sz w:val="22"/>
                <w:szCs w:val="22"/>
              </w:rPr>
              <w:t>59</w:t>
            </w:r>
            <w:r w:rsidRPr="00A67DCC">
              <w:rPr>
                <w:rFonts w:ascii="Browallia New" w:hAnsi="Browallia New" w:cs="Browallia New"/>
                <w:sz w:val="22"/>
                <w:szCs w:val="22"/>
              </w:rPr>
              <w:t>)</w:t>
            </w:r>
          </w:p>
        </w:tc>
        <w:tc>
          <w:tcPr>
            <w:tcW w:w="850" w:type="dxa"/>
          </w:tcPr>
          <w:p w14:paraId="58C7B07C" w14:textId="77777777"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B63F176" w14:textId="101034D6"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(30,868)</w:t>
            </w:r>
          </w:p>
        </w:tc>
        <w:tc>
          <w:tcPr>
            <w:tcW w:w="834" w:type="dxa"/>
            <w:vAlign w:val="bottom"/>
          </w:tcPr>
          <w:p w14:paraId="043318B5" w14:textId="2414EFE1" w:rsidR="00C07A87" w:rsidRPr="00A67DCC" w:rsidRDefault="0073524B"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801" w:type="dxa"/>
            <w:vAlign w:val="bottom"/>
          </w:tcPr>
          <w:p w14:paraId="37478D41" w14:textId="042D5865"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954" w:type="dxa"/>
            <w:vAlign w:val="bottom"/>
          </w:tcPr>
          <w:p w14:paraId="4F02C49D" w14:textId="5CB185F7" w:rsidR="008002CD" w:rsidRPr="00A67DCC" w:rsidRDefault="00ED4DBB" w:rsidP="0009569D">
            <w:pPr>
              <w:pBdr>
                <w:bottom w:val="single" w:sz="4" w:space="1" w:color="auto"/>
              </w:pBd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(173,56</w:t>
            </w:r>
            <w:r w:rsidR="00034A7A" w:rsidRPr="00A67DCC">
              <w:rPr>
                <w:rFonts w:ascii="Browallia New" w:hAnsi="Browallia New" w:cs="Browallia New"/>
                <w:sz w:val="22"/>
                <w:szCs w:val="22"/>
              </w:rPr>
              <w:t>6</w:t>
            </w:r>
            <w:r w:rsidRPr="00A67DCC">
              <w:rPr>
                <w:rFonts w:ascii="Browallia New" w:hAnsi="Browallia New" w:cs="Browallia New"/>
                <w:sz w:val="22"/>
                <w:szCs w:val="22"/>
              </w:rPr>
              <w:t>)</w:t>
            </w:r>
          </w:p>
        </w:tc>
        <w:tc>
          <w:tcPr>
            <w:tcW w:w="980" w:type="dxa"/>
          </w:tcPr>
          <w:p w14:paraId="0A757C20" w14:textId="77777777"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83D983F" w14:textId="492ACFDF"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(185,112)</w:t>
            </w:r>
          </w:p>
        </w:tc>
      </w:tr>
      <w:tr w:rsidR="00C07A87" w:rsidRPr="00A67DCC" w14:paraId="59A3E564" w14:textId="77777777" w:rsidTr="0009569D">
        <w:tc>
          <w:tcPr>
            <w:tcW w:w="2201" w:type="dxa"/>
            <w:vAlign w:val="bottom"/>
          </w:tcPr>
          <w:p w14:paraId="4A986DD4" w14:textId="77777777" w:rsidR="00C07A87" w:rsidRPr="00A67DCC"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A67DCC">
              <w:rPr>
                <w:rFonts w:ascii="Browallia New" w:hAnsi="Browallia New" w:cs="Browallia New"/>
                <w:sz w:val="22"/>
                <w:szCs w:val="22"/>
                <w:cs/>
              </w:rPr>
              <w:t>คงเหลือ</w:t>
            </w:r>
          </w:p>
        </w:tc>
        <w:tc>
          <w:tcPr>
            <w:tcW w:w="848" w:type="dxa"/>
          </w:tcPr>
          <w:p w14:paraId="54BA3D19" w14:textId="0480B47B" w:rsidR="00C07A87" w:rsidRPr="00A67DCC" w:rsidRDefault="000F09D2" w:rsidP="00C07A87">
            <w:pP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233,605</w:t>
            </w:r>
          </w:p>
        </w:tc>
        <w:tc>
          <w:tcPr>
            <w:tcW w:w="850" w:type="dxa"/>
          </w:tcPr>
          <w:p w14:paraId="07C6D52E" w14:textId="5B79B4AC" w:rsidR="00C07A87" w:rsidRPr="00A67DCC" w:rsidRDefault="00C07A87"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262,214</w:t>
            </w:r>
          </w:p>
        </w:tc>
        <w:tc>
          <w:tcPr>
            <w:tcW w:w="822" w:type="dxa"/>
            <w:vAlign w:val="bottom"/>
          </w:tcPr>
          <w:p w14:paraId="71ED0B2B" w14:textId="3E61CE8E" w:rsidR="00C07A87" w:rsidRPr="00A67DCC" w:rsidRDefault="00033C6E"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78,61</w:t>
            </w:r>
            <w:r w:rsidR="00034A7A" w:rsidRPr="00A67DCC">
              <w:rPr>
                <w:rFonts w:ascii="Browallia New" w:hAnsi="Browallia New" w:cs="Browallia New"/>
                <w:sz w:val="22"/>
                <w:szCs w:val="22"/>
              </w:rPr>
              <w:t>1</w:t>
            </w:r>
          </w:p>
        </w:tc>
        <w:tc>
          <w:tcPr>
            <w:tcW w:w="850" w:type="dxa"/>
          </w:tcPr>
          <w:p w14:paraId="2DD25913" w14:textId="252FE501" w:rsidR="00C07A87" w:rsidRPr="00A67DCC" w:rsidRDefault="00C07A87"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87,613</w:t>
            </w:r>
          </w:p>
        </w:tc>
        <w:tc>
          <w:tcPr>
            <w:tcW w:w="834" w:type="dxa"/>
            <w:vAlign w:val="bottom"/>
          </w:tcPr>
          <w:p w14:paraId="79AFE978" w14:textId="6072EE46" w:rsidR="00C07A87" w:rsidRPr="00A67DCC" w:rsidRDefault="00C07A87" w:rsidP="00C07A87">
            <w:pPr>
              <w:spacing w:line="240" w:lineRule="auto"/>
              <w:ind w:left="-23" w:right="-7"/>
              <w:jc w:val="right"/>
              <w:rPr>
                <w:rFonts w:ascii="Browallia New" w:hAnsi="Browallia New" w:cs="Browallia New"/>
                <w:sz w:val="22"/>
                <w:szCs w:val="22"/>
                <w:cs/>
              </w:rPr>
            </w:pPr>
          </w:p>
        </w:tc>
        <w:tc>
          <w:tcPr>
            <w:tcW w:w="801" w:type="dxa"/>
            <w:vAlign w:val="bottom"/>
          </w:tcPr>
          <w:p w14:paraId="6C9C89F1" w14:textId="57A17A95" w:rsidR="00C07A87" w:rsidRPr="00A67DCC" w:rsidRDefault="00C07A87" w:rsidP="00C07A87">
            <w:pPr>
              <w:spacing w:line="240" w:lineRule="auto"/>
              <w:ind w:left="-23" w:right="-7"/>
              <w:jc w:val="right"/>
              <w:rPr>
                <w:rFonts w:ascii="Browallia New" w:hAnsi="Browallia New" w:cs="Browallia New"/>
                <w:sz w:val="22"/>
                <w:szCs w:val="22"/>
                <w:cs/>
              </w:rPr>
            </w:pPr>
          </w:p>
        </w:tc>
        <w:tc>
          <w:tcPr>
            <w:tcW w:w="954" w:type="dxa"/>
            <w:vAlign w:val="bottom"/>
          </w:tcPr>
          <w:p w14:paraId="4C64CB60" w14:textId="748689DF" w:rsidR="00C07A87" w:rsidRPr="00A67DCC" w:rsidRDefault="00167BDB" w:rsidP="0009569D">
            <w:pP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312,21</w:t>
            </w:r>
            <w:r w:rsidR="00034A7A" w:rsidRPr="00A67DCC">
              <w:rPr>
                <w:rFonts w:ascii="Browallia New" w:hAnsi="Browallia New" w:cs="Browallia New"/>
                <w:sz w:val="22"/>
                <w:szCs w:val="22"/>
              </w:rPr>
              <w:t>6</w:t>
            </w:r>
          </w:p>
        </w:tc>
        <w:tc>
          <w:tcPr>
            <w:tcW w:w="980" w:type="dxa"/>
          </w:tcPr>
          <w:p w14:paraId="51DB0035" w14:textId="5EEDB00F" w:rsidR="00C07A87" w:rsidRPr="00A67DCC" w:rsidRDefault="00C07A87" w:rsidP="00C07A87">
            <w:pP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349,827</w:t>
            </w:r>
          </w:p>
        </w:tc>
      </w:tr>
      <w:tr w:rsidR="00C07A87" w:rsidRPr="00A67DCC" w14:paraId="07158CEF" w14:textId="77777777" w:rsidTr="008C3692">
        <w:tc>
          <w:tcPr>
            <w:tcW w:w="2201" w:type="dxa"/>
            <w:vAlign w:val="bottom"/>
          </w:tcPr>
          <w:p w14:paraId="7FA41BFE" w14:textId="152DC9C3" w:rsidR="00C07A87" w:rsidRPr="00A67DCC"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A67DCC">
              <w:rPr>
                <w:rFonts w:ascii="Browallia New" w:hAnsi="Browallia New" w:cs="Browallia New"/>
                <w:sz w:val="22"/>
                <w:szCs w:val="22"/>
                <w:u w:val="single"/>
                <w:cs/>
              </w:rPr>
              <w:t>หัก</w:t>
            </w:r>
            <w:r w:rsidRPr="00A67DCC">
              <w:rPr>
                <w:rFonts w:ascii="Browallia New" w:hAnsi="Browallia New" w:cs="Browallia New"/>
                <w:sz w:val="22"/>
                <w:szCs w:val="22"/>
                <w:cs/>
              </w:rPr>
              <w:t xml:space="preserve"> ค่าเผื่อผลขาดทุนด้านเครดิต</w:t>
            </w:r>
            <w:r w:rsidRPr="00A67DCC">
              <w:rPr>
                <w:rFonts w:ascii="Browallia New" w:hAnsi="Browallia New" w:cs="Browallia New"/>
                <w:sz w:val="22"/>
                <w:szCs w:val="22"/>
              </w:rPr>
              <w:br/>
              <w:t xml:space="preserve">  </w:t>
            </w:r>
            <w:r w:rsidRPr="00A67DCC">
              <w:rPr>
                <w:rFonts w:ascii="Browallia New" w:hAnsi="Browallia New" w:cs="Browallia New"/>
                <w:sz w:val="22"/>
                <w:szCs w:val="22"/>
                <w:cs/>
              </w:rPr>
              <w:t>ที่คาดว่าจะเกิดขึ้น</w:t>
            </w:r>
          </w:p>
        </w:tc>
        <w:tc>
          <w:tcPr>
            <w:tcW w:w="848" w:type="dxa"/>
            <w:vAlign w:val="bottom"/>
          </w:tcPr>
          <w:p w14:paraId="1774EA3E" w14:textId="542720B6" w:rsidR="00C07A87" w:rsidRPr="00A67DCC" w:rsidRDefault="00976FEB" w:rsidP="00C07A87">
            <w:pPr>
              <w:pBdr>
                <w:bottom w:val="single" w:sz="4"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(56,338)</w:t>
            </w:r>
          </w:p>
        </w:tc>
        <w:tc>
          <w:tcPr>
            <w:tcW w:w="850" w:type="dxa"/>
            <w:vAlign w:val="bottom"/>
          </w:tcPr>
          <w:p w14:paraId="7B4B0FCE" w14:textId="7050CF11"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(62,973)</w:t>
            </w:r>
          </w:p>
        </w:tc>
        <w:tc>
          <w:tcPr>
            <w:tcW w:w="822" w:type="dxa"/>
            <w:vAlign w:val="bottom"/>
          </w:tcPr>
          <w:p w14:paraId="66C0D3E0" w14:textId="6AE6DF3B" w:rsidR="00C07A87" w:rsidRPr="00A67DCC" w:rsidRDefault="0034092C" w:rsidP="00CD4D6D">
            <w:pPr>
              <w:pBdr>
                <w:bottom w:val="single" w:sz="4"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(3,901)</w:t>
            </w:r>
          </w:p>
        </w:tc>
        <w:tc>
          <w:tcPr>
            <w:tcW w:w="850" w:type="dxa"/>
            <w:vAlign w:val="bottom"/>
          </w:tcPr>
          <w:p w14:paraId="0E8D3642" w14:textId="2A42CEA8"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(4,645)</w:t>
            </w:r>
          </w:p>
        </w:tc>
        <w:tc>
          <w:tcPr>
            <w:tcW w:w="834" w:type="dxa"/>
            <w:vAlign w:val="bottom"/>
          </w:tcPr>
          <w:p w14:paraId="5A673B72" w14:textId="524351EC" w:rsidR="00C07A87" w:rsidRPr="00A67DCC" w:rsidRDefault="0073524B"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801" w:type="dxa"/>
            <w:vAlign w:val="bottom"/>
          </w:tcPr>
          <w:p w14:paraId="45606A77" w14:textId="5AA4BC42" w:rsidR="00C07A87" w:rsidRPr="00A67DCC"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954" w:type="dxa"/>
            <w:vAlign w:val="bottom"/>
          </w:tcPr>
          <w:p w14:paraId="4268F716" w14:textId="70AD6555" w:rsidR="008002CD" w:rsidRPr="00A67DCC" w:rsidRDefault="00AA512D" w:rsidP="00AA512D">
            <w:pPr>
              <w:pBdr>
                <w:bottom w:val="single" w:sz="4" w:space="1" w:color="auto"/>
              </w:pBd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(60,239)</w:t>
            </w:r>
          </w:p>
        </w:tc>
        <w:tc>
          <w:tcPr>
            <w:tcW w:w="980" w:type="dxa"/>
          </w:tcPr>
          <w:p w14:paraId="2127C695" w14:textId="77777777" w:rsidR="00C07A87" w:rsidRPr="00A67DCC" w:rsidRDefault="00C07A87" w:rsidP="00C07A87">
            <w:pPr>
              <w:pBdr>
                <w:bottom w:val="single" w:sz="4" w:space="1" w:color="auto"/>
              </w:pBdr>
              <w:spacing w:line="240" w:lineRule="auto"/>
              <w:ind w:right="-7"/>
              <w:jc w:val="right"/>
              <w:rPr>
                <w:rFonts w:ascii="Browallia New" w:hAnsi="Browallia New" w:cs="Browallia New"/>
                <w:sz w:val="22"/>
                <w:szCs w:val="22"/>
              </w:rPr>
            </w:pPr>
          </w:p>
          <w:p w14:paraId="42F689E9" w14:textId="21825C9D" w:rsidR="00C07A87" w:rsidRPr="00A67DCC" w:rsidRDefault="00C07A87" w:rsidP="00C07A87">
            <w:pPr>
              <w:pBdr>
                <w:bottom w:val="single" w:sz="4" w:space="1" w:color="auto"/>
              </w:pBd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(67,618)</w:t>
            </w:r>
          </w:p>
        </w:tc>
      </w:tr>
      <w:tr w:rsidR="00C07A87" w:rsidRPr="00A67DCC" w14:paraId="06D360FB" w14:textId="77777777" w:rsidTr="008C3692">
        <w:tc>
          <w:tcPr>
            <w:tcW w:w="2201" w:type="dxa"/>
          </w:tcPr>
          <w:p w14:paraId="60CC65C5" w14:textId="77777777" w:rsidR="00C07A87" w:rsidRPr="00A67DCC" w:rsidRDefault="00C07A87" w:rsidP="00C07A87">
            <w:pPr>
              <w:tabs>
                <w:tab w:val="left" w:pos="162"/>
              </w:tabs>
              <w:spacing w:line="240" w:lineRule="auto"/>
              <w:ind w:right="-108"/>
              <w:jc w:val="both"/>
              <w:rPr>
                <w:rFonts w:ascii="Browallia New" w:hAnsi="Browallia New" w:cs="Browallia New"/>
                <w:sz w:val="22"/>
                <w:szCs w:val="22"/>
                <w:lang w:val="en-GB"/>
              </w:rPr>
            </w:pPr>
            <w:r w:rsidRPr="00A67DCC">
              <w:rPr>
                <w:rFonts w:ascii="Browallia New" w:hAnsi="Browallia New" w:cs="Browallia New"/>
                <w:sz w:val="22"/>
                <w:szCs w:val="22"/>
                <w:cs/>
              </w:rPr>
              <w:t>สุทธิ</w:t>
            </w:r>
          </w:p>
        </w:tc>
        <w:tc>
          <w:tcPr>
            <w:tcW w:w="848" w:type="dxa"/>
          </w:tcPr>
          <w:p w14:paraId="1C691235" w14:textId="494A0FB5" w:rsidR="00C07A87" w:rsidRPr="00A67DCC" w:rsidRDefault="00C94BDA" w:rsidP="00C07A87">
            <w:pPr>
              <w:pBdr>
                <w:bottom w:val="single" w:sz="12"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177,267</w:t>
            </w:r>
          </w:p>
        </w:tc>
        <w:tc>
          <w:tcPr>
            <w:tcW w:w="850" w:type="dxa"/>
            <w:vAlign w:val="bottom"/>
          </w:tcPr>
          <w:p w14:paraId="05EC345A" w14:textId="0798BC2F" w:rsidR="00C07A87" w:rsidRPr="00A67DCC"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199,241</w:t>
            </w:r>
          </w:p>
        </w:tc>
        <w:tc>
          <w:tcPr>
            <w:tcW w:w="822" w:type="dxa"/>
            <w:vAlign w:val="bottom"/>
          </w:tcPr>
          <w:p w14:paraId="51A123E8" w14:textId="0A2F9D4E" w:rsidR="00C07A87" w:rsidRPr="00A67DCC" w:rsidRDefault="00C94BDA" w:rsidP="00C07A87">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74,7</w:t>
            </w:r>
            <w:r w:rsidR="00034A7A" w:rsidRPr="00A67DCC">
              <w:rPr>
                <w:rFonts w:ascii="Browallia New" w:hAnsi="Browallia New" w:cs="Browallia New"/>
                <w:sz w:val="22"/>
                <w:szCs w:val="22"/>
              </w:rPr>
              <w:t>10</w:t>
            </w:r>
          </w:p>
        </w:tc>
        <w:tc>
          <w:tcPr>
            <w:tcW w:w="850" w:type="dxa"/>
            <w:vAlign w:val="bottom"/>
          </w:tcPr>
          <w:p w14:paraId="2DEB5280" w14:textId="0A537699" w:rsidR="00C07A87" w:rsidRPr="00A67DCC"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82,968</w:t>
            </w:r>
          </w:p>
        </w:tc>
        <w:tc>
          <w:tcPr>
            <w:tcW w:w="834" w:type="dxa"/>
            <w:vAlign w:val="bottom"/>
          </w:tcPr>
          <w:p w14:paraId="37C8BC76" w14:textId="7BAA9F23" w:rsidR="00C07A87" w:rsidRPr="00A67DCC" w:rsidRDefault="0073524B" w:rsidP="00C07A87">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801" w:type="dxa"/>
            <w:vAlign w:val="bottom"/>
          </w:tcPr>
          <w:p w14:paraId="2AF2CB0B" w14:textId="7CD71833" w:rsidR="00C07A87" w:rsidRPr="00A67DCC"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2"/>
                <w:szCs w:val="22"/>
              </w:rPr>
              <w:t>-</w:t>
            </w:r>
          </w:p>
        </w:tc>
        <w:tc>
          <w:tcPr>
            <w:tcW w:w="954" w:type="dxa"/>
            <w:vAlign w:val="bottom"/>
          </w:tcPr>
          <w:p w14:paraId="3F64261C" w14:textId="665862A0" w:rsidR="00C07A87" w:rsidRPr="00A67DCC" w:rsidRDefault="00AA512D" w:rsidP="0009569D">
            <w:pPr>
              <w:pBdr>
                <w:bottom w:val="single" w:sz="12" w:space="1" w:color="auto"/>
              </w:pBdr>
              <w:spacing w:line="240" w:lineRule="auto"/>
              <w:ind w:right="-7"/>
              <w:jc w:val="right"/>
              <w:rPr>
                <w:rFonts w:ascii="Browallia New" w:hAnsi="Browallia New" w:cs="Browallia New"/>
                <w:sz w:val="22"/>
                <w:szCs w:val="22"/>
              </w:rPr>
            </w:pPr>
            <w:r w:rsidRPr="00A67DCC">
              <w:rPr>
                <w:rFonts w:ascii="Browallia New" w:hAnsi="Browallia New" w:cs="Browallia New"/>
                <w:sz w:val="22"/>
                <w:szCs w:val="22"/>
              </w:rPr>
              <w:t>251,97</w:t>
            </w:r>
            <w:r w:rsidR="00034A7A" w:rsidRPr="00A67DCC">
              <w:rPr>
                <w:rFonts w:ascii="Browallia New" w:hAnsi="Browallia New" w:cs="Browallia New"/>
                <w:sz w:val="22"/>
                <w:szCs w:val="22"/>
              </w:rPr>
              <w:t>7</w:t>
            </w:r>
          </w:p>
        </w:tc>
        <w:tc>
          <w:tcPr>
            <w:tcW w:w="980" w:type="dxa"/>
          </w:tcPr>
          <w:p w14:paraId="0016D419" w14:textId="348DA8CF" w:rsidR="00C07A87" w:rsidRPr="00A67DCC"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A67DCC">
              <w:rPr>
                <w:rFonts w:ascii="Browallia New" w:hAnsi="Browallia New" w:cs="Browallia New"/>
                <w:sz w:val="22"/>
                <w:szCs w:val="22"/>
              </w:rPr>
              <w:t>282,209</w:t>
            </w:r>
          </w:p>
        </w:tc>
      </w:tr>
    </w:tbl>
    <w:p w14:paraId="5FFE2565" w14:textId="329A717C" w:rsidR="0057683B" w:rsidRPr="00A67DCC"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62340CD6" w:rsidR="00F32A11" w:rsidRPr="00A67DCC"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ณ วันที่ </w:t>
      </w:r>
      <w:r w:rsidR="007E2BB1" w:rsidRPr="00A67DCC">
        <w:rPr>
          <w:rFonts w:ascii="Browallia New" w:hAnsi="Browallia New" w:cs="Browallia New"/>
          <w:sz w:val="28"/>
          <w:szCs w:val="28"/>
          <w:lang w:val="en-GB"/>
        </w:rPr>
        <w:t>30</w:t>
      </w:r>
      <w:r w:rsidR="007E2BB1" w:rsidRPr="00A67DCC">
        <w:rPr>
          <w:rFonts w:ascii="Browallia New" w:hAnsi="Browallia New" w:cs="Browallia New"/>
          <w:sz w:val="28"/>
          <w:szCs w:val="28"/>
          <w:cs/>
        </w:rPr>
        <w:t xml:space="preserve"> มิถุนายน </w:t>
      </w:r>
      <w:r w:rsidR="00F73712" w:rsidRPr="00A67DCC">
        <w:rPr>
          <w:rFonts w:ascii="Browallia New" w:hAnsi="Browallia New" w:cs="Browallia New"/>
          <w:sz w:val="28"/>
          <w:szCs w:val="28"/>
        </w:rPr>
        <w:t>256</w:t>
      </w:r>
      <w:r w:rsidR="00E27AC5" w:rsidRPr="00A67DCC">
        <w:rPr>
          <w:rFonts w:ascii="Browallia New" w:hAnsi="Browallia New" w:cs="Browallia New"/>
          <w:sz w:val="28"/>
          <w:szCs w:val="28"/>
        </w:rPr>
        <w:t>8</w:t>
      </w:r>
      <w:r w:rsidRPr="00A67DCC">
        <w:rPr>
          <w:rFonts w:ascii="Browallia New" w:hAnsi="Browallia New" w:cs="Browallia New"/>
          <w:sz w:val="28"/>
          <w:szCs w:val="28"/>
          <w:cs/>
        </w:rPr>
        <w:t xml:space="preserve"> และ วันที่ </w:t>
      </w:r>
      <w:r w:rsidRPr="00A67DCC">
        <w:rPr>
          <w:rFonts w:ascii="Browallia New" w:hAnsi="Browallia New" w:cs="Browallia New"/>
          <w:sz w:val="28"/>
          <w:szCs w:val="28"/>
        </w:rPr>
        <w:t>31</w:t>
      </w:r>
      <w:r w:rsidRPr="00A67DCC">
        <w:rPr>
          <w:rFonts w:ascii="Browallia New" w:hAnsi="Browallia New" w:cs="Browallia New"/>
          <w:sz w:val="28"/>
          <w:szCs w:val="28"/>
          <w:cs/>
        </w:rPr>
        <w:t xml:space="preserve"> ธันวาคม </w:t>
      </w:r>
      <w:r w:rsidRPr="00A67DCC">
        <w:rPr>
          <w:rFonts w:ascii="Browallia New" w:hAnsi="Browallia New" w:cs="Browallia New"/>
          <w:sz w:val="28"/>
          <w:szCs w:val="28"/>
        </w:rPr>
        <w:t>256</w:t>
      </w:r>
      <w:r w:rsidR="00E27AC5" w:rsidRPr="00A67DCC">
        <w:rPr>
          <w:rFonts w:ascii="Browallia New" w:hAnsi="Browallia New" w:cs="Browallia New"/>
          <w:sz w:val="28"/>
          <w:szCs w:val="28"/>
        </w:rPr>
        <w:t>7</w:t>
      </w:r>
      <w:r w:rsidRPr="00A67DCC">
        <w:rPr>
          <w:rFonts w:ascii="Browallia New" w:hAnsi="Browallia New" w:cs="Browallia New"/>
          <w:sz w:val="28"/>
          <w:szCs w:val="28"/>
          <w:cs/>
        </w:rPr>
        <w:t xml:space="preserve"> ลูกหนี้ตามสัญญาเช่าซื้อ (สุทธิจากดอกผลเช่าซื้อที่ยัง</w:t>
      </w:r>
      <w:r w:rsidR="00F804A5" w:rsidRPr="00A67DCC">
        <w:rPr>
          <w:rFonts w:ascii="Browallia New" w:hAnsi="Browallia New" w:cs="Browallia New"/>
          <w:sz w:val="28"/>
          <w:szCs w:val="28"/>
          <w:cs/>
        </w:rPr>
        <w:br/>
      </w:r>
      <w:r w:rsidRPr="00A67DCC">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A67DCC">
        <w:rPr>
          <w:rFonts w:ascii="Browallia New" w:hAnsi="Browallia New" w:cs="Browallia New"/>
          <w:sz w:val="28"/>
          <w:szCs w:val="28"/>
          <w:cs/>
        </w:rPr>
        <w:br/>
      </w:r>
      <w:r w:rsidRPr="00A67DCC">
        <w:rPr>
          <w:rFonts w:ascii="Browallia New" w:hAnsi="Browallia New" w:cs="Browallia New"/>
          <w:sz w:val="28"/>
          <w:szCs w:val="28"/>
          <w:cs/>
        </w:rPr>
        <w:t>ตามสัญญาเช่าซื้อโดยสรุปตามสัญญาเช่าซื้อ ดังนี้</w:t>
      </w:r>
    </w:p>
    <w:p w14:paraId="69884866" w14:textId="77777777" w:rsidR="00F32A11" w:rsidRPr="00A67DCC"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A67DCC" w14:paraId="4BABA370" w14:textId="77777777" w:rsidTr="00350D81">
        <w:trPr>
          <w:tblHeader/>
        </w:trPr>
        <w:tc>
          <w:tcPr>
            <w:tcW w:w="1786" w:type="dxa"/>
          </w:tcPr>
          <w:p w14:paraId="2C4E6678"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A67DCC" w:rsidRDefault="00F32A11" w:rsidP="007932B2">
            <w:pPr>
              <w:spacing w:line="240" w:lineRule="auto"/>
              <w:ind w:right="-45"/>
              <w:jc w:val="right"/>
              <w:rPr>
                <w:rFonts w:ascii="Browallia New" w:hAnsi="Browallia New" w:cs="Browallia New"/>
                <w:sz w:val="22"/>
                <w:szCs w:val="22"/>
                <w:cs/>
              </w:rPr>
            </w:pPr>
            <w:r w:rsidRPr="00A67DCC">
              <w:rPr>
                <w:rFonts w:ascii="Browallia New" w:hAnsi="Browallia New" w:cs="Browallia New"/>
                <w:sz w:val="22"/>
                <w:szCs w:val="22"/>
                <w:cs/>
              </w:rPr>
              <w:t xml:space="preserve">(หน่วย </w:t>
            </w:r>
            <w:r w:rsidRPr="00A67DCC">
              <w:rPr>
                <w:rFonts w:ascii="Browallia New" w:hAnsi="Browallia New" w:cs="Browallia New"/>
                <w:sz w:val="22"/>
                <w:szCs w:val="22"/>
                <w:lang w:val="en-GB"/>
              </w:rPr>
              <w:t xml:space="preserve">: </w:t>
            </w:r>
            <w:r w:rsidRPr="00A67DCC">
              <w:rPr>
                <w:rFonts w:ascii="Browallia New" w:hAnsi="Browallia New" w:cs="Browallia New"/>
                <w:sz w:val="22"/>
                <w:szCs w:val="22"/>
                <w:cs/>
              </w:rPr>
              <w:t>พันบาท)</w:t>
            </w:r>
          </w:p>
        </w:tc>
      </w:tr>
      <w:tr w:rsidR="00F32A11" w:rsidRPr="00A67DCC" w14:paraId="007DA495" w14:textId="77777777" w:rsidTr="00350D81">
        <w:trPr>
          <w:tblHeader/>
        </w:trPr>
        <w:tc>
          <w:tcPr>
            <w:tcW w:w="1786" w:type="dxa"/>
          </w:tcPr>
          <w:p w14:paraId="12A9E4B2"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A67DCC"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ข้อมูลทาง</w:t>
            </w:r>
            <w:r w:rsidR="00F32A11" w:rsidRPr="00A67DCC">
              <w:rPr>
                <w:rFonts w:ascii="Browallia New" w:hAnsi="Browallia New" w:cs="Browallia New"/>
                <w:sz w:val="22"/>
                <w:szCs w:val="22"/>
                <w:cs/>
              </w:rPr>
              <w:t>การเงินรวม</w:t>
            </w:r>
          </w:p>
        </w:tc>
      </w:tr>
      <w:tr w:rsidR="00F32A11" w:rsidRPr="00A67DCC" w14:paraId="1D4F796E" w14:textId="77777777" w:rsidTr="00350D81">
        <w:trPr>
          <w:tblHeader/>
        </w:trPr>
        <w:tc>
          <w:tcPr>
            <w:tcW w:w="1786" w:type="dxa"/>
          </w:tcPr>
          <w:p w14:paraId="6F1FA172"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A67DCC">
              <w:rPr>
                <w:rFonts w:ascii="Browallia New" w:hAnsi="Browallia New" w:cs="Browallia New"/>
                <w:sz w:val="22"/>
                <w:szCs w:val="22"/>
                <w:cs/>
              </w:rPr>
              <w:t>อัตราร้อยละ</w:t>
            </w:r>
          </w:p>
        </w:tc>
        <w:tc>
          <w:tcPr>
            <w:tcW w:w="1812" w:type="dxa"/>
            <w:gridSpan w:val="2"/>
          </w:tcPr>
          <w:p w14:paraId="3B187987"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A67DCC" w14:paraId="70C45AD5" w14:textId="77777777" w:rsidTr="00350D81">
        <w:trPr>
          <w:tblHeader/>
        </w:trPr>
        <w:tc>
          <w:tcPr>
            <w:tcW w:w="1786" w:type="dxa"/>
          </w:tcPr>
          <w:p w14:paraId="0CF24542"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ลูกหนี้ตาม</w:t>
            </w:r>
          </w:p>
        </w:tc>
        <w:tc>
          <w:tcPr>
            <w:tcW w:w="2005" w:type="dxa"/>
            <w:gridSpan w:val="2"/>
          </w:tcPr>
          <w:p w14:paraId="50E304EC"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A67DCC"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A67DCC" w:rsidRDefault="00F32A11" w:rsidP="007932B2">
            <w:pPr>
              <w:pBdr>
                <w:bottom w:val="single" w:sz="4" w:space="1" w:color="auto"/>
              </w:pBdr>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สุทธิ</w:t>
            </w:r>
          </w:p>
        </w:tc>
      </w:tr>
      <w:tr w:rsidR="00F32A11" w:rsidRPr="00A67DCC" w14:paraId="273D8FE2" w14:textId="77777777" w:rsidTr="00350D81">
        <w:trPr>
          <w:tblHeader/>
        </w:trPr>
        <w:tc>
          <w:tcPr>
            <w:tcW w:w="1786" w:type="dxa"/>
          </w:tcPr>
          <w:p w14:paraId="37DD96EA" w14:textId="77777777" w:rsidR="00F32A11" w:rsidRPr="00A67DCC"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7E2BB1" w:rsidRPr="00A67DCC" w14:paraId="0286146C" w14:textId="77777777" w:rsidTr="00350D81">
        <w:trPr>
          <w:tblHeader/>
        </w:trPr>
        <w:tc>
          <w:tcPr>
            <w:tcW w:w="1786" w:type="dxa"/>
          </w:tcPr>
          <w:p w14:paraId="7FC59DC0" w14:textId="77777777" w:rsidR="007E2BB1" w:rsidRPr="00A67DCC" w:rsidRDefault="007E2BB1" w:rsidP="007E2BB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49F923C0"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1" w:type="dxa"/>
            <w:vAlign w:val="bottom"/>
          </w:tcPr>
          <w:p w14:paraId="05A1E47E" w14:textId="46B75762"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92" w:type="dxa"/>
            <w:vAlign w:val="bottom"/>
          </w:tcPr>
          <w:p w14:paraId="2EC7765D" w14:textId="45C1B86D"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1013" w:type="dxa"/>
            <w:vAlign w:val="bottom"/>
          </w:tcPr>
          <w:p w14:paraId="3514974A" w14:textId="5CFC15D7"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14" w:type="dxa"/>
            <w:vAlign w:val="bottom"/>
          </w:tcPr>
          <w:p w14:paraId="71FCD2FD" w14:textId="79E37848"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98" w:type="dxa"/>
            <w:vAlign w:val="bottom"/>
          </w:tcPr>
          <w:p w14:paraId="0B371D56" w14:textId="2209A1EB"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879" w:type="dxa"/>
            <w:vAlign w:val="bottom"/>
          </w:tcPr>
          <w:p w14:paraId="5C6D3598" w14:textId="79F638F7"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946" w:type="dxa"/>
            <w:vAlign w:val="bottom"/>
          </w:tcPr>
          <w:p w14:paraId="64AE01C0" w14:textId="3AE4ECA8"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r>
      <w:tr w:rsidR="00F32A11" w:rsidRPr="00A67DCC" w14:paraId="3498291E" w14:textId="77777777" w:rsidTr="00350D81">
        <w:trPr>
          <w:tblHeader/>
        </w:trPr>
        <w:tc>
          <w:tcPr>
            <w:tcW w:w="1786" w:type="dxa"/>
          </w:tcPr>
          <w:p w14:paraId="6CCA1566"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A67DCC"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A67DCC"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A67DCC"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A67DCC"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A67DCC" w14:paraId="7F94EB51" w14:textId="77777777" w:rsidTr="00350D81">
        <w:tc>
          <w:tcPr>
            <w:tcW w:w="1786" w:type="dxa"/>
          </w:tcPr>
          <w:p w14:paraId="4C6E3100" w14:textId="77777777" w:rsidR="00F32A11" w:rsidRPr="00A67DCC" w:rsidRDefault="00F32A11" w:rsidP="007932B2">
            <w:pPr>
              <w:spacing w:line="240" w:lineRule="auto"/>
              <w:ind w:right="-108"/>
              <w:jc w:val="both"/>
              <w:rPr>
                <w:rFonts w:ascii="Browallia New" w:hAnsi="Browallia New" w:cs="Browallia New"/>
                <w:b/>
                <w:bCs/>
                <w:sz w:val="22"/>
                <w:szCs w:val="22"/>
              </w:rPr>
            </w:pPr>
            <w:r w:rsidRPr="00A67DCC">
              <w:rPr>
                <w:rFonts w:ascii="Browallia New" w:hAnsi="Browallia New" w:cs="Browallia New"/>
                <w:b/>
                <w:bCs/>
                <w:sz w:val="22"/>
                <w:szCs w:val="22"/>
                <w:cs/>
              </w:rPr>
              <w:t>ลูกหนี้ตามสัญญาเช่าซื้อ</w:t>
            </w:r>
          </w:p>
        </w:tc>
        <w:tc>
          <w:tcPr>
            <w:tcW w:w="852" w:type="dxa"/>
          </w:tcPr>
          <w:p w14:paraId="3A5AA351" w14:textId="77777777" w:rsidR="00F32A11" w:rsidRPr="00A67DCC"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A67DCC"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A67DCC"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A67DCC"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A67DCC"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A67DCC"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A67DCC"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A67DCC" w:rsidRDefault="00F32A11" w:rsidP="007932B2">
            <w:pPr>
              <w:pStyle w:val="InsideAddress"/>
              <w:ind w:left="-114"/>
              <w:rPr>
                <w:rFonts w:ascii="Browallia New" w:hAnsi="Browallia New" w:cs="Browallia New"/>
                <w:sz w:val="22"/>
                <w:szCs w:val="22"/>
              </w:rPr>
            </w:pPr>
          </w:p>
        </w:tc>
      </w:tr>
      <w:tr w:rsidR="001837AF" w:rsidRPr="00A67DCC" w14:paraId="6A227EF6" w14:textId="77777777" w:rsidTr="00853D6C">
        <w:trPr>
          <w:trHeight w:val="66"/>
        </w:trPr>
        <w:tc>
          <w:tcPr>
            <w:tcW w:w="1786" w:type="dxa"/>
          </w:tcPr>
          <w:p w14:paraId="0F148FD2" w14:textId="0675BC6E" w:rsidR="001837AF" w:rsidRPr="00A67DCC" w:rsidRDefault="001837AF" w:rsidP="001837AF">
            <w:pPr>
              <w:spacing w:line="240" w:lineRule="auto"/>
              <w:rPr>
                <w:rFonts w:ascii="Browallia New" w:hAnsi="Browallia New" w:cs="Browallia New"/>
                <w:sz w:val="22"/>
                <w:szCs w:val="22"/>
                <w:cs/>
              </w:rPr>
            </w:pPr>
            <w:r w:rsidRPr="00A67DCC">
              <w:rPr>
                <w:rFonts w:ascii="Browallia New" w:hAnsi="Browallia New" w:cs="Browallia New"/>
                <w:sz w:val="22"/>
                <w:szCs w:val="22"/>
                <w:cs/>
              </w:rPr>
              <w:t>บริษัท</w:t>
            </w:r>
          </w:p>
        </w:tc>
        <w:tc>
          <w:tcPr>
            <w:tcW w:w="852" w:type="dxa"/>
            <w:vAlign w:val="bottom"/>
          </w:tcPr>
          <w:p w14:paraId="22DE157A" w14:textId="48A2225F" w:rsidR="001837AF" w:rsidRPr="00A67DCC" w:rsidRDefault="000A27E1"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312,216</w:t>
            </w:r>
          </w:p>
        </w:tc>
        <w:tc>
          <w:tcPr>
            <w:tcW w:w="851" w:type="dxa"/>
            <w:vAlign w:val="bottom"/>
          </w:tcPr>
          <w:p w14:paraId="3CEAA6E9" w14:textId="47111730"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349,827</w:t>
            </w:r>
          </w:p>
        </w:tc>
        <w:tc>
          <w:tcPr>
            <w:tcW w:w="992" w:type="dxa"/>
            <w:vAlign w:val="bottom"/>
          </w:tcPr>
          <w:p w14:paraId="11121E53" w14:textId="1E5D022A" w:rsidR="001837AF" w:rsidRPr="00A67DCC" w:rsidRDefault="00FC63DF" w:rsidP="00853D6C">
            <w:pPr>
              <w:pStyle w:val="InsideAddress"/>
              <w:tabs>
                <w:tab w:val="left" w:pos="680"/>
                <w:tab w:val="left" w:pos="907"/>
              </w:tabs>
              <w:ind w:left="-96" w:right="-45"/>
              <w:jc w:val="right"/>
              <w:rPr>
                <w:rFonts w:ascii="Browallia New" w:hAnsi="Browallia New" w:cs="Browallia New"/>
                <w:sz w:val="20"/>
                <w:szCs w:val="20"/>
                <w:cs/>
              </w:rPr>
            </w:pPr>
            <w:r w:rsidRPr="00A67DCC">
              <w:rPr>
                <w:rFonts w:ascii="Browallia New" w:hAnsi="Browallia New" w:cs="Browallia New"/>
                <w:sz w:val="20"/>
                <w:szCs w:val="20"/>
              </w:rPr>
              <w:t>1.94 - 100</w:t>
            </w:r>
          </w:p>
        </w:tc>
        <w:tc>
          <w:tcPr>
            <w:tcW w:w="1013" w:type="dxa"/>
            <w:vAlign w:val="bottom"/>
          </w:tcPr>
          <w:p w14:paraId="7F221C48" w14:textId="657D6678" w:rsidR="001837AF" w:rsidRPr="00A67DCC" w:rsidRDefault="001837AF"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1.91 - 100</w:t>
            </w:r>
          </w:p>
        </w:tc>
        <w:tc>
          <w:tcPr>
            <w:tcW w:w="914" w:type="dxa"/>
            <w:vAlign w:val="bottom"/>
          </w:tcPr>
          <w:p w14:paraId="5AA3F6F5" w14:textId="408E3DDD"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60,239</w:t>
            </w:r>
          </w:p>
        </w:tc>
        <w:tc>
          <w:tcPr>
            <w:tcW w:w="898" w:type="dxa"/>
            <w:vAlign w:val="bottom"/>
          </w:tcPr>
          <w:p w14:paraId="5F45F822" w14:textId="47445CBF"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67,618</w:t>
            </w:r>
          </w:p>
        </w:tc>
        <w:tc>
          <w:tcPr>
            <w:tcW w:w="879" w:type="dxa"/>
            <w:vAlign w:val="bottom"/>
          </w:tcPr>
          <w:p w14:paraId="1A4D161B" w14:textId="17F5F671" w:rsidR="001837AF" w:rsidRPr="00A67DCC" w:rsidRDefault="00FC14B5"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251,977</w:t>
            </w:r>
          </w:p>
        </w:tc>
        <w:tc>
          <w:tcPr>
            <w:tcW w:w="946" w:type="dxa"/>
            <w:vAlign w:val="bottom"/>
          </w:tcPr>
          <w:p w14:paraId="1A55D6EA" w14:textId="0168974C"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282,209</w:t>
            </w:r>
          </w:p>
        </w:tc>
      </w:tr>
      <w:tr w:rsidR="001837AF" w:rsidRPr="00A67DCC" w14:paraId="11D92C69" w14:textId="77777777" w:rsidTr="00853D6C">
        <w:tc>
          <w:tcPr>
            <w:tcW w:w="1786" w:type="dxa"/>
          </w:tcPr>
          <w:p w14:paraId="486D86CC" w14:textId="77777777" w:rsidR="001837AF" w:rsidRPr="00A67DCC" w:rsidRDefault="001837AF" w:rsidP="001837AF">
            <w:pPr>
              <w:tabs>
                <w:tab w:val="left" w:pos="162"/>
              </w:tabs>
              <w:spacing w:line="240" w:lineRule="auto"/>
              <w:ind w:right="-108"/>
              <w:jc w:val="both"/>
              <w:rPr>
                <w:rFonts w:ascii="Browallia New" w:hAnsi="Browallia New" w:cs="Browallia New"/>
                <w:sz w:val="22"/>
                <w:szCs w:val="22"/>
                <w:cs/>
              </w:rPr>
            </w:pPr>
            <w:r w:rsidRPr="00A67DCC">
              <w:rPr>
                <w:rFonts w:ascii="Browallia New" w:hAnsi="Browallia New" w:cs="Browallia New"/>
                <w:sz w:val="22"/>
                <w:szCs w:val="22"/>
                <w:cs/>
              </w:rPr>
              <w:t xml:space="preserve">บริษัทย่อย </w:t>
            </w:r>
          </w:p>
        </w:tc>
        <w:tc>
          <w:tcPr>
            <w:tcW w:w="852" w:type="dxa"/>
            <w:vAlign w:val="bottom"/>
          </w:tcPr>
          <w:p w14:paraId="2CD91B60" w14:textId="77777777" w:rsidR="001837AF" w:rsidRPr="00A67DCC"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1FFBEE7F" w14:textId="77777777" w:rsidR="001837AF" w:rsidRPr="00A67DCC" w:rsidRDefault="001837AF" w:rsidP="00853D6C">
            <w:pPr>
              <w:spacing w:line="240" w:lineRule="auto"/>
              <w:ind w:left="-23" w:right="-7"/>
              <w:jc w:val="right"/>
              <w:rPr>
                <w:rFonts w:ascii="Browallia New" w:hAnsi="Browallia New" w:cs="Browallia New"/>
                <w:sz w:val="22"/>
                <w:szCs w:val="22"/>
              </w:rPr>
            </w:pPr>
          </w:p>
        </w:tc>
        <w:tc>
          <w:tcPr>
            <w:tcW w:w="992" w:type="dxa"/>
            <w:vAlign w:val="bottom"/>
          </w:tcPr>
          <w:p w14:paraId="1EF92F97" w14:textId="77777777" w:rsidR="001837AF" w:rsidRPr="00A67DCC"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58A38933" w14:textId="77777777" w:rsidR="001837AF" w:rsidRPr="00A67DCC" w:rsidRDefault="001837AF" w:rsidP="00853D6C">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vAlign w:val="bottom"/>
          </w:tcPr>
          <w:p w14:paraId="14D33F19" w14:textId="77777777" w:rsidR="001837AF" w:rsidRPr="00A67DCC" w:rsidRDefault="001837AF" w:rsidP="00853D6C">
            <w:pPr>
              <w:spacing w:line="240" w:lineRule="auto"/>
              <w:ind w:left="-23" w:right="-7"/>
              <w:jc w:val="right"/>
              <w:rPr>
                <w:rFonts w:ascii="Browallia New" w:hAnsi="Browallia New" w:cs="Browallia New"/>
                <w:sz w:val="20"/>
                <w:szCs w:val="20"/>
                <w:highlight w:val="yellow"/>
              </w:rPr>
            </w:pPr>
          </w:p>
        </w:tc>
        <w:tc>
          <w:tcPr>
            <w:tcW w:w="898" w:type="dxa"/>
            <w:vAlign w:val="bottom"/>
          </w:tcPr>
          <w:p w14:paraId="07286632" w14:textId="77777777" w:rsidR="001837AF" w:rsidRPr="00A67DCC"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33E543E9" w14:textId="77777777" w:rsidR="001837AF" w:rsidRPr="00A67DCC" w:rsidRDefault="001837AF" w:rsidP="00853D6C">
            <w:pPr>
              <w:spacing w:line="240" w:lineRule="auto"/>
              <w:ind w:left="-23" w:right="-7"/>
              <w:jc w:val="right"/>
              <w:rPr>
                <w:rFonts w:ascii="Browallia New" w:hAnsi="Browallia New" w:cs="Browallia New"/>
                <w:sz w:val="20"/>
                <w:szCs w:val="20"/>
                <w:highlight w:val="yellow"/>
              </w:rPr>
            </w:pPr>
          </w:p>
        </w:tc>
        <w:tc>
          <w:tcPr>
            <w:tcW w:w="946" w:type="dxa"/>
            <w:vAlign w:val="bottom"/>
          </w:tcPr>
          <w:p w14:paraId="7D6B20E0" w14:textId="77777777" w:rsidR="001837AF" w:rsidRPr="00A67DCC" w:rsidRDefault="001837AF" w:rsidP="00853D6C">
            <w:pPr>
              <w:spacing w:line="240" w:lineRule="auto"/>
              <w:ind w:left="-23" w:right="-7"/>
              <w:jc w:val="right"/>
              <w:rPr>
                <w:rFonts w:ascii="Browallia New" w:hAnsi="Browallia New" w:cs="Browallia New"/>
                <w:sz w:val="22"/>
                <w:szCs w:val="22"/>
              </w:rPr>
            </w:pPr>
          </w:p>
        </w:tc>
      </w:tr>
      <w:tr w:rsidR="001837AF" w:rsidRPr="00A67DCC" w14:paraId="39CF21F5" w14:textId="77777777" w:rsidTr="00021413">
        <w:tc>
          <w:tcPr>
            <w:tcW w:w="1786" w:type="dxa"/>
          </w:tcPr>
          <w:p w14:paraId="53897583" w14:textId="77777777" w:rsidR="001837AF" w:rsidRPr="00A67DCC" w:rsidRDefault="001837AF" w:rsidP="001837AF">
            <w:pPr>
              <w:tabs>
                <w:tab w:val="left" w:pos="162"/>
              </w:tabs>
              <w:spacing w:line="240" w:lineRule="auto"/>
              <w:ind w:right="-108"/>
              <w:jc w:val="both"/>
              <w:rPr>
                <w:rFonts w:ascii="Browallia New" w:hAnsi="Browallia New" w:cs="Browallia New"/>
                <w:sz w:val="22"/>
                <w:szCs w:val="22"/>
                <w:cs/>
              </w:rPr>
            </w:pPr>
            <w:r w:rsidRPr="00A67DCC">
              <w:rPr>
                <w:rFonts w:ascii="Browallia New" w:hAnsi="Browallia New" w:cs="Browallia New"/>
                <w:sz w:val="22"/>
                <w:szCs w:val="22"/>
                <w:cs/>
              </w:rPr>
              <w:t xml:space="preserve">  ยังไม่ถึงกำหนดชำระ</w:t>
            </w:r>
          </w:p>
        </w:tc>
        <w:tc>
          <w:tcPr>
            <w:tcW w:w="852" w:type="dxa"/>
            <w:vAlign w:val="bottom"/>
          </w:tcPr>
          <w:p w14:paraId="5B6DF35C" w14:textId="60429A50" w:rsidR="001837AF" w:rsidRPr="00A67DCC" w:rsidRDefault="009C34CC"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1,410,850</w:t>
            </w:r>
          </w:p>
        </w:tc>
        <w:tc>
          <w:tcPr>
            <w:tcW w:w="851" w:type="dxa"/>
            <w:vAlign w:val="bottom"/>
          </w:tcPr>
          <w:p w14:paraId="241E0949" w14:textId="75B36E84"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1,565,434</w:t>
            </w:r>
          </w:p>
        </w:tc>
        <w:tc>
          <w:tcPr>
            <w:tcW w:w="992" w:type="dxa"/>
            <w:vAlign w:val="bottom"/>
          </w:tcPr>
          <w:p w14:paraId="2F56E879" w14:textId="5F4B6EFB" w:rsidR="001837AF" w:rsidRPr="00A67DCC" w:rsidRDefault="00FC63DF"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0.02 - 0.36</w:t>
            </w:r>
          </w:p>
        </w:tc>
        <w:tc>
          <w:tcPr>
            <w:tcW w:w="1013" w:type="dxa"/>
            <w:vAlign w:val="bottom"/>
          </w:tcPr>
          <w:p w14:paraId="34213137" w14:textId="16D0F0D9" w:rsidR="001837AF" w:rsidRPr="00A67DCC" w:rsidRDefault="001837AF"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0.04 - 0.36</w:t>
            </w:r>
          </w:p>
        </w:tc>
        <w:tc>
          <w:tcPr>
            <w:tcW w:w="914" w:type="dxa"/>
            <w:vAlign w:val="bottom"/>
          </w:tcPr>
          <w:p w14:paraId="7869DADA" w14:textId="7A4EB32E"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4,41</w:t>
            </w:r>
            <w:r w:rsidR="005C5E3C" w:rsidRPr="00A67DCC">
              <w:rPr>
                <w:rFonts w:ascii="Browallia New" w:hAnsi="Browallia New" w:cs="Browallia New"/>
                <w:sz w:val="20"/>
                <w:szCs w:val="20"/>
              </w:rPr>
              <w:t>6</w:t>
            </w:r>
          </w:p>
        </w:tc>
        <w:tc>
          <w:tcPr>
            <w:tcW w:w="898" w:type="dxa"/>
            <w:vAlign w:val="bottom"/>
          </w:tcPr>
          <w:p w14:paraId="0FFDCF2A" w14:textId="24A6E6BA"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5,021</w:t>
            </w:r>
          </w:p>
        </w:tc>
        <w:tc>
          <w:tcPr>
            <w:tcW w:w="879" w:type="dxa"/>
            <w:vAlign w:val="bottom"/>
          </w:tcPr>
          <w:p w14:paraId="17013C60" w14:textId="00CC3318" w:rsidR="001837AF" w:rsidRPr="00A67DCC" w:rsidRDefault="00FB4CFC"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1,406,43</w:t>
            </w:r>
            <w:r w:rsidR="005C5E3C" w:rsidRPr="00A67DCC">
              <w:rPr>
                <w:rFonts w:ascii="Browallia New" w:hAnsi="Browallia New" w:cs="Browallia New"/>
                <w:sz w:val="20"/>
                <w:szCs w:val="20"/>
              </w:rPr>
              <w:t>4</w:t>
            </w:r>
          </w:p>
        </w:tc>
        <w:tc>
          <w:tcPr>
            <w:tcW w:w="946" w:type="dxa"/>
            <w:vAlign w:val="bottom"/>
          </w:tcPr>
          <w:p w14:paraId="2575F89B" w14:textId="2480FD2D"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1,560,413</w:t>
            </w:r>
          </w:p>
        </w:tc>
      </w:tr>
      <w:tr w:rsidR="001837AF" w:rsidRPr="00A67DCC" w14:paraId="46CD2F96" w14:textId="77777777" w:rsidTr="00853D6C">
        <w:tc>
          <w:tcPr>
            <w:tcW w:w="1786" w:type="dxa"/>
          </w:tcPr>
          <w:p w14:paraId="5A569110" w14:textId="77777777" w:rsidR="001837AF" w:rsidRPr="00A67DCC" w:rsidRDefault="001837AF" w:rsidP="001837AF">
            <w:pPr>
              <w:tabs>
                <w:tab w:val="left" w:pos="162"/>
              </w:tabs>
              <w:spacing w:line="240" w:lineRule="auto"/>
              <w:ind w:left="99" w:right="-108"/>
              <w:jc w:val="both"/>
              <w:rPr>
                <w:rFonts w:ascii="Browallia New" w:hAnsi="Browallia New" w:cs="Browallia New"/>
                <w:sz w:val="22"/>
                <w:szCs w:val="22"/>
                <w:cs/>
              </w:rPr>
            </w:pPr>
            <w:r w:rsidRPr="00A67DCC">
              <w:rPr>
                <w:rFonts w:ascii="Browallia New" w:hAnsi="Browallia New" w:cs="Browallia New"/>
                <w:sz w:val="22"/>
                <w:szCs w:val="22"/>
                <w:cs/>
              </w:rPr>
              <w:t>ค้างชำระ</w:t>
            </w:r>
          </w:p>
        </w:tc>
        <w:tc>
          <w:tcPr>
            <w:tcW w:w="852" w:type="dxa"/>
            <w:vAlign w:val="bottom"/>
          </w:tcPr>
          <w:p w14:paraId="46080394" w14:textId="77777777" w:rsidR="001837AF" w:rsidRPr="00A67DCC"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3C7E2CC4" w14:textId="77777777" w:rsidR="001837AF" w:rsidRPr="00A67DCC" w:rsidRDefault="001837AF" w:rsidP="00853D6C">
            <w:pPr>
              <w:spacing w:line="240" w:lineRule="auto"/>
              <w:ind w:left="-23" w:right="-7"/>
              <w:jc w:val="right"/>
              <w:rPr>
                <w:rFonts w:ascii="Browallia New" w:hAnsi="Browallia New" w:cs="Browallia New"/>
                <w:sz w:val="22"/>
                <w:szCs w:val="22"/>
              </w:rPr>
            </w:pPr>
          </w:p>
        </w:tc>
        <w:tc>
          <w:tcPr>
            <w:tcW w:w="992" w:type="dxa"/>
            <w:vAlign w:val="bottom"/>
          </w:tcPr>
          <w:p w14:paraId="4F88398A" w14:textId="77777777" w:rsidR="001837AF" w:rsidRPr="00A67DCC"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381430E9" w14:textId="77777777" w:rsidR="001837AF" w:rsidRPr="00A67DCC" w:rsidRDefault="001837AF" w:rsidP="00853D6C">
            <w:pPr>
              <w:spacing w:line="240" w:lineRule="auto"/>
              <w:ind w:left="-96" w:right="-45"/>
              <w:jc w:val="right"/>
              <w:rPr>
                <w:rFonts w:ascii="Browallia New" w:hAnsi="Browallia New" w:cs="Browallia New"/>
                <w:sz w:val="22"/>
                <w:szCs w:val="22"/>
              </w:rPr>
            </w:pPr>
          </w:p>
        </w:tc>
        <w:tc>
          <w:tcPr>
            <w:tcW w:w="914" w:type="dxa"/>
            <w:vAlign w:val="bottom"/>
          </w:tcPr>
          <w:p w14:paraId="79A522F2" w14:textId="77777777" w:rsidR="001837AF" w:rsidRPr="00A67DCC" w:rsidRDefault="001837AF" w:rsidP="00853D6C">
            <w:pPr>
              <w:spacing w:line="240" w:lineRule="auto"/>
              <w:ind w:left="-23" w:right="-7"/>
              <w:jc w:val="right"/>
              <w:rPr>
                <w:rFonts w:ascii="Browallia New" w:hAnsi="Browallia New" w:cs="Browallia New"/>
                <w:sz w:val="20"/>
                <w:szCs w:val="20"/>
              </w:rPr>
            </w:pPr>
          </w:p>
        </w:tc>
        <w:tc>
          <w:tcPr>
            <w:tcW w:w="898" w:type="dxa"/>
            <w:vAlign w:val="bottom"/>
          </w:tcPr>
          <w:p w14:paraId="4F3AA8FB" w14:textId="77777777" w:rsidR="001837AF" w:rsidRPr="00A67DCC"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187183D2" w14:textId="77777777" w:rsidR="001837AF" w:rsidRPr="00A67DCC" w:rsidRDefault="001837AF" w:rsidP="00853D6C">
            <w:pPr>
              <w:spacing w:line="240" w:lineRule="auto"/>
              <w:ind w:left="-23" w:right="-7"/>
              <w:jc w:val="right"/>
              <w:rPr>
                <w:rFonts w:ascii="Browallia New" w:hAnsi="Browallia New" w:cs="Browallia New"/>
                <w:sz w:val="20"/>
                <w:szCs w:val="20"/>
              </w:rPr>
            </w:pPr>
          </w:p>
        </w:tc>
        <w:tc>
          <w:tcPr>
            <w:tcW w:w="946" w:type="dxa"/>
            <w:vAlign w:val="bottom"/>
          </w:tcPr>
          <w:p w14:paraId="55DAD293" w14:textId="77777777" w:rsidR="001837AF" w:rsidRPr="00A67DCC" w:rsidRDefault="001837AF" w:rsidP="00853D6C">
            <w:pPr>
              <w:spacing w:line="240" w:lineRule="auto"/>
              <w:ind w:left="-23" w:right="-7"/>
              <w:jc w:val="right"/>
              <w:rPr>
                <w:rFonts w:ascii="Browallia New" w:hAnsi="Browallia New" w:cs="Browallia New"/>
                <w:sz w:val="22"/>
                <w:szCs w:val="22"/>
              </w:rPr>
            </w:pPr>
          </w:p>
        </w:tc>
      </w:tr>
      <w:tr w:rsidR="001837AF" w:rsidRPr="00A67DCC" w14:paraId="07480BA0" w14:textId="77777777" w:rsidTr="00853D6C">
        <w:tc>
          <w:tcPr>
            <w:tcW w:w="1786" w:type="dxa"/>
            <w:vAlign w:val="bottom"/>
          </w:tcPr>
          <w:p w14:paraId="48A773B2" w14:textId="04A91F74" w:rsidR="001837AF" w:rsidRPr="00A67DCC" w:rsidRDefault="001837AF" w:rsidP="001837AF">
            <w:pPr>
              <w:spacing w:line="240" w:lineRule="auto"/>
              <w:ind w:left="175"/>
              <w:rPr>
                <w:rFonts w:ascii="Browallia New" w:hAnsi="Browallia New" w:cs="Browallia New"/>
                <w:sz w:val="22"/>
                <w:szCs w:val="22"/>
                <w:cs/>
              </w:rPr>
            </w:pPr>
            <w:r w:rsidRPr="00A67DCC">
              <w:rPr>
                <w:rFonts w:ascii="Browallia New" w:hAnsi="Browallia New" w:cs="Browallia New"/>
                <w:sz w:val="22"/>
                <w:szCs w:val="22"/>
              </w:rPr>
              <w:t xml:space="preserve">1 - 3 </w:t>
            </w:r>
            <w:r w:rsidRPr="00A67DCC">
              <w:rPr>
                <w:rFonts w:ascii="Browallia New" w:hAnsi="Browallia New" w:cs="Browallia New"/>
                <w:sz w:val="22"/>
                <w:szCs w:val="22"/>
                <w:cs/>
              </w:rPr>
              <w:t>เดือน</w:t>
            </w:r>
          </w:p>
        </w:tc>
        <w:tc>
          <w:tcPr>
            <w:tcW w:w="852" w:type="dxa"/>
            <w:vAlign w:val="bottom"/>
          </w:tcPr>
          <w:p w14:paraId="5B0E4436" w14:textId="7948C46A" w:rsidR="001837AF" w:rsidRPr="00A67DCC" w:rsidRDefault="00C56FC4"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981,600</w:t>
            </w:r>
          </w:p>
        </w:tc>
        <w:tc>
          <w:tcPr>
            <w:tcW w:w="851" w:type="dxa"/>
            <w:vAlign w:val="bottom"/>
          </w:tcPr>
          <w:p w14:paraId="4D5BAF92" w14:textId="7FA3B53C"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1,023,508</w:t>
            </w:r>
          </w:p>
        </w:tc>
        <w:tc>
          <w:tcPr>
            <w:tcW w:w="992" w:type="dxa"/>
            <w:vAlign w:val="bottom"/>
          </w:tcPr>
          <w:p w14:paraId="516B59B7" w14:textId="04D1ECFC" w:rsidR="001837AF" w:rsidRPr="00A67DCC" w:rsidRDefault="00C81F1A" w:rsidP="00853D6C">
            <w:pPr>
              <w:pStyle w:val="InsideAddress"/>
              <w:tabs>
                <w:tab w:val="left" w:pos="680"/>
                <w:tab w:val="left" w:pos="907"/>
              </w:tabs>
              <w:ind w:left="-96" w:right="-45"/>
              <w:jc w:val="right"/>
              <w:rPr>
                <w:rFonts w:ascii="Browallia New" w:hAnsi="Browallia New" w:cs="Browallia New"/>
                <w:sz w:val="20"/>
                <w:szCs w:val="20"/>
                <w:cs/>
              </w:rPr>
            </w:pPr>
            <w:r w:rsidRPr="00A67DCC">
              <w:rPr>
                <w:rFonts w:ascii="Browallia New" w:hAnsi="Browallia New" w:cs="Browallia New"/>
                <w:sz w:val="20"/>
                <w:szCs w:val="20"/>
              </w:rPr>
              <w:t>0.05 - 2.04</w:t>
            </w:r>
          </w:p>
        </w:tc>
        <w:tc>
          <w:tcPr>
            <w:tcW w:w="1013" w:type="dxa"/>
            <w:vAlign w:val="bottom"/>
          </w:tcPr>
          <w:p w14:paraId="1E5DADFB" w14:textId="68B473D8" w:rsidR="001837AF" w:rsidRPr="00A67DCC" w:rsidRDefault="001837AF"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0.14 - 2.04</w:t>
            </w:r>
          </w:p>
        </w:tc>
        <w:tc>
          <w:tcPr>
            <w:tcW w:w="914" w:type="dxa"/>
            <w:vAlign w:val="bottom"/>
          </w:tcPr>
          <w:p w14:paraId="0AE82A43" w14:textId="479EB4BA"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15,231</w:t>
            </w:r>
          </w:p>
        </w:tc>
        <w:tc>
          <w:tcPr>
            <w:tcW w:w="898" w:type="dxa"/>
            <w:vAlign w:val="bottom"/>
          </w:tcPr>
          <w:p w14:paraId="07AA0909" w14:textId="31EE3128"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16,175</w:t>
            </w:r>
          </w:p>
        </w:tc>
        <w:tc>
          <w:tcPr>
            <w:tcW w:w="879" w:type="dxa"/>
            <w:vAlign w:val="bottom"/>
          </w:tcPr>
          <w:p w14:paraId="212956B1" w14:textId="0EBAE8F2" w:rsidR="001837AF" w:rsidRPr="00A67DCC" w:rsidRDefault="00FC7156"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966,369</w:t>
            </w:r>
          </w:p>
        </w:tc>
        <w:tc>
          <w:tcPr>
            <w:tcW w:w="946" w:type="dxa"/>
            <w:vAlign w:val="bottom"/>
          </w:tcPr>
          <w:p w14:paraId="49EF9586" w14:textId="037D7487"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1,007,333</w:t>
            </w:r>
          </w:p>
        </w:tc>
      </w:tr>
      <w:tr w:rsidR="001837AF" w:rsidRPr="00A67DCC" w14:paraId="4CCCE9E2" w14:textId="77777777" w:rsidTr="00580C4D">
        <w:tc>
          <w:tcPr>
            <w:tcW w:w="1786" w:type="dxa"/>
            <w:vAlign w:val="bottom"/>
          </w:tcPr>
          <w:p w14:paraId="71F2B9B6" w14:textId="77777777" w:rsidR="001837AF" w:rsidRPr="00A67DCC" w:rsidRDefault="001837AF" w:rsidP="001837AF">
            <w:pPr>
              <w:spacing w:line="240" w:lineRule="auto"/>
              <w:ind w:left="175"/>
              <w:rPr>
                <w:rFonts w:ascii="Browallia New" w:hAnsi="Browallia New" w:cs="Browallia New"/>
                <w:sz w:val="22"/>
                <w:szCs w:val="22"/>
              </w:rPr>
            </w:pPr>
            <w:r w:rsidRPr="00A67DCC">
              <w:rPr>
                <w:rFonts w:ascii="Browallia New" w:hAnsi="Browallia New" w:cs="Browallia New"/>
                <w:sz w:val="22"/>
                <w:szCs w:val="22"/>
              </w:rPr>
              <w:t xml:space="preserve">4 </w:t>
            </w:r>
            <w:r w:rsidRPr="00A67DCC">
              <w:rPr>
                <w:rFonts w:ascii="Browallia New" w:hAnsi="Browallia New" w:cs="Browallia New"/>
                <w:sz w:val="22"/>
                <w:szCs w:val="22"/>
                <w:cs/>
              </w:rPr>
              <w:t>เดือน</w:t>
            </w:r>
          </w:p>
        </w:tc>
        <w:tc>
          <w:tcPr>
            <w:tcW w:w="852" w:type="dxa"/>
            <w:vAlign w:val="bottom"/>
          </w:tcPr>
          <w:p w14:paraId="07CB6AFD" w14:textId="0930CCEE" w:rsidR="001837AF" w:rsidRPr="00A67DCC" w:rsidRDefault="00C56FC4"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93,763</w:t>
            </w:r>
          </w:p>
        </w:tc>
        <w:tc>
          <w:tcPr>
            <w:tcW w:w="851" w:type="dxa"/>
            <w:vAlign w:val="bottom"/>
          </w:tcPr>
          <w:p w14:paraId="21D426BB" w14:textId="466CC598"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90,945</w:t>
            </w:r>
          </w:p>
        </w:tc>
        <w:tc>
          <w:tcPr>
            <w:tcW w:w="992" w:type="dxa"/>
            <w:vAlign w:val="bottom"/>
          </w:tcPr>
          <w:p w14:paraId="62DE9DF6" w14:textId="14096886" w:rsidR="001837AF" w:rsidRPr="00A67DCC" w:rsidRDefault="00C81F1A"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1.10 - 7.95</w:t>
            </w:r>
          </w:p>
        </w:tc>
        <w:tc>
          <w:tcPr>
            <w:tcW w:w="1013" w:type="dxa"/>
            <w:vAlign w:val="bottom"/>
          </w:tcPr>
          <w:p w14:paraId="115ED1E4" w14:textId="6DCD1C74" w:rsidR="001837AF" w:rsidRPr="00A67DCC" w:rsidRDefault="001837AF"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2.28 - 7.95</w:t>
            </w:r>
          </w:p>
        </w:tc>
        <w:tc>
          <w:tcPr>
            <w:tcW w:w="914" w:type="dxa"/>
            <w:vAlign w:val="bottom"/>
          </w:tcPr>
          <w:p w14:paraId="7DA6E467" w14:textId="307C1F17"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7,419</w:t>
            </w:r>
          </w:p>
        </w:tc>
        <w:tc>
          <w:tcPr>
            <w:tcW w:w="898" w:type="dxa"/>
            <w:vAlign w:val="bottom"/>
          </w:tcPr>
          <w:p w14:paraId="069535B0" w14:textId="19E09F3B"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7,080</w:t>
            </w:r>
          </w:p>
        </w:tc>
        <w:tc>
          <w:tcPr>
            <w:tcW w:w="879" w:type="dxa"/>
            <w:vAlign w:val="bottom"/>
          </w:tcPr>
          <w:p w14:paraId="25395491" w14:textId="0A7DEEEF" w:rsidR="001837AF" w:rsidRPr="00A67DCC" w:rsidRDefault="00FC7156"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86,344</w:t>
            </w:r>
          </w:p>
        </w:tc>
        <w:tc>
          <w:tcPr>
            <w:tcW w:w="946" w:type="dxa"/>
            <w:vAlign w:val="bottom"/>
          </w:tcPr>
          <w:p w14:paraId="236DF7EC" w14:textId="7EEC2177"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83,865</w:t>
            </w:r>
          </w:p>
        </w:tc>
      </w:tr>
      <w:tr w:rsidR="001837AF" w:rsidRPr="00A67DCC" w14:paraId="0B07AA58" w14:textId="77777777" w:rsidTr="00580C4D">
        <w:tc>
          <w:tcPr>
            <w:tcW w:w="1786" w:type="dxa"/>
            <w:vAlign w:val="bottom"/>
          </w:tcPr>
          <w:p w14:paraId="6C355213" w14:textId="77777777" w:rsidR="001837AF" w:rsidRPr="00A67DCC" w:rsidRDefault="001837AF" w:rsidP="001837AF">
            <w:pPr>
              <w:spacing w:line="240" w:lineRule="auto"/>
              <w:ind w:left="175"/>
              <w:rPr>
                <w:rFonts w:ascii="Browallia New" w:hAnsi="Browallia New" w:cs="Browallia New"/>
                <w:sz w:val="22"/>
                <w:szCs w:val="22"/>
              </w:rPr>
            </w:pPr>
            <w:r w:rsidRPr="00A67DCC">
              <w:rPr>
                <w:rFonts w:ascii="Browallia New" w:hAnsi="Browallia New" w:cs="Browallia New"/>
                <w:sz w:val="22"/>
                <w:szCs w:val="22"/>
              </w:rPr>
              <w:t xml:space="preserve">5 - 6 </w:t>
            </w:r>
            <w:r w:rsidRPr="00A67DCC">
              <w:rPr>
                <w:rFonts w:ascii="Browallia New" w:hAnsi="Browallia New" w:cs="Browallia New"/>
                <w:sz w:val="22"/>
                <w:szCs w:val="22"/>
                <w:cs/>
              </w:rPr>
              <w:t>เดือน</w:t>
            </w:r>
          </w:p>
        </w:tc>
        <w:tc>
          <w:tcPr>
            <w:tcW w:w="852" w:type="dxa"/>
            <w:vAlign w:val="bottom"/>
          </w:tcPr>
          <w:p w14:paraId="549A8DF9" w14:textId="59B45E00" w:rsidR="001837AF" w:rsidRPr="00A67DCC" w:rsidRDefault="00C56FC4"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61,512</w:t>
            </w:r>
          </w:p>
        </w:tc>
        <w:tc>
          <w:tcPr>
            <w:tcW w:w="851" w:type="dxa"/>
            <w:vAlign w:val="bottom"/>
          </w:tcPr>
          <w:p w14:paraId="48457906" w14:textId="55E5295D" w:rsidR="001837AF" w:rsidRPr="00A67DCC" w:rsidRDefault="001837A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70,339</w:t>
            </w:r>
          </w:p>
        </w:tc>
        <w:tc>
          <w:tcPr>
            <w:tcW w:w="992" w:type="dxa"/>
            <w:vAlign w:val="bottom"/>
          </w:tcPr>
          <w:p w14:paraId="2C40C6C7" w14:textId="2B2D734F" w:rsidR="001837AF" w:rsidRPr="00A67DCC" w:rsidRDefault="00C81F1A"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2.03 - 30.68</w:t>
            </w:r>
          </w:p>
        </w:tc>
        <w:tc>
          <w:tcPr>
            <w:tcW w:w="1013" w:type="dxa"/>
            <w:vAlign w:val="bottom"/>
          </w:tcPr>
          <w:p w14:paraId="4C1693D6" w14:textId="70C97910" w:rsidR="001837AF" w:rsidRPr="00A67DCC" w:rsidRDefault="001837AF" w:rsidP="00853D6C">
            <w:pPr>
              <w:pStyle w:val="InsideAddress"/>
              <w:tabs>
                <w:tab w:val="left" w:pos="504"/>
                <w:tab w:val="left" w:pos="804"/>
              </w:tabs>
              <w:ind w:left="-96" w:right="-45"/>
              <w:jc w:val="right"/>
              <w:rPr>
                <w:rFonts w:ascii="Browallia New" w:hAnsi="Browallia New" w:cs="Browallia New"/>
                <w:sz w:val="20"/>
                <w:szCs w:val="20"/>
              </w:rPr>
            </w:pPr>
            <w:r w:rsidRPr="00A67DCC">
              <w:rPr>
                <w:rFonts w:ascii="Browallia New" w:hAnsi="Browallia New" w:cs="Browallia New"/>
                <w:sz w:val="20"/>
                <w:szCs w:val="20"/>
              </w:rPr>
              <w:t>3.78 - 30.68</w:t>
            </w:r>
          </w:p>
        </w:tc>
        <w:tc>
          <w:tcPr>
            <w:tcW w:w="914" w:type="dxa"/>
            <w:vAlign w:val="bottom"/>
          </w:tcPr>
          <w:p w14:paraId="193266E4" w14:textId="03753260"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14,571</w:t>
            </w:r>
          </w:p>
        </w:tc>
        <w:tc>
          <w:tcPr>
            <w:tcW w:w="898" w:type="dxa"/>
            <w:vAlign w:val="bottom"/>
          </w:tcPr>
          <w:p w14:paraId="3DA1ECC1" w14:textId="594949C9" w:rsidR="001837AF" w:rsidRPr="00A67DCC" w:rsidRDefault="001837A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16,591</w:t>
            </w:r>
          </w:p>
        </w:tc>
        <w:tc>
          <w:tcPr>
            <w:tcW w:w="879" w:type="dxa"/>
            <w:vAlign w:val="bottom"/>
          </w:tcPr>
          <w:p w14:paraId="08047D3C" w14:textId="78B860D4" w:rsidR="001837AF" w:rsidRPr="00A67DCC" w:rsidRDefault="00FC7156"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46,941</w:t>
            </w:r>
          </w:p>
        </w:tc>
        <w:tc>
          <w:tcPr>
            <w:tcW w:w="946" w:type="dxa"/>
            <w:vAlign w:val="bottom"/>
          </w:tcPr>
          <w:p w14:paraId="2F452776" w14:textId="43CCC030" w:rsidR="001837AF" w:rsidRPr="00A67DCC" w:rsidRDefault="001837A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53,748</w:t>
            </w:r>
          </w:p>
        </w:tc>
      </w:tr>
      <w:tr w:rsidR="001837AF" w:rsidRPr="00A67DCC" w14:paraId="116DD38F" w14:textId="77777777" w:rsidTr="00580C4D">
        <w:tc>
          <w:tcPr>
            <w:tcW w:w="1786" w:type="dxa"/>
            <w:vAlign w:val="bottom"/>
          </w:tcPr>
          <w:p w14:paraId="401EA898" w14:textId="77777777" w:rsidR="001837AF" w:rsidRPr="00A67DCC" w:rsidRDefault="001837AF" w:rsidP="001837AF">
            <w:pPr>
              <w:spacing w:line="240" w:lineRule="auto"/>
              <w:ind w:left="175"/>
              <w:rPr>
                <w:rFonts w:ascii="Browallia New" w:hAnsi="Browallia New" w:cs="Browallia New"/>
                <w:sz w:val="22"/>
                <w:szCs w:val="22"/>
              </w:rPr>
            </w:pPr>
            <w:r w:rsidRPr="00A67DCC">
              <w:rPr>
                <w:rFonts w:ascii="Browallia New" w:hAnsi="Browallia New" w:cs="Browallia New"/>
                <w:sz w:val="22"/>
                <w:szCs w:val="22"/>
              </w:rPr>
              <w:t xml:space="preserve">7 - 9 </w:t>
            </w:r>
            <w:r w:rsidRPr="00A67DCC">
              <w:rPr>
                <w:rFonts w:ascii="Browallia New" w:hAnsi="Browallia New" w:cs="Browallia New"/>
                <w:sz w:val="22"/>
                <w:szCs w:val="22"/>
                <w:cs/>
              </w:rPr>
              <w:t>เดือน</w:t>
            </w:r>
          </w:p>
        </w:tc>
        <w:tc>
          <w:tcPr>
            <w:tcW w:w="852" w:type="dxa"/>
            <w:vAlign w:val="bottom"/>
          </w:tcPr>
          <w:p w14:paraId="733692A7" w14:textId="170721F2" w:rsidR="001837AF" w:rsidRPr="00A67DCC" w:rsidRDefault="00C56FC4"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35,127</w:t>
            </w:r>
          </w:p>
        </w:tc>
        <w:tc>
          <w:tcPr>
            <w:tcW w:w="851" w:type="dxa"/>
            <w:vAlign w:val="bottom"/>
          </w:tcPr>
          <w:p w14:paraId="0FA4FCCB" w14:textId="5370CA1F"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51,029</w:t>
            </w:r>
          </w:p>
        </w:tc>
        <w:tc>
          <w:tcPr>
            <w:tcW w:w="992" w:type="dxa"/>
            <w:vAlign w:val="bottom"/>
          </w:tcPr>
          <w:p w14:paraId="4782AF6B" w14:textId="7B869455" w:rsidR="001837AF" w:rsidRPr="00A67DCC" w:rsidRDefault="00C81F1A"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45.07 - 80.06</w:t>
            </w:r>
          </w:p>
        </w:tc>
        <w:tc>
          <w:tcPr>
            <w:tcW w:w="1013" w:type="dxa"/>
            <w:vAlign w:val="bottom"/>
          </w:tcPr>
          <w:p w14:paraId="7B907422" w14:textId="7C363C71" w:rsidR="001837AF" w:rsidRPr="00A67DCC" w:rsidRDefault="001837AF"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7.91 - 80.06</w:t>
            </w:r>
          </w:p>
        </w:tc>
        <w:tc>
          <w:tcPr>
            <w:tcW w:w="914" w:type="dxa"/>
            <w:vAlign w:val="bottom"/>
          </w:tcPr>
          <w:p w14:paraId="6FC43B81" w14:textId="604B861B" w:rsidR="001837AF"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20,244</w:t>
            </w:r>
          </w:p>
        </w:tc>
        <w:tc>
          <w:tcPr>
            <w:tcW w:w="898" w:type="dxa"/>
            <w:vAlign w:val="bottom"/>
          </w:tcPr>
          <w:p w14:paraId="562BA724" w14:textId="6BA09C6D"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29,691</w:t>
            </w:r>
          </w:p>
        </w:tc>
        <w:tc>
          <w:tcPr>
            <w:tcW w:w="879" w:type="dxa"/>
            <w:vAlign w:val="bottom"/>
          </w:tcPr>
          <w:p w14:paraId="63B803D7" w14:textId="1074A31C" w:rsidR="001837AF" w:rsidRPr="00A67DCC" w:rsidRDefault="00FC7156"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14,883</w:t>
            </w:r>
          </w:p>
        </w:tc>
        <w:tc>
          <w:tcPr>
            <w:tcW w:w="946" w:type="dxa"/>
            <w:vAlign w:val="bottom"/>
          </w:tcPr>
          <w:p w14:paraId="2578414C" w14:textId="20F5CD87" w:rsidR="001837AF" w:rsidRPr="00A67DCC" w:rsidRDefault="001837AF"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21,338</w:t>
            </w:r>
          </w:p>
        </w:tc>
      </w:tr>
      <w:tr w:rsidR="00C038B0" w:rsidRPr="00A67DCC" w14:paraId="2922BF2E" w14:textId="77777777" w:rsidTr="00853D6C">
        <w:tc>
          <w:tcPr>
            <w:tcW w:w="1786" w:type="dxa"/>
            <w:vAlign w:val="bottom"/>
          </w:tcPr>
          <w:p w14:paraId="3D59CB59" w14:textId="77777777" w:rsidR="00C038B0" w:rsidRPr="00A67DCC" w:rsidRDefault="00C038B0" w:rsidP="00C038B0">
            <w:pPr>
              <w:spacing w:line="240" w:lineRule="auto"/>
              <w:ind w:left="175"/>
              <w:rPr>
                <w:rFonts w:ascii="Browallia New" w:hAnsi="Browallia New" w:cs="Browallia New"/>
                <w:sz w:val="22"/>
                <w:szCs w:val="22"/>
                <w:cs/>
              </w:rPr>
            </w:pPr>
            <w:r w:rsidRPr="00A67DCC">
              <w:rPr>
                <w:rFonts w:ascii="Browallia New" w:hAnsi="Browallia New" w:cs="Browallia New"/>
                <w:sz w:val="22"/>
                <w:szCs w:val="22"/>
              </w:rPr>
              <w:t>10 - 12</w:t>
            </w:r>
            <w:r w:rsidRPr="00A67DCC">
              <w:rPr>
                <w:rFonts w:ascii="Browallia New" w:hAnsi="Browallia New" w:cs="Browallia New"/>
                <w:sz w:val="22"/>
                <w:szCs w:val="22"/>
                <w:cs/>
              </w:rPr>
              <w:t xml:space="preserve"> เดือน</w:t>
            </w:r>
          </w:p>
        </w:tc>
        <w:tc>
          <w:tcPr>
            <w:tcW w:w="852" w:type="dxa"/>
            <w:vAlign w:val="bottom"/>
          </w:tcPr>
          <w:p w14:paraId="38DAEA3A" w14:textId="0E4F1AA7" w:rsidR="00C038B0" w:rsidRPr="00A67DCC" w:rsidRDefault="00B32623"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12,678</w:t>
            </w:r>
          </w:p>
        </w:tc>
        <w:tc>
          <w:tcPr>
            <w:tcW w:w="851" w:type="dxa"/>
            <w:vAlign w:val="bottom"/>
          </w:tcPr>
          <w:p w14:paraId="41588531" w14:textId="2906F256" w:rsidR="00C038B0" w:rsidRPr="00A67DCC" w:rsidRDefault="00C038B0"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28,839</w:t>
            </w:r>
          </w:p>
        </w:tc>
        <w:tc>
          <w:tcPr>
            <w:tcW w:w="992" w:type="dxa"/>
            <w:vAlign w:val="bottom"/>
          </w:tcPr>
          <w:p w14:paraId="7BFA85A2" w14:textId="3837C2A7" w:rsidR="00C038B0" w:rsidRPr="00A67DCC" w:rsidRDefault="00C81F1A"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100</w:t>
            </w:r>
          </w:p>
        </w:tc>
        <w:tc>
          <w:tcPr>
            <w:tcW w:w="1013" w:type="dxa"/>
            <w:vAlign w:val="bottom"/>
          </w:tcPr>
          <w:p w14:paraId="54E59A13" w14:textId="47B9AEF7" w:rsidR="00C038B0" w:rsidRPr="00A67DCC" w:rsidRDefault="00C038B0"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100</w:t>
            </w:r>
          </w:p>
        </w:tc>
        <w:tc>
          <w:tcPr>
            <w:tcW w:w="914" w:type="dxa"/>
            <w:vAlign w:val="bottom"/>
          </w:tcPr>
          <w:p w14:paraId="0754BF6B" w14:textId="5D935256" w:rsidR="00C038B0" w:rsidRPr="00A67DCC" w:rsidRDefault="00184C4F"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12,678</w:t>
            </w:r>
          </w:p>
        </w:tc>
        <w:tc>
          <w:tcPr>
            <w:tcW w:w="898" w:type="dxa"/>
            <w:vAlign w:val="bottom"/>
          </w:tcPr>
          <w:p w14:paraId="594030A7" w14:textId="0B9DFDD5" w:rsidR="00C038B0" w:rsidRPr="00A67DCC" w:rsidRDefault="00C038B0"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28,839</w:t>
            </w:r>
          </w:p>
        </w:tc>
        <w:tc>
          <w:tcPr>
            <w:tcW w:w="879" w:type="dxa"/>
            <w:vAlign w:val="bottom"/>
          </w:tcPr>
          <w:p w14:paraId="0E976D22" w14:textId="5FA62821" w:rsidR="00C038B0" w:rsidRPr="00A67DCC" w:rsidRDefault="005D46E5" w:rsidP="00853D6C">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p>
        </w:tc>
        <w:tc>
          <w:tcPr>
            <w:tcW w:w="946" w:type="dxa"/>
            <w:vAlign w:val="bottom"/>
          </w:tcPr>
          <w:p w14:paraId="62426B7F" w14:textId="10DA7097" w:rsidR="00C038B0" w:rsidRPr="00A67DCC" w:rsidRDefault="00C038B0" w:rsidP="00853D6C">
            <w:pP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w:t>
            </w:r>
          </w:p>
        </w:tc>
      </w:tr>
      <w:tr w:rsidR="00C038B0" w:rsidRPr="00A67DCC" w14:paraId="56B44719" w14:textId="77777777" w:rsidTr="00853D6C">
        <w:tc>
          <w:tcPr>
            <w:tcW w:w="1786" w:type="dxa"/>
          </w:tcPr>
          <w:p w14:paraId="350D0B99" w14:textId="77777777" w:rsidR="00C038B0" w:rsidRPr="00A67DCC" w:rsidRDefault="00C038B0" w:rsidP="00C038B0">
            <w:pPr>
              <w:tabs>
                <w:tab w:val="clear" w:pos="1644"/>
              </w:tabs>
              <w:spacing w:line="240" w:lineRule="auto"/>
              <w:ind w:left="175" w:right="-99"/>
              <w:rPr>
                <w:rFonts w:ascii="Browallia New" w:hAnsi="Browallia New" w:cs="Browallia New"/>
                <w:sz w:val="22"/>
                <w:szCs w:val="22"/>
                <w:cs/>
              </w:rPr>
            </w:pPr>
            <w:r w:rsidRPr="00A67DCC">
              <w:rPr>
                <w:rFonts w:ascii="Browallia New" w:hAnsi="Browallia New" w:cs="Browallia New"/>
                <w:sz w:val="22"/>
                <w:szCs w:val="22"/>
                <w:cs/>
              </w:rPr>
              <w:t>มากกว่า</w:t>
            </w:r>
            <w:r w:rsidRPr="00A67DCC">
              <w:rPr>
                <w:rFonts w:ascii="Browallia New" w:hAnsi="Browallia New" w:cs="Browallia New"/>
                <w:sz w:val="22"/>
                <w:szCs w:val="22"/>
              </w:rPr>
              <w:t xml:space="preserve"> 12</w:t>
            </w:r>
            <w:r w:rsidRPr="00A67DCC">
              <w:rPr>
                <w:rFonts w:ascii="Browallia New" w:hAnsi="Browallia New" w:cs="Browallia New"/>
                <w:sz w:val="22"/>
                <w:szCs w:val="22"/>
                <w:cs/>
              </w:rPr>
              <w:t xml:space="preserve"> เดือนขึ้นไป</w:t>
            </w:r>
          </w:p>
        </w:tc>
        <w:tc>
          <w:tcPr>
            <w:tcW w:w="852" w:type="dxa"/>
            <w:vAlign w:val="bottom"/>
          </w:tcPr>
          <w:p w14:paraId="5082B5C9" w14:textId="53F6B7F5" w:rsidR="00C038B0" w:rsidRPr="00A67DCC" w:rsidRDefault="00B32623" w:rsidP="00853D6C">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33,634</w:t>
            </w:r>
          </w:p>
        </w:tc>
        <w:tc>
          <w:tcPr>
            <w:tcW w:w="851" w:type="dxa"/>
            <w:vAlign w:val="bottom"/>
          </w:tcPr>
          <w:p w14:paraId="4184CB9E" w14:textId="0A8B9660" w:rsidR="00C038B0" w:rsidRPr="00A67DCC"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37,325</w:t>
            </w:r>
          </w:p>
        </w:tc>
        <w:tc>
          <w:tcPr>
            <w:tcW w:w="992" w:type="dxa"/>
            <w:vAlign w:val="bottom"/>
          </w:tcPr>
          <w:p w14:paraId="1E843FF2" w14:textId="3D089A75" w:rsidR="00C038B0" w:rsidRPr="00A67DCC" w:rsidRDefault="00C81F1A" w:rsidP="00853D6C">
            <w:pPr>
              <w:pStyle w:val="InsideAddress"/>
              <w:tabs>
                <w:tab w:val="left" w:pos="680"/>
                <w:tab w:val="left" w:pos="907"/>
              </w:tabs>
              <w:ind w:left="-96" w:right="-45"/>
              <w:jc w:val="right"/>
              <w:rPr>
                <w:rFonts w:ascii="Browallia New" w:hAnsi="Browallia New" w:cs="Browallia New"/>
                <w:sz w:val="20"/>
                <w:szCs w:val="20"/>
              </w:rPr>
            </w:pPr>
            <w:r w:rsidRPr="00A67DCC">
              <w:rPr>
                <w:rFonts w:ascii="Browallia New" w:hAnsi="Browallia New" w:cs="Browallia New"/>
                <w:sz w:val="20"/>
                <w:szCs w:val="20"/>
              </w:rPr>
              <w:t>100</w:t>
            </w:r>
          </w:p>
        </w:tc>
        <w:tc>
          <w:tcPr>
            <w:tcW w:w="1013" w:type="dxa"/>
            <w:vAlign w:val="bottom"/>
          </w:tcPr>
          <w:p w14:paraId="5295EEB2" w14:textId="397A1392" w:rsidR="00C038B0" w:rsidRPr="00A67DCC" w:rsidRDefault="00C038B0" w:rsidP="00853D6C">
            <w:pPr>
              <w:pStyle w:val="InsideAddress"/>
              <w:tabs>
                <w:tab w:val="left" w:pos="680"/>
                <w:tab w:val="left" w:pos="907"/>
              </w:tabs>
              <w:ind w:left="-96" w:right="-45"/>
              <w:jc w:val="right"/>
              <w:rPr>
                <w:rFonts w:ascii="Browallia New" w:hAnsi="Browallia New" w:cs="Browallia New"/>
                <w:sz w:val="22"/>
                <w:szCs w:val="22"/>
              </w:rPr>
            </w:pPr>
            <w:r w:rsidRPr="00A67DCC">
              <w:rPr>
                <w:rFonts w:ascii="Browallia New" w:hAnsi="Browallia New" w:cs="Browallia New"/>
                <w:sz w:val="20"/>
                <w:szCs w:val="20"/>
              </w:rPr>
              <w:t>100</w:t>
            </w:r>
          </w:p>
        </w:tc>
        <w:tc>
          <w:tcPr>
            <w:tcW w:w="914" w:type="dxa"/>
            <w:vAlign w:val="bottom"/>
          </w:tcPr>
          <w:p w14:paraId="5CF2FCF4" w14:textId="1B7BA436" w:rsidR="00C038B0" w:rsidRPr="00A67DCC" w:rsidRDefault="004C7777" w:rsidP="00853D6C">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33,634</w:t>
            </w:r>
          </w:p>
        </w:tc>
        <w:tc>
          <w:tcPr>
            <w:tcW w:w="898" w:type="dxa"/>
            <w:vAlign w:val="bottom"/>
          </w:tcPr>
          <w:p w14:paraId="70DEF1C2" w14:textId="471F8E26" w:rsidR="00C038B0" w:rsidRPr="00A67DCC"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37,325</w:t>
            </w:r>
          </w:p>
        </w:tc>
        <w:tc>
          <w:tcPr>
            <w:tcW w:w="879" w:type="dxa"/>
            <w:vAlign w:val="bottom"/>
          </w:tcPr>
          <w:p w14:paraId="33ED8681" w14:textId="045E73FA" w:rsidR="00C038B0" w:rsidRPr="00A67DCC" w:rsidRDefault="005D46E5" w:rsidP="00853D6C">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p>
        </w:tc>
        <w:tc>
          <w:tcPr>
            <w:tcW w:w="946" w:type="dxa"/>
            <w:vAlign w:val="bottom"/>
          </w:tcPr>
          <w:p w14:paraId="3A4DD369" w14:textId="271DFB57" w:rsidR="00C038B0" w:rsidRPr="00A67DCC"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w:t>
            </w:r>
          </w:p>
        </w:tc>
      </w:tr>
      <w:tr w:rsidR="00C038B0" w:rsidRPr="00A67DCC" w14:paraId="766DDBEA" w14:textId="77777777" w:rsidTr="00580C4D">
        <w:tc>
          <w:tcPr>
            <w:tcW w:w="1786" w:type="dxa"/>
          </w:tcPr>
          <w:p w14:paraId="5D186FC2" w14:textId="77777777" w:rsidR="00C038B0" w:rsidRPr="00A67DCC" w:rsidRDefault="00C038B0" w:rsidP="00C038B0">
            <w:pPr>
              <w:tabs>
                <w:tab w:val="left" w:pos="162"/>
              </w:tabs>
              <w:spacing w:line="240" w:lineRule="auto"/>
              <w:ind w:right="-108"/>
              <w:jc w:val="both"/>
              <w:rPr>
                <w:rFonts w:ascii="Browallia New" w:hAnsi="Browallia New" w:cs="Browallia New"/>
                <w:sz w:val="22"/>
                <w:szCs w:val="22"/>
                <w:cs/>
              </w:rPr>
            </w:pPr>
            <w:r w:rsidRPr="00A67DCC">
              <w:rPr>
                <w:rFonts w:ascii="Browallia New" w:hAnsi="Browallia New" w:cs="Browallia New"/>
                <w:sz w:val="22"/>
                <w:szCs w:val="22"/>
                <w:cs/>
              </w:rPr>
              <w:t>รวม</w:t>
            </w:r>
          </w:p>
        </w:tc>
        <w:tc>
          <w:tcPr>
            <w:tcW w:w="852" w:type="dxa"/>
            <w:vAlign w:val="bottom"/>
          </w:tcPr>
          <w:p w14:paraId="0D8451FA" w14:textId="406619DD" w:rsidR="00C038B0" w:rsidRPr="00A67DCC" w:rsidRDefault="00B32623" w:rsidP="00853D6C">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2,941,380</w:t>
            </w:r>
          </w:p>
        </w:tc>
        <w:tc>
          <w:tcPr>
            <w:tcW w:w="851" w:type="dxa"/>
            <w:vAlign w:val="bottom"/>
          </w:tcPr>
          <w:p w14:paraId="284997E6" w14:textId="28149F24" w:rsidR="00C038B0" w:rsidRPr="00A67DCC"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3,217,246</w:t>
            </w:r>
          </w:p>
        </w:tc>
        <w:tc>
          <w:tcPr>
            <w:tcW w:w="992" w:type="dxa"/>
            <w:vAlign w:val="bottom"/>
          </w:tcPr>
          <w:p w14:paraId="2A550F40" w14:textId="77777777" w:rsidR="00C038B0" w:rsidRPr="00A67DCC"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1C36C2AC" w14:textId="77777777" w:rsidR="00C038B0" w:rsidRPr="00A67DCC"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914" w:type="dxa"/>
            <w:vAlign w:val="bottom"/>
          </w:tcPr>
          <w:p w14:paraId="7BD711B4" w14:textId="14500077" w:rsidR="00C038B0" w:rsidRPr="00A67DCC" w:rsidRDefault="005641C7" w:rsidP="00853D6C">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168,43</w:t>
            </w:r>
            <w:r w:rsidR="005C5E3C" w:rsidRPr="00A67DCC">
              <w:rPr>
                <w:rFonts w:ascii="Browallia New" w:hAnsi="Browallia New" w:cs="Browallia New"/>
                <w:sz w:val="20"/>
                <w:szCs w:val="20"/>
              </w:rPr>
              <w:t>2</w:t>
            </w:r>
          </w:p>
        </w:tc>
        <w:tc>
          <w:tcPr>
            <w:tcW w:w="898" w:type="dxa"/>
            <w:vAlign w:val="bottom"/>
          </w:tcPr>
          <w:p w14:paraId="04CF22B3" w14:textId="209D235F" w:rsidR="00C038B0" w:rsidRPr="00A67DCC"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208,340</w:t>
            </w:r>
          </w:p>
        </w:tc>
        <w:tc>
          <w:tcPr>
            <w:tcW w:w="879" w:type="dxa"/>
            <w:vAlign w:val="bottom"/>
          </w:tcPr>
          <w:p w14:paraId="1972EDB1" w14:textId="3990A2AC" w:rsidR="00C038B0" w:rsidRPr="00A67DCC" w:rsidRDefault="005D46E5" w:rsidP="00853D6C">
            <w:pPr>
              <w:pBdr>
                <w:bottom w:val="single" w:sz="12"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2,772,94</w:t>
            </w:r>
            <w:r w:rsidR="00C301A8" w:rsidRPr="00A67DCC">
              <w:rPr>
                <w:rFonts w:ascii="Browallia New" w:hAnsi="Browallia New" w:cs="Browallia New"/>
                <w:sz w:val="20"/>
                <w:szCs w:val="20"/>
              </w:rPr>
              <w:t>8</w:t>
            </w:r>
          </w:p>
        </w:tc>
        <w:tc>
          <w:tcPr>
            <w:tcW w:w="946" w:type="dxa"/>
            <w:vAlign w:val="bottom"/>
          </w:tcPr>
          <w:p w14:paraId="69156FC6" w14:textId="44401212" w:rsidR="00C038B0" w:rsidRPr="00A67DCC"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A67DCC">
              <w:rPr>
                <w:rFonts w:ascii="Browallia New" w:hAnsi="Browallia New" w:cs="Browallia New"/>
                <w:sz w:val="20"/>
                <w:szCs w:val="20"/>
              </w:rPr>
              <w:t>3,008,906</w:t>
            </w:r>
          </w:p>
        </w:tc>
      </w:tr>
    </w:tbl>
    <w:p w14:paraId="0EA0A84D" w14:textId="0656F0BC" w:rsidR="00313FCE" w:rsidRPr="00A67DCC"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A67DCC" w14:paraId="0BBFBFE7" w14:textId="77777777" w:rsidTr="00217625">
        <w:trPr>
          <w:tblHeader/>
        </w:trPr>
        <w:tc>
          <w:tcPr>
            <w:tcW w:w="1767" w:type="dxa"/>
          </w:tcPr>
          <w:p w14:paraId="16A58FF6"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A67DCC" w:rsidRDefault="00F32A11" w:rsidP="007932B2">
            <w:pPr>
              <w:spacing w:line="240" w:lineRule="auto"/>
              <w:ind w:right="-45"/>
              <w:jc w:val="right"/>
              <w:rPr>
                <w:rFonts w:ascii="Browallia New" w:hAnsi="Browallia New" w:cs="Browallia New"/>
                <w:sz w:val="22"/>
                <w:szCs w:val="22"/>
                <w:cs/>
              </w:rPr>
            </w:pPr>
            <w:r w:rsidRPr="00A67DCC">
              <w:rPr>
                <w:rFonts w:ascii="Browallia New" w:hAnsi="Browallia New" w:cs="Browallia New"/>
                <w:sz w:val="22"/>
                <w:szCs w:val="22"/>
                <w:cs/>
              </w:rPr>
              <w:t xml:space="preserve">(หน่วย </w:t>
            </w:r>
            <w:r w:rsidRPr="00A67DCC">
              <w:rPr>
                <w:rFonts w:ascii="Browallia New" w:hAnsi="Browallia New" w:cs="Browallia New"/>
                <w:sz w:val="22"/>
                <w:szCs w:val="22"/>
                <w:lang w:val="en-GB"/>
              </w:rPr>
              <w:t xml:space="preserve">: </w:t>
            </w:r>
            <w:r w:rsidRPr="00A67DCC">
              <w:rPr>
                <w:rFonts w:ascii="Browallia New" w:hAnsi="Browallia New" w:cs="Browallia New"/>
                <w:sz w:val="22"/>
                <w:szCs w:val="22"/>
                <w:cs/>
              </w:rPr>
              <w:t>พันบาท)</w:t>
            </w:r>
          </w:p>
        </w:tc>
      </w:tr>
      <w:tr w:rsidR="00F32A11" w:rsidRPr="00A67DCC" w14:paraId="3D8AF6B5" w14:textId="77777777" w:rsidTr="00217625">
        <w:trPr>
          <w:tblHeader/>
        </w:trPr>
        <w:tc>
          <w:tcPr>
            <w:tcW w:w="1767" w:type="dxa"/>
          </w:tcPr>
          <w:p w14:paraId="5631B358"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A67DCC"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A67DCC">
              <w:rPr>
                <w:rFonts w:ascii="Browallia New" w:hAnsi="Browallia New" w:cs="Browallia New"/>
                <w:sz w:val="22"/>
                <w:szCs w:val="22"/>
                <w:cs/>
              </w:rPr>
              <w:t>ข้อมูลทาง</w:t>
            </w:r>
            <w:r w:rsidR="00F32A11" w:rsidRPr="00A67DCC">
              <w:rPr>
                <w:rFonts w:ascii="Browallia New" w:hAnsi="Browallia New" w:cs="Browallia New"/>
                <w:sz w:val="22"/>
                <w:szCs w:val="22"/>
                <w:cs/>
              </w:rPr>
              <w:t>การเงินเฉพาะบริษัท</w:t>
            </w:r>
          </w:p>
        </w:tc>
      </w:tr>
      <w:tr w:rsidR="00F32A11" w:rsidRPr="00A67DCC" w14:paraId="308DBEB9" w14:textId="77777777" w:rsidTr="000B2A2D">
        <w:trPr>
          <w:tblHeader/>
        </w:trPr>
        <w:tc>
          <w:tcPr>
            <w:tcW w:w="1767" w:type="dxa"/>
          </w:tcPr>
          <w:p w14:paraId="172746BD"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A67DCC">
              <w:rPr>
                <w:rFonts w:ascii="Browallia New" w:hAnsi="Browallia New" w:cs="Browallia New"/>
                <w:sz w:val="22"/>
                <w:szCs w:val="22"/>
                <w:cs/>
              </w:rPr>
              <w:t>อัตราร้อยละ</w:t>
            </w:r>
          </w:p>
        </w:tc>
        <w:tc>
          <w:tcPr>
            <w:tcW w:w="1843" w:type="dxa"/>
            <w:gridSpan w:val="2"/>
          </w:tcPr>
          <w:p w14:paraId="729633F2"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A67DCC"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A67DCC" w14:paraId="42BFAEF5" w14:textId="77777777" w:rsidTr="000B2A2D">
        <w:trPr>
          <w:tblHeader/>
        </w:trPr>
        <w:tc>
          <w:tcPr>
            <w:tcW w:w="1767" w:type="dxa"/>
          </w:tcPr>
          <w:p w14:paraId="48DA7D19" w14:textId="77777777" w:rsidR="00F32A11" w:rsidRPr="00A67DCC"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ลูกหนี้ตาม</w:t>
            </w:r>
          </w:p>
        </w:tc>
        <w:tc>
          <w:tcPr>
            <w:tcW w:w="1984" w:type="dxa"/>
            <w:gridSpan w:val="2"/>
          </w:tcPr>
          <w:p w14:paraId="2BD04A14"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A67DCC"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A67DCC"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A67DCC" w:rsidRDefault="00F32A11" w:rsidP="007932B2">
            <w:pPr>
              <w:pBdr>
                <w:bottom w:val="single" w:sz="4" w:space="1" w:color="auto"/>
              </w:pBdr>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สุทธิ</w:t>
            </w:r>
          </w:p>
        </w:tc>
      </w:tr>
      <w:tr w:rsidR="00F32A11" w:rsidRPr="00A67DCC" w14:paraId="051EB69A" w14:textId="77777777" w:rsidTr="000B2A2D">
        <w:trPr>
          <w:trHeight w:val="282"/>
          <w:tblHeader/>
        </w:trPr>
        <w:tc>
          <w:tcPr>
            <w:tcW w:w="1767" w:type="dxa"/>
          </w:tcPr>
          <w:p w14:paraId="4EA7C724" w14:textId="77777777" w:rsidR="00F32A11" w:rsidRPr="00A67DCC"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A67DCC">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A67DCC"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7E2BB1" w:rsidRPr="00A67DCC" w14:paraId="20460798" w14:textId="77777777" w:rsidTr="000B2A2D">
        <w:trPr>
          <w:tblHeader/>
        </w:trPr>
        <w:tc>
          <w:tcPr>
            <w:tcW w:w="1767" w:type="dxa"/>
          </w:tcPr>
          <w:p w14:paraId="064FF41C" w14:textId="77777777" w:rsidR="007E2BB1" w:rsidRPr="00A67DCC" w:rsidRDefault="007E2BB1" w:rsidP="007E2BB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7D9A6209"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1" w:type="dxa"/>
            <w:vAlign w:val="bottom"/>
          </w:tcPr>
          <w:p w14:paraId="7C6D7D3D" w14:textId="475B77DC"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92" w:type="dxa"/>
            <w:vAlign w:val="bottom"/>
          </w:tcPr>
          <w:p w14:paraId="0F6A7E74" w14:textId="0D387584"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992" w:type="dxa"/>
            <w:vAlign w:val="bottom"/>
          </w:tcPr>
          <w:p w14:paraId="0381F432" w14:textId="217989CD"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992" w:type="dxa"/>
            <w:vAlign w:val="bottom"/>
          </w:tcPr>
          <w:p w14:paraId="2B81E3A7" w14:textId="6FCC3A49"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1" w:type="dxa"/>
            <w:vAlign w:val="bottom"/>
          </w:tcPr>
          <w:p w14:paraId="31074E11" w14:textId="53DFEDF4"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c>
          <w:tcPr>
            <w:tcW w:w="850" w:type="dxa"/>
            <w:vAlign w:val="bottom"/>
          </w:tcPr>
          <w:p w14:paraId="004AB833" w14:textId="197113D0"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30</w:t>
            </w:r>
            <w:r w:rsidRPr="00A67DCC">
              <w:rPr>
                <w:rFonts w:ascii="Browallia New" w:hAnsi="Browallia New" w:cs="Browallia New"/>
                <w:sz w:val="22"/>
                <w:szCs w:val="22"/>
                <w:cs/>
              </w:rPr>
              <w:t xml:space="preserve"> มิ.ย.</w:t>
            </w:r>
            <w:r w:rsidRPr="00A67DCC">
              <w:rPr>
                <w:rFonts w:ascii="Browallia New" w:hAnsi="Browallia New" w:cs="Browallia New"/>
                <w:sz w:val="22"/>
                <w:szCs w:val="22"/>
              </w:rPr>
              <w:br/>
              <w:t>2568</w:t>
            </w:r>
          </w:p>
        </w:tc>
        <w:tc>
          <w:tcPr>
            <w:tcW w:w="851" w:type="dxa"/>
            <w:vAlign w:val="bottom"/>
          </w:tcPr>
          <w:p w14:paraId="4D891DB8" w14:textId="225117FE" w:rsidR="007E2BB1" w:rsidRPr="00A67DCC" w:rsidRDefault="007E2BB1" w:rsidP="007E2BB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A67DCC">
              <w:rPr>
                <w:rFonts w:ascii="Browallia New" w:hAnsi="Browallia New" w:cs="Browallia New"/>
                <w:sz w:val="22"/>
                <w:szCs w:val="22"/>
              </w:rPr>
              <w:t>31</w:t>
            </w:r>
            <w:r w:rsidRPr="00A67DCC">
              <w:rPr>
                <w:rFonts w:ascii="Browallia New" w:hAnsi="Browallia New" w:cs="Browallia New"/>
                <w:sz w:val="22"/>
                <w:szCs w:val="22"/>
                <w:cs/>
              </w:rPr>
              <w:t xml:space="preserve"> ธ.ค. </w:t>
            </w:r>
            <w:r w:rsidRPr="00A67DCC">
              <w:rPr>
                <w:rFonts w:ascii="Browallia New" w:hAnsi="Browallia New" w:cs="Browallia New"/>
                <w:sz w:val="22"/>
                <w:szCs w:val="22"/>
              </w:rPr>
              <w:t>2567</w:t>
            </w:r>
          </w:p>
        </w:tc>
      </w:tr>
      <w:tr w:rsidR="00F32A11" w:rsidRPr="00A67DCC" w14:paraId="532673F2" w14:textId="77777777" w:rsidTr="000B2A2D">
        <w:trPr>
          <w:trHeight w:val="279"/>
        </w:trPr>
        <w:tc>
          <w:tcPr>
            <w:tcW w:w="1767" w:type="dxa"/>
          </w:tcPr>
          <w:p w14:paraId="399E1BB9" w14:textId="77777777" w:rsidR="00F32A11" w:rsidRPr="00A67DCC"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A67DCC"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A67DCC"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A67DCC"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A67DCC"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A67DCC"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A67DCC"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A67DCC"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A67DCC" w:rsidRDefault="00F32A11" w:rsidP="007932B2">
            <w:pPr>
              <w:pStyle w:val="InsideAddress"/>
              <w:tabs>
                <w:tab w:val="decimal" w:pos="792"/>
              </w:tabs>
              <w:rPr>
                <w:rFonts w:ascii="Browallia New" w:hAnsi="Browallia New" w:cs="Browallia New"/>
                <w:sz w:val="22"/>
                <w:szCs w:val="22"/>
              </w:rPr>
            </w:pPr>
          </w:p>
        </w:tc>
      </w:tr>
      <w:tr w:rsidR="00F32A11" w:rsidRPr="00A67DCC" w14:paraId="4FE9CAA9" w14:textId="77777777" w:rsidTr="00CA0B5C">
        <w:tc>
          <w:tcPr>
            <w:tcW w:w="1767" w:type="dxa"/>
          </w:tcPr>
          <w:p w14:paraId="053AE1E9" w14:textId="77777777" w:rsidR="00F32A11" w:rsidRPr="00A67DCC" w:rsidRDefault="00F32A11" w:rsidP="00CA0B5C">
            <w:pPr>
              <w:spacing w:line="240" w:lineRule="auto"/>
              <w:ind w:right="-108"/>
              <w:rPr>
                <w:rFonts w:ascii="Browallia New" w:hAnsi="Browallia New" w:cs="Browallia New"/>
                <w:b/>
                <w:bCs/>
                <w:sz w:val="22"/>
                <w:szCs w:val="22"/>
              </w:rPr>
            </w:pPr>
            <w:r w:rsidRPr="00A67DCC">
              <w:rPr>
                <w:rFonts w:ascii="Browallia New" w:hAnsi="Browallia New" w:cs="Browallia New"/>
                <w:b/>
                <w:bCs/>
                <w:sz w:val="22"/>
                <w:szCs w:val="22"/>
                <w:cs/>
              </w:rPr>
              <w:t>ลูกหนี้ตามสัญญาเช่าซื้อ</w:t>
            </w:r>
          </w:p>
        </w:tc>
        <w:tc>
          <w:tcPr>
            <w:tcW w:w="850" w:type="dxa"/>
          </w:tcPr>
          <w:p w14:paraId="3EF956B3"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A67DCC"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EE48E7" w:rsidRPr="00A67DCC" w14:paraId="187C1817" w14:textId="77777777" w:rsidTr="005E4009">
        <w:trPr>
          <w:trHeight w:val="57"/>
        </w:trPr>
        <w:tc>
          <w:tcPr>
            <w:tcW w:w="1767" w:type="dxa"/>
          </w:tcPr>
          <w:p w14:paraId="57109B12" w14:textId="77777777" w:rsidR="00EE48E7" w:rsidRPr="00A67DCC" w:rsidRDefault="00EE48E7" w:rsidP="00EE48E7">
            <w:pPr>
              <w:spacing w:line="240" w:lineRule="auto"/>
              <w:rPr>
                <w:rFonts w:ascii="Browallia New" w:hAnsi="Browallia New" w:cs="Browallia New"/>
                <w:sz w:val="22"/>
                <w:szCs w:val="22"/>
                <w:cs/>
              </w:rPr>
            </w:pPr>
            <w:r w:rsidRPr="00A67DCC">
              <w:rPr>
                <w:rFonts w:ascii="Browallia New" w:hAnsi="Browallia New" w:cs="Browallia New"/>
                <w:sz w:val="22"/>
                <w:szCs w:val="22"/>
                <w:cs/>
              </w:rPr>
              <w:t>ยังไม่ถึงกำหนดชำระ</w:t>
            </w:r>
          </w:p>
        </w:tc>
        <w:tc>
          <w:tcPr>
            <w:tcW w:w="850" w:type="dxa"/>
            <w:vAlign w:val="bottom"/>
          </w:tcPr>
          <w:p w14:paraId="3319EE09" w14:textId="5341C667" w:rsidR="00EE48E7" w:rsidRPr="00A67DCC" w:rsidRDefault="00F93604"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139,64</w:t>
            </w:r>
            <w:r w:rsidR="00AE4E47" w:rsidRPr="00A67DCC">
              <w:rPr>
                <w:rFonts w:ascii="Browallia New" w:hAnsi="Browallia New" w:cs="Browallia New"/>
                <w:sz w:val="20"/>
                <w:szCs w:val="20"/>
              </w:rPr>
              <w:t>1</w:t>
            </w:r>
          </w:p>
        </w:tc>
        <w:tc>
          <w:tcPr>
            <w:tcW w:w="851" w:type="dxa"/>
            <w:vAlign w:val="bottom"/>
          </w:tcPr>
          <w:p w14:paraId="04CDA9B6" w14:textId="0C7E5353"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153,932</w:t>
            </w:r>
          </w:p>
        </w:tc>
        <w:tc>
          <w:tcPr>
            <w:tcW w:w="992" w:type="dxa"/>
            <w:vAlign w:val="bottom"/>
          </w:tcPr>
          <w:p w14:paraId="60F467CF" w14:textId="713BB078" w:rsidR="00EE48E7" w:rsidRPr="00A67DCC" w:rsidRDefault="00182851"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1.94</w:t>
            </w:r>
          </w:p>
        </w:tc>
        <w:tc>
          <w:tcPr>
            <w:tcW w:w="992" w:type="dxa"/>
            <w:vAlign w:val="bottom"/>
          </w:tcPr>
          <w:p w14:paraId="1B3F4EFC" w14:textId="5343C257"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1.91</w:t>
            </w:r>
          </w:p>
        </w:tc>
        <w:tc>
          <w:tcPr>
            <w:tcW w:w="992" w:type="dxa"/>
            <w:vAlign w:val="bottom"/>
          </w:tcPr>
          <w:p w14:paraId="66C5EAC4" w14:textId="6D284137" w:rsidR="00EE48E7" w:rsidRPr="00A67DCC" w:rsidRDefault="00D722E3"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2,710</w:t>
            </w:r>
          </w:p>
        </w:tc>
        <w:tc>
          <w:tcPr>
            <w:tcW w:w="851" w:type="dxa"/>
            <w:vAlign w:val="bottom"/>
          </w:tcPr>
          <w:p w14:paraId="51CC5D82" w14:textId="5C34ED98"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2,942</w:t>
            </w:r>
          </w:p>
        </w:tc>
        <w:tc>
          <w:tcPr>
            <w:tcW w:w="850" w:type="dxa"/>
            <w:vAlign w:val="bottom"/>
          </w:tcPr>
          <w:p w14:paraId="282C2B2E" w14:textId="29199493" w:rsidR="00EE48E7" w:rsidRPr="00A67DCC" w:rsidRDefault="00251A61"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136,93</w:t>
            </w:r>
            <w:r w:rsidR="00254406" w:rsidRPr="00A67DCC">
              <w:rPr>
                <w:rFonts w:ascii="Browallia New" w:hAnsi="Browallia New" w:cs="Browallia New"/>
                <w:sz w:val="20"/>
                <w:szCs w:val="20"/>
              </w:rPr>
              <w:t>1</w:t>
            </w:r>
          </w:p>
        </w:tc>
        <w:tc>
          <w:tcPr>
            <w:tcW w:w="851" w:type="dxa"/>
            <w:vAlign w:val="bottom"/>
          </w:tcPr>
          <w:p w14:paraId="41814D37" w14:textId="6060935D"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150,990</w:t>
            </w:r>
          </w:p>
        </w:tc>
      </w:tr>
      <w:tr w:rsidR="00EE48E7" w:rsidRPr="00A67DCC" w14:paraId="36C19A6A" w14:textId="77777777" w:rsidTr="005E4009">
        <w:tc>
          <w:tcPr>
            <w:tcW w:w="1767" w:type="dxa"/>
          </w:tcPr>
          <w:p w14:paraId="6BB4ED6A" w14:textId="77777777" w:rsidR="00EE48E7" w:rsidRPr="00A67DCC" w:rsidRDefault="00EE48E7" w:rsidP="00EE48E7">
            <w:pPr>
              <w:spacing w:line="240" w:lineRule="auto"/>
              <w:rPr>
                <w:rFonts w:ascii="Browallia New" w:hAnsi="Browallia New" w:cs="Browallia New"/>
                <w:sz w:val="22"/>
                <w:szCs w:val="22"/>
              </w:rPr>
            </w:pPr>
            <w:r w:rsidRPr="00A67DCC">
              <w:rPr>
                <w:rFonts w:ascii="Browallia New" w:hAnsi="Browallia New" w:cs="Browallia New"/>
                <w:sz w:val="22"/>
                <w:szCs w:val="22"/>
                <w:cs/>
              </w:rPr>
              <w:t>ค้างชำระ</w:t>
            </w:r>
          </w:p>
        </w:tc>
        <w:tc>
          <w:tcPr>
            <w:tcW w:w="850" w:type="dxa"/>
            <w:vAlign w:val="bottom"/>
          </w:tcPr>
          <w:p w14:paraId="1704EB27" w14:textId="77777777" w:rsidR="00EE48E7" w:rsidRPr="00A67DCC"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32BE0385" w14:textId="77777777" w:rsidR="00EE48E7" w:rsidRPr="00A67DCC" w:rsidRDefault="00EE48E7" w:rsidP="005E4009">
            <w:pPr>
              <w:spacing w:line="240" w:lineRule="auto"/>
              <w:ind w:left="-23" w:right="-7"/>
              <w:jc w:val="right"/>
              <w:rPr>
                <w:rFonts w:ascii="Browallia New" w:hAnsi="Browallia New" w:cs="Browallia New"/>
                <w:sz w:val="20"/>
                <w:szCs w:val="20"/>
              </w:rPr>
            </w:pPr>
          </w:p>
        </w:tc>
        <w:tc>
          <w:tcPr>
            <w:tcW w:w="992" w:type="dxa"/>
            <w:vAlign w:val="bottom"/>
          </w:tcPr>
          <w:p w14:paraId="3E99E2AD" w14:textId="77777777"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3099ED20" w14:textId="77777777"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1C2ABC25" w14:textId="77777777" w:rsidR="00EE48E7" w:rsidRPr="00A67DCC"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2E8090EA" w14:textId="77777777" w:rsidR="00EE48E7" w:rsidRPr="00A67DCC" w:rsidRDefault="00EE48E7" w:rsidP="005E4009">
            <w:pPr>
              <w:spacing w:line="240" w:lineRule="auto"/>
              <w:ind w:left="-23" w:right="-7"/>
              <w:jc w:val="right"/>
              <w:rPr>
                <w:rFonts w:ascii="Browallia New" w:hAnsi="Browallia New" w:cs="Browallia New"/>
                <w:sz w:val="20"/>
                <w:szCs w:val="20"/>
              </w:rPr>
            </w:pPr>
          </w:p>
        </w:tc>
        <w:tc>
          <w:tcPr>
            <w:tcW w:w="850" w:type="dxa"/>
            <w:vAlign w:val="bottom"/>
          </w:tcPr>
          <w:p w14:paraId="154420B3" w14:textId="77777777" w:rsidR="00EE48E7" w:rsidRPr="00A67DCC"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71A735A3" w14:textId="77777777" w:rsidR="00EE48E7" w:rsidRPr="00A67DCC" w:rsidRDefault="00EE48E7" w:rsidP="005E4009">
            <w:pPr>
              <w:spacing w:line="240" w:lineRule="auto"/>
              <w:ind w:left="-23" w:right="-7"/>
              <w:jc w:val="right"/>
              <w:rPr>
                <w:rFonts w:ascii="Browallia New" w:hAnsi="Browallia New" w:cs="Browallia New"/>
                <w:sz w:val="20"/>
                <w:szCs w:val="20"/>
              </w:rPr>
            </w:pPr>
          </w:p>
        </w:tc>
      </w:tr>
      <w:tr w:rsidR="00EE48E7" w:rsidRPr="00A67DCC" w14:paraId="5B363190" w14:textId="77777777" w:rsidTr="005E4009">
        <w:tc>
          <w:tcPr>
            <w:tcW w:w="1767" w:type="dxa"/>
          </w:tcPr>
          <w:p w14:paraId="3C4D9313" w14:textId="31E82E7E" w:rsidR="00EE48E7" w:rsidRPr="00A67DCC" w:rsidRDefault="00EE48E7" w:rsidP="00EE48E7">
            <w:pPr>
              <w:spacing w:line="240" w:lineRule="auto"/>
              <w:ind w:left="175"/>
              <w:rPr>
                <w:rFonts w:ascii="Browallia New" w:hAnsi="Browallia New" w:cs="Browallia New"/>
                <w:sz w:val="22"/>
                <w:szCs w:val="22"/>
                <w:cs/>
              </w:rPr>
            </w:pPr>
            <w:r w:rsidRPr="00A67DCC">
              <w:rPr>
                <w:rFonts w:ascii="Browallia New" w:hAnsi="Browallia New" w:cs="Browallia New"/>
                <w:sz w:val="22"/>
                <w:szCs w:val="22"/>
              </w:rPr>
              <w:t xml:space="preserve">1 - 2 </w:t>
            </w:r>
            <w:r w:rsidRPr="00A67DCC">
              <w:rPr>
                <w:rFonts w:ascii="Browallia New" w:hAnsi="Browallia New" w:cs="Browallia New"/>
                <w:sz w:val="22"/>
                <w:szCs w:val="22"/>
                <w:cs/>
              </w:rPr>
              <w:t>เดือน</w:t>
            </w:r>
          </w:p>
        </w:tc>
        <w:tc>
          <w:tcPr>
            <w:tcW w:w="850" w:type="dxa"/>
            <w:vAlign w:val="bottom"/>
          </w:tcPr>
          <w:p w14:paraId="07100D15" w14:textId="7FB59503" w:rsidR="00EE48E7" w:rsidRPr="00A67DCC" w:rsidRDefault="00F93604"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58,253</w:t>
            </w:r>
          </w:p>
        </w:tc>
        <w:tc>
          <w:tcPr>
            <w:tcW w:w="851" w:type="dxa"/>
            <w:vAlign w:val="bottom"/>
          </w:tcPr>
          <w:p w14:paraId="0DD2958E" w14:textId="654F59C3"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64,137</w:t>
            </w:r>
          </w:p>
        </w:tc>
        <w:tc>
          <w:tcPr>
            <w:tcW w:w="992" w:type="dxa"/>
            <w:vAlign w:val="bottom"/>
          </w:tcPr>
          <w:p w14:paraId="62C02188" w14:textId="26D1F296" w:rsidR="00EE48E7" w:rsidRPr="00A67DCC" w:rsidRDefault="00D722E3"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7.01</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10.05</w:t>
            </w:r>
          </w:p>
        </w:tc>
        <w:tc>
          <w:tcPr>
            <w:tcW w:w="992" w:type="dxa"/>
            <w:vAlign w:val="bottom"/>
          </w:tcPr>
          <w:p w14:paraId="7FD33A0A" w14:textId="6983690E"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6.74 - 9.74</w:t>
            </w:r>
          </w:p>
        </w:tc>
        <w:tc>
          <w:tcPr>
            <w:tcW w:w="992" w:type="dxa"/>
            <w:vAlign w:val="bottom"/>
          </w:tcPr>
          <w:p w14:paraId="65669774" w14:textId="590AE7F2" w:rsidR="00EE48E7" w:rsidRPr="00A67DCC" w:rsidRDefault="00D722E3"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4,828</w:t>
            </w:r>
          </w:p>
        </w:tc>
        <w:tc>
          <w:tcPr>
            <w:tcW w:w="851" w:type="dxa"/>
            <w:vAlign w:val="bottom"/>
          </w:tcPr>
          <w:p w14:paraId="2BCD26DE" w14:textId="758BBFC0"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5,116</w:t>
            </w:r>
          </w:p>
        </w:tc>
        <w:tc>
          <w:tcPr>
            <w:tcW w:w="850" w:type="dxa"/>
            <w:vAlign w:val="bottom"/>
          </w:tcPr>
          <w:p w14:paraId="7858D16F" w14:textId="70C1B41C" w:rsidR="00EE48E7" w:rsidRPr="00A67DCC" w:rsidRDefault="004F534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53,425</w:t>
            </w:r>
          </w:p>
        </w:tc>
        <w:tc>
          <w:tcPr>
            <w:tcW w:w="851" w:type="dxa"/>
            <w:vAlign w:val="bottom"/>
          </w:tcPr>
          <w:p w14:paraId="026797C6" w14:textId="7402356B"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59,021</w:t>
            </w:r>
          </w:p>
        </w:tc>
      </w:tr>
      <w:tr w:rsidR="00EE48E7" w:rsidRPr="00A67DCC" w14:paraId="6ACE84B3" w14:textId="77777777" w:rsidTr="005E4009">
        <w:tc>
          <w:tcPr>
            <w:tcW w:w="1767" w:type="dxa"/>
          </w:tcPr>
          <w:p w14:paraId="491848B7" w14:textId="77777777" w:rsidR="00EE48E7" w:rsidRPr="00A67DCC" w:rsidRDefault="00EE48E7" w:rsidP="00EE48E7">
            <w:pPr>
              <w:spacing w:line="240" w:lineRule="auto"/>
              <w:ind w:left="175"/>
              <w:rPr>
                <w:rFonts w:ascii="Browallia New" w:hAnsi="Browallia New" w:cs="Browallia New"/>
                <w:sz w:val="22"/>
                <w:szCs w:val="22"/>
              </w:rPr>
            </w:pPr>
            <w:r w:rsidRPr="00A67DCC">
              <w:rPr>
                <w:rFonts w:ascii="Browallia New" w:hAnsi="Browallia New" w:cs="Browallia New"/>
                <w:sz w:val="22"/>
                <w:szCs w:val="22"/>
              </w:rPr>
              <w:t xml:space="preserve">3 - 6 </w:t>
            </w:r>
            <w:r w:rsidRPr="00A67DCC">
              <w:rPr>
                <w:rFonts w:ascii="Browallia New" w:hAnsi="Browallia New" w:cs="Browallia New"/>
                <w:sz w:val="22"/>
                <w:szCs w:val="22"/>
                <w:cs/>
              </w:rPr>
              <w:t>เดือน</w:t>
            </w:r>
          </w:p>
        </w:tc>
        <w:tc>
          <w:tcPr>
            <w:tcW w:w="850" w:type="dxa"/>
            <w:vAlign w:val="bottom"/>
          </w:tcPr>
          <w:p w14:paraId="43AA786F" w14:textId="30F9243A" w:rsidR="00EE48E7" w:rsidRPr="00A67DCC" w:rsidRDefault="00F93604"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54,890</w:t>
            </w:r>
          </w:p>
        </w:tc>
        <w:tc>
          <w:tcPr>
            <w:tcW w:w="851" w:type="dxa"/>
            <w:vAlign w:val="bottom"/>
          </w:tcPr>
          <w:p w14:paraId="7DDB2000" w14:textId="30337A0A"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63,876</w:t>
            </w:r>
          </w:p>
        </w:tc>
        <w:tc>
          <w:tcPr>
            <w:tcW w:w="992" w:type="dxa"/>
            <w:vAlign w:val="bottom"/>
          </w:tcPr>
          <w:p w14:paraId="5A678C7F" w14:textId="38BDD00B" w:rsidR="00EE48E7" w:rsidRPr="00A67DCC" w:rsidRDefault="00D722E3"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12.92</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26.53</w:t>
            </w:r>
          </w:p>
        </w:tc>
        <w:tc>
          <w:tcPr>
            <w:tcW w:w="992" w:type="dxa"/>
            <w:vAlign w:val="bottom"/>
          </w:tcPr>
          <w:p w14:paraId="5185BE93" w14:textId="71623C0A"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12.54 - 26.10</w:t>
            </w:r>
          </w:p>
        </w:tc>
        <w:tc>
          <w:tcPr>
            <w:tcW w:w="992" w:type="dxa"/>
            <w:vAlign w:val="bottom"/>
          </w:tcPr>
          <w:p w14:paraId="12ECF076" w14:textId="5D25ADF4" w:rsidR="00EE48E7" w:rsidRPr="00A67DCC" w:rsidRDefault="00D722E3"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9,917</w:t>
            </w:r>
          </w:p>
        </w:tc>
        <w:tc>
          <w:tcPr>
            <w:tcW w:w="851" w:type="dxa"/>
            <w:vAlign w:val="bottom"/>
          </w:tcPr>
          <w:p w14:paraId="26D1974A" w14:textId="0D48194C"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11,279</w:t>
            </w:r>
          </w:p>
        </w:tc>
        <w:tc>
          <w:tcPr>
            <w:tcW w:w="850" w:type="dxa"/>
            <w:vAlign w:val="bottom"/>
          </w:tcPr>
          <w:p w14:paraId="51A5C31B" w14:textId="3F85EB50" w:rsidR="00EE48E7" w:rsidRPr="00A67DCC" w:rsidRDefault="004F534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44,973</w:t>
            </w:r>
          </w:p>
        </w:tc>
        <w:tc>
          <w:tcPr>
            <w:tcW w:w="851" w:type="dxa"/>
            <w:vAlign w:val="bottom"/>
          </w:tcPr>
          <w:p w14:paraId="5F3AB8C0" w14:textId="13C83386"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52,597</w:t>
            </w:r>
          </w:p>
        </w:tc>
      </w:tr>
      <w:tr w:rsidR="00EE48E7" w:rsidRPr="00A67DCC" w14:paraId="6F8824BC" w14:textId="77777777" w:rsidTr="005E4009">
        <w:tc>
          <w:tcPr>
            <w:tcW w:w="1767" w:type="dxa"/>
          </w:tcPr>
          <w:p w14:paraId="0FC5B6E6" w14:textId="77777777" w:rsidR="00EE48E7" w:rsidRPr="00A67DCC" w:rsidRDefault="00EE48E7" w:rsidP="00EE48E7">
            <w:pPr>
              <w:spacing w:line="240" w:lineRule="auto"/>
              <w:ind w:left="175"/>
              <w:rPr>
                <w:rFonts w:ascii="Browallia New" w:hAnsi="Browallia New" w:cs="Browallia New"/>
                <w:sz w:val="22"/>
                <w:szCs w:val="22"/>
              </w:rPr>
            </w:pPr>
            <w:r w:rsidRPr="00A67DCC">
              <w:rPr>
                <w:rFonts w:ascii="Browallia New" w:hAnsi="Browallia New" w:cs="Browallia New"/>
                <w:sz w:val="22"/>
                <w:szCs w:val="22"/>
              </w:rPr>
              <w:t xml:space="preserve">7 - 12 </w:t>
            </w:r>
            <w:r w:rsidRPr="00A67DCC">
              <w:rPr>
                <w:rFonts w:ascii="Browallia New" w:hAnsi="Browallia New" w:cs="Browallia New"/>
                <w:sz w:val="22"/>
                <w:szCs w:val="22"/>
                <w:cs/>
              </w:rPr>
              <w:t>เดือน</w:t>
            </w:r>
          </w:p>
        </w:tc>
        <w:tc>
          <w:tcPr>
            <w:tcW w:w="850" w:type="dxa"/>
            <w:vAlign w:val="bottom"/>
          </w:tcPr>
          <w:p w14:paraId="2F065060" w14:textId="3DC7EE1F" w:rsidR="00EE48E7" w:rsidRPr="00A67DCC" w:rsidRDefault="00B56F41"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34,379</w:t>
            </w:r>
          </w:p>
        </w:tc>
        <w:tc>
          <w:tcPr>
            <w:tcW w:w="851" w:type="dxa"/>
            <w:vAlign w:val="bottom"/>
          </w:tcPr>
          <w:p w14:paraId="20463CE8" w14:textId="41DD9033"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40,087</w:t>
            </w:r>
          </w:p>
        </w:tc>
        <w:tc>
          <w:tcPr>
            <w:tcW w:w="992" w:type="dxa"/>
            <w:vAlign w:val="bottom"/>
          </w:tcPr>
          <w:p w14:paraId="419B5571" w14:textId="7273BDFC" w:rsidR="00EE48E7" w:rsidRPr="00A67DCC" w:rsidRDefault="00D722E3"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32.81</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w:t>
            </w:r>
            <w:r w:rsidR="00B43014" w:rsidRPr="00A67DCC">
              <w:rPr>
                <w:rFonts w:ascii="Browallia New" w:hAnsi="Browallia New" w:cs="Browallia New"/>
                <w:sz w:val="20"/>
                <w:szCs w:val="20"/>
              </w:rPr>
              <w:t xml:space="preserve"> </w:t>
            </w:r>
            <w:r w:rsidRPr="00A67DCC">
              <w:rPr>
                <w:rFonts w:ascii="Browallia New" w:hAnsi="Browallia New" w:cs="Browallia New"/>
                <w:sz w:val="20"/>
                <w:szCs w:val="20"/>
              </w:rPr>
              <w:t>84.99</w:t>
            </w:r>
          </w:p>
        </w:tc>
        <w:tc>
          <w:tcPr>
            <w:tcW w:w="992" w:type="dxa"/>
            <w:vAlign w:val="bottom"/>
          </w:tcPr>
          <w:p w14:paraId="7F299CA0" w14:textId="60A6326F" w:rsidR="00EE48E7" w:rsidRPr="00A67DCC"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32.38 - 84.78</w:t>
            </w:r>
          </w:p>
        </w:tc>
        <w:tc>
          <w:tcPr>
            <w:tcW w:w="992" w:type="dxa"/>
            <w:vAlign w:val="bottom"/>
          </w:tcPr>
          <w:p w14:paraId="7A6A9863" w14:textId="559A29F7" w:rsidR="00EE48E7" w:rsidRPr="00A67DCC" w:rsidRDefault="00D722E3"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17,731</w:t>
            </w:r>
          </w:p>
        </w:tc>
        <w:tc>
          <w:tcPr>
            <w:tcW w:w="851" w:type="dxa"/>
            <w:vAlign w:val="bottom"/>
          </w:tcPr>
          <w:p w14:paraId="66650E51" w14:textId="21FF257E"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20,486</w:t>
            </w:r>
          </w:p>
        </w:tc>
        <w:tc>
          <w:tcPr>
            <w:tcW w:w="850" w:type="dxa"/>
            <w:vAlign w:val="bottom"/>
          </w:tcPr>
          <w:p w14:paraId="4DE3191C" w14:textId="4B8DE9DD" w:rsidR="00EE48E7" w:rsidRPr="00A67DCC" w:rsidRDefault="004F5347" w:rsidP="005E4009">
            <w:pP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16,648</w:t>
            </w:r>
          </w:p>
        </w:tc>
        <w:tc>
          <w:tcPr>
            <w:tcW w:w="851" w:type="dxa"/>
            <w:vAlign w:val="bottom"/>
          </w:tcPr>
          <w:p w14:paraId="1C471F4A" w14:textId="026D53A8" w:rsidR="00EE48E7" w:rsidRPr="00A67DCC" w:rsidRDefault="00EE48E7" w:rsidP="005E4009">
            <w:pP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19,601</w:t>
            </w:r>
          </w:p>
        </w:tc>
      </w:tr>
      <w:tr w:rsidR="000B0486" w:rsidRPr="00A67DCC" w14:paraId="2AF60541" w14:textId="77777777" w:rsidTr="005E4009">
        <w:tc>
          <w:tcPr>
            <w:tcW w:w="1767" w:type="dxa"/>
          </w:tcPr>
          <w:p w14:paraId="54F62BBE" w14:textId="77777777" w:rsidR="000B0486" w:rsidRPr="00A67DCC" w:rsidRDefault="000B0486" w:rsidP="000B0486">
            <w:pPr>
              <w:spacing w:line="240" w:lineRule="auto"/>
              <w:ind w:left="175" w:right="-89"/>
              <w:rPr>
                <w:rFonts w:ascii="Browallia New" w:hAnsi="Browallia New" w:cs="Browallia New"/>
                <w:sz w:val="22"/>
                <w:szCs w:val="22"/>
              </w:rPr>
            </w:pPr>
            <w:r w:rsidRPr="00A67DCC">
              <w:rPr>
                <w:rFonts w:ascii="Browallia New" w:hAnsi="Browallia New" w:cs="Browallia New"/>
                <w:sz w:val="22"/>
                <w:szCs w:val="22"/>
                <w:cs/>
              </w:rPr>
              <w:t xml:space="preserve">มากกว่า </w:t>
            </w:r>
            <w:r w:rsidRPr="00A67DCC">
              <w:rPr>
                <w:rFonts w:ascii="Browallia New" w:hAnsi="Browallia New" w:cs="Browallia New"/>
                <w:sz w:val="22"/>
                <w:szCs w:val="22"/>
              </w:rPr>
              <w:t>12</w:t>
            </w:r>
            <w:r w:rsidRPr="00A67DCC">
              <w:rPr>
                <w:rFonts w:ascii="Browallia New" w:hAnsi="Browallia New" w:cs="Browallia New"/>
                <w:sz w:val="22"/>
                <w:szCs w:val="22"/>
                <w:cs/>
              </w:rPr>
              <w:t xml:space="preserve"> เดือนขึ้นไป                </w:t>
            </w:r>
          </w:p>
        </w:tc>
        <w:tc>
          <w:tcPr>
            <w:tcW w:w="850" w:type="dxa"/>
            <w:vAlign w:val="bottom"/>
          </w:tcPr>
          <w:p w14:paraId="02F90426" w14:textId="7B1A0E00" w:rsidR="000B0486" w:rsidRPr="00A67DCC" w:rsidRDefault="00372BD5" w:rsidP="005E4009">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25,053</w:t>
            </w:r>
          </w:p>
        </w:tc>
        <w:tc>
          <w:tcPr>
            <w:tcW w:w="851" w:type="dxa"/>
            <w:vAlign w:val="bottom"/>
          </w:tcPr>
          <w:p w14:paraId="2620DD67" w14:textId="6BF1C1B3" w:rsidR="000B0486" w:rsidRPr="00A67DCC"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27,795</w:t>
            </w:r>
          </w:p>
        </w:tc>
        <w:tc>
          <w:tcPr>
            <w:tcW w:w="992" w:type="dxa"/>
            <w:vAlign w:val="bottom"/>
          </w:tcPr>
          <w:p w14:paraId="55DA89B7" w14:textId="60D240DF" w:rsidR="000B0486" w:rsidRPr="00A67DCC" w:rsidRDefault="00D722E3"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100</w:t>
            </w:r>
          </w:p>
        </w:tc>
        <w:tc>
          <w:tcPr>
            <w:tcW w:w="992" w:type="dxa"/>
            <w:vAlign w:val="bottom"/>
          </w:tcPr>
          <w:p w14:paraId="3BE22565" w14:textId="62E9AE41" w:rsidR="000B0486" w:rsidRPr="00A67DCC" w:rsidRDefault="000B0486" w:rsidP="005E4009">
            <w:pPr>
              <w:tabs>
                <w:tab w:val="clear" w:pos="680"/>
                <w:tab w:val="left" w:pos="498"/>
              </w:tabs>
              <w:spacing w:line="240" w:lineRule="auto"/>
              <w:ind w:left="-132" w:right="-63"/>
              <w:jc w:val="right"/>
              <w:rPr>
                <w:rFonts w:ascii="Browallia New" w:hAnsi="Browallia New" w:cs="Browallia New"/>
                <w:sz w:val="20"/>
                <w:szCs w:val="20"/>
              </w:rPr>
            </w:pPr>
            <w:r w:rsidRPr="00A67DCC">
              <w:rPr>
                <w:rFonts w:ascii="Browallia New" w:hAnsi="Browallia New" w:cs="Browallia New"/>
                <w:sz w:val="20"/>
                <w:szCs w:val="20"/>
              </w:rPr>
              <w:t>100</w:t>
            </w:r>
          </w:p>
        </w:tc>
        <w:tc>
          <w:tcPr>
            <w:tcW w:w="992" w:type="dxa"/>
            <w:vAlign w:val="bottom"/>
          </w:tcPr>
          <w:p w14:paraId="6DC16D74" w14:textId="69410E30" w:rsidR="000B0486" w:rsidRPr="00A67DCC" w:rsidRDefault="00D722E3" w:rsidP="005E4009">
            <w:pPr>
              <w:pBdr>
                <w:bottom w:val="single" w:sz="4" w:space="1" w:color="auto"/>
              </w:pBdr>
              <w:spacing w:line="240" w:lineRule="auto"/>
              <w:ind w:left="-23" w:right="-7"/>
              <w:jc w:val="right"/>
              <w:rPr>
                <w:rFonts w:ascii="Browallia New" w:hAnsi="Browallia New" w:cs="Browallia New"/>
                <w:sz w:val="20"/>
                <w:szCs w:val="20"/>
                <w:cs/>
              </w:rPr>
            </w:pPr>
            <w:r w:rsidRPr="00A67DCC">
              <w:rPr>
                <w:rFonts w:ascii="Browallia New" w:hAnsi="Browallia New" w:cs="Browallia New"/>
                <w:sz w:val="20"/>
                <w:szCs w:val="20"/>
              </w:rPr>
              <w:t>25,053</w:t>
            </w:r>
          </w:p>
        </w:tc>
        <w:tc>
          <w:tcPr>
            <w:tcW w:w="851" w:type="dxa"/>
            <w:vAlign w:val="bottom"/>
          </w:tcPr>
          <w:p w14:paraId="3090EC35" w14:textId="544E250B" w:rsidR="000B0486" w:rsidRPr="00A67DCC"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27,795</w:t>
            </w:r>
          </w:p>
        </w:tc>
        <w:tc>
          <w:tcPr>
            <w:tcW w:w="850" w:type="dxa"/>
            <w:vAlign w:val="bottom"/>
          </w:tcPr>
          <w:p w14:paraId="42C28AD7" w14:textId="6C441D05" w:rsidR="000B0486" w:rsidRPr="00A67DCC" w:rsidRDefault="00423C88" w:rsidP="005E4009">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p>
        </w:tc>
        <w:tc>
          <w:tcPr>
            <w:tcW w:w="851" w:type="dxa"/>
            <w:vAlign w:val="bottom"/>
          </w:tcPr>
          <w:p w14:paraId="3C552EED" w14:textId="372EFB72" w:rsidR="000B0486" w:rsidRPr="00A67DCC"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w:t>
            </w:r>
          </w:p>
        </w:tc>
      </w:tr>
      <w:tr w:rsidR="000B0486" w:rsidRPr="00A67DCC" w14:paraId="73AE2338" w14:textId="77777777" w:rsidTr="005E4009">
        <w:tc>
          <w:tcPr>
            <w:tcW w:w="1767" w:type="dxa"/>
          </w:tcPr>
          <w:p w14:paraId="3B344935" w14:textId="77777777" w:rsidR="000B0486" w:rsidRPr="00A67DCC" w:rsidRDefault="000B0486" w:rsidP="000B0486">
            <w:pPr>
              <w:spacing w:line="240" w:lineRule="auto"/>
              <w:rPr>
                <w:rFonts w:ascii="Browallia New" w:hAnsi="Browallia New" w:cs="Browallia New"/>
                <w:sz w:val="22"/>
                <w:szCs w:val="22"/>
              </w:rPr>
            </w:pPr>
            <w:r w:rsidRPr="00A67DCC">
              <w:rPr>
                <w:rFonts w:ascii="Browallia New" w:hAnsi="Browallia New" w:cs="Browallia New"/>
                <w:sz w:val="22"/>
                <w:szCs w:val="22"/>
                <w:cs/>
              </w:rPr>
              <w:t>รวม</w:t>
            </w:r>
          </w:p>
        </w:tc>
        <w:tc>
          <w:tcPr>
            <w:tcW w:w="850" w:type="dxa"/>
            <w:vAlign w:val="bottom"/>
          </w:tcPr>
          <w:p w14:paraId="5FE951BD" w14:textId="1476AAC1" w:rsidR="000B0486" w:rsidRPr="00A67DCC" w:rsidRDefault="007D3FA3"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312,21</w:t>
            </w:r>
            <w:r w:rsidR="00254406" w:rsidRPr="00A67DCC">
              <w:rPr>
                <w:rFonts w:ascii="Browallia New" w:hAnsi="Browallia New" w:cs="Browallia New"/>
                <w:sz w:val="20"/>
                <w:szCs w:val="20"/>
              </w:rPr>
              <w:t>6</w:t>
            </w:r>
          </w:p>
        </w:tc>
        <w:tc>
          <w:tcPr>
            <w:tcW w:w="851" w:type="dxa"/>
            <w:vAlign w:val="bottom"/>
          </w:tcPr>
          <w:p w14:paraId="14F1B78C" w14:textId="34A0F3AD" w:rsidR="000B0486" w:rsidRPr="00A67DCC"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349,827</w:t>
            </w:r>
          </w:p>
        </w:tc>
        <w:tc>
          <w:tcPr>
            <w:tcW w:w="992" w:type="dxa"/>
            <w:vAlign w:val="bottom"/>
          </w:tcPr>
          <w:p w14:paraId="181B4151" w14:textId="77777777" w:rsidR="000B0486" w:rsidRPr="00A67DCC"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68A57087" w14:textId="77777777" w:rsidR="000B0486" w:rsidRPr="00A67DCC"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2DDADC69" w14:textId="29E9B2A4" w:rsidR="000B0486" w:rsidRPr="00A67DCC" w:rsidRDefault="00DD0953"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60,239</w:t>
            </w:r>
          </w:p>
        </w:tc>
        <w:tc>
          <w:tcPr>
            <w:tcW w:w="851" w:type="dxa"/>
            <w:vAlign w:val="bottom"/>
          </w:tcPr>
          <w:p w14:paraId="40467B2A" w14:textId="54F001C5" w:rsidR="000B0486" w:rsidRPr="00A67DCC"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67,618</w:t>
            </w:r>
          </w:p>
        </w:tc>
        <w:tc>
          <w:tcPr>
            <w:tcW w:w="850" w:type="dxa"/>
            <w:vAlign w:val="bottom"/>
          </w:tcPr>
          <w:p w14:paraId="6AEFDDFC" w14:textId="32C6E3A5" w:rsidR="000B0486" w:rsidRPr="00A67DCC" w:rsidRDefault="00423C88"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251,97</w:t>
            </w:r>
            <w:r w:rsidR="00254406" w:rsidRPr="00A67DCC">
              <w:rPr>
                <w:rFonts w:ascii="Browallia New" w:hAnsi="Browallia New" w:cs="Browallia New"/>
                <w:sz w:val="20"/>
                <w:szCs w:val="20"/>
              </w:rPr>
              <w:t>7</w:t>
            </w:r>
          </w:p>
        </w:tc>
        <w:tc>
          <w:tcPr>
            <w:tcW w:w="851" w:type="dxa"/>
            <w:vAlign w:val="bottom"/>
          </w:tcPr>
          <w:p w14:paraId="0F2403B0" w14:textId="20710CB9" w:rsidR="000B0486" w:rsidRPr="00A67DCC"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A67DCC">
              <w:rPr>
                <w:rFonts w:ascii="Browallia New" w:hAnsi="Browallia New" w:cs="Browallia New"/>
                <w:sz w:val="20"/>
                <w:szCs w:val="20"/>
              </w:rPr>
              <w:t>282,209</w:t>
            </w:r>
          </w:p>
        </w:tc>
      </w:tr>
    </w:tbl>
    <w:p w14:paraId="7A8A0297" w14:textId="77777777" w:rsidR="00F32A11" w:rsidRPr="00A67DCC"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5B42D6E4" w:rsidR="00F32A11" w:rsidRPr="00A67DCC" w:rsidRDefault="00F32A11" w:rsidP="00D021CF">
      <w:pPr>
        <w:pStyle w:val="a3"/>
        <w:ind w:left="426"/>
        <w:jc w:val="thaiDistribute"/>
        <w:rPr>
          <w:rFonts w:ascii="Browallia New" w:hAnsi="Browallia New" w:cs="Browallia New"/>
          <w:spacing w:val="-2"/>
          <w:sz w:val="28"/>
          <w:szCs w:val="28"/>
          <w:cs/>
          <w:lang w:val="en-US"/>
        </w:rPr>
      </w:pPr>
      <w:r w:rsidRPr="00A67DCC">
        <w:rPr>
          <w:rFonts w:ascii="Browallia New" w:hAnsi="Browallia New" w:cs="Browallia New"/>
          <w:spacing w:val="-2"/>
          <w:sz w:val="28"/>
          <w:szCs w:val="28"/>
          <w:cs/>
          <w:lang w:val="en-US"/>
        </w:rPr>
        <w:t xml:space="preserve">ณ วันที่ </w:t>
      </w:r>
      <w:r w:rsidR="004730E3" w:rsidRPr="00A67DCC">
        <w:rPr>
          <w:rFonts w:ascii="Browallia New" w:hAnsi="Browallia New" w:cs="Browallia New"/>
          <w:sz w:val="28"/>
          <w:szCs w:val="28"/>
          <w:lang w:val="en-GB"/>
        </w:rPr>
        <w:t>30</w:t>
      </w:r>
      <w:r w:rsidR="004730E3" w:rsidRPr="00A67DCC">
        <w:rPr>
          <w:rFonts w:ascii="Browallia New" w:hAnsi="Browallia New" w:cs="Browallia New"/>
          <w:sz w:val="28"/>
          <w:szCs w:val="28"/>
          <w:cs/>
          <w:lang w:val="en-GB"/>
        </w:rPr>
        <w:t xml:space="preserve"> มิถุนายน</w:t>
      </w:r>
      <w:r w:rsidR="004730E3" w:rsidRPr="00A67DCC">
        <w:rPr>
          <w:rFonts w:ascii="Browallia New" w:hAnsi="Browallia New" w:cs="Browallia New"/>
          <w:sz w:val="28"/>
          <w:szCs w:val="28"/>
          <w:cs/>
        </w:rPr>
        <w:t xml:space="preserve"> </w:t>
      </w:r>
      <w:r w:rsidR="001141D2" w:rsidRPr="00A67DCC">
        <w:rPr>
          <w:rFonts w:ascii="Browallia New" w:hAnsi="Browallia New" w:cs="Browallia New"/>
          <w:sz w:val="28"/>
          <w:szCs w:val="28"/>
        </w:rPr>
        <w:t>256</w:t>
      </w:r>
      <w:r w:rsidR="00A019F2" w:rsidRPr="00A67DCC">
        <w:rPr>
          <w:rFonts w:ascii="Browallia New" w:hAnsi="Browallia New" w:cs="Browallia New"/>
          <w:sz w:val="28"/>
          <w:szCs w:val="28"/>
          <w:lang w:val="en-US"/>
        </w:rPr>
        <w:t>8</w:t>
      </w:r>
      <w:r w:rsidR="001141D2" w:rsidRPr="00A67DCC">
        <w:rPr>
          <w:rFonts w:ascii="Browallia New" w:hAnsi="Browallia New" w:cs="Browallia New"/>
          <w:sz w:val="28"/>
          <w:szCs w:val="28"/>
          <w:cs/>
        </w:rPr>
        <w:t xml:space="preserve"> </w:t>
      </w:r>
      <w:bookmarkStart w:id="1" w:name="_Hlk8317889"/>
      <w:r w:rsidRPr="00A67DCC">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A67DCC">
        <w:rPr>
          <w:rFonts w:ascii="Browallia New" w:hAnsi="Browallia New" w:cs="Browallia New"/>
          <w:spacing w:val="-2"/>
          <w:sz w:val="28"/>
          <w:szCs w:val="28"/>
          <w:lang w:val="en-US"/>
        </w:rPr>
        <w:t>3</w:t>
      </w:r>
      <w:r w:rsidRPr="00A67DCC">
        <w:rPr>
          <w:rFonts w:ascii="Browallia New" w:hAnsi="Browallia New" w:cs="Browallia New"/>
          <w:spacing w:val="-2"/>
          <w:sz w:val="28"/>
          <w:szCs w:val="28"/>
          <w:cs/>
          <w:lang w:val="en-US"/>
        </w:rPr>
        <w:t xml:space="preserve"> งวด </w:t>
      </w:r>
      <w:r w:rsidR="008C3318" w:rsidRPr="00A67DCC">
        <w:rPr>
          <w:rFonts w:ascii="Browallia New" w:hAnsi="Browallia New" w:cs="Browallia New"/>
          <w:spacing w:val="-2"/>
          <w:sz w:val="28"/>
          <w:szCs w:val="28"/>
          <w:cs/>
          <w:lang w:val="en-US"/>
        </w:rPr>
        <w:t>กลุ่ม</w:t>
      </w:r>
      <w:r w:rsidRPr="00A67DCC">
        <w:rPr>
          <w:rFonts w:ascii="Browallia New" w:hAnsi="Browallia New" w:cs="Browallia New"/>
          <w:spacing w:val="-2"/>
          <w:sz w:val="28"/>
          <w:szCs w:val="28"/>
          <w:cs/>
          <w:lang w:val="en-US"/>
        </w:rPr>
        <w:t>บริษัทและบริษั</w:t>
      </w:r>
      <w:r w:rsidR="008C3318" w:rsidRPr="00A67DCC">
        <w:rPr>
          <w:rFonts w:ascii="Browallia New" w:hAnsi="Browallia New" w:cs="Browallia New"/>
          <w:spacing w:val="-2"/>
          <w:sz w:val="28"/>
          <w:szCs w:val="28"/>
          <w:cs/>
          <w:lang w:val="en-US"/>
        </w:rPr>
        <w:t>ท</w:t>
      </w:r>
      <w:r w:rsidRPr="00A67DCC">
        <w:rPr>
          <w:rFonts w:ascii="Browallia New" w:hAnsi="Browallia New" w:cs="Browallia New"/>
          <w:spacing w:val="-2"/>
          <w:sz w:val="28"/>
          <w:szCs w:val="28"/>
          <w:cs/>
          <w:lang w:val="en-US"/>
        </w:rPr>
        <w:t xml:space="preserve">ยังคงรับรู้รายได้เป็นจำนวนประมาณ </w:t>
      </w:r>
      <w:r w:rsidR="00595EE8" w:rsidRPr="00A67DCC">
        <w:rPr>
          <w:rFonts w:ascii="Browallia New" w:hAnsi="Browallia New" w:cs="Browallia New"/>
          <w:sz w:val="28"/>
          <w:szCs w:val="28"/>
          <w:lang w:val="en-US"/>
        </w:rPr>
        <w:t>1</w:t>
      </w:r>
      <w:r w:rsidR="00823F9C" w:rsidRPr="00A67DCC">
        <w:rPr>
          <w:rFonts w:ascii="Browallia New" w:hAnsi="Browallia New" w:cs="Browallia New"/>
          <w:sz w:val="28"/>
          <w:szCs w:val="28"/>
          <w:lang w:val="en-US"/>
        </w:rPr>
        <w:t>09.</w:t>
      </w:r>
      <w:r w:rsidR="007453FC" w:rsidRPr="00A67DCC">
        <w:rPr>
          <w:rFonts w:ascii="Browallia New" w:hAnsi="Browallia New" w:cs="Browallia New"/>
          <w:sz w:val="28"/>
          <w:szCs w:val="28"/>
          <w:lang w:val="en-US"/>
        </w:rPr>
        <w:t>57</w:t>
      </w:r>
      <w:r w:rsidRPr="00A67DCC">
        <w:rPr>
          <w:rFonts w:ascii="Browallia New" w:hAnsi="Browallia New" w:cs="Browallia New"/>
          <w:spacing w:val="-2"/>
          <w:sz w:val="28"/>
          <w:szCs w:val="28"/>
          <w:lang w:val="en-US"/>
        </w:rPr>
        <w:t xml:space="preserve"> </w:t>
      </w:r>
      <w:bookmarkEnd w:id="1"/>
      <w:r w:rsidRPr="00A67DCC">
        <w:rPr>
          <w:rFonts w:ascii="Browallia New" w:hAnsi="Browallia New" w:cs="Browallia New"/>
          <w:spacing w:val="-2"/>
          <w:sz w:val="28"/>
          <w:szCs w:val="28"/>
          <w:cs/>
          <w:lang w:val="en-US"/>
        </w:rPr>
        <w:t>ล้านบาท และ จำนวน</w:t>
      </w:r>
      <w:r w:rsidR="007A48AD" w:rsidRPr="00A67DCC">
        <w:rPr>
          <w:rFonts w:ascii="Browallia New" w:hAnsi="Browallia New" w:cs="Browallia New"/>
          <w:spacing w:val="-2"/>
          <w:sz w:val="28"/>
          <w:szCs w:val="28"/>
          <w:lang w:val="en-US"/>
        </w:rPr>
        <w:t xml:space="preserve"> </w:t>
      </w:r>
      <w:r w:rsidR="00740460" w:rsidRPr="00A67DCC">
        <w:rPr>
          <w:rFonts w:ascii="Browallia New" w:hAnsi="Browallia New" w:cs="Browallia New"/>
          <w:spacing w:val="-2"/>
          <w:sz w:val="28"/>
          <w:szCs w:val="28"/>
          <w:lang w:val="en-US"/>
        </w:rPr>
        <w:t>15.81</w:t>
      </w:r>
      <w:r w:rsidRPr="00A67DCC">
        <w:rPr>
          <w:rFonts w:ascii="Browallia New" w:hAnsi="Browallia New" w:cs="Browallia New"/>
          <w:spacing w:val="-2"/>
          <w:sz w:val="28"/>
          <w:szCs w:val="28"/>
          <w:lang w:val="en-US"/>
        </w:rPr>
        <w:t xml:space="preserve"> </w:t>
      </w:r>
      <w:r w:rsidRPr="00A67DCC">
        <w:rPr>
          <w:rFonts w:ascii="Browallia New" w:hAnsi="Browallia New" w:cs="Browallia New"/>
          <w:spacing w:val="-2"/>
          <w:sz w:val="28"/>
          <w:szCs w:val="28"/>
          <w:cs/>
          <w:lang w:val="en-US"/>
        </w:rPr>
        <w:t>ล้านบาท ตามลำดับ (</w:t>
      </w:r>
      <w:bookmarkStart w:id="2" w:name="_Hlk8317903"/>
      <w:r w:rsidR="00D021CF" w:rsidRPr="00A67DCC">
        <w:rPr>
          <w:rFonts w:ascii="Browallia New" w:hAnsi="Browallia New" w:cs="Browallia New"/>
          <w:spacing w:val="-2"/>
          <w:sz w:val="28"/>
          <w:szCs w:val="28"/>
          <w:lang w:val="en-US"/>
        </w:rPr>
        <w:t xml:space="preserve">31 </w:t>
      </w:r>
      <w:r w:rsidR="00D021CF" w:rsidRPr="00A67DCC">
        <w:rPr>
          <w:rFonts w:ascii="Browallia New" w:hAnsi="Browallia New" w:cs="Browallia New"/>
          <w:spacing w:val="-2"/>
          <w:sz w:val="28"/>
          <w:szCs w:val="28"/>
          <w:cs/>
          <w:lang w:val="en-US"/>
        </w:rPr>
        <w:t xml:space="preserve">ธันวาคม </w:t>
      </w:r>
      <w:r w:rsidR="00D021CF" w:rsidRPr="00A67DCC">
        <w:rPr>
          <w:rFonts w:ascii="Browallia New" w:hAnsi="Browallia New" w:cs="Browallia New"/>
          <w:spacing w:val="-2"/>
          <w:sz w:val="28"/>
          <w:szCs w:val="28"/>
          <w:lang w:val="en-US"/>
        </w:rPr>
        <w:t xml:space="preserve">2567 : </w:t>
      </w:r>
      <w:r w:rsidRPr="00A67DCC">
        <w:rPr>
          <w:rFonts w:ascii="Browallia New" w:hAnsi="Browallia New" w:cs="Browallia New"/>
          <w:spacing w:val="-2"/>
          <w:sz w:val="28"/>
          <w:szCs w:val="28"/>
          <w:cs/>
          <w:lang w:val="en-US"/>
        </w:rPr>
        <w:t xml:space="preserve">จำนวน </w:t>
      </w:r>
      <w:bookmarkEnd w:id="2"/>
      <w:r w:rsidR="000E2F1E" w:rsidRPr="00A67DCC">
        <w:rPr>
          <w:rFonts w:ascii="Browallia New" w:hAnsi="Browallia New" w:cs="Browallia New"/>
          <w:spacing w:val="-2"/>
          <w:sz w:val="28"/>
          <w:szCs w:val="28"/>
          <w:lang w:val="en-US"/>
        </w:rPr>
        <w:t xml:space="preserve">110.69 </w:t>
      </w:r>
      <w:r w:rsidRPr="00A67DCC">
        <w:rPr>
          <w:rFonts w:ascii="Browallia New" w:hAnsi="Browallia New" w:cs="Browallia New"/>
          <w:spacing w:val="-2"/>
          <w:sz w:val="28"/>
          <w:szCs w:val="28"/>
          <w:cs/>
          <w:lang w:val="en-US"/>
        </w:rPr>
        <w:t>ล้านบาท และ จำนวน</w:t>
      </w:r>
      <w:r w:rsidR="00266C91" w:rsidRPr="00A67DCC">
        <w:rPr>
          <w:rFonts w:ascii="Browallia New" w:hAnsi="Browallia New" w:cs="Browallia New"/>
          <w:spacing w:val="-2"/>
          <w:sz w:val="28"/>
          <w:szCs w:val="28"/>
          <w:lang w:val="en-US"/>
        </w:rPr>
        <w:t xml:space="preserve"> </w:t>
      </w:r>
      <w:r w:rsidR="00997CAD" w:rsidRPr="00A67DCC">
        <w:rPr>
          <w:rFonts w:ascii="Browallia New" w:hAnsi="Browallia New" w:cs="Browallia New"/>
          <w:spacing w:val="-2"/>
          <w:sz w:val="28"/>
          <w:szCs w:val="28"/>
          <w:lang w:val="en-US"/>
        </w:rPr>
        <w:t xml:space="preserve">19.74 </w:t>
      </w:r>
      <w:r w:rsidRPr="00A67DCC">
        <w:rPr>
          <w:rFonts w:ascii="Browallia New" w:hAnsi="Browallia New" w:cs="Browallia New"/>
          <w:spacing w:val="-2"/>
          <w:sz w:val="28"/>
          <w:szCs w:val="28"/>
          <w:cs/>
          <w:lang w:val="en-US"/>
        </w:rPr>
        <w:t>ล้านบาท ตามลำดับ)</w:t>
      </w:r>
    </w:p>
    <w:p w14:paraId="76C05C8B" w14:textId="77777777" w:rsidR="00696671" w:rsidRPr="00A67DCC" w:rsidRDefault="00696671" w:rsidP="00F32A11">
      <w:pPr>
        <w:pStyle w:val="a3"/>
        <w:ind w:left="426"/>
        <w:jc w:val="thaiDistribute"/>
        <w:rPr>
          <w:rFonts w:ascii="Browallia New" w:hAnsi="Browallia New" w:cs="Browallia New"/>
          <w:spacing w:val="-2"/>
          <w:sz w:val="28"/>
          <w:szCs w:val="28"/>
          <w:lang w:val="en-US"/>
        </w:rPr>
      </w:pPr>
    </w:p>
    <w:p w14:paraId="262E52A2" w14:textId="47A7D3E8" w:rsidR="00696671" w:rsidRPr="00A67DCC" w:rsidRDefault="00696671" w:rsidP="00F32A11">
      <w:pPr>
        <w:pStyle w:val="a3"/>
        <w:ind w:left="426"/>
        <w:jc w:val="thaiDistribute"/>
        <w:rPr>
          <w:rFonts w:ascii="Browallia New" w:hAnsi="Browallia New" w:cs="Browallia New"/>
          <w:spacing w:val="-2"/>
          <w:sz w:val="28"/>
          <w:szCs w:val="28"/>
          <w:lang w:val="en-US"/>
        </w:rPr>
      </w:pPr>
      <w:r w:rsidRPr="00A67DCC">
        <w:rPr>
          <w:rFonts w:ascii="Browallia New" w:hAnsi="Browallia New" w:cs="Browallia New"/>
          <w:spacing w:val="-2"/>
          <w:sz w:val="28"/>
          <w:szCs w:val="28"/>
          <w:cs/>
          <w:lang w:val="en-US"/>
        </w:rPr>
        <w:t xml:space="preserve">ณ วันที่ </w:t>
      </w:r>
      <w:r w:rsidR="004730E3" w:rsidRPr="00A67DCC">
        <w:rPr>
          <w:rFonts w:ascii="Browallia New" w:hAnsi="Browallia New" w:cs="Browallia New"/>
          <w:sz w:val="28"/>
          <w:szCs w:val="28"/>
          <w:lang w:val="en-GB"/>
        </w:rPr>
        <w:t>30</w:t>
      </w:r>
      <w:r w:rsidR="004730E3" w:rsidRPr="00A67DCC">
        <w:rPr>
          <w:rFonts w:ascii="Browallia New" w:hAnsi="Browallia New" w:cs="Browallia New"/>
          <w:sz w:val="28"/>
          <w:szCs w:val="28"/>
          <w:cs/>
          <w:lang w:val="en-GB"/>
        </w:rPr>
        <w:t xml:space="preserve"> มิถุนายน</w:t>
      </w:r>
      <w:r w:rsidR="004730E3" w:rsidRPr="00A67DCC">
        <w:rPr>
          <w:rFonts w:ascii="Browallia New" w:hAnsi="Browallia New" w:cs="Browallia New"/>
          <w:sz w:val="28"/>
          <w:szCs w:val="28"/>
          <w:cs/>
        </w:rPr>
        <w:t xml:space="preserve"> </w:t>
      </w:r>
      <w:r w:rsidR="00600B23" w:rsidRPr="00A67DCC">
        <w:rPr>
          <w:rFonts w:ascii="Browallia New" w:hAnsi="Browallia New" w:cs="Browallia New"/>
          <w:sz w:val="28"/>
          <w:szCs w:val="28"/>
          <w:lang w:val="en-US"/>
        </w:rPr>
        <w:t>2568</w:t>
      </w:r>
      <w:r w:rsidR="00600B23" w:rsidRPr="00A67DCC">
        <w:rPr>
          <w:rFonts w:ascii="Browallia New" w:hAnsi="Browallia New" w:cs="Browallia New"/>
          <w:sz w:val="28"/>
          <w:szCs w:val="28"/>
          <w:cs/>
          <w:lang w:val="en-US"/>
        </w:rPr>
        <w:t xml:space="preserve"> </w:t>
      </w:r>
      <w:r w:rsidRPr="00A67DCC">
        <w:rPr>
          <w:rFonts w:ascii="Browallia New" w:hAnsi="Browallia New" w:cs="Browallia New"/>
          <w:spacing w:val="-2"/>
          <w:sz w:val="28"/>
          <w:szCs w:val="28"/>
          <w:cs/>
          <w:lang w:val="en-US"/>
        </w:rPr>
        <w:t xml:space="preserve">บริษัทย่อยมีลูกหนี้ที่อยู่ระหว่างดำเนินคดี </w:t>
      </w:r>
      <w:r w:rsidR="00E05806" w:rsidRPr="00A67DCC">
        <w:rPr>
          <w:rFonts w:ascii="Browallia New" w:hAnsi="Browallia New" w:cs="Browallia New"/>
          <w:spacing w:val="-2"/>
          <w:sz w:val="28"/>
          <w:szCs w:val="28"/>
          <w:lang w:val="en-US"/>
        </w:rPr>
        <w:t>130.16</w:t>
      </w:r>
      <w:r w:rsidRPr="00A67DCC">
        <w:rPr>
          <w:rFonts w:ascii="Browallia New" w:hAnsi="Browallia New" w:cs="Browallia New"/>
          <w:spacing w:val="-2"/>
          <w:sz w:val="28"/>
          <w:szCs w:val="28"/>
          <w:lang w:val="en-US"/>
        </w:rPr>
        <w:t xml:space="preserve"> </w:t>
      </w:r>
      <w:r w:rsidRPr="00A67DCC">
        <w:rPr>
          <w:rFonts w:ascii="Browallia New" w:hAnsi="Browallia New" w:cs="Browallia New"/>
          <w:spacing w:val="-2"/>
          <w:sz w:val="28"/>
          <w:szCs w:val="28"/>
          <w:cs/>
          <w:lang w:val="en-US"/>
        </w:rPr>
        <w:t>ล้าน</w:t>
      </w:r>
      <w:r w:rsidR="00266C91" w:rsidRPr="00A67DCC">
        <w:rPr>
          <w:rFonts w:ascii="Browallia New" w:hAnsi="Browallia New" w:cs="Browallia New"/>
          <w:spacing w:val="-2"/>
          <w:sz w:val="28"/>
          <w:szCs w:val="28"/>
          <w:cs/>
          <w:lang w:val="en-US"/>
        </w:rPr>
        <w:t>บาท</w:t>
      </w:r>
      <w:r w:rsidRPr="00A67DCC">
        <w:rPr>
          <w:rFonts w:ascii="Browallia New" w:hAnsi="Browallia New" w:cs="Browallia New"/>
          <w:spacing w:val="-2"/>
          <w:sz w:val="28"/>
          <w:szCs w:val="28"/>
          <w:cs/>
          <w:lang w:val="en-US"/>
        </w:rPr>
        <w:t xml:space="preserve"> ซึ่งบริษัทได้บันทึกค่าเผื่อ</w:t>
      </w:r>
      <w:r w:rsidR="00266C91" w:rsidRPr="00A67DCC">
        <w:rPr>
          <w:rFonts w:ascii="Browallia New" w:hAnsi="Browallia New" w:cs="Browallia New"/>
          <w:spacing w:val="-2"/>
          <w:sz w:val="28"/>
          <w:szCs w:val="28"/>
          <w:cs/>
          <w:lang w:val="en-US"/>
        </w:rPr>
        <w:br/>
      </w:r>
      <w:r w:rsidRPr="00A67DCC">
        <w:rPr>
          <w:rFonts w:ascii="Browallia New" w:hAnsi="Browallia New" w:cs="Browallia New"/>
          <w:spacing w:val="-2"/>
          <w:sz w:val="28"/>
          <w:szCs w:val="28"/>
          <w:cs/>
          <w:lang w:val="en-US"/>
        </w:rPr>
        <w:t>ผลขาดทุนด้านเครดิตที่คาดว่าจะเกิดขึ้นแล้วทั้งจำนวน (</w:t>
      </w:r>
      <w:r w:rsidRPr="00A67DCC">
        <w:rPr>
          <w:rFonts w:ascii="Browallia New" w:hAnsi="Browallia New" w:cs="Browallia New"/>
          <w:spacing w:val="-2"/>
          <w:sz w:val="28"/>
          <w:szCs w:val="28"/>
          <w:lang w:val="en-US"/>
        </w:rPr>
        <w:t xml:space="preserve">31 </w:t>
      </w:r>
      <w:r w:rsidRPr="00A67DCC">
        <w:rPr>
          <w:rFonts w:ascii="Browallia New" w:hAnsi="Browallia New" w:cs="Browallia New"/>
          <w:spacing w:val="-2"/>
          <w:sz w:val="28"/>
          <w:szCs w:val="28"/>
          <w:cs/>
          <w:lang w:val="en-US"/>
        </w:rPr>
        <w:t xml:space="preserve">ธันวาคม </w:t>
      </w:r>
      <w:r w:rsidRPr="00A67DCC">
        <w:rPr>
          <w:rFonts w:ascii="Browallia New" w:hAnsi="Browallia New" w:cs="Browallia New"/>
          <w:spacing w:val="-2"/>
          <w:sz w:val="28"/>
          <w:szCs w:val="28"/>
          <w:lang w:val="en-US"/>
        </w:rPr>
        <w:t>256</w:t>
      </w:r>
      <w:r w:rsidR="00EA2ECE" w:rsidRPr="00A67DCC">
        <w:rPr>
          <w:rFonts w:ascii="Browallia New" w:hAnsi="Browallia New" w:cs="Browallia New"/>
          <w:spacing w:val="-2"/>
          <w:sz w:val="28"/>
          <w:szCs w:val="28"/>
          <w:lang w:val="en-US"/>
        </w:rPr>
        <w:t>7</w:t>
      </w:r>
      <w:r w:rsidRPr="00A67DCC">
        <w:rPr>
          <w:rFonts w:ascii="Browallia New" w:hAnsi="Browallia New" w:cs="Browallia New"/>
          <w:spacing w:val="-2"/>
          <w:sz w:val="28"/>
          <w:szCs w:val="28"/>
          <w:lang w:val="en-US"/>
        </w:rPr>
        <w:t xml:space="preserve"> : </w:t>
      </w:r>
      <w:r w:rsidR="004604A7" w:rsidRPr="00A67DCC">
        <w:rPr>
          <w:rFonts w:ascii="Browallia New" w:hAnsi="Browallia New" w:cs="Browallia New"/>
          <w:spacing w:val="-2"/>
          <w:sz w:val="28"/>
          <w:szCs w:val="28"/>
          <w:lang w:val="en-US"/>
        </w:rPr>
        <w:t xml:space="preserve">98.50 </w:t>
      </w:r>
      <w:r w:rsidRPr="00A67DCC">
        <w:rPr>
          <w:rFonts w:ascii="Browallia New" w:hAnsi="Browallia New" w:cs="Browallia New"/>
          <w:spacing w:val="-2"/>
          <w:sz w:val="28"/>
          <w:szCs w:val="28"/>
          <w:cs/>
          <w:lang w:val="en-US"/>
        </w:rPr>
        <w:t>ล้านบา</w:t>
      </w:r>
      <w:r w:rsidR="00914988" w:rsidRPr="00A67DCC">
        <w:rPr>
          <w:rFonts w:ascii="Browallia New" w:hAnsi="Browallia New" w:cs="Browallia New"/>
          <w:spacing w:val="-2"/>
          <w:sz w:val="28"/>
          <w:szCs w:val="28"/>
          <w:cs/>
          <w:lang w:val="en-US"/>
        </w:rPr>
        <w:t>ท</w:t>
      </w:r>
      <w:r w:rsidRPr="00A67DCC">
        <w:rPr>
          <w:rFonts w:ascii="Browallia New" w:hAnsi="Browallia New" w:cs="Browallia New"/>
          <w:spacing w:val="-2"/>
          <w:sz w:val="28"/>
          <w:szCs w:val="28"/>
          <w:lang w:val="en-US"/>
        </w:rPr>
        <w:t>)</w:t>
      </w:r>
    </w:p>
    <w:p w14:paraId="37C2943E" w14:textId="77777777" w:rsidR="00E17862" w:rsidRPr="00A67DCC"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6951046A" w14:textId="77777777" w:rsidR="00F32A11" w:rsidRPr="00A67DCC"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A67DCC"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A67DCC"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A67DCC"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A67DCC"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A67DCC"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A67DCC"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A67DCC"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A67DCC">
        <w:rPr>
          <w:rFonts w:ascii="Browallia New" w:hAnsi="Browallia New" w:cs="Browallia New"/>
          <w:b/>
          <w:bCs/>
          <w:sz w:val="28"/>
          <w:szCs w:val="28"/>
          <w:cs/>
          <w:lang w:val="en-GB"/>
        </w:rPr>
        <w:br w:type="page"/>
      </w:r>
    </w:p>
    <w:p w14:paraId="52716CF8" w14:textId="7F2B615B" w:rsidR="00175679" w:rsidRPr="00A67DCC" w:rsidRDefault="00175679"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ลูกหนี้การค้าและลูกหนี้อื่น</w:t>
      </w:r>
      <w:r w:rsidR="00B804A7" w:rsidRPr="00A67DCC">
        <w:rPr>
          <w:rFonts w:ascii="Browallia New" w:hAnsi="Browallia New" w:cs="Browallia New"/>
          <w:b/>
          <w:bCs/>
          <w:sz w:val="28"/>
          <w:szCs w:val="28"/>
          <w:lang w:val="en-GB"/>
        </w:rPr>
        <w:t xml:space="preserve"> - </w:t>
      </w:r>
      <w:r w:rsidR="001C0240" w:rsidRPr="00A67DCC">
        <w:rPr>
          <w:rFonts w:ascii="Browallia New" w:hAnsi="Browallia New" w:cs="Browallia New"/>
          <w:b/>
          <w:bCs/>
          <w:sz w:val="28"/>
          <w:szCs w:val="28"/>
          <w:cs/>
          <w:lang w:val="en-GB"/>
        </w:rPr>
        <w:t>ลูกค้าทั่วไป</w:t>
      </w:r>
    </w:p>
    <w:p w14:paraId="5CEAB5D1" w14:textId="77777777" w:rsidR="00340C41" w:rsidRPr="00A67DCC"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445" w:type="dxa"/>
        <w:tblInd w:w="336" w:type="dxa"/>
        <w:tblLayout w:type="fixed"/>
        <w:tblLook w:val="0000" w:firstRow="0" w:lastRow="0" w:firstColumn="0" w:lastColumn="0" w:noHBand="0" w:noVBand="0"/>
      </w:tblPr>
      <w:tblGrid>
        <w:gridCol w:w="3633"/>
        <w:gridCol w:w="1204"/>
        <w:gridCol w:w="236"/>
        <w:gridCol w:w="1254"/>
        <w:gridCol w:w="283"/>
        <w:gridCol w:w="1276"/>
        <w:gridCol w:w="283"/>
        <w:gridCol w:w="1276"/>
      </w:tblGrid>
      <w:tr w:rsidR="00231321" w:rsidRPr="00A67DCC" w14:paraId="74E70DA9" w14:textId="77777777" w:rsidTr="00E33A2B">
        <w:trPr>
          <w:tblHeader/>
        </w:trPr>
        <w:tc>
          <w:tcPr>
            <w:tcW w:w="3633" w:type="dxa"/>
          </w:tcPr>
          <w:p w14:paraId="6A87AB83" w14:textId="77777777" w:rsidR="00231321" w:rsidRPr="00A67DCC"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A67DCC"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A67DCC" w:rsidRDefault="00231321" w:rsidP="003A1799">
            <w:pPr>
              <w:spacing w:line="240" w:lineRule="auto"/>
              <w:ind w:right="-10"/>
              <w:jc w:val="center"/>
              <w:rPr>
                <w:rFonts w:ascii="Browallia New" w:hAnsi="Browallia New" w:cs="Browallia New"/>
                <w:sz w:val="28"/>
                <w:szCs w:val="28"/>
              </w:rPr>
            </w:pPr>
          </w:p>
        </w:tc>
        <w:tc>
          <w:tcPr>
            <w:tcW w:w="1254" w:type="dxa"/>
            <w:vAlign w:val="bottom"/>
          </w:tcPr>
          <w:p w14:paraId="5FA19872" w14:textId="7E84206E" w:rsidR="00231321" w:rsidRPr="00A67DCC" w:rsidRDefault="00231321" w:rsidP="003A1799">
            <w:pPr>
              <w:spacing w:line="240" w:lineRule="auto"/>
              <w:ind w:right="-10"/>
              <w:jc w:val="center"/>
              <w:rPr>
                <w:rFonts w:ascii="Browallia New" w:hAnsi="Browallia New" w:cs="Browallia New"/>
                <w:sz w:val="28"/>
                <w:szCs w:val="28"/>
              </w:rPr>
            </w:pPr>
          </w:p>
        </w:tc>
        <w:tc>
          <w:tcPr>
            <w:tcW w:w="283" w:type="dxa"/>
          </w:tcPr>
          <w:p w14:paraId="55624719" w14:textId="77777777" w:rsidR="00231321" w:rsidRPr="00A67DCC" w:rsidRDefault="00231321" w:rsidP="003A1799">
            <w:pPr>
              <w:spacing w:line="240" w:lineRule="auto"/>
              <w:ind w:right="-10"/>
              <w:jc w:val="center"/>
              <w:rPr>
                <w:rFonts w:ascii="Browallia New" w:hAnsi="Browallia New" w:cs="Browallia New"/>
                <w:sz w:val="28"/>
                <w:szCs w:val="28"/>
              </w:rPr>
            </w:pPr>
          </w:p>
        </w:tc>
        <w:tc>
          <w:tcPr>
            <w:tcW w:w="2835" w:type="dxa"/>
            <w:gridSpan w:val="3"/>
            <w:vAlign w:val="bottom"/>
          </w:tcPr>
          <w:p w14:paraId="1006EE0C" w14:textId="4A47392A" w:rsidR="00231321" w:rsidRPr="00A67DCC" w:rsidRDefault="00231321" w:rsidP="009837DD">
            <w:pPr>
              <w:spacing w:line="240" w:lineRule="auto"/>
              <w:ind w:right="-10"/>
              <w:jc w:val="right"/>
              <w:rPr>
                <w:rFonts w:ascii="Browallia New" w:hAnsi="Browallia New" w:cs="Browallia New"/>
                <w:sz w:val="28"/>
                <w:szCs w:val="28"/>
              </w:rPr>
            </w:pPr>
            <w:r w:rsidRPr="00A67DCC">
              <w:rPr>
                <w:rFonts w:ascii="Browallia New" w:hAnsi="Browallia New" w:cs="Browallia New"/>
                <w:sz w:val="27"/>
                <w:szCs w:val="27"/>
                <w:cs/>
              </w:rPr>
              <w:t xml:space="preserve">(หน่วย </w:t>
            </w:r>
            <w:r w:rsidRPr="00A67DCC">
              <w:rPr>
                <w:rFonts w:ascii="Browallia New" w:hAnsi="Browallia New" w:cs="Browallia New"/>
                <w:sz w:val="27"/>
                <w:szCs w:val="27"/>
                <w:lang w:val="en-GB"/>
              </w:rPr>
              <w:t xml:space="preserve">: </w:t>
            </w:r>
            <w:r w:rsidRPr="00A67DCC">
              <w:rPr>
                <w:rFonts w:ascii="Browallia New" w:hAnsi="Browallia New" w:cs="Browallia New"/>
                <w:sz w:val="27"/>
                <w:szCs w:val="27"/>
                <w:cs/>
              </w:rPr>
              <w:t>พันบาท)</w:t>
            </w:r>
          </w:p>
        </w:tc>
      </w:tr>
      <w:tr w:rsidR="007D351A" w:rsidRPr="00A67DCC" w14:paraId="3A38E75B" w14:textId="77777777" w:rsidTr="00E33A2B">
        <w:trPr>
          <w:tblHeader/>
        </w:trPr>
        <w:tc>
          <w:tcPr>
            <w:tcW w:w="3633" w:type="dxa"/>
          </w:tcPr>
          <w:p w14:paraId="64455328" w14:textId="77777777" w:rsidR="007D351A" w:rsidRPr="00A67DCC"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694" w:type="dxa"/>
            <w:gridSpan w:val="3"/>
            <w:tcBorders>
              <w:bottom w:val="single" w:sz="4" w:space="0" w:color="auto"/>
            </w:tcBorders>
            <w:vAlign w:val="bottom"/>
          </w:tcPr>
          <w:p w14:paraId="75A72377" w14:textId="279D91B6" w:rsidR="007D351A" w:rsidRPr="00A67DCC" w:rsidRDefault="001C0240" w:rsidP="003A1799">
            <w:pPr>
              <w:spacing w:line="240" w:lineRule="auto"/>
              <w:ind w:right="-10"/>
              <w:jc w:val="center"/>
              <w:rPr>
                <w:rFonts w:ascii="Browallia New" w:eastAsia="SimSun" w:hAnsi="Browallia New" w:cs="Browallia New"/>
                <w:sz w:val="28"/>
                <w:szCs w:val="28"/>
                <w:lang w:val="en-GB"/>
              </w:rPr>
            </w:pPr>
            <w:r w:rsidRPr="00A67DCC">
              <w:rPr>
                <w:rFonts w:ascii="Browallia New" w:hAnsi="Browallia New" w:cs="Browallia New"/>
                <w:sz w:val="27"/>
                <w:szCs w:val="27"/>
                <w:cs/>
              </w:rPr>
              <w:t>ข้อมูลทาง</w:t>
            </w:r>
            <w:r w:rsidR="007D351A" w:rsidRPr="00A67DCC">
              <w:rPr>
                <w:rFonts w:ascii="Browallia New" w:hAnsi="Browallia New" w:cs="Browallia New"/>
                <w:sz w:val="27"/>
                <w:szCs w:val="27"/>
                <w:cs/>
              </w:rPr>
              <w:t>การเงินรวม</w:t>
            </w:r>
          </w:p>
        </w:tc>
        <w:tc>
          <w:tcPr>
            <w:tcW w:w="283" w:type="dxa"/>
          </w:tcPr>
          <w:p w14:paraId="28088A69" w14:textId="77777777" w:rsidR="007D351A" w:rsidRPr="00A67DCC" w:rsidRDefault="007D351A" w:rsidP="003A1799">
            <w:pPr>
              <w:spacing w:line="240" w:lineRule="auto"/>
              <w:ind w:right="-10"/>
              <w:jc w:val="center"/>
              <w:rPr>
                <w:rFonts w:ascii="Browallia New" w:hAnsi="Browallia New" w:cs="Browallia New"/>
                <w:sz w:val="28"/>
                <w:szCs w:val="28"/>
              </w:rPr>
            </w:pPr>
          </w:p>
        </w:tc>
        <w:tc>
          <w:tcPr>
            <w:tcW w:w="2835" w:type="dxa"/>
            <w:gridSpan w:val="3"/>
            <w:tcBorders>
              <w:bottom w:val="single" w:sz="4" w:space="0" w:color="auto"/>
            </w:tcBorders>
            <w:vAlign w:val="bottom"/>
          </w:tcPr>
          <w:p w14:paraId="667F3C4B" w14:textId="16B8DE89" w:rsidR="007D351A" w:rsidRPr="00A67DCC" w:rsidRDefault="001C0240" w:rsidP="003A1799">
            <w:pPr>
              <w:spacing w:line="240" w:lineRule="auto"/>
              <w:ind w:right="-10"/>
              <w:jc w:val="center"/>
              <w:rPr>
                <w:rFonts w:ascii="Browallia New" w:eastAsia="SimSun" w:hAnsi="Browallia New" w:cs="Browallia New"/>
                <w:sz w:val="28"/>
                <w:szCs w:val="28"/>
                <w:lang w:val="en-GB"/>
              </w:rPr>
            </w:pPr>
            <w:r w:rsidRPr="00A67DCC">
              <w:rPr>
                <w:rFonts w:ascii="Browallia New" w:hAnsi="Browallia New" w:cs="Browallia New"/>
                <w:sz w:val="27"/>
                <w:szCs w:val="27"/>
                <w:cs/>
              </w:rPr>
              <w:t>ข้อมูลทาง</w:t>
            </w:r>
            <w:r w:rsidR="007D351A" w:rsidRPr="00A67DCC">
              <w:rPr>
                <w:rFonts w:ascii="Browallia New" w:hAnsi="Browallia New" w:cs="Browallia New"/>
                <w:sz w:val="27"/>
                <w:szCs w:val="27"/>
                <w:cs/>
              </w:rPr>
              <w:t>การเงินเฉพาะบริษัท</w:t>
            </w:r>
          </w:p>
        </w:tc>
      </w:tr>
      <w:tr w:rsidR="00D65BD2" w:rsidRPr="00A67DCC" w14:paraId="6BF138F6" w14:textId="77777777" w:rsidTr="00E33A2B">
        <w:trPr>
          <w:tblHeader/>
        </w:trPr>
        <w:tc>
          <w:tcPr>
            <w:tcW w:w="3633" w:type="dxa"/>
          </w:tcPr>
          <w:p w14:paraId="332CD3DD" w14:textId="77777777" w:rsidR="00D65BD2" w:rsidRPr="00A67DCC" w:rsidRDefault="00D65BD2" w:rsidP="00D65BD2">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4568A73A" w:rsidR="00D65BD2" w:rsidRPr="00A67DCC" w:rsidRDefault="00D65BD2" w:rsidP="00D65BD2">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sidRPr="00A67DCC">
              <w:rPr>
                <w:rFonts w:ascii="Browallia New" w:hAnsi="Browallia New" w:cs="Browallia New"/>
                <w:sz w:val="28"/>
                <w:szCs w:val="28"/>
              </w:rPr>
              <w:t>2568</w:t>
            </w:r>
          </w:p>
        </w:tc>
        <w:tc>
          <w:tcPr>
            <w:tcW w:w="236" w:type="dxa"/>
            <w:tcBorders>
              <w:top w:val="single" w:sz="4" w:space="0" w:color="auto"/>
            </w:tcBorders>
            <w:vAlign w:val="bottom"/>
          </w:tcPr>
          <w:p w14:paraId="0095FFEA" w14:textId="77777777" w:rsidR="00D65BD2" w:rsidRPr="00A67DCC" w:rsidRDefault="00D65BD2" w:rsidP="00D65BD2">
            <w:pPr>
              <w:spacing w:line="240" w:lineRule="auto"/>
              <w:ind w:right="-10"/>
              <w:jc w:val="center"/>
              <w:rPr>
                <w:rFonts w:ascii="Browallia New" w:hAnsi="Browallia New" w:cs="Browallia New"/>
                <w:sz w:val="28"/>
                <w:szCs w:val="28"/>
              </w:rPr>
            </w:pPr>
          </w:p>
        </w:tc>
        <w:tc>
          <w:tcPr>
            <w:tcW w:w="1254" w:type="dxa"/>
            <w:tcBorders>
              <w:top w:val="single" w:sz="4" w:space="0" w:color="auto"/>
              <w:bottom w:val="single" w:sz="4" w:space="0" w:color="auto"/>
            </w:tcBorders>
            <w:vAlign w:val="bottom"/>
          </w:tcPr>
          <w:p w14:paraId="15875AAC" w14:textId="0E231A57" w:rsidR="00D65BD2" w:rsidRPr="00A67DCC" w:rsidRDefault="00D65BD2" w:rsidP="00D65BD2">
            <w:pPr>
              <w:spacing w:line="240" w:lineRule="auto"/>
              <w:ind w:right="-10"/>
              <w:jc w:val="center"/>
              <w:rPr>
                <w:rFonts w:ascii="Browallia New" w:eastAsia="SimSun"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83" w:type="dxa"/>
          </w:tcPr>
          <w:p w14:paraId="04AE47D7" w14:textId="77777777" w:rsidR="00D65BD2" w:rsidRPr="00A67DCC" w:rsidRDefault="00D65BD2" w:rsidP="00D65BD2">
            <w:pPr>
              <w:spacing w:line="240" w:lineRule="auto"/>
              <w:ind w:right="-10"/>
              <w:jc w:val="center"/>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2D06A96F" w14:textId="2C1625C1" w:rsidR="00D65BD2" w:rsidRPr="00A67DCC" w:rsidRDefault="00D65BD2" w:rsidP="00D65BD2">
            <w:pPr>
              <w:spacing w:line="240" w:lineRule="auto"/>
              <w:ind w:right="-1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sidRPr="00A67DCC">
              <w:rPr>
                <w:rFonts w:ascii="Browallia New" w:hAnsi="Browallia New" w:cs="Browallia New"/>
                <w:sz w:val="28"/>
                <w:szCs w:val="28"/>
              </w:rPr>
              <w:t>2568</w:t>
            </w:r>
          </w:p>
        </w:tc>
        <w:tc>
          <w:tcPr>
            <w:tcW w:w="283" w:type="dxa"/>
            <w:tcBorders>
              <w:top w:val="single" w:sz="4" w:space="0" w:color="auto"/>
            </w:tcBorders>
            <w:vAlign w:val="bottom"/>
          </w:tcPr>
          <w:p w14:paraId="739ECA7F" w14:textId="77777777" w:rsidR="00D65BD2" w:rsidRPr="00A67DCC" w:rsidRDefault="00D65BD2" w:rsidP="00D65BD2">
            <w:pPr>
              <w:spacing w:line="240" w:lineRule="auto"/>
              <w:ind w:right="-10"/>
              <w:jc w:val="center"/>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2DCB510D" w14:textId="3ABDE970" w:rsidR="00D65BD2" w:rsidRPr="00A67DCC" w:rsidRDefault="00D65BD2" w:rsidP="00D65BD2">
            <w:pPr>
              <w:spacing w:line="240" w:lineRule="auto"/>
              <w:ind w:right="-10"/>
              <w:jc w:val="center"/>
              <w:rPr>
                <w:rFonts w:ascii="Browallia New" w:eastAsia="SimSun"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7D351A" w:rsidRPr="00A67DCC" w14:paraId="06956D5A" w14:textId="77777777" w:rsidTr="00E33A2B">
        <w:trPr>
          <w:trHeight w:hRule="exact" w:val="307"/>
        </w:trPr>
        <w:tc>
          <w:tcPr>
            <w:tcW w:w="3633" w:type="dxa"/>
          </w:tcPr>
          <w:p w14:paraId="5F03FB49" w14:textId="77777777" w:rsidR="007D351A" w:rsidRPr="00A67DCC"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254" w:type="dxa"/>
            <w:tcBorders>
              <w:top w:val="single" w:sz="4" w:space="0" w:color="auto"/>
            </w:tcBorders>
          </w:tcPr>
          <w:p w14:paraId="6F57A3BF"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83" w:type="dxa"/>
          </w:tcPr>
          <w:p w14:paraId="1031D060"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76" w:type="dxa"/>
            <w:tcBorders>
              <w:top w:val="single" w:sz="4" w:space="0" w:color="auto"/>
            </w:tcBorders>
          </w:tcPr>
          <w:p w14:paraId="62139B42"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83" w:type="dxa"/>
          </w:tcPr>
          <w:p w14:paraId="25382F82"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76" w:type="dxa"/>
            <w:tcBorders>
              <w:top w:val="single" w:sz="4" w:space="0" w:color="auto"/>
            </w:tcBorders>
          </w:tcPr>
          <w:p w14:paraId="778363B7" w14:textId="77777777" w:rsidR="007D351A" w:rsidRPr="00A67DCC"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285D8D" w:rsidRPr="00A67DCC" w14:paraId="2CC9D253" w14:textId="77777777" w:rsidTr="0052608E">
        <w:trPr>
          <w:trHeight w:val="346"/>
        </w:trPr>
        <w:tc>
          <w:tcPr>
            <w:tcW w:w="3633" w:type="dxa"/>
          </w:tcPr>
          <w:p w14:paraId="2D90D191" w14:textId="44CF521B" w:rsidR="00285D8D" w:rsidRPr="00A67DCC" w:rsidRDefault="00285D8D" w:rsidP="00285D8D">
            <w:pPr>
              <w:pStyle w:val="a"/>
              <w:tabs>
                <w:tab w:val="clear" w:pos="1080"/>
                <w:tab w:val="left" w:pos="540"/>
              </w:tabs>
              <w:rPr>
                <w:rFonts w:ascii="Browallia New" w:hAnsi="Browallia New" w:cs="Browallia New"/>
                <w:sz w:val="28"/>
                <w:szCs w:val="28"/>
                <w:cs/>
                <w:lang w:val="en-US"/>
              </w:rPr>
            </w:pPr>
            <w:r w:rsidRPr="00A67DCC">
              <w:rPr>
                <w:rFonts w:ascii="Browallia New" w:hAnsi="Browallia New" w:cs="Browallia New"/>
                <w:sz w:val="28"/>
                <w:szCs w:val="28"/>
                <w:cs/>
                <w:lang w:val="en-GB"/>
              </w:rPr>
              <w:t xml:space="preserve">ลูกหนี้การค้า </w:t>
            </w:r>
            <w:r w:rsidRPr="00A67DCC">
              <w:rPr>
                <w:rFonts w:ascii="Browallia New" w:hAnsi="Browallia New" w:cs="Browallia New"/>
                <w:sz w:val="28"/>
                <w:szCs w:val="28"/>
                <w:lang w:val="en-US"/>
              </w:rPr>
              <w:t xml:space="preserve">- </w:t>
            </w:r>
            <w:r w:rsidRPr="00A67DCC">
              <w:rPr>
                <w:rFonts w:ascii="Browallia New" w:hAnsi="Browallia New" w:cs="Browallia New"/>
                <w:sz w:val="28"/>
                <w:szCs w:val="28"/>
                <w:cs/>
                <w:lang w:val="en-US"/>
              </w:rPr>
              <w:t>ลูกค้าทั่วไป</w:t>
            </w:r>
          </w:p>
        </w:tc>
        <w:tc>
          <w:tcPr>
            <w:tcW w:w="1204" w:type="dxa"/>
            <w:vAlign w:val="bottom"/>
          </w:tcPr>
          <w:p w14:paraId="27C4602C" w14:textId="00D40E79" w:rsidR="00285D8D" w:rsidRPr="00A67DCC" w:rsidRDefault="00DD095F"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40,668</w:t>
            </w:r>
          </w:p>
        </w:tc>
        <w:tc>
          <w:tcPr>
            <w:tcW w:w="236" w:type="dxa"/>
            <w:vAlign w:val="bottom"/>
          </w:tcPr>
          <w:p w14:paraId="33AA502D" w14:textId="77084823" w:rsidR="00285D8D" w:rsidRPr="00A67DCC"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54" w:type="dxa"/>
            <w:vAlign w:val="bottom"/>
          </w:tcPr>
          <w:p w14:paraId="27D2A02C" w14:textId="6CDF07D7" w:rsidR="00285D8D" w:rsidRPr="00A67DCC" w:rsidRDefault="00285D8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49,233</w:t>
            </w:r>
          </w:p>
        </w:tc>
        <w:tc>
          <w:tcPr>
            <w:tcW w:w="283" w:type="dxa"/>
            <w:vAlign w:val="bottom"/>
          </w:tcPr>
          <w:p w14:paraId="565778F2" w14:textId="77777777" w:rsidR="00285D8D" w:rsidRPr="00A67DCC"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vAlign w:val="bottom"/>
          </w:tcPr>
          <w:p w14:paraId="74C7C842" w14:textId="431F7637" w:rsidR="00285D8D" w:rsidRPr="00A67DCC" w:rsidRDefault="00CC2E6F"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2,151</w:t>
            </w:r>
          </w:p>
        </w:tc>
        <w:tc>
          <w:tcPr>
            <w:tcW w:w="283" w:type="dxa"/>
            <w:vAlign w:val="bottom"/>
          </w:tcPr>
          <w:p w14:paraId="2F5A7ED8" w14:textId="77777777" w:rsidR="00285D8D" w:rsidRPr="00A67DCC"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vAlign w:val="bottom"/>
          </w:tcPr>
          <w:p w14:paraId="3DC0E97A" w14:textId="433CB599" w:rsidR="00285D8D" w:rsidRPr="00A67DCC" w:rsidRDefault="00285D8D"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2,385</w:t>
            </w:r>
          </w:p>
        </w:tc>
      </w:tr>
      <w:tr w:rsidR="00331916" w:rsidRPr="00A67DCC" w14:paraId="24E2C251" w14:textId="77777777" w:rsidTr="00E33A2B">
        <w:trPr>
          <w:trHeight w:val="186"/>
        </w:trPr>
        <w:tc>
          <w:tcPr>
            <w:tcW w:w="3633" w:type="dxa"/>
          </w:tcPr>
          <w:p w14:paraId="17820D7E" w14:textId="77777777" w:rsidR="00331916" w:rsidRPr="00A67DCC"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ค่าเผื่อผลขาดทุนด้านเครดิต</w:t>
            </w:r>
          </w:p>
          <w:p w14:paraId="55968E4C" w14:textId="46E5737C" w:rsidR="00331916" w:rsidRPr="00A67DCC"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A67DCC">
              <w:rPr>
                <w:rFonts w:ascii="Browallia New" w:hAnsi="Browallia New" w:cs="Browallia New"/>
                <w:sz w:val="28"/>
                <w:szCs w:val="28"/>
              </w:rPr>
              <w:t xml:space="preserve">         </w:t>
            </w:r>
            <w:r w:rsidRPr="00A67DCC">
              <w:rPr>
                <w:rFonts w:ascii="Browallia New" w:hAnsi="Browallia New" w:cs="Browallia New"/>
                <w:sz w:val="28"/>
                <w:szCs w:val="28"/>
                <w:cs/>
              </w:rPr>
              <w:t>ที่คาดว่าจะเกิดขึ้น</w:t>
            </w:r>
          </w:p>
        </w:tc>
        <w:tc>
          <w:tcPr>
            <w:tcW w:w="1204" w:type="dxa"/>
            <w:tcBorders>
              <w:bottom w:val="single" w:sz="4" w:space="0" w:color="auto"/>
            </w:tcBorders>
            <w:vAlign w:val="bottom"/>
          </w:tcPr>
          <w:p w14:paraId="0BDDD2C7" w14:textId="4B40EAC7" w:rsidR="00331916" w:rsidRPr="00A67DCC" w:rsidRDefault="005758AF" w:rsidP="00555D09">
            <w:pPr>
              <w:jc w:val="right"/>
              <w:rPr>
                <w:rFonts w:ascii="Browallia New" w:hAnsi="Browallia New" w:cs="Browallia New"/>
                <w:sz w:val="28"/>
                <w:szCs w:val="28"/>
              </w:rPr>
            </w:pPr>
            <w:r w:rsidRPr="00A67DCC">
              <w:rPr>
                <w:rFonts w:ascii="Browallia New" w:hAnsi="Browallia New" w:cs="Browallia New"/>
                <w:sz w:val="28"/>
                <w:szCs w:val="28"/>
              </w:rPr>
              <w:t>(</w:t>
            </w:r>
            <w:r w:rsidR="00FE4B99" w:rsidRPr="00A67DCC">
              <w:rPr>
                <w:rFonts w:ascii="Browallia New" w:hAnsi="Browallia New" w:cs="Browallia New"/>
                <w:sz w:val="28"/>
                <w:szCs w:val="28"/>
              </w:rPr>
              <w:t>362</w:t>
            </w:r>
            <w:r w:rsidRPr="00A67DCC">
              <w:rPr>
                <w:rFonts w:ascii="Browallia New" w:hAnsi="Browallia New" w:cs="Browallia New"/>
                <w:sz w:val="28"/>
                <w:szCs w:val="28"/>
              </w:rPr>
              <w:t>)</w:t>
            </w:r>
          </w:p>
        </w:tc>
        <w:tc>
          <w:tcPr>
            <w:tcW w:w="236" w:type="dxa"/>
            <w:vAlign w:val="bottom"/>
          </w:tcPr>
          <w:p w14:paraId="57EBD59D"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254" w:type="dxa"/>
            <w:tcBorders>
              <w:bottom w:val="single" w:sz="4" w:space="0" w:color="auto"/>
            </w:tcBorders>
            <w:vAlign w:val="bottom"/>
          </w:tcPr>
          <w:p w14:paraId="56B569F8" w14:textId="77777777"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6A36E328"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(362)</w:t>
            </w:r>
          </w:p>
        </w:tc>
        <w:tc>
          <w:tcPr>
            <w:tcW w:w="283" w:type="dxa"/>
            <w:vAlign w:val="bottom"/>
          </w:tcPr>
          <w:p w14:paraId="6CCE6305"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bottom w:val="single" w:sz="4" w:space="0" w:color="auto"/>
            </w:tcBorders>
            <w:vAlign w:val="bottom"/>
          </w:tcPr>
          <w:p w14:paraId="44B9A243" w14:textId="2906EBA2" w:rsidR="00331916" w:rsidRPr="00A67DCC" w:rsidRDefault="00CC2E6F"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rPr>
              <w:t>-</w:t>
            </w:r>
          </w:p>
        </w:tc>
        <w:tc>
          <w:tcPr>
            <w:tcW w:w="283" w:type="dxa"/>
            <w:vAlign w:val="bottom"/>
          </w:tcPr>
          <w:p w14:paraId="2092D077"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bottom w:val="single" w:sz="4" w:space="0" w:color="auto"/>
            </w:tcBorders>
            <w:vAlign w:val="bottom"/>
          </w:tcPr>
          <w:p w14:paraId="3B541CD4" w14:textId="6B5686E8"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lang w:val="en-US"/>
              </w:rPr>
              <w:t>-</w:t>
            </w:r>
          </w:p>
        </w:tc>
      </w:tr>
      <w:tr w:rsidR="00331916" w:rsidRPr="00A67DCC" w14:paraId="00155B7E" w14:textId="77777777" w:rsidTr="0052608E">
        <w:tc>
          <w:tcPr>
            <w:tcW w:w="3633" w:type="dxa"/>
          </w:tcPr>
          <w:p w14:paraId="2A4553FA" w14:textId="77777777" w:rsidR="00331916" w:rsidRPr="00A67DCC"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67DCC">
              <w:rPr>
                <w:rFonts w:ascii="Browallia New" w:hAnsi="Browallia New" w:cs="Browallia New"/>
                <w:sz w:val="28"/>
                <w:szCs w:val="28"/>
                <w:cs/>
              </w:rPr>
              <w:t>สุทธิ</w:t>
            </w:r>
          </w:p>
        </w:tc>
        <w:tc>
          <w:tcPr>
            <w:tcW w:w="1204" w:type="dxa"/>
            <w:tcBorders>
              <w:top w:val="single" w:sz="4" w:space="0" w:color="auto"/>
              <w:bottom w:val="single" w:sz="4" w:space="0" w:color="auto"/>
            </w:tcBorders>
            <w:vAlign w:val="bottom"/>
          </w:tcPr>
          <w:p w14:paraId="40B35A4A" w14:textId="0D316E56" w:rsidR="00331916" w:rsidRPr="00A67DCC" w:rsidRDefault="00FE4B99" w:rsidP="00555D09">
            <w:pPr>
              <w:pStyle w:val="acctfourfigures"/>
              <w:tabs>
                <w:tab w:val="clear" w:pos="765"/>
              </w:tabs>
              <w:spacing w:line="240" w:lineRule="auto"/>
              <w:ind w:left="-117"/>
              <w:jc w:val="right"/>
              <w:rPr>
                <w:rFonts w:ascii="Browallia New" w:hAnsi="Browallia New" w:cs="Browallia New"/>
                <w:sz w:val="28"/>
                <w:szCs w:val="28"/>
                <w:cs/>
                <w:lang w:val="en-US" w:bidi="th-TH"/>
              </w:rPr>
            </w:pPr>
            <w:r w:rsidRPr="00A67DCC">
              <w:rPr>
                <w:rFonts w:ascii="Browallia New" w:hAnsi="Browallia New" w:cs="Browallia New"/>
                <w:sz w:val="28"/>
                <w:szCs w:val="28"/>
                <w:lang w:val="en-US" w:bidi="th-TH"/>
              </w:rPr>
              <w:t>40,306</w:t>
            </w:r>
          </w:p>
        </w:tc>
        <w:tc>
          <w:tcPr>
            <w:tcW w:w="236" w:type="dxa"/>
            <w:vAlign w:val="bottom"/>
          </w:tcPr>
          <w:p w14:paraId="3B9B92C3"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254" w:type="dxa"/>
            <w:tcBorders>
              <w:top w:val="single" w:sz="4" w:space="0" w:color="auto"/>
              <w:bottom w:val="single" w:sz="4" w:space="0" w:color="auto"/>
            </w:tcBorders>
            <w:vAlign w:val="bottom"/>
          </w:tcPr>
          <w:p w14:paraId="5A5A206D" w14:textId="71826F09"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48,871</w:t>
            </w:r>
          </w:p>
        </w:tc>
        <w:tc>
          <w:tcPr>
            <w:tcW w:w="283" w:type="dxa"/>
            <w:vAlign w:val="bottom"/>
          </w:tcPr>
          <w:p w14:paraId="4E9ACA6A"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23543607" w14:textId="247CE435" w:rsidR="00331916" w:rsidRPr="00A67DCC" w:rsidRDefault="009B4918"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2,151</w:t>
            </w:r>
          </w:p>
        </w:tc>
        <w:tc>
          <w:tcPr>
            <w:tcW w:w="283" w:type="dxa"/>
            <w:vAlign w:val="bottom"/>
          </w:tcPr>
          <w:p w14:paraId="70A96522"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2D99CB34" w14:textId="33EA96BE"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rPr>
              <w:t>2,385</w:t>
            </w:r>
          </w:p>
        </w:tc>
      </w:tr>
      <w:tr w:rsidR="00331916" w:rsidRPr="00A67DCC" w14:paraId="2C3F05CB" w14:textId="77777777" w:rsidTr="00E33A2B">
        <w:trPr>
          <w:trHeight w:val="68"/>
        </w:trPr>
        <w:tc>
          <w:tcPr>
            <w:tcW w:w="3633" w:type="dxa"/>
          </w:tcPr>
          <w:p w14:paraId="190933F4" w14:textId="77777777" w:rsidR="00331916" w:rsidRPr="00A67DCC"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vAlign w:val="bottom"/>
          </w:tcPr>
          <w:p w14:paraId="111AD2FD" w14:textId="77777777"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D1CE1FE"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4" w:type="dxa"/>
            <w:vAlign w:val="bottom"/>
          </w:tcPr>
          <w:p w14:paraId="68169BF2"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vAlign w:val="bottom"/>
          </w:tcPr>
          <w:p w14:paraId="4669887A"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vAlign w:val="bottom"/>
          </w:tcPr>
          <w:p w14:paraId="59A589EF"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vAlign w:val="bottom"/>
          </w:tcPr>
          <w:p w14:paraId="3EA978F4"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vAlign w:val="bottom"/>
          </w:tcPr>
          <w:p w14:paraId="06920E66"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31916" w:rsidRPr="00A67DCC" w14:paraId="7E6C2904" w14:textId="77777777" w:rsidTr="00E33A2B">
        <w:tc>
          <w:tcPr>
            <w:tcW w:w="3633" w:type="dxa"/>
          </w:tcPr>
          <w:p w14:paraId="45A205DF" w14:textId="52E07180" w:rsidR="00331916" w:rsidRPr="00A67DCC" w:rsidRDefault="00331916" w:rsidP="00331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 xml:space="preserve">ลูกหนี้อื่น </w:t>
            </w:r>
            <w:r w:rsidRPr="00A67DCC">
              <w:rPr>
                <w:rFonts w:ascii="Browallia New" w:hAnsi="Browallia New" w:cs="Browallia New"/>
                <w:sz w:val="28"/>
                <w:szCs w:val="28"/>
              </w:rPr>
              <w:t>-</w:t>
            </w:r>
            <w:r w:rsidRPr="00A67DCC">
              <w:rPr>
                <w:rFonts w:ascii="Browallia New" w:hAnsi="Browallia New" w:cs="Browallia New"/>
                <w:sz w:val="28"/>
                <w:szCs w:val="28"/>
                <w:cs/>
              </w:rPr>
              <w:t xml:space="preserve"> ลูกค้าทั่วไป</w:t>
            </w:r>
          </w:p>
        </w:tc>
        <w:tc>
          <w:tcPr>
            <w:tcW w:w="1204" w:type="dxa"/>
            <w:vAlign w:val="bottom"/>
          </w:tcPr>
          <w:p w14:paraId="73C8055D" w14:textId="7BECE368"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254" w:type="dxa"/>
            <w:vAlign w:val="bottom"/>
          </w:tcPr>
          <w:p w14:paraId="4132A73E" w14:textId="076F2AEC"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83" w:type="dxa"/>
            <w:vAlign w:val="bottom"/>
          </w:tcPr>
          <w:p w14:paraId="4F46CBFD"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276" w:type="dxa"/>
            <w:vAlign w:val="bottom"/>
          </w:tcPr>
          <w:p w14:paraId="6A0C9A46" w14:textId="295BD311"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rPr>
            </w:pPr>
          </w:p>
        </w:tc>
        <w:tc>
          <w:tcPr>
            <w:tcW w:w="283" w:type="dxa"/>
            <w:vAlign w:val="bottom"/>
          </w:tcPr>
          <w:p w14:paraId="008768D1" w14:textId="77777777" w:rsidR="00331916" w:rsidRPr="00A67DCC"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76" w:type="dxa"/>
            <w:vAlign w:val="bottom"/>
          </w:tcPr>
          <w:p w14:paraId="65CCD74A" w14:textId="5CEDA9B1" w:rsidR="00331916" w:rsidRPr="00A67DCC"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714134" w:rsidRPr="00A67DCC" w14:paraId="23A8E57E" w14:textId="77777777" w:rsidTr="00E33A2B">
        <w:tc>
          <w:tcPr>
            <w:tcW w:w="3633" w:type="dxa"/>
          </w:tcPr>
          <w:p w14:paraId="1991D160" w14:textId="2493D8B3"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A67DCC">
              <w:rPr>
                <w:rFonts w:ascii="Browallia New" w:hAnsi="Browallia New" w:cs="Browallia New"/>
                <w:sz w:val="28"/>
                <w:szCs w:val="28"/>
                <w:cs/>
              </w:rPr>
              <w:t>ค่าเบี้ยปรับค้างรับ</w:t>
            </w:r>
          </w:p>
        </w:tc>
        <w:tc>
          <w:tcPr>
            <w:tcW w:w="1204" w:type="dxa"/>
            <w:vAlign w:val="bottom"/>
          </w:tcPr>
          <w:p w14:paraId="0A1A1A0F" w14:textId="47CDD4BB" w:rsidR="00714134" w:rsidRPr="00A67DCC" w:rsidRDefault="002435C8"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46,141</w:t>
            </w:r>
          </w:p>
        </w:tc>
        <w:tc>
          <w:tcPr>
            <w:tcW w:w="236" w:type="dxa"/>
            <w:vAlign w:val="bottom"/>
          </w:tcPr>
          <w:p w14:paraId="26665E2F"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vAlign w:val="bottom"/>
          </w:tcPr>
          <w:p w14:paraId="4037F569" w14:textId="49A5D535" w:rsidR="00714134" w:rsidRPr="00A67DCC" w:rsidRDefault="00714134" w:rsidP="00555D0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A67DCC">
              <w:rPr>
                <w:rFonts w:ascii="Browallia New" w:hAnsi="Browallia New" w:cs="Browallia New"/>
                <w:color w:val="000000" w:themeColor="text1"/>
                <w:sz w:val="28"/>
                <w:szCs w:val="28"/>
                <w:lang w:val="en-US" w:bidi="th-TH"/>
              </w:rPr>
              <w:t>46,135</w:t>
            </w:r>
          </w:p>
        </w:tc>
        <w:tc>
          <w:tcPr>
            <w:tcW w:w="283" w:type="dxa"/>
            <w:vAlign w:val="bottom"/>
          </w:tcPr>
          <w:p w14:paraId="3DCE89CC"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vAlign w:val="bottom"/>
          </w:tcPr>
          <w:p w14:paraId="378929FB" w14:textId="664B8CCF" w:rsidR="00714134" w:rsidRPr="00A67DCC" w:rsidRDefault="009B4918" w:rsidP="00555D09">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c>
          <w:tcPr>
            <w:tcW w:w="283" w:type="dxa"/>
            <w:vAlign w:val="bottom"/>
          </w:tcPr>
          <w:p w14:paraId="241C57FB"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vAlign w:val="bottom"/>
          </w:tcPr>
          <w:p w14:paraId="6E67EAD5" w14:textId="79F13874"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bidi="th-TH"/>
              </w:rPr>
            </w:pPr>
            <w:r w:rsidRPr="00A67DCC">
              <w:rPr>
                <w:rFonts w:ascii="Browallia New" w:hAnsi="Browallia New" w:cs="Browallia New"/>
                <w:sz w:val="28"/>
                <w:szCs w:val="28"/>
              </w:rPr>
              <w:t>-</w:t>
            </w:r>
          </w:p>
        </w:tc>
      </w:tr>
      <w:tr w:rsidR="00714134" w:rsidRPr="00A67DCC" w14:paraId="30F0627C" w14:textId="77777777" w:rsidTr="00E33A2B">
        <w:tc>
          <w:tcPr>
            <w:tcW w:w="3633" w:type="dxa"/>
            <w:vAlign w:val="bottom"/>
          </w:tcPr>
          <w:p w14:paraId="4E3D4A2D" w14:textId="1CE3E59E"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A67DCC">
              <w:rPr>
                <w:rFonts w:ascii="Browallia New" w:hAnsi="Browallia New" w:cs="Browallia New"/>
                <w:sz w:val="28"/>
                <w:szCs w:val="28"/>
                <w:cs/>
              </w:rPr>
              <w:t>ค่าเบี้ยประกันภัยจ่ายแทนลูกค้า</w:t>
            </w:r>
          </w:p>
        </w:tc>
        <w:tc>
          <w:tcPr>
            <w:tcW w:w="1204" w:type="dxa"/>
            <w:vAlign w:val="bottom"/>
          </w:tcPr>
          <w:p w14:paraId="20537684" w14:textId="3906D852" w:rsidR="00714134" w:rsidRPr="00A67DCC" w:rsidRDefault="00464868" w:rsidP="00555D09">
            <w:pPr>
              <w:pStyle w:val="acctfourfigures"/>
              <w:tabs>
                <w:tab w:val="clear" w:pos="765"/>
              </w:tabs>
              <w:spacing w:line="240" w:lineRule="auto"/>
              <w:ind w:left="-117"/>
              <w:jc w:val="right"/>
              <w:rPr>
                <w:rFonts w:ascii="Browallia New" w:hAnsi="Browallia New" w:cs="Browallia New"/>
                <w:sz w:val="28"/>
                <w:szCs w:val="28"/>
                <w:rtl/>
                <w:cs/>
                <w:lang w:val="en-US"/>
              </w:rPr>
            </w:pPr>
            <w:r w:rsidRPr="00A67DCC">
              <w:rPr>
                <w:rFonts w:ascii="Browallia New" w:hAnsi="Browallia New" w:cs="Browallia New"/>
                <w:sz w:val="28"/>
                <w:szCs w:val="28"/>
                <w:lang w:val="en-US"/>
              </w:rPr>
              <w:t>608</w:t>
            </w:r>
          </w:p>
        </w:tc>
        <w:tc>
          <w:tcPr>
            <w:tcW w:w="236" w:type="dxa"/>
            <w:vAlign w:val="bottom"/>
          </w:tcPr>
          <w:p w14:paraId="3CF67B72"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vAlign w:val="bottom"/>
          </w:tcPr>
          <w:p w14:paraId="56EAA7EB" w14:textId="360FB10E"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color w:val="000000" w:themeColor="text1"/>
                <w:sz w:val="28"/>
                <w:szCs w:val="28"/>
                <w:lang w:val="en-US" w:bidi="th-TH"/>
              </w:rPr>
              <w:t>2,242</w:t>
            </w:r>
          </w:p>
        </w:tc>
        <w:tc>
          <w:tcPr>
            <w:tcW w:w="283" w:type="dxa"/>
            <w:vAlign w:val="bottom"/>
          </w:tcPr>
          <w:p w14:paraId="0338C49B"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vAlign w:val="bottom"/>
          </w:tcPr>
          <w:p w14:paraId="33DB26CE" w14:textId="7B65CCF1" w:rsidR="00714134" w:rsidRPr="00A67DCC" w:rsidRDefault="009B4918" w:rsidP="00555D09">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c>
          <w:tcPr>
            <w:tcW w:w="283" w:type="dxa"/>
            <w:vAlign w:val="bottom"/>
          </w:tcPr>
          <w:p w14:paraId="796C8507"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vAlign w:val="bottom"/>
          </w:tcPr>
          <w:p w14:paraId="5338465E" w14:textId="130823C1"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rPr>
              <w:t>-</w:t>
            </w:r>
          </w:p>
        </w:tc>
      </w:tr>
      <w:tr w:rsidR="00714134" w:rsidRPr="00A67DCC" w14:paraId="0BE96731" w14:textId="77777777" w:rsidTr="00AB22DB">
        <w:tc>
          <w:tcPr>
            <w:tcW w:w="3633" w:type="dxa"/>
          </w:tcPr>
          <w:p w14:paraId="4877C0BA" w14:textId="62EA496F"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A67DCC">
              <w:rPr>
                <w:rFonts w:ascii="Browallia New" w:hAnsi="Browallia New" w:cs="Browallia New"/>
                <w:sz w:val="28"/>
                <w:szCs w:val="28"/>
                <w:cs/>
              </w:rPr>
              <w:t>อื่นๆ</w:t>
            </w:r>
          </w:p>
        </w:tc>
        <w:tc>
          <w:tcPr>
            <w:tcW w:w="1204" w:type="dxa"/>
            <w:tcBorders>
              <w:bottom w:val="single" w:sz="4" w:space="0" w:color="auto"/>
            </w:tcBorders>
            <w:vAlign w:val="bottom"/>
          </w:tcPr>
          <w:p w14:paraId="35297118" w14:textId="0C556955" w:rsidR="00714134" w:rsidRPr="00A67DCC" w:rsidRDefault="002435C8"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157,03</w:t>
            </w:r>
            <w:r w:rsidR="004E1EEA" w:rsidRPr="00A67DCC">
              <w:rPr>
                <w:rFonts w:ascii="Browallia New" w:hAnsi="Browallia New" w:cs="Browallia New"/>
                <w:sz w:val="28"/>
                <w:szCs w:val="28"/>
                <w:lang w:val="en-US" w:bidi="th-TH"/>
              </w:rPr>
              <w:t>5</w:t>
            </w:r>
          </w:p>
        </w:tc>
        <w:tc>
          <w:tcPr>
            <w:tcW w:w="236" w:type="dxa"/>
            <w:vAlign w:val="bottom"/>
          </w:tcPr>
          <w:p w14:paraId="11E47CA4"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bottom w:val="single" w:sz="4" w:space="0" w:color="auto"/>
            </w:tcBorders>
            <w:vAlign w:val="bottom"/>
          </w:tcPr>
          <w:p w14:paraId="058E47AB" w14:textId="3A506966"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136,898</w:t>
            </w:r>
          </w:p>
        </w:tc>
        <w:tc>
          <w:tcPr>
            <w:tcW w:w="283" w:type="dxa"/>
            <w:vAlign w:val="bottom"/>
          </w:tcPr>
          <w:p w14:paraId="3E60256A"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bottom w:val="single" w:sz="4" w:space="0" w:color="auto"/>
            </w:tcBorders>
            <w:vAlign w:val="bottom"/>
          </w:tcPr>
          <w:p w14:paraId="0988397D" w14:textId="3422314E" w:rsidR="00714134" w:rsidRPr="00A67DCC" w:rsidRDefault="002E09E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19,874</w:t>
            </w:r>
          </w:p>
        </w:tc>
        <w:tc>
          <w:tcPr>
            <w:tcW w:w="283" w:type="dxa"/>
            <w:vAlign w:val="bottom"/>
          </w:tcPr>
          <w:p w14:paraId="4A122C0E"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bottom w:val="single" w:sz="4" w:space="0" w:color="auto"/>
            </w:tcBorders>
            <w:vAlign w:val="bottom"/>
          </w:tcPr>
          <w:p w14:paraId="3630DF0B" w14:textId="39E83011"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bidi="th-TH"/>
              </w:rPr>
              <w:t>19,781</w:t>
            </w:r>
          </w:p>
        </w:tc>
      </w:tr>
      <w:tr w:rsidR="00714134" w:rsidRPr="00A67DCC" w14:paraId="2318CEA6" w14:textId="77777777" w:rsidTr="0052608E">
        <w:tc>
          <w:tcPr>
            <w:tcW w:w="3633" w:type="dxa"/>
          </w:tcPr>
          <w:p w14:paraId="14286D23" w14:textId="77777777"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A67DCC">
              <w:rPr>
                <w:rFonts w:ascii="Browallia New" w:hAnsi="Browallia New" w:cs="Browallia New"/>
                <w:sz w:val="28"/>
                <w:szCs w:val="28"/>
                <w:cs/>
              </w:rPr>
              <w:t>รวม</w:t>
            </w:r>
          </w:p>
        </w:tc>
        <w:tc>
          <w:tcPr>
            <w:tcW w:w="1204" w:type="dxa"/>
            <w:tcBorders>
              <w:top w:val="single" w:sz="4" w:space="0" w:color="auto"/>
            </w:tcBorders>
            <w:vAlign w:val="bottom"/>
          </w:tcPr>
          <w:p w14:paraId="6DEFA33D" w14:textId="20819F6D" w:rsidR="00714134" w:rsidRPr="00A67DCC" w:rsidRDefault="00F40C59"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203,78</w:t>
            </w:r>
            <w:r w:rsidR="00D85948" w:rsidRPr="00A67DCC">
              <w:rPr>
                <w:rFonts w:ascii="Browallia New" w:hAnsi="Browallia New" w:cs="Browallia New"/>
                <w:sz w:val="28"/>
                <w:szCs w:val="28"/>
                <w:lang w:val="en-US" w:bidi="th-TH"/>
              </w:rPr>
              <w:t>4</w:t>
            </w:r>
          </w:p>
        </w:tc>
        <w:tc>
          <w:tcPr>
            <w:tcW w:w="236" w:type="dxa"/>
            <w:vAlign w:val="bottom"/>
          </w:tcPr>
          <w:p w14:paraId="1D565EF6"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top w:val="single" w:sz="4" w:space="0" w:color="auto"/>
            </w:tcBorders>
            <w:vAlign w:val="bottom"/>
          </w:tcPr>
          <w:p w14:paraId="1585CA54" w14:textId="1B88D6FE"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185,275</w:t>
            </w:r>
          </w:p>
        </w:tc>
        <w:tc>
          <w:tcPr>
            <w:tcW w:w="283" w:type="dxa"/>
            <w:vAlign w:val="bottom"/>
          </w:tcPr>
          <w:p w14:paraId="48AFAC84"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top w:val="single" w:sz="4" w:space="0" w:color="auto"/>
            </w:tcBorders>
            <w:vAlign w:val="bottom"/>
          </w:tcPr>
          <w:p w14:paraId="167A200B" w14:textId="252DCCA1" w:rsidR="00714134" w:rsidRPr="00A67DCC" w:rsidRDefault="002E09E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19,874</w:t>
            </w:r>
          </w:p>
        </w:tc>
        <w:tc>
          <w:tcPr>
            <w:tcW w:w="283" w:type="dxa"/>
            <w:vAlign w:val="bottom"/>
          </w:tcPr>
          <w:p w14:paraId="662C0289"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top w:val="single" w:sz="4" w:space="0" w:color="auto"/>
            </w:tcBorders>
            <w:vAlign w:val="bottom"/>
          </w:tcPr>
          <w:p w14:paraId="416A38FB" w14:textId="6BAC8771"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bidi="th-TH"/>
              </w:rPr>
              <w:t>19,781</w:t>
            </w:r>
          </w:p>
        </w:tc>
      </w:tr>
      <w:tr w:rsidR="006D187B" w:rsidRPr="00A67DCC" w14:paraId="540228A2" w14:textId="77777777" w:rsidTr="00E33A2B">
        <w:tc>
          <w:tcPr>
            <w:tcW w:w="3633" w:type="dxa"/>
          </w:tcPr>
          <w:p w14:paraId="7DD96D2D" w14:textId="77777777" w:rsidR="006D187B" w:rsidRPr="00A67DCC" w:rsidRDefault="006D187B" w:rsidP="006D18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rPr>
            </w:pP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ค่าเผื่อผลขาดทุนด้านเครดิต</w:t>
            </w:r>
          </w:p>
          <w:p w14:paraId="1C96D138" w14:textId="798ED90A" w:rsidR="006D187B" w:rsidRPr="00A67DCC" w:rsidRDefault="006D187B" w:rsidP="006D18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A67DCC">
              <w:rPr>
                <w:rFonts w:ascii="Browallia New" w:hAnsi="Browallia New" w:cs="Browallia New"/>
                <w:sz w:val="28"/>
                <w:szCs w:val="28"/>
                <w:cs/>
              </w:rPr>
              <w:t xml:space="preserve">         ที่คาดว่าจะเกิดขึ้น</w:t>
            </w:r>
          </w:p>
        </w:tc>
        <w:tc>
          <w:tcPr>
            <w:tcW w:w="1204" w:type="dxa"/>
            <w:tcBorders>
              <w:bottom w:val="single" w:sz="4" w:space="0" w:color="auto"/>
            </w:tcBorders>
            <w:vAlign w:val="bottom"/>
          </w:tcPr>
          <w:p w14:paraId="60E505CB" w14:textId="4E8FF2BC" w:rsidR="006D187B" w:rsidRPr="00A67DCC" w:rsidRDefault="006D187B" w:rsidP="006D187B">
            <w:pPr>
              <w:pStyle w:val="acctfourfigures"/>
              <w:tabs>
                <w:tab w:val="clear" w:pos="765"/>
              </w:tabs>
              <w:spacing w:line="240" w:lineRule="auto"/>
              <w:ind w:left="-117"/>
              <w:jc w:val="right"/>
              <w:rPr>
                <w:rFonts w:ascii="Browallia New" w:hAnsi="Browallia New" w:cs="Browallia New"/>
                <w:sz w:val="28"/>
                <w:szCs w:val="28"/>
                <w:cs/>
                <w:lang w:val="en-US" w:bidi="th-TH"/>
              </w:rPr>
            </w:pPr>
            <w:r w:rsidRPr="00A67DCC">
              <w:rPr>
                <w:rFonts w:ascii="Browallia New" w:hAnsi="Browallia New" w:cs="Browallia New"/>
                <w:sz w:val="28"/>
                <w:szCs w:val="28"/>
                <w:lang w:val="en-US" w:bidi="th-TH"/>
              </w:rPr>
              <w:t>(55,767)</w:t>
            </w:r>
          </w:p>
        </w:tc>
        <w:tc>
          <w:tcPr>
            <w:tcW w:w="236" w:type="dxa"/>
            <w:vAlign w:val="bottom"/>
          </w:tcPr>
          <w:p w14:paraId="4D1C1C47" w14:textId="77777777" w:rsidR="006D187B" w:rsidRPr="00A67DCC"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bottom w:val="single" w:sz="4" w:space="0" w:color="auto"/>
            </w:tcBorders>
            <w:vAlign w:val="bottom"/>
          </w:tcPr>
          <w:p w14:paraId="4A75C056" w14:textId="54D4EA98" w:rsidR="006D187B" w:rsidRPr="00A67DCC" w:rsidRDefault="006D187B" w:rsidP="006D187B">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(52,922)</w:t>
            </w:r>
          </w:p>
        </w:tc>
        <w:tc>
          <w:tcPr>
            <w:tcW w:w="283" w:type="dxa"/>
            <w:vAlign w:val="bottom"/>
          </w:tcPr>
          <w:p w14:paraId="22607657" w14:textId="77777777" w:rsidR="006D187B" w:rsidRPr="00A67DCC"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bottom w:val="single" w:sz="4" w:space="0" w:color="auto"/>
            </w:tcBorders>
            <w:vAlign w:val="bottom"/>
          </w:tcPr>
          <w:p w14:paraId="69A8ABF0" w14:textId="4F522F13" w:rsidR="006D187B" w:rsidRPr="00A67DCC" w:rsidRDefault="006D187B" w:rsidP="006D187B">
            <w:pPr>
              <w:pStyle w:val="acctfourfigures"/>
              <w:tabs>
                <w:tab w:val="clear" w:pos="765"/>
              </w:tabs>
              <w:spacing w:line="240" w:lineRule="auto"/>
              <w:ind w:left="-117"/>
              <w:jc w:val="right"/>
              <w:rPr>
                <w:rFonts w:ascii="Browallia New" w:hAnsi="Browallia New" w:cs="Browallia New"/>
                <w:sz w:val="28"/>
                <w:szCs w:val="28"/>
                <w:lang w:bidi="th-TH"/>
              </w:rPr>
            </w:pPr>
            <w:r w:rsidRPr="00A67DCC">
              <w:rPr>
                <w:rFonts w:ascii="Browallia New" w:hAnsi="Browallia New" w:cs="Browallia New"/>
                <w:sz w:val="28"/>
                <w:szCs w:val="28"/>
                <w:lang w:bidi="th-TH"/>
              </w:rPr>
              <w:t>-</w:t>
            </w:r>
          </w:p>
        </w:tc>
        <w:tc>
          <w:tcPr>
            <w:tcW w:w="283" w:type="dxa"/>
            <w:vAlign w:val="bottom"/>
          </w:tcPr>
          <w:p w14:paraId="06D90935" w14:textId="77777777" w:rsidR="006D187B" w:rsidRPr="00A67DCC"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bottom w:val="single" w:sz="4" w:space="0" w:color="auto"/>
            </w:tcBorders>
            <w:vAlign w:val="bottom"/>
          </w:tcPr>
          <w:p w14:paraId="4F42E2C3" w14:textId="07389C78" w:rsidR="006D187B" w:rsidRPr="00A67DCC" w:rsidRDefault="006D187B" w:rsidP="006D187B">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bidi="th-TH"/>
              </w:rPr>
              <w:t>-</w:t>
            </w:r>
          </w:p>
        </w:tc>
      </w:tr>
      <w:tr w:rsidR="00714134" w:rsidRPr="00A67DCC" w14:paraId="108B3A24" w14:textId="77777777" w:rsidTr="0052608E">
        <w:tc>
          <w:tcPr>
            <w:tcW w:w="3633" w:type="dxa"/>
          </w:tcPr>
          <w:p w14:paraId="6139C22F" w14:textId="506B66A1"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67DCC">
              <w:rPr>
                <w:rFonts w:ascii="Browallia New" w:hAnsi="Browallia New" w:cs="Browallia New"/>
                <w:sz w:val="28"/>
                <w:szCs w:val="28"/>
                <w:cs/>
              </w:rPr>
              <w:t>สุทธิ</w:t>
            </w:r>
          </w:p>
        </w:tc>
        <w:tc>
          <w:tcPr>
            <w:tcW w:w="1204" w:type="dxa"/>
            <w:tcBorders>
              <w:top w:val="single" w:sz="4" w:space="0" w:color="auto"/>
              <w:bottom w:val="single" w:sz="4" w:space="0" w:color="auto"/>
            </w:tcBorders>
            <w:vAlign w:val="bottom"/>
          </w:tcPr>
          <w:p w14:paraId="7FDB6C79" w14:textId="1CD009F0" w:rsidR="00714134" w:rsidRPr="00A67DCC" w:rsidRDefault="00CA777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148,01</w:t>
            </w:r>
            <w:r w:rsidR="00D85948" w:rsidRPr="00A67DCC">
              <w:rPr>
                <w:rFonts w:ascii="Browallia New" w:hAnsi="Browallia New" w:cs="Browallia New"/>
                <w:sz w:val="28"/>
                <w:szCs w:val="28"/>
                <w:lang w:val="en-US" w:bidi="th-TH"/>
              </w:rPr>
              <w:t>7</w:t>
            </w:r>
          </w:p>
        </w:tc>
        <w:tc>
          <w:tcPr>
            <w:tcW w:w="236" w:type="dxa"/>
            <w:vAlign w:val="bottom"/>
          </w:tcPr>
          <w:p w14:paraId="1FDD5FA9"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top w:val="single" w:sz="4" w:space="0" w:color="auto"/>
              <w:bottom w:val="single" w:sz="4" w:space="0" w:color="auto"/>
            </w:tcBorders>
            <w:vAlign w:val="bottom"/>
          </w:tcPr>
          <w:p w14:paraId="0AAB9A0F" w14:textId="21D75381"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bidi="th-TH"/>
              </w:rPr>
              <w:t>132,353</w:t>
            </w:r>
          </w:p>
        </w:tc>
        <w:tc>
          <w:tcPr>
            <w:tcW w:w="283" w:type="dxa"/>
            <w:vAlign w:val="bottom"/>
          </w:tcPr>
          <w:p w14:paraId="7441E5BF"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top w:val="single" w:sz="4" w:space="0" w:color="auto"/>
              <w:bottom w:val="single" w:sz="4" w:space="0" w:color="auto"/>
            </w:tcBorders>
            <w:vAlign w:val="bottom"/>
          </w:tcPr>
          <w:p w14:paraId="1F17C859" w14:textId="60F9BEEF" w:rsidR="00714134" w:rsidRPr="00A67DCC" w:rsidRDefault="002401A7"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19,874</w:t>
            </w:r>
          </w:p>
        </w:tc>
        <w:tc>
          <w:tcPr>
            <w:tcW w:w="283" w:type="dxa"/>
            <w:vAlign w:val="bottom"/>
          </w:tcPr>
          <w:p w14:paraId="6E6DD0D3"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05F12E56" w14:textId="5CAB4045"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bidi="th-TH"/>
              </w:rPr>
              <w:t>19,781</w:t>
            </w:r>
          </w:p>
        </w:tc>
      </w:tr>
      <w:tr w:rsidR="00714134" w:rsidRPr="00A67DCC" w14:paraId="589DFC3A" w14:textId="77777777" w:rsidTr="00E33A2B">
        <w:trPr>
          <w:trHeight w:val="314"/>
        </w:trPr>
        <w:tc>
          <w:tcPr>
            <w:tcW w:w="3633" w:type="dxa"/>
          </w:tcPr>
          <w:p w14:paraId="09BC8B80" w14:textId="77777777"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vAlign w:val="bottom"/>
          </w:tcPr>
          <w:p w14:paraId="21407522" w14:textId="77777777"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top w:val="single" w:sz="4" w:space="0" w:color="auto"/>
            </w:tcBorders>
            <w:vAlign w:val="bottom"/>
          </w:tcPr>
          <w:p w14:paraId="157C87C1" w14:textId="22B1E4BC"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c>
          <w:tcPr>
            <w:tcW w:w="283" w:type="dxa"/>
            <w:vAlign w:val="bottom"/>
          </w:tcPr>
          <w:p w14:paraId="6570B706"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top w:val="single" w:sz="4" w:space="0" w:color="auto"/>
            </w:tcBorders>
            <w:vAlign w:val="bottom"/>
          </w:tcPr>
          <w:p w14:paraId="302A5F0F" w14:textId="1C203AFD"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83" w:type="dxa"/>
            <w:vAlign w:val="bottom"/>
          </w:tcPr>
          <w:p w14:paraId="648DA248"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top w:val="single" w:sz="4" w:space="0" w:color="auto"/>
            </w:tcBorders>
            <w:vAlign w:val="bottom"/>
          </w:tcPr>
          <w:p w14:paraId="28978A36" w14:textId="77777777"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r>
      <w:tr w:rsidR="00714134" w:rsidRPr="00A67DCC" w14:paraId="5D78B180" w14:textId="77777777" w:rsidTr="0052608E">
        <w:tc>
          <w:tcPr>
            <w:tcW w:w="3633" w:type="dxa"/>
          </w:tcPr>
          <w:p w14:paraId="3FE22944" w14:textId="47717170" w:rsidR="00714134" w:rsidRPr="00A67DCC" w:rsidRDefault="00714134" w:rsidP="0071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A67DCC">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vAlign w:val="bottom"/>
          </w:tcPr>
          <w:p w14:paraId="6255FAA1" w14:textId="2689EAB4" w:rsidR="00714134" w:rsidRPr="00A67DCC" w:rsidRDefault="00CA777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188,32</w:t>
            </w:r>
            <w:r w:rsidR="00D85948" w:rsidRPr="00A67DCC">
              <w:rPr>
                <w:rFonts w:ascii="Browallia New" w:hAnsi="Browallia New" w:cs="Browallia New"/>
                <w:sz w:val="28"/>
                <w:szCs w:val="28"/>
                <w:lang w:val="en-US" w:bidi="th-TH"/>
              </w:rPr>
              <w:t>3</w:t>
            </w:r>
          </w:p>
        </w:tc>
        <w:tc>
          <w:tcPr>
            <w:tcW w:w="236" w:type="dxa"/>
            <w:vAlign w:val="bottom"/>
          </w:tcPr>
          <w:p w14:paraId="177CE608"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54" w:type="dxa"/>
            <w:tcBorders>
              <w:bottom w:val="single" w:sz="12" w:space="0" w:color="auto"/>
            </w:tcBorders>
            <w:vAlign w:val="bottom"/>
          </w:tcPr>
          <w:p w14:paraId="2D9177D5" w14:textId="30CD910D"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color w:val="000000" w:themeColor="text1"/>
                <w:sz w:val="28"/>
                <w:szCs w:val="28"/>
                <w:lang w:val="en-US" w:bidi="th-TH"/>
              </w:rPr>
              <w:t>181,224</w:t>
            </w:r>
          </w:p>
        </w:tc>
        <w:tc>
          <w:tcPr>
            <w:tcW w:w="283" w:type="dxa"/>
            <w:vAlign w:val="bottom"/>
          </w:tcPr>
          <w:p w14:paraId="40AEDF53"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6" w:type="dxa"/>
            <w:tcBorders>
              <w:bottom w:val="single" w:sz="12" w:space="0" w:color="auto"/>
            </w:tcBorders>
            <w:vAlign w:val="bottom"/>
          </w:tcPr>
          <w:p w14:paraId="0FBA4ECB" w14:textId="423F6BAD" w:rsidR="00714134" w:rsidRPr="00A67DCC" w:rsidRDefault="002401A7"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7DCC">
              <w:rPr>
                <w:rFonts w:ascii="Browallia New" w:hAnsi="Browallia New" w:cs="Browallia New"/>
                <w:sz w:val="28"/>
                <w:szCs w:val="28"/>
                <w:lang w:val="en-US" w:bidi="th-TH"/>
              </w:rPr>
              <w:t>22,025</w:t>
            </w:r>
          </w:p>
        </w:tc>
        <w:tc>
          <w:tcPr>
            <w:tcW w:w="283" w:type="dxa"/>
            <w:vAlign w:val="bottom"/>
          </w:tcPr>
          <w:p w14:paraId="796D7AD7" w14:textId="77777777" w:rsidR="00714134" w:rsidRPr="00A67DCC"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6" w:type="dxa"/>
            <w:tcBorders>
              <w:bottom w:val="single" w:sz="12" w:space="0" w:color="auto"/>
            </w:tcBorders>
            <w:vAlign w:val="bottom"/>
          </w:tcPr>
          <w:p w14:paraId="780E73AD" w14:textId="59426E79" w:rsidR="00714134" w:rsidRPr="00A67DCC"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bidi="th-TH"/>
              </w:rPr>
              <w:t>22,166</w:t>
            </w:r>
          </w:p>
        </w:tc>
      </w:tr>
    </w:tbl>
    <w:p w14:paraId="71E08409" w14:textId="77777777" w:rsidR="005F4B5E" w:rsidRPr="00A67DCC"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A67DCC"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A67DCC"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A67DCC"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A67DCC"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A67DCC"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A67DCC"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67DCC">
        <w:rPr>
          <w:rFonts w:ascii="Browallia New" w:hAnsi="Browallia New" w:cs="Browallia New"/>
          <w:sz w:val="28"/>
          <w:szCs w:val="28"/>
        </w:rPr>
        <w:br w:type="page"/>
      </w:r>
    </w:p>
    <w:p w14:paraId="7C4A5D92" w14:textId="441A8039" w:rsidR="001A1745" w:rsidRPr="00A67DCC" w:rsidRDefault="001A1745" w:rsidP="00D85BE6">
      <w:pPr>
        <w:pStyle w:val="a3"/>
        <w:tabs>
          <w:tab w:val="clear" w:pos="1080"/>
        </w:tabs>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ยอดคงเหลือของลูกหนี้การค้า ณ วันที่ </w:t>
      </w:r>
      <w:r w:rsidR="00B26EEA" w:rsidRPr="00A67DCC">
        <w:rPr>
          <w:rFonts w:ascii="Browallia New" w:hAnsi="Browallia New" w:cs="Browallia New"/>
          <w:sz w:val="28"/>
          <w:szCs w:val="28"/>
          <w:lang w:val="en-GB"/>
        </w:rPr>
        <w:t>30</w:t>
      </w:r>
      <w:r w:rsidR="00B26EEA" w:rsidRPr="00A67DCC">
        <w:rPr>
          <w:rFonts w:ascii="Browallia New" w:hAnsi="Browallia New" w:cs="Browallia New"/>
          <w:sz w:val="28"/>
          <w:szCs w:val="28"/>
          <w:cs/>
          <w:lang w:val="en-US"/>
        </w:rPr>
        <w:t xml:space="preserve"> มิถุนายน</w:t>
      </w:r>
      <w:r w:rsidR="00B26EEA" w:rsidRPr="00A67DCC">
        <w:rPr>
          <w:rFonts w:ascii="Browallia New" w:hAnsi="Browallia New" w:cs="Browallia New"/>
          <w:sz w:val="28"/>
          <w:szCs w:val="28"/>
          <w:lang w:val="en-US"/>
        </w:rPr>
        <w:t xml:space="preserve"> </w:t>
      </w:r>
      <w:r w:rsidR="00194DD2" w:rsidRPr="00A67DCC">
        <w:rPr>
          <w:rFonts w:ascii="Browallia New" w:hAnsi="Browallia New" w:cs="Browallia New"/>
          <w:sz w:val="28"/>
          <w:szCs w:val="28"/>
        </w:rPr>
        <w:t>256</w:t>
      </w:r>
      <w:r w:rsidR="00573512" w:rsidRPr="00A67DCC">
        <w:rPr>
          <w:rFonts w:ascii="Browallia New" w:hAnsi="Browallia New" w:cs="Browallia New"/>
          <w:sz w:val="28"/>
          <w:szCs w:val="28"/>
          <w:lang w:val="en-US"/>
        </w:rPr>
        <w:t>8</w:t>
      </w:r>
      <w:r w:rsidR="00194DD2" w:rsidRPr="00A67DCC">
        <w:rPr>
          <w:rFonts w:ascii="Browallia New" w:hAnsi="Browallia New" w:cs="Browallia New"/>
          <w:sz w:val="28"/>
          <w:szCs w:val="28"/>
          <w:cs/>
        </w:rPr>
        <w:t xml:space="preserve"> และ วันที่ </w:t>
      </w:r>
      <w:r w:rsidR="00194DD2" w:rsidRPr="00A67DCC">
        <w:rPr>
          <w:rFonts w:ascii="Browallia New" w:hAnsi="Browallia New" w:cs="Browallia New"/>
          <w:sz w:val="28"/>
          <w:szCs w:val="28"/>
        </w:rPr>
        <w:t>31</w:t>
      </w:r>
      <w:r w:rsidR="00194DD2" w:rsidRPr="00A67DCC">
        <w:rPr>
          <w:rFonts w:ascii="Browallia New" w:hAnsi="Browallia New" w:cs="Browallia New"/>
          <w:sz w:val="28"/>
          <w:szCs w:val="28"/>
          <w:cs/>
        </w:rPr>
        <w:t xml:space="preserve"> ธันวาคม </w:t>
      </w:r>
      <w:r w:rsidR="00194DD2" w:rsidRPr="00A67DCC">
        <w:rPr>
          <w:rFonts w:ascii="Browallia New" w:hAnsi="Browallia New" w:cs="Browallia New"/>
          <w:sz w:val="28"/>
          <w:szCs w:val="28"/>
        </w:rPr>
        <w:t>256</w:t>
      </w:r>
      <w:r w:rsidR="00EA2ECE" w:rsidRPr="00A67DCC">
        <w:rPr>
          <w:rFonts w:ascii="Browallia New" w:hAnsi="Browallia New" w:cs="Browallia New"/>
          <w:sz w:val="28"/>
          <w:szCs w:val="28"/>
          <w:lang w:val="en-US"/>
        </w:rPr>
        <w:t>7</w:t>
      </w:r>
      <w:r w:rsidRPr="00A67DCC">
        <w:rPr>
          <w:rFonts w:ascii="Browallia New" w:hAnsi="Browallia New" w:cs="Browallia New"/>
          <w:sz w:val="28"/>
          <w:szCs w:val="28"/>
          <w:cs/>
        </w:rPr>
        <w:t xml:space="preserve"> จัดจำแนกตามอายุหนี้ได้ดังนี้</w:t>
      </w:r>
    </w:p>
    <w:p w14:paraId="76933153" w14:textId="77777777" w:rsidR="00A41BA8" w:rsidRPr="00A67DCC"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A67DCC" w14:paraId="3552AAEA" w14:textId="77777777" w:rsidTr="00194DD2">
        <w:trPr>
          <w:tblHeader/>
        </w:trPr>
        <w:tc>
          <w:tcPr>
            <w:tcW w:w="3625" w:type="dxa"/>
          </w:tcPr>
          <w:p w14:paraId="62603DF7"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A67DCC" w:rsidRDefault="006971B8" w:rsidP="001B4041">
            <w:pPr>
              <w:spacing w:line="240" w:lineRule="auto"/>
              <w:ind w:right="-45"/>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6971B8" w:rsidRPr="00A67DCC" w14:paraId="13028CC3" w14:textId="77777777" w:rsidTr="00194DD2">
        <w:trPr>
          <w:tblHeader/>
        </w:trPr>
        <w:tc>
          <w:tcPr>
            <w:tcW w:w="3625" w:type="dxa"/>
          </w:tcPr>
          <w:p w14:paraId="3F739206"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A67DCC"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6971B8" w:rsidRPr="00A67DCC">
              <w:rPr>
                <w:rFonts w:ascii="Browallia New" w:hAnsi="Browallia New" w:cs="Browallia New"/>
                <w:sz w:val="28"/>
                <w:szCs w:val="28"/>
                <w:cs/>
              </w:rPr>
              <w:t>การเงินรวม</w:t>
            </w:r>
          </w:p>
        </w:tc>
        <w:tc>
          <w:tcPr>
            <w:tcW w:w="236" w:type="dxa"/>
          </w:tcPr>
          <w:p w14:paraId="0AB26366"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A67DCC"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6971B8" w:rsidRPr="00A67DCC">
              <w:rPr>
                <w:rFonts w:ascii="Browallia New" w:hAnsi="Browallia New" w:cs="Browallia New"/>
                <w:sz w:val="28"/>
                <w:szCs w:val="28"/>
                <w:cs/>
              </w:rPr>
              <w:t>การเงินเฉพาะบริษัท</w:t>
            </w:r>
          </w:p>
        </w:tc>
      </w:tr>
      <w:tr w:rsidR="0031724B" w:rsidRPr="00A67DCC" w14:paraId="53F03DF4" w14:textId="77777777">
        <w:trPr>
          <w:tblHeader/>
        </w:trPr>
        <w:tc>
          <w:tcPr>
            <w:tcW w:w="3625" w:type="dxa"/>
          </w:tcPr>
          <w:p w14:paraId="63DEC577" w14:textId="77777777" w:rsidR="0031724B" w:rsidRPr="00A67DCC" w:rsidRDefault="0031724B" w:rsidP="0031724B">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2ACB00FA" w:rsidR="0031724B" w:rsidRPr="00A67DCC" w:rsidRDefault="00B26EEA" w:rsidP="0031724B">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31724B" w:rsidRPr="00A67DCC">
              <w:rPr>
                <w:rFonts w:ascii="Browallia New" w:hAnsi="Browallia New" w:cs="Browallia New"/>
                <w:sz w:val="28"/>
                <w:szCs w:val="28"/>
              </w:rPr>
              <w:t>2568</w:t>
            </w:r>
          </w:p>
        </w:tc>
        <w:tc>
          <w:tcPr>
            <w:tcW w:w="236" w:type="dxa"/>
            <w:tcBorders>
              <w:top w:val="single" w:sz="4" w:space="0" w:color="auto"/>
            </w:tcBorders>
            <w:vAlign w:val="bottom"/>
          </w:tcPr>
          <w:p w14:paraId="649EE9A0" w14:textId="77777777" w:rsidR="0031724B" w:rsidRPr="00A67DCC"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10A8627" w:rsidR="0031724B" w:rsidRPr="00A67DCC"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6" w:type="dxa"/>
          </w:tcPr>
          <w:p w14:paraId="1A9157AE" w14:textId="77777777" w:rsidR="0031724B" w:rsidRPr="00A67DCC"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39371FDC" w:rsidR="0031724B" w:rsidRPr="00A67DCC" w:rsidRDefault="00B26EEA" w:rsidP="0031724B">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31724B" w:rsidRPr="00A67DCC">
              <w:rPr>
                <w:rFonts w:ascii="Browallia New" w:hAnsi="Browallia New" w:cs="Browallia New"/>
                <w:sz w:val="28"/>
                <w:szCs w:val="28"/>
              </w:rPr>
              <w:t>2568</w:t>
            </w:r>
          </w:p>
        </w:tc>
        <w:tc>
          <w:tcPr>
            <w:tcW w:w="236" w:type="dxa"/>
            <w:tcBorders>
              <w:top w:val="single" w:sz="4" w:space="0" w:color="auto"/>
            </w:tcBorders>
            <w:vAlign w:val="bottom"/>
          </w:tcPr>
          <w:p w14:paraId="4BA3327D" w14:textId="77777777" w:rsidR="0031724B" w:rsidRPr="00A67DCC"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30CAAC48" w:rsidR="0031724B" w:rsidRPr="00A67DCC"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6971B8" w:rsidRPr="00A67DCC" w14:paraId="7E8B530E" w14:textId="77777777" w:rsidTr="002B308E">
        <w:trPr>
          <w:trHeight w:val="323"/>
        </w:trPr>
        <w:tc>
          <w:tcPr>
            <w:tcW w:w="3625" w:type="dxa"/>
          </w:tcPr>
          <w:p w14:paraId="4285A251" w14:textId="31C7E471"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A67DCC" w14:paraId="553B4906" w14:textId="77777777" w:rsidTr="002E6CE8">
        <w:tc>
          <w:tcPr>
            <w:tcW w:w="3625" w:type="dxa"/>
          </w:tcPr>
          <w:p w14:paraId="5F3734AB" w14:textId="2B38815F"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A67DCC">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A67DCC"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A7DA3" w:rsidRPr="00A67DCC" w14:paraId="59351283" w14:textId="77777777" w:rsidTr="002E6CE8">
        <w:tc>
          <w:tcPr>
            <w:tcW w:w="3625" w:type="dxa"/>
          </w:tcPr>
          <w:p w14:paraId="5317F0DE" w14:textId="474F980C"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67DCC">
              <w:rPr>
                <w:rFonts w:ascii="Browallia New" w:hAnsi="Browallia New" w:cs="Browallia New"/>
                <w:sz w:val="28"/>
                <w:szCs w:val="28"/>
                <w:cs/>
              </w:rPr>
              <w:t>ยังไม่ถึงกำหนดชำระ</w:t>
            </w:r>
          </w:p>
        </w:tc>
        <w:tc>
          <w:tcPr>
            <w:tcW w:w="1197" w:type="dxa"/>
          </w:tcPr>
          <w:p w14:paraId="588066FD" w14:textId="5101DC76" w:rsidR="004A7DA3" w:rsidRPr="00A67DCC" w:rsidRDefault="00CD4850"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23,97</w:t>
            </w:r>
            <w:r w:rsidR="00F178F8" w:rsidRPr="00A67DCC">
              <w:rPr>
                <w:rFonts w:ascii="Browallia New" w:hAnsi="Browallia New" w:cs="Browallia New"/>
                <w:sz w:val="28"/>
                <w:szCs w:val="28"/>
              </w:rPr>
              <w:t>4</w:t>
            </w:r>
          </w:p>
        </w:tc>
        <w:tc>
          <w:tcPr>
            <w:tcW w:w="236" w:type="dxa"/>
          </w:tcPr>
          <w:p w14:paraId="50FBD8CB"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BB1C294"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35,192</w:t>
            </w:r>
          </w:p>
        </w:tc>
        <w:tc>
          <w:tcPr>
            <w:tcW w:w="236" w:type="dxa"/>
          </w:tcPr>
          <w:p w14:paraId="1181DE59"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2A052777" w:rsidR="004A7DA3" w:rsidRPr="00A67DCC" w:rsidRDefault="00A35AF7"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1,54</w:t>
            </w:r>
            <w:r w:rsidR="003F4B98" w:rsidRPr="00A67DCC">
              <w:rPr>
                <w:rFonts w:ascii="Browallia New" w:hAnsi="Browallia New" w:cs="Browallia New"/>
                <w:sz w:val="28"/>
                <w:szCs w:val="28"/>
              </w:rPr>
              <w:t>2</w:t>
            </w:r>
          </w:p>
        </w:tc>
        <w:tc>
          <w:tcPr>
            <w:tcW w:w="236" w:type="dxa"/>
          </w:tcPr>
          <w:p w14:paraId="165DE123"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0BAC3A1A"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1,767</w:t>
            </w:r>
          </w:p>
        </w:tc>
      </w:tr>
      <w:tr w:rsidR="004A7DA3" w:rsidRPr="00A67DCC" w14:paraId="48A8D2D5" w14:textId="77777777" w:rsidTr="002E6CE8">
        <w:tc>
          <w:tcPr>
            <w:tcW w:w="3625" w:type="dxa"/>
          </w:tcPr>
          <w:p w14:paraId="41FE49AC"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67DCC">
              <w:rPr>
                <w:rFonts w:ascii="Browallia New" w:hAnsi="Browallia New" w:cs="Browallia New"/>
                <w:sz w:val="28"/>
                <w:szCs w:val="28"/>
                <w:cs/>
              </w:rPr>
              <w:t>เกินกำหนดชำระเป็นเวลา</w:t>
            </w:r>
            <w:r w:rsidRPr="00A67DCC">
              <w:rPr>
                <w:rFonts w:ascii="Browallia New" w:hAnsi="Browallia New" w:cs="Browallia New"/>
                <w:sz w:val="28"/>
                <w:szCs w:val="28"/>
              </w:rPr>
              <w:t>:</w:t>
            </w:r>
          </w:p>
        </w:tc>
        <w:tc>
          <w:tcPr>
            <w:tcW w:w="1197" w:type="dxa"/>
          </w:tcPr>
          <w:p w14:paraId="535D3069" w14:textId="64E44CED"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175C377" w:rsidR="004A7DA3" w:rsidRPr="00A67DCC" w:rsidRDefault="004A7DA3" w:rsidP="008129A7">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4BAF2C3B"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4A7DA3" w:rsidRPr="00A67DCC" w:rsidRDefault="004A7DA3" w:rsidP="008129A7">
            <w:pPr>
              <w:pStyle w:val="acctfourfigures"/>
              <w:tabs>
                <w:tab w:val="clear" w:pos="765"/>
              </w:tabs>
              <w:spacing w:line="240" w:lineRule="auto"/>
              <w:ind w:left="-117"/>
              <w:jc w:val="right"/>
              <w:rPr>
                <w:rFonts w:ascii="Browallia New" w:hAnsi="Browallia New" w:cs="Browallia New"/>
                <w:sz w:val="28"/>
                <w:szCs w:val="28"/>
              </w:rPr>
            </w:pPr>
          </w:p>
        </w:tc>
      </w:tr>
      <w:tr w:rsidR="004A7DA3" w:rsidRPr="00A67DCC" w14:paraId="1CDECD5F" w14:textId="77777777" w:rsidTr="00C951CF">
        <w:tc>
          <w:tcPr>
            <w:tcW w:w="3625" w:type="dxa"/>
          </w:tcPr>
          <w:p w14:paraId="0FAD1FB5" w14:textId="3CC16AC9"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A67DCC">
              <w:rPr>
                <w:rFonts w:ascii="Browallia New" w:hAnsi="Browallia New" w:cs="Browallia New"/>
                <w:sz w:val="28"/>
                <w:szCs w:val="28"/>
                <w:cs/>
              </w:rPr>
              <w:t xml:space="preserve">น้อยกว่า </w:t>
            </w:r>
            <w:r w:rsidRPr="00A67DCC">
              <w:rPr>
                <w:rFonts w:ascii="Browallia New" w:hAnsi="Browallia New" w:cs="Browallia New"/>
                <w:sz w:val="28"/>
                <w:szCs w:val="28"/>
              </w:rPr>
              <w:t xml:space="preserve">3 </w:t>
            </w:r>
            <w:r w:rsidRPr="00A67DCC">
              <w:rPr>
                <w:rFonts w:ascii="Browallia New" w:hAnsi="Browallia New" w:cs="Browallia New"/>
                <w:sz w:val="28"/>
                <w:szCs w:val="28"/>
                <w:cs/>
              </w:rPr>
              <w:t>เดือน</w:t>
            </w:r>
          </w:p>
        </w:tc>
        <w:tc>
          <w:tcPr>
            <w:tcW w:w="1197" w:type="dxa"/>
          </w:tcPr>
          <w:p w14:paraId="7FA60C8F" w14:textId="52F29C70" w:rsidR="004A7DA3" w:rsidRPr="00A67DCC" w:rsidRDefault="00071F8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7,904</w:t>
            </w:r>
          </w:p>
        </w:tc>
        <w:tc>
          <w:tcPr>
            <w:tcW w:w="236" w:type="dxa"/>
          </w:tcPr>
          <w:p w14:paraId="203CD7CA"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D828188"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10,259</w:t>
            </w:r>
          </w:p>
        </w:tc>
        <w:tc>
          <w:tcPr>
            <w:tcW w:w="236" w:type="dxa"/>
          </w:tcPr>
          <w:p w14:paraId="02F93878"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40EA3F1D" w:rsidR="004A7DA3" w:rsidRPr="00A67DCC" w:rsidRDefault="000B010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433</w:t>
            </w:r>
          </w:p>
        </w:tc>
        <w:tc>
          <w:tcPr>
            <w:tcW w:w="236" w:type="dxa"/>
          </w:tcPr>
          <w:p w14:paraId="215076E7"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693DA334"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618</w:t>
            </w:r>
          </w:p>
        </w:tc>
      </w:tr>
      <w:tr w:rsidR="004A7DA3" w:rsidRPr="00A67DCC" w14:paraId="099A7C80" w14:textId="77777777" w:rsidTr="002E6CE8">
        <w:tc>
          <w:tcPr>
            <w:tcW w:w="3625" w:type="dxa"/>
          </w:tcPr>
          <w:p w14:paraId="2A797833"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A67DCC">
              <w:rPr>
                <w:rFonts w:ascii="Browallia New" w:hAnsi="Browallia New" w:cs="Browallia New"/>
                <w:sz w:val="28"/>
                <w:szCs w:val="28"/>
                <w:cs/>
              </w:rPr>
              <w:t xml:space="preserve">ระหว่าง </w:t>
            </w:r>
            <w:r w:rsidRPr="00A67DCC">
              <w:rPr>
                <w:rFonts w:ascii="Browallia New" w:hAnsi="Browallia New" w:cs="Browallia New"/>
                <w:sz w:val="28"/>
                <w:szCs w:val="28"/>
              </w:rPr>
              <w:t xml:space="preserve">3 </w:t>
            </w:r>
            <w:r w:rsidRPr="00A67DCC">
              <w:rPr>
                <w:rFonts w:ascii="Browallia New" w:hAnsi="Browallia New" w:cs="Browallia New"/>
                <w:sz w:val="28"/>
                <w:szCs w:val="28"/>
                <w:cs/>
              </w:rPr>
              <w:t xml:space="preserve">เดือนถึง </w:t>
            </w:r>
            <w:r w:rsidRPr="00A67DCC">
              <w:rPr>
                <w:rFonts w:ascii="Browallia New" w:hAnsi="Browallia New" w:cs="Browallia New"/>
                <w:sz w:val="28"/>
                <w:szCs w:val="28"/>
              </w:rPr>
              <w:t xml:space="preserve">6 </w:t>
            </w:r>
            <w:r w:rsidRPr="00A67DCC">
              <w:rPr>
                <w:rFonts w:ascii="Browallia New" w:hAnsi="Browallia New" w:cs="Browallia New"/>
                <w:sz w:val="28"/>
                <w:szCs w:val="28"/>
                <w:cs/>
              </w:rPr>
              <w:t>เดือน</w:t>
            </w:r>
          </w:p>
        </w:tc>
        <w:tc>
          <w:tcPr>
            <w:tcW w:w="1197" w:type="dxa"/>
          </w:tcPr>
          <w:p w14:paraId="11050955" w14:textId="46248884" w:rsidR="004A7DA3" w:rsidRPr="00A67DCC" w:rsidRDefault="00CD4850" w:rsidP="004A7DA3">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rPr>
              <w:t>1,</w:t>
            </w:r>
            <w:r w:rsidR="00825A6A" w:rsidRPr="00A67DCC">
              <w:rPr>
                <w:rFonts w:ascii="Browallia New" w:hAnsi="Browallia New" w:cs="Browallia New"/>
                <w:sz w:val="28"/>
                <w:szCs w:val="28"/>
                <w:lang w:val="en-US"/>
              </w:rPr>
              <w:t>291</w:t>
            </w:r>
          </w:p>
        </w:tc>
        <w:tc>
          <w:tcPr>
            <w:tcW w:w="236" w:type="dxa"/>
          </w:tcPr>
          <w:p w14:paraId="0943BC54"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B0091D" w:rsidR="004A7DA3" w:rsidRPr="00A67DCC" w:rsidRDefault="004A7DA3" w:rsidP="004A7DA3">
            <w:pPr>
              <w:pStyle w:val="acctfourfigures"/>
              <w:tabs>
                <w:tab w:val="clear" w:pos="765"/>
              </w:tabs>
              <w:spacing w:line="240" w:lineRule="auto"/>
              <w:ind w:left="-117"/>
              <w:jc w:val="right"/>
              <w:rPr>
                <w:rFonts w:ascii="Browallia New" w:hAnsi="Browallia New" w:cs="Browallia New"/>
                <w:sz w:val="28"/>
                <w:szCs w:val="28"/>
                <w:cs/>
                <w:lang w:bidi="th-TH"/>
              </w:rPr>
            </w:pPr>
            <w:r w:rsidRPr="00A67DCC">
              <w:rPr>
                <w:rFonts w:ascii="Browallia New" w:hAnsi="Browallia New" w:cs="Browallia New"/>
                <w:sz w:val="28"/>
                <w:szCs w:val="28"/>
              </w:rPr>
              <w:t>2,673</w:t>
            </w:r>
          </w:p>
        </w:tc>
        <w:tc>
          <w:tcPr>
            <w:tcW w:w="236" w:type="dxa"/>
          </w:tcPr>
          <w:p w14:paraId="3E5B9828"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2FBF480C" w:rsidR="004A7DA3" w:rsidRPr="00A67DCC" w:rsidRDefault="000B0103"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176</w:t>
            </w:r>
          </w:p>
        </w:tc>
        <w:tc>
          <w:tcPr>
            <w:tcW w:w="236" w:type="dxa"/>
          </w:tcPr>
          <w:p w14:paraId="37E1384F" w14:textId="77777777" w:rsidR="004A7DA3" w:rsidRPr="00A67DCC"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7CAADEB9" w:rsidR="004A7DA3" w:rsidRPr="00A67DCC" w:rsidRDefault="004A7DA3"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r>
      <w:tr w:rsidR="00B76D7B" w:rsidRPr="00A67DCC" w14:paraId="0100177C" w14:textId="77777777" w:rsidTr="002E6CE8">
        <w:tc>
          <w:tcPr>
            <w:tcW w:w="3625" w:type="dxa"/>
          </w:tcPr>
          <w:p w14:paraId="06A6F4B9"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A67DCC">
              <w:rPr>
                <w:rFonts w:ascii="Browallia New" w:hAnsi="Browallia New" w:cs="Browallia New"/>
                <w:sz w:val="28"/>
                <w:szCs w:val="28"/>
                <w:cs/>
              </w:rPr>
              <w:t xml:space="preserve">ระหว่าง </w:t>
            </w:r>
            <w:r w:rsidRPr="00A67DCC">
              <w:rPr>
                <w:rFonts w:ascii="Browallia New" w:hAnsi="Browallia New" w:cs="Browallia New"/>
                <w:sz w:val="28"/>
                <w:szCs w:val="28"/>
              </w:rPr>
              <w:t xml:space="preserve">6 </w:t>
            </w:r>
            <w:r w:rsidRPr="00A67DCC">
              <w:rPr>
                <w:rFonts w:ascii="Browallia New" w:hAnsi="Browallia New" w:cs="Browallia New"/>
                <w:sz w:val="28"/>
                <w:szCs w:val="28"/>
                <w:cs/>
              </w:rPr>
              <w:t xml:space="preserve">เดือนถึง </w:t>
            </w:r>
            <w:r w:rsidRPr="00A67DCC">
              <w:rPr>
                <w:rFonts w:ascii="Browallia New" w:hAnsi="Browallia New" w:cs="Browallia New"/>
                <w:sz w:val="28"/>
                <w:szCs w:val="28"/>
              </w:rPr>
              <w:t xml:space="preserve">12 </w:t>
            </w:r>
            <w:r w:rsidRPr="00A67DCC">
              <w:rPr>
                <w:rFonts w:ascii="Browallia New" w:hAnsi="Browallia New" w:cs="Browallia New"/>
                <w:sz w:val="28"/>
                <w:szCs w:val="28"/>
                <w:cs/>
              </w:rPr>
              <w:t>เดือน</w:t>
            </w:r>
          </w:p>
        </w:tc>
        <w:tc>
          <w:tcPr>
            <w:tcW w:w="1197" w:type="dxa"/>
          </w:tcPr>
          <w:p w14:paraId="4E0715DA" w14:textId="2E25D153" w:rsidR="00B76D7B" w:rsidRPr="00A67DCC" w:rsidRDefault="00E93686" w:rsidP="00B76D7B">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rPr>
              <w:t xml:space="preserve"> </w:t>
            </w:r>
            <w:r w:rsidR="00CD4850" w:rsidRPr="00A67DCC">
              <w:rPr>
                <w:rFonts w:ascii="Browallia New" w:hAnsi="Browallia New" w:cs="Browallia New"/>
                <w:sz w:val="28"/>
                <w:szCs w:val="28"/>
                <w:lang w:val="en-US"/>
              </w:rPr>
              <w:t>6,</w:t>
            </w:r>
            <w:r w:rsidRPr="00A67DCC">
              <w:rPr>
                <w:rFonts w:ascii="Browallia New" w:hAnsi="Browallia New" w:cs="Browallia New"/>
                <w:sz w:val="28"/>
                <w:szCs w:val="28"/>
                <w:lang w:val="en-US"/>
              </w:rPr>
              <w:t xml:space="preserve">448 </w:t>
            </w:r>
          </w:p>
        </w:tc>
        <w:tc>
          <w:tcPr>
            <w:tcW w:w="236" w:type="dxa"/>
          </w:tcPr>
          <w:p w14:paraId="00DE3254"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65A54AF" w:rsidR="00B76D7B" w:rsidRPr="00A67DCC"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199</w:t>
            </w:r>
          </w:p>
        </w:tc>
        <w:tc>
          <w:tcPr>
            <w:tcW w:w="236" w:type="dxa"/>
          </w:tcPr>
          <w:p w14:paraId="3927E503"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2EAC777D" w:rsidR="00B76D7B" w:rsidRPr="00A67DCC" w:rsidRDefault="0076585F"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c>
          <w:tcPr>
            <w:tcW w:w="236" w:type="dxa"/>
          </w:tcPr>
          <w:p w14:paraId="1560BFC7"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422F616F" w:rsidR="00B76D7B" w:rsidRPr="00A67DCC"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r>
      <w:tr w:rsidR="00B76D7B" w:rsidRPr="00A67DCC" w14:paraId="5FC336CA" w14:textId="77777777" w:rsidTr="002E6CE8">
        <w:tc>
          <w:tcPr>
            <w:tcW w:w="3625" w:type="dxa"/>
          </w:tcPr>
          <w:p w14:paraId="7B9191FC"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A67DCC">
              <w:rPr>
                <w:rFonts w:ascii="Browallia New" w:hAnsi="Browallia New" w:cs="Browallia New"/>
                <w:sz w:val="28"/>
                <w:szCs w:val="28"/>
                <w:cs/>
              </w:rPr>
              <w:t xml:space="preserve">มากกว่า </w:t>
            </w:r>
            <w:r w:rsidRPr="00A67DCC">
              <w:rPr>
                <w:rFonts w:ascii="Browallia New" w:hAnsi="Browallia New" w:cs="Browallia New"/>
                <w:sz w:val="28"/>
                <w:szCs w:val="28"/>
              </w:rPr>
              <w:t xml:space="preserve">12 </w:t>
            </w:r>
            <w:r w:rsidRPr="00A67DCC">
              <w:rPr>
                <w:rFonts w:ascii="Browallia New" w:hAnsi="Browallia New" w:cs="Browallia New"/>
                <w:sz w:val="28"/>
                <w:szCs w:val="28"/>
                <w:cs/>
              </w:rPr>
              <w:t>เดือนขึ้นไป</w:t>
            </w:r>
          </w:p>
        </w:tc>
        <w:tc>
          <w:tcPr>
            <w:tcW w:w="1197" w:type="dxa"/>
            <w:tcBorders>
              <w:bottom w:val="single" w:sz="4" w:space="0" w:color="auto"/>
            </w:tcBorders>
          </w:tcPr>
          <w:p w14:paraId="1A9A7B9E" w14:textId="59A38CD5" w:rsidR="00B76D7B" w:rsidRPr="00A67DCC" w:rsidRDefault="00CD4850" w:rsidP="00B76D7B">
            <w:pPr>
              <w:pStyle w:val="acctfourfigures"/>
              <w:tabs>
                <w:tab w:val="clear" w:pos="765"/>
              </w:tabs>
              <w:spacing w:line="240" w:lineRule="auto"/>
              <w:ind w:left="-117"/>
              <w:jc w:val="right"/>
              <w:rPr>
                <w:rFonts w:ascii="Browallia New" w:hAnsi="Browallia New" w:cs="Browallia New"/>
                <w:sz w:val="28"/>
                <w:szCs w:val="28"/>
                <w:lang w:val="en-US"/>
              </w:rPr>
            </w:pPr>
            <w:r w:rsidRPr="00A67DCC">
              <w:rPr>
                <w:rFonts w:ascii="Browallia New" w:hAnsi="Browallia New" w:cs="Browallia New"/>
                <w:sz w:val="28"/>
                <w:szCs w:val="28"/>
                <w:lang w:val="en-US"/>
              </w:rPr>
              <w:t>1,051</w:t>
            </w:r>
          </w:p>
        </w:tc>
        <w:tc>
          <w:tcPr>
            <w:tcW w:w="236" w:type="dxa"/>
          </w:tcPr>
          <w:p w14:paraId="33852036"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426F8B6D" w:rsidR="00B76D7B" w:rsidRPr="00A67DCC"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910</w:t>
            </w:r>
          </w:p>
        </w:tc>
        <w:tc>
          <w:tcPr>
            <w:tcW w:w="236" w:type="dxa"/>
          </w:tcPr>
          <w:p w14:paraId="261C8FEA"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2970AF82" w:rsidR="00B76D7B" w:rsidRPr="00A67DCC" w:rsidRDefault="0076585F" w:rsidP="008129A7">
            <w:pPr>
              <w:pStyle w:val="acctfourfigures"/>
              <w:tabs>
                <w:tab w:val="clear" w:pos="765"/>
              </w:tabs>
              <w:spacing w:line="240" w:lineRule="auto"/>
              <w:ind w:left="-117"/>
              <w:jc w:val="right"/>
              <w:rPr>
                <w:rFonts w:ascii="Browallia New" w:hAnsi="Browallia New" w:cs="Browallia New"/>
                <w:sz w:val="28"/>
                <w:szCs w:val="28"/>
                <w:cs/>
                <w:lang w:bidi="th-TH"/>
              </w:rPr>
            </w:pPr>
            <w:r w:rsidRPr="00A67DCC">
              <w:rPr>
                <w:rFonts w:ascii="Browallia New" w:hAnsi="Browallia New" w:cs="Browallia New"/>
                <w:sz w:val="28"/>
                <w:szCs w:val="28"/>
              </w:rPr>
              <w:t>-</w:t>
            </w:r>
          </w:p>
        </w:tc>
        <w:tc>
          <w:tcPr>
            <w:tcW w:w="236" w:type="dxa"/>
          </w:tcPr>
          <w:p w14:paraId="4A50CB03"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2EB9AD7A" w:rsidR="00B76D7B" w:rsidRPr="00A67DCC"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r>
      <w:tr w:rsidR="00B76D7B" w:rsidRPr="00A67DCC" w14:paraId="41D8CC2E" w14:textId="77777777" w:rsidTr="00C951CF">
        <w:tc>
          <w:tcPr>
            <w:tcW w:w="3625" w:type="dxa"/>
          </w:tcPr>
          <w:p w14:paraId="5F19DC04"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67DCC">
              <w:rPr>
                <w:rFonts w:ascii="Browallia New" w:hAnsi="Browallia New" w:cs="Browallia New"/>
                <w:sz w:val="28"/>
                <w:szCs w:val="28"/>
                <w:cs/>
              </w:rPr>
              <w:t>รวม</w:t>
            </w:r>
          </w:p>
        </w:tc>
        <w:tc>
          <w:tcPr>
            <w:tcW w:w="1197" w:type="dxa"/>
            <w:tcBorders>
              <w:top w:val="single" w:sz="4" w:space="0" w:color="auto"/>
            </w:tcBorders>
          </w:tcPr>
          <w:p w14:paraId="7E1A7039" w14:textId="57B61E1B" w:rsidR="00B76D7B" w:rsidRPr="00A67DCC" w:rsidRDefault="00FC32F6" w:rsidP="00B76D7B">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40,66</w:t>
            </w:r>
            <w:r w:rsidR="003F4B98" w:rsidRPr="00A67DCC">
              <w:rPr>
                <w:rFonts w:ascii="Browallia New" w:hAnsi="Browallia New" w:cs="Browallia New"/>
                <w:sz w:val="28"/>
                <w:szCs w:val="28"/>
              </w:rPr>
              <w:t>8</w:t>
            </w:r>
          </w:p>
        </w:tc>
        <w:tc>
          <w:tcPr>
            <w:tcW w:w="236" w:type="dxa"/>
          </w:tcPr>
          <w:p w14:paraId="575034B0"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C44BAE0" w:rsidR="00B76D7B" w:rsidRPr="00A67DCC"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49,233</w:t>
            </w:r>
          </w:p>
        </w:tc>
        <w:tc>
          <w:tcPr>
            <w:tcW w:w="236" w:type="dxa"/>
          </w:tcPr>
          <w:p w14:paraId="5F537DE3"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652E826E" w:rsidR="00B76D7B" w:rsidRPr="00A67DCC" w:rsidRDefault="0076585F"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2,15</w:t>
            </w:r>
            <w:r w:rsidR="003F4B98" w:rsidRPr="00A67DCC">
              <w:rPr>
                <w:rFonts w:ascii="Browallia New" w:hAnsi="Browallia New" w:cs="Browallia New"/>
                <w:sz w:val="28"/>
                <w:szCs w:val="28"/>
              </w:rPr>
              <w:t>1</w:t>
            </w:r>
          </w:p>
        </w:tc>
        <w:tc>
          <w:tcPr>
            <w:tcW w:w="236" w:type="dxa"/>
          </w:tcPr>
          <w:p w14:paraId="3402524B" w14:textId="77777777" w:rsidR="00B76D7B" w:rsidRPr="00A67DCC"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2440E61B" w:rsidR="00B76D7B" w:rsidRPr="00A67DCC"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2,385</w:t>
            </w:r>
          </w:p>
        </w:tc>
      </w:tr>
      <w:tr w:rsidR="00A62871" w:rsidRPr="00A67DCC" w14:paraId="09831E4A" w14:textId="77777777" w:rsidTr="002E6CE8">
        <w:tc>
          <w:tcPr>
            <w:tcW w:w="3625" w:type="dxa"/>
          </w:tcPr>
          <w:p w14:paraId="351DD8E7" w14:textId="7FA2BA45"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ค่าเผื่อผลขาดทุนด้านเครดิต</w:t>
            </w:r>
            <w:r w:rsidRPr="00A67DCC">
              <w:rPr>
                <w:rFonts w:ascii="Browallia New" w:hAnsi="Browallia New" w:cs="Browallia New"/>
                <w:sz w:val="28"/>
                <w:szCs w:val="28"/>
                <w:cs/>
              </w:rPr>
              <w:br/>
              <w:t xml:space="preserve">  </w:t>
            </w:r>
            <w:r w:rsidRPr="00A67DCC">
              <w:rPr>
                <w:rFonts w:ascii="Browallia New" w:hAnsi="Browallia New" w:cs="Browallia New"/>
                <w:sz w:val="28"/>
                <w:szCs w:val="28"/>
              </w:rPr>
              <w:t xml:space="preserve">       </w:t>
            </w:r>
            <w:r w:rsidRPr="00A67DCC">
              <w:rPr>
                <w:rFonts w:ascii="Browallia New" w:hAnsi="Browallia New" w:cs="Browallia New"/>
                <w:sz w:val="28"/>
                <w:szCs w:val="28"/>
                <w:cs/>
              </w:rPr>
              <w:t>ที่คาดว่าจะเกิดขึ้น</w:t>
            </w:r>
          </w:p>
        </w:tc>
        <w:tc>
          <w:tcPr>
            <w:tcW w:w="1197" w:type="dxa"/>
            <w:tcBorders>
              <w:bottom w:val="single" w:sz="4" w:space="0" w:color="auto"/>
            </w:tcBorders>
            <w:vAlign w:val="bottom"/>
          </w:tcPr>
          <w:p w14:paraId="57FA84C0" w14:textId="4E76704D" w:rsidR="00FC32F6" w:rsidRPr="00A67DCC" w:rsidRDefault="00FC32F6" w:rsidP="00FC32F6">
            <w:pPr>
              <w:rPr>
                <w:rFonts w:ascii="Browallia New" w:hAnsi="Browallia New" w:cs="Browallia New"/>
                <w:sz w:val="28"/>
                <w:szCs w:val="28"/>
                <w:lang w:val="en-GB" w:bidi="ar-SA"/>
              </w:rPr>
            </w:pPr>
          </w:p>
          <w:p w14:paraId="5516E7BD" w14:textId="2DBB407C" w:rsidR="00A62871" w:rsidRPr="00A67DCC" w:rsidRDefault="00FC32F6" w:rsidP="00A62871">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7"/>
                <w:szCs w:val="27"/>
                <w:lang w:val="en-US" w:bidi="th-TH"/>
              </w:rPr>
              <w:t>(362)</w:t>
            </w:r>
          </w:p>
        </w:tc>
        <w:tc>
          <w:tcPr>
            <w:tcW w:w="236" w:type="dxa"/>
          </w:tcPr>
          <w:p w14:paraId="6AC524FC"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3C1FAE5" w:rsidR="00A62871" w:rsidRPr="00A67DCC" w:rsidRDefault="00A62871" w:rsidP="00A62871">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(362)</w:t>
            </w:r>
          </w:p>
        </w:tc>
        <w:tc>
          <w:tcPr>
            <w:tcW w:w="236" w:type="dxa"/>
          </w:tcPr>
          <w:p w14:paraId="3EEFF4D8"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184D8A8A" w:rsidR="00A62871" w:rsidRPr="00A67DCC" w:rsidRDefault="0076585F"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c>
          <w:tcPr>
            <w:tcW w:w="236" w:type="dxa"/>
          </w:tcPr>
          <w:p w14:paraId="4D554066"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8C869E8" w:rsidR="00A62871" w:rsidRPr="00A67DCC" w:rsidRDefault="00A62871"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w:t>
            </w:r>
          </w:p>
        </w:tc>
      </w:tr>
      <w:tr w:rsidR="00A62871" w:rsidRPr="00A67DCC" w14:paraId="1FC0C6D8" w14:textId="77777777" w:rsidTr="00C951CF">
        <w:tc>
          <w:tcPr>
            <w:tcW w:w="3625" w:type="dxa"/>
          </w:tcPr>
          <w:p w14:paraId="062DB6E2"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67DCC">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04F5BEA0" w:rsidR="00A62871" w:rsidRPr="00A67DCC" w:rsidRDefault="00FC32F6" w:rsidP="00A62871">
            <w:pPr>
              <w:pStyle w:val="acctfourfigures"/>
              <w:tabs>
                <w:tab w:val="clear" w:pos="765"/>
              </w:tabs>
              <w:spacing w:line="240" w:lineRule="auto"/>
              <w:ind w:left="-117"/>
              <w:jc w:val="right"/>
              <w:rPr>
                <w:rFonts w:ascii="Browallia New" w:hAnsi="Browallia New" w:cs="Browallia New"/>
                <w:sz w:val="28"/>
                <w:szCs w:val="28"/>
                <w:highlight w:val="yellow"/>
              </w:rPr>
            </w:pPr>
            <w:r w:rsidRPr="00A67DCC">
              <w:rPr>
                <w:rFonts w:ascii="Browallia New" w:hAnsi="Browallia New" w:cs="Browallia New"/>
                <w:sz w:val="28"/>
                <w:szCs w:val="28"/>
              </w:rPr>
              <w:t>40,30</w:t>
            </w:r>
            <w:r w:rsidR="00F178F8" w:rsidRPr="00A67DCC">
              <w:rPr>
                <w:rFonts w:ascii="Browallia New" w:hAnsi="Browallia New" w:cs="Browallia New"/>
                <w:sz w:val="28"/>
                <w:szCs w:val="28"/>
              </w:rPr>
              <w:t>6</w:t>
            </w:r>
          </w:p>
        </w:tc>
        <w:tc>
          <w:tcPr>
            <w:tcW w:w="236" w:type="dxa"/>
          </w:tcPr>
          <w:p w14:paraId="4579ED99"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3C2DCA9" w:rsidR="00A62871" w:rsidRPr="00A67DCC" w:rsidRDefault="00A62871" w:rsidP="00A62871">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48,871</w:t>
            </w:r>
          </w:p>
        </w:tc>
        <w:tc>
          <w:tcPr>
            <w:tcW w:w="236" w:type="dxa"/>
          </w:tcPr>
          <w:p w14:paraId="27BF7EE9"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1815C8D5" w:rsidR="00A62871" w:rsidRPr="00A67DCC" w:rsidRDefault="0076585F"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2,15</w:t>
            </w:r>
            <w:r w:rsidR="003F4B98" w:rsidRPr="00A67DCC">
              <w:rPr>
                <w:rFonts w:ascii="Browallia New" w:hAnsi="Browallia New" w:cs="Browallia New"/>
                <w:sz w:val="28"/>
                <w:szCs w:val="28"/>
              </w:rPr>
              <w:t>1</w:t>
            </w:r>
          </w:p>
        </w:tc>
        <w:tc>
          <w:tcPr>
            <w:tcW w:w="236" w:type="dxa"/>
          </w:tcPr>
          <w:p w14:paraId="29730E69" w14:textId="77777777" w:rsidR="00A62871" w:rsidRPr="00A67DCC"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B93C9C9" w:rsidR="00A62871" w:rsidRPr="00A67DCC" w:rsidRDefault="00A62871" w:rsidP="008129A7">
            <w:pPr>
              <w:pStyle w:val="acctfourfigures"/>
              <w:tabs>
                <w:tab w:val="clear" w:pos="765"/>
              </w:tabs>
              <w:spacing w:line="240" w:lineRule="auto"/>
              <w:ind w:left="-117"/>
              <w:jc w:val="right"/>
              <w:rPr>
                <w:rFonts w:ascii="Browallia New" w:hAnsi="Browallia New" w:cs="Browallia New"/>
                <w:sz w:val="28"/>
                <w:szCs w:val="28"/>
              </w:rPr>
            </w:pPr>
            <w:r w:rsidRPr="00A67DCC">
              <w:rPr>
                <w:rFonts w:ascii="Browallia New" w:hAnsi="Browallia New" w:cs="Browallia New"/>
                <w:sz w:val="28"/>
                <w:szCs w:val="28"/>
              </w:rPr>
              <w:t>2,385</w:t>
            </w:r>
          </w:p>
        </w:tc>
      </w:tr>
    </w:tbl>
    <w:p w14:paraId="68BD11FF" w14:textId="77777777" w:rsidR="000865DA" w:rsidRPr="00A67DCC"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CEBD6D" w14:textId="77777777" w:rsidR="00D11D07" w:rsidRPr="00A67DCC"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FE5A3A2" w14:textId="77777777" w:rsidR="0001010C" w:rsidRPr="00A67DCC"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A67DCC">
        <w:rPr>
          <w:rFonts w:ascii="Browallia New" w:hAnsi="Browallia New" w:cs="Browallia New"/>
          <w:b/>
          <w:bCs/>
          <w:sz w:val="28"/>
          <w:szCs w:val="28"/>
          <w:cs/>
          <w:lang w:val="en-GB"/>
        </w:rPr>
        <w:br w:type="page"/>
      </w:r>
    </w:p>
    <w:p w14:paraId="254CD4F1" w14:textId="6DCE4083" w:rsidR="00DC59AD" w:rsidRPr="00A67DCC" w:rsidRDefault="006971B8" w:rsidP="0035281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เงินให้กู้ยืม</w:t>
      </w:r>
      <w:r w:rsidR="0009000C" w:rsidRPr="00A67DCC">
        <w:rPr>
          <w:rFonts w:ascii="Browallia New" w:hAnsi="Browallia New" w:cs="Browallia New"/>
          <w:b/>
          <w:bCs/>
          <w:sz w:val="28"/>
          <w:szCs w:val="28"/>
          <w:cs/>
          <w:lang w:val="en-GB"/>
        </w:rPr>
        <w:t>ระยะยาว</w:t>
      </w:r>
      <w:r w:rsidRPr="00A67DCC">
        <w:rPr>
          <w:rFonts w:ascii="Browallia New" w:hAnsi="Browallia New" w:cs="Browallia New"/>
          <w:b/>
          <w:bCs/>
          <w:sz w:val="28"/>
          <w:szCs w:val="28"/>
          <w:cs/>
          <w:lang w:val="en-GB"/>
        </w:rPr>
        <w:t xml:space="preserve">และดอกเบี้ยค้างรับ </w:t>
      </w:r>
      <w:r w:rsidR="009C1D22" w:rsidRPr="00A67DCC">
        <w:rPr>
          <w:rFonts w:ascii="Browallia New" w:hAnsi="Browallia New" w:cs="Browallia New"/>
          <w:b/>
          <w:bCs/>
          <w:sz w:val="28"/>
          <w:szCs w:val="28"/>
          <w:lang w:val="en-GB"/>
        </w:rPr>
        <w:t>-</w:t>
      </w:r>
      <w:r w:rsidRPr="00A67DCC">
        <w:rPr>
          <w:rFonts w:ascii="Browallia New" w:hAnsi="Browallia New" w:cs="Browallia New"/>
          <w:b/>
          <w:bCs/>
          <w:sz w:val="28"/>
          <w:szCs w:val="28"/>
          <w:lang w:val="en-GB"/>
        </w:rPr>
        <w:t xml:space="preserve"> </w:t>
      </w:r>
      <w:r w:rsidRPr="00A67DCC">
        <w:rPr>
          <w:rFonts w:ascii="Browallia New" w:hAnsi="Browallia New" w:cs="Browallia New"/>
          <w:b/>
          <w:bCs/>
          <w:sz w:val="28"/>
          <w:szCs w:val="28"/>
          <w:cs/>
          <w:lang w:val="en-GB"/>
        </w:rPr>
        <w:t>บุคคลและบริษัทอื่น</w:t>
      </w:r>
    </w:p>
    <w:p w14:paraId="28BE3E65" w14:textId="77777777" w:rsidR="00B82210" w:rsidRPr="00A67DCC"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36" w:type="dxa"/>
        <w:tblInd w:w="426" w:type="dxa"/>
        <w:tblLayout w:type="fixed"/>
        <w:tblLook w:val="0000" w:firstRow="0" w:lastRow="0" w:firstColumn="0" w:lastColumn="0" w:noHBand="0" w:noVBand="0"/>
      </w:tblPr>
      <w:tblGrid>
        <w:gridCol w:w="3685"/>
        <w:gridCol w:w="1133"/>
        <w:gridCol w:w="236"/>
        <w:gridCol w:w="1134"/>
        <w:gridCol w:w="236"/>
        <w:gridCol w:w="1134"/>
        <w:gridCol w:w="241"/>
        <w:gridCol w:w="1128"/>
        <w:gridCol w:w="9"/>
      </w:tblGrid>
      <w:tr w:rsidR="006971B8" w:rsidRPr="00A67DCC" w14:paraId="64EEB5FB" w14:textId="77777777" w:rsidTr="009C003F">
        <w:trPr>
          <w:gridAfter w:val="1"/>
          <w:wAfter w:w="9" w:type="dxa"/>
        </w:trPr>
        <w:tc>
          <w:tcPr>
            <w:tcW w:w="3685" w:type="dxa"/>
          </w:tcPr>
          <w:p w14:paraId="068D5A82"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A67DCC">
              <w:rPr>
                <w:rFonts w:ascii="Browallia New" w:hAnsi="Browallia New" w:cs="Browallia New"/>
                <w:sz w:val="28"/>
                <w:szCs w:val="28"/>
              </w:rPr>
              <w:tab/>
            </w:r>
          </w:p>
        </w:tc>
        <w:tc>
          <w:tcPr>
            <w:tcW w:w="5242" w:type="dxa"/>
            <w:gridSpan w:val="7"/>
          </w:tcPr>
          <w:p w14:paraId="77D5ECEA" w14:textId="77777777" w:rsidR="006971B8" w:rsidRPr="00A67DCC" w:rsidRDefault="006971B8" w:rsidP="001B4041">
            <w:pPr>
              <w:spacing w:line="240" w:lineRule="auto"/>
              <w:ind w:right="-45"/>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6971B8" w:rsidRPr="00A67DCC" w14:paraId="38A38173" w14:textId="77777777" w:rsidTr="009C003F">
        <w:tc>
          <w:tcPr>
            <w:tcW w:w="3685" w:type="dxa"/>
          </w:tcPr>
          <w:p w14:paraId="34C84A75"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03" w:type="dxa"/>
            <w:gridSpan w:val="3"/>
            <w:tcBorders>
              <w:bottom w:val="single" w:sz="4" w:space="0" w:color="auto"/>
            </w:tcBorders>
          </w:tcPr>
          <w:p w14:paraId="02DD300B" w14:textId="32287782" w:rsidR="006971B8" w:rsidRPr="00A67DCC"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6971B8" w:rsidRPr="00A67DCC">
              <w:rPr>
                <w:rFonts w:ascii="Browallia New" w:hAnsi="Browallia New" w:cs="Browallia New"/>
                <w:sz w:val="28"/>
                <w:szCs w:val="28"/>
                <w:cs/>
              </w:rPr>
              <w:t>การเงินรวม</w:t>
            </w:r>
          </w:p>
        </w:tc>
        <w:tc>
          <w:tcPr>
            <w:tcW w:w="236" w:type="dxa"/>
          </w:tcPr>
          <w:p w14:paraId="7A88B8AF"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2" w:type="dxa"/>
            <w:gridSpan w:val="4"/>
            <w:tcBorders>
              <w:bottom w:val="single" w:sz="4" w:space="0" w:color="auto"/>
            </w:tcBorders>
          </w:tcPr>
          <w:p w14:paraId="6A221599" w14:textId="27A35E98" w:rsidR="006971B8" w:rsidRPr="00A67DCC"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6971B8" w:rsidRPr="00A67DCC">
              <w:rPr>
                <w:rFonts w:ascii="Browallia New" w:hAnsi="Browallia New" w:cs="Browallia New"/>
                <w:sz w:val="28"/>
                <w:szCs w:val="28"/>
                <w:cs/>
              </w:rPr>
              <w:t>การเงินเฉพาะบริษัท</w:t>
            </w:r>
          </w:p>
        </w:tc>
      </w:tr>
      <w:tr w:rsidR="00FC40E1" w:rsidRPr="00A67DCC" w14:paraId="7965F859" w14:textId="77777777" w:rsidTr="009C003F">
        <w:tc>
          <w:tcPr>
            <w:tcW w:w="3685" w:type="dxa"/>
          </w:tcPr>
          <w:p w14:paraId="73A9DDB5" w14:textId="77777777" w:rsidR="00FC40E1" w:rsidRPr="00A67DCC" w:rsidRDefault="00FC40E1" w:rsidP="00FC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3" w:type="dxa"/>
            <w:tcBorders>
              <w:top w:val="single" w:sz="4" w:space="0" w:color="auto"/>
              <w:bottom w:val="single" w:sz="4" w:space="0" w:color="auto"/>
            </w:tcBorders>
            <w:vAlign w:val="bottom"/>
          </w:tcPr>
          <w:p w14:paraId="56AB6D27" w14:textId="1C72F20F" w:rsidR="00FC40E1" w:rsidRPr="00A67DCC" w:rsidRDefault="00B26EEA" w:rsidP="00FC40E1">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FC40E1" w:rsidRPr="00A67DCC">
              <w:rPr>
                <w:rFonts w:ascii="Browallia New" w:hAnsi="Browallia New" w:cs="Browallia New"/>
                <w:sz w:val="28"/>
                <w:szCs w:val="28"/>
              </w:rPr>
              <w:t>2568</w:t>
            </w:r>
          </w:p>
        </w:tc>
        <w:tc>
          <w:tcPr>
            <w:tcW w:w="236" w:type="dxa"/>
            <w:tcBorders>
              <w:top w:val="single" w:sz="4" w:space="0" w:color="auto"/>
            </w:tcBorders>
            <w:vAlign w:val="bottom"/>
          </w:tcPr>
          <w:p w14:paraId="09874983" w14:textId="77777777" w:rsidR="00FC40E1" w:rsidRPr="00A67DCC"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3B91E547" w:rsidR="00FC40E1" w:rsidRPr="00A67DCC"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6" w:type="dxa"/>
          </w:tcPr>
          <w:p w14:paraId="166CA5A2" w14:textId="77777777" w:rsidR="00FC40E1" w:rsidRPr="00A67DCC" w:rsidRDefault="00FC40E1" w:rsidP="00FC40E1">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7D8B293C" w:rsidR="00FC40E1" w:rsidRPr="00A67DCC" w:rsidRDefault="00B26EEA" w:rsidP="00FC40E1">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FC40E1" w:rsidRPr="00A67DCC">
              <w:rPr>
                <w:rFonts w:ascii="Browallia New" w:hAnsi="Browallia New" w:cs="Browallia New"/>
                <w:sz w:val="28"/>
                <w:szCs w:val="28"/>
              </w:rPr>
              <w:t>2568</w:t>
            </w:r>
          </w:p>
        </w:tc>
        <w:tc>
          <w:tcPr>
            <w:tcW w:w="241" w:type="dxa"/>
            <w:tcBorders>
              <w:top w:val="single" w:sz="4" w:space="0" w:color="auto"/>
            </w:tcBorders>
            <w:vAlign w:val="bottom"/>
          </w:tcPr>
          <w:p w14:paraId="63A585F3" w14:textId="77777777" w:rsidR="00FC40E1" w:rsidRPr="00A67DCC"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37" w:type="dxa"/>
            <w:gridSpan w:val="2"/>
            <w:tcBorders>
              <w:top w:val="single" w:sz="4" w:space="0" w:color="auto"/>
              <w:bottom w:val="single" w:sz="4" w:space="0" w:color="auto"/>
            </w:tcBorders>
            <w:vAlign w:val="bottom"/>
          </w:tcPr>
          <w:p w14:paraId="6010A3BA" w14:textId="2F5B7918" w:rsidR="00FC40E1" w:rsidRPr="00A67DCC"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6971B8" w:rsidRPr="00A67DCC" w14:paraId="69B54026" w14:textId="77777777" w:rsidTr="009C003F">
        <w:trPr>
          <w:trHeight w:val="332"/>
        </w:trPr>
        <w:tc>
          <w:tcPr>
            <w:tcW w:w="3685" w:type="dxa"/>
            <w:vAlign w:val="center"/>
          </w:tcPr>
          <w:p w14:paraId="57F5701B"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3" w:type="dxa"/>
            <w:tcBorders>
              <w:top w:val="single" w:sz="4" w:space="0" w:color="auto"/>
            </w:tcBorders>
          </w:tcPr>
          <w:p w14:paraId="7DDAACB9" w14:textId="77777777" w:rsidR="006971B8" w:rsidRPr="00A67DCC"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7" w:type="dxa"/>
            <w:gridSpan w:val="2"/>
            <w:tcBorders>
              <w:top w:val="single" w:sz="4" w:space="0" w:color="auto"/>
            </w:tcBorders>
          </w:tcPr>
          <w:p w14:paraId="393963C5"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AA1756" w:rsidRPr="00A67DCC" w14:paraId="0CBB5C77" w14:textId="77777777">
        <w:tc>
          <w:tcPr>
            <w:tcW w:w="3685" w:type="dxa"/>
            <w:vAlign w:val="bottom"/>
          </w:tcPr>
          <w:p w14:paraId="696AEBDC" w14:textId="77777777" w:rsidR="00AA1756" w:rsidRPr="00A67DCC"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A67DCC">
              <w:rPr>
                <w:rFonts w:ascii="Browallia New" w:hAnsi="Browallia New" w:cs="Browallia New"/>
                <w:sz w:val="28"/>
                <w:szCs w:val="28"/>
                <w:cs/>
              </w:rPr>
              <w:t>เงินให้กู้ยืมระยะยาว</w:t>
            </w:r>
          </w:p>
        </w:tc>
        <w:tc>
          <w:tcPr>
            <w:tcW w:w="1133" w:type="dxa"/>
          </w:tcPr>
          <w:p w14:paraId="45E75301" w14:textId="70205DD4" w:rsidR="00AA1756" w:rsidRPr="00A67DCC" w:rsidRDefault="001947F9"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7DCC">
              <w:rPr>
                <w:rFonts w:ascii="Browallia New" w:hAnsi="Browallia New" w:cs="Browallia New"/>
                <w:sz w:val="28"/>
                <w:szCs w:val="28"/>
              </w:rPr>
              <w:t>529,</w:t>
            </w:r>
            <w:r w:rsidR="004405BB" w:rsidRPr="00A67DCC">
              <w:rPr>
                <w:rFonts w:ascii="Browallia New" w:hAnsi="Browallia New" w:cs="Browallia New"/>
                <w:sz w:val="28"/>
                <w:szCs w:val="28"/>
              </w:rPr>
              <w:t>112</w:t>
            </w:r>
            <w:r w:rsidRPr="00A67DCC">
              <w:rPr>
                <w:rFonts w:ascii="Browallia New" w:hAnsi="Browallia New" w:cs="Browallia New"/>
                <w:sz w:val="28"/>
                <w:szCs w:val="28"/>
              </w:rPr>
              <w:t xml:space="preserve"> </w:t>
            </w:r>
          </w:p>
        </w:tc>
        <w:tc>
          <w:tcPr>
            <w:tcW w:w="236" w:type="dxa"/>
            <w:vAlign w:val="bottom"/>
          </w:tcPr>
          <w:p w14:paraId="56681F69" w14:textId="77777777" w:rsidR="00AA1756" w:rsidRPr="00A67DCC"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Pr>
          <w:p w14:paraId="7389D502" w14:textId="06B4FE6F"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7DCC">
              <w:rPr>
                <w:rFonts w:ascii="Browallia New" w:hAnsi="Browallia New" w:cs="Browallia New"/>
                <w:sz w:val="28"/>
                <w:szCs w:val="28"/>
              </w:rPr>
              <w:t>511,592</w:t>
            </w:r>
          </w:p>
        </w:tc>
        <w:tc>
          <w:tcPr>
            <w:tcW w:w="236" w:type="dxa"/>
          </w:tcPr>
          <w:p w14:paraId="09BDB414" w14:textId="77777777" w:rsidR="00AA1756" w:rsidRPr="00A67DCC"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Pr>
          <w:p w14:paraId="4DB20A9A" w14:textId="2FFEE700" w:rsidR="00AA1756" w:rsidRPr="00A67DCC" w:rsidRDefault="00F04EFD"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 xml:space="preserve">67,540 </w:t>
            </w:r>
          </w:p>
        </w:tc>
        <w:tc>
          <w:tcPr>
            <w:tcW w:w="241" w:type="dxa"/>
          </w:tcPr>
          <w:p w14:paraId="424D9DA5" w14:textId="77777777" w:rsidR="00AA1756" w:rsidRPr="00A67DCC"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6A5ABC4" w14:textId="3F782660"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67,540</w:t>
            </w:r>
          </w:p>
        </w:tc>
      </w:tr>
      <w:tr w:rsidR="00AA1756" w:rsidRPr="00A67DCC" w14:paraId="42D35AD7" w14:textId="77777777">
        <w:tc>
          <w:tcPr>
            <w:tcW w:w="3685" w:type="dxa"/>
            <w:vAlign w:val="bottom"/>
          </w:tcPr>
          <w:p w14:paraId="0EA4E1AE" w14:textId="0FCFD2BE" w:rsidR="00AA1756" w:rsidRPr="00A67DCC"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A67DCC">
              <w:rPr>
                <w:rFonts w:ascii="Browallia New" w:hAnsi="Browallia New" w:cs="Browallia New"/>
                <w:sz w:val="28"/>
                <w:szCs w:val="28"/>
                <w:cs/>
              </w:rPr>
              <w:t>ดอกเบี้ยค้างรับ</w:t>
            </w:r>
          </w:p>
        </w:tc>
        <w:tc>
          <w:tcPr>
            <w:tcW w:w="1133" w:type="dxa"/>
          </w:tcPr>
          <w:p w14:paraId="6672760C" w14:textId="28F61B4B" w:rsidR="00AA1756" w:rsidRPr="00A67DCC" w:rsidRDefault="001947F9"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7DCC">
              <w:rPr>
                <w:rFonts w:ascii="Browallia New" w:hAnsi="Browallia New" w:cs="Browallia New"/>
                <w:sz w:val="28"/>
                <w:szCs w:val="28"/>
              </w:rPr>
              <w:t>26,</w:t>
            </w:r>
            <w:r w:rsidR="004405BB" w:rsidRPr="00A67DCC">
              <w:rPr>
                <w:rFonts w:ascii="Browallia New" w:hAnsi="Browallia New" w:cs="Browallia New"/>
                <w:sz w:val="28"/>
                <w:szCs w:val="28"/>
              </w:rPr>
              <w:t>835</w:t>
            </w:r>
            <w:r w:rsidRPr="00A67DCC">
              <w:rPr>
                <w:rFonts w:ascii="Browallia New" w:hAnsi="Browallia New" w:cs="Browallia New"/>
                <w:sz w:val="28"/>
                <w:szCs w:val="28"/>
              </w:rPr>
              <w:t xml:space="preserve"> </w:t>
            </w:r>
          </w:p>
        </w:tc>
        <w:tc>
          <w:tcPr>
            <w:tcW w:w="236" w:type="dxa"/>
            <w:vAlign w:val="bottom"/>
          </w:tcPr>
          <w:p w14:paraId="5027A025" w14:textId="77777777" w:rsidR="00AA1756" w:rsidRPr="00A67DCC"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Pr>
          <w:p w14:paraId="1B3799F7" w14:textId="6891A34A"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24,886</w:t>
            </w:r>
          </w:p>
        </w:tc>
        <w:tc>
          <w:tcPr>
            <w:tcW w:w="236" w:type="dxa"/>
          </w:tcPr>
          <w:p w14:paraId="3F1A4922" w14:textId="77777777"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tcPr>
          <w:p w14:paraId="6E74843A" w14:textId="60F0AC90" w:rsidR="00AA1756" w:rsidRPr="00A67DCC" w:rsidRDefault="00F04EFD"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 xml:space="preserve">26,781 </w:t>
            </w:r>
          </w:p>
        </w:tc>
        <w:tc>
          <w:tcPr>
            <w:tcW w:w="241" w:type="dxa"/>
          </w:tcPr>
          <w:p w14:paraId="07018DF9" w14:textId="77777777"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7" w:type="dxa"/>
            <w:gridSpan w:val="2"/>
            <w:vAlign w:val="center"/>
          </w:tcPr>
          <w:p w14:paraId="61B04852" w14:textId="7F650803"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24,831</w:t>
            </w:r>
          </w:p>
        </w:tc>
      </w:tr>
      <w:tr w:rsidR="00AA1756" w:rsidRPr="00A67DCC" w14:paraId="360EA57E" w14:textId="77777777">
        <w:tc>
          <w:tcPr>
            <w:tcW w:w="3685" w:type="dxa"/>
            <w:vAlign w:val="bottom"/>
          </w:tcPr>
          <w:p w14:paraId="7B4D9E88" w14:textId="77777777" w:rsidR="00AA1756" w:rsidRPr="00A67DCC"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67DCC">
              <w:rPr>
                <w:rFonts w:ascii="Browallia New" w:hAnsi="Browallia New" w:cs="Browallia New"/>
                <w:sz w:val="28"/>
                <w:szCs w:val="28"/>
                <w:cs/>
              </w:rPr>
              <w:t>รวม</w:t>
            </w:r>
          </w:p>
        </w:tc>
        <w:tc>
          <w:tcPr>
            <w:tcW w:w="1133" w:type="dxa"/>
            <w:tcBorders>
              <w:top w:val="single" w:sz="4" w:space="0" w:color="auto"/>
            </w:tcBorders>
          </w:tcPr>
          <w:p w14:paraId="6BC7BE9D" w14:textId="48E872B2" w:rsidR="00AA1756" w:rsidRPr="00A67DCC" w:rsidRDefault="001947F9"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7DCC">
              <w:rPr>
                <w:rFonts w:ascii="Browallia New" w:hAnsi="Browallia New" w:cs="Browallia New"/>
                <w:sz w:val="28"/>
                <w:szCs w:val="28"/>
              </w:rPr>
              <w:t>555,94</w:t>
            </w:r>
            <w:r w:rsidR="00EF79C2" w:rsidRPr="00A67DCC">
              <w:rPr>
                <w:rFonts w:ascii="Browallia New" w:hAnsi="Browallia New" w:cs="Browallia New"/>
                <w:sz w:val="28"/>
                <w:szCs w:val="28"/>
              </w:rPr>
              <w:t>7</w:t>
            </w:r>
            <w:r w:rsidRPr="00A67DCC">
              <w:rPr>
                <w:rFonts w:ascii="Browallia New" w:hAnsi="Browallia New" w:cs="Browallia New"/>
                <w:sz w:val="28"/>
                <w:szCs w:val="28"/>
              </w:rPr>
              <w:t xml:space="preserve"> </w:t>
            </w:r>
          </w:p>
        </w:tc>
        <w:tc>
          <w:tcPr>
            <w:tcW w:w="236" w:type="dxa"/>
            <w:vAlign w:val="bottom"/>
          </w:tcPr>
          <w:p w14:paraId="68E88CF0" w14:textId="77777777" w:rsidR="00AA1756" w:rsidRPr="00A67DCC"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tcPr>
          <w:p w14:paraId="3C73AF6D" w14:textId="36324C36"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7DCC">
              <w:rPr>
                <w:rFonts w:ascii="Browallia New" w:hAnsi="Browallia New" w:cs="Browallia New"/>
                <w:sz w:val="28"/>
                <w:szCs w:val="28"/>
              </w:rPr>
              <w:t>536,478</w:t>
            </w:r>
          </w:p>
        </w:tc>
        <w:tc>
          <w:tcPr>
            <w:tcW w:w="236" w:type="dxa"/>
          </w:tcPr>
          <w:p w14:paraId="3D1DB314" w14:textId="77777777" w:rsidR="00AA1756" w:rsidRPr="00A67DCC"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tcPr>
          <w:p w14:paraId="376BCEDF" w14:textId="0C18E7AF" w:rsidR="00AA1756" w:rsidRPr="00A67DCC" w:rsidRDefault="00F04EFD"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 xml:space="preserve">94,321 </w:t>
            </w:r>
          </w:p>
        </w:tc>
        <w:tc>
          <w:tcPr>
            <w:tcW w:w="241" w:type="dxa"/>
          </w:tcPr>
          <w:p w14:paraId="3DEC1B3A" w14:textId="77777777" w:rsidR="00AA1756" w:rsidRPr="00A67DCC"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25DD4E39" w14:textId="61F164CE" w:rsidR="00AA1756" w:rsidRPr="00A67DCC"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92,371</w:t>
            </w:r>
          </w:p>
        </w:tc>
      </w:tr>
      <w:tr w:rsidR="009F567C" w:rsidRPr="00A67DCC" w14:paraId="0ED31973" w14:textId="77777777" w:rsidTr="00F04EFD">
        <w:tc>
          <w:tcPr>
            <w:tcW w:w="3685" w:type="dxa"/>
          </w:tcPr>
          <w:p w14:paraId="6AEFA2DF" w14:textId="1064C171" w:rsidR="009F567C" w:rsidRPr="00A67DCC" w:rsidRDefault="009F567C" w:rsidP="009F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right="-43"/>
              <w:rPr>
                <w:rFonts w:ascii="Browallia New" w:hAnsi="Browallia New" w:cs="Browallia New"/>
                <w:sz w:val="28"/>
                <w:szCs w:val="28"/>
                <w:cs/>
              </w:rPr>
            </w:pP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ค่าเผื่อผลขาดทุนด้านเครดิตที่คาดว่า</w:t>
            </w:r>
            <w:r w:rsidRPr="00A67DCC">
              <w:rPr>
                <w:rFonts w:ascii="Browallia New" w:hAnsi="Browallia New" w:cs="Browallia New"/>
                <w:sz w:val="28"/>
                <w:szCs w:val="28"/>
              </w:rPr>
              <w:br/>
            </w:r>
            <w:r w:rsidRPr="00A67DCC">
              <w:rPr>
                <w:rFonts w:ascii="Browallia New" w:hAnsi="Browallia New" w:cs="Browallia New"/>
                <w:sz w:val="28"/>
                <w:szCs w:val="28"/>
                <w:cs/>
              </w:rPr>
              <w:t xml:space="preserve">     จะเกิดขึ้น</w:t>
            </w:r>
          </w:p>
        </w:tc>
        <w:tc>
          <w:tcPr>
            <w:tcW w:w="1133" w:type="dxa"/>
            <w:vAlign w:val="bottom"/>
          </w:tcPr>
          <w:p w14:paraId="06482586" w14:textId="406726E3" w:rsidR="009F567C" w:rsidRPr="00A67DCC"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67DCC">
              <w:rPr>
                <w:rFonts w:ascii="Browallia New" w:hAnsi="Browallia New" w:cs="Browallia New"/>
                <w:sz w:val="28"/>
                <w:szCs w:val="28"/>
              </w:rPr>
              <w:t>(115,11</w:t>
            </w:r>
            <w:r w:rsidR="00EF79C2" w:rsidRPr="00A67DCC">
              <w:rPr>
                <w:rFonts w:ascii="Browallia New" w:hAnsi="Browallia New" w:cs="Browallia New"/>
                <w:sz w:val="28"/>
                <w:szCs w:val="28"/>
              </w:rPr>
              <w:t>3</w:t>
            </w:r>
            <w:r w:rsidRPr="00A67DCC">
              <w:rPr>
                <w:rFonts w:ascii="Browallia New" w:hAnsi="Browallia New" w:cs="Browallia New"/>
                <w:sz w:val="28"/>
                <w:szCs w:val="28"/>
              </w:rPr>
              <w:t>)</w:t>
            </w:r>
          </w:p>
        </w:tc>
        <w:tc>
          <w:tcPr>
            <w:tcW w:w="236" w:type="dxa"/>
            <w:vAlign w:val="bottom"/>
          </w:tcPr>
          <w:p w14:paraId="18D4375C" w14:textId="77777777" w:rsidR="009F567C" w:rsidRPr="00A67DCC" w:rsidRDefault="009F567C" w:rsidP="009F567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vAlign w:val="bottom"/>
          </w:tcPr>
          <w:p w14:paraId="42A296E6" w14:textId="77777777" w:rsidR="009F567C" w:rsidRPr="00A67DCC" w:rsidRDefault="009F567C" w:rsidP="009F567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7283C2E1" w:rsidR="009F567C" w:rsidRPr="00A67DCC"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(102,758)</w:t>
            </w:r>
          </w:p>
        </w:tc>
        <w:tc>
          <w:tcPr>
            <w:tcW w:w="236" w:type="dxa"/>
            <w:vAlign w:val="bottom"/>
          </w:tcPr>
          <w:p w14:paraId="18E607E8" w14:textId="77777777" w:rsidR="009F567C" w:rsidRPr="00A67DCC" w:rsidRDefault="009F567C" w:rsidP="009F567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vAlign w:val="bottom"/>
          </w:tcPr>
          <w:p w14:paraId="21CC964C" w14:textId="77777777" w:rsidR="009F567C" w:rsidRPr="00A67DCC" w:rsidRDefault="009F567C" w:rsidP="009F567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40AEA100" w:rsidR="009F567C" w:rsidRPr="00A67DCC"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67DCC">
              <w:rPr>
                <w:rFonts w:ascii="Browallia New" w:hAnsi="Browallia New" w:cs="Browallia New"/>
                <w:sz w:val="28"/>
                <w:szCs w:val="28"/>
              </w:rPr>
              <w:t>(49,121)</w:t>
            </w:r>
          </w:p>
        </w:tc>
        <w:tc>
          <w:tcPr>
            <w:tcW w:w="241" w:type="dxa"/>
            <w:vAlign w:val="bottom"/>
          </w:tcPr>
          <w:p w14:paraId="2281DF80" w14:textId="77777777" w:rsidR="009F567C" w:rsidRPr="00A67DCC" w:rsidRDefault="009F567C" w:rsidP="009F567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bottom"/>
          </w:tcPr>
          <w:p w14:paraId="04B52DA6" w14:textId="77777777" w:rsidR="009F567C" w:rsidRPr="00A67DCC" w:rsidRDefault="009F567C" w:rsidP="009F567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35A4E19E" w:rsidR="009F567C" w:rsidRPr="00A67DCC"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(49,121)</w:t>
            </w:r>
          </w:p>
        </w:tc>
      </w:tr>
      <w:tr w:rsidR="00EB1DB5" w:rsidRPr="00A67DCC" w14:paraId="4AC481B5" w14:textId="77777777">
        <w:tc>
          <w:tcPr>
            <w:tcW w:w="3685" w:type="dxa"/>
            <w:vAlign w:val="bottom"/>
          </w:tcPr>
          <w:p w14:paraId="5383FF9B" w14:textId="77777777" w:rsidR="00EB1DB5" w:rsidRPr="00A67DCC"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67DCC">
              <w:rPr>
                <w:rFonts w:ascii="Browallia New" w:hAnsi="Browallia New" w:cs="Browallia New"/>
                <w:sz w:val="28"/>
                <w:szCs w:val="28"/>
                <w:cs/>
              </w:rPr>
              <w:t>สุทธิ</w:t>
            </w:r>
          </w:p>
        </w:tc>
        <w:tc>
          <w:tcPr>
            <w:tcW w:w="1133" w:type="dxa"/>
            <w:tcBorders>
              <w:top w:val="single" w:sz="4" w:space="0" w:color="auto"/>
            </w:tcBorders>
          </w:tcPr>
          <w:p w14:paraId="09F1CB4F" w14:textId="020F9EA9" w:rsidR="00EB1DB5" w:rsidRPr="00A67DCC" w:rsidRDefault="00B62A3D"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440,83</w:t>
            </w:r>
            <w:r w:rsidR="00EF79C2" w:rsidRPr="00A67DCC">
              <w:rPr>
                <w:rFonts w:ascii="Browallia New" w:hAnsi="Browallia New" w:cs="Browallia New"/>
                <w:sz w:val="28"/>
                <w:szCs w:val="28"/>
              </w:rPr>
              <w:t>4</w:t>
            </w:r>
          </w:p>
        </w:tc>
        <w:tc>
          <w:tcPr>
            <w:tcW w:w="236" w:type="dxa"/>
            <w:vAlign w:val="bottom"/>
          </w:tcPr>
          <w:p w14:paraId="1C113BB1" w14:textId="77777777" w:rsidR="00EB1DB5" w:rsidRPr="00A67DCC"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tcPr>
          <w:p w14:paraId="5C2BAC4C" w14:textId="43D81CF6" w:rsidR="00EB1DB5" w:rsidRPr="00A67DCC"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433,720</w:t>
            </w:r>
          </w:p>
        </w:tc>
        <w:tc>
          <w:tcPr>
            <w:tcW w:w="236" w:type="dxa"/>
          </w:tcPr>
          <w:p w14:paraId="127DC5E4" w14:textId="77777777" w:rsidR="00EB1DB5" w:rsidRPr="00A67DCC"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tcPr>
          <w:p w14:paraId="7E1D6CFA" w14:textId="5C99235B" w:rsidR="00EB1DB5" w:rsidRPr="00A67DCC" w:rsidRDefault="00B62A3D"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45,200</w:t>
            </w:r>
          </w:p>
        </w:tc>
        <w:tc>
          <w:tcPr>
            <w:tcW w:w="241" w:type="dxa"/>
          </w:tcPr>
          <w:p w14:paraId="49EAB904" w14:textId="77777777" w:rsidR="00EB1DB5" w:rsidRPr="00A67DCC"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4CC8B494" w14:textId="1170399A" w:rsidR="00EB1DB5" w:rsidRPr="00A67DCC"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43,250</w:t>
            </w:r>
          </w:p>
        </w:tc>
      </w:tr>
      <w:tr w:rsidR="0074509B" w:rsidRPr="00A67DCC" w14:paraId="3606F8C3" w14:textId="77777777">
        <w:tc>
          <w:tcPr>
            <w:tcW w:w="3685" w:type="dxa"/>
            <w:vAlign w:val="bottom"/>
          </w:tcPr>
          <w:p w14:paraId="6FB0E4D4" w14:textId="77777777" w:rsidR="0074509B" w:rsidRPr="00A67DCC" w:rsidRDefault="0074509B" w:rsidP="0074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ส่วนที่ถึงกำหนดชำระภายในหนึ่งปี</w:t>
            </w:r>
          </w:p>
        </w:tc>
        <w:tc>
          <w:tcPr>
            <w:tcW w:w="1133" w:type="dxa"/>
          </w:tcPr>
          <w:p w14:paraId="70477E51" w14:textId="434A5457" w:rsidR="0074509B" w:rsidRPr="00A67DCC" w:rsidRDefault="00A961A6"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67DCC">
              <w:rPr>
                <w:rFonts w:ascii="Browallia New" w:hAnsi="Browallia New" w:cs="Browallia New"/>
                <w:sz w:val="28"/>
                <w:szCs w:val="28"/>
              </w:rPr>
              <w:t>(295,929)</w:t>
            </w:r>
          </w:p>
        </w:tc>
        <w:tc>
          <w:tcPr>
            <w:tcW w:w="236" w:type="dxa"/>
            <w:vAlign w:val="bottom"/>
          </w:tcPr>
          <w:p w14:paraId="01C5D973" w14:textId="77777777" w:rsidR="0074509B" w:rsidRPr="00A67DCC" w:rsidRDefault="0074509B" w:rsidP="0074509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Pr>
          <w:p w14:paraId="1E33B32C" w14:textId="54DBE082" w:rsidR="0074509B" w:rsidRPr="00A67DCC" w:rsidRDefault="0074509B"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(292,763)</w:t>
            </w:r>
          </w:p>
        </w:tc>
        <w:tc>
          <w:tcPr>
            <w:tcW w:w="236" w:type="dxa"/>
          </w:tcPr>
          <w:p w14:paraId="406D60C6" w14:textId="77777777" w:rsidR="0074509B" w:rsidRPr="00A67DCC" w:rsidRDefault="0074509B" w:rsidP="0074509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vAlign w:val="center"/>
          </w:tcPr>
          <w:p w14:paraId="3F2668D7" w14:textId="258AA148" w:rsidR="0074509B" w:rsidRPr="00A67DCC" w:rsidRDefault="0074509B"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w:t>
            </w:r>
          </w:p>
        </w:tc>
        <w:tc>
          <w:tcPr>
            <w:tcW w:w="241" w:type="dxa"/>
          </w:tcPr>
          <w:p w14:paraId="3F90E2F0" w14:textId="77777777" w:rsidR="0074509B" w:rsidRPr="00A67DCC" w:rsidRDefault="0074509B" w:rsidP="0074509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45EDB11" w14:textId="195E7C33" w:rsidR="0074509B" w:rsidRPr="00A67DCC" w:rsidRDefault="0074509B"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w:t>
            </w:r>
          </w:p>
        </w:tc>
      </w:tr>
      <w:tr w:rsidR="00EB1DB5" w:rsidRPr="00A67DCC" w14:paraId="60184766" w14:textId="77777777">
        <w:tc>
          <w:tcPr>
            <w:tcW w:w="3685" w:type="dxa"/>
            <w:vAlign w:val="bottom"/>
          </w:tcPr>
          <w:p w14:paraId="448225A9" w14:textId="77777777" w:rsidR="00EB1DB5" w:rsidRPr="00A67DCC"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67DCC">
              <w:rPr>
                <w:rFonts w:ascii="Browallia New" w:hAnsi="Browallia New" w:cs="Browallia New"/>
                <w:sz w:val="28"/>
                <w:szCs w:val="28"/>
                <w:cs/>
              </w:rPr>
              <w:t>สุทธิ</w:t>
            </w:r>
          </w:p>
        </w:tc>
        <w:tc>
          <w:tcPr>
            <w:tcW w:w="1133" w:type="dxa"/>
            <w:tcBorders>
              <w:top w:val="single" w:sz="4" w:space="0" w:color="auto"/>
              <w:bottom w:val="single" w:sz="12" w:space="0" w:color="auto"/>
            </w:tcBorders>
          </w:tcPr>
          <w:p w14:paraId="4FEB8F8C" w14:textId="5AFFC8F1" w:rsidR="00EB1DB5" w:rsidRPr="00A67DCC" w:rsidRDefault="00B62A3D"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67DCC">
              <w:rPr>
                <w:rFonts w:ascii="Browallia New" w:hAnsi="Browallia New" w:cs="Browallia New"/>
                <w:sz w:val="28"/>
                <w:szCs w:val="28"/>
              </w:rPr>
              <w:t>144,90</w:t>
            </w:r>
            <w:r w:rsidR="005B43F0" w:rsidRPr="00A67DCC">
              <w:rPr>
                <w:rFonts w:ascii="Browallia New" w:hAnsi="Browallia New" w:cs="Browallia New"/>
                <w:sz w:val="28"/>
                <w:szCs w:val="28"/>
              </w:rPr>
              <w:t>5</w:t>
            </w:r>
          </w:p>
        </w:tc>
        <w:tc>
          <w:tcPr>
            <w:tcW w:w="236" w:type="dxa"/>
            <w:vAlign w:val="bottom"/>
          </w:tcPr>
          <w:p w14:paraId="1AEECED2" w14:textId="77777777" w:rsidR="00EB1DB5" w:rsidRPr="00A67DCC"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tcPr>
          <w:p w14:paraId="5681036A" w14:textId="1240BE96" w:rsidR="00EB1DB5" w:rsidRPr="00A67DCC"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140,957</w:t>
            </w:r>
          </w:p>
        </w:tc>
        <w:tc>
          <w:tcPr>
            <w:tcW w:w="236" w:type="dxa"/>
          </w:tcPr>
          <w:p w14:paraId="2E6CCB08" w14:textId="77777777" w:rsidR="00EB1DB5" w:rsidRPr="00A67DCC"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EB5BD5D" w14:textId="6E286AF9" w:rsidR="00EB1DB5" w:rsidRPr="00A67DCC" w:rsidRDefault="0074509B"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45,200</w:t>
            </w:r>
          </w:p>
        </w:tc>
        <w:tc>
          <w:tcPr>
            <w:tcW w:w="241" w:type="dxa"/>
            <w:vAlign w:val="bottom"/>
          </w:tcPr>
          <w:p w14:paraId="3D2E48E4" w14:textId="77777777" w:rsidR="00EB1DB5" w:rsidRPr="00A67DCC"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bottom w:val="single" w:sz="12" w:space="0" w:color="auto"/>
            </w:tcBorders>
            <w:vAlign w:val="center"/>
          </w:tcPr>
          <w:p w14:paraId="33AF1DD5" w14:textId="58CF6D4B" w:rsidR="00EB1DB5" w:rsidRPr="00A67DCC"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7DCC">
              <w:rPr>
                <w:rFonts w:ascii="Browallia New" w:hAnsi="Browallia New" w:cs="Browallia New"/>
                <w:sz w:val="28"/>
                <w:szCs w:val="28"/>
              </w:rPr>
              <w:t>43,250</w:t>
            </w:r>
          </w:p>
        </w:tc>
      </w:tr>
    </w:tbl>
    <w:p w14:paraId="619DBB7C" w14:textId="7814A970" w:rsidR="00632B88" w:rsidRPr="00A67DCC"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5B66D35E" w:rsidR="0012502A" w:rsidRPr="00A67DCC" w:rsidRDefault="00F63849" w:rsidP="00F63849">
      <w:pPr>
        <w:pStyle w:val="a3"/>
        <w:tabs>
          <w:tab w:val="clear" w:pos="1080"/>
        </w:tabs>
        <w:ind w:left="426"/>
        <w:jc w:val="thaiDistribute"/>
        <w:rPr>
          <w:rFonts w:ascii="Browallia New" w:hAnsi="Browallia New" w:cs="Browallia New"/>
          <w:sz w:val="28"/>
          <w:szCs w:val="28"/>
        </w:rPr>
      </w:pPr>
      <w:r w:rsidRPr="00A67DCC">
        <w:rPr>
          <w:rFonts w:ascii="Browallia New" w:hAnsi="Browallia New" w:cs="Browallia New"/>
          <w:sz w:val="28"/>
          <w:szCs w:val="28"/>
          <w:cs/>
          <w:lang w:val="en-US"/>
        </w:rPr>
        <w:t>กลุ่มบริษัท</w:t>
      </w:r>
      <w:r w:rsidR="003F5A96" w:rsidRPr="00A67DCC">
        <w:rPr>
          <w:rFonts w:ascii="Browallia New" w:hAnsi="Browallia New" w:cs="Browallia New"/>
          <w:sz w:val="28"/>
          <w:szCs w:val="28"/>
          <w:cs/>
        </w:rPr>
        <w:t>มีเงินให้กู้ยืมระยะยาวในอัตราดอกเบี้ยร้อยละ</w:t>
      </w:r>
      <w:r w:rsidR="003F5A96" w:rsidRPr="00A67DCC">
        <w:rPr>
          <w:rFonts w:ascii="Browallia New" w:hAnsi="Browallia New" w:cs="Browallia New"/>
          <w:sz w:val="28"/>
          <w:szCs w:val="28"/>
        </w:rPr>
        <w:t xml:space="preserve"> </w:t>
      </w:r>
      <w:r w:rsidR="00E71CDD" w:rsidRPr="00A67DCC">
        <w:rPr>
          <w:rFonts w:ascii="Browallia New" w:hAnsi="Browallia New" w:cs="Browallia New"/>
          <w:sz w:val="28"/>
          <w:szCs w:val="28"/>
          <w:lang w:val="en-US"/>
        </w:rPr>
        <w:t>12</w:t>
      </w:r>
      <w:r w:rsidR="00A31F4D" w:rsidRPr="00A67DCC">
        <w:rPr>
          <w:rFonts w:ascii="Browallia New" w:hAnsi="Browallia New" w:cs="Browallia New"/>
          <w:sz w:val="28"/>
          <w:szCs w:val="28"/>
          <w:lang w:val="en-US"/>
        </w:rPr>
        <w:t xml:space="preserve"> </w:t>
      </w:r>
      <w:r w:rsidR="00E71CDD" w:rsidRPr="00A67DCC">
        <w:rPr>
          <w:rFonts w:ascii="Browallia New" w:hAnsi="Browallia New" w:cs="Browallia New"/>
          <w:sz w:val="28"/>
          <w:szCs w:val="28"/>
          <w:lang w:val="en-US"/>
        </w:rPr>
        <w:t>-</w:t>
      </w:r>
      <w:r w:rsidR="00A31F4D" w:rsidRPr="00A67DCC">
        <w:rPr>
          <w:rFonts w:ascii="Browallia New" w:hAnsi="Browallia New" w:cs="Browallia New"/>
          <w:sz w:val="28"/>
          <w:szCs w:val="28"/>
          <w:lang w:val="en-US"/>
        </w:rPr>
        <w:t xml:space="preserve"> </w:t>
      </w:r>
      <w:r w:rsidR="00E71CDD" w:rsidRPr="00A67DCC">
        <w:rPr>
          <w:rFonts w:ascii="Browallia New" w:hAnsi="Browallia New" w:cs="Browallia New"/>
          <w:sz w:val="28"/>
          <w:szCs w:val="28"/>
          <w:lang w:val="en-US"/>
        </w:rPr>
        <w:t>24</w:t>
      </w:r>
      <w:r w:rsidR="003F5A96" w:rsidRPr="00A67DCC">
        <w:rPr>
          <w:rFonts w:ascii="Browallia New" w:hAnsi="Browallia New" w:cs="Browallia New"/>
          <w:sz w:val="28"/>
          <w:szCs w:val="28"/>
        </w:rPr>
        <w:t xml:space="preserve"> </w:t>
      </w:r>
      <w:r w:rsidR="003F5A96" w:rsidRPr="00A67DCC">
        <w:rPr>
          <w:rFonts w:ascii="Browallia New" w:hAnsi="Browallia New" w:cs="Browallia New"/>
          <w:sz w:val="28"/>
          <w:szCs w:val="28"/>
          <w:cs/>
        </w:rPr>
        <w:t>ต่อปี</w:t>
      </w:r>
      <w:r w:rsidR="003F5A96" w:rsidRPr="00A67DCC">
        <w:rPr>
          <w:rFonts w:ascii="Browallia New" w:hAnsi="Browallia New" w:cs="Browallia New"/>
          <w:sz w:val="28"/>
          <w:szCs w:val="28"/>
        </w:rPr>
        <w:t xml:space="preserve"> </w:t>
      </w:r>
      <w:r w:rsidR="003F5A96" w:rsidRPr="00A67DCC">
        <w:rPr>
          <w:rFonts w:ascii="Browallia New" w:hAnsi="Browallia New" w:cs="Browallia New"/>
          <w:sz w:val="28"/>
          <w:szCs w:val="28"/>
          <w:cs/>
        </w:rPr>
        <w:t>และมียอดคงเหลือที่มีหลักประกันเงินกู้ยืม</w:t>
      </w:r>
      <w:r w:rsidR="00F84A59" w:rsidRPr="00A67DCC">
        <w:rPr>
          <w:rFonts w:ascii="Browallia New" w:hAnsi="Browallia New" w:cs="Browallia New"/>
          <w:sz w:val="28"/>
          <w:szCs w:val="28"/>
          <w:cs/>
        </w:rPr>
        <w:t xml:space="preserve"> </w:t>
      </w:r>
      <w:r w:rsidRPr="00A67DCC">
        <w:rPr>
          <w:rFonts w:ascii="Browallia New" w:hAnsi="Browallia New" w:cs="Browallia New"/>
          <w:sz w:val="28"/>
          <w:szCs w:val="28"/>
          <w:cs/>
        </w:rPr>
        <w:t xml:space="preserve">             </w:t>
      </w:r>
      <w:r w:rsidR="0012502A" w:rsidRPr="00A67DCC">
        <w:rPr>
          <w:rFonts w:ascii="Browallia New" w:hAnsi="Browallia New" w:cs="Browallia New"/>
          <w:sz w:val="28"/>
          <w:szCs w:val="28"/>
          <w:cs/>
        </w:rPr>
        <w:t>ณ วันที่</w:t>
      </w:r>
      <w:r w:rsidR="003F5A96" w:rsidRPr="00A67DCC">
        <w:rPr>
          <w:rFonts w:ascii="Browallia New" w:hAnsi="Browallia New" w:cs="Browallia New"/>
          <w:sz w:val="28"/>
          <w:szCs w:val="28"/>
        </w:rPr>
        <w:t xml:space="preserve"> </w:t>
      </w:r>
      <w:r w:rsidR="00B26EEA" w:rsidRPr="00A67DCC">
        <w:rPr>
          <w:rFonts w:ascii="Browallia New" w:hAnsi="Browallia New" w:cs="Browallia New"/>
          <w:sz w:val="28"/>
          <w:szCs w:val="28"/>
          <w:lang w:val="en-GB"/>
        </w:rPr>
        <w:t>30</w:t>
      </w:r>
      <w:r w:rsidR="00B26EEA" w:rsidRPr="00A67DCC">
        <w:rPr>
          <w:rFonts w:ascii="Browallia New" w:hAnsi="Browallia New" w:cs="Browallia New"/>
          <w:sz w:val="28"/>
          <w:szCs w:val="28"/>
          <w:cs/>
          <w:lang w:val="en-US"/>
        </w:rPr>
        <w:t xml:space="preserve"> มิถุนายน</w:t>
      </w:r>
      <w:r w:rsidR="00680F66" w:rsidRPr="00A67DCC">
        <w:rPr>
          <w:rFonts w:ascii="Browallia New" w:hAnsi="Browallia New" w:cs="Browallia New"/>
          <w:sz w:val="28"/>
          <w:szCs w:val="28"/>
          <w:lang w:val="en-US"/>
        </w:rPr>
        <w:t xml:space="preserve"> </w:t>
      </w:r>
      <w:r w:rsidR="009751BF" w:rsidRPr="00A67DCC">
        <w:rPr>
          <w:rFonts w:ascii="Browallia New" w:hAnsi="Browallia New" w:cs="Browallia New"/>
          <w:sz w:val="28"/>
          <w:szCs w:val="28"/>
          <w:lang w:val="en-US"/>
        </w:rPr>
        <w:t xml:space="preserve">2568 </w:t>
      </w:r>
      <w:r w:rsidR="00017537" w:rsidRPr="00A67DCC">
        <w:rPr>
          <w:rFonts w:ascii="Browallia New" w:hAnsi="Browallia New" w:cs="Browallia New"/>
          <w:sz w:val="28"/>
          <w:szCs w:val="28"/>
          <w:cs/>
        </w:rPr>
        <w:t xml:space="preserve">และวันที่ </w:t>
      </w:r>
      <w:r w:rsidR="00017537" w:rsidRPr="00A67DCC">
        <w:rPr>
          <w:rFonts w:ascii="Browallia New" w:hAnsi="Browallia New" w:cs="Browallia New"/>
          <w:sz w:val="28"/>
          <w:szCs w:val="28"/>
        </w:rPr>
        <w:t>31</w:t>
      </w:r>
      <w:r w:rsidR="00017537" w:rsidRPr="00A67DCC">
        <w:rPr>
          <w:rFonts w:ascii="Browallia New" w:hAnsi="Browallia New" w:cs="Browallia New"/>
          <w:sz w:val="28"/>
          <w:szCs w:val="28"/>
          <w:cs/>
        </w:rPr>
        <w:t xml:space="preserve"> ธันวาคม </w:t>
      </w:r>
      <w:r w:rsidR="00017537" w:rsidRPr="00A67DCC">
        <w:rPr>
          <w:rFonts w:ascii="Browallia New" w:hAnsi="Browallia New" w:cs="Browallia New"/>
          <w:sz w:val="28"/>
          <w:szCs w:val="28"/>
        </w:rPr>
        <w:t>256</w:t>
      </w:r>
      <w:r w:rsidR="009751BF" w:rsidRPr="00A67DCC">
        <w:rPr>
          <w:rFonts w:ascii="Browallia New" w:hAnsi="Browallia New" w:cs="Browallia New"/>
          <w:sz w:val="28"/>
          <w:szCs w:val="28"/>
          <w:lang w:val="en-US"/>
        </w:rPr>
        <w:t>7</w:t>
      </w:r>
      <w:r w:rsidR="0069043B" w:rsidRPr="00A67DCC">
        <w:rPr>
          <w:rFonts w:ascii="Browallia New" w:hAnsi="Browallia New" w:cs="Browallia New"/>
          <w:sz w:val="28"/>
          <w:szCs w:val="28"/>
          <w:cs/>
        </w:rPr>
        <w:t xml:space="preserve"> </w:t>
      </w:r>
      <w:r w:rsidR="0012502A" w:rsidRPr="00A67DCC">
        <w:rPr>
          <w:rFonts w:ascii="Browallia New" w:hAnsi="Browallia New" w:cs="Browallia New"/>
          <w:sz w:val="28"/>
          <w:szCs w:val="28"/>
          <w:cs/>
        </w:rPr>
        <w:t>ดังนี้</w:t>
      </w:r>
    </w:p>
    <w:p w14:paraId="29C8C389" w14:textId="77777777" w:rsidR="00FF55BB" w:rsidRPr="00A67DCC"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A67DCC" w14:paraId="60B9650A" w14:textId="77777777" w:rsidTr="009C003F">
        <w:tc>
          <w:tcPr>
            <w:tcW w:w="566" w:type="dxa"/>
          </w:tcPr>
          <w:p w14:paraId="552B99AD" w14:textId="77777777" w:rsidR="00F84A59" w:rsidRPr="00A67DCC"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A67DCC" w:rsidRDefault="00242E2C" w:rsidP="00242E2C">
            <w:pPr>
              <w:tabs>
                <w:tab w:val="left" w:pos="427"/>
                <w:tab w:val="left" w:pos="1680"/>
                <w:tab w:val="right" w:pos="2749"/>
              </w:tabs>
              <w:ind w:right="-22"/>
              <w:jc w:val="right"/>
              <w:rPr>
                <w:rFonts w:ascii="Browallia New" w:hAnsi="Browallia New" w:cs="Browallia New"/>
                <w:sz w:val="24"/>
                <w:szCs w:val="24"/>
                <w:cs/>
              </w:rPr>
            </w:pPr>
            <w:r w:rsidRPr="00A67DCC">
              <w:rPr>
                <w:rFonts w:ascii="Browallia New" w:hAnsi="Browallia New" w:cs="Browallia New"/>
                <w:sz w:val="24"/>
                <w:szCs w:val="24"/>
                <w:cs/>
              </w:rPr>
              <w:tab/>
            </w:r>
            <w:r w:rsidRPr="00A67DCC">
              <w:rPr>
                <w:rFonts w:ascii="Browallia New" w:hAnsi="Browallia New" w:cs="Browallia New"/>
                <w:sz w:val="24"/>
                <w:szCs w:val="24"/>
                <w:cs/>
              </w:rPr>
              <w:tab/>
            </w:r>
            <w:r w:rsidRPr="00A67DCC">
              <w:rPr>
                <w:rFonts w:ascii="Browallia New" w:hAnsi="Browallia New" w:cs="Browallia New"/>
                <w:sz w:val="24"/>
                <w:szCs w:val="24"/>
                <w:cs/>
              </w:rPr>
              <w:tab/>
            </w:r>
            <w:r w:rsidRPr="00A67DCC">
              <w:rPr>
                <w:rFonts w:ascii="Browallia New" w:hAnsi="Browallia New" w:cs="Browallia New"/>
                <w:sz w:val="24"/>
                <w:szCs w:val="24"/>
                <w:cs/>
              </w:rPr>
              <w:tab/>
            </w:r>
            <w:r w:rsidRPr="00A67DCC">
              <w:rPr>
                <w:rFonts w:ascii="Browallia New" w:hAnsi="Browallia New" w:cs="Browallia New"/>
                <w:sz w:val="24"/>
                <w:szCs w:val="24"/>
                <w:cs/>
              </w:rPr>
              <w:tab/>
            </w:r>
            <w:r w:rsidR="00F84A59" w:rsidRPr="00A67DCC">
              <w:rPr>
                <w:rFonts w:ascii="Browallia New" w:hAnsi="Browallia New" w:cs="Browallia New"/>
                <w:sz w:val="24"/>
                <w:szCs w:val="24"/>
                <w:cs/>
              </w:rPr>
              <w:t>(หน่วย : ล้านบาท)</w:t>
            </w:r>
          </w:p>
        </w:tc>
        <w:tc>
          <w:tcPr>
            <w:tcW w:w="5421" w:type="dxa"/>
            <w:vAlign w:val="center"/>
          </w:tcPr>
          <w:p w14:paraId="7335598D" w14:textId="77777777" w:rsidR="00F84A59" w:rsidRPr="00A67DCC" w:rsidRDefault="00F84A59" w:rsidP="00415863">
            <w:pPr>
              <w:tabs>
                <w:tab w:val="left" w:pos="1680"/>
              </w:tabs>
              <w:ind w:left="-108" w:right="-22"/>
              <w:jc w:val="center"/>
              <w:rPr>
                <w:rFonts w:ascii="Browallia New" w:hAnsi="Browallia New" w:cs="Browallia New"/>
                <w:sz w:val="24"/>
                <w:szCs w:val="24"/>
                <w:cs/>
              </w:rPr>
            </w:pPr>
          </w:p>
        </w:tc>
      </w:tr>
      <w:tr w:rsidR="00F84A59" w:rsidRPr="00A67DCC" w14:paraId="740CFB47" w14:textId="77777777" w:rsidTr="009C003F">
        <w:tc>
          <w:tcPr>
            <w:tcW w:w="566" w:type="dxa"/>
          </w:tcPr>
          <w:p w14:paraId="43662359" w14:textId="77777777" w:rsidR="00F84A59" w:rsidRPr="00A67DCC"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A67DCC"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A67DCC">
              <w:rPr>
                <w:rFonts w:ascii="Browallia New" w:hAnsi="Browallia New" w:cs="Browallia New"/>
                <w:sz w:val="24"/>
                <w:szCs w:val="24"/>
                <w:cs/>
              </w:rPr>
              <w:t xml:space="preserve">เงินต้น </w:t>
            </w:r>
          </w:p>
        </w:tc>
        <w:tc>
          <w:tcPr>
            <w:tcW w:w="5421" w:type="dxa"/>
            <w:vAlign w:val="center"/>
          </w:tcPr>
          <w:p w14:paraId="47466E94" w14:textId="77777777" w:rsidR="00F84A59" w:rsidRPr="00A67DCC" w:rsidRDefault="00F84A59" w:rsidP="00415863">
            <w:pPr>
              <w:tabs>
                <w:tab w:val="left" w:pos="1680"/>
              </w:tabs>
              <w:ind w:left="-108" w:right="-22"/>
              <w:jc w:val="center"/>
              <w:rPr>
                <w:rFonts w:ascii="Browallia New" w:hAnsi="Browallia New" w:cs="Browallia New"/>
                <w:sz w:val="24"/>
                <w:szCs w:val="24"/>
                <w:cs/>
              </w:rPr>
            </w:pPr>
          </w:p>
        </w:tc>
      </w:tr>
      <w:tr w:rsidR="00F84A59" w:rsidRPr="00A67DCC" w14:paraId="42A50CD8" w14:textId="77777777" w:rsidTr="009C003F">
        <w:tc>
          <w:tcPr>
            <w:tcW w:w="566" w:type="dxa"/>
          </w:tcPr>
          <w:p w14:paraId="3110D8FE" w14:textId="77777777" w:rsidR="00F84A59" w:rsidRPr="00A67DCC"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A67DCC" w:rsidRDefault="001C0240" w:rsidP="008F446E">
            <w:pPr>
              <w:pBdr>
                <w:bottom w:val="single" w:sz="4" w:space="1" w:color="auto"/>
              </w:pBdr>
              <w:tabs>
                <w:tab w:val="left" w:pos="1680"/>
              </w:tabs>
              <w:ind w:right="-22"/>
              <w:jc w:val="center"/>
              <w:rPr>
                <w:rFonts w:ascii="Browallia New" w:hAnsi="Browallia New" w:cs="Browallia New"/>
                <w:sz w:val="24"/>
                <w:szCs w:val="24"/>
              </w:rPr>
            </w:pPr>
            <w:r w:rsidRPr="00A67DCC">
              <w:rPr>
                <w:rFonts w:ascii="Browallia New" w:hAnsi="Browallia New" w:cs="Browallia New"/>
                <w:sz w:val="24"/>
                <w:szCs w:val="24"/>
                <w:cs/>
              </w:rPr>
              <w:t>ข้อมูลทาง</w:t>
            </w:r>
            <w:r w:rsidR="00F84A59" w:rsidRPr="00A67DCC">
              <w:rPr>
                <w:rFonts w:ascii="Browallia New" w:hAnsi="Browallia New" w:cs="Browallia New"/>
                <w:sz w:val="24"/>
                <w:szCs w:val="24"/>
                <w:cs/>
              </w:rPr>
              <w:t>การเงินรวม</w:t>
            </w:r>
          </w:p>
        </w:tc>
        <w:tc>
          <w:tcPr>
            <w:tcW w:w="5421" w:type="dxa"/>
          </w:tcPr>
          <w:p w14:paraId="25157137" w14:textId="77777777" w:rsidR="00F84A59" w:rsidRPr="00A67DCC" w:rsidRDefault="00F84A59" w:rsidP="00415863">
            <w:pPr>
              <w:tabs>
                <w:tab w:val="left" w:pos="1680"/>
              </w:tabs>
              <w:ind w:left="-15"/>
              <w:jc w:val="center"/>
              <w:rPr>
                <w:rFonts w:ascii="Browallia New" w:hAnsi="Browallia New" w:cs="Browallia New"/>
                <w:sz w:val="24"/>
                <w:szCs w:val="24"/>
              </w:rPr>
            </w:pPr>
          </w:p>
        </w:tc>
      </w:tr>
      <w:tr w:rsidR="00EF65C2" w:rsidRPr="00A67DCC" w14:paraId="3031A15C" w14:textId="77777777" w:rsidTr="009C003F">
        <w:tc>
          <w:tcPr>
            <w:tcW w:w="566" w:type="dxa"/>
          </w:tcPr>
          <w:p w14:paraId="50EA8758" w14:textId="77777777" w:rsidR="00EF65C2" w:rsidRPr="00A67DCC"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1ABF1808" w:rsidR="00EF65C2" w:rsidRPr="00A67DCC" w:rsidRDefault="00B26EEA" w:rsidP="00EF65C2">
            <w:pPr>
              <w:pBdr>
                <w:bottom w:val="single" w:sz="4" w:space="1" w:color="auto"/>
              </w:pBdr>
              <w:ind w:left="-15"/>
              <w:jc w:val="center"/>
              <w:rPr>
                <w:rFonts w:ascii="Browallia New" w:hAnsi="Browallia New" w:cs="Browallia New"/>
                <w:sz w:val="24"/>
                <w:szCs w:val="24"/>
              </w:rPr>
            </w:pPr>
            <w:r w:rsidRPr="00A67DCC">
              <w:rPr>
                <w:rFonts w:ascii="Browallia New" w:hAnsi="Browallia New" w:cs="Browallia New"/>
                <w:sz w:val="24"/>
                <w:szCs w:val="24"/>
                <w:lang w:val="en-GB"/>
              </w:rPr>
              <w:t>30</w:t>
            </w:r>
            <w:r w:rsidRPr="00A67DCC">
              <w:rPr>
                <w:rFonts w:ascii="Browallia New" w:hAnsi="Browallia New" w:cs="Browallia New"/>
                <w:sz w:val="24"/>
                <w:szCs w:val="24"/>
                <w:cs/>
              </w:rPr>
              <w:t xml:space="preserve"> มิถุนายน</w:t>
            </w:r>
            <w:r w:rsidR="0036668A" w:rsidRPr="00A67DCC">
              <w:rPr>
                <w:rFonts w:ascii="Browallia New" w:hAnsi="Browallia New" w:cs="Browallia New"/>
                <w:sz w:val="24"/>
                <w:szCs w:val="24"/>
              </w:rPr>
              <w:t xml:space="preserve"> </w:t>
            </w:r>
            <w:r w:rsidR="009751BF" w:rsidRPr="00A67DCC">
              <w:rPr>
                <w:rFonts w:ascii="Browallia New" w:hAnsi="Browallia New" w:cs="Browallia New"/>
                <w:sz w:val="24"/>
                <w:szCs w:val="24"/>
              </w:rPr>
              <w:t>2568</w:t>
            </w:r>
          </w:p>
        </w:tc>
        <w:tc>
          <w:tcPr>
            <w:tcW w:w="1481" w:type="dxa"/>
            <w:vAlign w:val="bottom"/>
          </w:tcPr>
          <w:p w14:paraId="39DCC2D1" w14:textId="77DAA80D" w:rsidR="00EF65C2" w:rsidRPr="00A67DCC" w:rsidRDefault="00EF65C2" w:rsidP="00EF65C2">
            <w:pPr>
              <w:pBdr>
                <w:bottom w:val="single" w:sz="4" w:space="1" w:color="auto"/>
              </w:pBdr>
              <w:ind w:left="-15"/>
              <w:jc w:val="center"/>
              <w:rPr>
                <w:rFonts w:ascii="Browallia New" w:hAnsi="Browallia New" w:cs="Browallia New"/>
                <w:sz w:val="24"/>
                <w:szCs w:val="24"/>
              </w:rPr>
            </w:pPr>
            <w:r w:rsidRPr="00A67DCC">
              <w:rPr>
                <w:rFonts w:ascii="Browallia New" w:eastAsia="SimSun" w:hAnsi="Browallia New" w:cs="Browallia New"/>
                <w:sz w:val="24"/>
                <w:szCs w:val="24"/>
                <w:lang w:val="en-GB"/>
              </w:rPr>
              <w:t xml:space="preserve">31 </w:t>
            </w:r>
            <w:r w:rsidRPr="00A67DCC">
              <w:rPr>
                <w:rFonts w:ascii="Browallia New" w:eastAsia="SimSun" w:hAnsi="Browallia New" w:cs="Browallia New"/>
                <w:sz w:val="24"/>
                <w:szCs w:val="24"/>
                <w:cs/>
                <w:lang w:val="en-GB"/>
              </w:rPr>
              <w:t xml:space="preserve">ธันวาคม </w:t>
            </w:r>
            <w:r w:rsidRPr="00A67DCC">
              <w:rPr>
                <w:rFonts w:ascii="Browallia New" w:hAnsi="Browallia New" w:cs="Browallia New"/>
                <w:sz w:val="24"/>
                <w:szCs w:val="24"/>
              </w:rPr>
              <w:t>256</w:t>
            </w:r>
            <w:r w:rsidR="009751BF" w:rsidRPr="00A67DCC">
              <w:rPr>
                <w:rFonts w:ascii="Browallia New" w:hAnsi="Browallia New" w:cs="Browallia New"/>
                <w:sz w:val="24"/>
                <w:szCs w:val="24"/>
              </w:rPr>
              <w:t>7</w:t>
            </w:r>
          </w:p>
        </w:tc>
        <w:tc>
          <w:tcPr>
            <w:tcW w:w="5421" w:type="dxa"/>
            <w:vAlign w:val="bottom"/>
          </w:tcPr>
          <w:p w14:paraId="652AA610" w14:textId="77777777" w:rsidR="00EF65C2" w:rsidRPr="00A67DCC"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A67DCC">
              <w:rPr>
                <w:rFonts w:ascii="Browallia New" w:hAnsi="Browallia New" w:cs="Browallia New"/>
                <w:sz w:val="24"/>
                <w:szCs w:val="24"/>
                <w:cs/>
              </w:rPr>
              <w:t>หลักประกัน</w:t>
            </w:r>
          </w:p>
        </w:tc>
      </w:tr>
      <w:tr w:rsidR="00EF65C2" w:rsidRPr="00A67DCC" w14:paraId="6ED658F2" w14:textId="77777777" w:rsidTr="009C003F">
        <w:tc>
          <w:tcPr>
            <w:tcW w:w="566" w:type="dxa"/>
          </w:tcPr>
          <w:p w14:paraId="7B080F53" w14:textId="77777777" w:rsidR="00EF65C2" w:rsidRPr="00A67DCC"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A67DCC"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A67DCC" w:rsidRDefault="00EF65C2" w:rsidP="00EF65C2">
            <w:pPr>
              <w:ind w:left="-108" w:right="-22"/>
              <w:jc w:val="center"/>
              <w:rPr>
                <w:rFonts w:ascii="Browallia New" w:hAnsi="Browallia New" w:cs="Browallia New"/>
                <w:sz w:val="20"/>
                <w:szCs w:val="20"/>
              </w:rPr>
            </w:pPr>
          </w:p>
        </w:tc>
        <w:tc>
          <w:tcPr>
            <w:tcW w:w="5421" w:type="dxa"/>
          </w:tcPr>
          <w:p w14:paraId="68646728" w14:textId="77777777" w:rsidR="00EF65C2" w:rsidRPr="00A67DCC" w:rsidRDefault="00EF65C2" w:rsidP="00EF65C2">
            <w:pPr>
              <w:tabs>
                <w:tab w:val="left" w:pos="1680"/>
              </w:tabs>
              <w:ind w:left="-108" w:right="-22"/>
              <w:jc w:val="thaiDistribute"/>
              <w:rPr>
                <w:rFonts w:ascii="Browallia New" w:hAnsi="Browallia New" w:cs="Browallia New"/>
                <w:sz w:val="20"/>
                <w:szCs w:val="20"/>
                <w:cs/>
              </w:rPr>
            </w:pPr>
          </w:p>
        </w:tc>
      </w:tr>
      <w:tr w:rsidR="00902D83" w:rsidRPr="00A67DCC" w14:paraId="3667FD6A" w14:textId="77777777" w:rsidTr="006756C5">
        <w:tc>
          <w:tcPr>
            <w:tcW w:w="566" w:type="dxa"/>
          </w:tcPr>
          <w:p w14:paraId="301F3FF0" w14:textId="77777777" w:rsidR="00902D83" w:rsidRPr="00A67DCC" w:rsidRDefault="00902D83" w:rsidP="00902D83">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1</w:t>
            </w:r>
            <w:r w:rsidRPr="00A67DCC">
              <w:rPr>
                <w:rFonts w:ascii="Browallia New" w:hAnsi="Browallia New" w:cs="Browallia New"/>
                <w:sz w:val="24"/>
                <w:szCs w:val="24"/>
                <w:cs/>
              </w:rPr>
              <w:t>)</w:t>
            </w:r>
          </w:p>
        </w:tc>
        <w:tc>
          <w:tcPr>
            <w:tcW w:w="1462" w:type="dxa"/>
          </w:tcPr>
          <w:p w14:paraId="39E4B620" w14:textId="49165834" w:rsidR="00902D83" w:rsidRPr="00A67DCC" w:rsidRDefault="00710BCD" w:rsidP="00F46089">
            <w:pPr>
              <w:ind w:left="-108" w:right="-22"/>
              <w:jc w:val="right"/>
              <w:rPr>
                <w:rFonts w:ascii="Browallia New" w:hAnsi="Browallia New" w:cs="Browallia New"/>
                <w:sz w:val="24"/>
                <w:szCs w:val="24"/>
              </w:rPr>
            </w:pPr>
            <w:r w:rsidRPr="00A67DCC">
              <w:rPr>
                <w:rFonts w:ascii="Browallia New" w:hAnsi="Browallia New" w:cs="Browallia New"/>
                <w:sz w:val="24"/>
                <w:szCs w:val="24"/>
              </w:rPr>
              <w:t>169.16</w:t>
            </w:r>
          </w:p>
        </w:tc>
        <w:tc>
          <w:tcPr>
            <w:tcW w:w="1481" w:type="dxa"/>
          </w:tcPr>
          <w:p w14:paraId="162BBE99" w14:textId="61D1FCAD" w:rsidR="00902D83" w:rsidRPr="00A67DCC" w:rsidRDefault="00902D83" w:rsidP="00902D83">
            <w:pPr>
              <w:ind w:left="-108" w:right="-22"/>
              <w:jc w:val="right"/>
              <w:rPr>
                <w:rFonts w:ascii="Browallia New" w:hAnsi="Browallia New" w:cs="Browallia New"/>
                <w:sz w:val="24"/>
                <w:szCs w:val="24"/>
              </w:rPr>
            </w:pPr>
            <w:r w:rsidRPr="00A67DCC">
              <w:rPr>
                <w:rFonts w:ascii="Browallia New" w:hAnsi="Browallia New" w:cs="Browallia New"/>
                <w:sz w:val="24"/>
                <w:szCs w:val="24"/>
              </w:rPr>
              <w:t>171.31</w:t>
            </w:r>
          </w:p>
        </w:tc>
        <w:tc>
          <w:tcPr>
            <w:tcW w:w="5421" w:type="dxa"/>
          </w:tcPr>
          <w:p w14:paraId="3EC779BD" w14:textId="77777777" w:rsidR="00902D83" w:rsidRPr="00A67DCC" w:rsidRDefault="00902D83" w:rsidP="00902D83">
            <w:pPr>
              <w:tabs>
                <w:tab w:val="left" w:pos="1680"/>
              </w:tabs>
              <w:ind w:left="271" w:right="-22" w:hanging="284"/>
              <w:jc w:val="thaiDistribute"/>
              <w:rPr>
                <w:rFonts w:ascii="Browallia New" w:hAnsi="Browallia New" w:cs="Browallia New"/>
                <w:sz w:val="24"/>
                <w:szCs w:val="24"/>
              </w:rPr>
            </w:pPr>
            <w:r w:rsidRPr="00A67DCC">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902D83" w:rsidRPr="00A67DCC" w:rsidRDefault="00902D83" w:rsidP="00902D83">
            <w:pPr>
              <w:tabs>
                <w:tab w:val="left" w:pos="1680"/>
              </w:tabs>
              <w:ind w:left="271" w:right="-22" w:hanging="284"/>
              <w:jc w:val="thaiDistribute"/>
              <w:rPr>
                <w:rFonts w:ascii="Browallia New" w:hAnsi="Browallia New" w:cs="Browallia New"/>
                <w:sz w:val="24"/>
                <w:szCs w:val="24"/>
                <w:cs/>
              </w:rPr>
            </w:pPr>
            <w:r w:rsidRPr="00A67DCC">
              <w:rPr>
                <w:rFonts w:ascii="Browallia New" w:hAnsi="Browallia New" w:cs="Browallia New"/>
                <w:sz w:val="24"/>
                <w:szCs w:val="24"/>
              </w:rPr>
              <w:t xml:space="preserve">     </w:t>
            </w:r>
            <w:r w:rsidRPr="00A67DCC">
              <w:rPr>
                <w:rFonts w:ascii="Browallia New" w:hAnsi="Browallia New" w:cs="Browallia New"/>
                <w:sz w:val="24"/>
                <w:szCs w:val="24"/>
                <w:cs/>
              </w:rPr>
              <w:t>โฉนดที่ดินไว้เป็นประกันต่อบริษัท</w:t>
            </w:r>
          </w:p>
        </w:tc>
      </w:tr>
      <w:tr w:rsidR="00902D83" w:rsidRPr="00A67DCC" w14:paraId="6860E709" w14:textId="77777777" w:rsidTr="009113BE">
        <w:trPr>
          <w:trHeight w:val="311"/>
        </w:trPr>
        <w:tc>
          <w:tcPr>
            <w:tcW w:w="566" w:type="dxa"/>
          </w:tcPr>
          <w:p w14:paraId="4E71A7BE" w14:textId="77777777" w:rsidR="00902D83" w:rsidRPr="00A67DCC" w:rsidRDefault="00902D83" w:rsidP="00902D83">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2</w:t>
            </w:r>
            <w:r w:rsidRPr="00A67DCC">
              <w:rPr>
                <w:rFonts w:ascii="Browallia New" w:hAnsi="Browallia New" w:cs="Browallia New"/>
                <w:sz w:val="24"/>
                <w:szCs w:val="24"/>
                <w:cs/>
              </w:rPr>
              <w:t>)</w:t>
            </w:r>
          </w:p>
        </w:tc>
        <w:tc>
          <w:tcPr>
            <w:tcW w:w="1462" w:type="dxa"/>
          </w:tcPr>
          <w:p w14:paraId="793D14DD" w14:textId="79429276" w:rsidR="00902D83" w:rsidRPr="00A67DCC" w:rsidRDefault="00710BCD" w:rsidP="00902D83">
            <w:pPr>
              <w:ind w:left="-108" w:right="-22"/>
              <w:jc w:val="right"/>
              <w:rPr>
                <w:rFonts w:ascii="Browallia New" w:hAnsi="Browallia New" w:cs="Browallia New"/>
                <w:sz w:val="24"/>
                <w:szCs w:val="24"/>
              </w:rPr>
            </w:pPr>
            <w:r w:rsidRPr="00A67DCC">
              <w:rPr>
                <w:rFonts w:ascii="Browallia New" w:hAnsi="Browallia New" w:cs="Browallia New"/>
                <w:sz w:val="24"/>
                <w:szCs w:val="24"/>
              </w:rPr>
              <w:t>225.21</w:t>
            </w:r>
          </w:p>
        </w:tc>
        <w:tc>
          <w:tcPr>
            <w:tcW w:w="1481" w:type="dxa"/>
          </w:tcPr>
          <w:p w14:paraId="37565141" w14:textId="4FD775AD" w:rsidR="00902D83" w:rsidRPr="00A67DCC" w:rsidRDefault="00902D83" w:rsidP="00902D83">
            <w:pPr>
              <w:ind w:left="-108" w:right="-22"/>
              <w:jc w:val="right"/>
              <w:rPr>
                <w:rFonts w:ascii="Browallia New" w:hAnsi="Browallia New" w:cs="Browallia New"/>
                <w:sz w:val="24"/>
                <w:szCs w:val="24"/>
              </w:rPr>
            </w:pPr>
            <w:r w:rsidRPr="00A67DCC">
              <w:rPr>
                <w:rFonts w:ascii="Browallia New" w:hAnsi="Browallia New" w:cs="Browallia New"/>
                <w:sz w:val="24"/>
                <w:szCs w:val="24"/>
              </w:rPr>
              <w:t>216.18</w:t>
            </w:r>
          </w:p>
        </w:tc>
        <w:tc>
          <w:tcPr>
            <w:tcW w:w="5421" w:type="dxa"/>
          </w:tcPr>
          <w:p w14:paraId="057804E8" w14:textId="77777777" w:rsidR="00902D83" w:rsidRPr="00A67DCC" w:rsidRDefault="00902D83" w:rsidP="00902D83">
            <w:pPr>
              <w:ind w:left="271" w:hanging="284"/>
              <w:rPr>
                <w:rFonts w:ascii="Browallia New" w:hAnsi="Browallia New" w:cs="Browallia New"/>
                <w:sz w:val="24"/>
                <w:szCs w:val="24"/>
              </w:rPr>
            </w:pPr>
            <w:r w:rsidRPr="00A67DCC">
              <w:rPr>
                <w:rFonts w:ascii="Browallia New" w:hAnsi="Browallia New" w:cs="Browallia New"/>
                <w:sz w:val="24"/>
                <w:szCs w:val="24"/>
                <w:cs/>
              </w:rPr>
              <w:t>ค้ำประกันโดยบุคคล</w:t>
            </w:r>
          </w:p>
        </w:tc>
      </w:tr>
      <w:tr w:rsidR="00902D83" w:rsidRPr="00A67DCC" w14:paraId="5DE45C38" w14:textId="77777777" w:rsidTr="009C003F">
        <w:tc>
          <w:tcPr>
            <w:tcW w:w="566" w:type="dxa"/>
          </w:tcPr>
          <w:p w14:paraId="46C5800B" w14:textId="51999E13" w:rsidR="00902D83" w:rsidRPr="00A67DCC" w:rsidRDefault="00902D83" w:rsidP="00902D83">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3)</w:t>
            </w:r>
          </w:p>
        </w:tc>
        <w:tc>
          <w:tcPr>
            <w:tcW w:w="1462" w:type="dxa"/>
          </w:tcPr>
          <w:p w14:paraId="21CDEE9B" w14:textId="09F9B554" w:rsidR="00902D83" w:rsidRPr="00A67DCC" w:rsidDel="0012502A" w:rsidRDefault="00710BCD" w:rsidP="00902D83">
            <w:pPr>
              <w:ind w:left="-108" w:right="-22"/>
              <w:jc w:val="right"/>
              <w:rPr>
                <w:rFonts w:ascii="Browallia New" w:hAnsi="Browallia New" w:cs="Browallia New"/>
                <w:sz w:val="24"/>
                <w:szCs w:val="24"/>
              </w:rPr>
            </w:pPr>
            <w:r w:rsidRPr="00A67DCC">
              <w:rPr>
                <w:rFonts w:ascii="Browallia New" w:hAnsi="Browallia New" w:cs="Browallia New"/>
                <w:sz w:val="24"/>
                <w:szCs w:val="24"/>
              </w:rPr>
              <w:t>36.54</w:t>
            </w:r>
          </w:p>
        </w:tc>
        <w:tc>
          <w:tcPr>
            <w:tcW w:w="1481" w:type="dxa"/>
          </w:tcPr>
          <w:p w14:paraId="74476428" w14:textId="17CA5F38" w:rsidR="00902D83" w:rsidRPr="00A67DCC" w:rsidRDefault="00902D83" w:rsidP="00902D83">
            <w:pPr>
              <w:ind w:left="-108" w:right="-22"/>
              <w:jc w:val="right"/>
              <w:rPr>
                <w:rFonts w:ascii="Browallia New" w:hAnsi="Browallia New" w:cs="Browallia New"/>
                <w:sz w:val="24"/>
                <w:szCs w:val="24"/>
                <w:cs/>
              </w:rPr>
            </w:pPr>
            <w:r w:rsidRPr="00A67DCC">
              <w:rPr>
                <w:rFonts w:ascii="Browallia New" w:hAnsi="Browallia New" w:cs="Browallia New"/>
                <w:sz w:val="24"/>
                <w:szCs w:val="24"/>
              </w:rPr>
              <w:t>35.93</w:t>
            </w:r>
          </w:p>
        </w:tc>
        <w:tc>
          <w:tcPr>
            <w:tcW w:w="5421" w:type="dxa"/>
          </w:tcPr>
          <w:p w14:paraId="71DA470B" w14:textId="5771FA69" w:rsidR="00902D83" w:rsidRPr="00A67DCC" w:rsidRDefault="00902D83" w:rsidP="00902D83">
            <w:pPr>
              <w:ind w:left="271" w:hanging="284"/>
              <w:rPr>
                <w:rFonts w:ascii="Browallia New" w:hAnsi="Browallia New" w:cs="Browallia New"/>
                <w:sz w:val="24"/>
                <w:szCs w:val="24"/>
                <w:cs/>
              </w:rPr>
            </w:pPr>
            <w:r w:rsidRPr="00A67DCC">
              <w:rPr>
                <w:rFonts w:ascii="Browallia New" w:hAnsi="Browallia New" w:cs="Browallia New"/>
                <w:sz w:val="24"/>
                <w:szCs w:val="24"/>
                <w:cs/>
              </w:rPr>
              <w:t>ค้ำประกันโดยสินเชื่อแฟคตอริ่ง</w:t>
            </w:r>
          </w:p>
        </w:tc>
      </w:tr>
      <w:tr w:rsidR="009B7DB8" w:rsidRPr="00A67DCC" w14:paraId="2B927377" w14:textId="77777777" w:rsidTr="009C003F">
        <w:tc>
          <w:tcPr>
            <w:tcW w:w="566" w:type="dxa"/>
          </w:tcPr>
          <w:p w14:paraId="476BDEC9" w14:textId="24E49C28" w:rsidR="009B7DB8" w:rsidRPr="00A67DCC" w:rsidRDefault="009B7DB8" w:rsidP="009B7DB8">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4)</w:t>
            </w:r>
          </w:p>
        </w:tc>
        <w:tc>
          <w:tcPr>
            <w:tcW w:w="1462" w:type="dxa"/>
          </w:tcPr>
          <w:p w14:paraId="104E9DF6" w14:textId="23C5BCAA" w:rsidR="009B7DB8" w:rsidRPr="00A67DCC" w:rsidDel="0012502A" w:rsidRDefault="009B7DB8" w:rsidP="009B7DB8">
            <w:pPr>
              <w:ind w:left="-108" w:right="-22"/>
              <w:jc w:val="right"/>
              <w:rPr>
                <w:rFonts w:ascii="Browallia New" w:hAnsi="Browallia New" w:cs="Browallia New"/>
                <w:sz w:val="24"/>
                <w:szCs w:val="24"/>
              </w:rPr>
            </w:pPr>
            <w:r w:rsidRPr="00A67DCC">
              <w:rPr>
                <w:rFonts w:ascii="Browallia New" w:hAnsi="Browallia New" w:cs="Browallia New"/>
                <w:sz w:val="24"/>
                <w:szCs w:val="24"/>
              </w:rPr>
              <w:t>23.00</w:t>
            </w:r>
          </w:p>
        </w:tc>
        <w:tc>
          <w:tcPr>
            <w:tcW w:w="1481" w:type="dxa"/>
          </w:tcPr>
          <w:p w14:paraId="330EB126" w14:textId="49B39400" w:rsidR="009B7DB8" w:rsidRPr="00A67DCC" w:rsidRDefault="009B7DB8" w:rsidP="009B7DB8">
            <w:pPr>
              <w:ind w:left="-108" w:right="-22"/>
              <w:jc w:val="right"/>
              <w:rPr>
                <w:rFonts w:ascii="Browallia New" w:hAnsi="Browallia New" w:cs="Browallia New"/>
                <w:sz w:val="24"/>
                <w:szCs w:val="24"/>
                <w:cs/>
              </w:rPr>
            </w:pPr>
            <w:r w:rsidRPr="00A67DCC">
              <w:rPr>
                <w:rFonts w:ascii="Browallia New" w:hAnsi="Browallia New" w:cs="Browallia New"/>
                <w:sz w:val="24"/>
                <w:szCs w:val="24"/>
              </w:rPr>
              <w:t>23.00</w:t>
            </w:r>
          </w:p>
        </w:tc>
        <w:tc>
          <w:tcPr>
            <w:tcW w:w="5421" w:type="dxa"/>
          </w:tcPr>
          <w:p w14:paraId="55AEBCEB" w14:textId="4AA068BC" w:rsidR="009B7DB8" w:rsidRPr="00A67DCC" w:rsidRDefault="009B7DB8" w:rsidP="009B7DB8">
            <w:pPr>
              <w:ind w:left="271" w:hanging="284"/>
              <w:rPr>
                <w:rFonts w:ascii="Browallia New" w:hAnsi="Browallia New" w:cs="Browallia New"/>
                <w:sz w:val="24"/>
                <w:szCs w:val="24"/>
                <w:cs/>
              </w:rPr>
            </w:pPr>
            <w:r w:rsidRPr="00A67DCC">
              <w:rPr>
                <w:rFonts w:ascii="Browallia New" w:hAnsi="Browallia New" w:cs="Browallia New"/>
                <w:sz w:val="24"/>
                <w:szCs w:val="24"/>
                <w:cs/>
              </w:rPr>
              <w:t>เช็คลงวันที่ล่วงหน้า</w:t>
            </w:r>
          </w:p>
        </w:tc>
      </w:tr>
      <w:tr w:rsidR="002C7945" w:rsidRPr="00A67DCC" w14:paraId="7D184D9C" w14:textId="77777777" w:rsidTr="009113BE">
        <w:tc>
          <w:tcPr>
            <w:tcW w:w="566" w:type="dxa"/>
          </w:tcPr>
          <w:p w14:paraId="29703161" w14:textId="5F8B83BC" w:rsidR="002C7945" w:rsidRPr="00A67DCC" w:rsidRDefault="002C7945" w:rsidP="002C7945">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5)</w:t>
            </w:r>
          </w:p>
        </w:tc>
        <w:tc>
          <w:tcPr>
            <w:tcW w:w="1462" w:type="dxa"/>
          </w:tcPr>
          <w:p w14:paraId="50231900" w14:textId="6D395757" w:rsidR="002C7945" w:rsidRPr="00A67DCC" w:rsidDel="0012502A" w:rsidRDefault="00710BCD" w:rsidP="002C7945">
            <w:pPr>
              <w:ind w:left="-108" w:right="-22"/>
              <w:jc w:val="right"/>
              <w:rPr>
                <w:rFonts w:ascii="Browallia New" w:hAnsi="Browallia New" w:cs="Browallia New"/>
                <w:sz w:val="24"/>
                <w:szCs w:val="24"/>
              </w:rPr>
            </w:pPr>
            <w:r w:rsidRPr="00A67DCC">
              <w:rPr>
                <w:rFonts w:ascii="Browallia New" w:hAnsi="Browallia New" w:cs="Browallia New"/>
                <w:sz w:val="24"/>
                <w:szCs w:val="24"/>
              </w:rPr>
              <w:t>4.23</w:t>
            </w:r>
          </w:p>
        </w:tc>
        <w:tc>
          <w:tcPr>
            <w:tcW w:w="1481" w:type="dxa"/>
          </w:tcPr>
          <w:p w14:paraId="6D82E8C4" w14:textId="0941A7BC" w:rsidR="002C7945" w:rsidRPr="00A67DCC" w:rsidRDefault="002C7945" w:rsidP="002C7945">
            <w:pPr>
              <w:ind w:left="-12" w:right="-22"/>
              <w:jc w:val="right"/>
              <w:rPr>
                <w:rFonts w:ascii="Browallia New" w:hAnsi="Browallia New" w:cs="Browallia New"/>
                <w:sz w:val="24"/>
                <w:szCs w:val="24"/>
              </w:rPr>
            </w:pPr>
            <w:r w:rsidRPr="00A67DCC">
              <w:rPr>
                <w:rFonts w:ascii="Browallia New" w:hAnsi="Browallia New" w:cs="Browallia New"/>
                <w:sz w:val="24"/>
                <w:szCs w:val="24"/>
              </w:rPr>
              <w:t>4.23</w:t>
            </w:r>
          </w:p>
        </w:tc>
        <w:tc>
          <w:tcPr>
            <w:tcW w:w="5421" w:type="dxa"/>
          </w:tcPr>
          <w:p w14:paraId="5228AA40" w14:textId="02BBEC26" w:rsidR="002C7945" w:rsidRPr="00A67DCC" w:rsidRDefault="002C7945" w:rsidP="002C7945">
            <w:pPr>
              <w:ind w:left="271" w:hanging="284"/>
              <w:rPr>
                <w:rFonts w:ascii="Browallia New" w:hAnsi="Browallia New" w:cs="Browallia New"/>
                <w:sz w:val="24"/>
                <w:szCs w:val="24"/>
                <w:cs/>
              </w:rPr>
            </w:pPr>
            <w:r w:rsidRPr="00A67DCC">
              <w:rPr>
                <w:rFonts w:ascii="Browallia New" w:hAnsi="Browallia New" w:cs="Browallia New"/>
                <w:sz w:val="24"/>
                <w:szCs w:val="24"/>
                <w:cs/>
              </w:rPr>
              <w:t>ค้ำประกันร่วม</w:t>
            </w:r>
          </w:p>
        </w:tc>
      </w:tr>
      <w:tr w:rsidR="002C7945" w:rsidRPr="00A67DCC" w14:paraId="2FA818F3" w14:textId="77777777" w:rsidTr="0057749A">
        <w:tc>
          <w:tcPr>
            <w:tcW w:w="566" w:type="dxa"/>
          </w:tcPr>
          <w:p w14:paraId="067A1A74" w14:textId="37D0676F" w:rsidR="002C7945" w:rsidRPr="00A67DCC" w:rsidRDefault="002C7945" w:rsidP="002C7945">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6)</w:t>
            </w:r>
          </w:p>
        </w:tc>
        <w:tc>
          <w:tcPr>
            <w:tcW w:w="1462" w:type="dxa"/>
          </w:tcPr>
          <w:p w14:paraId="15557E7A" w14:textId="4BD8A8B4" w:rsidR="002C7945" w:rsidRPr="00A67DCC" w:rsidDel="0012502A" w:rsidRDefault="00710BCD" w:rsidP="002C7945">
            <w:pPr>
              <w:ind w:left="-108" w:right="-22"/>
              <w:jc w:val="right"/>
              <w:rPr>
                <w:rFonts w:ascii="Browallia New" w:hAnsi="Browallia New" w:cs="Browallia New"/>
                <w:sz w:val="24"/>
                <w:szCs w:val="24"/>
              </w:rPr>
            </w:pPr>
            <w:r w:rsidRPr="00A67DCC">
              <w:rPr>
                <w:rFonts w:ascii="Browallia New" w:hAnsi="Browallia New" w:cs="Browallia New"/>
                <w:sz w:val="24"/>
                <w:szCs w:val="24"/>
              </w:rPr>
              <w:t>33.13</w:t>
            </w:r>
          </w:p>
        </w:tc>
        <w:tc>
          <w:tcPr>
            <w:tcW w:w="1481" w:type="dxa"/>
          </w:tcPr>
          <w:p w14:paraId="0BE1D9DA" w14:textId="36CC81B5" w:rsidR="002C7945" w:rsidRPr="00A67DCC" w:rsidRDefault="002C7945" w:rsidP="002C7945">
            <w:pPr>
              <w:ind w:left="-12" w:right="-22"/>
              <w:jc w:val="right"/>
              <w:rPr>
                <w:rFonts w:ascii="Browallia New" w:hAnsi="Browallia New" w:cs="Browallia New"/>
                <w:sz w:val="24"/>
                <w:szCs w:val="24"/>
              </w:rPr>
            </w:pPr>
            <w:r w:rsidRPr="00A67DCC">
              <w:rPr>
                <w:rFonts w:ascii="Browallia New" w:hAnsi="Browallia New" w:cs="Browallia New"/>
                <w:sz w:val="24"/>
                <w:szCs w:val="24"/>
              </w:rPr>
              <w:t>23.05</w:t>
            </w:r>
          </w:p>
        </w:tc>
        <w:tc>
          <w:tcPr>
            <w:tcW w:w="5421" w:type="dxa"/>
          </w:tcPr>
          <w:p w14:paraId="726F3744" w14:textId="51DC7673" w:rsidR="002C7945" w:rsidRPr="00A67DCC" w:rsidRDefault="002C7945" w:rsidP="002C7945">
            <w:pPr>
              <w:ind w:left="271" w:hanging="284"/>
              <w:rPr>
                <w:rFonts w:ascii="Browallia New" w:hAnsi="Browallia New" w:cs="Browallia New"/>
                <w:sz w:val="24"/>
                <w:szCs w:val="24"/>
                <w:cs/>
              </w:rPr>
            </w:pPr>
            <w:r w:rsidRPr="00A67DCC">
              <w:rPr>
                <w:rFonts w:ascii="Browallia New" w:hAnsi="Browallia New" w:cs="Browallia New"/>
                <w:sz w:val="24"/>
                <w:szCs w:val="24"/>
                <w:cs/>
              </w:rPr>
              <w:t>ทองคำ</w:t>
            </w:r>
          </w:p>
        </w:tc>
      </w:tr>
      <w:tr w:rsidR="002C7945" w:rsidRPr="00A67DCC" w14:paraId="4B8F7A71" w14:textId="77777777" w:rsidTr="009C003F">
        <w:tc>
          <w:tcPr>
            <w:tcW w:w="566" w:type="dxa"/>
          </w:tcPr>
          <w:p w14:paraId="5129E097" w14:textId="4BD70412" w:rsidR="002C7945" w:rsidRPr="00A67DCC" w:rsidRDefault="002C7945" w:rsidP="002C7945">
            <w:pPr>
              <w:tabs>
                <w:tab w:val="left" w:pos="1680"/>
              </w:tabs>
              <w:ind w:left="-108" w:right="-22"/>
              <w:jc w:val="center"/>
              <w:rPr>
                <w:rFonts w:ascii="Browallia New" w:hAnsi="Browallia New" w:cs="Browallia New"/>
                <w:sz w:val="24"/>
                <w:szCs w:val="24"/>
              </w:rPr>
            </w:pPr>
            <w:r w:rsidRPr="00A67DCC">
              <w:rPr>
                <w:rFonts w:ascii="Browallia New" w:hAnsi="Browallia New" w:cs="Browallia New"/>
                <w:sz w:val="24"/>
                <w:szCs w:val="24"/>
              </w:rPr>
              <w:t>7)</w:t>
            </w:r>
          </w:p>
        </w:tc>
        <w:tc>
          <w:tcPr>
            <w:tcW w:w="1462" w:type="dxa"/>
          </w:tcPr>
          <w:p w14:paraId="4E99E9FB" w14:textId="51CCE438" w:rsidR="002C7945" w:rsidRPr="00A67DCC" w:rsidRDefault="00710BCD" w:rsidP="002C7945">
            <w:pPr>
              <w:pBdr>
                <w:bottom w:val="single" w:sz="4" w:space="1" w:color="auto"/>
              </w:pBdr>
              <w:ind w:left="-108" w:right="-22"/>
              <w:jc w:val="right"/>
              <w:rPr>
                <w:rFonts w:ascii="Browallia New" w:hAnsi="Browallia New" w:cs="Browallia New"/>
                <w:sz w:val="24"/>
                <w:szCs w:val="24"/>
              </w:rPr>
            </w:pPr>
            <w:r w:rsidRPr="00A67DCC">
              <w:rPr>
                <w:rFonts w:ascii="Browallia New" w:hAnsi="Browallia New" w:cs="Browallia New"/>
                <w:sz w:val="24"/>
                <w:szCs w:val="24"/>
              </w:rPr>
              <w:t>0.36</w:t>
            </w:r>
          </w:p>
        </w:tc>
        <w:tc>
          <w:tcPr>
            <w:tcW w:w="1481" w:type="dxa"/>
          </w:tcPr>
          <w:p w14:paraId="01B215F5" w14:textId="5E98CF40" w:rsidR="002C7945" w:rsidRPr="00A67DCC" w:rsidRDefault="002C7945" w:rsidP="002C7945">
            <w:pPr>
              <w:pBdr>
                <w:bottom w:val="single" w:sz="4" w:space="1" w:color="auto"/>
              </w:pBdr>
              <w:ind w:left="-12" w:right="-22"/>
              <w:jc w:val="right"/>
              <w:rPr>
                <w:rFonts w:ascii="Browallia New" w:hAnsi="Browallia New" w:cs="Browallia New"/>
                <w:sz w:val="24"/>
                <w:szCs w:val="24"/>
              </w:rPr>
            </w:pPr>
            <w:r w:rsidRPr="00A67DCC">
              <w:rPr>
                <w:rFonts w:ascii="Browallia New" w:hAnsi="Browallia New" w:cs="Browallia New"/>
                <w:sz w:val="24"/>
                <w:szCs w:val="24"/>
              </w:rPr>
              <w:t>0.36</w:t>
            </w:r>
          </w:p>
        </w:tc>
        <w:tc>
          <w:tcPr>
            <w:tcW w:w="5421" w:type="dxa"/>
          </w:tcPr>
          <w:p w14:paraId="28010E54" w14:textId="743E59C2" w:rsidR="002C7945" w:rsidRPr="00A67DCC" w:rsidRDefault="002C7945" w:rsidP="002C7945">
            <w:pPr>
              <w:rPr>
                <w:rFonts w:ascii="Browallia New" w:hAnsi="Browallia New" w:cs="Browallia New"/>
                <w:sz w:val="24"/>
                <w:szCs w:val="24"/>
                <w:cs/>
              </w:rPr>
            </w:pPr>
            <w:r w:rsidRPr="00A67DCC">
              <w:rPr>
                <w:rFonts w:ascii="Browallia New" w:hAnsi="Browallia New" w:cs="Browallia New"/>
                <w:sz w:val="24"/>
                <w:szCs w:val="24"/>
                <w:cs/>
              </w:rPr>
              <w:t>อื่น ๆ</w:t>
            </w:r>
          </w:p>
        </w:tc>
      </w:tr>
      <w:tr w:rsidR="002C7945" w:rsidRPr="00A67DCC" w14:paraId="668D164D" w14:textId="77777777" w:rsidTr="009113BE">
        <w:tc>
          <w:tcPr>
            <w:tcW w:w="566" w:type="dxa"/>
          </w:tcPr>
          <w:p w14:paraId="6A9CA2E4" w14:textId="77777777" w:rsidR="002C7945" w:rsidRPr="00A67DCC" w:rsidRDefault="002C7945" w:rsidP="002C7945">
            <w:pPr>
              <w:tabs>
                <w:tab w:val="left" w:pos="1680"/>
              </w:tabs>
              <w:ind w:left="-108" w:right="-22"/>
              <w:jc w:val="center"/>
              <w:rPr>
                <w:rFonts w:ascii="Browallia New" w:hAnsi="Browallia New" w:cs="Browallia New"/>
                <w:sz w:val="24"/>
                <w:szCs w:val="24"/>
              </w:rPr>
            </w:pPr>
          </w:p>
        </w:tc>
        <w:tc>
          <w:tcPr>
            <w:tcW w:w="1462" w:type="dxa"/>
          </w:tcPr>
          <w:p w14:paraId="1621EDF5" w14:textId="3C5C2896" w:rsidR="002C7945" w:rsidRPr="00A67DCC" w:rsidRDefault="00710BCD" w:rsidP="002C7945">
            <w:pPr>
              <w:pBdr>
                <w:bottom w:val="single" w:sz="12" w:space="1" w:color="auto"/>
              </w:pBdr>
              <w:ind w:left="-108" w:right="-22"/>
              <w:jc w:val="right"/>
              <w:rPr>
                <w:rFonts w:ascii="Browallia New" w:hAnsi="Browallia New" w:cs="Browallia New"/>
                <w:sz w:val="24"/>
                <w:szCs w:val="24"/>
              </w:rPr>
            </w:pPr>
            <w:r w:rsidRPr="00A67DCC">
              <w:rPr>
                <w:rFonts w:ascii="Browallia New" w:hAnsi="Browallia New" w:cs="Browallia New"/>
                <w:sz w:val="24"/>
                <w:szCs w:val="24"/>
              </w:rPr>
              <w:t>491.63</w:t>
            </w:r>
          </w:p>
        </w:tc>
        <w:tc>
          <w:tcPr>
            <w:tcW w:w="1481" w:type="dxa"/>
          </w:tcPr>
          <w:p w14:paraId="2EB27D69" w14:textId="4D9D8494" w:rsidR="002C7945" w:rsidRPr="00A67DCC" w:rsidRDefault="002C7945" w:rsidP="002C7945">
            <w:pPr>
              <w:pBdr>
                <w:bottom w:val="single" w:sz="12" w:space="1" w:color="auto"/>
              </w:pBdr>
              <w:ind w:left="-12" w:right="-22"/>
              <w:jc w:val="right"/>
              <w:rPr>
                <w:rFonts w:ascii="Browallia New" w:hAnsi="Browallia New" w:cs="Browallia New"/>
                <w:sz w:val="24"/>
                <w:szCs w:val="24"/>
              </w:rPr>
            </w:pPr>
            <w:r w:rsidRPr="00A67DCC">
              <w:rPr>
                <w:rFonts w:ascii="Browallia New" w:hAnsi="Browallia New" w:cs="Browallia New"/>
                <w:sz w:val="24"/>
                <w:szCs w:val="24"/>
              </w:rPr>
              <w:t>474.06</w:t>
            </w:r>
          </w:p>
        </w:tc>
        <w:tc>
          <w:tcPr>
            <w:tcW w:w="5421" w:type="dxa"/>
          </w:tcPr>
          <w:p w14:paraId="108201D6" w14:textId="77777777" w:rsidR="002C7945" w:rsidRPr="00A67DCC" w:rsidRDefault="002C7945" w:rsidP="002C7945">
            <w:pPr>
              <w:ind w:left="271" w:hanging="284"/>
              <w:rPr>
                <w:rFonts w:ascii="Browallia New" w:hAnsi="Browallia New" w:cs="Browallia New"/>
                <w:sz w:val="24"/>
                <w:szCs w:val="24"/>
                <w:cs/>
              </w:rPr>
            </w:pPr>
          </w:p>
        </w:tc>
      </w:tr>
    </w:tbl>
    <w:p w14:paraId="240BBED8" w14:textId="77777777" w:rsidR="007471B6" w:rsidRPr="00A67DCC"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8552D6" w14:textId="7643FD3A" w:rsidR="00477D49" w:rsidRPr="00A67DCC" w:rsidRDefault="000C254B"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67DCC">
        <w:rPr>
          <w:rFonts w:ascii="Browallia New" w:hAnsi="Browallia New" w:cs="Browallia New"/>
          <w:b/>
          <w:bCs/>
          <w:sz w:val="28"/>
          <w:szCs w:val="28"/>
          <w:cs/>
          <w:lang w:val="en-GB"/>
        </w:rPr>
        <w:br w:type="page"/>
      </w:r>
    </w:p>
    <w:p w14:paraId="26D087E5" w14:textId="50811191" w:rsidR="00E32D84" w:rsidRPr="00A67DCC"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ต้นทุนการพัฒนาอสังหาริมทรัพย์</w:t>
      </w:r>
    </w:p>
    <w:p w14:paraId="42FF7BB6" w14:textId="77777777" w:rsidR="00285A61" w:rsidRPr="00A67DCC"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A67DCC" w14:paraId="61FB0EFE" w14:textId="77777777" w:rsidTr="00BE66CD">
        <w:trPr>
          <w:tblHeader/>
        </w:trPr>
        <w:tc>
          <w:tcPr>
            <w:tcW w:w="3582" w:type="dxa"/>
            <w:tcBorders>
              <w:top w:val="nil"/>
              <w:left w:val="nil"/>
              <w:bottom w:val="nil"/>
              <w:right w:val="nil"/>
            </w:tcBorders>
          </w:tcPr>
          <w:p w14:paraId="796BB880" w14:textId="4BE18C4F" w:rsidR="00C21A9F" w:rsidRPr="00A67DCC"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A67DCC" w:rsidRDefault="00C21A9F" w:rsidP="00AE4528">
            <w:pPr>
              <w:spacing w:line="240" w:lineRule="auto"/>
              <w:ind w:right="-45"/>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cs/>
                <w:lang w:val="en-GB"/>
              </w:rPr>
              <w:t xml:space="preserve">: </w:t>
            </w:r>
            <w:r w:rsidRPr="00A67DCC">
              <w:rPr>
                <w:rFonts w:ascii="Browallia New" w:hAnsi="Browallia New" w:cs="Browallia New"/>
                <w:sz w:val="28"/>
                <w:szCs w:val="28"/>
                <w:cs/>
              </w:rPr>
              <w:t>พันบาท)</w:t>
            </w:r>
          </w:p>
        </w:tc>
      </w:tr>
      <w:tr w:rsidR="00C21A9F" w:rsidRPr="00A67DCC" w14:paraId="59862BBA" w14:textId="77777777" w:rsidTr="00BE66CD">
        <w:trPr>
          <w:trHeight w:val="257"/>
          <w:tblHeader/>
        </w:trPr>
        <w:tc>
          <w:tcPr>
            <w:tcW w:w="3582" w:type="dxa"/>
            <w:tcBorders>
              <w:top w:val="nil"/>
              <w:left w:val="nil"/>
              <w:bottom w:val="nil"/>
              <w:right w:val="nil"/>
            </w:tcBorders>
          </w:tcPr>
          <w:p w14:paraId="777B214D" w14:textId="77777777" w:rsidR="00C21A9F" w:rsidRPr="00A67DCC"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A67DCC" w:rsidRDefault="00E409BB" w:rsidP="00AE4528">
            <w:pPr>
              <w:spacing w:line="240" w:lineRule="auto"/>
              <w:jc w:val="center"/>
              <w:rPr>
                <w:rFonts w:ascii="Browallia New" w:hAnsi="Browallia New" w:cs="Browallia New"/>
                <w:sz w:val="28"/>
                <w:szCs w:val="28"/>
              </w:rPr>
            </w:pPr>
            <w:r w:rsidRPr="00A67DCC">
              <w:rPr>
                <w:rFonts w:ascii="Browallia New" w:hAnsi="Browallia New" w:cs="Browallia New"/>
                <w:sz w:val="28"/>
                <w:szCs w:val="28"/>
                <w:cs/>
              </w:rPr>
              <w:t>ข้อม</w:t>
            </w:r>
            <w:r w:rsidR="00683683" w:rsidRPr="00A67DCC">
              <w:rPr>
                <w:rFonts w:ascii="Browallia New" w:hAnsi="Browallia New" w:cs="Browallia New"/>
                <w:sz w:val="28"/>
                <w:szCs w:val="28"/>
                <w:cs/>
              </w:rPr>
              <w:t>ูลทาง</w:t>
            </w:r>
            <w:r w:rsidR="00C21A9F" w:rsidRPr="00A67DCC">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A67DCC"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A67DCC" w:rsidRDefault="00683683" w:rsidP="00AE4528">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t>ข้อมูลทาง</w:t>
            </w:r>
            <w:r w:rsidR="00C21A9F" w:rsidRPr="00A67DCC">
              <w:rPr>
                <w:rFonts w:ascii="Browallia New" w:hAnsi="Browallia New" w:cs="Browallia New"/>
                <w:sz w:val="28"/>
                <w:szCs w:val="28"/>
                <w:cs/>
              </w:rPr>
              <w:t>การเงินเฉพาะบริษัท</w:t>
            </w:r>
          </w:p>
        </w:tc>
      </w:tr>
      <w:tr w:rsidR="00902D83" w:rsidRPr="00A67DCC" w14:paraId="5F6761AA" w14:textId="77777777" w:rsidTr="00BE66CD">
        <w:trPr>
          <w:tblHeader/>
        </w:trPr>
        <w:tc>
          <w:tcPr>
            <w:tcW w:w="3582" w:type="dxa"/>
            <w:tcBorders>
              <w:top w:val="nil"/>
              <w:left w:val="nil"/>
              <w:bottom w:val="nil"/>
              <w:right w:val="nil"/>
            </w:tcBorders>
          </w:tcPr>
          <w:p w14:paraId="0B4873B0" w14:textId="77777777" w:rsidR="00902D83" w:rsidRPr="00A67DCC" w:rsidRDefault="00902D83" w:rsidP="00902D83">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33D56A04" w:rsidR="00902D83" w:rsidRPr="00A67DCC" w:rsidRDefault="00F77034" w:rsidP="00902D83">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902D83" w:rsidRPr="00A67DCC">
              <w:rPr>
                <w:rFonts w:ascii="Browallia New" w:hAnsi="Browallia New" w:cs="Browallia New"/>
                <w:sz w:val="28"/>
                <w:szCs w:val="28"/>
              </w:rPr>
              <w:t>2568</w:t>
            </w:r>
          </w:p>
        </w:tc>
        <w:tc>
          <w:tcPr>
            <w:tcW w:w="236" w:type="dxa"/>
            <w:tcBorders>
              <w:top w:val="nil"/>
              <w:left w:val="nil"/>
              <w:right w:val="nil"/>
            </w:tcBorders>
            <w:vAlign w:val="bottom"/>
          </w:tcPr>
          <w:p w14:paraId="6A5D0C84" w14:textId="77777777" w:rsidR="00902D83" w:rsidRPr="00A67DCC"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237250CA" w:rsidR="00902D83" w:rsidRPr="00A67DCC"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8" w:type="dxa"/>
            <w:tcBorders>
              <w:top w:val="nil"/>
              <w:left w:val="nil"/>
              <w:right w:val="nil"/>
            </w:tcBorders>
          </w:tcPr>
          <w:p w14:paraId="784BD59A" w14:textId="77777777" w:rsidR="00902D83" w:rsidRPr="00A67DCC" w:rsidRDefault="00902D83" w:rsidP="00902D83">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5AC34D1D" w:rsidR="00902D83" w:rsidRPr="00A67DCC" w:rsidRDefault="00F77034" w:rsidP="00902D83">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902D83" w:rsidRPr="00A67DCC">
              <w:rPr>
                <w:rFonts w:ascii="Browallia New" w:hAnsi="Browallia New" w:cs="Browallia New"/>
                <w:sz w:val="28"/>
                <w:szCs w:val="28"/>
              </w:rPr>
              <w:t>2568</w:t>
            </w:r>
          </w:p>
        </w:tc>
        <w:tc>
          <w:tcPr>
            <w:tcW w:w="236" w:type="dxa"/>
            <w:tcBorders>
              <w:top w:val="nil"/>
              <w:left w:val="nil"/>
              <w:bottom w:val="nil"/>
              <w:right w:val="nil"/>
            </w:tcBorders>
            <w:vAlign w:val="bottom"/>
          </w:tcPr>
          <w:p w14:paraId="2D138300" w14:textId="77777777" w:rsidR="00902D83" w:rsidRPr="00A67DCC"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4249B279" w:rsidR="00902D83" w:rsidRPr="00A67DCC"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5B0B9C" w:rsidRPr="00A67DCC" w14:paraId="2D7672A6" w14:textId="77777777" w:rsidTr="00BE66CD">
        <w:trPr>
          <w:trHeight w:hRule="exact" w:val="299"/>
          <w:tblHeader/>
        </w:trPr>
        <w:tc>
          <w:tcPr>
            <w:tcW w:w="3582" w:type="dxa"/>
            <w:tcBorders>
              <w:top w:val="nil"/>
              <w:left w:val="nil"/>
              <w:bottom w:val="nil"/>
              <w:right w:val="nil"/>
            </w:tcBorders>
            <w:vAlign w:val="center"/>
          </w:tcPr>
          <w:p w14:paraId="1C1AA55B" w14:textId="77777777" w:rsidR="005B0B9C" w:rsidRPr="00A67DCC"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A67DCC"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A67DCC"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A67DCC"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A67DCC"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A67DCC"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A67DCC"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A67DCC"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A67DCC" w14:paraId="0288C143" w14:textId="77777777" w:rsidTr="00BE66CD">
        <w:tc>
          <w:tcPr>
            <w:tcW w:w="3582" w:type="dxa"/>
            <w:tcBorders>
              <w:top w:val="nil"/>
              <w:left w:val="nil"/>
              <w:bottom w:val="nil"/>
              <w:right w:val="nil"/>
            </w:tcBorders>
            <w:vAlign w:val="center"/>
          </w:tcPr>
          <w:p w14:paraId="4E9E0992" w14:textId="77777777" w:rsidR="005B0B9C" w:rsidRPr="00A67DCC" w:rsidRDefault="005B0B9C" w:rsidP="00E92811">
            <w:pPr>
              <w:spacing w:line="240" w:lineRule="auto"/>
              <w:ind w:left="42"/>
              <w:rPr>
                <w:rFonts w:ascii="Browallia New" w:hAnsi="Browallia New" w:cs="Browallia New"/>
                <w:sz w:val="28"/>
                <w:szCs w:val="28"/>
                <w:cs/>
              </w:rPr>
            </w:pPr>
            <w:r w:rsidRPr="00A67DCC">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A67DCC"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A67DCC"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A67DCC"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A67DCC"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A67DCC"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A67DCC"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A67DCC"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DE0109" w:rsidRPr="00A67DCC" w14:paraId="6E6B8B6C" w14:textId="77777777" w:rsidTr="009B13A4">
        <w:tc>
          <w:tcPr>
            <w:tcW w:w="3582" w:type="dxa"/>
            <w:tcBorders>
              <w:top w:val="nil"/>
              <w:left w:val="nil"/>
              <w:bottom w:val="nil"/>
              <w:right w:val="nil"/>
            </w:tcBorders>
            <w:vAlign w:val="center"/>
          </w:tcPr>
          <w:p w14:paraId="536AC83C" w14:textId="77777777"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5EE13BC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536,077 </w:t>
            </w:r>
          </w:p>
        </w:tc>
        <w:tc>
          <w:tcPr>
            <w:tcW w:w="236" w:type="dxa"/>
            <w:tcBorders>
              <w:left w:val="nil"/>
              <w:bottom w:val="nil"/>
              <w:right w:val="nil"/>
            </w:tcBorders>
          </w:tcPr>
          <w:p w14:paraId="3AFF2A17"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5FC48A8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547,612</w:t>
            </w:r>
          </w:p>
        </w:tc>
        <w:tc>
          <w:tcPr>
            <w:tcW w:w="238" w:type="dxa"/>
            <w:tcBorders>
              <w:left w:val="nil"/>
              <w:bottom w:val="nil"/>
              <w:right w:val="nil"/>
            </w:tcBorders>
            <w:vAlign w:val="center"/>
          </w:tcPr>
          <w:p w14:paraId="65DB633F"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2C7B61F2" w14:textId="44662143"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48,205 </w:t>
            </w:r>
          </w:p>
        </w:tc>
        <w:tc>
          <w:tcPr>
            <w:tcW w:w="236" w:type="dxa"/>
            <w:tcBorders>
              <w:top w:val="nil"/>
              <w:left w:val="nil"/>
              <w:bottom w:val="nil"/>
              <w:right w:val="nil"/>
            </w:tcBorders>
            <w:vAlign w:val="center"/>
          </w:tcPr>
          <w:p w14:paraId="146956A3"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315DC950"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48,205</w:t>
            </w:r>
          </w:p>
        </w:tc>
      </w:tr>
      <w:tr w:rsidR="00DE0109" w:rsidRPr="00A67DCC" w14:paraId="066CA8B9" w14:textId="77777777">
        <w:tc>
          <w:tcPr>
            <w:tcW w:w="3582" w:type="dxa"/>
            <w:tcBorders>
              <w:top w:val="nil"/>
              <w:left w:val="nil"/>
              <w:bottom w:val="nil"/>
              <w:right w:val="nil"/>
            </w:tcBorders>
            <w:vAlign w:val="center"/>
          </w:tcPr>
          <w:p w14:paraId="2ED08E38" w14:textId="77777777"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4CAF0293"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83,712 </w:t>
            </w:r>
          </w:p>
        </w:tc>
        <w:tc>
          <w:tcPr>
            <w:tcW w:w="236" w:type="dxa"/>
            <w:tcBorders>
              <w:left w:val="nil"/>
              <w:bottom w:val="nil"/>
              <w:right w:val="nil"/>
            </w:tcBorders>
          </w:tcPr>
          <w:p w14:paraId="43C335B2"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12044C7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84,794</w:t>
            </w:r>
          </w:p>
        </w:tc>
        <w:tc>
          <w:tcPr>
            <w:tcW w:w="238" w:type="dxa"/>
            <w:tcBorders>
              <w:left w:val="nil"/>
              <w:bottom w:val="nil"/>
              <w:right w:val="nil"/>
            </w:tcBorders>
            <w:vAlign w:val="center"/>
          </w:tcPr>
          <w:p w14:paraId="360457AC"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FA4284A" w14:textId="1D16D305"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2,054 </w:t>
            </w:r>
          </w:p>
        </w:tc>
        <w:tc>
          <w:tcPr>
            <w:tcW w:w="236" w:type="dxa"/>
            <w:tcBorders>
              <w:top w:val="nil"/>
              <w:left w:val="nil"/>
              <w:bottom w:val="nil"/>
              <w:right w:val="nil"/>
            </w:tcBorders>
            <w:vAlign w:val="center"/>
          </w:tcPr>
          <w:p w14:paraId="37AA91AC"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7600C831"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2,053</w:t>
            </w:r>
          </w:p>
        </w:tc>
      </w:tr>
      <w:tr w:rsidR="00DE0109" w:rsidRPr="00A67DCC" w14:paraId="7D6077BC" w14:textId="77777777" w:rsidTr="009B13A4">
        <w:tc>
          <w:tcPr>
            <w:tcW w:w="3582" w:type="dxa"/>
            <w:tcBorders>
              <w:top w:val="nil"/>
              <w:left w:val="nil"/>
              <w:bottom w:val="nil"/>
              <w:right w:val="nil"/>
            </w:tcBorders>
            <w:vAlign w:val="center"/>
          </w:tcPr>
          <w:p w14:paraId="119172BD" w14:textId="77777777" w:rsidR="00DE0109" w:rsidRPr="00A67DCC" w:rsidRDefault="00DE0109" w:rsidP="00DE0109">
            <w:pPr>
              <w:spacing w:line="240" w:lineRule="auto"/>
              <w:rPr>
                <w:rFonts w:ascii="Browallia New" w:hAnsi="Browallia New" w:cs="Browallia New"/>
                <w:sz w:val="28"/>
                <w:szCs w:val="28"/>
              </w:rPr>
            </w:pPr>
            <w:r w:rsidRPr="00A67DCC">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0ECDA263"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1,773,689 </w:t>
            </w:r>
          </w:p>
        </w:tc>
        <w:tc>
          <w:tcPr>
            <w:tcW w:w="236" w:type="dxa"/>
            <w:tcBorders>
              <w:left w:val="nil"/>
              <w:bottom w:val="nil"/>
              <w:right w:val="nil"/>
            </w:tcBorders>
          </w:tcPr>
          <w:p w14:paraId="4A989C1E"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49F74E9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1,456,321</w:t>
            </w:r>
          </w:p>
        </w:tc>
        <w:tc>
          <w:tcPr>
            <w:tcW w:w="238" w:type="dxa"/>
            <w:tcBorders>
              <w:left w:val="nil"/>
              <w:bottom w:val="nil"/>
              <w:right w:val="nil"/>
            </w:tcBorders>
            <w:vAlign w:val="center"/>
          </w:tcPr>
          <w:p w14:paraId="27111AFA"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644B373" w14:textId="0FAA2BD4"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588,709 </w:t>
            </w:r>
          </w:p>
        </w:tc>
        <w:tc>
          <w:tcPr>
            <w:tcW w:w="236" w:type="dxa"/>
            <w:tcBorders>
              <w:top w:val="nil"/>
              <w:left w:val="nil"/>
              <w:bottom w:val="nil"/>
              <w:right w:val="nil"/>
            </w:tcBorders>
            <w:vAlign w:val="center"/>
          </w:tcPr>
          <w:p w14:paraId="24A51952"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170D009B"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310,114</w:t>
            </w:r>
          </w:p>
        </w:tc>
      </w:tr>
      <w:tr w:rsidR="00DE0109" w:rsidRPr="00A67DCC" w14:paraId="6E88EEB2" w14:textId="77777777">
        <w:tc>
          <w:tcPr>
            <w:tcW w:w="3582" w:type="dxa"/>
            <w:tcBorders>
              <w:top w:val="nil"/>
              <w:left w:val="nil"/>
              <w:bottom w:val="nil"/>
              <w:right w:val="nil"/>
            </w:tcBorders>
            <w:vAlign w:val="center"/>
          </w:tcPr>
          <w:p w14:paraId="78DE71D6" w14:textId="77777777"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5A65A1F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336,558 </w:t>
            </w:r>
          </w:p>
        </w:tc>
        <w:tc>
          <w:tcPr>
            <w:tcW w:w="236" w:type="dxa"/>
            <w:tcBorders>
              <w:left w:val="nil"/>
              <w:bottom w:val="nil"/>
              <w:right w:val="nil"/>
            </w:tcBorders>
          </w:tcPr>
          <w:p w14:paraId="1955453C"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2F90033A"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342,899</w:t>
            </w:r>
          </w:p>
        </w:tc>
        <w:tc>
          <w:tcPr>
            <w:tcW w:w="238" w:type="dxa"/>
            <w:tcBorders>
              <w:left w:val="nil"/>
              <w:bottom w:val="nil"/>
              <w:right w:val="nil"/>
            </w:tcBorders>
            <w:vAlign w:val="center"/>
          </w:tcPr>
          <w:p w14:paraId="7DD22136"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0150FF3F" w14:textId="0E6022A9"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820 </w:t>
            </w:r>
          </w:p>
        </w:tc>
        <w:tc>
          <w:tcPr>
            <w:tcW w:w="236" w:type="dxa"/>
            <w:tcBorders>
              <w:top w:val="nil"/>
              <w:left w:val="nil"/>
              <w:bottom w:val="nil"/>
              <w:right w:val="nil"/>
            </w:tcBorders>
            <w:vAlign w:val="center"/>
          </w:tcPr>
          <w:p w14:paraId="1B5CB349"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68DCF713"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671</w:t>
            </w:r>
          </w:p>
        </w:tc>
      </w:tr>
      <w:tr w:rsidR="00DE0109" w:rsidRPr="00A67DCC" w14:paraId="4E2A4E48" w14:textId="77777777" w:rsidTr="009B13A4">
        <w:tc>
          <w:tcPr>
            <w:tcW w:w="3582" w:type="dxa"/>
            <w:tcBorders>
              <w:top w:val="nil"/>
              <w:left w:val="nil"/>
              <w:bottom w:val="nil"/>
              <w:right w:val="nil"/>
            </w:tcBorders>
            <w:vAlign w:val="center"/>
          </w:tcPr>
          <w:p w14:paraId="7C6C2EFC" w14:textId="14DB16A2"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rPr>
              <w:t xml:space="preserve">     </w:t>
            </w:r>
            <w:r w:rsidRPr="00A67DCC">
              <w:rPr>
                <w:rFonts w:ascii="Browallia New" w:hAnsi="Browallia New" w:cs="Browallia New"/>
                <w:sz w:val="28"/>
                <w:szCs w:val="28"/>
                <w:cs/>
              </w:rPr>
              <w:t>ต้นทุนทางการเงิน</w:t>
            </w:r>
          </w:p>
        </w:tc>
        <w:tc>
          <w:tcPr>
            <w:tcW w:w="1179" w:type="dxa"/>
            <w:tcBorders>
              <w:left w:val="nil"/>
              <w:bottom w:val="nil"/>
              <w:right w:val="nil"/>
            </w:tcBorders>
          </w:tcPr>
          <w:p w14:paraId="5D537DF2" w14:textId="315E2DE0"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138,872 </w:t>
            </w:r>
          </w:p>
        </w:tc>
        <w:tc>
          <w:tcPr>
            <w:tcW w:w="236" w:type="dxa"/>
            <w:tcBorders>
              <w:left w:val="nil"/>
              <w:bottom w:val="nil"/>
              <w:right w:val="nil"/>
            </w:tcBorders>
          </w:tcPr>
          <w:p w14:paraId="67138541"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2EBEE5E" w14:textId="42D89D44"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139,117</w:t>
            </w:r>
          </w:p>
        </w:tc>
        <w:tc>
          <w:tcPr>
            <w:tcW w:w="238" w:type="dxa"/>
            <w:tcBorders>
              <w:left w:val="nil"/>
              <w:bottom w:val="nil"/>
              <w:right w:val="nil"/>
            </w:tcBorders>
            <w:vAlign w:val="center"/>
          </w:tcPr>
          <w:p w14:paraId="60249198"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75F26163" w14:textId="191E5B2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10,985 </w:t>
            </w:r>
          </w:p>
        </w:tc>
        <w:tc>
          <w:tcPr>
            <w:tcW w:w="236" w:type="dxa"/>
            <w:tcBorders>
              <w:top w:val="nil"/>
              <w:left w:val="nil"/>
              <w:bottom w:val="nil"/>
              <w:right w:val="nil"/>
            </w:tcBorders>
            <w:vAlign w:val="center"/>
          </w:tcPr>
          <w:p w14:paraId="6E8F05C1"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7FDCA170" w14:textId="7FFF79A7"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2,655</w:t>
            </w:r>
          </w:p>
        </w:tc>
      </w:tr>
      <w:tr w:rsidR="00DE0109" w:rsidRPr="00A67DCC" w14:paraId="4B6EE761" w14:textId="77777777">
        <w:tc>
          <w:tcPr>
            <w:tcW w:w="3582" w:type="dxa"/>
            <w:tcBorders>
              <w:top w:val="nil"/>
              <w:left w:val="nil"/>
              <w:bottom w:val="nil"/>
              <w:right w:val="nil"/>
            </w:tcBorders>
            <w:vAlign w:val="center"/>
          </w:tcPr>
          <w:p w14:paraId="163A0E44" w14:textId="4F28662F" w:rsidR="00DE0109" w:rsidRPr="00A67DCC" w:rsidRDefault="00DE0109" w:rsidP="00DE0109">
            <w:pPr>
              <w:spacing w:line="240" w:lineRule="auto"/>
              <w:rPr>
                <w:rFonts w:ascii="Browallia New" w:hAnsi="Browallia New" w:cs="Browallia New"/>
                <w:sz w:val="28"/>
                <w:szCs w:val="28"/>
              </w:rPr>
            </w:pPr>
            <w:r w:rsidRPr="00A67DCC">
              <w:rPr>
                <w:rFonts w:ascii="Browallia New" w:hAnsi="Browallia New" w:cs="Browallia New"/>
                <w:sz w:val="28"/>
                <w:szCs w:val="28"/>
                <w:cs/>
              </w:rPr>
              <w:t xml:space="preserve">     ต้นทุนการกู้ยืม</w:t>
            </w:r>
          </w:p>
        </w:tc>
        <w:tc>
          <w:tcPr>
            <w:tcW w:w="1179" w:type="dxa"/>
            <w:tcBorders>
              <w:top w:val="nil"/>
              <w:left w:val="nil"/>
              <w:right w:val="nil"/>
            </w:tcBorders>
          </w:tcPr>
          <w:p w14:paraId="4C41F3E2" w14:textId="3BD8E556"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 -   </w:t>
            </w:r>
          </w:p>
        </w:tc>
        <w:tc>
          <w:tcPr>
            <w:tcW w:w="236" w:type="dxa"/>
            <w:tcBorders>
              <w:top w:val="nil"/>
              <w:left w:val="nil"/>
              <w:right w:val="nil"/>
            </w:tcBorders>
          </w:tcPr>
          <w:p w14:paraId="19361340"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0B160157"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600</w:t>
            </w:r>
          </w:p>
        </w:tc>
        <w:tc>
          <w:tcPr>
            <w:tcW w:w="238" w:type="dxa"/>
            <w:tcBorders>
              <w:top w:val="nil"/>
              <w:left w:val="nil"/>
              <w:right w:val="nil"/>
            </w:tcBorders>
            <w:vAlign w:val="center"/>
          </w:tcPr>
          <w:p w14:paraId="25CABD78"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top w:val="nil"/>
              <w:left w:val="nil"/>
              <w:right w:val="nil"/>
            </w:tcBorders>
          </w:tcPr>
          <w:p w14:paraId="6DD36541" w14:textId="40AB13B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 -   </w:t>
            </w:r>
          </w:p>
        </w:tc>
        <w:tc>
          <w:tcPr>
            <w:tcW w:w="236" w:type="dxa"/>
            <w:tcBorders>
              <w:top w:val="nil"/>
              <w:left w:val="nil"/>
              <w:right w:val="nil"/>
            </w:tcBorders>
            <w:vAlign w:val="center"/>
          </w:tcPr>
          <w:p w14:paraId="61E06573"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06EAEF23"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w:t>
            </w:r>
          </w:p>
        </w:tc>
      </w:tr>
      <w:tr w:rsidR="00DE0109" w:rsidRPr="00A67DCC" w14:paraId="0938A3D0" w14:textId="77777777" w:rsidTr="009B13A4">
        <w:tc>
          <w:tcPr>
            <w:tcW w:w="3582" w:type="dxa"/>
            <w:tcBorders>
              <w:top w:val="nil"/>
              <w:left w:val="nil"/>
              <w:bottom w:val="nil"/>
              <w:right w:val="nil"/>
            </w:tcBorders>
            <w:vAlign w:val="center"/>
          </w:tcPr>
          <w:p w14:paraId="6D139016" w14:textId="39F43D1E" w:rsidR="00DE0109" w:rsidRPr="00A67DCC" w:rsidRDefault="00DE0109" w:rsidP="00DE0109">
            <w:pPr>
              <w:spacing w:line="240" w:lineRule="auto"/>
              <w:ind w:left="315"/>
              <w:rPr>
                <w:rFonts w:ascii="Browallia New" w:hAnsi="Browallia New" w:cs="Browallia New"/>
                <w:sz w:val="28"/>
                <w:szCs w:val="28"/>
                <w:cs/>
              </w:rPr>
            </w:pPr>
            <w:r w:rsidRPr="00A67DCC">
              <w:rPr>
                <w:rFonts w:ascii="Browallia New" w:hAnsi="Browallia New" w:cs="Browallia New"/>
                <w:sz w:val="28"/>
                <w:szCs w:val="28"/>
                <w:cs/>
              </w:rPr>
              <w:t>ต้นทุนอื่นๆ</w:t>
            </w:r>
          </w:p>
        </w:tc>
        <w:tc>
          <w:tcPr>
            <w:tcW w:w="1179" w:type="dxa"/>
            <w:tcBorders>
              <w:left w:val="nil"/>
              <w:bottom w:val="single" w:sz="4" w:space="0" w:color="auto"/>
              <w:right w:val="nil"/>
            </w:tcBorders>
          </w:tcPr>
          <w:p w14:paraId="228B8BA3" w14:textId="747388DC"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111,54</w:t>
            </w:r>
            <w:r w:rsidR="009B13A4" w:rsidRPr="00A67DCC">
              <w:rPr>
                <w:rFonts w:ascii="Browallia New" w:hAnsi="Browallia New" w:cs="Browallia New"/>
                <w:sz w:val="28"/>
                <w:szCs w:val="28"/>
              </w:rPr>
              <w:t>2</w:t>
            </w:r>
            <w:r w:rsidRPr="00A67DCC">
              <w:rPr>
                <w:rFonts w:ascii="Browallia New" w:hAnsi="Browallia New" w:cs="Browallia New"/>
                <w:sz w:val="28"/>
                <w:szCs w:val="28"/>
              </w:rPr>
              <w:t xml:space="preserve"> </w:t>
            </w:r>
          </w:p>
        </w:tc>
        <w:tc>
          <w:tcPr>
            <w:tcW w:w="236" w:type="dxa"/>
            <w:tcBorders>
              <w:left w:val="nil"/>
              <w:right w:val="nil"/>
            </w:tcBorders>
          </w:tcPr>
          <w:p w14:paraId="5E78B891"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663E0C98"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105,808</w:t>
            </w:r>
          </w:p>
        </w:tc>
        <w:tc>
          <w:tcPr>
            <w:tcW w:w="238" w:type="dxa"/>
            <w:tcBorders>
              <w:left w:val="nil"/>
              <w:right w:val="nil"/>
            </w:tcBorders>
            <w:vAlign w:val="center"/>
          </w:tcPr>
          <w:p w14:paraId="2DCFEF8C"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tcPr>
          <w:p w14:paraId="1D25A561" w14:textId="60ACCF46"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56,011 </w:t>
            </w:r>
          </w:p>
        </w:tc>
        <w:tc>
          <w:tcPr>
            <w:tcW w:w="236" w:type="dxa"/>
            <w:tcBorders>
              <w:left w:val="nil"/>
              <w:right w:val="nil"/>
            </w:tcBorders>
            <w:vAlign w:val="center"/>
          </w:tcPr>
          <w:p w14:paraId="484633B5"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483A8CCE" w14:textId="7DE4C1B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50,320</w:t>
            </w:r>
          </w:p>
        </w:tc>
      </w:tr>
      <w:tr w:rsidR="00DE0109" w:rsidRPr="00A67DCC" w14:paraId="7F0996B8" w14:textId="77777777" w:rsidTr="009B13A4">
        <w:tc>
          <w:tcPr>
            <w:tcW w:w="3582" w:type="dxa"/>
            <w:tcBorders>
              <w:top w:val="nil"/>
              <w:left w:val="nil"/>
              <w:bottom w:val="nil"/>
              <w:right w:val="nil"/>
            </w:tcBorders>
          </w:tcPr>
          <w:p w14:paraId="78AF5844" w14:textId="7AAF90A2"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79DA1559" w14:textId="7BA1EC2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2,980,45</w:t>
            </w:r>
            <w:r w:rsidR="009B13A4" w:rsidRPr="00A67DCC">
              <w:rPr>
                <w:rFonts w:ascii="Browallia New" w:hAnsi="Browallia New" w:cs="Browallia New"/>
                <w:sz w:val="28"/>
                <w:szCs w:val="28"/>
              </w:rPr>
              <w:t>0</w:t>
            </w:r>
            <w:r w:rsidRPr="00A67DCC">
              <w:rPr>
                <w:rFonts w:ascii="Browallia New" w:hAnsi="Browallia New" w:cs="Browallia New"/>
                <w:sz w:val="28"/>
                <w:szCs w:val="28"/>
              </w:rPr>
              <w:t xml:space="preserve"> </w:t>
            </w:r>
          </w:p>
        </w:tc>
        <w:tc>
          <w:tcPr>
            <w:tcW w:w="236" w:type="dxa"/>
            <w:tcBorders>
              <w:left w:val="nil"/>
              <w:right w:val="nil"/>
            </w:tcBorders>
          </w:tcPr>
          <w:p w14:paraId="3E71DFDC"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75760094"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2,677,151</w:t>
            </w:r>
          </w:p>
        </w:tc>
        <w:tc>
          <w:tcPr>
            <w:tcW w:w="238" w:type="dxa"/>
            <w:tcBorders>
              <w:left w:val="nil"/>
              <w:right w:val="nil"/>
            </w:tcBorders>
            <w:vAlign w:val="center"/>
          </w:tcPr>
          <w:p w14:paraId="3E5F36DD"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tcPr>
          <w:p w14:paraId="65C88317" w14:textId="6098888B"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706,784 </w:t>
            </w:r>
          </w:p>
        </w:tc>
        <w:tc>
          <w:tcPr>
            <w:tcW w:w="236" w:type="dxa"/>
            <w:tcBorders>
              <w:left w:val="nil"/>
              <w:right w:val="nil"/>
            </w:tcBorders>
            <w:vAlign w:val="center"/>
          </w:tcPr>
          <w:p w14:paraId="5859FC25"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4BE9806C"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414,018</w:t>
            </w:r>
          </w:p>
        </w:tc>
      </w:tr>
      <w:tr w:rsidR="00DE0109" w:rsidRPr="00A67DCC" w14:paraId="54CCCA85" w14:textId="77777777">
        <w:tc>
          <w:tcPr>
            <w:tcW w:w="3582" w:type="dxa"/>
            <w:tcBorders>
              <w:top w:val="nil"/>
              <w:left w:val="nil"/>
              <w:bottom w:val="nil"/>
              <w:right w:val="nil"/>
            </w:tcBorders>
            <w:vAlign w:val="center"/>
          </w:tcPr>
          <w:p w14:paraId="2DE80F19" w14:textId="3D0C9DFB"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w:t>
            </w:r>
            <w:r w:rsidRPr="00A67DCC">
              <w:rPr>
                <w:rFonts w:ascii="Browallia New" w:hAnsi="Browallia New" w:cs="Browallia New"/>
                <w:sz w:val="28"/>
                <w:szCs w:val="28"/>
                <w:u w:val="single"/>
                <w:cs/>
              </w:rPr>
              <w:t>หัก</w:t>
            </w:r>
            <w:r w:rsidRPr="00A67DCC">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tcPr>
          <w:p w14:paraId="3A980E78" w14:textId="29BB76EB"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(389)</w:t>
            </w:r>
          </w:p>
        </w:tc>
        <w:tc>
          <w:tcPr>
            <w:tcW w:w="236" w:type="dxa"/>
            <w:tcBorders>
              <w:left w:val="nil"/>
              <w:right w:val="nil"/>
            </w:tcBorders>
          </w:tcPr>
          <w:p w14:paraId="766FEA02"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4B01140B"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(389)</w:t>
            </w:r>
          </w:p>
        </w:tc>
        <w:tc>
          <w:tcPr>
            <w:tcW w:w="238" w:type="dxa"/>
            <w:tcBorders>
              <w:left w:val="nil"/>
              <w:right w:val="nil"/>
            </w:tcBorders>
            <w:vAlign w:val="center"/>
          </w:tcPr>
          <w:p w14:paraId="181C7E2E"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tcPr>
          <w:p w14:paraId="182178CA" w14:textId="5FD2024F"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 xml:space="preserve"> -   </w:t>
            </w:r>
          </w:p>
        </w:tc>
        <w:tc>
          <w:tcPr>
            <w:tcW w:w="236" w:type="dxa"/>
            <w:tcBorders>
              <w:left w:val="nil"/>
              <w:right w:val="nil"/>
            </w:tcBorders>
            <w:vAlign w:val="center"/>
          </w:tcPr>
          <w:p w14:paraId="57239B33"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57F08660"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w:t>
            </w:r>
          </w:p>
        </w:tc>
      </w:tr>
      <w:tr w:rsidR="00DE0109" w:rsidRPr="00A67DCC" w14:paraId="6BF5D3DC" w14:textId="77777777" w:rsidTr="009B13A4">
        <w:tc>
          <w:tcPr>
            <w:tcW w:w="3582" w:type="dxa"/>
            <w:tcBorders>
              <w:top w:val="nil"/>
              <w:left w:val="nil"/>
              <w:bottom w:val="nil"/>
              <w:right w:val="nil"/>
            </w:tcBorders>
            <w:vAlign w:val="center"/>
          </w:tcPr>
          <w:p w14:paraId="4F822BE1" w14:textId="7688C3C4" w:rsidR="00DE0109" w:rsidRPr="00A67DCC" w:rsidRDefault="00DE0109" w:rsidP="00DE0109">
            <w:pPr>
              <w:spacing w:line="240" w:lineRule="auto"/>
              <w:rPr>
                <w:rFonts w:ascii="Browallia New" w:hAnsi="Browallia New" w:cs="Browallia New"/>
                <w:sz w:val="28"/>
                <w:szCs w:val="28"/>
                <w:cs/>
              </w:rPr>
            </w:pPr>
            <w:r w:rsidRPr="00A67DCC">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4FDA2F3A" w14:textId="1CB31CB8"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A67DCC">
              <w:rPr>
                <w:rFonts w:ascii="Browallia New" w:hAnsi="Browallia New" w:cs="Browallia New"/>
                <w:sz w:val="28"/>
                <w:szCs w:val="28"/>
              </w:rPr>
              <w:t>2,980,06</w:t>
            </w:r>
            <w:r w:rsidR="009B13A4" w:rsidRPr="00A67DCC">
              <w:rPr>
                <w:rFonts w:ascii="Browallia New" w:hAnsi="Browallia New" w:cs="Browallia New"/>
                <w:sz w:val="28"/>
                <w:szCs w:val="28"/>
              </w:rPr>
              <w:t>1</w:t>
            </w:r>
            <w:r w:rsidRPr="00A67DCC">
              <w:rPr>
                <w:rFonts w:ascii="Browallia New" w:hAnsi="Browallia New" w:cs="Browallia New"/>
                <w:sz w:val="28"/>
                <w:szCs w:val="28"/>
              </w:rPr>
              <w:t xml:space="preserve"> </w:t>
            </w:r>
          </w:p>
        </w:tc>
        <w:tc>
          <w:tcPr>
            <w:tcW w:w="236" w:type="dxa"/>
            <w:tcBorders>
              <w:left w:val="nil"/>
              <w:right w:val="nil"/>
            </w:tcBorders>
          </w:tcPr>
          <w:p w14:paraId="0052B1C5"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036AC197"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2,676,762</w:t>
            </w:r>
          </w:p>
        </w:tc>
        <w:tc>
          <w:tcPr>
            <w:tcW w:w="238" w:type="dxa"/>
            <w:tcBorders>
              <w:left w:val="nil"/>
              <w:right w:val="nil"/>
            </w:tcBorders>
            <w:vAlign w:val="center"/>
          </w:tcPr>
          <w:p w14:paraId="1A022AD8"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tcPr>
          <w:p w14:paraId="60326D45" w14:textId="65D58A90"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A67DCC">
              <w:rPr>
                <w:rFonts w:ascii="Browallia New" w:hAnsi="Browallia New" w:cs="Browallia New"/>
                <w:sz w:val="28"/>
                <w:szCs w:val="28"/>
              </w:rPr>
              <w:t xml:space="preserve">706,784 </w:t>
            </w:r>
          </w:p>
        </w:tc>
        <w:tc>
          <w:tcPr>
            <w:tcW w:w="236" w:type="dxa"/>
            <w:tcBorders>
              <w:left w:val="nil"/>
              <w:right w:val="nil"/>
            </w:tcBorders>
            <w:vAlign w:val="center"/>
          </w:tcPr>
          <w:p w14:paraId="0996D0E1"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415FF43B"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414,018</w:t>
            </w:r>
          </w:p>
        </w:tc>
      </w:tr>
      <w:tr w:rsidR="00DE0109" w:rsidRPr="00A67DCC" w14:paraId="430782CB" w14:textId="77777777">
        <w:tc>
          <w:tcPr>
            <w:tcW w:w="3582" w:type="dxa"/>
            <w:tcBorders>
              <w:top w:val="nil"/>
              <w:left w:val="nil"/>
              <w:bottom w:val="nil"/>
              <w:right w:val="nil"/>
            </w:tcBorders>
            <w:vAlign w:val="center"/>
          </w:tcPr>
          <w:p w14:paraId="50CD9023" w14:textId="01D579E0" w:rsidR="00DE0109" w:rsidRPr="00A67DCC" w:rsidRDefault="00DE0109" w:rsidP="00DE0109">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108A18B7" w14:textId="28EBAA0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tcPr>
          <w:p w14:paraId="479D2B7E" w14:textId="73E7A87C"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E0109" w:rsidRPr="00A67DCC" w14:paraId="3A8ADB9A" w14:textId="77777777" w:rsidTr="00BE66CD">
        <w:trPr>
          <w:trHeight w:val="197"/>
        </w:trPr>
        <w:tc>
          <w:tcPr>
            <w:tcW w:w="3582" w:type="dxa"/>
            <w:tcBorders>
              <w:top w:val="nil"/>
              <w:left w:val="nil"/>
              <w:bottom w:val="nil"/>
              <w:right w:val="nil"/>
            </w:tcBorders>
          </w:tcPr>
          <w:p w14:paraId="12318E34" w14:textId="037EEA1C" w:rsidR="00DE0109" w:rsidRPr="00A67DCC" w:rsidRDefault="00DE0109" w:rsidP="00DE0109">
            <w:pPr>
              <w:spacing w:line="240" w:lineRule="auto"/>
              <w:ind w:left="42"/>
              <w:rPr>
                <w:rFonts w:ascii="Browallia New" w:hAnsi="Browallia New" w:cs="Browallia New"/>
                <w:sz w:val="28"/>
                <w:szCs w:val="28"/>
                <w:cs/>
              </w:rPr>
            </w:pPr>
            <w:r w:rsidRPr="00A67DCC">
              <w:rPr>
                <w:rFonts w:ascii="Browallia New" w:hAnsi="Browallia New" w:cs="Browallia New"/>
                <w:sz w:val="28"/>
                <w:szCs w:val="28"/>
                <w:cs/>
              </w:rPr>
              <w:t>ต้นทุนการกู้ยืมที่รวมเป็นส่วนหนึ่งของ</w:t>
            </w:r>
          </w:p>
        </w:tc>
        <w:tc>
          <w:tcPr>
            <w:tcW w:w="1179" w:type="dxa"/>
            <w:tcBorders>
              <w:left w:val="nil"/>
              <w:right w:val="nil"/>
            </w:tcBorders>
          </w:tcPr>
          <w:p w14:paraId="12290CF4" w14:textId="4A1AA39C"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4" w:type="dxa"/>
            <w:tcBorders>
              <w:left w:val="nil"/>
              <w:right w:val="nil"/>
            </w:tcBorders>
          </w:tcPr>
          <w:p w14:paraId="4F05FD81" w14:textId="77777777"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02" w:type="dxa"/>
            <w:tcBorders>
              <w:left w:val="nil"/>
              <w:right w:val="nil"/>
            </w:tcBorders>
          </w:tcPr>
          <w:p w14:paraId="759C77E8" w14:textId="2CAB20ED"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DE0109" w:rsidRPr="00A67DCC" w:rsidRDefault="00DE0109" w:rsidP="00DE0109">
            <w:pPr>
              <w:spacing w:line="240" w:lineRule="auto"/>
              <w:ind w:right="26"/>
              <w:jc w:val="right"/>
              <w:rPr>
                <w:rFonts w:ascii="Browallia New" w:hAnsi="Browallia New" w:cs="Browallia New"/>
                <w:sz w:val="28"/>
                <w:szCs w:val="28"/>
              </w:rPr>
            </w:pPr>
          </w:p>
        </w:tc>
        <w:tc>
          <w:tcPr>
            <w:tcW w:w="1215" w:type="dxa"/>
            <w:tcBorders>
              <w:left w:val="nil"/>
              <w:right w:val="nil"/>
            </w:tcBorders>
          </w:tcPr>
          <w:p w14:paraId="36321636" w14:textId="77777777" w:rsidR="00DE0109" w:rsidRPr="00A67DCC"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7A455A" w:rsidRPr="00A67DCC" w14:paraId="457CA1C7" w14:textId="77777777">
        <w:trPr>
          <w:trHeight w:val="216"/>
        </w:trPr>
        <w:tc>
          <w:tcPr>
            <w:tcW w:w="3582" w:type="dxa"/>
            <w:tcBorders>
              <w:top w:val="nil"/>
              <w:left w:val="nil"/>
              <w:bottom w:val="nil"/>
              <w:right w:val="nil"/>
            </w:tcBorders>
          </w:tcPr>
          <w:p w14:paraId="6D0A2FCB" w14:textId="09382D75" w:rsidR="007A455A" w:rsidRPr="00A67DCC" w:rsidRDefault="007A455A" w:rsidP="007A455A">
            <w:pPr>
              <w:spacing w:line="240" w:lineRule="auto"/>
              <w:jc w:val="both"/>
              <w:rPr>
                <w:rFonts w:ascii="Browallia New" w:hAnsi="Browallia New" w:cs="Browallia New"/>
                <w:sz w:val="28"/>
                <w:szCs w:val="28"/>
              </w:rPr>
            </w:pPr>
            <w:r w:rsidRPr="00A67DCC">
              <w:rPr>
                <w:rFonts w:ascii="Browallia New" w:hAnsi="Browallia New" w:cs="Browallia New"/>
                <w:sz w:val="28"/>
                <w:szCs w:val="28"/>
                <w:cs/>
              </w:rPr>
              <w:t xml:space="preserve">   </w:t>
            </w:r>
            <w:r w:rsidRPr="00A67DCC">
              <w:rPr>
                <w:rFonts w:ascii="Browallia New" w:hAnsi="Browallia New" w:cs="Browallia New"/>
                <w:sz w:val="28"/>
                <w:szCs w:val="28"/>
              </w:rPr>
              <w:t xml:space="preserve"> </w:t>
            </w:r>
            <w:r w:rsidRPr="00A67DCC">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tcPr>
          <w:p w14:paraId="3AD880F9" w14:textId="23B91080" w:rsidR="007A455A" w:rsidRPr="00A67DCC"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23,635</w:t>
            </w:r>
          </w:p>
        </w:tc>
        <w:tc>
          <w:tcPr>
            <w:tcW w:w="236" w:type="dxa"/>
            <w:tcBorders>
              <w:left w:val="nil"/>
              <w:right w:val="nil"/>
            </w:tcBorders>
          </w:tcPr>
          <w:p w14:paraId="1ED89E9C" w14:textId="77777777" w:rsidR="007A455A" w:rsidRPr="00A67DCC" w:rsidRDefault="007A455A" w:rsidP="007A455A">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7498B74" w14:textId="31917E4C" w:rsidR="007A455A" w:rsidRPr="00A67DCC"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29,402</w:t>
            </w:r>
          </w:p>
        </w:tc>
        <w:tc>
          <w:tcPr>
            <w:tcW w:w="238" w:type="dxa"/>
            <w:tcBorders>
              <w:left w:val="nil"/>
              <w:right w:val="nil"/>
            </w:tcBorders>
            <w:vAlign w:val="center"/>
          </w:tcPr>
          <w:p w14:paraId="5B77D79A" w14:textId="77777777" w:rsidR="007A455A" w:rsidRPr="00A67DCC" w:rsidRDefault="007A455A" w:rsidP="007A455A">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tcPr>
          <w:p w14:paraId="1F970F88" w14:textId="4C54C940" w:rsidR="007A455A" w:rsidRPr="00A67DCC"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8,331</w:t>
            </w:r>
          </w:p>
        </w:tc>
        <w:tc>
          <w:tcPr>
            <w:tcW w:w="236" w:type="dxa"/>
            <w:tcBorders>
              <w:left w:val="nil"/>
              <w:right w:val="nil"/>
            </w:tcBorders>
            <w:vAlign w:val="center"/>
          </w:tcPr>
          <w:p w14:paraId="013B8D0E" w14:textId="77777777" w:rsidR="007A455A" w:rsidRPr="00A67DCC" w:rsidRDefault="007A455A" w:rsidP="007A455A">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49F11D9" w14:textId="19294FBB" w:rsidR="007A455A" w:rsidRPr="00A67DCC"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67DCC">
              <w:rPr>
                <w:rFonts w:ascii="Browallia New" w:hAnsi="Browallia New" w:cs="Browallia New"/>
                <w:sz w:val="28"/>
                <w:szCs w:val="28"/>
              </w:rPr>
              <w:t>2,655</w:t>
            </w:r>
          </w:p>
        </w:tc>
      </w:tr>
    </w:tbl>
    <w:p w14:paraId="6FB7168C" w14:textId="2C88E7FE" w:rsidR="00516E90" w:rsidRPr="00A67DCC"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4C03B59D" w:rsidR="006971B8" w:rsidRPr="00A67DCC" w:rsidRDefault="00557C97" w:rsidP="001B4041">
      <w:pPr>
        <w:spacing w:line="240" w:lineRule="auto"/>
        <w:ind w:left="426"/>
        <w:jc w:val="thaiDistribute"/>
        <w:rPr>
          <w:rFonts w:ascii="Browallia New" w:hAnsi="Browallia New" w:cs="Browallia New"/>
          <w:sz w:val="28"/>
          <w:szCs w:val="28"/>
          <w:lang w:val="en-GB"/>
        </w:rPr>
      </w:pPr>
      <w:r w:rsidRPr="00A67DCC">
        <w:rPr>
          <w:rFonts w:ascii="Browallia New" w:hAnsi="Browallia New" w:cs="Browallia New"/>
          <w:sz w:val="28"/>
          <w:szCs w:val="28"/>
          <w:cs/>
        </w:rPr>
        <w:t xml:space="preserve">ณ วันที่ </w:t>
      </w:r>
      <w:r w:rsidR="00F77034" w:rsidRPr="00A67DCC">
        <w:rPr>
          <w:rFonts w:ascii="Browallia New" w:hAnsi="Browallia New" w:cs="Browallia New"/>
          <w:sz w:val="28"/>
          <w:szCs w:val="28"/>
          <w:lang w:val="en-GB"/>
        </w:rPr>
        <w:t>30</w:t>
      </w:r>
      <w:r w:rsidR="00F77034" w:rsidRPr="00A67DCC">
        <w:rPr>
          <w:rFonts w:ascii="Browallia New" w:hAnsi="Browallia New" w:cs="Browallia New"/>
          <w:sz w:val="28"/>
          <w:szCs w:val="28"/>
          <w:cs/>
        </w:rPr>
        <w:t xml:space="preserve"> มิถุนายน</w:t>
      </w:r>
      <w:r w:rsidR="00F77034" w:rsidRPr="00A67DCC">
        <w:rPr>
          <w:rFonts w:ascii="Browallia New" w:hAnsi="Browallia New" w:cs="Browallia New"/>
          <w:sz w:val="28"/>
          <w:szCs w:val="28"/>
        </w:rPr>
        <w:t xml:space="preserve"> </w:t>
      </w:r>
      <w:r w:rsidR="00993BF5" w:rsidRPr="00A67DCC">
        <w:rPr>
          <w:rFonts w:ascii="Browallia New" w:hAnsi="Browallia New" w:cs="Browallia New"/>
          <w:sz w:val="28"/>
          <w:szCs w:val="28"/>
        </w:rPr>
        <w:t>256</w:t>
      </w:r>
      <w:r w:rsidR="001E0F1F" w:rsidRPr="00A67DCC">
        <w:rPr>
          <w:rFonts w:ascii="Browallia New" w:hAnsi="Browallia New" w:cs="Browallia New"/>
          <w:sz w:val="28"/>
          <w:szCs w:val="28"/>
        </w:rPr>
        <w:t>8</w:t>
      </w:r>
      <w:r w:rsidR="00993BF5" w:rsidRPr="00A67DCC">
        <w:rPr>
          <w:rFonts w:ascii="Browallia New" w:hAnsi="Browallia New" w:cs="Browallia New"/>
          <w:sz w:val="28"/>
          <w:szCs w:val="28"/>
          <w:cs/>
        </w:rPr>
        <w:t xml:space="preserve"> และวันที่ </w:t>
      </w:r>
      <w:r w:rsidR="00993BF5" w:rsidRPr="00A67DCC">
        <w:rPr>
          <w:rFonts w:ascii="Browallia New" w:hAnsi="Browallia New" w:cs="Browallia New"/>
          <w:sz w:val="28"/>
          <w:szCs w:val="28"/>
        </w:rPr>
        <w:t>31</w:t>
      </w:r>
      <w:r w:rsidR="00993BF5" w:rsidRPr="00A67DCC">
        <w:rPr>
          <w:rFonts w:ascii="Browallia New" w:hAnsi="Browallia New" w:cs="Browallia New"/>
          <w:sz w:val="28"/>
          <w:szCs w:val="28"/>
          <w:cs/>
        </w:rPr>
        <w:t xml:space="preserve"> ธันวาคม </w:t>
      </w:r>
      <w:r w:rsidR="00993BF5" w:rsidRPr="00A67DCC">
        <w:rPr>
          <w:rFonts w:ascii="Browallia New" w:hAnsi="Browallia New" w:cs="Browallia New"/>
          <w:sz w:val="28"/>
          <w:szCs w:val="28"/>
        </w:rPr>
        <w:t>256</w:t>
      </w:r>
      <w:r w:rsidR="001E0F1F" w:rsidRPr="00A67DCC">
        <w:rPr>
          <w:rFonts w:ascii="Browallia New" w:hAnsi="Browallia New" w:cs="Browallia New"/>
          <w:sz w:val="28"/>
          <w:szCs w:val="28"/>
        </w:rPr>
        <w:t>7</w:t>
      </w:r>
      <w:r w:rsidR="00666252" w:rsidRPr="00A67DCC">
        <w:rPr>
          <w:rFonts w:ascii="Browallia New" w:hAnsi="Browallia New" w:cs="Browallia New"/>
          <w:sz w:val="28"/>
          <w:szCs w:val="28"/>
          <w:cs/>
        </w:rPr>
        <w:t xml:space="preserve"> </w:t>
      </w:r>
      <w:r w:rsidR="006971B8" w:rsidRPr="00A67DCC">
        <w:rPr>
          <w:rFonts w:ascii="Browallia New" w:hAnsi="Browallia New" w:cs="Browallia New"/>
          <w:sz w:val="28"/>
          <w:szCs w:val="28"/>
          <w:cs/>
        </w:rPr>
        <w:t>ที่ดินพร้อมสิ่งปลูกสร้างของโครงการอสังหาริมทรัพย์</w:t>
      </w:r>
      <w:r w:rsidR="00D602E3" w:rsidRPr="00A67DCC">
        <w:rPr>
          <w:rFonts w:ascii="Browallia New" w:hAnsi="Browallia New" w:cs="Browallia New"/>
          <w:sz w:val="28"/>
          <w:szCs w:val="28"/>
          <w:cs/>
        </w:rPr>
        <w:t>ขอ</w:t>
      </w:r>
      <w:r w:rsidR="001B6DEF" w:rsidRPr="00A67DCC">
        <w:rPr>
          <w:rFonts w:ascii="Browallia New" w:hAnsi="Browallia New" w:cs="Browallia New"/>
          <w:sz w:val="28"/>
          <w:szCs w:val="28"/>
          <w:cs/>
        </w:rPr>
        <w:t>ง</w:t>
      </w:r>
      <w:r w:rsidR="0034387D" w:rsidRPr="00A67DCC">
        <w:rPr>
          <w:rFonts w:ascii="Browallia New" w:hAnsi="Browallia New" w:cs="Browallia New"/>
          <w:sz w:val="28"/>
          <w:szCs w:val="28"/>
        </w:rPr>
        <w:br/>
      </w:r>
      <w:r w:rsidR="00293974" w:rsidRPr="00A67DCC">
        <w:rPr>
          <w:rFonts w:ascii="Browallia New" w:hAnsi="Browallia New" w:cs="Browallia New"/>
          <w:sz w:val="28"/>
          <w:szCs w:val="28"/>
          <w:cs/>
        </w:rPr>
        <w:t>กลุ่ม</w:t>
      </w:r>
      <w:r w:rsidR="00D602E3" w:rsidRPr="00A67DCC">
        <w:rPr>
          <w:rFonts w:ascii="Browallia New" w:hAnsi="Browallia New" w:cs="Browallia New"/>
          <w:sz w:val="28"/>
          <w:szCs w:val="28"/>
          <w:cs/>
        </w:rPr>
        <w:t>บริษัท</w:t>
      </w:r>
      <w:r w:rsidR="006971B8" w:rsidRPr="00A67DCC">
        <w:rPr>
          <w:rFonts w:ascii="Browallia New" w:hAnsi="Browallia New" w:cs="Browallia New"/>
          <w:sz w:val="28"/>
          <w:szCs w:val="28"/>
          <w:cs/>
        </w:rPr>
        <w:t xml:space="preserve">ซึ่งมีมูลค่าสุทธิตามบัญชี จำนวน </w:t>
      </w:r>
      <w:r w:rsidR="007425E9" w:rsidRPr="00A67DCC">
        <w:rPr>
          <w:rFonts w:ascii="Browallia New" w:hAnsi="Browallia New" w:cs="Browallia New"/>
          <w:sz w:val="28"/>
          <w:szCs w:val="28"/>
        </w:rPr>
        <w:t xml:space="preserve">2,199.04 </w:t>
      </w:r>
      <w:r w:rsidR="006971B8" w:rsidRPr="00A67DCC">
        <w:rPr>
          <w:rFonts w:ascii="Browallia New" w:hAnsi="Browallia New" w:cs="Browallia New"/>
          <w:sz w:val="28"/>
          <w:szCs w:val="28"/>
          <w:cs/>
        </w:rPr>
        <w:t>ล้านบาท และ</w:t>
      </w:r>
      <w:r w:rsidR="005A3932" w:rsidRPr="00A67DCC">
        <w:rPr>
          <w:rFonts w:ascii="Browallia New" w:hAnsi="Browallia New" w:cs="Browallia New"/>
          <w:sz w:val="28"/>
          <w:szCs w:val="28"/>
        </w:rPr>
        <w:t xml:space="preserve"> </w:t>
      </w:r>
      <w:r w:rsidR="00FA50B8" w:rsidRPr="00A67DCC">
        <w:rPr>
          <w:rFonts w:ascii="Browallia New" w:hAnsi="Browallia New" w:cs="Browallia New"/>
          <w:sz w:val="28"/>
          <w:szCs w:val="28"/>
        </w:rPr>
        <w:t>1,555.26</w:t>
      </w:r>
      <w:r w:rsidR="00B10428" w:rsidRPr="00A67DCC">
        <w:rPr>
          <w:rFonts w:ascii="Browallia New" w:hAnsi="Browallia New" w:cs="Browallia New"/>
          <w:sz w:val="28"/>
          <w:szCs w:val="28"/>
          <w:cs/>
          <w:lang w:val="en-GB"/>
        </w:rPr>
        <w:t xml:space="preserve"> </w:t>
      </w:r>
      <w:r w:rsidR="006971B8" w:rsidRPr="00A67DCC">
        <w:rPr>
          <w:rFonts w:ascii="Browallia New" w:hAnsi="Browallia New" w:cs="Browallia New"/>
          <w:sz w:val="28"/>
          <w:szCs w:val="28"/>
          <w:cs/>
        </w:rPr>
        <w:t>ล้านบาท ตามลำดับ ติดภาระจำนอง</w:t>
      </w:r>
      <w:r w:rsidR="00D3295C" w:rsidRPr="00A67DCC">
        <w:rPr>
          <w:rFonts w:ascii="Browallia New" w:hAnsi="Browallia New" w:cs="Browallia New"/>
          <w:sz w:val="28"/>
          <w:szCs w:val="28"/>
          <w:cs/>
        </w:rPr>
        <w:br/>
      </w:r>
      <w:r w:rsidR="006971B8" w:rsidRPr="00A67DCC">
        <w:rPr>
          <w:rFonts w:ascii="Browallia New" w:hAnsi="Browallia New" w:cs="Browallia New"/>
          <w:sz w:val="28"/>
          <w:szCs w:val="28"/>
          <w:cs/>
        </w:rPr>
        <w:t>เป็นหลักประกันการก</w:t>
      </w:r>
      <w:r w:rsidR="00EE1C09" w:rsidRPr="00A67DCC">
        <w:rPr>
          <w:rFonts w:ascii="Browallia New" w:hAnsi="Browallia New" w:cs="Browallia New"/>
          <w:sz w:val="28"/>
          <w:szCs w:val="28"/>
          <w:cs/>
        </w:rPr>
        <w:t>ู้เงินไว้กับธนาคาร</w:t>
      </w:r>
    </w:p>
    <w:p w14:paraId="67133D73" w14:textId="77777777" w:rsidR="001B6DEF" w:rsidRPr="00A67DCC" w:rsidRDefault="001B6DEF" w:rsidP="001B4041">
      <w:pPr>
        <w:spacing w:line="240" w:lineRule="auto"/>
        <w:ind w:left="426"/>
        <w:jc w:val="thaiDistribute"/>
        <w:rPr>
          <w:rFonts w:ascii="Browallia New" w:hAnsi="Browallia New" w:cs="Browallia New"/>
          <w:sz w:val="28"/>
          <w:szCs w:val="28"/>
          <w:lang w:val="en-GB"/>
        </w:rPr>
      </w:pPr>
    </w:p>
    <w:p w14:paraId="524C6A66" w14:textId="0F4A6CEC" w:rsidR="00CE2CD6" w:rsidRPr="00A67DCC" w:rsidRDefault="0081578B" w:rsidP="00F73F75">
      <w:pPr>
        <w:spacing w:line="240" w:lineRule="auto"/>
        <w:ind w:left="426"/>
        <w:jc w:val="thaiDistribute"/>
        <w:rPr>
          <w:rFonts w:ascii="Browallia New" w:hAnsi="Browallia New" w:cs="Browallia New"/>
          <w:sz w:val="28"/>
          <w:szCs w:val="28"/>
        </w:rPr>
      </w:pPr>
      <w:r w:rsidRPr="00A67DCC">
        <w:rPr>
          <w:rFonts w:ascii="Browallia New" w:eastAsia="Arial Unicode MS" w:hAnsi="Browallia New" w:cs="Browallia New"/>
          <w:sz w:val="28"/>
          <w:szCs w:val="28"/>
          <w:cs/>
        </w:rPr>
        <w:t>สำหรับงวด</w:t>
      </w:r>
      <w:r w:rsidR="00026555" w:rsidRPr="00A67DCC">
        <w:rPr>
          <w:rFonts w:ascii="Browallia New" w:eastAsia="Arial Unicode MS" w:hAnsi="Browallia New" w:cs="Browallia New"/>
          <w:sz w:val="28"/>
          <w:szCs w:val="28"/>
          <w:cs/>
        </w:rPr>
        <w:t>หก</w:t>
      </w:r>
      <w:r w:rsidRPr="00A67DCC">
        <w:rPr>
          <w:rFonts w:ascii="Browallia New" w:eastAsia="Arial Unicode MS" w:hAnsi="Browallia New" w:cs="Browallia New"/>
          <w:sz w:val="28"/>
          <w:szCs w:val="28"/>
          <w:cs/>
        </w:rPr>
        <w:t xml:space="preserve">เดือนสิ้นสุดวันที่ </w:t>
      </w:r>
      <w:r w:rsidR="00F77034" w:rsidRPr="00A67DCC">
        <w:rPr>
          <w:rFonts w:ascii="Browallia New" w:hAnsi="Browallia New" w:cs="Browallia New"/>
          <w:sz w:val="28"/>
          <w:szCs w:val="28"/>
          <w:lang w:val="en-GB"/>
        </w:rPr>
        <w:t>30</w:t>
      </w:r>
      <w:r w:rsidR="00F77034" w:rsidRPr="00A67DCC">
        <w:rPr>
          <w:rFonts w:ascii="Browallia New" w:hAnsi="Browallia New" w:cs="Browallia New"/>
          <w:sz w:val="28"/>
          <w:szCs w:val="28"/>
          <w:cs/>
        </w:rPr>
        <w:t xml:space="preserve"> มิถุนายน</w:t>
      </w:r>
      <w:r w:rsidR="00F77034" w:rsidRPr="00A67DCC">
        <w:rPr>
          <w:rFonts w:ascii="Browallia New" w:hAnsi="Browallia New" w:cs="Browallia New"/>
          <w:sz w:val="28"/>
          <w:szCs w:val="28"/>
        </w:rPr>
        <w:t xml:space="preserve"> </w:t>
      </w:r>
      <w:r w:rsidR="005A3932" w:rsidRPr="00A67DCC">
        <w:rPr>
          <w:rFonts w:ascii="Browallia New" w:hAnsi="Browallia New" w:cs="Browallia New"/>
          <w:sz w:val="28"/>
          <w:szCs w:val="28"/>
        </w:rPr>
        <w:t>256</w:t>
      </w:r>
      <w:r w:rsidRPr="00A67DCC">
        <w:rPr>
          <w:rFonts w:ascii="Browallia New" w:hAnsi="Browallia New" w:cs="Browallia New"/>
          <w:sz w:val="28"/>
          <w:szCs w:val="28"/>
        </w:rPr>
        <w:t>8</w:t>
      </w:r>
      <w:r w:rsidR="0034387D" w:rsidRPr="00A67DCC">
        <w:rPr>
          <w:rFonts w:ascii="Browallia New" w:hAnsi="Browallia New" w:cs="Browallia New"/>
          <w:sz w:val="28"/>
          <w:szCs w:val="28"/>
          <w:cs/>
        </w:rPr>
        <w:t xml:space="preserve"> </w:t>
      </w:r>
      <w:r w:rsidR="00C35295" w:rsidRPr="00A67DCC">
        <w:rPr>
          <w:rFonts w:ascii="Browallia New" w:eastAsia="Arial Unicode MS" w:hAnsi="Browallia New" w:cs="Browallia New"/>
          <w:sz w:val="28"/>
          <w:szCs w:val="28"/>
          <w:cs/>
        </w:rPr>
        <w:t>และสำหรับ</w:t>
      </w:r>
      <w:r w:rsidR="002847B7" w:rsidRPr="00A67DCC">
        <w:rPr>
          <w:rFonts w:ascii="Browallia New" w:eastAsia="Arial Unicode MS" w:hAnsi="Browallia New" w:cs="Browallia New"/>
          <w:sz w:val="28"/>
          <w:szCs w:val="28"/>
          <w:cs/>
        </w:rPr>
        <w:t xml:space="preserve">ปีสิ้นสุดวันที่ </w:t>
      </w:r>
      <w:r w:rsidR="002847B7" w:rsidRPr="00A67DCC">
        <w:rPr>
          <w:rFonts w:ascii="Browallia New" w:eastAsia="SimSun" w:hAnsi="Browallia New" w:cs="Browallia New"/>
          <w:sz w:val="28"/>
          <w:szCs w:val="28"/>
        </w:rPr>
        <w:t>3</w:t>
      </w:r>
      <w:r w:rsidR="003B405E" w:rsidRPr="00A67DCC">
        <w:rPr>
          <w:rFonts w:ascii="Browallia New" w:hAnsi="Browallia New" w:cs="Browallia New"/>
          <w:sz w:val="28"/>
          <w:szCs w:val="28"/>
        </w:rPr>
        <w:t>1</w:t>
      </w:r>
      <w:r w:rsidR="002847B7" w:rsidRPr="00A67DCC">
        <w:rPr>
          <w:rFonts w:ascii="Browallia New" w:eastAsia="SimSun" w:hAnsi="Browallia New" w:cs="Browallia New"/>
          <w:sz w:val="28"/>
          <w:szCs w:val="28"/>
        </w:rPr>
        <w:t xml:space="preserve"> </w:t>
      </w:r>
      <w:r w:rsidR="00370365" w:rsidRPr="00A67DCC">
        <w:rPr>
          <w:rFonts w:ascii="Browallia New" w:eastAsia="SimSun" w:hAnsi="Browallia New" w:cs="Browallia New"/>
          <w:sz w:val="28"/>
          <w:szCs w:val="28"/>
          <w:cs/>
        </w:rPr>
        <w:t>ธันวา</w:t>
      </w:r>
      <w:r w:rsidR="00AB062B" w:rsidRPr="00A67DCC">
        <w:rPr>
          <w:rFonts w:ascii="Browallia New" w:eastAsia="SimSun" w:hAnsi="Browallia New" w:cs="Browallia New"/>
          <w:sz w:val="28"/>
          <w:szCs w:val="28"/>
          <w:cs/>
        </w:rPr>
        <w:t>คม</w:t>
      </w:r>
      <w:r w:rsidR="002847B7" w:rsidRPr="00A67DCC">
        <w:rPr>
          <w:rFonts w:ascii="Browallia New" w:eastAsia="SimSun" w:hAnsi="Browallia New" w:cs="Browallia New"/>
          <w:sz w:val="28"/>
          <w:szCs w:val="28"/>
          <w:cs/>
        </w:rPr>
        <w:t xml:space="preserve"> </w:t>
      </w:r>
      <w:r w:rsidR="002847B7" w:rsidRPr="00A67DCC">
        <w:rPr>
          <w:rFonts w:ascii="Browallia New" w:eastAsia="SimSun" w:hAnsi="Browallia New" w:cs="Browallia New"/>
          <w:sz w:val="28"/>
          <w:szCs w:val="28"/>
        </w:rPr>
        <w:t>256</w:t>
      </w:r>
      <w:r w:rsidRPr="00A67DCC">
        <w:rPr>
          <w:rFonts w:ascii="Browallia New" w:eastAsia="SimSun" w:hAnsi="Browallia New" w:cs="Browallia New"/>
          <w:sz w:val="28"/>
          <w:szCs w:val="28"/>
        </w:rPr>
        <w:t>7</w:t>
      </w:r>
      <w:r w:rsidR="002847B7" w:rsidRPr="00A67DCC">
        <w:rPr>
          <w:rFonts w:ascii="Browallia New" w:eastAsia="Arial Unicode MS" w:hAnsi="Browallia New" w:cs="Browallia New"/>
          <w:sz w:val="28"/>
          <w:szCs w:val="28"/>
          <w:cs/>
        </w:rPr>
        <w:t xml:space="preserve"> </w:t>
      </w:r>
      <w:r w:rsidR="00A97BBB" w:rsidRPr="00A67DCC">
        <w:rPr>
          <w:rFonts w:ascii="Browallia New" w:hAnsi="Browallia New" w:cs="Browallia New"/>
          <w:sz w:val="28"/>
          <w:szCs w:val="28"/>
          <w:cs/>
        </w:rPr>
        <w:t>กลุ่มบริษัท</w:t>
      </w:r>
      <w:r w:rsidR="002A66B0" w:rsidRPr="00A67DCC">
        <w:rPr>
          <w:rFonts w:ascii="Browallia New" w:hAnsi="Browallia New" w:cs="Browallia New"/>
          <w:sz w:val="28"/>
          <w:szCs w:val="28"/>
          <w:cs/>
        </w:rPr>
        <w:t>รับรู้</w:t>
      </w:r>
      <w:r w:rsidR="00CE2CD6" w:rsidRPr="00A67DCC">
        <w:rPr>
          <w:rFonts w:ascii="Browallia New" w:eastAsia="Arial Unicode MS" w:hAnsi="Browallia New" w:cs="Browallia New"/>
          <w:sz w:val="28"/>
          <w:szCs w:val="28"/>
          <w:cs/>
        </w:rPr>
        <w:t>ต้นทุนการกู้ยืมสำหรับ</w:t>
      </w:r>
      <w:r w:rsidR="00577579" w:rsidRPr="00A67DCC">
        <w:rPr>
          <w:rFonts w:ascii="Browallia New" w:hAnsi="Browallia New" w:cs="Browallia New"/>
          <w:sz w:val="28"/>
          <w:szCs w:val="28"/>
          <w:cs/>
        </w:rPr>
        <w:t>การ</w:t>
      </w:r>
      <w:r w:rsidR="002B005C" w:rsidRPr="00A67DCC">
        <w:rPr>
          <w:rFonts w:ascii="Browallia New" w:hAnsi="Browallia New" w:cs="Browallia New"/>
          <w:sz w:val="28"/>
          <w:szCs w:val="28"/>
          <w:cs/>
        </w:rPr>
        <w:t>ก่อสร้าง</w:t>
      </w:r>
      <w:r w:rsidR="00CE2CD6" w:rsidRPr="00A67DCC">
        <w:rPr>
          <w:rFonts w:ascii="Browallia New" w:eastAsia="Arial Unicode MS" w:hAnsi="Browallia New" w:cs="Browallia New"/>
          <w:sz w:val="28"/>
          <w:szCs w:val="28"/>
          <w:cs/>
        </w:rPr>
        <w:t xml:space="preserve"> จำนวน</w:t>
      </w:r>
      <w:r w:rsidR="00D149CA" w:rsidRPr="00A67DCC">
        <w:rPr>
          <w:rFonts w:ascii="Browallia New" w:eastAsia="Arial Unicode MS" w:hAnsi="Browallia New" w:cs="Browallia New"/>
          <w:sz w:val="28"/>
          <w:szCs w:val="28"/>
        </w:rPr>
        <w:t xml:space="preserve"> </w:t>
      </w:r>
      <w:r w:rsidR="007425E9" w:rsidRPr="00A67DCC">
        <w:rPr>
          <w:rFonts w:ascii="Browallia New" w:hAnsi="Browallia New" w:cs="Browallia New"/>
          <w:sz w:val="28"/>
          <w:szCs w:val="28"/>
        </w:rPr>
        <w:t>23.63</w:t>
      </w:r>
      <w:r w:rsidR="00CE2CD6" w:rsidRPr="00A67DCC">
        <w:rPr>
          <w:rFonts w:ascii="Browallia New" w:eastAsia="Arial Unicode MS" w:hAnsi="Browallia New" w:cs="Browallia New"/>
          <w:sz w:val="28"/>
          <w:szCs w:val="28"/>
        </w:rPr>
        <w:t xml:space="preserve"> </w:t>
      </w:r>
      <w:r w:rsidR="00CE2CD6" w:rsidRPr="00A67DCC">
        <w:rPr>
          <w:rFonts w:ascii="Browallia New" w:eastAsia="Arial Unicode MS" w:hAnsi="Browallia New" w:cs="Browallia New"/>
          <w:sz w:val="28"/>
          <w:szCs w:val="28"/>
          <w:cs/>
        </w:rPr>
        <w:t>ล้านบาท</w:t>
      </w:r>
      <w:r w:rsidR="00EC09B5" w:rsidRPr="00A67DCC">
        <w:rPr>
          <w:rFonts w:ascii="Browallia New" w:eastAsia="Arial Unicode MS" w:hAnsi="Browallia New" w:cs="Browallia New"/>
          <w:sz w:val="28"/>
          <w:szCs w:val="28"/>
        </w:rPr>
        <w:t xml:space="preserve"> </w:t>
      </w:r>
      <w:r w:rsidR="00EC09B5" w:rsidRPr="00A67DCC">
        <w:rPr>
          <w:rFonts w:ascii="Browallia New" w:eastAsia="Arial Unicode MS" w:hAnsi="Browallia New" w:cs="Browallia New"/>
          <w:sz w:val="28"/>
          <w:szCs w:val="28"/>
          <w:cs/>
        </w:rPr>
        <w:t>และ</w:t>
      </w:r>
      <w:r w:rsidR="00F10C69" w:rsidRPr="00A67DCC">
        <w:rPr>
          <w:rFonts w:ascii="Browallia New" w:eastAsia="Arial Unicode MS" w:hAnsi="Browallia New" w:cs="Browallia New"/>
          <w:sz w:val="28"/>
          <w:szCs w:val="28"/>
          <w:cs/>
        </w:rPr>
        <w:t xml:space="preserve"> จำนวน </w:t>
      </w:r>
      <w:r w:rsidR="00D149CA" w:rsidRPr="00A67DCC">
        <w:rPr>
          <w:rFonts w:ascii="Browallia New" w:eastAsia="Arial Unicode MS" w:hAnsi="Browallia New" w:cs="Browallia New"/>
          <w:sz w:val="28"/>
          <w:szCs w:val="28"/>
        </w:rPr>
        <w:t>29.40</w:t>
      </w:r>
      <w:r w:rsidR="00F76790" w:rsidRPr="00A67DCC">
        <w:rPr>
          <w:rFonts w:ascii="Browallia New" w:eastAsia="Arial Unicode MS" w:hAnsi="Browallia New" w:cs="Browallia New"/>
          <w:sz w:val="28"/>
          <w:szCs w:val="28"/>
        </w:rPr>
        <w:t xml:space="preserve"> </w:t>
      </w:r>
      <w:r w:rsidR="008F3346" w:rsidRPr="00A67DCC">
        <w:rPr>
          <w:rFonts w:ascii="Browallia New" w:eastAsia="Arial Unicode MS" w:hAnsi="Browallia New" w:cs="Browallia New"/>
          <w:sz w:val="28"/>
          <w:szCs w:val="28"/>
          <w:cs/>
        </w:rPr>
        <w:t>ล้านบาท ตามลำดับ</w:t>
      </w:r>
      <w:r w:rsidR="00CE2CD6" w:rsidRPr="00A67DCC">
        <w:rPr>
          <w:rFonts w:ascii="Browallia New" w:eastAsia="Arial Unicode MS" w:hAnsi="Browallia New" w:cs="Browallia New"/>
          <w:sz w:val="28"/>
          <w:szCs w:val="28"/>
          <w:cs/>
        </w:rPr>
        <w:t xml:space="preserve"> เกิดจากเงินกู้ยืมที่มีวัตถุประสงค์</w:t>
      </w:r>
      <w:r w:rsidR="00B03E73" w:rsidRPr="00A67DCC">
        <w:rPr>
          <w:rFonts w:ascii="Browallia New" w:hAnsi="Browallia New" w:cs="Browallia New"/>
          <w:sz w:val="28"/>
          <w:szCs w:val="28"/>
          <w:cs/>
        </w:rPr>
        <w:t>เฉพาะ</w:t>
      </w:r>
      <w:r w:rsidR="00CE2CD6" w:rsidRPr="00A67DCC">
        <w:rPr>
          <w:rFonts w:ascii="Browallia New" w:eastAsia="Arial Unicode MS" w:hAnsi="Browallia New" w:cs="Browallia New"/>
          <w:sz w:val="28"/>
          <w:szCs w:val="28"/>
          <w:cs/>
        </w:rPr>
        <w:t xml:space="preserve"> กลุ่ม</w:t>
      </w:r>
      <w:r w:rsidR="00A65B52" w:rsidRPr="00A67DCC">
        <w:rPr>
          <w:rFonts w:ascii="Browallia New" w:hAnsi="Browallia New" w:cs="Browallia New"/>
          <w:sz w:val="28"/>
          <w:szCs w:val="28"/>
          <w:cs/>
        </w:rPr>
        <w:t>บริษัท</w:t>
      </w:r>
      <w:r w:rsidR="00CE2CD6" w:rsidRPr="00A67DCC">
        <w:rPr>
          <w:rFonts w:ascii="Browallia New" w:eastAsia="Arial Unicode MS" w:hAnsi="Browallia New" w:cs="Browallia New"/>
          <w:sz w:val="28"/>
          <w:szCs w:val="28"/>
          <w:cs/>
        </w:rPr>
        <w:t>ใช้อัตราตั้งขึ้นเป็นทุนร้อยละ</w:t>
      </w:r>
      <w:r w:rsidR="004761D0" w:rsidRPr="00A67DCC">
        <w:rPr>
          <w:rFonts w:ascii="Browallia New" w:eastAsia="Arial Unicode MS" w:hAnsi="Browallia New" w:cs="Browallia New"/>
          <w:sz w:val="28"/>
          <w:szCs w:val="28"/>
        </w:rPr>
        <w:t>1.</w:t>
      </w:r>
      <w:r w:rsidR="007425E9" w:rsidRPr="00A67DCC">
        <w:rPr>
          <w:rFonts w:ascii="Browallia New" w:eastAsia="Arial Unicode MS" w:hAnsi="Browallia New" w:cs="Browallia New"/>
          <w:sz w:val="28"/>
          <w:szCs w:val="28"/>
        </w:rPr>
        <w:t>54</w:t>
      </w:r>
      <w:r w:rsidR="00CE2CD6" w:rsidRPr="00A67DCC">
        <w:rPr>
          <w:rFonts w:ascii="Browallia New" w:hAnsi="Browallia New" w:cs="Browallia New"/>
          <w:sz w:val="28"/>
          <w:szCs w:val="28"/>
        </w:rPr>
        <w:t xml:space="preserve"> </w:t>
      </w:r>
      <w:r w:rsidR="00CE2CD6" w:rsidRPr="00A67DCC">
        <w:rPr>
          <w:rFonts w:ascii="Browallia New" w:eastAsia="Arial Unicode MS" w:hAnsi="Browallia New" w:cs="Browallia New"/>
          <w:sz w:val="28"/>
          <w:szCs w:val="28"/>
          <w:cs/>
        </w:rPr>
        <w:t>ต่อปี</w:t>
      </w:r>
      <w:r w:rsidR="008F3346" w:rsidRPr="00A67DCC">
        <w:rPr>
          <w:rFonts w:ascii="Browallia New" w:eastAsia="Arial Unicode MS" w:hAnsi="Browallia New" w:cs="Browallia New"/>
          <w:sz w:val="28"/>
          <w:szCs w:val="28"/>
          <w:cs/>
        </w:rPr>
        <w:t xml:space="preserve"> และ</w:t>
      </w:r>
      <w:r w:rsidR="006C290F" w:rsidRPr="00A67DCC">
        <w:rPr>
          <w:rFonts w:ascii="Browallia New" w:eastAsia="Arial Unicode MS" w:hAnsi="Browallia New" w:cs="Browallia New"/>
          <w:sz w:val="28"/>
          <w:szCs w:val="28"/>
          <w:cs/>
        </w:rPr>
        <w:t xml:space="preserve"> ร้อยละ </w:t>
      </w:r>
      <w:r w:rsidR="00D149CA" w:rsidRPr="00A67DCC">
        <w:rPr>
          <w:rFonts w:ascii="Browallia New" w:eastAsia="Arial Unicode MS" w:hAnsi="Browallia New" w:cs="Browallia New"/>
          <w:sz w:val="28"/>
          <w:szCs w:val="28"/>
        </w:rPr>
        <w:t>1.75</w:t>
      </w:r>
      <w:r w:rsidR="00BD7DF2" w:rsidRPr="00A67DCC">
        <w:rPr>
          <w:rFonts w:ascii="Browallia New" w:eastAsia="Arial Unicode MS" w:hAnsi="Browallia New" w:cs="Browallia New"/>
          <w:sz w:val="28"/>
          <w:szCs w:val="28"/>
        </w:rPr>
        <w:t xml:space="preserve"> </w:t>
      </w:r>
      <w:r w:rsidR="007A7F28" w:rsidRPr="00A67DCC">
        <w:rPr>
          <w:rFonts w:ascii="Browallia New" w:eastAsia="Arial Unicode MS" w:hAnsi="Browallia New" w:cs="Browallia New"/>
          <w:sz w:val="28"/>
          <w:szCs w:val="28"/>
          <w:cs/>
        </w:rPr>
        <w:t>ต่อปี</w:t>
      </w:r>
      <w:r w:rsidR="00F90348" w:rsidRPr="00A67DCC">
        <w:rPr>
          <w:rFonts w:ascii="Browallia New" w:eastAsia="Arial Unicode MS" w:hAnsi="Browallia New" w:cs="Browallia New"/>
          <w:sz w:val="28"/>
          <w:szCs w:val="28"/>
        </w:rPr>
        <w:t xml:space="preserve"> </w:t>
      </w:r>
      <w:r w:rsidR="00F90348" w:rsidRPr="00A67DCC">
        <w:rPr>
          <w:rFonts w:ascii="Browallia New" w:eastAsia="Arial Unicode MS" w:hAnsi="Browallia New" w:cs="Browallia New"/>
          <w:sz w:val="28"/>
          <w:szCs w:val="28"/>
          <w:cs/>
        </w:rPr>
        <w:t>ตามลำดับ</w:t>
      </w:r>
      <w:r w:rsidR="00A65B52" w:rsidRPr="00A67DCC">
        <w:rPr>
          <w:rFonts w:ascii="Browallia New" w:hAnsi="Browallia New" w:cs="Browallia New"/>
          <w:sz w:val="28"/>
          <w:szCs w:val="28"/>
          <w:cs/>
        </w:rPr>
        <w:t xml:space="preserve"> </w:t>
      </w:r>
      <w:r w:rsidR="00760784" w:rsidRPr="00A67DCC">
        <w:rPr>
          <w:rFonts w:ascii="Browallia New" w:hAnsi="Browallia New" w:cs="Browallia New"/>
          <w:sz w:val="28"/>
          <w:szCs w:val="28"/>
        </w:rPr>
        <w:t xml:space="preserve">                          </w:t>
      </w:r>
      <w:r w:rsidR="00CE2CD6" w:rsidRPr="00A67DCC">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A67DCC"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A67DCC"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A67DCC">
        <w:rPr>
          <w:rFonts w:ascii="Browallia New" w:hAnsi="Browallia New" w:cs="Browallia New"/>
          <w:b/>
          <w:bCs/>
          <w:sz w:val="28"/>
          <w:szCs w:val="28"/>
          <w:cs/>
          <w:lang w:val="en-GB"/>
        </w:rPr>
        <w:br w:type="page"/>
      </w:r>
    </w:p>
    <w:p w14:paraId="2D56277F" w14:textId="6E9C1319" w:rsidR="006971B8" w:rsidRPr="00A67DCC"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เงินลงทุนในบริษัทย่อย</w:t>
      </w:r>
    </w:p>
    <w:p w14:paraId="33ED5E63" w14:textId="480DDE62" w:rsidR="00527B4D" w:rsidRPr="00A67DCC"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3"/>
        <w:gridCol w:w="515"/>
        <w:gridCol w:w="192"/>
        <w:gridCol w:w="342"/>
        <w:gridCol w:w="236"/>
        <w:gridCol w:w="130"/>
        <w:gridCol w:w="112"/>
        <w:gridCol w:w="596"/>
        <w:gridCol w:w="707"/>
        <w:gridCol w:w="708"/>
        <w:gridCol w:w="708"/>
        <w:gridCol w:w="726"/>
        <w:gridCol w:w="708"/>
        <w:gridCol w:w="708"/>
        <w:gridCol w:w="772"/>
      </w:tblGrid>
      <w:tr w:rsidR="00A46D73" w:rsidRPr="00A67DCC" w14:paraId="5DB09F78" w14:textId="77777777" w:rsidTr="00FE68B7">
        <w:trPr>
          <w:tblHeader/>
        </w:trPr>
        <w:tc>
          <w:tcPr>
            <w:tcW w:w="2543" w:type="dxa"/>
            <w:vAlign w:val="bottom"/>
          </w:tcPr>
          <w:p w14:paraId="60466F38" w14:textId="77777777" w:rsidR="00A46D73" w:rsidRPr="00A67DCC"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A67DCC"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5" w:type="dxa"/>
            <w:gridSpan w:val="9"/>
            <w:vAlign w:val="bottom"/>
          </w:tcPr>
          <w:p w14:paraId="0389EF5E" w14:textId="77777777" w:rsidR="00A46D73" w:rsidRPr="00A67DCC"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A67DCC">
              <w:rPr>
                <w:rFonts w:ascii="Browallia New" w:hAnsi="Browallia New" w:cs="Browallia New"/>
                <w:sz w:val="16"/>
                <w:szCs w:val="16"/>
                <w:cs/>
              </w:rPr>
              <w:t>(หน่วย</w:t>
            </w:r>
            <w:r w:rsidRPr="00A67DCC">
              <w:rPr>
                <w:rFonts w:ascii="Browallia New" w:hAnsi="Browallia New" w:cs="Browallia New"/>
                <w:sz w:val="16"/>
                <w:szCs w:val="16"/>
              </w:rPr>
              <w:t xml:space="preserve"> </w:t>
            </w:r>
            <w:r w:rsidRPr="00A67DCC">
              <w:rPr>
                <w:rFonts w:ascii="Browallia New" w:hAnsi="Browallia New" w:cs="Browallia New"/>
                <w:sz w:val="16"/>
                <w:szCs w:val="16"/>
                <w:cs/>
                <w:lang w:val="en-GB"/>
              </w:rPr>
              <w:t>:</w:t>
            </w:r>
            <w:r w:rsidRPr="00A67DCC">
              <w:rPr>
                <w:rFonts w:ascii="Browallia New" w:hAnsi="Browallia New" w:cs="Browallia New"/>
                <w:sz w:val="16"/>
                <w:szCs w:val="16"/>
              </w:rPr>
              <w:t xml:space="preserve"> </w:t>
            </w:r>
            <w:r w:rsidRPr="00A67DCC">
              <w:rPr>
                <w:rFonts w:ascii="Browallia New" w:hAnsi="Browallia New" w:cs="Browallia New"/>
                <w:sz w:val="16"/>
                <w:szCs w:val="16"/>
                <w:cs/>
              </w:rPr>
              <w:t>พันบาท)</w:t>
            </w:r>
          </w:p>
        </w:tc>
      </w:tr>
      <w:tr w:rsidR="00040DAC" w:rsidRPr="00A67DCC" w14:paraId="0C688559" w14:textId="77777777" w:rsidTr="00FE68B7">
        <w:trPr>
          <w:tblHeader/>
        </w:trPr>
        <w:tc>
          <w:tcPr>
            <w:tcW w:w="2543" w:type="dxa"/>
            <w:vAlign w:val="bottom"/>
          </w:tcPr>
          <w:p w14:paraId="5BE2B2E2" w14:textId="77777777" w:rsidR="00040DAC" w:rsidRPr="00A67DCC" w:rsidRDefault="00040DAC">
            <w:pPr>
              <w:spacing w:line="240" w:lineRule="auto"/>
              <w:ind w:left="175" w:hanging="175"/>
              <w:jc w:val="center"/>
              <w:rPr>
                <w:rFonts w:ascii="Browallia New" w:hAnsi="Browallia New" w:cs="Browallia New"/>
                <w:sz w:val="16"/>
                <w:szCs w:val="16"/>
                <w:cs/>
              </w:rPr>
            </w:pPr>
          </w:p>
        </w:tc>
        <w:tc>
          <w:tcPr>
            <w:tcW w:w="7160" w:type="dxa"/>
            <w:gridSpan w:val="14"/>
          </w:tcPr>
          <w:p w14:paraId="3A31326E" w14:textId="5FEB9725" w:rsidR="00040DAC" w:rsidRPr="00A67DCC"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ข้อมูลทาง</w:t>
            </w:r>
            <w:r w:rsidR="00040DAC" w:rsidRPr="00A67DCC">
              <w:rPr>
                <w:rFonts w:ascii="Browallia New" w:hAnsi="Browallia New" w:cs="Browallia New"/>
                <w:sz w:val="16"/>
                <w:szCs w:val="16"/>
                <w:cs/>
              </w:rPr>
              <w:t>การเงินเฉพาะบริษัท</w:t>
            </w:r>
          </w:p>
        </w:tc>
      </w:tr>
      <w:tr w:rsidR="00A46D73" w:rsidRPr="00A67DCC" w14:paraId="12938904" w14:textId="77777777" w:rsidTr="00FE68B7">
        <w:trPr>
          <w:tblHeader/>
        </w:trPr>
        <w:tc>
          <w:tcPr>
            <w:tcW w:w="2543" w:type="dxa"/>
            <w:vAlign w:val="bottom"/>
          </w:tcPr>
          <w:p w14:paraId="20D06394" w14:textId="77777777" w:rsidR="00A46D73" w:rsidRPr="00A67DCC"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สัดส่วนเงินลงทุน</w:t>
            </w:r>
            <w:r w:rsidRPr="00A67DCC">
              <w:rPr>
                <w:rFonts w:ascii="Browallia New" w:hAnsi="Browallia New" w:cs="Browallia New"/>
                <w:sz w:val="16"/>
                <w:szCs w:val="16"/>
              </w:rPr>
              <w:t xml:space="preserve"> </w:t>
            </w:r>
          </w:p>
          <w:p w14:paraId="1E16119C" w14:textId="3163FFA3" w:rsidR="00A46D73"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(ร้อยละ)</w:t>
            </w:r>
          </w:p>
        </w:tc>
        <w:tc>
          <w:tcPr>
            <w:tcW w:w="1416" w:type="dxa"/>
            <w:gridSpan w:val="2"/>
            <w:vAlign w:val="bottom"/>
          </w:tcPr>
          <w:p w14:paraId="4FAE6184" w14:textId="5BB5F6A0" w:rsidR="00A46D73"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cs/>
              </w:rPr>
              <w:t xml:space="preserve">สัดส่วนของหุ้นสามัญที่ถือโดยบริษัทย่อย </w:t>
            </w:r>
            <w:r w:rsidRPr="00A67DCC">
              <w:rPr>
                <w:rFonts w:ascii="Browallia New" w:hAnsi="Browallia New" w:cs="Browallia New"/>
                <w:sz w:val="16"/>
                <w:szCs w:val="16"/>
              </w:rPr>
              <w:br/>
            </w:r>
            <w:r w:rsidRPr="00A67DCC">
              <w:rPr>
                <w:rFonts w:ascii="Browallia New" w:hAnsi="Browallia New" w:cs="Browallia New"/>
                <w:sz w:val="16"/>
                <w:szCs w:val="16"/>
                <w:cs/>
              </w:rPr>
              <w:t>(ร้อยละ)</w:t>
            </w:r>
          </w:p>
        </w:tc>
        <w:tc>
          <w:tcPr>
            <w:tcW w:w="1434" w:type="dxa"/>
            <w:gridSpan w:val="2"/>
            <w:vAlign w:val="bottom"/>
          </w:tcPr>
          <w:p w14:paraId="6FDFE89B" w14:textId="77777777" w:rsidR="00A46D73"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ราคาทุน</w:t>
            </w:r>
          </w:p>
        </w:tc>
        <w:tc>
          <w:tcPr>
            <w:tcW w:w="1480" w:type="dxa"/>
            <w:gridSpan w:val="2"/>
            <w:vAlign w:val="bottom"/>
          </w:tcPr>
          <w:p w14:paraId="7BEB7279" w14:textId="77777777" w:rsidR="00A46D73" w:rsidRPr="00A67DCC"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cs/>
              </w:rPr>
              <w:t>เงินปันผล</w:t>
            </w:r>
          </w:p>
        </w:tc>
      </w:tr>
      <w:tr w:rsidR="004D759F" w:rsidRPr="00A67DCC" w14:paraId="69349822" w14:textId="77777777" w:rsidTr="00FE68B7">
        <w:trPr>
          <w:tblHeader/>
        </w:trPr>
        <w:tc>
          <w:tcPr>
            <w:tcW w:w="2543" w:type="dxa"/>
            <w:vAlign w:val="bottom"/>
          </w:tcPr>
          <w:p w14:paraId="40FC1813" w14:textId="77777777" w:rsidR="004D759F" w:rsidRPr="00A67DCC" w:rsidRDefault="004D759F" w:rsidP="004D759F">
            <w:pPr>
              <w:pBdr>
                <w:bottom w:val="single" w:sz="4" w:space="1" w:color="auto"/>
              </w:pBdr>
              <w:spacing w:line="240" w:lineRule="auto"/>
              <w:ind w:left="175" w:hanging="175"/>
              <w:jc w:val="center"/>
              <w:rPr>
                <w:rFonts w:ascii="Browallia New" w:hAnsi="Browallia New" w:cs="Browallia New"/>
                <w:sz w:val="16"/>
                <w:szCs w:val="16"/>
                <w:cs/>
              </w:rPr>
            </w:pPr>
            <w:r w:rsidRPr="00A67DCC">
              <w:rPr>
                <w:rFonts w:ascii="Browallia New" w:hAnsi="Browallia New" w:cs="Browallia New"/>
                <w:sz w:val="16"/>
                <w:szCs w:val="16"/>
                <w:cs/>
              </w:rPr>
              <w:t>ชื่อบริษัทย่อย</w:t>
            </w:r>
          </w:p>
        </w:tc>
        <w:tc>
          <w:tcPr>
            <w:tcW w:w="707" w:type="dxa"/>
            <w:gridSpan w:val="2"/>
            <w:vAlign w:val="bottom"/>
          </w:tcPr>
          <w:p w14:paraId="57EE94B4"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rPr>
              <w:t>30</w:t>
            </w:r>
            <w:r w:rsidRPr="00A67DCC">
              <w:rPr>
                <w:rFonts w:ascii="Browallia New" w:hAnsi="Browallia New" w:cs="Browallia New"/>
                <w:sz w:val="16"/>
                <w:szCs w:val="16"/>
                <w:cs/>
              </w:rPr>
              <w:t xml:space="preserve"> มิ.ย.</w:t>
            </w:r>
          </w:p>
          <w:p w14:paraId="22345E88" w14:textId="7A3B027C"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256</w:t>
            </w:r>
            <w:r w:rsidRPr="00A67DCC">
              <w:rPr>
                <w:rFonts w:ascii="Browallia New" w:hAnsi="Browallia New" w:cs="Browallia New"/>
                <w:sz w:val="16"/>
                <w:szCs w:val="16"/>
              </w:rPr>
              <w:t>8</w:t>
            </w:r>
          </w:p>
        </w:tc>
        <w:tc>
          <w:tcPr>
            <w:tcW w:w="708" w:type="dxa"/>
            <w:gridSpan w:val="3"/>
            <w:vAlign w:val="bottom"/>
          </w:tcPr>
          <w:p w14:paraId="19B0F9B1"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31</w:t>
            </w:r>
            <w:r w:rsidRPr="00A67DCC">
              <w:rPr>
                <w:rFonts w:ascii="Browallia New" w:hAnsi="Browallia New" w:cs="Browallia New"/>
                <w:sz w:val="16"/>
                <w:szCs w:val="16"/>
                <w:cs/>
                <w:lang w:val="en-GB"/>
              </w:rPr>
              <w:t xml:space="preserve"> ธ.ค.</w:t>
            </w:r>
          </w:p>
          <w:p w14:paraId="4E1B41C6" w14:textId="29E13A01"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lang w:val="en-GB"/>
              </w:rPr>
              <w:t>256</w:t>
            </w:r>
            <w:r w:rsidRPr="00A67DCC">
              <w:rPr>
                <w:rFonts w:ascii="Browallia New" w:hAnsi="Browallia New" w:cs="Browallia New"/>
                <w:sz w:val="16"/>
                <w:szCs w:val="16"/>
              </w:rPr>
              <w:t>7</w:t>
            </w:r>
          </w:p>
        </w:tc>
        <w:tc>
          <w:tcPr>
            <w:tcW w:w="708" w:type="dxa"/>
            <w:gridSpan w:val="2"/>
            <w:vAlign w:val="bottom"/>
          </w:tcPr>
          <w:p w14:paraId="5377DD74"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rPr>
              <w:t>30</w:t>
            </w:r>
            <w:r w:rsidRPr="00A67DCC">
              <w:rPr>
                <w:rFonts w:ascii="Browallia New" w:hAnsi="Browallia New" w:cs="Browallia New"/>
                <w:sz w:val="16"/>
                <w:szCs w:val="16"/>
                <w:cs/>
              </w:rPr>
              <w:t xml:space="preserve"> มิ.ย.</w:t>
            </w:r>
          </w:p>
          <w:p w14:paraId="06B735E1" w14:textId="387790C8"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256</w:t>
            </w:r>
            <w:r w:rsidRPr="00A67DCC">
              <w:rPr>
                <w:rFonts w:ascii="Browallia New" w:hAnsi="Browallia New" w:cs="Browallia New"/>
                <w:sz w:val="16"/>
                <w:szCs w:val="16"/>
              </w:rPr>
              <w:t>8</w:t>
            </w:r>
          </w:p>
        </w:tc>
        <w:tc>
          <w:tcPr>
            <w:tcW w:w="707" w:type="dxa"/>
            <w:vAlign w:val="bottom"/>
          </w:tcPr>
          <w:p w14:paraId="5F71DAA9"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31</w:t>
            </w:r>
            <w:r w:rsidRPr="00A67DCC">
              <w:rPr>
                <w:rFonts w:ascii="Browallia New" w:hAnsi="Browallia New" w:cs="Browallia New"/>
                <w:sz w:val="16"/>
                <w:szCs w:val="16"/>
                <w:cs/>
                <w:lang w:val="en-GB"/>
              </w:rPr>
              <w:t xml:space="preserve"> ธ.ค.</w:t>
            </w:r>
          </w:p>
          <w:p w14:paraId="3D9AB043" w14:textId="2DDE7963"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lang w:val="en-GB"/>
              </w:rPr>
              <w:t>256</w:t>
            </w:r>
            <w:r w:rsidRPr="00A67DCC">
              <w:rPr>
                <w:rFonts w:ascii="Browallia New" w:hAnsi="Browallia New" w:cs="Browallia New"/>
                <w:sz w:val="16"/>
                <w:szCs w:val="16"/>
              </w:rPr>
              <w:t>7</w:t>
            </w:r>
          </w:p>
        </w:tc>
        <w:tc>
          <w:tcPr>
            <w:tcW w:w="708" w:type="dxa"/>
            <w:vAlign w:val="bottom"/>
          </w:tcPr>
          <w:p w14:paraId="33807034"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rPr>
              <w:t>30</w:t>
            </w:r>
            <w:r w:rsidRPr="00A67DCC">
              <w:rPr>
                <w:rFonts w:ascii="Browallia New" w:hAnsi="Browallia New" w:cs="Browallia New"/>
                <w:sz w:val="16"/>
                <w:szCs w:val="16"/>
                <w:cs/>
              </w:rPr>
              <w:t xml:space="preserve"> มิ.ย.</w:t>
            </w:r>
          </w:p>
          <w:p w14:paraId="7268C4AA" w14:textId="615D3B8D"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lang w:val="en-GB"/>
              </w:rPr>
              <w:t>256</w:t>
            </w:r>
            <w:r w:rsidRPr="00A67DCC">
              <w:rPr>
                <w:rFonts w:ascii="Browallia New" w:hAnsi="Browallia New" w:cs="Browallia New"/>
                <w:sz w:val="16"/>
                <w:szCs w:val="16"/>
              </w:rPr>
              <w:t>8</w:t>
            </w:r>
          </w:p>
        </w:tc>
        <w:tc>
          <w:tcPr>
            <w:tcW w:w="708" w:type="dxa"/>
            <w:vAlign w:val="bottom"/>
          </w:tcPr>
          <w:p w14:paraId="51C4276F"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31</w:t>
            </w:r>
            <w:r w:rsidRPr="00A67DCC">
              <w:rPr>
                <w:rFonts w:ascii="Browallia New" w:hAnsi="Browallia New" w:cs="Browallia New"/>
                <w:sz w:val="16"/>
                <w:szCs w:val="16"/>
                <w:cs/>
                <w:lang w:val="en-GB"/>
              </w:rPr>
              <w:t xml:space="preserve"> ธ.ค.</w:t>
            </w:r>
          </w:p>
          <w:p w14:paraId="384DB527" w14:textId="6D29B71F"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256</w:t>
            </w:r>
            <w:r w:rsidRPr="00A67DCC">
              <w:rPr>
                <w:rFonts w:ascii="Browallia New" w:hAnsi="Browallia New" w:cs="Browallia New"/>
                <w:sz w:val="16"/>
                <w:szCs w:val="16"/>
              </w:rPr>
              <w:t>7</w:t>
            </w:r>
          </w:p>
        </w:tc>
        <w:tc>
          <w:tcPr>
            <w:tcW w:w="726" w:type="dxa"/>
            <w:vAlign w:val="bottom"/>
          </w:tcPr>
          <w:p w14:paraId="5990239C"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rPr>
              <w:t>30</w:t>
            </w:r>
            <w:r w:rsidRPr="00A67DCC">
              <w:rPr>
                <w:rFonts w:ascii="Browallia New" w:hAnsi="Browallia New" w:cs="Browallia New"/>
                <w:sz w:val="16"/>
                <w:szCs w:val="16"/>
                <w:cs/>
              </w:rPr>
              <w:t xml:space="preserve"> มิ.ย.</w:t>
            </w:r>
          </w:p>
          <w:p w14:paraId="182B7BB4" w14:textId="09B2EF1E"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256</w:t>
            </w:r>
            <w:r w:rsidRPr="00A67DCC">
              <w:rPr>
                <w:rFonts w:ascii="Browallia New" w:hAnsi="Browallia New" w:cs="Browallia New"/>
                <w:sz w:val="16"/>
                <w:szCs w:val="16"/>
              </w:rPr>
              <w:t>8</w:t>
            </w:r>
          </w:p>
        </w:tc>
        <w:tc>
          <w:tcPr>
            <w:tcW w:w="708" w:type="dxa"/>
            <w:vAlign w:val="bottom"/>
          </w:tcPr>
          <w:p w14:paraId="0691A73B"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31</w:t>
            </w:r>
            <w:r w:rsidRPr="00A67DCC">
              <w:rPr>
                <w:rFonts w:ascii="Browallia New" w:hAnsi="Browallia New" w:cs="Browallia New"/>
                <w:sz w:val="16"/>
                <w:szCs w:val="16"/>
                <w:cs/>
                <w:lang w:val="en-GB"/>
              </w:rPr>
              <w:t xml:space="preserve"> ธ.ค.</w:t>
            </w:r>
          </w:p>
          <w:p w14:paraId="57355665" w14:textId="1CC944AC"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lang w:val="en-GB"/>
              </w:rPr>
              <w:t>256</w:t>
            </w:r>
            <w:r w:rsidRPr="00A67DCC">
              <w:rPr>
                <w:rFonts w:ascii="Browallia New" w:hAnsi="Browallia New" w:cs="Browallia New"/>
                <w:sz w:val="16"/>
                <w:szCs w:val="16"/>
              </w:rPr>
              <w:t>7</w:t>
            </w:r>
          </w:p>
        </w:tc>
        <w:tc>
          <w:tcPr>
            <w:tcW w:w="708" w:type="dxa"/>
            <w:vAlign w:val="bottom"/>
          </w:tcPr>
          <w:p w14:paraId="22CBB6F2"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A67DCC">
              <w:rPr>
                <w:rFonts w:ascii="Browallia New" w:hAnsi="Browallia New" w:cs="Browallia New"/>
                <w:sz w:val="16"/>
                <w:szCs w:val="16"/>
              </w:rPr>
              <w:t>30</w:t>
            </w:r>
            <w:r w:rsidRPr="00A67DCC">
              <w:rPr>
                <w:rFonts w:ascii="Browallia New" w:hAnsi="Browallia New" w:cs="Browallia New"/>
                <w:sz w:val="16"/>
                <w:szCs w:val="16"/>
                <w:cs/>
              </w:rPr>
              <w:t xml:space="preserve"> มิ.ย.</w:t>
            </w:r>
          </w:p>
          <w:p w14:paraId="34404EC3" w14:textId="7C3626FF"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256</w:t>
            </w:r>
            <w:r w:rsidRPr="00A67DCC">
              <w:rPr>
                <w:rFonts w:ascii="Browallia New" w:hAnsi="Browallia New" w:cs="Browallia New"/>
                <w:sz w:val="16"/>
                <w:szCs w:val="16"/>
              </w:rPr>
              <w:t>8</w:t>
            </w:r>
          </w:p>
        </w:tc>
        <w:tc>
          <w:tcPr>
            <w:tcW w:w="772" w:type="dxa"/>
            <w:vAlign w:val="bottom"/>
          </w:tcPr>
          <w:p w14:paraId="6E5560C5" w14:textId="77777777"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A67DCC">
              <w:rPr>
                <w:rFonts w:ascii="Browallia New" w:hAnsi="Browallia New" w:cs="Browallia New"/>
                <w:sz w:val="16"/>
                <w:szCs w:val="16"/>
                <w:lang w:val="en-GB"/>
              </w:rPr>
              <w:t>31</w:t>
            </w:r>
            <w:r w:rsidRPr="00A67DCC">
              <w:rPr>
                <w:rFonts w:ascii="Browallia New" w:hAnsi="Browallia New" w:cs="Browallia New"/>
                <w:sz w:val="16"/>
                <w:szCs w:val="16"/>
                <w:cs/>
                <w:lang w:val="en-GB"/>
              </w:rPr>
              <w:t xml:space="preserve"> ธ.ค.</w:t>
            </w:r>
          </w:p>
          <w:p w14:paraId="221A622A" w14:textId="5C6E4613" w:rsidR="004D759F" w:rsidRPr="00A67DCC" w:rsidRDefault="004D759F" w:rsidP="004D759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A67DCC">
              <w:rPr>
                <w:rFonts w:ascii="Browallia New" w:hAnsi="Browallia New" w:cs="Browallia New"/>
                <w:sz w:val="16"/>
                <w:szCs w:val="16"/>
                <w:lang w:val="en-GB"/>
              </w:rPr>
              <w:t>256</w:t>
            </w:r>
            <w:r w:rsidRPr="00A67DCC">
              <w:rPr>
                <w:rFonts w:ascii="Browallia New" w:hAnsi="Browallia New" w:cs="Browallia New"/>
                <w:sz w:val="16"/>
                <w:szCs w:val="16"/>
              </w:rPr>
              <w:t>7</w:t>
            </w:r>
          </w:p>
        </w:tc>
      </w:tr>
      <w:tr w:rsidR="00A46D73" w:rsidRPr="00A67DCC" w14:paraId="7B6290AF" w14:textId="77777777" w:rsidTr="00FE68B7">
        <w:trPr>
          <w:trHeight w:val="252"/>
          <w:tblHeader/>
        </w:trPr>
        <w:tc>
          <w:tcPr>
            <w:tcW w:w="2543" w:type="dxa"/>
            <w:vAlign w:val="bottom"/>
          </w:tcPr>
          <w:p w14:paraId="21BD3701" w14:textId="77777777" w:rsidR="00A46D73" w:rsidRPr="00A67DCC"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A67DCC"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A67DCC"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A67DCC"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A67DCC"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vAlign w:val="bottom"/>
          </w:tcPr>
          <w:p w14:paraId="21B224AC"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A67DCC"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9A6A96" w:rsidRPr="00A67DCC" w14:paraId="58E515BB" w14:textId="77777777">
        <w:tc>
          <w:tcPr>
            <w:tcW w:w="2543" w:type="dxa"/>
            <w:vAlign w:val="bottom"/>
          </w:tcPr>
          <w:p w14:paraId="0F55771F" w14:textId="77777777" w:rsidR="009A6A96" w:rsidRPr="00A67DCC" w:rsidRDefault="009A6A96" w:rsidP="009A6A96">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ลิสซิ่ง</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r w:rsidRPr="00A67DCC">
              <w:rPr>
                <w:rFonts w:ascii="Browallia New" w:hAnsi="Browallia New" w:cs="Browallia New"/>
                <w:sz w:val="16"/>
                <w:szCs w:val="16"/>
              </w:rPr>
              <w:t xml:space="preserve"> </w:t>
            </w:r>
            <w:r w:rsidRPr="00A67DCC">
              <w:rPr>
                <w:rFonts w:ascii="Browallia New" w:hAnsi="Browallia New" w:cs="Browallia New"/>
                <w:sz w:val="16"/>
                <w:szCs w:val="16"/>
                <w:cs/>
              </w:rPr>
              <w:t>(มหาชน)</w:t>
            </w:r>
          </w:p>
        </w:tc>
        <w:tc>
          <w:tcPr>
            <w:tcW w:w="707" w:type="dxa"/>
            <w:gridSpan w:val="2"/>
          </w:tcPr>
          <w:p w14:paraId="5CC7A951" w14:textId="1E788B2A"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532,399</w:t>
            </w:r>
          </w:p>
        </w:tc>
        <w:tc>
          <w:tcPr>
            <w:tcW w:w="708" w:type="dxa"/>
            <w:gridSpan w:val="3"/>
            <w:vAlign w:val="bottom"/>
          </w:tcPr>
          <w:p w14:paraId="72B76615" w14:textId="39218467"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532,399</w:t>
            </w:r>
          </w:p>
        </w:tc>
        <w:tc>
          <w:tcPr>
            <w:tcW w:w="708" w:type="dxa"/>
            <w:gridSpan w:val="2"/>
          </w:tcPr>
          <w:p w14:paraId="00D435C9" w14:textId="0577C1E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46.98</w:t>
            </w:r>
          </w:p>
        </w:tc>
        <w:tc>
          <w:tcPr>
            <w:tcW w:w="707" w:type="dxa"/>
            <w:vAlign w:val="bottom"/>
          </w:tcPr>
          <w:p w14:paraId="682000C3" w14:textId="28E67536"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46.98</w:t>
            </w:r>
          </w:p>
        </w:tc>
        <w:tc>
          <w:tcPr>
            <w:tcW w:w="708" w:type="dxa"/>
          </w:tcPr>
          <w:p w14:paraId="2ECA2124" w14:textId="0BDFD91E"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1B664164" w14:textId="2A9A67AB"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3CE74E9A" w14:textId="65256576"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281,864</w:t>
            </w:r>
          </w:p>
        </w:tc>
        <w:tc>
          <w:tcPr>
            <w:tcW w:w="708" w:type="dxa"/>
            <w:vAlign w:val="bottom"/>
          </w:tcPr>
          <w:p w14:paraId="10BF4968" w14:textId="2E5294B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281,864</w:t>
            </w:r>
          </w:p>
        </w:tc>
        <w:tc>
          <w:tcPr>
            <w:tcW w:w="708" w:type="dxa"/>
            <w:vAlign w:val="bottom"/>
          </w:tcPr>
          <w:p w14:paraId="156FDDFF" w14:textId="0CC9B67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7FA4307D" w14:textId="5E039A6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2D70BBCD" w14:textId="77777777">
        <w:tc>
          <w:tcPr>
            <w:tcW w:w="2543" w:type="dxa"/>
            <w:vAlign w:val="center"/>
          </w:tcPr>
          <w:p w14:paraId="677F9D8B"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พร็อพเพอร์ตี้</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25CBCBF1" w14:textId="117F818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1,000,000</w:t>
            </w:r>
          </w:p>
        </w:tc>
        <w:tc>
          <w:tcPr>
            <w:tcW w:w="708" w:type="dxa"/>
            <w:gridSpan w:val="3"/>
            <w:vAlign w:val="bottom"/>
          </w:tcPr>
          <w:p w14:paraId="165BAC5A" w14:textId="54AC7F9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1,000,000</w:t>
            </w:r>
          </w:p>
        </w:tc>
        <w:tc>
          <w:tcPr>
            <w:tcW w:w="708" w:type="dxa"/>
            <w:gridSpan w:val="2"/>
          </w:tcPr>
          <w:p w14:paraId="55EFBD54" w14:textId="5E559DC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7" w:type="dxa"/>
            <w:vAlign w:val="bottom"/>
          </w:tcPr>
          <w:p w14:paraId="693F280A" w14:textId="2C2B4EC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36EFF062" w14:textId="2598FBE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2DE5B6E5" w14:textId="0087C1AC"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60A63A1E" w14:textId="66B2511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1,013,733</w:t>
            </w:r>
          </w:p>
        </w:tc>
        <w:tc>
          <w:tcPr>
            <w:tcW w:w="708" w:type="dxa"/>
            <w:vAlign w:val="bottom"/>
          </w:tcPr>
          <w:p w14:paraId="64108350" w14:textId="311F461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1,013,733</w:t>
            </w:r>
          </w:p>
        </w:tc>
        <w:tc>
          <w:tcPr>
            <w:tcW w:w="708" w:type="dxa"/>
            <w:vAlign w:val="bottom"/>
          </w:tcPr>
          <w:p w14:paraId="688A7BE9" w14:textId="3168E2F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23C09068" w14:textId="4B46D10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0D26ACCE" w14:textId="77777777">
        <w:tc>
          <w:tcPr>
            <w:tcW w:w="2543" w:type="dxa"/>
            <w:vAlign w:val="center"/>
          </w:tcPr>
          <w:p w14:paraId="58E16F07"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ท็อป</w:t>
            </w:r>
            <w:r w:rsidRPr="00A67DCC">
              <w:rPr>
                <w:rFonts w:ascii="Browallia New" w:hAnsi="Browallia New" w:cs="Browallia New"/>
                <w:sz w:val="16"/>
                <w:szCs w:val="16"/>
              </w:rPr>
              <w:t xml:space="preserve"> </w:t>
            </w:r>
            <w:r w:rsidRPr="00A67DCC">
              <w:rPr>
                <w:rFonts w:ascii="Browallia New" w:hAnsi="Browallia New" w:cs="Browallia New"/>
                <w:sz w:val="16"/>
                <w:szCs w:val="16"/>
                <w:cs/>
              </w:rPr>
              <w:t>เอลลิเม็นทส</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5B6D4B4A" w14:textId="639A005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150,000</w:t>
            </w:r>
          </w:p>
        </w:tc>
        <w:tc>
          <w:tcPr>
            <w:tcW w:w="708" w:type="dxa"/>
            <w:gridSpan w:val="3"/>
            <w:vAlign w:val="bottom"/>
          </w:tcPr>
          <w:p w14:paraId="0AEE375E" w14:textId="5152DC2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150,000</w:t>
            </w:r>
          </w:p>
        </w:tc>
        <w:tc>
          <w:tcPr>
            <w:tcW w:w="708" w:type="dxa"/>
            <w:gridSpan w:val="2"/>
          </w:tcPr>
          <w:p w14:paraId="6FCED0AF" w14:textId="15935269"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7" w:type="dxa"/>
            <w:vAlign w:val="bottom"/>
          </w:tcPr>
          <w:p w14:paraId="6C28CAF9" w14:textId="147A81BD"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73FFA6F8" w14:textId="7904F35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31B56351" w14:textId="731D9FF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16AFF192" w14:textId="61DD7E1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149,988</w:t>
            </w:r>
          </w:p>
        </w:tc>
        <w:tc>
          <w:tcPr>
            <w:tcW w:w="708" w:type="dxa"/>
            <w:vAlign w:val="bottom"/>
          </w:tcPr>
          <w:p w14:paraId="76D32B07" w14:textId="17D0702B"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149,988</w:t>
            </w:r>
          </w:p>
        </w:tc>
        <w:tc>
          <w:tcPr>
            <w:tcW w:w="708" w:type="dxa"/>
            <w:vAlign w:val="bottom"/>
          </w:tcPr>
          <w:p w14:paraId="1E26A634" w14:textId="1FD9113A"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4BC2D9B4" w14:textId="76CD1C08"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458F9630" w14:textId="77777777">
        <w:tc>
          <w:tcPr>
            <w:tcW w:w="2543" w:type="dxa"/>
            <w:vAlign w:val="center"/>
          </w:tcPr>
          <w:p w14:paraId="1FC00938"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แอด</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252E6D88" w14:textId="260D29E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175,000</w:t>
            </w:r>
          </w:p>
        </w:tc>
        <w:tc>
          <w:tcPr>
            <w:tcW w:w="708" w:type="dxa"/>
            <w:gridSpan w:val="3"/>
            <w:vAlign w:val="bottom"/>
          </w:tcPr>
          <w:p w14:paraId="012CB920" w14:textId="1BA60A1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175,000</w:t>
            </w:r>
          </w:p>
        </w:tc>
        <w:tc>
          <w:tcPr>
            <w:tcW w:w="708" w:type="dxa"/>
            <w:gridSpan w:val="2"/>
          </w:tcPr>
          <w:p w14:paraId="2BC6B560" w14:textId="4FCD3B9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7" w:type="dxa"/>
            <w:vAlign w:val="bottom"/>
          </w:tcPr>
          <w:p w14:paraId="0128F8ED" w14:textId="3ACFE7C8"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1BE23AEF" w14:textId="4DF7EDFA"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50FB9FB4" w14:textId="528E1D8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602AA4EA" w14:textId="093A8AE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175,000</w:t>
            </w:r>
          </w:p>
        </w:tc>
        <w:tc>
          <w:tcPr>
            <w:tcW w:w="708" w:type="dxa"/>
            <w:vAlign w:val="bottom"/>
          </w:tcPr>
          <w:p w14:paraId="5F058DC2" w14:textId="326BE19C"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175,000</w:t>
            </w:r>
          </w:p>
        </w:tc>
        <w:tc>
          <w:tcPr>
            <w:tcW w:w="708" w:type="dxa"/>
            <w:vAlign w:val="bottom"/>
          </w:tcPr>
          <w:p w14:paraId="731C22C4" w14:textId="6576A79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196EAA7F" w14:textId="35B944BC"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1D52F626" w14:textId="77777777">
        <w:tc>
          <w:tcPr>
            <w:tcW w:w="2543" w:type="dxa"/>
            <w:vAlign w:val="center"/>
          </w:tcPr>
          <w:p w14:paraId="3081974A"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โฮเทล</w:t>
            </w:r>
            <w:r w:rsidRPr="00A67DCC">
              <w:rPr>
                <w:rFonts w:ascii="Browallia New" w:hAnsi="Browallia New" w:cs="Browallia New"/>
                <w:sz w:val="16"/>
                <w:szCs w:val="16"/>
              </w:rPr>
              <w:t xml:space="preserve"> </w:t>
            </w:r>
            <w:r w:rsidRPr="00A67DCC">
              <w:rPr>
                <w:rFonts w:ascii="Browallia New" w:hAnsi="Browallia New" w:cs="Browallia New"/>
                <w:sz w:val="16"/>
                <w:szCs w:val="16"/>
                <w:cs/>
              </w:rPr>
              <w:t>แอนด์</w:t>
            </w:r>
            <w:r w:rsidRPr="00A67DCC">
              <w:rPr>
                <w:rFonts w:ascii="Browallia New" w:hAnsi="Browallia New" w:cs="Browallia New"/>
                <w:sz w:val="16"/>
                <w:szCs w:val="16"/>
              </w:rPr>
              <w:t xml:space="preserve"> </w:t>
            </w:r>
            <w:r w:rsidRPr="00A67DCC">
              <w:rPr>
                <w:rFonts w:ascii="Browallia New" w:hAnsi="Browallia New" w:cs="Browallia New"/>
                <w:sz w:val="16"/>
                <w:szCs w:val="16"/>
                <w:cs/>
              </w:rPr>
              <w:t>รีสอร์ท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7695C247" w14:textId="620D8A9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211,200</w:t>
            </w:r>
          </w:p>
        </w:tc>
        <w:tc>
          <w:tcPr>
            <w:tcW w:w="708" w:type="dxa"/>
            <w:gridSpan w:val="3"/>
            <w:vAlign w:val="bottom"/>
          </w:tcPr>
          <w:p w14:paraId="6A4B1A2C" w14:textId="266D032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211,200</w:t>
            </w:r>
          </w:p>
        </w:tc>
        <w:tc>
          <w:tcPr>
            <w:tcW w:w="708" w:type="dxa"/>
            <w:gridSpan w:val="2"/>
          </w:tcPr>
          <w:p w14:paraId="5E37F7E7" w14:textId="0F73171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7" w:type="dxa"/>
            <w:vAlign w:val="bottom"/>
          </w:tcPr>
          <w:p w14:paraId="242E44AB" w14:textId="54FBBF5E"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1E0D0F3E" w14:textId="3B71717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760E7D0F" w14:textId="310F607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24E0A9DA" w14:textId="25EE8366"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208,099</w:t>
            </w:r>
          </w:p>
        </w:tc>
        <w:tc>
          <w:tcPr>
            <w:tcW w:w="708" w:type="dxa"/>
            <w:vAlign w:val="bottom"/>
          </w:tcPr>
          <w:p w14:paraId="59E0DE58" w14:textId="6FBAFC27" w:rsidR="009A6A96" w:rsidRPr="00A67DCC" w:rsidRDefault="009A6A96" w:rsidP="009A6A9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208,099</w:t>
            </w:r>
          </w:p>
        </w:tc>
        <w:tc>
          <w:tcPr>
            <w:tcW w:w="708" w:type="dxa"/>
            <w:vAlign w:val="bottom"/>
          </w:tcPr>
          <w:p w14:paraId="22BEC11E" w14:textId="1407938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0B036C00" w14:textId="1F8EB47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w:t>
            </w:r>
          </w:p>
        </w:tc>
      </w:tr>
      <w:tr w:rsidR="009A6A96" w:rsidRPr="00A67DCC" w14:paraId="0854D7DE" w14:textId="77777777">
        <w:tc>
          <w:tcPr>
            <w:tcW w:w="2543" w:type="dxa"/>
          </w:tcPr>
          <w:p w14:paraId="12B9C17C"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เดอะ</w:t>
            </w:r>
            <w:r w:rsidRPr="00A67DCC">
              <w:rPr>
                <w:rFonts w:ascii="Browallia New" w:hAnsi="Browallia New" w:cs="Browallia New"/>
                <w:sz w:val="16"/>
                <w:szCs w:val="16"/>
              </w:rPr>
              <w:t xml:space="preserve"> </w:t>
            </w:r>
            <w:r w:rsidRPr="00A67DCC">
              <w:rPr>
                <w:rFonts w:ascii="Browallia New" w:hAnsi="Browallia New" w:cs="Browallia New"/>
                <w:sz w:val="16"/>
                <w:szCs w:val="16"/>
                <w:cs/>
              </w:rPr>
              <w:t>รีทรีท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หัวหิน</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7B4075EE" w14:textId="3C8B810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850,000</w:t>
            </w:r>
          </w:p>
        </w:tc>
        <w:tc>
          <w:tcPr>
            <w:tcW w:w="708" w:type="dxa"/>
            <w:gridSpan w:val="3"/>
            <w:vAlign w:val="bottom"/>
          </w:tcPr>
          <w:p w14:paraId="72F91B07" w14:textId="76E85D5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850,000</w:t>
            </w:r>
          </w:p>
        </w:tc>
        <w:tc>
          <w:tcPr>
            <w:tcW w:w="708" w:type="dxa"/>
            <w:gridSpan w:val="2"/>
          </w:tcPr>
          <w:p w14:paraId="598EC737" w14:textId="4D48EED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99.99</w:t>
            </w:r>
          </w:p>
        </w:tc>
        <w:tc>
          <w:tcPr>
            <w:tcW w:w="707" w:type="dxa"/>
            <w:vAlign w:val="bottom"/>
          </w:tcPr>
          <w:p w14:paraId="557D6391" w14:textId="58E95F9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99.99</w:t>
            </w:r>
          </w:p>
        </w:tc>
        <w:tc>
          <w:tcPr>
            <w:tcW w:w="708" w:type="dxa"/>
          </w:tcPr>
          <w:p w14:paraId="4661A2AB" w14:textId="0A1A3C9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2AAA50AA" w14:textId="35F3A2D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62E55BBA" w14:textId="4A33B998"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860,337</w:t>
            </w:r>
          </w:p>
        </w:tc>
        <w:tc>
          <w:tcPr>
            <w:tcW w:w="708" w:type="dxa"/>
            <w:vAlign w:val="bottom"/>
          </w:tcPr>
          <w:p w14:paraId="13FCE3D6" w14:textId="7368663E"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860,337</w:t>
            </w:r>
          </w:p>
        </w:tc>
        <w:tc>
          <w:tcPr>
            <w:tcW w:w="708" w:type="dxa"/>
            <w:vAlign w:val="bottom"/>
          </w:tcPr>
          <w:p w14:paraId="67BD467B" w14:textId="01B2CBA8"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6345D04C" w14:textId="40AD2C3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60F186C5" w14:textId="77777777">
        <w:tc>
          <w:tcPr>
            <w:tcW w:w="2543" w:type="dxa"/>
          </w:tcPr>
          <w:p w14:paraId="39EA1479"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(ลาว)</w:t>
            </w:r>
            <w:r w:rsidRPr="00A67DCC">
              <w:rPr>
                <w:rFonts w:ascii="Browallia New" w:hAnsi="Browallia New" w:cs="Browallia New"/>
                <w:sz w:val="16"/>
                <w:szCs w:val="16"/>
              </w:rPr>
              <w:t xml:space="preserve"> </w:t>
            </w:r>
            <w:r w:rsidRPr="00A67DCC">
              <w:rPr>
                <w:rFonts w:ascii="Browallia New" w:hAnsi="Browallia New" w:cs="Browallia New"/>
                <w:sz w:val="16"/>
                <w:szCs w:val="16"/>
                <w:cs/>
              </w:rPr>
              <w:t>เช่าสินเชื่อ</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642041F8" w14:textId="4EE0C048"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53,678</w:t>
            </w:r>
          </w:p>
        </w:tc>
        <w:tc>
          <w:tcPr>
            <w:tcW w:w="708" w:type="dxa"/>
            <w:gridSpan w:val="3"/>
            <w:vAlign w:val="bottom"/>
          </w:tcPr>
          <w:p w14:paraId="448FA308" w14:textId="640A636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53,678</w:t>
            </w:r>
          </w:p>
        </w:tc>
        <w:tc>
          <w:tcPr>
            <w:tcW w:w="708" w:type="dxa"/>
            <w:gridSpan w:val="2"/>
          </w:tcPr>
          <w:p w14:paraId="556E3EE0" w14:textId="0200B8F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60.00</w:t>
            </w:r>
          </w:p>
        </w:tc>
        <w:tc>
          <w:tcPr>
            <w:tcW w:w="707" w:type="dxa"/>
            <w:vAlign w:val="bottom"/>
          </w:tcPr>
          <w:p w14:paraId="016EF078" w14:textId="0C046FDC"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60.00</w:t>
            </w:r>
          </w:p>
        </w:tc>
        <w:tc>
          <w:tcPr>
            <w:tcW w:w="708" w:type="dxa"/>
          </w:tcPr>
          <w:p w14:paraId="180BDDF3" w14:textId="2B944C3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1A4E6928" w14:textId="5EBA2EF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4D24D326" w14:textId="3D63D86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32,207</w:t>
            </w:r>
          </w:p>
        </w:tc>
        <w:tc>
          <w:tcPr>
            <w:tcW w:w="708" w:type="dxa"/>
            <w:vAlign w:val="bottom"/>
          </w:tcPr>
          <w:p w14:paraId="18C53010" w14:textId="07273EF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32,207</w:t>
            </w:r>
          </w:p>
        </w:tc>
        <w:tc>
          <w:tcPr>
            <w:tcW w:w="708" w:type="dxa"/>
            <w:vAlign w:val="bottom"/>
          </w:tcPr>
          <w:p w14:paraId="5FD18A1C" w14:textId="0923778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3,600</w:t>
            </w:r>
          </w:p>
        </w:tc>
        <w:tc>
          <w:tcPr>
            <w:tcW w:w="772" w:type="dxa"/>
          </w:tcPr>
          <w:p w14:paraId="04AC4C23" w14:textId="4E8619AA"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26,400</w:t>
            </w:r>
          </w:p>
        </w:tc>
      </w:tr>
      <w:tr w:rsidR="009A6A96" w:rsidRPr="00A67DCC" w14:paraId="1406DA19" w14:textId="77777777">
        <w:tc>
          <w:tcPr>
            <w:tcW w:w="2543" w:type="dxa"/>
          </w:tcPr>
          <w:p w14:paraId="2CCC2C47"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ดิเวลลอปเม้นท์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2FCB6B2C" w14:textId="1F3D577C"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210,000</w:t>
            </w:r>
          </w:p>
        </w:tc>
        <w:tc>
          <w:tcPr>
            <w:tcW w:w="708" w:type="dxa"/>
            <w:gridSpan w:val="3"/>
            <w:vAlign w:val="bottom"/>
          </w:tcPr>
          <w:p w14:paraId="29DB467C" w14:textId="5AC1EF6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210,000</w:t>
            </w:r>
          </w:p>
        </w:tc>
        <w:tc>
          <w:tcPr>
            <w:tcW w:w="708" w:type="dxa"/>
            <w:gridSpan w:val="2"/>
          </w:tcPr>
          <w:p w14:paraId="5C2BD22B" w14:textId="70C53219"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80.00</w:t>
            </w:r>
          </w:p>
        </w:tc>
        <w:tc>
          <w:tcPr>
            <w:tcW w:w="707" w:type="dxa"/>
            <w:vAlign w:val="bottom"/>
          </w:tcPr>
          <w:p w14:paraId="182AB4A2" w14:textId="2143FC2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80.00</w:t>
            </w:r>
          </w:p>
        </w:tc>
        <w:tc>
          <w:tcPr>
            <w:tcW w:w="708" w:type="dxa"/>
          </w:tcPr>
          <w:p w14:paraId="39606BBD" w14:textId="733BE8FC"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4312170A" w14:textId="27A8FAB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280AAB42" w14:textId="3A70EB1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168,000</w:t>
            </w:r>
          </w:p>
        </w:tc>
        <w:tc>
          <w:tcPr>
            <w:tcW w:w="708" w:type="dxa"/>
            <w:vAlign w:val="bottom"/>
          </w:tcPr>
          <w:p w14:paraId="3C58C789" w14:textId="07A6D5C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168,000</w:t>
            </w:r>
          </w:p>
        </w:tc>
        <w:tc>
          <w:tcPr>
            <w:tcW w:w="708" w:type="dxa"/>
            <w:vAlign w:val="bottom"/>
          </w:tcPr>
          <w:p w14:paraId="34EBB454" w14:textId="2AEA234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5171C106" w14:textId="099366E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7435630C" w14:textId="77777777">
        <w:tc>
          <w:tcPr>
            <w:tcW w:w="2543" w:type="dxa"/>
          </w:tcPr>
          <w:p w14:paraId="65E9BF88"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แมกซ์</w:t>
            </w:r>
            <w:r w:rsidRPr="00A67DCC">
              <w:rPr>
                <w:rFonts w:ascii="Browallia New" w:hAnsi="Browallia New" w:cs="Browallia New"/>
                <w:sz w:val="16"/>
                <w:szCs w:val="16"/>
              </w:rPr>
              <w:t xml:space="preserve"> </w:t>
            </w:r>
            <w:r w:rsidRPr="00A67DCC">
              <w:rPr>
                <w:rFonts w:ascii="Browallia New" w:hAnsi="Browallia New" w:cs="Browallia New"/>
                <w:sz w:val="16"/>
                <w:szCs w:val="16"/>
                <w:cs/>
              </w:rPr>
              <w:t>โฮเทล</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5365A510" w14:textId="0F51F4E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145,000</w:t>
            </w:r>
          </w:p>
        </w:tc>
        <w:tc>
          <w:tcPr>
            <w:tcW w:w="708" w:type="dxa"/>
            <w:gridSpan w:val="3"/>
            <w:vAlign w:val="bottom"/>
          </w:tcPr>
          <w:p w14:paraId="7D7A3CC9" w14:textId="5205EF68"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145,000</w:t>
            </w:r>
          </w:p>
        </w:tc>
        <w:tc>
          <w:tcPr>
            <w:tcW w:w="708" w:type="dxa"/>
            <w:gridSpan w:val="2"/>
          </w:tcPr>
          <w:p w14:paraId="557AF363" w14:textId="581FDCC6"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7" w:type="dxa"/>
            <w:vAlign w:val="bottom"/>
          </w:tcPr>
          <w:p w14:paraId="68D80D48" w14:textId="482D249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438267B6" w14:textId="5C660F0B"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7CD181D0" w14:textId="18A847A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0C6DFA75" w14:textId="18F8844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145,000</w:t>
            </w:r>
          </w:p>
        </w:tc>
        <w:tc>
          <w:tcPr>
            <w:tcW w:w="708" w:type="dxa"/>
            <w:vAlign w:val="bottom"/>
          </w:tcPr>
          <w:p w14:paraId="722E1193" w14:textId="26651E66"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A67DCC">
              <w:rPr>
                <w:rFonts w:ascii="Browallia New" w:hAnsi="Browallia New" w:cs="Browallia New"/>
                <w:sz w:val="16"/>
                <w:szCs w:val="16"/>
              </w:rPr>
              <w:t>145,000</w:t>
            </w:r>
          </w:p>
        </w:tc>
        <w:tc>
          <w:tcPr>
            <w:tcW w:w="708" w:type="dxa"/>
            <w:vAlign w:val="bottom"/>
          </w:tcPr>
          <w:p w14:paraId="6C6521A5" w14:textId="7358C80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7EC8B0D9" w14:textId="76DE6A3A"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591AE3E5" w14:textId="77777777">
        <w:tc>
          <w:tcPr>
            <w:tcW w:w="2543" w:type="dxa"/>
          </w:tcPr>
          <w:p w14:paraId="3F25CB0E"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เอเจนซี่</w:t>
            </w:r>
            <w:r w:rsidRPr="00A67DCC">
              <w:rPr>
                <w:rFonts w:ascii="Browallia New" w:hAnsi="Browallia New" w:cs="Browallia New"/>
                <w:sz w:val="16"/>
                <w:szCs w:val="16"/>
              </w:rPr>
              <w:t xml:space="preserve"> </w:t>
            </w:r>
            <w:r w:rsidRPr="00A67DCC">
              <w:rPr>
                <w:rFonts w:ascii="Browallia New" w:hAnsi="Browallia New" w:cs="Browallia New"/>
                <w:sz w:val="16"/>
                <w:szCs w:val="16"/>
                <w:cs/>
              </w:rPr>
              <w:t>แอนด์</w:t>
            </w:r>
            <w:r w:rsidRPr="00A67DCC">
              <w:rPr>
                <w:rFonts w:ascii="Browallia New" w:hAnsi="Browallia New" w:cs="Browallia New"/>
                <w:sz w:val="16"/>
                <w:szCs w:val="16"/>
              </w:rPr>
              <w:t xml:space="preserve"> </w:t>
            </w:r>
            <w:r w:rsidRPr="00A67DCC">
              <w:rPr>
                <w:rFonts w:ascii="Browallia New" w:hAnsi="Browallia New" w:cs="Browallia New"/>
                <w:sz w:val="16"/>
                <w:szCs w:val="16"/>
                <w:cs/>
              </w:rPr>
              <w:t>ดิเวลลอปเม้นท์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27EBB021" w14:textId="562D3F5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2,000</w:t>
            </w:r>
          </w:p>
        </w:tc>
        <w:tc>
          <w:tcPr>
            <w:tcW w:w="708" w:type="dxa"/>
            <w:gridSpan w:val="3"/>
            <w:vAlign w:val="bottom"/>
          </w:tcPr>
          <w:p w14:paraId="17D0A5E0" w14:textId="1CB54D0E"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2,000</w:t>
            </w:r>
          </w:p>
        </w:tc>
        <w:tc>
          <w:tcPr>
            <w:tcW w:w="708" w:type="dxa"/>
            <w:gridSpan w:val="2"/>
          </w:tcPr>
          <w:p w14:paraId="3A784B95" w14:textId="596573DE"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70.00</w:t>
            </w:r>
          </w:p>
        </w:tc>
        <w:tc>
          <w:tcPr>
            <w:tcW w:w="707" w:type="dxa"/>
            <w:vAlign w:val="bottom"/>
          </w:tcPr>
          <w:p w14:paraId="33F8585D" w14:textId="06E2303E"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70.00</w:t>
            </w:r>
          </w:p>
        </w:tc>
        <w:tc>
          <w:tcPr>
            <w:tcW w:w="708" w:type="dxa"/>
          </w:tcPr>
          <w:p w14:paraId="5962BB54" w14:textId="525C10CE"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3BB973A9" w14:textId="0AD0C7F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5496F4AF" w14:textId="10F6D82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1,400</w:t>
            </w:r>
          </w:p>
        </w:tc>
        <w:tc>
          <w:tcPr>
            <w:tcW w:w="708" w:type="dxa"/>
            <w:vAlign w:val="bottom"/>
          </w:tcPr>
          <w:p w14:paraId="3E35B2B1" w14:textId="104BEB6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1,400</w:t>
            </w:r>
          </w:p>
        </w:tc>
        <w:tc>
          <w:tcPr>
            <w:tcW w:w="708" w:type="dxa"/>
            <w:vAlign w:val="bottom"/>
          </w:tcPr>
          <w:p w14:paraId="2D151754" w14:textId="2FFE1E2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1D2CC1FE" w14:textId="4D9E1E8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607CBDFF" w14:textId="77777777">
        <w:tc>
          <w:tcPr>
            <w:tcW w:w="2543" w:type="dxa"/>
            <w:vAlign w:val="center"/>
          </w:tcPr>
          <w:p w14:paraId="01367D0D"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w:t>
            </w:r>
            <w:r w:rsidRPr="00A67DCC">
              <w:rPr>
                <w:rFonts w:ascii="Browallia New" w:hAnsi="Browallia New" w:cs="Browallia New"/>
                <w:sz w:val="16"/>
                <w:szCs w:val="16"/>
              </w:rPr>
              <w:t xml:space="preserve"> </w:t>
            </w:r>
            <w:r w:rsidRPr="00A67DCC">
              <w:rPr>
                <w:rFonts w:ascii="Browallia New" w:hAnsi="Browallia New" w:cs="Browallia New"/>
                <w:sz w:val="16"/>
                <w:szCs w:val="16"/>
                <w:cs/>
              </w:rPr>
              <w:t>ไมด้า</w:t>
            </w:r>
            <w:r w:rsidRPr="00A67DCC">
              <w:rPr>
                <w:rFonts w:ascii="Browallia New" w:hAnsi="Browallia New" w:cs="Browallia New"/>
                <w:sz w:val="16"/>
                <w:szCs w:val="16"/>
              </w:rPr>
              <w:t xml:space="preserve"> </w:t>
            </w:r>
            <w:r w:rsidRPr="00A67DCC">
              <w:rPr>
                <w:rFonts w:ascii="Browallia New" w:hAnsi="Browallia New" w:cs="Browallia New"/>
                <w:sz w:val="16"/>
                <w:szCs w:val="16"/>
                <w:cs/>
              </w:rPr>
              <w:t>ฮอสพิทาลิตี้</w:t>
            </w:r>
            <w:r w:rsidRPr="00A67DCC">
              <w:rPr>
                <w:rFonts w:ascii="Browallia New" w:hAnsi="Browallia New" w:cs="Browallia New"/>
                <w:sz w:val="16"/>
                <w:szCs w:val="16"/>
              </w:rPr>
              <w:t xml:space="preserve"> </w:t>
            </w:r>
            <w:r w:rsidRPr="00A67DCC">
              <w:rPr>
                <w:rFonts w:ascii="Browallia New" w:hAnsi="Browallia New" w:cs="Browallia New"/>
                <w:sz w:val="16"/>
                <w:szCs w:val="16"/>
                <w:cs/>
              </w:rPr>
              <w:t>กรุ๊ป</w:t>
            </w:r>
            <w:r w:rsidRPr="00A67DCC">
              <w:rPr>
                <w:rFonts w:ascii="Browallia New" w:hAnsi="Browallia New" w:cs="Browallia New"/>
                <w:sz w:val="16"/>
                <w:szCs w:val="16"/>
              </w:rPr>
              <w:t xml:space="preserve"> </w:t>
            </w:r>
            <w:r w:rsidRPr="00A67DCC">
              <w:rPr>
                <w:rFonts w:ascii="Browallia New" w:hAnsi="Browallia New" w:cs="Browallia New"/>
                <w:sz w:val="16"/>
                <w:szCs w:val="16"/>
                <w:cs/>
              </w:rPr>
              <w:t>จำกัด</w:t>
            </w:r>
          </w:p>
        </w:tc>
        <w:tc>
          <w:tcPr>
            <w:tcW w:w="707" w:type="dxa"/>
            <w:gridSpan w:val="2"/>
          </w:tcPr>
          <w:p w14:paraId="22681366" w14:textId="20E415B9"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2,000</w:t>
            </w:r>
          </w:p>
        </w:tc>
        <w:tc>
          <w:tcPr>
            <w:tcW w:w="708" w:type="dxa"/>
            <w:gridSpan w:val="3"/>
            <w:vAlign w:val="bottom"/>
          </w:tcPr>
          <w:p w14:paraId="0DBCE1F6" w14:textId="019FDD7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2,000</w:t>
            </w:r>
          </w:p>
        </w:tc>
        <w:tc>
          <w:tcPr>
            <w:tcW w:w="708" w:type="dxa"/>
            <w:gridSpan w:val="2"/>
          </w:tcPr>
          <w:p w14:paraId="2235584C" w14:textId="241AE09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99.99</w:t>
            </w:r>
          </w:p>
        </w:tc>
        <w:tc>
          <w:tcPr>
            <w:tcW w:w="707" w:type="dxa"/>
            <w:vAlign w:val="bottom"/>
          </w:tcPr>
          <w:p w14:paraId="73892719" w14:textId="6D18CCE6"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6FADD736" w14:textId="30FD99AF"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7B263537" w14:textId="66BAFA00"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03D46FE7" w14:textId="68D02E6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1,292</w:t>
            </w:r>
          </w:p>
        </w:tc>
        <w:tc>
          <w:tcPr>
            <w:tcW w:w="708" w:type="dxa"/>
            <w:vAlign w:val="bottom"/>
          </w:tcPr>
          <w:p w14:paraId="07D59A35" w14:textId="2794A0C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1,292</w:t>
            </w:r>
          </w:p>
        </w:tc>
        <w:tc>
          <w:tcPr>
            <w:tcW w:w="708" w:type="dxa"/>
            <w:vAlign w:val="bottom"/>
          </w:tcPr>
          <w:p w14:paraId="288999F4" w14:textId="70A649C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41E3F00B" w14:textId="5FF4A8DC"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4,600</w:t>
            </w:r>
          </w:p>
        </w:tc>
      </w:tr>
      <w:tr w:rsidR="009A6A96" w:rsidRPr="00A67DCC" w14:paraId="14D604D2" w14:textId="77777777">
        <w:tc>
          <w:tcPr>
            <w:tcW w:w="2543" w:type="dxa"/>
            <w:vAlign w:val="center"/>
          </w:tcPr>
          <w:p w14:paraId="2C91BDF9"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A67DCC">
              <w:rPr>
                <w:rFonts w:ascii="Browallia New" w:hAnsi="Browallia New" w:cs="Browallia New"/>
                <w:sz w:val="16"/>
                <w:szCs w:val="16"/>
                <w:cs/>
              </w:rPr>
              <w:t xml:space="preserve">บริษัท เอ็มดี รีสอร์ท จำกัด    </w:t>
            </w:r>
          </w:p>
        </w:tc>
        <w:tc>
          <w:tcPr>
            <w:tcW w:w="707" w:type="dxa"/>
            <w:gridSpan w:val="2"/>
          </w:tcPr>
          <w:p w14:paraId="6E31C73B" w14:textId="69220C4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75,000</w:t>
            </w:r>
          </w:p>
        </w:tc>
        <w:tc>
          <w:tcPr>
            <w:tcW w:w="708" w:type="dxa"/>
            <w:gridSpan w:val="3"/>
            <w:vAlign w:val="bottom"/>
          </w:tcPr>
          <w:p w14:paraId="06B5111B" w14:textId="3D7BDCF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75,000</w:t>
            </w:r>
          </w:p>
        </w:tc>
        <w:tc>
          <w:tcPr>
            <w:tcW w:w="708" w:type="dxa"/>
            <w:gridSpan w:val="2"/>
          </w:tcPr>
          <w:p w14:paraId="6B5DF739" w14:textId="3627E67D"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62.41</w:t>
            </w:r>
          </w:p>
        </w:tc>
        <w:tc>
          <w:tcPr>
            <w:tcW w:w="707" w:type="dxa"/>
            <w:vAlign w:val="bottom"/>
          </w:tcPr>
          <w:p w14:paraId="0EE22B50" w14:textId="6B798A3D"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62.41</w:t>
            </w:r>
          </w:p>
        </w:tc>
        <w:tc>
          <w:tcPr>
            <w:tcW w:w="708" w:type="dxa"/>
          </w:tcPr>
          <w:p w14:paraId="15A45B3B" w14:textId="0BFDA92B"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37.58</w:t>
            </w:r>
          </w:p>
        </w:tc>
        <w:tc>
          <w:tcPr>
            <w:tcW w:w="708" w:type="dxa"/>
          </w:tcPr>
          <w:p w14:paraId="5D4C9EA1" w14:textId="2E15AD57"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37.58</w:t>
            </w:r>
          </w:p>
        </w:tc>
        <w:tc>
          <w:tcPr>
            <w:tcW w:w="726" w:type="dxa"/>
            <w:vAlign w:val="bottom"/>
          </w:tcPr>
          <w:p w14:paraId="5F6E692B" w14:textId="15903EFE"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46,810</w:t>
            </w:r>
          </w:p>
        </w:tc>
        <w:tc>
          <w:tcPr>
            <w:tcW w:w="708" w:type="dxa"/>
            <w:vAlign w:val="bottom"/>
          </w:tcPr>
          <w:p w14:paraId="29C578EE" w14:textId="0BE7E030"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46,810</w:t>
            </w:r>
          </w:p>
        </w:tc>
        <w:tc>
          <w:tcPr>
            <w:tcW w:w="708" w:type="dxa"/>
            <w:vAlign w:val="bottom"/>
          </w:tcPr>
          <w:p w14:paraId="17BD01EE" w14:textId="3668DE4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48FFB52B" w14:textId="47FEF795"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5E801C54" w14:textId="77777777">
        <w:tc>
          <w:tcPr>
            <w:tcW w:w="2543" w:type="dxa"/>
          </w:tcPr>
          <w:p w14:paraId="78CE34FA" w14:textId="76893F00"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อินเทลลิเจนท์ มาร์เก็ตติ้ง เอเจนซี่ จำกัด</w:t>
            </w:r>
          </w:p>
        </w:tc>
        <w:tc>
          <w:tcPr>
            <w:tcW w:w="707" w:type="dxa"/>
            <w:gridSpan w:val="2"/>
          </w:tcPr>
          <w:p w14:paraId="19D35D59" w14:textId="34D4209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8,500</w:t>
            </w:r>
          </w:p>
        </w:tc>
        <w:tc>
          <w:tcPr>
            <w:tcW w:w="708" w:type="dxa"/>
            <w:gridSpan w:val="3"/>
            <w:vAlign w:val="bottom"/>
          </w:tcPr>
          <w:p w14:paraId="5CB0E2FE" w14:textId="01DC378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2,500</w:t>
            </w:r>
          </w:p>
        </w:tc>
        <w:tc>
          <w:tcPr>
            <w:tcW w:w="708" w:type="dxa"/>
            <w:gridSpan w:val="2"/>
          </w:tcPr>
          <w:p w14:paraId="090104F1" w14:textId="33C22220"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79.99</w:t>
            </w:r>
          </w:p>
        </w:tc>
        <w:tc>
          <w:tcPr>
            <w:tcW w:w="707" w:type="dxa"/>
            <w:vAlign w:val="bottom"/>
          </w:tcPr>
          <w:p w14:paraId="07273CCA" w14:textId="6DD956B0"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79.99</w:t>
            </w:r>
          </w:p>
        </w:tc>
        <w:tc>
          <w:tcPr>
            <w:tcW w:w="708" w:type="dxa"/>
          </w:tcPr>
          <w:p w14:paraId="0753BD72" w14:textId="1D4F7AE4"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32976A66" w14:textId="7CBD292C"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75D9966E" w14:textId="338DFC2E" w:rsidR="009A6A96" w:rsidRPr="00A67DCC" w:rsidRDefault="008C7BE1"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8</w:t>
            </w:r>
            <w:r w:rsidR="009A6A96" w:rsidRPr="00A67DCC">
              <w:rPr>
                <w:rFonts w:ascii="Browallia New" w:hAnsi="Browallia New" w:cs="Browallia New"/>
                <w:sz w:val="16"/>
                <w:szCs w:val="16"/>
              </w:rPr>
              <w:t>,000</w:t>
            </w:r>
          </w:p>
        </w:tc>
        <w:tc>
          <w:tcPr>
            <w:tcW w:w="708" w:type="dxa"/>
            <w:vAlign w:val="bottom"/>
          </w:tcPr>
          <w:p w14:paraId="376CEFD3" w14:textId="2900E81A"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2,000</w:t>
            </w:r>
          </w:p>
        </w:tc>
        <w:tc>
          <w:tcPr>
            <w:tcW w:w="708" w:type="dxa"/>
            <w:vAlign w:val="bottom"/>
          </w:tcPr>
          <w:p w14:paraId="693940D9" w14:textId="7023862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5479C4CF" w14:textId="40BCC74C"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3B183FCA" w14:textId="77777777">
        <w:tc>
          <w:tcPr>
            <w:tcW w:w="2543" w:type="dxa"/>
          </w:tcPr>
          <w:p w14:paraId="4AA8DE75" w14:textId="6FC1579F"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ไอ ทีซี</w:t>
            </w:r>
            <w:r w:rsidR="008C05EE" w:rsidRPr="00A67DCC">
              <w:rPr>
                <w:rFonts w:ascii="Browallia New" w:hAnsi="Browallia New" w:cs="Browallia New"/>
                <w:sz w:val="16"/>
                <w:szCs w:val="16"/>
                <w:cs/>
              </w:rPr>
              <w:t>บี</w:t>
            </w:r>
            <w:r w:rsidRPr="00A67DCC">
              <w:rPr>
                <w:rFonts w:ascii="Browallia New" w:hAnsi="Browallia New" w:cs="Browallia New"/>
                <w:sz w:val="16"/>
                <w:szCs w:val="16"/>
                <w:cs/>
              </w:rPr>
              <w:t xml:space="preserve"> จำกัด</w:t>
            </w:r>
          </w:p>
        </w:tc>
        <w:tc>
          <w:tcPr>
            <w:tcW w:w="707" w:type="dxa"/>
            <w:gridSpan w:val="2"/>
          </w:tcPr>
          <w:p w14:paraId="4B6B069F" w14:textId="7702A25A"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300,000</w:t>
            </w:r>
          </w:p>
        </w:tc>
        <w:tc>
          <w:tcPr>
            <w:tcW w:w="708" w:type="dxa"/>
            <w:gridSpan w:val="3"/>
            <w:vAlign w:val="bottom"/>
          </w:tcPr>
          <w:p w14:paraId="63E9CC9D" w14:textId="130D38B0"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300,000</w:t>
            </w:r>
          </w:p>
        </w:tc>
        <w:tc>
          <w:tcPr>
            <w:tcW w:w="708" w:type="dxa"/>
            <w:gridSpan w:val="2"/>
          </w:tcPr>
          <w:p w14:paraId="1B5B8E7C" w14:textId="39A401DD"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80.00</w:t>
            </w:r>
          </w:p>
        </w:tc>
        <w:tc>
          <w:tcPr>
            <w:tcW w:w="707" w:type="dxa"/>
            <w:vAlign w:val="bottom"/>
          </w:tcPr>
          <w:p w14:paraId="2275F0A8" w14:textId="45DF99F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80.00</w:t>
            </w:r>
          </w:p>
        </w:tc>
        <w:tc>
          <w:tcPr>
            <w:tcW w:w="708" w:type="dxa"/>
          </w:tcPr>
          <w:p w14:paraId="219E2D0F" w14:textId="0D2A2D0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4C334BA0" w14:textId="7FE18354"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66E91549" w14:textId="37954E4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240,000</w:t>
            </w:r>
          </w:p>
        </w:tc>
        <w:tc>
          <w:tcPr>
            <w:tcW w:w="708" w:type="dxa"/>
            <w:vAlign w:val="bottom"/>
          </w:tcPr>
          <w:p w14:paraId="16E27B65" w14:textId="22D4F12F"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240,000</w:t>
            </w:r>
          </w:p>
        </w:tc>
        <w:tc>
          <w:tcPr>
            <w:tcW w:w="708" w:type="dxa"/>
            <w:vAlign w:val="bottom"/>
          </w:tcPr>
          <w:p w14:paraId="09A49E6C" w14:textId="1DDD9F5E"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0B5E48B7" w14:textId="253679C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w:t>
            </w:r>
          </w:p>
        </w:tc>
      </w:tr>
      <w:tr w:rsidR="009A6A96" w:rsidRPr="00A67DCC" w14:paraId="62833AEF" w14:textId="77777777">
        <w:tc>
          <w:tcPr>
            <w:tcW w:w="2543" w:type="dxa"/>
          </w:tcPr>
          <w:p w14:paraId="5D1E91C8" w14:textId="4B0F5962"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วีหก เอ็นเตอร์เทนเมนท์ จำกัด</w:t>
            </w:r>
          </w:p>
        </w:tc>
        <w:tc>
          <w:tcPr>
            <w:tcW w:w="707" w:type="dxa"/>
            <w:gridSpan w:val="2"/>
          </w:tcPr>
          <w:p w14:paraId="78CB8530" w14:textId="3B1B442B"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77,000</w:t>
            </w:r>
          </w:p>
        </w:tc>
        <w:tc>
          <w:tcPr>
            <w:tcW w:w="708" w:type="dxa"/>
            <w:gridSpan w:val="3"/>
            <w:vAlign w:val="bottom"/>
          </w:tcPr>
          <w:p w14:paraId="32C172FB" w14:textId="064547CA"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77,000</w:t>
            </w:r>
          </w:p>
        </w:tc>
        <w:tc>
          <w:tcPr>
            <w:tcW w:w="708" w:type="dxa"/>
            <w:gridSpan w:val="2"/>
          </w:tcPr>
          <w:p w14:paraId="4264DA6E" w14:textId="63E845C3"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59.99</w:t>
            </w:r>
          </w:p>
        </w:tc>
        <w:tc>
          <w:tcPr>
            <w:tcW w:w="707" w:type="dxa"/>
            <w:vAlign w:val="bottom"/>
          </w:tcPr>
          <w:p w14:paraId="321C803C" w14:textId="2E21A41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59.99</w:t>
            </w:r>
          </w:p>
        </w:tc>
        <w:tc>
          <w:tcPr>
            <w:tcW w:w="708" w:type="dxa"/>
          </w:tcPr>
          <w:p w14:paraId="0A704236" w14:textId="260D77B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0FA8BEE1" w14:textId="09782195"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26" w:type="dxa"/>
            <w:vAlign w:val="bottom"/>
          </w:tcPr>
          <w:p w14:paraId="57AF6620" w14:textId="75E7DF96"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46,200</w:t>
            </w:r>
          </w:p>
        </w:tc>
        <w:tc>
          <w:tcPr>
            <w:tcW w:w="708" w:type="dxa"/>
            <w:vAlign w:val="bottom"/>
          </w:tcPr>
          <w:p w14:paraId="7EEDAFCA" w14:textId="5E355357"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46,200</w:t>
            </w:r>
          </w:p>
        </w:tc>
        <w:tc>
          <w:tcPr>
            <w:tcW w:w="708" w:type="dxa"/>
            <w:vAlign w:val="bottom"/>
          </w:tcPr>
          <w:p w14:paraId="7F7DD43C" w14:textId="5A37AAE5"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vAlign w:val="bottom"/>
          </w:tcPr>
          <w:p w14:paraId="19440BBE" w14:textId="35EA0ECC"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A67DCC">
              <w:rPr>
                <w:rFonts w:ascii="Browallia New" w:hAnsi="Browallia New" w:cs="Browallia New"/>
                <w:sz w:val="16"/>
                <w:szCs w:val="16"/>
              </w:rPr>
              <w:t>-</w:t>
            </w:r>
          </w:p>
        </w:tc>
      </w:tr>
      <w:tr w:rsidR="009A6A96" w:rsidRPr="00A67DCC" w14:paraId="0940C510" w14:textId="6F468398">
        <w:tc>
          <w:tcPr>
            <w:tcW w:w="3250" w:type="dxa"/>
            <w:gridSpan w:val="3"/>
            <w:vAlign w:val="center"/>
          </w:tcPr>
          <w:p w14:paraId="7183A9BA" w14:textId="77777777" w:rsidR="009A6A96" w:rsidRPr="00A67DCC" w:rsidRDefault="009A6A96" w:rsidP="009A6A96">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A67DCC">
              <w:rPr>
                <w:rFonts w:ascii="Browallia New" w:hAnsi="Browallia New" w:cs="Browallia New"/>
                <w:b/>
                <w:bCs/>
                <w:sz w:val="16"/>
                <w:szCs w:val="16"/>
                <w:cs/>
              </w:rPr>
              <w:t>บริษัทย่อยของบริษัท ไมด้า ลิสซิ่ง จำกัด</w:t>
            </w:r>
            <w:r w:rsidRPr="00A67DCC">
              <w:rPr>
                <w:rFonts w:ascii="Browallia New" w:hAnsi="Browallia New" w:cs="Browallia New"/>
                <w:b/>
                <w:bCs/>
                <w:sz w:val="16"/>
                <w:szCs w:val="16"/>
              </w:rPr>
              <w:t xml:space="preserve"> (</w:t>
            </w:r>
            <w:r w:rsidRPr="00A67DCC">
              <w:rPr>
                <w:rFonts w:ascii="Browallia New" w:hAnsi="Browallia New" w:cs="Browallia New"/>
                <w:b/>
                <w:bCs/>
                <w:sz w:val="16"/>
                <w:szCs w:val="16"/>
                <w:cs/>
              </w:rPr>
              <w:t>มหาชน)</w:t>
            </w:r>
          </w:p>
        </w:tc>
        <w:tc>
          <w:tcPr>
            <w:tcW w:w="708" w:type="dxa"/>
            <w:gridSpan w:val="3"/>
          </w:tcPr>
          <w:p w14:paraId="631342AC"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5C67E7D4" w14:textId="77777777"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1935A009" w14:textId="77777777" w:rsidR="009A6A96" w:rsidRPr="00A67DCC" w:rsidRDefault="009A6A96" w:rsidP="009A6A96">
            <w:pPr>
              <w:spacing w:line="240" w:lineRule="auto"/>
              <w:jc w:val="right"/>
              <w:rPr>
                <w:rFonts w:ascii="Browallia New" w:hAnsi="Browallia New" w:cs="Browallia New"/>
                <w:sz w:val="16"/>
                <w:szCs w:val="16"/>
              </w:rPr>
            </w:pPr>
          </w:p>
        </w:tc>
        <w:tc>
          <w:tcPr>
            <w:tcW w:w="726" w:type="dxa"/>
          </w:tcPr>
          <w:p w14:paraId="394941F3" w14:textId="77777777"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tcPr>
          <w:p w14:paraId="4A73E876" w14:textId="77777777" w:rsidR="009A6A96" w:rsidRPr="00A67DCC" w:rsidRDefault="009A6A96" w:rsidP="009A6A96">
            <w:pPr>
              <w:spacing w:line="240" w:lineRule="auto"/>
              <w:jc w:val="right"/>
              <w:rPr>
                <w:rFonts w:ascii="Browallia New" w:hAnsi="Browallia New" w:cs="Browallia New"/>
                <w:sz w:val="16"/>
                <w:szCs w:val="16"/>
              </w:rPr>
            </w:pPr>
          </w:p>
        </w:tc>
        <w:tc>
          <w:tcPr>
            <w:tcW w:w="708" w:type="dxa"/>
            <w:vAlign w:val="bottom"/>
          </w:tcPr>
          <w:p w14:paraId="5BA9C0E5" w14:textId="105E8460"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72" w:type="dxa"/>
          </w:tcPr>
          <w:p w14:paraId="1A59FCB7" w14:textId="474825A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9A6A96" w:rsidRPr="00A67DCC" w14:paraId="29229557" w14:textId="77777777">
        <w:tc>
          <w:tcPr>
            <w:tcW w:w="2543" w:type="dxa"/>
            <w:vAlign w:val="center"/>
          </w:tcPr>
          <w:p w14:paraId="14D49C5B"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บริหารสินทรัพย์ ไมด้า จำกัด</w:t>
            </w:r>
          </w:p>
        </w:tc>
        <w:tc>
          <w:tcPr>
            <w:tcW w:w="707" w:type="dxa"/>
            <w:gridSpan w:val="2"/>
          </w:tcPr>
          <w:p w14:paraId="3B7F029C" w14:textId="3507F32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 xml:space="preserve">  100,000</w:t>
            </w:r>
          </w:p>
        </w:tc>
        <w:tc>
          <w:tcPr>
            <w:tcW w:w="708" w:type="dxa"/>
            <w:gridSpan w:val="3"/>
          </w:tcPr>
          <w:p w14:paraId="1293F351" w14:textId="5793CDE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 xml:space="preserve">  100,000</w:t>
            </w:r>
          </w:p>
        </w:tc>
        <w:tc>
          <w:tcPr>
            <w:tcW w:w="708" w:type="dxa"/>
            <w:gridSpan w:val="2"/>
          </w:tcPr>
          <w:p w14:paraId="50EA1955" w14:textId="60C938C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7" w:type="dxa"/>
          </w:tcPr>
          <w:p w14:paraId="3FDAA07B" w14:textId="135DC3AE"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414B56EA" w14:textId="6DB5DCE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02522CBF" w14:textId="1DF270C5"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99.99</w:t>
            </w:r>
          </w:p>
        </w:tc>
        <w:tc>
          <w:tcPr>
            <w:tcW w:w="726" w:type="dxa"/>
          </w:tcPr>
          <w:p w14:paraId="258B57C8" w14:textId="5B7984B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6DB35691" w14:textId="7A555B4A"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140CF163" w14:textId="35D96570"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tcPr>
          <w:p w14:paraId="4F952E6B" w14:textId="00632B76"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5B8A8302" w14:textId="77777777">
        <w:tc>
          <w:tcPr>
            <w:tcW w:w="2543" w:type="dxa"/>
            <w:vAlign w:val="center"/>
          </w:tcPr>
          <w:p w14:paraId="2EC7F59C"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ไมด้า มันนี่ จำกัด</w:t>
            </w:r>
          </w:p>
        </w:tc>
        <w:tc>
          <w:tcPr>
            <w:tcW w:w="707" w:type="dxa"/>
            <w:gridSpan w:val="2"/>
          </w:tcPr>
          <w:p w14:paraId="482634B1" w14:textId="0D091151"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5,000</w:t>
            </w:r>
          </w:p>
        </w:tc>
        <w:tc>
          <w:tcPr>
            <w:tcW w:w="708" w:type="dxa"/>
            <w:gridSpan w:val="3"/>
          </w:tcPr>
          <w:p w14:paraId="7CC04E07" w14:textId="39D0027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5,000</w:t>
            </w:r>
          </w:p>
        </w:tc>
        <w:tc>
          <w:tcPr>
            <w:tcW w:w="708" w:type="dxa"/>
            <w:gridSpan w:val="2"/>
          </w:tcPr>
          <w:p w14:paraId="787E59AD" w14:textId="2295376A"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7" w:type="dxa"/>
            <w:vAlign w:val="bottom"/>
          </w:tcPr>
          <w:p w14:paraId="22433ADC" w14:textId="5BA0012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0835CAE3" w14:textId="74E95433"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12B52C73" w14:textId="1DC27A13"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99.99</w:t>
            </w:r>
          </w:p>
        </w:tc>
        <w:tc>
          <w:tcPr>
            <w:tcW w:w="726" w:type="dxa"/>
          </w:tcPr>
          <w:p w14:paraId="4B770447" w14:textId="5FE61B41"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2FEC0317" w14:textId="745B8925"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0C3F6765" w14:textId="7015577F"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tcPr>
          <w:p w14:paraId="776E3F97" w14:textId="6F7B1542"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50BE7248" w14:textId="0C2CEB3A">
        <w:tc>
          <w:tcPr>
            <w:tcW w:w="2543" w:type="dxa"/>
            <w:vAlign w:val="center"/>
          </w:tcPr>
          <w:p w14:paraId="23848EF2" w14:textId="54E05777" w:rsidR="009A6A96" w:rsidRPr="00A67DCC" w:rsidRDefault="009A6A96" w:rsidP="009A6A96">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A67DCC">
              <w:rPr>
                <w:rFonts w:ascii="Browallia New" w:hAnsi="Browallia New" w:cs="Browallia New"/>
                <w:b/>
                <w:bCs/>
                <w:sz w:val="16"/>
                <w:szCs w:val="16"/>
                <w:cs/>
              </w:rPr>
              <w:t>บริษัทย่อยของบริษัท ไมด้า พร็อพเพอร์ตี้ จำกัด</w:t>
            </w:r>
          </w:p>
        </w:tc>
        <w:tc>
          <w:tcPr>
            <w:tcW w:w="515" w:type="dxa"/>
          </w:tcPr>
          <w:p w14:paraId="2F6CB0FB"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9A6A96" w:rsidRPr="00A67DCC" w:rsidRDefault="009A6A96" w:rsidP="009A6A96">
            <w:pPr>
              <w:spacing w:line="240" w:lineRule="auto"/>
              <w:jc w:val="right"/>
              <w:rPr>
                <w:rFonts w:ascii="Browallia New" w:hAnsi="Browallia New" w:cs="Browallia New"/>
                <w:sz w:val="16"/>
                <w:szCs w:val="16"/>
              </w:rPr>
            </w:pPr>
          </w:p>
        </w:tc>
        <w:tc>
          <w:tcPr>
            <w:tcW w:w="242" w:type="dxa"/>
            <w:gridSpan w:val="2"/>
            <w:vAlign w:val="bottom"/>
          </w:tcPr>
          <w:p w14:paraId="69C6EEDD" w14:textId="4B3DF548" w:rsidR="009A6A96" w:rsidRPr="00A67DCC" w:rsidRDefault="009A6A96" w:rsidP="009A6A96">
            <w:pPr>
              <w:spacing w:line="240" w:lineRule="auto"/>
              <w:jc w:val="right"/>
              <w:rPr>
                <w:rFonts w:ascii="Browallia New" w:hAnsi="Browallia New" w:cs="Browallia New"/>
                <w:sz w:val="16"/>
                <w:szCs w:val="16"/>
              </w:rPr>
            </w:pPr>
          </w:p>
        </w:tc>
        <w:tc>
          <w:tcPr>
            <w:tcW w:w="1303" w:type="dxa"/>
            <w:gridSpan w:val="2"/>
          </w:tcPr>
          <w:p w14:paraId="0FC6959D" w14:textId="77777777" w:rsidR="009A6A96" w:rsidRPr="00A67DCC" w:rsidRDefault="009A6A96" w:rsidP="009A6A96">
            <w:pPr>
              <w:spacing w:line="240" w:lineRule="auto"/>
              <w:jc w:val="right"/>
              <w:rPr>
                <w:rFonts w:ascii="Browallia New" w:hAnsi="Browallia New" w:cs="Browallia New"/>
                <w:sz w:val="16"/>
                <w:szCs w:val="16"/>
              </w:rPr>
            </w:pPr>
          </w:p>
        </w:tc>
        <w:tc>
          <w:tcPr>
            <w:tcW w:w="708" w:type="dxa"/>
          </w:tcPr>
          <w:p w14:paraId="50666F24" w14:textId="210A288D"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tcPr>
          <w:p w14:paraId="04C2A062" w14:textId="77777777" w:rsidR="009A6A96" w:rsidRPr="00A67DCC" w:rsidRDefault="009A6A96" w:rsidP="009A6A96">
            <w:pPr>
              <w:spacing w:line="240" w:lineRule="auto"/>
              <w:jc w:val="right"/>
              <w:rPr>
                <w:rFonts w:ascii="Browallia New" w:hAnsi="Browallia New" w:cs="Browallia New"/>
                <w:sz w:val="16"/>
                <w:szCs w:val="16"/>
              </w:rPr>
            </w:pPr>
          </w:p>
        </w:tc>
        <w:tc>
          <w:tcPr>
            <w:tcW w:w="726" w:type="dxa"/>
          </w:tcPr>
          <w:p w14:paraId="398F7D15" w14:textId="7B2D88B8"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tcPr>
          <w:p w14:paraId="68E28D25" w14:textId="77777777" w:rsidR="009A6A96" w:rsidRPr="00A67DCC" w:rsidRDefault="009A6A96" w:rsidP="009A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c>
          <w:tcPr>
            <w:tcW w:w="708" w:type="dxa"/>
          </w:tcPr>
          <w:p w14:paraId="564DC0AC" w14:textId="3B87D559" w:rsidR="009A6A96" w:rsidRPr="00A67DCC" w:rsidRDefault="009A6A96" w:rsidP="009A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c>
          <w:tcPr>
            <w:tcW w:w="772" w:type="dxa"/>
          </w:tcPr>
          <w:p w14:paraId="3248CFC3" w14:textId="24399DD5"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9A6A96" w:rsidRPr="00A67DCC" w14:paraId="383EFEC1" w14:textId="77777777">
        <w:tc>
          <w:tcPr>
            <w:tcW w:w="2543" w:type="dxa"/>
            <w:vAlign w:val="center"/>
          </w:tcPr>
          <w:p w14:paraId="35332453" w14:textId="77777777" w:rsidR="009A6A96" w:rsidRPr="00A67DCC"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A67DCC">
              <w:rPr>
                <w:rFonts w:ascii="Browallia New" w:hAnsi="Browallia New" w:cs="Browallia New"/>
                <w:sz w:val="16"/>
                <w:szCs w:val="16"/>
                <w:cs/>
              </w:rPr>
              <w:t>บริษัท รักษาความปลอดภัย ไมด้า จำกัด</w:t>
            </w:r>
          </w:p>
        </w:tc>
        <w:tc>
          <w:tcPr>
            <w:tcW w:w="707" w:type="dxa"/>
            <w:gridSpan w:val="2"/>
          </w:tcPr>
          <w:p w14:paraId="06055AC6" w14:textId="663BF48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1,000</w:t>
            </w:r>
          </w:p>
        </w:tc>
        <w:tc>
          <w:tcPr>
            <w:tcW w:w="708" w:type="dxa"/>
            <w:gridSpan w:val="3"/>
          </w:tcPr>
          <w:p w14:paraId="16781082" w14:textId="068FBA7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1,000</w:t>
            </w:r>
          </w:p>
        </w:tc>
        <w:tc>
          <w:tcPr>
            <w:tcW w:w="708" w:type="dxa"/>
            <w:gridSpan w:val="2"/>
            <w:vAlign w:val="bottom"/>
          </w:tcPr>
          <w:p w14:paraId="171E1602" w14:textId="2F223F26"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7" w:type="dxa"/>
            <w:vAlign w:val="bottom"/>
          </w:tcPr>
          <w:p w14:paraId="783F08D7" w14:textId="0F289EE4"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25431033" w14:textId="36501C2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99.99</w:t>
            </w:r>
          </w:p>
        </w:tc>
        <w:tc>
          <w:tcPr>
            <w:tcW w:w="708" w:type="dxa"/>
          </w:tcPr>
          <w:p w14:paraId="18D1442E" w14:textId="1CAA371F" w:rsidR="009A6A96" w:rsidRPr="00A67DCC" w:rsidRDefault="009A6A96" w:rsidP="009A6A96">
            <w:pPr>
              <w:spacing w:line="240" w:lineRule="auto"/>
              <w:jc w:val="right"/>
              <w:rPr>
                <w:rFonts w:ascii="Browallia New" w:hAnsi="Browallia New" w:cs="Browallia New"/>
                <w:sz w:val="16"/>
                <w:szCs w:val="16"/>
              </w:rPr>
            </w:pPr>
            <w:r w:rsidRPr="00A67DCC">
              <w:rPr>
                <w:rFonts w:ascii="Browallia New" w:hAnsi="Browallia New" w:cs="Browallia New"/>
                <w:sz w:val="16"/>
                <w:szCs w:val="16"/>
              </w:rPr>
              <w:t>99.99</w:t>
            </w:r>
          </w:p>
        </w:tc>
        <w:tc>
          <w:tcPr>
            <w:tcW w:w="726" w:type="dxa"/>
          </w:tcPr>
          <w:p w14:paraId="2F314F69" w14:textId="19B0693A" w:rsidR="009A6A96" w:rsidRPr="00A67DCC" w:rsidRDefault="009A6A96" w:rsidP="009A6A96">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11C0398D" w14:textId="1BEF72AD" w:rsidR="009A6A96" w:rsidRPr="00A67DCC" w:rsidRDefault="009A6A96" w:rsidP="009A6A96">
            <w:pPr>
              <w:pBdr>
                <w:bottom w:val="single" w:sz="4" w:space="1" w:color="auto"/>
              </w:pBdr>
              <w:tabs>
                <w:tab w:val="right" w:pos="491"/>
              </w:tabs>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08" w:type="dxa"/>
          </w:tcPr>
          <w:p w14:paraId="166C97DD" w14:textId="7DCA8CDB" w:rsidR="009A6A96" w:rsidRPr="00A67DCC" w:rsidRDefault="009A6A96" w:rsidP="009A6A96">
            <w:pPr>
              <w:pBdr>
                <w:bottom w:val="single" w:sz="4" w:space="1" w:color="auto"/>
              </w:pBd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c>
          <w:tcPr>
            <w:tcW w:w="772" w:type="dxa"/>
          </w:tcPr>
          <w:p w14:paraId="5F0AB141" w14:textId="72034477" w:rsidR="009A6A96" w:rsidRPr="00A67DCC" w:rsidRDefault="009A6A96" w:rsidP="009A6A96">
            <w:pPr>
              <w:pBdr>
                <w:bottom w:val="single" w:sz="4" w:space="1" w:color="auto"/>
              </w:pBdr>
              <w:spacing w:line="240" w:lineRule="auto"/>
              <w:jc w:val="right"/>
              <w:rPr>
                <w:rFonts w:ascii="Browallia New" w:hAnsi="Browallia New" w:cs="Browallia New"/>
                <w:sz w:val="16"/>
                <w:szCs w:val="16"/>
              </w:rPr>
            </w:pPr>
            <w:r w:rsidRPr="00A67DCC">
              <w:rPr>
                <w:rFonts w:ascii="Browallia New" w:hAnsi="Browallia New" w:cs="Browallia New"/>
                <w:sz w:val="16"/>
                <w:szCs w:val="16"/>
              </w:rPr>
              <w:t>-</w:t>
            </w:r>
          </w:p>
        </w:tc>
      </w:tr>
      <w:tr w:rsidR="009A6A96" w:rsidRPr="00A67DCC" w14:paraId="4F819573" w14:textId="77777777" w:rsidTr="00142C75">
        <w:trPr>
          <w:trHeight w:val="77"/>
        </w:trPr>
        <w:tc>
          <w:tcPr>
            <w:tcW w:w="2543" w:type="dxa"/>
            <w:vAlign w:val="center"/>
          </w:tcPr>
          <w:p w14:paraId="63BFFA6B" w14:textId="77777777" w:rsidR="009A6A96" w:rsidRPr="00A67DCC" w:rsidRDefault="009A6A96" w:rsidP="009A6A96">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A67DCC">
              <w:rPr>
                <w:rFonts w:ascii="Browallia New" w:hAnsi="Browallia New" w:cs="Browallia New"/>
                <w:sz w:val="16"/>
                <w:szCs w:val="16"/>
                <w:cs/>
              </w:rPr>
              <w:t>รวม</w:t>
            </w:r>
          </w:p>
        </w:tc>
        <w:tc>
          <w:tcPr>
            <w:tcW w:w="707" w:type="dxa"/>
            <w:gridSpan w:val="2"/>
            <w:vAlign w:val="bottom"/>
          </w:tcPr>
          <w:p w14:paraId="56F6BF93" w14:textId="199481D2"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2464388B"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5EA5D7A3" w:rsidR="009A6A96" w:rsidRPr="00A67DCC" w:rsidRDefault="009A6A96" w:rsidP="009A6A96">
            <w:pPr>
              <w:spacing w:line="240" w:lineRule="auto"/>
              <w:ind w:left="-240"/>
              <w:jc w:val="right"/>
              <w:rPr>
                <w:rFonts w:ascii="Browallia New" w:hAnsi="Browallia New" w:cs="Browallia New"/>
                <w:sz w:val="16"/>
                <w:szCs w:val="16"/>
              </w:rPr>
            </w:pPr>
          </w:p>
        </w:tc>
        <w:tc>
          <w:tcPr>
            <w:tcW w:w="708" w:type="dxa"/>
          </w:tcPr>
          <w:p w14:paraId="1816CEEF" w14:textId="180F43D6" w:rsidR="009A6A96" w:rsidRPr="00A67DCC" w:rsidRDefault="009A6A96" w:rsidP="009A6A96">
            <w:pPr>
              <w:spacing w:line="240" w:lineRule="auto"/>
              <w:ind w:left="-240"/>
              <w:jc w:val="right"/>
              <w:rPr>
                <w:rFonts w:ascii="Browallia New" w:hAnsi="Browallia New" w:cs="Browallia New"/>
                <w:sz w:val="16"/>
                <w:szCs w:val="16"/>
              </w:rPr>
            </w:pPr>
          </w:p>
        </w:tc>
        <w:tc>
          <w:tcPr>
            <w:tcW w:w="726" w:type="dxa"/>
            <w:vAlign w:val="bottom"/>
          </w:tcPr>
          <w:p w14:paraId="3E0D646A" w14:textId="60E500B5" w:rsidR="009A6A96" w:rsidRPr="00A67DCC" w:rsidRDefault="009A6A96" w:rsidP="009A6A9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w:t>
            </w:r>
            <w:r w:rsidR="005E6D34" w:rsidRPr="00A67DCC">
              <w:rPr>
                <w:rFonts w:ascii="Browallia New" w:hAnsi="Browallia New" w:cs="Browallia New"/>
                <w:sz w:val="16"/>
                <w:szCs w:val="16"/>
              </w:rPr>
              <w:t>377</w:t>
            </w:r>
            <w:r w:rsidRPr="00A67DCC">
              <w:rPr>
                <w:rFonts w:ascii="Browallia New" w:hAnsi="Browallia New" w:cs="Browallia New"/>
                <w:sz w:val="16"/>
                <w:szCs w:val="16"/>
              </w:rPr>
              <w:t>,930</w:t>
            </w:r>
          </w:p>
        </w:tc>
        <w:tc>
          <w:tcPr>
            <w:tcW w:w="708" w:type="dxa"/>
            <w:vAlign w:val="bottom"/>
          </w:tcPr>
          <w:p w14:paraId="22D21C30" w14:textId="1EEF1F8E" w:rsidR="009A6A96" w:rsidRPr="00A67DCC" w:rsidRDefault="009A6A96" w:rsidP="009A6A96">
            <w:pPr>
              <w:spacing w:line="240" w:lineRule="auto"/>
              <w:ind w:left="-100"/>
              <w:jc w:val="right"/>
              <w:rPr>
                <w:rFonts w:ascii="Browallia New" w:hAnsi="Browallia New" w:cs="Browallia New"/>
                <w:sz w:val="16"/>
                <w:szCs w:val="16"/>
              </w:rPr>
            </w:pPr>
            <w:r w:rsidRPr="00A67DCC">
              <w:rPr>
                <w:rFonts w:ascii="Browallia New" w:hAnsi="Browallia New" w:cs="Browallia New"/>
                <w:sz w:val="16"/>
                <w:szCs w:val="16"/>
              </w:rPr>
              <w:t>3,371,930</w:t>
            </w:r>
          </w:p>
        </w:tc>
        <w:tc>
          <w:tcPr>
            <w:tcW w:w="708" w:type="dxa"/>
            <w:vAlign w:val="bottom"/>
          </w:tcPr>
          <w:p w14:paraId="71902391" w14:textId="76DE2D00" w:rsidR="009A6A96" w:rsidRPr="00A67DCC" w:rsidRDefault="00041F3F" w:rsidP="009A6A96">
            <w:pPr>
              <w:pBdr>
                <w:bottom w:val="single" w:sz="12" w:space="1" w:color="auto"/>
              </w:pBdr>
              <w:spacing w:line="240" w:lineRule="auto"/>
              <w:jc w:val="right"/>
              <w:rPr>
                <w:rFonts w:ascii="Browallia New" w:hAnsi="Browallia New" w:cs="Browallia New"/>
                <w:sz w:val="16"/>
                <w:szCs w:val="16"/>
              </w:rPr>
            </w:pPr>
            <w:r w:rsidRPr="00A67DCC">
              <w:rPr>
                <w:rFonts w:ascii="Browallia New" w:hAnsi="Browallia New" w:cs="Browallia New"/>
                <w:sz w:val="16"/>
                <w:szCs w:val="16"/>
              </w:rPr>
              <w:t>3,600</w:t>
            </w:r>
          </w:p>
        </w:tc>
        <w:tc>
          <w:tcPr>
            <w:tcW w:w="772" w:type="dxa"/>
            <w:vAlign w:val="bottom"/>
          </w:tcPr>
          <w:p w14:paraId="41B1727A" w14:textId="26774993" w:rsidR="009A6A96" w:rsidRPr="00A67DCC" w:rsidRDefault="009A6A96" w:rsidP="009A6A96">
            <w:pPr>
              <w:pBdr>
                <w:bottom w:val="single" w:sz="12" w:space="1" w:color="auto"/>
              </w:pBdr>
              <w:spacing w:line="240" w:lineRule="auto"/>
              <w:jc w:val="right"/>
              <w:rPr>
                <w:rFonts w:ascii="Browallia New" w:hAnsi="Browallia New" w:cs="Browallia New"/>
                <w:sz w:val="16"/>
                <w:szCs w:val="16"/>
              </w:rPr>
            </w:pPr>
            <w:r w:rsidRPr="00A67DCC">
              <w:rPr>
                <w:rFonts w:ascii="Browallia New" w:hAnsi="Browallia New" w:cs="Browallia New"/>
                <w:sz w:val="16"/>
                <w:szCs w:val="16"/>
              </w:rPr>
              <w:t>31,000</w:t>
            </w:r>
          </w:p>
        </w:tc>
      </w:tr>
      <w:tr w:rsidR="009A6A96" w:rsidRPr="00A67DCC" w14:paraId="0F9227A6" w14:textId="68856013">
        <w:tc>
          <w:tcPr>
            <w:tcW w:w="4666" w:type="dxa"/>
            <w:gridSpan w:val="8"/>
            <w:vAlign w:val="center"/>
          </w:tcPr>
          <w:p w14:paraId="394F4288" w14:textId="77777777" w:rsidR="009A6A96" w:rsidRPr="00A67DCC" w:rsidRDefault="009A6A96" w:rsidP="009A6A9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A67DCC">
              <w:rPr>
                <w:rFonts w:ascii="Browallia New" w:hAnsi="Browallia New" w:cs="Browallia New"/>
                <w:sz w:val="16"/>
                <w:szCs w:val="16"/>
                <w:u w:val="single"/>
                <w:cs/>
              </w:rPr>
              <w:t>หัก</w:t>
            </w:r>
            <w:r w:rsidRPr="00A67DCC">
              <w:rPr>
                <w:rFonts w:ascii="Browallia New" w:hAnsi="Browallia New" w:cs="Browallia New"/>
                <w:sz w:val="16"/>
                <w:szCs w:val="16"/>
              </w:rPr>
              <w:t xml:space="preserve"> </w:t>
            </w:r>
            <w:r w:rsidRPr="00A67DCC">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9A6A96" w:rsidRPr="00A67DCC" w:rsidRDefault="009A6A96" w:rsidP="009A6A96">
            <w:pPr>
              <w:spacing w:line="240" w:lineRule="auto"/>
              <w:jc w:val="right"/>
              <w:rPr>
                <w:rFonts w:ascii="Browallia New" w:hAnsi="Browallia New" w:cs="Browallia New"/>
                <w:sz w:val="16"/>
                <w:szCs w:val="16"/>
              </w:rPr>
            </w:pPr>
          </w:p>
        </w:tc>
        <w:tc>
          <w:tcPr>
            <w:tcW w:w="708" w:type="dxa"/>
          </w:tcPr>
          <w:p w14:paraId="50048CED" w14:textId="77777777" w:rsidR="009A6A96" w:rsidRPr="00A67DCC" w:rsidRDefault="009A6A96" w:rsidP="009A6A96">
            <w:pPr>
              <w:spacing w:line="240" w:lineRule="auto"/>
              <w:jc w:val="right"/>
              <w:rPr>
                <w:rFonts w:ascii="Browallia New" w:hAnsi="Browallia New" w:cs="Browallia New"/>
                <w:sz w:val="16"/>
                <w:szCs w:val="16"/>
              </w:rPr>
            </w:pPr>
          </w:p>
        </w:tc>
        <w:tc>
          <w:tcPr>
            <w:tcW w:w="726" w:type="dxa"/>
            <w:vAlign w:val="bottom"/>
          </w:tcPr>
          <w:p w14:paraId="599F3B5C" w14:textId="2798BAE3" w:rsidR="009A6A96" w:rsidRPr="00A67DCC" w:rsidRDefault="009A6A96" w:rsidP="009A6A96">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(101,400)</w:t>
            </w:r>
          </w:p>
        </w:tc>
        <w:tc>
          <w:tcPr>
            <w:tcW w:w="708" w:type="dxa"/>
            <w:vAlign w:val="bottom"/>
          </w:tcPr>
          <w:p w14:paraId="4CB51B67" w14:textId="4C3C3CDE" w:rsidR="009A6A96" w:rsidRPr="00A67DCC" w:rsidRDefault="009A6A96" w:rsidP="00606C45">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cs/>
              </w:rPr>
              <w:t>(</w:t>
            </w:r>
            <w:r w:rsidRPr="00A67DCC">
              <w:rPr>
                <w:rFonts w:ascii="Browallia New" w:hAnsi="Browallia New" w:cs="Browallia New"/>
                <w:sz w:val="16"/>
                <w:szCs w:val="16"/>
              </w:rPr>
              <w:t>101,400</w:t>
            </w:r>
            <w:r w:rsidRPr="00A67DCC">
              <w:rPr>
                <w:rFonts w:ascii="Browallia New" w:hAnsi="Browallia New" w:cs="Browallia New"/>
                <w:sz w:val="16"/>
                <w:szCs w:val="16"/>
                <w:cs/>
              </w:rPr>
              <w:t>)</w:t>
            </w:r>
          </w:p>
        </w:tc>
        <w:tc>
          <w:tcPr>
            <w:tcW w:w="708" w:type="dxa"/>
            <w:vAlign w:val="bottom"/>
          </w:tcPr>
          <w:p w14:paraId="5AE9163C" w14:textId="77777777" w:rsidR="009A6A96" w:rsidRPr="00A67DCC" w:rsidRDefault="009A6A96" w:rsidP="009A6A96">
            <w:pPr>
              <w:spacing w:line="240" w:lineRule="auto"/>
              <w:jc w:val="right"/>
              <w:rPr>
                <w:rFonts w:ascii="Browallia New" w:hAnsi="Browallia New" w:cs="Browallia New"/>
                <w:sz w:val="16"/>
                <w:szCs w:val="16"/>
              </w:rPr>
            </w:pPr>
          </w:p>
        </w:tc>
        <w:tc>
          <w:tcPr>
            <w:tcW w:w="772" w:type="dxa"/>
            <w:vAlign w:val="bottom"/>
          </w:tcPr>
          <w:p w14:paraId="3B06D124" w14:textId="597407CF" w:rsidR="009A6A96" w:rsidRPr="00A67DCC" w:rsidRDefault="009A6A96" w:rsidP="009A6A96">
            <w:pPr>
              <w:spacing w:line="240" w:lineRule="auto"/>
              <w:jc w:val="right"/>
              <w:rPr>
                <w:rFonts w:ascii="Browallia New" w:hAnsi="Browallia New" w:cs="Browallia New"/>
                <w:sz w:val="16"/>
                <w:szCs w:val="16"/>
                <w:cs/>
              </w:rPr>
            </w:pPr>
          </w:p>
        </w:tc>
      </w:tr>
      <w:tr w:rsidR="009A6A96" w:rsidRPr="00A67DCC" w14:paraId="6009C2B0" w14:textId="77777777" w:rsidTr="00142C75">
        <w:tc>
          <w:tcPr>
            <w:tcW w:w="2543" w:type="dxa"/>
            <w:vAlign w:val="center"/>
          </w:tcPr>
          <w:p w14:paraId="7507CF69" w14:textId="3AD4E44B" w:rsidR="009A6A96" w:rsidRPr="00A67DCC" w:rsidRDefault="009A6A96" w:rsidP="009A6A9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A67DCC">
              <w:rPr>
                <w:rFonts w:ascii="Browallia New" w:hAnsi="Browallia New" w:cs="Browallia New"/>
                <w:sz w:val="16"/>
                <w:szCs w:val="16"/>
                <w:cs/>
              </w:rPr>
              <w:t>เงินลงทุนในบริษัทย่อย</w:t>
            </w:r>
            <w:r w:rsidRPr="00A67DCC">
              <w:rPr>
                <w:rFonts w:ascii="Browallia New" w:hAnsi="Browallia New" w:cs="Browallia New"/>
                <w:sz w:val="16"/>
                <w:szCs w:val="16"/>
              </w:rPr>
              <w:t xml:space="preserve"> -</w:t>
            </w:r>
            <w:r w:rsidRPr="00A67DCC">
              <w:rPr>
                <w:rFonts w:ascii="Browallia New" w:hAnsi="Browallia New" w:cs="Browallia New"/>
                <w:sz w:val="16"/>
                <w:szCs w:val="16"/>
                <w:lang w:val="en-GB"/>
              </w:rPr>
              <w:t xml:space="preserve"> </w:t>
            </w:r>
            <w:r w:rsidRPr="00A67DCC">
              <w:rPr>
                <w:rFonts w:ascii="Browallia New" w:hAnsi="Browallia New" w:cs="Browallia New"/>
                <w:sz w:val="16"/>
                <w:szCs w:val="16"/>
                <w:cs/>
                <w:lang w:val="en-GB"/>
              </w:rPr>
              <w:t>สุทธิ</w:t>
            </w:r>
          </w:p>
        </w:tc>
        <w:tc>
          <w:tcPr>
            <w:tcW w:w="707" w:type="dxa"/>
            <w:gridSpan w:val="2"/>
            <w:vAlign w:val="bottom"/>
          </w:tcPr>
          <w:p w14:paraId="47ACF39E" w14:textId="77777777" w:rsidR="009A6A96" w:rsidRPr="00A67DCC" w:rsidRDefault="009A6A96" w:rsidP="009A6A9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9A6A96" w:rsidRPr="00A67DCC" w:rsidRDefault="009A6A96" w:rsidP="009A6A9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9A6A96" w:rsidRPr="00A67DCC"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9A6A96" w:rsidRPr="00A67DCC"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9A6A96" w:rsidRPr="00A67DCC"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vAlign w:val="bottom"/>
          </w:tcPr>
          <w:p w14:paraId="5B0A80BD" w14:textId="47CE89F4" w:rsidR="009A6A96" w:rsidRPr="00A67DCC" w:rsidRDefault="009A6A96" w:rsidP="009A6A96">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w:t>
            </w:r>
            <w:r w:rsidR="0084584B" w:rsidRPr="00A67DCC">
              <w:rPr>
                <w:rFonts w:ascii="Browallia New" w:hAnsi="Browallia New" w:cs="Browallia New"/>
                <w:sz w:val="16"/>
                <w:szCs w:val="16"/>
              </w:rPr>
              <w:t>276</w:t>
            </w:r>
            <w:r w:rsidRPr="00A67DCC">
              <w:rPr>
                <w:rFonts w:ascii="Browallia New" w:hAnsi="Browallia New" w:cs="Browallia New"/>
                <w:sz w:val="16"/>
                <w:szCs w:val="16"/>
              </w:rPr>
              <w:t>,530</w:t>
            </w:r>
          </w:p>
        </w:tc>
        <w:tc>
          <w:tcPr>
            <w:tcW w:w="708" w:type="dxa"/>
            <w:vAlign w:val="bottom"/>
          </w:tcPr>
          <w:p w14:paraId="3CF9C753" w14:textId="314C41E4" w:rsidR="009A6A96" w:rsidRPr="00A67DCC" w:rsidRDefault="009A6A96" w:rsidP="00606C45">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A67DCC">
              <w:rPr>
                <w:rFonts w:ascii="Browallia New" w:hAnsi="Browallia New" w:cs="Browallia New"/>
                <w:sz w:val="16"/>
                <w:szCs w:val="16"/>
              </w:rPr>
              <w:t>3,270,530</w:t>
            </w:r>
          </w:p>
        </w:tc>
        <w:tc>
          <w:tcPr>
            <w:tcW w:w="708" w:type="dxa"/>
            <w:vAlign w:val="bottom"/>
          </w:tcPr>
          <w:p w14:paraId="55608DDF" w14:textId="77777777" w:rsidR="009A6A96" w:rsidRPr="00A67DCC"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9A6A96" w:rsidRPr="00A67DCC"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307BB6C5" w14:textId="77777777" w:rsidR="006F50A2" w:rsidRPr="00A67DCC" w:rsidRDefault="006F50A2" w:rsidP="000F4BCE">
      <w:pPr>
        <w:spacing w:line="240" w:lineRule="auto"/>
        <w:jc w:val="thaiDistribute"/>
        <w:rPr>
          <w:rFonts w:ascii="Browallia New" w:hAnsi="Browallia New" w:cs="Browallia New"/>
          <w:sz w:val="28"/>
          <w:szCs w:val="28"/>
        </w:rPr>
      </w:pPr>
    </w:p>
    <w:p w14:paraId="75132D8C" w14:textId="766F82E8" w:rsidR="0004104C" w:rsidRPr="00A67DCC" w:rsidRDefault="0004104C" w:rsidP="0004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67DCC">
        <w:rPr>
          <w:rFonts w:ascii="Browallia New" w:hAnsi="Browallia New" w:cs="Browallia New"/>
          <w:sz w:val="28"/>
          <w:szCs w:val="28"/>
          <w:cs/>
        </w:rPr>
        <w:t>การเปลี่ยนแปลงของเงินลงทุนในบริษัทย่อยสำหรับงวด</w:t>
      </w:r>
      <w:r w:rsidR="00AB66EC" w:rsidRPr="00A67DCC">
        <w:rPr>
          <w:rFonts w:ascii="Browallia New" w:hAnsi="Browallia New" w:cs="Browallia New"/>
          <w:sz w:val="28"/>
          <w:szCs w:val="28"/>
          <w:cs/>
        </w:rPr>
        <w:t>หกเดือน</w:t>
      </w:r>
      <w:r w:rsidRPr="00A67DCC">
        <w:rPr>
          <w:rFonts w:ascii="Browallia New" w:hAnsi="Browallia New" w:cs="Browallia New"/>
          <w:sz w:val="28"/>
          <w:szCs w:val="28"/>
          <w:cs/>
        </w:rPr>
        <w:t xml:space="preserve">สิ้นสุดวันที่ </w:t>
      </w:r>
      <w:r w:rsidRPr="00A67DCC">
        <w:rPr>
          <w:rFonts w:ascii="Browallia New" w:hAnsi="Browallia New" w:cs="Browallia New"/>
          <w:sz w:val="28"/>
          <w:szCs w:val="28"/>
        </w:rPr>
        <w:t xml:space="preserve">30 </w:t>
      </w:r>
      <w:r w:rsidR="005B49C3" w:rsidRPr="00A67DCC">
        <w:rPr>
          <w:rFonts w:ascii="Browallia New" w:hAnsi="Browallia New" w:cs="Browallia New"/>
          <w:sz w:val="28"/>
          <w:szCs w:val="28"/>
          <w:cs/>
        </w:rPr>
        <w:t>มิถุนายน</w:t>
      </w:r>
      <w:r w:rsidRPr="00A67DCC">
        <w:rPr>
          <w:rFonts w:ascii="Browallia New" w:hAnsi="Browallia New" w:cs="Browallia New"/>
          <w:sz w:val="28"/>
          <w:szCs w:val="28"/>
          <w:cs/>
        </w:rPr>
        <w:t xml:space="preserve"> </w:t>
      </w:r>
      <w:r w:rsidRPr="00A67DCC">
        <w:rPr>
          <w:rFonts w:ascii="Browallia New" w:hAnsi="Browallia New" w:cs="Browallia New"/>
          <w:sz w:val="28"/>
          <w:szCs w:val="28"/>
        </w:rPr>
        <w:t>256</w:t>
      </w:r>
      <w:r w:rsidR="005B49C3" w:rsidRPr="00A67DCC">
        <w:rPr>
          <w:rFonts w:ascii="Browallia New" w:hAnsi="Browallia New" w:cs="Browallia New"/>
          <w:sz w:val="28"/>
          <w:szCs w:val="28"/>
        </w:rPr>
        <w:t>8</w:t>
      </w:r>
      <w:r w:rsidRPr="00A67DCC">
        <w:rPr>
          <w:rFonts w:ascii="Browallia New" w:hAnsi="Browallia New" w:cs="Browallia New"/>
          <w:sz w:val="28"/>
          <w:szCs w:val="28"/>
        </w:rPr>
        <w:t xml:space="preserve"> </w:t>
      </w:r>
      <w:r w:rsidRPr="00A67DCC">
        <w:rPr>
          <w:rFonts w:ascii="Browallia New" w:hAnsi="Browallia New" w:cs="Browallia New"/>
          <w:sz w:val="28"/>
          <w:szCs w:val="28"/>
          <w:cs/>
        </w:rPr>
        <w:t>มีดังนี้</w:t>
      </w:r>
    </w:p>
    <w:p w14:paraId="4073016A" w14:textId="77777777" w:rsidR="00697331" w:rsidRPr="00A67DCC" w:rsidRDefault="00697331" w:rsidP="0004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930" w:type="dxa"/>
        <w:tblInd w:w="284" w:type="dxa"/>
        <w:tblLayout w:type="fixed"/>
        <w:tblLook w:val="04A0" w:firstRow="1" w:lastRow="0" w:firstColumn="1" w:lastColumn="0" w:noHBand="0" w:noVBand="1"/>
      </w:tblPr>
      <w:tblGrid>
        <w:gridCol w:w="6095"/>
        <w:gridCol w:w="2835"/>
      </w:tblGrid>
      <w:tr w:rsidR="004A79BB" w:rsidRPr="00A67DCC" w14:paraId="4E04EF71" w14:textId="77777777">
        <w:tc>
          <w:tcPr>
            <w:tcW w:w="6095" w:type="dxa"/>
          </w:tcPr>
          <w:p w14:paraId="00F57C16" w14:textId="77777777" w:rsidR="004A79BB" w:rsidRPr="00A67DCC" w:rsidRDefault="004A79BB">
            <w:pPr>
              <w:tabs>
                <w:tab w:val="left" w:pos="3090"/>
                <w:tab w:val="left" w:pos="4860"/>
              </w:tabs>
              <w:rPr>
                <w:rFonts w:ascii="Browallia New" w:hAnsi="Browallia New" w:cs="Browallia New"/>
                <w:snapToGrid w:val="0"/>
                <w:sz w:val="28"/>
                <w:szCs w:val="28"/>
                <w:cs/>
                <w:lang w:eastAsia="th-TH"/>
              </w:rPr>
            </w:pPr>
          </w:p>
        </w:tc>
        <w:tc>
          <w:tcPr>
            <w:tcW w:w="2835" w:type="dxa"/>
            <w:hideMark/>
          </w:tcPr>
          <w:p w14:paraId="64A5F716" w14:textId="77777777" w:rsidR="004A79BB" w:rsidRPr="00A67DCC" w:rsidRDefault="004A79BB">
            <w:pPr>
              <w:tabs>
                <w:tab w:val="left" w:pos="3090"/>
                <w:tab w:val="left" w:pos="4860"/>
              </w:tabs>
              <w:ind w:right="-59"/>
              <w:jc w:val="right"/>
              <w:rPr>
                <w:rFonts w:ascii="Browallia New" w:hAnsi="Browallia New" w:cs="Browallia New"/>
                <w:snapToGrid w:val="0"/>
                <w:sz w:val="28"/>
                <w:szCs w:val="28"/>
                <w:cs/>
                <w:lang w:eastAsia="th-TH"/>
              </w:rPr>
            </w:pPr>
            <w:r w:rsidRPr="00A67DCC">
              <w:rPr>
                <w:rFonts w:ascii="Browallia New" w:hAnsi="Browallia New" w:cs="Browallia New"/>
                <w:snapToGrid w:val="0"/>
                <w:sz w:val="28"/>
                <w:szCs w:val="28"/>
                <w:cs/>
                <w:lang w:eastAsia="th-TH"/>
              </w:rPr>
              <w:t>(</w:t>
            </w: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lang w:val="en-GB"/>
              </w:rPr>
              <w:t>พัน</w:t>
            </w:r>
            <w:r w:rsidRPr="00A67DCC">
              <w:rPr>
                <w:rFonts w:ascii="Browallia New" w:hAnsi="Browallia New" w:cs="Browallia New"/>
                <w:sz w:val="28"/>
                <w:szCs w:val="28"/>
                <w:cs/>
              </w:rPr>
              <w:t>บาท</w:t>
            </w:r>
            <w:r w:rsidRPr="00A67DCC">
              <w:rPr>
                <w:rFonts w:ascii="Browallia New" w:hAnsi="Browallia New" w:cs="Browallia New"/>
                <w:snapToGrid w:val="0"/>
                <w:sz w:val="28"/>
                <w:szCs w:val="28"/>
                <w:cs/>
                <w:lang w:eastAsia="th-TH"/>
              </w:rPr>
              <w:t>)</w:t>
            </w:r>
          </w:p>
        </w:tc>
      </w:tr>
      <w:tr w:rsidR="004A79BB" w:rsidRPr="00A67DCC" w14:paraId="62B16892" w14:textId="77777777">
        <w:tc>
          <w:tcPr>
            <w:tcW w:w="6095" w:type="dxa"/>
          </w:tcPr>
          <w:p w14:paraId="2E62AF4C" w14:textId="77777777" w:rsidR="004A79BB" w:rsidRPr="00A67DCC" w:rsidRDefault="004A79BB">
            <w:pPr>
              <w:tabs>
                <w:tab w:val="left" w:pos="3090"/>
                <w:tab w:val="left" w:pos="4860"/>
              </w:tabs>
              <w:rPr>
                <w:rFonts w:ascii="Browallia New" w:hAnsi="Browallia New" w:cs="Browallia New"/>
                <w:snapToGrid w:val="0"/>
                <w:sz w:val="28"/>
                <w:szCs w:val="28"/>
                <w:lang w:val="en-GB" w:eastAsia="th-TH"/>
              </w:rPr>
            </w:pPr>
          </w:p>
        </w:tc>
        <w:tc>
          <w:tcPr>
            <w:tcW w:w="2835" w:type="dxa"/>
            <w:tcBorders>
              <w:top w:val="nil"/>
              <w:left w:val="nil"/>
              <w:bottom w:val="single" w:sz="4" w:space="0" w:color="auto"/>
              <w:right w:val="nil"/>
            </w:tcBorders>
            <w:hideMark/>
          </w:tcPr>
          <w:p w14:paraId="1AEBCA02" w14:textId="77777777" w:rsidR="004A79BB" w:rsidRPr="00A67DCC" w:rsidRDefault="004A79BB">
            <w:pPr>
              <w:tabs>
                <w:tab w:val="left" w:pos="3090"/>
                <w:tab w:val="left" w:pos="4860"/>
              </w:tabs>
              <w:ind w:left="-108" w:right="-108"/>
              <w:jc w:val="center"/>
              <w:rPr>
                <w:rFonts w:ascii="Browallia New" w:hAnsi="Browallia New" w:cs="Browallia New"/>
                <w:snapToGrid w:val="0"/>
                <w:sz w:val="28"/>
                <w:szCs w:val="28"/>
                <w:cs/>
                <w:lang w:eastAsia="th-TH"/>
              </w:rPr>
            </w:pPr>
            <w:r w:rsidRPr="00A67DCC">
              <w:rPr>
                <w:rFonts w:ascii="Browallia New" w:hAnsi="Browallia New" w:cs="Browallia New"/>
                <w:snapToGrid w:val="0"/>
                <w:sz w:val="28"/>
                <w:szCs w:val="28"/>
                <w:cs/>
                <w:lang w:eastAsia="th-TH"/>
              </w:rPr>
              <w:t>ข้อมูลทางการเงินเฉพาะของบริษัท</w:t>
            </w:r>
          </w:p>
        </w:tc>
      </w:tr>
      <w:tr w:rsidR="004A79BB" w:rsidRPr="00A67DCC" w14:paraId="518F67DA" w14:textId="77777777">
        <w:trPr>
          <w:trHeight w:val="316"/>
        </w:trPr>
        <w:tc>
          <w:tcPr>
            <w:tcW w:w="6095" w:type="dxa"/>
          </w:tcPr>
          <w:p w14:paraId="4B058B92" w14:textId="77777777" w:rsidR="004A79BB" w:rsidRPr="00A67DCC" w:rsidRDefault="004A79BB">
            <w:pPr>
              <w:tabs>
                <w:tab w:val="left" w:pos="3090"/>
                <w:tab w:val="left" w:pos="4860"/>
              </w:tabs>
              <w:rPr>
                <w:rFonts w:ascii="Browallia New" w:hAnsi="Browallia New" w:cs="Browallia New"/>
                <w:snapToGrid w:val="0"/>
                <w:sz w:val="28"/>
                <w:szCs w:val="28"/>
                <w:cs/>
                <w:lang w:eastAsia="th-TH"/>
              </w:rPr>
            </w:pPr>
          </w:p>
        </w:tc>
        <w:tc>
          <w:tcPr>
            <w:tcW w:w="2835" w:type="dxa"/>
            <w:tcBorders>
              <w:top w:val="single" w:sz="4" w:space="0" w:color="auto"/>
              <w:left w:val="nil"/>
              <w:bottom w:val="nil"/>
              <w:right w:val="nil"/>
            </w:tcBorders>
          </w:tcPr>
          <w:p w14:paraId="2EC83469" w14:textId="77777777" w:rsidR="004A79BB" w:rsidRPr="00A67DCC" w:rsidRDefault="004A79BB">
            <w:pPr>
              <w:tabs>
                <w:tab w:val="left" w:pos="3090"/>
                <w:tab w:val="left" w:pos="4860"/>
              </w:tabs>
              <w:jc w:val="center"/>
              <w:rPr>
                <w:rFonts w:ascii="Browallia New" w:hAnsi="Browallia New" w:cs="Browallia New"/>
                <w:snapToGrid w:val="0"/>
                <w:sz w:val="28"/>
                <w:szCs w:val="28"/>
                <w:cs/>
                <w:lang w:eastAsia="th-TH"/>
              </w:rPr>
            </w:pPr>
          </w:p>
        </w:tc>
      </w:tr>
      <w:tr w:rsidR="004A79BB" w:rsidRPr="00A67DCC" w14:paraId="41D7AC74" w14:textId="77777777">
        <w:tc>
          <w:tcPr>
            <w:tcW w:w="6095" w:type="dxa"/>
            <w:vAlign w:val="bottom"/>
            <w:hideMark/>
          </w:tcPr>
          <w:p w14:paraId="058FE985" w14:textId="799F2B59" w:rsidR="004A79BB" w:rsidRPr="00A67DCC" w:rsidRDefault="004A79BB">
            <w:pPr>
              <w:ind w:right="28"/>
              <w:rPr>
                <w:rFonts w:ascii="Browallia New" w:hAnsi="Browallia New" w:cs="Browallia New"/>
                <w:sz w:val="28"/>
                <w:szCs w:val="28"/>
              </w:rPr>
            </w:pPr>
            <w:r w:rsidRPr="00A67DCC">
              <w:rPr>
                <w:rFonts w:ascii="Browallia New" w:hAnsi="Browallia New" w:cs="Browallia New"/>
                <w:sz w:val="28"/>
                <w:szCs w:val="28"/>
                <w:cs/>
                <w:lang w:val="en-GB"/>
              </w:rPr>
              <w:t>ยอดคงเหลือ ณ</w:t>
            </w:r>
            <w:r w:rsidRPr="00A67DCC">
              <w:rPr>
                <w:rFonts w:ascii="Browallia New" w:hAnsi="Browallia New" w:cs="Browallia New"/>
                <w:sz w:val="28"/>
                <w:szCs w:val="28"/>
                <w:cs/>
              </w:rPr>
              <w:t xml:space="preserve"> วันที่ </w:t>
            </w:r>
            <w:r w:rsidRPr="00A67DCC">
              <w:rPr>
                <w:rFonts w:ascii="Browallia New" w:hAnsi="Browallia New" w:cs="Browallia New"/>
                <w:sz w:val="28"/>
                <w:szCs w:val="28"/>
                <w:lang w:val="en-GB"/>
              </w:rPr>
              <w:t xml:space="preserve">1 </w:t>
            </w:r>
            <w:r w:rsidRPr="00A67DCC">
              <w:rPr>
                <w:rFonts w:ascii="Browallia New" w:hAnsi="Browallia New" w:cs="Browallia New"/>
                <w:sz w:val="28"/>
                <w:szCs w:val="28"/>
                <w:cs/>
                <w:lang w:val="en-GB"/>
              </w:rPr>
              <w:t xml:space="preserve">มกราคม </w:t>
            </w:r>
            <w:r w:rsidRPr="00A67DCC">
              <w:rPr>
                <w:rFonts w:ascii="Browallia New" w:hAnsi="Browallia New" w:cs="Browallia New"/>
                <w:sz w:val="28"/>
                <w:szCs w:val="28"/>
                <w:lang w:val="en-GB"/>
              </w:rPr>
              <w:t>256</w:t>
            </w:r>
            <w:r w:rsidR="00697331" w:rsidRPr="00A67DCC">
              <w:rPr>
                <w:rFonts w:ascii="Browallia New" w:hAnsi="Browallia New" w:cs="Browallia New"/>
                <w:sz w:val="28"/>
                <w:szCs w:val="28"/>
              </w:rPr>
              <w:t>8</w:t>
            </w:r>
          </w:p>
        </w:tc>
        <w:tc>
          <w:tcPr>
            <w:tcW w:w="2835" w:type="dxa"/>
          </w:tcPr>
          <w:p w14:paraId="7CFE4630" w14:textId="75E95250" w:rsidR="004A79BB" w:rsidRPr="00A67DCC" w:rsidRDefault="00697331">
            <w:pPr>
              <w:ind w:left="-108"/>
              <w:jc w:val="right"/>
              <w:rPr>
                <w:rFonts w:ascii="Browallia New" w:eastAsia="Arial Unicode MS" w:hAnsi="Browallia New" w:cs="Browallia New"/>
                <w:sz w:val="28"/>
                <w:szCs w:val="28"/>
              </w:rPr>
            </w:pPr>
            <w:r w:rsidRPr="00A67DCC">
              <w:rPr>
                <w:rFonts w:ascii="Browallia New" w:eastAsia="Arial Unicode MS" w:hAnsi="Browallia New" w:cs="Browallia New"/>
                <w:sz w:val="28"/>
                <w:szCs w:val="28"/>
                <w:lang w:val="en-GB"/>
              </w:rPr>
              <w:t>3,270,530</w:t>
            </w:r>
          </w:p>
        </w:tc>
      </w:tr>
      <w:tr w:rsidR="004A79BB" w:rsidRPr="00A67DCC" w14:paraId="68CDE041" w14:textId="77777777">
        <w:tc>
          <w:tcPr>
            <w:tcW w:w="6095" w:type="dxa"/>
            <w:vAlign w:val="bottom"/>
          </w:tcPr>
          <w:p w14:paraId="09FFB24A" w14:textId="77777777" w:rsidR="004A79BB" w:rsidRPr="00A67DCC" w:rsidRDefault="004A79BB">
            <w:pPr>
              <w:ind w:right="28"/>
              <w:rPr>
                <w:rFonts w:ascii="Browallia New" w:eastAsia="Arial Unicode MS" w:hAnsi="Browallia New" w:cs="Browallia New"/>
                <w:sz w:val="28"/>
                <w:szCs w:val="28"/>
                <w:highlight w:val="yellow"/>
                <w:cs/>
                <w:lang w:val="en-GB"/>
              </w:rPr>
            </w:pPr>
            <w:r w:rsidRPr="00A67DCC">
              <w:rPr>
                <w:rFonts w:ascii="Browallia New" w:eastAsia="Arial Unicode MS" w:hAnsi="Browallia New" w:cs="Browallia New"/>
                <w:sz w:val="28"/>
                <w:szCs w:val="28"/>
                <w:cs/>
                <w:lang w:val="en-GB"/>
              </w:rPr>
              <w:t>การลงทุนเพิ่มขึ้น</w:t>
            </w:r>
          </w:p>
        </w:tc>
        <w:tc>
          <w:tcPr>
            <w:tcW w:w="2835" w:type="dxa"/>
          </w:tcPr>
          <w:p w14:paraId="316773AF" w14:textId="79B7A9EB" w:rsidR="004A79BB" w:rsidRPr="00A67DCC" w:rsidRDefault="00403777">
            <w:pPr>
              <w:ind w:left="-108"/>
              <w:jc w:val="right"/>
              <w:rPr>
                <w:rFonts w:ascii="Browallia New" w:eastAsia="Arial Unicode MS" w:hAnsi="Browallia New" w:cs="Browallia New"/>
                <w:sz w:val="28"/>
                <w:szCs w:val="28"/>
              </w:rPr>
            </w:pPr>
            <w:r w:rsidRPr="00A67DCC">
              <w:rPr>
                <w:rFonts w:ascii="Browallia New" w:eastAsia="Arial Unicode MS" w:hAnsi="Browallia New" w:cs="Browallia New"/>
                <w:sz w:val="28"/>
                <w:szCs w:val="28"/>
              </w:rPr>
              <w:t>6</w:t>
            </w:r>
            <w:r w:rsidR="004A79BB" w:rsidRPr="00A67DCC">
              <w:rPr>
                <w:rFonts w:ascii="Browallia New" w:eastAsia="Arial Unicode MS" w:hAnsi="Browallia New" w:cs="Browallia New"/>
                <w:sz w:val="28"/>
                <w:szCs w:val="28"/>
              </w:rPr>
              <w:t>,</w:t>
            </w:r>
            <w:r w:rsidRPr="00A67DCC">
              <w:rPr>
                <w:rFonts w:ascii="Browallia New" w:eastAsia="Arial Unicode MS" w:hAnsi="Browallia New" w:cs="Browallia New"/>
                <w:sz w:val="28"/>
                <w:szCs w:val="28"/>
              </w:rPr>
              <w:t>000</w:t>
            </w:r>
          </w:p>
        </w:tc>
      </w:tr>
      <w:tr w:rsidR="004A79BB" w:rsidRPr="00A67DCC" w14:paraId="3B9DA168" w14:textId="77777777">
        <w:tc>
          <w:tcPr>
            <w:tcW w:w="6095" w:type="dxa"/>
            <w:vAlign w:val="bottom"/>
            <w:hideMark/>
          </w:tcPr>
          <w:p w14:paraId="07007E2F" w14:textId="369D5037" w:rsidR="004A79BB" w:rsidRPr="00A67DCC" w:rsidRDefault="004A79BB">
            <w:pPr>
              <w:ind w:right="28"/>
              <w:rPr>
                <w:rFonts w:ascii="Browallia New" w:hAnsi="Browallia New" w:cs="Browallia New"/>
                <w:sz w:val="28"/>
                <w:szCs w:val="28"/>
                <w:u w:val="single"/>
              </w:rPr>
            </w:pPr>
            <w:r w:rsidRPr="00A67DCC">
              <w:rPr>
                <w:rFonts w:ascii="Browallia New" w:hAnsi="Browallia New" w:cs="Browallia New"/>
                <w:sz w:val="28"/>
                <w:szCs w:val="28"/>
                <w:cs/>
              </w:rPr>
              <w:t xml:space="preserve">ยอดคงเหลือ ณ วันที่ </w:t>
            </w:r>
            <w:r w:rsidRPr="00A67DCC">
              <w:rPr>
                <w:rFonts w:ascii="Browallia New" w:eastAsia="SimSun" w:hAnsi="Browallia New" w:cs="Browallia New"/>
                <w:sz w:val="28"/>
                <w:szCs w:val="28"/>
              </w:rPr>
              <w:t xml:space="preserve">30 </w:t>
            </w:r>
            <w:r w:rsidR="00697331" w:rsidRPr="00A67DCC">
              <w:rPr>
                <w:rFonts w:ascii="Browallia New" w:eastAsia="SimSun" w:hAnsi="Browallia New" w:cs="Browallia New"/>
                <w:sz w:val="28"/>
                <w:szCs w:val="28"/>
                <w:cs/>
                <w:lang w:val="en-GB"/>
              </w:rPr>
              <w:t>มิถุนายน</w:t>
            </w:r>
            <w:r w:rsidRPr="00A67DCC">
              <w:rPr>
                <w:rFonts w:ascii="Browallia New" w:eastAsia="SimSun" w:hAnsi="Browallia New" w:cs="Browallia New"/>
                <w:sz w:val="28"/>
                <w:szCs w:val="28"/>
                <w:cs/>
                <w:lang w:val="en-GB"/>
              </w:rPr>
              <w:t xml:space="preserve"> </w:t>
            </w:r>
            <w:r w:rsidRPr="00A67DCC">
              <w:rPr>
                <w:rFonts w:ascii="Browallia New" w:eastAsia="SimSun" w:hAnsi="Browallia New" w:cs="Browallia New"/>
                <w:sz w:val="28"/>
                <w:szCs w:val="28"/>
              </w:rPr>
              <w:t>256</w:t>
            </w:r>
            <w:r w:rsidR="00697331" w:rsidRPr="00A67DCC">
              <w:rPr>
                <w:rFonts w:ascii="Browallia New" w:eastAsia="SimSun" w:hAnsi="Browallia New" w:cs="Browallia New"/>
                <w:sz w:val="28"/>
                <w:szCs w:val="28"/>
              </w:rPr>
              <w:t>8</w:t>
            </w:r>
          </w:p>
        </w:tc>
        <w:tc>
          <w:tcPr>
            <w:tcW w:w="2835" w:type="dxa"/>
            <w:tcBorders>
              <w:top w:val="single" w:sz="4" w:space="0" w:color="auto"/>
              <w:left w:val="nil"/>
              <w:bottom w:val="single" w:sz="12" w:space="0" w:color="auto"/>
              <w:right w:val="nil"/>
            </w:tcBorders>
          </w:tcPr>
          <w:p w14:paraId="38F57531" w14:textId="121D515E" w:rsidR="004A79BB" w:rsidRPr="00A67DCC" w:rsidRDefault="00697331">
            <w:pPr>
              <w:ind w:left="-108"/>
              <w:jc w:val="right"/>
              <w:rPr>
                <w:rFonts w:ascii="Browallia New" w:eastAsia="Arial Unicode MS" w:hAnsi="Browallia New" w:cs="Browallia New"/>
                <w:sz w:val="28"/>
                <w:szCs w:val="28"/>
                <w:lang w:val="en-GB"/>
              </w:rPr>
            </w:pPr>
            <w:r w:rsidRPr="00A67DCC">
              <w:rPr>
                <w:rFonts w:ascii="Browallia New" w:eastAsia="Arial Unicode MS" w:hAnsi="Browallia New" w:cs="Browallia New"/>
                <w:sz w:val="28"/>
                <w:szCs w:val="28"/>
                <w:lang w:val="en-GB"/>
              </w:rPr>
              <w:t>3,276,530</w:t>
            </w:r>
          </w:p>
        </w:tc>
      </w:tr>
    </w:tbl>
    <w:p w14:paraId="646FB7FB" w14:textId="77777777" w:rsidR="00926D89" w:rsidRPr="00A67DCC" w:rsidRDefault="00926D89" w:rsidP="00031F18">
      <w:pPr>
        <w:spacing w:line="240" w:lineRule="auto"/>
        <w:ind w:left="426"/>
        <w:jc w:val="thaiDistribute"/>
        <w:rPr>
          <w:rFonts w:ascii="Browallia New" w:hAnsi="Browallia New" w:cs="Browallia New"/>
          <w:b/>
          <w:bCs/>
          <w:sz w:val="28"/>
          <w:szCs w:val="28"/>
          <w:u w:val="single"/>
        </w:rPr>
      </w:pPr>
    </w:p>
    <w:p w14:paraId="78D46C51" w14:textId="77777777" w:rsidR="00926D89" w:rsidRPr="00A67DCC" w:rsidRDefault="00926D89" w:rsidP="0027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3821F70" w14:textId="77777777" w:rsidR="001B2FB6" w:rsidRPr="00A67DCC" w:rsidRDefault="001B2FB6" w:rsidP="0027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7474B0D" w14:textId="77777777" w:rsidR="001B2FB6" w:rsidRPr="00A67DCC" w:rsidRDefault="001B2FB6" w:rsidP="00031F18">
      <w:pPr>
        <w:spacing w:line="240" w:lineRule="auto"/>
        <w:ind w:left="426"/>
        <w:jc w:val="thaiDistribute"/>
        <w:rPr>
          <w:rFonts w:ascii="Browallia New" w:hAnsi="Browallia New" w:cs="Browallia New"/>
          <w:b/>
          <w:bCs/>
          <w:sz w:val="28"/>
          <w:szCs w:val="28"/>
          <w:highlight w:val="yellow"/>
          <w:u w:val="single"/>
        </w:rPr>
      </w:pPr>
    </w:p>
    <w:p w14:paraId="3170D5FC" w14:textId="77777777" w:rsidR="001B2FB6" w:rsidRPr="00A67DCC" w:rsidRDefault="001B2FB6" w:rsidP="00031F18">
      <w:pPr>
        <w:spacing w:line="240" w:lineRule="auto"/>
        <w:ind w:left="426"/>
        <w:jc w:val="thaiDistribute"/>
        <w:rPr>
          <w:rFonts w:ascii="Browallia New" w:hAnsi="Browallia New" w:cs="Browallia New"/>
          <w:b/>
          <w:bCs/>
          <w:sz w:val="28"/>
          <w:szCs w:val="28"/>
          <w:highlight w:val="yellow"/>
          <w:u w:val="single"/>
        </w:rPr>
      </w:pPr>
    </w:p>
    <w:p w14:paraId="06ED4CF0" w14:textId="77777777" w:rsidR="001B2FB6" w:rsidRPr="00A67DCC" w:rsidRDefault="001B2FB6" w:rsidP="00031F18">
      <w:pPr>
        <w:spacing w:line="240" w:lineRule="auto"/>
        <w:ind w:left="426"/>
        <w:jc w:val="thaiDistribute"/>
        <w:rPr>
          <w:rFonts w:ascii="Browallia New" w:hAnsi="Browallia New" w:cs="Browallia New"/>
          <w:b/>
          <w:bCs/>
          <w:sz w:val="28"/>
          <w:szCs w:val="28"/>
          <w:highlight w:val="yellow"/>
          <w:u w:val="single"/>
        </w:rPr>
      </w:pPr>
    </w:p>
    <w:p w14:paraId="0A65BA78" w14:textId="77777777" w:rsidR="001B2FB6" w:rsidRPr="00A67DCC" w:rsidRDefault="001B2FB6" w:rsidP="00031F18">
      <w:pPr>
        <w:spacing w:line="240" w:lineRule="auto"/>
        <w:ind w:left="426"/>
        <w:jc w:val="thaiDistribute"/>
        <w:rPr>
          <w:rFonts w:ascii="Browallia New" w:hAnsi="Browallia New" w:cs="Browallia New"/>
          <w:b/>
          <w:bCs/>
          <w:sz w:val="28"/>
          <w:szCs w:val="28"/>
          <w:highlight w:val="yellow"/>
          <w:u w:val="single"/>
        </w:rPr>
      </w:pPr>
    </w:p>
    <w:p w14:paraId="03D52238" w14:textId="1A7875F9" w:rsidR="00031F18" w:rsidRPr="00A67DCC" w:rsidRDefault="00031F18" w:rsidP="00031F18">
      <w:pPr>
        <w:spacing w:line="240" w:lineRule="auto"/>
        <w:ind w:left="426"/>
        <w:jc w:val="thaiDistribute"/>
        <w:rPr>
          <w:rFonts w:ascii="Browallia New" w:hAnsi="Browallia New" w:cs="Browallia New"/>
          <w:b/>
          <w:bCs/>
          <w:sz w:val="28"/>
          <w:szCs w:val="28"/>
          <w:u w:val="single"/>
        </w:rPr>
      </w:pPr>
      <w:r w:rsidRPr="00A67DCC">
        <w:rPr>
          <w:rFonts w:ascii="Browallia New" w:hAnsi="Browallia New" w:cs="Browallia New"/>
          <w:b/>
          <w:bCs/>
          <w:sz w:val="28"/>
          <w:szCs w:val="28"/>
          <w:u w:val="single"/>
          <w:cs/>
        </w:rPr>
        <w:t>การ</w:t>
      </w:r>
      <w:r w:rsidR="0034695E" w:rsidRPr="00A67DCC">
        <w:rPr>
          <w:rFonts w:ascii="Browallia New" w:hAnsi="Browallia New" w:cs="Browallia New"/>
          <w:b/>
          <w:bCs/>
          <w:sz w:val="28"/>
          <w:szCs w:val="28"/>
          <w:u w:val="single"/>
          <w:cs/>
        </w:rPr>
        <w:t>ชำระ</w:t>
      </w:r>
      <w:r w:rsidR="0085555F" w:rsidRPr="00A67DCC">
        <w:rPr>
          <w:rFonts w:ascii="Browallia New" w:hAnsi="Browallia New" w:cs="Browallia New"/>
          <w:b/>
          <w:bCs/>
          <w:sz w:val="28"/>
          <w:szCs w:val="28"/>
          <w:u w:val="single"/>
          <w:cs/>
        </w:rPr>
        <w:t>ค่าหุ้นเพิ่ม</w:t>
      </w:r>
      <w:r w:rsidRPr="00A67DCC">
        <w:rPr>
          <w:rFonts w:ascii="Browallia New" w:hAnsi="Browallia New" w:cs="Browallia New"/>
          <w:b/>
          <w:bCs/>
          <w:sz w:val="28"/>
          <w:szCs w:val="28"/>
          <w:u w:val="single"/>
          <w:cs/>
        </w:rPr>
        <w:t>ในบริษัทย่อย</w:t>
      </w:r>
    </w:p>
    <w:p w14:paraId="04C2D520" w14:textId="584BB36F" w:rsidR="008347ED" w:rsidRPr="00A67DCC" w:rsidRDefault="008347ED" w:rsidP="008347ED">
      <w:pPr>
        <w:spacing w:line="240" w:lineRule="auto"/>
        <w:ind w:left="426"/>
        <w:jc w:val="thaiDistribute"/>
        <w:rPr>
          <w:rFonts w:ascii="Browallia New" w:hAnsi="Browallia New" w:cs="Browallia New"/>
          <w:i/>
          <w:iCs/>
          <w:sz w:val="28"/>
          <w:szCs w:val="28"/>
        </w:rPr>
      </w:pPr>
      <w:r w:rsidRPr="00A67DCC">
        <w:rPr>
          <w:rFonts w:ascii="Browallia New" w:hAnsi="Browallia New" w:cs="Browallia New"/>
          <w:i/>
          <w:iCs/>
          <w:sz w:val="28"/>
          <w:szCs w:val="28"/>
          <w:cs/>
        </w:rPr>
        <w:t xml:space="preserve">บริษัท อินเทลลิเจนท์ มาร์เก็ตติ้ง เอเจนซี่ จำกัด </w:t>
      </w:r>
      <w:r w:rsidRPr="00A67DCC">
        <w:rPr>
          <w:rFonts w:ascii="Browallia New" w:hAnsi="Browallia New" w:cs="Browallia New"/>
          <w:i/>
          <w:iCs/>
          <w:sz w:val="28"/>
          <w:szCs w:val="28"/>
        </w:rPr>
        <w:t>(</w:t>
      </w:r>
      <w:r w:rsidRPr="00A67DCC">
        <w:rPr>
          <w:rFonts w:ascii="Browallia New" w:hAnsi="Browallia New" w:cs="Browallia New"/>
          <w:i/>
          <w:iCs/>
          <w:sz w:val="28"/>
          <w:szCs w:val="28"/>
          <w:cs/>
        </w:rPr>
        <w:t>บริษัทย่อย</w:t>
      </w:r>
      <w:r w:rsidRPr="00A67DCC">
        <w:rPr>
          <w:rFonts w:ascii="Browallia New" w:hAnsi="Browallia New" w:cs="Browallia New"/>
          <w:i/>
          <w:iCs/>
          <w:sz w:val="28"/>
          <w:szCs w:val="28"/>
        </w:rPr>
        <w:t>)</w:t>
      </w:r>
    </w:p>
    <w:p w14:paraId="4C7FB7F5" w14:textId="39CEC06B" w:rsidR="00AD6437" w:rsidRPr="00A67DCC" w:rsidRDefault="00A4510B" w:rsidP="002D4AD0">
      <w:pPr>
        <w:pStyle w:val="a3"/>
        <w:tabs>
          <w:tab w:val="clear" w:pos="1080"/>
        </w:tabs>
        <w:ind w:left="426"/>
        <w:jc w:val="thaiDistribute"/>
        <w:rPr>
          <w:rFonts w:ascii="Browallia New" w:hAnsi="Browallia New" w:cs="Browallia New"/>
          <w:sz w:val="28"/>
          <w:szCs w:val="28"/>
          <w:lang w:val="en-US"/>
        </w:rPr>
      </w:pPr>
      <w:r w:rsidRPr="00A67DCC">
        <w:rPr>
          <w:rFonts w:ascii="Browallia New" w:hAnsi="Browallia New" w:cs="Browallia New"/>
          <w:sz w:val="28"/>
          <w:szCs w:val="28"/>
          <w:cs/>
        </w:rPr>
        <w:t>ใ</w:t>
      </w:r>
      <w:r w:rsidR="00AD7C2C" w:rsidRPr="00A67DCC">
        <w:rPr>
          <w:rFonts w:ascii="Browallia New" w:hAnsi="Browallia New" w:cs="Browallia New"/>
          <w:sz w:val="28"/>
          <w:szCs w:val="28"/>
          <w:cs/>
        </w:rPr>
        <w:t>นระหว่างปี</w:t>
      </w:r>
      <w:r w:rsidR="00AD6437" w:rsidRPr="00A67DCC">
        <w:rPr>
          <w:rFonts w:ascii="Browallia New" w:hAnsi="Browallia New" w:cs="Browallia New"/>
          <w:sz w:val="28"/>
          <w:szCs w:val="28"/>
          <w:cs/>
        </w:rPr>
        <w:t xml:space="preserve"> </w:t>
      </w:r>
      <w:r w:rsidR="00520931" w:rsidRPr="00A67DCC">
        <w:rPr>
          <w:rFonts w:ascii="Browallia New" w:hAnsi="Browallia New" w:cs="Browallia New"/>
          <w:sz w:val="28"/>
          <w:szCs w:val="28"/>
          <w:lang w:val="en-US"/>
        </w:rPr>
        <w:t>2568</w:t>
      </w:r>
      <w:r w:rsidR="00AD6437" w:rsidRPr="00A67DCC">
        <w:rPr>
          <w:rFonts w:ascii="Browallia New" w:hAnsi="Browallia New" w:cs="Browallia New"/>
          <w:sz w:val="28"/>
          <w:szCs w:val="28"/>
          <w:cs/>
        </w:rPr>
        <w:t xml:space="preserve"> บริษัท</w:t>
      </w:r>
      <w:r w:rsidR="00520931" w:rsidRPr="00A67DCC">
        <w:rPr>
          <w:rFonts w:ascii="Browallia New" w:hAnsi="Browallia New" w:cs="Browallia New"/>
          <w:sz w:val="28"/>
          <w:szCs w:val="28"/>
          <w:cs/>
        </w:rPr>
        <w:t>ย่อยได้</w:t>
      </w:r>
      <w:r w:rsidR="00AD6437" w:rsidRPr="00A67DCC">
        <w:rPr>
          <w:rFonts w:ascii="Browallia New" w:hAnsi="Browallia New" w:cs="Browallia New"/>
          <w:sz w:val="28"/>
          <w:szCs w:val="28"/>
          <w:cs/>
        </w:rPr>
        <w:t xml:space="preserve">เรียกชำระค่าหุ้นบางส่วน </w:t>
      </w:r>
      <w:r w:rsidR="00520931" w:rsidRPr="00A67DCC">
        <w:rPr>
          <w:rFonts w:ascii="Browallia New" w:hAnsi="Browallia New" w:cs="Browallia New"/>
          <w:sz w:val="28"/>
          <w:szCs w:val="28"/>
          <w:cs/>
        </w:rPr>
        <w:t>ซึ่ง</w:t>
      </w:r>
      <w:r w:rsidR="00FB233B" w:rsidRPr="00A67DCC">
        <w:rPr>
          <w:rFonts w:ascii="Browallia New" w:hAnsi="Browallia New" w:cs="Browallia New"/>
          <w:sz w:val="28"/>
          <w:szCs w:val="28"/>
          <w:cs/>
        </w:rPr>
        <w:t>บริษัทได้ชำระค่าหุ้น</w:t>
      </w:r>
      <w:r w:rsidR="005E5F7C" w:rsidRPr="00A67DCC">
        <w:rPr>
          <w:rFonts w:ascii="Browallia New" w:hAnsi="Browallia New" w:cs="Browallia New"/>
          <w:sz w:val="28"/>
          <w:szCs w:val="28"/>
          <w:cs/>
        </w:rPr>
        <w:t>เพิ่ม</w:t>
      </w:r>
      <w:r w:rsidR="00346716" w:rsidRPr="00A67DCC">
        <w:rPr>
          <w:rFonts w:ascii="Browallia New" w:hAnsi="Browallia New" w:cs="Browallia New"/>
          <w:sz w:val="28"/>
          <w:szCs w:val="28"/>
          <w:cs/>
        </w:rPr>
        <w:t>ขึ้น</w:t>
      </w:r>
      <w:r w:rsidR="00F6409C" w:rsidRPr="00A67DCC">
        <w:rPr>
          <w:rFonts w:ascii="Browallia New" w:hAnsi="Browallia New" w:cs="Browallia New"/>
          <w:sz w:val="28"/>
          <w:szCs w:val="28"/>
          <w:cs/>
        </w:rPr>
        <w:t xml:space="preserve"> จำนวน </w:t>
      </w:r>
      <w:r w:rsidR="00F6409C" w:rsidRPr="00A67DCC">
        <w:rPr>
          <w:rFonts w:ascii="Browallia New" w:hAnsi="Browallia New" w:cs="Browallia New"/>
          <w:sz w:val="28"/>
          <w:szCs w:val="28"/>
          <w:lang w:val="en-US"/>
        </w:rPr>
        <w:t xml:space="preserve">6 </w:t>
      </w:r>
      <w:r w:rsidR="00F6409C" w:rsidRPr="00A67DCC">
        <w:rPr>
          <w:rFonts w:ascii="Browallia New" w:hAnsi="Browallia New" w:cs="Browallia New"/>
          <w:sz w:val="28"/>
          <w:szCs w:val="28"/>
          <w:cs/>
          <w:lang w:val="en-US"/>
        </w:rPr>
        <w:t xml:space="preserve">ล้านบาท </w:t>
      </w:r>
      <w:r w:rsidR="00FB1EFF" w:rsidRPr="00A67DCC">
        <w:rPr>
          <w:rFonts w:ascii="Browallia New" w:hAnsi="Browallia New" w:cs="Browallia New"/>
          <w:sz w:val="28"/>
          <w:szCs w:val="28"/>
          <w:cs/>
          <w:lang w:val="en-US"/>
        </w:rPr>
        <w:t xml:space="preserve">                   </w:t>
      </w:r>
      <w:r w:rsidR="00AD6437" w:rsidRPr="00A67DCC">
        <w:rPr>
          <w:rFonts w:ascii="Browallia New" w:hAnsi="Browallia New" w:cs="Browallia New"/>
          <w:sz w:val="28"/>
          <w:szCs w:val="28"/>
          <w:cs/>
        </w:rPr>
        <w:t>และได้ดำเนินการจดทะเบียน</w:t>
      </w:r>
      <w:r w:rsidR="0019434E" w:rsidRPr="00A67DCC">
        <w:rPr>
          <w:rFonts w:ascii="Browallia New" w:hAnsi="Browallia New" w:cs="Browallia New"/>
          <w:sz w:val="28"/>
          <w:szCs w:val="28"/>
          <w:cs/>
          <w:lang w:val="en-US"/>
        </w:rPr>
        <w:t>เพิ่มทุนที่เรียกชำระแล้ว</w:t>
      </w:r>
      <w:r w:rsidR="00AD6437" w:rsidRPr="00A67DCC">
        <w:rPr>
          <w:rFonts w:ascii="Browallia New" w:hAnsi="Browallia New" w:cs="Browallia New"/>
          <w:sz w:val="28"/>
          <w:szCs w:val="28"/>
          <w:cs/>
        </w:rPr>
        <w:t>กับกรมพัฒนาธุรกิจการค้าแล้ว เมื่อวันที่</w:t>
      </w:r>
      <w:r w:rsidR="002D4AD0" w:rsidRPr="00A67DCC">
        <w:rPr>
          <w:rFonts w:ascii="Browallia New" w:hAnsi="Browallia New" w:cs="Browallia New"/>
          <w:sz w:val="28"/>
          <w:szCs w:val="28"/>
          <w:cs/>
        </w:rPr>
        <w:t xml:space="preserve"> </w:t>
      </w:r>
      <w:r w:rsidR="0048477C" w:rsidRPr="00A67DCC">
        <w:rPr>
          <w:rFonts w:ascii="Browallia New" w:hAnsi="Browallia New" w:cs="Browallia New"/>
          <w:sz w:val="28"/>
          <w:szCs w:val="28"/>
          <w:lang w:val="en-US"/>
        </w:rPr>
        <w:t>19</w:t>
      </w:r>
      <w:r w:rsidR="00AD6437" w:rsidRPr="00A67DCC">
        <w:rPr>
          <w:rFonts w:ascii="Browallia New" w:hAnsi="Browallia New" w:cs="Browallia New"/>
          <w:sz w:val="28"/>
          <w:szCs w:val="28"/>
          <w:cs/>
        </w:rPr>
        <w:t xml:space="preserve"> </w:t>
      </w:r>
      <w:r w:rsidR="0048477C" w:rsidRPr="00A67DCC">
        <w:rPr>
          <w:rFonts w:ascii="Browallia New" w:hAnsi="Browallia New" w:cs="Browallia New"/>
          <w:sz w:val="28"/>
          <w:szCs w:val="28"/>
          <w:cs/>
          <w:lang w:val="en-US"/>
        </w:rPr>
        <w:t>พฤษภาคม</w:t>
      </w:r>
      <w:r w:rsidR="00AD6437" w:rsidRPr="00A67DCC">
        <w:rPr>
          <w:rFonts w:ascii="Browallia New" w:hAnsi="Browallia New" w:cs="Browallia New"/>
          <w:sz w:val="28"/>
          <w:szCs w:val="28"/>
          <w:cs/>
        </w:rPr>
        <w:t xml:space="preserve"> </w:t>
      </w:r>
      <w:r w:rsidR="0048477C" w:rsidRPr="00A67DCC">
        <w:rPr>
          <w:rFonts w:ascii="Browallia New" w:hAnsi="Browallia New" w:cs="Browallia New"/>
          <w:sz w:val="28"/>
          <w:szCs w:val="28"/>
          <w:lang w:val="en-US"/>
        </w:rPr>
        <w:t>2568</w:t>
      </w:r>
    </w:p>
    <w:p w14:paraId="53FE1B19" w14:textId="77777777" w:rsidR="0062284C" w:rsidRPr="00A67DCC" w:rsidRDefault="0062284C" w:rsidP="000F4BCE">
      <w:pPr>
        <w:spacing w:line="240" w:lineRule="auto"/>
        <w:jc w:val="thaiDistribute"/>
        <w:rPr>
          <w:rFonts w:ascii="Browallia New" w:hAnsi="Browallia New" w:cs="Browallia New"/>
          <w:sz w:val="28"/>
          <w:szCs w:val="28"/>
        </w:rPr>
      </w:pPr>
    </w:p>
    <w:p w14:paraId="26E315CD" w14:textId="38813A75" w:rsidR="001B2FB6" w:rsidRPr="00A67DCC" w:rsidRDefault="001B2FB6" w:rsidP="001B2FB6">
      <w:pPr>
        <w:spacing w:line="240" w:lineRule="auto"/>
        <w:ind w:left="426"/>
        <w:jc w:val="thaiDistribute"/>
        <w:rPr>
          <w:rFonts w:ascii="Browallia New" w:hAnsi="Browallia New" w:cs="Browallia New"/>
          <w:b/>
          <w:bCs/>
          <w:sz w:val="28"/>
          <w:szCs w:val="28"/>
          <w:u w:val="single"/>
        </w:rPr>
      </w:pPr>
      <w:r w:rsidRPr="00A67DCC">
        <w:rPr>
          <w:rFonts w:ascii="Browallia New" w:hAnsi="Browallia New" w:cs="Browallia New"/>
          <w:b/>
          <w:bCs/>
          <w:sz w:val="28"/>
          <w:szCs w:val="28"/>
          <w:u w:val="single"/>
          <w:cs/>
        </w:rPr>
        <w:t>การลดทุนในบริษัทย่อย</w:t>
      </w:r>
    </w:p>
    <w:p w14:paraId="4DA0A4E7" w14:textId="65524C26" w:rsidR="001B2FB6" w:rsidRPr="00A67DCC" w:rsidRDefault="00AC3C1C" w:rsidP="00AC3C1C">
      <w:pPr>
        <w:spacing w:line="240" w:lineRule="auto"/>
        <w:ind w:left="426"/>
        <w:jc w:val="thaiDistribute"/>
        <w:rPr>
          <w:rFonts w:ascii="Browallia New" w:hAnsi="Browallia New" w:cs="Browallia New"/>
          <w:i/>
          <w:iCs/>
          <w:sz w:val="28"/>
          <w:szCs w:val="28"/>
        </w:rPr>
      </w:pPr>
      <w:r w:rsidRPr="00A67DCC">
        <w:rPr>
          <w:rFonts w:ascii="Browallia New" w:hAnsi="Browallia New" w:cs="Browallia New"/>
          <w:i/>
          <w:iCs/>
          <w:sz w:val="28"/>
          <w:szCs w:val="28"/>
          <w:cs/>
        </w:rPr>
        <w:t>บริษัท ไมด้า ลิสซิ่ง จำกัด (มหาชน) (บริษัทย่อย)</w:t>
      </w:r>
    </w:p>
    <w:p w14:paraId="698D94DC" w14:textId="0A2DA992" w:rsidR="00375D98" w:rsidRPr="00A67DCC" w:rsidRDefault="00375D98" w:rsidP="007F4356">
      <w:pPr>
        <w:pStyle w:val="a3"/>
        <w:tabs>
          <w:tab w:val="clear" w:pos="1080"/>
        </w:tabs>
        <w:ind w:left="426"/>
        <w:jc w:val="thaiDistribute"/>
        <w:rPr>
          <w:rFonts w:ascii="Browallia New" w:hAnsi="Browallia New" w:cs="Browallia New"/>
          <w:sz w:val="28"/>
          <w:szCs w:val="28"/>
          <w:lang w:val="en-US"/>
        </w:rPr>
      </w:pPr>
      <w:r w:rsidRPr="00A67DCC">
        <w:rPr>
          <w:rFonts w:ascii="Browallia New" w:hAnsi="Browallia New" w:cs="Browallia New"/>
          <w:sz w:val="28"/>
          <w:szCs w:val="28"/>
          <w:cs/>
        </w:rPr>
        <w:t xml:space="preserve">ในการประชุมสามัญผู้ถือหุ้นประจำปี </w:t>
      </w:r>
      <w:r w:rsidRPr="00A67DCC">
        <w:rPr>
          <w:rFonts w:ascii="Browallia New" w:hAnsi="Browallia New" w:cs="Browallia New"/>
          <w:sz w:val="28"/>
          <w:szCs w:val="28"/>
        </w:rPr>
        <w:t>2568</w:t>
      </w:r>
      <w:r w:rsidRPr="00A67DCC">
        <w:rPr>
          <w:rFonts w:ascii="Browallia New" w:hAnsi="Browallia New" w:cs="Browallia New"/>
          <w:sz w:val="28"/>
          <w:szCs w:val="28"/>
          <w:cs/>
        </w:rPr>
        <w:t xml:space="preserve"> ของบริษัท ไมด้า ลิสซิ่ง จำกัด (มหาชน) เมื่อวันที่ </w:t>
      </w:r>
      <w:r w:rsidR="005C6CCF" w:rsidRPr="00A67DCC">
        <w:rPr>
          <w:rFonts w:ascii="Browallia New" w:hAnsi="Browallia New" w:cs="Browallia New"/>
          <w:spacing w:val="-2"/>
          <w:sz w:val="28"/>
          <w:szCs w:val="28"/>
        </w:rPr>
        <w:t xml:space="preserve">28 </w:t>
      </w:r>
      <w:r w:rsidR="005C6CCF" w:rsidRPr="00A67DCC">
        <w:rPr>
          <w:rFonts w:ascii="Browallia New" w:hAnsi="Browallia New" w:cs="Browallia New"/>
          <w:spacing w:val="-2"/>
          <w:sz w:val="28"/>
          <w:szCs w:val="28"/>
          <w:cs/>
        </w:rPr>
        <w:t xml:space="preserve">เมษายน </w:t>
      </w:r>
      <w:r w:rsidR="005C6CCF" w:rsidRPr="00A67DCC">
        <w:rPr>
          <w:rFonts w:ascii="Browallia New" w:hAnsi="Browallia New" w:cs="Browallia New"/>
          <w:spacing w:val="-2"/>
          <w:sz w:val="28"/>
          <w:szCs w:val="28"/>
        </w:rPr>
        <w:t xml:space="preserve">2568 </w:t>
      </w:r>
      <w:r w:rsidR="005C6CCF" w:rsidRPr="00A67DCC">
        <w:rPr>
          <w:rFonts w:ascii="Browallia New" w:hAnsi="Browallia New" w:cs="Browallia New"/>
          <w:spacing w:val="-2"/>
          <w:sz w:val="28"/>
          <w:szCs w:val="28"/>
          <w:cs/>
        </w:rPr>
        <w:t xml:space="preserve">                      </w:t>
      </w:r>
      <w:r w:rsidRPr="00A67DCC">
        <w:rPr>
          <w:rFonts w:ascii="Browallia New" w:hAnsi="Browallia New" w:cs="Browallia New"/>
          <w:sz w:val="28"/>
          <w:szCs w:val="28"/>
          <w:cs/>
        </w:rPr>
        <w:t>มีมติอนุมัติให้บริษัทลดทุนจดทะเบียนจากเดิมจำนวน</w:t>
      </w:r>
      <w:r w:rsidRPr="00A67DCC">
        <w:rPr>
          <w:rFonts w:ascii="Browallia New" w:hAnsi="Browallia New" w:cs="Browallia New"/>
          <w:sz w:val="28"/>
          <w:szCs w:val="28"/>
        </w:rPr>
        <w:t xml:space="preserve"> 665,498,289.00 </w:t>
      </w:r>
      <w:r w:rsidRPr="00A67DCC">
        <w:rPr>
          <w:rFonts w:ascii="Browallia New" w:hAnsi="Browallia New" w:cs="Browallia New"/>
          <w:sz w:val="28"/>
          <w:szCs w:val="28"/>
          <w:cs/>
        </w:rPr>
        <w:t>บาท (หุ้นสามัญจำนวน</w:t>
      </w:r>
      <w:r w:rsidRPr="00A67DCC">
        <w:rPr>
          <w:rFonts w:ascii="Browallia New" w:hAnsi="Browallia New" w:cs="Browallia New"/>
          <w:sz w:val="28"/>
          <w:szCs w:val="28"/>
        </w:rPr>
        <w:t> 1,330,996,578 </w:t>
      </w:r>
      <w:r w:rsidRPr="00A67DCC">
        <w:rPr>
          <w:rFonts w:ascii="Browallia New" w:hAnsi="Browallia New" w:cs="Browallia New"/>
          <w:sz w:val="28"/>
          <w:szCs w:val="28"/>
          <w:cs/>
        </w:rPr>
        <w:t>หุ้น มูลค่าที่ตราไว้หุ้นละ</w:t>
      </w:r>
      <w:r w:rsidRPr="00A67DCC">
        <w:rPr>
          <w:rFonts w:ascii="Browallia New" w:hAnsi="Browallia New" w:cs="Browallia New"/>
          <w:sz w:val="28"/>
          <w:szCs w:val="28"/>
        </w:rPr>
        <w:t> 0.50 </w:t>
      </w:r>
      <w:r w:rsidRPr="00A67DCC">
        <w:rPr>
          <w:rFonts w:ascii="Browallia New" w:hAnsi="Browallia New" w:cs="Browallia New"/>
          <w:sz w:val="28"/>
          <w:szCs w:val="28"/>
          <w:cs/>
        </w:rPr>
        <w:t xml:space="preserve">บาท) เหลือจำนวน </w:t>
      </w:r>
      <w:r w:rsidRPr="00A67DCC">
        <w:rPr>
          <w:rFonts w:ascii="Browallia New" w:hAnsi="Browallia New" w:cs="Browallia New"/>
          <w:sz w:val="28"/>
          <w:szCs w:val="28"/>
        </w:rPr>
        <w:t xml:space="preserve">532,398,859.50 </w:t>
      </w:r>
      <w:r w:rsidRPr="00A67DCC">
        <w:rPr>
          <w:rFonts w:ascii="Browallia New" w:hAnsi="Browallia New" w:cs="Browallia New"/>
          <w:sz w:val="28"/>
          <w:szCs w:val="28"/>
          <w:cs/>
        </w:rPr>
        <w:t>บาท (หุ้นสามัญจำนวน</w:t>
      </w:r>
      <w:r w:rsidRPr="00A67DCC">
        <w:rPr>
          <w:rFonts w:ascii="Browallia New" w:hAnsi="Browallia New" w:cs="Browallia New"/>
          <w:sz w:val="28"/>
          <w:szCs w:val="28"/>
        </w:rPr>
        <w:t> 1,064,797,719 </w:t>
      </w:r>
      <w:r w:rsidRPr="00A67DCC">
        <w:rPr>
          <w:rFonts w:ascii="Browallia New" w:hAnsi="Browallia New" w:cs="Browallia New"/>
          <w:sz w:val="28"/>
          <w:szCs w:val="28"/>
          <w:cs/>
        </w:rPr>
        <w:t xml:space="preserve">หุ้น </w:t>
      </w:r>
      <w:r w:rsidRPr="00A67DCC">
        <w:rPr>
          <w:rFonts w:ascii="Browallia New" w:hAnsi="Browallia New" w:cs="Browallia New"/>
          <w:sz w:val="28"/>
          <w:szCs w:val="28"/>
        </w:rPr>
        <w:t xml:space="preserve">         </w:t>
      </w:r>
      <w:r w:rsidR="007F4356" w:rsidRPr="00A67DCC">
        <w:rPr>
          <w:rFonts w:ascii="Browallia New" w:hAnsi="Browallia New" w:cs="Browallia New"/>
          <w:sz w:val="28"/>
          <w:szCs w:val="28"/>
          <w:cs/>
        </w:rPr>
        <w:t xml:space="preserve">             </w:t>
      </w:r>
      <w:r w:rsidRPr="00A67DCC">
        <w:rPr>
          <w:rFonts w:ascii="Browallia New" w:hAnsi="Browallia New" w:cs="Browallia New"/>
          <w:sz w:val="28"/>
          <w:szCs w:val="28"/>
          <w:cs/>
        </w:rPr>
        <w:t>มูลค่าที่ตราไว้หุ้นละ</w:t>
      </w:r>
      <w:r w:rsidRPr="00A67DCC">
        <w:rPr>
          <w:rFonts w:ascii="Browallia New" w:hAnsi="Browallia New" w:cs="Browallia New"/>
          <w:sz w:val="28"/>
          <w:szCs w:val="28"/>
        </w:rPr>
        <w:t> 0.50 </w:t>
      </w:r>
      <w:r w:rsidRPr="00A67DCC">
        <w:rPr>
          <w:rFonts w:ascii="Browallia New" w:hAnsi="Browallia New" w:cs="Browallia New"/>
          <w:sz w:val="28"/>
          <w:szCs w:val="28"/>
          <w:cs/>
        </w:rPr>
        <w:t>บาท)</w:t>
      </w:r>
      <w:r w:rsidRPr="00A67DCC">
        <w:rPr>
          <w:rFonts w:ascii="Browallia New" w:hAnsi="Browallia New" w:cs="Browallia New"/>
          <w:sz w:val="28"/>
          <w:szCs w:val="28"/>
        </w:rPr>
        <w:t xml:space="preserve"> </w:t>
      </w:r>
      <w:r w:rsidRPr="00A67DCC">
        <w:rPr>
          <w:rFonts w:ascii="Browallia New" w:hAnsi="Browallia New" w:cs="Browallia New"/>
          <w:sz w:val="28"/>
          <w:szCs w:val="28"/>
          <w:cs/>
        </w:rPr>
        <w:t xml:space="preserve">โดยเป็นการตัดหุ้นสามัญที่จดทะเบียนไว้แต่ยังไม่ได้ออกจำหน่ายจำนวน </w:t>
      </w:r>
      <w:r w:rsidRPr="00A67DCC">
        <w:rPr>
          <w:rFonts w:ascii="Browallia New" w:hAnsi="Browallia New" w:cs="Browallia New"/>
          <w:sz w:val="28"/>
          <w:szCs w:val="28"/>
        </w:rPr>
        <w:t xml:space="preserve">266,198,859 </w:t>
      </w:r>
      <w:r w:rsidRPr="00A67DCC">
        <w:rPr>
          <w:rFonts w:ascii="Browallia New" w:hAnsi="Browallia New" w:cs="Browallia New"/>
          <w:sz w:val="28"/>
          <w:szCs w:val="28"/>
          <w:cs/>
        </w:rPr>
        <w:t>หุ้น ซึ่ง</w:t>
      </w:r>
      <w:r w:rsidR="007B2164" w:rsidRPr="00A67DCC">
        <w:rPr>
          <w:rFonts w:ascii="Browallia New" w:hAnsi="Browallia New" w:cs="Browallia New"/>
          <w:sz w:val="28"/>
          <w:szCs w:val="28"/>
          <w:cs/>
        </w:rPr>
        <w:t>เป็นหุ้นส่วนที่เหลือ</w:t>
      </w:r>
      <w:r w:rsidRPr="00A67DCC">
        <w:rPr>
          <w:rFonts w:ascii="Browallia New" w:hAnsi="Browallia New" w:cs="Browallia New"/>
          <w:sz w:val="28"/>
          <w:szCs w:val="28"/>
          <w:cs/>
        </w:rPr>
        <w:t>เพื่อรองรับการใช้สิทธิตามใบสำคัญแสดงสิทธิในการซื้อหุ้นสามัญเพิ่มทุนของบริษัท ("ใบสำคัญแสดงสิทธิ</w:t>
      </w:r>
      <w:r w:rsidRPr="00A67DCC">
        <w:rPr>
          <w:rFonts w:ascii="Browallia New" w:hAnsi="Browallia New" w:cs="Browallia New"/>
          <w:sz w:val="28"/>
          <w:szCs w:val="28"/>
        </w:rPr>
        <w:t> ML-W3") </w:t>
      </w:r>
      <w:r w:rsidRPr="00A67DCC">
        <w:rPr>
          <w:rFonts w:ascii="Browallia New" w:hAnsi="Browallia New" w:cs="Browallia New"/>
          <w:sz w:val="28"/>
          <w:szCs w:val="28"/>
          <w:cs/>
        </w:rPr>
        <w:t>โดยใบสำคัญแสดงสิทธิดังกล่าวได้หมดอายุลงโดยไม่มีการใช้สิทธิ</w:t>
      </w:r>
      <w:r w:rsidRPr="00A67DCC">
        <w:rPr>
          <w:rFonts w:ascii="Browallia New" w:hAnsi="Browallia New" w:cs="Browallia New"/>
          <w:sz w:val="28"/>
          <w:szCs w:val="28"/>
        </w:rPr>
        <w:t xml:space="preserve">              </w:t>
      </w:r>
      <w:r w:rsidR="007F4356" w:rsidRPr="00A67DCC">
        <w:rPr>
          <w:rFonts w:ascii="Browallia New" w:hAnsi="Browallia New" w:cs="Browallia New"/>
          <w:sz w:val="28"/>
          <w:szCs w:val="28"/>
          <w:cs/>
        </w:rPr>
        <w:t xml:space="preserve">                 </w:t>
      </w:r>
      <w:r w:rsidRPr="00A67DCC">
        <w:rPr>
          <w:rFonts w:ascii="Browallia New" w:hAnsi="Browallia New" w:cs="Browallia New"/>
          <w:sz w:val="28"/>
          <w:szCs w:val="28"/>
          <w:cs/>
        </w:rPr>
        <w:t>ภายในระยะเวลาที่กำหนด</w:t>
      </w:r>
    </w:p>
    <w:p w14:paraId="656301B0" w14:textId="77777777" w:rsidR="0062284C" w:rsidRPr="00A67DCC" w:rsidRDefault="0062284C" w:rsidP="000F4BCE">
      <w:pPr>
        <w:spacing w:line="240" w:lineRule="auto"/>
        <w:jc w:val="thaiDistribute"/>
        <w:rPr>
          <w:rFonts w:ascii="Browallia New" w:hAnsi="Browallia New" w:cs="Browallia New"/>
          <w:sz w:val="28"/>
          <w:szCs w:val="28"/>
        </w:rPr>
      </w:pPr>
    </w:p>
    <w:p w14:paraId="7812D3C5" w14:textId="7AA47DFF" w:rsidR="007A6A6D" w:rsidRPr="00A67DCC" w:rsidRDefault="007A6A6D" w:rsidP="007A6A6D">
      <w:pPr>
        <w:spacing w:line="240" w:lineRule="auto"/>
        <w:ind w:left="426"/>
        <w:jc w:val="thaiDistribute"/>
        <w:rPr>
          <w:rFonts w:ascii="Browallia New" w:hAnsi="Browallia New" w:cs="Browallia New"/>
          <w:b/>
          <w:bCs/>
          <w:sz w:val="28"/>
          <w:szCs w:val="28"/>
          <w:u w:val="single"/>
        </w:rPr>
      </w:pPr>
      <w:r w:rsidRPr="00A67DCC">
        <w:rPr>
          <w:rFonts w:ascii="Browallia New" w:hAnsi="Browallia New" w:cs="Browallia New"/>
          <w:b/>
          <w:bCs/>
          <w:sz w:val="28"/>
          <w:szCs w:val="28"/>
          <w:u w:val="single"/>
          <w:cs/>
        </w:rPr>
        <w:t>การ</w:t>
      </w:r>
      <w:r w:rsidR="00706B13" w:rsidRPr="00A67DCC">
        <w:rPr>
          <w:rFonts w:ascii="Browallia New" w:hAnsi="Browallia New" w:cs="Browallia New"/>
          <w:b/>
          <w:bCs/>
          <w:sz w:val="28"/>
          <w:szCs w:val="28"/>
          <w:u w:val="single"/>
          <w:cs/>
        </w:rPr>
        <w:t>วัดมูลค่ายุติธรรม</w:t>
      </w:r>
      <w:r w:rsidR="0042621B" w:rsidRPr="00A67DCC">
        <w:rPr>
          <w:rFonts w:ascii="Browallia New" w:hAnsi="Browallia New" w:cs="Browallia New"/>
          <w:b/>
          <w:bCs/>
          <w:sz w:val="28"/>
          <w:szCs w:val="28"/>
          <w:u w:val="single"/>
          <w:cs/>
        </w:rPr>
        <w:t>ของสินทรัพย์</w:t>
      </w:r>
      <w:r w:rsidR="009E5116" w:rsidRPr="00A67DCC">
        <w:rPr>
          <w:rFonts w:ascii="Browallia New" w:hAnsi="Browallia New" w:cs="Browallia New"/>
          <w:b/>
          <w:bCs/>
          <w:sz w:val="28"/>
          <w:szCs w:val="28"/>
          <w:u w:val="single"/>
          <w:cs/>
        </w:rPr>
        <w:t>ของการลงทุน</w:t>
      </w:r>
      <w:r w:rsidRPr="00A67DCC">
        <w:rPr>
          <w:rFonts w:ascii="Browallia New" w:hAnsi="Browallia New" w:cs="Browallia New"/>
          <w:b/>
          <w:bCs/>
          <w:sz w:val="28"/>
          <w:szCs w:val="28"/>
          <w:u w:val="single"/>
          <w:cs/>
        </w:rPr>
        <w:t>ในบริษัทย่อย</w:t>
      </w:r>
    </w:p>
    <w:p w14:paraId="055326B4" w14:textId="569104E7" w:rsidR="007A6A6D" w:rsidRPr="00A67DCC" w:rsidRDefault="007A6A6D" w:rsidP="007A6A6D">
      <w:pPr>
        <w:spacing w:line="240" w:lineRule="auto"/>
        <w:ind w:left="426"/>
        <w:jc w:val="thaiDistribute"/>
        <w:rPr>
          <w:rFonts w:ascii="Browallia New" w:hAnsi="Browallia New" w:cs="Browallia New"/>
          <w:i/>
          <w:iCs/>
          <w:sz w:val="28"/>
          <w:szCs w:val="28"/>
        </w:rPr>
      </w:pPr>
      <w:r w:rsidRPr="00A67DCC">
        <w:rPr>
          <w:rFonts w:ascii="Browallia New" w:hAnsi="Browallia New" w:cs="Browallia New"/>
          <w:i/>
          <w:iCs/>
          <w:sz w:val="28"/>
          <w:szCs w:val="28"/>
          <w:cs/>
        </w:rPr>
        <w:t xml:space="preserve">บริษัท </w:t>
      </w:r>
      <w:r w:rsidR="009E5116" w:rsidRPr="00A67DCC">
        <w:rPr>
          <w:rFonts w:ascii="Browallia New" w:hAnsi="Browallia New" w:cs="Browallia New"/>
          <w:i/>
          <w:iCs/>
          <w:sz w:val="28"/>
          <w:szCs w:val="28"/>
          <w:cs/>
        </w:rPr>
        <w:t>วีหก เอ็นเตอร์เทน</w:t>
      </w:r>
      <w:r w:rsidR="000E12FA" w:rsidRPr="00A67DCC">
        <w:rPr>
          <w:rFonts w:ascii="Browallia New" w:hAnsi="Browallia New" w:cs="Browallia New"/>
          <w:i/>
          <w:iCs/>
          <w:sz w:val="28"/>
          <w:szCs w:val="28"/>
          <w:cs/>
        </w:rPr>
        <w:t xml:space="preserve">เมนท์ </w:t>
      </w:r>
      <w:r w:rsidRPr="00A67DCC">
        <w:rPr>
          <w:rFonts w:ascii="Browallia New" w:hAnsi="Browallia New" w:cs="Browallia New"/>
          <w:i/>
          <w:iCs/>
          <w:sz w:val="28"/>
          <w:szCs w:val="28"/>
          <w:cs/>
        </w:rPr>
        <w:t>จำกั</w:t>
      </w:r>
      <w:r w:rsidR="000E12FA" w:rsidRPr="00A67DCC">
        <w:rPr>
          <w:rFonts w:ascii="Browallia New" w:hAnsi="Browallia New" w:cs="Browallia New"/>
          <w:i/>
          <w:iCs/>
          <w:sz w:val="28"/>
          <w:szCs w:val="28"/>
          <w:cs/>
        </w:rPr>
        <w:t xml:space="preserve">ด </w:t>
      </w:r>
      <w:r w:rsidRPr="00A67DCC">
        <w:rPr>
          <w:rFonts w:ascii="Browallia New" w:hAnsi="Browallia New" w:cs="Browallia New"/>
          <w:i/>
          <w:iCs/>
          <w:sz w:val="28"/>
          <w:szCs w:val="28"/>
          <w:cs/>
        </w:rPr>
        <w:t>(บริษัทย่อย)</w:t>
      </w:r>
    </w:p>
    <w:p w14:paraId="0CFD0C4D" w14:textId="507A527D" w:rsidR="0017717B" w:rsidRPr="00A67DCC" w:rsidRDefault="0017717B" w:rsidP="0017717B">
      <w:pPr>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เมื่อวันที่ </w:t>
      </w:r>
      <w:r w:rsidR="007E3250" w:rsidRPr="00A67DCC">
        <w:rPr>
          <w:rFonts w:ascii="Browallia New" w:hAnsi="Browallia New" w:cs="Browallia New"/>
          <w:sz w:val="28"/>
          <w:szCs w:val="28"/>
        </w:rPr>
        <w:t>28</w:t>
      </w:r>
      <w:r w:rsidRPr="00A67DCC">
        <w:rPr>
          <w:rFonts w:ascii="Browallia New" w:hAnsi="Browallia New" w:cs="Browallia New"/>
          <w:sz w:val="28"/>
          <w:szCs w:val="28"/>
          <w:cs/>
        </w:rPr>
        <w:t xml:space="preserve"> พฤษภาคม </w:t>
      </w:r>
      <w:r w:rsidR="007E3250" w:rsidRPr="00A67DCC">
        <w:rPr>
          <w:rFonts w:ascii="Browallia New" w:hAnsi="Browallia New" w:cs="Browallia New"/>
          <w:sz w:val="28"/>
          <w:szCs w:val="28"/>
        </w:rPr>
        <w:t>2567</w:t>
      </w:r>
      <w:r w:rsidRPr="00A67DCC">
        <w:rPr>
          <w:rFonts w:ascii="Browallia New" w:hAnsi="Browallia New" w:cs="Browallia New"/>
          <w:sz w:val="28"/>
          <w:szCs w:val="28"/>
          <w:cs/>
        </w:rPr>
        <w:t xml:space="preserve"> ที่ประชุมคณะกรรมการบริษัท ครั้งที่ </w:t>
      </w:r>
      <w:r w:rsidR="00AD33E6" w:rsidRPr="00A67DCC">
        <w:rPr>
          <w:rFonts w:ascii="Browallia New" w:hAnsi="Browallia New" w:cs="Browallia New"/>
          <w:sz w:val="28"/>
          <w:szCs w:val="28"/>
        </w:rPr>
        <w:t>8</w:t>
      </w:r>
      <w:r w:rsidRPr="00A67DCC">
        <w:rPr>
          <w:rFonts w:ascii="Browallia New" w:hAnsi="Browallia New" w:cs="Browallia New"/>
          <w:sz w:val="28"/>
          <w:szCs w:val="28"/>
          <w:cs/>
        </w:rPr>
        <w:t>/</w:t>
      </w:r>
      <w:r w:rsidR="00AD33E6" w:rsidRPr="00A67DCC">
        <w:rPr>
          <w:rFonts w:ascii="Browallia New" w:hAnsi="Browallia New" w:cs="Browallia New"/>
          <w:sz w:val="28"/>
          <w:szCs w:val="28"/>
        </w:rPr>
        <w:t>2567</w:t>
      </w:r>
      <w:r w:rsidRPr="00A67DCC">
        <w:rPr>
          <w:rFonts w:ascii="Browallia New" w:hAnsi="Browallia New" w:cs="Browallia New"/>
          <w:sz w:val="28"/>
          <w:szCs w:val="28"/>
          <w:cs/>
        </w:rPr>
        <w:t xml:space="preserve"> มีมติอนุมัติจัดตั้งบริษัทย่อยแห่งหนึ่ง โดยใช้ชื่อว่า บริษัท วีหก เอนเตอร์เทนเมนท์ จำกัด ซึ่งได้จดทะเบียนจัดตั้งบริษัทด้วยทุนจดทะเบียน </w:t>
      </w:r>
      <w:r w:rsidR="007E3250" w:rsidRPr="00A67DCC">
        <w:rPr>
          <w:rFonts w:ascii="Browallia New" w:hAnsi="Browallia New" w:cs="Browallia New"/>
          <w:sz w:val="28"/>
          <w:szCs w:val="28"/>
        </w:rPr>
        <w:t>7</w:t>
      </w:r>
      <w:r w:rsidRPr="00A67DCC">
        <w:rPr>
          <w:rFonts w:ascii="Browallia New" w:hAnsi="Browallia New" w:cs="Browallia New"/>
          <w:sz w:val="28"/>
          <w:szCs w:val="28"/>
          <w:cs/>
        </w:rPr>
        <w:t>,</w:t>
      </w:r>
      <w:r w:rsidR="007E3250" w:rsidRPr="00A67DCC">
        <w:rPr>
          <w:rFonts w:ascii="Browallia New" w:hAnsi="Browallia New" w:cs="Browallia New"/>
          <w:sz w:val="28"/>
          <w:szCs w:val="28"/>
        </w:rPr>
        <w:t>700</w:t>
      </w:r>
      <w:r w:rsidRPr="00A67DCC">
        <w:rPr>
          <w:rFonts w:ascii="Browallia New" w:hAnsi="Browallia New" w:cs="Browallia New"/>
          <w:sz w:val="28"/>
          <w:szCs w:val="28"/>
          <w:cs/>
        </w:rPr>
        <w:t>,</w:t>
      </w:r>
      <w:r w:rsidR="007E3250" w:rsidRPr="00A67DCC">
        <w:rPr>
          <w:rFonts w:ascii="Browallia New" w:hAnsi="Browallia New" w:cs="Browallia New"/>
          <w:sz w:val="28"/>
          <w:szCs w:val="28"/>
        </w:rPr>
        <w:t>000</w:t>
      </w:r>
      <w:r w:rsidRPr="00A67DCC">
        <w:rPr>
          <w:rFonts w:ascii="Browallia New" w:hAnsi="Browallia New" w:cs="Browallia New"/>
          <w:sz w:val="28"/>
          <w:szCs w:val="28"/>
          <w:cs/>
        </w:rPr>
        <w:t xml:space="preserve"> หุ้น มูลค่าหุ้นละ </w:t>
      </w:r>
      <w:r w:rsidR="007E3250" w:rsidRPr="00A67DCC">
        <w:rPr>
          <w:rFonts w:ascii="Browallia New" w:hAnsi="Browallia New" w:cs="Browallia New"/>
          <w:sz w:val="28"/>
          <w:szCs w:val="28"/>
        </w:rPr>
        <w:t>10</w:t>
      </w:r>
      <w:r w:rsidRPr="00A67DCC">
        <w:rPr>
          <w:rFonts w:ascii="Browallia New" w:hAnsi="Browallia New" w:cs="Browallia New"/>
          <w:sz w:val="28"/>
          <w:szCs w:val="28"/>
          <w:cs/>
        </w:rPr>
        <w:t xml:space="preserve"> บาท เพื่อรับโอนกิจการที่เกี่ยวกับ การผลิต ให้เช่าอุปกรณ์สื่อสาร โทรทัศน์ วิทยุ ให้บริการถ่ายทำวิดีโอ ผลิตรายการโทรทัศน์ วิทยุ และจัดแสดงโชว์ทั้งในและนอกสถานที่ โดยบริษัทถือหุ้นร้อยละ </w:t>
      </w:r>
      <w:r w:rsidR="007E3250" w:rsidRPr="00A67DCC">
        <w:rPr>
          <w:rFonts w:ascii="Browallia New" w:hAnsi="Browallia New" w:cs="Browallia New"/>
          <w:sz w:val="28"/>
          <w:szCs w:val="28"/>
        </w:rPr>
        <w:t>59.99</w:t>
      </w:r>
      <w:r w:rsidRPr="00A67DCC">
        <w:rPr>
          <w:rFonts w:ascii="Browallia New" w:hAnsi="Browallia New" w:cs="Browallia New"/>
          <w:sz w:val="28"/>
          <w:szCs w:val="28"/>
          <w:cs/>
        </w:rPr>
        <w:t xml:space="preserve"> ของทุนจดทะเบียนทั้งหมด ซึ่งบริษัทชำระค่าหุ้นแล้วรวมเป็นเงิน </w:t>
      </w:r>
      <w:r w:rsidR="00D535A7" w:rsidRPr="00A67DCC">
        <w:rPr>
          <w:rFonts w:ascii="Browallia New" w:hAnsi="Browallia New" w:cs="Browallia New"/>
          <w:sz w:val="28"/>
          <w:szCs w:val="28"/>
        </w:rPr>
        <w:t>46.20</w:t>
      </w:r>
      <w:r w:rsidRPr="00A67DCC">
        <w:rPr>
          <w:rFonts w:ascii="Browallia New" w:hAnsi="Browallia New" w:cs="Browallia New"/>
          <w:sz w:val="28"/>
          <w:szCs w:val="28"/>
          <w:cs/>
        </w:rPr>
        <w:t xml:space="preserve"> ล้านบาท</w:t>
      </w:r>
    </w:p>
    <w:p w14:paraId="62CDADC1" w14:textId="77777777" w:rsidR="0017717B" w:rsidRPr="00A67DCC" w:rsidRDefault="0017717B" w:rsidP="0017717B">
      <w:pPr>
        <w:spacing w:line="240" w:lineRule="auto"/>
        <w:ind w:left="426"/>
        <w:jc w:val="thaiDistribute"/>
        <w:rPr>
          <w:rFonts w:ascii="Browallia New" w:hAnsi="Browallia New" w:cs="Browallia New"/>
          <w:i/>
          <w:iCs/>
          <w:sz w:val="28"/>
          <w:szCs w:val="28"/>
        </w:rPr>
      </w:pPr>
    </w:p>
    <w:p w14:paraId="48B2F310" w14:textId="2FC3CEE5" w:rsidR="0017717B" w:rsidRPr="00A67DCC" w:rsidRDefault="00E82942" w:rsidP="0017717B">
      <w:pPr>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rPr>
        <w:t xml:space="preserve">ในไตรมาสที่ </w:t>
      </w:r>
      <w:r w:rsidRPr="00A67DCC">
        <w:rPr>
          <w:rFonts w:ascii="Browallia New" w:hAnsi="Browallia New" w:cs="Browallia New"/>
          <w:sz w:val="28"/>
          <w:szCs w:val="28"/>
        </w:rPr>
        <w:t xml:space="preserve">2 </w:t>
      </w:r>
      <w:r w:rsidRPr="00A67DCC">
        <w:rPr>
          <w:rFonts w:ascii="Browallia New" w:hAnsi="Browallia New" w:cs="Browallia New"/>
          <w:sz w:val="28"/>
          <w:szCs w:val="28"/>
          <w:cs/>
        </w:rPr>
        <w:t xml:space="preserve">ปี </w:t>
      </w:r>
      <w:r w:rsidRPr="00A67DCC">
        <w:rPr>
          <w:rFonts w:ascii="Browallia New" w:hAnsi="Browallia New" w:cs="Browallia New"/>
          <w:sz w:val="28"/>
          <w:szCs w:val="28"/>
        </w:rPr>
        <w:t xml:space="preserve">2568 </w:t>
      </w:r>
      <w:r w:rsidR="00D23757" w:rsidRPr="00A67DCC">
        <w:rPr>
          <w:rFonts w:ascii="Browallia New" w:hAnsi="Browallia New" w:cs="Browallia New"/>
          <w:sz w:val="28"/>
          <w:szCs w:val="28"/>
          <w:cs/>
        </w:rPr>
        <w:t xml:space="preserve">ได้ทำการประเมินเสร็จสิ้นแล้ว </w:t>
      </w:r>
      <w:r w:rsidR="0071620E" w:rsidRPr="00A67DCC">
        <w:rPr>
          <w:rFonts w:ascii="Browallia New" w:hAnsi="Browallia New" w:cs="Browallia New"/>
          <w:sz w:val="28"/>
          <w:szCs w:val="28"/>
          <w:cs/>
        </w:rPr>
        <w:t>โดย</w:t>
      </w:r>
      <w:r w:rsidR="0071620A" w:rsidRPr="00A67DCC">
        <w:rPr>
          <w:rFonts w:ascii="Browallia New" w:hAnsi="Browallia New" w:cs="Browallia New"/>
          <w:sz w:val="28"/>
          <w:szCs w:val="28"/>
          <w:cs/>
        </w:rPr>
        <w:t>เข้าเงื่อนไขตาม</w:t>
      </w:r>
      <w:r w:rsidR="0017717B" w:rsidRPr="00A67DCC">
        <w:rPr>
          <w:rFonts w:ascii="Browallia New" w:hAnsi="Browallia New" w:cs="Browallia New"/>
          <w:sz w:val="28"/>
          <w:szCs w:val="28"/>
          <w:cs/>
        </w:rPr>
        <w:t xml:space="preserve">มาตรฐานการรายงานทางการเงินฉบับที่ </w:t>
      </w:r>
      <w:r w:rsidR="00F573D8" w:rsidRPr="00A67DCC">
        <w:rPr>
          <w:rFonts w:ascii="Browallia New" w:hAnsi="Browallia New" w:cs="Browallia New"/>
          <w:sz w:val="28"/>
          <w:szCs w:val="28"/>
        </w:rPr>
        <w:t>3</w:t>
      </w:r>
      <w:r w:rsidR="00BA0380" w:rsidRPr="00A67DCC">
        <w:rPr>
          <w:rFonts w:ascii="Browallia New" w:hAnsi="Browallia New" w:cs="Browallia New"/>
          <w:sz w:val="28"/>
          <w:szCs w:val="28"/>
          <w:cs/>
        </w:rPr>
        <w:t>เรื่อง การรวมธุรกิจ</w:t>
      </w:r>
      <w:r w:rsidR="00752477" w:rsidRPr="00A67DCC">
        <w:rPr>
          <w:rFonts w:ascii="Browallia New" w:hAnsi="Browallia New" w:cs="Browallia New"/>
          <w:sz w:val="28"/>
          <w:szCs w:val="28"/>
          <w:cs/>
        </w:rPr>
        <w:t xml:space="preserve"> </w:t>
      </w:r>
      <w:r w:rsidR="000B750D" w:rsidRPr="00A67DCC">
        <w:rPr>
          <w:rFonts w:ascii="Browallia New" w:hAnsi="Browallia New" w:cs="Browallia New"/>
          <w:sz w:val="28"/>
          <w:szCs w:val="28"/>
          <w:cs/>
        </w:rPr>
        <w:t>มูลค่ายุติธรรม</w:t>
      </w:r>
      <w:r w:rsidR="00A415FA" w:rsidRPr="00A67DCC">
        <w:rPr>
          <w:rFonts w:ascii="Browallia New" w:hAnsi="Browallia New" w:cs="Browallia New"/>
          <w:sz w:val="28"/>
          <w:szCs w:val="28"/>
          <w:cs/>
        </w:rPr>
        <w:t>ที่รับรู้และการปันส่วน</w:t>
      </w:r>
      <w:r w:rsidR="00AC7A99" w:rsidRPr="00A67DCC">
        <w:rPr>
          <w:rFonts w:ascii="Browallia New" w:hAnsi="Browallia New" w:cs="Browallia New"/>
          <w:sz w:val="28"/>
          <w:szCs w:val="28"/>
          <w:cs/>
        </w:rPr>
        <w:t>ของ</w:t>
      </w:r>
      <w:r w:rsidR="009A73FF" w:rsidRPr="00A67DCC">
        <w:rPr>
          <w:rFonts w:ascii="Browallia New" w:hAnsi="Browallia New" w:cs="Browallia New"/>
          <w:sz w:val="28"/>
          <w:szCs w:val="28"/>
          <w:cs/>
        </w:rPr>
        <w:t>ราคาซื้อได้</w:t>
      </w:r>
      <w:r w:rsidR="0078750F" w:rsidRPr="00A67DCC">
        <w:rPr>
          <w:rFonts w:ascii="Browallia New" w:hAnsi="Browallia New" w:cs="Browallia New"/>
          <w:sz w:val="28"/>
          <w:szCs w:val="28"/>
          <w:cs/>
        </w:rPr>
        <w:t>ถูกปรับปรุงให้สะท้อน</w:t>
      </w:r>
      <w:r w:rsidR="00AD304C" w:rsidRPr="00A67DCC">
        <w:rPr>
          <w:rFonts w:ascii="Browallia New" w:hAnsi="Browallia New" w:cs="Browallia New"/>
          <w:sz w:val="28"/>
          <w:szCs w:val="28"/>
          <w:cs/>
        </w:rPr>
        <w:t>ถึงการกำหนด</w:t>
      </w:r>
      <w:r w:rsidR="002614A3" w:rsidRPr="00A67DCC">
        <w:rPr>
          <w:rFonts w:ascii="Browallia New" w:hAnsi="Browallia New" w:cs="Browallia New"/>
          <w:sz w:val="28"/>
          <w:szCs w:val="28"/>
          <w:cs/>
        </w:rPr>
        <w:t>มูลค่ายุติธรรมสุดท้าย</w:t>
      </w:r>
      <w:r w:rsidR="00966E9F" w:rsidRPr="00A67DCC">
        <w:rPr>
          <w:rFonts w:ascii="Browallia New" w:hAnsi="Browallia New" w:cs="Browallia New"/>
          <w:sz w:val="28"/>
          <w:szCs w:val="28"/>
          <w:cs/>
        </w:rPr>
        <w:t xml:space="preserve"> ซึ่งเป็นไปตาม</w:t>
      </w:r>
      <w:r w:rsidR="00D93F59" w:rsidRPr="00A67DCC">
        <w:rPr>
          <w:rFonts w:ascii="Browallia New" w:hAnsi="Browallia New" w:cs="Browallia New"/>
          <w:sz w:val="28"/>
          <w:szCs w:val="28"/>
          <w:cs/>
        </w:rPr>
        <w:t>เงื่อนไขการปรับปรุงบัญชีเกี่ยวกับการซื้อธุรกิจ</w:t>
      </w:r>
    </w:p>
    <w:p w14:paraId="32EFAFB3" w14:textId="77777777" w:rsidR="00C23A3B" w:rsidRPr="00A67DCC" w:rsidRDefault="00C23A3B" w:rsidP="0017717B">
      <w:pPr>
        <w:spacing w:line="240" w:lineRule="auto"/>
        <w:ind w:left="426"/>
        <w:jc w:val="thaiDistribute"/>
        <w:rPr>
          <w:rFonts w:ascii="Browallia New" w:hAnsi="Browallia New" w:cs="Browallia New"/>
          <w:sz w:val="28"/>
          <w:szCs w:val="28"/>
        </w:rPr>
      </w:pPr>
    </w:p>
    <w:p w14:paraId="776C0179"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502C855A"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6B5C44C1"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561B4B1A"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263C86B3"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05CA3F6B"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4E69C4E4" w14:textId="77777777" w:rsidR="00C324DE" w:rsidRPr="00A67DCC" w:rsidRDefault="00C324DE" w:rsidP="0017717B">
      <w:pPr>
        <w:spacing w:line="240" w:lineRule="auto"/>
        <w:ind w:left="426"/>
        <w:jc w:val="thaiDistribute"/>
        <w:rPr>
          <w:rFonts w:ascii="Browallia New" w:hAnsi="Browallia New" w:cs="Browallia New"/>
          <w:sz w:val="28"/>
          <w:szCs w:val="28"/>
        </w:rPr>
      </w:pPr>
    </w:p>
    <w:p w14:paraId="1450FB90"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2D2B78B3" w14:textId="77777777" w:rsidR="000E2FBD" w:rsidRPr="00A67DCC" w:rsidRDefault="000E2FBD" w:rsidP="0017717B">
      <w:pPr>
        <w:spacing w:line="240" w:lineRule="auto"/>
        <w:ind w:left="426"/>
        <w:jc w:val="thaiDistribute"/>
        <w:rPr>
          <w:rFonts w:ascii="Browallia New" w:hAnsi="Browallia New" w:cs="Browallia New"/>
          <w:sz w:val="28"/>
          <w:szCs w:val="28"/>
        </w:rPr>
      </w:pPr>
    </w:p>
    <w:p w14:paraId="5FD375B3" w14:textId="28160DF7" w:rsidR="00C23A3B" w:rsidRPr="00A67DCC" w:rsidRDefault="00C23A3B" w:rsidP="0017717B">
      <w:pPr>
        <w:spacing w:line="240" w:lineRule="auto"/>
        <w:ind w:left="426"/>
        <w:jc w:val="thaiDistribute"/>
        <w:rPr>
          <w:rFonts w:ascii="Browallia New" w:hAnsi="Browallia New" w:cs="Browallia New"/>
          <w:sz w:val="28"/>
          <w:szCs w:val="28"/>
          <w:cs/>
        </w:rPr>
      </w:pPr>
      <w:r w:rsidRPr="00A67DCC">
        <w:rPr>
          <w:rFonts w:ascii="Browallia New" w:hAnsi="Browallia New" w:cs="Browallia New"/>
          <w:sz w:val="28"/>
          <w:szCs w:val="28"/>
          <w:cs/>
        </w:rPr>
        <w:t>รายละเอียดของสิ่งตอบแทน</w:t>
      </w:r>
      <w:r w:rsidR="0015138C" w:rsidRPr="00A67DCC">
        <w:rPr>
          <w:rFonts w:ascii="Browallia New" w:hAnsi="Browallia New" w:cs="Browallia New"/>
          <w:sz w:val="28"/>
          <w:szCs w:val="28"/>
          <w:cs/>
        </w:rPr>
        <w:t>ที่จ่ายซื้อ</w:t>
      </w:r>
      <w:r w:rsidR="00281C26" w:rsidRPr="00A67DCC">
        <w:rPr>
          <w:rFonts w:ascii="Browallia New" w:hAnsi="Browallia New" w:cs="Browallia New"/>
          <w:sz w:val="28"/>
          <w:szCs w:val="28"/>
          <w:cs/>
        </w:rPr>
        <w:t>ธุรกิจ</w:t>
      </w:r>
      <w:r w:rsidR="005653AF" w:rsidRPr="00A67DCC">
        <w:rPr>
          <w:rFonts w:ascii="Browallia New" w:hAnsi="Browallia New" w:cs="Browallia New"/>
          <w:sz w:val="28"/>
          <w:szCs w:val="28"/>
          <w:cs/>
        </w:rPr>
        <w:t>และสินทรัพย์สุทธิ</w:t>
      </w:r>
      <w:r w:rsidR="00E401E9" w:rsidRPr="00A67DCC">
        <w:rPr>
          <w:rFonts w:ascii="Browallia New" w:hAnsi="Browallia New" w:cs="Browallia New"/>
          <w:sz w:val="28"/>
          <w:szCs w:val="28"/>
          <w:cs/>
        </w:rPr>
        <w:t>ที่ได้รับตามสัดส่วนการลงทุนของบริษัท ณ วันที่ซื้อ</w:t>
      </w:r>
      <w:r w:rsidR="000E2FBD" w:rsidRPr="00A67DCC">
        <w:rPr>
          <w:rFonts w:ascii="Browallia New" w:hAnsi="Browallia New" w:cs="Browallia New"/>
          <w:sz w:val="28"/>
          <w:szCs w:val="28"/>
          <w:cs/>
        </w:rPr>
        <w:t xml:space="preserve">                 มีดังนี้</w:t>
      </w:r>
    </w:p>
    <w:p w14:paraId="2A7BA148" w14:textId="77777777" w:rsidR="006A6EA5" w:rsidRPr="00A67DCC" w:rsidRDefault="006A6EA5" w:rsidP="0017717B">
      <w:pPr>
        <w:spacing w:line="240" w:lineRule="auto"/>
        <w:ind w:left="426"/>
        <w:jc w:val="thaiDistribute"/>
        <w:rPr>
          <w:rFonts w:ascii="Browallia New" w:hAnsi="Browallia New" w:cs="Browallia New"/>
          <w:i/>
          <w:iCs/>
          <w:sz w:val="28"/>
          <w:szCs w:val="28"/>
        </w:rPr>
      </w:pPr>
    </w:p>
    <w:tbl>
      <w:tblPr>
        <w:tblW w:w="8993" w:type="dxa"/>
        <w:tblInd w:w="363" w:type="dxa"/>
        <w:tblLayout w:type="fixed"/>
        <w:tblCellMar>
          <w:left w:w="72" w:type="dxa"/>
          <w:right w:w="72" w:type="dxa"/>
        </w:tblCellMar>
        <w:tblLook w:val="0000" w:firstRow="0" w:lastRow="0" w:firstColumn="0" w:lastColumn="0" w:noHBand="0" w:noVBand="0"/>
      </w:tblPr>
      <w:tblGrid>
        <w:gridCol w:w="5449"/>
        <w:gridCol w:w="3544"/>
      </w:tblGrid>
      <w:tr w:rsidR="002E4C0E" w:rsidRPr="00A67DCC" w14:paraId="6780D912" w14:textId="77777777" w:rsidTr="009C748F">
        <w:trPr>
          <w:cantSplit/>
        </w:trPr>
        <w:tc>
          <w:tcPr>
            <w:tcW w:w="5449" w:type="dxa"/>
          </w:tcPr>
          <w:p w14:paraId="355DCE8F" w14:textId="77777777" w:rsidR="002E4C0E" w:rsidRPr="00A67DCC" w:rsidRDefault="002E4C0E" w:rsidP="009C748F">
            <w:pPr>
              <w:tabs>
                <w:tab w:val="left" w:pos="3390"/>
              </w:tabs>
              <w:spacing w:line="240" w:lineRule="auto"/>
              <w:jc w:val="thaiDistribute"/>
              <w:rPr>
                <w:rFonts w:ascii="Browallia New" w:hAnsi="Browallia New" w:cs="Browallia New"/>
                <w:sz w:val="28"/>
                <w:szCs w:val="28"/>
                <w:cs/>
              </w:rPr>
            </w:pPr>
          </w:p>
        </w:tc>
        <w:tc>
          <w:tcPr>
            <w:tcW w:w="3544" w:type="dxa"/>
            <w:vAlign w:val="bottom"/>
          </w:tcPr>
          <w:p w14:paraId="6ACA21D5" w14:textId="77777777" w:rsidR="002E4C0E" w:rsidRPr="00A67DCC" w:rsidRDefault="002E4C0E" w:rsidP="009C748F">
            <w:pPr>
              <w:spacing w:line="240" w:lineRule="auto"/>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8E5AFF" w:rsidRPr="00A67DCC" w14:paraId="3A169950" w14:textId="77777777" w:rsidTr="009C748F">
        <w:trPr>
          <w:cantSplit/>
        </w:trPr>
        <w:tc>
          <w:tcPr>
            <w:tcW w:w="5449" w:type="dxa"/>
          </w:tcPr>
          <w:p w14:paraId="55146892" w14:textId="77777777" w:rsidR="008E5AFF" w:rsidRPr="00A67DCC" w:rsidRDefault="008E5AFF" w:rsidP="009C748F">
            <w:pPr>
              <w:tabs>
                <w:tab w:val="left" w:pos="3390"/>
              </w:tabs>
              <w:spacing w:line="240" w:lineRule="auto"/>
              <w:ind w:left="426"/>
              <w:jc w:val="thaiDistribute"/>
              <w:rPr>
                <w:rFonts w:ascii="Browallia New" w:hAnsi="Browallia New" w:cs="Browallia New"/>
                <w:sz w:val="28"/>
                <w:szCs w:val="28"/>
                <w:cs/>
              </w:rPr>
            </w:pPr>
          </w:p>
        </w:tc>
        <w:tc>
          <w:tcPr>
            <w:tcW w:w="3544" w:type="dxa"/>
            <w:tcBorders>
              <w:bottom w:val="single" w:sz="4" w:space="0" w:color="auto"/>
            </w:tcBorders>
            <w:vAlign w:val="center"/>
          </w:tcPr>
          <w:p w14:paraId="0AFC8B80" w14:textId="77777777" w:rsidR="008E5AFF" w:rsidRPr="00A67DCC" w:rsidRDefault="008E5AFF" w:rsidP="009C748F">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br/>
              <w:t>ข้อมูลทางการเงินรวม</w:t>
            </w:r>
          </w:p>
        </w:tc>
      </w:tr>
      <w:tr w:rsidR="00A43BFA" w:rsidRPr="00A67DCC" w14:paraId="1CDBFE0D" w14:textId="77777777" w:rsidTr="009C748F">
        <w:trPr>
          <w:cantSplit/>
          <w:trHeight w:hRule="exact" w:val="397"/>
        </w:trPr>
        <w:tc>
          <w:tcPr>
            <w:tcW w:w="5449" w:type="dxa"/>
          </w:tcPr>
          <w:p w14:paraId="10046EE7" w14:textId="2ED27F52" w:rsidR="00A43BFA" w:rsidRPr="00A67DCC" w:rsidRDefault="00A43BFA" w:rsidP="009C748F">
            <w:pPr>
              <w:tabs>
                <w:tab w:val="left" w:pos="3390"/>
              </w:tabs>
              <w:spacing w:line="240" w:lineRule="auto"/>
              <w:jc w:val="thaiDistribute"/>
              <w:rPr>
                <w:rFonts w:ascii="Browallia New" w:hAnsi="Browallia New" w:cs="Browallia New"/>
                <w:sz w:val="28"/>
                <w:szCs w:val="28"/>
                <w:u w:val="single"/>
                <w:cs/>
              </w:rPr>
            </w:pPr>
            <w:r w:rsidRPr="00A67DCC">
              <w:rPr>
                <w:rFonts w:ascii="Browallia New" w:hAnsi="Browallia New" w:cs="Browallia New"/>
                <w:sz w:val="28"/>
                <w:szCs w:val="28"/>
                <w:u w:val="single"/>
                <w:cs/>
              </w:rPr>
              <w:t>สินทรัพย์</w:t>
            </w:r>
          </w:p>
        </w:tc>
        <w:tc>
          <w:tcPr>
            <w:tcW w:w="3544" w:type="dxa"/>
            <w:tcBorders>
              <w:top w:val="single" w:sz="4" w:space="0" w:color="auto"/>
            </w:tcBorders>
          </w:tcPr>
          <w:p w14:paraId="151F496B" w14:textId="77777777" w:rsidR="00A43BFA" w:rsidRPr="00A67DCC" w:rsidRDefault="00A43BFA" w:rsidP="009C748F">
            <w:pPr>
              <w:tabs>
                <w:tab w:val="left" w:pos="3390"/>
              </w:tabs>
              <w:spacing w:line="240" w:lineRule="auto"/>
              <w:ind w:left="426"/>
              <w:jc w:val="thaiDistribute"/>
              <w:rPr>
                <w:rFonts w:ascii="Browallia New" w:hAnsi="Browallia New" w:cs="Browallia New"/>
                <w:sz w:val="16"/>
                <w:szCs w:val="16"/>
                <w:cs/>
              </w:rPr>
            </w:pPr>
          </w:p>
        </w:tc>
      </w:tr>
      <w:tr w:rsidR="008E5AFF" w:rsidRPr="00A67DCC" w14:paraId="43F2AD7F" w14:textId="77777777" w:rsidTr="009C748F">
        <w:trPr>
          <w:cantSplit/>
          <w:trHeight w:val="80"/>
        </w:trPr>
        <w:tc>
          <w:tcPr>
            <w:tcW w:w="5449" w:type="dxa"/>
          </w:tcPr>
          <w:p w14:paraId="1FDA560A" w14:textId="16E25E5D" w:rsidR="008E5AFF" w:rsidRPr="00A67DCC" w:rsidRDefault="00EE73E0" w:rsidP="009C748F">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ที่ดิน อาคาร และอุปกรณ์</w:t>
            </w:r>
          </w:p>
        </w:tc>
        <w:tc>
          <w:tcPr>
            <w:tcW w:w="3544" w:type="dxa"/>
          </w:tcPr>
          <w:p w14:paraId="16236FC3" w14:textId="71DFAF2A" w:rsidR="008E5AFF" w:rsidRPr="00A67DCC" w:rsidRDefault="005B587D" w:rsidP="009C748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44,166,000</w:t>
            </w:r>
          </w:p>
        </w:tc>
      </w:tr>
      <w:tr w:rsidR="00143F8A" w:rsidRPr="00A67DCC" w14:paraId="5A168FE7" w14:textId="77777777" w:rsidTr="009C748F">
        <w:trPr>
          <w:cantSplit/>
          <w:trHeight w:val="80"/>
        </w:trPr>
        <w:tc>
          <w:tcPr>
            <w:tcW w:w="5449" w:type="dxa"/>
          </w:tcPr>
          <w:p w14:paraId="3DA51CC1" w14:textId="3F49BC81" w:rsidR="00143F8A" w:rsidRPr="00A67DCC" w:rsidRDefault="008E7AB4"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ชื่อทางการค้า</w:t>
            </w:r>
          </w:p>
        </w:tc>
        <w:tc>
          <w:tcPr>
            <w:tcW w:w="3544" w:type="dxa"/>
            <w:tcBorders>
              <w:bottom w:val="single" w:sz="4" w:space="0" w:color="auto"/>
            </w:tcBorders>
          </w:tcPr>
          <w:p w14:paraId="024CDF13" w14:textId="458BA486" w:rsidR="00143F8A" w:rsidRPr="00A67DCC" w:rsidRDefault="006B18BB"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4,620,000</w:t>
            </w:r>
          </w:p>
        </w:tc>
      </w:tr>
      <w:tr w:rsidR="00143F8A" w:rsidRPr="00A67DCC" w14:paraId="7C642F98" w14:textId="77777777" w:rsidTr="009C748F">
        <w:trPr>
          <w:cantSplit/>
          <w:trHeight w:val="80"/>
        </w:trPr>
        <w:tc>
          <w:tcPr>
            <w:tcW w:w="5449" w:type="dxa"/>
          </w:tcPr>
          <w:p w14:paraId="7B5A806E" w14:textId="0296FDBE" w:rsidR="00143F8A" w:rsidRPr="00A67DCC" w:rsidRDefault="008E7AB4"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รวมสินทรัพย์</w:t>
            </w:r>
          </w:p>
        </w:tc>
        <w:tc>
          <w:tcPr>
            <w:tcW w:w="3544" w:type="dxa"/>
            <w:tcBorders>
              <w:top w:val="single" w:sz="4" w:space="0" w:color="auto"/>
              <w:bottom w:val="single" w:sz="12" w:space="0" w:color="auto"/>
            </w:tcBorders>
          </w:tcPr>
          <w:p w14:paraId="59FDE5C2" w14:textId="4410BB09" w:rsidR="00143F8A" w:rsidRPr="00A67DCC" w:rsidRDefault="00234E65"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48,</w:t>
            </w:r>
            <w:r w:rsidR="008137FF" w:rsidRPr="00A67DCC">
              <w:rPr>
                <w:rFonts w:ascii="Browallia New" w:hAnsi="Browallia New" w:cs="Browallia New"/>
                <w:sz w:val="28"/>
                <w:szCs w:val="28"/>
                <w:lang w:val="en-GB"/>
              </w:rPr>
              <w:t>786,000</w:t>
            </w:r>
          </w:p>
        </w:tc>
      </w:tr>
      <w:tr w:rsidR="00143F8A" w:rsidRPr="00A67DCC" w14:paraId="158E4767" w14:textId="77777777" w:rsidTr="009C748F">
        <w:trPr>
          <w:cantSplit/>
          <w:trHeight w:val="242"/>
        </w:trPr>
        <w:tc>
          <w:tcPr>
            <w:tcW w:w="5449" w:type="dxa"/>
          </w:tcPr>
          <w:p w14:paraId="2A82DE8B" w14:textId="77777777" w:rsidR="00143F8A" w:rsidRPr="00A67DCC" w:rsidRDefault="00143F8A" w:rsidP="009C748F">
            <w:pPr>
              <w:tabs>
                <w:tab w:val="left" w:pos="3390"/>
              </w:tabs>
              <w:spacing w:line="240" w:lineRule="auto"/>
              <w:jc w:val="thaiDistribute"/>
              <w:rPr>
                <w:rFonts w:ascii="Browallia New" w:hAnsi="Browallia New" w:cs="Browallia New"/>
                <w:sz w:val="28"/>
                <w:szCs w:val="28"/>
                <w:cs/>
                <w:lang w:val="en-GB"/>
              </w:rPr>
            </w:pPr>
          </w:p>
        </w:tc>
        <w:tc>
          <w:tcPr>
            <w:tcW w:w="3544" w:type="dxa"/>
            <w:tcBorders>
              <w:top w:val="single" w:sz="12" w:space="0" w:color="auto"/>
            </w:tcBorders>
          </w:tcPr>
          <w:p w14:paraId="79A04BF1" w14:textId="77777777" w:rsidR="00143F8A" w:rsidRPr="00A67DCC" w:rsidRDefault="00143F8A"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7A6D65" w:rsidRPr="00A67DCC" w14:paraId="58A7BFA5" w14:textId="77777777" w:rsidTr="009C748F">
        <w:trPr>
          <w:cantSplit/>
          <w:trHeight w:val="80"/>
        </w:trPr>
        <w:tc>
          <w:tcPr>
            <w:tcW w:w="5449" w:type="dxa"/>
          </w:tcPr>
          <w:p w14:paraId="3321150C" w14:textId="06BE2CDC" w:rsidR="007A6D65" w:rsidRPr="00A67DCC" w:rsidRDefault="007A6D65" w:rsidP="009C748F">
            <w:pPr>
              <w:tabs>
                <w:tab w:val="left" w:pos="3390"/>
              </w:tabs>
              <w:spacing w:line="240" w:lineRule="auto"/>
              <w:jc w:val="thaiDistribute"/>
              <w:rPr>
                <w:rFonts w:ascii="Browallia New" w:hAnsi="Browallia New" w:cs="Browallia New"/>
                <w:sz w:val="28"/>
                <w:szCs w:val="28"/>
                <w:u w:val="single"/>
                <w:cs/>
                <w:lang w:val="en-GB"/>
              </w:rPr>
            </w:pPr>
            <w:r w:rsidRPr="00A67DCC">
              <w:rPr>
                <w:rFonts w:ascii="Browallia New" w:hAnsi="Browallia New" w:cs="Browallia New"/>
                <w:sz w:val="28"/>
                <w:szCs w:val="28"/>
                <w:u w:val="single"/>
                <w:cs/>
                <w:lang w:val="en-GB"/>
              </w:rPr>
              <w:t>หนี้สิน</w:t>
            </w:r>
          </w:p>
        </w:tc>
        <w:tc>
          <w:tcPr>
            <w:tcW w:w="3544" w:type="dxa"/>
          </w:tcPr>
          <w:p w14:paraId="1731481A" w14:textId="77777777" w:rsidR="007A6D65" w:rsidRPr="00A67DCC" w:rsidRDefault="007A6D65"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8E7AB4" w:rsidRPr="00A67DCC" w14:paraId="1366EB1F" w14:textId="77777777" w:rsidTr="009C748F">
        <w:trPr>
          <w:cantSplit/>
          <w:trHeight w:val="80"/>
        </w:trPr>
        <w:tc>
          <w:tcPr>
            <w:tcW w:w="5449" w:type="dxa"/>
          </w:tcPr>
          <w:p w14:paraId="4A1FB9F9" w14:textId="13ED80EF" w:rsidR="008E7AB4" w:rsidRPr="00A67DCC" w:rsidRDefault="0065307A"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ภาระหนี้สิน</w:t>
            </w:r>
            <w:r w:rsidR="00A453D4" w:rsidRPr="00A67DCC">
              <w:rPr>
                <w:rFonts w:ascii="Browallia New" w:hAnsi="Browallia New" w:cs="Browallia New"/>
                <w:sz w:val="28"/>
                <w:szCs w:val="28"/>
                <w:cs/>
                <w:lang w:val="en-GB"/>
              </w:rPr>
              <w:t>ภาษีเงินได้จากการซื้อกิจการ</w:t>
            </w:r>
          </w:p>
        </w:tc>
        <w:tc>
          <w:tcPr>
            <w:tcW w:w="3544" w:type="dxa"/>
            <w:tcBorders>
              <w:bottom w:val="single" w:sz="4" w:space="0" w:color="auto"/>
            </w:tcBorders>
          </w:tcPr>
          <w:p w14:paraId="3E2E5B07" w14:textId="0E52DB28" w:rsidR="008E7AB4" w:rsidRPr="00A67DCC" w:rsidRDefault="007F04A2"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924</w:t>
            </w:r>
            <w:r w:rsidR="00C37FC0" w:rsidRPr="00A67DCC">
              <w:rPr>
                <w:rFonts w:ascii="Browallia New" w:hAnsi="Browallia New" w:cs="Browallia New"/>
                <w:sz w:val="28"/>
                <w:szCs w:val="28"/>
                <w:lang w:val="en-GB"/>
              </w:rPr>
              <w:t>,</w:t>
            </w:r>
            <w:r w:rsidRPr="00A67DCC">
              <w:rPr>
                <w:rFonts w:ascii="Browallia New" w:hAnsi="Browallia New" w:cs="Browallia New"/>
                <w:sz w:val="28"/>
                <w:szCs w:val="28"/>
                <w:lang w:val="en-GB"/>
              </w:rPr>
              <w:t>000</w:t>
            </w:r>
          </w:p>
        </w:tc>
      </w:tr>
      <w:tr w:rsidR="00143F8A" w:rsidRPr="00A67DCC" w14:paraId="59C7F066" w14:textId="77777777" w:rsidTr="009C748F">
        <w:trPr>
          <w:cantSplit/>
          <w:trHeight w:val="80"/>
        </w:trPr>
        <w:tc>
          <w:tcPr>
            <w:tcW w:w="5449" w:type="dxa"/>
          </w:tcPr>
          <w:p w14:paraId="0C1D7A37" w14:textId="093A5982" w:rsidR="00143F8A" w:rsidRPr="00A67DCC" w:rsidRDefault="00A453D4"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รวมหนี้สิน</w:t>
            </w:r>
          </w:p>
        </w:tc>
        <w:tc>
          <w:tcPr>
            <w:tcW w:w="3544" w:type="dxa"/>
            <w:tcBorders>
              <w:top w:val="single" w:sz="4" w:space="0" w:color="auto"/>
              <w:bottom w:val="single" w:sz="12" w:space="0" w:color="auto"/>
            </w:tcBorders>
          </w:tcPr>
          <w:p w14:paraId="61E643E7" w14:textId="227427F1" w:rsidR="00143F8A" w:rsidRPr="00A67DCC" w:rsidRDefault="004719EA"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924,000</w:t>
            </w:r>
          </w:p>
        </w:tc>
      </w:tr>
      <w:tr w:rsidR="00A453D4" w:rsidRPr="00A67DCC" w14:paraId="222679C4" w14:textId="77777777" w:rsidTr="009C748F">
        <w:trPr>
          <w:cantSplit/>
          <w:trHeight w:val="80"/>
        </w:trPr>
        <w:tc>
          <w:tcPr>
            <w:tcW w:w="5449" w:type="dxa"/>
          </w:tcPr>
          <w:p w14:paraId="248B4D94" w14:textId="77777777" w:rsidR="00A453D4" w:rsidRPr="00A67DCC" w:rsidRDefault="00A453D4" w:rsidP="009C748F">
            <w:pPr>
              <w:tabs>
                <w:tab w:val="left" w:pos="3390"/>
              </w:tabs>
              <w:spacing w:line="240" w:lineRule="auto"/>
              <w:jc w:val="thaiDistribute"/>
              <w:rPr>
                <w:rFonts w:ascii="Browallia New" w:hAnsi="Browallia New" w:cs="Browallia New"/>
                <w:sz w:val="28"/>
                <w:szCs w:val="28"/>
                <w:cs/>
                <w:lang w:val="en-GB"/>
              </w:rPr>
            </w:pPr>
          </w:p>
        </w:tc>
        <w:tc>
          <w:tcPr>
            <w:tcW w:w="3544" w:type="dxa"/>
            <w:tcBorders>
              <w:top w:val="single" w:sz="12" w:space="0" w:color="auto"/>
            </w:tcBorders>
          </w:tcPr>
          <w:p w14:paraId="0F2BE615" w14:textId="77777777" w:rsidR="00A453D4" w:rsidRPr="00A67DCC" w:rsidRDefault="00A453D4"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B21815" w:rsidRPr="00A67DCC" w14:paraId="35611928" w14:textId="77777777" w:rsidTr="009C748F">
        <w:trPr>
          <w:cantSplit/>
          <w:trHeight w:val="80"/>
        </w:trPr>
        <w:tc>
          <w:tcPr>
            <w:tcW w:w="5449" w:type="dxa"/>
          </w:tcPr>
          <w:p w14:paraId="35ACE9D3" w14:textId="6B3446CB" w:rsidR="00B21815" w:rsidRPr="00A67DCC" w:rsidRDefault="00D10803"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สินทรัพย์สุทธิ</w:t>
            </w:r>
          </w:p>
        </w:tc>
        <w:tc>
          <w:tcPr>
            <w:tcW w:w="3544" w:type="dxa"/>
          </w:tcPr>
          <w:p w14:paraId="45930CDB" w14:textId="19DCE99B" w:rsidR="00B21815" w:rsidRPr="00A67DCC" w:rsidRDefault="00797654" w:rsidP="009C748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47,</w:t>
            </w:r>
            <w:r w:rsidR="00C44D48" w:rsidRPr="00A67DCC">
              <w:rPr>
                <w:rFonts w:ascii="Browallia New" w:hAnsi="Browallia New" w:cs="Browallia New"/>
                <w:sz w:val="28"/>
                <w:szCs w:val="28"/>
              </w:rPr>
              <w:t>862,000</w:t>
            </w:r>
          </w:p>
        </w:tc>
      </w:tr>
      <w:tr w:rsidR="00B21815" w:rsidRPr="00A67DCC" w14:paraId="1D9250A7" w14:textId="77777777" w:rsidTr="009C748F">
        <w:trPr>
          <w:cantSplit/>
          <w:trHeight w:val="80"/>
        </w:trPr>
        <w:tc>
          <w:tcPr>
            <w:tcW w:w="5449" w:type="dxa"/>
          </w:tcPr>
          <w:p w14:paraId="690EE713" w14:textId="1E2002A6" w:rsidR="00B21815" w:rsidRPr="00A67DCC" w:rsidRDefault="006F5E7C" w:rsidP="009C748F">
            <w:pPr>
              <w:tabs>
                <w:tab w:val="left" w:pos="3390"/>
              </w:tabs>
              <w:spacing w:line="240" w:lineRule="auto"/>
              <w:jc w:val="thaiDistribute"/>
              <w:rPr>
                <w:rFonts w:ascii="Browallia New" w:hAnsi="Browallia New" w:cs="Browallia New"/>
                <w:sz w:val="28"/>
                <w:szCs w:val="28"/>
              </w:rPr>
            </w:pPr>
            <w:r w:rsidRPr="00A67DCC">
              <w:rPr>
                <w:rFonts w:ascii="Browallia New" w:hAnsi="Browallia New" w:cs="Browallia New"/>
                <w:sz w:val="28"/>
                <w:szCs w:val="28"/>
                <w:cs/>
              </w:rPr>
              <w:t>มูลค่ายุติธรรมของสินทรัพย์</w:t>
            </w:r>
            <w:r w:rsidR="00602E15" w:rsidRPr="00A67DCC">
              <w:rPr>
                <w:rFonts w:ascii="Browallia New" w:hAnsi="Browallia New" w:cs="Browallia New"/>
                <w:sz w:val="28"/>
                <w:szCs w:val="28"/>
                <w:cs/>
              </w:rPr>
              <w:t>สุทธิที่ได้มาตามสัดส่วนของการลงทุน</w:t>
            </w:r>
          </w:p>
        </w:tc>
        <w:tc>
          <w:tcPr>
            <w:tcW w:w="3544" w:type="dxa"/>
          </w:tcPr>
          <w:p w14:paraId="7BC3B20B" w14:textId="4DD78EA7" w:rsidR="00B21815" w:rsidRPr="00A67DCC" w:rsidRDefault="00657963"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28,</w:t>
            </w:r>
            <w:r w:rsidR="00955FAD" w:rsidRPr="00A67DCC">
              <w:rPr>
                <w:rFonts w:ascii="Browallia New" w:hAnsi="Browallia New" w:cs="Browallia New"/>
                <w:sz w:val="28"/>
                <w:szCs w:val="28"/>
                <w:lang w:val="en-GB"/>
              </w:rPr>
              <w:t>717,200</w:t>
            </w:r>
          </w:p>
        </w:tc>
      </w:tr>
      <w:tr w:rsidR="00B21815" w:rsidRPr="00A67DCC" w14:paraId="57AEE60C" w14:textId="77777777" w:rsidTr="009C748F">
        <w:trPr>
          <w:cantSplit/>
          <w:trHeight w:val="80"/>
        </w:trPr>
        <w:tc>
          <w:tcPr>
            <w:tcW w:w="5449" w:type="dxa"/>
          </w:tcPr>
          <w:p w14:paraId="457BED8B" w14:textId="73614EBE" w:rsidR="00B21815" w:rsidRPr="00A67DCC" w:rsidRDefault="005D26DE"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ค่าความนิยม</w:t>
            </w:r>
          </w:p>
        </w:tc>
        <w:tc>
          <w:tcPr>
            <w:tcW w:w="3544" w:type="dxa"/>
            <w:tcBorders>
              <w:bottom w:val="single" w:sz="4" w:space="0" w:color="auto"/>
            </w:tcBorders>
          </w:tcPr>
          <w:p w14:paraId="3E54D652" w14:textId="16846AE4" w:rsidR="00B21815" w:rsidRPr="00A67DCC" w:rsidRDefault="005D26DE" w:rsidP="009C748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10,762,800</w:t>
            </w:r>
          </w:p>
        </w:tc>
      </w:tr>
      <w:tr w:rsidR="008E5AFF" w:rsidRPr="00A67DCC" w14:paraId="087B2384" w14:textId="77777777" w:rsidTr="009C748F">
        <w:trPr>
          <w:cantSplit/>
          <w:trHeight w:val="80"/>
        </w:trPr>
        <w:tc>
          <w:tcPr>
            <w:tcW w:w="5449" w:type="dxa"/>
          </w:tcPr>
          <w:p w14:paraId="7054CECA" w14:textId="71A53BF0" w:rsidR="008E5AFF" w:rsidRPr="00A67DCC" w:rsidRDefault="000B55E6" w:rsidP="009C748F">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lang w:val="en-GB"/>
              </w:rPr>
              <w:t>สิ่งตอบแทนที่จ่ายซื้อ</w:t>
            </w:r>
          </w:p>
        </w:tc>
        <w:tc>
          <w:tcPr>
            <w:tcW w:w="3544" w:type="dxa"/>
            <w:tcBorders>
              <w:top w:val="single" w:sz="4" w:space="0" w:color="auto"/>
              <w:bottom w:val="single" w:sz="12" w:space="0" w:color="auto"/>
            </w:tcBorders>
          </w:tcPr>
          <w:p w14:paraId="008E0137" w14:textId="234C03C5" w:rsidR="008E5AFF" w:rsidRPr="00A67DCC" w:rsidRDefault="005D26DE" w:rsidP="009C748F">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39,480,000</w:t>
            </w:r>
          </w:p>
        </w:tc>
      </w:tr>
    </w:tbl>
    <w:p w14:paraId="34297442" w14:textId="77777777" w:rsidR="002E4C0E" w:rsidRPr="00A67DCC" w:rsidRDefault="002E4C0E" w:rsidP="009C748F">
      <w:pPr>
        <w:spacing w:line="240" w:lineRule="auto"/>
        <w:ind w:left="426"/>
        <w:jc w:val="thaiDistribute"/>
        <w:rPr>
          <w:rFonts w:ascii="Browallia New" w:hAnsi="Browallia New" w:cs="Browallia New"/>
          <w:i/>
          <w:iCs/>
          <w:sz w:val="28"/>
          <w:szCs w:val="28"/>
        </w:rPr>
      </w:pPr>
    </w:p>
    <w:p w14:paraId="3020DEDF" w14:textId="77777777" w:rsidR="007A6A6D" w:rsidRPr="00A67DCC" w:rsidRDefault="007A6A6D" w:rsidP="000F4BCE">
      <w:pPr>
        <w:spacing w:line="240" w:lineRule="auto"/>
        <w:jc w:val="thaiDistribute"/>
        <w:rPr>
          <w:rFonts w:ascii="Browallia New" w:hAnsi="Browallia New" w:cs="Browallia New"/>
          <w:sz w:val="28"/>
          <w:szCs w:val="28"/>
        </w:rPr>
      </w:pPr>
    </w:p>
    <w:p w14:paraId="60CAF9F7" w14:textId="77777777" w:rsidR="007A6A6D" w:rsidRPr="00A67DCC" w:rsidRDefault="007A6A6D" w:rsidP="000F4BCE">
      <w:pPr>
        <w:spacing w:line="240" w:lineRule="auto"/>
        <w:jc w:val="thaiDistribute"/>
        <w:rPr>
          <w:rFonts w:ascii="Browallia New" w:hAnsi="Browallia New" w:cs="Browallia New"/>
          <w:sz w:val="28"/>
          <w:szCs w:val="28"/>
        </w:rPr>
      </w:pPr>
    </w:p>
    <w:p w14:paraId="03E17579" w14:textId="77777777" w:rsidR="007A6A6D" w:rsidRPr="00A67DCC" w:rsidRDefault="007A6A6D" w:rsidP="000F4BCE">
      <w:pPr>
        <w:spacing w:line="240" w:lineRule="auto"/>
        <w:jc w:val="thaiDistribute"/>
        <w:rPr>
          <w:rFonts w:ascii="Browallia New" w:hAnsi="Browallia New" w:cs="Browallia New"/>
          <w:sz w:val="28"/>
          <w:szCs w:val="28"/>
        </w:rPr>
      </w:pPr>
    </w:p>
    <w:p w14:paraId="532C73CE" w14:textId="77777777" w:rsidR="007A6A6D" w:rsidRPr="00A67DCC" w:rsidRDefault="007A6A6D" w:rsidP="000F4BCE">
      <w:pPr>
        <w:spacing w:line="240" w:lineRule="auto"/>
        <w:jc w:val="thaiDistribute"/>
        <w:rPr>
          <w:rFonts w:ascii="Browallia New" w:hAnsi="Browallia New" w:cs="Browallia New"/>
          <w:sz w:val="28"/>
          <w:szCs w:val="28"/>
        </w:rPr>
      </w:pPr>
    </w:p>
    <w:p w14:paraId="65FA40ED" w14:textId="77777777" w:rsidR="007A6A6D" w:rsidRPr="00A67DCC" w:rsidRDefault="007A6A6D" w:rsidP="000F4BCE">
      <w:pPr>
        <w:spacing w:line="240" w:lineRule="auto"/>
        <w:jc w:val="thaiDistribute"/>
        <w:rPr>
          <w:rFonts w:ascii="Browallia New" w:hAnsi="Browallia New" w:cs="Browallia New"/>
          <w:sz w:val="28"/>
          <w:szCs w:val="28"/>
        </w:rPr>
      </w:pPr>
    </w:p>
    <w:p w14:paraId="419994D1" w14:textId="77777777" w:rsidR="007A6A6D" w:rsidRPr="00A67DCC" w:rsidRDefault="007A6A6D" w:rsidP="000F4BCE">
      <w:pPr>
        <w:spacing w:line="240" w:lineRule="auto"/>
        <w:jc w:val="thaiDistribute"/>
        <w:rPr>
          <w:rFonts w:ascii="Browallia New" w:hAnsi="Browallia New" w:cs="Browallia New"/>
          <w:sz w:val="28"/>
          <w:szCs w:val="28"/>
        </w:rPr>
      </w:pPr>
    </w:p>
    <w:p w14:paraId="28513563" w14:textId="3B9298A7" w:rsidR="002E4C0E" w:rsidRPr="00A67DCC" w:rsidRDefault="002E4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560C291" w14:textId="77777777" w:rsidR="007A6D65" w:rsidRPr="00A67DCC" w:rsidRDefault="007A6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A67DCC">
        <w:rPr>
          <w:rFonts w:ascii="Browallia New" w:hAnsi="Browallia New" w:cs="Browallia New"/>
          <w:b/>
          <w:bCs/>
          <w:sz w:val="28"/>
          <w:szCs w:val="28"/>
          <w:cs/>
          <w:lang w:val="en-GB"/>
        </w:rPr>
        <w:br w:type="page"/>
      </w:r>
    </w:p>
    <w:p w14:paraId="7AC40893" w14:textId="41C098FA" w:rsidR="006971B8" w:rsidRPr="00A67DCC"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ที่ดิน อาคาร</w:t>
      </w:r>
      <w:r w:rsidR="008D7DD1" w:rsidRPr="00A67DCC">
        <w:rPr>
          <w:rFonts w:ascii="Browallia New" w:hAnsi="Browallia New" w:cs="Browallia New"/>
          <w:b/>
          <w:bCs/>
          <w:sz w:val="28"/>
          <w:szCs w:val="28"/>
          <w:lang w:val="en-GB"/>
        </w:rPr>
        <w:t xml:space="preserve"> </w:t>
      </w:r>
      <w:r w:rsidRPr="00A67DCC">
        <w:rPr>
          <w:rFonts w:ascii="Browallia New" w:hAnsi="Browallia New" w:cs="Browallia New"/>
          <w:b/>
          <w:bCs/>
          <w:sz w:val="28"/>
          <w:szCs w:val="28"/>
          <w:cs/>
          <w:lang w:val="en-GB"/>
        </w:rPr>
        <w:t>และอุปกรณ์</w:t>
      </w:r>
    </w:p>
    <w:p w14:paraId="509EB191" w14:textId="4452BCAA" w:rsidR="00EA0032" w:rsidRPr="00A67DCC" w:rsidRDefault="00EA0032"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lang w:val="en-GB"/>
        </w:rPr>
      </w:pPr>
    </w:p>
    <w:p w14:paraId="49592F42" w14:textId="01ACE5B2" w:rsidR="00E349FC" w:rsidRPr="00A67DCC" w:rsidRDefault="00E349FC" w:rsidP="0032644E">
      <w:pPr>
        <w:tabs>
          <w:tab w:val="left" w:pos="426"/>
        </w:tabs>
        <w:ind w:left="426"/>
        <w:jc w:val="thaiDistribute"/>
        <w:rPr>
          <w:rFonts w:ascii="Browallia New" w:hAnsi="Browallia New" w:cs="Browallia New"/>
          <w:sz w:val="28"/>
          <w:szCs w:val="28"/>
        </w:rPr>
      </w:pPr>
      <w:r w:rsidRPr="00A67DCC">
        <w:rPr>
          <w:rFonts w:ascii="Browallia New" w:hAnsi="Browallia New" w:cs="Browallia New"/>
          <w:spacing w:val="-2"/>
          <w:sz w:val="28"/>
          <w:szCs w:val="28"/>
          <w:cs/>
        </w:rPr>
        <w:t>รายการเคลื่อนไหวของที่ดิน อาคาร และอุปกรณ์</w:t>
      </w:r>
      <w:r w:rsidR="00EB3FBF" w:rsidRPr="00A67DCC">
        <w:rPr>
          <w:rFonts w:ascii="Browallia New" w:hAnsi="Browallia New" w:cs="Browallia New"/>
          <w:spacing w:val="-2"/>
          <w:sz w:val="28"/>
          <w:szCs w:val="28"/>
          <w:cs/>
        </w:rPr>
        <w:t xml:space="preserve">สำหรับงวดหกเดือนสิ้นสุดวันที่ </w:t>
      </w:r>
      <w:r w:rsidR="00EB3FBF" w:rsidRPr="00A67DCC">
        <w:rPr>
          <w:rFonts w:ascii="Browallia New" w:hAnsi="Browallia New" w:cs="Browallia New"/>
          <w:spacing w:val="-2"/>
          <w:sz w:val="28"/>
          <w:szCs w:val="28"/>
          <w:lang w:val="en-GB"/>
        </w:rPr>
        <w:t>30</w:t>
      </w:r>
      <w:r w:rsidR="00EB3FBF" w:rsidRPr="00A67DCC">
        <w:rPr>
          <w:rFonts w:ascii="Browallia New" w:hAnsi="Browallia New" w:cs="Browallia New"/>
          <w:spacing w:val="-2"/>
          <w:sz w:val="28"/>
          <w:szCs w:val="28"/>
          <w:cs/>
        </w:rPr>
        <w:t xml:space="preserve"> มิถุนายน </w:t>
      </w:r>
      <w:r w:rsidR="003373D2" w:rsidRPr="00A67DCC">
        <w:rPr>
          <w:rFonts w:ascii="Browallia New" w:hAnsi="Browallia New" w:cs="Browallia New"/>
          <w:spacing w:val="-2"/>
          <w:sz w:val="28"/>
          <w:szCs w:val="28"/>
        </w:rPr>
        <w:t>256</w:t>
      </w:r>
      <w:r w:rsidR="00294CCA" w:rsidRPr="00A67DCC">
        <w:rPr>
          <w:rFonts w:ascii="Browallia New" w:hAnsi="Browallia New" w:cs="Browallia New"/>
          <w:spacing w:val="-2"/>
          <w:sz w:val="28"/>
          <w:szCs w:val="28"/>
        </w:rPr>
        <w:t>8</w:t>
      </w:r>
      <w:r w:rsidRPr="00A67DCC">
        <w:rPr>
          <w:rFonts w:ascii="Browallia New" w:hAnsi="Browallia New" w:cs="Browallia New"/>
          <w:spacing w:val="-2"/>
          <w:sz w:val="28"/>
          <w:szCs w:val="28"/>
          <w:cs/>
        </w:rPr>
        <w:t xml:space="preserve"> มีดังนี้</w:t>
      </w:r>
    </w:p>
    <w:p w14:paraId="270CA29B" w14:textId="77777777" w:rsidR="00325A5C" w:rsidRPr="00A67DCC" w:rsidRDefault="00325A5C" w:rsidP="00325A5C">
      <w:pPr>
        <w:tabs>
          <w:tab w:val="left" w:pos="3390"/>
        </w:tabs>
        <w:spacing w:line="240" w:lineRule="auto"/>
        <w:ind w:left="426"/>
        <w:jc w:val="thaiDistribute"/>
        <w:rPr>
          <w:rFonts w:ascii="Browallia New" w:hAnsi="Browallia New" w:cs="Browallia New"/>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A67DCC" w14:paraId="374CEB73" w14:textId="77777777" w:rsidTr="00E4741A">
        <w:trPr>
          <w:cantSplit/>
        </w:trPr>
        <w:tc>
          <w:tcPr>
            <w:tcW w:w="4605" w:type="dxa"/>
          </w:tcPr>
          <w:p w14:paraId="2AC6EB9A" w14:textId="77777777" w:rsidR="00E2476E" w:rsidRPr="00A67DCC"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A67DCC" w:rsidRDefault="00E2476E" w:rsidP="00204A5D">
            <w:pPr>
              <w:spacing w:line="240" w:lineRule="auto"/>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E2476E" w:rsidRPr="00A67DCC" w14:paraId="27DE6F1C" w14:textId="77777777" w:rsidTr="00E4741A">
        <w:trPr>
          <w:cantSplit/>
        </w:trPr>
        <w:tc>
          <w:tcPr>
            <w:tcW w:w="4605" w:type="dxa"/>
          </w:tcPr>
          <w:p w14:paraId="1CF16B2E" w14:textId="77777777" w:rsidR="00E2476E" w:rsidRPr="00A67DCC"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A67DCC" w:rsidRDefault="00E4741A" w:rsidP="00204A5D">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br/>
            </w:r>
            <w:r w:rsidR="00E2476E" w:rsidRPr="00A67DCC">
              <w:rPr>
                <w:rFonts w:ascii="Browallia New" w:hAnsi="Browallia New" w:cs="Browallia New"/>
                <w:sz w:val="28"/>
                <w:szCs w:val="28"/>
                <w:cs/>
              </w:rPr>
              <w:t>ข้อมูลทางการเงินรวม</w:t>
            </w:r>
          </w:p>
        </w:tc>
        <w:tc>
          <w:tcPr>
            <w:tcW w:w="169" w:type="dxa"/>
          </w:tcPr>
          <w:p w14:paraId="70AA7936" w14:textId="77777777" w:rsidR="00E2476E" w:rsidRPr="00A67DCC"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A67DCC" w:rsidRDefault="00E2476E" w:rsidP="00CA69AC">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t>ข้อมูลทางการเงิน</w:t>
            </w:r>
            <w:r w:rsidR="00E4741A" w:rsidRPr="00A67DCC">
              <w:rPr>
                <w:rFonts w:ascii="Browallia New" w:hAnsi="Browallia New" w:cs="Browallia New"/>
                <w:sz w:val="28"/>
                <w:szCs w:val="28"/>
                <w:cs/>
              </w:rPr>
              <w:br/>
            </w:r>
            <w:r w:rsidRPr="00A67DCC">
              <w:rPr>
                <w:rFonts w:ascii="Browallia New" w:hAnsi="Browallia New" w:cs="Browallia New"/>
                <w:sz w:val="28"/>
                <w:szCs w:val="28"/>
                <w:cs/>
              </w:rPr>
              <w:t>เฉพาะบริษัท</w:t>
            </w:r>
          </w:p>
        </w:tc>
      </w:tr>
      <w:tr w:rsidR="00E2476E" w:rsidRPr="00A67DCC" w14:paraId="66136851" w14:textId="77777777" w:rsidTr="00E4741A">
        <w:trPr>
          <w:cantSplit/>
          <w:trHeight w:hRule="exact" w:val="397"/>
        </w:trPr>
        <w:tc>
          <w:tcPr>
            <w:tcW w:w="4605" w:type="dxa"/>
          </w:tcPr>
          <w:p w14:paraId="1B594829" w14:textId="77777777" w:rsidR="00E2476E" w:rsidRPr="00A67DCC"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A67DCC"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A67DCC"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A67DCC" w:rsidRDefault="00E2476E" w:rsidP="00204A5D">
            <w:pPr>
              <w:tabs>
                <w:tab w:val="left" w:pos="3390"/>
              </w:tabs>
              <w:spacing w:line="240" w:lineRule="auto"/>
              <w:ind w:left="426"/>
              <w:jc w:val="thaiDistribute"/>
              <w:rPr>
                <w:rFonts w:ascii="Browallia New" w:hAnsi="Browallia New" w:cs="Browallia New"/>
                <w:sz w:val="16"/>
                <w:szCs w:val="16"/>
                <w:cs/>
              </w:rPr>
            </w:pPr>
          </w:p>
        </w:tc>
      </w:tr>
      <w:tr w:rsidR="00E2476E" w:rsidRPr="00A67DCC" w14:paraId="1D9E7605" w14:textId="77777777" w:rsidTr="008B5882">
        <w:trPr>
          <w:cantSplit/>
          <w:trHeight w:val="80"/>
        </w:trPr>
        <w:tc>
          <w:tcPr>
            <w:tcW w:w="4605" w:type="dxa"/>
          </w:tcPr>
          <w:p w14:paraId="27669C4A" w14:textId="77777777" w:rsidR="00B04378" w:rsidRPr="00A67DCC" w:rsidRDefault="00E2476E" w:rsidP="00E42FF9">
            <w:pPr>
              <w:tabs>
                <w:tab w:val="left" w:pos="3390"/>
              </w:tabs>
              <w:spacing w:line="240" w:lineRule="auto"/>
              <w:jc w:val="thaiDistribute"/>
              <w:rPr>
                <w:rFonts w:ascii="Browallia New" w:hAnsi="Browallia New" w:cs="Browallia New"/>
                <w:sz w:val="28"/>
                <w:szCs w:val="28"/>
              </w:rPr>
            </w:pPr>
            <w:r w:rsidRPr="00A67DCC">
              <w:rPr>
                <w:rFonts w:ascii="Browallia New" w:hAnsi="Browallia New" w:cs="Browallia New"/>
                <w:sz w:val="28"/>
                <w:szCs w:val="28"/>
                <w:cs/>
              </w:rPr>
              <w:t>มูลค่าสุทธิตามบัญชี</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lang w:val="en-GB"/>
              </w:rPr>
              <w:t xml:space="preserve">ณ วันที่ </w:t>
            </w:r>
            <w:r w:rsidRPr="00A67DCC">
              <w:rPr>
                <w:rFonts w:ascii="Browallia New" w:hAnsi="Browallia New" w:cs="Browallia New"/>
                <w:sz w:val="28"/>
                <w:szCs w:val="28"/>
                <w:lang w:val="en-GB"/>
              </w:rPr>
              <w:t>1</w:t>
            </w:r>
            <w:r w:rsidRPr="00A67DCC">
              <w:rPr>
                <w:rFonts w:ascii="Browallia New" w:hAnsi="Browallia New" w:cs="Browallia New"/>
                <w:sz w:val="28"/>
                <w:szCs w:val="28"/>
                <w:cs/>
                <w:lang w:val="en-GB"/>
              </w:rPr>
              <w:t xml:space="preserve"> มกราคม </w:t>
            </w:r>
            <w:r w:rsidRPr="00A67DCC">
              <w:rPr>
                <w:rFonts w:ascii="Browallia New" w:hAnsi="Browallia New" w:cs="Browallia New"/>
                <w:sz w:val="28"/>
                <w:szCs w:val="28"/>
              </w:rPr>
              <w:t>256</w:t>
            </w:r>
            <w:r w:rsidR="00294CCA" w:rsidRPr="00A67DCC">
              <w:rPr>
                <w:rFonts w:ascii="Browallia New" w:hAnsi="Browallia New" w:cs="Browallia New"/>
                <w:sz w:val="28"/>
                <w:szCs w:val="28"/>
              </w:rPr>
              <w:t>8</w:t>
            </w:r>
            <w:r w:rsidR="00F713D8" w:rsidRPr="00A67DCC">
              <w:rPr>
                <w:rFonts w:ascii="Browallia New" w:hAnsi="Browallia New" w:cs="Browallia New"/>
                <w:sz w:val="28"/>
                <w:szCs w:val="28"/>
              </w:rPr>
              <w:t xml:space="preserve"> </w:t>
            </w:r>
          </w:p>
          <w:p w14:paraId="1195D06F" w14:textId="27B35F95" w:rsidR="00E2476E" w:rsidRPr="00A67DCC" w:rsidRDefault="00DD6512" w:rsidP="00FF57AD">
            <w:pPr>
              <w:tabs>
                <w:tab w:val="left" w:pos="3390"/>
              </w:tabs>
              <w:spacing w:line="240" w:lineRule="auto"/>
              <w:ind w:left="271"/>
              <w:jc w:val="thaiDistribute"/>
              <w:rPr>
                <w:rFonts w:ascii="Browallia New" w:hAnsi="Browallia New" w:cs="Browallia New"/>
                <w:sz w:val="28"/>
                <w:szCs w:val="28"/>
                <w:lang w:val="en-GB"/>
              </w:rPr>
            </w:pPr>
            <w:r w:rsidRPr="00A67DCC">
              <w:rPr>
                <w:rFonts w:ascii="Browallia New" w:hAnsi="Browallia New" w:cs="Browallia New"/>
                <w:sz w:val="28"/>
                <w:szCs w:val="28"/>
              </w:rPr>
              <w:t>-</w:t>
            </w:r>
            <w:r w:rsidR="00F713D8" w:rsidRPr="00A67DCC">
              <w:rPr>
                <w:rFonts w:ascii="Browallia New" w:hAnsi="Browallia New" w:cs="Browallia New"/>
                <w:sz w:val="28"/>
                <w:szCs w:val="28"/>
              </w:rPr>
              <w:t xml:space="preserve"> </w:t>
            </w:r>
            <w:r w:rsidR="00F713D8" w:rsidRPr="00A67DCC">
              <w:rPr>
                <w:rFonts w:ascii="Browallia New" w:hAnsi="Browallia New" w:cs="Browallia New"/>
                <w:sz w:val="28"/>
                <w:szCs w:val="28"/>
                <w:cs/>
              </w:rPr>
              <w:t>ตามที่เคยรายงานไว้</w:t>
            </w:r>
          </w:p>
        </w:tc>
        <w:tc>
          <w:tcPr>
            <w:tcW w:w="2087" w:type="dxa"/>
            <w:vAlign w:val="bottom"/>
          </w:tcPr>
          <w:p w14:paraId="67C744F9" w14:textId="016C92FD" w:rsidR="00E2476E" w:rsidRPr="00A67DCC" w:rsidRDefault="00F10B07"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napToGrid w:val="0"/>
                <w:color w:val="000000"/>
                <w:sz w:val="28"/>
                <w:szCs w:val="28"/>
                <w:lang w:eastAsia="th-TH"/>
              </w:rPr>
              <w:t>3,181,145</w:t>
            </w:r>
          </w:p>
        </w:tc>
        <w:tc>
          <w:tcPr>
            <w:tcW w:w="169" w:type="dxa"/>
            <w:vAlign w:val="bottom"/>
          </w:tcPr>
          <w:p w14:paraId="62ADE423" w14:textId="77777777" w:rsidR="00E2476E" w:rsidRPr="00A67DCC" w:rsidRDefault="00E2476E"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44161132" w14:textId="55A25B5A" w:rsidR="00E2476E" w:rsidRPr="00A67DCC" w:rsidRDefault="00D66E9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color w:val="000000"/>
                <w:sz w:val="28"/>
                <w:szCs w:val="28"/>
              </w:rPr>
              <w:t>882,370</w:t>
            </w:r>
          </w:p>
        </w:tc>
      </w:tr>
      <w:tr w:rsidR="00081D98" w:rsidRPr="00A67DCC" w14:paraId="5E9BD4A5" w14:textId="77777777" w:rsidTr="0070725D">
        <w:trPr>
          <w:cantSplit/>
          <w:trHeight w:val="80"/>
        </w:trPr>
        <w:tc>
          <w:tcPr>
            <w:tcW w:w="4605" w:type="dxa"/>
          </w:tcPr>
          <w:p w14:paraId="303E9E37" w14:textId="2CD2B356" w:rsidR="00081D98" w:rsidRPr="00A67DCC" w:rsidRDefault="003C4486" w:rsidP="00E42FF9">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รายการปรับปรุง</w:t>
            </w:r>
            <w:r w:rsidR="004A6B70" w:rsidRPr="00A67DCC">
              <w:rPr>
                <w:rFonts w:ascii="Browallia New" w:hAnsi="Browallia New" w:cs="Browallia New"/>
                <w:sz w:val="28"/>
                <w:szCs w:val="28"/>
                <w:cs/>
              </w:rPr>
              <w:t>งบการเงินย้อนหลัง</w:t>
            </w:r>
          </w:p>
        </w:tc>
        <w:tc>
          <w:tcPr>
            <w:tcW w:w="2087" w:type="dxa"/>
            <w:vAlign w:val="bottom"/>
          </w:tcPr>
          <w:p w14:paraId="6D486DA2" w14:textId="7FF7A214" w:rsidR="00081D98" w:rsidRPr="00A67DCC" w:rsidRDefault="00DF6D9A"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(21,024)</w:t>
            </w:r>
          </w:p>
        </w:tc>
        <w:tc>
          <w:tcPr>
            <w:tcW w:w="169" w:type="dxa"/>
            <w:vAlign w:val="bottom"/>
          </w:tcPr>
          <w:p w14:paraId="0EA2CEE6" w14:textId="77777777" w:rsidR="00081D98" w:rsidRPr="00A67DCC"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16E80887" w14:textId="1664FB98" w:rsidR="00081D98" w:rsidRPr="00A67DCC" w:rsidRDefault="00EA752F"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A67DCC">
              <w:rPr>
                <w:rFonts w:ascii="Browallia New" w:hAnsi="Browallia New" w:cs="Browallia New"/>
                <w:color w:val="000000"/>
                <w:sz w:val="28"/>
                <w:szCs w:val="28"/>
              </w:rPr>
              <w:t>-</w:t>
            </w:r>
          </w:p>
        </w:tc>
      </w:tr>
      <w:tr w:rsidR="00081D98" w:rsidRPr="00A67DCC" w14:paraId="5671C4E0" w14:textId="77777777" w:rsidTr="0070725D">
        <w:trPr>
          <w:cantSplit/>
          <w:trHeight w:val="80"/>
        </w:trPr>
        <w:tc>
          <w:tcPr>
            <w:tcW w:w="4605" w:type="dxa"/>
          </w:tcPr>
          <w:p w14:paraId="588E68AD" w14:textId="77777777" w:rsidR="008B5882" w:rsidRPr="00A67DCC" w:rsidRDefault="00EB5E7B" w:rsidP="00E42FF9">
            <w:pPr>
              <w:tabs>
                <w:tab w:val="left" w:pos="3390"/>
              </w:tabs>
              <w:spacing w:line="240" w:lineRule="auto"/>
              <w:jc w:val="thaiDistribute"/>
              <w:rPr>
                <w:rFonts w:ascii="Browallia New" w:hAnsi="Browallia New" w:cs="Browallia New"/>
                <w:sz w:val="28"/>
                <w:szCs w:val="28"/>
              </w:rPr>
            </w:pPr>
            <w:r w:rsidRPr="00A67DCC">
              <w:rPr>
                <w:rFonts w:ascii="Browallia New" w:hAnsi="Browallia New" w:cs="Browallia New"/>
                <w:sz w:val="28"/>
                <w:szCs w:val="28"/>
                <w:cs/>
              </w:rPr>
              <w:t>มูลค่าสุทธิตามบัญชี</w:t>
            </w:r>
            <w:r w:rsidR="003143CD" w:rsidRPr="00A67DCC">
              <w:rPr>
                <w:rFonts w:ascii="Browallia New" w:hAnsi="Browallia New" w:cs="Browallia New"/>
                <w:sz w:val="28"/>
                <w:szCs w:val="28"/>
                <w:cs/>
              </w:rPr>
              <w:t xml:space="preserve"> ณ วันที่ </w:t>
            </w:r>
            <w:r w:rsidR="003143CD" w:rsidRPr="00A67DCC">
              <w:rPr>
                <w:rFonts w:ascii="Browallia New" w:hAnsi="Browallia New" w:cs="Browallia New"/>
                <w:sz w:val="28"/>
                <w:szCs w:val="28"/>
              </w:rPr>
              <w:t xml:space="preserve">1 </w:t>
            </w:r>
            <w:r w:rsidR="003143CD" w:rsidRPr="00A67DCC">
              <w:rPr>
                <w:rFonts w:ascii="Browallia New" w:hAnsi="Browallia New" w:cs="Browallia New"/>
                <w:sz w:val="28"/>
                <w:szCs w:val="28"/>
                <w:cs/>
              </w:rPr>
              <w:t xml:space="preserve">มกราคม </w:t>
            </w:r>
            <w:r w:rsidR="003158CD" w:rsidRPr="00A67DCC">
              <w:rPr>
                <w:rFonts w:ascii="Browallia New" w:hAnsi="Browallia New" w:cs="Browallia New"/>
                <w:sz w:val="28"/>
                <w:szCs w:val="28"/>
              </w:rPr>
              <w:t xml:space="preserve">2568 </w:t>
            </w:r>
          </w:p>
          <w:p w14:paraId="73808B7B" w14:textId="3D0A8B4A" w:rsidR="00081D98" w:rsidRPr="00A67DCC" w:rsidRDefault="003158CD" w:rsidP="008B5882">
            <w:pPr>
              <w:tabs>
                <w:tab w:val="left" w:pos="3390"/>
              </w:tabs>
              <w:spacing w:line="240" w:lineRule="auto"/>
              <w:ind w:firstLine="271"/>
              <w:jc w:val="thaiDistribute"/>
              <w:rPr>
                <w:rFonts w:ascii="Browallia New" w:hAnsi="Browallia New" w:cs="Browallia New"/>
                <w:sz w:val="28"/>
                <w:szCs w:val="28"/>
                <w:cs/>
              </w:rPr>
            </w:pPr>
            <w:r w:rsidRPr="00A67DCC">
              <w:rPr>
                <w:rFonts w:ascii="Browallia New" w:hAnsi="Browallia New" w:cs="Browallia New"/>
                <w:sz w:val="28"/>
                <w:szCs w:val="28"/>
              </w:rPr>
              <w:t xml:space="preserve">- </w:t>
            </w:r>
            <w:r w:rsidR="0032403E" w:rsidRPr="00A67DCC">
              <w:rPr>
                <w:rFonts w:ascii="Browallia New" w:hAnsi="Browallia New" w:cs="Browallia New"/>
                <w:sz w:val="28"/>
                <w:szCs w:val="28"/>
                <w:cs/>
              </w:rPr>
              <w:t>หลังปรั</w:t>
            </w:r>
            <w:r w:rsidR="00F33B8F" w:rsidRPr="00A67DCC">
              <w:rPr>
                <w:rFonts w:ascii="Browallia New" w:hAnsi="Browallia New" w:cs="Browallia New"/>
                <w:sz w:val="28"/>
                <w:szCs w:val="28"/>
                <w:cs/>
              </w:rPr>
              <w:t>บปรุง</w:t>
            </w:r>
          </w:p>
        </w:tc>
        <w:tc>
          <w:tcPr>
            <w:tcW w:w="2087" w:type="dxa"/>
            <w:vAlign w:val="bottom"/>
          </w:tcPr>
          <w:p w14:paraId="2573D6F6" w14:textId="067CB449" w:rsidR="00081D98" w:rsidRPr="00A67DCC" w:rsidRDefault="00DF6D9A"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3,160,121</w:t>
            </w:r>
          </w:p>
        </w:tc>
        <w:tc>
          <w:tcPr>
            <w:tcW w:w="169" w:type="dxa"/>
            <w:vAlign w:val="bottom"/>
          </w:tcPr>
          <w:p w14:paraId="680A56C9" w14:textId="77777777" w:rsidR="00081D98" w:rsidRPr="00A67DCC"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6FB0386E" w14:textId="3B14AB32" w:rsidR="00081D98" w:rsidRPr="00A67DCC" w:rsidRDefault="00EA752F"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A67DCC">
              <w:rPr>
                <w:rFonts w:ascii="Browallia New" w:hAnsi="Browallia New" w:cs="Browallia New"/>
                <w:color w:val="000000"/>
                <w:sz w:val="28"/>
                <w:szCs w:val="28"/>
              </w:rPr>
              <w:t>-</w:t>
            </w:r>
          </w:p>
        </w:tc>
      </w:tr>
      <w:tr w:rsidR="00E2476E" w:rsidRPr="00A67DCC" w14:paraId="6878301E" w14:textId="77777777" w:rsidTr="008B5882">
        <w:trPr>
          <w:cantSplit/>
          <w:trHeight w:val="80"/>
        </w:trPr>
        <w:tc>
          <w:tcPr>
            <w:tcW w:w="4605" w:type="dxa"/>
          </w:tcPr>
          <w:p w14:paraId="32814BAB" w14:textId="19A94DA2" w:rsidR="00E2476E" w:rsidRPr="00A67DCC" w:rsidRDefault="00E2476E" w:rsidP="005F6A65">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ซื้อ</w:t>
            </w:r>
            <w:r w:rsidRPr="00A67DCC">
              <w:rPr>
                <w:rFonts w:ascii="Browallia New" w:hAnsi="Browallia New" w:cs="Browallia New"/>
                <w:sz w:val="28"/>
                <w:szCs w:val="28"/>
                <w:cs/>
                <w:lang w:val="en-GB"/>
              </w:rPr>
              <w:t>ระหว่างงวด</w:t>
            </w:r>
          </w:p>
        </w:tc>
        <w:tc>
          <w:tcPr>
            <w:tcW w:w="2087" w:type="dxa"/>
            <w:vAlign w:val="bottom"/>
          </w:tcPr>
          <w:p w14:paraId="3C0DA92E" w14:textId="5D6057D7" w:rsidR="00E2476E" w:rsidRPr="00A67DCC" w:rsidRDefault="001A239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83,272</w:t>
            </w:r>
          </w:p>
        </w:tc>
        <w:tc>
          <w:tcPr>
            <w:tcW w:w="169" w:type="dxa"/>
            <w:vAlign w:val="bottom"/>
          </w:tcPr>
          <w:p w14:paraId="732030E2" w14:textId="77777777" w:rsidR="00E2476E" w:rsidRPr="00A67DCC"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350052E0" w14:textId="2BA2A91D" w:rsidR="00E2476E" w:rsidRPr="00A67DCC" w:rsidRDefault="00CE7AE3"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1,760</w:t>
            </w:r>
          </w:p>
        </w:tc>
      </w:tr>
      <w:tr w:rsidR="00E2476E" w:rsidRPr="00A67DCC" w14:paraId="6874ECC0" w14:textId="77777777" w:rsidTr="008B5882">
        <w:trPr>
          <w:cantSplit/>
          <w:trHeight w:val="80"/>
        </w:trPr>
        <w:tc>
          <w:tcPr>
            <w:tcW w:w="4605" w:type="dxa"/>
          </w:tcPr>
          <w:p w14:paraId="33411073" w14:textId="47584640" w:rsidR="00E2476E" w:rsidRPr="00A67DCC" w:rsidRDefault="00E2476E" w:rsidP="005F6A65">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จำหน่ายระหว่างงวด</w:t>
            </w:r>
          </w:p>
        </w:tc>
        <w:tc>
          <w:tcPr>
            <w:tcW w:w="2087" w:type="dxa"/>
            <w:vAlign w:val="bottom"/>
          </w:tcPr>
          <w:p w14:paraId="2243D983" w14:textId="4B5B7190" w:rsidR="00E2476E" w:rsidRPr="00A67DCC" w:rsidRDefault="004E60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(11,143)</w:t>
            </w:r>
          </w:p>
        </w:tc>
        <w:tc>
          <w:tcPr>
            <w:tcW w:w="169" w:type="dxa"/>
            <w:vAlign w:val="bottom"/>
          </w:tcPr>
          <w:p w14:paraId="1FFC49EA" w14:textId="77777777" w:rsidR="00E2476E" w:rsidRPr="00A67DCC"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2CAC48E3" w14:textId="54421881" w:rsidR="00E2476E" w:rsidRPr="00A67DCC" w:rsidRDefault="004E601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(11,057)</w:t>
            </w:r>
          </w:p>
        </w:tc>
      </w:tr>
      <w:tr w:rsidR="00E2476E" w:rsidRPr="00A67DCC" w14:paraId="1DF89A47" w14:textId="77777777" w:rsidTr="0098602B">
        <w:trPr>
          <w:cantSplit/>
          <w:trHeight w:val="80"/>
        </w:trPr>
        <w:tc>
          <w:tcPr>
            <w:tcW w:w="4605" w:type="dxa"/>
          </w:tcPr>
          <w:p w14:paraId="14BC20D8" w14:textId="1593496D" w:rsidR="00E2476E" w:rsidRPr="00A67DCC" w:rsidRDefault="00E2476E" w:rsidP="005F6A65">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ตัดจำหน่ายระหว่างงวด</w:t>
            </w:r>
          </w:p>
        </w:tc>
        <w:tc>
          <w:tcPr>
            <w:tcW w:w="2087" w:type="dxa"/>
            <w:vAlign w:val="bottom"/>
          </w:tcPr>
          <w:p w14:paraId="37937544" w14:textId="16044C43" w:rsidR="00E2476E" w:rsidRPr="00A67DCC" w:rsidRDefault="00270A0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w:t>
            </w:r>
            <w:r w:rsidR="00E52E0D" w:rsidRPr="00A67DCC">
              <w:rPr>
                <w:rFonts w:ascii="Browallia New" w:hAnsi="Browallia New" w:cs="Browallia New"/>
                <w:sz w:val="28"/>
                <w:szCs w:val="28"/>
                <w:lang w:val="en-GB"/>
              </w:rPr>
              <w:t>81</w:t>
            </w:r>
            <w:r w:rsidRPr="00A67DCC">
              <w:rPr>
                <w:rFonts w:ascii="Browallia New" w:hAnsi="Browallia New" w:cs="Browallia New"/>
                <w:sz w:val="28"/>
                <w:szCs w:val="28"/>
                <w:lang w:val="en-GB"/>
              </w:rPr>
              <w:t>)</w:t>
            </w:r>
          </w:p>
        </w:tc>
        <w:tc>
          <w:tcPr>
            <w:tcW w:w="169" w:type="dxa"/>
            <w:vAlign w:val="bottom"/>
          </w:tcPr>
          <w:p w14:paraId="2F06889F" w14:textId="77777777" w:rsidR="00E2476E" w:rsidRPr="00A67DCC"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28B40A37" w14:textId="7233D3F2" w:rsidR="00E2476E" w:rsidRPr="00A67DCC" w:rsidRDefault="00270A0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(35)</w:t>
            </w:r>
          </w:p>
        </w:tc>
      </w:tr>
      <w:tr w:rsidR="00E2476E" w:rsidRPr="00A67DCC" w14:paraId="19ADB674" w14:textId="77777777">
        <w:trPr>
          <w:cantSplit/>
          <w:trHeight w:val="80"/>
        </w:trPr>
        <w:tc>
          <w:tcPr>
            <w:tcW w:w="4605" w:type="dxa"/>
          </w:tcPr>
          <w:p w14:paraId="632262E6" w14:textId="77F3680C" w:rsidR="00E2476E" w:rsidRPr="00A67DCC" w:rsidRDefault="00E2476E" w:rsidP="005F6A65">
            <w:pPr>
              <w:tabs>
                <w:tab w:val="left" w:pos="3390"/>
              </w:tabs>
              <w:spacing w:line="240" w:lineRule="auto"/>
              <w:jc w:val="thaiDistribute"/>
              <w:rPr>
                <w:rFonts w:ascii="Browallia New" w:hAnsi="Browallia New" w:cs="Browallia New"/>
                <w:sz w:val="28"/>
                <w:szCs w:val="28"/>
                <w:cs/>
                <w:lang w:val="en-GB"/>
              </w:rPr>
            </w:pPr>
            <w:r w:rsidRPr="00A67DCC">
              <w:rPr>
                <w:rFonts w:ascii="Browallia New" w:hAnsi="Browallia New" w:cs="Browallia New"/>
                <w:sz w:val="28"/>
                <w:szCs w:val="28"/>
                <w:cs/>
              </w:rPr>
              <w:t>ค่าเสื่อมราคาสำหรับงวด</w:t>
            </w:r>
          </w:p>
        </w:tc>
        <w:tc>
          <w:tcPr>
            <w:tcW w:w="2087" w:type="dxa"/>
            <w:tcBorders>
              <w:bottom w:val="single" w:sz="4" w:space="0" w:color="auto"/>
            </w:tcBorders>
            <w:vAlign w:val="bottom"/>
          </w:tcPr>
          <w:p w14:paraId="5A62F411" w14:textId="739F3E5A" w:rsidR="00E2476E" w:rsidRPr="00A67DCC" w:rsidRDefault="00270A0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w:t>
            </w:r>
            <w:r w:rsidR="001865D8" w:rsidRPr="00A67DCC">
              <w:rPr>
                <w:rFonts w:ascii="Browallia New" w:hAnsi="Browallia New" w:cs="Browallia New"/>
                <w:sz w:val="28"/>
                <w:szCs w:val="28"/>
                <w:lang w:val="en-GB"/>
              </w:rPr>
              <w:t>60,577</w:t>
            </w:r>
            <w:r w:rsidRPr="00A67DCC">
              <w:rPr>
                <w:rFonts w:ascii="Browallia New" w:hAnsi="Browallia New" w:cs="Browallia New"/>
                <w:sz w:val="28"/>
                <w:szCs w:val="28"/>
                <w:lang w:val="en-GB"/>
              </w:rPr>
              <w:t>)</w:t>
            </w:r>
          </w:p>
        </w:tc>
        <w:tc>
          <w:tcPr>
            <w:tcW w:w="169" w:type="dxa"/>
            <w:vAlign w:val="bottom"/>
          </w:tcPr>
          <w:p w14:paraId="213A09B8" w14:textId="77777777" w:rsidR="00E2476E" w:rsidRPr="00A67DCC"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vAlign w:val="bottom"/>
          </w:tcPr>
          <w:p w14:paraId="4A938DA4" w14:textId="34B72E97" w:rsidR="00E2476E" w:rsidRPr="00A67DCC" w:rsidRDefault="00270A0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(17,922)</w:t>
            </w:r>
          </w:p>
        </w:tc>
      </w:tr>
      <w:tr w:rsidR="00E2476E" w:rsidRPr="00A67DCC" w14:paraId="63C1F117" w14:textId="77777777" w:rsidTr="008B5882">
        <w:trPr>
          <w:cantSplit/>
        </w:trPr>
        <w:tc>
          <w:tcPr>
            <w:tcW w:w="4605" w:type="dxa"/>
          </w:tcPr>
          <w:p w14:paraId="56FAA243" w14:textId="76FDC95A" w:rsidR="00E2476E" w:rsidRPr="00A67DCC" w:rsidRDefault="00E2476E" w:rsidP="005F6A65">
            <w:pPr>
              <w:pStyle w:val="acctfourfigures"/>
              <w:tabs>
                <w:tab w:val="clear" w:pos="765"/>
              </w:tabs>
              <w:spacing w:line="240" w:lineRule="auto"/>
              <w:rPr>
                <w:rFonts w:ascii="Browallia New" w:hAnsi="Browallia New" w:cs="Browallia New"/>
                <w:sz w:val="28"/>
                <w:szCs w:val="28"/>
                <w:lang w:bidi="th-TH"/>
              </w:rPr>
            </w:pPr>
            <w:r w:rsidRPr="00A67DCC">
              <w:rPr>
                <w:rFonts w:ascii="Browallia New" w:hAnsi="Browallia New" w:cs="Browallia New"/>
                <w:sz w:val="28"/>
                <w:szCs w:val="28"/>
                <w:cs/>
                <w:lang w:bidi="th-TH"/>
              </w:rPr>
              <w:t>มูลค่าสุทธิตามบัญชี</w:t>
            </w:r>
            <w:r w:rsidRPr="00A67DCC">
              <w:rPr>
                <w:rFonts w:ascii="Browallia New" w:hAnsi="Browallia New" w:cs="Browallia New"/>
                <w:sz w:val="28"/>
                <w:szCs w:val="28"/>
                <w:cs/>
              </w:rPr>
              <w:t xml:space="preserve"> </w:t>
            </w:r>
            <w:r w:rsidRPr="00A67DCC">
              <w:rPr>
                <w:rFonts w:ascii="Browallia New" w:hAnsi="Browallia New" w:cs="Browallia New"/>
                <w:sz w:val="28"/>
                <w:szCs w:val="28"/>
                <w:cs/>
                <w:lang w:bidi="th-TH"/>
              </w:rPr>
              <w:t>ณ</w:t>
            </w:r>
            <w:r w:rsidRPr="00A67DCC">
              <w:rPr>
                <w:rFonts w:ascii="Browallia New" w:hAnsi="Browallia New" w:cs="Browallia New"/>
                <w:sz w:val="28"/>
                <w:szCs w:val="28"/>
                <w:cs/>
              </w:rPr>
              <w:t xml:space="preserve"> </w:t>
            </w:r>
            <w:r w:rsidRPr="00A67DCC">
              <w:rPr>
                <w:rFonts w:ascii="Browallia New" w:hAnsi="Browallia New" w:cs="Browallia New"/>
                <w:sz w:val="28"/>
                <w:szCs w:val="28"/>
                <w:cs/>
                <w:lang w:bidi="th-TH"/>
              </w:rPr>
              <w:t>วันที่</w:t>
            </w:r>
            <w:r w:rsidRPr="00A67DCC">
              <w:rPr>
                <w:rFonts w:ascii="Browallia New" w:hAnsi="Browallia New" w:cs="Browallia New"/>
                <w:sz w:val="28"/>
                <w:szCs w:val="28"/>
                <w:cs/>
              </w:rPr>
              <w:t xml:space="preserve"> </w:t>
            </w:r>
            <w:r w:rsidR="00EB3FBF" w:rsidRPr="00A67DCC">
              <w:rPr>
                <w:rFonts w:ascii="Browallia New" w:hAnsi="Browallia New" w:cs="Browallia New"/>
                <w:spacing w:val="-2"/>
                <w:sz w:val="28"/>
                <w:szCs w:val="28"/>
              </w:rPr>
              <w:t>30</w:t>
            </w:r>
            <w:r w:rsidR="00EB3FBF" w:rsidRPr="00A67DCC">
              <w:rPr>
                <w:rFonts w:ascii="Browallia New" w:hAnsi="Browallia New" w:cs="Browallia New"/>
                <w:spacing w:val="-2"/>
                <w:sz w:val="28"/>
                <w:szCs w:val="28"/>
                <w:cs/>
              </w:rPr>
              <w:t xml:space="preserve"> </w:t>
            </w:r>
            <w:r w:rsidR="00EB3FBF" w:rsidRPr="00A67DCC">
              <w:rPr>
                <w:rFonts w:ascii="Browallia New" w:hAnsi="Browallia New" w:cs="Browallia New"/>
                <w:spacing w:val="-2"/>
                <w:sz w:val="28"/>
                <w:szCs w:val="28"/>
                <w:cs/>
                <w:lang w:bidi="th-TH"/>
              </w:rPr>
              <w:t>มิถุนายน</w:t>
            </w:r>
            <w:r w:rsidR="00EB3FBF" w:rsidRPr="00A67DCC">
              <w:rPr>
                <w:rFonts w:ascii="Browallia New" w:hAnsi="Browallia New" w:cs="Browallia New"/>
                <w:spacing w:val="-2"/>
                <w:sz w:val="28"/>
                <w:szCs w:val="28"/>
                <w:cs/>
              </w:rPr>
              <w:t xml:space="preserve"> </w:t>
            </w:r>
            <w:r w:rsidRPr="00A67DCC">
              <w:rPr>
                <w:rFonts w:ascii="Browallia New" w:hAnsi="Browallia New" w:cs="Browallia New"/>
                <w:sz w:val="28"/>
                <w:szCs w:val="28"/>
              </w:rPr>
              <w:t>256</w:t>
            </w:r>
            <w:r w:rsidR="00FD5A3C" w:rsidRPr="00A67DCC">
              <w:rPr>
                <w:rFonts w:ascii="Browallia New" w:hAnsi="Browallia New" w:cs="Browallia New"/>
                <w:sz w:val="28"/>
                <w:szCs w:val="28"/>
              </w:rPr>
              <w:t>8</w:t>
            </w:r>
          </w:p>
        </w:tc>
        <w:tc>
          <w:tcPr>
            <w:tcW w:w="2087" w:type="dxa"/>
            <w:tcBorders>
              <w:top w:val="single" w:sz="4" w:space="0" w:color="auto"/>
              <w:bottom w:val="single" w:sz="12" w:space="0" w:color="auto"/>
            </w:tcBorders>
            <w:vAlign w:val="bottom"/>
          </w:tcPr>
          <w:p w14:paraId="0EAA8DD4" w14:textId="01AE3D33" w:rsidR="00E2476E" w:rsidRPr="00A67DCC" w:rsidRDefault="00786D6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3,171,592</w:t>
            </w:r>
          </w:p>
        </w:tc>
        <w:tc>
          <w:tcPr>
            <w:tcW w:w="169" w:type="dxa"/>
            <w:vAlign w:val="bottom"/>
          </w:tcPr>
          <w:p w14:paraId="400FBDA1" w14:textId="77777777" w:rsidR="00E2476E" w:rsidRPr="00A67DCC"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vAlign w:val="bottom"/>
          </w:tcPr>
          <w:p w14:paraId="36EAAB7F" w14:textId="03C661AA" w:rsidR="00E2476E" w:rsidRPr="00A67DCC" w:rsidRDefault="00270A0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855,116</w:t>
            </w:r>
          </w:p>
        </w:tc>
      </w:tr>
    </w:tbl>
    <w:p w14:paraId="5F50CB87" w14:textId="17365887" w:rsidR="00243676" w:rsidRPr="00A67DCC" w:rsidRDefault="00243676" w:rsidP="004379ED">
      <w:pPr>
        <w:tabs>
          <w:tab w:val="left" w:pos="426"/>
        </w:tabs>
        <w:ind w:left="426"/>
        <w:jc w:val="thaiDistribute"/>
        <w:rPr>
          <w:rFonts w:ascii="Browallia New" w:hAnsi="Browallia New" w:cs="Browallia New"/>
          <w:spacing w:val="-2"/>
          <w:sz w:val="28"/>
          <w:szCs w:val="28"/>
        </w:rPr>
      </w:pPr>
    </w:p>
    <w:p w14:paraId="125FBE61" w14:textId="5BCB7B9E" w:rsidR="00850368" w:rsidRPr="00A67DCC" w:rsidRDefault="00C86828" w:rsidP="009F28F8">
      <w:pPr>
        <w:tabs>
          <w:tab w:val="left" w:pos="426"/>
        </w:tabs>
        <w:ind w:left="426"/>
        <w:jc w:val="thaiDistribute"/>
        <w:rPr>
          <w:rFonts w:ascii="Browallia New" w:hAnsi="Browallia New" w:cs="Browallia New"/>
          <w:spacing w:val="-2"/>
          <w:sz w:val="28"/>
          <w:szCs w:val="28"/>
        </w:rPr>
      </w:pPr>
      <w:r w:rsidRPr="00A67DCC">
        <w:rPr>
          <w:rFonts w:ascii="Browallia New" w:hAnsi="Browallia New" w:cs="Browallia New"/>
          <w:spacing w:val="-2"/>
          <w:sz w:val="28"/>
          <w:szCs w:val="28"/>
          <w:cs/>
        </w:rPr>
        <w:t xml:space="preserve">ณ วันที่ </w:t>
      </w:r>
      <w:r w:rsidR="00EB3FBF" w:rsidRPr="00A67DCC">
        <w:rPr>
          <w:rFonts w:ascii="Browallia New" w:hAnsi="Browallia New" w:cs="Browallia New"/>
          <w:spacing w:val="-2"/>
          <w:sz w:val="28"/>
          <w:szCs w:val="28"/>
          <w:lang w:val="en-GB"/>
        </w:rPr>
        <w:t>30</w:t>
      </w:r>
      <w:r w:rsidR="00EB3FBF" w:rsidRPr="00A67DCC">
        <w:rPr>
          <w:rFonts w:ascii="Browallia New" w:hAnsi="Browallia New" w:cs="Browallia New"/>
          <w:spacing w:val="-2"/>
          <w:sz w:val="28"/>
          <w:szCs w:val="28"/>
          <w:cs/>
        </w:rPr>
        <w:t xml:space="preserve"> มิถุนายน </w:t>
      </w:r>
      <w:r w:rsidR="00FD5A3C" w:rsidRPr="00A67DCC">
        <w:rPr>
          <w:rFonts w:ascii="Browallia New" w:hAnsi="Browallia New" w:cs="Browallia New"/>
          <w:sz w:val="28"/>
          <w:szCs w:val="28"/>
        </w:rPr>
        <w:t xml:space="preserve">2568 </w:t>
      </w:r>
      <w:r w:rsidRPr="00A67DCC">
        <w:rPr>
          <w:rFonts w:ascii="Browallia New" w:hAnsi="Browallia New" w:cs="Browallia New"/>
          <w:spacing w:val="-2"/>
          <w:sz w:val="28"/>
          <w:szCs w:val="28"/>
          <w:cs/>
        </w:rPr>
        <w:t>และ</w:t>
      </w:r>
      <w:r w:rsidR="0079486B" w:rsidRPr="00A67DCC">
        <w:rPr>
          <w:rFonts w:ascii="Browallia New" w:hAnsi="Browallia New" w:cs="Browallia New"/>
          <w:spacing w:val="-2"/>
          <w:sz w:val="28"/>
          <w:szCs w:val="28"/>
          <w:cs/>
        </w:rPr>
        <w:t xml:space="preserve"> </w:t>
      </w:r>
      <w:r w:rsidRPr="00A67DCC">
        <w:rPr>
          <w:rFonts w:ascii="Browallia New" w:hAnsi="Browallia New" w:cs="Browallia New"/>
          <w:spacing w:val="-2"/>
          <w:sz w:val="28"/>
          <w:szCs w:val="28"/>
          <w:cs/>
        </w:rPr>
        <w:t xml:space="preserve">วันที่ </w:t>
      </w:r>
      <w:r w:rsidRPr="00A67DCC">
        <w:rPr>
          <w:rFonts w:ascii="Browallia New" w:hAnsi="Browallia New" w:cs="Browallia New"/>
          <w:spacing w:val="-2"/>
          <w:sz w:val="28"/>
          <w:szCs w:val="28"/>
        </w:rPr>
        <w:t xml:space="preserve">31 </w:t>
      </w:r>
      <w:r w:rsidRPr="00A67DCC">
        <w:rPr>
          <w:rFonts w:ascii="Browallia New" w:hAnsi="Browallia New" w:cs="Browallia New"/>
          <w:spacing w:val="-2"/>
          <w:sz w:val="28"/>
          <w:szCs w:val="28"/>
          <w:cs/>
        </w:rPr>
        <w:t xml:space="preserve">ธันวาคม </w:t>
      </w:r>
      <w:r w:rsidRPr="00A67DCC">
        <w:rPr>
          <w:rFonts w:ascii="Browallia New" w:hAnsi="Browallia New" w:cs="Browallia New"/>
          <w:spacing w:val="-2"/>
          <w:sz w:val="28"/>
          <w:szCs w:val="28"/>
        </w:rPr>
        <w:t>256</w:t>
      </w:r>
      <w:r w:rsidR="00FD5A3C" w:rsidRPr="00A67DCC">
        <w:rPr>
          <w:rFonts w:ascii="Browallia New" w:hAnsi="Browallia New" w:cs="Browallia New"/>
          <w:spacing w:val="-2"/>
          <w:sz w:val="28"/>
          <w:szCs w:val="28"/>
        </w:rPr>
        <w:t>7</w:t>
      </w:r>
      <w:r w:rsidRPr="00A67DCC">
        <w:rPr>
          <w:rFonts w:ascii="Browallia New" w:hAnsi="Browallia New" w:cs="Browallia New"/>
          <w:spacing w:val="-2"/>
          <w:sz w:val="28"/>
          <w:szCs w:val="28"/>
        </w:rPr>
        <w:t xml:space="preserve"> </w:t>
      </w:r>
      <w:r w:rsidR="004D5A7D" w:rsidRPr="00A67DCC">
        <w:rPr>
          <w:rFonts w:ascii="Browallia New" w:hAnsi="Browallia New" w:cs="Browallia New"/>
          <w:spacing w:val="-2"/>
          <w:sz w:val="28"/>
          <w:szCs w:val="28"/>
          <w:cs/>
        </w:rPr>
        <w:t>ที่ดินพร้อมสิ่งปลูกสร้าง</w:t>
      </w:r>
      <w:r w:rsidR="003D4A2E" w:rsidRPr="00A67DCC">
        <w:rPr>
          <w:rFonts w:ascii="Browallia New" w:hAnsi="Browallia New" w:cs="Browallia New"/>
          <w:spacing w:val="-2"/>
          <w:sz w:val="28"/>
          <w:szCs w:val="28"/>
          <w:cs/>
        </w:rPr>
        <w:t>ของกลุ่มบริษัท</w:t>
      </w:r>
      <w:r w:rsidR="0079486B" w:rsidRPr="00A67DCC">
        <w:rPr>
          <w:rFonts w:ascii="Browallia New" w:hAnsi="Browallia New" w:cs="Browallia New"/>
          <w:spacing w:val="-2"/>
          <w:sz w:val="28"/>
          <w:szCs w:val="28"/>
          <w:cs/>
        </w:rPr>
        <w:t>ซึ่ง</w:t>
      </w:r>
      <w:r w:rsidR="004D5A7D" w:rsidRPr="00A67DCC">
        <w:rPr>
          <w:rFonts w:ascii="Browallia New" w:hAnsi="Browallia New" w:cs="Browallia New"/>
          <w:spacing w:val="-2"/>
          <w:sz w:val="28"/>
          <w:szCs w:val="28"/>
          <w:cs/>
        </w:rPr>
        <w:t>มีมูลค่าสุทธิตามบัญชี</w:t>
      </w:r>
      <w:r w:rsidR="0079486B" w:rsidRPr="00A67DCC">
        <w:rPr>
          <w:rFonts w:ascii="Browallia New" w:hAnsi="Browallia New" w:cs="Browallia New"/>
          <w:spacing w:val="-2"/>
          <w:sz w:val="28"/>
          <w:szCs w:val="28"/>
          <w:cs/>
        </w:rPr>
        <w:t xml:space="preserve"> </w:t>
      </w:r>
      <w:r w:rsidR="004D5A7D" w:rsidRPr="00A67DCC">
        <w:rPr>
          <w:rFonts w:ascii="Browallia New" w:hAnsi="Browallia New" w:cs="Browallia New"/>
          <w:spacing w:val="-2"/>
          <w:sz w:val="28"/>
          <w:szCs w:val="28"/>
          <w:cs/>
        </w:rPr>
        <w:t xml:space="preserve">จำนวน </w:t>
      </w:r>
      <w:r w:rsidR="009D4409" w:rsidRPr="00A67DCC">
        <w:rPr>
          <w:rFonts w:ascii="Browallia New" w:hAnsi="Browallia New" w:cs="Browallia New"/>
          <w:spacing w:val="-2"/>
          <w:sz w:val="28"/>
          <w:szCs w:val="28"/>
        </w:rPr>
        <w:t>1,95</w:t>
      </w:r>
      <w:r w:rsidR="00C4794C" w:rsidRPr="00A67DCC">
        <w:rPr>
          <w:rFonts w:ascii="Browallia New" w:hAnsi="Browallia New" w:cs="Browallia New"/>
          <w:spacing w:val="-2"/>
          <w:sz w:val="28"/>
          <w:szCs w:val="28"/>
        </w:rPr>
        <w:t>4</w:t>
      </w:r>
      <w:r w:rsidR="009D4409" w:rsidRPr="00A67DCC">
        <w:rPr>
          <w:rFonts w:ascii="Browallia New" w:hAnsi="Browallia New" w:cs="Browallia New"/>
          <w:spacing w:val="-2"/>
          <w:sz w:val="28"/>
          <w:szCs w:val="28"/>
        </w:rPr>
        <w:t>.8</w:t>
      </w:r>
      <w:r w:rsidR="00C4794C" w:rsidRPr="00A67DCC">
        <w:rPr>
          <w:rFonts w:ascii="Browallia New" w:hAnsi="Browallia New" w:cs="Browallia New"/>
          <w:spacing w:val="-2"/>
          <w:sz w:val="28"/>
          <w:szCs w:val="28"/>
        </w:rPr>
        <w:t>4</w:t>
      </w:r>
      <w:r w:rsidR="004D5A7D" w:rsidRPr="00A67DCC">
        <w:rPr>
          <w:rFonts w:ascii="Browallia New" w:hAnsi="Browallia New" w:cs="Browallia New"/>
          <w:spacing w:val="-2"/>
          <w:sz w:val="28"/>
          <w:szCs w:val="28"/>
          <w:cs/>
        </w:rPr>
        <w:t xml:space="preserve"> ล้านบาท</w:t>
      </w:r>
      <w:r w:rsidR="0049583D" w:rsidRPr="00A67DCC">
        <w:rPr>
          <w:rFonts w:ascii="Browallia New" w:hAnsi="Browallia New" w:cs="Browallia New"/>
          <w:spacing w:val="-2"/>
          <w:sz w:val="28"/>
          <w:szCs w:val="28"/>
        </w:rPr>
        <w:t xml:space="preserve"> </w:t>
      </w:r>
      <w:r w:rsidR="0018512C" w:rsidRPr="00A67DCC">
        <w:rPr>
          <w:rFonts w:ascii="Browallia New" w:hAnsi="Browallia New" w:cs="Browallia New"/>
          <w:spacing w:val="-2"/>
          <w:sz w:val="28"/>
          <w:szCs w:val="28"/>
          <w:cs/>
        </w:rPr>
        <w:t>และ</w:t>
      </w:r>
      <w:r w:rsidR="004D5A7D" w:rsidRPr="00A67DCC">
        <w:rPr>
          <w:rFonts w:ascii="Browallia New" w:hAnsi="Browallia New" w:cs="Browallia New"/>
          <w:spacing w:val="-2"/>
          <w:sz w:val="28"/>
          <w:szCs w:val="28"/>
          <w:cs/>
        </w:rPr>
        <w:t xml:space="preserve"> </w:t>
      </w:r>
      <w:r w:rsidR="0079486B" w:rsidRPr="00A67DCC">
        <w:rPr>
          <w:rFonts w:ascii="Browallia New" w:hAnsi="Browallia New" w:cs="Browallia New"/>
          <w:spacing w:val="-2"/>
          <w:sz w:val="28"/>
          <w:szCs w:val="28"/>
          <w:cs/>
        </w:rPr>
        <w:t xml:space="preserve">จำนวน </w:t>
      </w:r>
      <w:r w:rsidR="00E6773B" w:rsidRPr="00A67DCC">
        <w:rPr>
          <w:rFonts w:ascii="Browallia New" w:hAnsi="Browallia New" w:cs="Browallia New"/>
          <w:spacing w:val="-2"/>
          <w:sz w:val="28"/>
          <w:szCs w:val="28"/>
        </w:rPr>
        <w:t>1,952.36</w:t>
      </w:r>
      <w:r w:rsidR="004D5A7D" w:rsidRPr="00A67DCC">
        <w:rPr>
          <w:rFonts w:ascii="Browallia New" w:hAnsi="Browallia New" w:cs="Browallia New"/>
          <w:spacing w:val="-2"/>
          <w:sz w:val="28"/>
          <w:szCs w:val="28"/>
          <w:cs/>
        </w:rPr>
        <w:t xml:space="preserve"> ล้านบาท </w:t>
      </w:r>
      <w:r w:rsidR="00022751" w:rsidRPr="00A67DCC">
        <w:rPr>
          <w:rFonts w:ascii="Browallia New" w:hAnsi="Browallia New" w:cs="Browallia New"/>
          <w:spacing w:val="-2"/>
          <w:sz w:val="28"/>
          <w:szCs w:val="28"/>
          <w:cs/>
        </w:rPr>
        <w:t xml:space="preserve">ตามลำดับ </w:t>
      </w:r>
      <w:r w:rsidR="0079486B" w:rsidRPr="00A67DCC">
        <w:rPr>
          <w:rFonts w:ascii="Browallia New" w:hAnsi="Browallia New" w:cs="Browallia New"/>
          <w:spacing w:val="-2"/>
          <w:sz w:val="28"/>
          <w:szCs w:val="28"/>
          <w:cs/>
        </w:rPr>
        <w:t xml:space="preserve">(งบการเงินเฉพาะของบริษัท : จำนวน </w:t>
      </w:r>
      <w:r w:rsidR="00A428E7" w:rsidRPr="00A67DCC">
        <w:rPr>
          <w:rFonts w:ascii="Browallia New" w:hAnsi="Browallia New" w:cs="Browallia New"/>
          <w:spacing w:val="-2"/>
          <w:sz w:val="28"/>
          <w:szCs w:val="28"/>
        </w:rPr>
        <w:t>4</w:t>
      </w:r>
      <w:r w:rsidR="00C4794C" w:rsidRPr="00A67DCC">
        <w:rPr>
          <w:rFonts w:ascii="Browallia New" w:hAnsi="Browallia New" w:cs="Browallia New"/>
          <w:spacing w:val="-2"/>
          <w:sz w:val="28"/>
          <w:szCs w:val="28"/>
        </w:rPr>
        <w:t>39.</w:t>
      </w:r>
      <w:r w:rsidR="009D26FC" w:rsidRPr="00A67DCC">
        <w:rPr>
          <w:rFonts w:ascii="Browallia New" w:hAnsi="Browallia New" w:cs="Browallia New"/>
          <w:spacing w:val="-2"/>
          <w:sz w:val="28"/>
          <w:szCs w:val="28"/>
        </w:rPr>
        <w:t>72</w:t>
      </w:r>
      <w:r w:rsidR="00F858D7" w:rsidRPr="00A67DCC">
        <w:rPr>
          <w:rFonts w:ascii="Browallia New" w:hAnsi="Browallia New" w:cs="Browallia New"/>
          <w:spacing w:val="-2"/>
          <w:sz w:val="28"/>
          <w:szCs w:val="28"/>
          <w:cs/>
        </w:rPr>
        <w:t xml:space="preserve"> </w:t>
      </w:r>
      <w:r w:rsidR="0079486B" w:rsidRPr="00A67DCC">
        <w:rPr>
          <w:rFonts w:ascii="Browallia New" w:hAnsi="Browallia New" w:cs="Browallia New"/>
          <w:spacing w:val="-2"/>
          <w:sz w:val="28"/>
          <w:szCs w:val="28"/>
          <w:cs/>
        </w:rPr>
        <w:t xml:space="preserve">ล้านบาท และ จำนวน </w:t>
      </w:r>
      <w:r w:rsidR="00A428E7" w:rsidRPr="00A67DCC">
        <w:rPr>
          <w:rFonts w:ascii="Browallia New" w:hAnsi="Browallia New" w:cs="Browallia New"/>
          <w:spacing w:val="-2"/>
          <w:sz w:val="28"/>
          <w:szCs w:val="28"/>
        </w:rPr>
        <w:t>42</w:t>
      </w:r>
      <w:r w:rsidR="00425162" w:rsidRPr="00A67DCC">
        <w:rPr>
          <w:rFonts w:ascii="Browallia New" w:hAnsi="Browallia New" w:cs="Browallia New"/>
          <w:spacing w:val="-2"/>
          <w:sz w:val="28"/>
          <w:szCs w:val="28"/>
        </w:rPr>
        <w:t>2.50</w:t>
      </w:r>
      <w:r w:rsidR="000B41E7" w:rsidRPr="00A67DCC">
        <w:rPr>
          <w:rFonts w:ascii="Browallia New" w:hAnsi="Browallia New" w:cs="Browallia New"/>
          <w:spacing w:val="-2"/>
          <w:sz w:val="28"/>
          <w:szCs w:val="28"/>
          <w:cs/>
        </w:rPr>
        <w:t xml:space="preserve"> </w:t>
      </w:r>
      <w:r w:rsidR="0079486B" w:rsidRPr="00A67DCC">
        <w:rPr>
          <w:rFonts w:ascii="Browallia New" w:hAnsi="Browallia New" w:cs="Browallia New"/>
          <w:spacing w:val="-2"/>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r w:rsidR="00186B0D" w:rsidRPr="00A67DCC">
        <w:rPr>
          <w:rFonts w:ascii="Browallia New" w:hAnsi="Browallia New" w:cs="Browallia New"/>
          <w:spacing w:val="-2"/>
          <w:sz w:val="28"/>
          <w:szCs w:val="28"/>
          <w:cs/>
        </w:rPr>
        <w:t xml:space="preserve"> </w:t>
      </w:r>
    </w:p>
    <w:p w14:paraId="2E66842C" w14:textId="77777777" w:rsidR="00D66E13" w:rsidRPr="00A67DCC" w:rsidRDefault="00D66E13" w:rsidP="009F28F8">
      <w:pPr>
        <w:tabs>
          <w:tab w:val="left" w:pos="426"/>
        </w:tabs>
        <w:ind w:left="426"/>
        <w:jc w:val="thaiDistribute"/>
        <w:rPr>
          <w:rFonts w:ascii="Browallia New" w:hAnsi="Browallia New" w:cs="Browallia New"/>
          <w:spacing w:val="-2"/>
          <w:sz w:val="28"/>
          <w:szCs w:val="28"/>
        </w:rPr>
      </w:pPr>
    </w:p>
    <w:p w14:paraId="6859AC47" w14:textId="12FA9BCA" w:rsidR="00D66E90" w:rsidRPr="00A67DCC" w:rsidRDefault="00D66E13" w:rsidP="0048477C">
      <w:pPr>
        <w:tabs>
          <w:tab w:val="left" w:pos="426"/>
        </w:tabs>
        <w:ind w:left="426"/>
        <w:jc w:val="thaiDistribute"/>
        <w:rPr>
          <w:rFonts w:ascii="Browallia New" w:hAnsi="Browallia New" w:cs="Browallia New"/>
          <w:sz w:val="28"/>
          <w:szCs w:val="28"/>
        </w:rPr>
      </w:pPr>
      <w:r w:rsidRPr="00A67DCC">
        <w:rPr>
          <w:rFonts w:ascii="Browallia New" w:hAnsi="Browallia New" w:cs="Browallia New"/>
          <w:spacing w:val="-2"/>
          <w:sz w:val="28"/>
          <w:szCs w:val="28"/>
          <w:cs/>
        </w:rPr>
        <w:t xml:space="preserve">ณ วันที่ </w:t>
      </w:r>
      <w:r w:rsidR="00EB3FBF" w:rsidRPr="00A67DCC">
        <w:rPr>
          <w:rFonts w:ascii="Browallia New" w:hAnsi="Browallia New" w:cs="Browallia New"/>
          <w:spacing w:val="-2"/>
          <w:sz w:val="28"/>
          <w:szCs w:val="28"/>
          <w:lang w:val="en-GB"/>
        </w:rPr>
        <w:t>30</w:t>
      </w:r>
      <w:r w:rsidR="00EB3FBF" w:rsidRPr="00A67DCC">
        <w:rPr>
          <w:rFonts w:ascii="Browallia New" w:hAnsi="Browallia New" w:cs="Browallia New"/>
          <w:spacing w:val="-2"/>
          <w:sz w:val="28"/>
          <w:szCs w:val="28"/>
          <w:cs/>
        </w:rPr>
        <w:t xml:space="preserve"> มิถุนายน </w:t>
      </w:r>
      <w:r w:rsidRPr="00A67DCC">
        <w:rPr>
          <w:rFonts w:ascii="Browallia New" w:hAnsi="Browallia New" w:cs="Browallia New"/>
          <w:sz w:val="28"/>
          <w:szCs w:val="28"/>
        </w:rPr>
        <w:t>2568</w:t>
      </w:r>
      <w:r w:rsidR="009A0569" w:rsidRPr="00A67DCC">
        <w:rPr>
          <w:rFonts w:ascii="Browallia New" w:hAnsi="Browallia New" w:cs="Browallia New"/>
          <w:sz w:val="28"/>
          <w:szCs w:val="28"/>
          <w:cs/>
        </w:rPr>
        <w:t xml:space="preserve"> ที่ดินพร้อมสิ่งปลูกสร้างของบริษัทย่อย ซึ่งมีมูลค่าสุทธิตามบัญชี จำนวน</w:t>
      </w:r>
      <w:r w:rsidR="00BE54C3" w:rsidRPr="00A67DCC">
        <w:rPr>
          <w:rFonts w:ascii="Browallia New" w:hAnsi="Browallia New" w:cs="Browallia New"/>
          <w:sz w:val="28"/>
          <w:szCs w:val="28"/>
        </w:rPr>
        <w:t xml:space="preserve"> 2</w:t>
      </w:r>
      <w:r w:rsidR="004215B6" w:rsidRPr="00A67DCC">
        <w:rPr>
          <w:rFonts w:ascii="Browallia New" w:hAnsi="Browallia New" w:cs="Browallia New"/>
          <w:sz w:val="28"/>
          <w:szCs w:val="28"/>
        </w:rPr>
        <w:t>80.01</w:t>
      </w:r>
      <w:r w:rsidR="00BE54C3" w:rsidRPr="00A67DCC">
        <w:rPr>
          <w:rFonts w:ascii="Browallia New" w:hAnsi="Browallia New" w:cs="Browallia New"/>
          <w:sz w:val="28"/>
          <w:szCs w:val="28"/>
        </w:rPr>
        <w:t xml:space="preserve"> </w:t>
      </w:r>
      <w:r w:rsidR="009A0569" w:rsidRPr="00A67DCC">
        <w:rPr>
          <w:rFonts w:ascii="Browallia New" w:hAnsi="Browallia New" w:cs="Browallia New"/>
          <w:sz w:val="28"/>
          <w:szCs w:val="28"/>
          <w:cs/>
        </w:rPr>
        <w:t>ล้านบาท ติดภาระจำนองเป็นหลักประกันหุ้นกู้กับบริษัทหลักทรัพย์แห่งหนึ่ง</w:t>
      </w:r>
    </w:p>
    <w:p w14:paraId="573AD0E6" w14:textId="214915F5" w:rsidR="0015241F" w:rsidRPr="00A67DCC" w:rsidRDefault="000E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A67DCC">
        <w:rPr>
          <w:rFonts w:ascii="Browallia New" w:hAnsi="Browallia New" w:cs="Browallia New"/>
          <w:spacing w:val="-2"/>
          <w:sz w:val="28"/>
          <w:szCs w:val="28"/>
        </w:rPr>
        <w:br w:type="page"/>
      </w:r>
    </w:p>
    <w:p w14:paraId="539806A1" w14:textId="4E492AE9" w:rsidR="00C10503" w:rsidRPr="00A67DCC" w:rsidRDefault="009A767A"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สินทรัพย์</w:t>
      </w:r>
      <w:r w:rsidR="00A31D9F" w:rsidRPr="00A67DCC">
        <w:rPr>
          <w:rFonts w:ascii="Browallia New" w:hAnsi="Browallia New" w:cs="Browallia New"/>
          <w:b/>
          <w:bCs/>
          <w:sz w:val="28"/>
          <w:szCs w:val="28"/>
          <w:cs/>
          <w:lang w:val="en-GB"/>
        </w:rPr>
        <w:t>สิทธิการใช้</w:t>
      </w:r>
    </w:p>
    <w:p w14:paraId="56923BBC" w14:textId="55942B81" w:rsidR="00A31D9F" w:rsidRPr="00A67DCC" w:rsidRDefault="00A31D9F" w:rsidP="009A0569">
      <w:pPr>
        <w:ind w:firstLine="706"/>
        <w:rPr>
          <w:rFonts w:ascii="Browallia New" w:hAnsi="Browallia New" w:cs="Browallia New"/>
        </w:rPr>
      </w:pPr>
    </w:p>
    <w:p w14:paraId="6F6BEEE3" w14:textId="07315365" w:rsidR="00E612AD" w:rsidRPr="00A67DCC" w:rsidRDefault="00604CB9" w:rsidP="006F50A2">
      <w:pPr>
        <w:tabs>
          <w:tab w:val="left" w:pos="426"/>
        </w:tabs>
        <w:ind w:left="426"/>
        <w:jc w:val="thaiDistribute"/>
        <w:rPr>
          <w:rFonts w:ascii="Browallia New" w:hAnsi="Browallia New" w:cs="Browallia New"/>
          <w:sz w:val="28"/>
          <w:szCs w:val="28"/>
        </w:rPr>
      </w:pPr>
      <w:r w:rsidRPr="00A67DCC">
        <w:rPr>
          <w:rFonts w:ascii="Browallia New" w:hAnsi="Browallia New" w:cs="Browallia New"/>
          <w:spacing w:val="-2"/>
          <w:sz w:val="28"/>
          <w:szCs w:val="28"/>
          <w:cs/>
        </w:rPr>
        <w:t>รายการเคลื่อนไหวของ</w:t>
      </w:r>
      <w:r w:rsidR="009A767A" w:rsidRPr="00A67DCC">
        <w:rPr>
          <w:rFonts w:ascii="Browallia New" w:hAnsi="Browallia New" w:cs="Browallia New"/>
          <w:spacing w:val="-2"/>
          <w:sz w:val="28"/>
          <w:szCs w:val="28"/>
          <w:cs/>
        </w:rPr>
        <w:t>สินทรัพย์</w:t>
      </w:r>
      <w:r w:rsidRPr="00A67DCC">
        <w:rPr>
          <w:rFonts w:ascii="Browallia New" w:hAnsi="Browallia New" w:cs="Browallia New"/>
          <w:spacing w:val="-2"/>
          <w:sz w:val="28"/>
          <w:szCs w:val="28"/>
          <w:cs/>
        </w:rPr>
        <w:t>สิทธิการใช้</w:t>
      </w:r>
      <w:r w:rsidR="00C207BD" w:rsidRPr="00A67DCC">
        <w:rPr>
          <w:rFonts w:ascii="Browallia New" w:hAnsi="Browallia New" w:cs="Browallia New"/>
          <w:spacing w:val="-2"/>
          <w:sz w:val="28"/>
          <w:szCs w:val="28"/>
          <w:cs/>
        </w:rPr>
        <w:t xml:space="preserve">สำหรับงวดหกเดือนสิ้นสุดวันที่ </w:t>
      </w:r>
      <w:r w:rsidR="00C207BD" w:rsidRPr="00A67DCC">
        <w:rPr>
          <w:rFonts w:ascii="Browallia New" w:hAnsi="Browallia New" w:cs="Browallia New"/>
          <w:sz w:val="28"/>
          <w:szCs w:val="28"/>
          <w:lang w:val="en-GB"/>
        </w:rPr>
        <w:t>30</w:t>
      </w:r>
      <w:r w:rsidR="00C207BD" w:rsidRPr="00A67DCC">
        <w:rPr>
          <w:rFonts w:ascii="Browallia New" w:hAnsi="Browallia New" w:cs="Browallia New"/>
          <w:sz w:val="28"/>
          <w:szCs w:val="28"/>
          <w:cs/>
          <w:lang w:val="en-GB"/>
        </w:rPr>
        <w:t xml:space="preserve"> มิถุนายน</w:t>
      </w:r>
      <w:r w:rsidR="00C207BD" w:rsidRPr="00A67DCC">
        <w:rPr>
          <w:rFonts w:ascii="Browallia New" w:hAnsi="Browallia New" w:cs="Browallia New"/>
          <w:spacing w:val="-2"/>
          <w:sz w:val="28"/>
          <w:szCs w:val="28"/>
          <w:cs/>
        </w:rPr>
        <w:t xml:space="preserve"> </w:t>
      </w:r>
      <w:r w:rsidR="00F82E0B" w:rsidRPr="00A67DCC">
        <w:rPr>
          <w:rFonts w:ascii="Browallia New" w:hAnsi="Browallia New" w:cs="Browallia New"/>
          <w:spacing w:val="-2"/>
          <w:sz w:val="28"/>
          <w:szCs w:val="28"/>
        </w:rPr>
        <w:t>256</w:t>
      </w:r>
      <w:r w:rsidR="00527C75" w:rsidRPr="00A67DCC">
        <w:rPr>
          <w:rFonts w:ascii="Browallia New" w:hAnsi="Browallia New" w:cs="Browallia New"/>
          <w:spacing w:val="-2"/>
          <w:sz w:val="28"/>
          <w:szCs w:val="28"/>
        </w:rPr>
        <w:t>8</w:t>
      </w:r>
      <w:r w:rsidR="007A3F80" w:rsidRPr="00A67DCC">
        <w:rPr>
          <w:rFonts w:ascii="Browallia New" w:hAnsi="Browallia New" w:cs="Browallia New"/>
          <w:spacing w:val="-2"/>
          <w:sz w:val="28"/>
          <w:szCs w:val="28"/>
          <w:cs/>
        </w:rPr>
        <w:t xml:space="preserve"> </w:t>
      </w:r>
      <w:r w:rsidRPr="00A67DCC">
        <w:rPr>
          <w:rFonts w:ascii="Browallia New" w:hAnsi="Browallia New" w:cs="Browallia New"/>
          <w:spacing w:val="-2"/>
          <w:sz w:val="28"/>
          <w:szCs w:val="28"/>
          <w:cs/>
        </w:rPr>
        <w:t>มีดังนี้</w:t>
      </w:r>
    </w:p>
    <w:p w14:paraId="32DFBCB0" w14:textId="77777777" w:rsidR="006F50A2" w:rsidRPr="00A67DCC" w:rsidRDefault="006F50A2" w:rsidP="00604CB9">
      <w:pPr>
        <w:tabs>
          <w:tab w:val="clear" w:pos="454"/>
          <w:tab w:val="left" w:pos="3390"/>
        </w:tabs>
        <w:spacing w:line="240" w:lineRule="auto"/>
        <w:ind w:left="426"/>
        <w:jc w:val="thaiDistribute"/>
        <w:rPr>
          <w:rFonts w:ascii="Browallia New" w:hAnsi="Browallia New" w:cs="Browallia New"/>
          <w:spacing w:val="-2"/>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A67DCC" w14:paraId="64D78B8C" w14:textId="77777777" w:rsidTr="00E4741A">
        <w:trPr>
          <w:cantSplit/>
        </w:trPr>
        <w:tc>
          <w:tcPr>
            <w:tcW w:w="4542" w:type="dxa"/>
          </w:tcPr>
          <w:p w14:paraId="40B55AA5" w14:textId="77777777" w:rsidR="00D83EDF" w:rsidRPr="00A67DCC"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A67DCC" w:rsidRDefault="00D83EDF" w:rsidP="007A18DC">
            <w:pPr>
              <w:spacing w:line="240" w:lineRule="auto"/>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D83EDF" w:rsidRPr="00A67DCC" w14:paraId="5E16076E" w14:textId="77777777" w:rsidTr="00E4741A">
        <w:trPr>
          <w:cantSplit/>
        </w:trPr>
        <w:tc>
          <w:tcPr>
            <w:tcW w:w="4542" w:type="dxa"/>
          </w:tcPr>
          <w:p w14:paraId="04D8113F" w14:textId="77777777" w:rsidR="00D83EDF" w:rsidRPr="00A67DCC"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A67DCC" w:rsidRDefault="00E4741A" w:rsidP="007A18DC">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br/>
            </w:r>
            <w:r w:rsidR="00CB27FD" w:rsidRPr="00A67DCC">
              <w:rPr>
                <w:rFonts w:ascii="Browallia New" w:hAnsi="Browallia New" w:cs="Browallia New"/>
                <w:sz w:val="28"/>
                <w:szCs w:val="28"/>
                <w:cs/>
              </w:rPr>
              <w:t>ข้อมูลทาง</w:t>
            </w:r>
            <w:r w:rsidR="00D83EDF" w:rsidRPr="00A67DCC">
              <w:rPr>
                <w:rFonts w:ascii="Browallia New" w:hAnsi="Browallia New" w:cs="Browallia New"/>
                <w:sz w:val="28"/>
                <w:szCs w:val="28"/>
                <w:cs/>
              </w:rPr>
              <w:t>การเงินรวม</w:t>
            </w:r>
          </w:p>
        </w:tc>
        <w:tc>
          <w:tcPr>
            <w:tcW w:w="167" w:type="dxa"/>
          </w:tcPr>
          <w:p w14:paraId="3F2E51BF" w14:textId="77777777" w:rsidR="00D83EDF" w:rsidRPr="00A67DCC"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A67DCC" w:rsidRDefault="00CB27FD" w:rsidP="007A18DC">
            <w:pPr>
              <w:spacing w:line="240" w:lineRule="auto"/>
              <w:jc w:val="center"/>
              <w:rPr>
                <w:rFonts w:ascii="Browallia New" w:hAnsi="Browallia New" w:cs="Browallia New"/>
                <w:sz w:val="28"/>
                <w:szCs w:val="28"/>
                <w:highlight w:val="yellow"/>
                <w:cs/>
              </w:rPr>
            </w:pPr>
            <w:r w:rsidRPr="00A67DCC">
              <w:rPr>
                <w:rFonts w:ascii="Browallia New" w:hAnsi="Browallia New" w:cs="Browallia New"/>
                <w:sz w:val="28"/>
                <w:szCs w:val="28"/>
                <w:cs/>
              </w:rPr>
              <w:t>ข้อมูลทาง</w:t>
            </w:r>
            <w:r w:rsidR="00D83EDF" w:rsidRPr="00A67DCC">
              <w:rPr>
                <w:rFonts w:ascii="Browallia New" w:hAnsi="Browallia New" w:cs="Browallia New"/>
                <w:sz w:val="28"/>
                <w:szCs w:val="28"/>
                <w:cs/>
              </w:rPr>
              <w:t>การเงิน</w:t>
            </w:r>
            <w:r w:rsidR="00E4741A" w:rsidRPr="00A67DCC">
              <w:rPr>
                <w:rFonts w:ascii="Browallia New" w:hAnsi="Browallia New" w:cs="Browallia New"/>
                <w:sz w:val="28"/>
                <w:szCs w:val="28"/>
                <w:cs/>
              </w:rPr>
              <w:br/>
            </w:r>
            <w:r w:rsidR="00D83EDF" w:rsidRPr="00A67DCC">
              <w:rPr>
                <w:rFonts w:ascii="Browallia New" w:hAnsi="Browallia New" w:cs="Browallia New"/>
                <w:sz w:val="28"/>
                <w:szCs w:val="28"/>
                <w:cs/>
              </w:rPr>
              <w:t>เฉพาะบริษัท</w:t>
            </w:r>
          </w:p>
        </w:tc>
      </w:tr>
      <w:tr w:rsidR="00D83EDF" w:rsidRPr="00A67DCC" w14:paraId="6E6E1E70" w14:textId="77777777" w:rsidTr="00E4741A">
        <w:trPr>
          <w:cantSplit/>
          <w:trHeight w:hRule="exact" w:val="352"/>
        </w:trPr>
        <w:tc>
          <w:tcPr>
            <w:tcW w:w="4542" w:type="dxa"/>
          </w:tcPr>
          <w:p w14:paraId="2C635913" w14:textId="77777777" w:rsidR="00D83EDF" w:rsidRPr="00A67DCC"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088" w:type="dxa"/>
            <w:tcBorders>
              <w:top w:val="single" w:sz="4" w:space="0" w:color="auto"/>
            </w:tcBorders>
          </w:tcPr>
          <w:p w14:paraId="7A5D0065" w14:textId="77777777" w:rsidR="00D83EDF" w:rsidRPr="00A67DCC"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67" w:type="dxa"/>
          </w:tcPr>
          <w:p w14:paraId="5CE5225E" w14:textId="77777777" w:rsidR="00D83EDF" w:rsidRPr="00A67DCC"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c>
          <w:tcPr>
            <w:tcW w:w="2164" w:type="dxa"/>
            <w:tcBorders>
              <w:top w:val="single" w:sz="4" w:space="0" w:color="auto"/>
            </w:tcBorders>
          </w:tcPr>
          <w:p w14:paraId="5D645DC4" w14:textId="77777777" w:rsidR="00D83EDF" w:rsidRPr="00A67DCC"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r>
      <w:tr w:rsidR="00975F78" w:rsidRPr="00A67DCC" w14:paraId="684A7D3A" w14:textId="77777777" w:rsidTr="00060B26">
        <w:trPr>
          <w:cantSplit/>
          <w:trHeight w:val="80"/>
        </w:trPr>
        <w:tc>
          <w:tcPr>
            <w:tcW w:w="4542" w:type="dxa"/>
            <w:vAlign w:val="bottom"/>
          </w:tcPr>
          <w:p w14:paraId="412A0B26" w14:textId="3D09C8F4" w:rsidR="00975F78" w:rsidRPr="00A67DCC" w:rsidRDefault="00975F78" w:rsidP="00975F78">
            <w:pPr>
              <w:tabs>
                <w:tab w:val="left" w:pos="3390"/>
              </w:tabs>
              <w:spacing w:line="240" w:lineRule="auto"/>
              <w:ind w:left="215" w:right="96" w:hanging="215"/>
              <w:rPr>
                <w:rFonts w:ascii="Browallia New" w:hAnsi="Browallia New" w:cs="Browallia New"/>
                <w:sz w:val="28"/>
                <w:szCs w:val="28"/>
                <w:cs/>
              </w:rPr>
            </w:pPr>
            <w:r w:rsidRPr="00A67DCC">
              <w:rPr>
                <w:rFonts w:ascii="Browallia New" w:hAnsi="Browallia New" w:cs="Browallia New"/>
                <w:sz w:val="28"/>
                <w:szCs w:val="28"/>
                <w:cs/>
              </w:rPr>
              <w:t xml:space="preserve">ยอดคงเหลือ ณ วันที่ </w:t>
            </w:r>
            <w:r w:rsidRPr="00A67DCC">
              <w:rPr>
                <w:rFonts w:ascii="Browallia New" w:hAnsi="Browallia New" w:cs="Browallia New"/>
                <w:sz w:val="28"/>
                <w:szCs w:val="28"/>
              </w:rPr>
              <w:t>1</w:t>
            </w:r>
            <w:r w:rsidRPr="00A67DCC">
              <w:rPr>
                <w:rFonts w:ascii="Browallia New" w:hAnsi="Browallia New" w:cs="Browallia New"/>
                <w:sz w:val="28"/>
                <w:szCs w:val="28"/>
                <w:cs/>
              </w:rPr>
              <w:t xml:space="preserve"> มกราคม </w:t>
            </w:r>
            <w:r w:rsidRPr="00A67DCC">
              <w:rPr>
                <w:rFonts w:ascii="Browallia New" w:hAnsi="Browallia New" w:cs="Browallia New"/>
                <w:sz w:val="28"/>
                <w:szCs w:val="28"/>
              </w:rPr>
              <w:t>256</w:t>
            </w:r>
            <w:r w:rsidR="00527C75" w:rsidRPr="00A67DCC">
              <w:rPr>
                <w:rFonts w:ascii="Browallia New" w:hAnsi="Browallia New" w:cs="Browallia New"/>
                <w:sz w:val="28"/>
                <w:szCs w:val="28"/>
              </w:rPr>
              <w:t>8</w:t>
            </w:r>
          </w:p>
        </w:tc>
        <w:tc>
          <w:tcPr>
            <w:tcW w:w="2088" w:type="dxa"/>
          </w:tcPr>
          <w:p w14:paraId="04FA7A8A" w14:textId="6599AC8D" w:rsidR="00975F78" w:rsidRPr="00A67DCC" w:rsidRDefault="00527B44" w:rsidP="00975F78">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40,11</w:t>
            </w:r>
            <w:r w:rsidR="004C5C0C" w:rsidRPr="00A67DCC">
              <w:rPr>
                <w:rFonts w:ascii="Browallia New" w:hAnsi="Browallia New" w:cs="Browallia New"/>
                <w:snapToGrid w:val="0"/>
                <w:color w:val="000000"/>
                <w:sz w:val="28"/>
                <w:szCs w:val="28"/>
                <w:lang w:eastAsia="th-TH"/>
              </w:rPr>
              <w:t>5</w:t>
            </w:r>
          </w:p>
        </w:tc>
        <w:tc>
          <w:tcPr>
            <w:tcW w:w="167" w:type="dxa"/>
          </w:tcPr>
          <w:p w14:paraId="183BA96C" w14:textId="77777777" w:rsidR="00975F78" w:rsidRPr="00A67DCC"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164" w:type="dxa"/>
          </w:tcPr>
          <w:p w14:paraId="43DF4AEF" w14:textId="10B1E273" w:rsidR="00975F78" w:rsidRPr="00A67DCC" w:rsidRDefault="00707F40"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napToGrid w:val="0"/>
                <w:color w:val="000000"/>
                <w:sz w:val="28"/>
                <w:szCs w:val="28"/>
                <w:lang w:eastAsia="th-TH"/>
              </w:rPr>
              <w:t>263,22</w:t>
            </w:r>
            <w:r w:rsidR="004C5C0C" w:rsidRPr="00A67DCC">
              <w:rPr>
                <w:rFonts w:ascii="Browallia New" w:hAnsi="Browallia New" w:cs="Browallia New"/>
                <w:snapToGrid w:val="0"/>
                <w:color w:val="000000"/>
                <w:sz w:val="28"/>
                <w:szCs w:val="28"/>
                <w:lang w:eastAsia="th-TH"/>
              </w:rPr>
              <w:t>7</w:t>
            </w:r>
          </w:p>
        </w:tc>
      </w:tr>
      <w:tr w:rsidR="006A7672" w:rsidRPr="00A67DCC" w14:paraId="784C5D58" w14:textId="77777777" w:rsidTr="00060B26">
        <w:trPr>
          <w:cantSplit/>
          <w:trHeight w:val="289"/>
        </w:trPr>
        <w:tc>
          <w:tcPr>
            <w:tcW w:w="4542" w:type="dxa"/>
          </w:tcPr>
          <w:p w14:paraId="082AAD57" w14:textId="57775338" w:rsidR="006A7672" w:rsidRPr="00A67DCC" w:rsidRDefault="006A7672" w:rsidP="006A7672">
            <w:pPr>
              <w:tabs>
                <w:tab w:val="left" w:pos="3390"/>
              </w:tabs>
              <w:spacing w:line="240" w:lineRule="auto"/>
              <w:ind w:left="215" w:hanging="215"/>
              <w:rPr>
                <w:rFonts w:ascii="Browallia New" w:hAnsi="Browallia New" w:cs="Browallia New"/>
                <w:sz w:val="28"/>
                <w:szCs w:val="28"/>
                <w:cs/>
              </w:rPr>
            </w:pPr>
            <w:r w:rsidRPr="00A67DCC">
              <w:rPr>
                <w:rFonts w:ascii="Browallia New" w:hAnsi="Browallia New" w:cs="Browallia New"/>
                <w:sz w:val="28"/>
                <w:szCs w:val="28"/>
                <w:cs/>
              </w:rPr>
              <w:t>เพิ่มระหว่างงวด</w:t>
            </w:r>
          </w:p>
        </w:tc>
        <w:tc>
          <w:tcPr>
            <w:tcW w:w="2088" w:type="dxa"/>
          </w:tcPr>
          <w:p w14:paraId="6848945B" w14:textId="27DE93BE" w:rsidR="006A7672" w:rsidRPr="00A67DCC" w:rsidRDefault="000728F9"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4,502</w:t>
            </w:r>
          </w:p>
        </w:tc>
        <w:tc>
          <w:tcPr>
            <w:tcW w:w="167" w:type="dxa"/>
          </w:tcPr>
          <w:p w14:paraId="43705846" w14:textId="77777777" w:rsidR="006A7672" w:rsidRPr="00A67DCC"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164" w:type="dxa"/>
            <w:vAlign w:val="bottom"/>
          </w:tcPr>
          <w:p w14:paraId="47F760E0" w14:textId="45654C8A" w:rsidR="006A7672" w:rsidRPr="00A67DCC" w:rsidRDefault="000728F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z w:val="28"/>
                <w:szCs w:val="28"/>
              </w:rPr>
              <w:t>106,</w:t>
            </w:r>
            <w:r w:rsidR="009A2B04" w:rsidRPr="00A67DCC">
              <w:rPr>
                <w:rFonts w:ascii="Browallia New" w:hAnsi="Browallia New" w:cs="Browallia New"/>
                <w:sz w:val="28"/>
                <w:szCs w:val="28"/>
              </w:rPr>
              <w:t>349</w:t>
            </w:r>
          </w:p>
        </w:tc>
      </w:tr>
      <w:tr w:rsidR="009A2B04" w:rsidRPr="00A67DCC" w14:paraId="3B25A8DA" w14:textId="77777777">
        <w:trPr>
          <w:cantSplit/>
          <w:trHeight w:val="80"/>
        </w:trPr>
        <w:tc>
          <w:tcPr>
            <w:tcW w:w="4542" w:type="dxa"/>
          </w:tcPr>
          <w:p w14:paraId="717C9C6B" w14:textId="37E98C2D" w:rsidR="009A2B04" w:rsidRPr="00A67DCC" w:rsidRDefault="009A2B04" w:rsidP="009A2B04">
            <w:pPr>
              <w:tabs>
                <w:tab w:val="left" w:pos="3390"/>
              </w:tabs>
              <w:spacing w:line="240" w:lineRule="auto"/>
              <w:ind w:left="215" w:hanging="215"/>
              <w:rPr>
                <w:rFonts w:ascii="Browallia New" w:hAnsi="Browallia New" w:cs="Browallia New"/>
                <w:sz w:val="28"/>
                <w:szCs w:val="28"/>
                <w:cs/>
              </w:rPr>
            </w:pPr>
            <w:r w:rsidRPr="00A67DCC">
              <w:rPr>
                <w:rFonts w:ascii="Browallia New" w:hAnsi="Browallia New" w:cs="Browallia New"/>
                <w:sz w:val="28"/>
                <w:szCs w:val="28"/>
                <w:cs/>
              </w:rPr>
              <w:t>ตัดจำหน่ายระหว่างงวด</w:t>
            </w:r>
          </w:p>
        </w:tc>
        <w:tc>
          <w:tcPr>
            <w:tcW w:w="2088" w:type="dxa"/>
          </w:tcPr>
          <w:p w14:paraId="5489A9FC" w14:textId="20D6B6DE" w:rsidR="009A2B04" w:rsidRPr="00A67DCC" w:rsidRDefault="009A2B04" w:rsidP="009A2B04">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w:t>
            </w:r>
          </w:p>
        </w:tc>
        <w:tc>
          <w:tcPr>
            <w:tcW w:w="167" w:type="dxa"/>
          </w:tcPr>
          <w:p w14:paraId="404AFECA" w14:textId="066A6EBE" w:rsidR="009A2B04" w:rsidRPr="00A67DCC" w:rsidRDefault="009A2B04" w:rsidP="009A2B04">
            <w:pPr>
              <w:tabs>
                <w:tab w:val="left" w:pos="3390"/>
              </w:tabs>
              <w:spacing w:line="240" w:lineRule="auto"/>
              <w:ind w:left="426"/>
              <w:jc w:val="right"/>
              <w:rPr>
                <w:rFonts w:ascii="Browallia New" w:hAnsi="Browallia New" w:cs="Browallia New"/>
                <w:sz w:val="28"/>
                <w:szCs w:val="28"/>
                <w:cs/>
                <w:lang w:val="en-GB"/>
              </w:rPr>
            </w:pPr>
          </w:p>
        </w:tc>
        <w:tc>
          <w:tcPr>
            <w:tcW w:w="2164" w:type="dxa"/>
          </w:tcPr>
          <w:p w14:paraId="181D67D9" w14:textId="46DF1A11" w:rsidR="009A2B04" w:rsidRPr="00A67DCC" w:rsidRDefault="009A2B04" w:rsidP="009A2B04">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67DCC">
              <w:rPr>
                <w:rFonts w:ascii="Browallia New" w:hAnsi="Browallia New" w:cs="Browallia New"/>
                <w:snapToGrid w:val="0"/>
                <w:color w:val="000000"/>
                <w:sz w:val="28"/>
                <w:szCs w:val="28"/>
                <w:lang w:eastAsia="th-TH"/>
              </w:rPr>
              <w:t>(242,</w:t>
            </w:r>
            <w:r w:rsidR="006D0726" w:rsidRPr="00A67DCC">
              <w:rPr>
                <w:rFonts w:ascii="Browallia New" w:hAnsi="Browallia New" w:cs="Browallia New"/>
                <w:snapToGrid w:val="0"/>
                <w:color w:val="000000"/>
                <w:sz w:val="28"/>
                <w:szCs w:val="28"/>
                <w:lang w:eastAsia="th-TH"/>
              </w:rPr>
              <w:t>912</w:t>
            </w:r>
            <w:r w:rsidRPr="00A67DCC">
              <w:rPr>
                <w:rFonts w:ascii="Browallia New" w:hAnsi="Browallia New" w:cs="Browallia New"/>
                <w:snapToGrid w:val="0"/>
                <w:color w:val="000000"/>
                <w:sz w:val="28"/>
                <w:szCs w:val="28"/>
                <w:lang w:eastAsia="th-TH"/>
              </w:rPr>
              <w:t>)</w:t>
            </w:r>
          </w:p>
        </w:tc>
      </w:tr>
      <w:tr w:rsidR="006D0726" w:rsidRPr="00A67DCC" w14:paraId="6FB4B4FD" w14:textId="77777777" w:rsidTr="00060B26">
        <w:trPr>
          <w:cantSplit/>
        </w:trPr>
        <w:tc>
          <w:tcPr>
            <w:tcW w:w="4542" w:type="dxa"/>
          </w:tcPr>
          <w:p w14:paraId="7C28BDAD" w14:textId="084E4EBA" w:rsidR="006D0726" w:rsidRPr="00A67DCC" w:rsidRDefault="006D0726" w:rsidP="006D0726">
            <w:pPr>
              <w:tabs>
                <w:tab w:val="left" w:pos="3390"/>
              </w:tabs>
              <w:spacing w:line="240" w:lineRule="auto"/>
              <w:ind w:left="215" w:hanging="215"/>
              <w:jc w:val="thaiDistribute"/>
              <w:rPr>
                <w:rFonts w:ascii="Browallia New" w:hAnsi="Browallia New" w:cs="Browallia New"/>
                <w:sz w:val="28"/>
                <w:szCs w:val="28"/>
                <w:cs/>
              </w:rPr>
            </w:pPr>
            <w:r w:rsidRPr="00A67DCC">
              <w:rPr>
                <w:rFonts w:ascii="Browallia New" w:hAnsi="Browallia New" w:cs="Browallia New"/>
                <w:sz w:val="28"/>
                <w:szCs w:val="28"/>
                <w:cs/>
              </w:rPr>
              <w:t>ค่าเสื่อมราคาสำหรับงวด</w:t>
            </w:r>
          </w:p>
        </w:tc>
        <w:tc>
          <w:tcPr>
            <w:tcW w:w="2088" w:type="dxa"/>
            <w:tcBorders>
              <w:bottom w:val="single" w:sz="4" w:space="0" w:color="auto"/>
            </w:tcBorders>
          </w:tcPr>
          <w:p w14:paraId="420189FD" w14:textId="225432E9" w:rsidR="006D0726" w:rsidRPr="00A67DCC" w:rsidRDefault="006D0726" w:rsidP="006D0726">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(7,495)</w:t>
            </w:r>
          </w:p>
        </w:tc>
        <w:tc>
          <w:tcPr>
            <w:tcW w:w="167" w:type="dxa"/>
            <w:vAlign w:val="bottom"/>
          </w:tcPr>
          <w:p w14:paraId="5017775D" w14:textId="77777777" w:rsidR="006D0726" w:rsidRPr="00A67DCC" w:rsidRDefault="006D0726" w:rsidP="006D0726">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bottom w:val="single" w:sz="4" w:space="0" w:color="auto"/>
            </w:tcBorders>
          </w:tcPr>
          <w:p w14:paraId="2F4B1D6D" w14:textId="0E466C68" w:rsidR="006D0726" w:rsidRPr="00A67DCC" w:rsidRDefault="006D0726" w:rsidP="006D0726">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A67DCC">
              <w:rPr>
                <w:rFonts w:ascii="Browallia New" w:hAnsi="Browallia New" w:cs="Browallia New"/>
                <w:snapToGrid w:val="0"/>
                <w:color w:val="000000"/>
                <w:sz w:val="28"/>
                <w:szCs w:val="28"/>
                <w:lang w:eastAsia="th-TH"/>
              </w:rPr>
              <w:t>(6,562)</w:t>
            </w:r>
          </w:p>
        </w:tc>
      </w:tr>
      <w:tr w:rsidR="006A7672" w:rsidRPr="00A67DCC" w14:paraId="0B80EA68" w14:textId="77777777" w:rsidTr="00060B26">
        <w:trPr>
          <w:cantSplit/>
        </w:trPr>
        <w:tc>
          <w:tcPr>
            <w:tcW w:w="4542" w:type="dxa"/>
          </w:tcPr>
          <w:p w14:paraId="71CD05D7" w14:textId="3E46D6FB" w:rsidR="006A7672" w:rsidRPr="00A67DCC"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A67DCC">
              <w:rPr>
                <w:rFonts w:ascii="Browallia New" w:hAnsi="Browallia New" w:cs="Browallia New"/>
                <w:sz w:val="28"/>
                <w:szCs w:val="28"/>
                <w:cs/>
              </w:rPr>
              <w:t xml:space="preserve">มูลค่าสุทธิตามบัญชี ณ วันที่ </w:t>
            </w:r>
            <w:r w:rsidR="009B1285" w:rsidRPr="00A67DCC">
              <w:rPr>
                <w:rFonts w:ascii="Browallia New" w:hAnsi="Browallia New" w:cs="Browallia New"/>
                <w:sz w:val="28"/>
                <w:szCs w:val="28"/>
                <w:lang w:val="en-GB"/>
              </w:rPr>
              <w:t>30</w:t>
            </w:r>
            <w:r w:rsidR="009B1285" w:rsidRPr="00A67DCC">
              <w:rPr>
                <w:rFonts w:ascii="Browallia New" w:hAnsi="Browallia New" w:cs="Browallia New"/>
                <w:sz w:val="28"/>
                <w:szCs w:val="28"/>
                <w:cs/>
                <w:lang w:val="en-GB"/>
              </w:rPr>
              <w:t xml:space="preserve"> มิถุนายน</w:t>
            </w:r>
            <w:r w:rsidR="009B1285" w:rsidRPr="00A67DCC">
              <w:rPr>
                <w:rFonts w:ascii="Browallia New" w:hAnsi="Browallia New" w:cs="Browallia New"/>
                <w:sz w:val="28"/>
                <w:szCs w:val="28"/>
                <w:cs/>
              </w:rPr>
              <w:t xml:space="preserve"> </w:t>
            </w:r>
            <w:r w:rsidR="00F82E0B" w:rsidRPr="00A67DCC">
              <w:rPr>
                <w:rFonts w:ascii="Browallia New" w:hAnsi="Browallia New" w:cs="Browallia New"/>
                <w:sz w:val="28"/>
                <w:szCs w:val="28"/>
              </w:rPr>
              <w:t>256</w:t>
            </w:r>
            <w:r w:rsidR="007F1083" w:rsidRPr="00A67DCC">
              <w:rPr>
                <w:rFonts w:ascii="Browallia New" w:hAnsi="Browallia New" w:cs="Browallia New"/>
                <w:sz w:val="28"/>
                <w:szCs w:val="28"/>
              </w:rPr>
              <w:t>8</w:t>
            </w:r>
          </w:p>
        </w:tc>
        <w:tc>
          <w:tcPr>
            <w:tcW w:w="2088" w:type="dxa"/>
            <w:tcBorders>
              <w:top w:val="single" w:sz="4" w:space="0" w:color="auto"/>
              <w:bottom w:val="single" w:sz="12" w:space="0" w:color="auto"/>
            </w:tcBorders>
          </w:tcPr>
          <w:p w14:paraId="6165EC76" w14:textId="047D4A2F" w:rsidR="006A7672" w:rsidRPr="00A67DCC" w:rsidRDefault="000728F9"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A67DCC">
              <w:rPr>
                <w:rFonts w:ascii="Browallia New" w:hAnsi="Browallia New" w:cs="Browallia New"/>
                <w:snapToGrid w:val="0"/>
                <w:color w:val="000000"/>
                <w:sz w:val="28"/>
                <w:szCs w:val="28"/>
                <w:lang w:eastAsia="th-TH"/>
              </w:rPr>
              <w:t>37,122</w:t>
            </w:r>
          </w:p>
        </w:tc>
        <w:tc>
          <w:tcPr>
            <w:tcW w:w="167" w:type="dxa"/>
            <w:vAlign w:val="bottom"/>
          </w:tcPr>
          <w:p w14:paraId="1E2D563E" w14:textId="77777777" w:rsidR="006A7672" w:rsidRPr="00A67DCC"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top w:val="single" w:sz="4" w:space="0" w:color="auto"/>
              <w:bottom w:val="single" w:sz="12" w:space="0" w:color="auto"/>
            </w:tcBorders>
          </w:tcPr>
          <w:p w14:paraId="4C52472A" w14:textId="0A287B47" w:rsidR="006A7672" w:rsidRPr="00A67DCC" w:rsidRDefault="006D0726"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A67DCC">
              <w:rPr>
                <w:rFonts w:ascii="Browallia New" w:hAnsi="Browallia New" w:cs="Browallia New"/>
                <w:sz w:val="28"/>
                <w:szCs w:val="28"/>
                <w:lang w:val="en-GB"/>
              </w:rPr>
              <w:t>120</w:t>
            </w:r>
            <w:r w:rsidR="00B118DA" w:rsidRPr="00A67DCC">
              <w:rPr>
                <w:rFonts w:ascii="Browallia New" w:hAnsi="Browallia New" w:cs="Browallia New"/>
                <w:sz w:val="28"/>
                <w:szCs w:val="28"/>
                <w:lang w:val="en-GB"/>
              </w:rPr>
              <w:t>,102</w:t>
            </w:r>
          </w:p>
        </w:tc>
      </w:tr>
    </w:tbl>
    <w:p w14:paraId="47BFCA9C" w14:textId="272A80EE" w:rsidR="00D42D21" w:rsidRPr="00A67DCC" w:rsidRDefault="00D42D21" w:rsidP="0034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lang w:val="en-GB"/>
        </w:rPr>
      </w:pPr>
      <w:bookmarkStart w:id="3" w:name="_Hlk38910074"/>
    </w:p>
    <w:p w14:paraId="54D4BD56" w14:textId="78F5ADC3" w:rsidR="00445844" w:rsidRPr="00A67DCC" w:rsidRDefault="000064DA" w:rsidP="00B770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A67DCC"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0"/>
          <w:szCs w:val="20"/>
          <w:cs/>
          <w:lang w:val="en-GB"/>
        </w:rPr>
      </w:pPr>
    </w:p>
    <w:p w14:paraId="010E6F66" w14:textId="72D0900E" w:rsidR="00445844" w:rsidRPr="00A67DCC"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A67DCC">
        <w:rPr>
          <w:rFonts w:ascii="Browallia New" w:hAnsi="Browallia New" w:cs="Browallia New"/>
          <w:sz w:val="28"/>
          <w:szCs w:val="28"/>
          <w:cs/>
        </w:rPr>
        <w:t>รายการเคลื่อนไหวของอสังหาริมทรัพย์เพื่อการลงทุน</w:t>
      </w:r>
      <w:r w:rsidR="00BA7CB6" w:rsidRPr="00A67DCC">
        <w:rPr>
          <w:rFonts w:ascii="Browallia New" w:hAnsi="Browallia New" w:cs="Browallia New"/>
          <w:sz w:val="28"/>
          <w:szCs w:val="28"/>
          <w:cs/>
        </w:rPr>
        <w:t>สำหรับงวด</w:t>
      </w:r>
      <w:r w:rsidR="00BA7CB6" w:rsidRPr="00A67DCC">
        <w:rPr>
          <w:rFonts w:ascii="Browallia New" w:hAnsi="Browallia New" w:cs="Browallia New"/>
          <w:spacing w:val="-2"/>
          <w:sz w:val="28"/>
          <w:szCs w:val="28"/>
          <w:cs/>
        </w:rPr>
        <w:t xml:space="preserve">หกเดือนสิ้นสุดวันที่ </w:t>
      </w:r>
      <w:r w:rsidR="00BA7CB6" w:rsidRPr="00A67DCC">
        <w:rPr>
          <w:rFonts w:ascii="Browallia New" w:hAnsi="Browallia New" w:cs="Browallia New"/>
          <w:sz w:val="28"/>
          <w:szCs w:val="28"/>
          <w:lang w:val="en-GB"/>
        </w:rPr>
        <w:t>30</w:t>
      </w:r>
      <w:r w:rsidR="00BA7CB6" w:rsidRPr="00A67DCC">
        <w:rPr>
          <w:rFonts w:ascii="Browallia New" w:hAnsi="Browallia New" w:cs="Browallia New"/>
          <w:sz w:val="28"/>
          <w:szCs w:val="28"/>
          <w:cs/>
          <w:lang w:val="en-GB"/>
        </w:rPr>
        <w:t xml:space="preserve"> มิถุนายน</w:t>
      </w:r>
      <w:r w:rsidR="00BA7CB6" w:rsidRPr="00A67DCC">
        <w:rPr>
          <w:rFonts w:ascii="Browallia New" w:hAnsi="Browallia New" w:cs="Browallia New"/>
          <w:sz w:val="28"/>
          <w:szCs w:val="28"/>
          <w:cs/>
        </w:rPr>
        <w:t xml:space="preserve"> </w:t>
      </w:r>
      <w:r w:rsidR="00524155" w:rsidRPr="00A67DCC">
        <w:rPr>
          <w:rFonts w:ascii="Browallia New" w:hAnsi="Browallia New" w:cs="Browallia New"/>
          <w:sz w:val="28"/>
          <w:szCs w:val="28"/>
        </w:rPr>
        <w:t>2568</w:t>
      </w:r>
      <w:r w:rsidR="00524155" w:rsidRPr="00A67DCC">
        <w:rPr>
          <w:rFonts w:ascii="Browallia New" w:hAnsi="Browallia New" w:cs="Browallia New"/>
          <w:sz w:val="28"/>
          <w:szCs w:val="28"/>
          <w:cs/>
        </w:rPr>
        <w:t xml:space="preserve"> </w:t>
      </w:r>
      <w:r w:rsidRPr="00A67DCC">
        <w:rPr>
          <w:rFonts w:ascii="Browallia New" w:hAnsi="Browallia New" w:cs="Browallia New"/>
          <w:sz w:val="28"/>
          <w:szCs w:val="28"/>
          <w:cs/>
        </w:rPr>
        <w:t>มีดังนี้</w:t>
      </w:r>
    </w:p>
    <w:p w14:paraId="32231748" w14:textId="1EC4A802" w:rsidR="00A87DD9" w:rsidRPr="00A67DCC"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16"/>
          <w:szCs w:val="16"/>
          <w:lang w:val="en-GB"/>
        </w:rPr>
      </w:pPr>
      <w:r w:rsidRPr="00A67DCC">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A67DCC" w14:paraId="64BBE627" w14:textId="77777777" w:rsidTr="00E4741A">
        <w:trPr>
          <w:cantSplit/>
        </w:trPr>
        <w:tc>
          <w:tcPr>
            <w:tcW w:w="4599" w:type="dxa"/>
          </w:tcPr>
          <w:p w14:paraId="1A9C2A13" w14:textId="77777777" w:rsidR="00E4741A" w:rsidRPr="00A67DCC"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A67DCC" w:rsidRDefault="00E4741A" w:rsidP="00204A5D">
            <w:pPr>
              <w:spacing w:line="240" w:lineRule="auto"/>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rPr>
              <w:t>พันบาท)</w:t>
            </w:r>
          </w:p>
        </w:tc>
      </w:tr>
      <w:tr w:rsidR="00E4741A" w:rsidRPr="00A67DCC" w14:paraId="18D4F111" w14:textId="77777777" w:rsidTr="00E4741A">
        <w:trPr>
          <w:cantSplit/>
        </w:trPr>
        <w:tc>
          <w:tcPr>
            <w:tcW w:w="4599" w:type="dxa"/>
          </w:tcPr>
          <w:p w14:paraId="177953DE" w14:textId="77777777" w:rsidR="00E4741A" w:rsidRPr="00A67DCC"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A67DCC" w:rsidRDefault="00E4741A" w:rsidP="00204A5D">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br/>
              <w:t>ข้อมูลทางการเงินรวม</w:t>
            </w:r>
          </w:p>
        </w:tc>
        <w:tc>
          <w:tcPr>
            <w:tcW w:w="167" w:type="dxa"/>
          </w:tcPr>
          <w:p w14:paraId="4932115F" w14:textId="77777777" w:rsidR="00E4741A" w:rsidRPr="00A67DCC"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A67DCC" w:rsidRDefault="00E4741A" w:rsidP="00204A5D">
            <w:pPr>
              <w:spacing w:line="240" w:lineRule="auto"/>
              <w:jc w:val="center"/>
              <w:rPr>
                <w:rFonts w:ascii="Browallia New" w:hAnsi="Browallia New" w:cs="Browallia New"/>
                <w:sz w:val="28"/>
                <w:szCs w:val="28"/>
                <w:cs/>
              </w:rPr>
            </w:pPr>
            <w:r w:rsidRPr="00A67DCC">
              <w:rPr>
                <w:rFonts w:ascii="Browallia New" w:hAnsi="Browallia New" w:cs="Browallia New"/>
                <w:sz w:val="28"/>
                <w:szCs w:val="28"/>
                <w:cs/>
              </w:rPr>
              <w:t>ข้อมูลทางการเงิน</w:t>
            </w:r>
            <w:r w:rsidRPr="00A67DCC">
              <w:rPr>
                <w:rFonts w:ascii="Browallia New" w:hAnsi="Browallia New" w:cs="Browallia New"/>
                <w:sz w:val="28"/>
                <w:szCs w:val="28"/>
                <w:cs/>
              </w:rPr>
              <w:br/>
              <w:t>เฉพาะบริษัท</w:t>
            </w:r>
          </w:p>
        </w:tc>
      </w:tr>
      <w:tr w:rsidR="00E4741A" w:rsidRPr="00A67DCC" w14:paraId="3E8086DE" w14:textId="77777777" w:rsidTr="00E4741A">
        <w:trPr>
          <w:cantSplit/>
          <w:trHeight w:hRule="exact" w:val="318"/>
        </w:trPr>
        <w:tc>
          <w:tcPr>
            <w:tcW w:w="4599" w:type="dxa"/>
          </w:tcPr>
          <w:p w14:paraId="3C30D15F" w14:textId="77777777" w:rsidR="00E4741A" w:rsidRPr="00A67DCC"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088" w:type="dxa"/>
            <w:tcBorders>
              <w:top w:val="single" w:sz="4" w:space="0" w:color="auto"/>
            </w:tcBorders>
          </w:tcPr>
          <w:p w14:paraId="3629961C" w14:textId="77777777" w:rsidR="00E4741A" w:rsidRPr="00A67DCC" w:rsidRDefault="00E4741A" w:rsidP="00204A5D">
            <w:pPr>
              <w:tabs>
                <w:tab w:val="left" w:pos="3390"/>
              </w:tabs>
              <w:spacing w:line="240" w:lineRule="auto"/>
              <w:ind w:left="426"/>
              <w:jc w:val="thaiDistribute"/>
              <w:rPr>
                <w:rFonts w:ascii="Browallia New" w:hAnsi="Browallia New" w:cs="Browallia New"/>
                <w:sz w:val="10"/>
                <w:szCs w:val="10"/>
                <w:cs/>
              </w:rPr>
            </w:pPr>
          </w:p>
        </w:tc>
        <w:tc>
          <w:tcPr>
            <w:tcW w:w="167" w:type="dxa"/>
          </w:tcPr>
          <w:p w14:paraId="74706FA2" w14:textId="77777777" w:rsidR="00E4741A" w:rsidRPr="00A67DCC"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137" w:type="dxa"/>
            <w:tcBorders>
              <w:top w:val="single" w:sz="4" w:space="0" w:color="auto"/>
            </w:tcBorders>
          </w:tcPr>
          <w:p w14:paraId="1877944A" w14:textId="77777777" w:rsidR="00E4741A" w:rsidRPr="00A67DCC" w:rsidRDefault="00E4741A" w:rsidP="00204A5D">
            <w:pPr>
              <w:tabs>
                <w:tab w:val="left" w:pos="3390"/>
              </w:tabs>
              <w:spacing w:line="240" w:lineRule="auto"/>
              <w:ind w:left="426"/>
              <w:jc w:val="thaiDistribute"/>
              <w:rPr>
                <w:rFonts w:ascii="Browallia New" w:hAnsi="Browallia New" w:cs="Browallia New"/>
                <w:sz w:val="10"/>
                <w:szCs w:val="10"/>
                <w:cs/>
              </w:rPr>
            </w:pPr>
          </w:p>
        </w:tc>
      </w:tr>
      <w:tr w:rsidR="00E4741A" w:rsidRPr="00A67DCC" w14:paraId="6BBC9FC8" w14:textId="77777777" w:rsidTr="00E4741A">
        <w:trPr>
          <w:cantSplit/>
          <w:trHeight w:val="171"/>
        </w:trPr>
        <w:tc>
          <w:tcPr>
            <w:tcW w:w="4599" w:type="dxa"/>
          </w:tcPr>
          <w:p w14:paraId="63C2BE06" w14:textId="77BBB010" w:rsidR="00E4741A" w:rsidRPr="00A67DCC" w:rsidRDefault="00E4741A" w:rsidP="00207CDE">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มูลค่าสุทธิตามบัญชี</w:t>
            </w:r>
            <w:r w:rsidRPr="00A67DCC">
              <w:rPr>
                <w:rFonts w:ascii="Browallia New" w:hAnsi="Browallia New" w:cs="Browallia New"/>
                <w:sz w:val="28"/>
                <w:szCs w:val="28"/>
              </w:rPr>
              <w:t xml:space="preserve"> </w:t>
            </w:r>
            <w:r w:rsidRPr="00A67DCC">
              <w:rPr>
                <w:rFonts w:ascii="Browallia New" w:hAnsi="Browallia New" w:cs="Browallia New"/>
                <w:sz w:val="28"/>
                <w:szCs w:val="28"/>
                <w:cs/>
              </w:rPr>
              <w:t xml:space="preserve">ณ วันที่ </w:t>
            </w:r>
            <w:r w:rsidRPr="00A67DCC">
              <w:rPr>
                <w:rFonts w:ascii="Browallia New" w:hAnsi="Browallia New" w:cs="Browallia New"/>
                <w:sz w:val="28"/>
                <w:szCs w:val="28"/>
              </w:rPr>
              <w:t>1</w:t>
            </w:r>
            <w:r w:rsidRPr="00A67DCC">
              <w:rPr>
                <w:rFonts w:ascii="Browallia New" w:hAnsi="Browallia New" w:cs="Browallia New"/>
                <w:sz w:val="28"/>
                <w:szCs w:val="28"/>
                <w:cs/>
              </w:rPr>
              <w:t xml:space="preserve"> มกราคม </w:t>
            </w:r>
            <w:r w:rsidRPr="00A67DCC">
              <w:rPr>
                <w:rFonts w:ascii="Browallia New" w:hAnsi="Browallia New" w:cs="Browallia New"/>
                <w:sz w:val="28"/>
                <w:szCs w:val="28"/>
              </w:rPr>
              <w:t>256</w:t>
            </w:r>
            <w:r w:rsidR="00552E8F" w:rsidRPr="00A67DCC">
              <w:rPr>
                <w:rFonts w:ascii="Browallia New" w:hAnsi="Browallia New" w:cs="Browallia New"/>
                <w:sz w:val="28"/>
                <w:szCs w:val="28"/>
              </w:rPr>
              <w:t>8</w:t>
            </w:r>
          </w:p>
        </w:tc>
        <w:tc>
          <w:tcPr>
            <w:tcW w:w="2088" w:type="dxa"/>
            <w:vAlign w:val="bottom"/>
          </w:tcPr>
          <w:p w14:paraId="59EC8F1E" w14:textId="338B97C4" w:rsidR="00E4741A" w:rsidRPr="00A67DCC" w:rsidRDefault="00AB73F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676,460</w:t>
            </w:r>
          </w:p>
        </w:tc>
        <w:tc>
          <w:tcPr>
            <w:tcW w:w="167" w:type="dxa"/>
            <w:vAlign w:val="bottom"/>
          </w:tcPr>
          <w:p w14:paraId="633B6AE8" w14:textId="77777777" w:rsidR="00E4741A" w:rsidRPr="00A67DCC"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37" w:type="dxa"/>
            <w:vAlign w:val="bottom"/>
          </w:tcPr>
          <w:p w14:paraId="79812D87" w14:textId="0C925B04" w:rsidR="00E4741A" w:rsidRPr="00A67DCC" w:rsidRDefault="002455EF"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76,17</w:t>
            </w:r>
            <w:r w:rsidR="00D52B2F" w:rsidRPr="00A67DCC">
              <w:rPr>
                <w:rFonts w:ascii="Browallia New" w:hAnsi="Browallia New" w:cs="Browallia New"/>
                <w:snapToGrid w:val="0"/>
                <w:color w:val="000000"/>
                <w:sz w:val="28"/>
                <w:szCs w:val="28"/>
                <w:lang w:eastAsia="th-TH"/>
              </w:rPr>
              <w:t>9</w:t>
            </w:r>
          </w:p>
        </w:tc>
      </w:tr>
      <w:tr w:rsidR="00991396" w:rsidRPr="00A67DCC" w14:paraId="7568F442" w14:textId="77777777" w:rsidTr="004F1D19">
        <w:trPr>
          <w:cantSplit/>
          <w:trHeight w:val="80"/>
        </w:trPr>
        <w:tc>
          <w:tcPr>
            <w:tcW w:w="4599" w:type="dxa"/>
          </w:tcPr>
          <w:p w14:paraId="2E430798" w14:textId="359D3A6B" w:rsidR="00991396" w:rsidRPr="00A67DCC" w:rsidRDefault="00991396" w:rsidP="00991396">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ซื้อเพิ่ม</w:t>
            </w:r>
          </w:p>
        </w:tc>
        <w:tc>
          <w:tcPr>
            <w:tcW w:w="2088" w:type="dxa"/>
          </w:tcPr>
          <w:p w14:paraId="5C87101C" w14:textId="7071FA75" w:rsidR="00991396" w:rsidRPr="00A67DCC" w:rsidRDefault="0099139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50</w:t>
            </w:r>
          </w:p>
        </w:tc>
        <w:tc>
          <w:tcPr>
            <w:tcW w:w="167" w:type="dxa"/>
            <w:vAlign w:val="bottom"/>
          </w:tcPr>
          <w:p w14:paraId="4481DD5C" w14:textId="77777777" w:rsidR="00991396" w:rsidRPr="00A67DCC" w:rsidRDefault="00991396"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4515EE6F" w14:textId="2AF4092E" w:rsidR="00991396" w:rsidRPr="00A67DCC" w:rsidRDefault="0099139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w:t>
            </w:r>
          </w:p>
        </w:tc>
      </w:tr>
      <w:tr w:rsidR="00A54BC2" w:rsidRPr="00A67DCC" w14:paraId="4D373290" w14:textId="77777777" w:rsidTr="004F1D19">
        <w:trPr>
          <w:cantSplit/>
          <w:trHeight w:val="80"/>
        </w:trPr>
        <w:tc>
          <w:tcPr>
            <w:tcW w:w="4599" w:type="dxa"/>
          </w:tcPr>
          <w:p w14:paraId="0C910475" w14:textId="19B0B6D1" w:rsidR="00A54BC2" w:rsidRPr="00A67DCC" w:rsidRDefault="005D46CD" w:rsidP="00991396">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รับโอนจากสินทรัพย์ที่มีข้อจำกัดในการขาย</w:t>
            </w:r>
          </w:p>
        </w:tc>
        <w:tc>
          <w:tcPr>
            <w:tcW w:w="2088" w:type="dxa"/>
          </w:tcPr>
          <w:p w14:paraId="3264C749" w14:textId="6A43C2E3" w:rsidR="00A54BC2" w:rsidRPr="00A67DCC" w:rsidRDefault="00B414D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4,196</w:t>
            </w:r>
          </w:p>
        </w:tc>
        <w:tc>
          <w:tcPr>
            <w:tcW w:w="167" w:type="dxa"/>
            <w:vAlign w:val="bottom"/>
          </w:tcPr>
          <w:p w14:paraId="5F3DF9A2" w14:textId="77777777" w:rsidR="00A54BC2" w:rsidRPr="00A67DCC" w:rsidRDefault="00A54BC2"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679EABF1" w14:textId="0C661D49" w:rsidR="00A54BC2" w:rsidRPr="00A67DCC" w:rsidRDefault="00B414D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w:t>
            </w:r>
          </w:p>
        </w:tc>
      </w:tr>
      <w:tr w:rsidR="00E03C1C" w:rsidRPr="00A67DCC" w14:paraId="1C7862B6" w14:textId="77777777" w:rsidTr="004F1D19">
        <w:trPr>
          <w:cantSplit/>
          <w:trHeight w:val="80"/>
        </w:trPr>
        <w:tc>
          <w:tcPr>
            <w:tcW w:w="4599" w:type="dxa"/>
          </w:tcPr>
          <w:p w14:paraId="6854D5B5" w14:textId="3EF89073" w:rsidR="00E03C1C" w:rsidRPr="00A67DCC" w:rsidRDefault="00E03C1C" w:rsidP="00E03C1C">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ตัดจำหน่ายระหว่างงวด</w:t>
            </w:r>
          </w:p>
        </w:tc>
        <w:tc>
          <w:tcPr>
            <w:tcW w:w="2088" w:type="dxa"/>
          </w:tcPr>
          <w:p w14:paraId="19977EDC" w14:textId="60804594" w:rsidR="00E03C1C" w:rsidRPr="00A67DCC" w:rsidRDefault="00E03C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A67DCC">
              <w:rPr>
                <w:rFonts w:ascii="Browallia New" w:hAnsi="Browallia New" w:cs="Browallia New"/>
                <w:snapToGrid w:val="0"/>
                <w:color w:val="000000"/>
                <w:sz w:val="28"/>
                <w:szCs w:val="28"/>
                <w:lang w:eastAsia="th-TH"/>
              </w:rPr>
              <w:t>(21)</w:t>
            </w:r>
          </w:p>
        </w:tc>
        <w:tc>
          <w:tcPr>
            <w:tcW w:w="167" w:type="dxa"/>
            <w:vAlign w:val="bottom"/>
          </w:tcPr>
          <w:p w14:paraId="63EA8C4C" w14:textId="77777777" w:rsidR="00E03C1C" w:rsidRPr="00A67DCC" w:rsidRDefault="00E03C1C" w:rsidP="00E03C1C">
            <w:pPr>
              <w:tabs>
                <w:tab w:val="left" w:pos="3390"/>
              </w:tabs>
              <w:spacing w:line="240" w:lineRule="auto"/>
              <w:ind w:left="426"/>
              <w:jc w:val="right"/>
              <w:rPr>
                <w:rFonts w:ascii="Browallia New" w:hAnsi="Browallia New" w:cs="Browallia New"/>
                <w:sz w:val="28"/>
                <w:szCs w:val="28"/>
                <w:cs/>
              </w:rPr>
            </w:pPr>
          </w:p>
        </w:tc>
        <w:tc>
          <w:tcPr>
            <w:tcW w:w="2137" w:type="dxa"/>
          </w:tcPr>
          <w:p w14:paraId="3815194D" w14:textId="0346F2B4" w:rsidR="00E03C1C" w:rsidRPr="00A67DCC" w:rsidRDefault="00E03C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w:t>
            </w:r>
          </w:p>
        </w:tc>
      </w:tr>
      <w:tr w:rsidR="00711842" w:rsidRPr="00A67DCC" w14:paraId="606E332C" w14:textId="77777777" w:rsidTr="004F1D19">
        <w:trPr>
          <w:cantSplit/>
          <w:trHeight w:val="360"/>
        </w:trPr>
        <w:tc>
          <w:tcPr>
            <w:tcW w:w="4599" w:type="dxa"/>
            <w:vAlign w:val="bottom"/>
          </w:tcPr>
          <w:p w14:paraId="060BAA46" w14:textId="7601F612" w:rsidR="00711842" w:rsidRPr="00A67DCC" w:rsidRDefault="00711842" w:rsidP="00711842">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ค่าเสื่อมราคาสำหรับงวด</w:t>
            </w:r>
          </w:p>
        </w:tc>
        <w:tc>
          <w:tcPr>
            <w:tcW w:w="2088" w:type="dxa"/>
          </w:tcPr>
          <w:p w14:paraId="15BCBC14" w14:textId="285EBE88" w:rsidR="00711842" w:rsidRPr="00A67DCC" w:rsidRDefault="00711842"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(3,398)</w:t>
            </w:r>
          </w:p>
        </w:tc>
        <w:tc>
          <w:tcPr>
            <w:tcW w:w="167" w:type="dxa"/>
            <w:vAlign w:val="bottom"/>
          </w:tcPr>
          <w:p w14:paraId="0487F5C1" w14:textId="77777777" w:rsidR="00711842" w:rsidRPr="00A67DCC" w:rsidRDefault="00711842" w:rsidP="00711842">
            <w:pPr>
              <w:tabs>
                <w:tab w:val="left" w:pos="3390"/>
              </w:tabs>
              <w:spacing w:line="240" w:lineRule="auto"/>
              <w:ind w:left="426"/>
              <w:jc w:val="right"/>
              <w:rPr>
                <w:rFonts w:ascii="Browallia New" w:hAnsi="Browallia New" w:cs="Browallia New"/>
                <w:sz w:val="28"/>
                <w:szCs w:val="28"/>
                <w:cs/>
              </w:rPr>
            </w:pPr>
          </w:p>
        </w:tc>
        <w:tc>
          <w:tcPr>
            <w:tcW w:w="2137" w:type="dxa"/>
          </w:tcPr>
          <w:p w14:paraId="6EEBA036" w14:textId="75FCEAE8" w:rsidR="00711842" w:rsidRPr="00A67DCC" w:rsidRDefault="00711842"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w:t>
            </w:r>
          </w:p>
        </w:tc>
      </w:tr>
      <w:tr w:rsidR="006F26CF" w:rsidRPr="00A67DCC" w14:paraId="63B13EF9" w14:textId="77777777" w:rsidTr="003612FC">
        <w:trPr>
          <w:cantSplit/>
        </w:trPr>
        <w:tc>
          <w:tcPr>
            <w:tcW w:w="4599" w:type="dxa"/>
          </w:tcPr>
          <w:p w14:paraId="7EAE0D0D" w14:textId="5EC70EAE" w:rsidR="006F26CF" w:rsidRPr="00A67DCC" w:rsidRDefault="006F26CF" w:rsidP="006F26CF">
            <w:pPr>
              <w:tabs>
                <w:tab w:val="left" w:pos="3390"/>
              </w:tabs>
              <w:spacing w:line="240" w:lineRule="auto"/>
              <w:jc w:val="thaiDistribute"/>
              <w:rPr>
                <w:rFonts w:ascii="Browallia New" w:hAnsi="Browallia New" w:cs="Browallia New"/>
                <w:sz w:val="28"/>
                <w:szCs w:val="28"/>
                <w:cs/>
              </w:rPr>
            </w:pPr>
            <w:r w:rsidRPr="00A67DCC">
              <w:rPr>
                <w:rFonts w:ascii="Browallia New" w:hAnsi="Browallia New" w:cs="Browallia New"/>
                <w:sz w:val="28"/>
                <w:szCs w:val="28"/>
                <w:cs/>
              </w:rPr>
              <w:t xml:space="preserve">มูลค่าสุทธิตามบัญชี ณ วันที่ </w:t>
            </w:r>
            <w:r w:rsidR="00BA7CB6" w:rsidRPr="00A67DCC">
              <w:rPr>
                <w:rFonts w:ascii="Browallia New" w:hAnsi="Browallia New" w:cs="Browallia New"/>
                <w:sz w:val="28"/>
                <w:szCs w:val="28"/>
                <w:lang w:val="en-GB"/>
              </w:rPr>
              <w:t>30</w:t>
            </w:r>
            <w:r w:rsidR="00BA7CB6" w:rsidRPr="00A67DCC">
              <w:rPr>
                <w:rFonts w:ascii="Browallia New" w:hAnsi="Browallia New" w:cs="Browallia New"/>
                <w:sz w:val="28"/>
                <w:szCs w:val="28"/>
                <w:cs/>
                <w:lang w:val="en-GB"/>
              </w:rPr>
              <w:t xml:space="preserve"> มิถุนายน</w:t>
            </w:r>
            <w:r w:rsidR="00BA7CB6" w:rsidRPr="00A67DCC">
              <w:rPr>
                <w:rFonts w:ascii="Browallia New" w:hAnsi="Browallia New" w:cs="Browallia New"/>
                <w:sz w:val="28"/>
                <w:szCs w:val="28"/>
                <w:cs/>
              </w:rPr>
              <w:t xml:space="preserve"> </w:t>
            </w:r>
            <w:r w:rsidRPr="00A67DCC">
              <w:rPr>
                <w:rFonts w:ascii="Browallia New" w:hAnsi="Browallia New" w:cs="Browallia New"/>
                <w:sz w:val="28"/>
                <w:szCs w:val="28"/>
              </w:rPr>
              <w:t>2568</w:t>
            </w:r>
          </w:p>
        </w:tc>
        <w:tc>
          <w:tcPr>
            <w:tcW w:w="2088" w:type="dxa"/>
            <w:tcBorders>
              <w:top w:val="single" w:sz="4" w:space="0" w:color="auto"/>
              <w:bottom w:val="single" w:sz="12" w:space="0" w:color="auto"/>
            </w:tcBorders>
          </w:tcPr>
          <w:p w14:paraId="4FD16005" w14:textId="1033DB2C" w:rsidR="006F26CF" w:rsidRPr="00A67DCC" w:rsidRDefault="00401CD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677,287</w:t>
            </w:r>
          </w:p>
        </w:tc>
        <w:tc>
          <w:tcPr>
            <w:tcW w:w="167" w:type="dxa"/>
            <w:vAlign w:val="bottom"/>
          </w:tcPr>
          <w:p w14:paraId="2E5D868B" w14:textId="77777777" w:rsidR="006F26CF" w:rsidRPr="00A67DCC"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232FB373" w:rsidR="006F26CF" w:rsidRPr="00A67DCC" w:rsidRDefault="0099139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67DCC">
              <w:rPr>
                <w:rFonts w:ascii="Browallia New" w:hAnsi="Browallia New" w:cs="Browallia New"/>
                <w:snapToGrid w:val="0"/>
                <w:color w:val="000000"/>
                <w:sz w:val="28"/>
                <w:szCs w:val="28"/>
                <w:lang w:eastAsia="th-TH"/>
              </w:rPr>
              <w:t>76,179</w:t>
            </w:r>
          </w:p>
        </w:tc>
      </w:tr>
    </w:tbl>
    <w:p w14:paraId="3A11F1D0"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A67DCC"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FAAD946" w14:textId="77777777" w:rsidR="008B3311" w:rsidRPr="00A67DCC" w:rsidRDefault="008B3311" w:rsidP="008B3311">
      <w:pPr>
        <w:pStyle w:val="ListParagraph"/>
        <w:tabs>
          <w:tab w:val="left" w:pos="426"/>
        </w:tabs>
        <w:ind w:left="360"/>
        <w:jc w:val="thaiDistribute"/>
        <w:rPr>
          <w:rFonts w:ascii="Browallia New" w:hAnsi="Browallia New" w:cs="Browallia New"/>
          <w:spacing w:val="-2"/>
          <w:sz w:val="16"/>
          <w:szCs w:val="16"/>
        </w:rPr>
      </w:pPr>
    </w:p>
    <w:p w14:paraId="6FB45C51" w14:textId="462A01D2" w:rsidR="008B3311" w:rsidRPr="00A67DCC" w:rsidRDefault="00912B6B" w:rsidP="008B3311">
      <w:pPr>
        <w:pStyle w:val="ListParagraph"/>
        <w:tabs>
          <w:tab w:val="left" w:pos="426"/>
        </w:tabs>
        <w:ind w:left="360"/>
        <w:jc w:val="thaiDistribute"/>
        <w:rPr>
          <w:rFonts w:ascii="Browallia New" w:hAnsi="Browallia New" w:cs="Browallia New"/>
          <w:spacing w:val="-2"/>
          <w:sz w:val="28"/>
          <w:szCs w:val="28"/>
        </w:rPr>
      </w:pPr>
      <w:r w:rsidRPr="00A67DCC">
        <w:rPr>
          <w:rFonts w:ascii="Browallia New" w:hAnsi="Browallia New" w:cs="Browallia New"/>
          <w:spacing w:val="-2"/>
          <w:sz w:val="28"/>
          <w:szCs w:val="28"/>
          <w:cs/>
        </w:rPr>
        <w:t xml:space="preserve">ณ วันที่ </w:t>
      </w:r>
      <w:r w:rsidR="00BA7CB6" w:rsidRPr="00A67DCC">
        <w:rPr>
          <w:rFonts w:ascii="Browallia New" w:hAnsi="Browallia New" w:cs="Browallia New"/>
          <w:sz w:val="28"/>
          <w:szCs w:val="28"/>
          <w:lang w:val="en-GB"/>
        </w:rPr>
        <w:t>30</w:t>
      </w:r>
      <w:r w:rsidR="00BA7CB6" w:rsidRPr="00A67DCC">
        <w:rPr>
          <w:rFonts w:ascii="Browallia New" w:hAnsi="Browallia New" w:cs="Browallia New"/>
          <w:sz w:val="28"/>
          <w:szCs w:val="28"/>
          <w:cs/>
          <w:lang w:val="en-GB"/>
        </w:rPr>
        <w:t xml:space="preserve"> มิถุนายน</w:t>
      </w:r>
      <w:r w:rsidR="00BA7CB6" w:rsidRPr="00A67DCC">
        <w:rPr>
          <w:rFonts w:ascii="Browallia New" w:hAnsi="Browallia New" w:cs="Browallia New"/>
          <w:sz w:val="28"/>
          <w:szCs w:val="28"/>
          <w:cs/>
        </w:rPr>
        <w:t xml:space="preserve"> </w:t>
      </w:r>
      <w:r w:rsidR="00434D82" w:rsidRPr="00A67DCC">
        <w:rPr>
          <w:rFonts w:ascii="Browallia New" w:hAnsi="Browallia New" w:cs="Browallia New"/>
          <w:sz w:val="28"/>
          <w:szCs w:val="28"/>
        </w:rPr>
        <w:t>2568</w:t>
      </w:r>
      <w:r w:rsidR="00434D82" w:rsidRPr="00A67DCC">
        <w:rPr>
          <w:rFonts w:ascii="Browallia New" w:hAnsi="Browallia New" w:cs="Browallia New"/>
          <w:sz w:val="28"/>
          <w:szCs w:val="28"/>
          <w:cs/>
        </w:rPr>
        <w:t xml:space="preserve"> </w:t>
      </w:r>
      <w:r w:rsidRPr="00A67DCC">
        <w:rPr>
          <w:rFonts w:ascii="Browallia New" w:hAnsi="Browallia New" w:cs="Browallia New"/>
          <w:spacing w:val="-2"/>
          <w:sz w:val="28"/>
          <w:szCs w:val="28"/>
          <w:cs/>
        </w:rPr>
        <w:t xml:space="preserve">ที่ดินของกลุ่มบริษัทซึ่งมีมูลค่าสุทธิตามบัญชี </w:t>
      </w:r>
      <w:r w:rsidR="005728F1" w:rsidRPr="00A67DCC">
        <w:rPr>
          <w:rFonts w:ascii="Browallia New" w:hAnsi="Browallia New" w:cs="Browallia New"/>
          <w:spacing w:val="-2"/>
          <w:sz w:val="28"/>
          <w:szCs w:val="28"/>
        </w:rPr>
        <w:t>79.99</w:t>
      </w:r>
      <w:r w:rsidRPr="00A67DCC">
        <w:rPr>
          <w:rFonts w:ascii="Browallia New" w:hAnsi="Browallia New" w:cs="Browallia New"/>
          <w:spacing w:val="-2"/>
          <w:sz w:val="28"/>
          <w:szCs w:val="28"/>
          <w:cs/>
        </w:rPr>
        <w:t xml:space="preserve"> ล้านบาท </w:t>
      </w:r>
      <w:r w:rsidR="0076207A" w:rsidRPr="00A67DCC">
        <w:rPr>
          <w:rFonts w:ascii="Browallia New" w:hAnsi="Browallia New" w:cs="Browallia New"/>
          <w:spacing w:val="-2"/>
          <w:sz w:val="28"/>
          <w:szCs w:val="28"/>
          <w:cs/>
        </w:rPr>
        <w:t>ติดภาระ</w:t>
      </w:r>
      <w:r w:rsidRPr="00A67DCC">
        <w:rPr>
          <w:rFonts w:ascii="Browallia New" w:hAnsi="Browallia New" w:cs="Browallia New"/>
          <w:spacing w:val="-2"/>
          <w:sz w:val="28"/>
          <w:szCs w:val="28"/>
          <w:cs/>
        </w:rPr>
        <w:t>จำนองเป็นหลักประกันหุ้นกู้กับบริษัทหลักทรัพย์แห่งหนึ่ง</w:t>
      </w:r>
    </w:p>
    <w:p w14:paraId="1060604B" w14:textId="2B5E14EA" w:rsidR="006240FC" w:rsidRPr="00A67DCC" w:rsidRDefault="000E1EB5" w:rsidP="0061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67DCC">
        <w:rPr>
          <w:rFonts w:ascii="Browallia New" w:hAnsi="Browallia New" w:cs="Browallia New"/>
          <w:b/>
          <w:bCs/>
          <w:sz w:val="28"/>
          <w:szCs w:val="28"/>
          <w:lang w:val="en-GB"/>
        </w:rPr>
        <w:br w:type="page"/>
      </w:r>
    </w:p>
    <w:p w14:paraId="3E9BC98D" w14:textId="59F245DA" w:rsidR="006240FC" w:rsidRPr="00A67DCC" w:rsidRDefault="006240FC" w:rsidP="006240F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เงินปันผลจ่าย</w:t>
      </w:r>
    </w:p>
    <w:p w14:paraId="798FFB90" w14:textId="77777777" w:rsidR="006240FC" w:rsidRPr="00A67DCC" w:rsidRDefault="006240FC" w:rsidP="006240FC">
      <w:pPr>
        <w:tabs>
          <w:tab w:val="clear" w:pos="227"/>
          <w:tab w:val="clear" w:pos="454"/>
        </w:tabs>
        <w:spacing w:line="240" w:lineRule="auto"/>
        <w:ind w:left="426"/>
        <w:jc w:val="thaiDistribute"/>
        <w:rPr>
          <w:rFonts w:ascii="Browallia New" w:hAnsi="Browallia New" w:cs="Browallia New"/>
          <w:sz w:val="20"/>
          <w:szCs w:val="20"/>
          <w:lang w:val="en-GB"/>
        </w:rPr>
      </w:pPr>
    </w:p>
    <w:p w14:paraId="23B2BF3F" w14:textId="5956F981" w:rsidR="006240FC" w:rsidRPr="00A67DCC" w:rsidRDefault="006240FC" w:rsidP="006240FC">
      <w:pPr>
        <w:tabs>
          <w:tab w:val="clear" w:pos="227"/>
          <w:tab w:val="clear" w:pos="454"/>
        </w:tabs>
        <w:spacing w:line="240" w:lineRule="auto"/>
        <w:ind w:left="426"/>
        <w:jc w:val="thaiDistribute"/>
        <w:rPr>
          <w:rFonts w:ascii="Browallia New" w:hAnsi="Browallia New" w:cs="Browallia New"/>
          <w:sz w:val="28"/>
          <w:szCs w:val="28"/>
        </w:rPr>
      </w:pPr>
      <w:r w:rsidRPr="00A67DCC">
        <w:rPr>
          <w:rFonts w:ascii="Browallia New" w:hAnsi="Browallia New" w:cs="Browallia New"/>
          <w:sz w:val="28"/>
          <w:szCs w:val="28"/>
          <w:cs/>
          <w:lang w:val="en-GB"/>
        </w:rPr>
        <w:t xml:space="preserve">บริษัทย่อยประกาศจ่ายเงินปันผลสำหรับงวดหกเดือนสิ้นสุดวันที่ </w:t>
      </w: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sidRPr="00A67DCC">
        <w:rPr>
          <w:rFonts w:ascii="Browallia New" w:hAnsi="Browallia New" w:cs="Browallia New"/>
          <w:sz w:val="28"/>
          <w:szCs w:val="28"/>
          <w:cs/>
        </w:rPr>
        <w:t xml:space="preserve"> </w:t>
      </w:r>
      <w:r w:rsidRPr="00A67DCC">
        <w:rPr>
          <w:rFonts w:ascii="Browallia New" w:hAnsi="Browallia New" w:cs="Browallia New"/>
          <w:sz w:val="28"/>
          <w:szCs w:val="28"/>
        </w:rPr>
        <w:t xml:space="preserve">2568 </w:t>
      </w:r>
      <w:r w:rsidRPr="00A67DCC">
        <w:rPr>
          <w:rFonts w:ascii="Browallia New" w:hAnsi="Browallia New" w:cs="Browallia New"/>
          <w:sz w:val="28"/>
          <w:szCs w:val="28"/>
          <w:cs/>
        </w:rPr>
        <w:t xml:space="preserve">และ </w:t>
      </w:r>
      <w:r w:rsidRPr="00A67DCC">
        <w:rPr>
          <w:rFonts w:ascii="Browallia New" w:hAnsi="Browallia New" w:cs="Browallia New"/>
          <w:sz w:val="28"/>
          <w:szCs w:val="28"/>
        </w:rPr>
        <w:t>2567</w:t>
      </w:r>
      <w:r w:rsidRPr="00A67DCC">
        <w:rPr>
          <w:rFonts w:ascii="Browallia New" w:hAnsi="Browallia New" w:cs="Browallia New"/>
          <w:sz w:val="28"/>
          <w:szCs w:val="28"/>
          <w:lang w:val="en-GB"/>
        </w:rPr>
        <w:t xml:space="preserve"> </w:t>
      </w:r>
      <w:r w:rsidRPr="00A67DCC">
        <w:rPr>
          <w:rFonts w:ascii="Browallia New" w:hAnsi="Browallia New" w:cs="Browallia New"/>
          <w:sz w:val="28"/>
          <w:szCs w:val="28"/>
          <w:cs/>
          <w:lang w:val="en-GB"/>
        </w:rPr>
        <w:t>รวมทั้งสิ้นดังนี้</w:t>
      </w:r>
    </w:p>
    <w:p w14:paraId="1B5F9826" w14:textId="77777777" w:rsidR="006240FC" w:rsidRPr="00A67DCC" w:rsidRDefault="006240FC" w:rsidP="006240FC">
      <w:pPr>
        <w:tabs>
          <w:tab w:val="clear" w:pos="227"/>
          <w:tab w:val="clear" w:pos="454"/>
        </w:tabs>
        <w:spacing w:line="240" w:lineRule="auto"/>
        <w:ind w:left="426"/>
        <w:jc w:val="thaiDistribute"/>
        <w:rPr>
          <w:rFonts w:ascii="Browallia New" w:hAnsi="Browallia New" w:cs="Browallia New"/>
          <w:sz w:val="16"/>
          <w:szCs w:val="16"/>
          <w:highlight w:val="yellow"/>
          <w:cs/>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6240FC" w:rsidRPr="00A67DCC" w14:paraId="07A4AF48" w14:textId="77777777">
        <w:trPr>
          <w:trHeight w:val="148"/>
        </w:trPr>
        <w:tc>
          <w:tcPr>
            <w:tcW w:w="2551" w:type="dxa"/>
          </w:tcPr>
          <w:p w14:paraId="3D5CAF7D"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27C52567" w14:textId="77777777" w:rsidR="006240FC" w:rsidRPr="00A67DCC" w:rsidRDefault="006240FC">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5138B5D6"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3"/>
                <w:szCs w:val="23"/>
                <w:cs/>
              </w:rPr>
              <w:t xml:space="preserve">สำหรับงวดสามเดือนสิ้นสุดวันที่ </w:t>
            </w:r>
            <w:r w:rsidRPr="00A67DCC">
              <w:rPr>
                <w:rFonts w:ascii="Browallia New" w:hAnsi="Browallia New" w:cs="Browallia New"/>
                <w:sz w:val="23"/>
                <w:szCs w:val="23"/>
              </w:rPr>
              <w:t xml:space="preserve">30 </w:t>
            </w:r>
            <w:r w:rsidRPr="00A67DCC">
              <w:rPr>
                <w:rFonts w:ascii="Browallia New" w:hAnsi="Browallia New" w:cs="Browallia New"/>
                <w:sz w:val="23"/>
                <w:szCs w:val="23"/>
                <w:cs/>
              </w:rPr>
              <w:t>มิถุนายน</w:t>
            </w:r>
          </w:p>
        </w:tc>
      </w:tr>
      <w:tr w:rsidR="006240FC" w:rsidRPr="00A67DCC" w14:paraId="6B74F85B" w14:textId="77777777">
        <w:trPr>
          <w:trHeight w:val="148"/>
        </w:trPr>
        <w:tc>
          <w:tcPr>
            <w:tcW w:w="2551" w:type="dxa"/>
          </w:tcPr>
          <w:p w14:paraId="53E51D25"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179BF2EE" w14:textId="77777777" w:rsidR="006240FC" w:rsidRPr="00A67DCC" w:rsidRDefault="006240FC">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54C349CF" w14:textId="221ED36A"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A67DCC">
              <w:rPr>
                <w:rFonts w:ascii="Browallia New" w:hAnsi="Browallia New" w:cs="Browallia New"/>
                <w:sz w:val="23"/>
                <w:szCs w:val="23"/>
              </w:rPr>
              <w:t>2568</w:t>
            </w:r>
          </w:p>
        </w:tc>
        <w:tc>
          <w:tcPr>
            <w:tcW w:w="142" w:type="dxa"/>
          </w:tcPr>
          <w:p w14:paraId="62F370A0"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30348F94" w14:textId="7AD2BB0B"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A67DCC">
              <w:rPr>
                <w:rFonts w:ascii="Browallia New" w:hAnsi="Browallia New" w:cs="Browallia New"/>
                <w:sz w:val="23"/>
                <w:szCs w:val="23"/>
              </w:rPr>
              <w:t>2567</w:t>
            </w:r>
          </w:p>
        </w:tc>
      </w:tr>
      <w:tr w:rsidR="006240FC" w:rsidRPr="00A67DCC" w14:paraId="6EF370AA" w14:textId="77777777">
        <w:trPr>
          <w:trHeight w:val="148"/>
        </w:trPr>
        <w:tc>
          <w:tcPr>
            <w:tcW w:w="2551" w:type="dxa"/>
          </w:tcPr>
          <w:p w14:paraId="0168A1DD"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261656DB" w14:textId="77777777" w:rsidR="006240FC" w:rsidRPr="00A67DCC" w:rsidRDefault="006240FC">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20ED28C"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ประกาศจ่ายเงินปันผล</w:t>
            </w:r>
          </w:p>
        </w:tc>
        <w:tc>
          <w:tcPr>
            <w:tcW w:w="142" w:type="dxa"/>
            <w:tcBorders>
              <w:top w:val="single" w:sz="4" w:space="0" w:color="auto"/>
            </w:tcBorders>
          </w:tcPr>
          <w:p w14:paraId="4DB012AC"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76C92F7E"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2"/>
                <w:szCs w:val="22"/>
                <w:cs/>
              </w:rPr>
              <w:t>เงินปันผลจ่าย</w:t>
            </w:r>
          </w:p>
        </w:tc>
        <w:tc>
          <w:tcPr>
            <w:tcW w:w="142" w:type="dxa"/>
          </w:tcPr>
          <w:p w14:paraId="1F2FDAE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09ED9993"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2"/>
                <w:szCs w:val="22"/>
                <w:cs/>
              </w:rPr>
              <w:t>ประกาศจ่ายเงินปันผล</w:t>
            </w:r>
          </w:p>
        </w:tc>
        <w:tc>
          <w:tcPr>
            <w:tcW w:w="142" w:type="dxa"/>
          </w:tcPr>
          <w:p w14:paraId="7B296514"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7E17B7CF"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A67DCC">
              <w:rPr>
                <w:rFonts w:ascii="Browallia New" w:hAnsi="Browallia New" w:cs="Browallia New"/>
                <w:sz w:val="22"/>
                <w:szCs w:val="22"/>
                <w:cs/>
              </w:rPr>
              <w:t>เงินปันผลจ่าย</w:t>
            </w:r>
          </w:p>
        </w:tc>
      </w:tr>
      <w:tr w:rsidR="006240FC" w:rsidRPr="00A67DCC" w14:paraId="56782F88" w14:textId="77777777">
        <w:trPr>
          <w:trHeight w:val="589"/>
        </w:trPr>
        <w:tc>
          <w:tcPr>
            <w:tcW w:w="2551" w:type="dxa"/>
            <w:tcBorders>
              <w:bottom w:val="single" w:sz="4" w:space="0" w:color="auto"/>
            </w:tcBorders>
            <w:vAlign w:val="bottom"/>
          </w:tcPr>
          <w:p w14:paraId="0C361C54"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ชื่อบริษัท</w:t>
            </w:r>
          </w:p>
        </w:tc>
        <w:tc>
          <w:tcPr>
            <w:tcW w:w="142" w:type="dxa"/>
          </w:tcPr>
          <w:p w14:paraId="12E96BA8" w14:textId="77777777" w:rsidR="006240FC" w:rsidRPr="00A67DCC" w:rsidRDefault="006240FC">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1FD3B4CB"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อัตราหุ้นละ</w:t>
            </w:r>
          </w:p>
          <w:p w14:paraId="17CBA265"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(บาท)</w:t>
            </w:r>
          </w:p>
        </w:tc>
        <w:tc>
          <w:tcPr>
            <w:tcW w:w="142" w:type="dxa"/>
            <w:tcBorders>
              <w:top w:val="single" w:sz="4" w:space="0" w:color="auto"/>
            </w:tcBorders>
          </w:tcPr>
          <w:p w14:paraId="7A21BD93" w14:textId="77777777" w:rsidR="006240FC" w:rsidRPr="00A67DCC" w:rsidRDefault="006240FC">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7B72BC24"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จำนวนหุ้น</w:t>
            </w:r>
          </w:p>
          <w:p w14:paraId="7BA8A823"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(พันหุ้น)</w:t>
            </w:r>
          </w:p>
        </w:tc>
        <w:tc>
          <w:tcPr>
            <w:tcW w:w="142" w:type="dxa"/>
          </w:tcPr>
          <w:p w14:paraId="104738AF"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17564FB1"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A67DCC">
              <w:rPr>
                <w:rFonts w:ascii="Browallia New" w:hAnsi="Browallia New" w:cs="Browallia New"/>
                <w:sz w:val="22"/>
                <w:szCs w:val="22"/>
                <w:cs/>
              </w:rPr>
              <w:t>จำนวนเงิน</w:t>
            </w:r>
            <w:r w:rsidRPr="00A67DCC">
              <w:rPr>
                <w:rFonts w:ascii="Browallia New" w:hAnsi="Browallia New" w:cs="Browallia New"/>
                <w:sz w:val="22"/>
                <w:szCs w:val="22"/>
                <w:cs/>
              </w:rPr>
              <w:br/>
            </w:r>
            <w:r w:rsidRPr="00A67DCC">
              <w:rPr>
                <w:rFonts w:ascii="Browallia New" w:hAnsi="Browallia New" w:cs="Browallia New"/>
                <w:sz w:val="22"/>
                <w:szCs w:val="22"/>
              </w:rPr>
              <w:t xml:space="preserve"> </w:t>
            </w:r>
            <w:r w:rsidRPr="00A67DCC">
              <w:rPr>
                <w:rFonts w:ascii="Browallia New" w:hAnsi="Browallia New" w:cs="Browallia New"/>
                <w:sz w:val="22"/>
                <w:szCs w:val="22"/>
                <w:cs/>
              </w:rPr>
              <w:t>(พันบาท)</w:t>
            </w:r>
          </w:p>
        </w:tc>
        <w:tc>
          <w:tcPr>
            <w:tcW w:w="142" w:type="dxa"/>
          </w:tcPr>
          <w:p w14:paraId="653C030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A4D198E"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อัตราหุ้นละ</w:t>
            </w:r>
          </w:p>
          <w:p w14:paraId="0ADA39A7"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(บาท)</w:t>
            </w:r>
          </w:p>
        </w:tc>
        <w:tc>
          <w:tcPr>
            <w:tcW w:w="141" w:type="dxa"/>
            <w:tcBorders>
              <w:top w:val="single" w:sz="4" w:space="0" w:color="auto"/>
            </w:tcBorders>
          </w:tcPr>
          <w:p w14:paraId="70E25FB5"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377E8AC1"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จำนวนหุ้น</w:t>
            </w:r>
          </w:p>
          <w:p w14:paraId="0C9DEC74" w14:textId="77777777" w:rsidR="006240FC" w:rsidRPr="00A67DCC" w:rsidRDefault="006240FC">
            <w:pPr>
              <w:jc w:val="center"/>
              <w:rPr>
                <w:rFonts w:ascii="Browallia New" w:hAnsi="Browallia New" w:cs="Browallia New"/>
                <w:sz w:val="22"/>
                <w:szCs w:val="22"/>
                <w:cs/>
              </w:rPr>
            </w:pPr>
            <w:r w:rsidRPr="00A67DCC">
              <w:rPr>
                <w:rFonts w:ascii="Browallia New" w:hAnsi="Browallia New" w:cs="Browallia New"/>
                <w:sz w:val="22"/>
                <w:szCs w:val="22"/>
                <w:cs/>
              </w:rPr>
              <w:t>(พันหุ้น)</w:t>
            </w:r>
          </w:p>
        </w:tc>
        <w:tc>
          <w:tcPr>
            <w:tcW w:w="142" w:type="dxa"/>
          </w:tcPr>
          <w:p w14:paraId="2184C58E"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7D9BA0E3"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A67DCC">
              <w:rPr>
                <w:rFonts w:ascii="Browallia New" w:hAnsi="Browallia New" w:cs="Browallia New"/>
                <w:sz w:val="22"/>
                <w:szCs w:val="22"/>
                <w:cs/>
              </w:rPr>
              <w:t>จำนวนเงิน</w:t>
            </w:r>
            <w:r w:rsidRPr="00A67DCC">
              <w:rPr>
                <w:rFonts w:ascii="Browallia New" w:hAnsi="Browallia New" w:cs="Browallia New"/>
                <w:sz w:val="22"/>
                <w:szCs w:val="22"/>
                <w:cs/>
              </w:rPr>
              <w:br/>
            </w:r>
            <w:r w:rsidRPr="00A67DCC">
              <w:rPr>
                <w:rFonts w:ascii="Browallia New" w:hAnsi="Browallia New" w:cs="Browallia New"/>
                <w:sz w:val="22"/>
                <w:szCs w:val="22"/>
              </w:rPr>
              <w:t xml:space="preserve"> </w:t>
            </w:r>
            <w:r w:rsidRPr="00A67DCC">
              <w:rPr>
                <w:rFonts w:ascii="Browallia New" w:hAnsi="Browallia New" w:cs="Browallia New"/>
                <w:sz w:val="22"/>
                <w:szCs w:val="22"/>
                <w:cs/>
              </w:rPr>
              <w:t>(พันบาท)</w:t>
            </w:r>
          </w:p>
        </w:tc>
      </w:tr>
      <w:tr w:rsidR="006240FC" w:rsidRPr="00A67DCC" w14:paraId="2C0431D3" w14:textId="77777777">
        <w:tc>
          <w:tcPr>
            <w:tcW w:w="2551" w:type="dxa"/>
            <w:tcBorders>
              <w:top w:val="single" w:sz="4" w:space="0" w:color="auto"/>
            </w:tcBorders>
          </w:tcPr>
          <w:p w14:paraId="5BC4530A"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15B29049" w14:textId="77777777" w:rsidR="006240FC" w:rsidRPr="00A67DCC" w:rsidRDefault="006240FC">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7E55F856"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432507CF" w14:textId="77777777" w:rsidR="006240FC" w:rsidRPr="00A67DCC" w:rsidRDefault="006240FC">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7EA960BE"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42F1635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417CE66F"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6FA10464"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0F3268E4"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BEEB059"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2EEFFEAE"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A67DCC">
              <w:rPr>
                <w:rFonts w:ascii="Browallia New" w:hAnsi="Browallia New" w:cs="Browallia New"/>
                <w:sz w:val="22"/>
                <w:szCs w:val="22"/>
              </w:rPr>
              <w:t xml:space="preserve"> </w:t>
            </w:r>
          </w:p>
        </w:tc>
        <w:tc>
          <w:tcPr>
            <w:tcW w:w="142" w:type="dxa"/>
          </w:tcPr>
          <w:p w14:paraId="480A237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47FF664B"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6240FC" w:rsidRPr="00A67DCC" w14:paraId="29DE0C9C" w14:textId="77777777" w:rsidTr="00DC4EB3">
        <w:tc>
          <w:tcPr>
            <w:tcW w:w="2551" w:type="dxa"/>
          </w:tcPr>
          <w:p w14:paraId="37F838AE" w14:textId="77777777" w:rsidR="006240FC" w:rsidRPr="00A67DCC" w:rsidRDefault="006240FC" w:rsidP="006240FC">
            <w:pPr>
              <w:tabs>
                <w:tab w:val="left" w:pos="113"/>
              </w:tabs>
              <w:ind w:right="-57"/>
              <w:rPr>
                <w:rFonts w:ascii="Browallia New" w:hAnsi="Browallia New" w:cs="Browallia New"/>
                <w:sz w:val="22"/>
                <w:szCs w:val="22"/>
                <w:highlight w:val="yellow"/>
                <w:cs/>
              </w:rPr>
            </w:pPr>
            <w:r w:rsidRPr="00A67DCC">
              <w:rPr>
                <w:rFonts w:ascii="Browallia New" w:hAnsi="Browallia New" w:cs="Browallia New"/>
                <w:sz w:val="22"/>
                <w:szCs w:val="22"/>
                <w:cs/>
              </w:rPr>
              <w:t>บริษัท ไมด้า (ลาว) เช่าสินเชื่อ จำกัด</w:t>
            </w:r>
          </w:p>
        </w:tc>
        <w:tc>
          <w:tcPr>
            <w:tcW w:w="142" w:type="dxa"/>
          </w:tcPr>
          <w:p w14:paraId="48A33A8F" w14:textId="77777777" w:rsidR="006240FC" w:rsidRPr="00A67DCC" w:rsidRDefault="006240FC" w:rsidP="006240FC">
            <w:pPr>
              <w:tabs>
                <w:tab w:val="left" w:pos="113"/>
              </w:tabs>
              <w:ind w:right="-57"/>
              <w:rPr>
                <w:rFonts w:ascii="Browallia New" w:hAnsi="Browallia New" w:cs="Browallia New"/>
                <w:sz w:val="22"/>
                <w:szCs w:val="22"/>
                <w:highlight w:val="yellow"/>
                <w:cs/>
              </w:rPr>
            </w:pPr>
          </w:p>
        </w:tc>
        <w:tc>
          <w:tcPr>
            <w:tcW w:w="850" w:type="dxa"/>
          </w:tcPr>
          <w:p w14:paraId="390A6780" w14:textId="43C27CAC" w:rsidR="006240FC" w:rsidRPr="00A67DCC" w:rsidRDefault="005D28EF"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40</w:t>
            </w:r>
          </w:p>
        </w:tc>
        <w:tc>
          <w:tcPr>
            <w:tcW w:w="142" w:type="dxa"/>
          </w:tcPr>
          <w:p w14:paraId="5F317463" w14:textId="77777777" w:rsidR="006240FC" w:rsidRPr="00A67DCC" w:rsidRDefault="006240FC" w:rsidP="006240FC">
            <w:pPr>
              <w:tabs>
                <w:tab w:val="left" w:pos="113"/>
              </w:tabs>
              <w:ind w:right="-57"/>
              <w:jc w:val="center"/>
              <w:rPr>
                <w:rFonts w:ascii="Browallia New" w:hAnsi="Browallia New" w:cs="Browallia New"/>
                <w:sz w:val="22"/>
                <w:szCs w:val="22"/>
                <w:cs/>
              </w:rPr>
            </w:pPr>
          </w:p>
        </w:tc>
        <w:tc>
          <w:tcPr>
            <w:tcW w:w="992" w:type="dxa"/>
          </w:tcPr>
          <w:p w14:paraId="074AE078" w14:textId="029B976A" w:rsidR="006240FC" w:rsidRPr="00A67DCC" w:rsidRDefault="005D28EF"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150</w:t>
            </w:r>
            <w:r w:rsidR="001B2B3D" w:rsidRPr="00A67DCC">
              <w:rPr>
                <w:rFonts w:ascii="Browallia New" w:hAnsi="Browallia New" w:cs="Browallia New"/>
                <w:sz w:val="22"/>
                <w:szCs w:val="22"/>
              </w:rPr>
              <w:t>*</w:t>
            </w:r>
          </w:p>
        </w:tc>
        <w:tc>
          <w:tcPr>
            <w:tcW w:w="142" w:type="dxa"/>
          </w:tcPr>
          <w:p w14:paraId="5E9221A6"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Pr>
          <w:p w14:paraId="2721D724" w14:textId="56B55F4A" w:rsidR="006240FC" w:rsidRPr="00A67DCC" w:rsidRDefault="003721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c>
          <w:tcPr>
            <w:tcW w:w="142" w:type="dxa"/>
          </w:tcPr>
          <w:p w14:paraId="584740E4"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tcPr>
          <w:p w14:paraId="4091493D" w14:textId="7B521B20"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0.64</w:t>
            </w:r>
          </w:p>
        </w:tc>
        <w:tc>
          <w:tcPr>
            <w:tcW w:w="141" w:type="dxa"/>
          </w:tcPr>
          <w:p w14:paraId="20B37DE8"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20F1F178" w14:textId="7ADAC806"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25,000</w:t>
            </w:r>
          </w:p>
        </w:tc>
        <w:tc>
          <w:tcPr>
            <w:tcW w:w="142" w:type="dxa"/>
          </w:tcPr>
          <w:p w14:paraId="7CC9474E"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Pr>
          <w:p w14:paraId="50C17CD0" w14:textId="3F76D0FF"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16,000</w:t>
            </w:r>
          </w:p>
        </w:tc>
      </w:tr>
      <w:tr w:rsidR="006240FC" w:rsidRPr="00A67DCC" w14:paraId="05377996" w14:textId="77777777">
        <w:tc>
          <w:tcPr>
            <w:tcW w:w="2551" w:type="dxa"/>
          </w:tcPr>
          <w:p w14:paraId="4696765E" w14:textId="77777777" w:rsidR="006240FC" w:rsidRPr="00A67DCC" w:rsidRDefault="006240FC">
            <w:pPr>
              <w:tabs>
                <w:tab w:val="left" w:pos="113"/>
              </w:tabs>
              <w:ind w:right="-57"/>
              <w:rPr>
                <w:rFonts w:ascii="Browallia New" w:hAnsi="Browallia New" w:cs="Browallia New"/>
                <w:sz w:val="22"/>
                <w:szCs w:val="22"/>
                <w:cs/>
              </w:rPr>
            </w:pPr>
          </w:p>
        </w:tc>
        <w:tc>
          <w:tcPr>
            <w:tcW w:w="142" w:type="dxa"/>
          </w:tcPr>
          <w:p w14:paraId="1547C8BF" w14:textId="77777777" w:rsidR="006240FC" w:rsidRPr="00A67DCC" w:rsidRDefault="006240FC">
            <w:pPr>
              <w:tabs>
                <w:tab w:val="left" w:pos="113"/>
              </w:tabs>
              <w:ind w:right="-57"/>
              <w:rPr>
                <w:rFonts w:ascii="Browallia New" w:hAnsi="Browallia New" w:cs="Browallia New"/>
                <w:sz w:val="22"/>
                <w:szCs w:val="22"/>
                <w:cs/>
              </w:rPr>
            </w:pPr>
          </w:p>
        </w:tc>
        <w:tc>
          <w:tcPr>
            <w:tcW w:w="850" w:type="dxa"/>
          </w:tcPr>
          <w:p w14:paraId="7DECFDA2"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07CB1D2D" w14:textId="77777777" w:rsidR="006240FC" w:rsidRPr="00A67DCC" w:rsidRDefault="006240FC">
            <w:pPr>
              <w:tabs>
                <w:tab w:val="left" w:pos="113"/>
              </w:tabs>
              <w:ind w:right="-57"/>
              <w:jc w:val="center"/>
              <w:rPr>
                <w:rFonts w:ascii="Browallia New" w:hAnsi="Browallia New" w:cs="Browallia New"/>
                <w:sz w:val="22"/>
                <w:szCs w:val="22"/>
                <w:cs/>
              </w:rPr>
            </w:pPr>
          </w:p>
        </w:tc>
        <w:tc>
          <w:tcPr>
            <w:tcW w:w="992" w:type="dxa"/>
          </w:tcPr>
          <w:p w14:paraId="162AFB6D"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09FC414B"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tcPr>
          <w:p w14:paraId="2D6192AB"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13447B59"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tcPr>
          <w:p w14:paraId="453CB4E9"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tcPr>
          <w:p w14:paraId="44F53599"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0E15F81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7BDB4519"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tcPr>
          <w:p w14:paraId="25F6B982"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3C401C4D" w14:textId="77777777" w:rsidR="006240FC" w:rsidRPr="00A67DCC" w:rsidRDefault="006240FC" w:rsidP="0062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6240FC" w:rsidRPr="00A67DCC" w14:paraId="6BD7DA54" w14:textId="77777777">
        <w:trPr>
          <w:trHeight w:val="148"/>
        </w:trPr>
        <w:tc>
          <w:tcPr>
            <w:tcW w:w="2551" w:type="dxa"/>
          </w:tcPr>
          <w:p w14:paraId="028A8148"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168E4954" w14:textId="77777777" w:rsidR="006240FC" w:rsidRPr="00A67DCC" w:rsidRDefault="006240FC">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6B9FC866"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3"/>
                <w:szCs w:val="23"/>
                <w:cs/>
              </w:rPr>
              <w:t xml:space="preserve">สำหรับงวดหกเดือนสิ้นสุดวันที่ </w:t>
            </w:r>
            <w:r w:rsidRPr="00A67DCC">
              <w:rPr>
                <w:rFonts w:ascii="Browallia New" w:hAnsi="Browallia New" w:cs="Browallia New"/>
                <w:sz w:val="23"/>
                <w:szCs w:val="23"/>
              </w:rPr>
              <w:t xml:space="preserve">30 </w:t>
            </w:r>
            <w:r w:rsidRPr="00A67DCC">
              <w:rPr>
                <w:rFonts w:ascii="Browallia New" w:hAnsi="Browallia New" w:cs="Browallia New"/>
                <w:sz w:val="23"/>
                <w:szCs w:val="23"/>
                <w:cs/>
              </w:rPr>
              <w:t>มิถุนายน</w:t>
            </w:r>
          </w:p>
        </w:tc>
      </w:tr>
      <w:tr w:rsidR="006240FC" w:rsidRPr="00A67DCC" w14:paraId="4772A2B4" w14:textId="77777777">
        <w:trPr>
          <w:trHeight w:val="148"/>
        </w:trPr>
        <w:tc>
          <w:tcPr>
            <w:tcW w:w="2551" w:type="dxa"/>
          </w:tcPr>
          <w:p w14:paraId="52DFAA4C"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69950118" w14:textId="77777777" w:rsidR="006240FC" w:rsidRPr="00A67DCC" w:rsidRDefault="006240FC">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457ED9B" w14:textId="2F7BE0E1"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A67DCC">
              <w:rPr>
                <w:rFonts w:ascii="Browallia New" w:hAnsi="Browallia New" w:cs="Browallia New"/>
                <w:sz w:val="23"/>
                <w:szCs w:val="23"/>
              </w:rPr>
              <w:t>2568</w:t>
            </w:r>
          </w:p>
        </w:tc>
        <w:tc>
          <w:tcPr>
            <w:tcW w:w="142" w:type="dxa"/>
          </w:tcPr>
          <w:p w14:paraId="0C431EC4"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5FFF550" w14:textId="40F2FF7A"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A67DCC">
              <w:rPr>
                <w:rFonts w:ascii="Browallia New" w:hAnsi="Browallia New" w:cs="Browallia New"/>
                <w:sz w:val="23"/>
                <w:szCs w:val="23"/>
              </w:rPr>
              <w:t>2567</w:t>
            </w:r>
          </w:p>
        </w:tc>
      </w:tr>
      <w:tr w:rsidR="006240FC" w:rsidRPr="00A67DCC" w14:paraId="40E313BC" w14:textId="77777777">
        <w:trPr>
          <w:trHeight w:val="148"/>
        </w:trPr>
        <w:tc>
          <w:tcPr>
            <w:tcW w:w="2551" w:type="dxa"/>
          </w:tcPr>
          <w:p w14:paraId="13D8A66A"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7974EDDF" w14:textId="77777777" w:rsidR="006240FC" w:rsidRPr="00A67DCC" w:rsidRDefault="006240FC">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15D67B27"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ประกาศจ่ายเงินปันผล</w:t>
            </w:r>
          </w:p>
        </w:tc>
        <w:tc>
          <w:tcPr>
            <w:tcW w:w="142" w:type="dxa"/>
            <w:tcBorders>
              <w:top w:val="single" w:sz="4" w:space="0" w:color="auto"/>
            </w:tcBorders>
          </w:tcPr>
          <w:p w14:paraId="603F3373"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73A5AA0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2"/>
                <w:szCs w:val="22"/>
                <w:cs/>
              </w:rPr>
              <w:t>เงินปันผลจ่าย</w:t>
            </w:r>
          </w:p>
        </w:tc>
        <w:tc>
          <w:tcPr>
            <w:tcW w:w="142" w:type="dxa"/>
          </w:tcPr>
          <w:p w14:paraId="3578B3EC"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729B356E"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A67DCC">
              <w:rPr>
                <w:rFonts w:ascii="Browallia New" w:hAnsi="Browallia New" w:cs="Browallia New"/>
                <w:sz w:val="22"/>
                <w:szCs w:val="22"/>
                <w:cs/>
              </w:rPr>
              <w:t>ประกาศจ่ายเงินปันผล</w:t>
            </w:r>
          </w:p>
        </w:tc>
        <w:tc>
          <w:tcPr>
            <w:tcW w:w="142" w:type="dxa"/>
          </w:tcPr>
          <w:p w14:paraId="475DAEDA"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7009BEA1"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A67DCC">
              <w:rPr>
                <w:rFonts w:ascii="Browallia New" w:hAnsi="Browallia New" w:cs="Browallia New"/>
                <w:sz w:val="22"/>
                <w:szCs w:val="22"/>
                <w:cs/>
              </w:rPr>
              <w:t>เงินปันผลจ่าย</w:t>
            </w:r>
          </w:p>
        </w:tc>
      </w:tr>
      <w:tr w:rsidR="006240FC" w:rsidRPr="00A67DCC" w14:paraId="73225266" w14:textId="77777777">
        <w:trPr>
          <w:trHeight w:val="589"/>
        </w:trPr>
        <w:tc>
          <w:tcPr>
            <w:tcW w:w="2551" w:type="dxa"/>
            <w:tcBorders>
              <w:bottom w:val="single" w:sz="4" w:space="0" w:color="auto"/>
            </w:tcBorders>
            <w:vAlign w:val="bottom"/>
          </w:tcPr>
          <w:p w14:paraId="6278E6D7"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ชื่อบริษัท</w:t>
            </w:r>
          </w:p>
        </w:tc>
        <w:tc>
          <w:tcPr>
            <w:tcW w:w="142" w:type="dxa"/>
          </w:tcPr>
          <w:p w14:paraId="533CB440" w14:textId="77777777" w:rsidR="006240FC" w:rsidRPr="00A67DCC" w:rsidRDefault="006240FC">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ADBD58A"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อัตราหุ้นละ</w:t>
            </w:r>
          </w:p>
          <w:p w14:paraId="3E9BE440"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(บาท)</w:t>
            </w:r>
          </w:p>
        </w:tc>
        <w:tc>
          <w:tcPr>
            <w:tcW w:w="142" w:type="dxa"/>
            <w:tcBorders>
              <w:top w:val="single" w:sz="4" w:space="0" w:color="auto"/>
            </w:tcBorders>
          </w:tcPr>
          <w:p w14:paraId="7D905246" w14:textId="77777777" w:rsidR="006240FC" w:rsidRPr="00A67DCC" w:rsidRDefault="006240FC">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24B13E45"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จำนวนหุ้น</w:t>
            </w:r>
          </w:p>
          <w:p w14:paraId="3EAE93D7" w14:textId="77777777" w:rsidR="006240FC" w:rsidRPr="00A67DCC" w:rsidRDefault="006240FC">
            <w:pPr>
              <w:tabs>
                <w:tab w:val="left" w:pos="113"/>
              </w:tabs>
              <w:ind w:right="-57"/>
              <w:jc w:val="center"/>
              <w:rPr>
                <w:rFonts w:ascii="Browallia New" w:hAnsi="Browallia New" w:cs="Browallia New"/>
                <w:sz w:val="22"/>
                <w:szCs w:val="22"/>
                <w:cs/>
              </w:rPr>
            </w:pPr>
            <w:r w:rsidRPr="00A67DCC">
              <w:rPr>
                <w:rFonts w:ascii="Browallia New" w:hAnsi="Browallia New" w:cs="Browallia New"/>
                <w:sz w:val="22"/>
                <w:szCs w:val="22"/>
                <w:cs/>
              </w:rPr>
              <w:t>(พันหุ้น)</w:t>
            </w:r>
          </w:p>
        </w:tc>
        <w:tc>
          <w:tcPr>
            <w:tcW w:w="142" w:type="dxa"/>
          </w:tcPr>
          <w:p w14:paraId="4A6A707A"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7069DC32"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A67DCC">
              <w:rPr>
                <w:rFonts w:ascii="Browallia New" w:hAnsi="Browallia New" w:cs="Browallia New"/>
                <w:sz w:val="22"/>
                <w:szCs w:val="22"/>
                <w:cs/>
              </w:rPr>
              <w:t>จำนวนเงิน</w:t>
            </w:r>
            <w:r w:rsidRPr="00A67DCC">
              <w:rPr>
                <w:rFonts w:ascii="Browallia New" w:hAnsi="Browallia New" w:cs="Browallia New"/>
                <w:sz w:val="22"/>
                <w:szCs w:val="22"/>
                <w:cs/>
              </w:rPr>
              <w:br/>
            </w:r>
            <w:r w:rsidRPr="00A67DCC">
              <w:rPr>
                <w:rFonts w:ascii="Browallia New" w:hAnsi="Browallia New" w:cs="Browallia New"/>
                <w:sz w:val="22"/>
                <w:szCs w:val="22"/>
              </w:rPr>
              <w:t xml:space="preserve"> </w:t>
            </w:r>
            <w:r w:rsidRPr="00A67DCC">
              <w:rPr>
                <w:rFonts w:ascii="Browallia New" w:hAnsi="Browallia New" w:cs="Browallia New"/>
                <w:sz w:val="22"/>
                <w:szCs w:val="22"/>
                <w:cs/>
              </w:rPr>
              <w:t>(พันบาท)</w:t>
            </w:r>
          </w:p>
        </w:tc>
        <w:tc>
          <w:tcPr>
            <w:tcW w:w="142" w:type="dxa"/>
          </w:tcPr>
          <w:p w14:paraId="28316F3D"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B85416B"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อัตราหุ้นละ</w:t>
            </w:r>
          </w:p>
          <w:p w14:paraId="122B5993"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(บาท)</w:t>
            </w:r>
          </w:p>
        </w:tc>
        <w:tc>
          <w:tcPr>
            <w:tcW w:w="141" w:type="dxa"/>
            <w:tcBorders>
              <w:top w:val="single" w:sz="4" w:space="0" w:color="auto"/>
            </w:tcBorders>
          </w:tcPr>
          <w:p w14:paraId="24181C9E"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C0EA66D" w14:textId="77777777" w:rsidR="006240FC" w:rsidRPr="00A67DCC" w:rsidRDefault="006240FC">
            <w:pPr>
              <w:jc w:val="center"/>
              <w:rPr>
                <w:rFonts w:ascii="Browallia New" w:hAnsi="Browallia New" w:cs="Browallia New"/>
                <w:sz w:val="22"/>
                <w:szCs w:val="22"/>
              </w:rPr>
            </w:pPr>
            <w:r w:rsidRPr="00A67DCC">
              <w:rPr>
                <w:rFonts w:ascii="Browallia New" w:hAnsi="Browallia New" w:cs="Browallia New"/>
                <w:sz w:val="22"/>
                <w:szCs w:val="22"/>
                <w:cs/>
              </w:rPr>
              <w:t>จำนวนหุ้น</w:t>
            </w:r>
          </w:p>
          <w:p w14:paraId="691372F2" w14:textId="77777777" w:rsidR="006240FC" w:rsidRPr="00A67DCC" w:rsidRDefault="006240FC">
            <w:pPr>
              <w:jc w:val="center"/>
              <w:rPr>
                <w:rFonts w:ascii="Browallia New" w:hAnsi="Browallia New" w:cs="Browallia New"/>
                <w:sz w:val="22"/>
                <w:szCs w:val="22"/>
                <w:cs/>
              </w:rPr>
            </w:pPr>
            <w:r w:rsidRPr="00A67DCC">
              <w:rPr>
                <w:rFonts w:ascii="Browallia New" w:hAnsi="Browallia New" w:cs="Browallia New"/>
                <w:sz w:val="22"/>
                <w:szCs w:val="22"/>
                <w:cs/>
              </w:rPr>
              <w:t>(พันหุ้น)</w:t>
            </w:r>
          </w:p>
        </w:tc>
        <w:tc>
          <w:tcPr>
            <w:tcW w:w="142" w:type="dxa"/>
          </w:tcPr>
          <w:p w14:paraId="2A2D9577"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31CBD11F"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A67DCC">
              <w:rPr>
                <w:rFonts w:ascii="Browallia New" w:hAnsi="Browallia New" w:cs="Browallia New"/>
                <w:sz w:val="22"/>
                <w:szCs w:val="22"/>
                <w:cs/>
              </w:rPr>
              <w:t>จำนวนเงิน</w:t>
            </w:r>
            <w:r w:rsidRPr="00A67DCC">
              <w:rPr>
                <w:rFonts w:ascii="Browallia New" w:hAnsi="Browallia New" w:cs="Browallia New"/>
                <w:sz w:val="22"/>
                <w:szCs w:val="22"/>
                <w:cs/>
              </w:rPr>
              <w:br/>
            </w:r>
            <w:r w:rsidRPr="00A67DCC">
              <w:rPr>
                <w:rFonts w:ascii="Browallia New" w:hAnsi="Browallia New" w:cs="Browallia New"/>
                <w:sz w:val="22"/>
                <w:szCs w:val="22"/>
              </w:rPr>
              <w:t xml:space="preserve"> </w:t>
            </w:r>
            <w:r w:rsidRPr="00A67DCC">
              <w:rPr>
                <w:rFonts w:ascii="Browallia New" w:hAnsi="Browallia New" w:cs="Browallia New"/>
                <w:sz w:val="22"/>
                <w:szCs w:val="22"/>
                <w:cs/>
              </w:rPr>
              <w:t>(พันบาท)</w:t>
            </w:r>
          </w:p>
        </w:tc>
      </w:tr>
      <w:tr w:rsidR="006240FC" w:rsidRPr="00A67DCC" w14:paraId="2F9CC2F5" w14:textId="77777777">
        <w:tc>
          <w:tcPr>
            <w:tcW w:w="2551" w:type="dxa"/>
            <w:tcBorders>
              <w:top w:val="single" w:sz="4" w:space="0" w:color="auto"/>
            </w:tcBorders>
          </w:tcPr>
          <w:p w14:paraId="06BFFF7B"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0EB8BEDE" w14:textId="77777777" w:rsidR="006240FC" w:rsidRPr="00A67DCC" w:rsidRDefault="006240FC">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607F126E"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05F2E041" w14:textId="77777777" w:rsidR="006240FC" w:rsidRPr="00A67DCC" w:rsidRDefault="006240FC">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5191CC5E" w14:textId="77777777" w:rsidR="006240FC" w:rsidRPr="00A67DCC" w:rsidRDefault="006240FC">
            <w:pPr>
              <w:tabs>
                <w:tab w:val="left" w:pos="113"/>
              </w:tabs>
              <w:ind w:right="-57"/>
              <w:jc w:val="center"/>
              <w:rPr>
                <w:rFonts w:ascii="Browallia New" w:hAnsi="Browallia New" w:cs="Browallia New"/>
                <w:sz w:val="22"/>
                <w:szCs w:val="22"/>
                <w:cs/>
              </w:rPr>
            </w:pPr>
          </w:p>
        </w:tc>
        <w:tc>
          <w:tcPr>
            <w:tcW w:w="142" w:type="dxa"/>
          </w:tcPr>
          <w:p w14:paraId="615A192C"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5884A3D2"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38D8C46"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84B433B"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A5EF432"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7CAD9C3"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A67DCC">
              <w:rPr>
                <w:rFonts w:ascii="Browallia New" w:hAnsi="Browallia New" w:cs="Browallia New"/>
                <w:sz w:val="22"/>
                <w:szCs w:val="22"/>
              </w:rPr>
              <w:t xml:space="preserve"> </w:t>
            </w:r>
          </w:p>
        </w:tc>
        <w:tc>
          <w:tcPr>
            <w:tcW w:w="142" w:type="dxa"/>
          </w:tcPr>
          <w:p w14:paraId="4C10DF23"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3E4D1EA0" w14:textId="77777777" w:rsidR="006240FC" w:rsidRPr="00A67DCC"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6240FC" w:rsidRPr="00A67DCC" w14:paraId="72A796CC" w14:textId="77777777" w:rsidTr="00DC4EB3">
        <w:tc>
          <w:tcPr>
            <w:tcW w:w="2551" w:type="dxa"/>
          </w:tcPr>
          <w:p w14:paraId="2BEFFAE2" w14:textId="77777777" w:rsidR="006240FC" w:rsidRPr="00A67DCC" w:rsidRDefault="006240FC" w:rsidP="006240FC">
            <w:pPr>
              <w:tabs>
                <w:tab w:val="left" w:pos="113"/>
              </w:tabs>
              <w:ind w:right="-57"/>
              <w:rPr>
                <w:rFonts w:ascii="Browallia New" w:hAnsi="Browallia New" w:cs="Browallia New"/>
                <w:sz w:val="22"/>
                <w:szCs w:val="22"/>
                <w:highlight w:val="yellow"/>
                <w:cs/>
              </w:rPr>
            </w:pPr>
            <w:r w:rsidRPr="00A67DCC">
              <w:rPr>
                <w:rFonts w:ascii="Browallia New" w:hAnsi="Browallia New" w:cs="Browallia New"/>
                <w:sz w:val="22"/>
                <w:szCs w:val="22"/>
                <w:cs/>
              </w:rPr>
              <w:t>บริษัท ไมด้า (ลาว) เช่าสินเชื่อ จำกัด</w:t>
            </w:r>
          </w:p>
        </w:tc>
        <w:tc>
          <w:tcPr>
            <w:tcW w:w="142" w:type="dxa"/>
          </w:tcPr>
          <w:p w14:paraId="30788DB0" w14:textId="77777777" w:rsidR="006240FC" w:rsidRPr="00A67DCC" w:rsidRDefault="006240FC" w:rsidP="006240FC">
            <w:pPr>
              <w:tabs>
                <w:tab w:val="left" w:pos="113"/>
              </w:tabs>
              <w:ind w:right="-57"/>
              <w:rPr>
                <w:rFonts w:ascii="Browallia New" w:hAnsi="Browallia New" w:cs="Browallia New"/>
                <w:sz w:val="22"/>
                <w:szCs w:val="22"/>
                <w:highlight w:val="yellow"/>
                <w:cs/>
              </w:rPr>
            </w:pPr>
          </w:p>
        </w:tc>
        <w:tc>
          <w:tcPr>
            <w:tcW w:w="850" w:type="dxa"/>
          </w:tcPr>
          <w:p w14:paraId="1BE06DC2" w14:textId="5A99AF69" w:rsidR="006240FC" w:rsidRPr="00A67DCC" w:rsidRDefault="005D28EF"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40</w:t>
            </w:r>
          </w:p>
        </w:tc>
        <w:tc>
          <w:tcPr>
            <w:tcW w:w="142" w:type="dxa"/>
          </w:tcPr>
          <w:p w14:paraId="0BDF76A2" w14:textId="77777777" w:rsidR="006240FC" w:rsidRPr="00A67DCC" w:rsidRDefault="006240FC" w:rsidP="006240FC">
            <w:pPr>
              <w:tabs>
                <w:tab w:val="left" w:pos="113"/>
              </w:tabs>
              <w:ind w:right="-57"/>
              <w:jc w:val="center"/>
              <w:rPr>
                <w:rFonts w:ascii="Browallia New" w:hAnsi="Browallia New" w:cs="Browallia New"/>
                <w:sz w:val="22"/>
                <w:szCs w:val="22"/>
                <w:cs/>
              </w:rPr>
            </w:pPr>
          </w:p>
        </w:tc>
        <w:tc>
          <w:tcPr>
            <w:tcW w:w="992" w:type="dxa"/>
          </w:tcPr>
          <w:p w14:paraId="16D6DF73" w14:textId="260C643F" w:rsidR="006240FC" w:rsidRPr="00A67DCC" w:rsidRDefault="005D28EF"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150</w:t>
            </w:r>
            <w:r w:rsidR="001B2B3D" w:rsidRPr="00A67DCC">
              <w:rPr>
                <w:rFonts w:ascii="Browallia New" w:hAnsi="Browallia New" w:cs="Browallia New"/>
                <w:sz w:val="22"/>
                <w:szCs w:val="22"/>
              </w:rPr>
              <w:t>*</w:t>
            </w:r>
          </w:p>
        </w:tc>
        <w:tc>
          <w:tcPr>
            <w:tcW w:w="142" w:type="dxa"/>
          </w:tcPr>
          <w:p w14:paraId="4C46F3E7"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Pr>
          <w:p w14:paraId="5907B670" w14:textId="0105A2A3" w:rsidR="006240FC" w:rsidRPr="00A67DCC" w:rsidRDefault="003721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c>
          <w:tcPr>
            <w:tcW w:w="142" w:type="dxa"/>
          </w:tcPr>
          <w:p w14:paraId="17EED882"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tcPr>
          <w:p w14:paraId="40F4A355" w14:textId="29B36B6C"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0.84</w:t>
            </w:r>
          </w:p>
        </w:tc>
        <w:tc>
          <w:tcPr>
            <w:tcW w:w="141" w:type="dxa"/>
          </w:tcPr>
          <w:p w14:paraId="042ABEE3"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76E9B71E" w14:textId="48C80101"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25,000</w:t>
            </w:r>
          </w:p>
        </w:tc>
        <w:tc>
          <w:tcPr>
            <w:tcW w:w="142" w:type="dxa"/>
          </w:tcPr>
          <w:p w14:paraId="7F2303FD"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Pr>
          <w:p w14:paraId="7D5CF81E" w14:textId="6701232D"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21,000</w:t>
            </w:r>
          </w:p>
        </w:tc>
      </w:tr>
      <w:tr w:rsidR="006240FC" w:rsidRPr="00A67DCC" w14:paraId="07232DE3" w14:textId="77777777" w:rsidTr="00DC4EB3">
        <w:tc>
          <w:tcPr>
            <w:tcW w:w="2551" w:type="dxa"/>
          </w:tcPr>
          <w:p w14:paraId="225112B6" w14:textId="77777777" w:rsidR="006240FC" w:rsidRPr="00A67DCC" w:rsidRDefault="006240FC" w:rsidP="006240FC">
            <w:pPr>
              <w:tabs>
                <w:tab w:val="left" w:pos="113"/>
              </w:tabs>
              <w:ind w:right="-57"/>
              <w:rPr>
                <w:rFonts w:ascii="Browallia New" w:hAnsi="Browallia New" w:cs="Browallia New"/>
                <w:sz w:val="22"/>
                <w:szCs w:val="22"/>
                <w:cs/>
              </w:rPr>
            </w:pPr>
            <w:r w:rsidRPr="00A67DCC">
              <w:rPr>
                <w:rFonts w:ascii="Browallia New" w:hAnsi="Browallia New" w:cs="Browallia New"/>
                <w:sz w:val="22"/>
                <w:szCs w:val="22"/>
                <w:cs/>
              </w:rPr>
              <w:t>บริษัท ไมด้า ฮอสพิทาลิตี้</w:t>
            </w:r>
            <w:r w:rsidRPr="00A67DCC">
              <w:rPr>
                <w:rFonts w:ascii="Browallia New" w:hAnsi="Browallia New" w:cs="Browallia New"/>
                <w:sz w:val="22"/>
                <w:szCs w:val="22"/>
              </w:rPr>
              <w:t xml:space="preserve"> </w:t>
            </w:r>
            <w:r w:rsidRPr="00A67DCC">
              <w:rPr>
                <w:rFonts w:ascii="Browallia New" w:hAnsi="Browallia New" w:cs="Browallia New"/>
                <w:sz w:val="22"/>
                <w:szCs w:val="22"/>
                <w:cs/>
              </w:rPr>
              <w:t>กรุ๊ป</w:t>
            </w:r>
            <w:r w:rsidRPr="00A67DCC">
              <w:rPr>
                <w:rFonts w:ascii="Browallia New" w:hAnsi="Browallia New" w:cs="Browallia New"/>
                <w:sz w:val="22"/>
                <w:szCs w:val="22"/>
              </w:rPr>
              <w:t xml:space="preserve"> </w:t>
            </w:r>
            <w:r w:rsidRPr="00A67DCC">
              <w:rPr>
                <w:rFonts w:ascii="Browallia New" w:hAnsi="Browallia New" w:cs="Browallia New"/>
                <w:sz w:val="22"/>
                <w:szCs w:val="22"/>
                <w:cs/>
              </w:rPr>
              <w:t>จำกัด</w:t>
            </w:r>
          </w:p>
        </w:tc>
        <w:tc>
          <w:tcPr>
            <w:tcW w:w="142" w:type="dxa"/>
          </w:tcPr>
          <w:p w14:paraId="1B479AAC" w14:textId="77777777" w:rsidR="006240FC" w:rsidRPr="00A67DCC" w:rsidRDefault="006240FC" w:rsidP="006240FC">
            <w:pPr>
              <w:tabs>
                <w:tab w:val="left" w:pos="113"/>
              </w:tabs>
              <w:ind w:right="-57"/>
              <w:rPr>
                <w:rFonts w:ascii="Browallia New" w:hAnsi="Browallia New" w:cs="Browallia New"/>
                <w:sz w:val="22"/>
                <w:szCs w:val="22"/>
                <w:highlight w:val="yellow"/>
                <w:cs/>
              </w:rPr>
            </w:pPr>
          </w:p>
        </w:tc>
        <w:tc>
          <w:tcPr>
            <w:tcW w:w="850" w:type="dxa"/>
          </w:tcPr>
          <w:p w14:paraId="2505880F" w14:textId="06777C54" w:rsidR="006240FC" w:rsidRPr="00A67DCC" w:rsidRDefault="001020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w:t>
            </w:r>
          </w:p>
        </w:tc>
        <w:tc>
          <w:tcPr>
            <w:tcW w:w="142" w:type="dxa"/>
          </w:tcPr>
          <w:p w14:paraId="60417D8A" w14:textId="77777777" w:rsidR="006240FC" w:rsidRPr="00A67DCC" w:rsidRDefault="006240FC" w:rsidP="006240FC">
            <w:pPr>
              <w:tabs>
                <w:tab w:val="left" w:pos="113"/>
              </w:tabs>
              <w:ind w:right="-57"/>
              <w:jc w:val="center"/>
              <w:rPr>
                <w:rFonts w:ascii="Browallia New" w:hAnsi="Browallia New" w:cs="Browallia New"/>
                <w:sz w:val="22"/>
                <w:szCs w:val="22"/>
                <w:cs/>
              </w:rPr>
            </w:pPr>
          </w:p>
        </w:tc>
        <w:tc>
          <w:tcPr>
            <w:tcW w:w="992" w:type="dxa"/>
          </w:tcPr>
          <w:p w14:paraId="4B7A0C05" w14:textId="7D44D2ED" w:rsidR="006240FC" w:rsidRPr="00A67DCC" w:rsidRDefault="001020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w:t>
            </w:r>
          </w:p>
        </w:tc>
        <w:tc>
          <w:tcPr>
            <w:tcW w:w="142" w:type="dxa"/>
          </w:tcPr>
          <w:p w14:paraId="242C0372"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4" w:space="0" w:color="auto"/>
            </w:tcBorders>
          </w:tcPr>
          <w:p w14:paraId="478CE7E8" w14:textId="545CC828" w:rsidR="006240FC" w:rsidRPr="00A67DCC" w:rsidRDefault="001020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w:t>
            </w:r>
          </w:p>
        </w:tc>
        <w:tc>
          <w:tcPr>
            <w:tcW w:w="142" w:type="dxa"/>
          </w:tcPr>
          <w:p w14:paraId="03A991AB"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tcPr>
          <w:p w14:paraId="1B45ED31" w14:textId="2662B82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23</w:t>
            </w:r>
            <w:r w:rsidR="000A158D" w:rsidRPr="00A67DCC">
              <w:rPr>
                <w:rFonts w:ascii="Browallia New" w:hAnsi="Browallia New" w:cs="Browallia New"/>
                <w:sz w:val="22"/>
                <w:szCs w:val="22"/>
              </w:rPr>
              <w:t>.00</w:t>
            </w:r>
          </w:p>
        </w:tc>
        <w:tc>
          <w:tcPr>
            <w:tcW w:w="141" w:type="dxa"/>
          </w:tcPr>
          <w:p w14:paraId="64A940BF"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4C25D852" w14:textId="29C19492"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200</w:t>
            </w:r>
          </w:p>
        </w:tc>
        <w:tc>
          <w:tcPr>
            <w:tcW w:w="142" w:type="dxa"/>
          </w:tcPr>
          <w:p w14:paraId="62E8A212"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tcPr>
          <w:p w14:paraId="119E760B" w14:textId="3DAF0F2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4,600</w:t>
            </w:r>
          </w:p>
        </w:tc>
      </w:tr>
      <w:tr w:rsidR="006240FC" w:rsidRPr="00A67DCC" w14:paraId="3A052A6B" w14:textId="77777777" w:rsidTr="00DC4EB3">
        <w:tc>
          <w:tcPr>
            <w:tcW w:w="2551" w:type="dxa"/>
          </w:tcPr>
          <w:p w14:paraId="6BA3FF2E" w14:textId="77777777" w:rsidR="006240FC" w:rsidRPr="00A67DCC" w:rsidRDefault="006240FC" w:rsidP="006240FC">
            <w:pPr>
              <w:tabs>
                <w:tab w:val="left" w:pos="113"/>
              </w:tabs>
              <w:ind w:right="-57"/>
              <w:rPr>
                <w:rFonts w:ascii="Browallia New" w:hAnsi="Browallia New" w:cs="Browallia New"/>
                <w:sz w:val="22"/>
                <w:szCs w:val="22"/>
                <w:cs/>
              </w:rPr>
            </w:pPr>
          </w:p>
        </w:tc>
        <w:tc>
          <w:tcPr>
            <w:tcW w:w="142" w:type="dxa"/>
          </w:tcPr>
          <w:p w14:paraId="0D817DE0" w14:textId="77777777" w:rsidR="006240FC" w:rsidRPr="00A67DCC" w:rsidRDefault="006240FC" w:rsidP="006240FC">
            <w:pPr>
              <w:tabs>
                <w:tab w:val="left" w:pos="113"/>
              </w:tabs>
              <w:ind w:right="-57"/>
              <w:rPr>
                <w:rFonts w:ascii="Browallia New" w:hAnsi="Browallia New" w:cs="Browallia New"/>
                <w:sz w:val="22"/>
                <w:szCs w:val="22"/>
                <w:highlight w:val="yellow"/>
                <w:cs/>
              </w:rPr>
            </w:pPr>
          </w:p>
        </w:tc>
        <w:tc>
          <w:tcPr>
            <w:tcW w:w="850" w:type="dxa"/>
          </w:tcPr>
          <w:p w14:paraId="3BC6BF16"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142" w:type="dxa"/>
          </w:tcPr>
          <w:p w14:paraId="529D781F" w14:textId="77777777" w:rsidR="006240FC" w:rsidRPr="00A67DCC" w:rsidRDefault="006240FC" w:rsidP="006240FC">
            <w:pPr>
              <w:tabs>
                <w:tab w:val="left" w:pos="113"/>
              </w:tabs>
              <w:ind w:right="-57"/>
              <w:jc w:val="center"/>
              <w:rPr>
                <w:rFonts w:ascii="Browallia New" w:hAnsi="Browallia New" w:cs="Browallia New"/>
                <w:sz w:val="22"/>
                <w:szCs w:val="22"/>
                <w:highlight w:val="yellow"/>
                <w:cs/>
              </w:rPr>
            </w:pPr>
          </w:p>
        </w:tc>
        <w:tc>
          <w:tcPr>
            <w:tcW w:w="992" w:type="dxa"/>
          </w:tcPr>
          <w:p w14:paraId="7E1621E3"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321EFF7F"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tcPr>
          <w:p w14:paraId="6A3C72B1" w14:textId="7B2E4246" w:rsidR="006240FC" w:rsidRPr="00A67DCC" w:rsidRDefault="003721C8"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c>
          <w:tcPr>
            <w:tcW w:w="142" w:type="dxa"/>
          </w:tcPr>
          <w:p w14:paraId="2C08DC0D"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tcPr>
          <w:p w14:paraId="6AEE99D7"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tcPr>
          <w:p w14:paraId="5E90B302"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70302EC3"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037EE348" w14:textId="77777777"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tcPr>
          <w:p w14:paraId="35E1FF1F" w14:textId="137C3568" w:rsidR="006240FC" w:rsidRPr="00A67DCC" w:rsidRDefault="006240FC" w:rsidP="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25,600</w:t>
            </w:r>
          </w:p>
        </w:tc>
      </w:tr>
    </w:tbl>
    <w:p w14:paraId="709D5756" w14:textId="77777777" w:rsidR="00163EE6" w:rsidRPr="00A67DCC" w:rsidRDefault="00163EE6" w:rsidP="001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482F9BF" w14:textId="56D15284" w:rsidR="00163EE6" w:rsidRPr="00A67DCC" w:rsidRDefault="00B9201C" w:rsidP="00B9201C">
      <w:pPr>
        <w:tabs>
          <w:tab w:val="clear" w:pos="227"/>
          <w:tab w:val="clear" w:pos="454"/>
        </w:tabs>
        <w:spacing w:line="240" w:lineRule="auto"/>
        <w:ind w:left="426"/>
        <w:jc w:val="thaiDistribute"/>
        <w:rPr>
          <w:rFonts w:ascii="Browallia New" w:hAnsi="Browallia New" w:cs="Browallia New"/>
          <w:lang w:val="en-GB"/>
        </w:rPr>
      </w:pPr>
      <w:r w:rsidRPr="00A67DCC">
        <w:rPr>
          <w:rFonts w:ascii="Browallia New" w:hAnsi="Browallia New" w:cs="Browallia New"/>
          <w:lang w:val="en-GB"/>
        </w:rPr>
        <w:t>*</w:t>
      </w:r>
      <w:r w:rsidR="005326CA" w:rsidRPr="00A67DCC">
        <w:rPr>
          <w:rFonts w:ascii="Browallia New" w:hAnsi="Browallia New" w:cs="Browallia New"/>
          <w:cs/>
          <w:lang w:val="en-GB"/>
        </w:rPr>
        <w:t xml:space="preserve">ในระหว่างงวด </w:t>
      </w:r>
      <w:r w:rsidRPr="00A67DCC">
        <w:rPr>
          <w:rFonts w:ascii="Browallia New" w:hAnsi="Browallia New" w:cs="Browallia New"/>
          <w:cs/>
          <w:lang w:val="en-GB"/>
        </w:rPr>
        <w:t xml:space="preserve">บริษัท ไมด้า (ลาว) </w:t>
      </w:r>
      <w:r w:rsidR="00B03843" w:rsidRPr="00A67DCC">
        <w:rPr>
          <w:rFonts w:ascii="Browallia New" w:hAnsi="Browallia New" w:cs="Browallia New"/>
          <w:cs/>
          <w:lang w:val="en-GB"/>
        </w:rPr>
        <w:t>เช่าสินเชื่อ</w:t>
      </w:r>
      <w:r w:rsidRPr="00A67DCC">
        <w:rPr>
          <w:rFonts w:ascii="Browallia New" w:hAnsi="Browallia New" w:cs="Browallia New"/>
          <w:cs/>
          <w:lang w:val="en-GB"/>
        </w:rPr>
        <w:t xml:space="preserve"> จำกัด </w:t>
      </w:r>
      <w:r w:rsidR="00585FDC" w:rsidRPr="00A67DCC">
        <w:rPr>
          <w:rFonts w:ascii="Browallia New" w:hAnsi="Browallia New" w:cs="Browallia New"/>
          <w:cs/>
          <w:lang w:val="en-GB"/>
        </w:rPr>
        <w:t>ได้จำแนกจำนวนหุ้น</w:t>
      </w:r>
      <w:r w:rsidR="00B40201" w:rsidRPr="00A67DCC">
        <w:rPr>
          <w:rFonts w:ascii="Browallia New" w:hAnsi="Browallia New" w:cs="Browallia New"/>
          <w:cs/>
          <w:lang w:val="en-GB"/>
        </w:rPr>
        <w:t>ในกฎระเบียบ</w:t>
      </w:r>
      <w:r w:rsidR="00C452A2" w:rsidRPr="00A67DCC">
        <w:rPr>
          <w:rFonts w:ascii="Browallia New" w:hAnsi="Browallia New" w:cs="Browallia New"/>
          <w:cs/>
          <w:lang w:val="en-GB"/>
        </w:rPr>
        <w:t>ของบริษัท และได้รับอนุมัติ</w:t>
      </w:r>
      <w:r w:rsidR="005C714D" w:rsidRPr="00A67DCC">
        <w:rPr>
          <w:rFonts w:ascii="Browallia New" w:hAnsi="Browallia New" w:cs="Browallia New"/>
          <w:cs/>
          <w:lang w:val="en-GB"/>
        </w:rPr>
        <w:t>จากธนาคาร</w:t>
      </w:r>
      <w:r w:rsidR="00E4458A" w:rsidRPr="00A67DCC">
        <w:rPr>
          <w:rFonts w:ascii="Browallia New" w:hAnsi="Browallia New" w:cs="Browallia New"/>
          <w:cs/>
          <w:lang w:val="en-GB"/>
        </w:rPr>
        <w:t>แห่ง</w:t>
      </w:r>
      <w:r w:rsidR="001220D9" w:rsidRPr="00A67DCC">
        <w:rPr>
          <w:rFonts w:ascii="Browallia New" w:hAnsi="Browallia New" w:cs="Browallia New"/>
          <w:cs/>
          <w:lang w:val="en-GB"/>
        </w:rPr>
        <w:t>สาธารณรัฐประชาธิปไตย</w:t>
      </w:r>
      <w:r w:rsidR="00D02F92" w:rsidRPr="00A67DCC">
        <w:rPr>
          <w:rFonts w:ascii="Browallia New" w:hAnsi="Browallia New" w:cs="Browallia New"/>
          <w:cs/>
          <w:lang w:val="en-GB"/>
        </w:rPr>
        <w:t>ประชาชนลาว</w:t>
      </w:r>
      <w:r w:rsidR="00E80D47" w:rsidRPr="00A67DCC">
        <w:rPr>
          <w:rFonts w:ascii="Browallia New" w:hAnsi="Browallia New" w:cs="Browallia New"/>
          <w:cs/>
          <w:lang w:val="en-GB"/>
        </w:rPr>
        <w:t xml:space="preserve"> </w:t>
      </w:r>
      <w:r w:rsidR="00866648" w:rsidRPr="00A67DCC">
        <w:rPr>
          <w:rFonts w:ascii="Browallia New" w:hAnsi="Browallia New" w:cs="Browallia New"/>
          <w:cs/>
          <w:lang w:val="en-GB"/>
        </w:rPr>
        <w:t xml:space="preserve">               </w:t>
      </w:r>
      <w:r w:rsidR="00E80D47" w:rsidRPr="00A67DCC">
        <w:rPr>
          <w:rFonts w:ascii="Browallia New" w:hAnsi="Browallia New" w:cs="Browallia New"/>
          <w:cs/>
          <w:lang w:val="en-GB"/>
        </w:rPr>
        <w:t>อย่างไรก็ตามทุน</w:t>
      </w:r>
      <w:r w:rsidR="00482895" w:rsidRPr="00A67DCC">
        <w:rPr>
          <w:rFonts w:ascii="Browallia New" w:hAnsi="Browallia New" w:cs="Browallia New"/>
          <w:cs/>
          <w:lang w:val="en-GB"/>
        </w:rPr>
        <w:t>จดทะเบียนไม่มีการเปลี่ยนแปลง</w:t>
      </w:r>
    </w:p>
    <w:p w14:paraId="4D872266" w14:textId="77777777" w:rsidR="000E1EB5" w:rsidRPr="00A67DCC" w:rsidRDefault="000E1EB5" w:rsidP="000E1EB5">
      <w:pPr>
        <w:tabs>
          <w:tab w:val="left" w:pos="426"/>
        </w:tabs>
        <w:jc w:val="thaiDistribute"/>
        <w:rPr>
          <w:rFonts w:ascii="Browallia New" w:hAnsi="Browallia New" w:cs="Browallia New"/>
          <w:sz w:val="28"/>
          <w:szCs w:val="28"/>
          <w:lang w:val="en-GB"/>
        </w:rPr>
      </w:pPr>
    </w:p>
    <w:p w14:paraId="13636BA6" w14:textId="2963B3E8" w:rsidR="004868AA" w:rsidRPr="00A67DCC" w:rsidRDefault="004868AA" w:rsidP="00617FBD">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A67DCC">
        <w:rPr>
          <w:rFonts w:ascii="Browallia New" w:hAnsi="Browallia New" w:cs="Browallia New"/>
          <w:b/>
          <w:bCs/>
          <w:sz w:val="28"/>
          <w:szCs w:val="28"/>
          <w:cs/>
        </w:rPr>
        <w:t>ทุนเรือนหุ้น</w:t>
      </w:r>
    </w:p>
    <w:p w14:paraId="69542E4E" w14:textId="77777777" w:rsidR="00957539" w:rsidRPr="00A67DCC" w:rsidRDefault="00957539" w:rsidP="00C673DE">
      <w:pPr>
        <w:tabs>
          <w:tab w:val="left" w:pos="426"/>
        </w:tabs>
        <w:jc w:val="thaiDistribute"/>
        <w:rPr>
          <w:rFonts w:ascii="Browallia New" w:hAnsi="Browallia New" w:cs="Browallia New"/>
          <w:sz w:val="28"/>
          <w:szCs w:val="28"/>
          <w:lang w:val="en-GB"/>
        </w:rPr>
      </w:pPr>
    </w:p>
    <w:p w14:paraId="5B8AAC2F" w14:textId="77777777" w:rsidR="00BB72DA" w:rsidRPr="00A67DCC" w:rsidRDefault="00BB72DA" w:rsidP="007C5F17">
      <w:pPr>
        <w:pStyle w:val="ListParagraph"/>
        <w:tabs>
          <w:tab w:val="clear" w:pos="454"/>
          <w:tab w:val="clear" w:pos="680"/>
          <w:tab w:val="clear" w:pos="907"/>
          <w:tab w:val="left" w:pos="1985"/>
        </w:tabs>
        <w:ind w:left="426"/>
        <w:jc w:val="thaiDistribute"/>
        <w:rPr>
          <w:rFonts w:ascii="Browallia New" w:hAnsi="Browallia New" w:cs="Browallia New"/>
          <w:sz w:val="28"/>
          <w:szCs w:val="28"/>
        </w:rPr>
      </w:pPr>
      <w:r w:rsidRPr="00A67DCC">
        <w:rPr>
          <w:rFonts w:ascii="Browallia New" w:hAnsi="Browallia New" w:cs="Browallia New"/>
          <w:spacing w:val="-2"/>
          <w:sz w:val="28"/>
          <w:szCs w:val="28"/>
          <w:cs/>
        </w:rPr>
        <w:t xml:space="preserve">ในการประชุมสามัญผู้ถือหุ้นประจำปี </w:t>
      </w:r>
      <w:r w:rsidRPr="00A67DCC">
        <w:rPr>
          <w:rFonts w:ascii="Browallia New" w:hAnsi="Browallia New" w:cs="Browallia New"/>
          <w:spacing w:val="-2"/>
          <w:sz w:val="28"/>
          <w:szCs w:val="28"/>
        </w:rPr>
        <w:t>2568</w:t>
      </w:r>
      <w:r w:rsidRPr="00A67DCC">
        <w:rPr>
          <w:rFonts w:ascii="Browallia New" w:hAnsi="Browallia New" w:cs="Browallia New"/>
          <w:spacing w:val="-2"/>
          <w:sz w:val="28"/>
          <w:szCs w:val="28"/>
          <w:cs/>
        </w:rPr>
        <w:t xml:space="preserve"> ของบริษัท ไมด้า แอสเซ็ท จำกัด (มหาชน) เมื่อวันที่ </w:t>
      </w:r>
      <w:r w:rsidRPr="00A67DCC">
        <w:rPr>
          <w:rFonts w:ascii="Browallia New" w:hAnsi="Browallia New" w:cs="Browallia New"/>
          <w:spacing w:val="-2"/>
          <w:sz w:val="28"/>
          <w:szCs w:val="28"/>
        </w:rPr>
        <w:t xml:space="preserve">28 </w:t>
      </w:r>
      <w:r w:rsidRPr="00A67DCC">
        <w:rPr>
          <w:rFonts w:ascii="Browallia New" w:hAnsi="Browallia New" w:cs="Browallia New"/>
          <w:spacing w:val="-2"/>
          <w:sz w:val="28"/>
          <w:szCs w:val="28"/>
          <w:cs/>
        </w:rPr>
        <w:t xml:space="preserve">เมษายน </w:t>
      </w:r>
      <w:r w:rsidRPr="00A67DCC">
        <w:rPr>
          <w:rFonts w:ascii="Browallia New" w:hAnsi="Browallia New" w:cs="Browallia New"/>
          <w:spacing w:val="-2"/>
          <w:sz w:val="28"/>
          <w:szCs w:val="28"/>
        </w:rPr>
        <w:t xml:space="preserve">2568 </w:t>
      </w:r>
      <w:r w:rsidRPr="00A67DCC">
        <w:rPr>
          <w:rFonts w:ascii="Browallia New" w:hAnsi="Browallia New" w:cs="Browallia New"/>
          <w:spacing w:val="-2"/>
          <w:sz w:val="28"/>
          <w:szCs w:val="28"/>
          <w:cs/>
        </w:rPr>
        <w:t xml:space="preserve">ผู้ถือหุ้นมีมติอนุมัติการลดทุนจดทะเบียนของบริษัทจากเดิม </w:t>
      </w:r>
      <w:r w:rsidRPr="00A67DCC">
        <w:rPr>
          <w:rFonts w:ascii="Browallia New" w:hAnsi="Browallia New" w:cs="Browallia New"/>
          <w:spacing w:val="-2"/>
          <w:sz w:val="28"/>
          <w:szCs w:val="28"/>
        </w:rPr>
        <w:t xml:space="preserve">1,565,059,804.00 </w:t>
      </w:r>
      <w:r w:rsidRPr="00A67DCC">
        <w:rPr>
          <w:rFonts w:ascii="Browallia New" w:hAnsi="Browallia New" w:cs="Browallia New"/>
          <w:spacing w:val="-2"/>
          <w:sz w:val="28"/>
          <w:szCs w:val="28"/>
          <w:cs/>
        </w:rPr>
        <w:t>บาท</w:t>
      </w:r>
      <w:r w:rsidRPr="00A67DCC">
        <w:rPr>
          <w:rFonts w:ascii="Browallia New" w:hAnsi="Browallia New" w:cs="Browallia New"/>
          <w:spacing w:val="-2"/>
          <w:sz w:val="28"/>
          <w:szCs w:val="28"/>
        </w:rPr>
        <w:t xml:space="preserve"> </w:t>
      </w:r>
      <w:r w:rsidRPr="00A67DCC">
        <w:rPr>
          <w:rFonts w:ascii="Browallia New" w:hAnsi="Browallia New" w:cs="Browallia New"/>
          <w:spacing w:val="-2"/>
          <w:sz w:val="28"/>
          <w:szCs w:val="28"/>
          <w:cs/>
        </w:rPr>
        <w:t xml:space="preserve">(หุ้นสามัญ </w:t>
      </w:r>
      <w:r w:rsidRPr="00A67DCC">
        <w:rPr>
          <w:rFonts w:ascii="Browallia New" w:hAnsi="Browallia New" w:cs="Browallia New"/>
          <w:spacing w:val="-2"/>
          <w:sz w:val="28"/>
          <w:szCs w:val="28"/>
        </w:rPr>
        <w:t>3,130,119,608</w:t>
      </w:r>
      <w:r w:rsidRPr="00A67DCC">
        <w:rPr>
          <w:rFonts w:ascii="Browallia New" w:hAnsi="Browallia New" w:cs="Browallia New"/>
          <w:sz w:val="28"/>
          <w:szCs w:val="28"/>
        </w:rPr>
        <w:t xml:space="preserve"> </w:t>
      </w:r>
      <w:r w:rsidRPr="00A67DCC">
        <w:rPr>
          <w:rFonts w:ascii="Browallia New" w:hAnsi="Browallia New" w:cs="Browallia New"/>
          <w:sz w:val="28"/>
          <w:szCs w:val="28"/>
          <w:cs/>
        </w:rPr>
        <w:t xml:space="preserve">หุ้น มูลค่าหุ้นละ </w:t>
      </w:r>
      <w:r w:rsidRPr="00A67DCC">
        <w:rPr>
          <w:rFonts w:ascii="Browallia New" w:hAnsi="Browallia New" w:cs="Browallia New"/>
          <w:sz w:val="28"/>
          <w:szCs w:val="28"/>
        </w:rPr>
        <w:t xml:space="preserve">0.50 </w:t>
      </w:r>
      <w:r w:rsidRPr="00A67DCC">
        <w:rPr>
          <w:rFonts w:ascii="Browallia New" w:hAnsi="Browallia New" w:cs="Browallia New"/>
          <w:sz w:val="28"/>
          <w:szCs w:val="28"/>
          <w:cs/>
        </w:rPr>
        <w:t>บาท)</w:t>
      </w:r>
      <w:r w:rsidRPr="00A67DCC">
        <w:rPr>
          <w:rFonts w:ascii="Browallia New" w:hAnsi="Browallia New" w:cs="Browallia New"/>
          <w:sz w:val="28"/>
          <w:szCs w:val="28"/>
        </w:rPr>
        <w:t xml:space="preserve"> </w:t>
      </w:r>
      <w:r w:rsidRPr="00A67DCC">
        <w:rPr>
          <w:rFonts w:ascii="Browallia New" w:hAnsi="Browallia New" w:cs="Browallia New"/>
          <w:spacing w:val="-2"/>
          <w:sz w:val="28"/>
          <w:szCs w:val="28"/>
          <w:cs/>
        </w:rPr>
        <w:t xml:space="preserve">เป็นทุนจดทะเบียน </w:t>
      </w:r>
      <w:r w:rsidRPr="00A67DCC">
        <w:rPr>
          <w:rFonts w:ascii="Browallia New" w:hAnsi="Browallia New" w:cs="Browallia New"/>
          <w:spacing w:val="-2"/>
          <w:sz w:val="28"/>
          <w:szCs w:val="28"/>
        </w:rPr>
        <w:t xml:space="preserve">1,252,049,116.00 </w:t>
      </w:r>
      <w:r w:rsidRPr="00A67DCC">
        <w:rPr>
          <w:rFonts w:ascii="Browallia New" w:hAnsi="Browallia New" w:cs="Browallia New"/>
          <w:spacing w:val="-2"/>
          <w:sz w:val="28"/>
          <w:szCs w:val="28"/>
          <w:cs/>
        </w:rPr>
        <w:t>บาท</w:t>
      </w:r>
      <w:r w:rsidRPr="00A67DCC">
        <w:rPr>
          <w:rFonts w:ascii="Browallia New" w:hAnsi="Browallia New" w:cs="Browallia New"/>
          <w:spacing w:val="-2"/>
          <w:sz w:val="28"/>
          <w:szCs w:val="28"/>
        </w:rPr>
        <w:t xml:space="preserve"> </w:t>
      </w:r>
      <w:r w:rsidRPr="00A67DCC">
        <w:rPr>
          <w:rFonts w:ascii="Browallia New" w:hAnsi="Browallia New" w:cs="Browallia New"/>
          <w:sz w:val="28"/>
          <w:szCs w:val="28"/>
          <w:cs/>
        </w:rPr>
        <w:t xml:space="preserve">(หุ้นสามัญ </w:t>
      </w:r>
      <w:r w:rsidRPr="00A67DCC">
        <w:rPr>
          <w:rFonts w:ascii="Browallia New" w:hAnsi="Browallia New" w:cs="Browallia New"/>
          <w:sz w:val="28"/>
          <w:szCs w:val="28"/>
        </w:rPr>
        <w:t xml:space="preserve">2,504,098,232 </w:t>
      </w:r>
      <w:r w:rsidRPr="00A67DCC">
        <w:rPr>
          <w:rFonts w:ascii="Browallia New" w:hAnsi="Browallia New" w:cs="Browallia New"/>
          <w:sz w:val="28"/>
          <w:szCs w:val="28"/>
          <w:cs/>
        </w:rPr>
        <w:t>หุ้น มูลค่าหุ้นละ</w:t>
      </w:r>
      <w:r w:rsidRPr="00A67DCC">
        <w:rPr>
          <w:rFonts w:ascii="Browallia New" w:hAnsi="Browallia New" w:cs="Browallia New"/>
          <w:sz w:val="28"/>
          <w:szCs w:val="28"/>
        </w:rPr>
        <w:t xml:space="preserve"> 0.50 </w:t>
      </w:r>
      <w:r w:rsidRPr="00A67DCC">
        <w:rPr>
          <w:rFonts w:ascii="Browallia New" w:hAnsi="Browallia New" w:cs="Browallia New"/>
          <w:sz w:val="28"/>
          <w:szCs w:val="28"/>
          <w:cs/>
        </w:rPr>
        <w:t>บาท)</w:t>
      </w:r>
      <w:r w:rsidRPr="00A67DCC">
        <w:rPr>
          <w:rFonts w:ascii="Browallia New" w:hAnsi="Browallia New" w:cs="Browallia New"/>
          <w:sz w:val="28"/>
          <w:szCs w:val="28"/>
        </w:rPr>
        <w:t xml:space="preserve"> </w:t>
      </w:r>
      <w:r w:rsidRPr="00A67DCC">
        <w:rPr>
          <w:rFonts w:ascii="Browallia New" w:hAnsi="Browallia New" w:cs="Browallia New"/>
          <w:spacing w:val="-2"/>
          <w:sz w:val="28"/>
          <w:szCs w:val="28"/>
          <w:cs/>
        </w:rPr>
        <w:t>โดยตัดหุ้นสามัญจดทะเบียนที่ไม่ได้รองรับการใช้สิทธิตามใบสำคัญแสดงสิทธิที่จะซื้อหุ้นสามัญเพิ่มทุนของบริษัทฯ</w:t>
      </w:r>
      <w:r w:rsidRPr="00A67DCC">
        <w:rPr>
          <w:rFonts w:ascii="Browallia New" w:hAnsi="Browallia New" w:cs="Browallia New"/>
          <w:spacing w:val="-2"/>
          <w:sz w:val="28"/>
          <w:szCs w:val="28"/>
        </w:rPr>
        <w:t xml:space="preserve"> </w:t>
      </w:r>
      <w:r w:rsidRPr="00A67DCC">
        <w:rPr>
          <w:rFonts w:ascii="Browallia New" w:hAnsi="Browallia New" w:cs="Browallia New"/>
          <w:spacing w:val="-2"/>
          <w:sz w:val="28"/>
          <w:szCs w:val="28"/>
          <w:cs/>
        </w:rPr>
        <w:t xml:space="preserve">ครั้งที่ </w:t>
      </w:r>
      <w:r w:rsidRPr="00A67DCC">
        <w:rPr>
          <w:rFonts w:ascii="Browallia New" w:hAnsi="Browallia New" w:cs="Browallia New"/>
          <w:spacing w:val="-2"/>
          <w:sz w:val="28"/>
          <w:szCs w:val="28"/>
        </w:rPr>
        <w:t xml:space="preserve">3 </w:t>
      </w:r>
      <w:r w:rsidRPr="00A67DCC">
        <w:rPr>
          <w:rFonts w:ascii="Browallia New" w:hAnsi="Browallia New" w:cs="Browallia New"/>
          <w:sz w:val="28"/>
          <w:szCs w:val="28"/>
        </w:rPr>
        <w:t xml:space="preserve">(MIDA-W3) </w:t>
      </w:r>
      <w:r w:rsidRPr="00A67DCC">
        <w:rPr>
          <w:rFonts w:ascii="Browallia New" w:hAnsi="Browallia New" w:cs="Browallia New"/>
          <w:spacing w:val="-2"/>
          <w:sz w:val="28"/>
          <w:szCs w:val="28"/>
          <w:cs/>
        </w:rPr>
        <w:t xml:space="preserve">จำนวน </w:t>
      </w:r>
      <w:r w:rsidRPr="00A67DCC">
        <w:rPr>
          <w:rFonts w:ascii="Browallia New" w:hAnsi="Browallia New" w:cs="Browallia New"/>
          <w:spacing w:val="-2"/>
          <w:sz w:val="28"/>
          <w:szCs w:val="28"/>
        </w:rPr>
        <w:t xml:space="preserve">626,021,376 </w:t>
      </w:r>
      <w:r w:rsidRPr="00A67DCC">
        <w:rPr>
          <w:rFonts w:ascii="Browallia New" w:hAnsi="Browallia New" w:cs="Browallia New"/>
          <w:spacing w:val="-2"/>
          <w:sz w:val="28"/>
          <w:szCs w:val="28"/>
          <w:cs/>
        </w:rPr>
        <w:t>หุ้น</w:t>
      </w:r>
      <w:r w:rsidRPr="00A67DCC">
        <w:rPr>
          <w:rFonts w:ascii="Browallia New" w:hAnsi="Browallia New" w:cs="Browallia New"/>
          <w:spacing w:val="-2"/>
          <w:sz w:val="28"/>
          <w:szCs w:val="28"/>
        </w:rPr>
        <w:t xml:space="preserve"> </w:t>
      </w:r>
      <w:r w:rsidRPr="00A67DCC">
        <w:rPr>
          <w:rFonts w:ascii="Browallia New" w:hAnsi="Browallia New" w:cs="Browallia New"/>
          <w:sz w:val="28"/>
          <w:szCs w:val="28"/>
          <w:cs/>
        </w:rPr>
        <w:t>ซึ่งครบกำหนดอายุแล้ว</w:t>
      </w:r>
    </w:p>
    <w:p w14:paraId="21599C32" w14:textId="77777777" w:rsidR="00BB72DA" w:rsidRPr="00A67DCC" w:rsidRDefault="00BB72DA" w:rsidP="00267450">
      <w:pPr>
        <w:tabs>
          <w:tab w:val="clear" w:pos="227"/>
          <w:tab w:val="clear" w:pos="454"/>
        </w:tabs>
        <w:spacing w:line="240" w:lineRule="auto"/>
        <w:ind w:left="426"/>
        <w:rPr>
          <w:rFonts w:ascii="Browallia New" w:hAnsi="Browallia New" w:cs="Browallia New"/>
          <w:sz w:val="28"/>
          <w:szCs w:val="28"/>
          <w:lang w:val="en-GB"/>
        </w:rPr>
      </w:pPr>
    </w:p>
    <w:p w14:paraId="7F30C979" w14:textId="51B5F0AA" w:rsidR="00BB72DA" w:rsidRPr="00A67DCC" w:rsidRDefault="00BB72DA" w:rsidP="00267450">
      <w:pPr>
        <w:tabs>
          <w:tab w:val="clear" w:pos="227"/>
          <w:tab w:val="clear" w:pos="454"/>
        </w:tabs>
        <w:spacing w:line="240" w:lineRule="auto"/>
        <w:ind w:left="426"/>
        <w:rPr>
          <w:rFonts w:ascii="Browallia New" w:hAnsi="Browallia New" w:cs="Browallia New"/>
          <w:sz w:val="28"/>
          <w:szCs w:val="28"/>
          <w:cs/>
          <w:lang w:val="en-GB"/>
        </w:rPr>
        <w:sectPr w:rsidR="00BB72DA" w:rsidRPr="00A67DCC" w:rsidSect="00DE2EF4">
          <w:headerReference w:type="default" r:id="rId11"/>
          <w:footerReference w:type="default" r:id="rId12"/>
          <w:pgSz w:w="11909" w:h="16834" w:code="9"/>
          <w:pgMar w:top="2410" w:right="1080" w:bottom="1170" w:left="1440" w:header="810" w:footer="23" w:gutter="0"/>
          <w:pgNumType w:start="12"/>
          <w:cols w:space="720"/>
          <w:docGrid w:linePitch="245"/>
        </w:sectPr>
      </w:pPr>
    </w:p>
    <w:p w14:paraId="5B4B0E3D" w14:textId="63B86915" w:rsidR="006971B8" w:rsidRPr="00A67DCC" w:rsidRDefault="00526601" w:rsidP="004868A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67DCC">
        <w:rPr>
          <w:rFonts w:ascii="Browallia New" w:hAnsi="Browallia New" w:cs="Browallia New"/>
          <w:b/>
          <w:bCs/>
          <w:sz w:val="28"/>
          <w:szCs w:val="28"/>
          <w:cs/>
          <w:lang w:val="en-GB"/>
        </w:rPr>
        <w:t>ข้อมูลตามส่วนงาน</w:t>
      </w:r>
      <w:r w:rsidR="00302D43" w:rsidRPr="00A67DCC">
        <w:rPr>
          <w:rFonts w:ascii="Browallia New" w:hAnsi="Browallia New" w:cs="Browallia New"/>
          <w:b/>
          <w:bCs/>
          <w:sz w:val="28"/>
          <w:szCs w:val="28"/>
          <w:cs/>
          <w:lang w:val="en-GB"/>
        </w:rPr>
        <w:t>และรายได</w:t>
      </w:r>
      <w:r w:rsidR="00FF6306" w:rsidRPr="00A67DCC">
        <w:rPr>
          <w:rFonts w:ascii="Browallia New" w:hAnsi="Browallia New" w:cs="Browallia New"/>
          <w:b/>
          <w:bCs/>
          <w:sz w:val="28"/>
          <w:szCs w:val="28"/>
          <w:cs/>
          <w:lang w:val="en-GB"/>
        </w:rPr>
        <w:t>้</w:t>
      </w:r>
    </w:p>
    <w:p w14:paraId="6ED61139" w14:textId="63772CFE" w:rsidR="00526601" w:rsidRPr="00A67DCC"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A67DCC">
        <w:rPr>
          <w:rFonts w:ascii="Browallia New" w:hAnsi="Browallia New" w:cs="Browallia New"/>
          <w:b/>
          <w:bCs/>
          <w:sz w:val="12"/>
          <w:szCs w:val="12"/>
          <w:lang w:val="en-GB"/>
        </w:rPr>
        <w:tab/>
      </w:r>
    </w:p>
    <w:p w14:paraId="0D927DB2" w14:textId="4C1C0B05" w:rsidR="0081419D" w:rsidRPr="00A67DCC"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A67DCC">
        <w:rPr>
          <w:rFonts w:ascii="Browallia New" w:hAnsi="Browallia New" w:cs="Browallia New"/>
          <w:sz w:val="27"/>
          <w:szCs w:val="27"/>
          <w:cs/>
        </w:rPr>
        <w:t>กลุ่มบริษัทมีรายได้ทั้งในประเทศและต่างประเทศ</w:t>
      </w:r>
      <w:r w:rsidRPr="00A67DCC">
        <w:rPr>
          <w:rFonts w:ascii="Browallia New" w:hAnsi="Browallia New" w:cs="Browallia New"/>
          <w:sz w:val="27"/>
          <w:szCs w:val="27"/>
        </w:rPr>
        <w:t xml:space="preserve"> </w:t>
      </w:r>
      <w:r w:rsidRPr="00A67DCC">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A67DCC">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w:t>
      </w:r>
      <w:r w:rsidR="002C79D3" w:rsidRPr="00A67DCC">
        <w:rPr>
          <w:rFonts w:ascii="Browallia New" w:hAnsi="Browallia New" w:cs="Browallia New"/>
          <w:sz w:val="28"/>
          <w:szCs w:val="28"/>
        </w:rPr>
        <w:br/>
      </w:r>
      <w:r w:rsidR="002C79D3" w:rsidRPr="00A67DCC">
        <w:rPr>
          <w:rFonts w:ascii="Browallia New" w:hAnsi="Browallia New" w:cs="Browallia New"/>
          <w:sz w:val="28"/>
          <w:szCs w:val="28"/>
          <w:cs/>
        </w:rPr>
        <w:t>ด้อยคุณภาพ การบริหารโรงรับจำนำ</w:t>
      </w:r>
      <w:r w:rsidR="00413ECE" w:rsidRPr="00A67DCC">
        <w:rPr>
          <w:rFonts w:ascii="Browallia New" w:hAnsi="Browallia New" w:cs="Browallia New"/>
          <w:sz w:val="28"/>
          <w:szCs w:val="28"/>
        </w:rPr>
        <w:t xml:space="preserve"> </w:t>
      </w:r>
      <w:r w:rsidR="002C79D3" w:rsidRPr="00A67DCC">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916636" w:rsidRPr="00A67DCC">
        <w:rPr>
          <w:rFonts w:ascii="Browallia New" w:hAnsi="Browallia New" w:cs="Browallia New"/>
          <w:sz w:val="28"/>
          <w:szCs w:val="28"/>
        </w:rPr>
        <w:t xml:space="preserve"> </w:t>
      </w:r>
      <w:r w:rsidR="002C79D3" w:rsidRPr="00A67DCC">
        <w:rPr>
          <w:rFonts w:ascii="Browallia New" w:hAnsi="Browallia New" w:cs="Browallia New"/>
          <w:sz w:val="28"/>
          <w:szCs w:val="28"/>
          <w:cs/>
        </w:rPr>
        <w:t>บริการรับจ้างจัดงานอีเว้น</w:t>
      </w:r>
      <w:r w:rsidR="00CF2619" w:rsidRPr="00A67DCC">
        <w:rPr>
          <w:rFonts w:ascii="Browallia New" w:hAnsi="Browallia New" w:cs="Browallia New"/>
          <w:sz w:val="28"/>
          <w:szCs w:val="28"/>
        </w:rPr>
        <w:t xml:space="preserve"> </w:t>
      </w:r>
      <w:r w:rsidR="005876D8" w:rsidRPr="00A67DCC">
        <w:rPr>
          <w:rFonts w:ascii="Browallia New" w:hAnsi="Browallia New" w:cs="Browallia New"/>
          <w:sz w:val="28"/>
          <w:szCs w:val="28"/>
          <w:cs/>
        </w:rPr>
        <w:t>ผลิตเบียร์และเครื่องดื่มทุกประเภท</w:t>
      </w:r>
      <w:r w:rsidR="00985598" w:rsidRPr="00A67DCC">
        <w:rPr>
          <w:rFonts w:ascii="Browallia New" w:hAnsi="Browallia New" w:cs="Browallia New"/>
          <w:sz w:val="28"/>
          <w:szCs w:val="28"/>
        </w:rPr>
        <w:t xml:space="preserve">             </w:t>
      </w:r>
      <w:r w:rsidR="005876D8" w:rsidRPr="00A67DCC">
        <w:rPr>
          <w:rFonts w:ascii="Browallia New" w:hAnsi="Browallia New" w:cs="Browallia New"/>
          <w:sz w:val="28"/>
          <w:szCs w:val="28"/>
          <w:cs/>
        </w:rPr>
        <w:t>และผลิตรายการโทรทัศน์</w:t>
      </w:r>
      <w:r w:rsidR="00D169A1" w:rsidRPr="00A67DCC">
        <w:rPr>
          <w:rFonts w:ascii="Browallia New" w:hAnsi="Browallia New" w:cs="Browallia New"/>
          <w:sz w:val="28"/>
          <w:szCs w:val="28"/>
          <w:cs/>
        </w:rPr>
        <w:t>และวิทยุ</w:t>
      </w:r>
      <w:r w:rsidR="000A4CC4" w:rsidRPr="00A67DCC">
        <w:rPr>
          <w:rFonts w:ascii="Browallia New" w:hAnsi="Browallia New" w:cs="Browallia New"/>
          <w:sz w:val="27"/>
          <w:szCs w:val="27"/>
          <w:cs/>
        </w:rPr>
        <w:t xml:space="preserve"> </w:t>
      </w:r>
      <w:r w:rsidRPr="00A67DCC">
        <w:rPr>
          <w:rFonts w:ascii="Browallia New" w:hAnsi="Browallia New" w:cs="Browallia New"/>
          <w:sz w:val="27"/>
          <w:szCs w:val="27"/>
          <w:cs/>
        </w:rPr>
        <w:t>กลุ่มบริษัท</w:t>
      </w:r>
      <w:r w:rsidRPr="00A67DCC">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A67DCC">
        <w:rPr>
          <w:rFonts w:ascii="Browallia New" w:hAnsi="Browallia New" w:cs="Browallia New"/>
          <w:sz w:val="27"/>
          <w:szCs w:val="27"/>
          <w:shd w:val="clear" w:color="auto" w:fill="FFFFFF"/>
        </w:rPr>
        <w:t xml:space="preserve"> </w:t>
      </w:r>
      <w:r w:rsidR="00EC0697" w:rsidRPr="00A67DCC">
        <w:rPr>
          <w:rFonts w:ascii="Browallia New" w:hAnsi="Browallia New" w:cs="Browallia New"/>
          <w:sz w:val="27"/>
          <w:szCs w:val="27"/>
          <w:shd w:val="clear" w:color="auto" w:fill="FFFFFF"/>
          <w:cs/>
        </w:rPr>
        <w:t>และแยกตามการรับรู้รายได้</w:t>
      </w:r>
      <w:r w:rsidR="00AF0990" w:rsidRPr="00A67DCC">
        <w:rPr>
          <w:rFonts w:ascii="Browallia New" w:hAnsi="Browallia New" w:cs="Browallia New"/>
          <w:sz w:val="27"/>
          <w:szCs w:val="27"/>
          <w:shd w:val="clear" w:color="auto" w:fill="FFFFFF"/>
          <w:cs/>
        </w:rPr>
        <w:t xml:space="preserve">สำหรับงวดสามเดือนและหกเดือนสิ้นสุดวันที่ </w:t>
      </w:r>
      <w:r w:rsidR="00AF0990" w:rsidRPr="00A67DCC">
        <w:rPr>
          <w:rFonts w:ascii="Browallia New" w:hAnsi="Browallia New" w:cs="Browallia New"/>
          <w:sz w:val="27"/>
          <w:szCs w:val="27"/>
          <w:lang w:val="en-GB"/>
        </w:rPr>
        <w:t>30</w:t>
      </w:r>
      <w:r w:rsidR="00AF0990" w:rsidRPr="00A67DCC">
        <w:rPr>
          <w:rFonts w:ascii="Browallia New" w:hAnsi="Browallia New" w:cs="Browallia New"/>
          <w:sz w:val="27"/>
          <w:szCs w:val="27"/>
          <w:cs/>
          <w:lang w:val="en-GB"/>
        </w:rPr>
        <w:t xml:space="preserve"> มิถุนายน</w:t>
      </w:r>
      <w:r w:rsidR="00BB0A92" w:rsidRPr="00A67DCC">
        <w:rPr>
          <w:rFonts w:ascii="Browallia New" w:hAnsi="Browallia New" w:cs="Browallia New"/>
          <w:sz w:val="27"/>
          <w:szCs w:val="27"/>
          <w:shd w:val="clear" w:color="auto" w:fill="FFFFFF"/>
          <w:cs/>
        </w:rPr>
        <w:t xml:space="preserve"> </w:t>
      </w:r>
      <w:r w:rsidR="00614509" w:rsidRPr="00A67DCC">
        <w:rPr>
          <w:rFonts w:ascii="Browallia New" w:hAnsi="Browallia New" w:cs="Browallia New"/>
          <w:sz w:val="27"/>
          <w:szCs w:val="27"/>
        </w:rPr>
        <w:t>256</w:t>
      </w:r>
      <w:r w:rsidR="00BB0A92" w:rsidRPr="00A67DCC">
        <w:rPr>
          <w:rFonts w:ascii="Browallia New" w:hAnsi="Browallia New" w:cs="Browallia New"/>
          <w:sz w:val="27"/>
          <w:szCs w:val="27"/>
        </w:rPr>
        <w:t>8</w:t>
      </w:r>
      <w:r w:rsidR="0081419D" w:rsidRPr="00A67DCC">
        <w:rPr>
          <w:rFonts w:ascii="Browallia New" w:hAnsi="Browallia New" w:cs="Browallia New"/>
          <w:sz w:val="27"/>
          <w:szCs w:val="27"/>
          <w:cs/>
        </w:rPr>
        <w:t xml:space="preserve"> และ </w:t>
      </w:r>
      <w:r w:rsidR="0081419D" w:rsidRPr="00A67DCC">
        <w:rPr>
          <w:rFonts w:ascii="Browallia New" w:hAnsi="Browallia New" w:cs="Browallia New"/>
          <w:sz w:val="27"/>
          <w:szCs w:val="27"/>
          <w:lang w:val="en-GB"/>
        </w:rPr>
        <w:t>256</w:t>
      </w:r>
      <w:r w:rsidR="00BB0A92" w:rsidRPr="00A67DCC">
        <w:rPr>
          <w:rFonts w:ascii="Browallia New" w:hAnsi="Browallia New" w:cs="Browallia New"/>
          <w:sz w:val="27"/>
          <w:szCs w:val="27"/>
          <w:lang w:val="en-GB"/>
        </w:rPr>
        <w:t>7</w:t>
      </w:r>
      <w:r w:rsidR="0081419D" w:rsidRPr="00A67DCC">
        <w:rPr>
          <w:rFonts w:ascii="Browallia New" w:hAnsi="Browallia New" w:cs="Browallia New"/>
          <w:sz w:val="27"/>
          <w:szCs w:val="27"/>
          <w:cs/>
        </w:rPr>
        <w:t xml:space="preserve"> ดังต่อไปนี้</w:t>
      </w:r>
    </w:p>
    <w:p w14:paraId="40AE6267" w14:textId="6012D042" w:rsidR="006971B8" w:rsidRPr="00A67DCC"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A67DCC" w:rsidRDefault="00D12E8D" w:rsidP="00DD59B4">
      <w:pPr>
        <w:tabs>
          <w:tab w:val="left" w:pos="1440"/>
        </w:tabs>
        <w:spacing w:line="240" w:lineRule="auto"/>
        <w:ind w:left="432" w:right="-43"/>
        <w:jc w:val="thaiDistribute"/>
        <w:rPr>
          <w:rFonts w:ascii="Browallia New" w:hAnsi="Browallia New" w:cs="Browallia New"/>
          <w:sz w:val="27"/>
          <w:szCs w:val="27"/>
        </w:rPr>
      </w:pPr>
      <w:r w:rsidRPr="00A67DCC">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A67DCC"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A67DCC" w14:paraId="7D307AA7" w14:textId="77777777" w:rsidTr="00822E04">
        <w:tc>
          <w:tcPr>
            <w:tcW w:w="2409" w:type="dxa"/>
          </w:tcPr>
          <w:p w14:paraId="10061B99" w14:textId="77777777" w:rsidR="00156A13" w:rsidRPr="00A67DCC"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A67DCC" w:rsidRDefault="00156A13" w:rsidP="001F10C7">
            <w:pPr>
              <w:spacing w:line="240" w:lineRule="auto"/>
              <w:jc w:val="right"/>
              <w:rPr>
                <w:rFonts w:ascii="Browallia New" w:hAnsi="Browallia New" w:cs="Browallia New"/>
                <w:sz w:val="20"/>
                <w:szCs w:val="20"/>
              </w:rPr>
            </w:pPr>
            <w:r w:rsidRPr="00A67DCC">
              <w:rPr>
                <w:rFonts w:ascii="Browallia New" w:hAnsi="Browallia New" w:cs="Browallia New"/>
                <w:sz w:val="20"/>
                <w:szCs w:val="20"/>
                <w:cs/>
              </w:rPr>
              <w:t>(หน่วย : ล้านบาท)</w:t>
            </w:r>
          </w:p>
        </w:tc>
      </w:tr>
      <w:tr w:rsidR="00E67C67" w:rsidRPr="00A67DCC" w14:paraId="14CD557E" w14:textId="77777777" w:rsidTr="00822E04">
        <w:tc>
          <w:tcPr>
            <w:tcW w:w="2409" w:type="dxa"/>
          </w:tcPr>
          <w:p w14:paraId="1794885E" w14:textId="77777777" w:rsidR="00E67C67" w:rsidRPr="00A67DCC"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A67DCC" w:rsidRDefault="00422E2F" w:rsidP="00E251CA">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ข้อมูลทางการเงินรวม</w:t>
            </w:r>
          </w:p>
        </w:tc>
      </w:tr>
      <w:tr w:rsidR="00B30DBF" w:rsidRPr="00A67DCC" w14:paraId="16162A1B" w14:textId="77777777" w:rsidTr="00822E04">
        <w:tc>
          <w:tcPr>
            <w:tcW w:w="2409" w:type="dxa"/>
          </w:tcPr>
          <w:p w14:paraId="3CBAF8DF" w14:textId="77777777" w:rsidR="00B30DBF" w:rsidRPr="00A67DCC"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183A0DFD" w:rsidR="00B30DBF" w:rsidRPr="00A67DCC" w:rsidRDefault="0071519D" w:rsidP="00642012">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 xml:space="preserve">สำหรับงวดสามเดือนสิ้นสุดวันที่ </w:t>
            </w:r>
            <w:r w:rsidRPr="00A67DCC">
              <w:rPr>
                <w:rFonts w:ascii="Browallia New" w:hAnsi="Browallia New" w:cs="Browallia New"/>
                <w:sz w:val="20"/>
                <w:szCs w:val="20"/>
              </w:rPr>
              <w:t>30</w:t>
            </w:r>
            <w:r w:rsidRPr="00A67DCC">
              <w:rPr>
                <w:rFonts w:ascii="Browallia New" w:hAnsi="Browallia New" w:cs="Browallia New"/>
                <w:sz w:val="20"/>
                <w:szCs w:val="20"/>
                <w:cs/>
              </w:rPr>
              <w:t xml:space="preserve"> มิถุนายน</w:t>
            </w:r>
          </w:p>
        </w:tc>
      </w:tr>
      <w:tr w:rsidR="00156A13" w:rsidRPr="00A67DCC" w14:paraId="0E5643C7" w14:textId="77777777" w:rsidTr="00801863">
        <w:tblPrEx>
          <w:tblBorders>
            <w:bottom w:val="single" w:sz="4" w:space="0" w:color="auto"/>
          </w:tblBorders>
        </w:tblPrEx>
        <w:trPr>
          <w:tblHeader/>
        </w:trPr>
        <w:tc>
          <w:tcPr>
            <w:tcW w:w="2409" w:type="dxa"/>
          </w:tcPr>
          <w:p w14:paraId="47DE4A2F" w14:textId="77777777" w:rsidR="00156A13" w:rsidRPr="00A67DCC"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ธุรกิจขายและ</w:t>
            </w:r>
          </w:p>
          <w:p w14:paraId="267FC444"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ธุรกิจบริการจัดทำโฆษณาประชาสัมพันธ์</w:t>
            </w:r>
          </w:p>
          <w:p w14:paraId="46538D38" w14:textId="77777777" w:rsidR="00156A13" w:rsidRPr="00A67DCC" w:rsidRDefault="00156A13" w:rsidP="001F10C7">
            <w:pPr>
              <w:pBdr>
                <w:bottom w:val="single" w:sz="4" w:space="1" w:color="auto"/>
              </w:pBdr>
              <w:spacing w:line="240" w:lineRule="auto"/>
              <w:jc w:val="center"/>
              <w:rPr>
                <w:rFonts w:ascii="Browallia New" w:hAnsi="Browallia New" w:cs="Browallia New"/>
                <w:sz w:val="19"/>
                <w:szCs w:val="19"/>
                <w:cs/>
              </w:rPr>
            </w:pPr>
            <w:r w:rsidRPr="00A67DCC">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ธุรกิจอื่นๆ</w:t>
            </w:r>
            <w:r w:rsidR="009A2DBA" w:rsidRPr="00A67DCC">
              <w:rPr>
                <w:rFonts w:ascii="Browallia New" w:hAnsi="Browallia New" w:cs="Browallia New"/>
                <w:sz w:val="20"/>
                <w:szCs w:val="20"/>
                <w:cs/>
              </w:rPr>
              <w:t xml:space="preserve"> </w:t>
            </w:r>
            <w:r w:rsidR="009A2DBA" w:rsidRPr="00A67DCC">
              <w:rPr>
                <w:rFonts w:ascii="Browallia New" w:hAnsi="Browallia New" w:cs="Browallia New"/>
                <w:sz w:val="20"/>
                <w:szCs w:val="20"/>
              </w:rPr>
              <w:t xml:space="preserve">/ </w:t>
            </w:r>
            <w:r w:rsidR="009A2DBA" w:rsidRPr="00A67DCC">
              <w:rPr>
                <w:rFonts w:ascii="Browallia New" w:hAnsi="Browallia New" w:cs="Browallia New"/>
                <w:sz w:val="20"/>
                <w:szCs w:val="20"/>
                <w:cs/>
              </w:rPr>
              <w:t>รายได้อื่น</w:t>
            </w:r>
            <w:r w:rsidR="006B3330" w:rsidRPr="00A67DCC">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A67DCC"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A67DCC" w:rsidRDefault="00156A13" w:rsidP="001F10C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รวม</w:t>
            </w:r>
          </w:p>
        </w:tc>
      </w:tr>
      <w:tr w:rsidR="006C07AB" w:rsidRPr="00A67DCC" w14:paraId="492FA41E" w14:textId="77777777" w:rsidTr="00801863">
        <w:tblPrEx>
          <w:tblBorders>
            <w:bottom w:val="single" w:sz="4" w:space="0" w:color="auto"/>
          </w:tblBorders>
        </w:tblPrEx>
        <w:trPr>
          <w:tblHeader/>
        </w:trPr>
        <w:tc>
          <w:tcPr>
            <w:tcW w:w="2409" w:type="dxa"/>
          </w:tcPr>
          <w:p w14:paraId="442261A4" w14:textId="77777777" w:rsidR="006C07AB" w:rsidRPr="00A67DCC" w:rsidRDefault="006C07AB" w:rsidP="006C07AB">
            <w:pPr>
              <w:spacing w:line="240" w:lineRule="auto"/>
              <w:rPr>
                <w:rFonts w:ascii="Browallia New" w:hAnsi="Browallia New" w:cs="Browallia New"/>
                <w:sz w:val="19"/>
                <w:szCs w:val="19"/>
                <w:cs/>
                <w:lang w:val="en-GB"/>
              </w:rPr>
            </w:pPr>
          </w:p>
        </w:tc>
        <w:tc>
          <w:tcPr>
            <w:tcW w:w="709" w:type="dxa"/>
          </w:tcPr>
          <w:p w14:paraId="7608B25B" w14:textId="1B5165E9"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8" w:type="dxa"/>
          </w:tcPr>
          <w:p w14:paraId="46AF4ED6" w14:textId="76393CAB"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690" w:type="dxa"/>
          </w:tcPr>
          <w:p w14:paraId="4E70324C" w14:textId="27478E6B"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2" w:type="dxa"/>
          </w:tcPr>
          <w:p w14:paraId="41465D2F" w14:textId="59D23FD3"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7" w:type="dxa"/>
          </w:tcPr>
          <w:p w14:paraId="4371AA2B" w14:textId="30379469"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7A9A0225" w14:textId="7DDA00EC"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2" w:type="dxa"/>
          </w:tcPr>
          <w:p w14:paraId="01512D12" w14:textId="1EB1121D"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223AC71C" w14:textId="3A299952"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71" w:type="dxa"/>
          </w:tcPr>
          <w:p w14:paraId="43F54029" w14:textId="58E8BF74"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8" w:type="dxa"/>
          </w:tcPr>
          <w:p w14:paraId="32AB32B5" w14:textId="197F7487"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1" w:type="dxa"/>
          </w:tcPr>
          <w:p w14:paraId="6CC528C3" w14:textId="34C4AC42"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62B9A6F7" w14:textId="44EA265F"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9" w:type="dxa"/>
          </w:tcPr>
          <w:p w14:paraId="074741C1" w14:textId="7A2E5A2D"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53B22B6E" w14:textId="2D24B9DD"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8" w:type="dxa"/>
          </w:tcPr>
          <w:p w14:paraId="7538FC24" w14:textId="2F510D04"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262DE179" w14:textId="1A8BD5FC" w:rsidR="006C07AB" w:rsidRPr="00A67DCC" w:rsidRDefault="006C07AB" w:rsidP="006C07AB">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r>
      <w:tr w:rsidR="00156A13" w:rsidRPr="00A67DCC" w14:paraId="2AD25E27" w14:textId="77777777" w:rsidTr="00982ECD">
        <w:tblPrEx>
          <w:tblBorders>
            <w:bottom w:val="single" w:sz="4" w:space="0" w:color="auto"/>
          </w:tblBorders>
        </w:tblPrEx>
        <w:trPr>
          <w:trHeight w:val="207"/>
        </w:trPr>
        <w:tc>
          <w:tcPr>
            <w:tcW w:w="2409" w:type="dxa"/>
            <w:tcBorders>
              <w:bottom w:val="nil"/>
            </w:tcBorders>
          </w:tcPr>
          <w:p w14:paraId="43B7DF7A" w14:textId="77777777" w:rsidR="00156A13" w:rsidRPr="00A67DCC"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A67DCC"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A67DCC"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A67DCC"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A67DCC"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A67DCC"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A67DCC"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A67DCC"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A67DCC"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A67DCC"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A67DCC"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A67DCC"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A67DCC" w14:paraId="1D88383D" w14:textId="77777777" w:rsidTr="00801863">
        <w:tblPrEx>
          <w:tblBorders>
            <w:bottom w:val="single" w:sz="4" w:space="0" w:color="auto"/>
          </w:tblBorders>
        </w:tblPrEx>
        <w:tc>
          <w:tcPr>
            <w:tcW w:w="2409" w:type="dxa"/>
            <w:tcBorders>
              <w:bottom w:val="nil"/>
            </w:tcBorders>
          </w:tcPr>
          <w:p w14:paraId="6372CA5E" w14:textId="6035979E" w:rsidR="00CD10EE" w:rsidRPr="00A67DCC" w:rsidRDefault="00CD10EE" w:rsidP="00CD10EE">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รายได้</w:t>
            </w:r>
            <w:r w:rsidR="007D4FBD" w:rsidRPr="00A67DCC">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A67DCC"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A67DCC"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A67DCC"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A67DCC"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A67DCC"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A67DCC"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A67DCC"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A67DCC"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A67DCC"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A67DCC"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A67DCC"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A67DCC"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A67DCC"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A67DCC"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A67DCC"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A67DCC" w:rsidRDefault="00CD10EE" w:rsidP="007A18DC">
            <w:pPr>
              <w:tabs>
                <w:tab w:val="clear" w:pos="227"/>
                <w:tab w:val="decimal" w:pos="252"/>
              </w:tabs>
              <w:spacing w:line="240" w:lineRule="auto"/>
              <w:jc w:val="right"/>
              <w:rPr>
                <w:rFonts w:ascii="Browallia New" w:hAnsi="Browallia New" w:cs="Browallia New"/>
                <w:sz w:val="20"/>
                <w:szCs w:val="20"/>
              </w:rPr>
            </w:pPr>
          </w:p>
        </w:tc>
      </w:tr>
      <w:tr w:rsidR="00276D71" w:rsidRPr="00A67DCC" w14:paraId="047EB840" w14:textId="77777777">
        <w:tblPrEx>
          <w:tblBorders>
            <w:bottom w:val="single" w:sz="4" w:space="0" w:color="auto"/>
          </w:tblBorders>
        </w:tblPrEx>
        <w:tc>
          <w:tcPr>
            <w:tcW w:w="2409" w:type="dxa"/>
            <w:tcBorders>
              <w:bottom w:val="nil"/>
            </w:tcBorders>
          </w:tcPr>
          <w:p w14:paraId="7A6FC22B" w14:textId="50B8C110" w:rsidR="00276D71" w:rsidRPr="00A67DCC" w:rsidRDefault="00276D71" w:rsidP="00276D71">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ในประเทศ</w:t>
            </w:r>
          </w:p>
        </w:tc>
        <w:tc>
          <w:tcPr>
            <w:tcW w:w="709" w:type="dxa"/>
            <w:tcBorders>
              <w:bottom w:val="nil"/>
            </w:tcBorders>
          </w:tcPr>
          <w:p w14:paraId="2C78E48F" w14:textId="0A47C106"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165 </w:t>
            </w:r>
          </w:p>
        </w:tc>
        <w:tc>
          <w:tcPr>
            <w:tcW w:w="728" w:type="dxa"/>
            <w:tcBorders>
              <w:bottom w:val="nil"/>
            </w:tcBorders>
          </w:tcPr>
          <w:p w14:paraId="34E4FC05" w14:textId="4535230C"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ab/>
              <w:t>197</w:t>
            </w:r>
          </w:p>
        </w:tc>
        <w:tc>
          <w:tcPr>
            <w:tcW w:w="690" w:type="dxa"/>
            <w:tcBorders>
              <w:bottom w:val="nil"/>
            </w:tcBorders>
          </w:tcPr>
          <w:p w14:paraId="4FA51CE3" w14:textId="1035AB61"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87 </w:t>
            </w:r>
          </w:p>
        </w:tc>
        <w:tc>
          <w:tcPr>
            <w:tcW w:w="722" w:type="dxa"/>
            <w:tcBorders>
              <w:bottom w:val="nil"/>
            </w:tcBorders>
          </w:tcPr>
          <w:p w14:paraId="0C521ED6" w14:textId="74A0C790"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94</w:t>
            </w:r>
          </w:p>
        </w:tc>
        <w:tc>
          <w:tcPr>
            <w:tcW w:w="737" w:type="dxa"/>
            <w:tcBorders>
              <w:bottom w:val="nil"/>
            </w:tcBorders>
          </w:tcPr>
          <w:p w14:paraId="4575C093" w14:textId="71157313"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131 </w:t>
            </w:r>
          </w:p>
        </w:tc>
        <w:tc>
          <w:tcPr>
            <w:tcW w:w="720" w:type="dxa"/>
            <w:tcBorders>
              <w:bottom w:val="nil"/>
            </w:tcBorders>
          </w:tcPr>
          <w:p w14:paraId="51699028" w14:textId="6C4B6C61"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132</w:t>
            </w:r>
          </w:p>
        </w:tc>
        <w:tc>
          <w:tcPr>
            <w:tcW w:w="732" w:type="dxa"/>
            <w:tcBorders>
              <w:bottom w:val="nil"/>
            </w:tcBorders>
          </w:tcPr>
          <w:p w14:paraId="59CC36AE" w14:textId="0DB92D97" w:rsidR="00276D71" w:rsidRPr="00A67DCC" w:rsidRDefault="00276D71" w:rsidP="00276D71">
            <w:pP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 </w:t>
            </w:r>
          </w:p>
        </w:tc>
        <w:tc>
          <w:tcPr>
            <w:tcW w:w="720" w:type="dxa"/>
            <w:tcBorders>
              <w:bottom w:val="nil"/>
            </w:tcBorders>
          </w:tcPr>
          <w:p w14:paraId="0A5A9D7C" w14:textId="59508A25" w:rsidR="00276D71" w:rsidRPr="00A67DCC" w:rsidRDefault="00276D71" w:rsidP="00276D71">
            <w:pP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p>
        </w:tc>
        <w:tc>
          <w:tcPr>
            <w:tcW w:w="771" w:type="dxa"/>
            <w:tcBorders>
              <w:bottom w:val="nil"/>
            </w:tcBorders>
          </w:tcPr>
          <w:p w14:paraId="51586394" w14:textId="27E37726"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29 </w:t>
            </w:r>
          </w:p>
        </w:tc>
        <w:tc>
          <w:tcPr>
            <w:tcW w:w="708" w:type="dxa"/>
            <w:tcBorders>
              <w:bottom w:val="nil"/>
            </w:tcBorders>
            <w:vAlign w:val="bottom"/>
          </w:tcPr>
          <w:p w14:paraId="46F1142F" w14:textId="58D701AD"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01" w:type="dxa"/>
            <w:tcBorders>
              <w:bottom w:val="nil"/>
            </w:tcBorders>
          </w:tcPr>
          <w:p w14:paraId="29A02CBC" w14:textId="300D45AA"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 </w:t>
            </w:r>
          </w:p>
        </w:tc>
        <w:tc>
          <w:tcPr>
            <w:tcW w:w="709" w:type="dxa"/>
            <w:tcBorders>
              <w:bottom w:val="nil"/>
            </w:tcBorders>
          </w:tcPr>
          <w:p w14:paraId="00E10417" w14:textId="6DCEF338"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9" w:type="dxa"/>
            <w:tcBorders>
              <w:bottom w:val="nil"/>
            </w:tcBorders>
          </w:tcPr>
          <w:p w14:paraId="53668706" w14:textId="3B8A8827"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w:t>
            </w:r>
          </w:p>
        </w:tc>
        <w:tc>
          <w:tcPr>
            <w:tcW w:w="709" w:type="dxa"/>
            <w:tcBorders>
              <w:bottom w:val="nil"/>
            </w:tcBorders>
          </w:tcPr>
          <w:p w14:paraId="1F56D284" w14:textId="1E0726D5" w:rsidR="00276D71" w:rsidRPr="00A67DCC" w:rsidRDefault="00276D71" w:rsidP="00276D71">
            <w:pP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8" w:type="dxa"/>
            <w:tcBorders>
              <w:bottom w:val="nil"/>
            </w:tcBorders>
          </w:tcPr>
          <w:p w14:paraId="60D6CF05" w14:textId="1DD62CC8" w:rsidR="00276D71" w:rsidRPr="00A67DCC" w:rsidRDefault="00276D71" w:rsidP="00276D71">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412 </w:t>
            </w:r>
          </w:p>
        </w:tc>
        <w:tc>
          <w:tcPr>
            <w:tcW w:w="709" w:type="dxa"/>
            <w:tcBorders>
              <w:bottom w:val="nil"/>
            </w:tcBorders>
          </w:tcPr>
          <w:p w14:paraId="2BD0CE15" w14:textId="4DF8F937" w:rsidR="00276D71" w:rsidRPr="00A67DCC" w:rsidRDefault="00276D71" w:rsidP="00276D71">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441</w:t>
            </w:r>
          </w:p>
        </w:tc>
      </w:tr>
      <w:tr w:rsidR="00276D71" w:rsidRPr="00A67DCC" w14:paraId="205C4B1B" w14:textId="77777777">
        <w:tblPrEx>
          <w:tblBorders>
            <w:bottom w:val="single" w:sz="4" w:space="0" w:color="auto"/>
          </w:tblBorders>
        </w:tblPrEx>
        <w:tc>
          <w:tcPr>
            <w:tcW w:w="2409" w:type="dxa"/>
            <w:tcBorders>
              <w:bottom w:val="nil"/>
            </w:tcBorders>
          </w:tcPr>
          <w:p w14:paraId="773BA81A" w14:textId="0EE1F8D9" w:rsidR="00276D71" w:rsidRPr="00A67DCC" w:rsidRDefault="00276D71" w:rsidP="00276D71">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A67DCC">
              <w:rPr>
                <w:rFonts w:ascii="Browallia New" w:hAnsi="Browallia New" w:cs="Browallia New"/>
                <w:sz w:val="20"/>
                <w:szCs w:val="20"/>
                <w:cs/>
              </w:rPr>
              <w:t>ต่างประเทศ</w:t>
            </w:r>
          </w:p>
        </w:tc>
        <w:tc>
          <w:tcPr>
            <w:tcW w:w="709" w:type="dxa"/>
            <w:tcBorders>
              <w:bottom w:val="nil"/>
            </w:tcBorders>
          </w:tcPr>
          <w:p w14:paraId="46ACF763" w14:textId="7DC4CB08"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 </w:t>
            </w:r>
          </w:p>
        </w:tc>
        <w:tc>
          <w:tcPr>
            <w:tcW w:w="728" w:type="dxa"/>
            <w:tcBorders>
              <w:bottom w:val="nil"/>
            </w:tcBorders>
          </w:tcPr>
          <w:p w14:paraId="749B7A3C" w14:textId="228E6A03"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17</w:t>
            </w:r>
          </w:p>
        </w:tc>
        <w:tc>
          <w:tcPr>
            <w:tcW w:w="690" w:type="dxa"/>
            <w:tcBorders>
              <w:bottom w:val="nil"/>
            </w:tcBorders>
          </w:tcPr>
          <w:p w14:paraId="0BAD57DF" w14:textId="75FC74AA"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2" w:type="dxa"/>
            <w:tcBorders>
              <w:bottom w:val="nil"/>
            </w:tcBorders>
          </w:tcPr>
          <w:p w14:paraId="1410B418" w14:textId="5714CCEE"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7" w:type="dxa"/>
            <w:tcBorders>
              <w:bottom w:val="nil"/>
            </w:tcBorders>
          </w:tcPr>
          <w:p w14:paraId="5FD9CB64" w14:textId="5EECA01A"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bottom w:val="nil"/>
            </w:tcBorders>
          </w:tcPr>
          <w:p w14:paraId="415CB0E4" w14:textId="2489ACF1"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2" w:type="dxa"/>
            <w:tcBorders>
              <w:bottom w:val="nil"/>
            </w:tcBorders>
          </w:tcPr>
          <w:p w14:paraId="1BFAF472" w14:textId="1416B1E8" w:rsidR="00276D71" w:rsidRPr="00A67DCC" w:rsidRDefault="00276D71" w:rsidP="00276D71">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bottom w:val="nil"/>
            </w:tcBorders>
          </w:tcPr>
          <w:p w14:paraId="0580762F" w14:textId="01D08064" w:rsidR="00276D71" w:rsidRPr="00A67DCC" w:rsidRDefault="00276D71" w:rsidP="00276D71">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71" w:type="dxa"/>
            <w:tcBorders>
              <w:bottom w:val="nil"/>
            </w:tcBorders>
          </w:tcPr>
          <w:p w14:paraId="2C42A877" w14:textId="5C5EC226"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8" w:type="dxa"/>
            <w:tcBorders>
              <w:bottom w:val="nil"/>
            </w:tcBorders>
          </w:tcPr>
          <w:p w14:paraId="1445AA56" w14:textId="4B683C6A"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01" w:type="dxa"/>
            <w:tcBorders>
              <w:bottom w:val="nil"/>
            </w:tcBorders>
          </w:tcPr>
          <w:p w14:paraId="4FA45532" w14:textId="08365367"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bottom w:val="nil"/>
            </w:tcBorders>
          </w:tcPr>
          <w:p w14:paraId="6E654297" w14:textId="375599B7"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09" w:type="dxa"/>
            <w:tcBorders>
              <w:bottom w:val="nil"/>
            </w:tcBorders>
          </w:tcPr>
          <w:p w14:paraId="3DB89C7B" w14:textId="4C960241" w:rsidR="00276D71" w:rsidRPr="00A67DCC" w:rsidRDefault="00276D71" w:rsidP="00276D71">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bottom w:val="nil"/>
            </w:tcBorders>
          </w:tcPr>
          <w:p w14:paraId="6E57FDD0" w14:textId="136973D3" w:rsidR="00276D71" w:rsidRPr="00A67DCC" w:rsidRDefault="00276D71" w:rsidP="00276D71">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A67DCC">
              <w:rPr>
                <w:rFonts w:ascii="Browallia New" w:hAnsi="Browallia New" w:cs="Browallia New"/>
                <w:sz w:val="20"/>
                <w:szCs w:val="20"/>
              </w:rPr>
              <w:t>-</w:t>
            </w:r>
          </w:p>
        </w:tc>
        <w:tc>
          <w:tcPr>
            <w:tcW w:w="708" w:type="dxa"/>
            <w:tcBorders>
              <w:bottom w:val="nil"/>
            </w:tcBorders>
          </w:tcPr>
          <w:p w14:paraId="40B0FA51" w14:textId="3C80ACDA" w:rsidR="00276D71" w:rsidRPr="00A67DCC" w:rsidRDefault="00276D71" w:rsidP="00276D7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 </w:t>
            </w:r>
          </w:p>
        </w:tc>
        <w:tc>
          <w:tcPr>
            <w:tcW w:w="709" w:type="dxa"/>
            <w:tcBorders>
              <w:bottom w:val="nil"/>
            </w:tcBorders>
          </w:tcPr>
          <w:p w14:paraId="607FC2AD" w14:textId="637D9C2B" w:rsidR="00276D71" w:rsidRPr="00A67DCC" w:rsidRDefault="00276D71" w:rsidP="00276D7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17</w:t>
            </w:r>
          </w:p>
        </w:tc>
      </w:tr>
      <w:tr w:rsidR="00276D71" w:rsidRPr="00A67DCC" w14:paraId="158BB73A" w14:textId="77777777">
        <w:tblPrEx>
          <w:tblBorders>
            <w:bottom w:val="single" w:sz="4" w:space="0" w:color="auto"/>
          </w:tblBorders>
        </w:tblPrEx>
        <w:tc>
          <w:tcPr>
            <w:tcW w:w="2409" w:type="dxa"/>
            <w:tcBorders>
              <w:bottom w:val="nil"/>
            </w:tcBorders>
          </w:tcPr>
          <w:p w14:paraId="7095394D" w14:textId="611E2AF7" w:rsidR="00276D71" w:rsidRPr="00A67DCC" w:rsidRDefault="00276D71" w:rsidP="00276D71">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รวม</w:t>
            </w:r>
          </w:p>
        </w:tc>
        <w:tc>
          <w:tcPr>
            <w:tcW w:w="709" w:type="dxa"/>
            <w:tcBorders>
              <w:bottom w:val="nil"/>
            </w:tcBorders>
          </w:tcPr>
          <w:p w14:paraId="27C43CDB" w14:textId="01ADF988"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181 </w:t>
            </w:r>
          </w:p>
        </w:tc>
        <w:tc>
          <w:tcPr>
            <w:tcW w:w="728" w:type="dxa"/>
            <w:tcBorders>
              <w:bottom w:val="nil"/>
            </w:tcBorders>
          </w:tcPr>
          <w:p w14:paraId="2E5F5708" w14:textId="4C85C916"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214</w:t>
            </w:r>
          </w:p>
        </w:tc>
        <w:tc>
          <w:tcPr>
            <w:tcW w:w="690" w:type="dxa"/>
            <w:tcBorders>
              <w:bottom w:val="nil"/>
            </w:tcBorders>
          </w:tcPr>
          <w:p w14:paraId="1A9A8D99" w14:textId="71148216"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87 </w:t>
            </w:r>
          </w:p>
        </w:tc>
        <w:tc>
          <w:tcPr>
            <w:tcW w:w="722" w:type="dxa"/>
            <w:tcBorders>
              <w:bottom w:val="nil"/>
            </w:tcBorders>
          </w:tcPr>
          <w:p w14:paraId="3636E932" w14:textId="5406BCC6"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94</w:t>
            </w:r>
          </w:p>
        </w:tc>
        <w:tc>
          <w:tcPr>
            <w:tcW w:w="737" w:type="dxa"/>
            <w:tcBorders>
              <w:bottom w:val="nil"/>
            </w:tcBorders>
          </w:tcPr>
          <w:p w14:paraId="739CE8FF" w14:textId="36C6FD8E"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131 </w:t>
            </w:r>
          </w:p>
        </w:tc>
        <w:tc>
          <w:tcPr>
            <w:tcW w:w="720" w:type="dxa"/>
            <w:tcBorders>
              <w:bottom w:val="nil"/>
            </w:tcBorders>
          </w:tcPr>
          <w:p w14:paraId="65A36390" w14:textId="50BC5C03"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132</w:t>
            </w:r>
          </w:p>
        </w:tc>
        <w:tc>
          <w:tcPr>
            <w:tcW w:w="732" w:type="dxa"/>
            <w:tcBorders>
              <w:bottom w:val="nil"/>
            </w:tcBorders>
          </w:tcPr>
          <w:p w14:paraId="482F7EED" w14:textId="45B3BFA9" w:rsidR="00276D71" w:rsidRPr="00A67DCC" w:rsidRDefault="00276D71" w:rsidP="00276D71">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 </w:t>
            </w:r>
          </w:p>
        </w:tc>
        <w:tc>
          <w:tcPr>
            <w:tcW w:w="720" w:type="dxa"/>
            <w:tcBorders>
              <w:bottom w:val="nil"/>
            </w:tcBorders>
          </w:tcPr>
          <w:p w14:paraId="61252E5A" w14:textId="36DA32BA" w:rsidR="00276D71" w:rsidRPr="00A67DCC" w:rsidRDefault="00276D71" w:rsidP="00276D71">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p>
        </w:tc>
        <w:tc>
          <w:tcPr>
            <w:tcW w:w="771" w:type="dxa"/>
            <w:tcBorders>
              <w:bottom w:val="nil"/>
            </w:tcBorders>
          </w:tcPr>
          <w:p w14:paraId="6A700DE1" w14:textId="3A4B0160"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29 </w:t>
            </w:r>
          </w:p>
        </w:tc>
        <w:tc>
          <w:tcPr>
            <w:tcW w:w="708" w:type="dxa"/>
            <w:tcBorders>
              <w:bottom w:val="nil"/>
            </w:tcBorders>
            <w:vAlign w:val="bottom"/>
          </w:tcPr>
          <w:p w14:paraId="67D1731D" w14:textId="78E27DEE"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01" w:type="dxa"/>
            <w:tcBorders>
              <w:bottom w:val="nil"/>
            </w:tcBorders>
          </w:tcPr>
          <w:p w14:paraId="6939FB78" w14:textId="272A49EF"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 </w:t>
            </w:r>
          </w:p>
        </w:tc>
        <w:tc>
          <w:tcPr>
            <w:tcW w:w="709" w:type="dxa"/>
            <w:tcBorders>
              <w:bottom w:val="nil"/>
            </w:tcBorders>
          </w:tcPr>
          <w:p w14:paraId="707125EC" w14:textId="69F6CA62"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9" w:type="dxa"/>
            <w:tcBorders>
              <w:bottom w:val="nil"/>
            </w:tcBorders>
          </w:tcPr>
          <w:p w14:paraId="3FC8CE30" w14:textId="31E15965"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w:t>
            </w:r>
          </w:p>
        </w:tc>
        <w:tc>
          <w:tcPr>
            <w:tcW w:w="709" w:type="dxa"/>
            <w:tcBorders>
              <w:bottom w:val="nil"/>
            </w:tcBorders>
          </w:tcPr>
          <w:p w14:paraId="159AE03B" w14:textId="4F8D3334"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8" w:type="dxa"/>
            <w:tcBorders>
              <w:bottom w:val="nil"/>
            </w:tcBorders>
          </w:tcPr>
          <w:p w14:paraId="7198F446" w14:textId="2F7409E1" w:rsidR="00276D71" w:rsidRPr="00A67DCC" w:rsidRDefault="00276D71" w:rsidP="00276D7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428 </w:t>
            </w:r>
          </w:p>
        </w:tc>
        <w:tc>
          <w:tcPr>
            <w:tcW w:w="709" w:type="dxa"/>
            <w:tcBorders>
              <w:bottom w:val="nil"/>
            </w:tcBorders>
          </w:tcPr>
          <w:p w14:paraId="13E00E27" w14:textId="64DD0F6F" w:rsidR="00276D71" w:rsidRPr="00A67DCC" w:rsidRDefault="00276D71" w:rsidP="00276D7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458</w:t>
            </w:r>
          </w:p>
        </w:tc>
      </w:tr>
      <w:tr w:rsidR="00276D71" w:rsidRPr="00A67DCC" w14:paraId="5FFCCCD4" w14:textId="77777777">
        <w:tblPrEx>
          <w:tblBorders>
            <w:bottom w:val="single" w:sz="4" w:space="0" w:color="auto"/>
          </w:tblBorders>
        </w:tblPrEx>
        <w:tc>
          <w:tcPr>
            <w:tcW w:w="2409" w:type="dxa"/>
          </w:tcPr>
          <w:p w14:paraId="3955D15F" w14:textId="59EAC05B" w:rsidR="00276D71" w:rsidRPr="00A67DCC" w:rsidRDefault="00276D71" w:rsidP="00276D71">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 xml:space="preserve">กำไรขั้นต้น </w:t>
            </w:r>
          </w:p>
        </w:tc>
        <w:tc>
          <w:tcPr>
            <w:tcW w:w="709" w:type="dxa"/>
            <w:tcBorders>
              <w:bottom w:val="nil"/>
            </w:tcBorders>
          </w:tcPr>
          <w:p w14:paraId="2C4DF26B" w14:textId="41FBE293"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w:t>
            </w:r>
            <w:r w:rsidR="00636D91" w:rsidRPr="00A67DCC">
              <w:rPr>
                <w:rFonts w:ascii="Browallia New" w:hAnsi="Browallia New" w:cs="Browallia New"/>
                <w:sz w:val="20"/>
                <w:szCs w:val="20"/>
              </w:rPr>
              <w:t>7</w:t>
            </w:r>
            <w:r w:rsidRPr="00A67DCC">
              <w:rPr>
                <w:rFonts w:ascii="Browallia New" w:hAnsi="Browallia New" w:cs="Browallia New"/>
                <w:sz w:val="20"/>
                <w:szCs w:val="20"/>
              </w:rPr>
              <w:t xml:space="preserve"> </w:t>
            </w:r>
          </w:p>
        </w:tc>
        <w:tc>
          <w:tcPr>
            <w:tcW w:w="728" w:type="dxa"/>
            <w:tcBorders>
              <w:bottom w:val="nil"/>
            </w:tcBorders>
          </w:tcPr>
          <w:p w14:paraId="4559C298" w14:textId="43801C38"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183</w:t>
            </w:r>
          </w:p>
        </w:tc>
        <w:tc>
          <w:tcPr>
            <w:tcW w:w="690" w:type="dxa"/>
            <w:tcBorders>
              <w:bottom w:val="nil"/>
            </w:tcBorders>
          </w:tcPr>
          <w:p w14:paraId="1F8B2540" w14:textId="01823C11" w:rsidR="00276D71" w:rsidRPr="00A67DCC" w:rsidRDefault="00AF678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30</w:t>
            </w:r>
          </w:p>
        </w:tc>
        <w:tc>
          <w:tcPr>
            <w:tcW w:w="722" w:type="dxa"/>
            <w:tcBorders>
              <w:bottom w:val="nil"/>
            </w:tcBorders>
          </w:tcPr>
          <w:p w14:paraId="3820CE89" w14:textId="2184CA81"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38</w:t>
            </w:r>
          </w:p>
        </w:tc>
        <w:tc>
          <w:tcPr>
            <w:tcW w:w="737" w:type="dxa"/>
            <w:tcBorders>
              <w:bottom w:val="nil"/>
            </w:tcBorders>
          </w:tcPr>
          <w:p w14:paraId="5DA01FC8" w14:textId="0AFA10F3"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48 </w:t>
            </w:r>
          </w:p>
        </w:tc>
        <w:tc>
          <w:tcPr>
            <w:tcW w:w="720" w:type="dxa"/>
            <w:tcBorders>
              <w:bottom w:val="nil"/>
            </w:tcBorders>
          </w:tcPr>
          <w:p w14:paraId="62F01678" w14:textId="6522BD59"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58</w:t>
            </w:r>
          </w:p>
        </w:tc>
        <w:tc>
          <w:tcPr>
            <w:tcW w:w="732" w:type="dxa"/>
            <w:tcBorders>
              <w:bottom w:val="nil"/>
            </w:tcBorders>
          </w:tcPr>
          <w:p w14:paraId="2F9AD921" w14:textId="1BCCA0F2" w:rsidR="00276D71" w:rsidRPr="00A67DCC" w:rsidRDefault="00276D71" w:rsidP="00276D71">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 </w:t>
            </w:r>
          </w:p>
        </w:tc>
        <w:tc>
          <w:tcPr>
            <w:tcW w:w="720" w:type="dxa"/>
            <w:tcBorders>
              <w:bottom w:val="nil"/>
            </w:tcBorders>
            <w:vAlign w:val="bottom"/>
          </w:tcPr>
          <w:p w14:paraId="6288912A" w14:textId="6BD8DE77"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w:t>
            </w:r>
          </w:p>
        </w:tc>
        <w:tc>
          <w:tcPr>
            <w:tcW w:w="771" w:type="dxa"/>
            <w:tcBorders>
              <w:bottom w:val="nil"/>
            </w:tcBorders>
          </w:tcPr>
          <w:p w14:paraId="2C35F1B8" w14:textId="6A8083FC"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6 </w:t>
            </w:r>
          </w:p>
        </w:tc>
        <w:tc>
          <w:tcPr>
            <w:tcW w:w="708" w:type="dxa"/>
            <w:tcBorders>
              <w:bottom w:val="nil"/>
            </w:tcBorders>
            <w:vAlign w:val="bottom"/>
          </w:tcPr>
          <w:p w14:paraId="2C86E42E" w14:textId="240601FB"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w:t>
            </w:r>
          </w:p>
        </w:tc>
        <w:tc>
          <w:tcPr>
            <w:tcW w:w="701" w:type="dxa"/>
            <w:tcBorders>
              <w:bottom w:val="nil"/>
            </w:tcBorders>
          </w:tcPr>
          <w:p w14:paraId="4DEC855D" w14:textId="1C6317CD"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 </w:t>
            </w:r>
          </w:p>
        </w:tc>
        <w:tc>
          <w:tcPr>
            <w:tcW w:w="709" w:type="dxa"/>
            <w:tcBorders>
              <w:bottom w:val="nil"/>
            </w:tcBorders>
            <w:vAlign w:val="bottom"/>
          </w:tcPr>
          <w:p w14:paraId="05C513A9" w14:textId="3BBF07B0"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5</w:t>
            </w:r>
          </w:p>
        </w:tc>
        <w:tc>
          <w:tcPr>
            <w:tcW w:w="709" w:type="dxa"/>
            <w:tcBorders>
              <w:bottom w:val="nil"/>
            </w:tcBorders>
          </w:tcPr>
          <w:p w14:paraId="748FE9D2" w14:textId="2D2F531B" w:rsidR="00276D71" w:rsidRPr="00A67DCC" w:rsidRDefault="00276D71" w:rsidP="00276D71">
            <w:pPr>
              <w:pBdr>
                <w:bottom w:val="single" w:sz="12" w:space="1" w:color="auto"/>
              </w:pBdr>
              <w:spacing w:line="240" w:lineRule="auto"/>
              <w:jc w:val="right"/>
              <w:rPr>
                <w:rFonts w:ascii="Browallia New" w:hAnsi="Browallia New" w:cs="Browallia New"/>
                <w:sz w:val="20"/>
                <w:szCs w:val="20"/>
                <w:cs/>
              </w:rPr>
            </w:pPr>
            <w:r w:rsidRPr="00A67DCC">
              <w:rPr>
                <w:rFonts w:ascii="Browallia New" w:hAnsi="Browallia New" w:cs="Browallia New"/>
                <w:sz w:val="20"/>
                <w:szCs w:val="20"/>
              </w:rPr>
              <w:t xml:space="preserve"> (7)</w:t>
            </w:r>
          </w:p>
        </w:tc>
        <w:tc>
          <w:tcPr>
            <w:tcW w:w="709" w:type="dxa"/>
            <w:tcBorders>
              <w:bottom w:val="nil"/>
            </w:tcBorders>
          </w:tcPr>
          <w:p w14:paraId="500A1CAB" w14:textId="76F22BA7"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w:t>
            </w:r>
          </w:p>
        </w:tc>
        <w:tc>
          <w:tcPr>
            <w:tcW w:w="708" w:type="dxa"/>
            <w:tcBorders>
              <w:bottom w:val="nil"/>
            </w:tcBorders>
          </w:tcPr>
          <w:p w14:paraId="2EFA9DDF" w14:textId="53FCBB75" w:rsidR="00276D71" w:rsidRPr="00A67DCC" w:rsidRDefault="00276D71" w:rsidP="00276D7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w:t>
            </w:r>
            <w:r w:rsidR="00AF6781" w:rsidRPr="00A67DCC">
              <w:rPr>
                <w:rFonts w:ascii="Browallia New" w:hAnsi="Browallia New" w:cs="Browallia New"/>
                <w:sz w:val="20"/>
                <w:szCs w:val="20"/>
              </w:rPr>
              <w:t>41</w:t>
            </w:r>
            <w:r w:rsidRPr="00A67DCC">
              <w:rPr>
                <w:rFonts w:ascii="Browallia New" w:hAnsi="Browallia New" w:cs="Browallia New"/>
                <w:sz w:val="20"/>
                <w:szCs w:val="20"/>
              </w:rPr>
              <w:t xml:space="preserve"> </w:t>
            </w:r>
          </w:p>
        </w:tc>
        <w:tc>
          <w:tcPr>
            <w:tcW w:w="709" w:type="dxa"/>
            <w:tcBorders>
              <w:bottom w:val="nil"/>
            </w:tcBorders>
          </w:tcPr>
          <w:p w14:paraId="5F872E01" w14:textId="0FA61228" w:rsidR="00276D71" w:rsidRPr="00A67DCC" w:rsidRDefault="00276D71" w:rsidP="00276D71">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286</w:t>
            </w:r>
          </w:p>
        </w:tc>
      </w:tr>
      <w:tr w:rsidR="00266EA7" w:rsidRPr="00A67DCC" w14:paraId="087547AD" w14:textId="77777777" w:rsidTr="00801863">
        <w:tblPrEx>
          <w:tblBorders>
            <w:bottom w:val="single" w:sz="4" w:space="0" w:color="auto"/>
          </w:tblBorders>
        </w:tblPrEx>
        <w:tc>
          <w:tcPr>
            <w:tcW w:w="2409" w:type="dxa"/>
          </w:tcPr>
          <w:p w14:paraId="05F0E046" w14:textId="77777777" w:rsidR="00266EA7" w:rsidRPr="00A67DCC" w:rsidRDefault="00266EA7" w:rsidP="00266EA7">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266EA7" w:rsidRPr="00A67DCC" w:rsidRDefault="00266EA7" w:rsidP="00266EA7">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266EA7" w:rsidRPr="00A67DCC" w:rsidRDefault="00266EA7" w:rsidP="00266EA7">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266EA7" w:rsidRPr="00A67DCC" w:rsidRDefault="00266EA7" w:rsidP="00266EA7">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266EA7" w:rsidRPr="00A67DCC" w:rsidRDefault="00266EA7" w:rsidP="00266EA7">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266EA7" w:rsidRPr="00A67DCC" w:rsidRDefault="00266EA7" w:rsidP="00266EA7">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266EA7" w:rsidRPr="00A67DCC" w:rsidRDefault="00266EA7" w:rsidP="00266EA7">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266EA7" w:rsidRPr="00A67DCC" w:rsidRDefault="00266EA7" w:rsidP="00266EA7">
            <w:pPr>
              <w:spacing w:line="240" w:lineRule="auto"/>
              <w:jc w:val="right"/>
              <w:rPr>
                <w:rFonts w:ascii="Browallia New" w:hAnsi="Browallia New" w:cs="Browallia New"/>
                <w:sz w:val="12"/>
                <w:szCs w:val="12"/>
                <w:highlight w:val="yellow"/>
              </w:rPr>
            </w:pPr>
          </w:p>
        </w:tc>
        <w:tc>
          <w:tcPr>
            <w:tcW w:w="720" w:type="dxa"/>
            <w:tcBorders>
              <w:bottom w:val="nil"/>
            </w:tcBorders>
          </w:tcPr>
          <w:p w14:paraId="33DD8456" w14:textId="77777777" w:rsidR="00266EA7" w:rsidRPr="00A67DCC" w:rsidRDefault="00266EA7" w:rsidP="00266EA7">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266EA7" w:rsidRPr="00A67DCC" w:rsidRDefault="00266EA7" w:rsidP="00266EA7">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266EA7" w:rsidRPr="00A67DCC" w:rsidRDefault="00266EA7" w:rsidP="00266EA7">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266EA7" w:rsidRPr="00A67DCC" w:rsidRDefault="00266EA7" w:rsidP="00266EA7">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266EA7" w:rsidRPr="00A67DCC" w:rsidRDefault="00266EA7" w:rsidP="00266EA7">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266EA7" w:rsidRPr="00A67DCC" w:rsidRDefault="00266EA7" w:rsidP="00266EA7">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266EA7" w:rsidRPr="00A67DCC" w:rsidRDefault="00266EA7" w:rsidP="00266EA7">
            <w:pPr>
              <w:spacing w:line="240" w:lineRule="auto"/>
              <w:jc w:val="right"/>
              <w:rPr>
                <w:rFonts w:ascii="Browallia New" w:hAnsi="Browallia New" w:cs="Browallia New"/>
                <w:sz w:val="12"/>
                <w:szCs w:val="12"/>
              </w:rPr>
            </w:pPr>
          </w:p>
        </w:tc>
        <w:tc>
          <w:tcPr>
            <w:tcW w:w="708" w:type="dxa"/>
            <w:tcBorders>
              <w:bottom w:val="nil"/>
            </w:tcBorders>
          </w:tcPr>
          <w:p w14:paraId="63C7EEB9" w14:textId="77777777" w:rsidR="00266EA7" w:rsidRPr="00A67DCC" w:rsidRDefault="00266EA7" w:rsidP="00266EA7">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266EA7" w:rsidRPr="00A67DCC" w:rsidRDefault="00266EA7" w:rsidP="00266EA7">
            <w:pPr>
              <w:spacing w:line="240" w:lineRule="auto"/>
              <w:jc w:val="right"/>
              <w:rPr>
                <w:rFonts w:ascii="Browallia New" w:hAnsi="Browallia New" w:cs="Browallia New"/>
                <w:sz w:val="12"/>
                <w:szCs w:val="12"/>
              </w:rPr>
            </w:pPr>
          </w:p>
        </w:tc>
      </w:tr>
      <w:tr w:rsidR="00266EA7" w:rsidRPr="00A67DCC" w14:paraId="340443A0" w14:textId="77777777" w:rsidTr="00801863">
        <w:tblPrEx>
          <w:tblBorders>
            <w:bottom w:val="single" w:sz="4" w:space="0" w:color="auto"/>
          </w:tblBorders>
        </w:tblPrEx>
        <w:tc>
          <w:tcPr>
            <w:tcW w:w="2409" w:type="dxa"/>
            <w:tcBorders>
              <w:bottom w:val="nil"/>
            </w:tcBorders>
          </w:tcPr>
          <w:p w14:paraId="26F83247" w14:textId="77777777" w:rsidR="00266EA7" w:rsidRPr="00A67DCC" w:rsidRDefault="00266EA7" w:rsidP="00266EA7">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266EA7" w:rsidRPr="00A67DCC" w:rsidRDefault="00266EA7" w:rsidP="00266EA7">
            <w:pPr>
              <w:spacing w:line="240" w:lineRule="auto"/>
              <w:jc w:val="right"/>
              <w:rPr>
                <w:rFonts w:ascii="Browallia New" w:hAnsi="Browallia New" w:cs="Browallia New"/>
                <w:sz w:val="14"/>
                <w:szCs w:val="14"/>
                <w:highlight w:val="yellow"/>
              </w:rPr>
            </w:pPr>
          </w:p>
        </w:tc>
      </w:tr>
      <w:tr w:rsidR="00266EA7" w:rsidRPr="00A67DCC" w14:paraId="03A29A53" w14:textId="77777777" w:rsidTr="00822E04">
        <w:tc>
          <w:tcPr>
            <w:tcW w:w="2409" w:type="dxa"/>
          </w:tcPr>
          <w:p w14:paraId="6B24C48D" w14:textId="77777777" w:rsidR="00266EA7" w:rsidRPr="00A67DCC" w:rsidRDefault="00266EA7" w:rsidP="00266EA7">
            <w:pPr>
              <w:spacing w:line="240" w:lineRule="auto"/>
              <w:ind w:right="-108"/>
              <w:rPr>
                <w:rFonts w:ascii="Browallia New" w:hAnsi="Browallia New" w:cs="Browallia New"/>
                <w:sz w:val="19"/>
                <w:szCs w:val="19"/>
              </w:rPr>
            </w:pPr>
          </w:p>
        </w:tc>
        <w:tc>
          <w:tcPr>
            <w:tcW w:w="11482" w:type="dxa"/>
            <w:gridSpan w:val="16"/>
          </w:tcPr>
          <w:p w14:paraId="7C95386D" w14:textId="77777777" w:rsidR="00266EA7" w:rsidRPr="00A67DCC" w:rsidRDefault="00266EA7" w:rsidP="00266EA7">
            <w:pPr>
              <w:spacing w:line="240" w:lineRule="auto"/>
              <w:jc w:val="right"/>
              <w:rPr>
                <w:rFonts w:ascii="Browallia New" w:hAnsi="Browallia New" w:cs="Browallia New"/>
                <w:sz w:val="20"/>
                <w:szCs w:val="20"/>
                <w:cs/>
              </w:rPr>
            </w:pPr>
          </w:p>
        </w:tc>
      </w:tr>
      <w:tr w:rsidR="00266EA7" w:rsidRPr="00A67DCC" w14:paraId="60EBEB66" w14:textId="77777777" w:rsidTr="00822E04">
        <w:tc>
          <w:tcPr>
            <w:tcW w:w="2409" w:type="dxa"/>
          </w:tcPr>
          <w:p w14:paraId="26D8CDCA" w14:textId="77777777" w:rsidR="00266EA7" w:rsidRPr="00A67DCC" w:rsidRDefault="00266EA7" w:rsidP="00266EA7">
            <w:pPr>
              <w:spacing w:line="240" w:lineRule="auto"/>
              <w:ind w:right="-108"/>
              <w:rPr>
                <w:rFonts w:ascii="Browallia New" w:hAnsi="Browallia New" w:cs="Browallia New"/>
                <w:sz w:val="19"/>
                <w:szCs w:val="19"/>
              </w:rPr>
            </w:pPr>
          </w:p>
        </w:tc>
        <w:tc>
          <w:tcPr>
            <w:tcW w:w="11482" w:type="dxa"/>
            <w:gridSpan w:val="16"/>
          </w:tcPr>
          <w:p w14:paraId="665B8AE2" w14:textId="77777777" w:rsidR="00266EA7" w:rsidRPr="00A67DCC" w:rsidRDefault="00266EA7" w:rsidP="00266EA7">
            <w:pPr>
              <w:spacing w:line="240" w:lineRule="auto"/>
              <w:jc w:val="right"/>
              <w:rPr>
                <w:rFonts w:ascii="Browallia New" w:hAnsi="Browallia New" w:cs="Browallia New"/>
                <w:sz w:val="20"/>
                <w:szCs w:val="20"/>
                <w:cs/>
              </w:rPr>
            </w:pPr>
          </w:p>
        </w:tc>
      </w:tr>
      <w:tr w:rsidR="00266EA7" w:rsidRPr="00A67DCC" w14:paraId="2C00D341" w14:textId="77777777" w:rsidTr="00822E04">
        <w:tc>
          <w:tcPr>
            <w:tcW w:w="2409" w:type="dxa"/>
          </w:tcPr>
          <w:p w14:paraId="06FDC9E0" w14:textId="77777777" w:rsidR="00266EA7" w:rsidRPr="00A67DCC" w:rsidRDefault="00266EA7" w:rsidP="00266EA7">
            <w:pPr>
              <w:spacing w:line="240" w:lineRule="auto"/>
              <w:ind w:right="-108"/>
              <w:rPr>
                <w:rFonts w:ascii="Browallia New" w:hAnsi="Browallia New" w:cs="Browallia New"/>
                <w:sz w:val="19"/>
                <w:szCs w:val="19"/>
              </w:rPr>
            </w:pPr>
          </w:p>
        </w:tc>
        <w:tc>
          <w:tcPr>
            <w:tcW w:w="11482" w:type="dxa"/>
            <w:gridSpan w:val="16"/>
          </w:tcPr>
          <w:p w14:paraId="51365251" w14:textId="77777777" w:rsidR="00266EA7" w:rsidRPr="00A67DCC" w:rsidRDefault="00266EA7" w:rsidP="00266EA7">
            <w:pPr>
              <w:spacing w:line="240" w:lineRule="auto"/>
              <w:jc w:val="right"/>
              <w:rPr>
                <w:rFonts w:ascii="Browallia New" w:hAnsi="Browallia New" w:cs="Browallia New"/>
                <w:sz w:val="20"/>
                <w:szCs w:val="20"/>
              </w:rPr>
            </w:pPr>
            <w:r w:rsidRPr="00A67DCC">
              <w:rPr>
                <w:rFonts w:ascii="Browallia New" w:hAnsi="Browallia New" w:cs="Browallia New"/>
                <w:sz w:val="20"/>
                <w:szCs w:val="20"/>
                <w:cs/>
              </w:rPr>
              <w:t>(หน่วย : ล้านบาท)</w:t>
            </w:r>
          </w:p>
        </w:tc>
      </w:tr>
      <w:tr w:rsidR="00266EA7" w:rsidRPr="00A67DCC" w14:paraId="04F3CA75" w14:textId="77777777" w:rsidTr="001C345A">
        <w:tc>
          <w:tcPr>
            <w:tcW w:w="2409" w:type="dxa"/>
          </w:tcPr>
          <w:p w14:paraId="6B029989" w14:textId="77777777" w:rsidR="00266EA7" w:rsidRPr="00A67DCC" w:rsidRDefault="00266EA7" w:rsidP="00266EA7">
            <w:pPr>
              <w:spacing w:line="240" w:lineRule="auto"/>
              <w:ind w:right="-108"/>
              <w:rPr>
                <w:rFonts w:ascii="Browallia New" w:hAnsi="Browallia New" w:cs="Browallia New"/>
                <w:sz w:val="19"/>
                <w:szCs w:val="19"/>
              </w:rPr>
            </w:pPr>
          </w:p>
        </w:tc>
        <w:tc>
          <w:tcPr>
            <w:tcW w:w="11482" w:type="dxa"/>
            <w:gridSpan w:val="16"/>
          </w:tcPr>
          <w:p w14:paraId="5DC90C90" w14:textId="4901CB65"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ข้อมูลทางการเงินรวม</w:t>
            </w:r>
          </w:p>
        </w:tc>
      </w:tr>
      <w:tr w:rsidR="00266EA7" w:rsidRPr="00A67DCC" w14:paraId="4A9C605F" w14:textId="77777777" w:rsidTr="001C345A">
        <w:tc>
          <w:tcPr>
            <w:tcW w:w="2409" w:type="dxa"/>
          </w:tcPr>
          <w:p w14:paraId="36B538AF" w14:textId="77777777" w:rsidR="00266EA7" w:rsidRPr="00A67DCC" w:rsidRDefault="00266EA7" w:rsidP="00266EA7">
            <w:pPr>
              <w:spacing w:line="240" w:lineRule="auto"/>
              <w:ind w:right="-108"/>
              <w:rPr>
                <w:rFonts w:ascii="Browallia New" w:hAnsi="Browallia New" w:cs="Browallia New"/>
                <w:sz w:val="19"/>
                <w:szCs w:val="19"/>
              </w:rPr>
            </w:pPr>
          </w:p>
        </w:tc>
        <w:tc>
          <w:tcPr>
            <w:tcW w:w="11482" w:type="dxa"/>
            <w:gridSpan w:val="16"/>
          </w:tcPr>
          <w:p w14:paraId="614C63C5" w14:textId="28BDD977" w:rsidR="00266EA7" w:rsidRPr="00A67DCC" w:rsidRDefault="00791C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 xml:space="preserve">สำหรับงวดสามเดือนสิ้นสุดวันที่ </w:t>
            </w:r>
            <w:r w:rsidRPr="00A67DCC">
              <w:rPr>
                <w:rFonts w:ascii="Browallia New" w:hAnsi="Browallia New" w:cs="Browallia New"/>
                <w:sz w:val="20"/>
                <w:szCs w:val="20"/>
              </w:rPr>
              <w:t>30</w:t>
            </w:r>
            <w:r w:rsidRPr="00A67DCC">
              <w:rPr>
                <w:rFonts w:ascii="Browallia New" w:hAnsi="Browallia New" w:cs="Browallia New"/>
                <w:sz w:val="20"/>
                <w:szCs w:val="20"/>
                <w:cs/>
              </w:rPr>
              <w:t xml:space="preserve"> มิถุนายน</w:t>
            </w:r>
          </w:p>
        </w:tc>
      </w:tr>
      <w:tr w:rsidR="00266EA7" w:rsidRPr="00A67DCC" w14:paraId="41248FCC" w14:textId="77777777" w:rsidTr="00801863">
        <w:tblPrEx>
          <w:tblBorders>
            <w:bottom w:val="single" w:sz="4" w:space="0" w:color="auto"/>
          </w:tblBorders>
        </w:tblPrEx>
        <w:trPr>
          <w:tblHeader/>
        </w:trPr>
        <w:tc>
          <w:tcPr>
            <w:tcW w:w="2409" w:type="dxa"/>
          </w:tcPr>
          <w:p w14:paraId="6C29F440" w14:textId="77777777" w:rsidR="00266EA7" w:rsidRPr="00A67DCC" w:rsidRDefault="00266EA7" w:rsidP="00266EA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ธุรกิจขายและ</w:t>
            </w:r>
          </w:p>
          <w:p w14:paraId="3D19D6C0"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p>
          <w:p w14:paraId="37B46D5A"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ธุรกิจบริการจัดทำโฆษณาประชาสัมพันธ์</w:t>
            </w:r>
          </w:p>
          <w:p w14:paraId="339500FF" w14:textId="77777777" w:rsidR="00266EA7" w:rsidRPr="00A67DCC" w:rsidRDefault="00266EA7" w:rsidP="00266EA7">
            <w:pPr>
              <w:pBdr>
                <w:bottom w:val="single" w:sz="4" w:space="1" w:color="auto"/>
              </w:pBdr>
              <w:spacing w:line="240" w:lineRule="auto"/>
              <w:jc w:val="center"/>
              <w:rPr>
                <w:rFonts w:ascii="Browallia New" w:hAnsi="Browallia New" w:cs="Browallia New"/>
                <w:sz w:val="19"/>
                <w:szCs w:val="19"/>
                <w:cs/>
              </w:rPr>
            </w:pPr>
            <w:r w:rsidRPr="00A67DCC">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p>
          <w:p w14:paraId="365CFECC"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 xml:space="preserve">ธุรกิจอื่นๆ </w:t>
            </w:r>
            <w:r w:rsidRPr="00A67DCC">
              <w:rPr>
                <w:rFonts w:ascii="Browallia New" w:hAnsi="Browallia New" w:cs="Browallia New"/>
                <w:sz w:val="20"/>
                <w:szCs w:val="20"/>
              </w:rPr>
              <w:t xml:space="preserve">/ </w:t>
            </w:r>
          </w:p>
          <w:p w14:paraId="113CD32D" w14:textId="43A1EF10"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p>
          <w:p w14:paraId="618186FD" w14:textId="0658347C" w:rsidR="00266EA7" w:rsidRPr="00A67DCC" w:rsidRDefault="00266EA7" w:rsidP="00266EA7">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รวม</w:t>
            </w:r>
          </w:p>
        </w:tc>
      </w:tr>
      <w:tr w:rsidR="00266EA7" w:rsidRPr="00A67DCC" w14:paraId="37109E11" w14:textId="77777777" w:rsidTr="00801863">
        <w:tblPrEx>
          <w:tblBorders>
            <w:bottom w:val="single" w:sz="4" w:space="0" w:color="auto"/>
          </w:tblBorders>
        </w:tblPrEx>
        <w:trPr>
          <w:tblHeader/>
        </w:trPr>
        <w:tc>
          <w:tcPr>
            <w:tcW w:w="2409" w:type="dxa"/>
          </w:tcPr>
          <w:p w14:paraId="32AD5090" w14:textId="77777777" w:rsidR="00266EA7" w:rsidRPr="00A67DCC" w:rsidRDefault="00266EA7" w:rsidP="00266EA7">
            <w:pPr>
              <w:spacing w:line="240" w:lineRule="auto"/>
              <w:rPr>
                <w:rFonts w:ascii="Browallia New" w:hAnsi="Browallia New" w:cs="Browallia New"/>
                <w:sz w:val="19"/>
                <w:szCs w:val="19"/>
                <w:cs/>
                <w:lang w:val="en-GB"/>
              </w:rPr>
            </w:pPr>
          </w:p>
        </w:tc>
        <w:tc>
          <w:tcPr>
            <w:tcW w:w="709" w:type="dxa"/>
          </w:tcPr>
          <w:p w14:paraId="3DF87AC8" w14:textId="5324C503"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8" w:type="dxa"/>
          </w:tcPr>
          <w:p w14:paraId="008B15AA" w14:textId="52407240"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690" w:type="dxa"/>
          </w:tcPr>
          <w:p w14:paraId="72CAC76A" w14:textId="2E0E507F"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2" w:type="dxa"/>
          </w:tcPr>
          <w:p w14:paraId="6851113D" w14:textId="18FBB235"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7" w:type="dxa"/>
          </w:tcPr>
          <w:p w14:paraId="090F2D8D" w14:textId="786F1F90"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26532C47" w14:textId="5074CF99"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2" w:type="dxa"/>
          </w:tcPr>
          <w:p w14:paraId="5FD66028" w14:textId="5F2420A5"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3E33B97F" w14:textId="4E2F8855"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71" w:type="dxa"/>
          </w:tcPr>
          <w:p w14:paraId="6160043E" w14:textId="7BD553F0"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8" w:type="dxa"/>
          </w:tcPr>
          <w:p w14:paraId="3B8FA6D3" w14:textId="66FE4C84"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1" w:type="dxa"/>
          </w:tcPr>
          <w:p w14:paraId="10FFC080" w14:textId="4E29C361"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3E88ABCB" w14:textId="36253B0D"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9" w:type="dxa"/>
          </w:tcPr>
          <w:p w14:paraId="1C33548E" w14:textId="6D91EC0C"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783F7BD6" w14:textId="741B01C9"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8" w:type="dxa"/>
          </w:tcPr>
          <w:p w14:paraId="367EC00C" w14:textId="2A54C976"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379A5737" w14:textId="47E21BE2" w:rsidR="00266EA7" w:rsidRPr="00A67DCC" w:rsidRDefault="00266EA7" w:rsidP="00266EA7">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r>
      <w:tr w:rsidR="00266EA7" w:rsidRPr="00A67DCC" w14:paraId="7F64E7D8" w14:textId="77777777" w:rsidTr="00982ECD">
        <w:tblPrEx>
          <w:tblBorders>
            <w:bottom w:val="single" w:sz="4" w:space="0" w:color="auto"/>
          </w:tblBorders>
        </w:tblPrEx>
        <w:trPr>
          <w:trHeight w:val="279"/>
        </w:trPr>
        <w:tc>
          <w:tcPr>
            <w:tcW w:w="2409" w:type="dxa"/>
            <w:tcBorders>
              <w:top w:val="nil"/>
            </w:tcBorders>
          </w:tcPr>
          <w:p w14:paraId="2B16D33D" w14:textId="77777777" w:rsidR="00266EA7" w:rsidRPr="00A67DCC" w:rsidRDefault="00266EA7" w:rsidP="00266EA7">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266EA7" w:rsidRPr="00A67DCC" w:rsidRDefault="00266EA7" w:rsidP="00266EA7">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266EA7" w:rsidRPr="00A67DCC" w:rsidRDefault="00266EA7" w:rsidP="00266EA7">
            <w:pPr>
              <w:spacing w:line="240" w:lineRule="auto"/>
              <w:jc w:val="right"/>
              <w:rPr>
                <w:rFonts w:ascii="Browallia New" w:hAnsi="Browallia New" w:cs="Browallia New"/>
                <w:sz w:val="14"/>
                <w:szCs w:val="14"/>
                <w:highlight w:val="yellow"/>
              </w:rPr>
            </w:pPr>
          </w:p>
        </w:tc>
      </w:tr>
      <w:tr w:rsidR="00266EA7" w:rsidRPr="00A67DCC" w14:paraId="3E69E2BC" w14:textId="77777777" w:rsidTr="00801863">
        <w:tblPrEx>
          <w:tblBorders>
            <w:bottom w:val="single" w:sz="4" w:space="0" w:color="auto"/>
          </w:tblBorders>
        </w:tblPrEx>
        <w:tc>
          <w:tcPr>
            <w:tcW w:w="2409" w:type="dxa"/>
            <w:tcBorders>
              <w:top w:val="nil"/>
            </w:tcBorders>
          </w:tcPr>
          <w:p w14:paraId="40E08A3D" w14:textId="70984B8D" w:rsidR="00266EA7" w:rsidRPr="00A67DCC" w:rsidRDefault="00266EA7" w:rsidP="00266EA7">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28" w:type="dxa"/>
            <w:tcBorders>
              <w:top w:val="nil"/>
            </w:tcBorders>
            <w:vAlign w:val="bottom"/>
          </w:tcPr>
          <w:p w14:paraId="6403199E"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690" w:type="dxa"/>
            <w:tcBorders>
              <w:top w:val="nil"/>
            </w:tcBorders>
          </w:tcPr>
          <w:p w14:paraId="65FA9C89"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22" w:type="dxa"/>
            <w:tcBorders>
              <w:top w:val="nil"/>
            </w:tcBorders>
          </w:tcPr>
          <w:p w14:paraId="5A542CC7"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6A46B58B"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5AF7AE0"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32" w:type="dxa"/>
            <w:tcBorders>
              <w:top w:val="nil"/>
            </w:tcBorders>
          </w:tcPr>
          <w:p w14:paraId="2809B400"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20" w:type="dxa"/>
            <w:tcBorders>
              <w:top w:val="nil"/>
            </w:tcBorders>
          </w:tcPr>
          <w:p w14:paraId="174B2890"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71" w:type="dxa"/>
            <w:tcBorders>
              <w:top w:val="nil"/>
            </w:tcBorders>
          </w:tcPr>
          <w:p w14:paraId="395FD782"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8" w:type="dxa"/>
            <w:tcBorders>
              <w:top w:val="nil"/>
            </w:tcBorders>
          </w:tcPr>
          <w:p w14:paraId="2CDB5CBC"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1" w:type="dxa"/>
            <w:tcBorders>
              <w:top w:val="nil"/>
            </w:tcBorders>
          </w:tcPr>
          <w:p w14:paraId="76816F36"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9" w:type="dxa"/>
            <w:tcBorders>
              <w:top w:val="nil"/>
            </w:tcBorders>
          </w:tcPr>
          <w:p w14:paraId="5E945F6E"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9" w:type="dxa"/>
            <w:tcBorders>
              <w:top w:val="nil"/>
            </w:tcBorders>
          </w:tcPr>
          <w:p w14:paraId="7D1DDFB1"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9" w:type="dxa"/>
            <w:tcBorders>
              <w:top w:val="nil"/>
            </w:tcBorders>
          </w:tcPr>
          <w:p w14:paraId="7E1B763E"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8" w:type="dxa"/>
            <w:tcBorders>
              <w:top w:val="nil"/>
            </w:tcBorders>
          </w:tcPr>
          <w:p w14:paraId="7E942CEB" w14:textId="77777777" w:rsidR="00266EA7" w:rsidRPr="00A67DCC" w:rsidRDefault="00266EA7" w:rsidP="00266EA7">
            <w:pPr>
              <w:spacing w:line="240" w:lineRule="auto"/>
              <w:jc w:val="right"/>
              <w:rPr>
                <w:rFonts w:ascii="Browallia New" w:hAnsi="Browallia New" w:cs="Browallia New"/>
                <w:sz w:val="20"/>
                <w:szCs w:val="20"/>
                <w:highlight w:val="yellow"/>
              </w:rPr>
            </w:pPr>
          </w:p>
        </w:tc>
        <w:tc>
          <w:tcPr>
            <w:tcW w:w="709" w:type="dxa"/>
            <w:tcBorders>
              <w:top w:val="nil"/>
            </w:tcBorders>
          </w:tcPr>
          <w:p w14:paraId="158C3214" w14:textId="77777777" w:rsidR="00266EA7" w:rsidRPr="00A67DCC" w:rsidRDefault="00266EA7" w:rsidP="00266EA7">
            <w:pPr>
              <w:spacing w:line="240" w:lineRule="auto"/>
              <w:jc w:val="right"/>
              <w:rPr>
                <w:rFonts w:ascii="Browallia New" w:hAnsi="Browallia New" w:cs="Browallia New"/>
                <w:sz w:val="20"/>
                <w:szCs w:val="20"/>
                <w:highlight w:val="yellow"/>
              </w:rPr>
            </w:pPr>
          </w:p>
        </w:tc>
      </w:tr>
      <w:tr w:rsidR="001C722C" w:rsidRPr="00A67DCC" w14:paraId="458A7FC0" w14:textId="77777777">
        <w:tblPrEx>
          <w:tblBorders>
            <w:bottom w:val="single" w:sz="4" w:space="0" w:color="auto"/>
          </w:tblBorders>
        </w:tblPrEx>
        <w:tc>
          <w:tcPr>
            <w:tcW w:w="2409" w:type="dxa"/>
            <w:tcBorders>
              <w:top w:val="nil"/>
            </w:tcBorders>
          </w:tcPr>
          <w:p w14:paraId="355AB595" w14:textId="1D97629A" w:rsidR="001C722C" w:rsidRPr="00A67DCC" w:rsidRDefault="001C722C" w:rsidP="001C722C">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ณ เวลาใดเวลาหนึ่ง</w:t>
            </w:r>
          </w:p>
        </w:tc>
        <w:tc>
          <w:tcPr>
            <w:tcW w:w="709" w:type="dxa"/>
            <w:tcBorders>
              <w:top w:val="nil"/>
            </w:tcBorders>
          </w:tcPr>
          <w:p w14:paraId="73F4E214" w14:textId="480BB464"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8" w:type="dxa"/>
            <w:tcBorders>
              <w:top w:val="nil"/>
            </w:tcBorders>
          </w:tcPr>
          <w:p w14:paraId="14920803" w14:textId="219A2D40"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690" w:type="dxa"/>
            <w:tcBorders>
              <w:top w:val="nil"/>
            </w:tcBorders>
          </w:tcPr>
          <w:p w14:paraId="414A208C" w14:textId="25169648"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87 </w:t>
            </w:r>
          </w:p>
        </w:tc>
        <w:tc>
          <w:tcPr>
            <w:tcW w:w="722" w:type="dxa"/>
            <w:tcBorders>
              <w:top w:val="nil"/>
            </w:tcBorders>
          </w:tcPr>
          <w:p w14:paraId="53CF834F" w14:textId="6DC9CC73"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94</w:t>
            </w:r>
          </w:p>
        </w:tc>
        <w:tc>
          <w:tcPr>
            <w:tcW w:w="737" w:type="dxa"/>
            <w:tcBorders>
              <w:top w:val="nil"/>
            </w:tcBorders>
          </w:tcPr>
          <w:p w14:paraId="5AED4F7B" w14:textId="5FC6A0E8"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129 </w:t>
            </w:r>
          </w:p>
        </w:tc>
        <w:tc>
          <w:tcPr>
            <w:tcW w:w="720" w:type="dxa"/>
            <w:tcBorders>
              <w:top w:val="nil"/>
            </w:tcBorders>
          </w:tcPr>
          <w:p w14:paraId="5D0EFD18" w14:textId="2CC545BF"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130</w:t>
            </w:r>
          </w:p>
        </w:tc>
        <w:tc>
          <w:tcPr>
            <w:tcW w:w="732" w:type="dxa"/>
            <w:tcBorders>
              <w:top w:val="nil"/>
            </w:tcBorders>
          </w:tcPr>
          <w:p w14:paraId="231072A3" w14:textId="6EDD4B2B"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FD5AF2" w:rsidRPr="00A67DCC">
              <w:rPr>
                <w:rFonts w:ascii="Browallia New" w:hAnsi="Browallia New" w:cs="Browallia New"/>
                <w:sz w:val="20"/>
                <w:szCs w:val="20"/>
              </w:rPr>
              <w:t>7</w:t>
            </w:r>
            <w:r w:rsidRPr="00A67DCC">
              <w:rPr>
                <w:rFonts w:ascii="Browallia New" w:hAnsi="Browallia New" w:cs="Browallia New"/>
                <w:sz w:val="20"/>
                <w:szCs w:val="20"/>
              </w:rPr>
              <w:t xml:space="preserve"> </w:t>
            </w:r>
          </w:p>
        </w:tc>
        <w:tc>
          <w:tcPr>
            <w:tcW w:w="720" w:type="dxa"/>
            <w:tcBorders>
              <w:top w:val="nil"/>
            </w:tcBorders>
          </w:tcPr>
          <w:p w14:paraId="490AA6CA" w14:textId="1C0342C3"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p>
        </w:tc>
        <w:tc>
          <w:tcPr>
            <w:tcW w:w="771" w:type="dxa"/>
            <w:tcBorders>
              <w:top w:val="nil"/>
            </w:tcBorders>
          </w:tcPr>
          <w:p w14:paraId="38AD697A" w14:textId="1874E826"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B0FD1" w:rsidRPr="00A67DCC">
              <w:rPr>
                <w:rFonts w:ascii="Browallia New" w:hAnsi="Browallia New" w:cs="Browallia New"/>
                <w:sz w:val="20"/>
                <w:szCs w:val="20"/>
              </w:rPr>
              <w:t>28</w:t>
            </w:r>
            <w:r w:rsidRPr="00A67DCC">
              <w:rPr>
                <w:rFonts w:ascii="Browallia New" w:hAnsi="Browallia New" w:cs="Browallia New"/>
                <w:sz w:val="20"/>
                <w:szCs w:val="20"/>
              </w:rPr>
              <w:t xml:space="preserve"> </w:t>
            </w:r>
          </w:p>
        </w:tc>
        <w:tc>
          <w:tcPr>
            <w:tcW w:w="708" w:type="dxa"/>
            <w:tcBorders>
              <w:top w:val="nil"/>
            </w:tcBorders>
            <w:vAlign w:val="bottom"/>
          </w:tcPr>
          <w:p w14:paraId="6FB43BD8" w14:textId="0E1AD976"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10</w:t>
            </w:r>
          </w:p>
        </w:tc>
        <w:tc>
          <w:tcPr>
            <w:tcW w:w="701" w:type="dxa"/>
            <w:tcBorders>
              <w:top w:val="nil"/>
            </w:tcBorders>
          </w:tcPr>
          <w:p w14:paraId="7068B518" w14:textId="71FC72EF"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top w:val="nil"/>
            </w:tcBorders>
            <w:vAlign w:val="bottom"/>
          </w:tcPr>
          <w:p w14:paraId="7BF83BA6" w14:textId="4E15D1ED"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5</w:t>
            </w:r>
          </w:p>
        </w:tc>
        <w:tc>
          <w:tcPr>
            <w:tcW w:w="709" w:type="dxa"/>
            <w:tcBorders>
              <w:top w:val="nil"/>
            </w:tcBorders>
          </w:tcPr>
          <w:p w14:paraId="7D1538BA" w14:textId="7CC55FDB"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1</w:t>
            </w:r>
            <w:r w:rsidR="00636B34" w:rsidRPr="00A67DCC">
              <w:rPr>
                <w:rFonts w:ascii="Browallia New" w:hAnsi="Browallia New" w:cs="Browallia New"/>
                <w:sz w:val="20"/>
                <w:szCs w:val="20"/>
              </w:rPr>
              <w:t>3</w:t>
            </w:r>
            <w:r w:rsidRPr="00A67DCC">
              <w:rPr>
                <w:rFonts w:ascii="Browallia New" w:hAnsi="Browallia New" w:cs="Browallia New"/>
                <w:sz w:val="20"/>
                <w:szCs w:val="20"/>
              </w:rPr>
              <w:t>)</w:t>
            </w:r>
          </w:p>
        </w:tc>
        <w:tc>
          <w:tcPr>
            <w:tcW w:w="709" w:type="dxa"/>
            <w:tcBorders>
              <w:top w:val="nil"/>
            </w:tcBorders>
          </w:tcPr>
          <w:p w14:paraId="322E274A" w14:textId="120A998C"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(1</w:t>
            </w:r>
            <w:r w:rsidR="00BC7703" w:rsidRPr="00A67DCC">
              <w:rPr>
                <w:rFonts w:ascii="Browallia New" w:hAnsi="Browallia New" w:cs="Browallia New"/>
                <w:sz w:val="20"/>
                <w:szCs w:val="20"/>
              </w:rPr>
              <w:t>0</w:t>
            </w:r>
            <w:r w:rsidRPr="00A67DCC">
              <w:rPr>
                <w:rFonts w:ascii="Browallia New" w:hAnsi="Browallia New" w:cs="Browallia New"/>
                <w:sz w:val="20"/>
                <w:szCs w:val="20"/>
              </w:rPr>
              <w:t>)</w:t>
            </w:r>
          </w:p>
        </w:tc>
        <w:tc>
          <w:tcPr>
            <w:tcW w:w="708" w:type="dxa"/>
            <w:tcBorders>
              <w:top w:val="nil"/>
            </w:tcBorders>
          </w:tcPr>
          <w:p w14:paraId="2FA61521" w14:textId="73A59026"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23</w:t>
            </w:r>
            <w:r w:rsidR="00636B34" w:rsidRPr="00A67DCC">
              <w:rPr>
                <w:rFonts w:ascii="Browallia New" w:hAnsi="Browallia New" w:cs="Browallia New"/>
                <w:sz w:val="20"/>
                <w:szCs w:val="20"/>
              </w:rPr>
              <w:t>8</w:t>
            </w:r>
            <w:r w:rsidRPr="00A67DCC">
              <w:rPr>
                <w:rFonts w:ascii="Browallia New" w:hAnsi="Browallia New" w:cs="Browallia New"/>
                <w:sz w:val="20"/>
                <w:szCs w:val="20"/>
              </w:rPr>
              <w:t xml:space="preserve"> </w:t>
            </w:r>
          </w:p>
        </w:tc>
        <w:tc>
          <w:tcPr>
            <w:tcW w:w="709" w:type="dxa"/>
            <w:tcBorders>
              <w:top w:val="nil"/>
            </w:tcBorders>
          </w:tcPr>
          <w:p w14:paraId="11856543" w14:textId="0C5D19DB" w:rsidR="001C722C" w:rsidRPr="00A67DCC" w:rsidRDefault="001C722C" w:rsidP="001C722C">
            <w:pPr>
              <w:spacing w:line="240" w:lineRule="auto"/>
              <w:jc w:val="right"/>
              <w:rPr>
                <w:rFonts w:ascii="Browallia New" w:hAnsi="Browallia New" w:cs="Browallia New"/>
                <w:sz w:val="20"/>
                <w:szCs w:val="20"/>
              </w:rPr>
            </w:pPr>
            <w:r w:rsidRPr="00A67DCC">
              <w:rPr>
                <w:rFonts w:ascii="Browallia New" w:hAnsi="Browallia New" w:cs="Browallia New"/>
                <w:sz w:val="20"/>
                <w:szCs w:val="20"/>
              </w:rPr>
              <w:t>23</w:t>
            </w:r>
            <w:r w:rsidR="00D851E3" w:rsidRPr="00A67DCC">
              <w:rPr>
                <w:rFonts w:ascii="Browallia New" w:hAnsi="Browallia New" w:cs="Browallia New"/>
                <w:sz w:val="20"/>
                <w:szCs w:val="20"/>
              </w:rPr>
              <w:t>6</w:t>
            </w:r>
          </w:p>
        </w:tc>
      </w:tr>
      <w:tr w:rsidR="001C722C" w:rsidRPr="00A67DCC" w14:paraId="3A80BA50" w14:textId="77777777">
        <w:tblPrEx>
          <w:tblBorders>
            <w:bottom w:val="single" w:sz="4" w:space="0" w:color="auto"/>
          </w:tblBorders>
        </w:tblPrEx>
        <w:trPr>
          <w:trHeight w:val="153"/>
        </w:trPr>
        <w:tc>
          <w:tcPr>
            <w:tcW w:w="2409" w:type="dxa"/>
            <w:tcBorders>
              <w:top w:val="nil"/>
            </w:tcBorders>
          </w:tcPr>
          <w:p w14:paraId="0B0E73F2" w14:textId="24B1D99C" w:rsidR="001C722C" w:rsidRPr="00A67DCC" w:rsidRDefault="001C722C" w:rsidP="001C722C">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ตลอดช่วงเวลาหนึ่ง</w:t>
            </w:r>
          </w:p>
        </w:tc>
        <w:tc>
          <w:tcPr>
            <w:tcW w:w="709" w:type="dxa"/>
            <w:tcBorders>
              <w:top w:val="nil"/>
            </w:tcBorders>
          </w:tcPr>
          <w:p w14:paraId="4482D265" w14:textId="2F6B0F6A"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18</w:t>
            </w:r>
            <w:r w:rsidR="00492D92" w:rsidRPr="00A67DCC">
              <w:rPr>
                <w:rFonts w:ascii="Browallia New" w:hAnsi="Browallia New" w:cs="Browallia New"/>
                <w:sz w:val="20"/>
                <w:szCs w:val="20"/>
              </w:rPr>
              <w:t>1</w:t>
            </w:r>
            <w:r w:rsidRPr="00A67DCC">
              <w:rPr>
                <w:rFonts w:ascii="Browallia New" w:hAnsi="Browallia New" w:cs="Browallia New"/>
                <w:sz w:val="20"/>
                <w:szCs w:val="20"/>
              </w:rPr>
              <w:t xml:space="preserve"> </w:t>
            </w:r>
          </w:p>
        </w:tc>
        <w:tc>
          <w:tcPr>
            <w:tcW w:w="728" w:type="dxa"/>
            <w:tcBorders>
              <w:top w:val="nil"/>
            </w:tcBorders>
          </w:tcPr>
          <w:p w14:paraId="69CE5178" w14:textId="32C6B509"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214</w:t>
            </w:r>
          </w:p>
        </w:tc>
        <w:tc>
          <w:tcPr>
            <w:tcW w:w="690" w:type="dxa"/>
            <w:tcBorders>
              <w:top w:val="nil"/>
            </w:tcBorders>
          </w:tcPr>
          <w:p w14:paraId="2B184E33" w14:textId="6E900A3E"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2" w:type="dxa"/>
            <w:tcBorders>
              <w:top w:val="nil"/>
            </w:tcBorders>
            <w:vAlign w:val="bottom"/>
          </w:tcPr>
          <w:p w14:paraId="5E7CB9B1" w14:textId="71B53E80"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7" w:type="dxa"/>
            <w:tcBorders>
              <w:top w:val="nil"/>
            </w:tcBorders>
          </w:tcPr>
          <w:p w14:paraId="71EC99DC" w14:textId="6217C131"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 </w:t>
            </w:r>
          </w:p>
        </w:tc>
        <w:tc>
          <w:tcPr>
            <w:tcW w:w="720" w:type="dxa"/>
            <w:tcBorders>
              <w:top w:val="nil"/>
            </w:tcBorders>
            <w:vAlign w:val="bottom"/>
          </w:tcPr>
          <w:p w14:paraId="1CD76F9B" w14:textId="27118030"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w:t>
            </w:r>
          </w:p>
        </w:tc>
        <w:tc>
          <w:tcPr>
            <w:tcW w:w="732" w:type="dxa"/>
            <w:tcBorders>
              <w:top w:val="nil"/>
            </w:tcBorders>
          </w:tcPr>
          <w:p w14:paraId="0FE14954" w14:textId="65C33087"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top w:val="nil"/>
            </w:tcBorders>
          </w:tcPr>
          <w:p w14:paraId="50C6E1F3" w14:textId="4424F9B9"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71" w:type="dxa"/>
            <w:tcBorders>
              <w:top w:val="nil"/>
            </w:tcBorders>
          </w:tcPr>
          <w:p w14:paraId="78D6F739" w14:textId="4A5A2C59"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B0FD1" w:rsidRPr="00A67DCC">
              <w:rPr>
                <w:rFonts w:ascii="Browallia New" w:hAnsi="Browallia New" w:cs="Browallia New"/>
                <w:sz w:val="20"/>
                <w:szCs w:val="20"/>
              </w:rPr>
              <w:t>1</w:t>
            </w:r>
            <w:r w:rsidRPr="00A67DCC">
              <w:rPr>
                <w:rFonts w:ascii="Browallia New" w:hAnsi="Browallia New" w:cs="Browallia New"/>
                <w:sz w:val="20"/>
                <w:szCs w:val="20"/>
              </w:rPr>
              <w:t xml:space="preserve"> </w:t>
            </w:r>
          </w:p>
        </w:tc>
        <w:tc>
          <w:tcPr>
            <w:tcW w:w="708" w:type="dxa"/>
            <w:tcBorders>
              <w:top w:val="nil"/>
            </w:tcBorders>
            <w:vAlign w:val="bottom"/>
          </w:tcPr>
          <w:p w14:paraId="69D73EA4" w14:textId="371543EF"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w:t>
            </w:r>
          </w:p>
        </w:tc>
        <w:tc>
          <w:tcPr>
            <w:tcW w:w="701" w:type="dxa"/>
            <w:tcBorders>
              <w:top w:val="nil"/>
            </w:tcBorders>
          </w:tcPr>
          <w:p w14:paraId="018AFA04" w14:textId="085DAFD4"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8</w:t>
            </w:r>
            <w:r w:rsidRPr="00A67DCC">
              <w:rPr>
                <w:rFonts w:ascii="Browallia New" w:hAnsi="Browallia New" w:cs="Browallia New"/>
                <w:sz w:val="20"/>
                <w:szCs w:val="20"/>
              </w:rPr>
              <w:t xml:space="preserve"> </w:t>
            </w:r>
          </w:p>
        </w:tc>
        <w:tc>
          <w:tcPr>
            <w:tcW w:w="709" w:type="dxa"/>
            <w:tcBorders>
              <w:top w:val="nil"/>
            </w:tcBorders>
          </w:tcPr>
          <w:p w14:paraId="4BA61629" w14:textId="36234B17"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p>
        </w:tc>
        <w:tc>
          <w:tcPr>
            <w:tcW w:w="709" w:type="dxa"/>
            <w:tcBorders>
              <w:top w:val="nil"/>
            </w:tcBorders>
          </w:tcPr>
          <w:p w14:paraId="3DAD1144" w14:textId="60B026EB"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636B34" w:rsidRPr="00A67DCC">
              <w:rPr>
                <w:rFonts w:ascii="Browallia New" w:hAnsi="Browallia New" w:cs="Browallia New"/>
                <w:sz w:val="20"/>
                <w:szCs w:val="20"/>
              </w:rPr>
              <w:t>(2)</w:t>
            </w:r>
            <w:r w:rsidRPr="00A67DCC">
              <w:rPr>
                <w:rFonts w:ascii="Browallia New" w:hAnsi="Browallia New" w:cs="Browallia New"/>
                <w:sz w:val="20"/>
                <w:szCs w:val="20"/>
              </w:rPr>
              <w:t xml:space="preserve"> </w:t>
            </w:r>
          </w:p>
        </w:tc>
        <w:tc>
          <w:tcPr>
            <w:tcW w:w="709" w:type="dxa"/>
            <w:tcBorders>
              <w:top w:val="nil"/>
            </w:tcBorders>
          </w:tcPr>
          <w:p w14:paraId="337C3200" w14:textId="1C0BB50A" w:rsidR="001C722C" w:rsidRPr="00A67DCC" w:rsidRDefault="00BC7703"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w:t>
            </w:r>
          </w:p>
        </w:tc>
        <w:tc>
          <w:tcPr>
            <w:tcW w:w="708" w:type="dxa"/>
            <w:tcBorders>
              <w:top w:val="nil"/>
            </w:tcBorders>
          </w:tcPr>
          <w:p w14:paraId="3E96EABD" w14:textId="2FC87618"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19</w:t>
            </w:r>
            <w:r w:rsidR="00636B34" w:rsidRPr="00A67DCC">
              <w:rPr>
                <w:rFonts w:ascii="Browallia New" w:hAnsi="Browallia New" w:cs="Browallia New"/>
                <w:sz w:val="20"/>
                <w:szCs w:val="20"/>
              </w:rPr>
              <w:t>0</w:t>
            </w:r>
            <w:r w:rsidRPr="00A67DCC">
              <w:rPr>
                <w:rFonts w:ascii="Browallia New" w:hAnsi="Browallia New" w:cs="Browallia New"/>
                <w:sz w:val="20"/>
                <w:szCs w:val="20"/>
              </w:rPr>
              <w:t xml:space="preserve"> </w:t>
            </w:r>
          </w:p>
        </w:tc>
        <w:tc>
          <w:tcPr>
            <w:tcW w:w="709" w:type="dxa"/>
            <w:tcBorders>
              <w:top w:val="nil"/>
            </w:tcBorders>
          </w:tcPr>
          <w:p w14:paraId="3EB82C1A" w14:textId="54F9F065" w:rsidR="001C722C" w:rsidRPr="00A67DCC" w:rsidRDefault="001C722C" w:rsidP="001C722C">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22</w:t>
            </w:r>
            <w:r w:rsidR="00D851E3" w:rsidRPr="00A67DCC">
              <w:rPr>
                <w:rFonts w:ascii="Browallia New" w:hAnsi="Browallia New" w:cs="Browallia New"/>
                <w:sz w:val="20"/>
                <w:szCs w:val="20"/>
              </w:rPr>
              <w:t>2</w:t>
            </w:r>
          </w:p>
        </w:tc>
      </w:tr>
      <w:tr w:rsidR="001C722C" w:rsidRPr="00A67DCC" w14:paraId="394062EE" w14:textId="77777777">
        <w:tblPrEx>
          <w:tblBorders>
            <w:bottom w:val="single" w:sz="4" w:space="0" w:color="auto"/>
          </w:tblBorders>
        </w:tblPrEx>
        <w:tc>
          <w:tcPr>
            <w:tcW w:w="2409" w:type="dxa"/>
            <w:tcBorders>
              <w:top w:val="nil"/>
            </w:tcBorders>
          </w:tcPr>
          <w:p w14:paraId="3C57DE35" w14:textId="7D037499" w:rsidR="001C722C" w:rsidRPr="00A67DCC" w:rsidRDefault="001C722C" w:rsidP="001C722C">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รวม</w:t>
            </w:r>
          </w:p>
        </w:tc>
        <w:tc>
          <w:tcPr>
            <w:tcW w:w="709" w:type="dxa"/>
            <w:tcBorders>
              <w:top w:val="nil"/>
            </w:tcBorders>
          </w:tcPr>
          <w:p w14:paraId="11F47751" w14:textId="111267BF"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18</w:t>
            </w:r>
            <w:r w:rsidR="000D031D" w:rsidRPr="00A67DCC">
              <w:rPr>
                <w:rFonts w:ascii="Browallia New" w:hAnsi="Browallia New" w:cs="Browallia New"/>
                <w:sz w:val="20"/>
                <w:szCs w:val="20"/>
              </w:rPr>
              <w:t>1</w:t>
            </w:r>
            <w:r w:rsidRPr="00A67DCC">
              <w:rPr>
                <w:rFonts w:ascii="Browallia New" w:hAnsi="Browallia New" w:cs="Browallia New"/>
                <w:sz w:val="20"/>
                <w:szCs w:val="20"/>
              </w:rPr>
              <w:t xml:space="preserve"> </w:t>
            </w:r>
          </w:p>
        </w:tc>
        <w:tc>
          <w:tcPr>
            <w:tcW w:w="728" w:type="dxa"/>
            <w:tcBorders>
              <w:top w:val="nil"/>
            </w:tcBorders>
          </w:tcPr>
          <w:p w14:paraId="6A920CA7" w14:textId="0C1BF8C2"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214</w:t>
            </w:r>
          </w:p>
        </w:tc>
        <w:tc>
          <w:tcPr>
            <w:tcW w:w="690" w:type="dxa"/>
            <w:tcBorders>
              <w:top w:val="nil"/>
            </w:tcBorders>
          </w:tcPr>
          <w:p w14:paraId="7FFC65A4" w14:textId="26E5CE4F"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87 </w:t>
            </w:r>
          </w:p>
        </w:tc>
        <w:tc>
          <w:tcPr>
            <w:tcW w:w="722" w:type="dxa"/>
            <w:tcBorders>
              <w:top w:val="nil"/>
            </w:tcBorders>
          </w:tcPr>
          <w:p w14:paraId="10D431E7" w14:textId="512BB5E7"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94</w:t>
            </w:r>
          </w:p>
        </w:tc>
        <w:tc>
          <w:tcPr>
            <w:tcW w:w="737" w:type="dxa"/>
            <w:tcBorders>
              <w:top w:val="nil"/>
            </w:tcBorders>
          </w:tcPr>
          <w:p w14:paraId="378B1EFE" w14:textId="445B57A2"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131 </w:t>
            </w:r>
          </w:p>
        </w:tc>
        <w:tc>
          <w:tcPr>
            <w:tcW w:w="720" w:type="dxa"/>
            <w:tcBorders>
              <w:top w:val="nil"/>
            </w:tcBorders>
          </w:tcPr>
          <w:p w14:paraId="6F30D953" w14:textId="656F7612"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132</w:t>
            </w:r>
          </w:p>
        </w:tc>
        <w:tc>
          <w:tcPr>
            <w:tcW w:w="732" w:type="dxa"/>
            <w:tcBorders>
              <w:top w:val="nil"/>
            </w:tcBorders>
          </w:tcPr>
          <w:p w14:paraId="400E4A4D" w14:textId="43843A5E"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FD5AF2" w:rsidRPr="00A67DCC">
              <w:rPr>
                <w:rFonts w:ascii="Browallia New" w:hAnsi="Browallia New" w:cs="Browallia New"/>
                <w:sz w:val="20"/>
                <w:szCs w:val="20"/>
              </w:rPr>
              <w:t>7</w:t>
            </w:r>
            <w:r w:rsidRPr="00A67DCC">
              <w:rPr>
                <w:rFonts w:ascii="Browallia New" w:hAnsi="Browallia New" w:cs="Browallia New"/>
                <w:sz w:val="20"/>
                <w:szCs w:val="20"/>
              </w:rPr>
              <w:t xml:space="preserve"> </w:t>
            </w:r>
          </w:p>
        </w:tc>
        <w:tc>
          <w:tcPr>
            <w:tcW w:w="720" w:type="dxa"/>
            <w:tcBorders>
              <w:top w:val="nil"/>
            </w:tcBorders>
          </w:tcPr>
          <w:p w14:paraId="7F453D44" w14:textId="598D019A"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p>
        </w:tc>
        <w:tc>
          <w:tcPr>
            <w:tcW w:w="771" w:type="dxa"/>
            <w:tcBorders>
              <w:top w:val="nil"/>
            </w:tcBorders>
          </w:tcPr>
          <w:p w14:paraId="1E4C5CFB" w14:textId="7BA71CC2"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B0FD1" w:rsidRPr="00A67DCC">
              <w:rPr>
                <w:rFonts w:ascii="Browallia New" w:hAnsi="Browallia New" w:cs="Browallia New"/>
                <w:sz w:val="20"/>
                <w:szCs w:val="20"/>
              </w:rPr>
              <w:t>29</w:t>
            </w:r>
            <w:r w:rsidRPr="00A67DCC">
              <w:rPr>
                <w:rFonts w:ascii="Browallia New" w:hAnsi="Browallia New" w:cs="Browallia New"/>
                <w:sz w:val="20"/>
                <w:szCs w:val="20"/>
              </w:rPr>
              <w:t xml:space="preserve"> </w:t>
            </w:r>
          </w:p>
        </w:tc>
        <w:tc>
          <w:tcPr>
            <w:tcW w:w="708" w:type="dxa"/>
            <w:tcBorders>
              <w:top w:val="nil"/>
            </w:tcBorders>
            <w:vAlign w:val="bottom"/>
          </w:tcPr>
          <w:p w14:paraId="7297C5A6" w14:textId="45DBE6EA"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01" w:type="dxa"/>
            <w:tcBorders>
              <w:top w:val="nil"/>
            </w:tcBorders>
          </w:tcPr>
          <w:p w14:paraId="4386618C" w14:textId="42F162F3"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8</w:t>
            </w:r>
            <w:r w:rsidRPr="00A67DCC">
              <w:rPr>
                <w:rFonts w:ascii="Browallia New" w:hAnsi="Browallia New" w:cs="Browallia New"/>
                <w:sz w:val="20"/>
                <w:szCs w:val="20"/>
              </w:rPr>
              <w:t xml:space="preserve"> </w:t>
            </w:r>
          </w:p>
        </w:tc>
        <w:tc>
          <w:tcPr>
            <w:tcW w:w="709" w:type="dxa"/>
            <w:tcBorders>
              <w:top w:val="nil"/>
            </w:tcBorders>
            <w:vAlign w:val="bottom"/>
          </w:tcPr>
          <w:p w14:paraId="15591599" w14:textId="0304819C"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9" w:type="dxa"/>
            <w:tcBorders>
              <w:top w:val="nil"/>
            </w:tcBorders>
          </w:tcPr>
          <w:p w14:paraId="159E4AFA" w14:textId="6B1A50B3"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15</w:t>
            </w:r>
            <w:r w:rsidRPr="00A67DCC">
              <w:rPr>
                <w:rFonts w:ascii="Browallia New" w:hAnsi="Browallia New" w:cs="Browallia New"/>
                <w:sz w:val="20"/>
                <w:szCs w:val="20"/>
              </w:rPr>
              <w:t>)</w:t>
            </w:r>
          </w:p>
        </w:tc>
        <w:tc>
          <w:tcPr>
            <w:tcW w:w="709" w:type="dxa"/>
            <w:tcBorders>
              <w:top w:val="nil"/>
            </w:tcBorders>
          </w:tcPr>
          <w:p w14:paraId="74AF1BBA" w14:textId="3EF9E634"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8" w:type="dxa"/>
            <w:tcBorders>
              <w:top w:val="nil"/>
            </w:tcBorders>
          </w:tcPr>
          <w:p w14:paraId="7CC7B6A3" w14:textId="7E1AB2C0"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F5B03" w:rsidRPr="00A67DCC">
              <w:rPr>
                <w:rFonts w:ascii="Browallia New" w:hAnsi="Browallia New" w:cs="Browallia New"/>
                <w:sz w:val="20"/>
                <w:szCs w:val="20"/>
              </w:rPr>
              <w:t>428</w:t>
            </w:r>
            <w:r w:rsidRPr="00A67DCC">
              <w:rPr>
                <w:rFonts w:ascii="Browallia New" w:hAnsi="Browallia New" w:cs="Browallia New"/>
                <w:sz w:val="20"/>
                <w:szCs w:val="20"/>
              </w:rPr>
              <w:t xml:space="preserve"> </w:t>
            </w:r>
          </w:p>
        </w:tc>
        <w:tc>
          <w:tcPr>
            <w:tcW w:w="709" w:type="dxa"/>
            <w:tcBorders>
              <w:top w:val="nil"/>
            </w:tcBorders>
          </w:tcPr>
          <w:p w14:paraId="14B68606" w14:textId="2B13A65E" w:rsidR="001C722C" w:rsidRPr="00A67DCC" w:rsidRDefault="001C722C" w:rsidP="001C722C">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458</w:t>
            </w:r>
          </w:p>
        </w:tc>
      </w:tr>
      <w:tr w:rsidR="001A13F6" w:rsidRPr="00A67DCC" w14:paraId="75584A3B" w14:textId="77777777" w:rsidTr="00801863">
        <w:tblPrEx>
          <w:tblBorders>
            <w:bottom w:val="single" w:sz="4" w:space="0" w:color="auto"/>
          </w:tblBorders>
        </w:tblPrEx>
        <w:tc>
          <w:tcPr>
            <w:tcW w:w="2409" w:type="dxa"/>
            <w:tcBorders>
              <w:top w:val="nil"/>
            </w:tcBorders>
          </w:tcPr>
          <w:p w14:paraId="34DCD440" w14:textId="77777777" w:rsidR="001A13F6" w:rsidRPr="00A67DCC" w:rsidRDefault="001A13F6" w:rsidP="001A13F6">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1A13F6" w:rsidRPr="00A67DCC" w:rsidRDefault="001A13F6" w:rsidP="001A13F6">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1A13F6" w:rsidRPr="00A67DCC" w:rsidRDefault="001A13F6" w:rsidP="001A13F6">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1A13F6" w:rsidRPr="00A67DCC" w:rsidRDefault="001A13F6" w:rsidP="001A13F6">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1A13F6" w:rsidRPr="00A67DCC" w:rsidRDefault="001A13F6" w:rsidP="001A13F6">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1A13F6" w:rsidRPr="00A67DCC" w:rsidRDefault="001A13F6" w:rsidP="001A13F6">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1A13F6" w:rsidRPr="00A67DCC" w:rsidRDefault="001A13F6" w:rsidP="001A13F6">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1A13F6" w:rsidRPr="00A67DCC" w:rsidRDefault="001A13F6" w:rsidP="001A13F6">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1A13F6" w:rsidRPr="00A67DCC" w:rsidRDefault="001A13F6" w:rsidP="001A13F6">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1A13F6" w:rsidRPr="00A67DCC" w:rsidRDefault="001A13F6" w:rsidP="001A13F6">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1A13F6" w:rsidRPr="00A67DCC" w:rsidRDefault="001A13F6" w:rsidP="001A13F6">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1A13F6" w:rsidRPr="00A67DCC" w:rsidRDefault="001A13F6" w:rsidP="001A13F6">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1A13F6" w:rsidRPr="00A67DCC" w:rsidRDefault="001A13F6" w:rsidP="001A13F6">
            <w:pPr>
              <w:spacing w:line="240" w:lineRule="auto"/>
              <w:jc w:val="right"/>
              <w:rPr>
                <w:rFonts w:ascii="Browallia New" w:hAnsi="Browallia New" w:cs="Browallia New"/>
                <w:sz w:val="20"/>
                <w:szCs w:val="20"/>
              </w:rPr>
            </w:pPr>
          </w:p>
        </w:tc>
      </w:tr>
      <w:tr w:rsidR="005B1275" w:rsidRPr="00A67DCC" w14:paraId="3EEC445E" w14:textId="77777777" w:rsidTr="009E2FB9">
        <w:tblPrEx>
          <w:tblBorders>
            <w:bottom w:val="single" w:sz="4" w:space="0" w:color="auto"/>
          </w:tblBorders>
        </w:tblPrEx>
        <w:tc>
          <w:tcPr>
            <w:tcW w:w="2409" w:type="dxa"/>
          </w:tcPr>
          <w:p w14:paraId="2B32D1BA" w14:textId="7BD65C87" w:rsidR="005B1275" w:rsidRPr="00A67DCC" w:rsidRDefault="005B1275" w:rsidP="005B1275">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 xml:space="preserve">ดอกเบี้ยรับ </w:t>
            </w:r>
          </w:p>
        </w:tc>
        <w:tc>
          <w:tcPr>
            <w:tcW w:w="709" w:type="dxa"/>
          </w:tcPr>
          <w:p w14:paraId="57A4928D" w14:textId="29ADBCDF" w:rsidR="005B1275" w:rsidRPr="00A67DCC" w:rsidRDefault="005B1275" w:rsidP="005B1275">
            <w:pPr>
              <w:spacing w:line="240" w:lineRule="auto"/>
              <w:jc w:val="right"/>
              <w:rPr>
                <w:rFonts w:ascii="Browallia New" w:hAnsi="Browallia New" w:cs="Browallia New"/>
                <w:sz w:val="20"/>
                <w:szCs w:val="20"/>
              </w:rPr>
            </w:pPr>
          </w:p>
        </w:tc>
        <w:tc>
          <w:tcPr>
            <w:tcW w:w="728" w:type="dxa"/>
          </w:tcPr>
          <w:p w14:paraId="5F971E16" w14:textId="59AE6500" w:rsidR="005B1275" w:rsidRPr="00A67DCC" w:rsidRDefault="005B1275" w:rsidP="005B1275">
            <w:pPr>
              <w:spacing w:line="240" w:lineRule="auto"/>
              <w:jc w:val="right"/>
              <w:rPr>
                <w:rFonts w:ascii="Browallia New" w:hAnsi="Browallia New" w:cs="Browallia New"/>
                <w:sz w:val="20"/>
                <w:szCs w:val="20"/>
              </w:rPr>
            </w:pPr>
          </w:p>
        </w:tc>
        <w:tc>
          <w:tcPr>
            <w:tcW w:w="690" w:type="dxa"/>
          </w:tcPr>
          <w:p w14:paraId="436A1D4A" w14:textId="574B5F20" w:rsidR="005B1275" w:rsidRPr="00A67DCC" w:rsidRDefault="005B1275" w:rsidP="005B1275">
            <w:pPr>
              <w:spacing w:line="240" w:lineRule="auto"/>
              <w:jc w:val="right"/>
              <w:rPr>
                <w:rFonts w:ascii="Browallia New" w:hAnsi="Browallia New" w:cs="Browallia New"/>
                <w:sz w:val="20"/>
                <w:szCs w:val="20"/>
              </w:rPr>
            </w:pPr>
          </w:p>
        </w:tc>
        <w:tc>
          <w:tcPr>
            <w:tcW w:w="722" w:type="dxa"/>
          </w:tcPr>
          <w:p w14:paraId="58F27DEB" w14:textId="70529FA3" w:rsidR="005B1275" w:rsidRPr="00A67DCC" w:rsidRDefault="005B1275" w:rsidP="005B1275">
            <w:pPr>
              <w:spacing w:line="240" w:lineRule="auto"/>
              <w:jc w:val="right"/>
              <w:rPr>
                <w:rFonts w:ascii="Browallia New" w:hAnsi="Browallia New" w:cs="Browallia New"/>
                <w:sz w:val="20"/>
                <w:szCs w:val="20"/>
              </w:rPr>
            </w:pPr>
          </w:p>
        </w:tc>
        <w:tc>
          <w:tcPr>
            <w:tcW w:w="737" w:type="dxa"/>
          </w:tcPr>
          <w:p w14:paraId="69D578A2" w14:textId="659319A3" w:rsidR="005B1275" w:rsidRPr="00A67DCC" w:rsidRDefault="005B1275" w:rsidP="005B1275">
            <w:pPr>
              <w:spacing w:line="240" w:lineRule="auto"/>
              <w:jc w:val="right"/>
              <w:rPr>
                <w:rFonts w:ascii="Browallia New" w:hAnsi="Browallia New" w:cs="Browallia New"/>
                <w:sz w:val="20"/>
                <w:szCs w:val="20"/>
              </w:rPr>
            </w:pPr>
          </w:p>
        </w:tc>
        <w:tc>
          <w:tcPr>
            <w:tcW w:w="720" w:type="dxa"/>
          </w:tcPr>
          <w:p w14:paraId="3D81DE01" w14:textId="61C8FABD" w:rsidR="005B1275" w:rsidRPr="00A67DCC" w:rsidRDefault="005B1275" w:rsidP="005B1275">
            <w:pPr>
              <w:spacing w:line="240" w:lineRule="auto"/>
              <w:jc w:val="right"/>
              <w:rPr>
                <w:rFonts w:ascii="Browallia New" w:hAnsi="Browallia New" w:cs="Browallia New"/>
                <w:sz w:val="20"/>
                <w:szCs w:val="20"/>
              </w:rPr>
            </w:pPr>
          </w:p>
        </w:tc>
        <w:tc>
          <w:tcPr>
            <w:tcW w:w="732" w:type="dxa"/>
          </w:tcPr>
          <w:p w14:paraId="3A2EAF92" w14:textId="086D5644" w:rsidR="005B1275" w:rsidRPr="00A67DCC" w:rsidRDefault="005B1275" w:rsidP="005B1275">
            <w:pPr>
              <w:spacing w:line="240" w:lineRule="auto"/>
              <w:jc w:val="right"/>
              <w:rPr>
                <w:rFonts w:ascii="Browallia New" w:hAnsi="Browallia New" w:cs="Browallia New"/>
                <w:sz w:val="20"/>
                <w:szCs w:val="20"/>
              </w:rPr>
            </w:pPr>
          </w:p>
        </w:tc>
        <w:tc>
          <w:tcPr>
            <w:tcW w:w="720" w:type="dxa"/>
          </w:tcPr>
          <w:p w14:paraId="2C123A66" w14:textId="1C2C2DB0" w:rsidR="005B1275" w:rsidRPr="00A67DCC" w:rsidRDefault="005B1275" w:rsidP="005B1275">
            <w:pPr>
              <w:spacing w:line="240" w:lineRule="auto"/>
              <w:jc w:val="right"/>
              <w:rPr>
                <w:rFonts w:ascii="Browallia New" w:hAnsi="Browallia New" w:cs="Browallia New"/>
                <w:sz w:val="20"/>
                <w:szCs w:val="20"/>
              </w:rPr>
            </w:pPr>
          </w:p>
        </w:tc>
        <w:tc>
          <w:tcPr>
            <w:tcW w:w="771" w:type="dxa"/>
          </w:tcPr>
          <w:p w14:paraId="52572409" w14:textId="27DA9AB2" w:rsidR="005B1275" w:rsidRPr="00A67DCC" w:rsidRDefault="005B1275" w:rsidP="005B1275">
            <w:pPr>
              <w:spacing w:line="240" w:lineRule="auto"/>
              <w:jc w:val="right"/>
              <w:rPr>
                <w:rFonts w:ascii="Browallia New" w:hAnsi="Browallia New" w:cs="Browallia New"/>
                <w:sz w:val="20"/>
                <w:szCs w:val="20"/>
              </w:rPr>
            </w:pPr>
          </w:p>
        </w:tc>
        <w:tc>
          <w:tcPr>
            <w:tcW w:w="708" w:type="dxa"/>
          </w:tcPr>
          <w:p w14:paraId="740E43F5" w14:textId="152BAE73" w:rsidR="005B1275" w:rsidRPr="00A67DCC" w:rsidRDefault="005B1275" w:rsidP="005B1275">
            <w:pPr>
              <w:spacing w:line="240" w:lineRule="auto"/>
              <w:jc w:val="right"/>
              <w:rPr>
                <w:rFonts w:ascii="Browallia New" w:hAnsi="Browallia New" w:cs="Browallia New"/>
                <w:sz w:val="20"/>
                <w:szCs w:val="20"/>
              </w:rPr>
            </w:pPr>
          </w:p>
        </w:tc>
        <w:tc>
          <w:tcPr>
            <w:tcW w:w="701" w:type="dxa"/>
          </w:tcPr>
          <w:p w14:paraId="62521446" w14:textId="14DE1BBB"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01E0AE74" w14:textId="49E945E8"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239156A2" w14:textId="397D3EC7"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19B54B10" w14:textId="5C91369E" w:rsidR="005B1275" w:rsidRPr="00A67DCC" w:rsidRDefault="005B1275" w:rsidP="005B1275">
            <w:pPr>
              <w:spacing w:line="240" w:lineRule="auto"/>
              <w:jc w:val="right"/>
              <w:rPr>
                <w:rFonts w:ascii="Browallia New" w:hAnsi="Browallia New" w:cs="Browallia New"/>
                <w:sz w:val="20"/>
                <w:szCs w:val="20"/>
              </w:rPr>
            </w:pPr>
          </w:p>
        </w:tc>
        <w:tc>
          <w:tcPr>
            <w:tcW w:w="708" w:type="dxa"/>
          </w:tcPr>
          <w:p w14:paraId="5B0D76DC" w14:textId="465A79B5" w:rsidR="005B1275" w:rsidRPr="00A67DCC" w:rsidRDefault="005B1275" w:rsidP="005B1275">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 </w:t>
            </w:r>
          </w:p>
        </w:tc>
        <w:tc>
          <w:tcPr>
            <w:tcW w:w="709" w:type="dxa"/>
          </w:tcPr>
          <w:p w14:paraId="2E95ABCB" w14:textId="2BE23320" w:rsidR="005B1275" w:rsidRPr="00A67DCC" w:rsidRDefault="005B1275" w:rsidP="005B1275">
            <w:pPr>
              <w:spacing w:line="240" w:lineRule="auto"/>
              <w:jc w:val="right"/>
              <w:rPr>
                <w:rFonts w:ascii="Browallia New" w:hAnsi="Browallia New" w:cs="Browallia New"/>
                <w:sz w:val="20"/>
                <w:szCs w:val="20"/>
              </w:rPr>
            </w:pPr>
            <w:r w:rsidRPr="00A67DCC">
              <w:rPr>
                <w:rFonts w:ascii="Browallia New" w:hAnsi="Browallia New" w:cs="Browallia New"/>
                <w:sz w:val="20"/>
                <w:szCs w:val="20"/>
              </w:rPr>
              <w:t>15</w:t>
            </w:r>
          </w:p>
        </w:tc>
      </w:tr>
      <w:tr w:rsidR="005B1275" w:rsidRPr="00A67DCC" w14:paraId="276686F3" w14:textId="77777777" w:rsidTr="009E2FB9">
        <w:tblPrEx>
          <w:tblBorders>
            <w:bottom w:val="single" w:sz="4" w:space="0" w:color="auto"/>
          </w:tblBorders>
        </w:tblPrEx>
        <w:tc>
          <w:tcPr>
            <w:tcW w:w="2409" w:type="dxa"/>
          </w:tcPr>
          <w:p w14:paraId="207FB05E" w14:textId="1D2D727C" w:rsidR="005B1275" w:rsidRPr="00A67DCC" w:rsidRDefault="005B1275" w:rsidP="005B1275">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ดอกเบี้ยจ่าย</w:t>
            </w:r>
          </w:p>
        </w:tc>
        <w:tc>
          <w:tcPr>
            <w:tcW w:w="709" w:type="dxa"/>
          </w:tcPr>
          <w:p w14:paraId="5D9DCE74" w14:textId="093377AE" w:rsidR="005B1275" w:rsidRPr="00A67DCC" w:rsidRDefault="005B1275" w:rsidP="005B1275">
            <w:pPr>
              <w:spacing w:line="240" w:lineRule="auto"/>
              <w:jc w:val="right"/>
              <w:rPr>
                <w:rFonts w:ascii="Browallia New" w:hAnsi="Browallia New" w:cs="Browallia New"/>
                <w:sz w:val="20"/>
                <w:szCs w:val="20"/>
              </w:rPr>
            </w:pPr>
          </w:p>
        </w:tc>
        <w:tc>
          <w:tcPr>
            <w:tcW w:w="728" w:type="dxa"/>
          </w:tcPr>
          <w:p w14:paraId="0A061CD9" w14:textId="37EC97EA" w:rsidR="005B1275" w:rsidRPr="00A67DCC" w:rsidRDefault="005B1275" w:rsidP="005B1275">
            <w:pPr>
              <w:spacing w:line="240" w:lineRule="auto"/>
              <w:jc w:val="right"/>
              <w:rPr>
                <w:rFonts w:ascii="Browallia New" w:hAnsi="Browallia New" w:cs="Browallia New"/>
                <w:sz w:val="20"/>
                <w:szCs w:val="20"/>
              </w:rPr>
            </w:pPr>
          </w:p>
        </w:tc>
        <w:tc>
          <w:tcPr>
            <w:tcW w:w="690" w:type="dxa"/>
          </w:tcPr>
          <w:p w14:paraId="278D691B" w14:textId="3DCD1A19" w:rsidR="005B1275" w:rsidRPr="00A67DCC" w:rsidRDefault="005B1275" w:rsidP="005B1275">
            <w:pPr>
              <w:spacing w:line="240" w:lineRule="auto"/>
              <w:jc w:val="right"/>
              <w:rPr>
                <w:rFonts w:ascii="Browallia New" w:hAnsi="Browallia New" w:cs="Browallia New"/>
                <w:sz w:val="20"/>
                <w:szCs w:val="20"/>
              </w:rPr>
            </w:pPr>
          </w:p>
        </w:tc>
        <w:tc>
          <w:tcPr>
            <w:tcW w:w="722" w:type="dxa"/>
          </w:tcPr>
          <w:p w14:paraId="7705F417" w14:textId="5414AAE3" w:rsidR="005B1275" w:rsidRPr="00A67DCC" w:rsidRDefault="005B1275" w:rsidP="005B1275">
            <w:pPr>
              <w:spacing w:line="240" w:lineRule="auto"/>
              <w:jc w:val="right"/>
              <w:rPr>
                <w:rFonts w:ascii="Browallia New" w:hAnsi="Browallia New" w:cs="Browallia New"/>
                <w:sz w:val="20"/>
                <w:szCs w:val="20"/>
              </w:rPr>
            </w:pPr>
          </w:p>
        </w:tc>
        <w:tc>
          <w:tcPr>
            <w:tcW w:w="737" w:type="dxa"/>
          </w:tcPr>
          <w:p w14:paraId="3A721AE7" w14:textId="3F586951" w:rsidR="005B1275" w:rsidRPr="00A67DCC" w:rsidRDefault="005B1275" w:rsidP="005B1275">
            <w:pPr>
              <w:spacing w:line="240" w:lineRule="auto"/>
              <w:jc w:val="right"/>
              <w:rPr>
                <w:rFonts w:ascii="Browallia New" w:hAnsi="Browallia New" w:cs="Browallia New"/>
                <w:sz w:val="20"/>
                <w:szCs w:val="20"/>
              </w:rPr>
            </w:pPr>
          </w:p>
        </w:tc>
        <w:tc>
          <w:tcPr>
            <w:tcW w:w="720" w:type="dxa"/>
          </w:tcPr>
          <w:p w14:paraId="467EF632" w14:textId="5EB4AB18" w:rsidR="005B1275" w:rsidRPr="00A67DCC" w:rsidRDefault="005B1275" w:rsidP="005B1275">
            <w:pPr>
              <w:spacing w:line="240" w:lineRule="auto"/>
              <w:jc w:val="right"/>
              <w:rPr>
                <w:rFonts w:ascii="Browallia New" w:hAnsi="Browallia New" w:cs="Browallia New"/>
                <w:sz w:val="20"/>
                <w:szCs w:val="20"/>
              </w:rPr>
            </w:pPr>
          </w:p>
        </w:tc>
        <w:tc>
          <w:tcPr>
            <w:tcW w:w="732" w:type="dxa"/>
          </w:tcPr>
          <w:p w14:paraId="0FB7B3AF" w14:textId="1F66A1C3" w:rsidR="005B1275" w:rsidRPr="00A67DCC" w:rsidRDefault="005B1275" w:rsidP="005B1275">
            <w:pPr>
              <w:spacing w:line="240" w:lineRule="auto"/>
              <w:jc w:val="right"/>
              <w:rPr>
                <w:rFonts w:ascii="Browallia New" w:hAnsi="Browallia New" w:cs="Browallia New"/>
                <w:sz w:val="20"/>
                <w:szCs w:val="20"/>
              </w:rPr>
            </w:pPr>
          </w:p>
        </w:tc>
        <w:tc>
          <w:tcPr>
            <w:tcW w:w="720" w:type="dxa"/>
          </w:tcPr>
          <w:p w14:paraId="1574FA0C" w14:textId="029D117D" w:rsidR="005B1275" w:rsidRPr="00A67DCC" w:rsidRDefault="005B1275" w:rsidP="005B1275">
            <w:pPr>
              <w:spacing w:line="240" w:lineRule="auto"/>
              <w:jc w:val="right"/>
              <w:rPr>
                <w:rFonts w:ascii="Browallia New" w:hAnsi="Browallia New" w:cs="Browallia New"/>
                <w:sz w:val="20"/>
                <w:szCs w:val="20"/>
              </w:rPr>
            </w:pPr>
          </w:p>
        </w:tc>
        <w:tc>
          <w:tcPr>
            <w:tcW w:w="771" w:type="dxa"/>
          </w:tcPr>
          <w:p w14:paraId="43A95E0C" w14:textId="7953D02F" w:rsidR="005B1275" w:rsidRPr="00A67DCC" w:rsidRDefault="005B1275" w:rsidP="005B1275">
            <w:pPr>
              <w:spacing w:line="240" w:lineRule="auto"/>
              <w:jc w:val="right"/>
              <w:rPr>
                <w:rFonts w:ascii="Browallia New" w:hAnsi="Browallia New" w:cs="Browallia New"/>
                <w:sz w:val="20"/>
                <w:szCs w:val="20"/>
              </w:rPr>
            </w:pPr>
          </w:p>
        </w:tc>
        <w:tc>
          <w:tcPr>
            <w:tcW w:w="708" w:type="dxa"/>
          </w:tcPr>
          <w:p w14:paraId="5389DB55" w14:textId="5F31552A" w:rsidR="005B1275" w:rsidRPr="00A67DCC" w:rsidRDefault="005B1275" w:rsidP="005B1275">
            <w:pPr>
              <w:spacing w:line="240" w:lineRule="auto"/>
              <w:jc w:val="right"/>
              <w:rPr>
                <w:rFonts w:ascii="Browallia New" w:hAnsi="Browallia New" w:cs="Browallia New"/>
                <w:sz w:val="20"/>
                <w:szCs w:val="20"/>
              </w:rPr>
            </w:pPr>
          </w:p>
        </w:tc>
        <w:tc>
          <w:tcPr>
            <w:tcW w:w="701" w:type="dxa"/>
          </w:tcPr>
          <w:p w14:paraId="6AB03813" w14:textId="20AF1F63"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056415D6" w14:textId="5C165114"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6BA6598D" w14:textId="018D3176" w:rsidR="005B1275" w:rsidRPr="00A67DCC" w:rsidRDefault="005B1275" w:rsidP="005B1275">
            <w:pPr>
              <w:spacing w:line="240" w:lineRule="auto"/>
              <w:jc w:val="right"/>
              <w:rPr>
                <w:rFonts w:ascii="Browallia New" w:hAnsi="Browallia New" w:cs="Browallia New"/>
                <w:sz w:val="20"/>
                <w:szCs w:val="20"/>
              </w:rPr>
            </w:pPr>
          </w:p>
        </w:tc>
        <w:tc>
          <w:tcPr>
            <w:tcW w:w="709" w:type="dxa"/>
          </w:tcPr>
          <w:p w14:paraId="67C679DF" w14:textId="126587C5" w:rsidR="005B1275" w:rsidRPr="00A67DCC" w:rsidRDefault="005B1275" w:rsidP="005B1275">
            <w:pPr>
              <w:spacing w:line="240" w:lineRule="auto"/>
              <w:jc w:val="right"/>
              <w:rPr>
                <w:rFonts w:ascii="Browallia New" w:hAnsi="Browallia New" w:cs="Browallia New"/>
                <w:sz w:val="20"/>
                <w:szCs w:val="20"/>
              </w:rPr>
            </w:pPr>
          </w:p>
        </w:tc>
        <w:tc>
          <w:tcPr>
            <w:tcW w:w="708" w:type="dxa"/>
          </w:tcPr>
          <w:p w14:paraId="443E3F65" w14:textId="17FBEA06" w:rsidR="005B1275" w:rsidRPr="00A67DCC" w:rsidRDefault="005B1275" w:rsidP="005B1275">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77 </w:t>
            </w:r>
          </w:p>
        </w:tc>
        <w:tc>
          <w:tcPr>
            <w:tcW w:w="709" w:type="dxa"/>
          </w:tcPr>
          <w:p w14:paraId="2312E84D" w14:textId="1FD01756" w:rsidR="005B1275" w:rsidRPr="00A67DCC" w:rsidRDefault="005B1275" w:rsidP="005B1275">
            <w:pPr>
              <w:spacing w:line="240" w:lineRule="auto"/>
              <w:jc w:val="right"/>
              <w:rPr>
                <w:rFonts w:ascii="Browallia New" w:hAnsi="Browallia New" w:cs="Browallia New"/>
                <w:sz w:val="20"/>
                <w:szCs w:val="20"/>
              </w:rPr>
            </w:pPr>
            <w:r w:rsidRPr="00A67DCC">
              <w:rPr>
                <w:rFonts w:ascii="Browallia New" w:hAnsi="Browallia New" w:cs="Browallia New"/>
                <w:sz w:val="20"/>
                <w:szCs w:val="20"/>
              </w:rPr>
              <w:t>77</w:t>
            </w:r>
          </w:p>
        </w:tc>
      </w:tr>
      <w:tr w:rsidR="005B1275" w:rsidRPr="00A67DCC" w14:paraId="6EB13D0B" w14:textId="77777777" w:rsidTr="004527E1">
        <w:tblPrEx>
          <w:tblBorders>
            <w:bottom w:val="single" w:sz="4" w:space="0" w:color="auto"/>
          </w:tblBorders>
        </w:tblPrEx>
        <w:tc>
          <w:tcPr>
            <w:tcW w:w="2409" w:type="dxa"/>
            <w:tcBorders>
              <w:bottom w:val="nil"/>
            </w:tcBorders>
          </w:tcPr>
          <w:p w14:paraId="4B14AFC6" w14:textId="0DE360BC" w:rsidR="005B1275" w:rsidRPr="00A67DCC" w:rsidRDefault="005B1275" w:rsidP="005B1275">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ค่าเสื่อมราคาและค่าตัดจำหน่าย</w:t>
            </w:r>
          </w:p>
        </w:tc>
        <w:tc>
          <w:tcPr>
            <w:tcW w:w="709" w:type="dxa"/>
            <w:tcBorders>
              <w:bottom w:val="nil"/>
            </w:tcBorders>
          </w:tcPr>
          <w:p w14:paraId="73A8243B" w14:textId="1682F853" w:rsidR="005B1275" w:rsidRPr="00A67DCC" w:rsidRDefault="005B1275" w:rsidP="005B1275">
            <w:pPr>
              <w:spacing w:line="240" w:lineRule="auto"/>
              <w:jc w:val="right"/>
              <w:rPr>
                <w:rFonts w:ascii="Browallia New" w:hAnsi="Browallia New" w:cs="Browallia New"/>
                <w:sz w:val="20"/>
                <w:szCs w:val="20"/>
              </w:rPr>
            </w:pPr>
          </w:p>
        </w:tc>
        <w:tc>
          <w:tcPr>
            <w:tcW w:w="728" w:type="dxa"/>
            <w:tcBorders>
              <w:bottom w:val="nil"/>
            </w:tcBorders>
          </w:tcPr>
          <w:p w14:paraId="1482DB74" w14:textId="43F5BE7E" w:rsidR="005B1275" w:rsidRPr="00A67DCC" w:rsidRDefault="005B1275" w:rsidP="005B1275">
            <w:pPr>
              <w:spacing w:line="240" w:lineRule="auto"/>
              <w:jc w:val="right"/>
              <w:rPr>
                <w:rFonts w:ascii="Browallia New" w:hAnsi="Browallia New" w:cs="Browallia New"/>
                <w:sz w:val="20"/>
                <w:szCs w:val="20"/>
              </w:rPr>
            </w:pPr>
          </w:p>
        </w:tc>
        <w:tc>
          <w:tcPr>
            <w:tcW w:w="690" w:type="dxa"/>
            <w:tcBorders>
              <w:bottom w:val="nil"/>
            </w:tcBorders>
          </w:tcPr>
          <w:p w14:paraId="7B29B9E5" w14:textId="5E461952" w:rsidR="005B1275" w:rsidRPr="00A67DCC" w:rsidRDefault="005B1275" w:rsidP="005B1275">
            <w:pPr>
              <w:spacing w:line="240" w:lineRule="auto"/>
              <w:jc w:val="right"/>
              <w:rPr>
                <w:rFonts w:ascii="Browallia New" w:hAnsi="Browallia New" w:cs="Browallia New"/>
                <w:sz w:val="20"/>
                <w:szCs w:val="20"/>
              </w:rPr>
            </w:pPr>
          </w:p>
        </w:tc>
        <w:tc>
          <w:tcPr>
            <w:tcW w:w="722" w:type="dxa"/>
            <w:tcBorders>
              <w:bottom w:val="nil"/>
            </w:tcBorders>
          </w:tcPr>
          <w:p w14:paraId="0ACD6E58" w14:textId="7B9FFE8F" w:rsidR="005B1275" w:rsidRPr="00A67DCC" w:rsidRDefault="005B1275" w:rsidP="005B1275">
            <w:pPr>
              <w:spacing w:line="240" w:lineRule="auto"/>
              <w:jc w:val="right"/>
              <w:rPr>
                <w:rFonts w:ascii="Browallia New" w:hAnsi="Browallia New" w:cs="Browallia New"/>
                <w:sz w:val="20"/>
                <w:szCs w:val="20"/>
              </w:rPr>
            </w:pPr>
          </w:p>
        </w:tc>
        <w:tc>
          <w:tcPr>
            <w:tcW w:w="737" w:type="dxa"/>
            <w:tcBorders>
              <w:bottom w:val="nil"/>
            </w:tcBorders>
          </w:tcPr>
          <w:p w14:paraId="060EEC08" w14:textId="75D3ED5E" w:rsidR="005B1275" w:rsidRPr="00A67DCC" w:rsidRDefault="005B1275" w:rsidP="005B1275">
            <w:pPr>
              <w:spacing w:line="240" w:lineRule="auto"/>
              <w:jc w:val="right"/>
              <w:rPr>
                <w:rFonts w:ascii="Browallia New" w:hAnsi="Browallia New" w:cs="Browallia New"/>
                <w:sz w:val="20"/>
                <w:szCs w:val="20"/>
              </w:rPr>
            </w:pPr>
          </w:p>
        </w:tc>
        <w:tc>
          <w:tcPr>
            <w:tcW w:w="720" w:type="dxa"/>
            <w:tcBorders>
              <w:bottom w:val="nil"/>
            </w:tcBorders>
          </w:tcPr>
          <w:p w14:paraId="05819C04" w14:textId="7F6C5FB1" w:rsidR="005B1275" w:rsidRPr="00A67DCC" w:rsidRDefault="005B1275" w:rsidP="005B1275">
            <w:pPr>
              <w:spacing w:line="240" w:lineRule="auto"/>
              <w:jc w:val="right"/>
              <w:rPr>
                <w:rFonts w:ascii="Browallia New" w:hAnsi="Browallia New" w:cs="Browallia New"/>
                <w:sz w:val="20"/>
                <w:szCs w:val="20"/>
              </w:rPr>
            </w:pPr>
          </w:p>
        </w:tc>
        <w:tc>
          <w:tcPr>
            <w:tcW w:w="732" w:type="dxa"/>
            <w:tcBorders>
              <w:bottom w:val="nil"/>
            </w:tcBorders>
          </w:tcPr>
          <w:p w14:paraId="584B0644" w14:textId="159AFC76" w:rsidR="005B1275" w:rsidRPr="00A67DCC" w:rsidRDefault="005B1275" w:rsidP="005B1275">
            <w:pPr>
              <w:spacing w:line="240" w:lineRule="auto"/>
              <w:jc w:val="right"/>
              <w:rPr>
                <w:rFonts w:ascii="Browallia New" w:hAnsi="Browallia New" w:cs="Browallia New"/>
                <w:sz w:val="20"/>
                <w:szCs w:val="20"/>
              </w:rPr>
            </w:pPr>
          </w:p>
        </w:tc>
        <w:tc>
          <w:tcPr>
            <w:tcW w:w="720" w:type="dxa"/>
            <w:tcBorders>
              <w:bottom w:val="nil"/>
            </w:tcBorders>
          </w:tcPr>
          <w:p w14:paraId="513C3D1D" w14:textId="1764570E" w:rsidR="005B1275" w:rsidRPr="00A67DCC" w:rsidRDefault="005B1275" w:rsidP="005B1275">
            <w:pPr>
              <w:spacing w:line="240" w:lineRule="auto"/>
              <w:jc w:val="right"/>
              <w:rPr>
                <w:rFonts w:ascii="Browallia New" w:hAnsi="Browallia New" w:cs="Browallia New"/>
                <w:sz w:val="20"/>
                <w:szCs w:val="20"/>
              </w:rPr>
            </w:pPr>
          </w:p>
        </w:tc>
        <w:tc>
          <w:tcPr>
            <w:tcW w:w="771" w:type="dxa"/>
            <w:tcBorders>
              <w:bottom w:val="nil"/>
            </w:tcBorders>
          </w:tcPr>
          <w:p w14:paraId="0F015648" w14:textId="5481E0D4" w:rsidR="005B1275" w:rsidRPr="00A67DCC" w:rsidRDefault="005B1275" w:rsidP="005B1275">
            <w:pPr>
              <w:spacing w:line="240" w:lineRule="auto"/>
              <w:jc w:val="right"/>
              <w:rPr>
                <w:rFonts w:ascii="Browallia New" w:hAnsi="Browallia New" w:cs="Browallia New"/>
                <w:sz w:val="20"/>
                <w:szCs w:val="20"/>
              </w:rPr>
            </w:pPr>
          </w:p>
        </w:tc>
        <w:tc>
          <w:tcPr>
            <w:tcW w:w="708" w:type="dxa"/>
            <w:tcBorders>
              <w:bottom w:val="nil"/>
            </w:tcBorders>
          </w:tcPr>
          <w:p w14:paraId="4157CC57" w14:textId="21F0366A" w:rsidR="005B1275" w:rsidRPr="00A67DCC" w:rsidRDefault="005B1275" w:rsidP="005B1275">
            <w:pPr>
              <w:spacing w:line="240" w:lineRule="auto"/>
              <w:jc w:val="right"/>
              <w:rPr>
                <w:rFonts w:ascii="Browallia New" w:hAnsi="Browallia New" w:cs="Browallia New"/>
                <w:sz w:val="20"/>
                <w:szCs w:val="20"/>
              </w:rPr>
            </w:pPr>
          </w:p>
        </w:tc>
        <w:tc>
          <w:tcPr>
            <w:tcW w:w="701" w:type="dxa"/>
            <w:tcBorders>
              <w:bottom w:val="nil"/>
            </w:tcBorders>
          </w:tcPr>
          <w:p w14:paraId="60470AAF" w14:textId="3EF1922F" w:rsidR="005B1275" w:rsidRPr="00A67DCC" w:rsidRDefault="005B1275" w:rsidP="005B1275">
            <w:pPr>
              <w:spacing w:line="240" w:lineRule="auto"/>
              <w:jc w:val="right"/>
              <w:rPr>
                <w:rFonts w:ascii="Browallia New" w:hAnsi="Browallia New" w:cs="Browallia New"/>
                <w:sz w:val="20"/>
                <w:szCs w:val="20"/>
              </w:rPr>
            </w:pPr>
          </w:p>
        </w:tc>
        <w:tc>
          <w:tcPr>
            <w:tcW w:w="709" w:type="dxa"/>
            <w:tcBorders>
              <w:bottom w:val="nil"/>
            </w:tcBorders>
          </w:tcPr>
          <w:p w14:paraId="2071B6B0" w14:textId="525BAC5C" w:rsidR="005B1275" w:rsidRPr="00A67DCC" w:rsidRDefault="005B1275" w:rsidP="005B1275">
            <w:pPr>
              <w:spacing w:line="240" w:lineRule="auto"/>
              <w:jc w:val="right"/>
              <w:rPr>
                <w:rFonts w:ascii="Browallia New" w:hAnsi="Browallia New" w:cs="Browallia New"/>
                <w:sz w:val="20"/>
                <w:szCs w:val="20"/>
              </w:rPr>
            </w:pPr>
          </w:p>
        </w:tc>
        <w:tc>
          <w:tcPr>
            <w:tcW w:w="709" w:type="dxa"/>
            <w:tcBorders>
              <w:bottom w:val="nil"/>
            </w:tcBorders>
          </w:tcPr>
          <w:p w14:paraId="457A52FB" w14:textId="006F0A7A" w:rsidR="005B1275" w:rsidRPr="00A67DCC" w:rsidRDefault="005B1275" w:rsidP="005B1275">
            <w:pPr>
              <w:spacing w:line="240" w:lineRule="auto"/>
              <w:jc w:val="right"/>
              <w:rPr>
                <w:rFonts w:ascii="Browallia New" w:hAnsi="Browallia New" w:cs="Browallia New"/>
                <w:sz w:val="20"/>
                <w:szCs w:val="20"/>
              </w:rPr>
            </w:pPr>
          </w:p>
        </w:tc>
        <w:tc>
          <w:tcPr>
            <w:tcW w:w="709" w:type="dxa"/>
            <w:tcBorders>
              <w:bottom w:val="nil"/>
            </w:tcBorders>
          </w:tcPr>
          <w:p w14:paraId="00CE473F" w14:textId="0A8CB07F" w:rsidR="005B1275" w:rsidRPr="00A67DCC" w:rsidRDefault="005B1275" w:rsidP="005B1275">
            <w:pPr>
              <w:spacing w:line="240" w:lineRule="auto"/>
              <w:jc w:val="right"/>
              <w:rPr>
                <w:rFonts w:ascii="Browallia New" w:hAnsi="Browallia New" w:cs="Browallia New"/>
                <w:sz w:val="20"/>
                <w:szCs w:val="20"/>
              </w:rPr>
            </w:pPr>
          </w:p>
        </w:tc>
        <w:tc>
          <w:tcPr>
            <w:tcW w:w="708" w:type="dxa"/>
            <w:tcBorders>
              <w:bottom w:val="nil"/>
            </w:tcBorders>
          </w:tcPr>
          <w:p w14:paraId="048FEA1F" w14:textId="57BA2061" w:rsidR="005B1275" w:rsidRPr="00A67DCC" w:rsidRDefault="005B1275" w:rsidP="005B1275">
            <w:pPr>
              <w:tabs>
                <w:tab w:val="clear" w:pos="227"/>
                <w:tab w:val="left" w:pos="251"/>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w:t>
            </w:r>
            <w:r w:rsidR="00975091" w:rsidRPr="00A67DCC">
              <w:rPr>
                <w:rFonts w:ascii="Browallia New" w:hAnsi="Browallia New" w:cs="Browallia New"/>
                <w:sz w:val="20"/>
                <w:szCs w:val="20"/>
              </w:rPr>
              <w:t>8</w:t>
            </w:r>
            <w:r w:rsidRPr="00A67DCC">
              <w:rPr>
                <w:rFonts w:ascii="Browallia New" w:hAnsi="Browallia New" w:cs="Browallia New"/>
                <w:sz w:val="20"/>
                <w:szCs w:val="20"/>
              </w:rPr>
              <w:t xml:space="preserve"> </w:t>
            </w:r>
          </w:p>
        </w:tc>
        <w:tc>
          <w:tcPr>
            <w:tcW w:w="709" w:type="dxa"/>
            <w:tcBorders>
              <w:bottom w:val="nil"/>
            </w:tcBorders>
          </w:tcPr>
          <w:p w14:paraId="20155D83" w14:textId="0D1C0760" w:rsidR="005B1275" w:rsidRPr="00A67DCC" w:rsidRDefault="005B1275" w:rsidP="005B1275">
            <w:pPr>
              <w:spacing w:line="240" w:lineRule="auto"/>
              <w:jc w:val="right"/>
              <w:rPr>
                <w:rFonts w:ascii="Browallia New" w:hAnsi="Browallia New" w:cs="Browallia New"/>
                <w:sz w:val="20"/>
                <w:szCs w:val="20"/>
              </w:rPr>
            </w:pPr>
            <w:r w:rsidRPr="00A67DCC">
              <w:rPr>
                <w:rFonts w:ascii="Browallia New" w:hAnsi="Browallia New" w:cs="Browallia New"/>
                <w:sz w:val="20"/>
                <w:szCs w:val="20"/>
              </w:rPr>
              <w:t>36</w:t>
            </w:r>
          </w:p>
        </w:tc>
      </w:tr>
      <w:tr w:rsidR="002212EB" w:rsidRPr="00A67DCC" w14:paraId="0064296D" w14:textId="77777777" w:rsidTr="004527E1">
        <w:tblPrEx>
          <w:tblBorders>
            <w:bottom w:val="single" w:sz="4" w:space="0" w:color="auto"/>
          </w:tblBorders>
        </w:tblPrEx>
        <w:tc>
          <w:tcPr>
            <w:tcW w:w="2409" w:type="dxa"/>
            <w:tcBorders>
              <w:bottom w:val="nil"/>
            </w:tcBorders>
          </w:tcPr>
          <w:p w14:paraId="30C49C12" w14:textId="77777777" w:rsidR="002212EB" w:rsidRPr="00A67DCC" w:rsidRDefault="002212EB" w:rsidP="005B1275">
            <w:pPr>
              <w:spacing w:line="240" w:lineRule="auto"/>
              <w:ind w:right="-108"/>
              <w:rPr>
                <w:rFonts w:ascii="Browallia New" w:hAnsi="Browallia New" w:cs="Browallia New"/>
                <w:sz w:val="20"/>
                <w:szCs w:val="20"/>
                <w:cs/>
              </w:rPr>
            </w:pPr>
          </w:p>
        </w:tc>
        <w:tc>
          <w:tcPr>
            <w:tcW w:w="709" w:type="dxa"/>
            <w:tcBorders>
              <w:bottom w:val="nil"/>
            </w:tcBorders>
          </w:tcPr>
          <w:p w14:paraId="01A4311D" w14:textId="77777777" w:rsidR="002212EB" w:rsidRPr="00A67DCC" w:rsidRDefault="002212EB" w:rsidP="005B1275">
            <w:pPr>
              <w:spacing w:line="240" w:lineRule="auto"/>
              <w:jc w:val="right"/>
              <w:rPr>
                <w:rFonts w:ascii="Browallia New" w:hAnsi="Browallia New" w:cs="Browallia New"/>
                <w:sz w:val="20"/>
                <w:szCs w:val="20"/>
              </w:rPr>
            </w:pPr>
          </w:p>
        </w:tc>
        <w:tc>
          <w:tcPr>
            <w:tcW w:w="728" w:type="dxa"/>
            <w:tcBorders>
              <w:bottom w:val="nil"/>
            </w:tcBorders>
          </w:tcPr>
          <w:p w14:paraId="12FCDF75" w14:textId="77777777" w:rsidR="002212EB" w:rsidRPr="00A67DCC" w:rsidRDefault="002212EB" w:rsidP="005B1275">
            <w:pPr>
              <w:spacing w:line="240" w:lineRule="auto"/>
              <w:jc w:val="right"/>
              <w:rPr>
                <w:rFonts w:ascii="Browallia New" w:hAnsi="Browallia New" w:cs="Browallia New"/>
                <w:sz w:val="20"/>
                <w:szCs w:val="20"/>
              </w:rPr>
            </w:pPr>
          </w:p>
        </w:tc>
        <w:tc>
          <w:tcPr>
            <w:tcW w:w="690" w:type="dxa"/>
            <w:tcBorders>
              <w:bottom w:val="nil"/>
            </w:tcBorders>
          </w:tcPr>
          <w:p w14:paraId="0A154EA5" w14:textId="77777777" w:rsidR="002212EB" w:rsidRPr="00A67DCC" w:rsidRDefault="002212EB" w:rsidP="005B1275">
            <w:pPr>
              <w:spacing w:line="240" w:lineRule="auto"/>
              <w:jc w:val="right"/>
              <w:rPr>
                <w:rFonts w:ascii="Browallia New" w:hAnsi="Browallia New" w:cs="Browallia New"/>
                <w:sz w:val="20"/>
                <w:szCs w:val="20"/>
              </w:rPr>
            </w:pPr>
          </w:p>
        </w:tc>
        <w:tc>
          <w:tcPr>
            <w:tcW w:w="722" w:type="dxa"/>
            <w:tcBorders>
              <w:bottom w:val="nil"/>
            </w:tcBorders>
          </w:tcPr>
          <w:p w14:paraId="6E76C553" w14:textId="77777777" w:rsidR="002212EB" w:rsidRPr="00A67DCC" w:rsidRDefault="002212EB" w:rsidP="005B1275">
            <w:pPr>
              <w:spacing w:line="240" w:lineRule="auto"/>
              <w:jc w:val="right"/>
              <w:rPr>
                <w:rFonts w:ascii="Browallia New" w:hAnsi="Browallia New" w:cs="Browallia New"/>
                <w:sz w:val="20"/>
                <w:szCs w:val="20"/>
              </w:rPr>
            </w:pPr>
          </w:p>
        </w:tc>
        <w:tc>
          <w:tcPr>
            <w:tcW w:w="737" w:type="dxa"/>
            <w:tcBorders>
              <w:bottom w:val="nil"/>
            </w:tcBorders>
          </w:tcPr>
          <w:p w14:paraId="5D7CFE3E" w14:textId="77777777" w:rsidR="002212EB" w:rsidRPr="00A67DCC" w:rsidRDefault="002212EB" w:rsidP="005B1275">
            <w:pPr>
              <w:spacing w:line="240" w:lineRule="auto"/>
              <w:jc w:val="right"/>
              <w:rPr>
                <w:rFonts w:ascii="Browallia New" w:hAnsi="Browallia New" w:cs="Browallia New"/>
                <w:sz w:val="20"/>
                <w:szCs w:val="20"/>
              </w:rPr>
            </w:pPr>
          </w:p>
        </w:tc>
        <w:tc>
          <w:tcPr>
            <w:tcW w:w="720" w:type="dxa"/>
            <w:tcBorders>
              <w:bottom w:val="nil"/>
            </w:tcBorders>
          </w:tcPr>
          <w:p w14:paraId="1F328723" w14:textId="77777777" w:rsidR="002212EB" w:rsidRPr="00A67DCC" w:rsidRDefault="002212EB" w:rsidP="005B1275">
            <w:pPr>
              <w:spacing w:line="240" w:lineRule="auto"/>
              <w:jc w:val="right"/>
              <w:rPr>
                <w:rFonts w:ascii="Browallia New" w:hAnsi="Browallia New" w:cs="Browallia New"/>
                <w:sz w:val="20"/>
                <w:szCs w:val="20"/>
              </w:rPr>
            </w:pPr>
          </w:p>
        </w:tc>
        <w:tc>
          <w:tcPr>
            <w:tcW w:w="732" w:type="dxa"/>
            <w:tcBorders>
              <w:bottom w:val="nil"/>
            </w:tcBorders>
          </w:tcPr>
          <w:p w14:paraId="707711CB" w14:textId="77777777" w:rsidR="002212EB" w:rsidRPr="00A67DCC" w:rsidRDefault="002212EB" w:rsidP="005B1275">
            <w:pPr>
              <w:spacing w:line="240" w:lineRule="auto"/>
              <w:jc w:val="right"/>
              <w:rPr>
                <w:rFonts w:ascii="Browallia New" w:hAnsi="Browallia New" w:cs="Browallia New"/>
                <w:sz w:val="20"/>
                <w:szCs w:val="20"/>
              </w:rPr>
            </w:pPr>
          </w:p>
        </w:tc>
        <w:tc>
          <w:tcPr>
            <w:tcW w:w="720" w:type="dxa"/>
            <w:tcBorders>
              <w:bottom w:val="nil"/>
            </w:tcBorders>
          </w:tcPr>
          <w:p w14:paraId="22F28EE9" w14:textId="77777777" w:rsidR="002212EB" w:rsidRPr="00A67DCC" w:rsidRDefault="002212EB" w:rsidP="005B1275">
            <w:pPr>
              <w:spacing w:line="240" w:lineRule="auto"/>
              <w:jc w:val="right"/>
              <w:rPr>
                <w:rFonts w:ascii="Browallia New" w:hAnsi="Browallia New" w:cs="Browallia New"/>
                <w:sz w:val="20"/>
                <w:szCs w:val="20"/>
              </w:rPr>
            </w:pPr>
          </w:p>
        </w:tc>
        <w:tc>
          <w:tcPr>
            <w:tcW w:w="771" w:type="dxa"/>
            <w:tcBorders>
              <w:bottom w:val="nil"/>
            </w:tcBorders>
          </w:tcPr>
          <w:p w14:paraId="4E61455A" w14:textId="77777777" w:rsidR="002212EB" w:rsidRPr="00A67DCC" w:rsidRDefault="002212EB" w:rsidP="005B1275">
            <w:pPr>
              <w:spacing w:line="240" w:lineRule="auto"/>
              <w:jc w:val="right"/>
              <w:rPr>
                <w:rFonts w:ascii="Browallia New" w:hAnsi="Browallia New" w:cs="Browallia New"/>
                <w:sz w:val="20"/>
                <w:szCs w:val="20"/>
              </w:rPr>
            </w:pPr>
          </w:p>
        </w:tc>
        <w:tc>
          <w:tcPr>
            <w:tcW w:w="708" w:type="dxa"/>
            <w:tcBorders>
              <w:bottom w:val="nil"/>
            </w:tcBorders>
          </w:tcPr>
          <w:p w14:paraId="04AE7D31" w14:textId="77777777" w:rsidR="002212EB" w:rsidRPr="00A67DCC" w:rsidRDefault="002212EB" w:rsidP="005B1275">
            <w:pPr>
              <w:spacing w:line="240" w:lineRule="auto"/>
              <w:jc w:val="right"/>
              <w:rPr>
                <w:rFonts w:ascii="Browallia New" w:hAnsi="Browallia New" w:cs="Browallia New"/>
                <w:sz w:val="20"/>
                <w:szCs w:val="20"/>
              </w:rPr>
            </w:pPr>
          </w:p>
        </w:tc>
        <w:tc>
          <w:tcPr>
            <w:tcW w:w="701" w:type="dxa"/>
            <w:tcBorders>
              <w:bottom w:val="nil"/>
            </w:tcBorders>
          </w:tcPr>
          <w:p w14:paraId="35057F11" w14:textId="77777777" w:rsidR="002212EB" w:rsidRPr="00A67DCC" w:rsidRDefault="002212EB" w:rsidP="005B1275">
            <w:pPr>
              <w:spacing w:line="240" w:lineRule="auto"/>
              <w:jc w:val="right"/>
              <w:rPr>
                <w:rFonts w:ascii="Browallia New" w:hAnsi="Browallia New" w:cs="Browallia New"/>
                <w:sz w:val="20"/>
                <w:szCs w:val="20"/>
              </w:rPr>
            </w:pPr>
          </w:p>
        </w:tc>
        <w:tc>
          <w:tcPr>
            <w:tcW w:w="709" w:type="dxa"/>
            <w:tcBorders>
              <w:bottom w:val="nil"/>
            </w:tcBorders>
          </w:tcPr>
          <w:p w14:paraId="2EE886D8" w14:textId="77777777" w:rsidR="002212EB" w:rsidRPr="00A67DCC" w:rsidRDefault="002212EB" w:rsidP="005B1275">
            <w:pPr>
              <w:spacing w:line="240" w:lineRule="auto"/>
              <w:jc w:val="right"/>
              <w:rPr>
                <w:rFonts w:ascii="Browallia New" w:hAnsi="Browallia New" w:cs="Browallia New"/>
                <w:sz w:val="20"/>
                <w:szCs w:val="20"/>
              </w:rPr>
            </w:pPr>
          </w:p>
        </w:tc>
        <w:tc>
          <w:tcPr>
            <w:tcW w:w="709" w:type="dxa"/>
            <w:tcBorders>
              <w:bottom w:val="nil"/>
            </w:tcBorders>
          </w:tcPr>
          <w:p w14:paraId="2989D3E1" w14:textId="77777777" w:rsidR="002212EB" w:rsidRPr="00A67DCC" w:rsidRDefault="002212EB" w:rsidP="005B1275">
            <w:pPr>
              <w:spacing w:line="240" w:lineRule="auto"/>
              <w:jc w:val="right"/>
              <w:rPr>
                <w:rFonts w:ascii="Browallia New" w:hAnsi="Browallia New" w:cs="Browallia New"/>
                <w:sz w:val="20"/>
                <w:szCs w:val="20"/>
              </w:rPr>
            </w:pPr>
          </w:p>
        </w:tc>
        <w:tc>
          <w:tcPr>
            <w:tcW w:w="709" w:type="dxa"/>
            <w:tcBorders>
              <w:bottom w:val="nil"/>
            </w:tcBorders>
          </w:tcPr>
          <w:p w14:paraId="27921630" w14:textId="77777777" w:rsidR="002212EB" w:rsidRPr="00A67DCC" w:rsidRDefault="002212EB" w:rsidP="005B1275">
            <w:pPr>
              <w:spacing w:line="240" w:lineRule="auto"/>
              <w:jc w:val="right"/>
              <w:rPr>
                <w:rFonts w:ascii="Browallia New" w:hAnsi="Browallia New" w:cs="Browallia New"/>
                <w:sz w:val="20"/>
                <w:szCs w:val="20"/>
              </w:rPr>
            </w:pPr>
          </w:p>
        </w:tc>
        <w:tc>
          <w:tcPr>
            <w:tcW w:w="708" w:type="dxa"/>
            <w:tcBorders>
              <w:bottom w:val="nil"/>
            </w:tcBorders>
          </w:tcPr>
          <w:p w14:paraId="2A69F2CD" w14:textId="77777777" w:rsidR="002212EB" w:rsidRPr="00A67DCC" w:rsidRDefault="002212EB" w:rsidP="005B1275">
            <w:pPr>
              <w:tabs>
                <w:tab w:val="clear" w:pos="227"/>
                <w:tab w:val="left" w:pos="251"/>
              </w:tabs>
              <w:spacing w:line="240" w:lineRule="auto"/>
              <w:jc w:val="right"/>
              <w:rPr>
                <w:rFonts w:ascii="Browallia New" w:hAnsi="Browallia New" w:cs="Browallia New"/>
                <w:sz w:val="20"/>
                <w:szCs w:val="20"/>
              </w:rPr>
            </w:pPr>
          </w:p>
        </w:tc>
        <w:tc>
          <w:tcPr>
            <w:tcW w:w="709" w:type="dxa"/>
            <w:tcBorders>
              <w:bottom w:val="nil"/>
            </w:tcBorders>
          </w:tcPr>
          <w:p w14:paraId="3D946143" w14:textId="77777777" w:rsidR="002212EB" w:rsidRPr="00A67DCC" w:rsidRDefault="002212EB" w:rsidP="005B1275">
            <w:pPr>
              <w:spacing w:line="240" w:lineRule="auto"/>
              <w:jc w:val="right"/>
              <w:rPr>
                <w:rFonts w:ascii="Browallia New" w:hAnsi="Browallia New" w:cs="Browallia New"/>
                <w:sz w:val="20"/>
                <w:szCs w:val="20"/>
              </w:rPr>
            </w:pPr>
          </w:p>
        </w:tc>
      </w:tr>
      <w:tr w:rsidR="002212EB" w:rsidRPr="00A67DCC" w14:paraId="33D6B07F" w14:textId="77777777" w:rsidTr="004527E1">
        <w:tblPrEx>
          <w:tblBorders>
            <w:bottom w:val="single" w:sz="4" w:space="0" w:color="auto"/>
          </w:tblBorders>
        </w:tblPrEx>
        <w:tc>
          <w:tcPr>
            <w:tcW w:w="2409" w:type="dxa"/>
            <w:tcBorders>
              <w:bottom w:val="nil"/>
            </w:tcBorders>
          </w:tcPr>
          <w:p w14:paraId="4F043184" w14:textId="13E0F287" w:rsidR="002212EB" w:rsidRPr="00A67DCC" w:rsidRDefault="002212EB" w:rsidP="002212E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สินทรัพย์</w:t>
            </w:r>
            <w:r w:rsidR="00450F9C" w:rsidRPr="00A67DCC">
              <w:rPr>
                <w:rFonts w:ascii="Browallia New" w:hAnsi="Browallia New" w:cs="Browallia New"/>
                <w:sz w:val="20"/>
                <w:szCs w:val="20"/>
                <w:cs/>
              </w:rPr>
              <w:t>รวม</w:t>
            </w:r>
          </w:p>
        </w:tc>
        <w:tc>
          <w:tcPr>
            <w:tcW w:w="709" w:type="dxa"/>
            <w:tcBorders>
              <w:bottom w:val="nil"/>
            </w:tcBorders>
          </w:tcPr>
          <w:p w14:paraId="6EEC73E2" w14:textId="77777777" w:rsidR="002212EB" w:rsidRPr="00A67DCC" w:rsidRDefault="002212EB" w:rsidP="002212EB">
            <w:pPr>
              <w:spacing w:line="240" w:lineRule="auto"/>
              <w:jc w:val="right"/>
              <w:rPr>
                <w:rFonts w:ascii="Browallia New" w:hAnsi="Browallia New" w:cs="Browallia New"/>
                <w:sz w:val="20"/>
                <w:szCs w:val="20"/>
              </w:rPr>
            </w:pPr>
          </w:p>
        </w:tc>
        <w:tc>
          <w:tcPr>
            <w:tcW w:w="728" w:type="dxa"/>
            <w:tcBorders>
              <w:bottom w:val="nil"/>
            </w:tcBorders>
          </w:tcPr>
          <w:p w14:paraId="0026AAA1" w14:textId="77777777" w:rsidR="002212EB" w:rsidRPr="00A67DCC" w:rsidRDefault="002212EB" w:rsidP="002212EB">
            <w:pPr>
              <w:spacing w:line="240" w:lineRule="auto"/>
              <w:jc w:val="right"/>
              <w:rPr>
                <w:rFonts w:ascii="Browallia New" w:hAnsi="Browallia New" w:cs="Browallia New"/>
                <w:sz w:val="20"/>
                <w:szCs w:val="20"/>
              </w:rPr>
            </w:pPr>
          </w:p>
        </w:tc>
        <w:tc>
          <w:tcPr>
            <w:tcW w:w="690" w:type="dxa"/>
            <w:tcBorders>
              <w:bottom w:val="nil"/>
            </w:tcBorders>
          </w:tcPr>
          <w:p w14:paraId="666C89F9" w14:textId="77777777" w:rsidR="002212EB" w:rsidRPr="00A67DCC" w:rsidRDefault="002212EB" w:rsidP="002212EB">
            <w:pPr>
              <w:spacing w:line="240" w:lineRule="auto"/>
              <w:jc w:val="right"/>
              <w:rPr>
                <w:rFonts w:ascii="Browallia New" w:hAnsi="Browallia New" w:cs="Browallia New"/>
                <w:sz w:val="20"/>
                <w:szCs w:val="20"/>
              </w:rPr>
            </w:pPr>
          </w:p>
        </w:tc>
        <w:tc>
          <w:tcPr>
            <w:tcW w:w="722" w:type="dxa"/>
            <w:tcBorders>
              <w:bottom w:val="nil"/>
            </w:tcBorders>
          </w:tcPr>
          <w:p w14:paraId="6CF60B18" w14:textId="77777777" w:rsidR="002212EB" w:rsidRPr="00A67DCC" w:rsidRDefault="002212EB" w:rsidP="002212EB">
            <w:pPr>
              <w:spacing w:line="240" w:lineRule="auto"/>
              <w:jc w:val="right"/>
              <w:rPr>
                <w:rFonts w:ascii="Browallia New" w:hAnsi="Browallia New" w:cs="Browallia New"/>
                <w:sz w:val="20"/>
                <w:szCs w:val="20"/>
              </w:rPr>
            </w:pPr>
          </w:p>
        </w:tc>
        <w:tc>
          <w:tcPr>
            <w:tcW w:w="737" w:type="dxa"/>
            <w:tcBorders>
              <w:bottom w:val="nil"/>
            </w:tcBorders>
          </w:tcPr>
          <w:p w14:paraId="361486B0" w14:textId="77777777" w:rsidR="002212EB" w:rsidRPr="00A67DCC" w:rsidRDefault="002212EB" w:rsidP="002212EB">
            <w:pPr>
              <w:spacing w:line="240" w:lineRule="auto"/>
              <w:jc w:val="right"/>
              <w:rPr>
                <w:rFonts w:ascii="Browallia New" w:hAnsi="Browallia New" w:cs="Browallia New"/>
                <w:sz w:val="20"/>
                <w:szCs w:val="20"/>
              </w:rPr>
            </w:pPr>
          </w:p>
        </w:tc>
        <w:tc>
          <w:tcPr>
            <w:tcW w:w="720" w:type="dxa"/>
            <w:tcBorders>
              <w:bottom w:val="nil"/>
            </w:tcBorders>
          </w:tcPr>
          <w:p w14:paraId="4C7FE83A" w14:textId="77777777" w:rsidR="002212EB" w:rsidRPr="00A67DCC" w:rsidRDefault="002212EB" w:rsidP="002212EB">
            <w:pPr>
              <w:spacing w:line="240" w:lineRule="auto"/>
              <w:jc w:val="right"/>
              <w:rPr>
                <w:rFonts w:ascii="Browallia New" w:hAnsi="Browallia New" w:cs="Browallia New"/>
                <w:sz w:val="20"/>
                <w:szCs w:val="20"/>
              </w:rPr>
            </w:pPr>
          </w:p>
        </w:tc>
        <w:tc>
          <w:tcPr>
            <w:tcW w:w="732" w:type="dxa"/>
            <w:tcBorders>
              <w:bottom w:val="nil"/>
            </w:tcBorders>
          </w:tcPr>
          <w:p w14:paraId="61FCCE30" w14:textId="77777777" w:rsidR="002212EB" w:rsidRPr="00A67DCC" w:rsidRDefault="002212EB" w:rsidP="002212EB">
            <w:pPr>
              <w:spacing w:line="240" w:lineRule="auto"/>
              <w:jc w:val="right"/>
              <w:rPr>
                <w:rFonts w:ascii="Browallia New" w:hAnsi="Browallia New" w:cs="Browallia New"/>
                <w:sz w:val="20"/>
                <w:szCs w:val="20"/>
              </w:rPr>
            </w:pPr>
          </w:p>
        </w:tc>
        <w:tc>
          <w:tcPr>
            <w:tcW w:w="720" w:type="dxa"/>
            <w:tcBorders>
              <w:bottom w:val="nil"/>
            </w:tcBorders>
          </w:tcPr>
          <w:p w14:paraId="3A7EEE77" w14:textId="77777777" w:rsidR="002212EB" w:rsidRPr="00A67DCC" w:rsidRDefault="002212EB" w:rsidP="002212EB">
            <w:pPr>
              <w:spacing w:line="240" w:lineRule="auto"/>
              <w:jc w:val="right"/>
              <w:rPr>
                <w:rFonts w:ascii="Browallia New" w:hAnsi="Browallia New" w:cs="Browallia New"/>
                <w:sz w:val="20"/>
                <w:szCs w:val="20"/>
              </w:rPr>
            </w:pPr>
          </w:p>
        </w:tc>
        <w:tc>
          <w:tcPr>
            <w:tcW w:w="771" w:type="dxa"/>
            <w:tcBorders>
              <w:bottom w:val="nil"/>
            </w:tcBorders>
          </w:tcPr>
          <w:p w14:paraId="328F1BB4" w14:textId="77777777" w:rsidR="002212EB" w:rsidRPr="00A67DCC" w:rsidRDefault="002212EB" w:rsidP="002212EB">
            <w:pPr>
              <w:spacing w:line="240" w:lineRule="auto"/>
              <w:jc w:val="right"/>
              <w:rPr>
                <w:rFonts w:ascii="Browallia New" w:hAnsi="Browallia New" w:cs="Browallia New"/>
                <w:sz w:val="20"/>
                <w:szCs w:val="20"/>
              </w:rPr>
            </w:pPr>
          </w:p>
        </w:tc>
        <w:tc>
          <w:tcPr>
            <w:tcW w:w="708" w:type="dxa"/>
            <w:tcBorders>
              <w:bottom w:val="nil"/>
            </w:tcBorders>
          </w:tcPr>
          <w:p w14:paraId="3726A561" w14:textId="77777777" w:rsidR="002212EB" w:rsidRPr="00A67DCC" w:rsidRDefault="002212EB" w:rsidP="002212EB">
            <w:pPr>
              <w:spacing w:line="240" w:lineRule="auto"/>
              <w:jc w:val="right"/>
              <w:rPr>
                <w:rFonts w:ascii="Browallia New" w:hAnsi="Browallia New" w:cs="Browallia New"/>
                <w:sz w:val="20"/>
                <w:szCs w:val="20"/>
              </w:rPr>
            </w:pPr>
          </w:p>
        </w:tc>
        <w:tc>
          <w:tcPr>
            <w:tcW w:w="701" w:type="dxa"/>
            <w:tcBorders>
              <w:bottom w:val="nil"/>
            </w:tcBorders>
          </w:tcPr>
          <w:p w14:paraId="60A33DAC" w14:textId="77777777" w:rsidR="002212EB" w:rsidRPr="00A67DCC" w:rsidRDefault="002212EB" w:rsidP="002212EB">
            <w:pPr>
              <w:spacing w:line="240" w:lineRule="auto"/>
              <w:jc w:val="right"/>
              <w:rPr>
                <w:rFonts w:ascii="Browallia New" w:hAnsi="Browallia New" w:cs="Browallia New"/>
                <w:sz w:val="20"/>
                <w:szCs w:val="20"/>
              </w:rPr>
            </w:pPr>
          </w:p>
        </w:tc>
        <w:tc>
          <w:tcPr>
            <w:tcW w:w="709" w:type="dxa"/>
            <w:tcBorders>
              <w:bottom w:val="nil"/>
            </w:tcBorders>
          </w:tcPr>
          <w:p w14:paraId="7181DB9A" w14:textId="77777777" w:rsidR="002212EB" w:rsidRPr="00A67DCC" w:rsidRDefault="002212EB" w:rsidP="002212EB">
            <w:pPr>
              <w:spacing w:line="240" w:lineRule="auto"/>
              <w:jc w:val="right"/>
              <w:rPr>
                <w:rFonts w:ascii="Browallia New" w:hAnsi="Browallia New" w:cs="Browallia New"/>
                <w:sz w:val="20"/>
                <w:szCs w:val="20"/>
              </w:rPr>
            </w:pPr>
          </w:p>
        </w:tc>
        <w:tc>
          <w:tcPr>
            <w:tcW w:w="709" w:type="dxa"/>
            <w:tcBorders>
              <w:bottom w:val="nil"/>
            </w:tcBorders>
          </w:tcPr>
          <w:p w14:paraId="1DD2A745" w14:textId="77777777" w:rsidR="002212EB" w:rsidRPr="00A67DCC" w:rsidRDefault="002212EB" w:rsidP="002212EB">
            <w:pPr>
              <w:spacing w:line="240" w:lineRule="auto"/>
              <w:jc w:val="right"/>
              <w:rPr>
                <w:rFonts w:ascii="Browallia New" w:hAnsi="Browallia New" w:cs="Browallia New"/>
                <w:sz w:val="20"/>
                <w:szCs w:val="20"/>
              </w:rPr>
            </w:pPr>
          </w:p>
        </w:tc>
        <w:tc>
          <w:tcPr>
            <w:tcW w:w="709" w:type="dxa"/>
            <w:tcBorders>
              <w:bottom w:val="nil"/>
            </w:tcBorders>
          </w:tcPr>
          <w:p w14:paraId="3567D384" w14:textId="77777777" w:rsidR="002212EB" w:rsidRPr="00A67DCC" w:rsidRDefault="002212EB" w:rsidP="002212EB">
            <w:pPr>
              <w:spacing w:line="240" w:lineRule="auto"/>
              <w:jc w:val="right"/>
              <w:rPr>
                <w:rFonts w:ascii="Browallia New" w:hAnsi="Browallia New" w:cs="Browallia New"/>
                <w:sz w:val="20"/>
                <w:szCs w:val="20"/>
              </w:rPr>
            </w:pPr>
          </w:p>
        </w:tc>
        <w:tc>
          <w:tcPr>
            <w:tcW w:w="708" w:type="dxa"/>
            <w:tcBorders>
              <w:bottom w:val="nil"/>
            </w:tcBorders>
          </w:tcPr>
          <w:p w14:paraId="6B2A336F" w14:textId="5915BA66" w:rsidR="002212EB" w:rsidRPr="00A67DCC" w:rsidRDefault="002212EB" w:rsidP="002212EB">
            <w:pPr>
              <w:tabs>
                <w:tab w:val="clear" w:pos="227"/>
                <w:tab w:val="left" w:pos="251"/>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11,7</w:t>
            </w:r>
            <w:r w:rsidR="00975091" w:rsidRPr="00A67DCC">
              <w:rPr>
                <w:rFonts w:ascii="Browallia New" w:hAnsi="Browallia New" w:cs="Browallia New"/>
                <w:sz w:val="20"/>
                <w:szCs w:val="20"/>
              </w:rPr>
              <w:t>67</w:t>
            </w:r>
            <w:r w:rsidRPr="00A67DCC">
              <w:rPr>
                <w:rFonts w:ascii="Browallia New" w:hAnsi="Browallia New" w:cs="Browallia New"/>
                <w:sz w:val="20"/>
                <w:szCs w:val="20"/>
              </w:rPr>
              <w:t xml:space="preserve"> </w:t>
            </w:r>
          </w:p>
        </w:tc>
        <w:tc>
          <w:tcPr>
            <w:tcW w:w="709" w:type="dxa"/>
            <w:tcBorders>
              <w:bottom w:val="nil"/>
            </w:tcBorders>
          </w:tcPr>
          <w:p w14:paraId="4D042A46" w14:textId="2CCF4A5F" w:rsidR="002212EB" w:rsidRPr="00A67DCC" w:rsidRDefault="002212EB" w:rsidP="002212EB">
            <w:pPr>
              <w:spacing w:line="240" w:lineRule="auto"/>
              <w:jc w:val="right"/>
              <w:rPr>
                <w:rFonts w:ascii="Browallia New" w:hAnsi="Browallia New" w:cs="Browallia New"/>
                <w:sz w:val="20"/>
                <w:szCs w:val="20"/>
              </w:rPr>
            </w:pPr>
            <w:r w:rsidRPr="00A67DCC">
              <w:rPr>
                <w:rFonts w:ascii="Browallia New" w:hAnsi="Browallia New" w:cs="Browallia New"/>
                <w:sz w:val="20"/>
                <w:szCs w:val="20"/>
              </w:rPr>
              <w:t>10,900</w:t>
            </w:r>
          </w:p>
        </w:tc>
      </w:tr>
      <w:tr w:rsidR="001A13F6" w:rsidRPr="00A67DCC" w14:paraId="632AA9BF" w14:textId="77777777" w:rsidTr="004527E1">
        <w:tblPrEx>
          <w:tblBorders>
            <w:bottom w:val="single" w:sz="4" w:space="0" w:color="auto"/>
          </w:tblBorders>
        </w:tblPrEx>
        <w:trPr>
          <w:trHeight w:val="154"/>
        </w:trPr>
        <w:tc>
          <w:tcPr>
            <w:tcW w:w="2409" w:type="dxa"/>
            <w:tcBorders>
              <w:bottom w:val="nil"/>
            </w:tcBorders>
          </w:tcPr>
          <w:p w14:paraId="7F8CDF1F" w14:textId="21EFD6D5" w:rsidR="001A13F6" w:rsidRPr="00A67DCC" w:rsidRDefault="002212EB" w:rsidP="001A13F6">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หนี้สิ</w:t>
            </w:r>
            <w:r w:rsidR="00450F9C" w:rsidRPr="00A67DCC">
              <w:rPr>
                <w:rFonts w:ascii="Browallia New" w:hAnsi="Browallia New" w:cs="Browallia New"/>
                <w:sz w:val="20"/>
                <w:szCs w:val="20"/>
                <w:cs/>
              </w:rPr>
              <w:t>นรวม</w:t>
            </w:r>
          </w:p>
        </w:tc>
        <w:tc>
          <w:tcPr>
            <w:tcW w:w="709" w:type="dxa"/>
            <w:tcBorders>
              <w:bottom w:val="nil"/>
            </w:tcBorders>
          </w:tcPr>
          <w:p w14:paraId="5A58B6C6" w14:textId="77777777" w:rsidR="001A13F6" w:rsidRPr="00A67DCC" w:rsidRDefault="001A13F6" w:rsidP="001A13F6">
            <w:pPr>
              <w:spacing w:line="240" w:lineRule="auto"/>
              <w:jc w:val="right"/>
              <w:rPr>
                <w:rFonts w:ascii="Browallia New" w:hAnsi="Browallia New" w:cs="Browallia New"/>
                <w:sz w:val="20"/>
                <w:szCs w:val="20"/>
              </w:rPr>
            </w:pPr>
          </w:p>
        </w:tc>
        <w:tc>
          <w:tcPr>
            <w:tcW w:w="728" w:type="dxa"/>
            <w:tcBorders>
              <w:bottom w:val="nil"/>
            </w:tcBorders>
          </w:tcPr>
          <w:p w14:paraId="1868B65B" w14:textId="77777777" w:rsidR="001A13F6" w:rsidRPr="00A67DCC" w:rsidRDefault="001A13F6" w:rsidP="001A13F6">
            <w:pPr>
              <w:spacing w:line="240" w:lineRule="auto"/>
              <w:jc w:val="right"/>
              <w:rPr>
                <w:rFonts w:ascii="Browallia New" w:hAnsi="Browallia New" w:cs="Browallia New"/>
                <w:sz w:val="20"/>
                <w:szCs w:val="20"/>
              </w:rPr>
            </w:pPr>
          </w:p>
        </w:tc>
        <w:tc>
          <w:tcPr>
            <w:tcW w:w="690" w:type="dxa"/>
            <w:tcBorders>
              <w:bottom w:val="nil"/>
            </w:tcBorders>
          </w:tcPr>
          <w:p w14:paraId="04286E2B" w14:textId="77777777" w:rsidR="001A13F6" w:rsidRPr="00A67DCC" w:rsidRDefault="001A13F6" w:rsidP="001A13F6">
            <w:pPr>
              <w:spacing w:line="240" w:lineRule="auto"/>
              <w:jc w:val="right"/>
              <w:rPr>
                <w:rFonts w:ascii="Browallia New" w:hAnsi="Browallia New" w:cs="Browallia New"/>
                <w:sz w:val="20"/>
                <w:szCs w:val="20"/>
              </w:rPr>
            </w:pPr>
          </w:p>
        </w:tc>
        <w:tc>
          <w:tcPr>
            <w:tcW w:w="722" w:type="dxa"/>
            <w:tcBorders>
              <w:bottom w:val="nil"/>
            </w:tcBorders>
          </w:tcPr>
          <w:p w14:paraId="1E172870" w14:textId="77777777" w:rsidR="001A13F6" w:rsidRPr="00A67DCC" w:rsidRDefault="001A13F6" w:rsidP="001A13F6">
            <w:pPr>
              <w:spacing w:line="240" w:lineRule="auto"/>
              <w:jc w:val="right"/>
              <w:rPr>
                <w:rFonts w:ascii="Browallia New" w:hAnsi="Browallia New" w:cs="Browallia New"/>
                <w:sz w:val="20"/>
                <w:szCs w:val="20"/>
              </w:rPr>
            </w:pPr>
          </w:p>
        </w:tc>
        <w:tc>
          <w:tcPr>
            <w:tcW w:w="737" w:type="dxa"/>
            <w:tcBorders>
              <w:bottom w:val="nil"/>
            </w:tcBorders>
          </w:tcPr>
          <w:p w14:paraId="797708BB" w14:textId="77777777" w:rsidR="001A13F6" w:rsidRPr="00A67DCC" w:rsidRDefault="001A13F6" w:rsidP="001A13F6">
            <w:pPr>
              <w:spacing w:line="240" w:lineRule="auto"/>
              <w:jc w:val="right"/>
              <w:rPr>
                <w:rFonts w:ascii="Browallia New" w:hAnsi="Browallia New" w:cs="Browallia New"/>
                <w:sz w:val="20"/>
                <w:szCs w:val="20"/>
              </w:rPr>
            </w:pPr>
          </w:p>
        </w:tc>
        <w:tc>
          <w:tcPr>
            <w:tcW w:w="720" w:type="dxa"/>
            <w:tcBorders>
              <w:bottom w:val="nil"/>
            </w:tcBorders>
          </w:tcPr>
          <w:p w14:paraId="6696E90A" w14:textId="77777777" w:rsidR="001A13F6" w:rsidRPr="00A67DCC" w:rsidRDefault="001A13F6" w:rsidP="001A13F6">
            <w:pPr>
              <w:spacing w:line="240" w:lineRule="auto"/>
              <w:jc w:val="right"/>
              <w:rPr>
                <w:rFonts w:ascii="Browallia New" w:hAnsi="Browallia New" w:cs="Browallia New"/>
                <w:sz w:val="20"/>
                <w:szCs w:val="20"/>
              </w:rPr>
            </w:pPr>
          </w:p>
        </w:tc>
        <w:tc>
          <w:tcPr>
            <w:tcW w:w="732" w:type="dxa"/>
            <w:tcBorders>
              <w:bottom w:val="nil"/>
            </w:tcBorders>
          </w:tcPr>
          <w:p w14:paraId="46770F41" w14:textId="77777777" w:rsidR="001A13F6" w:rsidRPr="00A67DCC" w:rsidRDefault="001A13F6" w:rsidP="001A13F6">
            <w:pPr>
              <w:spacing w:line="240" w:lineRule="auto"/>
              <w:jc w:val="right"/>
              <w:rPr>
                <w:rFonts w:ascii="Browallia New" w:hAnsi="Browallia New" w:cs="Browallia New"/>
                <w:sz w:val="20"/>
                <w:szCs w:val="20"/>
              </w:rPr>
            </w:pPr>
          </w:p>
        </w:tc>
        <w:tc>
          <w:tcPr>
            <w:tcW w:w="720" w:type="dxa"/>
            <w:tcBorders>
              <w:bottom w:val="nil"/>
            </w:tcBorders>
          </w:tcPr>
          <w:p w14:paraId="60911CA9" w14:textId="77777777" w:rsidR="001A13F6" w:rsidRPr="00A67DCC" w:rsidRDefault="001A13F6" w:rsidP="001A13F6">
            <w:pPr>
              <w:spacing w:line="240" w:lineRule="auto"/>
              <w:jc w:val="right"/>
              <w:rPr>
                <w:rFonts w:ascii="Browallia New" w:hAnsi="Browallia New" w:cs="Browallia New"/>
                <w:sz w:val="20"/>
                <w:szCs w:val="20"/>
              </w:rPr>
            </w:pPr>
          </w:p>
        </w:tc>
        <w:tc>
          <w:tcPr>
            <w:tcW w:w="771" w:type="dxa"/>
            <w:tcBorders>
              <w:bottom w:val="nil"/>
            </w:tcBorders>
          </w:tcPr>
          <w:p w14:paraId="3A055663" w14:textId="77777777" w:rsidR="001A13F6" w:rsidRPr="00A67DCC" w:rsidRDefault="001A13F6" w:rsidP="001A13F6">
            <w:pPr>
              <w:spacing w:line="240" w:lineRule="auto"/>
              <w:jc w:val="right"/>
              <w:rPr>
                <w:rFonts w:ascii="Browallia New" w:hAnsi="Browallia New" w:cs="Browallia New"/>
                <w:sz w:val="20"/>
                <w:szCs w:val="20"/>
              </w:rPr>
            </w:pPr>
          </w:p>
        </w:tc>
        <w:tc>
          <w:tcPr>
            <w:tcW w:w="708" w:type="dxa"/>
            <w:tcBorders>
              <w:bottom w:val="nil"/>
            </w:tcBorders>
          </w:tcPr>
          <w:p w14:paraId="79CFE961" w14:textId="77777777" w:rsidR="001A13F6" w:rsidRPr="00A67DCC" w:rsidRDefault="001A13F6" w:rsidP="001A13F6">
            <w:pPr>
              <w:spacing w:line="240" w:lineRule="auto"/>
              <w:jc w:val="right"/>
              <w:rPr>
                <w:rFonts w:ascii="Browallia New" w:hAnsi="Browallia New" w:cs="Browallia New"/>
                <w:sz w:val="20"/>
                <w:szCs w:val="20"/>
              </w:rPr>
            </w:pPr>
          </w:p>
        </w:tc>
        <w:tc>
          <w:tcPr>
            <w:tcW w:w="701" w:type="dxa"/>
            <w:tcBorders>
              <w:bottom w:val="nil"/>
            </w:tcBorders>
          </w:tcPr>
          <w:p w14:paraId="38393124"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bottom w:val="nil"/>
            </w:tcBorders>
          </w:tcPr>
          <w:p w14:paraId="051EF225"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bottom w:val="nil"/>
            </w:tcBorders>
          </w:tcPr>
          <w:p w14:paraId="0F3C3489" w14:textId="77777777" w:rsidR="001A13F6" w:rsidRPr="00A67DCC" w:rsidRDefault="001A13F6" w:rsidP="001A13F6">
            <w:pPr>
              <w:spacing w:line="240" w:lineRule="auto"/>
              <w:jc w:val="right"/>
              <w:rPr>
                <w:rFonts w:ascii="Browallia New" w:hAnsi="Browallia New" w:cs="Browallia New"/>
                <w:sz w:val="20"/>
                <w:szCs w:val="20"/>
              </w:rPr>
            </w:pPr>
          </w:p>
        </w:tc>
        <w:tc>
          <w:tcPr>
            <w:tcW w:w="709" w:type="dxa"/>
            <w:tcBorders>
              <w:bottom w:val="nil"/>
            </w:tcBorders>
          </w:tcPr>
          <w:p w14:paraId="13B81D00" w14:textId="77777777" w:rsidR="001A13F6" w:rsidRPr="00A67DCC" w:rsidRDefault="001A13F6" w:rsidP="001A13F6">
            <w:pPr>
              <w:spacing w:line="240" w:lineRule="auto"/>
              <w:jc w:val="right"/>
              <w:rPr>
                <w:rFonts w:ascii="Browallia New" w:hAnsi="Browallia New" w:cs="Browallia New"/>
                <w:sz w:val="20"/>
                <w:szCs w:val="20"/>
              </w:rPr>
            </w:pPr>
          </w:p>
        </w:tc>
        <w:tc>
          <w:tcPr>
            <w:tcW w:w="708" w:type="dxa"/>
            <w:tcBorders>
              <w:bottom w:val="nil"/>
            </w:tcBorders>
          </w:tcPr>
          <w:p w14:paraId="193D4971" w14:textId="679A5B68" w:rsidR="001A13F6" w:rsidRPr="00A67DCC" w:rsidRDefault="002212EB" w:rsidP="001A13F6">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7,11</w:t>
            </w:r>
            <w:r w:rsidR="00975091" w:rsidRPr="00A67DCC">
              <w:rPr>
                <w:rFonts w:ascii="Browallia New" w:hAnsi="Browallia New" w:cs="Browallia New"/>
                <w:sz w:val="20"/>
                <w:szCs w:val="20"/>
              </w:rPr>
              <w:t>4</w:t>
            </w:r>
          </w:p>
        </w:tc>
        <w:tc>
          <w:tcPr>
            <w:tcW w:w="709" w:type="dxa"/>
            <w:tcBorders>
              <w:bottom w:val="nil"/>
            </w:tcBorders>
          </w:tcPr>
          <w:p w14:paraId="5F372F9E" w14:textId="2C35EC32" w:rsidR="001A13F6" w:rsidRPr="00A67DCC" w:rsidRDefault="002212EB" w:rsidP="001A13F6">
            <w:pPr>
              <w:spacing w:line="240" w:lineRule="auto"/>
              <w:jc w:val="right"/>
              <w:rPr>
                <w:rFonts w:ascii="Browallia New" w:hAnsi="Browallia New" w:cs="Browallia New"/>
                <w:sz w:val="20"/>
                <w:szCs w:val="20"/>
              </w:rPr>
            </w:pPr>
            <w:r w:rsidRPr="00A67DCC">
              <w:rPr>
                <w:rFonts w:ascii="Browallia New" w:hAnsi="Browallia New" w:cs="Browallia New"/>
                <w:sz w:val="20"/>
                <w:szCs w:val="20"/>
              </w:rPr>
              <w:t>6,002</w:t>
            </w:r>
          </w:p>
        </w:tc>
      </w:tr>
    </w:tbl>
    <w:p w14:paraId="60234DB8" w14:textId="77777777" w:rsidR="00650CEE" w:rsidRPr="00A67DCC" w:rsidRDefault="00650CEE" w:rsidP="00034AEA">
      <w:pPr>
        <w:spacing w:after="120"/>
        <w:rPr>
          <w:rFonts w:ascii="Browallia New" w:hAnsi="Browallia New" w:cs="Browallia New"/>
          <w:color w:val="FFFFFF" w:themeColor="background1"/>
          <w:sz w:val="28"/>
          <w:szCs w:val="28"/>
        </w:rPr>
      </w:pPr>
    </w:p>
    <w:p w14:paraId="37B1164D" w14:textId="77777777" w:rsidR="00372FAA" w:rsidRPr="00A67DCC" w:rsidRDefault="00372FAA">
      <w:pPr>
        <w:rPr>
          <w:rFonts w:ascii="Browallia New" w:hAnsi="Browallia New" w:cs="Browallia New"/>
        </w:rPr>
      </w:pPr>
    </w:p>
    <w:p w14:paraId="5023FE31" w14:textId="77777777" w:rsidR="005A38AF" w:rsidRPr="00A67DCC" w:rsidRDefault="005A38AF">
      <w:pPr>
        <w:rPr>
          <w:rFonts w:ascii="Browallia New" w:hAnsi="Browallia New" w:cs="Browallia New"/>
        </w:rPr>
      </w:pPr>
    </w:p>
    <w:p w14:paraId="750D57C5" w14:textId="77777777" w:rsidR="005A38AF" w:rsidRPr="00A67DCC" w:rsidRDefault="005A38AF">
      <w:pPr>
        <w:rPr>
          <w:rFonts w:ascii="Browallia New" w:hAnsi="Browallia New" w:cs="Browallia New"/>
        </w:rPr>
      </w:pPr>
    </w:p>
    <w:p w14:paraId="6F68C16B" w14:textId="77777777" w:rsidR="005A38AF" w:rsidRPr="00A67DCC" w:rsidRDefault="005A38AF">
      <w:pPr>
        <w:rPr>
          <w:rFonts w:ascii="Browallia New" w:hAnsi="Browallia New" w:cs="Browallia New"/>
        </w:rPr>
      </w:pPr>
    </w:p>
    <w:p w14:paraId="0E72C97C" w14:textId="77777777" w:rsidR="005A38AF" w:rsidRPr="00A67DCC" w:rsidRDefault="005A38AF">
      <w:pPr>
        <w:rPr>
          <w:rFonts w:ascii="Browallia New" w:hAnsi="Browallia New" w:cs="Browallia New"/>
        </w:rPr>
      </w:pPr>
    </w:p>
    <w:p w14:paraId="26D58950" w14:textId="174460E3" w:rsidR="00E00923" w:rsidRPr="00A67DCC" w:rsidRDefault="00E0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r w:rsidRPr="00A67DCC">
        <w:rPr>
          <w:rFonts w:ascii="Browallia New" w:hAnsi="Browallia New" w:cs="Browallia New"/>
        </w:rPr>
        <w:br w:type="page"/>
      </w: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5A38AF" w:rsidRPr="00A67DCC" w14:paraId="0B51E07A" w14:textId="77777777">
        <w:tc>
          <w:tcPr>
            <w:tcW w:w="2409" w:type="dxa"/>
          </w:tcPr>
          <w:p w14:paraId="739F4BD8" w14:textId="77777777" w:rsidR="005A38AF" w:rsidRPr="00A67DCC" w:rsidRDefault="005A38AF">
            <w:pPr>
              <w:spacing w:line="240" w:lineRule="auto"/>
              <w:ind w:right="-108"/>
              <w:rPr>
                <w:rFonts w:ascii="Browallia New" w:hAnsi="Browallia New" w:cs="Browallia New"/>
                <w:sz w:val="19"/>
                <w:szCs w:val="19"/>
              </w:rPr>
            </w:pPr>
          </w:p>
        </w:tc>
        <w:tc>
          <w:tcPr>
            <w:tcW w:w="11482" w:type="dxa"/>
            <w:gridSpan w:val="16"/>
          </w:tcPr>
          <w:p w14:paraId="412D8B9D" w14:textId="77777777" w:rsidR="005A38AF" w:rsidRPr="00A67DCC" w:rsidRDefault="005A38AF">
            <w:pPr>
              <w:spacing w:line="240" w:lineRule="auto"/>
              <w:jc w:val="right"/>
              <w:rPr>
                <w:rFonts w:ascii="Browallia New" w:hAnsi="Browallia New" w:cs="Browallia New"/>
                <w:sz w:val="20"/>
                <w:szCs w:val="20"/>
              </w:rPr>
            </w:pPr>
            <w:r w:rsidRPr="00A67DCC">
              <w:rPr>
                <w:rFonts w:ascii="Browallia New" w:hAnsi="Browallia New" w:cs="Browallia New"/>
                <w:sz w:val="20"/>
                <w:szCs w:val="20"/>
                <w:cs/>
              </w:rPr>
              <w:t>(หน่วย : ล้านบาท)</w:t>
            </w:r>
          </w:p>
        </w:tc>
      </w:tr>
      <w:tr w:rsidR="005A38AF" w:rsidRPr="00A67DCC" w14:paraId="25B01C99" w14:textId="77777777">
        <w:tc>
          <w:tcPr>
            <w:tcW w:w="2409" w:type="dxa"/>
          </w:tcPr>
          <w:p w14:paraId="5F1D6503" w14:textId="77777777" w:rsidR="005A38AF" w:rsidRPr="00A67DCC" w:rsidRDefault="005A38AF">
            <w:pPr>
              <w:spacing w:line="240" w:lineRule="auto"/>
              <w:ind w:right="-108"/>
              <w:rPr>
                <w:rFonts w:ascii="Browallia New" w:hAnsi="Browallia New" w:cs="Browallia New"/>
                <w:sz w:val="19"/>
                <w:szCs w:val="19"/>
              </w:rPr>
            </w:pPr>
          </w:p>
        </w:tc>
        <w:tc>
          <w:tcPr>
            <w:tcW w:w="11482" w:type="dxa"/>
            <w:gridSpan w:val="16"/>
          </w:tcPr>
          <w:p w14:paraId="05B902E1"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ข้อมูลทางการเงินรวม</w:t>
            </w:r>
          </w:p>
        </w:tc>
      </w:tr>
      <w:tr w:rsidR="005A38AF" w:rsidRPr="00A67DCC" w14:paraId="74BDE681" w14:textId="77777777">
        <w:tc>
          <w:tcPr>
            <w:tcW w:w="2409" w:type="dxa"/>
          </w:tcPr>
          <w:p w14:paraId="7045EF86" w14:textId="77777777" w:rsidR="005A38AF" w:rsidRPr="00A67DCC" w:rsidRDefault="005A38AF">
            <w:pPr>
              <w:spacing w:line="240" w:lineRule="auto"/>
              <w:ind w:right="-108"/>
              <w:rPr>
                <w:rFonts w:ascii="Browallia New" w:hAnsi="Browallia New" w:cs="Browallia New"/>
                <w:sz w:val="19"/>
                <w:szCs w:val="19"/>
              </w:rPr>
            </w:pPr>
          </w:p>
        </w:tc>
        <w:tc>
          <w:tcPr>
            <w:tcW w:w="11482" w:type="dxa"/>
            <w:gridSpan w:val="16"/>
          </w:tcPr>
          <w:p w14:paraId="4602CEA2"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 xml:space="preserve">สำหรับงวดหกเดือนสิ้นสุดวันที่ </w:t>
            </w:r>
            <w:r w:rsidRPr="00A67DCC">
              <w:rPr>
                <w:rFonts w:ascii="Browallia New" w:hAnsi="Browallia New" w:cs="Browallia New"/>
                <w:sz w:val="20"/>
                <w:szCs w:val="20"/>
              </w:rPr>
              <w:t>30</w:t>
            </w:r>
            <w:r w:rsidRPr="00A67DCC">
              <w:rPr>
                <w:rFonts w:ascii="Browallia New" w:hAnsi="Browallia New" w:cs="Browallia New"/>
                <w:sz w:val="20"/>
                <w:szCs w:val="20"/>
                <w:cs/>
              </w:rPr>
              <w:t xml:space="preserve"> มิถุนายน</w:t>
            </w:r>
          </w:p>
        </w:tc>
      </w:tr>
      <w:tr w:rsidR="005A38AF" w:rsidRPr="00A67DCC" w14:paraId="5F8F2A7B" w14:textId="77777777">
        <w:tblPrEx>
          <w:tblBorders>
            <w:bottom w:val="single" w:sz="4" w:space="0" w:color="auto"/>
          </w:tblBorders>
        </w:tblPrEx>
        <w:trPr>
          <w:tblHeader/>
        </w:trPr>
        <w:tc>
          <w:tcPr>
            <w:tcW w:w="2409" w:type="dxa"/>
          </w:tcPr>
          <w:p w14:paraId="3440D1E8" w14:textId="77777777" w:rsidR="005A38AF" w:rsidRPr="00A67DCC" w:rsidRDefault="005A38AF">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C1929D"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ธุรกิจขายและ</w:t>
            </w:r>
          </w:p>
          <w:p w14:paraId="5E226900"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ให้เช่าซื้อ</w:t>
            </w:r>
          </w:p>
        </w:tc>
        <w:tc>
          <w:tcPr>
            <w:tcW w:w="1412" w:type="dxa"/>
            <w:gridSpan w:val="2"/>
            <w:tcBorders>
              <w:top w:val="nil"/>
            </w:tcBorders>
            <w:vAlign w:val="bottom"/>
          </w:tcPr>
          <w:p w14:paraId="69230847"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00017F7D"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p>
          <w:p w14:paraId="54847CE8"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ธุรกิจโรงแรม</w:t>
            </w:r>
          </w:p>
        </w:tc>
        <w:tc>
          <w:tcPr>
            <w:tcW w:w="1452" w:type="dxa"/>
            <w:gridSpan w:val="2"/>
            <w:tcBorders>
              <w:top w:val="nil"/>
            </w:tcBorders>
            <w:vAlign w:val="bottom"/>
          </w:tcPr>
          <w:p w14:paraId="79B8A759"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3BF8EB95"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ธุรกิจบริการจัดทำโฆษณาประชาสัมพันธ์</w:t>
            </w:r>
          </w:p>
          <w:p w14:paraId="57727C7C" w14:textId="77777777" w:rsidR="005A38AF" w:rsidRPr="00A67DCC" w:rsidRDefault="005A38AF">
            <w:pPr>
              <w:pBdr>
                <w:bottom w:val="single" w:sz="4" w:space="1" w:color="auto"/>
              </w:pBdr>
              <w:spacing w:line="240" w:lineRule="auto"/>
              <w:jc w:val="center"/>
              <w:rPr>
                <w:rFonts w:ascii="Browallia New" w:hAnsi="Browallia New" w:cs="Browallia New"/>
                <w:sz w:val="19"/>
                <w:szCs w:val="19"/>
                <w:cs/>
              </w:rPr>
            </w:pPr>
            <w:r w:rsidRPr="00A67DCC">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5E1E7437"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p>
          <w:p w14:paraId="515D53A5"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cs/>
              </w:rPr>
              <w:t xml:space="preserve">ธุรกิจอื่นๆ </w:t>
            </w:r>
          </w:p>
        </w:tc>
        <w:tc>
          <w:tcPr>
            <w:tcW w:w="1418" w:type="dxa"/>
            <w:gridSpan w:val="2"/>
            <w:tcBorders>
              <w:top w:val="nil"/>
            </w:tcBorders>
            <w:vAlign w:val="bottom"/>
          </w:tcPr>
          <w:p w14:paraId="045ECFD7"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445817FD" w14:textId="77777777" w:rsidR="005A38AF" w:rsidRPr="00A67DCC" w:rsidRDefault="005A38AF">
            <w:pPr>
              <w:pBdr>
                <w:bottom w:val="single" w:sz="4" w:space="1" w:color="auto"/>
              </w:pBdr>
              <w:spacing w:line="240" w:lineRule="auto"/>
              <w:jc w:val="center"/>
              <w:rPr>
                <w:rFonts w:ascii="Browallia New" w:hAnsi="Browallia New" w:cs="Browallia New"/>
                <w:sz w:val="20"/>
                <w:szCs w:val="20"/>
              </w:rPr>
            </w:pPr>
          </w:p>
          <w:p w14:paraId="029D172F" w14:textId="77777777" w:rsidR="005A38AF" w:rsidRPr="00A67DCC" w:rsidRDefault="005A38AF">
            <w:pPr>
              <w:pBdr>
                <w:bottom w:val="single" w:sz="4" w:space="1" w:color="auto"/>
              </w:pBdr>
              <w:spacing w:line="240" w:lineRule="auto"/>
              <w:jc w:val="center"/>
              <w:rPr>
                <w:rFonts w:ascii="Browallia New" w:hAnsi="Browallia New" w:cs="Browallia New"/>
                <w:sz w:val="20"/>
                <w:szCs w:val="20"/>
                <w:cs/>
              </w:rPr>
            </w:pPr>
            <w:r w:rsidRPr="00A67DCC">
              <w:rPr>
                <w:rFonts w:ascii="Browallia New" w:hAnsi="Browallia New" w:cs="Browallia New"/>
                <w:sz w:val="20"/>
                <w:szCs w:val="20"/>
                <w:cs/>
              </w:rPr>
              <w:t>รวม</w:t>
            </w:r>
          </w:p>
        </w:tc>
      </w:tr>
      <w:tr w:rsidR="005A38AF" w:rsidRPr="00A67DCC" w14:paraId="1B221371" w14:textId="77777777">
        <w:tblPrEx>
          <w:tblBorders>
            <w:bottom w:val="single" w:sz="4" w:space="0" w:color="auto"/>
          </w:tblBorders>
        </w:tblPrEx>
        <w:trPr>
          <w:tblHeader/>
        </w:trPr>
        <w:tc>
          <w:tcPr>
            <w:tcW w:w="2409" w:type="dxa"/>
          </w:tcPr>
          <w:p w14:paraId="125DAAAC" w14:textId="77777777" w:rsidR="005A38AF" w:rsidRPr="00A67DCC" w:rsidRDefault="005A38AF" w:rsidP="005A38AF">
            <w:pPr>
              <w:spacing w:line="240" w:lineRule="auto"/>
              <w:rPr>
                <w:rFonts w:ascii="Browallia New" w:hAnsi="Browallia New" w:cs="Browallia New"/>
                <w:sz w:val="19"/>
                <w:szCs w:val="19"/>
                <w:cs/>
                <w:lang w:val="en-GB"/>
              </w:rPr>
            </w:pPr>
          </w:p>
        </w:tc>
        <w:tc>
          <w:tcPr>
            <w:tcW w:w="709" w:type="dxa"/>
          </w:tcPr>
          <w:p w14:paraId="2E6947E0" w14:textId="56DE98F5"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8" w:type="dxa"/>
          </w:tcPr>
          <w:p w14:paraId="17F7297B" w14:textId="4D773684"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690" w:type="dxa"/>
          </w:tcPr>
          <w:p w14:paraId="7FFF03A2" w14:textId="7A951E4F"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2" w:type="dxa"/>
          </w:tcPr>
          <w:p w14:paraId="753B67A4" w14:textId="5B9E16CE"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7" w:type="dxa"/>
          </w:tcPr>
          <w:p w14:paraId="03040048" w14:textId="600E11DB"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4B8B8DD1" w14:textId="42428979"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32" w:type="dxa"/>
          </w:tcPr>
          <w:p w14:paraId="43CC6597" w14:textId="2E424103"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20" w:type="dxa"/>
          </w:tcPr>
          <w:p w14:paraId="13623A75" w14:textId="1EA356EF"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71" w:type="dxa"/>
          </w:tcPr>
          <w:p w14:paraId="3A6963DC" w14:textId="01DD0ED1"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8" w:type="dxa"/>
          </w:tcPr>
          <w:p w14:paraId="7828C217" w14:textId="1C488C6B"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1" w:type="dxa"/>
          </w:tcPr>
          <w:p w14:paraId="4EAADE05" w14:textId="2A4D9E57"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0C1454CA" w14:textId="31868F52"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9" w:type="dxa"/>
          </w:tcPr>
          <w:p w14:paraId="03057D3D" w14:textId="06BEDB3D"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04A234F3" w14:textId="45D84BCC"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c>
          <w:tcPr>
            <w:tcW w:w="708" w:type="dxa"/>
          </w:tcPr>
          <w:p w14:paraId="5DD61310" w14:textId="24D4A728"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2568</w:t>
            </w:r>
          </w:p>
        </w:tc>
        <w:tc>
          <w:tcPr>
            <w:tcW w:w="709" w:type="dxa"/>
          </w:tcPr>
          <w:p w14:paraId="78A633E7" w14:textId="3E1ADE25" w:rsidR="005A38AF" w:rsidRPr="00A67DCC" w:rsidRDefault="005A38AF" w:rsidP="005A38AF">
            <w:pPr>
              <w:pBdr>
                <w:bottom w:val="single" w:sz="4" w:space="1" w:color="auto"/>
              </w:pBdr>
              <w:spacing w:line="240" w:lineRule="auto"/>
              <w:jc w:val="center"/>
              <w:rPr>
                <w:rFonts w:ascii="Browallia New" w:hAnsi="Browallia New" w:cs="Browallia New"/>
                <w:sz w:val="20"/>
                <w:szCs w:val="20"/>
              </w:rPr>
            </w:pPr>
            <w:r w:rsidRPr="00A67DCC">
              <w:rPr>
                <w:rFonts w:ascii="Browallia New" w:hAnsi="Browallia New" w:cs="Browallia New"/>
                <w:sz w:val="20"/>
                <w:szCs w:val="20"/>
              </w:rPr>
              <w:t>2567</w:t>
            </w:r>
          </w:p>
        </w:tc>
      </w:tr>
      <w:tr w:rsidR="005A38AF" w:rsidRPr="00A67DCC" w14:paraId="2887AC88" w14:textId="77777777">
        <w:tblPrEx>
          <w:tblBorders>
            <w:bottom w:val="single" w:sz="4" w:space="0" w:color="auto"/>
          </w:tblBorders>
        </w:tblPrEx>
        <w:trPr>
          <w:trHeight w:val="189"/>
        </w:trPr>
        <w:tc>
          <w:tcPr>
            <w:tcW w:w="2409" w:type="dxa"/>
            <w:tcBorders>
              <w:bottom w:val="nil"/>
            </w:tcBorders>
          </w:tcPr>
          <w:p w14:paraId="05508689" w14:textId="77777777" w:rsidR="005A38AF" w:rsidRPr="00A67DCC" w:rsidRDefault="005A38AF">
            <w:pPr>
              <w:spacing w:line="240" w:lineRule="auto"/>
              <w:ind w:right="-108"/>
              <w:rPr>
                <w:rFonts w:ascii="Browallia New" w:hAnsi="Browallia New" w:cs="Browallia New"/>
                <w:sz w:val="12"/>
                <w:szCs w:val="12"/>
                <w:cs/>
              </w:rPr>
            </w:pPr>
          </w:p>
        </w:tc>
        <w:tc>
          <w:tcPr>
            <w:tcW w:w="709" w:type="dxa"/>
          </w:tcPr>
          <w:p w14:paraId="7D45D6E2" w14:textId="77777777" w:rsidR="005A38AF" w:rsidRPr="00A67DCC" w:rsidRDefault="005A38AF">
            <w:pPr>
              <w:spacing w:line="240" w:lineRule="auto"/>
              <w:jc w:val="right"/>
              <w:rPr>
                <w:rFonts w:ascii="Browallia New" w:hAnsi="Browallia New" w:cs="Browallia New"/>
                <w:sz w:val="12"/>
                <w:szCs w:val="12"/>
                <w:cs/>
              </w:rPr>
            </w:pPr>
          </w:p>
        </w:tc>
        <w:tc>
          <w:tcPr>
            <w:tcW w:w="728" w:type="dxa"/>
          </w:tcPr>
          <w:p w14:paraId="7B51A73D" w14:textId="77777777" w:rsidR="005A38AF" w:rsidRPr="00A67DCC" w:rsidRDefault="005A38AF">
            <w:pPr>
              <w:spacing w:line="240" w:lineRule="auto"/>
              <w:jc w:val="right"/>
              <w:rPr>
                <w:rFonts w:ascii="Browallia New" w:hAnsi="Browallia New" w:cs="Browallia New"/>
                <w:sz w:val="12"/>
                <w:szCs w:val="12"/>
                <w:cs/>
              </w:rPr>
            </w:pPr>
          </w:p>
        </w:tc>
        <w:tc>
          <w:tcPr>
            <w:tcW w:w="690" w:type="dxa"/>
          </w:tcPr>
          <w:p w14:paraId="0689DB34" w14:textId="77777777" w:rsidR="005A38AF" w:rsidRPr="00A67DCC" w:rsidRDefault="005A38AF">
            <w:pPr>
              <w:spacing w:line="240" w:lineRule="auto"/>
              <w:jc w:val="right"/>
              <w:rPr>
                <w:rFonts w:ascii="Browallia New" w:hAnsi="Browallia New" w:cs="Browallia New"/>
                <w:sz w:val="12"/>
                <w:szCs w:val="12"/>
                <w:cs/>
              </w:rPr>
            </w:pPr>
          </w:p>
        </w:tc>
        <w:tc>
          <w:tcPr>
            <w:tcW w:w="722" w:type="dxa"/>
          </w:tcPr>
          <w:p w14:paraId="71AB2019" w14:textId="77777777" w:rsidR="005A38AF" w:rsidRPr="00A67DCC" w:rsidRDefault="005A38AF">
            <w:pPr>
              <w:spacing w:line="240" w:lineRule="auto"/>
              <w:jc w:val="right"/>
              <w:rPr>
                <w:rFonts w:ascii="Browallia New" w:hAnsi="Browallia New" w:cs="Browallia New"/>
                <w:sz w:val="12"/>
                <w:szCs w:val="12"/>
                <w:cs/>
              </w:rPr>
            </w:pPr>
          </w:p>
        </w:tc>
        <w:tc>
          <w:tcPr>
            <w:tcW w:w="737" w:type="dxa"/>
          </w:tcPr>
          <w:p w14:paraId="4CFB407D" w14:textId="77777777" w:rsidR="005A38AF" w:rsidRPr="00A67DCC" w:rsidRDefault="005A38AF">
            <w:pPr>
              <w:spacing w:line="240" w:lineRule="auto"/>
              <w:jc w:val="right"/>
              <w:rPr>
                <w:rFonts w:ascii="Browallia New" w:hAnsi="Browallia New" w:cs="Browallia New"/>
                <w:sz w:val="12"/>
                <w:szCs w:val="12"/>
              </w:rPr>
            </w:pPr>
          </w:p>
        </w:tc>
        <w:tc>
          <w:tcPr>
            <w:tcW w:w="720" w:type="dxa"/>
          </w:tcPr>
          <w:p w14:paraId="5DE5DA58" w14:textId="77777777" w:rsidR="005A38AF" w:rsidRPr="00A67DCC" w:rsidRDefault="005A38AF">
            <w:pPr>
              <w:spacing w:line="240" w:lineRule="auto"/>
              <w:jc w:val="right"/>
              <w:rPr>
                <w:rFonts w:ascii="Browallia New" w:hAnsi="Browallia New" w:cs="Browallia New"/>
                <w:sz w:val="12"/>
                <w:szCs w:val="12"/>
                <w:cs/>
              </w:rPr>
            </w:pPr>
          </w:p>
        </w:tc>
        <w:tc>
          <w:tcPr>
            <w:tcW w:w="732" w:type="dxa"/>
          </w:tcPr>
          <w:p w14:paraId="55F64120" w14:textId="77777777" w:rsidR="005A38AF" w:rsidRPr="00A67DCC" w:rsidRDefault="005A38AF">
            <w:pPr>
              <w:spacing w:line="240" w:lineRule="auto"/>
              <w:jc w:val="right"/>
              <w:rPr>
                <w:rFonts w:ascii="Browallia New" w:hAnsi="Browallia New" w:cs="Browallia New"/>
                <w:sz w:val="12"/>
                <w:szCs w:val="12"/>
                <w:cs/>
              </w:rPr>
            </w:pPr>
          </w:p>
        </w:tc>
        <w:tc>
          <w:tcPr>
            <w:tcW w:w="720" w:type="dxa"/>
          </w:tcPr>
          <w:p w14:paraId="632D5CB0" w14:textId="77777777" w:rsidR="005A38AF" w:rsidRPr="00A67DCC" w:rsidRDefault="005A38AF">
            <w:pPr>
              <w:spacing w:line="240" w:lineRule="auto"/>
              <w:jc w:val="right"/>
              <w:rPr>
                <w:rFonts w:ascii="Browallia New" w:hAnsi="Browallia New" w:cs="Browallia New"/>
                <w:sz w:val="12"/>
                <w:szCs w:val="12"/>
                <w:cs/>
              </w:rPr>
            </w:pPr>
          </w:p>
        </w:tc>
        <w:tc>
          <w:tcPr>
            <w:tcW w:w="771" w:type="dxa"/>
          </w:tcPr>
          <w:p w14:paraId="5E49B3A3" w14:textId="77777777" w:rsidR="005A38AF" w:rsidRPr="00A67DCC" w:rsidRDefault="005A38AF">
            <w:pPr>
              <w:spacing w:line="240" w:lineRule="auto"/>
              <w:jc w:val="center"/>
              <w:rPr>
                <w:rFonts w:ascii="Browallia New" w:hAnsi="Browallia New" w:cs="Browallia New"/>
                <w:sz w:val="12"/>
                <w:szCs w:val="12"/>
              </w:rPr>
            </w:pPr>
          </w:p>
        </w:tc>
        <w:tc>
          <w:tcPr>
            <w:tcW w:w="708" w:type="dxa"/>
          </w:tcPr>
          <w:p w14:paraId="4C7D5D0A" w14:textId="77777777" w:rsidR="005A38AF" w:rsidRPr="00A67DCC" w:rsidRDefault="005A38AF">
            <w:pPr>
              <w:spacing w:line="240" w:lineRule="auto"/>
              <w:jc w:val="center"/>
              <w:rPr>
                <w:rFonts w:ascii="Browallia New" w:hAnsi="Browallia New" w:cs="Browallia New"/>
                <w:sz w:val="12"/>
                <w:szCs w:val="12"/>
              </w:rPr>
            </w:pPr>
          </w:p>
        </w:tc>
        <w:tc>
          <w:tcPr>
            <w:tcW w:w="701" w:type="dxa"/>
          </w:tcPr>
          <w:p w14:paraId="006726E6"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104BE600"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4AC35A6E"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4370FA4B"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c>
          <w:tcPr>
            <w:tcW w:w="708" w:type="dxa"/>
          </w:tcPr>
          <w:p w14:paraId="603EF479"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6A35AF01" w14:textId="77777777" w:rsidR="005A38AF" w:rsidRPr="00A67DCC" w:rsidRDefault="005A38AF">
            <w:pPr>
              <w:tabs>
                <w:tab w:val="clear" w:pos="227"/>
                <w:tab w:val="decimal" w:pos="252"/>
              </w:tabs>
              <w:spacing w:line="240" w:lineRule="auto"/>
              <w:jc w:val="right"/>
              <w:rPr>
                <w:rFonts w:ascii="Browallia New" w:hAnsi="Browallia New" w:cs="Browallia New"/>
                <w:sz w:val="12"/>
                <w:szCs w:val="12"/>
              </w:rPr>
            </w:pPr>
          </w:p>
        </w:tc>
      </w:tr>
      <w:tr w:rsidR="005A38AF" w:rsidRPr="00A67DCC" w14:paraId="4FE79D86" w14:textId="77777777">
        <w:tblPrEx>
          <w:tblBorders>
            <w:bottom w:val="single" w:sz="4" w:space="0" w:color="auto"/>
          </w:tblBorders>
        </w:tblPrEx>
        <w:tc>
          <w:tcPr>
            <w:tcW w:w="2409" w:type="dxa"/>
            <w:tcBorders>
              <w:bottom w:val="nil"/>
            </w:tcBorders>
          </w:tcPr>
          <w:p w14:paraId="77F297D9" w14:textId="77777777" w:rsidR="005A38AF" w:rsidRPr="00A67DCC" w:rsidRDefault="005A38AF">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รายได้ตามภูมิศาสตร์</w:t>
            </w:r>
          </w:p>
        </w:tc>
        <w:tc>
          <w:tcPr>
            <w:tcW w:w="709" w:type="dxa"/>
            <w:tcBorders>
              <w:bottom w:val="nil"/>
            </w:tcBorders>
            <w:vAlign w:val="bottom"/>
          </w:tcPr>
          <w:p w14:paraId="30B853BF" w14:textId="77777777" w:rsidR="005A38AF" w:rsidRPr="00A67DCC" w:rsidRDefault="005A38AF">
            <w:pPr>
              <w:spacing w:line="240" w:lineRule="auto"/>
              <w:jc w:val="right"/>
              <w:rPr>
                <w:rFonts w:ascii="Browallia New" w:hAnsi="Browallia New" w:cs="Browallia New"/>
                <w:sz w:val="20"/>
                <w:szCs w:val="20"/>
              </w:rPr>
            </w:pPr>
          </w:p>
        </w:tc>
        <w:tc>
          <w:tcPr>
            <w:tcW w:w="728" w:type="dxa"/>
            <w:tcBorders>
              <w:bottom w:val="nil"/>
            </w:tcBorders>
            <w:vAlign w:val="bottom"/>
          </w:tcPr>
          <w:p w14:paraId="2A71A03A" w14:textId="77777777" w:rsidR="005A38AF" w:rsidRPr="00A67DCC" w:rsidRDefault="005A38AF">
            <w:pPr>
              <w:spacing w:line="240" w:lineRule="auto"/>
              <w:jc w:val="right"/>
              <w:rPr>
                <w:rFonts w:ascii="Browallia New" w:hAnsi="Browallia New" w:cs="Browallia New"/>
                <w:sz w:val="20"/>
                <w:szCs w:val="20"/>
              </w:rPr>
            </w:pPr>
          </w:p>
        </w:tc>
        <w:tc>
          <w:tcPr>
            <w:tcW w:w="690" w:type="dxa"/>
            <w:tcBorders>
              <w:bottom w:val="nil"/>
            </w:tcBorders>
            <w:vAlign w:val="bottom"/>
          </w:tcPr>
          <w:p w14:paraId="641CA2BE" w14:textId="77777777" w:rsidR="005A38AF" w:rsidRPr="00A67DCC" w:rsidRDefault="005A38AF">
            <w:pPr>
              <w:spacing w:line="240" w:lineRule="auto"/>
              <w:jc w:val="right"/>
              <w:rPr>
                <w:rFonts w:ascii="Browallia New" w:hAnsi="Browallia New" w:cs="Browallia New"/>
                <w:sz w:val="20"/>
                <w:szCs w:val="20"/>
              </w:rPr>
            </w:pPr>
          </w:p>
        </w:tc>
        <w:tc>
          <w:tcPr>
            <w:tcW w:w="722" w:type="dxa"/>
            <w:tcBorders>
              <w:bottom w:val="nil"/>
            </w:tcBorders>
            <w:vAlign w:val="bottom"/>
          </w:tcPr>
          <w:p w14:paraId="399C2C6A" w14:textId="77777777" w:rsidR="005A38AF" w:rsidRPr="00A67DCC" w:rsidRDefault="005A38AF">
            <w:pPr>
              <w:spacing w:line="240" w:lineRule="auto"/>
              <w:jc w:val="right"/>
              <w:rPr>
                <w:rFonts w:ascii="Browallia New" w:hAnsi="Browallia New" w:cs="Browallia New"/>
                <w:sz w:val="20"/>
                <w:szCs w:val="20"/>
              </w:rPr>
            </w:pPr>
          </w:p>
        </w:tc>
        <w:tc>
          <w:tcPr>
            <w:tcW w:w="737" w:type="dxa"/>
            <w:tcBorders>
              <w:bottom w:val="nil"/>
            </w:tcBorders>
            <w:vAlign w:val="bottom"/>
          </w:tcPr>
          <w:p w14:paraId="3760ACBC" w14:textId="77777777" w:rsidR="005A38AF" w:rsidRPr="00A67DCC" w:rsidRDefault="005A38AF">
            <w:pPr>
              <w:spacing w:line="240" w:lineRule="auto"/>
              <w:jc w:val="right"/>
              <w:rPr>
                <w:rFonts w:ascii="Browallia New" w:hAnsi="Browallia New" w:cs="Browallia New"/>
                <w:sz w:val="20"/>
                <w:szCs w:val="20"/>
              </w:rPr>
            </w:pPr>
          </w:p>
        </w:tc>
        <w:tc>
          <w:tcPr>
            <w:tcW w:w="720" w:type="dxa"/>
            <w:tcBorders>
              <w:bottom w:val="nil"/>
            </w:tcBorders>
            <w:vAlign w:val="bottom"/>
          </w:tcPr>
          <w:p w14:paraId="12CF740D" w14:textId="77777777" w:rsidR="005A38AF" w:rsidRPr="00A67DCC" w:rsidRDefault="005A38AF">
            <w:pPr>
              <w:spacing w:line="240" w:lineRule="auto"/>
              <w:jc w:val="right"/>
              <w:rPr>
                <w:rFonts w:ascii="Browallia New" w:hAnsi="Browallia New" w:cs="Browallia New"/>
                <w:sz w:val="20"/>
                <w:szCs w:val="20"/>
              </w:rPr>
            </w:pPr>
          </w:p>
        </w:tc>
        <w:tc>
          <w:tcPr>
            <w:tcW w:w="732" w:type="dxa"/>
            <w:tcBorders>
              <w:bottom w:val="nil"/>
            </w:tcBorders>
            <w:vAlign w:val="bottom"/>
          </w:tcPr>
          <w:p w14:paraId="3BA3E2B3" w14:textId="77777777" w:rsidR="005A38AF" w:rsidRPr="00A67DCC" w:rsidRDefault="005A38AF">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193CCDEA" w14:textId="77777777" w:rsidR="005A38AF" w:rsidRPr="00A67DCC" w:rsidRDefault="005A38AF">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CB4382A" w14:textId="77777777" w:rsidR="005A38AF" w:rsidRPr="00A67DCC" w:rsidRDefault="005A38AF">
            <w:pPr>
              <w:spacing w:line="240" w:lineRule="auto"/>
              <w:jc w:val="right"/>
              <w:rPr>
                <w:rFonts w:ascii="Browallia New" w:hAnsi="Browallia New" w:cs="Browallia New"/>
                <w:sz w:val="20"/>
                <w:szCs w:val="20"/>
              </w:rPr>
            </w:pPr>
          </w:p>
        </w:tc>
        <w:tc>
          <w:tcPr>
            <w:tcW w:w="708" w:type="dxa"/>
            <w:tcBorders>
              <w:bottom w:val="nil"/>
            </w:tcBorders>
            <w:vAlign w:val="bottom"/>
          </w:tcPr>
          <w:p w14:paraId="38DB78E7" w14:textId="77777777" w:rsidR="005A38AF" w:rsidRPr="00A67DCC" w:rsidRDefault="005A38AF">
            <w:pPr>
              <w:spacing w:line="240" w:lineRule="auto"/>
              <w:jc w:val="right"/>
              <w:rPr>
                <w:rFonts w:ascii="Browallia New" w:hAnsi="Browallia New" w:cs="Browallia New"/>
                <w:sz w:val="20"/>
                <w:szCs w:val="20"/>
              </w:rPr>
            </w:pPr>
          </w:p>
        </w:tc>
        <w:tc>
          <w:tcPr>
            <w:tcW w:w="701" w:type="dxa"/>
            <w:tcBorders>
              <w:bottom w:val="nil"/>
            </w:tcBorders>
            <w:vAlign w:val="bottom"/>
          </w:tcPr>
          <w:p w14:paraId="56BA00FF" w14:textId="77777777" w:rsidR="005A38AF" w:rsidRPr="00A67DCC"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38C510A0" w14:textId="77777777" w:rsidR="005A38AF" w:rsidRPr="00A67DCC"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7B1BA9BB" w14:textId="77777777" w:rsidR="005A38AF" w:rsidRPr="00A67DCC"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6F4B6271" w14:textId="77777777" w:rsidR="005A38AF" w:rsidRPr="00A67DCC" w:rsidRDefault="005A38AF">
            <w:pPr>
              <w:spacing w:line="240" w:lineRule="auto"/>
              <w:jc w:val="right"/>
              <w:rPr>
                <w:rFonts w:ascii="Browallia New" w:hAnsi="Browallia New" w:cs="Browallia New"/>
                <w:sz w:val="20"/>
                <w:szCs w:val="20"/>
              </w:rPr>
            </w:pPr>
          </w:p>
        </w:tc>
        <w:tc>
          <w:tcPr>
            <w:tcW w:w="708" w:type="dxa"/>
            <w:tcBorders>
              <w:bottom w:val="nil"/>
            </w:tcBorders>
            <w:vAlign w:val="bottom"/>
          </w:tcPr>
          <w:p w14:paraId="3A0C7E77" w14:textId="77777777" w:rsidR="005A38AF" w:rsidRPr="00A67DCC" w:rsidRDefault="005A38AF">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0C5C66FD" w14:textId="77777777" w:rsidR="005A38AF" w:rsidRPr="00A67DCC" w:rsidRDefault="005A38AF">
            <w:pPr>
              <w:tabs>
                <w:tab w:val="clear" w:pos="227"/>
                <w:tab w:val="decimal" w:pos="252"/>
              </w:tabs>
              <w:spacing w:line="240" w:lineRule="auto"/>
              <w:jc w:val="right"/>
              <w:rPr>
                <w:rFonts w:ascii="Browallia New" w:hAnsi="Browallia New" w:cs="Browallia New"/>
                <w:sz w:val="20"/>
                <w:szCs w:val="20"/>
              </w:rPr>
            </w:pPr>
          </w:p>
        </w:tc>
      </w:tr>
      <w:tr w:rsidR="005550CB" w:rsidRPr="00A67DCC" w14:paraId="79ABDF64" w14:textId="77777777">
        <w:tblPrEx>
          <w:tblBorders>
            <w:bottom w:val="single" w:sz="4" w:space="0" w:color="auto"/>
          </w:tblBorders>
        </w:tblPrEx>
        <w:tc>
          <w:tcPr>
            <w:tcW w:w="2409" w:type="dxa"/>
            <w:tcBorders>
              <w:bottom w:val="nil"/>
            </w:tcBorders>
          </w:tcPr>
          <w:p w14:paraId="0392FE91" w14:textId="77777777" w:rsidR="005550CB" w:rsidRPr="00A67DCC" w:rsidRDefault="005550CB" w:rsidP="005550C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ในประเทศ</w:t>
            </w:r>
          </w:p>
        </w:tc>
        <w:tc>
          <w:tcPr>
            <w:tcW w:w="709" w:type="dxa"/>
            <w:tcBorders>
              <w:bottom w:val="nil"/>
            </w:tcBorders>
          </w:tcPr>
          <w:p w14:paraId="393CAED5" w14:textId="2F130205"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346 </w:t>
            </w:r>
          </w:p>
        </w:tc>
        <w:tc>
          <w:tcPr>
            <w:tcW w:w="728" w:type="dxa"/>
            <w:tcBorders>
              <w:bottom w:val="nil"/>
            </w:tcBorders>
          </w:tcPr>
          <w:p w14:paraId="680BF705" w14:textId="5CA5BC2B"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ab/>
              <w:t>410</w:t>
            </w:r>
          </w:p>
        </w:tc>
        <w:tc>
          <w:tcPr>
            <w:tcW w:w="690" w:type="dxa"/>
            <w:tcBorders>
              <w:bottom w:val="nil"/>
            </w:tcBorders>
          </w:tcPr>
          <w:p w14:paraId="2E106C42" w14:textId="22578163"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167 </w:t>
            </w:r>
          </w:p>
        </w:tc>
        <w:tc>
          <w:tcPr>
            <w:tcW w:w="722" w:type="dxa"/>
            <w:tcBorders>
              <w:bottom w:val="nil"/>
            </w:tcBorders>
          </w:tcPr>
          <w:p w14:paraId="4715F9F7" w14:textId="6B498225"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196</w:t>
            </w:r>
          </w:p>
        </w:tc>
        <w:tc>
          <w:tcPr>
            <w:tcW w:w="737" w:type="dxa"/>
            <w:tcBorders>
              <w:bottom w:val="nil"/>
            </w:tcBorders>
          </w:tcPr>
          <w:p w14:paraId="31235857" w14:textId="68E102B6"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330 </w:t>
            </w:r>
          </w:p>
        </w:tc>
        <w:tc>
          <w:tcPr>
            <w:tcW w:w="720" w:type="dxa"/>
            <w:tcBorders>
              <w:bottom w:val="nil"/>
            </w:tcBorders>
          </w:tcPr>
          <w:p w14:paraId="3400D2C1" w14:textId="72D3492E"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326</w:t>
            </w:r>
          </w:p>
        </w:tc>
        <w:tc>
          <w:tcPr>
            <w:tcW w:w="732" w:type="dxa"/>
            <w:tcBorders>
              <w:bottom w:val="nil"/>
            </w:tcBorders>
          </w:tcPr>
          <w:p w14:paraId="1EA20517" w14:textId="4E0E60B4" w:rsidR="005550CB" w:rsidRPr="00A67DCC" w:rsidRDefault="005550CB" w:rsidP="005550CB">
            <w:pP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19 </w:t>
            </w:r>
          </w:p>
        </w:tc>
        <w:tc>
          <w:tcPr>
            <w:tcW w:w="720" w:type="dxa"/>
            <w:tcBorders>
              <w:bottom w:val="nil"/>
            </w:tcBorders>
          </w:tcPr>
          <w:p w14:paraId="48AA0811" w14:textId="2EA66E73" w:rsidR="005550CB" w:rsidRPr="00A67DCC" w:rsidRDefault="005550CB" w:rsidP="005550CB">
            <w:pP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71" w:type="dxa"/>
            <w:tcBorders>
              <w:bottom w:val="nil"/>
            </w:tcBorders>
          </w:tcPr>
          <w:p w14:paraId="3E043D4E" w14:textId="50289C88"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55 </w:t>
            </w:r>
          </w:p>
        </w:tc>
        <w:tc>
          <w:tcPr>
            <w:tcW w:w="708" w:type="dxa"/>
            <w:tcBorders>
              <w:bottom w:val="nil"/>
            </w:tcBorders>
            <w:vAlign w:val="bottom"/>
          </w:tcPr>
          <w:p w14:paraId="43B0BDF7" w14:textId="63A94336"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13</w:t>
            </w:r>
          </w:p>
        </w:tc>
        <w:tc>
          <w:tcPr>
            <w:tcW w:w="701" w:type="dxa"/>
            <w:tcBorders>
              <w:bottom w:val="nil"/>
            </w:tcBorders>
          </w:tcPr>
          <w:p w14:paraId="6E748465" w14:textId="05144CE4"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21 </w:t>
            </w:r>
          </w:p>
        </w:tc>
        <w:tc>
          <w:tcPr>
            <w:tcW w:w="709" w:type="dxa"/>
            <w:tcBorders>
              <w:bottom w:val="nil"/>
            </w:tcBorders>
          </w:tcPr>
          <w:p w14:paraId="07080477" w14:textId="14AC4575"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34</w:t>
            </w:r>
          </w:p>
        </w:tc>
        <w:tc>
          <w:tcPr>
            <w:tcW w:w="709" w:type="dxa"/>
            <w:tcBorders>
              <w:bottom w:val="nil"/>
            </w:tcBorders>
          </w:tcPr>
          <w:p w14:paraId="59A000C0" w14:textId="2DDF83BF"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(40)</w:t>
            </w:r>
          </w:p>
        </w:tc>
        <w:tc>
          <w:tcPr>
            <w:tcW w:w="709" w:type="dxa"/>
            <w:tcBorders>
              <w:bottom w:val="nil"/>
            </w:tcBorders>
          </w:tcPr>
          <w:p w14:paraId="6A49B671" w14:textId="44B81D4E"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(30)</w:t>
            </w:r>
          </w:p>
        </w:tc>
        <w:tc>
          <w:tcPr>
            <w:tcW w:w="708" w:type="dxa"/>
            <w:tcBorders>
              <w:bottom w:val="nil"/>
            </w:tcBorders>
          </w:tcPr>
          <w:p w14:paraId="28E8EE16" w14:textId="35954189"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898 </w:t>
            </w:r>
          </w:p>
        </w:tc>
        <w:tc>
          <w:tcPr>
            <w:tcW w:w="709" w:type="dxa"/>
            <w:tcBorders>
              <w:bottom w:val="nil"/>
            </w:tcBorders>
          </w:tcPr>
          <w:p w14:paraId="0B027E17" w14:textId="237E88FB"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960</w:t>
            </w:r>
          </w:p>
        </w:tc>
      </w:tr>
      <w:tr w:rsidR="005550CB" w:rsidRPr="00A67DCC" w14:paraId="2E674BE6" w14:textId="77777777">
        <w:tblPrEx>
          <w:tblBorders>
            <w:bottom w:val="single" w:sz="4" w:space="0" w:color="auto"/>
          </w:tblBorders>
        </w:tblPrEx>
        <w:tc>
          <w:tcPr>
            <w:tcW w:w="2409" w:type="dxa"/>
            <w:tcBorders>
              <w:bottom w:val="nil"/>
            </w:tcBorders>
          </w:tcPr>
          <w:p w14:paraId="51A5F185" w14:textId="77777777" w:rsidR="005550CB" w:rsidRPr="00A67DCC" w:rsidRDefault="005550CB" w:rsidP="005550C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A67DCC">
              <w:rPr>
                <w:rFonts w:ascii="Browallia New" w:hAnsi="Browallia New" w:cs="Browallia New"/>
                <w:sz w:val="20"/>
                <w:szCs w:val="20"/>
                <w:cs/>
              </w:rPr>
              <w:t>ต่างประเทศ</w:t>
            </w:r>
          </w:p>
        </w:tc>
        <w:tc>
          <w:tcPr>
            <w:tcW w:w="709" w:type="dxa"/>
            <w:tcBorders>
              <w:bottom w:val="nil"/>
            </w:tcBorders>
          </w:tcPr>
          <w:p w14:paraId="662F4E43" w14:textId="07414892"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31 </w:t>
            </w:r>
          </w:p>
        </w:tc>
        <w:tc>
          <w:tcPr>
            <w:tcW w:w="728" w:type="dxa"/>
            <w:tcBorders>
              <w:bottom w:val="nil"/>
            </w:tcBorders>
          </w:tcPr>
          <w:p w14:paraId="3FDA3D1A" w14:textId="5D30AF49"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32</w:t>
            </w:r>
          </w:p>
        </w:tc>
        <w:tc>
          <w:tcPr>
            <w:tcW w:w="690" w:type="dxa"/>
            <w:tcBorders>
              <w:bottom w:val="nil"/>
            </w:tcBorders>
          </w:tcPr>
          <w:p w14:paraId="3266E357" w14:textId="120B84CA"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2" w:type="dxa"/>
            <w:tcBorders>
              <w:bottom w:val="nil"/>
            </w:tcBorders>
          </w:tcPr>
          <w:p w14:paraId="302C52BA" w14:textId="7E12C7AA"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7" w:type="dxa"/>
            <w:tcBorders>
              <w:bottom w:val="nil"/>
            </w:tcBorders>
          </w:tcPr>
          <w:p w14:paraId="2F6E8668" w14:textId="1B31F1F0"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bottom w:val="nil"/>
            </w:tcBorders>
          </w:tcPr>
          <w:p w14:paraId="3E271FA5" w14:textId="2EAB7155"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2" w:type="dxa"/>
            <w:tcBorders>
              <w:bottom w:val="nil"/>
            </w:tcBorders>
          </w:tcPr>
          <w:p w14:paraId="7DF5CAF0" w14:textId="18A0B927" w:rsidR="005550CB" w:rsidRPr="00A67DCC" w:rsidRDefault="005550CB" w:rsidP="005550C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bottom w:val="nil"/>
            </w:tcBorders>
          </w:tcPr>
          <w:p w14:paraId="59775CC3" w14:textId="41E7FCEE" w:rsidR="005550CB" w:rsidRPr="00A67DCC" w:rsidRDefault="005550CB" w:rsidP="005550C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71" w:type="dxa"/>
            <w:tcBorders>
              <w:bottom w:val="nil"/>
            </w:tcBorders>
          </w:tcPr>
          <w:p w14:paraId="532E7D2E" w14:textId="4109E659"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8" w:type="dxa"/>
            <w:tcBorders>
              <w:bottom w:val="nil"/>
            </w:tcBorders>
          </w:tcPr>
          <w:p w14:paraId="39852D78" w14:textId="6F845FE8"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01" w:type="dxa"/>
            <w:tcBorders>
              <w:bottom w:val="nil"/>
            </w:tcBorders>
          </w:tcPr>
          <w:p w14:paraId="452E33AE" w14:textId="76D67A4D"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bottom w:val="nil"/>
            </w:tcBorders>
          </w:tcPr>
          <w:p w14:paraId="188160F2" w14:textId="2FF1560C"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09" w:type="dxa"/>
            <w:tcBorders>
              <w:bottom w:val="nil"/>
            </w:tcBorders>
          </w:tcPr>
          <w:p w14:paraId="3670E960" w14:textId="72CE0C07"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bottom w:val="nil"/>
            </w:tcBorders>
          </w:tcPr>
          <w:p w14:paraId="24B5C9F7" w14:textId="664925C1" w:rsidR="005550CB" w:rsidRPr="00A67DCC" w:rsidRDefault="005550CB" w:rsidP="005550CB">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A67DCC">
              <w:rPr>
                <w:rFonts w:ascii="Browallia New" w:hAnsi="Browallia New" w:cs="Browallia New"/>
                <w:sz w:val="20"/>
                <w:szCs w:val="20"/>
              </w:rPr>
              <w:t>-</w:t>
            </w:r>
          </w:p>
        </w:tc>
        <w:tc>
          <w:tcPr>
            <w:tcW w:w="708" w:type="dxa"/>
            <w:tcBorders>
              <w:bottom w:val="nil"/>
            </w:tcBorders>
          </w:tcPr>
          <w:p w14:paraId="6D11C425" w14:textId="3A0002BB" w:rsidR="005550CB" w:rsidRPr="00A67DCC" w:rsidRDefault="005550CB" w:rsidP="005550C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31 </w:t>
            </w:r>
          </w:p>
        </w:tc>
        <w:tc>
          <w:tcPr>
            <w:tcW w:w="709" w:type="dxa"/>
            <w:tcBorders>
              <w:bottom w:val="nil"/>
            </w:tcBorders>
          </w:tcPr>
          <w:p w14:paraId="5D9EC137" w14:textId="4859C818" w:rsidR="005550CB" w:rsidRPr="00A67DCC" w:rsidRDefault="005550CB" w:rsidP="005550C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32</w:t>
            </w:r>
          </w:p>
        </w:tc>
      </w:tr>
      <w:tr w:rsidR="005550CB" w:rsidRPr="00A67DCC" w14:paraId="540286F6" w14:textId="77777777">
        <w:tblPrEx>
          <w:tblBorders>
            <w:bottom w:val="single" w:sz="4" w:space="0" w:color="auto"/>
          </w:tblBorders>
        </w:tblPrEx>
        <w:tc>
          <w:tcPr>
            <w:tcW w:w="2409" w:type="dxa"/>
            <w:tcBorders>
              <w:bottom w:val="nil"/>
            </w:tcBorders>
          </w:tcPr>
          <w:p w14:paraId="4BD78621" w14:textId="77777777" w:rsidR="005550CB" w:rsidRPr="00A67DCC" w:rsidRDefault="005550CB" w:rsidP="005550C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รวม</w:t>
            </w:r>
          </w:p>
        </w:tc>
        <w:tc>
          <w:tcPr>
            <w:tcW w:w="709" w:type="dxa"/>
            <w:tcBorders>
              <w:bottom w:val="nil"/>
            </w:tcBorders>
          </w:tcPr>
          <w:p w14:paraId="26417615" w14:textId="6E89B8D7"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377 </w:t>
            </w:r>
          </w:p>
        </w:tc>
        <w:tc>
          <w:tcPr>
            <w:tcW w:w="728" w:type="dxa"/>
            <w:tcBorders>
              <w:bottom w:val="nil"/>
            </w:tcBorders>
          </w:tcPr>
          <w:p w14:paraId="385BD228" w14:textId="2FC1726A"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442</w:t>
            </w:r>
          </w:p>
        </w:tc>
        <w:tc>
          <w:tcPr>
            <w:tcW w:w="690" w:type="dxa"/>
            <w:tcBorders>
              <w:bottom w:val="nil"/>
            </w:tcBorders>
          </w:tcPr>
          <w:p w14:paraId="359A09CB" w14:textId="5EF1FA58"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167 </w:t>
            </w:r>
          </w:p>
        </w:tc>
        <w:tc>
          <w:tcPr>
            <w:tcW w:w="722" w:type="dxa"/>
            <w:tcBorders>
              <w:bottom w:val="nil"/>
            </w:tcBorders>
          </w:tcPr>
          <w:p w14:paraId="7176929A" w14:textId="3182B946"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196</w:t>
            </w:r>
          </w:p>
        </w:tc>
        <w:tc>
          <w:tcPr>
            <w:tcW w:w="737" w:type="dxa"/>
            <w:tcBorders>
              <w:bottom w:val="nil"/>
            </w:tcBorders>
          </w:tcPr>
          <w:p w14:paraId="6CE30053" w14:textId="661B344A"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330 </w:t>
            </w:r>
          </w:p>
        </w:tc>
        <w:tc>
          <w:tcPr>
            <w:tcW w:w="720" w:type="dxa"/>
            <w:tcBorders>
              <w:bottom w:val="nil"/>
            </w:tcBorders>
          </w:tcPr>
          <w:p w14:paraId="5B905D06" w14:textId="02279B08"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326</w:t>
            </w:r>
          </w:p>
        </w:tc>
        <w:tc>
          <w:tcPr>
            <w:tcW w:w="732" w:type="dxa"/>
            <w:tcBorders>
              <w:bottom w:val="nil"/>
            </w:tcBorders>
          </w:tcPr>
          <w:p w14:paraId="4C4D862C" w14:textId="68EBC5E3" w:rsidR="005550CB" w:rsidRPr="00A67DCC" w:rsidRDefault="005550CB" w:rsidP="005550C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19 </w:t>
            </w:r>
          </w:p>
        </w:tc>
        <w:tc>
          <w:tcPr>
            <w:tcW w:w="720" w:type="dxa"/>
            <w:tcBorders>
              <w:bottom w:val="nil"/>
            </w:tcBorders>
          </w:tcPr>
          <w:p w14:paraId="55211B67" w14:textId="7BDF176A" w:rsidR="005550CB" w:rsidRPr="00A67DCC" w:rsidRDefault="005550CB" w:rsidP="005550C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71" w:type="dxa"/>
            <w:tcBorders>
              <w:bottom w:val="nil"/>
            </w:tcBorders>
          </w:tcPr>
          <w:p w14:paraId="72251AF4" w14:textId="33D6AF1D"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55 </w:t>
            </w:r>
          </w:p>
        </w:tc>
        <w:tc>
          <w:tcPr>
            <w:tcW w:w="708" w:type="dxa"/>
            <w:tcBorders>
              <w:bottom w:val="nil"/>
            </w:tcBorders>
            <w:vAlign w:val="bottom"/>
          </w:tcPr>
          <w:p w14:paraId="1487E8FF" w14:textId="446039B2"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13</w:t>
            </w:r>
          </w:p>
        </w:tc>
        <w:tc>
          <w:tcPr>
            <w:tcW w:w="701" w:type="dxa"/>
            <w:tcBorders>
              <w:bottom w:val="nil"/>
            </w:tcBorders>
          </w:tcPr>
          <w:p w14:paraId="3D0236E9" w14:textId="1D1ED403"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21 </w:t>
            </w:r>
          </w:p>
        </w:tc>
        <w:tc>
          <w:tcPr>
            <w:tcW w:w="709" w:type="dxa"/>
            <w:tcBorders>
              <w:bottom w:val="nil"/>
            </w:tcBorders>
          </w:tcPr>
          <w:p w14:paraId="19014BEF" w14:textId="587EDB35"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34</w:t>
            </w:r>
          </w:p>
        </w:tc>
        <w:tc>
          <w:tcPr>
            <w:tcW w:w="709" w:type="dxa"/>
            <w:tcBorders>
              <w:bottom w:val="nil"/>
            </w:tcBorders>
          </w:tcPr>
          <w:p w14:paraId="61CAC7A5" w14:textId="65B059FC"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(40)</w:t>
            </w:r>
          </w:p>
        </w:tc>
        <w:tc>
          <w:tcPr>
            <w:tcW w:w="709" w:type="dxa"/>
            <w:tcBorders>
              <w:bottom w:val="nil"/>
            </w:tcBorders>
          </w:tcPr>
          <w:p w14:paraId="3B59EB25" w14:textId="1F3A56F3"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(30)</w:t>
            </w:r>
          </w:p>
        </w:tc>
        <w:tc>
          <w:tcPr>
            <w:tcW w:w="708" w:type="dxa"/>
            <w:tcBorders>
              <w:bottom w:val="nil"/>
            </w:tcBorders>
          </w:tcPr>
          <w:p w14:paraId="039EBAFE" w14:textId="2D75913B" w:rsidR="005550CB" w:rsidRPr="00A67DCC" w:rsidRDefault="005550CB" w:rsidP="005550C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929 </w:t>
            </w:r>
          </w:p>
        </w:tc>
        <w:tc>
          <w:tcPr>
            <w:tcW w:w="709" w:type="dxa"/>
            <w:tcBorders>
              <w:bottom w:val="nil"/>
            </w:tcBorders>
          </w:tcPr>
          <w:p w14:paraId="7B785FDC" w14:textId="375E226D" w:rsidR="005550CB" w:rsidRPr="00A67DCC" w:rsidRDefault="005550CB" w:rsidP="005550C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992</w:t>
            </w:r>
          </w:p>
        </w:tc>
      </w:tr>
      <w:tr w:rsidR="005550CB" w:rsidRPr="00A67DCC" w14:paraId="1A66EA82" w14:textId="77777777">
        <w:tblPrEx>
          <w:tblBorders>
            <w:bottom w:val="single" w:sz="4" w:space="0" w:color="auto"/>
          </w:tblBorders>
        </w:tblPrEx>
        <w:tc>
          <w:tcPr>
            <w:tcW w:w="2409" w:type="dxa"/>
          </w:tcPr>
          <w:p w14:paraId="000077F1" w14:textId="77777777" w:rsidR="005550CB" w:rsidRPr="00A67DCC" w:rsidRDefault="005550CB" w:rsidP="005550C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 xml:space="preserve">กำไรขั้นต้น </w:t>
            </w:r>
          </w:p>
        </w:tc>
        <w:tc>
          <w:tcPr>
            <w:tcW w:w="709" w:type="dxa"/>
            <w:tcBorders>
              <w:bottom w:val="nil"/>
            </w:tcBorders>
          </w:tcPr>
          <w:p w14:paraId="2D061399" w14:textId="193B34E4"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32</w:t>
            </w:r>
            <w:r w:rsidR="00807D39" w:rsidRPr="00A67DCC">
              <w:rPr>
                <w:rFonts w:ascii="Browallia New" w:hAnsi="Browallia New" w:cs="Browallia New"/>
                <w:sz w:val="20"/>
                <w:szCs w:val="20"/>
              </w:rPr>
              <w:t>6</w:t>
            </w:r>
            <w:r w:rsidRPr="00A67DCC">
              <w:rPr>
                <w:rFonts w:ascii="Browallia New" w:hAnsi="Browallia New" w:cs="Browallia New"/>
                <w:sz w:val="20"/>
                <w:szCs w:val="20"/>
              </w:rPr>
              <w:t xml:space="preserve"> </w:t>
            </w:r>
          </w:p>
        </w:tc>
        <w:tc>
          <w:tcPr>
            <w:tcW w:w="728" w:type="dxa"/>
            <w:tcBorders>
              <w:bottom w:val="nil"/>
            </w:tcBorders>
          </w:tcPr>
          <w:p w14:paraId="5D2A8D27" w14:textId="2B4F1FC1"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374</w:t>
            </w:r>
          </w:p>
        </w:tc>
        <w:tc>
          <w:tcPr>
            <w:tcW w:w="690" w:type="dxa"/>
            <w:tcBorders>
              <w:bottom w:val="nil"/>
            </w:tcBorders>
          </w:tcPr>
          <w:p w14:paraId="4475FE1D" w14:textId="418E3506"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6</w:t>
            </w:r>
            <w:r w:rsidR="00807D39" w:rsidRPr="00A67DCC">
              <w:rPr>
                <w:rFonts w:ascii="Browallia New" w:hAnsi="Browallia New" w:cs="Browallia New"/>
                <w:sz w:val="20"/>
                <w:szCs w:val="20"/>
              </w:rPr>
              <w:t>2</w:t>
            </w:r>
            <w:r w:rsidRPr="00A67DCC">
              <w:rPr>
                <w:rFonts w:ascii="Browallia New" w:hAnsi="Browallia New" w:cs="Browallia New"/>
                <w:sz w:val="20"/>
                <w:szCs w:val="20"/>
              </w:rPr>
              <w:t xml:space="preserve"> </w:t>
            </w:r>
          </w:p>
        </w:tc>
        <w:tc>
          <w:tcPr>
            <w:tcW w:w="722" w:type="dxa"/>
            <w:tcBorders>
              <w:bottom w:val="nil"/>
            </w:tcBorders>
          </w:tcPr>
          <w:p w14:paraId="7DA27C6B" w14:textId="7F0A7749"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77</w:t>
            </w:r>
          </w:p>
        </w:tc>
        <w:tc>
          <w:tcPr>
            <w:tcW w:w="737" w:type="dxa"/>
            <w:tcBorders>
              <w:bottom w:val="nil"/>
            </w:tcBorders>
          </w:tcPr>
          <w:p w14:paraId="5D8C0590" w14:textId="3CB1EC40"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160 </w:t>
            </w:r>
          </w:p>
        </w:tc>
        <w:tc>
          <w:tcPr>
            <w:tcW w:w="720" w:type="dxa"/>
            <w:tcBorders>
              <w:bottom w:val="nil"/>
            </w:tcBorders>
          </w:tcPr>
          <w:p w14:paraId="5FBE4658" w14:textId="44732A84"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164</w:t>
            </w:r>
          </w:p>
        </w:tc>
        <w:tc>
          <w:tcPr>
            <w:tcW w:w="732" w:type="dxa"/>
            <w:tcBorders>
              <w:bottom w:val="nil"/>
            </w:tcBorders>
          </w:tcPr>
          <w:p w14:paraId="219D806D" w14:textId="38138290" w:rsidR="005550CB" w:rsidRPr="00A67DCC" w:rsidRDefault="005550CB" w:rsidP="005550C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 </w:t>
            </w:r>
          </w:p>
        </w:tc>
        <w:tc>
          <w:tcPr>
            <w:tcW w:w="720" w:type="dxa"/>
            <w:tcBorders>
              <w:bottom w:val="nil"/>
            </w:tcBorders>
            <w:vAlign w:val="bottom"/>
          </w:tcPr>
          <w:p w14:paraId="3254A300" w14:textId="38923F5C"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w:t>
            </w:r>
          </w:p>
        </w:tc>
        <w:tc>
          <w:tcPr>
            <w:tcW w:w="771" w:type="dxa"/>
            <w:tcBorders>
              <w:bottom w:val="nil"/>
            </w:tcBorders>
          </w:tcPr>
          <w:p w14:paraId="73FE02D3" w14:textId="4E08A9A6"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12 </w:t>
            </w:r>
          </w:p>
        </w:tc>
        <w:tc>
          <w:tcPr>
            <w:tcW w:w="708" w:type="dxa"/>
            <w:tcBorders>
              <w:bottom w:val="nil"/>
            </w:tcBorders>
            <w:vAlign w:val="bottom"/>
          </w:tcPr>
          <w:p w14:paraId="72BF51F5" w14:textId="3A924997"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w:t>
            </w:r>
          </w:p>
        </w:tc>
        <w:tc>
          <w:tcPr>
            <w:tcW w:w="701" w:type="dxa"/>
            <w:tcBorders>
              <w:bottom w:val="nil"/>
            </w:tcBorders>
          </w:tcPr>
          <w:p w14:paraId="30B82734" w14:textId="42B82A44"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 </w:t>
            </w:r>
          </w:p>
        </w:tc>
        <w:tc>
          <w:tcPr>
            <w:tcW w:w="709" w:type="dxa"/>
            <w:tcBorders>
              <w:bottom w:val="nil"/>
            </w:tcBorders>
            <w:vAlign w:val="bottom"/>
          </w:tcPr>
          <w:p w14:paraId="23C4D1D4" w14:textId="15AC59B9"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19</w:t>
            </w:r>
          </w:p>
        </w:tc>
        <w:tc>
          <w:tcPr>
            <w:tcW w:w="709" w:type="dxa"/>
            <w:tcBorders>
              <w:bottom w:val="nil"/>
            </w:tcBorders>
          </w:tcPr>
          <w:p w14:paraId="50B286FC" w14:textId="3978F2B0" w:rsidR="005550CB" w:rsidRPr="00A67DCC" w:rsidRDefault="005550CB" w:rsidP="005550CB">
            <w:pPr>
              <w:pBdr>
                <w:bottom w:val="single" w:sz="12" w:space="1" w:color="auto"/>
              </w:pBdr>
              <w:spacing w:line="240" w:lineRule="auto"/>
              <w:jc w:val="right"/>
              <w:rPr>
                <w:rFonts w:ascii="Browallia New" w:hAnsi="Browallia New" w:cs="Browallia New"/>
                <w:sz w:val="20"/>
                <w:szCs w:val="20"/>
                <w:cs/>
              </w:rPr>
            </w:pPr>
            <w:r w:rsidRPr="00A67DCC">
              <w:rPr>
                <w:rFonts w:ascii="Browallia New" w:hAnsi="Browallia New" w:cs="Browallia New"/>
                <w:sz w:val="20"/>
                <w:szCs w:val="20"/>
              </w:rPr>
              <w:t xml:space="preserve"> (23)</w:t>
            </w:r>
          </w:p>
        </w:tc>
        <w:tc>
          <w:tcPr>
            <w:tcW w:w="709" w:type="dxa"/>
            <w:tcBorders>
              <w:bottom w:val="nil"/>
            </w:tcBorders>
          </w:tcPr>
          <w:p w14:paraId="6BF14AA2" w14:textId="1C266918"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(12)</w:t>
            </w:r>
          </w:p>
        </w:tc>
        <w:tc>
          <w:tcPr>
            <w:tcW w:w="708" w:type="dxa"/>
            <w:tcBorders>
              <w:bottom w:val="nil"/>
            </w:tcBorders>
          </w:tcPr>
          <w:p w14:paraId="22C927EF" w14:textId="5AD5628C" w:rsidR="005550CB" w:rsidRPr="00A67DCC" w:rsidRDefault="005550CB" w:rsidP="005550C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55</w:t>
            </w:r>
            <w:r w:rsidR="002D4A35" w:rsidRPr="00A67DCC">
              <w:rPr>
                <w:rFonts w:ascii="Browallia New" w:hAnsi="Browallia New" w:cs="Browallia New"/>
                <w:sz w:val="20"/>
                <w:szCs w:val="20"/>
              </w:rPr>
              <w:t>9</w:t>
            </w:r>
            <w:r w:rsidRPr="00A67DCC">
              <w:rPr>
                <w:rFonts w:ascii="Browallia New" w:hAnsi="Browallia New" w:cs="Browallia New"/>
                <w:sz w:val="20"/>
                <w:szCs w:val="20"/>
              </w:rPr>
              <w:t xml:space="preserve"> </w:t>
            </w:r>
          </w:p>
        </w:tc>
        <w:tc>
          <w:tcPr>
            <w:tcW w:w="709" w:type="dxa"/>
            <w:tcBorders>
              <w:bottom w:val="nil"/>
            </w:tcBorders>
          </w:tcPr>
          <w:p w14:paraId="1A0DB1B3" w14:textId="315B840B"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628</w:t>
            </w:r>
          </w:p>
        </w:tc>
      </w:tr>
      <w:tr w:rsidR="005550CB" w:rsidRPr="00A67DCC" w14:paraId="32350B88" w14:textId="77777777">
        <w:tblPrEx>
          <w:tblBorders>
            <w:bottom w:val="single" w:sz="4" w:space="0" w:color="auto"/>
          </w:tblBorders>
        </w:tblPrEx>
        <w:trPr>
          <w:trHeight w:val="198"/>
        </w:trPr>
        <w:tc>
          <w:tcPr>
            <w:tcW w:w="2409" w:type="dxa"/>
            <w:tcBorders>
              <w:top w:val="nil"/>
            </w:tcBorders>
          </w:tcPr>
          <w:p w14:paraId="793F45D4" w14:textId="77777777" w:rsidR="005550CB" w:rsidRPr="00A67DCC" w:rsidRDefault="005550CB" w:rsidP="005550CB">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0B66D699" w14:textId="77777777" w:rsidR="005550CB" w:rsidRPr="00A67DCC" w:rsidRDefault="005550CB" w:rsidP="005550CB">
            <w:pPr>
              <w:spacing w:line="240" w:lineRule="auto"/>
              <w:jc w:val="right"/>
              <w:rPr>
                <w:rFonts w:ascii="Browallia New" w:hAnsi="Browallia New" w:cs="Browallia New"/>
                <w:sz w:val="14"/>
                <w:szCs w:val="14"/>
              </w:rPr>
            </w:pPr>
          </w:p>
        </w:tc>
        <w:tc>
          <w:tcPr>
            <w:tcW w:w="728" w:type="dxa"/>
            <w:tcBorders>
              <w:top w:val="nil"/>
            </w:tcBorders>
            <w:vAlign w:val="bottom"/>
          </w:tcPr>
          <w:p w14:paraId="0343535F" w14:textId="77777777" w:rsidR="005550CB" w:rsidRPr="00A67DCC" w:rsidRDefault="005550CB" w:rsidP="005550CB">
            <w:pPr>
              <w:spacing w:line="240" w:lineRule="auto"/>
              <w:jc w:val="right"/>
              <w:rPr>
                <w:rFonts w:ascii="Browallia New" w:hAnsi="Browallia New" w:cs="Browallia New"/>
                <w:sz w:val="14"/>
                <w:szCs w:val="14"/>
              </w:rPr>
            </w:pPr>
          </w:p>
        </w:tc>
        <w:tc>
          <w:tcPr>
            <w:tcW w:w="690" w:type="dxa"/>
            <w:tcBorders>
              <w:top w:val="nil"/>
            </w:tcBorders>
          </w:tcPr>
          <w:p w14:paraId="48E2284C"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Borders>
              <w:top w:val="nil"/>
            </w:tcBorders>
          </w:tcPr>
          <w:p w14:paraId="2730BBB6" w14:textId="77777777" w:rsidR="005550CB" w:rsidRPr="00A67DCC" w:rsidRDefault="005550CB" w:rsidP="005550CB">
            <w:pPr>
              <w:spacing w:line="240" w:lineRule="auto"/>
              <w:jc w:val="right"/>
              <w:rPr>
                <w:rFonts w:ascii="Browallia New" w:hAnsi="Browallia New" w:cs="Browallia New"/>
                <w:sz w:val="14"/>
                <w:szCs w:val="14"/>
              </w:rPr>
            </w:pPr>
          </w:p>
        </w:tc>
        <w:tc>
          <w:tcPr>
            <w:tcW w:w="737" w:type="dxa"/>
            <w:tcBorders>
              <w:top w:val="nil"/>
            </w:tcBorders>
          </w:tcPr>
          <w:p w14:paraId="139E0644"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Borders>
              <w:top w:val="nil"/>
            </w:tcBorders>
          </w:tcPr>
          <w:p w14:paraId="30632DAE" w14:textId="77777777" w:rsidR="005550CB" w:rsidRPr="00A67DCC" w:rsidRDefault="005550CB" w:rsidP="005550CB">
            <w:pPr>
              <w:spacing w:line="240" w:lineRule="auto"/>
              <w:jc w:val="right"/>
              <w:rPr>
                <w:rFonts w:ascii="Browallia New" w:hAnsi="Browallia New" w:cs="Browallia New"/>
                <w:sz w:val="14"/>
                <w:szCs w:val="14"/>
              </w:rPr>
            </w:pPr>
          </w:p>
        </w:tc>
        <w:tc>
          <w:tcPr>
            <w:tcW w:w="732" w:type="dxa"/>
            <w:tcBorders>
              <w:top w:val="nil"/>
            </w:tcBorders>
          </w:tcPr>
          <w:p w14:paraId="67DC30EB" w14:textId="77777777" w:rsidR="005550CB" w:rsidRPr="00A67DCC" w:rsidRDefault="005550CB" w:rsidP="005550CB">
            <w:pPr>
              <w:tabs>
                <w:tab w:val="clear" w:pos="4451"/>
                <w:tab w:val="left" w:pos="507"/>
              </w:tabs>
              <w:spacing w:line="240" w:lineRule="auto"/>
              <w:jc w:val="right"/>
              <w:rPr>
                <w:rFonts w:ascii="Browallia New" w:hAnsi="Browallia New" w:cs="Browallia New"/>
                <w:sz w:val="20"/>
                <w:szCs w:val="20"/>
              </w:rPr>
            </w:pPr>
          </w:p>
        </w:tc>
        <w:tc>
          <w:tcPr>
            <w:tcW w:w="720" w:type="dxa"/>
            <w:tcBorders>
              <w:top w:val="nil"/>
            </w:tcBorders>
          </w:tcPr>
          <w:p w14:paraId="054D96DE" w14:textId="77777777" w:rsidR="005550CB" w:rsidRPr="00A67DCC" w:rsidRDefault="005550CB" w:rsidP="005550CB">
            <w:pPr>
              <w:spacing w:line="240" w:lineRule="auto"/>
              <w:jc w:val="right"/>
              <w:rPr>
                <w:rFonts w:ascii="Browallia New" w:hAnsi="Browallia New" w:cs="Browallia New"/>
                <w:sz w:val="14"/>
                <w:szCs w:val="14"/>
              </w:rPr>
            </w:pPr>
          </w:p>
        </w:tc>
        <w:tc>
          <w:tcPr>
            <w:tcW w:w="771" w:type="dxa"/>
            <w:tcBorders>
              <w:top w:val="nil"/>
            </w:tcBorders>
          </w:tcPr>
          <w:p w14:paraId="0CA180EB"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Borders>
              <w:top w:val="nil"/>
            </w:tcBorders>
          </w:tcPr>
          <w:p w14:paraId="2ADB68AD" w14:textId="77777777" w:rsidR="005550CB" w:rsidRPr="00A67DCC" w:rsidRDefault="005550CB" w:rsidP="005550CB">
            <w:pPr>
              <w:spacing w:line="240" w:lineRule="auto"/>
              <w:jc w:val="right"/>
              <w:rPr>
                <w:rFonts w:ascii="Browallia New" w:hAnsi="Browallia New" w:cs="Browallia New"/>
                <w:sz w:val="14"/>
                <w:szCs w:val="14"/>
              </w:rPr>
            </w:pPr>
          </w:p>
        </w:tc>
        <w:tc>
          <w:tcPr>
            <w:tcW w:w="701" w:type="dxa"/>
            <w:tcBorders>
              <w:top w:val="nil"/>
            </w:tcBorders>
          </w:tcPr>
          <w:p w14:paraId="3E4B7C41"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70EAA76C" w14:textId="77777777" w:rsidR="005550CB" w:rsidRPr="00A67DCC" w:rsidRDefault="005550CB" w:rsidP="005550CB">
            <w:pPr>
              <w:spacing w:line="240" w:lineRule="auto"/>
              <w:jc w:val="right"/>
              <w:rPr>
                <w:rFonts w:ascii="Browallia New" w:hAnsi="Browallia New" w:cs="Browallia New"/>
                <w:sz w:val="14"/>
                <w:szCs w:val="14"/>
              </w:rPr>
            </w:pPr>
          </w:p>
        </w:tc>
        <w:tc>
          <w:tcPr>
            <w:tcW w:w="709" w:type="dxa"/>
            <w:tcBorders>
              <w:top w:val="nil"/>
            </w:tcBorders>
          </w:tcPr>
          <w:p w14:paraId="7525C3F5"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44DB733B" w14:textId="77777777" w:rsidR="005550CB" w:rsidRPr="00A67DCC" w:rsidRDefault="005550CB" w:rsidP="005550CB">
            <w:pPr>
              <w:spacing w:line="240" w:lineRule="auto"/>
              <w:jc w:val="right"/>
              <w:rPr>
                <w:rFonts w:ascii="Browallia New" w:hAnsi="Browallia New" w:cs="Browallia New"/>
                <w:sz w:val="14"/>
                <w:szCs w:val="14"/>
              </w:rPr>
            </w:pPr>
          </w:p>
        </w:tc>
        <w:tc>
          <w:tcPr>
            <w:tcW w:w="708" w:type="dxa"/>
            <w:tcBorders>
              <w:top w:val="nil"/>
            </w:tcBorders>
          </w:tcPr>
          <w:p w14:paraId="31E0878F" w14:textId="77777777"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0DBD4CB9" w14:textId="77777777" w:rsidR="005550CB" w:rsidRPr="00A67DCC" w:rsidRDefault="005550CB" w:rsidP="005550CB">
            <w:pPr>
              <w:spacing w:line="240" w:lineRule="auto"/>
              <w:jc w:val="right"/>
              <w:rPr>
                <w:rFonts w:ascii="Browallia New" w:hAnsi="Browallia New" w:cs="Browallia New"/>
                <w:sz w:val="14"/>
                <w:szCs w:val="14"/>
              </w:rPr>
            </w:pPr>
          </w:p>
        </w:tc>
      </w:tr>
      <w:tr w:rsidR="005550CB" w:rsidRPr="00A67DCC" w14:paraId="4FEA883D" w14:textId="77777777">
        <w:tblPrEx>
          <w:tblBorders>
            <w:bottom w:val="single" w:sz="4" w:space="0" w:color="auto"/>
          </w:tblBorders>
        </w:tblPrEx>
        <w:tc>
          <w:tcPr>
            <w:tcW w:w="2409" w:type="dxa"/>
            <w:tcBorders>
              <w:top w:val="nil"/>
            </w:tcBorders>
          </w:tcPr>
          <w:p w14:paraId="38082E55" w14:textId="77777777" w:rsidR="005550CB" w:rsidRPr="00A67DCC" w:rsidRDefault="005550CB" w:rsidP="005550CB">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2CE6491F"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Borders>
              <w:top w:val="nil"/>
            </w:tcBorders>
            <w:vAlign w:val="bottom"/>
          </w:tcPr>
          <w:p w14:paraId="199006BA"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Borders>
              <w:top w:val="nil"/>
            </w:tcBorders>
          </w:tcPr>
          <w:p w14:paraId="455EC697"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Borders>
              <w:top w:val="nil"/>
            </w:tcBorders>
          </w:tcPr>
          <w:p w14:paraId="5FF57176"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Borders>
              <w:top w:val="nil"/>
            </w:tcBorders>
          </w:tcPr>
          <w:p w14:paraId="660E9734"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Borders>
              <w:top w:val="nil"/>
            </w:tcBorders>
            <w:vAlign w:val="bottom"/>
          </w:tcPr>
          <w:p w14:paraId="58CB8FD7"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Borders>
              <w:top w:val="nil"/>
            </w:tcBorders>
          </w:tcPr>
          <w:p w14:paraId="1459FECE" w14:textId="77777777" w:rsidR="005550CB" w:rsidRPr="00A67DCC" w:rsidRDefault="005550CB" w:rsidP="005550CB">
            <w:pPr>
              <w:tabs>
                <w:tab w:val="clear" w:pos="4451"/>
                <w:tab w:val="left" w:pos="507"/>
              </w:tabs>
              <w:spacing w:line="240" w:lineRule="auto"/>
              <w:jc w:val="right"/>
              <w:rPr>
                <w:rFonts w:ascii="Browallia New" w:hAnsi="Browallia New" w:cs="Browallia New"/>
                <w:sz w:val="20"/>
                <w:szCs w:val="20"/>
              </w:rPr>
            </w:pPr>
          </w:p>
        </w:tc>
        <w:tc>
          <w:tcPr>
            <w:tcW w:w="720" w:type="dxa"/>
            <w:tcBorders>
              <w:top w:val="nil"/>
            </w:tcBorders>
          </w:tcPr>
          <w:p w14:paraId="5B90D430"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Borders>
              <w:top w:val="nil"/>
            </w:tcBorders>
          </w:tcPr>
          <w:p w14:paraId="5E292DD9"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Borders>
              <w:top w:val="nil"/>
            </w:tcBorders>
          </w:tcPr>
          <w:p w14:paraId="6CD0B3B3"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Borders>
              <w:top w:val="nil"/>
            </w:tcBorders>
          </w:tcPr>
          <w:p w14:paraId="1D8ABA03"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6E0ED2CA"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49B97715"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6B1A4974"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Borders>
              <w:top w:val="nil"/>
            </w:tcBorders>
          </w:tcPr>
          <w:p w14:paraId="6A80C566" w14:textId="77777777"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6921C75F" w14:textId="77777777" w:rsidR="005550CB" w:rsidRPr="00A67DCC" w:rsidRDefault="005550CB" w:rsidP="005550CB">
            <w:pPr>
              <w:spacing w:line="240" w:lineRule="auto"/>
              <w:jc w:val="right"/>
              <w:rPr>
                <w:rFonts w:ascii="Browallia New" w:hAnsi="Browallia New" w:cs="Browallia New"/>
                <w:sz w:val="20"/>
                <w:szCs w:val="20"/>
              </w:rPr>
            </w:pPr>
          </w:p>
        </w:tc>
      </w:tr>
      <w:tr w:rsidR="005550CB" w:rsidRPr="00A67DCC" w14:paraId="4C99EE05" w14:textId="77777777">
        <w:tblPrEx>
          <w:tblBorders>
            <w:bottom w:val="single" w:sz="4" w:space="0" w:color="auto"/>
          </w:tblBorders>
        </w:tblPrEx>
        <w:tc>
          <w:tcPr>
            <w:tcW w:w="2409" w:type="dxa"/>
            <w:tcBorders>
              <w:top w:val="nil"/>
            </w:tcBorders>
          </w:tcPr>
          <w:p w14:paraId="7379683F" w14:textId="77777777" w:rsidR="005550CB" w:rsidRPr="00A67DCC" w:rsidRDefault="005550CB" w:rsidP="005550C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ณ เวลาใดเวลาหนึ่ง</w:t>
            </w:r>
          </w:p>
        </w:tc>
        <w:tc>
          <w:tcPr>
            <w:tcW w:w="709" w:type="dxa"/>
            <w:tcBorders>
              <w:top w:val="nil"/>
            </w:tcBorders>
          </w:tcPr>
          <w:p w14:paraId="13A11BCC" w14:textId="6C9AD632"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8" w:type="dxa"/>
            <w:tcBorders>
              <w:top w:val="nil"/>
            </w:tcBorders>
          </w:tcPr>
          <w:p w14:paraId="26B40B98" w14:textId="15820163"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690" w:type="dxa"/>
            <w:tcBorders>
              <w:top w:val="nil"/>
            </w:tcBorders>
          </w:tcPr>
          <w:p w14:paraId="642D9FAE" w14:textId="0B4C65EE"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167 </w:t>
            </w:r>
          </w:p>
        </w:tc>
        <w:tc>
          <w:tcPr>
            <w:tcW w:w="722" w:type="dxa"/>
            <w:tcBorders>
              <w:top w:val="nil"/>
            </w:tcBorders>
          </w:tcPr>
          <w:p w14:paraId="4553D1C5" w14:textId="4F8F28F3"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196</w:t>
            </w:r>
          </w:p>
        </w:tc>
        <w:tc>
          <w:tcPr>
            <w:tcW w:w="737" w:type="dxa"/>
            <w:tcBorders>
              <w:top w:val="nil"/>
            </w:tcBorders>
          </w:tcPr>
          <w:p w14:paraId="3BA33A33" w14:textId="10C12646"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326 </w:t>
            </w:r>
          </w:p>
        </w:tc>
        <w:tc>
          <w:tcPr>
            <w:tcW w:w="720" w:type="dxa"/>
            <w:tcBorders>
              <w:top w:val="nil"/>
            </w:tcBorders>
          </w:tcPr>
          <w:p w14:paraId="7FFC82E0" w14:textId="1132F508"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322</w:t>
            </w:r>
          </w:p>
        </w:tc>
        <w:tc>
          <w:tcPr>
            <w:tcW w:w="732" w:type="dxa"/>
            <w:tcBorders>
              <w:top w:val="nil"/>
            </w:tcBorders>
          </w:tcPr>
          <w:p w14:paraId="1535CF1A" w14:textId="5F8493C5" w:rsidR="005550CB" w:rsidRPr="00A67DCC" w:rsidRDefault="005550CB" w:rsidP="005550CB">
            <w:pP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19 </w:t>
            </w:r>
          </w:p>
        </w:tc>
        <w:tc>
          <w:tcPr>
            <w:tcW w:w="720" w:type="dxa"/>
            <w:tcBorders>
              <w:top w:val="nil"/>
            </w:tcBorders>
          </w:tcPr>
          <w:p w14:paraId="4C56D882" w14:textId="5D957E04"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71" w:type="dxa"/>
            <w:tcBorders>
              <w:top w:val="nil"/>
            </w:tcBorders>
          </w:tcPr>
          <w:p w14:paraId="3ABCD8AE" w14:textId="3D613566"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52 </w:t>
            </w:r>
          </w:p>
        </w:tc>
        <w:tc>
          <w:tcPr>
            <w:tcW w:w="708" w:type="dxa"/>
            <w:tcBorders>
              <w:top w:val="nil"/>
            </w:tcBorders>
            <w:vAlign w:val="bottom"/>
          </w:tcPr>
          <w:p w14:paraId="79D162CD" w14:textId="191DFD39"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01" w:type="dxa"/>
            <w:tcBorders>
              <w:top w:val="nil"/>
            </w:tcBorders>
          </w:tcPr>
          <w:p w14:paraId="70C83946" w14:textId="2E3A4EDE"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09" w:type="dxa"/>
            <w:tcBorders>
              <w:top w:val="nil"/>
            </w:tcBorders>
            <w:vAlign w:val="bottom"/>
          </w:tcPr>
          <w:p w14:paraId="4C4A145C" w14:textId="0FFABD0A"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13</w:t>
            </w:r>
          </w:p>
        </w:tc>
        <w:tc>
          <w:tcPr>
            <w:tcW w:w="709" w:type="dxa"/>
            <w:tcBorders>
              <w:top w:val="nil"/>
            </w:tcBorders>
          </w:tcPr>
          <w:p w14:paraId="50FBF6D8" w14:textId="69D36C6F"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05040" w:rsidRPr="00A67DCC">
              <w:rPr>
                <w:rFonts w:ascii="Browallia New" w:hAnsi="Browallia New" w:cs="Browallia New"/>
                <w:sz w:val="20"/>
                <w:szCs w:val="20"/>
              </w:rPr>
              <w:t>36</w:t>
            </w:r>
            <w:r w:rsidRPr="00A67DCC">
              <w:rPr>
                <w:rFonts w:ascii="Browallia New" w:hAnsi="Browallia New" w:cs="Browallia New"/>
                <w:sz w:val="20"/>
                <w:szCs w:val="20"/>
              </w:rPr>
              <w:t>)</w:t>
            </w:r>
          </w:p>
        </w:tc>
        <w:tc>
          <w:tcPr>
            <w:tcW w:w="709" w:type="dxa"/>
            <w:tcBorders>
              <w:top w:val="nil"/>
            </w:tcBorders>
          </w:tcPr>
          <w:p w14:paraId="6D39AC1C" w14:textId="2543D440"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r w:rsidR="00635DE8" w:rsidRPr="00A67DCC">
              <w:rPr>
                <w:rFonts w:ascii="Browallia New" w:hAnsi="Browallia New" w:cs="Browallia New"/>
                <w:sz w:val="20"/>
                <w:szCs w:val="20"/>
              </w:rPr>
              <w:t>26</w:t>
            </w:r>
            <w:r w:rsidRPr="00A67DCC">
              <w:rPr>
                <w:rFonts w:ascii="Browallia New" w:hAnsi="Browallia New" w:cs="Browallia New"/>
                <w:sz w:val="20"/>
                <w:szCs w:val="20"/>
              </w:rPr>
              <w:t>)</w:t>
            </w:r>
          </w:p>
        </w:tc>
        <w:tc>
          <w:tcPr>
            <w:tcW w:w="708" w:type="dxa"/>
            <w:tcBorders>
              <w:top w:val="nil"/>
            </w:tcBorders>
          </w:tcPr>
          <w:p w14:paraId="588CA0BC" w14:textId="75A70D34"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52</w:t>
            </w:r>
            <w:r w:rsidR="00876C99" w:rsidRPr="00A67DCC">
              <w:rPr>
                <w:rFonts w:ascii="Browallia New" w:hAnsi="Browallia New" w:cs="Browallia New"/>
                <w:sz w:val="20"/>
                <w:szCs w:val="20"/>
              </w:rPr>
              <w:t>8</w:t>
            </w:r>
            <w:r w:rsidRPr="00A67DCC">
              <w:rPr>
                <w:rFonts w:ascii="Browallia New" w:hAnsi="Browallia New" w:cs="Browallia New"/>
                <w:sz w:val="20"/>
                <w:szCs w:val="20"/>
              </w:rPr>
              <w:t xml:space="preserve"> </w:t>
            </w:r>
          </w:p>
        </w:tc>
        <w:tc>
          <w:tcPr>
            <w:tcW w:w="709" w:type="dxa"/>
            <w:tcBorders>
              <w:top w:val="nil"/>
            </w:tcBorders>
          </w:tcPr>
          <w:p w14:paraId="25FF4229" w14:textId="66741639"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52</w:t>
            </w:r>
            <w:r w:rsidR="0066524D" w:rsidRPr="00A67DCC">
              <w:rPr>
                <w:rFonts w:ascii="Browallia New" w:hAnsi="Browallia New" w:cs="Browallia New"/>
                <w:sz w:val="20"/>
                <w:szCs w:val="20"/>
              </w:rPr>
              <w:t>7</w:t>
            </w:r>
          </w:p>
        </w:tc>
      </w:tr>
      <w:tr w:rsidR="005550CB" w:rsidRPr="00A67DCC" w14:paraId="04DA1279" w14:textId="77777777">
        <w:tblPrEx>
          <w:tblBorders>
            <w:bottom w:val="single" w:sz="4" w:space="0" w:color="auto"/>
          </w:tblBorders>
        </w:tblPrEx>
        <w:trPr>
          <w:trHeight w:val="153"/>
        </w:trPr>
        <w:tc>
          <w:tcPr>
            <w:tcW w:w="2409" w:type="dxa"/>
            <w:tcBorders>
              <w:top w:val="nil"/>
            </w:tcBorders>
          </w:tcPr>
          <w:p w14:paraId="484D0876" w14:textId="77777777" w:rsidR="005550CB" w:rsidRPr="00A67DCC" w:rsidRDefault="005550CB" w:rsidP="005550C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67DCC">
              <w:rPr>
                <w:rFonts w:ascii="Browallia New" w:hAnsi="Browallia New" w:cs="Browallia New"/>
                <w:sz w:val="20"/>
                <w:szCs w:val="20"/>
                <w:cs/>
              </w:rPr>
              <w:t>ตลอดช่วงเวลาหนึ่ง</w:t>
            </w:r>
          </w:p>
        </w:tc>
        <w:tc>
          <w:tcPr>
            <w:tcW w:w="709" w:type="dxa"/>
            <w:tcBorders>
              <w:top w:val="nil"/>
            </w:tcBorders>
          </w:tcPr>
          <w:p w14:paraId="4E4A7E1E" w14:textId="42CB0740"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37</w:t>
            </w:r>
            <w:r w:rsidR="0030038B" w:rsidRPr="00A67DCC">
              <w:rPr>
                <w:rFonts w:ascii="Browallia New" w:hAnsi="Browallia New" w:cs="Browallia New"/>
                <w:sz w:val="20"/>
                <w:szCs w:val="20"/>
              </w:rPr>
              <w:t>7</w:t>
            </w:r>
            <w:r w:rsidRPr="00A67DCC">
              <w:rPr>
                <w:rFonts w:ascii="Browallia New" w:hAnsi="Browallia New" w:cs="Browallia New"/>
                <w:sz w:val="20"/>
                <w:szCs w:val="20"/>
              </w:rPr>
              <w:t xml:space="preserve"> </w:t>
            </w:r>
          </w:p>
        </w:tc>
        <w:tc>
          <w:tcPr>
            <w:tcW w:w="728" w:type="dxa"/>
            <w:tcBorders>
              <w:top w:val="nil"/>
            </w:tcBorders>
          </w:tcPr>
          <w:p w14:paraId="1AD52A47" w14:textId="377BF760"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442</w:t>
            </w:r>
          </w:p>
        </w:tc>
        <w:tc>
          <w:tcPr>
            <w:tcW w:w="690" w:type="dxa"/>
            <w:tcBorders>
              <w:top w:val="nil"/>
            </w:tcBorders>
          </w:tcPr>
          <w:p w14:paraId="7EC3B66A" w14:textId="0CEF2066"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2" w:type="dxa"/>
            <w:tcBorders>
              <w:top w:val="nil"/>
            </w:tcBorders>
            <w:vAlign w:val="bottom"/>
          </w:tcPr>
          <w:p w14:paraId="3539EB6E" w14:textId="4222CED0"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37" w:type="dxa"/>
            <w:tcBorders>
              <w:top w:val="nil"/>
            </w:tcBorders>
          </w:tcPr>
          <w:p w14:paraId="0A09BC99" w14:textId="5CE608CB"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 </w:t>
            </w:r>
          </w:p>
        </w:tc>
        <w:tc>
          <w:tcPr>
            <w:tcW w:w="720" w:type="dxa"/>
            <w:tcBorders>
              <w:top w:val="nil"/>
            </w:tcBorders>
            <w:vAlign w:val="bottom"/>
          </w:tcPr>
          <w:p w14:paraId="3294E0B2" w14:textId="6AEEEDAC"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w:t>
            </w:r>
          </w:p>
        </w:tc>
        <w:tc>
          <w:tcPr>
            <w:tcW w:w="732" w:type="dxa"/>
            <w:tcBorders>
              <w:top w:val="nil"/>
            </w:tcBorders>
          </w:tcPr>
          <w:p w14:paraId="147CDF76" w14:textId="7C25D503" w:rsidR="005550CB" w:rsidRPr="00A67DCC" w:rsidRDefault="005550CB" w:rsidP="005550C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 </w:t>
            </w:r>
          </w:p>
        </w:tc>
        <w:tc>
          <w:tcPr>
            <w:tcW w:w="720" w:type="dxa"/>
            <w:tcBorders>
              <w:top w:val="nil"/>
            </w:tcBorders>
          </w:tcPr>
          <w:p w14:paraId="159580B2" w14:textId="4B10583D"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w:t>
            </w:r>
          </w:p>
        </w:tc>
        <w:tc>
          <w:tcPr>
            <w:tcW w:w="771" w:type="dxa"/>
            <w:tcBorders>
              <w:top w:val="nil"/>
            </w:tcBorders>
          </w:tcPr>
          <w:p w14:paraId="2376E370" w14:textId="4849A7A0"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30038B" w:rsidRPr="00A67DCC">
              <w:rPr>
                <w:rFonts w:ascii="Browallia New" w:hAnsi="Browallia New" w:cs="Browallia New"/>
                <w:sz w:val="20"/>
                <w:szCs w:val="20"/>
              </w:rPr>
              <w:t>3</w:t>
            </w:r>
            <w:r w:rsidRPr="00A67DCC">
              <w:rPr>
                <w:rFonts w:ascii="Browallia New" w:hAnsi="Browallia New" w:cs="Browallia New"/>
                <w:sz w:val="20"/>
                <w:szCs w:val="20"/>
              </w:rPr>
              <w:t xml:space="preserve"> </w:t>
            </w:r>
          </w:p>
        </w:tc>
        <w:tc>
          <w:tcPr>
            <w:tcW w:w="708" w:type="dxa"/>
            <w:tcBorders>
              <w:top w:val="nil"/>
            </w:tcBorders>
            <w:vAlign w:val="bottom"/>
          </w:tcPr>
          <w:p w14:paraId="23001110" w14:textId="2E88459B"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w:t>
            </w:r>
          </w:p>
        </w:tc>
        <w:tc>
          <w:tcPr>
            <w:tcW w:w="701" w:type="dxa"/>
            <w:tcBorders>
              <w:top w:val="nil"/>
            </w:tcBorders>
          </w:tcPr>
          <w:p w14:paraId="549B5054" w14:textId="0DF05E2A"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21 </w:t>
            </w:r>
          </w:p>
        </w:tc>
        <w:tc>
          <w:tcPr>
            <w:tcW w:w="709" w:type="dxa"/>
            <w:tcBorders>
              <w:top w:val="nil"/>
            </w:tcBorders>
          </w:tcPr>
          <w:p w14:paraId="65658539" w14:textId="2132F044"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21</w:t>
            </w:r>
          </w:p>
        </w:tc>
        <w:tc>
          <w:tcPr>
            <w:tcW w:w="709" w:type="dxa"/>
            <w:tcBorders>
              <w:top w:val="nil"/>
            </w:tcBorders>
          </w:tcPr>
          <w:p w14:paraId="02B4CC54" w14:textId="5E9CC685"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w:t>
            </w:r>
            <w:r w:rsidR="00E05040" w:rsidRPr="00A67DCC">
              <w:rPr>
                <w:rFonts w:ascii="Browallia New" w:hAnsi="Browallia New" w:cs="Browallia New"/>
                <w:sz w:val="20"/>
                <w:szCs w:val="20"/>
              </w:rPr>
              <w:t>(4)</w:t>
            </w:r>
            <w:r w:rsidRPr="00A67DCC">
              <w:rPr>
                <w:rFonts w:ascii="Browallia New" w:hAnsi="Browallia New" w:cs="Browallia New"/>
                <w:sz w:val="20"/>
                <w:szCs w:val="20"/>
              </w:rPr>
              <w:t xml:space="preserve"> </w:t>
            </w:r>
          </w:p>
        </w:tc>
        <w:tc>
          <w:tcPr>
            <w:tcW w:w="709" w:type="dxa"/>
            <w:tcBorders>
              <w:top w:val="nil"/>
            </w:tcBorders>
          </w:tcPr>
          <w:p w14:paraId="6D0F6637" w14:textId="2FF6BFA6" w:rsidR="005550CB" w:rsidRPr="00A67DCC" w:rsidRDefault="00635DE8"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w:t>
            </w:r>
          </w:p>
        </w:tc>
        <w:tc>
          <w:tcPr>
            <w:tcW w:w="708" w:type="dxa"/>
            <w:tcBorders>
              <w:top w:val="nil"/>
            </w:tcBorders>
          </w:tcPr>
          <w:p w14:paraId="02D13290" w14:textId="6DA533EE" w:rsidR="005550CB" w:rsidRPr="00A67DCC" w:rsidRDefault="005550CB" w:rsidP="005550C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40</w:t>
            </w:r>
            <w:r w:rsidR="00876C99" w:rsidRPr="00A67DCC">
              <w:rPr>
                <w:rFonts w:ascii="Browallia New" w:hAnsi="Browallia New" w:cs="Browallia New"/>
                <w:sz w:val="20"/>
                <w:szCs w:val="20"/>
              </w:rPr>
              <w:t>1</w:t>
            </w:r>
            <w:r w:rsidRPr="00A67DCC">
              <w:rPr>
                <w:rFonts w:ascii="Browallia New" w:hAnsi="Browallia New" w:cs="Browallia New"/>
                <w:sz w:val="20"/>
                <w:szCs w:val="20"/>
              </w:rPr>
              <w:t xml:space="preserve"> </w:t>
            </w:r>
          </w:p>
        </w:tc>
        <w:tc>
          <w:tcPr>
            <w:tcW w:w="709" w:type="dxa"/>
            <w:tcBorders>
              <w:top w:val="nil"/>
            </w:tcBorders>
          </w:tcPr>
          <w:p w14:paraId="2E8D7BFB" w14:textId="33890854" w:rsidR="005550CB" w:rsidRPr="00A67DCC" w:rsidRDefault="005550CB" w:rsidP="005550CB">
            <w:pPr>
              <w:pBdr>
                <w:bottom w:val="single" w:sz="4"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46</w:t>
            </w:r>
            <w:r w:rsidR="0066524D" w:rsidRPr="00A67DCC">
              <w:rPr>
                <w:rFonts w:ascii="Browallia New" w:hAnsi="Browallia New" w:cs="Browallia New"/>
                <w:sz w:val="20"/>
                <w:szCs w:val="20"/>
              </w:rPr>
              <w:t>5</w:t>
            </w:r>
          </w:p>
        </w:tc>
      </w:tr>
      <w:tr w:rsidR="005550CB" w:rsidRPr="00A67DCC" w14:paraId="172F5A0D" w14:textId="77777777">
        <w:tblPrEx>
          <w:tblBorders>
            <w:bottom w:val="single" w:sz="4" w:space="0" w:color="auto"/>
          </w:tblBorders>
        </w:tblPrEx>
        <w:tc>
          <w:tcPr>
            <w:tcW w:w="2409" w:type="dxa"/>
            <w:tcBorders>
              <w:top w:val="nil"/>
            </w:tcBorders>
          </w:tcPr>
          <w:p w14:paraId="3D035E9C" w14:textId="77777777" w:rsidR="005550CB" w:rsidRPr="00A67DCC" w:rsidRDefault="005550CB" w:rsidP="005550CB">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รวม</w:t>
            </w:r>
          </w:p>
        </w:tc>
        <w:tc>
          <w:tcPr>
            <w:tcW w:w="709" w:type="dxa"/>
            <w:tcBorders>
              <w:top w:val="nil"/>
            </w:tcBorders>
          </w:tcPr>
          <w:p w14:paraId="4551586B" w14:textId="35A48E2D"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37</w:t>
            </w:r>
            <w:r w:rsidR="00983A46" w:rsidRPr="00A67DCC">
              <w:rPr>
                <w:rFonts w:ascii="Browallia New" w:hAnsi="Browallia New" w:cs="Browallia New"/>
                <w:sz w:val="20"/>
                <w:szCs w:val="20"/>
              </w:rPr>
              <w:t>7</w:t>
            </w:r>
            <w:r w:rsidRPr="00A67DCC">
              <w:rPr>
                <w:rFonts w:ascii="Browallia New" w:hAnsi="Browallia New" w:cs="Browallia New"/>
                <w:sz w:val="20"/>
                <w:szCs w:val="20"/>
              </w:rPr>
              <w:t xml:space="preserve"> </w:t>
            </w:r>
          </w:p>
        </w:tc>
        <w:tc>
          <w:tcPr>
            <w:tcW w:w="728" w:type="dxa"/>
            <w:tcBorders>
              <w:top w:val="nil"/>
            </w:tcBorders>
          </w:tcPr>
          <w:p w14:paraId="5CB9E13A" w14:textId="29CDF17F"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442</w:t>
            </w:r>
          </w:p>
        </w:tc>
        <w:tc>
          <w:tcPr>
            <w:tcW w:w="690" w:type="dxa"/>
            <w:tcBorders>
              <w:top w:val="nil"/>
            </w:tcBorders>
          </w:tcPr>
          <w:p w14:paraId="62025E89" w14:textId="4CBAA0BA"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167 </w:t>
            </w:r>
          </w:p>
        </w:tc>
        <w:tc>
          <w:tcPr>
            <w:tcW w:w="722" w:type="dxa"/>
            <w:tcBorders>
              <w:top w:val="nil"/>
            </w:tcBorders>
          </w:tcPr>
          <w:p w14:paraId="0FF1A043" w14:textId="4C64E7EA"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196</w:t>
            </w:r>
          </w:p>
        </w:tc>
        <w:tc>
          <w:tcPr>
            <w:tcW w:w="737" w:type="dxa"/>
            <w:tcBorders>
              <w:top w:val="nil"/>
            </w:tcBorders>
          </w:tcPr>
          <w:p w14:paraId="439DF2CC" w14:textId="7FEC4AE1"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330 </w:t>
            </w:r>
          </w:p>
        </w:tc>
        <w:tc>
          <w:tcPr>
            <w:tcW w:w="720" w:type="dxa"/>
            <w:tcBorders>
              <w:top w:val="nil"/>
            </w:tcBorders>
          </w:tcPr>
          <w:p w14:paraId="1D784864" w14:textId="6B20E168"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326</w:t>
            </w:r>
          </w:p>
        </w:tc>
        <w:tc>
          <w:tcPr>
            <w:tcW w:w="732" w:type="dxa"/>
            <w:tcBorders>
              <w:top w:val="nil"/>
            </w:tcBorders>
          </w:tcPr>
          <w:p w14:paraId="2A7DD45C" w14:textId="5269DC3C" w:rsidR="005550CB" w:rsidRPr="00A67DCC" w:rsidRDefault="005550CB" w:rsidP="005550C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19 </w:t>
            </w:r>
          </w:p>
        </w:tc>
        <w:tc>
          <w:tcPr>
            <w:tcW w:w="720" w:type="dxa"/>
            <w:tcBorders>
              <w:top w:val="nil"/>
            </w:tcBorders>
          </w:tcPr>
          <w:p w14:paraId="38489175" w14:textId="4D15EE82"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11</w:t>
            </w:r>
          </w:p>
        </w:tc>
        <w:tc>
          <w:tcPr>
            <w:tcW w:w="771" w:type="dxa"/>
            <w:tcBorders>
              <w:top w:val="nil"/>
            </w:tcBorders>
          </w:tcPr>
          <w:p w14:paraId="53010CA5" w14:textId="27DBB43C"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5</w:t>
            </w:r>
            <w:r w:rsidR="0030038B" w:rsidRPr="00A67DCC">
              <w:rPr>
                <w:rFonts w:ascii="Browallia New" w:hAnsi="Browallia New" w:cs="Browallia New"/>
                <w:sz w:val="20"/>
                <w:szCs w:val="20"/>
              </w:rPr>
              <w:t>5</w:t>
            </w:r>
            <w:r w:rsidRPr="00A67DCC">
              <w:rPr>
                <w:rFonts w:ascii="Browallia New" w:hAnsi="Browallia New" w:cs="Browallia New"/>
                <w:sz w:val="20"/>
                <w:szCs w:val="20"/>
              </w:rPr>
              <w:t xml:space="preserve"> </w:t>
            </w:r>
          </w:p>
        </w:tc>
        <w:tc>
          <w:tcPr>
            <w:tcW w:w="708" w:type="dxa"/>
            <w:tcBorders>
              <w:top w:val="nil"/>
            </w:tcBorders>
            <w:vAlign w:val="bottom"/>
          </w:tcPr>
          <w:p w14:paraId="6A4EF94B" w14:textId="3CE3133E"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13</w:t>
            </w:r>
          </w:p>
        </w:tc>
        <w:tc>
          <w:tcPr>
            <w:tcW w:w="701" w:type="dxa"/>
            <w:tcBorders>
              <w:top w:val="nil"/>
            </w:tcBorders>
          </w:tcPr>
          <w:p w14:paraId="72BEACE7" w14:textId="5959179F"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21 </w:t>
            </w:r>
          </w:p>
        </w:tc>
        <w:tc>
          <w:tcPr>
            <w:tcW w:w="709" w:type="dxa"/>
            <w:tcBorders>
              <w:top w:val="nil"/>
            </w:tcBorders>
            <w:vAlign w:val="bottom"/>
          </w:tcPr>
          <w:p w14:paraId="17FC0106" w14:textId="3A382D0E"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34</w:t>
            </w:r>
          </w:p>
        </w:tc>
        <w:tc>
          <w:tcPr>
            <w:tcW w:w="709" w:type="dxa"/>
            <w:tcBorders>
              <w:top w:val="nil"/>
            </w:tcBorders>
          </w:tcPr>
          <w:p w14:paraId="39BFF442" w14:textId="6BB1906B"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(40)</w:t>
            </w:r>
          </w:p>
        </w:tc>
        <w:tc>
          <w:tcPr>
            <w:tcW w:w="709" w:type="dxa"/>
            <w:tcBorders>
              <w:top w:val="nil"/>
            </w:tcBorders>
          </w:tcPr>
          <w:p w14:paraId="140A60D8" w14:textId="51BE9276"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(30)</w:t>
            </w:r>
          </w:p>
        </w:tc>
        <w:tc>
          <w:tcPr>
            <w:tcW w:w="708" w:type="dxa"/>
            <w:tcBorders>
              <w:top w:val="nil"/>
            </w:tcBorders>
          </w:tcPr>
          <w:p w14:paraId="6D320247" w14:textId="46559B48" w:rsidR="005550CB" w:rsidRPr="00A67DCC" w:rsidRDefault="005550CB" w:rsidP="005550C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929 </w:t>
            </w:r>
          </w:p>
        </w:tc>
        <w:tc>
          <w:tcPr>
            <w:tcW w:w="709" w:type="dxa"/>
            <w:tcBorders>
              <w:top w:val="nil"/>
            </w:tcBorders>
          </w:tcPr>
          <w:p w14:paraId="328E4665" w14:textId="6A2FDC30" w:rsidR="005550CB" w:rsidRPr="00A67DCC" w:rsidRDefault="005550CB" w:rsidP="005550CB">
            <w:pPr>
              <w:pBdr>
                <w:bottom w:val="single" w:sz="12" w:space="1" w:color="auto"/>
              </w:pBdr>
              <w:spacing w:line="240" w:lineRule="auto"/>
              <w:jc w:val="right"/>
              <w:rPr>
                <w:rFonts w:ascii="Browallia New" w:hAnsi="Browallia New" w:cs="Browallia New"/>
                <w:sz w:val="20"/>
                <w:szCs w:val="20"/>
              </w:rPr>
            </w:pPr>
            <w:r w:rsidRPr="00A67DCC">
              <w:rPr>
                <w:rFonts w:ascii="Browallia New" w:hAnsi="Browallia New" w:cs="Browallia New"/>
                <w:sz w:val="20"/>
                <w:szCs w:val="20"/>
              </w:rPr>
              <w:t>992</w:t>
            </w:r>
          </w:p>
        </w:tc>
      </w:tr>
      <w:tr w:rsidR="005550CB" w:rsidRPr="00A67DCC" w14:paraId="5B71D65D" w14:textId="77777777">
        <w:tblPrEx>
          <w:tblBorders>
            <w:bottom w:val="single" w:sz="4" w:space="0" w:color="auto"/>
          </w:tblBorders>
        </w:tblPrEx>
        <w:tc>
          <w:tcPr>
            <w:tcW w:w="2409" w:type="dxa"/>
            <w:tcBorders>
              <w:top w:val="nil"/>
            </w:tcBorders>
          </w:tcPr>
          <w:p w14:paraId="0E9E5188" w14:textId="77777777" w:rsidR="005550CB" w:rsidRPr="00A67DCC" w:rsidRDefault="005550CB" w:rsidP="005550CB">
            <w:pPr>
              <w:spacing w:line="240" w:lineRule="auto"/>
              <w:ind w:right="-108"/>
              <w:rPr>
                <w:rFonts w:ascii="Browallia New" w:hAnsi="Browallia New" w:cs="Browallia New"/>
                <w:sz w:val="20"/>
                <w:szCs w:val="20"/>
                <w:cs/>
              </w:rPr>
            </w:pPr>
          </w:p>
        </w:tc>
        <w:tc>
          <w:tcPr>
            <w:tcW w:w="709" w:type="dxa"/>
            <w:tcBorders>
              <w:top w:val="nil"/>
            </w:tcBorders>
          </w:tcPr>
          <w:p w14:paraId="6AAA99B5"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Borders>
              <w:top w:val="nil"/>
            </w:tcBorders>
          </w:tcPr>
          <w:p w14:paraId="2DD7A3A6"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Borders>
              <w:top w:val="nil"/>
            </w:tcBorders>
          </w:tcPr>
          <w:p w14:paraId="44ADEA8D"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Borders>
              <w:top w:val="nil"/>
            </w:tcBorders>
          </w:tcPr>
          <w:p w14:paraId="5F0BF57E"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Borders>
              <w:top w:val="nil"/>
            </w:tcBorders>
          </w:tcPr>
          <w:p w14:paraId="68D5CD8B"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Borders>
              <w:top w:val="nil"/>
            </w:tcBorders>
          </w:tcPr>
          <w:p w14:paraId="6D3B477A"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Borders>
              <w:top w:val="nil"/>
            </w:tcBorders>
          </w:tcPr>
          <w:p w14:paraId="16320870"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Borders>
              <w:top w:val="nil"/>
            </w:tcBorders>
          </w:tcPr>
          <w:p w14:paraId="187A6092"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Borders>
              <w:top w:val="nil"/>
            </w:tcBorders>
            <w:vAlign w:val="bottom"/>
          </w:tcPr>
          <w:p w14:paraId="29D77724"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Borders>
              <w:top w:val="nil"/>
            </w:tcBorders>
            <w:vAlign w:val="bottom"/>
          </w:tcPr>
          <w:p w14:paraId="4A025919"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Borders>
              <w:top w:val="nil"/>
            </w:tcBorders>
            <w:vAlign w:val="bottom"/>
          </w:tcPr>
          <w:p w14:paraId="5720F6B0"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vAlign w:val="bottom"/>
          </w:tcPr>
          <w:p w14:paraId="26A49947"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1398FC62"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Borders>
              <w:top w:val="nil"/>
            </w:tcBorders>
          </w:tcPr>
          <w:p w14:paraId="6F16E8EE"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Borders>
              <w:top w:val="nil"/>
            </w:tcBorders>
          </w:tcPr>
          <w:p w14:paraId="5CF2EE8A" w14:textId="77777777"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6EB61C8A" w14:textId="77777777" w:rsidR="005550CB" w:rsidRPr="00A67DCC" w:rsidRDefault="005550CB" w:rsidP="005550CB">
            <w:pPr>
              <w:spacing w:line="240" w:lineRule="auto"/>
              <w:jc w:val="right"/>
              <w:rPr>
                <w:rFonts w:ascii="Browallia New" w:hAnsi="Browallia New" w:cs="Browallia New"/>
                <w:sz w:val="20"/>
                <w:szCs w:val="20"/>
              </w:rPr>
            </w:pPr>
          </w:p>
        </w:tc>
      </w:tr>
      <w:tr w:rsidR="005550CB" w:rsidRPr="00A67DCC" w14:paraId="45BD2290" w14:textId="77777777">
        <w:tblPrEx>
          <w:tblBorders>
            <w:bottom w:val="single" w:sz="4" w:space="0" w:color="auto"/>
          </w:tblBorders>
        </w:tblPrEx>
        <w:tc>
          <w:tcPr>
            <w:tcW w:w="2409" w:type="dxa"/>
          </w:tcPr>
          <w:p w14:paraId="39398DEB" w14:textId="77777777" w:rsidR="005550CB" w:rsidRPr="00A67DCC" w:rsidRDefault="005550CB" w:rsidP="005550C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 xml:space="preserve">ดอกเบี้ยรับ </w:t>
            </w:r>
          </w:p>
        </w:tc>
        <w:tc>
          <w:tcPr>
            <w:tcW w:w="709" w:type="dxa"/>
          </w:tcPr>
          <w:p w14:paraId="70064BEE"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Pr>
          <w:p w14:paraId="3C9BE851"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Pr>
          <w:p w14:paraId="442C32D5"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Pr>
          <w:p w14:paraId="6EA6F330"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Pr>
          <w:p w14:paraId="15CC622A"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5CDEA41F"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Pr>
          <w:p w14:paraId="644B224F"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317023DD"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Pr>
          <w:p w14:paraId="361CB618"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06828446"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Pr>
          <w:p w14:paraId="581924D4"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57A6CA15"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34A36524"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7B6BE3ED"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7513F0BB" w14:textId="5D32EDF9"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31 </w:t>
            </w:r>
          </w:p>
        </w:tc>
        <w:tc>
          <w:tcPr>
            <w:tcW w:w="709" w:type="dxa"/>
          </w:tcPr>
          <w:p w14:paraId="19073D08" w14:textId="71B50B34"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27</w:t>
            </w:r>
          </w:p>
        </w:tc>
      </w:tr>
      <w:tr w:rsidR="005550CB" w:rsidRPr="00A67DCC" w14:paraId="721D8BA3" w14:textId="77777777">
        <w:tblPrEx>
          <w:tblBorders>
            <w:bottom w:val="single" w:sz="4" w:space="0" w:color="auto"/>
          </w:tblBorders>
        </w:tblPrEx>
        <w:tc>
          <w:tcPr>
            <w:tcW w:w="2409" w:type="dxa"/>
          </w:tcPr>
          <w:p w14:paraId="03E3D32C" w14:textId="77777777" w:rsidR="005550CB" w:rsidRPr="00A67DCC" w:rsidRDefault="005550CB" w:rsidP="005550C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ดอกเบี้ยจ่าย</w:t>
            </w:r>
          </w:p>
        </w:tc>
        <w:tc>
          <w:tcPr>
            <w:tcW w:w="709" w:type="dxa"/>
          </w:tcPr>
          <w:p w14:paraId="5628DED4"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Pr>
          <w:p w14:paraId="78F94C6B"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Pr>
          <w:p w14:paraId="0EF5AA2C"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Pr>
          <w:p w14:paraId="018E12DC"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Pr>
          <w:p w14:paraId="4276303A"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4B2504A7"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Pr>
          <w:p w14:paraId="663048F7"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656C24D0"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Pr>
          <w:p w14:paraId="00CD2DC9"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5A6232E9"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Pr>
          <w:p w14:paraId="04480C03"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5B01753A"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61FB1D5E"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79A27D2E"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69A94C56" w14:textId="05E05AFA"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153 </w:t>
            </w:r>
          </w:p>
        </w:tc>
        <w:tc>
          <w:tcPr>
            <w:tcW w:w="709" w:type="dxa"/>
          </w:tcPr>
          <w:p w14:paraId="1EE27E8C" w14:textId="497BAB39"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155</w:t>
            </w:r>
          </w:p>
        </w:tc>
      </w:tr>
      <w:tr w:rsidR="005550CB" w:rsidRPr="00A67DCC" w14:paraId="1DF3FE64" w14:textId="77777777">
        <w:tblPrEx>
          <w:tblBorders>
            <w:bottom w:val="single" w:sz="4" w:space="0" w:color="auto"/>
          </w:tblBorders>
        </w:tblPrEx>
        <w:tc>
          <w:tcPr>
            <w:tcW w:w="2409" w:type="dxa"/>
          </w:tcPr>
          <w:p w14:paraId="7282D0B1" w14:textId="77777777" w:rsidR="005550CB" w:rsidRPr="00A67DCC" w:rsidRDefault="005550CB" w:rsidP="005550CB">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ค่าเสื่อมราคาและค่าตัดจำหน่าย</w:t>
            </w:r>
          </w:p>
        </w:tc>
        <w:tc>
          <w:tcPr>
            <w:tcW w:w="709" w:type="dxa"/>
          </w:tcPr>
          <w:p w14:paraId="1F8D0679"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Pr>
          <w:p w14:paraId="003E004A"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Pr>
          <w:p w14:paraId="659DD06D"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Pr>
          <w:p w14:paraId="7251D29E"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Pr>
          <w:p w14:paraId="4809EAA3"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3F7B5724"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Pr>
          <w:p w14:paraId="79CAD771"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75B8024F"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Pr>
          <w:p w14:paraId="2F3D7F12"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65409E71"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Pr>
          <w:p w14:paraId="7B0B4B22"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7B4E61BE"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0908A2C0"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2B584272"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73F9C6B5" w14:textId="6F011077" w:rsidR="005550CB" w:rsidRPr="00A67DCC" w:rsidRDefault="00003569" w:rsidP="005550CB">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7</w:t>
            </w:r>
            <w:r w:rsidR="00B7202C" w:rsidRPr="00A67DCC">
              <w:rPr>
                <w:rFonts w:ascii="Browallia New" w:hAnsi="Browallia New" w:cs="Browallia New"/>
                <w:sz w:val="20"/>
                <w:szCs w:val="20"/>
              </w:rPr>
              <w:t>2</w:t>
            </w:r>
          </w:p>
        </w:tc>
        <w:tc>
          <w:tcPr>
            <w:tcW w:w="709" w:type="dxa"/>
          </w:tcPr>
          <w:p w14:paraId="50490FE7" w14:textId="286481C0" w:rsidR="005550CB" w:rsidRPr="00A67DCC" w:rsidRDefault="005550CB" w:rsidP="005550CB">
            <w:pPr>
              <w:spacing w:line="240" w:lineRule="auto"/>
              <w:jc w:val="right"/>
              <w:rPr>
                <w:rFonts w:ascii="Browallia New" w:hAnsi="Browallia New" w:cs="Browallia New"/>
                <w:sz w:val="20"/>
                <w:szCs w:val="20"/>
              </w:rPr>
            </w:pPr>
            <w:r w:rsidRPr="00A67DCC">
              <w:rPr>
                <w:rFonts w:ascii="Browallia New" w:hAnsi="Browallia New" w:cs="Browallia New"/>
                <w:sz w:val="20"/>
                <w:szCs w:val="20"/>
              </w:rPr>
              <w:t>72</w:t>
            </w:r>
          </w:p>
        </w:tc>
      </w:tr>
      <w:tr w:rsidR="005550CB" w:rsidRPr="00A67DCC" w14:paraId="1C900621" w14:textId="77777777">
        <w:tblPrEx>
          <w:tblBorders>
            <w:bottom w:val="single" w:sz="4" w:space="0" w:color="auto"/>
          </w:tblBorders>
        </w:tblPrEx>
        <w:trPr>
          <w:trHeight w:val="154"/>
        </w:trPr>
        <w:tc>
          <w:tcPr>
            <w:tcW w:w="2409" w:type="dxa"/>
          </w:tcPr>
          <w:p w14:paraId="34730444" w14:textId="77777777" w:rsidR="005550CB" w:rsidRPr="00A67DCC" w:rsidRDefault="005550CB" w:rsidP="005550CB">
            <w:pPr>
              <w:spacing w:line="240" w:lineRule="auto"/>
              <w:ind w:right="-108"/>
              <w:rPr>
                <w:rFonts w:ascii="Browallia New" w:hAnsi="Browallia New" w:cs="Browallia New"/>
                <w:sz w:val="20"/>
                <w:szCs w:val="20"/>
                <w:highlight w:val="yellow"/>
                <w:cs/>
              </w:rPr>
            </w:pPr>
          </w:p>
        </w:tc>
        <w:tc>
          <w:tcPr>
            <w:tcW w:w="709" w:type="dxa"/>
          </w:tcPr>
          <w:p w14:paraId="3B77788C" w14:textId="77777777" w:rsidR="005550CB" w:rsidRPr="00A67DCC" w:rsidRDefault="005550CB" w:rsidP="005550CB">
            <w:pPr>
              <w:spacing w:line="240" w:lineRule="auto"/>
              <w:jc w:val="right"/>
              <w:rPr>
                <w:rFonts w:ascii="Browallia New" w:hAnsi="Browallia New" w:cs="Browallia New"/>
                <w:sz w:val="20"/>
                <w:szCs w:val="20"/>
              </w:rPr>
            </w:pPr>
          </w:p>
        </w:tc>
        <w:tc>
          <w:tcPr>
            <w:tcW w:w="728" w:type="dxa"/>
          </w:tcPr>
          <w:p w14:paraId="71587683" w14:textId="77777777" w:rsidR="005550CB" w:rsidRPr="00A67DCC" w:rsidRDefault="005550CB" w:rsidP="005550CB">
            <w:pPr>
              <w:spacing w:line="240" w:lineRule="auto"/>
              <w:jc w:val="right"/>
              <w:rPr>
                <w:rFonts w:ascii="Browallia New" w:hAnsi="Browallia New" w:cs="Browallia New"/>
                <w:sz w:val="20"/>
                <w:szCs w:val="20"/>
              </w:rPr>
            </w:pPr>
          </w:p>
        </w:tc>
        <w:tc>
          <w:tcPr>
            <w:tcW w:w="690" w:type="dxa"/>
          </w:tcPr>
          <w:p w14:paraId="69C76FC1" w14:textId="77777777" w:rsidR="005550CB" w:rsidRPr="00A67DCC" w:rsidRDefault="005550CB" w:rsidP="005550CB">
            <w:pPr>
              <w:spacing w:line="240" w:lineRule="auto"/>
              <w:jc w:val="right"/>
              <w:rPr>
                <w:rFonts w:ascii="Browallia New" w:hAnsi="Browallia New" w:cs="Browallia New"/>
                <w:sz w:val="20"/>
                <w:szCs w:val="20"/>
              </w:rPr>
            </w:pPr>
          </w:p>
        </w:tc>
        <w:tc>
          <w:tcPr>
            <w:tcW w:w="722" w:type="dxa"/>
          </w:tcPr>
          <w:p w14:paraId="23173C2C" w14:textId="77777777" w:rsidR="005550CB" w:rsidRPr="00A67DCC" w:rsidRDefault="005550CB" w:rsidP="005550CB">
            <w:pPr>
              <w:spacing w:line="240" w:lineRule="auto"/>
              <w:jc w:val="right"/>
              <w:rPr>
                <w:rFonts w:ascii="Browallia New" w:hAnsi="Browallia New" w:cs="Browallia New"/>
                <w:sz w:val="20"/>
                <w:szCs w:val="20"/>
              </w:rPr>
            </w:pPr>
          </w:p>
        </w:tc>
        <w:tc>
          <w:tcPr>
            <w:tcW w:w="737" w:type="dxa"/>
          </w:tcPr>
          <w:p w14:paraId="4D6C1D87"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47B5B110" w14:textId="77777777" w:rsidR="005550CB" w:rsidRPr="00A67DCC" w:rsidRDefault="005550CB" w:rsidP="005550CB">
            <w:pPr>
              <w:spacing w:line="240" w:lineRule="auto"/>
              <w:jc w:val="right"/>
              <w:rPr>
                <w:rFonts w:ascii="Browallia New" w:hAnsi="Browallia New" w:cs="Browallia New"/>
                <w:sz w:val="20"/>
                <w:szCs w:val="20"/>
              </w:rPr>
            </w:pPr>
          </w:p>
        </w:tc>
        <w:tc>
          <w:tcPr>
            <w:tcW w:w="732" w:type="dxa"/>
          </w:tcPr>
          <w:p w14:paraId="205697AB" w14:textId="77777777" w:rsidR="005550CB" w:rsidRPr="00A67DCC" w:rsidRDefault="005550CB" w:rsidP="005550CB">
            <w:pPr>
              <w:spacing w:line="240" w:lineRule="auto"/>
              <w:jc w:val="right"/>
              <w:rPr>
                <w:rFonts w:ascii="Browallia New" w:hAnsi="Browallia New" w:cs="Browallia New"/>
                <w:sz w:val="20"/>
                <w:szCs w:val="20"/>
              </w:rPr>
            </w:pPr>
          </w:p>
        </w:tc>
        <w:tc>
          <w:tcPr>
            <w:tcW w:w="720" w:type="dxa"/>
          </w:tcPr>
          <w:p w14:paraId="35054154" w14:textId="77777777" w:rsidR="005550CB" w:rsidRPr="00A67DCC" w:rsidRDefault="005550CB" w:rsidP="005550CB">
            <w:pPr>
              <w:spacing w:line="240" w:lineRule="auto"/>
              <w:jc w:val="right"/>
              <w:rPr>
                <w:rFonts w:ascii="Browallia New" w:hAnsi="Browallia New" w:cs="Browallia New"/>
                <w:sz w:val="20"/>
                <w:szCs w:val="20"/>
              </w:rPr>
            </w:pPr>
          </w:p>
        </w:tc>
        <w:tc>
          <w:tcPr>
            <w:tcW w:w="771" w:type="dxa"/>
          </w:tcPr>
          <w:p w14:paraId="25A814ED"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3C3780AB" w14:textId="77777777" w:rsidR="005550CB" w:rsidRPr="00A67DCC" w:rsidRDefault="005550CB" w:rsidP="005550CB">
            <w:pPr>
              <w:spacing w:line="240" w:lineRule="auto"/>
              <w:jc w:val="right"/>
              <w:rPr>
                <w:rFonts w:ascii="Browallia New" w:hAnsi="Browallia New" w:cs="Browallia New"/>
                <w:sz w:val="20"/>
                <w:szCs w:val="20"/>
              </w:rPr>
            </w:pPr>
          </w:p>
        </w:tc>
        <w:tc>
          <w:tcPr>
            <w:tcW w:w="701" w:type="dxa"/>
          </w:tcPr>
          <w:p w14:paraId="384FFF48"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70013ADB"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7A3BCB42" w14:textId="77777777" w:rsidR="005550CB" w:rsidRPr="00A67DCC" w:rsidRDefault="005550CB" w:rsidP="005550CB">
            <w:pPr>
              <w:spacing w:line="240" w:lineRule="auto"/>
              <w:jc w:val="right"/>
              <w:rPr>
                <w:rFonts w:ascii="Browallia New" w:hAnsi="Browallia New" w:cs="Browallia New"/>
                <w:sz w:val="20"/>
                <w:szCs w:val="20"/>
              </w:rPr>
            </w:pPr>
          </w:p>
        </w:tc>
        <w:tc>
          <w:tcPr>
            <w:tcW w:w="709" w:type="dxa"/>
          </w:tcPr>
          <w:p w14:paraId="62F18BCD" w14:textId="77777777" w:rsidR="005550CB" w:rsidRPr="00A67DCC" w:rsidRDefault="005550CB" w:rsidP="005550CB">
            <w:pPr>
              <w:spacing w:line="240" w:lineRule="auto"/>
              <w:jc w:val="right"/>
              <w:rPr>
                <w:rFonts w:ascii="Browallia New" w:hAnsi="Browallia New" w:cs="Browallia New"/>
                <w:sz w:val="20"/>
                <w:szCs w:val="20"/>
              </w:rPr>
            </w:pPr>
          </w:p>
        </w:tc>
        <w:tc>
          <w:tcPr>
            <w:tcW w:w="708" w:type="dxa"/>
          </w:tcPr>
          <w:p w14:paraId="678D15CE" w14:textId="77777777" w:rsidR="005550CB" w:rsidRPr="00A67DCC" w:rsidRDefault="005550CB" w:rsidP="005550CB">
            <w:pPr>
              <w:tabs>
                <w:tab w:val="clear" w:pos="227"/>
                <w:tab w:val="decimal" w:pos="252"/>
              </w:tabs>
              <w:spacing w:line="240" w:lineRule="auto"/>
              <w:jc w:val="right"/>
              <w:rPr>
                <w:rFonts w:ascii="Browallia New" w:hAnsi="Browallia New" w:cs="Browallia New"/>
                <w:sz w:val="20"/>
                <w:szCs w:val="20"/>
              </w:rPr>
            </w:pPr>
          </w:p>
        </w:tc>
        <w:tc>
          <w:tcPr>
            <w:tcW w:w="709" w:type="dxa"/>
          </w:tcPr>
          <w:p w14:paraId="2A8A73FA" w14:textId="77777777" w:rsidR="005550CB" w:rsidRPr="00A67DCC" w:rsidRDefault="005550CB" w:rsidP="005550CB">
            <w:pPr>
              <w:spacing w:line="240" w:lineRule="auto"/>
              <w:jc w:val="right"/>
              <w:rPr>
                <w:rFonts w:ascii="Browallia New" w:hAnsi="Browallia New" w:cs="Browallia New"/>
                <w:sz w:val="20"/>
                <w:szCs w:val="20"/>
              </w:rPr>
            </w:pPr>
          </w:p>
        </w:tc>
      </w:tr>
      <w:tr w:rsidR="00975091" w:rsidRPr="00A67DCC" w14:paraId="78B9DA78" w14:textId="77777777">
        <w:tblPrEx>
          <w:tblBorders>
            <w:bottom w:val="single" w:sz="4" w:space="0" w:color="auto"/>
          </w:tblBorders>
        </w:tblPrEx>
        <w:tc>
          <w:tcPr>
            <w:tcW w:w="2409" w:type="dxa"/>
            <w:tcBorders>
              <w:bottom w:val="nil"/>
            </w:tcBorders>
          </w:tcPr>
          <w:p w14:paraId="5C47DE54" w14:textId="6E7EC509" w:rsidR="00975091" w:rsidRPr="00A67DCC" w:rsidRDefault="00975091" w:rsidP="00975091">
            <w:pPr>
              <w:spacing w:line="240" w:lineRule="auto"/>
              <w:ind w:right="-108"/>
              <w:rPr>
                <w:rFonts w:ascii="Browallia New" w:hAnsi="Browallia New" w:cs="Browallia New"/>
                <w:sz w:val="20"/>
                <w:szCs w:val="20"/>
                <w:highlight w:val="yellow"/>
                <w:cs/>
              </w:rPr>
            </w:pPr>
            <w:r w:rsidRPr="00A67DCC">
              <w:rPr>
                <w:rFonts w:ascii="Browallia New" w:hAnsi="Browallia New" w:cs="Browallia New"/>
                <w:sz w:val="20"/>
                <w:szCs w:val="20"/>
                <w:cs/>
              </w:rPr>
              <w:t>สินทรัพย์รวม</w:t>
            </w:r>
          </w:p>
        </w:tc>
        <w:tc>
          <w:tcPr>
            <w:tcW w:w="709" w:type="dxa"/>
            <w:tcBorders>
              <w:bottom w:val="nil"/>
            </w:tcBorders>
          </w:tcPr>
          <w:p w14:paraId="4C291B26" w14:textId="77777777" w:rsidR="00975091" w:rsidRPr="00A67DCC" w:rsidRDefault="00975091" w:rsidP="00975091">
            <w:pPr>
              <w:spacing w:line="240" w:lineRule="auto"/>
              <w:jc w:val="right"/>
              <w:rPr>
                <w:rFonts w:ascii="Browallia New" w:hAnsi="Browallia New" w:cs="Browallia New"/>
                <w:sz w:val="20"/>
                <w:szCs w:val="20"/>
              </w:rPr>
            </w:pPr>
          </w:p>
        </w:tc>
        <w:tc>
          <w:tcPr>
            <w:tcW w:w="728" w:type="dxa"/>
            <w:tcBorders>
              <w:bottom w:val="nil"/>
            </w:tcBorders>
          </w:tcPr>
          <w:p w14:paraId="60036A74" w14:textId="77777777" w:rsidR="00975091" w:rsidRPr="00A67DCC" w:rsidRDefault="00975091" w:rsidP="00975091">
            <w:pPr>
              <w:spacing w:line="240" w:lineRule="auto"/>
              <w:jc w:val="right"/>
              <w:rPr>
                <w:rFonts w:ascii="Browallia New" w:hAnsi="Browallia New" w:cs="Browallia New"/>
                <w:sz w:val="20"/>
                <w:szCs w:val="20"/>
              </w:rPr>
            </w:pPr>
          </w:p>
        </w:tc>
        <w:tc>
          <w:tcPr>
            <w:tcW w:w="690" w:type="dxa"/>
            <w:tcBorders>
              <w:bottom w:val="nil"/>
            </w:tcBorders>
          </w:tcPr>
          <w:p w14:paraId="7E17C252" w14:textId="77777777" w:rsidR="00975091" w:rsidRPr="00A67DCC" w:rsidRDefault="00975091" w:rsidP="00975091">
            <w:pPr>
              <w:spacing w:line="240" w:lineRule="auto"/>
              <w:jc w:val="right"/>
              <w:rPr>
                <w:rFonts w:ascii="Browallia New" w:hAnsi="Browallia New" w:cs="Browallia New"/>
                <w:sz w:val="20"/>
                <w:szCs w:val="20"/>
              </w:rPr>
            </w:pPr>
          </w:p>
        </w:tc>
        <w:tc>
          <w:tcPr>
            <w:tcW w:w="722" w:type="dxa"/>
            <w:tcBorders>
              <w:bottom w:val="nil"/>
            </w:tcBorders>
          </w:tcPr>
          <w:p w14:paraId="7086D05A" w14:textId="77777777" w:rsidR="00975091" w:rsidRPr="00A67DCC" w:rsidRDefault="00975091" w:rsidP="00975091">
            <w:pPr>
              <w:spacing w:line="240" w:lineRule="auto"/>
              <w:jc w:val="right"/>
              <w:rPr>
                <w:rFonts w:ascii="Browallia New" w:hAnsi="Browallia New" w:cs="Browallia New"/>
                <w:sz w:val="20"/>
                <w:szCs w:val="20"/>
              </w:rPr>
            </w:pPr>
          </w:p>
        </w:tc>
        <w:tc>
          <w:tcPr>
            <w:tcW w:w="737" w:type="dxa"/>
            <w:tcBorders>
              <w:bottom w:val="nil"/>
            </w:tcBorders>
          </w:tcPr>
          <w:p w14:paraId="7EF4039A" w14:textId="77777777" w:rsidR="00975091" w:rsidRPr="00A67DCC" w:rsidRDefault="00975091" w:rsidP="00975091">
            <w:pPr>
              <w:spacing w:line="240" w:lineRule="auto"/>
              <w:jc w:val="right"/>
              <w:rPr>
                <w:rFonts w:ascii="Browallia New" w:hAnsi="Browallia New" w:cs="Browallia New"/>
                <w:sz w:val="20"/>
                <w:szCs w:val="20"/>
              </w:rPr>
            </w:pPr>
          </w:p>
        </w:tc>
        <w:tc>
          <w:tcPr>
            <w:tcW w:w="720" w:type="dxa"/>
            <w:tcBorders>
              <w:bottom w:val="nil"/>
            </w:tcBorders>
          </w:tcPr>
          <w:p w14:paraId="723B3556" w14:textId="77777777" w:rsidR="00975091" w:rsidRPr="00A67DCC" w:rsidRDefault="00975091" w:rsidP="00975091">
            <w:pPr>
              <w:spacing w:line="240" w:lineRule="auto"/>
              <w:jc w:val="right"/>
              <w:rPr>
                <w:rFonts w:ascii="Browallia New" w:hAnsi="Browallia New" w:cs="Browallia New"/>
                <w:sz w:val="20"/>
                <w:szCs w:val="20"/>
              </w:rPr>
            </w:pPr>
          </w:p>
        </w:tc>
        <w:tc>
          <w:tcPr>
            <w:tcW w:w="732" w:type="dxa"/>
            <w:tcBorders>
              <w:bottom w:val="nil"/>
            </w:tcBorders>
          </w:tcPr>
          <w:p w14:paraId="647A10F6" w14:textId="77777777" w:rsidR="00975091" w:rsidRPr="00A67DCC" w:rsidRDefault="00975091" w:rsidP="00975091">
            <w:pPr>
              <w:spacing w:line="240" w:lineRule="auto"/>
              <w:jc w:val="right"/>
              <w:rPr>
                <w:rFonts w:ascii="Browallia New" w:hAnsi="Browallia New" w:cs="Browallia New"/>
                <w:sz w:val="20"/>
                <w:szCs w:val="20"/>
              </w:rPr>
            </w:pPr>
          </w:p>
        </w:tc>
        <w:tc>
          <w:tcPr>
            <w:tcW w:w="720" w:type="dxa"/>
            <w:tcBorders>
              <w:bottom w:val="nil"/>
            </w:tcBorders>
          </w:tcPr>
          <w:p w14:paraId="39E99CC9" w14:textId="77777777" w:rsidR="00975091" w:rsidRPr="00A67DCC" w:rsidRDefault="00975091" w:rsidP="00975091">
            <w:pPr>
              <w:spacing w:line="240" w:lineRule="auto"/>
              <w:jc w:val="right"/>
              <w:rPr>
                <w:rFonts w:ascii="Browallia New" w:hAnsi="Browallia New" w:cs="Browallia New"/>
                <w:sz w:val="20"/>
                <w:szCs w:val="20"/>
              </w:rPr>
            </w:pPr>
          </w:p>
        </w:tc>
        <w:tc>
          <w:tcPr>
            <w:tcW w:w="771" w:type="dxa"/>
            <w:tcBorders>
              <w:bottom w:val="nil"/>
            </w:tcBorders>
          </w:tcPr>
          <w:p w14:paraId="5230A8AE" w14:textId="77777777" w:rsidR="00975091" w:rsidRPr="00A67DCC" w:rsidRDefault="00975091" w:rsidP="00975091">
            <w:pPr>
              <w:spacing w:line="240" w:lineRule="auto"/>
              <w:jc w:val="right"/>
              <w:rPr>
                <w:rFonts w:ascii="Browallia New" w:hAnsi="Browallia New" w:cs="Browallia New"/>
                <w:sz w:val="20"/>
                <w:szCs w:val="20"/>
              </w:rPr>
            </w:pPr>
          </w:p>
        </w:tc>
        <w:tc>
          <w:tcPr>
            <w:tcW w:w="708" w:type="dxa"/>
            <w:tcBorders>
              <w:bottom w:val="nil"/>
            </w:tcBorders>
          </w:tcPr>
          <w:p w14:paraId="2FC3F700" w14:textId="77777777" w:rsidR="00975091" w:rsidRPr="00A67DCC" w:rsidRDefault="00975091" w:rsidP="00975091">
            <w:pPr>
              <w:spacing w:line="240" w:lineRule="auto"/>
              <w:jc w:val="right"/>
              <w:rPr>
                <w:rFonts w:ascii="Browallia New" w:hAnsi="Browallia New" w:cs="Browallia New"/>
                <w:sz w:val="20"/>
                <w:szCs w:val="20"/>
              </w:rPr>
            </w:pPr>
          </w:p>
        </w:tc>
        <w:tc>
          <w:tcPr>
            <w:tcW w:w="701" w:type="dxa"/>
            <w:tcBorders>
              <w:bottom w:val="nil"/>
            </w:tcBorders>
          </w:tcPr>
          <w:p w14:paraId="0BE78209"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bottom w:val="nil"/>
            </w:tcBorders>
          </w:tcPr>
          <w:p w14:paraId="4B744E3D"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bottom w:val="nil"/>
            </w:tcBorders>
          </w:tcPr>
          <w:p w14:paraId="47EA5220"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bottom w:val="nil"/>
            </w:tcBorders>
          </w:tcPr>
          <w:p w14:paraId="035D78E9" w14:textId="77777777" w:rsidR="00975091" w:rsidRPr="00A67DCC" w:rsidRDefault="00975091" w:rsidP="00975091">
            <w:pPr>
              <w:spacing w:line="240" w:lineRule="auto"/>
              <w:jc w:val="right"/>
              <w:rPr>
                <w:rFonts w:ascii="Browallia New" w:hAnsi="Browallia New" w:cs="Browallia New"/>
                <w:sz w:val="20"/>
                <w:szCs w:val="20"/>
              </w:rPr>
            </w:pPr>
          </w:p>
        </w:tc>
        <w:tc>
          <w:tcPr>
            <w:tcW w:w="708" w:type="dxa"/>
            <w:tcBorders>
              <w:bottom w:val="nil"/>
            </w:tcBorders>
          </w:tcPr>
          <w:p w14:paraId="33F4299C" w14:textId="2E5D1D23" w:rsidR="00975091" w:rsidRPr="00A67DCC" w:rsidRDefault="00975091" w:rsidP="00975091">
            <w:pPr>
              <w:tabs>
                <w:tab w:val="clear" w:pos="227"/>
                <w:tab w:val="decimal" w:pos="252"/>
              </w:tabs>
              <w:spacing w:line="240" w:lineRule="auto"/>
              <w:jc w:val="right"/>
              <w:rPr>
                <w:rFonts w:ascii="Browallia New" w:hAnsi="Browallia New" w:cs="Browallia New"/>
                <w:sz w:val="20"/>
                <w:szCs w:val="20"/>
                <w:cs/>
              </w:rPr>
            </w:pPr>
            <w:r w:rsidRPr="00A67DCC">
              <w:rPr>
                <w:rFonts w:ascii="Browallia New" w:hAnsi="Browallia New" w:cs="Browallia New"/>
                <w:sz w:val="20"/>
                <w:szCs w:val="20"/>
              </w:rPr>
              <w:t xml:space="preserve"> 11,767 </w:t>
            </w:r>
          </w:p>
        </w:tc>
        <w:tc>
          <w:tcPr>
            <w:tcW w:w="709" w:type="dxa"/>
            <w:tcBorders>
              <w:bottom w:val="nil"/>
            </w:tcBorders>
          </w:tcPr>
          <w:p w14:paraId="38ED0A88" w14:textId="32D266A3" w:rsidR="00975091" w:rsidRPr="00A67DCC" w:rsidRDefault="00975091" w:rsidP="00975091">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10,900</w:t>
            </w:r>
          </w:p>
        </w:tc>
      </w:tr>
      <w:tr w:rsidR="00975091" w:rsidRPr="00A67DCC" w14:paraId="78CB0008" w14:textId="77777777">
        <w:tblPrEx>
          <w:tblBorders>
            <w:bottom w:val="single" w:sz="4" w:space="0" w:color="auto"/>
          </w:tblBorders>
        </w:tblPrEx>
        <w:tc>
          <w:tcPr>
            <w:tcW w:w="2409" w:type="dxa"/>
            <w:tcBorders>
              <w:top w:val="nil"/>
              <w:bottom w:val="nil"/>
            </w:tcBorders>
          </w:tcPr>
          <w:p w14:paraId="18BB8B5F" w14:textId="6D5E9C94" w:rsidR="00975091" w:rsidRPr="00A67DCC" w:rsidRDefault="00975091" w:rsidP="00975091">
            <w:pPr>
              <w:spacing w:line="240" w:lineRule="auto"/>
              <w:ind w:right="-108"/>
              <w:rPr>
                <w:rFonts w:ascii="Browallia New" w:hAnsi="Browallia New" w:cs="Browallia New"/>
                <w:sz w:val="20"/>
                <w:szCs w:val="20"/>
                <w:cs/>
              </w:rPr>
            </w:pPr>
            <w:r w:rsidRPr="00A67DCC">
              <w:rPr>
                <w:rFonts w:ascii="Browallia New" w:hAnsi="Browallia New" w:cs="Browallia New"/>
                <w:sz w:val="20"/>
                <w:szCs w:val="20"/>
                <w:cs/>
              </w:rPr>
              <w:t>หนี้สินรวม</w:t>
            </w:r>
          </w:p>
        </w:tc>
        <w:tc>
          <w:tcPr>
            <w:tcW w:w="709" w:type="dxa"/>
            <w:tcBorders>
              <w:top w:val="nil"/>
              <w:bottom w:val="nil"/>
            </w:tcBorders>
          </w:tcPr>
          <w:p w14:paraId="6DDE7A86" w14:textId="77777777" w:rsidR="00975091" w:rsidRPr="00A67DCC" w:rsidRDefault="00975091" w:rsidP="00975091">
            <w:pPr>
              <w:spacing w:line="240" w:lineRule="auto"/>
              <w:jc w:val="right"/>
              <w:rPr>
                <w:rFonts w:ascii="Browallia New" w:hAnsi="Browallia New" w:cs="Browallia New"/>
                <w:sz w:val="20"/>
                <w:szCs w:val="20"/>
              </w:rPr>
            </w:pPr>
          </w:p>
        </w:tc>
        <w:tc>
          <w:tcPr>
            <w:tcW w:w="728" w:type="dxa"/>
            <w:tcBorders>
              <w:top w:val="nil"/>
              <w:bottom w:val="nil"/>
            </w:tcBorders>
          </w:tcPr>
          <w:p w14:paraId="0B0F5DAB" w14:textId="77777777" w:rsidR="00975091" w:rsidRPr="00A67DCC" w:rsidRDefault="00975091" w:rsidP="00975091">
            <w:pPr>
              <w:spacing w:line="240" w:lineRule="auto"/>
              <w:jc w:val="right"/>
              <w:rPr>
                <w:rFonts w:ascii="Browallia New" w:hAnsi="Browallia New" w:cs="Browallia New"/>
                <w:sz w:val="20"/>
                <w:szCs w:val="20"/>
              </w:rPr>
            </w:pPr>
          </w:p>
        </w:tc>
        <w:tc>
          <w:tcPr>
            <w:tcW w:w="690" w:type="dxa"/>
            <w:tcBorders>
              <w:top w:val="nil"/>
              <w:bottom w:val="nil"/>
            </w:tcBorders>
          </w:tcPr>
          <w:p w14:paraId="67892DAE" w14:textId="77777777" w:rsidR="00975091" w:rsidRPr="00A67DCC" w:rsidRDefault="00975091" w:rsidP="00975091">
            <w:pPr>
              <w:spacing w:line="240" w:lineRule="auto"/>
              <w:jc w:val="right"/>
              <w:rPr>
                <w:rFonts w:ascii="Browallia New" w:hAnsi="Browallia New" w:cs="Browallia New"/>
                <w:sz w:val="20"/>
                <w:szCs w:val="20"/>
              </w:rPr>
            </w:pPr>
          </w:p>
        </w:tc>
        <w:tc>
          <w:tcPr>
            <w:tcW w:w="722" w:type="dxa"/>
            <w:tcBorders>
              <w:top w:val="nil"/>
              <w:bottom w:val="nil"/>
            </w:tcBorders>
          </w:tcPr>
          <w:p w14:paraId="14AA4DC5" w14:textId="77777777" w:rsidR="00975091" w:rsidRPr="00A67DCC" w:rsidRDefault="00975091" w:rsidP="00975091">
            <w:pPr>
              <w:spacing w:line="240" w:lineRule="auto"/>
              <w:jc w:val="right"/>
              <w:rPr>
                <w:rFonts w:ascii="Browallia New" w:hAnsi="Browallia New" w:cs="Browallia New"/>
                <w:sz w:val="20"/>
                <w:szCs w:val="20"/>
              </w:rPr>
            </w:pPr>
          </w:p>
        </w:tc>
        <w:tc>
          <w:tcPr>
            <w:tcW w:w="737" w:type="dxa"/>
            <w:tcBorders>
              <w:top w:val="nil"/>
              <w:bottom w:val="nil"/>
            </w:tcBorders>
          </w:tcPr>
          <w:p w14:paraId="64764512" w14:textId="77777777" w:rsidR="00975091" w:rsidRPr="00A67DCC" w:rsidRDefault="00975091" w:rsidP="00975091">
            <w:pPr>
              <w:spacing w:line="240" w:lineRule="auto"/>
              <w:jc w:val="right"/>
              <w:rPr>
                <w:rFonts w:ascii="Browallia New" w:hAnsi="Browallia New" w:cs="Browallia New"/>
                <w:sz w:val="20"/>
                <w:szCs w:val="20"/>
              </w:rPr>
            </w:pPr>
          </w:p>
        </w:tc>
        <w:tc>
          <w:tcPr>
            <w:tcW w:w="720" w:type="dxa"/>
            <w:tcBorders>
              <w:top w:val="nil"/>
              <w:bottom w:val="nil"/>
            </w:tcBorders>
          </w:tcPr>
          <w:p w14:paraId="2844C0D2" w14:textId="77777777" w:rsidR="00975091" w:rsidRPr="00A67DCC" w:rsidRDefault="00975091" w:rsidP="00975091">
            <w:pPr>
              <w:spacing w:line="240" w:lineRule="auto"/>
              <w:jc w:val="right"/>
              <w:rPr>
                <w:rFonts w:ascii="Browallia New" w:hAnsi="Browallia New" w:cs="Browallia New"/>
                <w:sz w:val="20"/>
                <w:szCs w:val="20"/>
              </w:rPr>
            </w:pPr>
          </w:p>
        </w:tc>
        <w:tc>
          <w:tcPr>
            <w:tcW w:w="732" w:type="dxa"/>
            <w:tcBorders>
              <w:top w:val="nil"/>
              <w:bottom w:val="nil"/>
            </w:tcBorders>
          </w:tcPr>
          <w:p w14:paraId="70A606BD" w14:textId="77777777" w:rsidR="00975091" w:rsidRPr="00A67DCC" w:rsidRDefault="00975091" w:rsidP="00975091">
            <w:pPr>
              <w:spacing w:line="240" w:lineRule="auto"/>
              <w:jc w:val="right"/>
              <w:rPr>
                <w:rFonts w:ascii="Browallia New" w:hAnsi="Browallia New" w:cs="Browallia New"/>
                <w:sz w:val="20"/>
                <w:szCs w:val="20"/>
              </w:rPr>
            </w:pPr>
          </w:p>
        </w:tc>
        <w:tc>
          <w:tcPr>
            <w:tcW w:w="720" w:type="dxa"/>
            <w:tcBorders>
              <w:top w:val="nil"/>
              <w:bottom w:val="nil"/>
            </w:tcBorders>
          </w:tcPr>
          <w:p w14:paraId="2C5D6152" w14:textId="77777777" w:rsidR="00975091" w:rsidRPr="00A67DCC" w:rsidRDefault="00975091" w:rsidP="00975091">
            <w:pPr>
              <w:spacing w:line="240" w:lineRule="auto"/>
              <w:jc w:val="right"/>
              <w:rPr>
                <w:rFonts w:ascii="Browallia New" w:hAnsi="Browallia New" w:cs="Browallia New"/>
                <w:sz w:val="20"/>
                <w:szCs w:val="20"/>
              </w:rPr>
            </w:pPr>
          </w:p>
        </w:tc>
        <w:tc>
          <w:tcPr>
            <w:tcW w:w="771" w:type="dxa"/>
            <w:tcBorders>
              <w:top w:val="nil"/>
              <w:bottom w:val="nil"/>
            </w:tcBorders>
          </w:tcPr>
          <w:p w14:paraId="156B468E" w14:textId="77777777" w:rsidR="00975091" w:rsidRPr="00A67DCC" w:rsidRDefault="00975091" w:rsidP="00975091">
            <w:pPr>
              <w:spacing w:line="240" w:lineRule="auto"/>
              <w:jc w:val="right"/>
              <w:rPr>
                <w:rFonts w:ascii="Browallia New" w:hAnsi="Browallia New" w:cs="Browallia New"/>
                <w:sz w:val="20"/>
                <w:szCs w:val="20"/>
              </w:rPr>
            </w:pPr>
          </w:p>
        </w:tc>
        <w:tc>
          <w:tcPr>
            <w:tcW w:w="708" w:type="dxa"/>
            <w:tcBorders>
              <w:top w:val="nil"/>
              <w:bottom w:val="nil"/>
            </w:tcBorders>
          </w:tcPr>
          <w:p w14:paraId="4F7E7F2A" w14:textId="77777777" w:rsidR="00975091" w:rsidRPr="00A67DCC" w:rsidRDefault="00975091" w:rsidP="00975091">
            <w:pPr>
              <w:spacing w:line="240" w:lineRule="auto"/>
              <w:jc w:val="right"/>
              <w:rPr>
                <w:rFonts w:ascii="Browallia New" w:hAnsi="Browallia New" w:cs="Browallia New"/>
                <w:sz w:val="20"/>
                <w:szCs w:val="20"/>
              </w:rPr>
            </w:pPr>
          </w:p>
        </w:tc>
        <w:tc>
          <w:tcPr>
            <w:tcW w:w="701" w:type="dxa"/>
            <w:tcBorders>
              <w:top w:val="nil"/>
              <w:bottom w:val="nil"/>
            </w:tcBorders>
          </w:tcPr>
          <w:p w14:paraId="42E15655"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top w:val="nil"/>
              <w:bottom w:val="nil"/>
            </w:tcBorders>
          </w:tcPr>
          <w:p w14:paraId="59B9E02E"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top w:val="nil"/>
              <w:bottom w:val="nil"/>
            </w:tcBorders>
          </w:tcPr>
          <w:p w14:paraId="4ADA34BA" w14:textId="77777777" w:rsidR="00975091" w:rsidRPr="00A67DCC" w:rsidRDefault="00975091" w:rsidP="00975091">
            <w:pPr>
              <w:spacing w:line="240" w:lineRule="auto"/>
              <w:jc w:val="right"/>
              <w:rPr>
                <w:rFonts w:ascii="Browallia New" w:hAnsi="Browallia New" w:cs="Browallia New"/>
                <w:sz w:val="20"/>
                <w:szCs w:val="20"/>
              </w:rPr>
            </w:pPr>
          </w:p>
        </w:tc>
        <w:tc>
          <w:tcPr>
            <w:tcW w:w="709" w:type="dxa"/>
            <w:tcBorders>
              <w:top w:val="nil"/>
              <w:bottom w:val="nil"/>
            </w:tcBorders>
          </w:tcPr>
          <w:p w14:paraId="3025B29E" w14:textId="77777777" w:rsidR="00975091" w:rsidRPr="00A67DCC" w:rsidRDefault="00975091" w:rsidP="00975091">
            <w:pPr>
              <w:spacing w:line="240" w:lineRule="auto"/>
              <w:jc w:val="right"/>
              <w:rPr>
                <w:rFonts w:ascii="Browallia New" w:hAnsi="Browallia New" w:cs="Browallia New"/>
                <w:sz w:val="20"/>
                <w:szCs w:val="20"/>
              </w:rPr>
            </w:pPr>
          </w:p>
        </w:tc>
        <w:tc>
          <w:tcPr>
            <w:tcW w:w="708" w:type="dxa"/>
            <w:tcBorders>
              <w:top w:val="nil"/>
              <w:bottom w:val="nil"/>
            </w:tcBorders>
          </w:tcPr>
          <w:p w14:paraId="31421238" w14:textId="63D8CF29" w:rsidR="00975091" w:rsidRPr="00A67DCC" w:rsidRDefault="00975091" w:rsidP="00975091">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7,114</w:t>
            </w:r>
          </w:p>
        </w:tc>
        <w:tc>
          <w:tcPr>
            <w:tcW w:w="709" w:type="dxa"/>
            <w:tcBorders>
              <w:top w:val="nil"/>
              <w:bottom w:val="nil"/>
            </w:tcBorders>
          </w:tcPr>
          <w:p w14:paraId="4EC1B85F" w14:textId="5425A878" w:rsidR="00975091" w:rsidRPr="00A67DCC" w:rsidRDefault="00975091" w:rsidP="00975091">
            <w:pPr>
              <w:tabs>
                <w:tab w:val="clear" w:pos="227"/>
                <w:tab w:val="decimal" w:pos="252"/>
              </w:tabs>
              <w:spacing w:line="240" w:lineRule="auto"/>
              <w:jc w:val="right"/>
              <w:rPr>
                <w:rFonts w:ascii="Browallia New" w:hAnsi="Browallia New" w:cs="Browallia New"/>
                <w:sz w:val="20"/>
                <w:szCs w:val="20"/>
              </w:rPr>
            </w:pPr>
            <w:r w:rsidRPr="00A67DCC">
              <w:rPr>
                <w:rFonts w:ascii="Browallia New" w:hAnsi="Browallia New" w:cs="Browallia New"/>
                <w:sz w:val="20"/>
                <w:szCs w:val="20"/>
              </w:rPr>
              <w:t>6,002</w:t>
            </w:r>
          </w:p>
        </w:tc>
      </w:tr>
    </w:tbl>
    <w:p w14:paraId="68B49AB0" w14:textId="77777777" w:rsidR="005A38AF" w:rsidRPr="00A67DCC" w:rsidRDefault="005A38AF">
      <w:pPr>
        <w:rPr>
          <w:rFonts w:ascii="Browallia New" w:hAnsi="Browallia New" w:cs="Browallia New"/>
        </w:rPr>
      </w:pPr>
    </w:p>
    <w:p w14:paraId="6F8B722B" w14:textId="77777777" w:rsidR="00372FAA" w:rsidRPr="00A67DCC" w:rsidRDefault="00372FAA">
      <w:pPr>
        <w:rPr>
          <w:rFonts w:ascii="Browallia New" w:hAnsi="Browallia New" w:cs="Browallia New"/>
        </w:rPr>
      </w:pPr>
    </w:p>
    <w:p w14:paraId="652B3321" w14:textId="77777777" w:rsidR="00372FAA" w:rsidRPr="00A67DCC" w:rsidRDefault="00372FAA">
      <w:pPr>
        <w:rPr>
          <w:rFonts w:ascii="Browallia New" w:hAnsi="Browallia New" w:cs="Browallia New"/>
        </w:rPr>
      </w:pPr>
    </w:p>
    <w:p w14:paraId="76237781" w14:textId="77777777" w:rsidR="00372FAA" w:rsidRPr="00A67DCC" w:rsidRDefault="00372FAA">
      <w:pPr>
        <w:rPr>
          <w:rFonts w:ascii="Browallia New" w:hAnsi="Browallia New" w:cs="Browallia New"/>
        </w:rPr>
      </w:pPr>
    </w:p>
    <w:p w14:paraId="247A4F7C" w14:textId="77777777" w:rsidR="009E64E5" w:rsidRPr="00A67DCC" w:rsidRDefault="009E64E5">
      <w:pPr>
        <w:rPr>
          <w:rFonts w:ascii="Browallia New" w:hAnsi="Browallia New" w:cs="Browallia New"/>
        </w:rPr>
      </w:pPr>
    </w:p>
    <w:p w14:paraId="7D608023" w14:textId="77777777" w:rsidR="009E64E5" w:rsidRPr="00A67DCC" w:rsidRDefault="009E64E5">
      <w:pPr>
        <w:rPr>
          <w:rFonts w:ascii="Browallia New" w:hAnsi="Browallia New" w:cs="Browallia New"/>
        </w:rPr>
      </w:pP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3319C6" w:rsidRPr="00A67DCC" w14:paraId="68E02394" w14:textId="77777777" w:rsidTr="00A51100">
        <w:tc>
          <w:tcPr>
            <w:tcW w:w="6945" w:type="dxa"/>
          </w:tcPr>
          <w:p w14:paraId="255908F8" w14:textId="1100D2F7" w:rsidR="003319C6" w:rsidRPr="00A67DCC" w:rsidRDefault="003319C6" w:rsidP="00DE6E0D">
            <w:pPr>
              <w:spacing w:line="240" w:lineRule="auto"/>
              <w:ind w:right="-108"/>
              <w:rPr>
                <w:rFonts w:ascii="Browallia New" w:hAnsi="Browallia New" w:cs="Browallia New"/>
                <w:sz w:val="24"/>
                <w:szCs w:val="24"/>
              </w:rPr>
            </w:pPr>
          </w:p>
        </w:tc>
        <w:tc>
          <w:tcPr>
            <w:tcW w:w="6946" w:type="dxa"/>
            <w:gridSpan w:val="6"/>
          </w:tcPr>
          <w:p w14:paraId="63B9C5A4" w14:textId="77777777" w:rsidR="003319C6" w:rsidRPr="00A67DCC" w:rsidRDefault="003319C6" w:rsidP="00DE6E0D">
            <w:pPr>
              <w:spacing w:line="240" w:lineRule="auto"/>
              <w:jc w:val="right"/>
              <w:rPr>
                <w:rFonts w:ascii="Browallia New" w:hAnsi="Browallia New" w:cs="Browallia New"/>
                <w:sz w:val="24"/>
                <w:szCs w:val="24"/>
              </w:rPr>
            </w:pPr>
            <w:r w:rsidRPr="00A67DCC">
              <w:rPr>
                <w:rFonts w:ascii="Browallia New" w:hAnsi="Browallia New" w:cs="Browallia New"/>
                <w:sz w:val="24"/>
                <w:szCs w:val="24"/>
                <w:cs/>
              </w:rPr>
              <w:t>(หน่วย : ล้านบาท)</w:t>
            </w:r>
          </w:p>
        </w:tc>
      </w:tr>
      <w:tr w:rsidR="003319C6" w:rsidRPr="00A67DCC" w14:paraId="7B5D3055" w14:textId="77777777" w:rsidTr="00A51100">
        <w:tc>
          <w:tcPr>
            <w:tcW w:w="6945" w:type="dxa"/>
          </w:tcPr>
          <w:p w14:paraId="79C1E065" w14:textId="77777777" w:rsidR="003319C6" w:rsidRPr="00A67DCC" w:rsidRDefault="003319C6" w:rsidP="00DE6E0D">
            <w:pPr>
              <w:spacing w:line="240" w:lineRule="auto"/>
              <w:ind w:right="-108"/>
              <w:rPr>
                <w:rFonts w:ascii="Browallia New" w:hAnsi="Browallia New" w:cs="Browallia New"/>
                <w:sz w:val="24"/>
                <w:szCs w:val="24"/>
              </w:rPr>
            </w:pPr>
          </w:p>
        </w:tc>
        <w:tc>
          <w:tcPr>
            <w:tcW w:w="6946" w:type="dxa"/>
            <w:gridSpan w:val="6"/>
          </w:tcPr>
          <w:p w14:paraId="1DCA77A8" w14:textId="2E6F7262" w:rsidR="003319C6" w:rsidRPr="00A67DCC" w:rsidRDefault="00C50C29" w:rsidP="00B55308">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ข้อมูลทางการเงินเฉพาะบริษัท</w:t>
            </w:r>
          </w:p>
        </w:tc>
      </w:tr>
      <w:tr w:rsidR="003319C6" w:rsidRPr="00A67DCC" w14:paraId="55816D82" w14:textId="77777777" w:rsidTr="00A51100">
        <w:tc>
          <w:tcPr>
            <w:tcW w:w="6945" w:type="dxa"/>
          </w:tcPr>
          <w:p w14:paraId="411437F2" w14:textId="77777777" w:rsidR="003319C6" w:rsidRPr="00A67DCC" w:rsidRDefault="003319C6" w:rsidP="00DE6E0D">
            <w:pPr>
              <w:spacing w:line="240" w:lineRule="auto"/>
              <w:ind w:right="-108"/>
              <w:rPr>
                <w:rFonts w:ascii="Browallia New" w:hAnsi="Browallia New" w:cs="Browallia New"/>
                <w:sz w:val="24"/>
                <w:szCs w:val="24"/>
              </w:rPr>
            </w:pPr>
          </w:p>
        </w:tc>
        <w:tc>
          <w:tcPr>
            <w:tcW w:w="6946" w:type="dxa"/>
            <w:gridSpan w:val="6"/>
          </w:tcPr>
          <w:p w14:paraId="3FB31D8D" w14:textId="58CF9F94" w:rsidR="003319C6" w:rsidRPr="00A67DCC" w:rsidRDefault="00C63714" w:rsidP="00DE6E0D">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 xml:space="preserve">สำหรับงวดสามเดือนสิ้นสุดวันที่ </w:t>
            </w:r>
            <w:r w:rsidRPr="00A67DCC">
              <w:rPr>
                <w:rFonts w:ascii="Browallia New" w:hAnsi="Browallia New" w:cs="Browallia New"/>
                <w:sz w:val="24"/>
                <w:szCs w:val="24"/>
              </w:rPr>
              <w:t>30</w:t>
            </w:r>
            <w:r w:rsidRPr="00A67DCC">
              <w:rPr>
                <w:rFonts w:ascii="Browallia New" w:hAnsi="Browallia New" w:cs="Browallia New"/>
                <w:sz w:val="24"/>
                <w:szCs w:val="24"/>
                <w:cs/>
              </w:rPr>
              <w:t xml:space="preserve"> มิถุนายน</w:t>
            </w:r>
          </w:p>
        </w:tc>
      </w:tr>
      <w:tr w:rsidR="00A51100" w:rsidRPr="00A67DCC" w14:paraId="75561D92" w14:textId="77777777" w:rsidTr="00A51100">
        <w:tblPrEx>
          <w:tblBorders>
            <w:bottom w:val="single" w:sz="4" w:space="0" w:color="auto"/>
          </w:tblBorders>
        </w:tblPrEx>
        <w:trPr>
          <w:tblHeader/>
        </w:trPr>
        <w:tc>
          <w:tcPr>
            <w:tcW w:w="6945" w:type="dxa"/>
          </w:tcPr>
          <w:p w14:paraId="6152F269" w14:textId="77777777" w:rsidR="00A51100" w:rsidRPr="00A67DCC" w:rsidRDefault="00A51100" w:rsidP="00DE6E0D">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462A8C59" w14:textId="77777777" w:rsidR="00A51100" w:rsidRPr="00A67DCC" w:rsidRDefault="00A51100" w:rsidP="00DE6E0D">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cs/>
              </w:rPr>
              <w:t>ธุรกิจขายและ</w:t>
            </w:r>
          </w:p>
          <w:p w14:paraId="695702E1" w14:textId="77777777" w:rsidR="00A51100" w:rsidRPr="00A67DCC" w:rsidRDefault="00A51100" w:rsidP="00DE6E0D">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ให้เช่าซื้อ</w:t>
            </w:r>
          </w:p>
        </w:tc>
        <w:tc>
          <w:tcPr>
            <w:tcW w:w="2268" w:type="dxa"/>
            <w:gridSpan w:val="2"/>
            <w:tcBorders>
              <w:top w:val="nil"/>
              <w:bottom w:val="nil"/>
            </w:tcBorders>
            <w:vAlign w:val="bottom"/>
          </w:tcPr>
          <w:p w14:paraId="55E24CFA" w14:textId="77777777" w:rsidR="00A51100" w:rsidRPr="00A67DCC" w:rsidRDefault="00A51100" w:rsidP="00DE6E0D">
            <w:pPr>
              <w:pBdr>
                <w:bottom w:val="single" w:sz="4" w:space="1" w:color="auto"/>
              </w:pBdr>
              <w:spacing w:line="240" w:lineRule="auto"/>
              <w:jc w:val="center"/>
              <w:rPr>
                <w:rFonts w:ascii="Browallia New" w:hAnsi="Browallia New" w:cs="Browallia New"/>
                <w:sz w:val="24"/>
                <w:szCs w:val="24"/>
              </w:rPr>
            </w:pPr>
          </w:p>
          <w:p w14:paraId="65AFFF51" w14:textId="77777777" w:rsidR="00A51100" w:rsidRPr="00A67DCC" w:rsidRDefault="00A51100" w:rsidP="00DE6E0D">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6325F01F" w14:textId="77777777" w:rsidR="00A51100" w:rsidRPr="00A67DCC" w:rsidRDefault="00A51100" w:rsidP="00DE6E0D">
            <w:pPr>
              <w:pBdr>
                <w:bottom w:val="single" w:sz="4" w:space="1" w:color="auto"/>
              </w:pBdr>
              <w:spacing w:line="240" w:lineRule="auto"/>
              <w:jc w:val="center"/>
              <w:rPr>
                <w:rFonts w:ascii="Browallia New" w:hAnsi="Browallia New" w:cs="Browallia New"/>
                <w:sz w:val="24"/>
                <w:szCs w:val="24"/>
              </w:rPr>
            </w:pPr>
          </w:p>
          <w:p w14:paraId="4179B65E" w14:textId="00E23751" w:rsidR="00A51100" w:rsidRPr="00A67DCC" w:rsidRDefault="00A51100" w:rsidP="00DE6E0D">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รวม</w:t>
            </w:r>
          </w:p>
        </w:tc>
      </w:tr>
      <w:tr w:rsidR="00981E6B" w:rsidRPr="00A67DCC" w14:paraId="5CD28D3C" w14:textId="77777777" w:rsidTr="00A51100">
        <w:tblPrEx>
          <w:tblBorders>
            <w:bottom w:val="single" w:sz="4" w:space="0" w:color="auto"/>
          </w:tblBorders>
        </w:tblPrEx>
        <w:trPr>
          <w:tblHeader/>
        </w:trPr>
        <w:tc>
          <w:tcPr>
            <w:tcW w:w="6945" w:type="dxa"/>
          </w:tcPr>
          <w:p w14:paraId="03B959B0" w14:textId="77777777" w:rsidR="00981E6B" w:rsidRPr="00A67DCC" w:rsidRDefault="00981E6B" w:rsidP="00981E6B">
            <w:pPr>
              <w:spacing w:line="240" w:lineRule="auto"/>
              <w:rPr>
                <w:rFonts w:ascii="Browallia New" w:hAnsi="Browallia New" w:cs="Browallia New"/>
                <w:sz w:val="24"/>
                <w:szCs w:val="24"/>
                <w:cs/>
                <w:lang w:val="en-GB"/>
              </w:rPr>
            </w:pPr>
          </w:p>
        </w:tc>
        <w:tc>
          <w:tcPr>
            <w:tcW w:w="1134" w:type="dxa"/>
            <w:tcBorders>
              <w:top w:val="nil"/>
            </w:tcBorders>
          </w:tcPr>
          <w:p w14:paraId="78B25AEC" w14:textId="7C918C6C"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134" w:type="dxa"/>
            <w:tcBorders>
              <w:top w:val="nil"/>
            </w:tcBorders>
          </w:tcPr>
          <w:p w14:paraId="6D571375" w14:textId="0009DCCD"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c>
          <w:tcPr>
            <w:tcW w:w="1134" w:type="dxa"/>
            <w:tcBorders>
              <w:top w:val="nil"/>
            </w:tcBorders>
          </w:tcPr>
          <w:p w14:paraId="57B67878" w14:textId="281F7B3A"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134" w:type="dxa"/>
            <w:tcBorders>
              <w:top w:val="nil"/>
            </w:tcBorders>
          </w:tcPr>
          <w:p w14:paraId="0E387647" w14:textId="28308F61"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c>
          <w:tcPr>
            <w:tcW w:w="1134" w:type="dxa"/>
            <w:tcBorders>
              <w:top w:val="nil"/>
            </w:tcBorders>
          </w:tcPr>
          <w:p w14:paraId="2600ABB7" w14:textId="21A5CDA2"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276" w:type="dxa"/>
            <w:tcBorders>
              <w:top w:val="nil"/>
            </w:tcBorders>
          </w:tcPr>
          <w:p w14:paraId="02C864E0" w14:textId="3D8C93C5" w:rsidR="00981E6B" w:rsidRPr="00A67DCC" w:rsidRDefault="00981E6B" w:rsidP="00981E6B">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r>
      <w:tr w:rsidR="00A51100" w:rsidRPr="00A67DCC" w14:paraId="7F05A561" w14:textId="77777777" w:rsidTr="00A51100">
        <w:tblPrEx>
          <w:tblBorders>
            <w:bottom w:val="single" w:sz="4" w:space="0" w:color="auto"/>
          </w:tblBorders>
        </w:tblPrEx>
        <w:tc>
          <w:tcPr>
            <w:tcW w:w="6945" w:type="dxa"/>
            <w:tcBorders>
              <w:bottom w:val="nil"/>
            </w:tcBorders>
          </w:tcPr>
          <w:p w14:paraId="148128EB" w14:textId="77777777" w:rsidR="00A51100" w:rsidRPr="00A67DCC" w:rsidRDefault="00A51100" w:rsidP="00DE6E0D">
            <w:pPr>
              <w:spacing w:line="240" w:lineRule="auto"/>
              <w:ind w:right="-108"/>
              <w:rPr>
                <w:rFonts w:ascii="Browallia New" w:hAnsi="Browallia New" w:cs="Browallia New"/>
                <w:sz w:val="24"/>
                <w:szCs w:val="24"/>
                <w:cs/>
              </w:rPr>
            </w:pPr>
          </w:p>
        </w:tc>
        <w:tc>
          <w:tcPr>
            <w:tcW w:w="1134" w:type="dxa"/>
          </w:tcPr>
          <w:p w14:paraId="3A0B7BFD" w14:textId="77777777" w:rsidR="00A51100" w:rsidRPr="00A67DCC" w:rsidRDefault="00A51100" w:rsidP="00DE6E0D">
            <w:pPr>
              <w:spacing w:line="240" w:lineRule="auto"/>
              <w:jc w:val="right"/>
              <w:rPr>
                <w:rFonts w:ascii="Browallia New" w:hAnsi="Browallia New" w:cs="Browallia New"/>
                <w:sz w:val="24"/>
                <w:szCs w:val="24"/>
                <w:cs/>
              </w:rPr>
            </w:pPr>
          </w:p>
        </w:tc>
        <w:tc>
          <w:tcPr>
            <w:tcW w:w="1134" w:type="dxa"/>
          </w:tcPr>
          <w:p w14:paraId="65A070B9" w14:textId="77777777" w:rsidR="00A51100" w:rsidRPr="00A67DCC" w:rsidRDefault="00A51100" w:rsidP="00DE6E0D">
            <w:pPr>
              <w:spacing w:line="240" w:lineRule="auto"/>
              <w:jc w:val="right"/>
              <w:rPr>
                <w:rFonts w:ascii="Browallia New" w:hAnsi="Browallia New" w:cs="Browallia New"/>
                <w:sz w:val="24"/>
                <w:szCs w:val="24"/>
                <w:cs/>
              </w:rPr>
            </w:pPr>
          </w:p>
        </w:tc>
        <w:tc>
          <w:tcPr>
            <w:tcW w:w="1134" w:type="dxa"/>
          </w:tcPr>
          <w:p w14:paraId="672903E0" w14:textId="77777777" w:rsidR="00A51100" w:rsidRPr="00A67DCC" w:rsidRDefault="00A51100" w:rsidP="00DE6E0D">
            <w:pPr>
              <w:spacing w:line="240" w:lineRule="auto"/>
              <w:jc w:val="right"/>
              <w:rPr>
                <w:rFonts w:ascii="Browallia New" w:hAnsi="Browallia New" w:cs="Browallia New"/>
                <w:sz w:val="24"/>
                <w:szCs w:val="24"/>
              </w:rPr>
            </w:pPr>
          </w:p>
        </w:tc>
        <w:tc>
          <w:tcPr>
            <w:tcW w:w="1134" w:type="dxa"/>
          </w:tcPr>
          <w:p w14:paraId="2B86867D" w14:textId="77777777" w:rsidR="00A51100" w:rsidRPr="00A67DCC" w:rsidRDefault="00A51100" w:rsidP="00DE6E0D">
            <w:pPr>
              <w:spacing w:line="240" w:lineRule="auto"/>
              <w:jc w:val="right"/>
              <w:rPr>
                <w:rFonts w:ascii="Browallia New" w:hAnsi="Browallia New" w:cs="Browallia New"/>
                <w:sz w:val="24"/>
                <w:szCs w:val="24"/>
                <w:cs/>
              </w:rPr>
            </w:pPr>
          </w:p>
        </w:tc>
        <w:tc>
          <w:tcPr>
            <w:tcW w:w="1134" w:type="dxa"/>
          </w:tcPr>
          <w:p w14:paraId="48AA18A1" w14:textId="77777777" w:rsidR="00A51100" w:rsidRPr="00A67DCC" w:rsidRDefault="00A51100" w:rsidP="00DE6E0D">
            <w:pPr>
              <w:tabs>
                <w:tab w:val="clear" w:pos="227"/>
                <w:tab w:val="decimal" w:pos="252"/>
              </w:tabs>
              <w:spacing w:line="240" w:lineRule="auto"/>
              <w:jc w:val="right"/>
              <w:rPr>
                <w:rFonts w:ascii="Browallia New" w:hAnsi="Browallia New" w:cs="Browallia New"/>
                <w:sz w:val="24"/>
                <w:szCs w:val="24"/>
              </w:rPr>
            </w:pPr>
          </w:p>
        </w:tc>
        <w:tc>
          <w:tcPr>
            <w:tcW w:w="1276" w:type="dxa"/>
          </w:tcPr>
          <w:p w14:paraId="407FB9BF" w14:textId="77777777" w:rsidR="00A51100" w:rsidRPr="00A67DCC" w:rsidRDefault="00A51100" w:rsidP="00DE6E0D">
            <w:pPr>
              <w:tabs>
                <w:tab w:val="clear" w:pos="227"/>
                <w:tab w:val="decimal" w:pos="252"/>
              </w:tabs>
              <w:spacing w:line="240" w:lineRule="auto"/>
              <w:jc w:val="right"/>
              <w:rPr>
                <w:rFonts w:ascii="Browallia New" w:hAnsi="Browallia New" w:cs="Browallia New"/>
                <w:sz w:val="24"/>
                <w:szCs w:val="24"/>
              </w:rPr>
            </w:pPr>
          </w:p>
        </w:tc>
      </w:tr>
      <w:tr w:rsidR="00A51100" w:rsidRPr="00A67DCC" w14:paraId="52F5BA9D" w14:textId="77777777" w:rsidTr="00A51100">
        <w:tblPrEx>
          <w:tblBorders>
            <w:bottom w:val="single" w:sz="4" w:space="0" w:color="auto"/>
          </w:tblBorders>
        </w:tblPrEx>
        <w:tc>
          <w:tcPr>
            <w:tcW w:w="6945" w:type="dxa"/>
          </w:tcPr>
          <w:p w14:paraId="3FC4E2DF" w14:textId="77777777" w:rsidR="00A51100" w:rsidRPr="00A67DCC" w:rsidRDefault="00A51100" w:rsidP="00DE6E0D">
            <w:pPr>
              <w:spacing w:line="240" w:lineRule="auto"/>
              <w:ind w:right="-108"/>
              <w:rPr>
                <w:rFonts w:ascii="Browallia New" w:hAnsi="Browallia New" w:cs="Browallia New"/>
                <w:sz w:val="24"/>
                <w:szCs w:val="24"/>
                <w:cs/>
              </w:rPr>
            </w:pPr>
            <w:r w:rsidRPr="00A67DCC">
              <w:rPr>
                <w:rFonts w:ascii="Browallia New" w:hAnsi="Browallia New" w:cs="Browallia New"/>
                <w:sz w:val="24"/>
                <w:szCs w:val="24"/>
                <w:cs/>
              </w:rPr>
              <w:t>รายได้แยกตามการรับรู้รายได้</w:t>
            </w:r>
          </w:p>
        </w:tc>
        <w:tc>
          <w:tcPr>
            <w:tcW w:w="1134" w:type="dxa"/>
            <w:vAlign w:val="bottom"/>
          </w:tcPr>
          <w:p w14:paraId="7F406969" w14:textId="77777777" w:rsidR="00A51100" w:rsidRPr="00A67DCC" w:rsidRDefault="00A51100" w:rsidP="00DE6E0D">
            <w:pPr>
              <w:spacing w:line="240" w:lineRule="auto"/>
              <w:jc w:val="right"/>
              <w:rPr>
                <w:rFonts w:ascii="Browallia New" w:hAnsi="Browallia New" w:cs="Browallia New"/>
                <w:sz w:val="24"/>
                <w:szCs w:val="24"/>
              </w:rPr>
            </w:pPr>
          </w:p>
        </w:tc>
        <w:tc>
          <w:tcPr>
            <w:tcW w:w="1134" w:type="dxa"/>
            <w:vAlign w:val="bottom"/>
          </w:tcPr>
          <w:p w14:paraId="6518F0A1" w14:textId="77777777" w:rsidR="00A51100" w:rsidRPr="00A67DCC" w:rsidRDefault="00A51100" w:rsidP="00DE6E0D">
            <w:pPr>
              <w:spacing w:line="240" w:lineRule="auto"/>
              <w:jc w:val="right"/>
              <w:rPr>
                <w:rFonts w:ascii="Browallia New" w:hAnsi="Browallia New" w:cs="Browallia New"/>
                <w:sz w:val="24"/>
                <w:szCs w:val="24"/>
              </w:rPr>
            </w:pPr>
          </w:p>
        </w:tc>
        <w:tc>
          <w:tcPr>
            <w:tcW w:w="1134" w:type="dxa"/>
            <w:vAlign w:val="bottom"/>
          </w:tcPr>
          <w:p w14:paraId="37287D98" w14:textId="77777777" w:rsidR="00A51100" w:rsidRPr="00A67DCC" w:rsidRDefault="00A51100" w:rsidP="00DE6E0D">
            <w:pPr>
              <w:spacing w:line="240" w:lineRule="auto"/>
              <w:jc w:val="right"/>
              <w:rPr>
                <w:rFonts w:ascii="Browallia New" w:hAnsi="Browallia New" w:cs="Browallia New"/>
                <w:sz w:val="24"/>
                <w:szCs w:val="24"/>
              </w:rPr>
            </w:pPr>
          </w:p>
        </w:tc>
        <w:tc>
          <w:tcPr>
            <w:tcW w:w="1134" w:type="dxa"/>
            <w:vAlign w:val="bottom"/>
          </w:tcPr>
          <w:p w14:paraId="276706D6" w14:textId="77777777" w:rsidR="00A51100" w:rsidRPr="00A67DCC" w:rsidRDefault="00A51100" w:rsidP="00DE6E0D">
            <w:pPr>
              <w:spacing w:line="240" w:lineRule="auto"/>
              <w:jc w:val="right"/>
              <w:rPr>
                <w:rFonts w:ascii="Browallia New" w:hAnsi="Browallia New" w:cs="Browallia New"/>
                <w:sz w:val="24"/>
                <w:szCs w:val="24"/>
              </w:rPr>
            </w:pPr>
          </w:p>
        </w:tc>
        <w:tc>
          <w:tcPr>
            <w:tcW w:w="1134" w:type="dxa"/>
          </w:tcPr>
          <w:p w14:paraId="40EDA157" w14:textId="77777777" w:rsidR="00A51100" w:rsidRPr="00A67DCC" w:rsidRDefault="00A51100" w:rsidP="00DE6E0D">
            <w:pPr>
              <w:spacing w:line="240" w:lineRule="auto"/>
              <w:jc w:val="right"/>
              <w:rPr>
                <w:rFonts w:ascii="Browallia New" w:hAnsi="Browallia New" w:cs="Browallia New"/>
                <w:sz w:val="24"/>
                <w:szCs w:val="24"/>
              </w:rPr>
            </w:pPr>
          </w:p>
        </w:tc>
        <w:tc>
          <w:tcPr>
            <w:tcW w:w="1276" w:type="dxa"/>
          </w:tcPr>
          <w:p w14:paraId="77535521" w14:textId="77777777" w:rsidR="00A51100" w:rsidRPr="00A67DCC" w:rsidRDefault="00A51100" w:rsidP="00DE6E0D">
            <w:pPr>
              <w:spacing w:line="240" w:lineRule="auto"/>
              <w:jc w:val="right"/>
              <w:rPr>
                <w:rFonts w:ascii="Browallia New" w:hAnsi="Browallia New" w:cs="Browallia New"/>
                <w:sz w:val="24"/>
                <w:szCs w:val="24"/>
              </w:rPr>
            </w:pPr>
          </w:p>
        </w:tc>
      </w:tr>
      <w:tr w:rsidR="009E64E5" w:rsidRPr="00A67DCC" w14:paraId="1D7A120E" w14:textId="77777777" w:rsidTr="00A51100">
        <w:tblPrEx>
          <w:tblBorders>
            <w:bottom w:val="single" w:sz="4" w:space="0" w:color="auto"/>
          </w:tblBorders>
        </w:tblPrEx>
        <w:tc>
          <w:tcPr>
            <w:tcW w:w="6945" w:type="dxa"/>
          </w:tcPr>
          <w:p w14:paraId="3804FAF8" w14:textId="3403A6E2" w:rsidR="009E64E5" w:rsidRPr="00A67DCC" w:rsidRDefault="009E64E5" w:rsidP="009E64E5">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A67DCC">
              <w:rPr>
                <w:rFonts w:ascii="Browallia New" w:hAnsi="Browallia New" w:cs="Browallia New"/>
                <w:sz w:val="24"/>
                <w:szCs w:val="24"/>
                <w:cs/>
              </w:rPr>
              <w:t>ณ เวลาใดเวลาหนึ่ง</w:t>
            </w:r>
          </w:p>
        </w:tc>
        <w:tc>
          <w:tcPr>
            <w:tcW w:w="1134" w:type="dxa"/>
          </w:tcPr>
          <w:p w14:paraId="321CBF15" w14:textId="516020DB"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 </w:t>
            </w:r>
          </w:p>
        </w:tc>
        <w:tc>
          <w:tcPr>
            <w:tcW w:w="1134" w:type="dxa"/>
          </w:tcPr>
          <w:p w14:paraId="13DB4AF2" w14:textId="2A65B154"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w:t>
            </w:r>
          </w:p>
        </w:tc>
        <w:tc>
          <w:tcPr>
            <w:tcW w:w="1134" w:type="dxa"/>
          </w:tcPr>
          <w:p w14:paraId="5BB18846" w14:textId="6CBDAE71"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30 </w:t>
            </w:r>
          </w:p>
        </w:tc>
        <w:tc>
          <w:tcPr>
            <w:tcW w:w="1134" w:type="dxa"/>
          </w:tcPr>
          <w:p w14:paraId="44C5D0F4" w14:textId="0BF664F5"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31</w:t>
            </w:r>
          </w:p>
        </w:tc>
        <w:tc>
          <w:tcPr>
            <w:tcW w:w="1134" w:type="dxa"/>
          </w:tcPr>
          <w:p w14:paraId="303CABF7" w14:textId="5FD276DB"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30 </w:t>
            </w:r>
          </w:p>
        </w:tc>
        <w:tc>
          <w:tcPr>
            <w:tcW w:w="1276" w:type="dxa"/>
          </w:tcPr>
          <w:p w14:paraId="229DDED3" w14:textId="4F0B4B95" w:rsidR="009E64E5" w:rsidRPr="00A67DCC" w:rsidRDefault="009E64E5" w:rsidP="009E64E5">
            <w:pPr>
              <w:spacing w:line="240" w:lineRule="auto"/>
              <w:jc w:val="right"/>
              <w:rPr>
                <w:rFonts w:ascii="Browallia New" w:hAnsi="Browallia New" w:cs="Browallia New"/>
                <w:sz w:val="24"/>
                <w:szCs w:val="24"/>
              </w:rPr>
            </w:pPr>
            <w:r w:rsidRPr="00A67DCC">
              <w:rPr>
                <w:rFonts w:ascii="Browallia New" w:hAnsi="Browallia New" w:cs="Browallia New"/>
                <w:sz w:val="24"/>
                <w:szCs w:val="24"/>
              </w:rPr>
              <w:t>31</w:t>
            </w:r>
          </w:p>
        </w:tc>
      </w:tr>
      <w:tr w:rsidR="009E64E5" w:rsidRPr="00A67DCC" w14:paraId="0B838D5A" w14:textId="77777777">
        <w:tblPrEx>
          <w:tblBorders>
            <w:bottom w:val="single" w:sz="4" w:space="0" w:color="auto"/>
          </w:tblBorders>
        </w:tblPrEx>
        <w:tc>
          <w:tcPr>
            <w:tcW w:w="6945" w:type="dxa"/>
            <w:tcBorders>
              <w:bottom w:val="nil"/>
            </w:tcBorders>
          </w:tcPr>
          <w:p w14:paraId="6F136EE9" w14:textId="77777777" w:rsidR="009E64E5" w:rsidRPr="00A67DCC" w:rsidRDefault="009E64E5" w:rsidP="009E64E5">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A67DCC">
              <w:rPr>
                <w:rFonts w:ascii="Browallia New" w:hAnsi="Browallia New" w:cs="Browallia New"/>
                <w:sz w:val="24"/>
                <w:szCs w:val="24"/>
                <w:cs/>
              </w:rPr>
              <w:t>ตลอดช่วงเวลาหนึ่ง</w:t>
            </w:r>
          </w:p>
        </w:tc>
        <w:tc>
          <w:tcPr>
            <w:tcW w:w="1134" w:type="dxa"/>
            <w:tcBorders>
              <w:bottom w:val="nil"/>
            </w:tcBorders>
          </w:tcPr>
          <w:p w14:paraId="5792D9F4" w14:textId="6FD95A3B"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80 </w:t>
            </w:r>
          </w:p>
        </w:tc>
        <w:tc>
          <w:tcPr>
            <w:tcW w:w="1134" w:type="dxa"/>
            <w:tcBorders>
              <w:bottom w:val="nil"/>
            </w:tcBorders>
          </w:tcPr>
          <w:p w14:paraId="37C0427A" w14:textId="1A50B484"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101</w:t>
            </w:r>
          </w:p>
        </w:tc>
        <w:tc>
          <w:tcPr>
            <w:tcW w:w="1134" w:type="dxa"/>
            <w:tcBorders>
              <w:bottom w:val="nil"/>
            </w:tcBorders>
          </w:tcPr>
          <w:p w14:paraId="38D4191D" w14:textId="43DA1E49"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2 </w:t>
            </w:r>
          </w:p>
        </w:tc>
        <w:tc>
          <w:tcPr>
            <w:tcW w:w="1134" w:type="dxa"/>
            <w:tcBorders>
              <w:bottom w:val="nil"/>
            </w:tcBorders>
            <w:vAlign w:val="bottom"/>
          </w:tcPr>
          <w:p w14:paraId="3BD445E0" w14:textId="068BB7F7"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2</w:t>
            </w:r>
          </w:p>
        </w:tc>
        <w:tc>
          <w:tcPr>
            <w:tcW w:w="1134" w:type="dxa"/>
            <w:tcBorders>
              <w:bottom w:val="nil"/>
            </w:tcBorders>
          </w:tcPr>
          <w:p w14:paraId="250D1C5C" w14:textId="2826AC3E"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82 </w:t>
            </w:r>
          </w:p>
        </w:tc>
        <w:tc>
          <w:tcPr>
            <w:tcW w:w="1276" w:type="dxa"/>
            <w:tcBorders>
              <w:bottom w:val="nil"/>
            </w:tcBorders>
          </w:tcPr>
          <w:p w14:paraId="0305AB26" w14:textId="7F5F5FB4" w:rsidR="009E64E5" w:rsidRPr="00A67DCC" w:rsidRDefault="009E64E5" w:rsidP="009E64E5">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103</w:t>
            </w:r>
          </w:p>
        </w:tc>
      </w:tr>
      <w:tr w:rsidR="009E64E5" w:rsidRPr="00A67DCC" w14:paraId="7FC31FB0" w14:textId="77777777" w:rsidTr="00A51100">
        <w:tblPrEx>
          <w:tblBorders>
            <w:bottom w:val="single" w:sz="4" w:space="0" w:color="auto"/>
          </w:tblBorders>
        </w:tblPrEx>
        <w:tc>
          <w:tcPr>
            <w:tcW w:w="6945" w:type="dxa"/>
            <w:tcBorders>
              <w:bottom w:val="nil"/>
            </w:tcBorders>
          </w:tcPr>
          <w:p w14:paraId="50D2602E" w14:textId="77777777" w:rsidR="009E64E5" w:rsidRPr="00A67DCC" w:rsidRDefault="009E64E5" w:rsidP="009E64E5">
            <w:pPr>
              <w:spacing w:line="240" w:lineRule="auto"/>
              <w:ind w:right="-108"/>
              <w:rPr>
                <w:rFonts w:ascii="Browallia New" w:hAnsi="Browallia New" w:cs="Browallia New"/>
                <w:sz w:val="24"/>
                <w:szCs w:val="24"/>
                <w:cs/>
              </w:rPr>
            </w:pPr>
            <w:r w:rsidRPr="00A67DCC">
              <w:rPr>
                <w:rFonts w:ascii="Browallia New" w:hAnsi="Browallia New" w:cs="Browallia New"/>
                <w:sz w:val="24"/>
                <w:szCs w:val="24"/>
                <w:cs/>
              </w:rPr>
              <w:t>รวม</w:t>
            </w:r>
          </w:p>
        </w:tc>
        <w:tc>
          <w:tcPr>
            <w:tcW w:w="1134" w:type="dxa"/>
            <w:tcBorders>
              <w:bottom w:val="nil"/>
            </w:tcBorders>
          </w:tcPr>
          <w:p w14:paraId="31C0B52C" w14:textId="00678020"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80 </w:t>
            </w:r>
          </w:p>
        </w:tc>
        <w:tc>
          <w:tcPr>
            <w:tcW w:w="1134" w:type="dxa"/>
            <w:tcBorders>
              <w:bottom w:val="nil"/>
            </w:tcBorders>
          </w:tcPr>
          <w:p w14:paraId="48F315D3" w14:textId="2529ECFE"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101</w:t>
            </w:r>
          </w:p>
        </w:tc>
        <w:tc>
          <w:tcPr>
            <w:tcW w:w="1134" w:type="dxa"/>
            <w:tcBorders>
              <w:bottom w:val="nil"/>
            </w:tcBorders>
          </w:tcPr>
          <w:p w14:paraId="0E2DD341" w14:textId="21C8AC77"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32 </w:t>
            </w:r>
          </w:p>
        </w:tc>
        <w:tc>
          <w:tcPr>
            <w:tcW w:w="1134" w:type="dxa"/>
            <w:tcBorders>
              <w:bottom w:val="nil"/>
            </w:tcBorders>
          </w:tcPr>
          <w:p w14:paraId="0F0E1E3D" w14:textId="391D319C"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33</w:t>
            </w:r>
          </w:p>
        </w:tc>
        <w:tc>
          <w:tcPr>
            <w:tcW w:w="1134" w:type="dxa"/>
            <w:tcBorders>
              <w:bottom w:val="nil"/>
            </w:tcBorders>
          </w:tcPr>
          <w:p w14:paraId="1BF23EE4" w14:textId="6EAA8396"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112 </w:t>
            </w:r>
          </w:p>
        </w:tc>
        <w:tc>
          <w:tcPr>
            <w:tcW w:w="1276" w:type="dxa"/>
            <w:tcBorders>
              <w:bottom w:val="nil"/>
            </w:tcBorders>
          </w:tcPr>
          <w:p w14:paraId="376383C6" w14:textId="08E76EA9" w:rsidR="009E64E5" w:rsidRPr="00A67DCC" w:rsidRDefault="009E64E5" w:rsidP="009E64E5">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134</w:t>
            </w:r>
          </w:p>
        </w:tc>
      </w:tr>
    </w:tbl>
    <w:p w14:paraId="3014A1FB" w14:textId="77777777" w:rsidR="003319C6" w:rsidRPr="00EA6CF3" w:rsidRDefault="003319C6" w:rsidP="00EA6CF3">
      <w:pPr>
        <w:spacing w:line="240" w:lineRule="auto"/>
        <w:rPr>
          <w:rFonts w:ascii="Browallia New" w:hAnsi="Browallia New" w:cs="Browallia New"/>
          <w:sz w:val="28"/>
          <w:szCs w:val="28"/>
        </w:rPr>
      </w:pP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170C32" w:rsidRPr="00A67DCC" w14:paraId="6DDF3501" w14:textId="77777777">
        <w:tc>
          <w:tcPr>
            <w:tcW w:w="6945" w:type="dxa"/>
          </w:tcPr>
          <w:p w14:paraId="076E5CA3" w14:textId="77777777" w:rsidR="00170C32" w:rsidRPr="00A67DCC" w:rsidRDefault="00170C32">
            <w:pPr>
              <w:spacing w:line="240" w:lineRule="auto"/>
              <w:ind w:right="-108"/>
              <w:rPr>
                <w:rFonts w:ascii="Browallia New" w:hAnsi="Browallia New" w:cs="Browallia New"/>
                <w:sz w:val="24"/>
                <w:szCs w:val="24"/>
              </w:rPr>
            </w:pPr>
          </w:p>
        </w:tc>
        <w:tc>
          <w:tcPr>
            <w:tcW w:w="6946" w:type="dxa"/>
            <w:gridSpan w:val="6"/>
          </w:tcPr>
          <w:p w14:paraId="2FE48C18" w14:textId="77777777" w:rsidR="00170C32" w:rsidRPr="00A67DCC" w:rsidRDefault="00170C32">
            <w:pPr>
              <w:spacing w:line="240" w:lineRule="auto"/>
              <w:jc w:val="right"/>
              <w:rPr>
                <w:rFonts w:ascii="Browallia New" w:hAnsi="Browallia New" w:cs="Browallia New"/>
                <w:sz w:val="24"/>
                <w:szCs w:val="24"/>
              </w:rPr>
            </w:pPr>
            <w:r w:rsidRPr="00A67DCC">
              <w:rPr>
                <w:rFonts w:ascii="Browallia New" w:hAnsi="Browallia New" w:cs="Browallia New"/>
                <w:sz w:val="24"/>
                <w:szCs w:val="24"/>
                <w:cs/>
              </w:rPr>
              <w:t>(หน่วย : ล้านบาท)</w:t>
            </w:r>
          </w:p>
        </w:tc>
      </w:tr>
      <w:tr w:rsidR="00170C32" w:rsidRPr="00A67DCC" w14:paraId="00228720" w14:textId="77777777">
        <w:tc>
          <w:tcPr>
            <w:tcW w:w="6945" w:type="dxa"/>
          </w:tcPr>
          <w:p w14:paraId="270161B9" w14:textId="77777777" w:rsidR="00170C32" w:rsidRPr="00A67DCC" w:rsidRDefault="00170C32">
            <w:pPr>
              <w:spacing w:line="240" w:lineRule="auto"/>
              <w:ind w:right="-108"/>
              <w:rPr>
                <w:rFonts w:ascii="Browallia New" w:hAnsi="Browallia New" w:cs="Browallia New"/>
                <w:sz w:val="24"/>
                <w:szCs w:val="24"/>
              </w:rPr>
            </w:pPr>
          </w:p>
        </w:tc>
        <w:tc>
          <w:tcPr>
            <w:tcW w:w="6946" w:type="dxa"/>
            <w:gridSpan w:val="6"/>
          </w:tcPr>
          <w:p w14:paraId="7B0EC182" w14:textId="77777777" w:rsidR="00170C32" w:rsidRPr="00A67DCC" w:rsidRDefault="00170C32">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ข้อมูลทางการเงินเฉพาะบริษัท</w:t>
            </w:r>
          </w:p>
        </w:tc>
      </w:tr>
      <w:tr w:rsidR="00170C32" w:rsidRPr="00A67DCC" w14:paraId="2EBDD54C" w14:textId="77777777">
        <w:tc>
          <w:tcPr>
            <w:tcW w:w="6945" w:type="dxa"/>
          </w:tcPr>
          <w:p w14:paraId="47A68382" w14:textId="77777777" w:rsidR="00170C32" w:rsidRPr="00A67DCC" w:rsidRDefault="00170C32">
            <w:pPr>
              <w:spacing w:line="240" w:lineRule="auto"/>
              <w:ind w:right="-108"/>
              <w:rPr>
                <w:rFonts w:ascii="Browallia New" w:hAnsi="Browallia New" w:cs="Browallia New"/>
                <w:sz w:val="24"/>
                <w:szCs w:val="24"/>
              </w:rPr>
            </w:pPr>
          </w:p>
        </w:tc>
        <w:tc>
          <w:tcPr>
            <w:tcW w:w="6946" w:type="dxa"/>
            <w:gridSpan w:val="6"/>
          </w:tcPr>
          <w:p w14:paraId="5A0FE47F" w14:textId="77777777" w:rsidR="00170C32" w:rsidRPr="00A67DCC" w:rsidRDefault="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cs/>
              </w:rPr>
              <w:t xml:space="preserve">สำหรับงวดหกเดือนสิ้นสุดวันที่ </w:t>
            </w:r>
            <w:r w:rsidRPr="00A67DCC">
              <w:rPr>
                <w:rFonts w:ascii="Browallia New" w:hAnsi="Browallia New" w:cs="Browallia New"/>
                <w:sz w:val="24"/>
                <w:szCs w:val="24"/>
              </w:rPr>
              <w:t>30</w:t>
            </w:r>
            <w:r w:rsidRPr="00A67DCC">
              <w:rPr>
                <w:rFonts w:ascii="Browallia New" w:hAnsi="Browallia New" w:cs="Browallia New"/>
                <w:sz w:val="24"/>
                <w:szCs w:val="24"/>
                <w:cs/>
              </w:rPr>
              <w:t xml:space="preserve"> มิถุนายน</w:t>
            </w:r>
          </w:p>
        </w:tc>
      </w:tr>
      <w:tr w:rsidR="00170C32" w:rsidRPr="00A67DCC" w14:paraId="367E5E25" w14:textId="77777777">
        <w:tblPrEx>
          <w:tblBorders>
            <w:bottom w:val="single" w:sz="4" w:space="0" w:color="auto"/>
          </w:tblBorders>
        </w:tblPrEx>
        <w:trPr>
          <w:tblHeader/>
        </w:trPr>
        <w:tc>
          <w:tcPr>
            <w:tcW w:w="6945" w:type="dxa"/>
          </w:tcPr>
          <w:p w14:paraId="43AC936F" w14:textId="77777777" w:rsidR="00170C32" w:rsidRPr="00A67DCC" w:rsidRDefault="00170C32">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4EA0E676" w14:textId="77777777" w:rsidR="00170C32" w:rsidRPr="00A67DCC" w:rsidRDefault="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cs/>
              </w:rPr>
              <w:t>ธุรกิจขายและ</w:t>
            </w:r>
          </w:p>
          <w:p w14:paraId="0DB60E3E" w14:textId="77777777" w:rsidR="00170C32" w:rsidRPr="00A67DCC" w:rsidRDefault="00170C32">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ให้เช่าซื้อ</w:t>
            </w:r>
          </w:p>
        </w:tc>
        <w:tc>
          <w:tcPr>
            <w:tcW w:w="2268" w:type="dxa"/>
            <w:gridSpan w:val="2"/>
            <w:tcBorders>
              <w:top w:val="nil"/>
              <w:bottom w:val="nil"/>
            </w:tcBorders>
            <w:vAlign w:val="bottom"/>
          </w:tcPr>
          <w:p w14:paraId="1C4D1E0B" w14:textId="77777777" w:rsidR="00170C32" w:rsidRPr="00A67DCC" w:rsidRDefault="00170C32">
            <w:pPr>
              <w:pBdr>
                <w:bottom w:val="single" w:sz="4" w:space="1" w:color="auto"/>
              </w:pBdr>
              <w:spacing w:line="240" w:lineRule="auto"/>
              <w:jc w:val="center"/>
              <w:rPr>
                <w:rFonts w:ascii="Browallia New" w:hAnsi="Browallia New" w:cs="Browallia New"/>
                <w:sz w:val="24"/>
                <w:szCs w:val="24"/>
              </w:rPr>
            </w:pPr>
          </w:p>
          <w:p w14:paraId="55864457" w14:textId="77777777" w:rsidR="00170C32" w:rsidRPr="00A67DCC" w:rsidRDefault="00170C32">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1AF8AE3A" w14:textId="77777777" w:rsidR="00170C32" w:rsidRPr="00A67DCC" w:rsidRDefault="00170C32">
            <w:pPr>
              <w:pBdr>
                <w:bottom w:val="single" w:sz="4" w:space="1" w:color="auto"/>
              </w:pBdr>
              <w:spacing w:line="240" w:lineRule="auto"/>
              <w:jc w:val="center"/>
              <w:rPr>
                <w:rFonts w:ascii="Browallia New" w:hAnsi="Browallia New" w:cs="Browallia New"/>
                <w:sz w:val="24"/>
                <w:szCs w:val="24"/>
              </w:rPr>
            </w:pPr>
          </w:p>
          <w:p w14:paraId="51409AC5" w14:textId="77777777" w:rsidR="00170C32" w:rsidRPr="00A67DCC" w:rsidRDefault="00170C32">
            <w:pPr>
              <w:pBdr>
                <w:bottom w:val="single" w:sz="4" w:space="1" w:color="auto"/>
              </w:pBdr>
              <w:spacing w:line="240" w:lineRule="auto"/>
              <w:jc w:val="center"/>
              <w:rPr>
                <w:rFonts w:ascii="Browallia New" w:hAnsi="Browallia New" w:cs="Browallia New"/>
                <w:sz w:val="24"/>
                <w:szCs w:val="24"/>
                <w:cs/>
              </w:rPr>
            </w:pPr>
            <w:r w:rsidRPr="00A67DCC">
              <w:rPr>
                <w:rFonts w:ascii="Browallia New" w:hAnsi="Browallia New" w:cs="Browallia New"/>
                <w:sz w:val="24"/>
                <w:szCs w:val="24"/>
                <w:cs/>
              </w:rPr>
              <w:t>รวม</w:t>
            </w:r>
          </w:p>
        </w:tc>
      </w:tr>
      <w:tr w:rsidR="00170C32" w:rsidRPr="00A67DCC" w14:paraId="5B045076" w14:textId="77777777">
        <w:tblPrEx>
          <w:tblBorders>
            <w:bottom w:val="single" w:sz="4" w:space="0" w:color="auto"/>
          </w:tblBorders>
        </w:tblPrEx>
        <w:trPr>
          <w:tblHeader/>
        </w:trPr>
        <w:tc>
          <w:tcPr>
            <w:tcW w:w="6945" w:type="dxa"/>
          </w:tcPr>
          <w:p w14:paraId="28EE7E78" w14:textId="77777777" w:rsidR="00170C32" w:rsidRPr="00A67DCC" w:rsidRDefault="00170C32" w:rsidP="00170C32">
            <w:pPr>
              <w:spacing w:line="240" w:lineRule="auto"/>
              <w:rPr>
                <w:rFonts w:ascii="Browallia New" w:hAnsi="Browallia New" w:cs="Browallia New"/>
                <w:sz w:val="24"/>
                <w:szCs w:val="24"/>
                <w:cs/>
                <w:lang w:val="en-GB"/>
              </w:rPr>
            </w:pPr>
          </w:p>
        </w:tc>
        <w:tc>
          <w:tcPr>
            <w:tcW w:w="1134" w:type="dxa"/>
            <w:tcBorders>
              <w:top w:val="nil"/>
            </w:tcBorders>
          </w:tcPr>
          <w:p w14:paraId="607690F1" w14:textId="5CBCD393"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134" w:type="dxa"/>
            <w:tcBorders>
              <w:top w:val="nil"/>
            </w:tcBorders>
          </w:tcPr>
          <w:p w14:paraId="3FA3551A" w14:textId="4919853B"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c>
          <w:tcPr>
            <w:tcW w:w="1134" w:type="dxa"/>
            <w:tcBorders>
              <w:top w:val="nil"/>
            </w:tcBorders>
          </w:tcPr>
          <w:p w14:paraId="7804A155" w14:textId="15FA9882"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134" w:type="dxa"/>
            <w:tcBorders>
              <w:top w:val="nil"/>
            </w:tcBorders>
          </w:tcPr>
          <w:p w14:paraId="64AE2061" w14:textId="677806A4"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c>
          <w:tcPr>
            <w:tcW w:w="1134" w:type="dxa"/>
            <w:tcBorders>
              <w:top w:val="nil"/>
            </w:tcBorders>
          </w:tcPr>
          <w:p w14:paraId="071D15AA" w14:textId="7310423B"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2568</w:t>
            </w:r>
          </w:p>
        </w:tc>
        <w:tc>
          <w:tcPr>
            <w:tcW w:w="1276" w:type="dxa"/>
            <w:tcBorders>
              <w:top w:val="nil"/>
            </w:tcBorders>
          </w:tcPr>
          <w:p w14:paraId="01D4C7DE" w14:textId="43996D46" w:rsidR="00170C32" w:rsidRPr="00A67DCC" w:rsidRDefault="00170C32" w:rsidP="00170C32">
            <w:pPr>
              <w:pBdr>
                <w:bottom w:val="single" w:sz="4" w:space="1" w:color="auto"/>
              </w:pBdr>
              <w:spacing w:line="240" w:lineRule="auto"/>
              <w:jc w:val="center"/>
              <w:rPr>
                <w:rFonts w:ascii="Browallia New" w:hAnsi="Browallia New" w:cs="Browallia New"/>
                <w:sz w:val="24"/>
                <w:szCs w:val="24"/>
              </w:rPr>
            </w:pPr>
            <w:r w:rsidRPr="00A67DCC">
              <w:rPr>
                <w:rFonts w:ascii="Browallia New" w:hAnsi="Browallia New" w:cs="Browallia New"/>
                <w:sz w:val="24"/>
                <w:szCs w:val="24"/>
              </w:rPr>
              <w:t>2567</w:t>
            </w:r>
          </w:p>
        </w:tc>
      </w:tr>
      <w:tr w:rsidR="00170C32" w:rsidRPr="00A67DCC" w14:paraId="733C9D05" w14:textId="77777777">
        <w:tblPrEx>
          <w:tblBorders>
            <w:bottom w:val="single" w:sz="4" w:space="0" w:color="auto"/>
          </w:tblBorders>
        </w:tblPrEx>
        <w:tc>
          <w:tcPr>
            <w:tcW w:w="6945" w:type="dxa"/>
            <w:tcBorders>
              <w:bottom w:val="nil"/>
            </w:tcBorders>
          </w:tcPr>
          <w:p w14:paraId="4F8F9D47" w14:textId="77777777" w:rsidR="00170C32" w:rsidRPr="00A67DCC" w:rsidRDefault="00170C32">
            <w:pPr>
              <w:spacing w:line="240" w:lineRule="auto"/>
              <w:ind w:right="-108"/>
              <w:rPr>
                <w:rFonts w:ascii="Browallia New" w:hAnsi="Browallia New" w:cs="Browallia New"/>
                <w:sz w:val="24"/>
                <w:szCs w:val="24"/>
                <w:cs/>
              </w:rPr>
            </w:pPr>
          </w:p>
        </w:tc>
        <w:tc>
          <w:tcPr>
            <w:tcW w:w="1134" w:type="dxa"/>
          </w:tcPr>
          <w:p w14:paraId="5391988A" w14:textId="77777777" w:rsidR="00170C32" w:rsidRPr="00A67DCC" w:rsidRDefault="00170C32">
            <w:pPr>
              <w:spacing w:line="240" w:lineRule="auto"/>
              <w:jc w:val="right"/>
              <w:rPr>
                <w:rFonts w:ascii="Browallia New" w:hAnsi="Browallia New" w:cs="Browallia New"/>
                <w:sz w:val="24"/>
                <w:szCs w:val="24"/>
                <w:cs/>
              </w:rPr>
            </w:pPr>
          </w:p>
        </w:tc>
        <w:tc>
          <w:tcPr>
            <w:tcW w:w="1134" w:type="dxa"/>
          </w:tcPr>
          <w:p w14:paraId="1395C79E" w14:textId="77777777" w:rsidR="00170C32" w:rsidRPr="00A67DCC" w:rsidRDefault="00170C32">
            <w:pPr>
              <w:spacing w:line="240" w:lineRule="auto"/>
              <w:jc w:val="right"/>
              <w:rPr>
                <w:rFonts w:ascii="Browallia New" w:hAnsi="Browallia New" w:cs="Browallia New"/>
                <w:sz w:val="24"/>
                <w:szCs w:val="24"/>
                <w:cs/>
              </w:rPr>
            </w:pPr>
          </w:p>
        </w:tc>
        <w:tc>
          <w:tcPr>
            <w:tcW w:w="1134" w:type="dxa"/>
          </w:tcPr>
          <w:p w14:paraId="7417B7EF" w14:textId="77777777" w:rsidR="00170C32" w:rsidRPr="00A67DCC" w:rsidRDefault="00170C32">
            <w:pPr>
              <w:spacing w:line="240" w:lineRule="auto"/>
              <w:jc w:val="right"/>
              <w:rPr>
                <w:rFonts w:ascii="Browallia New" w:hAnsi="Browallia New" w:cs="Browallia New"/>
                <w:sz w:val="24"/>
                <w:szCs w:val="24"/>
              </w:rPr>
            </w:pPr>
          </w:p>
        </w:tc>
        <w:tc>
          <w:tcPr>
            <w:tcW w:w="1134" w:type="dxa"/>
          </w:tcPr>
          <w:p w14:paraId="4CF84D3A" w14:textId="77777777" w:rsidR="00170C32" w:rsidRPr="00A67DCC" w:rsidRDefault="00170C32">
            <w:pPr>
              <w:spacing w:line="240" w:lineRule="auto"/>
              <w:jc w:val="right"/>
              <w:rPr>
                <w:rFonts w:ascii="Browallia New" w:hAnsi="Browallia New" w:cs="Browallia New"/>
                <w:sz w:val="24"/>
                <w:szCs w:val="24"/>
                <w:cs/>
              </w:rPr>
            </w:pPr>
          </w:p>
        </w:tc>
        <w:tc>
          <w:tcPr>
            <w:tcW w:w="1134" w:type="dxa"/>
          </w:tcPr>
          <w:p w14:paraId="6CB77838" w14:textId="77777777" w:rsidR="00170C32" w:rsidRPr="00A67DCC" w:rsidRDefault="00170C32">
            <w:pPr>
              <w:tabs>
                <w:tab w:val="clear" w:pos="227"/>
                <w:tab w:val="decimal" w:pos="252"/>
              </w:tabs>
              <w:spacing w:line="240" w:lineRule="auto"/>
              <w:jc w:val="right"/>
              <w:rPr>
                <w:rFonts w:ascii="Browallia New" w:hAnsi="Browallia New" w:cs="Browallia New"/>
                <w:sz w:val="24"/>
                <w:szCs w:val="24"/>
              </w:rPr>
            </w:pPr>
          </w:p>
        </w:tc>
        <w:tc>
          <w:tcPr>
            <w:tcW w:w="1276" w:type="dxa"/>
          </w:tcPr>
          <w:p w14:paraId="558BE77D" w14:textId="77777777" w:rsidR="00170C32" w:rsidRPr="00A67DCC" w:rsidRDefault="00170C32">
            <w:pPr>
              <w:tabs>
                <w:tab w:val="clear" w:pos="227"/>
                <w:tab w:val="decimal" w:pos="252"/>
              </w:tabs>
              <w:spacing w:line="240" w:lineRule="auto"/>
              <w:jc w:val="right"/>
              <w:rPr>
                <w:rFonts w:ascii="Browallia New" w:hAnsi="Browallia New" w:cs="Browallia New"/>
                <w:sz w:val="24"/>
                <w:szCs w:val="24"/>
              </w:rPr>
            </w:pPr>
          </w:p>
        </w:tc>
      </w:tr>
      <w:tr w:rsidR="00170C32" w:rsidRPr="00A67DCC" w14:paraId="4B04CDF7" w14:textId="77777777">
        <w:tblPrEx>
          <w:tblBorders>
            <w:bottom w:val="single" w:sz="4" w:space="0" w:color="auto"/>
          </w:tblBorders>
        </w:tblPrEx>
        <w:tc>
          <w:tcPr>
            <w:tcW w:w="6945" w:type="dxa"/>
          </w:tcPr>
          <w:p w14:paraId="7760B742" w14:textId="77777777" w:rsidR="00170C32" w:rsidRPr="00A67DCC" w:rsidRDefault="00170C32">
            <w:pPr>
              <w:spacing w:line="240" w:lineRule="auto"/>
              <w:ind w:right="-108"/>
              <w:rPr>
                <w:rFonts w:ascii="Browallia New" w:hAnsi="Browallia New" w:cs="Browallia New"/>
                <w:sz w:val="24"/>
                <w:szCs w:val="24"/>
                <w:cs/>
              </w:rPr>
            </w:pPr>
            <w:r w:rsidRPr="00A67DCC">
              <w:rPr>
                <w:rFonts w:ascii="Browallia New" w:hAnsi="Browallia New" w:cs="Browallia New"/>
                <w:sz w:val="24"/>
                <w:szCs w:val="24"/>
                <w:cs/>
              </w:rPr>
              <w:t>รายได้แยกตามการรับรู้รายได้</w:t>
            </w:r>
          </w:p>
        </w:tc>
        <w:tc>
          <w:tcPr>
            <w:tcW w:w="1134" w:type="dxa"/>
            <w:vAlign w:val="bottom"/>
          </w:tcPr>
          <w:p w14:paraId="5463554A" w14:textId="77777777" w:rsidR="00170C32" w:rsidRPr="00A67DCC" w:rsidRDefault="00170C32">
            <w:pPr>
              <w:spacing w:line="240" w:lineRule="auto"/>
              <w:jc w:val="right"/>
              <w:rPr>
                <w:rFonts w:ascii="Browallia New" w:hAnsi="Browallia New" w:cs="Browallia New"/>
                <w:sz w:val="24"/>
                <w:szCs w:val="24"/>
              </w:rPr>
            </w:pPr>
          </w:p>
        </w:tc>
        <w:tc>
          <w:tcPr>
            <w:tcW w:w="1134" w:type="dxa"/>
            <w:vAlign w:val="bottom"/>
          </w:tcPr>
          <w:p w14:paraId="01CBCA88" w14:textId="77777777" w:rsidR="00170C32" w:rsidRPr="00A67DCC" w:rsidRDefault="00170C32">
            <w:pPr>
              <w:spacing w:line="240" w:lineRule="auto"/>
              <w:jc w:val="right"/>
              <w:rPr>
                <w:rFonts w:ascii="Browallia New" w:hAnsi="Browallia New" w:cs="Browallia New"/>
                <w:sz w:val="24"/>
                <w:szCs w:val="24"/>
              </w:rPr>
            </w:pPr>
          </w:p>
        </w:tc>
        <w:tc>
          <w:tcPr>
            <w:tcW w:w="1134" w:type="dxa"/>
            <w:vAlign w:val="bottom"/>
          </w:tcPr>
          <w:p w14:paraId="0225844C" w14:textId="77777777" w:rsidR="00170C32" w:rsidRPr="00A67DCC" w:rsidRDefault="00170C32">
            <w:pPr>
              <w:spacing w:line="240" w:lineRule="auto"/>
              <w:jc w:val="right"/>
              <w:rPr>
                <w:rFonts w:ascii="Browallia New" w:hAnsi="Browallia New" w:cs="Browallia New"/>
                <w:sz w:val="24"/>
                <w:szCs w:val="24"/>
              </w:rPr>
            </w:pPr>
          </w:p>
        </w:tc>
        <w:tc>
          <w:tcPr>
            <w:tcW w:w="1134" w:type="dxa"/>
            <w:vAlign w:val="bottom"/>
          </w:tcPr>
          <w:p w14:paraId="745116A0" w14:textId="77777777" w:rsidR="00170C32" w:rsidRPr="00A67DCC" w:rsidRDefault="00170C32">
            <w:pPr>
              <w:spacing w:line="240" w:lineRule="auto"/>
              <w:jc w:val="right"/>
              <w:rPr>
                <w:rFonts w:ascii="Browallia New" w:hAnsi="Browallia New" w:cs="Browallia New"/>
                <w:sz w:val="24"/>
                <w:szCs w:val="24"/>
              </w:rPr>
            </w:pPr>
          </w:p>
        </w:tc>
        <w:tc>
          <w:tcPr>
            <w:tcW w:w="1134" w:type="dxa"/>
          </w:tcPr>
          <w:p w14:paraId="65DDDFBF" w14:textId="77777777" w:rsidR="00170C32" w:rsidRPr="00A67DCC" w:rsidRDefault="00170C32">
            <w:pPr>
              <w:spacing w:line="240" w:lineRule="auto"/>
              <w:jc w:val="right"/>
              <w:rPr>
                <w:rFonts w:ascii="Browallia New" w:hAnsi="Browallia New" w:cs="Browallia New"/>
                <w:sz w:val="24"/>
                <w:szCs w:val="24"/>
              </w:rPr>
            </w:pPr>
          </w:p>
        </w:tc>
        <w:tc>
          <w:tcPr>
            <w:tcW w:w="1276" w:type="dxa"/>
          </w:tcPr>
          <w:p w14:paraId="0BDD7CAE" w14:textId="77777777" w:rsidR="00170C32" w:rsidRPr="00A67DCC" w:rsidRDefault="00170C32">
            <w:pPr>
              <w:spacing w:line="240" w:lineRule="auto"/>
              <w:jc w:val="right"/>
              <w:rPr>
                <w:rFonts w:ascii="Browallia New" w:hAnsi="Browallia New" w:cs="Browallia New"/>
                <w:sz w:val="24"/>
                <w:szCs w:val="24"/>
              </w:rPr>
            </w:pPr>
          </w:p>
        </w:tc>
      </w:tr>
      <w:tr w:rsidR="00C91314" w:rsidRPr="00A67DCC" w14:paraId="3E30F797" w14:textId="77777777">
        <w:tblPrEx>
          <w:tblBorders>
            <w:bottom w:val="single" w:sz="4" w:space="0" w:color="auto"/>
          </w:tblBorders>
        </w:tblPrEx>
        <w:tc>
          <w:tcPr>
            <w:tcW w:w="6945" w:type="dxa"/>
          </w:tcPr>
          <w:p w14:paraId="125E63C3" w14:textId="77777777" w:rsidR="00C91314" w:rsidRPr="00A67DCC" w:rsidRDefault="00C91314" w:rsidP="00C91314">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A67DCC">
              <w:rPr>
                <w:rFonts w:ascii="Browallia New" w:hAnsi="Browallia New" w:cs="Browallia New"/>
                <w:sz w:val="24"/>
                <w:szCs w:val="24"/>
                <w:cs/>
              </w:rPr>
              <w:t>ณ เวลาใดเวลาหนึ่ง</w:t>
            </w:r>
          </w:p>
        </w:tc>
        <w:tc>
          <w:tcPr>
            <w:tcW w:w="1134" w:type="dxa"/>
          </w:tcPr>
          <w:p w14:paraId="4A25D9F3" w14:textId="4453820F" w:rsidR="00C91314" w:rsidRPr="00A67DCC" w:rsidRDefault="00C91314"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 </w:t>
            </w:r>
          </w:p>
        </w:tc>
        <w:tc>
          <w:tcPr>
            <w:tcW w:w="1134" w:type="dxa"/>
          </w:tcPr>
          <w:p w14:paraId="29271C44" w14:textId="532BF727" w:rsidR="00C91314" w:rsidRPr="00A67DCC" w:rsidRDefault="00C91314"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w:t>
            </w:r>
          </w:p>
        </w:tc>
        <w:tc>
          <w:tcPr>
            <w:tcW w:w="1134" w:type="dxa"/>
          </w:tcPr>
          <w:p w14:paraId="5C742023" w14:textId="721665C8" w:rsidR="00C91314" w:rsidRPr="00A67DCC" w:rsidRDefault="00822DF8"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6</w:t>
            </w:r>
            <w:r w:rsidR="00C870CA" w:rsidRPr="00A67DCC">
              <w:rPr>
                <w:rFonts w:ascii="Browallia New" w:hAnsi="Browallia New" w:cs="Browallia New"/>
                <w:sz w:val="24"/>
                <w:szCs w:val="24"/>
              </w:rPr>
              <w:t>0</w:t>
            </w:r>
          </w:p>
        </w:tc>
        <w:tc>
          <w:tcPr>
            <w:tcW w:w="1134" w:type="dxa"/>
          </w:tcPr>
          <w:p w14:paraId="6E01CAD5" w14:textId="6645607F" w:rsidR="00C91314" w:rsidRPr="00A67DCC" w:rsidRDefault="00C91314"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62</w:t>
            </w:r>
          </w:p>
        </w:tc>
        <w:tc>
          <w:tcPr>
            <w:tcW w:w="1134" w:type="dxa"/>
          </w:tcPr>
          <w:p w14:paraId="55CF51B4" w14:textId="784A57D2" w:rsidR="00C91314" w:rsidRPr="00A67DCC" w:rsidRDefault="00C91314"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w:t>
            </w:r>
            <w:r w:rsidR="00822DF8" w:rsidRPr="00A67DCC">
              <w:rPr>
                <w:rFonts w:ascii="Browallia New" w:hAnsi="Browallia New" w:cs="Browallia New"/>
                <w:sz w:val="24"/>
                <w:szCs w:val="24"/>
              </w:rPr>
              <w:t>6</w:t>
            </w:r>
            <w:r w:rsidR="00D71DD6" w:rsidRPr="00A67DCC">
              <w:rPr>
                <w:rFonts w:ascii="Browallia New" w:hAnsi="Browallia New" w:cs="Browallia New"/>
                <w:sz w:val="24"/>
                <w:szCs w:val="24"/>
              </w:rPr>
              <w:t>0</w:t>
            </w:r>
            <w:r w:rsidRPr="00A67DCC">
              <w:rPr>
                <w:rFonts w:ascii="Browallia New" w:hAnsi="Browallia New" w:cs="Browallia New"/>
                <w:sz w:val="24"/>
                <w:szCs w:val="24"/>
              </w:rPr>
              <w:t xml:space="preserve"> </w:t>
            </w:r>
          </w:p>
        </w:tc>
        <w:tc>
          <w:tcPr>
            <w:tcW w:w="1276" w:type="dxa"/>
          </w:tcPr>
          <w:p w14:paraId="0D7E37D7" w14:textId="0F002D90" w:rsidR="00C91314" w:rsidRPr="00A67DCC" w:rsidRDefault="00C91314" w:rsidP="00C91314">
            <w:pPr>
              <w:spacing w:line="240" w:lineRule="auto"/>
              <w:jc w:val="right"/>
              <w:rPr>
                <w:rFonts w:ascii="Browallia New" w:hAnsi="Browallia New" w:cs="Browallia New"/>
                <w:sz w:val="24"/>
                <w:szCs w:val="24"/>
              </w:rPr>
            </w:pPr>
            <w:r w:rsidRPr="00A67DCC">
              <w:rPr>
                <w:rFonts w:ascii="Browallia New" w:hAnsi="Browallia New" w:cs="Browallia New"/>
                <w:sz w:val="24"/>
                <w:szCs w:val="24"/>
              </w:rPr>
              <w:t>62</w:t>
            </w:r>
          </w:p>
        </w:tc>
      </w:tr>
      <w:tr w:rsidR="00C91314" w:rsidRPr="00A67DCC" w14:paraId="23271B9C" w14:textId="77777777">
        <w:tblPrEx>
          <w:tblBorders>
            <w:bottom w:val="single" w:sz="4" w:space="0" w:color="auto"/>
          </w:tblBorders>
        </w:tblPrEx>
        <w:tc>
          <w:tcPr>
            <w:tcW w:w="6945" w:type="dxa"/>
            <w:tcBorders>
              <w:bottom w:val="nil"/>
            </w:tcBorders>
          </w:tcPr>
          <w:p w14:paraId="77973671" w14:textId="77777777" w:rsidR="00C91314" w:rsidRPr="00A67DCC" w:rsidRDefault="00C91314" w:rsidP="00C91314">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A67DCC">
              <w:rPr>
                <w:rFonts w:ascii="Browallia New" w:hAnsi="Browallia New" w:cs="Browallia New"/>
                <w:sz w:val="24"/>
                <w:szCs w:val="24"/>
                <w:cs/>
              </w:rPr>
              <w:t>ตลอดช่วงเวลาหนึ่ง</w:t>
            </w:r>
          </w:p>
        </w:tc>
        <w:tc>
          <w:tcPr>
            <w:tcW w:w="1134" w:type="dxa"/>
            <w:tcBorders>
              <w:bottom w:val="nil"/>
            </w:tcBorders>
          </w:tcPr>
          <w:p w14:paraId="7F107E0A" w14:textId="52B14BCB"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170 </w:t>
            </w:r>
          </w:p>
        </w:tc>
        <w:tc>
          <w:tcPr>
            <w:tcW w:w="1134" w:type="dxa"/>
            <w:tcBorders>
              <w:bottom w:val="nil"/>
            </w:tcBorders>
          </w:tcPr>
          <w:p w14:paraId="36C0428A" w14:textId="58B56A88"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218</w:t>
            </w:r>
          </w:p>
        </w:tc>
        <w:tc>
          <w:tcPr>
            <w:tcW w:w="1134" w:type="dxa"/>
            <w:tcBorders>
              <w:bottom w:val="nil"/>
            </w:tcBorders>
            <w:vAlign w:val="bottom"/>
          </w:tcPr>
          <w:p w14:paraId="08C57A2F" w14:textId="0CCF42D9"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4</w:t>
            </w:r>
          </w:p>
        </w:tc>
        <w:tc>
          <w:tcPr>
            <w:tcW w:w="1134" w:type="dxa"/>
            <w:tcBorders>
              <w:bottom w:val="nil"/>
            </w:tcBorders>
            <w:vAlign w:val="bottom"/>
          </w:tcPr>
          <w:p w14:paraId="1AED0C95" w14:textId="0E93C9B2"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4</w:t>
            </w:r>
          </w:p>
        </w:tc>
        <w:tc>
          <w:tcPr>
            <w:tcW w:w="1134" w:type="dxa"/>
            <w:tcBorders>
              <w:bottom w:val="nil"/>
            </w:tcBorders>
          </w:tcPr>
          <w:p w14:paraId="130869C0" w14:textId="42974EC1"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174 </w:t>
            </w:r>
          </w:p>
        </w:tc>
        <w:tc>
          <w:tcPr>
            <w:tcW w:w="1276" w:type="dxa"/>
            <w:tcBorders>
              <w:bottom w:val="nil"/>
            </w:tcBorders>
          </w:tcPr>
          <w:p w14:paraId="44CDB860" w14:textId="14E0AA0B" w:rsidR="00C91314" w:rsidRPr="00A67DCC" w:rsidRDefault="00C91314" w:rsidP="00C91314">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222</w:t>
            </w:r>
          </w:p>
        </w:tc>
      </w:tr>
      <w:tr w:rsidR="00C91314" w:rsidRPr="00A67DCC" w14:paraId="211AC8EB" w14:textId="77777777">
        <w:tblPrEx>
          <w:tblBorders>
            <w:bottom w:val="single" w:sz="4" w:space="0" w:color="auto"/>
          </w:tblBorders>
        </w:tblPrEx>
        <w:tc>
          <w:tcPr>
            <w:tcW w:w="6945" w:type="dxa"/>
            <w:tcBorders>
              <w:bottom w:val="nil"/>
            </w:tcBorders>
          </w:tcPr>
          <w:p w14:paraId="2E5AF641" w14:textId="77777777" w:rsidR="00C91314" w:rsidRPr="00A67DCC" w:rsidRDefault="00C91314" w:rsidP="00C91314">
            <w:pPr>
              <w:spacing w:line="240" w:lineRule="auto"/>
              <w:ind w:right="-108"/>
              <w:rPr>
                <w:rFonts w:ascii="Browallia New" w:hAnsi="Browallia New" w:cs="Browallia New"/>
                <w:sz w:val="24"/>
                <w:szCs w:val="24"/>
                <w:cs/>
              </w:rPr>
            </w:pPr>
            <w:r w:rsidRPr="00A67DCC">
              <w:rPr>
                <w:rFonts w:ascii="Browallia New" w:hAnsi="Browallia New" w:cs="Browallia New"/>
                <w:sz w:val="24"/>
                <w:szCs w:val="24"/>
                <w:cs/>
              </w:rPr>
              <w:t>รวม</w:t>
            </w:r>
          </w:p>
        </w:tc>
        <w:tc>
          <w:tcPr>
            <w:tcW w:w="1134" w:type="dxa"/>
            <w:tcBorders>
              <w:bottom w:val="nil"/>
            </w:tcBorders>
          </w:tcPr>
          <w:p w14:paraId="72A5F97F" w14:textId="76B59C7C" w:rsidR="00C91314" w:rsidRPr="00A67DCC" w:rsidRDefault="00C91314"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170 </w:t>
            </w:r>
          </w:p>
        </w:tc>
        <w:tc>
          <w:tcPr>
            <w:tcW w:w="1134" w:type="dxa"/>
            <w:tcBorders>
              <w:bottom w:val="nil"/>
            </w:tcBorders>
          </w:tcPr>
          <w:p w14:paraId="64616DD4" w14:textId="42C4DBAB" w:rsidR="00C91314" w:rsidRPr="00A67DCC" w:rsidRDefault="00C91314"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218</w:t>
            </w:r>
          </w:p>
        </w:tc>
        <w:tc>
          <w:tcPr>
            <w:tcW w:w="1134" w:type="dxa"/>
            <w:tcBorders>
              <w:bottom w:val="nil"/>
            </w:tcBorders>
          </w:tcPr>
          <w:p w14:paraId="08BF3F0D" w14:textId="5089BCA3" w:rsidR="00C91314" w:rsidRPr="00A67DCC" w:rsidRDefault="00822DF8"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6</w:t>
            </w:r>
            <w:r w:rsidR="00C870CA" w:rsidRPr="00A67DCC">
              <w:rPr>
                <w:rFonts w:ascii="Browallia New" w:hAnsi="Browallia New" w:cs="Browallia New"/>
                <w:sz w:val="24"/>
                <w:szCs w:val="24"/>
              </w:rPr>
              <w:t>4</w:t>
            </w:r>
          </w:p>
        </w:tc>
        <w:tc>
          <w:tcPr>
            <w:tcW w:w="1134" w:type="dxa"/>
            <w:tcBorders>
              <w:bottom w:val="nil"/>
            </w:tcBorders>
          </w:tcPr>
          <w:p w14:paraId="2BE291D1" w14:textId="56AD782C" w:rsidR="00C91314" w:rsidRPr="00A67DCC" w:rsidRDefault="00C91314"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66</w:t>
            </w:r>
          </w:p>
        </w:tc>
        <w:tc>
          <w:tcPr>
            <w:tcW w:w="1134" w:type="dxa"/>
            <w:tcBorders>
              <w:bottom w:val="nil"/>
            </w:tcBorders>
          </w:tcPr>
          <w:p w14:paraId="2E00CC54" w14:textId="4DBCC80B" w:rsidR="00C91314" w:rsidRPr="00A67DCC" w:rsidRDefault="00C91314"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w:t>
            </w:r>
            <w:r w:rsidR="00822DF8" w:rsidRPr="00A67DCC">
              <w:rPr>
                <w:rFonts w:ascii="Browallia New" w:hAnsi="Browallia New" w:cs="Browallia New"/>
                <w:sz w:val="24"/>
                <w:szCs w:val="24"/>
              </w:rPr>
              <w:t>23</w:t>
            </w:r>
            <w:r w:rsidR="00D71DD6" w:rsidRPr="00A67DCC">
              <w:rPr>
                <w:rFonts w:ascii="Browallia New" w:hAnsi="Browallia New" w:cs="Browallia New"/>
                <w:sz w:val="24"/>
                <w:szCs w:val="24"/>
              </w:rPr>
              <w:t>4</w:t>
            </w:r>
            <w:r w:rsidRPr="00A67DCC">
              <w:rPr>
                <w:rFonts w:ascii="Browallia New" w:hAnsi="Browallia New" w:cs="Browallia New"/>
                <w:sz w:val="24"/>
                <w:szCs w:val="24"/>
              </w:rPr>
              <w:t xml:space="preserve"> </w:t>
            </w:r>
          </w:p>
        </w:tc>
        <w:tc>
          <w:tcPr>
            <w:tcW w:w="1276" w:type="dxa"/>
            <w:tcBorders>
              <w:bottom w:val="nil"/>
            </w:tcBorders>
          </w:tcPr>
          <w:p w14:paraId="6FAB7E57" w14:textId="09E83716" w:rsidR="00C91314" w:rsidRPr="00A67DCC" w:rsidRDefault="00C91314" w:rsidP="00C91314">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284</w:t>
            </w:r>
          </w:p>
        </w:tc>
      </w:tr>
    </w:tbl>
    <w:p w14:paraId="0A4EB479" w14:textId="790352CA" w:rsidR="00513291" w:rsidRPr="00A67DCC" w:rsidRDefault="00513291" w:rsidP="00A76E34">
      <w:pPr>
        <w:rPr>
          <w:rFonts w:ascii="Browallia New" w:hAnsi="Browallia New" w:cs="Browallia New"/>
          <w:sz w:val="28"/>
          <w:szCs w:val="28"/>
          <w:cs/>
        </w:rPr>
        <w:sectPr w:rsidR="00513291" w:rsidRPr="00A67DCC" w:rsidSect="00A83414">
          <w:headerReference w:type="default" r:id="rId13"/>
          <w:footerReference w:type="default" r:id="rId14"/>
          <w:pgSz w:w="16834" w:h="11909" w:orient="landscape" w:code="9"/>
          <w:pgMar w:top="2694" w:right="958" w:bottom="1080" w:left="1418" w:header="1140" w:footer="131" w:gutter="0"/>
          <w:cols w:space="720"/>
          <w:docGrid w:linePitch="245"/>
        </w:sectPr>
      </w:pPr>
    </w:p>
    <w:p w14:paraId="667541B6" w14:textId="6D1FB256" w:rsidR="006971B8" w:rsidRPr="00A67DCC" w:rsidRDefault="006971B8" w:rsidP="004868A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ภาระผูกพัน</w:t>
      </w:r>
      <w:r w:rsidR="00D622DB" w:rsidRPr="00A67DCC">
        <w:rPr>
          <w:rFonts w:ascii="Browallia New" w:hAnsi="Browallia New" w:cs="Browallia New"/>
          <w:b/>
          <w:bCs/>
          <w:sz w:val="28"/>
          <w:szCs w:val="28"/>
          <w:cs/>
          <w:lang w:val="en-GB"/>
        </w:rPr>
        <w:t>และ</w:t>
      </w:r>
      <w:r w:rsidR="00B331E2" w:rsidRPr="00A67DCC">
        <w:rPr>
          <w:rFonts w:ascii="Browallia New" w:hAnsi="Browallia New" w:cs="Browallia New"/>
          <w:b/>
          <w:bCs/>
          <w:sz w:val="28"/>
          <w:szCs w:val="28"/>
          <w:cs/>
          <w:lang w:val="en-GB"/>
        </w:rPr>
        <w:t>หนี้สินที่อาจเกิดขึ้น</w:t>
      </w:r>
    </w:p>
    <w:p w14:paraId="3B66D310" w14:textId="77777777" w:rsidR="006971B8" w:rsidRPr="00A67DC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263F5057" w:rsidR="00D7321C" w:rsidRPr="00A67DCC"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A67DCC">
        <w:rPr>
          <w:rFonts w:ascii="Browallia New" w:hAnsi="Browallia New" w:cs="Browallia New"/>
          <w:spacing w:val="-2"/>
          <w:sz w:val="28"/>
          <w:szCs w:val="28"/>
          <w:cs/>
        </w:rPr>
        <w:t xml:space="preserve">ณ </w:t>
      </w:r>
      <w:r w:rsidRPr="00A67DCC">
        <w:rPr>
          <w:rFonts w:ascii="Browallia New" w:hAnsi="Browallia New" w:cs="Browallia New"/>
          <w:sz w:val="28"/>
          <w:szCs w:val="28"/>
          <w:cs/>
          <w:lang w:val="en-GB"/>
        </w:rPr>
        <w:t>วันที่</w:t>
      </w:r>
      <w:r w:rsidRPr="00A67DCC">
        <w:rPr>
          <w:rFonts w:ascii="Browallia New" w:hAnsi="Browallia New" w:cs="Browallia New"/>
          <w:spacing w:val="-2"/>
          <w:sz w:val="28"/>
          <w:szCs w:val="28"/>
          <w:cs/>
        </w:rPr>
        <w:t xml:space="preserve"> </w:t>
      </w:r>
      <w:r w:rsidR="003C2F85" w:rsidRPr="00A67DCC">
        <w:rPr>
          <w:rFonts w:ascii="Browallia New" w:hAnsi="Browallia New" w:cs="Browallia New"/>
          <w:sz w:val="27"/>
          <w:szCs w:val="27"/>
          <w:lang w:val="en-GB"/>
        </w:rPr>
        <w:t>30</w:t>
      </w:r>
      <w:r w:rsidR="003C2F85" w:rsidRPr="00A67DCC">
        <w:rPr>
          <w:rFonts w:ascii="Browallia New" w:hAnsi="Browallia New" w:cs="Browallia New"/>
          <w:sz w:val="27"/>
          <w:szCs w:val="27"/>
          <w:cs/>
          <w:lang w:val="en-GB"/>
        </w:rPr>
        <w:t xml:space="preserve"> มิถุนายน</w:t>
      </w:r>
      <w:r w:rsidR="003C2F85" w:rsidRPr="00A67DCC">
        <w:rPr>
          <w:rFonts w:ascii="Browallia New" w:hAnsi="Browallia New" w:cs="Browallia New"/>
          <w:sz w:val="28"/>
          <w:szCs w:val="28"/>
          <w:cs/>
        </w:rPr>
        <w:t xml:space="preserve"> </w:t>
      </w:r>
      <w:r w:rsidR="00AB2874" w:rsidRPr="00A67DCC">
        <w:rPr>
          <w:rFonts w:ascii="Browallia New" w:hAnsi="Browallia New" w:cs="Browallia New"/>
          <w:sz w:val="28"/>
          <w:szCs w:val="28"/>
        </w:rPr>
        <w:t>256</w:t>
      </w:r>
      <w:r w:rsidR="008A43B2" w:rsidRPr="00A67DCC">
        <w:rPr>
          <w:rFonts w:ascii="Browallia New" w:hAnsi="Browallia New" w:cs="Browallia New"/>
          <w:sz w:val="28"/>
          <w:szCs w:val="28"/>
        </w:rPr>
        <w:t>8</w:t>
      </w:r>
      <w:r w:rsidR="008C31AE" w:rsidRPr="00A67DCC">
        <w:rPr>
          <w:rFonts w:ascii="Browallia New" w:hAnsi="Browallia New" w:cs="Browallia New"/>
          <w:sz w:val="28"/>
          <w:szCs w:val="28"/>
          <w:cs/>
        </w:rPr>
        <w:t xml:space="preserve"> </w:t>
      </w:r>
      <w:r w:rsidR="005A6482" w:rsidRPr="00A67DCC">
        <w:rPr>
          <w:rFonts w:ascii="Browallia New" w:hAnsi="Browallia New" w:cs="Browallia New"/>
          <w:sz w:val="28"/>
          <w:szCs w:val="28"/>
          <w:cs/>
        </w:rPr>
        <w:t>ภาระผูกพันและหนี้สินที่อาจจะเกิดขึ้น</w:t>
      </w:r>
      <w:r w:rsidR="00BE7433" w:rsidRPr="00A67DCC">
        <w:rPr>
          <w:rFonts w:ascii="Browallia New" w:hAnsi="Browallia New" w:cs="Browallia New"/>
          <w:sz w:val="28"/>
          <w:szCs w:val="28"/>
          <w:cs/>
        </w:rPr>
        <w:t>ของ</w:t>
      </w:r>
      <w:r w:rsidR="002E3DCE" w:rsidRPr="00A67DCC">
        <w:rPr>
          <w:rFonts w:ascii="Browallia New" w:hAnsi="Browallia New" w:cs="Browallia New"/>
          <w:sz w:val="28"/>
          <w:szCs w:val="28"/>
          <w:cs/>
        </w:rPr>
        <w:t>กลุ่มบริษัท</w:t>
      </w:r>
      <w:r w:rsidR="005A6482" w:rsidRPr="00A67DCC">
        <w:rPr>
          <w:rFonts w:ascii="Browallia New" w:hAnsi="Browallia New" w:cs="Browallia New"/>
          <w:sz w:val="28"/>
          <w:szCs w:val="28"/>
          <w:cs/>
        </w:rPr>
        <w:t xml:space="preserve"> </w:t>
      </w:r>
      <w:r w:rsidR="00EE6B51" w:rsidRPr="00A67DCC">
        <w:rPr>
          <w:rFonts w:ascii="Browallia New" w:hAnsi="Browallia New" w:cs="Browallia New"/>
          <w:sz w:val="28"/>
          <w:szCs w:val="28"/>
          <w:cs/>
        </w:rPr>
        <w:t>มีดังต่อไปนี้</w:t>
      </w:r>
    </w:p>
    <w:p w14:paraId="1BA83157" w14:textId="77777777" w:rsidR="00402B3C" w:rsidRPr="00A67DCC"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7B3661E"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80EBC1B"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8D5B3CB"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F6A7333"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75ABFC0"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939B967"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B9E8A30"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F298E43"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1498A0"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2513EB39"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35ADD2"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5DEFB07"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36B5734"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0818A2F"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3651743B" w14:textId="77777777" w:rsidR="001F1CFD" w:rsidRPr="00A67DCC"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BC8542A" w14:textId="149F1767" w:rsidR="008F1940" w:rsidRPr="00A67DCC" w:rsidRDefault="006971B8" w:rsidP="00D45B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993" w:hanging="567"/>
        <w:jc w:val="thaiDistribute"/>
        <w:rPr>
          <w:rFonts w:ascii="Browallia New" w:hAnsi="Browallia New" w:cs="Browallia New"/>
          <w:spacing w:val="-4"/>
          <w:sz w:val="28"/>
          <w:szCs w:val="28"/>
        </w:rPr>
      </w:pPr>
      <w:r w:rsidRPr="00A67DCC">
        <w:rPr>
          <w:rFonts w:ascii="Browallia New" w:hAnsi="Browallia New" w:cs="Browallia New"/>
          <w:spacing w:val="-4"/>
          <w:sz w:val="28"/>
          <w:szCs w:val="28"/>
          <w:cs/>
        </w:rPr>
        <w:t>ภาระผูกพันเกี่ยวกับสัญญาก่อสร้างระยะยาวคงเหลือ</w:t>
      </w:r>
      <w:r w:rsidR="00A1555A" w:rsidRPr="00A67DCC">
        <w:rPr>
          <w:rFonts w:ascii="Browallia New" w:hAnsi="Browallia New" w:cs="Browallia New"/>
          <w:spacing w:val="-4"/>
          <w:sz w:val="28"/>
          <w:szCs w:val="28"/>
          <w:cs/>
        </w:rPr>
        <w:t>จำนว</w:t>
      </w:r>
      <w:r w:rsidR="00C86CA5" w:rsidRPr="00A67DCC">
        <w:rPr>
          <w:rFonts w:ascii="Browallia New" w:hAnsi="Browallia New" w:cs="Browallia New"/>
          <w:spacing w:val="-4"/>
          <w:sz w:val="28"/>
          <w:szCs w:val="28"/>
          <w:cs/>
        </w:rPr>
        <w:t xml:space="preserve">น </w:t>
      </w:r>
      <w:r w:rsidR="00523810" w:rsidRPr="00A67DCC">
        <w:rPr>
          <w:rFonts w:ascii="Browallia New" w:hAnsi="Browallia New" w:cs="Browallia New"/>
          <w:spacing w:val="-4"/>
          <w:sz w:val="28"/>
          <w:szCs w:val="28"/>
        </w:rPr>
        <w:t>801.49</w:t>
      </w:r>
      <w:r w:rsidR="00B943BE" w:rsidRPr="00A67DCC">
        <w:rPr>
          <w:rFonts w:ascii="Browallia New" w:hAnsi="Browallia New" w:cs="Browallia New"/>
          <w:spacing w:val="-4"/>
          <w:sz w:val="28"/>
          <w:szCs w:val="28"/>
          <w:cs/>
        </w:rPr>
        <w:t xml:space="preserve"> </w:t>
      </w:r>
      <w:r w:rsidR="00A1555A" w:rsidRPr="00A67DCC">
        <w:rPr>
          <w:rFonts w:ascii="Browallia New" w:hAnsi="Browallia New" w:cs="Browallia New"/>
          <w:spacing w:val="-4"/>
          <w:sz w:val="28"/>
          <w:szCs w:val="28"/>
          <w:cs/>
        </w:rPr>
        <w:t>ล้านบาท</w:t>
      </w:r>
    </w:p>
    <w:p w14:paraId="13B8477E" w14:textId="77777777" w:rsidR="008F1940" w:rsidRPr="00A67DCC"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cs/>
        </w:rPr>
      </w:pPr>
    </w:p>
    <w:p w14:paraId="39B247E8" w14:textId="4CB98AF8" w:rsidR="003B2E08" w:rsidRPr="00A67DCC" w:rsidRDefault="007406F0"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A67DCC">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A67DCC">
        <w:rPr>
          <w:rFonts w:ascii="Browallia New" w:hAnsi="Browallia New" w:cs="Browallia New"/>
          <w:spacing w:val="-4"/>
          <w:sz w:val="28"/>
          <w:szCs w:val="28"/>
        </w:rPr>
        <w:t xml:space="preserve"> </w:t>
      </w:r>
      <w:r w:rsidRPr="00A67DCC">
        <w:rPr>
          <w:rFonts w:ascii="Browallia New" w:hAnsi="Browallia New" w:cs="Browallia New"/>
          <w:spacing w:val="-4"/>
          <w:sz w:val="28"/>
          <w:szCs w:val="28"/>
          <w:cs/>
        </w:rPr>
        <w:t>ดังนี้</w:t>
      </w:r>
    </w:p>
    <w:p w14:paraId="0ABD7D39" w14:textId="77777777" w:rsidR="007406F0" w:rsidRPr="00A67DCC"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A67DCC" w14:paraId="54139DA1" w14:textId="77777777" w:rsidTr="00522CB4">
        <w:trPr>
          <w:trHeight w:val="20"/>
        </w:trPr>
        <w:tc>
          <w:tcPr>
            <w:tcW w:w="2835" w:type="dxa"/>
          </w:tcPr>
          <w:p w14:paraId="40DAC989" w14:textId="77777777" w:rsidR="007406F0" w:rsidRPr="00A67DCC"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A67DCC">
              <w:rPr>
                <w:rFonts w:ascii="Browallia New" w:hAnsi="Browallia New" w:cs="Browallia New"/>
                <w:sz w:val="28"/>
                <w:szCs w:val="28"/>
                <w:cs/>
              </w:rPr>
              <w:br w:type="page"/>
            </w:r>
            <w:r w:rsidRPr="00A67DCC">
              <w:rPr>
                <w:rFonts w:ascii="Browallia New" w:hAnsi="Browallia New" w:cs="Browallia New"/>
                <w:sz w:val="28"/>
                <w:szCs w:val="28"/>
              </w:rPr>
              <w:br w:type="page"/>
            </w:r>
          </w:p>
        </w:tc>
        <w:tc>
          <w:tcPr>
            <w:tcW w:w="5528" w:type="dxa"/>
            <w:gridSpan w:val="7"/>
          </w:tcPr>
          <w:p w14:paraId="2472682F" w14:textId="2DBB384F" w:rsidR="007406F0" w:rsidRPr="00A67DCC"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rPr>
              <w:t xml:space="preserve">: </w:t>
            </w:r>
            <w:r w:rsidR="0008172F" w:rsidRPr="00A67DCC">
              <w:rPr>
                <w:rFonts w:ascii="Browallia New" w:hAnsi="Browallia New" w:cs="Browallia New"/>
                <w:sz w:val="28"/>
                <w:szCs w:val="28"/>
                <w:cs/>
              </w:rPr>
              <w:t>ล้าน</w:t>
            </w:r>
            <w:r w:rsidRPr="00A67DCC">
              <w:rPr>
                <w:rFonts w:ascii="Browallia New" w:hAnsi="Browallia New" w:cs="Browallia New"/>
                <w:sz w:val="28"/>
                <w:szCs w:val="28"/>
                <w:cs/>
              </w:rPr>
              <w:t>บาท)</w:t>
            </w:r>
          </w:p>
        </w:tc>
      </w:tr>
      <w:tr w:rsidR="007406F0" w:rsidRPr="00A67DCC" w14:paraId="661D90B9" w14:textId="77777777" w:rsidTr="00522CB4">
        <w:trPr>
          <w:trHeight w:val="20"/>
        </w:trPr>
        <w:tc>
          <w:tcPr>
            <w:tcW w:w="2835" w:type="dxa"/>
          </w:tcPr>
          <w:p w14:paraId="0F92F911" w14:textId="77777777" w:rsidR="007406F0" w:rsidRPr="00A67DCC"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A67DCC"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7406F0" w:rsidRPr="00A67DCC">
              <w:rPr>
                <w:rFonts w:ascii="Browallia New" w:hAnsi="Browallia New" w:cs="Browallia New"/>
                <w:sz w:val="28"/>
                <w:szCs w:val="28"/>
                <w:cs/>
              </w:rPr>
              <w:t>การเงินรวม</w:t>
            </w:r>
          </w:p>
        </w:tc>
        <w:tc>
          <w:tcPr>
            <w:tcW w:w="236" w:type="dxa"/>
          </w:tcPr>
          <w:p w14:paraId="35B482CF" w14:textId="77777777" w:rsidR="007406F0" w:rsidRPr="00A67DCC"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A67DCC"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A67DCC">
              <w:rPr>
                <w:rFonts w:ascii="Browallia New" w:hAnsi="Browallia New" w:cs="Browallia New"/>
                <w:sz w:val="28"/>
                <w:szCs w:val="28"/>
                <w:cs/>
              </w:rPr>
              <w:t>ข้อมูลทาง</w:t>
            </w:r>
            <w:r w:rsidR="007406F0" w:rsidRPr="00A67DCC">
              <w:rPr>
                <w:rFonts w:ascii="Browallia New" w:hAnsi="Browallia New" w:cs="Browallia New"/>
                <w:sz w:val="28"/>
                <w:szCs w:val="28"/>
                <w:cs/>
              </w:rPr>
              <w:t>การเงินเฉพาะบริษัท</w:t>
            </w:r>
          </w:p>
        </w:tc>
      </w:tr>
      <w:tr w:rsidR="00B83F47" w:rsidRPr="00A67DCC" w14:paraId="14221E34" w14:textId="77777777">
        <w:trPr>
          <w:trHeight w:val="20"/>
        </w:trPr>
        <w:tc>
          <w:tcPr>
            <w:tcW w:w="2835" w:type="dxa"/>
          </w:tcPr>
          <w:p w14:paraId="1745EB97" w14:textId="77777777" w:rsidR="00B83F47" w:rsidRPr="00A67DCC" w:rsidRDefault="00B83F47" w:rsidP="00B83F4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3264B107" w:rsidR="00B83F47" w:rsidRPr="00A67DCC" w:rsidRDefault="00C1060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A67DCC">
              <w:rPr>
                <w:rFonts w:ascii="Browallia New" w:hAnsi="Browallia New" w:cs="Browallia New"/>
                <w:sz w:val="27"/>
                <w:szCs w:val="27"/>
                <w:lang w:val="en-GB"/>
              </w:rPr>
              <w:t>30</w:t>
            </w:r>
            <w:r w:rsidRPr="00A67DCC">
              <w:rPr>
                <w:rFonts w:ascii="Browallia New" w:hAnsi="Browallia New" w:cs="Browallia New"/>
                <w:sz w:val="27"/>
                <w:szCs w:val="27"/>
                <w:cs/>
                <w:lang w:val="en-GB"/>
              </w:rPr>
              <w:t xml:space="preserve"> มิถุนายน</w:t>
            </w:r>
            <w:r w:rsidR="00B83F47" w:rsidRPr="00A67DCC">
              <w:rPr>
                <w:rFonts w:ascii="Browallia New" w:hAnsi="Browallia New" w:cs="Browallia New"/>
                <w:sz w:val="28"/>
                <w:szCs w:val="28"/>
              </w:rPr>
              <w:t>2568</w:t>
            </w:r>
          </w:p>
        </w:tc>
        <w:tc>
          <w:tcPr>
            <w:tcW w:w="273" w:type="dxa"/>
            <w:tcBorders>
              <w:top w:val="single" w:sz="4" w:space="0" w:color="auto"/>
            </w:tcBorders>
            <w:vAlign w:val="bottom"/>
          </w:tcPr>
          <w:p w14:paraId="71A2D4D4" w14:textId="77777777" w:rsidR="00B83F47" w:rsidRPr="00A67DCC"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0FB56590" w:rsidR="00B83F47" w:rsidRPr="00A67DCC"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6" w:type="dxa"/>
          </w:tcPr>
          <w:p w14:paraId="39DF4782" w14:textId="77777777" w:rsidR="00B83F47" w:rsidRPr="00A67DCC"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72122D4C" w:rsidR="00B83F47" w:rsidRPr="00A67DCC" w:rsidRDefault="00C1060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A67DCC">
              <w:rPr>
                <w:rFonts w:ascii="Browallia New" w:hAnsi="Browallia New" w:cs="Browallia New"/>
                <w:sz w:val="27"/>
                <w:szCs w:val="27"/>
                <w:lang w:val="en-GB"/>
              </w:rPr>
              <w:t>30</w:t>
            </w:r>
            <w:r w:rsidRPr="00A67DCC">
              <w:rPr>
                <w:rFonts w:ascii="Browallia New" w:hAnsi="Browallia New" w:cs="Browallia New"/>
                <w:sz w:val="27"/>
                <w:szCs w:val="27"/>
                <w:cs/>
                <w:lang w:val="en-GB"/>
              </w:rPr>
              <w:t xml:space="preserve"> มิถุนายน</w:t>
            </w:r>
            <w:r w:rsidR="00B83F47" w:rsidRPr="00A67DCC">
              <w:rPr>
                <w:rFonts w:ascii="Browallia New" w:hAnsi="Browallia New" w:cs="Browallia New"/>
                <w:sz w:val="28"/>
                <w:szCs w:val="28"/>
              </w:rPr>
              <w:t>2568</w:t>
            </w:r>
          </w:p>
        </w:tc>
        <w:tc>
          <w:tcPr>
            <w:tcW w:w="236" w:type="dxa"/>
            <w:vAlign w:val="bottom"/>
          </w:tcPr>
          <w:p w14:paraId="002C4020" w14:textId="77777777" w:rsidR="00B83F47" w:rsidRPr="00A67DCC"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3E4EEA54" w:rsidR="00B83F47" w:rsidRPr="00A67DCC"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7406F0" w:rsidRPr="00A67DCC" w14:paraId="32D67320" w14:textId="77777777" w:rsidTr="00522CB4">
        <w:trPr>
          <w:trHeight w:val="257"/>
        </w:trPr>
        <w:tc>
          <w:tcPr>
            <w:tcW w:w="2835" w:type="dxa"/>
          </w:tcPr>
          <w:p w14:paraId="7BED712D" w14:textId="77777777" w:rsidR="007406F0" w:rsidRPr="00A67DCC"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A67DCC" w:rsidRDefault="007406F0" w:rsidP="00522CB4">
            <w:pPr>
              <w:tabs>
                <w:tab w:val="left" w:pos="360"/>
              </w:tabs>
              <w:spacing w:line="240" w:lineRule="auto"/>
              <w:ind w:right="912"/>
              <w:jc w:val="right"/>
              <w:rPr>
                <w:rFonts w:ascii="Browallia New" w:hAnsi="Browallia New" w:cs="Browallia New"/>
                <w:sz w:val="28"/>
                <w:szCs w:val="28"/>
              </w:rPr>
            </w:pPr>
          </w:p>
        </w:tc>
      </w:tr>
      <w:tr w:rsidR="002C5518" w:rsidRPr="00A67DCC" w14:paraId="0DB52CD8" w14:textId="77777777" w:rsidTr="00E14CA7">
        <w:trPr>
          <w:trHeight w:val="195"/>
        </w:trPr>
        <w:tc>
          <w:tcPr>
            <w:tcW w:w="2835" w:type="dxa"/>
          </w:tcPr>
          <w:p w14:paraId="680B68DE" w14:textId="3182B429" w:rsidR="002C5518" w:rsidRPr="00A67DCC" w:rsidRDefault="002C5518" w:rsidP="002C5518">
            <w:pPr>
              <w:spacing w:line="240" w:lineRule="auto"/>
              <w:ind w:left="169" w:hanging="142"/>
              <w:rPr>
                <w:rFonts w:ascii="Browallia New" w:hAnsi="Browallia New" w:cs="Browallia New"/>
                <w:sz w:val="28"/>
                <w:szCs w:val="28"/>
              </w:rPr>
            </w:pPr>
            <w:r w:rsidRPr="00A67DCC">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1EF6883D" w:rsidR="002C5518" w:rsidRPr="00A67DCC" w:rsidRDefault="00A67DCC" w:rsidP="002C5518">
            <w:pPr>
              <w:tabs>
                <w:tab w:val="clear" w:pos="680"/>
                <w:tab w:val="clear" w:pos="907"/>
                <w:tab w:val="left" w:pos="360"/>
              </w:tabs>
              <w:spacing w:line="240" w:lineRule="auto"/>
              <w:ind w:right="15"/>
              <w:jc w:val="right"/>
              <w:rPr>
                <w:rFonts w:ascii="Browallia New" w:hAnsi="Browallia New" w:cs="Browallia New"/>
                <w:sz w:val="28"/>
                <w:szCs w:val="28"/>
                <w:lang w:val="en-GB"/>
              </w:rPr>
            </w:pPr>
            <w:r w:rsidRPr="00A67DCC">
              <w:rPr>
                <w:rFonts w:ascii="Browallia New" w:hAnsi="Browallia New" w:cs="Browallia New"/>
                <w:sz w:val="28"/>
                <w:szCs w:val="28"/>
              </w:rPr>
              <w:t>192</w:t>
            </w:r>
          </w:p>
        </w:tc>
        <w:tc>
          <w:tcPr>
            <w:tcW w:w="273" w:type="dxa"/>
          </w:tcPr>
          <w:p w14:paraId="0875B68F" w14:textId="77777777" w:rsidR="002C5518" w:rsidRPr="00A67DCC"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C962C7E" w:rsidR="002C5518" w:rsidRPr="00A67DCC" w:rsidRDefault="002C5518" w:rsidP="002C5518">
            <w:pPr>
              <w:tabs>
                <w:tab w:val="clear" w:pos="680"/>
                <w:tab w:val="clear" w:pos="907"/>
                <w:tab w:val="left" w:pos="360"/>
              </w:tabs>
              <w:spacing w:line="240" w:lineRule="auto"/>
              <w:ind w:right="15"/>
              <w:jc w:val="right"/>
              <w:rPr>
                <w:rFonts w:ascii="Browallia New" w:hAnsi="Browallia New" w:cs="Browallia New"/>
                <w:sz w:val="28"/>
                <w:szCs w:val="28"/>
                <w:lang w:val="en-GB"/>
              </w:rPr>
            </w:pPr>
            <w:r w:rsidRPr="00A67DCC">
              <w:rPr>
                <w:rFonts w:ascii="Browallia New" w:hAnsi="Browallia New" w:cs="Browallia New"/>
                <w:sz w:val="28"/>
                <w:szCs w:val="28"/>
                <w:lang w:val="en-GB"/>
              </w:rPr>
              <w:t>230</w:t>
            </w:r>
          </w:p>
        </w:tc>
        <w:tc>
          <w:tcPr>
            <w:tcW w:w="236" w:type="dxa"/>
          </w:tcPr>
          <w:p w14:paraId="5E835B23" w14:textId="77777777" w:rsidR="002C5518" w:rsidRPr="00A67DCC"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37662412" w:rsidR="002C5518" w:rsidRPr="00A67DCC" w:rsidRDefault="002C5518" w:rsidP="002C5518">
            <w:pPr>
              <w:tabs>
                <w:tab w:val="clear" w:pos="680"/>
                <w:tab w:val="clear" w:pos="907"/>
                <w:tab w:val="left" w:pos="360"/>
              </w:tabs>
              <w:spacing w:line="240" w:lineRule="auto"/>
              <w:ind w:right="15"/>
              <w:jc w:val="right"/>
              <w:rPr>
                <w:rFonts w:ascii="Browallia New" w:hAnsi="Browallia New" w:cs="Browallia New"/>
                <w:sz w:val="28"/>
                <w:szCs w:val="28"/>
              </w:rPr>
            </w:pPr>
            <w:r w:rsidRPr="00A67DCC">
              <w:rPr>
                <w:rFonts w:ascii="Browallia New" w:hAnsi="Browallia New" w:cs="Browallia New"/>
                <w:sz w:val="28"/>
                <w:szCs w:val="28"/>
                <w:lang w:val="en-GB"/>
              </w:rPr>
              <w:t>24</w:t>
            </w:r>
          </w:p>
        </w:tc>
        <w:tc>
          <w:tcPr>
            <w:tcW w:w="236" w:type="dxa"/>
          </w:tcPr>
          <w:p w14:paraId="37004874" w14:textId="77777777" w:rsidR="002C5518" w:rsidRPr="00A67DCC"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6C1325F8" w:rsidR="002C5518" w:rsidRPr="00A67DCC" w:rsidRDefault="002C5518" w:rsidP="002C5518">
            <w:pPr>
              <w:tabs>
                <w:tab w:val="clear" w:pos="680"/>
                <w:tab w:val="clear" w:pos="907"/>
                <w:tab w:val="left" w:pos="360"/>
              </w:tabs>
              <w:spacing w:line="240" w:lineRule="auto"/>
              <w:ind w:right="15"/>
              <w:jc w:val="right"/>
              <w:rPr>
                <w:rFonts w:ascii="Browallia New" w:hAnsi="Browallia New" w:cs="Browallia New"/>
                <w:sz w:val="28"/>
                <w:szCs w:val="28"/>
              </w:rPr>
            </w:pPr>
            <w:r w:rsidRPr="00A67DCC">
              <w:rPr>
                <w:rFonts w:ascii="Browallia New" w:hAnsi="Browallia New" w:cs="Browallia New"/>
                <w:sz w:val="28"/>
                <w:szCs w:val="28"/>
                <w:lang w:val="en-GB"/>
              </w:rPr>
              <w:t>24</w:t>
            </w:r>
          </w:p>
        </w:tc>
      </w:tr>
    </w:tbl>
    <w:p w14:paraId="077D5977" w14:textId="77777777" w:rsidR="003B2E08" w:rsidRPr="00A67DCC" w:rsidRDefault="003B2E08" w:rsidP="003B2E08">
      <w:pPr>
        <w:pStyle w:val="ListParagraph"/>
        <w:rPr>
          <w:rFonts w:ascii="Browallia New" w:hAnsi="Browallia New" w:cs="Browallia New"/>
          <w:sz w:val="24"/>
          <w:szCs w:val="24"/>
          <w:cs/>
        </w:rPr>
      </w:pPr>
    </w:p>
    <w:p w14:paraId="3BB9CA9F" w14:textId="0809CD78" w:rsidR="006F6AAC" w:rsidRPr="00A67DCC" w:rsidRDefault="006F6AAC"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A67DCC">
        <w:rPr>
          <w:rFonts w:ascii="Browallia New" w:hAnsi="Browallia New" w:cs="Browallia New"/>
          <w:spacing w:val="-4"/>
          <w:sz w:val="28"/>
          <w:szCs w:val="28"/>
          <w:cs/>
        </w:rPr>
        <w:t>กลุ่มบริษัทมีวงเงินกู้ยืมดังนี้</w:t>
      </w:r>
    </w:p>
    <w:p w14:paraId="619EFFF0" w14:textId="01B950E9" w:rsidR="006F6AAC" w:rsidRPr="00A67DCC"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A67DCC" w14:paraId="65C96F07" w14:textId="77777777" w:rsidTr="008729A2">
        <w:trPr>
          <w:trHeight w:val="20"/>
        </w:trPr>
        <w:tc>
          <w:tcPr>
            <w:tcW w:w="2835" w:type="dxa"/>
          </w:tcPr>
          <w:p w14:paraId="3D84658D" w14:textId="77777777" w:rsidR="000713AA" w:rsidRPr="00A67DCC"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A67DCC">
              <w:rPr>
                <w:rFonts w:ascii="Browallia New" w:hAnsi="Browallia New" w:cs="Browallia New"/>
                <w:sz w:val="28"/>
                <w:szCs w:val="28"/>
                <w:cs/>
              </w:rPr>
              <w:br w:type="page"/>
            </w:r>
            <w:r w:rsidRPr="00A67DCC">
              <w:rPr>
                <w:rFonts w:ascii="Browallia New" w:hAnsi="Browallia New" w:cs="Browallia New"/>
                <w:sz w:val="28"/>
                <w:szCs w:val="28"/>
              </w:rPr>
              <w:br w:type="page"/>
            </w:r>
          </w:p>
        </w:tc>
        <w:tc>
          <w:tcPr>
            <w:tcW w:w="5528" w:type="dxa"/>
            <w:gridSpan w:val="7"/>
          </w:tcPr>
          <w:p w14:paraId="1B389C1B" w14:textId="658698F0" w:rsidR="000713AA" w:rsidRPr="00A67DCC"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A67DCC">
              <w:rPr>
                <w:rFonts w:ascii="Browallia New" w:hAnsi="Browallia New" w:cs="Browallia New"/>
                <w:sz w:val="28"/>
                <w:szCs w:val="28"/>
                <w:cs/>
              </w:rPr>
              <w:t xml:space="preserve">(หน่วย </w:t>
            </w:r>
            <w:r w:rsidRPr="00A67DCC">
              <w:rPr>
                <w:rFonts w:ascii="Browallia New" w:hAnsi="Browallia New" w:cs="Browallia New"/>
                <w:sz w:val="28"/>
                <w:szCs w:val="28"/>
              </w:rPr>
              <w:t xml:space="preserve">: </w:t>
            </w:r>
            <w:r w:rsidR="00B87A37" w:rsidRPr="00A67DCC">
              <w:rPr>
                <w:rFonts w:ascii="Browallia New" w:hAnsi="Browallia New" w:cs="Browallia New"/>
                <w:sz w:val="28"/>
                <w:szCs w:val="28"/>
                <w:cs/>
              </w:rPr>
              <w:t>ล้าน</w:t>
            </w:r>
            <w:r w:rsidRPr="00A67DCC">
              <w:rPr>
                <w:rFonts w:ascii="Browallia New" w:hAnsi="Browallia New" w:cs="Browallia New"/>
                <w:sz w:val="28"/>
                <w:szCs w:val="28"/>
                <w:cs/>
              </w:rPr>
              <w:t>บาท)</w:t>
            </w:r>
          </w:p>
        </w:tc>
      </w:tr>
      <w:tr w:rsidR="000713AA" w:rsidRPr="00A67DCC" w14:paraId="0A7E3EAC" w14:textId="77777777" w:rsidTr="008729A2">
        <w:trPr>
          <w:trHeight w:val="20"/>
        </w:trPr>
        <w:tc>
          <w:tcPr>
            <w:tcW w:w="2835" w:type="dxa"/>
          </w:tcPr>
          <w:p w14:paraId="7BB55AB9" w14:textId="77777777" w:rsidR="000713AA" w:rsidRPr="00A67DCC"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A67DCC"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A67DCC">
              <w:rPr>
                <w:rFonts w:ascii="Browallia New" w:hAnsi="Browallia New" w:cs="Browallia New"/>
                <w:sz w:val="28"/>
                <w:szCs w:val="28"/>
                <w:cs/>
              </w:rPr>
              <w:t>ข้อมูลทาง</w:t>
            </w:r>
            <w:r w:rsidR="000713AA" w:rsidRPr="00A67DCC">
              <w:rPr>
                <w:rFonts w:ascii="Browallia New" w:hAnsi="Browallia New" w:cs="Browallia New"/>
                <w:sz w:val="28"/>
                <w:szCs w:val="28"/>
                <w:cs/>
              </w:rPr>
              <w:t>การเงินรวม</w:t>
            </w:r>
          </w:p>
        </w:tc>
        <w:tc>
          <w:tcPr>
            <w:tcW w:w="236" w:type="dxa"/>
          </w:tcPr>
          <w:p w14:paraId="2D00063E" w14:textId="77777777" w:rsidR="000713AA" w:rsidRPr="00A67DCC"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A67DCC"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A67DCC">
              <w:rPr>
                <w:rFonts w:ascii="Browallia New" w:hAnsi="Browallia New" w:cs="Browallia New"/>
                <w:sz w:val="28"/>
                <w:szCs w:val="28"/>
                <w:cs/>
              </w:rPr>
              <w:t>ข้อมูลทาง</w:t>
            </w:r>
            <w:r w:rsidR="000713AA" w:rsidRPr="00A67DCC">
              <w:rPr>
                <w:rFonts w:ascii="Browallia New" w:hAnsi="Browallia New" w:cs="Browallia New"/>
                <w:sz w:val="28"/>
                <w:szCs w:val="28"/>
                <w:cs/>
              </w:rPr>
              <w:t>การเงินเฉพาะบริษัท</w:t>
            </w:r>
          </w:p>
        </w:tc>
      </w:tr>
      <w:tr w:rsidR="00A1164F" w:rsidRPr="00A67DCC" w14:paraId="49D37725" w14:textId="77777777">
        <w:trPr>
          <w:trHeight w:val="20"/>
        </w:trPr>
        <w:tc>
          <w:tcPr>
            <w:tcW w:w="2835" w:type="dxa"/>
          </w:tcPr>
          <w:p w14:paraId="28371458" w14:textId="77777777" w:rsidR="00A1164F" w:rsidRPr="00A67DCC" w:rsidRDefault="00A1164F" w:rsidP="00A1164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597CCCD1" w:rsidR="00A1164F" w:rsidRPr="00A67DCC" w:rsidRDefault="00C10607"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A1164F" w:rsidRPr="00A67DCC">
              <w:rPr>
                <w:rFonts w:ascii="Browallia New" w:hAnsi="Browallia New" w:cs="Browallia New"/>
                <w:sz w:val="28"/>
                <w:szCs w:val="28"/>
              </w:rPr>
              <w:t>2568</w:t>
            </w:r>
          </w:p>
        </w:tc>
        <w:tc>
          <w:tcPr>
            <w:tcW w:w="273" w:type="dxa"/>
            <w:tcBorders>
              <w:top w:val="single" w:sz="4" w:space="0" w:color="auto"/>
            </w:tcBorders>
            <w:vAlign w:val="bottom"/>
          </w:tcPr>
          <w:p w14:paraId="7556A548" w14:textId="77777777" w:rsidR="00A1164F" w:rsidRPr="00A67DCC"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51CA5757" w:rsidR="00A1164F" w:rsidRPr="00A67DCC"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c>
          <w:tcPr>
            <w:tcW w:w="236" w:type="dxa"/>
          </w:tcPr>
          <w:p w14:paraId="2ADC14E7" w14:textId="77777777" w:rsidR="00A1164F" w:rsidRPr="00A67DCC"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15AE9067" w:rsidR="00A1164F" w:rsidRPr="00A67DCC" w:rsidRDefault="00C10607"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rPr>
              <w:t xml:space="preserve"> มิถุนายน</w:t>
            </w:r>
            <w:r w:rsidR="00A1164F" w:rsidRPr="00A67DCC">
              <w:rPr>
                <w:rFonts w:ascii="Browallia New" w:hAnsi="Browallia New" w:cs="Browallia New"/>
                <w:sz w:val="28"/>
                <w:szCs w:val="28"/>
              </w:rPr>
              <w:t>2568</w:t>
            </w:r>
          </w:p>
        </w:tc>
        <w:tc>
          <w:tcPr>
            <w:tcW w:w="236" w:type="dxa"/>
            <w:vAlign w:val="bottom"/>
          </w:tcPr>
          <w:p w14:paraId="12041149" w14:textId="77777777" w:rsidR="00A1164F" w:rsidRPr="00A67DCC"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092D4ED" w:rsidR="00A1164F" w:rsidRPr="00A67DCC"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A67DCC">
              <w:rPr>
                <w:rFonts w:ascii="Browallia New" w:eastAsia="SimSun" w:hAnsi="Browallia New" w:cs="Browallia New"/>
                <w:sz w:val="28"/>
                <w:szCs w:val="28"/>
                <w:lang w:val="en-GB"/>
              </w:rPr>
              <w:t xml:space="preserve">31 </w:t>
            </w:r>
            <w:r w:rsidRPr="00A67DCC">
              <w:rPr>
                <w:rFonts w:ascii="Browallia New" w:eastAsia="SimSun" w:hAnsi="Browallia New" w:cs="Browallia New"/>
                <w:sz w:val="28"/>
                <w:szCs w:val="28"/>
                <w:cs/>
                <w:lang w:val="en-GB"/>
              </w:rPr>
              <w:t xml:space="preserve">ธันวาคม </w:t>
            </w:r>
            <w:r w:rsidRPr="00A67DCC">
              <w:rPr>
                <w:rFonts w:ascii="Browallia New" w:hAnsi="Browallia New" w:cs="Browallia New"/>
                <w:sz w:val="28"/>
                <w:szCs w:val="28"/>
              </w:rPr>
              <w:t>2567</w:t>
            </w:r>
          </w:p>
        </w:tc>
      </w:tr>
      <w:tr w:rsidR="000713AA" w:rsidRPr="00A67DCC" w14:paraId="60DF3BC7" w14:textId="77777777" w:rsidTr="008729A2">
        <w:trPr>
          <w:trHeight w:val="257"/>
        </w:trPr>
        <w:tc>
          <w:tcPr>
            <w:tcW w:w="2835" w:type="dxa"/>
          </w:tcPr>
          <w:p w14:paraId="508EA11B" w14:textId="77777777" w:rsidR="000713AA" w:rsidRPr="00A67DCC"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A67DCC" w:rsidRDefault="000713AA" w:rsidP="008729A2">
            <w:pPr>
              <w:tabs>
                <w:tab w:val="left" w:pos="360"/>
              </w:tabs>
              <w:spacing w:line="240" w:lineRule="auto"/>
              <w:ind w:right="912"/>
              <w:jc w:val="right"/>
              <w:rPr>
                <w:rFonts w:ascii="Browallia New" w:hAnsi="Browallia New" w:cs="Browallia New"/>
                <w:sz w:val="28"/>
                <w:szCs w:val="28"/>
              </w:rPr>
            </w:pPr>
          </w:p>
        </w:tc>
      </w:tr>
      <w:tr w:rsidR="0031478E" w:rsidRPr="00A67DCC" w14:paraId="46A29DD2" w14:textId="77777777" w:rsidTr="00FE7EAF">
        <w:trPr>
          <w:trHeight w:val="195"/>
        </w:trPr>
        <w:tc>
          <w:tcPr>
            <w:tcW w:w="2835" w:type="dxa"/>
          </w:tcPr>
          <w:p w14:paraId="6F052000" w14:textId="54412569" w:rsidR="0031478E" w:rsidRPr="00A67DCC" w:rsidRDefault="0031478E" w:rsidP="0031478E">
            <w:pPr>
              <w:tabs>
                <w:tab w:val="clear" w:pos="227"/>
                <w:tab w:val="left" w:pos="34"/>
              </w:tabs>
              <w:spacing w:line="240" w:lineRule="auto"/>
              <w:ind w:left="36" w:hanging="9"/>
              <w:rPr>
                <w:rFonts w:ascii="Browallia New" w:hAnsi="Browallia New" w:cs="Browallia New"/>
                <w:sz w:val="28"/>
                <w:szCs w:val="28"/>
              </w:rPr>
            </w:pPr>
            <w:r w:rsidRPr="00A67DCC">
              <w:rPr>
                <w:rFonts w:ascii="Browallia New" w:hAnsi="Browallia New" w:cs="Browallia New"/>
                <w:sz w:val="28"/>
                <w:szCs w:val="28"/>
                <w:cs/>
              </w:rPr>
              <w:t>วงเงินเบิกเกินบัญชีและเงินกู้ยืม</w:t>
            </w:r>
            <w:r w:rsidRPr="00A67DCC">
              <w:rPr>
                <w:rFonts w:ascii="Browallia New" w:hAnsi="Browallia New" w:cs="Browallia New"/>
                <w:sz w:val="28"/>
                <w:szCs w:val="28"/>
              </w:rPr>
              <w:br/>
              <w:t xml:space="preserve">  </w:t>
            </w:r>
            <w:r w:rsidRPr="00A67DCC">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1F57CD98" w:rsidR="0031478E" w:rsidRPr="00A67DCC" w:rsidRDefault="00A67DCC"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sidRPr="00A67DCC">
              <w:rPr>
                <w:rFonts w:ascii="Browallia New" w:hAnsi="Browallia New" w:cs="Browallia New"/>
                <w:sz w:val="28"/>
                <w:szCs w:val="28"/>
              </w:rPr>
              <w:t>383</w:t>
            </w:r>
          </w:p>
        </w:tc>
        <w:tc>
          <w:tcPr>
            <w:tcW w:w="273" w:type="dxa"/>
          </w:tcPr>
          <w:p w14:paraId="2E1DD78A" w14:textId="77777777" w:rsidR="0031478E" w:rsidRPr="00A67DCC"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63B81B17" w:rsidR="0031478E" w:rsidRPr="00A67DCC" w:rsidRDefault="0031478E"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sidRPr="00A67DCC">
              <w:rPr>
                <w:rFonts w:ascii="Browallia New" w:hAnsi="Browallia New" w:cs="Browallia New"/>
                <w:sz w:val="28"/>
                <w:szCs w:val="28"/>
                <w:lang w:val="en-GB"/>
              </w:rPr>
              <w:t>407</w:t>
            </w:r>
          </w:p>
        </w:tc>
        <w:tc>
          <w:tcPr>
            <w:tcW w:w="236" w:type="dxa"/>
          </w:tcPr>
          <w:p w14:paraId="13C73C56" w14:textId="77777777" w:rsidR="0031478E" w:rsidRPr="00A67DCC"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711493DB" w:rsidR="0031478E" w:rsidRPr="00A67DCC" w:rsidRDefault="0031478E" w:rsidP="0031478E">
            <w:pPr>
              <w:tabs>
                <w:tab w:val="clear" w:pos="680"/>
                <w:tab w:val="clear" w:pos="907"/>
                <w:tab w:val="left" w:pos="360"/>
              </w:tabs>
              <w:spacing w:line="240" w:lineRule="auto"/>
              <w:ind w:right="15"/>
              <w:jc w:val="right"/>
              <w:rPr>
                <w:rFonts w:ascii="Browallia New" w:hAnsi="Browallia New" w:cs="Browallia New"/>
                <w:sz w:val="28"/>
                <w:szCs w:val="28"/>
              </w:rPr>
            </w:pPr>
            <w:r w:rsidRPr="00A67DCC">
              <w:rPr>
                <w:rFonts w:ascii="Browallia New" w:hAnsi="Browallia New" w:cs="Browallia New"/>
                <w:sz w:val="28"/>
                <w:szCs w:val="28"/>
                <w:lang w:val="en-GB"/>
              </w:rPr>
              <w:t>110</w:t>
            </w:r>
          </w:p>
        </w:tc>
        <w:tc>
          <w:tcPr>
            <w:tcW w:w="236" w:type="dxa"/>
          </w:tcPr>
          <w:p w14:paraId="20EDEFFA" w14:textId="77777777" w:rsidR="0031478E" w:rsidRPr="00A67DCC"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449AAAE4" w:rsidR="0031478E" w:rsidRPr="00A67DCC" w:rsidRDefault="0031478E"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sidRPr="00A67DCC">
              <w:rPr>
                <w:rFonts w:ascii="Browallia New" w:hAnsi="Browallia New" w:cs="Browallia New"/>
                <w:sz w:val="28"/>
                <w:szCs w:val="28"/>
                <w:lang w:val="en-GB"/>
              </w:rPr>
              <w:t>110</w:t>
            </w:r>
          </w:p>
        </w:tc>
      </w:tr>
    </w:tbl>
    <w:p w14:paraId="33F0F219" w14:textId="77777777" w:rsidR="000713AA" w:rsidRPr="00A67DCC"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A67DCC" w:rsidRDefault="00D32B33"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A67DCC">
        <w:rPr>
          <w:rFonts w:ascii="Browallia New" w:hAnsi="Browallia New" w:cs="Browallia New"/>
          <w:spacing w:val="-4"/>
          <w:sz w:val="28"/>
          <w:szCs w:val="28"/>
          <w:cs/>
        </w:rPr>
        <w:t>วงเงินเบิกเกินบัญชีและเงินกู้ยืมระยะสั้นจากสถาบันการเงิน</w:t>
      </w:r>
      <w:r w:rsidR="006F6AAC" w:rsidRPr="00A67DCC">
        <w:rPr>
          <w:rFonts w:ascii="Browallia New" w:hAnsi="Browallia New" w:cs="Browallia New"/>
          <w:spacing w:val="-4"/>
          <w:sz w:val="28"/>
          <w:szCs w:val="28"/>
          <w:cs/>
        </w:rPr>
        <w:t>ข้างต้น</w:t>
      </w:r>
      <w:r w:rsidR="00972535" w:rsidRPr="00A67DCC">
        <w:rPr>
          <w:rFonts w:ascii="Browallia New" w:hAnsi="Browallia New" w:cs="Browallia New"/>
          <w:spacing w:val="-4"/>
          <w:sz w:val="28"/>
          <w:szCs w:val="28"/>
          <w:cs/>
        </w:rPr>
        <w:t>ค้ำประกันโดย</w:t>
      </w:r>
      <w:r w:rsidR="009E7B6B" w:rsidRPr="00A67DCC">
        <w:rPr>
          <w:rFonts w:ascii="Browallia New" w:hAnsi="Browallia New" w:cs="Browallia New"/>
          <w:spacing w:val="-4"/>
          <w:sz w:val="28"/>
          <w:szCs w:val="28"/>
          <w:cs/>
        </w:rPr>
        <w:t>บริษัท</w:t>
      </w:r>
      <w:r w:rsidR="00135D7F" w:rsidRPr="00A67DCC">
        <w:rPr>
          <w:rFonts w:ascii="Browallia New" w:hAnsi="Browallia New" w:cs="Browallia New"/>
          <w:spacing w:val="-4"/>
          <w:sz w:val="28"/>
          <w:szCs w:val="28"/>
          <w:cs/>
        </w:rPr>
        <w:t xml:space="preserve"> </w:t>
      </w:r>
      <w:r w:rsidR="00972535" w:rsidRPr="00A67DCC">
        <w:rPr>
          <w:rFonts w:ascii="Browallia New" w:hAnsi="Browallia New" w:cs="Browallia New"/>
          <w:spacing w:val="-4"/>
          <w:sz w:val="28"/>
          <w:szCs w:val="28"/>
          <w:cs/>
        </w:rPr>
        <w:t>กรรมการของบริษัทและบริษัทย่อย และจำนองโดยที่ดินและสิ่งปลูกสร้างของ</w:t>
      </w:r>
      <w:r w:rsidR="00B25A68" w:rsidRPr="00A67DCC">
        <w:rPr>
          <w:rFonts w:ascii="Browallia New" w:hAnsi="Browallia New" w:cs="Browallia New"/>
          <w:spacing w:val="-4"/>
          <w:sz w:val="28"/>
          <w:szCs w:val="28"/>
          <w:cs/>
        </w:rPr>
        <w:t>กลุ่มบริษัท</w:t>
      </w:r>
    </w:p>
    <w:p w14:paraId="7A47710B"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936B861"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D60ED01"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9325E83"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190F0F9"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63CF8D1"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6489D8A"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9CD2661"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24F068C" w14:textId="77777777" w:rsidR="001F2ACF" w:rsidRPr="00A67DCC"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428C03E6" w14:textId="50CAC6E2" w:rsidR="001F2ACF" w:rsidRPr="00A67DCC" w:rsidRDefault="00F512B2" w:rsidP="001F2ACF">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A67DCC">
        <w:rPr>
          <w:rFonts w:ascii="Browallia New" w:hAnsi="Browallia New" w:cs="Browallia New"/>
          <w:b/>
          <w:bCs/>
          <w:sz w:val="28"/>
          <w:szCs w:val="28"/>
          <w:cs/>
          <w:lang w:val="en-GB"/>
        </w:rPr>
        <w:t>เหตุการณ์ภายหลังรอบระยะเวลารายงาน</w:t>
      </w:r>
    </w:p>
    <w:p w14:paraId="14BDF35E" w14:textId="77777777" w:rsidR="00D12B70" w:rsidRPr="00A67DCC" w:rsidRDefault="00D12B70" w:rsidP="006B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330A862" w14:textId="40F6BD40" w:rsidR="004E1DD1" w:rsidRPr="00A67DCC" w:rsidRDefault="00067C98" w:rsidP="008F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r w:rsidRPr="00A67DCC">
        <w:rPr>
          <w:rFonts w:ascii="Browallia New" w:hAnsi="Browallia New" w:cs="Browallia New"/>
          <w:spacing w:val="-2"/>
          <w:sz w:val="28"/>
          <w:szCs w:val="28"/>
          <w:cs/>
        </w:rPr>
        <w:t xml:space="preserve">เมื่อวันที่ </w:t>
      </w:r>
      <w:r w:rsidRPr="00A67DCC">
        <w:rPr>
          <w:rFonts w:ascii="Browallia New" w:hAnsi="Browallia New" w:cs="Browallia New"/>
          <w:spacing w:val="-2"/>
          <w:sz w:val="28"/>
          <w:szCs w:val="28"/>
        </w:rPr>
        <w:t xml:space="preserve">29 </w:t>
      </w:r>
      <w:r w:rsidRPr="00A67DCC">
        <w:rPr>
          <w:rFonts w:ascii="Browallia New" w:hAnsi="Browallia New" w:cs="Browallia New"/>
          <w:spacing w:val="-2"/>
          <w:sz w:val="28"/>
          <w:szCs w:val="28"/>
          <w:cs/>
        </w:rPr>
        <w:t xml:space="preserve">กรกฎาคม </w:t>
      </w:r>
      <w:r w:rsidRPr="00A67DCC">
        <w:rPr>
          <w:rFonts w:ascii="Browallia New" w:hAnsi="Browallia New" w:cs="Browallia New"/>
          <w:spacing w:val="-2"/>
          <w:sz w:val="28"/>
          <w:szCs w:val="28"/>
        </w:rPr>
        <w:t xml:space="preserve">2568 </w:t>
      </w:r>
      <w:r w:rsidRPr="00A67DCC">
        <w:rPr>
          <w:rFonts w:ascii="Browallia New" w:hAnsi="Browallia New" w:cs="Browallia New"/>
          <w:spacing w:val="-2"/>
          <w:sz w:val="28"/>
          <w:szCs w:val="28"/>
          <w:cs/>
        </w:rPr>
        <w:t xml:space="preserve">บริษัท ไมด้า แอสเซ็ท จำกัด (มหาชน) ได้มีการทำสัญญากู้ยืมเงินกับธนาคารเกียรตินาคินภัทร จำกัด (มหาชน) ในวงเงิน </w:t>
      </w:r>
      <w:r w:rsidRPr="00A67DCC">
        <w:rPr>
          <w:rFonts w:ascii="Browallia New" w:hAnsi="Browallia New" w:cs="Browallia New"/>
          <w:spacing w:val="-2"/>
          <w:sz w:val="28"/>
          <w:szCs w:val="28"/>
        </w:rPr>
        <w:t xml:space="preserve">700 </w:t>
      </w:r>
      <w:r w:rsidRPr="00A67DCC">
        <w:rPr>
          <w:rFonts w:ascii="Browallia New" w:hAnsi="Browallia New" w:cs="Browallia New"/>
          <w:spacing w:val="-2"/>
          <w:sz w:val="28"/>
          <w:szCs w:val="28"/>
          <w:cs/>
        </w:rPr>
        <w:t>ล้านบาท เพื่อใช้เป็นค่าใช้จ่ายในการดำเนินงาน</w:t>
      </w:r>
      <w:r w:rsidR="00D77D8D" w:rsidRPr="00A67DCC">
        <w:rPr>
          <w:rFonts w:ascii="Browallia New" w:hAnsi="Browallia New" w:cs="Browallia New"/>
          <w:spacing w:val="-2"/>
          <w:sz w:val="28"/>
          <w:szCs w:val="28"/>
        </w:rPr>
        <w:t xml:space="preserve"> </w:t>
      </w:r>
      <w:r w:rsidRPr="00A67DCC">
        <w:rPr>
          <w:rFonts w:ascii="Browallia New" w:hAnsi="Browallia New" w:cs="Browallia New"/>
          <w:spacing w:val="-2"/>
          <w:sz w:val="28"/>
          <w:szCs w:val="28"/>
          <w:cs/>
        </w:rPr>
        <w:t xml:space="preserve">และค่าก่อสร้างอาคารชุดและทรัพย์ส่วนกลางของอาคารชุดในโครงการ </w:t>
      </w:r>
      <w:r w:rsidRPr="00A67DCC">
        <w:rPr>
          <w:rFonts w:ascii="Browallia New" w:hAnsi="Browallia New" w:cs="Browallia New"/>
          <w:spacing w:val="-2"/>
          <w:sz w:val="28"/>
          <w:szCs w:val="28"/>
        </w:rPr>
        <w:t xml:space="preserve">The Panora Estuaria </w:t>
      </w:r>
      <w:r w:rsidRPr="00A67DCC">
        <w:rPr>
          <w:rFonts w:ascii="Browallia New" w:hAnsi="Browallia New" w:cs="Browallia New"/>
          <w:spacing w:val="-2"/>
          <w:sz w:val="28"/>
          <w:szCs w:val="28"/>
          <w:cs/>
        </w:rPr>
        <w:t>โดยบริษัทได้นำที่ดิน</w:t>
      </w:r>
      <w:r w:rsidR="00C6351B" w:rsidRPr="00A67DCC">
        <w:rPr>
          <w:rFonts w:ascii="Browallia New" w:hAnsi="Browallia New" w:cs="Browallia New"/>
          <w:spacing w:val="-2"/>
          <w:sz w:val="28"/>
          <w:szCs w:val="28"/>
          <w:cs/>
        </w:rPr>
        <w:t>พร้อมสิ่งปลูกสร้าง</w:t>
      </w:r>
      <w:r w:rsidRPr="00A67DCC">
        <w:rPr>
          <w:rFonts w:ascii="Browallia New" w:hAnsi="Browallia New" w:cs="Browallia New"/>
          <w:spacing w:val="-2"/>
          <w:sz w:val="28"/>
          <w:szCs w:val="28"/>
          <w:cs/>
        </w:rPr>
        <w:t>ของบริษัทเป็นหลัก</w:t>
      </w:r>
      <w:r w:rsidR="008338D2" w:rsidRPr="00A67DCC">
        <w:rPr>
          <w:rFonts w:ascii="Browallia New" w:hAnsi="Browallia New" w:cs="Browallia New"/>
          <w:spacing w:val="-2"/>
          <w:sz w:val="28"/>
          <w:szCs w:val="28"/>
          <w:cs/>
        </w:rPr>
        <w:t>ทรัพย์ค้ำ</w:t>
      </w:r>
      <w:r w:rsidRPr="00A67DCC">
        <w:rPr>
          <w:rFonts w:ascii="Browallia New" w:hAnsi="Browallia New" w:cs="Browallia New"/>
          <w:spacing w:val="-2"/>
          <w:sz w:val="28"/>
          <w:szCs w:val="28"/>
          <w:cs/>
        </w:rPr>
        <w:t>ประกันในการกู้ยืมในครั้งนี้</w:t>
      </w:r>
    </w:p>
    <w:sectPr w:rsidR="004E1DD1" w:rsidRPr="00A67DCC" w:rsidSect="00404DFE">
      <w:headerReference w:type="default" r:id="rId15"/>
      <w:footerReference w:type="default" r:id="rId16"/>
      <w:pgSz w:w="11909" w:h="16834" w:code="9"/>
      <w:pgMar w:top="2694"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AF40" w14:textId="77777777" w:rsidR="00044BAE" w:rsidRDefault="00044BAE">
      <w:r>
        <w:separator/>
      </w:r>
    </w:p>
  </w:endnote>
  <w:endnote w:type="continuationSeparator" w:id="0">
    <w:p w14:paraId="6344FB46" w14:textId="77777777" w:rsidR="00044BAE" w:rsidRDefault="00044BAE">
      <w:r>
        <w:continuationSeparator/>
      </w:r>
    </w:p>
  </w:endnote>
  <w:endnote w:type="continuationNotice" w:id="1">
    <w:p w14:paraId="11D35E9D" w14:textId="77777777" w:rsidR="00044BAE" w:rsidRDefault="00044B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เอี่ยมพงษ์ไพฑูรย์ )</w:t>
          </w:r>
          <w:proofErr w:type="gramEnd"/>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เอี่ยมพงษ์ไพฑูรย์ )</w:t>
          </w:r>
          <w:proofErr w:type="gramEnd"/>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เอี้ยวศิวิกูล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เอี่ยมพงษ์ไพฑูรย์ )</w:t>
          </w:r>
          <w:proofErr w:type="gramEnd"/>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9E3F" w14:textId="77777777" w:rsidR="00044BAE" w:rsidRDefault="00044BAE">
      <w:r>
        <w:separator/>
      </w:r>
    </w:p>
  </w:footnote>
  <w:footnote w:type="continuationSeparator" w:id="0">
    <w:p w14:paraId="1BBA6C5E" w14:textId="77777777" w:rsidR="00044BAE" w:rsidRDefault="00044BAE">
      <w:r>
        <w:continuationSeparator/>
      </w:r>
    </w:p>
  </w:footnote>
  <w:footnote w:type="continuationNotice" w:id="1">
    <w:p w14:paraId="6A1E0DCB" w14:textId="77777777" w:rsidR="00044BAE" w:rsidRDefault="00044B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40CDFBBA" w:rsidR="007427B8" w:rsidRPr="007427B8" w:rsidRDefault="00B81364" w:rsidP="00C9028A">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และหกเดือนสิ้น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มิถุนายน </w:t>
    </w:r>
    <w:r w:rsidR="00C9028A">
      <w:rPr>
        <w:rFonts w:ascii="Browallia New" w:hAnsi="Browallia New" w:cs="Browallia New"/>
        <w:b/>
        <w:bCs/>
        <w:sz w:val="28"/>
        <w:szCs w:val="28"/>
      </w:rPr>
      <w:t>256</w:t>
    </w:r>
    <w:r w:rsidR="0033285A">
      <w:rPr>
        <w:rFonts w:ascii="Browallia New" w:hAnsi="Browallia New" w:cs="Browallia New"/>
        <w:b/>
        <w:bCs/>
        <w:sz w:val="28"/>
        <w:szCs w:val="28"/>
      </w:rPr>
      <w:t>8</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1152"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08CB501B"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7ACCE310" w14:textId="77777777" w:rsidR="00C157D1" w:rsidRPr="007427B8" w:rsidRDefault="00C157D1"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และหกเดือนสิ้น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2568</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B6"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664310FA"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35EF3A10" w14:textId="77777777" w:rsidR="00C157D1" w:rsidRPr="007427B8" w:rsidRDefault="00C157D1"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และหกเดือนสิ้น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2568</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394299"/>
    <w:multiLevelType w:val="hybridMultilevel"/>
    <w:tmpl w:val="2B38502E"/>
    <w:lvl w:ilvl="0" w:tplc="5AA6E8B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3"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4"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B0D55D7"/>
    <w:multiLevelType w:val="multilevel"/>
    <w:tmpl w:val="826A9DA0"/>
    <w:lvl w:ilvl="0">
      <w:start w:val="1"/>
      <w:numFmt w:val="decimal"/>
      <w:lvlText w:val="%1."/>
      <w:lvlJc w:val="left"/>
      <w:pPr>
        <w:tabs>
          <w:tab w:val="num" w:pos="1210"/>
        </w:tabs>
        <w:ind w:left="1210" w:hanging="360"/>
      </w:pPr>
      <w:rPr>
        <w:rFonts w:cs="Times New Roman" w:hint="default"/>
        <w:b/>
        <w:bCs/>
        <w:sz w:val="28"/>
        <w:szCs w:val="28"/>
      </w:rPr>
    </w:lvl>
    <w:lvl w:ilvl="1">
      <w:start w:val="1"/>
      <w:numFmt w:val="decimal"/>
      <w:lvlText w:val="%1.%2"/>
      <w:lvlJc w:val="left"/>
      <w:pPr>
        <w:tabs>
          <w:tab w:val="num" w:pos="1642"/>
        </w:tabs>
        <w:ind w:left="1642" w:hanging="432"/>
      </w:pPr>
      <w:rPr>
        <w:rFonts w:cs="Times New Roman" w:hint="default"/>
        <w:b w:val="0"/>
        <w:bCs w:val="0"/>
        <w:color w:val="auto"/>
        <w:lang w:bidi="th-TH"/>
      </w:rPr>
    </w:lvl>
    <w:lvl w:ilvl="2">
      <w:start w:val="1"/>
      <w:numFmt w:val="bullet"/>
      <w:lvlText w:val=""/>
      <w:lvlJc w:val="left"/>
      <w:pPr>
        <w:tabs>
          <w:tab w:val="num" w:pos="2290"/>
        </w:tabs>
        <w:ind w:left="2074" w:hanging="504"/>
      </w:pPr>
      <w:rPr>
        <w:rFonts w:ascii="Symbol" w:hAnsi="Symbol" w:hint="default"/>
        <w:b w:val="0"/>
        <w:bCs w:val="0"/>
      </w:rPr>
    </w:lvl>
    <w:lvl w:ilvl="3">
      <w:start w:val="1"/>
      <w:numFmt w:val="decimal"/>
      <w:lvlText w:val="%4."/>
      <w:lvlJc w:val="left"/>
      <w:pPr>
        <w:tabs>
          <w:tab w:val="num" w:pos="3010"/>
        </w:tabs>
        <w:ind w:left="2578" w:hanging="648"/>
      </w:pPr>
      <w:rPr>
        <w:rFonts w:hint="default"/>
        <w:b w:val="0"/>
        <w:bCs w:val="0"/>
        <w:color w:val="auto"/>
      </w:rPr>
    </w:lvl>
    <w:lvl w:ilvl="4">
      <w:start w:val="1"/>
      <w:numFmt w:val="decimal"/>
      <w:lvlText w:val="%1.%2.%3.%4.%5."/>
      <w:lvlJc w:val="left"/>
      <w:pPr>
        <w:tabs>
          <w:tab w:val="num" w:pos="3370"/>
        </w:tabs>
        <w:ind w:left="3082" w:hanging="792"/>
      </w:pPr>
      <w:rPr>
        <w:rFonts w:cs="Times New Roman" w:hint="default"/>
      </w:rPr>
    </w:lvl>
    <w:lvl w:ilvl="5">
      <w:start w:val="1"/>
      <w:numFmt w:val="decimal"/>
      <w:lvlText w:val="%1.%2.%3.%4.%5.%6."/>
      <w:lvlJc w:val="left"/>
      <w:pPr>
        <w:tabs>
          <w:tab w:val="num" w:pos="4090"/>
        </w:tabs>
        <w:ind w:left="3586" w:hanging="936"/>
      </w:pPr>
      <w:rPr>
        <w:rFonts w:cs="Times New Roman" w:hint="default"/>
      </w:rPr>
    </w:lvl>
    <w:lvl w:ilvl="6">
      <w:start w:val="1"/>
      <w:numFmt w:val="decimal"/>
      <w:lvlText w:val="%1.%2.%3.%4.%5.%6.%7."/>
      <w:lvlJc w:val="left"/>
      <w:pPr>
        <w:tabs>
          <w:tab w:val="num" w:pos="4450"/>
        </w:tabs>
        <w:ind w:left="4090" w:hanging="1080"/>
      </w:pPr>
      <w:rPr>
        <w:rFonts w:cs="Times New Roman" w:hint="default"/>
      </w:rPr>
    </w:lvl>
    <w:lvl w:ilvl="7">
      <w:start w:val="1"/>
      <w:numFmt w:val="decimal"/>
      <w:lvlText w:val="%1.%2.%3.%4.%5.%6.%7.%8."/>
      <w:lvlJc w:val="left"/>
      <w:pPr>
        <w:tabs>
          <w:tab w:val="num" w:pos="5170"/>
        </w:tabs>
        <w:ind w:left="4594" w:hanging="1224"/>
      </w:pPr>
      <w:rPr>
        <w:rFonts w:cs="Times New Roman" w:hint="default"/>
      </w:rPr>
    </w:lvl>
    <w:lvl w:ilvl="8">
      <w:start w:val="1"/>
      <w:numFmt w:val="decimal"/>
      <w:lvlText w:val="%1.%2.%3.%4.%5.%6.%7.%8.%9."/>
      <w:lvlJc w:val="left"/>
      <w:pPr>
        <w:tabs>
          <w:tab w:val="num" w:pos="5530"/>
        </w:tabs>
        <w:ind w:left="5170" w:hanging="1440"/>
      </w:pPr>
      <w:rPr>
        <w:rFonts w:cs="Times New Roman" w:hint="default"/>
      </w:rPr>
    </w:lvl>
  </w:abstractNum>
  <w:abstractNum w:abstractNumId="18" w15:restartNumberingAfterBreak="0">
    <w:nsid w:val="2C6E3074"/>
    <w:multiLevelType w:val="multilevel"/>
    <w:tmpl w:val="F67EC52A"/>
    <w:lvl w:ilvl="0">
      <w:start w:val="16"/>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3"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8" w15:restartNumberingAfterBreak="0">
    <w:nsid w:val="554F0524"/>
    <w:multiLevelType w:val="multilevel"/>
    <w:tmpl w:val="699C197C"/>
    <w:lvl w:ilvl="0">
      <w:start w:val="1"/>
      <w:numFmt w:val="decimal"/>
      <w:lvlText w:val="%1."/>
      <w:lvlJc w:val="left"/>
      <w:pPr>
        <w:tabs>
          <w:tab w:val="num" w:pos="360"/>
        </w:tabs>
        <w:ind w:left="360" w:hanging="360"/>
      </w:pPr>
      <w:rPr>
        <w:rFonts w:cs="Times New Roman" w:hint="default"/>
        <w:b/>
        <w:bCs/>
      </w:rPr>
    </w:lvl>
    <w:lvl w:ilvl="1">
      <w:start w:val="1"/>
      <w:numFmt w:val="decimal"/>
      <w:lvlText w:val="18.%2"/>
      <w:lvlJc w:val="left"/>
      <w:pPr>
        <w:tabs>
          <w:tab w:val="num" w:pos="1425"/>
        </w:tabs>
        <w:ind w:left="1425"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D0A0C05"/>
    <w:multiLevelType w:val="multilevel"/>
    <w:tmpl w:val="1234D842"/>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1"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32" w15:restartNumberingAfterBreak="0">
    <w:nsid w:val="63447665"/>
    <w:multiLevelType w:val="hybridMultilevel"/>
    <w:tmpl w:val="D0667E7C"/>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3"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5"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6" w15:restartNumberingAfterBreak="0">
    <w:nsid w:val="6A922BE3"/>
    <w:multiLevelType w:val="multilevel"/>
    <w:tmpl w:val="ED5EB1C2"/>
    <w:lvl w:ilvl="0">
      <w:start w:val="17"/>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7"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2"/>
  </w:num>
  <w:num w:numId="12" w16cid:durableId="66075868">
    <w:abstractNumId w:val="16"/>
  </w:num>
  <w:num w:numId="13" w16cid:durableId="1731222459">
    <w:abstractNumId w:val="34"/>
  </w:num>
  <w:num w:numId="14" w16cid:durableId="513422838">
    <w:abstractNumId w:val="19"/>
  </w:num>
  <w:num w:numId="15" w16cid:durableId="118761582">
    <w:abstractNumId w:val="25"/>
  </w:num>
  <w:num w:numId="16" w16cid:durableId="678510378">
    <w:abstractNumId w:val="17"/>
  </w:num>
  <w:num w:numId="17" w16cid:durableId="8412383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7"/>
  </w:num>
  <w:num w:numId="19" w16cid:durableId="1629967485">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32"/>
  </w:num>
  <w:num w:numId="21" w16cid:durableId="1456018862">
    <w:abstractNumId w:val="38"/>
  </w:num>
  <w:num w:numId="22" w16cid:durableId="1574654502">
    <w:abstractNumId w:val="26"/>
  </w:num>
  <w:num w:numId="23" w16cid:durableId="1133913349">
    <w:abstractNumId w:val="35"/>
  </w:num>
  <w:num w:numId="24" w16cid:durableId="709457716">
    <w:abstractNumId w:val="20"/>
  </w:num>
  <w:num w:numId="25" w16cid:durableId="996419523">
    <w:abstractNumId w:val="28"/>
  </w:num>
  <w:num w:numId="26" w16cid:durableId="370690656">
    <w:abstractNumId w:val="12"/>
  </w:num>
  <w:num w:numId="27" w16cid:durableId="1866555498">
    <w:abstractNumId w:val="10"/>
  </w:num>
  <w:num w:numId="28" w16cid:durableId="1704742955">
    <w:abstractNumId w:val="13"/>
  </w:num>
  <w:num w:numId="29" w16cid:durableId="281814656">
    <w:abstractNumId w:val="29"/>
  </w:num>
  <w:num w:numId="30" w16cid:durableId="1281650699">
    <w:abstractNumId w:val="21"/>
  </w:num>
  <w:num w:numId="31" w16cid:durableId="262886939">
    <w:abstractNumId w:val="15"/>
  </w:num>
  <w:num w:numId="32" w16cid:durableId="1593395294">
    <w:abstractNumId w:val="31"/>
  </w:num>
  <w:num w:numId="33" w16cid:durableId="1310937844">
    <w:abstractNumId w:val="24"/>
  </w:num>
  <w:num w:numId="34" w16cid:durableId="1487552202">
    <w:abstractNumId w:val="14"/>
  </w:num>
  <w:num w:numId="35" w16cid:durableId="177236179">
    <w:abstractNumId w:val="23"/>
  </w:num>
  <w:num w:numId="36" w16cid:durableId="930509469">
    <w:abstractNumId w:val="33"/>
  </w:num>
  <w:num w:numId="37" w16cid:durableId="1253975223">
    <w:abstractNumId w:val="30"/>
  </w:num>
  <w:num w:numId="38" w16cid:durableId="1208642498">
    <w:abstractNumId w:val="11"/>
  </w:num>
  <w:num w:numId="39" w16cid:durableId="959726246">
    <w:abstractNumId w:val="18"/>
  </w:num>
  <w:num w:numId="40" w16cid:durableId="780958116">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gutterAtTop/>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4D"/>
    <w:rsid w:val="00000394"/>
    <w:rsid w:val="00000407"/>
    <w:rsid w:val="0000049E"/>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9F1"/>
    <w:rsid w:val="00001CD4"/>
    <w:rsid w:val="00001D78"/>
    <w:rsid w:val="00001E00"/>
    <w:rsid w:val="00001F4D"/>
    <w:rsid w:val="00001F4F"/>
    <w:rsid w:val="00001F64"/>
    <w:rsid w:val="00001FEB"/>
    <w:rsid w:val="00002050"/>
    <w:rsid w:val="00002185"/>
    <w:rsid w:val="000021D5"/>
    <w:rsid w:val="00002511"/>
    <w:rsid w:val="00002553"/>
    <w:rsid w:val="00002572"/>
    <w:rsid w:val="00002593"/>
    <w:rsid w:val="000025F5"/>
    <w:rsid w:val="000025FE"/>
    <w:rsid w:val="00002680"/>
    <w:rsid w:val="0000271B"/>
    <w:rsid w:val="0000279E"/>
    <w:rsid w:val="000028F8"/>
    <w:rsid w:val="0000295E"/>
    <w:rsid w:val="00002BE9"/>
    <w:rsid w:val="00002E10"/>
    <w:rsid w:val="00002F1E"/>
    <w:rsid w:val="0000303F"/>
    <w:rsid w:val="00003227"/>
    <w:rsid w:val="00003367"/>
    <w:rsid w:val="0000348D"/>
    <w:rsid w:val="00003569"/>
    <w:rsid w:val="000036BA"/>
    <w:rsid w:val="00003723"/>
    <w:rsid w:val="00003752"/>
    <w:rsid w:val="000038AD"/>
    <w:rsid w:val="000038C4"/>
    <w:rsid w:val="000038C8"/>
    <w:rsid w:val="00003ABC"/>
    <w:rsid w:val="00003BFA"/>
    <w:rsid w:val="00003C11"/>
    <w:rsid w:val="00003C3A"/>
    <w:rsid w:val="00003C49"/>
    <w:rsid w:val="00003D82"/>
    <w:rsid w:val="00003E20"/>
    <w:rsid w:val="00003FA8"/>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D1B"/>
    <w:rsid w:val="00004D44"/>
    <w:rsid w:val="00004EA1"/>
    <w:rsid w:val="00004FDB"/>
    <w:rsid w:val="000051E4"/>
    <w:rsid w:val="00005368"/>
    <w:rsid w:val="00005384"/>
    <w:rsid w:val="00005490"/>
    <w:rsid w:val="00005636"/>
    <w:rsid w:val="0000567E"/>
    <w:rsid w:val="00005864"/>
    <w:rsid w:val="00005876"/>
    <w:rsid w:val="0000588D"/>
    <w:rsid w:val="00005895"/>
    <w:rsid w:val="00005A19"/>
    <w:rsid w:val="00005A7F"/>
    <w:rsid w:val="00005ADB"/>
    <w:rsid w:val="00005BA7"/>
    <w:rsid w:val="00005BAF"/>
    <w:rsid w:val="00005BEB"/>
    <w:rsid w:val="00005CAD"/>
    <w:rsid w:val="00005CBD"/>
    <w:rsid w:val="00005F13"/>
    <w:rsid w:val="00005F69"/>
    <w:rsid w:val="00005F6E"/>
    <w:rsid w:val="00005FB8"/>
    <w:rsid w:val="00006012"/>
    <w:rsid w:val="000060E8"/>
    <w:rsid w:val="00006370"/>
    <w:rsid w:val="000064DA"/>
    <w:rsid w:val="00006530"/>
    <w:rsid w:val="00006580"/>
    <w:rsid w:val="000065EB"/>
    <w:rsid w:val="000067AE"/>
    <w:rsid w:val="000067B7"/>
    <w:rsid w:val="000069A8"/>
    <w:rsid w:val="00006A09"/>
    <w:rsid w:val="00006D98"/>
    <w:rsid w:val="00006E38"/>
    <w:rsid w:val="00006E43"/>
    <w:rsid w:val="00006F39"/>
    <w:rsid w:val="0000733C"/>
    <w:rsid w:val="0000761A"/>
    <w:rsid w:val="0000766E"/>
    <w:rsid w:val="0000771F"/>
    <w:rsid w:val="0000773B"/>
    <w:rsid w:val="00007782"/>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1F44"/>
    <w:rsid w:val="00011FFE"/>
    <w:rsid w:val="00012116"/>
    <w:rsid w:val="00012123"/>
    <w:rsid w:val="000121C6"/>
    <w:rsid w:val="00012217"/>
    <w:rsid w:val="0001239B"/>
    <w:rsid w:val="000123BD"/>
    <w:rsid w:val="00012421"/>
    <w:rsid w:val="00012502"/>
    <w:rsid w:val="00012644"/>
    <w:rsid w:val="0001268D"/>
    <w:rsid w:val="00012812"/>
    <w:rsid w:val="00012824"/>
    <w:rsid w:val="000128A6"/>
    <w:rsid w:val="00012A37"/>
    <w:rsid w:val="00012C33"/>
    <w:rsid w:val="0001316C"/>
    <w:rsid w:val="00013207"/>
    <w:rsid w:val="00013311"/>
    <w:rsid w:val="0001338E"/>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66"/>
    <w:rsid w:val="0001619B"/>
    <w:rsid w:val="000161AD"/>
    <w:rsid w:val="0001623A"/>
    <w:rsid w:val="00016273"/>
    <w:rsid w:val="0001641C"/>
    <w:rsid w:val="00016488"/>
    <w:rsid w:val="00016A08"/>
    <w:rsid w:val="00016AC2"/>
    <w:rsid w:val="00016AF6"/>
    <w:rsid w:val="00016B50"/>
    <w:rsid w:val="00016B57"/>
    <w:rsid w:val="00016BCD"/>
    <w:rsid w:val="00016BE7"/>
    <w:rsid w:val="00016C30"/>
    <w:rsid w:val="00016FD1"/>
    <w:rsid w:val="000173C9"/>
    <w:rsid w:val="000173DC"/>
    <w:rsid w:val="000173F0"/>
    <w:rsid w:val="00017475"/>
    <w:rsid w:val="00017537"/>
    <w:rsid w:val="00017608"/>
    <w:rsid w:val="000176DC"/>
    <w:rsid w:val="000177CA"/>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13"/>
    <w:rsid w:val="000214A8"/>
    <w:rsid w:val="000215BA"/>
    <w:rsid w:val="000216A0"/>
    <w:rsid w:val="00021726"/>
    <w:rsid w:val="000217B1"/>
    <w:rsid w:val="000218C8"/>
    <w:rsid w:val="00021A28"/>
    <w:rsid w:val="00021A76"/>
    <w:rsid w:val="00021C57"/>
    <w:rsid w:val="00021C59"/>
    <w:rsid w:val="00021C83"/>
    <w:rsid w:val="00021CCE"/>
    <w:rsid w:val="00021D1E"/>
    <w:rsid w:val="00021D2B"/>
    <w:rsid w:val="00021EAD"/>
    <w:rsid w:val="0002207E"/>
    <w:rsid w:val="000220FF"/>
    <w:rsid w:val="00022116"/>
    <w:rsid w:val="00022276"/>
    <w:rsid w:val="00022351"/>
    <w:rsid w:val="000223AA"/>
    <w:rsid w:val="00022537"/>
    <w:rsid w:val="00022553"/>
    <w:rsid w:val="00022659"/>
    <w:rsid w:val="00022670"/>
    <w:rsid w:val="00022697"/>
    <w:rsid w:val="00022751"/>
    <w:rsid w:val="00022774"/>
    <w:rsid w:val="00022792"/>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4A5"/>
    <w:rsid w:val="00023508"/>
    <w:rsid w:val="00023546"/>
    <w:rsid w:val="00023709"/>
    <w:rsid w:val="000237B1"/>
    <w:rsid w:val="00023845"/>
    <w:rsid w:val="00023A52"/>
    <w:rsid w:val="00023B2D"/>
    <w:rsid w:val="00023B7A"/>
    <w:rsid w:val="00023BA8"/>
    <w:rsid w:val="00023D26"/>
    <w:rsid w:val="00023D82"/>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CF"/>
    <w:rsid w:val="0002515A"/>
    <w:rsid w:val="000251A8"/>
    <w:rsid w:val="00025231"/>
    <w:rsid w:val="000252AC"/>
    <w:rsid w:val="000252D7"/>
    <w:rsid w:val="0002530C"/>
    <w:rsid w:val="0002532E"/>
    <w:rsid w:val="00025351"/>
    <w:rsid w:val="000253D9"/>
    <w:rsid w:val="00025562"/>
    <w:rsid w:val="000257E8"/>
    <w:rsid w:val="00025A40"/>
    <w:rsid w:val="00025A82"/>
    <w:rsid w:val="00025A91"/>
    <w:rsid w:val="00025ABF"/>
    <w:rsid w:val="00025AC2"/>
    <w:rsid w:val="00025B31"/>
    <w:rsid w:val="00025BF6"/>
    <w:rsid w:val="00025C03"/>
    <w:rsid w:val="00025CC4"/>
    <w:rsid w:val="00025D90"/>
    <w:rsid w:val="00025D97"/>
    <w:rsid w:val="00025E57"/>
    <w:rsid w:val="00025F93"/>
    <w:rsid w:val="00026064"/>
    <w:rsid w:val="00026118"/>
    <w:rsid w:val="0002617F"/>
    <w:rsid w:val="0002645C"/>
    <w:rsid w:val="0002648A"/>
    <w:rsid w:val="00026555"/>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DF4"/>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C94"/>
    <w:rsid w:val="00030ED2"/>
    <w:rsid w:val="00030FEF"/>
    <w:rsid w:val="00031099"/>
    <w:rsid w:val="00031225"/>
    <w:rsid w:val="00031229"/>
    <w:rsid w:val="000312D8"/>
    <w:rsid w:val="0003143E"/>
    <w:rsid w:val="00031515"/>
    <w:rsid w:val="000316BE"/>
    <w:rsid w:val="0003180D"/>
    <w:rsid w:val="00031865"/>
    <w:rsid w:val="00031902"/>
    <w:rsid w:val="00031A92"/>
    <w:rsid w:val="00031B41"/>
    <w:rsid w:val="00031B7C"/>
    <w:rsid w:val="00031B88"/>
    <w:rsid w:val="00031D1D"/>
    <w:rsid w:val="00031D2A"/>
    <w:rsid w:val="00031E1A"/>
    <w:rsid w:val="00031E21"/>
    <w:rsid w:val="00031EC7"/>
    <w:rsid w:val="00031F18"/>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9C"/>
    <w:rsid w:val="00032FB2"/>
    <w:rsid w:val="000330FF"/>
    <w:rsid w:val="00033126"/>
    <w:rsid w:val="00033304"/>
    <w:rsid w:val="00033380"/>
    <w:rsid w:val="0003339E"/>
    <w:rsid w:val="000334E1"/>
    <w:rsid w:val="000336D6"/>
    <w:rsid w:val="00033B32"/>
    <w:rsid w:val="00033BDE"/>
    <w:rsid w:val="00033C3F"/>
    <w:rsid w:val="00033C65"/>
    <w:rsid w:val="00033C6E"/>
    <w:rsid w:val="00033D31"/>
    <w:rsid w:val="00033D41"/>
    <w:rsid w:val="00033DD6"/>
    <w:rsid w:val="00033FF5"/>
    <w:rsid w:val="0003430F"/>
    <w:rsid w:val="000343B7"/>
    <w:rsid w:val="00034461"/>
    <w:rsid w:val="000344AC"/>
    <w:rsid w:val="000344FA"/>
    <w:rsid w:val="00034507"/>
    <w:rsid w:val="0003477A"/>
    <w:rsid w:val="000347B2"/>
    <w:rsid w:val="000347DE"/>
    <w:rsid w:val="00034828"/>
    <w:rsid w:val="000348BE"/>
    <w:rsid w:val="0003493E"/>
    <w:rsid w:val="00034983"/>
    <w:rsid w:val="000349EB"/>
    <w:rsid w:val="00034A40"/>
    <w:rsid w:val="00034A7A"/>
    <w:rsid w:val="00034AAB"/>
    <w:rsid w:val="00034AEA"/>
    <w:rsid w:val="00034B77"/>
    <w:rsid w:val="00034C21"/>
    <w:rsid w:val="00034C2B"/>
    <w:rsid w:val="00034C4F"/>
    <w:rsid w:val="00034D02"/>
    <w:rsid w:val="00034DAD"/>
    <w:rsid w:val="00034E45"/>
    <w:rsid w:val="00034E7D"/>
    <w:rsid w:val="00034E7E"/>
    <w:rsid w:val="00034F98"/>
    <w:rsid w:val="00035022"/>
    <w:rsid w:val="00035093"/>
    <w:rsid w:val="000351C4"/>
    <w:rsid w:val="000351F1"/>
    <w:rsid w:val="00035229"/>
    <w:rsid w:val="0003527C"/>
    <w:rsid w:val="000353BD"/>
    <w:rsid w:val="0003570E"/>
    <w:rsid w:val="00035884"/>
    <w:rsid w:val="0003595D"/>
    <w:rsid w:val="00035984"/>
    <w:rsid w:val="000359D5"/>
    <w:rsid w:val="00035A39"/>
    <w:rsid w:val="00035ACC"/>
    <w:rsid w:val="00035AFE"/>
    <w:rsid w:val="00035BBF"/>
    <w:rsid w:val="00035BEA"/>
    <w:rsid w:val="00035C98"/>
    <w:rsid w:val="00035CEC"/>
    <w:rsid w:val="00035DB9"/>
    <w:rsid w:val="00035DF0"/>
    <w:rsid w:val="00035E1F"/>
    <w:rsid w:val="00035E67"/>
    <w:rsid w:val="00035EAB"/>
    <w:rsid w:val="0003605F"/>
    <w:rsid w:val="0003622F"/>
    <w:rsid w:val="00036301"/>
    <w:rsid w:val="00036318"/>
    <w:rsid w:val="000364B3"/>
    <w:rsid w:val="00036563"/>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E0"/>
    <w:rsid w:val="00037899"/>
    <w:rsid w:val="000379F6"/>
    <w:rsid w:val="00037A1D"/>
    <w:rsid w:val="00037A28"/>
    <w:rsid w:val="00037AF4"/>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4C"/>
    <w:rsid w:val="00041073"/>
    <w:rsid w:val="00041192"/>
    <w:rsid w:val="000413A7"/>
    <w:rsid w:val="000414D8"/>
    <w:rsid w:val="0004154A"/>
    <w:rsid w:val="00041572"/>
    <w:rsid w:val="000417B8"/>
    <w:rsid w:val="000417F9"/>
    <w:rsid w:val="0004189B"/>
    <w:rsid w:val="000418A6"/>
    <w:rsid w:val="000418D6"/>
    <w:rsid w:val="00041932"/>
    <w:rsid w:val="00041AB5"/>
    <w:rsid w:val="00041C10"/>
    <w:rsid w:val="00041C40"/>
    <w:rsid w:val="00041C65"/>
    <w:rsid w:val="00041D89"/>
    <w:rsid w:val="00041E85"/>
    <w:rsid w:val="00041F3F"/>
    <w:rsid w:val="0004205E"/>
    <w:rsid w:val="0004243E"/>
    <w:rsid w:val="000424CE"/>
    <w:rsid w:val="0004255A"/>
    <w:rsid w:val="000426E8"/>
    <w:rsid w:val="00042976"/>
    <w:rsid w:val="00042A45"/>
    <w:rsid w:val="00042AF7"/>
    <w:rsid w:val="00042CC9"/>
    <w:rsid w:val="00042CFA"/>
    <w:rsid w:val="00042D25"/>
    <w:rsid w:val="00042DA7"/>
    <w:rsid w:val="00042DAB"/>
    <w:rsid w:val="00042E56"/>
    <w:rsid w:val="00042FE3"/>
    <w:rsid w:val="00043074"/>
    <w:rsid w:val="000430A2"/>
    <w:rsid w:val="000430C3"/>
    <w:rsid w:val="000430C9"/>
    <w:rsid w:val="0004323B"/>
    <w:rsid w:val="00043294"/>
    <w:rsid w:val="000432D5"/>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BAE"/>
    <w:rsid w:val="00044C3F"/>
    <w:rsid w:val="00044E1A"/>
    <w:rsid w:val="00044E94"/>
    <w:rsid w:val="00045016"/>
    <w:rsid w:val="0004506E"/>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B61"/>
    <w:rsid w:val="00046D12"/>
    <w:rsid w:val="00046D64"/>
    <w:rsid w:val="00046E6A"/>
    <w:rsid w:val="00046E7F"/>
    <w:rsid w:val="00046ED8"/>
    <w:rsid w:val="00046FE1"/>
    <w:rsid w:val="00047057"/>
    <w:rsid w:val="000471FD"/>
    <w:rsid w:val="00047430"/>
    <w:rsid w:val="00047621"/>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46"/>
    <w:rsid w:val="00050DB5"/>
    <w:rsid w:val="00050DCB"/>
    <w:rsid w:val="00050DDC"/>
    <w:rsid w:val="00050F87"/>
    <w:rsid w:val="00050F99"/>
    <w:rsid w:val="00050FD0"/>
    <w:rsid w:val="000511A3"/>
    <w:rsid w:val="000511B5"/>
    <w:rsid w:val="00051349"/>
    <w:rsid w:val="00051395"/>
    <w:rsid w:val="00051473"/>
    <w:rsid w:val="0005159A"/>
    <w:rsid w:val="000517AF"/>
    <w:rsid w:val="00051830"/>
    <w:rsid w:val="00051913"/>
    <w:rsid w:val="000519B2"/>
    <w:rsid w:val="00051AAF"/>
    <w:rsid w:val="00051ABF"/>
    <w:rsid w:val="00051AF6"/>
    <w:rsid w:val="00051B06"/>
    <w:rsid w:val="00051B3D"/>
    <w:rsid w:val="00051B9B"/>
    <w:rsid w:val="00051BE4"/>
    <w:rsid w:val="00051DF9"/>
    <w:rsid w:val="00051EED"/>
    <w:rsid w:val="00051F38"/>
    <w:rsid w:val="00052018"/>
    <w:rsid w:val="000520F1"/>
    <w:rsid w:val="00052151"/>
    <w:rsid w:val="000521EB"/>
    <w:rsid w:val="000522D7"/>
    <w:rsid w:val="0005240E"/>
    <w:rsid w:val="00052453"/>
    <w:rsid w:val="0005248E"/>
    <w:rsid w:val="00052730"/>
    <w:rsid w:val="00052801"/>
    <w:rsid w:val="0005285B"/>
    <w:rsid w:val="00052BAA"/>
    <w:rsid w:val="00052D62"/>
    <w:rsid w:val="00052DE4"/>
    <w:rsid w:val="00053001"/>
    <w:rsid w:val="000530AA"/>
    <w:rsid w:val="00053312"/>
    <w:rsid w:val="00053322"/>
    <w:rsid w:val="00053435"/>
    <w:rsid w:val="00053517"/>
    <w:rsid w:val="000535BA"/>
    <w:rsid w:val="00053681"/>
    <w:rsid w:val="00053758"/>
    <w:rsid w:val="000537D8"/>
    <w:rsid w:val="0005387C"/>
    <w:rsid w:val="00053955"/>
    <w:rsid w:val="00053A45"/>
    <w:rsid w:val="00053ADA"/>
    <w:rsid w:val="00053C04"/>
    <w:rsid w:val="00053D9E"/>
    <w:rsid w:val="00053DD3"/>
    <w:rsid w:val="00053F20"/>
    <w:rsid w:val="00054008"/>
    <w:rsid w:val="00054048"/>
    <w:rsid w:val="00054221"/>
    <w:rsid w:val="0005427A"/>
    <w:rsid w:val="000542AD"/>
    <w:rsid w:val="000542EF"/>
    <w:rsid w:val="00054325"/>
    <w:rsid w:val="000543A8"/>
    <w:rsid w:val="000543FC"/>
    <w:rsid w:val="0005441C"/>
    <w:rsid w:val="00054497"/>
    <w:rsid w:val="00054511"/>
    <w:rsid w:val="00054763"/>
    <w:rsid w:val="00054882"/>
    <w:rsid w:val="00054AAA"/>
    <w:rsid w:val="00054B47"/>
    <w:rsid w:val="00054C34"/>
    <w:rsid w:val="00054E90"/>
    <w:rsid w:val="00054F87"/>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CE5"/>
    <w:rsid w:val="00055DA5"/>
    <w:rsid w:val="00055DD6"/>
    <w:rsid w:val="00055EB1"/>
    <w:rsid w:val="00055F2E"/>
    <w:rsid w:val="000561AE"/>
    <w:rsid w:val="000561BC"/>
    <w:rsid w:val="000562EF"/>
    <w:rsid w:val="000563B3"/>
    <w:rsid w:val="00056458"/>
    <w:rsid w:val="000564C6"/>
    <w:rsid w:val="0005674D"/>
    <w:rsid w:val="000568EB"/>
    <w:rsid w:val="000568FC"/>
    <w:rsid w:val="00056987"/>
    <w:rsid w:val="00056C12"/>
    <w:rsid w:val="00056C76"/>
    <w:rsid w:val="00056CF3"/>
    <w:rsid w:val="00056F4F"/>
    <w:rsid w:val="0005705C"/>
    <w:rsid w:val="000570A0"/>
    <w:rsid w:val="000570E1"/>
    <w:rsid w:val="0005711F"/>
    <w:rsid w:val="00057195"/>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69E"/>
    <w:rsid w:val="000606B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12A"/>
    <w:rsid w:val="000613D1"/>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9DA"/>
    <w:rsid w:val="00062A53"/>
    <w:rsid w:val="00062ABF"/>
    <w:rsid w:val="00062B66"/>
    <w:rsid w:val="00062BC9"/>
    <w:rsid w:val="00062BD7"/>
    <w:rsid w:val="00062C16"/>
    <w:rsid w:val="00062C46"/>
    <w:rsid w:val="00062CB9"/>
    <w:rsid w:val="00062D3F"/>
    <w:rsid w:val="00062DD9"/>
    <w:rsid w:val="00062F4A"/>
    <w:rsid w:val="0006302F"/>
    <w:rsid w:val="0006315B"/>
    <w:rsid w:val="0006321F"/>
    <w:rsid w:val="00063264"/>
    <w:rsid w:val="00063311"/>
    <w:rsid w:val="00063711"/>
    <w:rsid w:val="0006382D"/>
    <w:rsid w:val="000638C2"/>
    <w:rsid w:val="00063A9D"/>
    <w:rsid w:val="00063B8C"/>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B1D"/>
    <w:rsid w:val="00064C97"/>
    <w:rsid w:val="00064D74"/>
    <w:rsid w:val="00064FCA"/>
    <w:rsid w:val="0006500C"/>
    <w:rsid w:val="0006506B"/>
    <w:rsid w:val="000650C0"/>
    <w:rsid w:val="000650C9"/>
    <w:rsid w:val="00065232"/>
    <w:rsid w:val="00065261"/>
    <w:rsid w:val="0006550A"/>
    <w:rsid w:val="0006552F"/>
    <w:rsid w:val="000657FF"/>
    <w:rsid w:val="000658A8"/>
    <w:rsid w:val="00065A6D"/>
    <w:rsid w:val="00065A7B"/>
    <w:rsid w:val="00065F70"/>
    <w:rsid w:val="000661B7"/>
    <w:rsid w:val="00066221"/>
    <w:rsid w:val="000662A8"/>
    <w:rsid w:val="00066381"/>
    <w:rsid w:val="00066478"/>
    <w:rsid w:val="00066591"/>
    <w:rsid w:val="00066625"/>
    <w:rsid w:val="000666D9"/>
    <w:rsid w:val="000666E6"/>
    <w:rsid w:val="00066823"/>
    <w:rsid w:val="00066855"/>
    <w:rsid w:val="00066899"/>
    <w:rsid w:val="000668DD"/>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C98"/>
    <w:rsid w:val="00067DB5"/>
    <w:rsid w:val="00067E11"/>
    <w:rsid w:val="00067E7C"/>
    <w:rsid w:val="00067EBC"/>
    <w:rsid w:val="00067F11"/>
    <w:rsid w:val="00067F77"/>
    <w:rsid w:val="00070019"/>
    <w:rsid w:val="000701B0"/>
    <w:rsid w:val="00070281"/>
    <w:rsid w:val="0007029B"/>
    <w:rsid w:val="000702C8"/>
    <w:rsid w:val="0007044D"/>
    <w:rsid w:val="00070502"/>
    <w:rsid w:val="00070616"/>
    <w:rsid w:val="00070664"/>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98"/>
    <w:rsid w:val="000715D4"/>
    <w:rsid w:val="000715F2"/>
    <w:rsid w:val="000716AB"/>
    <w:rsid w:val="000717D0"/>
    <w:rsid w:val="0007198F"/>
    <w:rsid w:val="00071A9E"/>
    <w:rsid w:val="00071B92"/>
    <w:rsid w:val="00071D95"/>
    <w:rsid w:val="00071E27"/>
    <w:rsid w:val="00071F2A"/>
    <w:rsid w:val="00071F83"/>
    <w:rsid w:val="00072424"/>
    <w:rsid w:val="00072868"/>
    <w:rsid w:val="000728A1"/>
    <w:rsid w:val="000728F9"/>
    <w:rsid w:val="00072997"/>
    <w:rsid w:val="000729AE"/>
    <w:rsid w:val="00072A09"/>
    <w:rsid w:val="00072A8B"/>
    <w:rsid w:val="00072C1B"/>
    <w:rsid w:val="00072CC2"/>
    <w:rsid w:val="00072D66"/>
    <w:rsid w:val="00072E16"/>
    <w:rsid w:val="00072E19"/>
    <w:rsid w:val="00072E61"/>
    <w:rsid w:val="0007301E"/>
    <w:rsid w:val="00073040"/>
    <w:rsid w:val="0007305D"/>
    <w:rsid w:val="000730BF"/>
    <w:rsid w:val="000730E4"/>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C6"/>
    <w:rsid w:val="00073CEA"/>
    <w:rsid w:val="00073DA5"/>
    <w:rsid w:val="00073DD4"/>
    <w:rsid w:val="00073E41"/>
    <w:rsid w:val="00073F6D"/>
    <w:rsid w:val="00074025"/>
    <w:rsid w:val="00074054"/>
    <w:rsid w:val="000740CE"/>
    <w:rsid w:val="0007411B"/>
    <w:rsid w:val="000742D2"/>
    <w:rsid w:val="0007442C"/>
    <w:rsid w:val="00074525"/>
    <w:rsid w:val="000746AB"/>
    <w:rsid w:val="000746F8"/>
    <w:rsid w:val="00074745"/>
    <w:rsid w:val="00074773"/>
    <w:rsid w:val="000747D1"/>
    <w:rsid w:val="000747D4"/>
    <w:rsid w:val="00074903"/>
    <w:rsid w:val="000749B0"/>
    <w:rsid w:val="00074B6A"/>
    <w:rsid w:val="00074B7A"/>
    <w:rsid w:val="00074BFA"/>
    <w:rsid w:val="00074CB5"/>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50E"/>
    <w:rsid w:val="00077522"/>
    <w:rsid w:val="000776C2"/>
    <w:rsid w:val="000776DC"/>
    <w:rsid w:val="0007778F"/>
    <w:rsid w:val="000777B2"/>
    <w:rsid w:val="00077985"/>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9EB"/>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D98"/>
    <w:rsid w:val="00081E48"/>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17"/>
    <w:rsid w:val="00082D5A"/>
    <w:rsid w:val="00082FC6"/>
    <w:rsid w:val="000831FE"/>
    <w:rsid w:val="000832C1"/>
    <w:rsid w:val="000832DC"/>
    <w:rsid w:val="000833C0"/>
    <w:rsid w:val="0008341A"/>
    <w:rsid w:val="000835A3"/>
    <w:rsid w:val="000835CB"/>
    <w:rsid w:val="0008364A"/>
    <w:rsid w:val="0008383E"/>
    <w:rsid w:val="0008384A"/>
    <w:rsid w:val="000839A6"/>
    <w:rsid w:val="00083A15"/>
    <w:rsid w:val="00083B3E"/>
    <w:rsid w:val="00083BF4"/>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1DB"/>
    <w:rsid w:val="00085248"/>
    <w:rsid w:val="00085308"/>
    <w:rsid w:val="00085314"/>
    <w:rsid w:val="0008531B"/>
    <w:rsid w:val="00085459"/>
    <w:rsid w:val="0008549E"/>
    <w:rsid w:val="000855C6"/>
    <w:rsid w:val="0008569A"/>
    <w:rsid w:val="000856C5"/>
    <w:rsid w:val="00085803"/>
    <w:rsid w:val="00085938"/>
    <w:rsid w:val="000859B6"/>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5D"/>
    <w:rsid w:val="00086760"/>
    <w:rsid w:val="00086793"/>
    <w:rsid w:val="00086823"/>
    <w:rsid w:val="00086972"/>
    <w:rsid w:val="000869CB"/>
    <w:rsid w:val="00086AFB"/>
    <w:rsid w:val="00086B3B"/>
    <w:rsid w:val="00086B87"/>
    <w:rsid w:val="00086C44"/>
    <w:rsid w:val="00086D1E"/>
    <w:rsid w:val="00086E1F"/>
    <w:rsid w:val="00086EE8"/>
    <w:rsid w:val="00086F04"/>
    <w:rsid w:val="00086F65"/>
    <w:rsid w:val="00086FC6"/>
    <w:rsid w:val="00087033"/>
    <w:rsid w:val="00087213"/>
    <w:rsid w:val="00087288"/>
    <w:rsid w:val="00087340"/>
    <w:rsid w:val="000873D3"/>
    <w:rsid w:val="000873EF"/>
    <w:rsid w:val="00087410"/>
    <w:rsid w:val="0008748E"/>
    <w:rsid w:val="000876F1"/>
    <w:rsid w:val="00087899"/>
    <w:rsid w:val="00087A0F"/>
    <w:rsid w:val="00087A39"/>
    <w:rsid w:val="00087BF1"/>
    <w:rsid w:val="00087C35"/>
    <w:rsid w:val="00087F21"/>
    <w:rsid w:val="0009000C"/>
    <w:rsid w:val="0009009A"/>
    <w:rsid w:val="000900DB"/>
    <w:rsid w:val="000900E5"/>
    <w:rsid w:val="00090118"/>
    <w:rsid w:val="0009015B"/>
    <w:rsid w:val="0009016D"/>
    <w:rsid w:val="00090218"/>
    <w:rsid w:val="0009027D"/>
    <w:rsid w:val="0009038D"/>
    <w:rsid w:val="00090492"/>
    <w:rsid w:val="00090578"/>
    <w:rsid w:val="000905A6"/>
    <w:rsid w:val="00090718"/>
    <w:rsid w:val="0009075F"/>
    <w:rsid w:val="0009079C"/>
    <w:rsid w:val="00090996"/>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75"/>
    <w:rsid w:val="00091DA4"/>
    <w:rsid w:val="00091E4C"/>
    <w:rsid w:val="00091EBB"/>
    <w:rsid w:val="00092321"/>
    <w:rsid w:val="0009238A"/>
    <w:rsid w:val="000924CF"/>
    <w:rsid w:val="00092646"/>
    <w:rsid w:val="00092687"/>
    <w:rsid w:val="000926D9"/>
    <w:rsid w:val="000927AD"/>
    <w:rsid w:val="00092868"/>
    <w:rsid w:val="0009295F"/>
    <w:rsid w:val="000929FB"/>
    <w:rsid w:val="00092BD6"/>
    <w:rsid w:val="00092D92"/>
    <w:rsid w:val="00093102"/>
    <w:rsid w:val="00093105"/>
    <w:rsid w:val="000931FB"/>
    <w:rsid w:val="0009326C"/>
    <w:rsid w:val="000933BA"/>
    <w:rsid w:val="000933FD"/>
    <w:rsid w:val="00093585"/>
    <w:rsid w:val="00093649"/>
    <w:rsid w:val="00093667"/>
    <w:rsid w:val="000936B6"/>
    <w:rsid w:val="000936F1"/>
    <w:rsid w:val="00093718"/>
    <w:rsid w:val="00093909"/>
    <w:rsid w:val="0009393E"/>
    <w:rsid w:val="00093A8D"/>
    <w:rsid w:val="00093CD2"/>
    <w:rsid w:val="00093DDF"/>
    <w:rsid w:val="00093E5C"/>
    <w:rsid w:val="00093E60"/>
    <w:rsid w:val="00094057"/>
    <w:rsid w:val="000944BA"/>
    <w:rsid w:val="00094532"/>
    <w:rsid w:val="00094547"/>
    <w:rsid w:val="00094572"/>
    <w:rsid w:val="00094577"/>
    <w:rsid w:val="0009457B"/>
    <w:rsid w:val="000946AD"/>
    <w:rsid w:val="000947E9"/>
    <w:rsid w:val="0009489C"/>
    <w:rsid w:val="000949AD"/>
    <w:rsid w:val="00094A17"/>
    <w:rsid w:val="00094A79"/>
    <w:rsid w:val="00094ABA"/>
    <w:rsid w:val="00094AF6"/>
    <w:rsid w:val="00094B1B"/>
    <w:rsid w:val="00094C03"/>
    <w:rsid w:val="00094C18"/>
    <w:rsid w:val="00094F89"/>
    <w:rsid w:val="00095023"/>
    <w:rsid w:val="000950BD"/>
    <w:rsid w:val="000950DD"/>
    <w:rsid w:val="00095138"/>
    <w:rsid w:val="0009515A"/>
    <w:rsid w:val="0009516D"/>
    <w:rsid w:val="00095262"/>
    <w:rsid w:val="00095292"/>
    <w:rsid w:val="00095346"/>
    <w:rsid w:val="00095376"/>
    <w:rsid w:val="000953BA"/>
    <w:rsid w:val="00095444"/>
    <w:rsid w:val="0009561E"/>
    <w:rsid w:val="0009567E"/>
    <w:rsid w:val="0009569D"/>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7F5"/>
    <w:rsid w:val="0009782F"/>
    <w:rsid w:val="00097A3E"/>
    <w:rsid w:val="00097C05"/>
    <w:rsid w:val="00097C2D"/>
    <w:rsid w:val="00097D8B"/>
    <w:rsid w:val="00097E1A"/>
    <w:rsid w:val="00097E7E"/>
    <w:rsid w:val="000A0036"/>
    <w:rsid w:val="000A0214"/>
    <w:rsid w:val="000A0333"/>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58D"/>
    <w:rsid w:val="000A15E2"/>
    <w:rsid w:val="000A17A2"/>
    <w:rsid w:val="000A17F9"/>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7E1"/>
    <w:rsid w:val="000A281D"/>
    <w:rsid w:val="000A299F"/>
    <w:rsid w:val="000A2EA1"/>
    <w:rsid w:val="000A2EAE"/>
    <w:rsid w:val="000A2F91"/>
    <w:rsid w:val="000A2FBF"/>
    <w:rsid w:val="000A3115"/>
    <w:rsid w:val="000A33D5"/>
    <w:rsid w:val="000A3452"/>
    <w:rsid w:val="000A34AB"/>
    <w:rsid w:val="000A34B2"/>
    <w:rsid w:val="000A34BD"/>
    <w:rsid w:val="000A36C3"/>
    <w:rsid w:val="000A36C8"/>
    <w:rsid w:val="000A37C8"/>
    <w:rsid w:val="000A38F0"/>
    <w:rsid w:val="000A390E"/>
    <w:rsid w:val="000A3A13"/>
    <w:rsid w:val="000A3A68"/>
    <w:rsid w:val="000A3B31"/>
    <w:rsid w:val="000A3B5F"/>
    <w:rsid w:val="000A3C1D"/>
    <w:rsid w:val="000A3CA7"/>
    <w:rsid w:val="000A3DD7"/>
    <w:rsid w:val="000A3F73"/>
    <w:rsid w:val="000A3F7C"/>
    <w:rsid w:val="000A410B"/>
    <w:rsid w:val="000A4716"/>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75D"/>
    <w:rsid w:val="000A578F"/>
    <w:rsid w:val="000A584F"/>
    <w:rsid w:val="000A5A3F"/>
    <w:rsid w:val="000A5D57"/>
    <w:rsid w:val="000A5E59"/>
    <w:rsid w:val="000A6054"/>
    <w:rsid w:val="000A6101"/>
    <w:rsid w:val="000A61AA"/>
    <w:rsid w:val="000A631A"/>
    <w:rsid w:val="000A6400"/>
    <w:rsid w:val="000A6476"/>
    <w:rsid w:val="000A64D0"/>
    <w:rsid w:val="000A64D2"/>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9C"/>
    <w:rsid w:val="000A73FE"/>
    <w:rsid w:val="000A7458"/>
    <w:rsid w:val="000A74EB"/>
    <w:rsid w:val="000A7501"/>
    <w:rsid w:val="000A754D"/>
    <w:rsid w:val="000A77AD"/>
    <w:rsid w:val="000A7A9F"/>
    <w:rsid w:val="000A7B39"/>
    <w:rsid w:val="000A7B99"/>
    <w:rsid w:val="000A7C2B"/>
    <w:rsid w:val="000A7CE4"/>
    <w:rsid w:val="000A7F94"/>
    <w:rsid w:val="000A7FE5"/>
    <w:rsid w:val="000B0103"/>
    <w:rsid w:val="000B0227"/>
    <w:rsid w:val="000B0279"/>
    <w:rsid w:val="000B034F"/>
    <w:rsid w:val="000B03DF"/>
    <w:rsid w:val="000B03E5"/>
    <w:rsid w:val="000B0404"/>
    <w:rsid w:val="000B0486"/>
    <w:rsid w:val="000B0762"/>
    <w:rsid w:val="000B081F"/>
    <w:rsid w:val="000B08EC"/>
    <w:rsid w:val="000B0BDE"/>
    <w:rsid w:val="000B0C5E"/>
    <w:rsid w:val="000B0E49"/>
    <w:rsid w:val="000B0EA6"/>
    <w:rsid w:val="000B0F56"/>
    <w:rsid w:val="000B0FA7"/>
    <w:rsid w:val="000B1046"/>
    <w:rsid w:val="000B1154"/>
    <w:rsid w:val="000B11B6"/>
    <w:rsid w:val="000B1284"/>
    <w:rsid w:val="000B12D5"/>
    <w:rsid w:val="000B13D4"/>
    <w:rsid w:val="000B13E6"/>
    <w:rsid w:val="000B1722"/>
    <w:rsid w:val="000B1735"/>
    <w:rsid w:val="000B182E"/>
    <w:rsid w:val="000B19E6"/>
    <w:rsid w:val="000B1B00"/>
    <w:rsid w:val="000B1B7D"/>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0"/>
    <w:rsid w:val="000B29C3"/>
    <w:rsid w:val="000B2A2D"/>
    <w:rsid w:val="000B2AD1"/>
    <w:rsid w:val="000B2D14"/>
    <w:rsid w:val="000B2E0F"/>
    <w:rsid w:val="000B2F60"/>
    <w:rsid w:val="000B2F67"/>
    <w:rsid w:val="000B2FD2"/>
    <w:rsid w:val="000B303C"/>
    <w:rsid w:val="000B3051"/>
    <w:rsid w:val="000B3164"/>
    <w:rsid w:val="000B31DF"/>
    <w:rsid w:val="000B32A1"/>
    <w:rsid w:val="000B338C"/>
    <w:rsid w:val="000B33D1"/>
    <w:rsid w:val="000B3524"/>
    <w:rsid w:val="000B37FD"/>
    <w:rsid w:val="000B3993"/>
    <w:rsid w:val="000B3B9A"/>
    <w:rsid w:val="000B3D07"/>
    <w:rsid w:val="000B3D4E"/>
    <w:rsid w:val="000B3DA7"/>
    <w:rsid w:val="000B406B"/>
    <w:rsid w:val="000B40D9"/>
    <w:rsid w:val="000B40F4"/>
    <w:rsid w:val="000B41BE"/>
    <w:rsid w:val="000B41E7"/>
    <w:rsid w:val="000B427F"/>
    <w:rsid w:val="000B44DD"/>
    <w:rsid w:val="000B4553"/>
    <w:rsid w:val="000B458E"/>
    <w:rsid w:val="000B4623"/>
    <w:rsid w:val="000B4696"/>
    <w:rsid w:val="000B489B"/>
    <w:rsid w:val="000B4906"/>
    <w:rsid w:val="000B4934"/>
    <w:rsid w:val="000B4A14"/>
    <w:rsid w:val="000B4A2C"/>
    <w:rsid w:val="000B4B85"/>
    <w:rsid w:val="000B4BA8"/>
    <w:rsid w:val="000B4F41"/>
    <w:rsid w:val="000B4FB7"/>
    <w:rsid w:val="000B507B"/>
    <w:rsid w:val="000B50E7"/>
    <w:rsid w:val="000B5260"/>
    <w:rsid w:val="000B5279"/>
    <w:rsid w:val="000B52DF"/>
    <w:rsid w:val="000B53E4"/>
    <w:rsid w:val="000B5436"/>
    <w:rsid w:val="000B545C"/>
    <w:rsid w:val="000B55E6"/>
    <w:rsid w:val="000B5728"/>
    <w:rsid w:val="000B57B3"/>
    <w:rsid w:val="000B57D4"/>
    <w:rsid w:val="000B583C"/>
    <w:rsid w:val="000B5C04"/>
    <w:rsid w:val="000B5F28"/>
    <w:rsid w:val="000B6041"/>
    <w:rsid w:val="000B605A"/>
    <w:rsid w:val="000B60B2"/>
    <w:rsid w:val="000B627C"/>
    <w:rsid w:val="000B633E"/>
    <w:rsid w:val="000B6386"/>
    <w:rsid w:val="000B6466"/>
    <w:rsid w:val="000B6496"/>
    <w:rsid w:val="000B64E7"/>
    <w:rsid w:val="000B65BD"/>
    <w:rsid w:val="000B66FA"/>
    <w:rsid w:val="000B67B8"/>
    <w:rsid w:val="000B6804"/>
    <w:rsid w:val="000B685F"/>
    <w:rsid w:val="000B68FF"/>
    <w:rsid w:val="000B6B8B"/>
    <w:rsid w:val="000B6C3A"/>
    <w:rsid w:val="000B6CD7"/>
    <w:rsid w:val="000B6EB9"/>
    <w:rsid w:val="000B6EE1"/>
    <w:rsid w:val="000B6F14"/>
    <w:rsid w:val="000B7040"/>
    <w:rsid w:val="000B7208"/>
    <w:rsid w:val="000B7331"/>
    <w:rsid w:val="000B7425"/>
    <w:rsid w:val="000B750D"/>
    <w:rsid w:val="000B751B"/>
    <w:rsid w:val="000B7655"/>
    <w:rsid w:val="000B775F"/>
    <w:rsid w:val="000B77B2"/>
    <w:rsid w:val="000B7A1E"/>
    <w:rsid w:val="000B7B68"/>
    <w:rsid w:val="000B7BC8"/>
    <w:rsid w:val="000B7C43"/>
    <w:rsid w:val="000B7C74"/>
    <w:rsid w:val="000B7CCA"/>
    <w:rsid w:val="000B7D27"/>
    <w:rsid w:val="000B7DFD"/>
    <w:rsid w:val="000B7FC4"/>
    <w:rsid w:val="000C03D9"/>
    <w:rsid w:val="000C0538"/>
    <w:rsid w:val="000C0584"/>
    <w:rsid w:val="000C08A9"/>
    <w:rsid w:val="000C08BF"/>
    <w:rsid w:val="000C096B"/>
    <w:rsid w:val="000C09A9"/>
    <w:rsid w:val="000C0A81"/>
    <w:rsid w:val="000C0AAC"/>
    <w:rsid w:val="000C0B3F"/>
    <w:rsid w:val="000C0D12"/>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B25"/>
    <w:rsid w:val="000C1DC5"/>
    <w:rsid w:val="000C1E35"/>
    <w:rsid w:val="000C1F48"/>
    <w:rsid w:val="000C1FDF"/>
    <w:rsid w:val="000C2227"/>
    <w:rsid w:val="000C2258"/>
    <w:rsid w:val="000C2414"/>
    <w:rsid w:val="000C24F6"/>
    <w:rsid w:val="000C254B"/>
    <w:rsid w:val="000C27BD"/>
    <w:rsid w:val="000C2A3F"/>
    <w:rsid w:val="000C2A5E"/>
    <w:rsid w:val="000C2B6C"/>
    <w:rsid w:val="000C2E06"/>
    <w:rsid w:val="000C2E4A"/>
    <w:rsid w:val="000C2E6C"/>
    <w:rsid w:val="000C2EF2"/>
    <w:rsid w:val="000C2EF3"/>
    <w:rsid w:val="000C30AD"/>
    <w:rsid w:val="000C31AA"/>
    <w:rsid w:val="000C3228"/>
    <w:rsid w:val="000C32A1"/>
    <w:rsid w:val="000C32B7"/>
    <w:rsid w:val="000C32C6"/>
    <w:rsid w:val="000C3404"/>
    <w:rsid w:val="000C34CB"/>
    <w:rsid w:val="000C365A"/>
    <w:rsid w:val="000C368A"/>
    <w:rsid w:val="000C372C"/>
    <w:rsid w:val="000C376E"/>
    <w:rsid w:val="000C386A"/>
    <w:rsid w:val="000C38BB"/>
    <w:rsid w:val="000C3932"/>
    <w:rsid w:val="000C398F"/>
    <w:rsid w:val="000C39BA"/>
    <w:rsid w:val="000C3B48"/>
    <w:rsid w:val="000C3CB3"/>
    <w:rsid w:val="000C3D3C"/>
    <w:rsid w:val="000C3D99"/>
    <w:rsid w:val="000C3D9E"/>
    <w:rsid w:val="000C3E07"/>
    <w:rsid w:val="000C3F62"/>
    <w:rsid w:val="000C3FC4"/>
    <w:rsid w:val="000C400F"/>
    <w:rsid w:val="000C4268"/>
    <w:rsid w:val="000C42DD"/>
    <w:rsid w:val="000C43EC"/>
    <w:rsid w:val="000C44D4"/>
    <w:rsid w:val="000C45DA"/>
    <w:rsid w:val="000C4643"/>
    <w:rsid w:val="000C46ED"/>
    <w:rsid w:val="000C476F"/>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774"/>
    <w:rsid w:val="000C577D"/>
    <w:rsid w:val="000C5837"/>
    <w:rsid w:val="000C58D6"/>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BBD"/>
    <w:rsid w:val="000C6D19"/>
    <w:rsid w:val="000C6E8B"/>
    <w:rsid w:val="000C6EAF"/>
    <w:rsid w:val="000C6EE4"/>
    <w:rsid w:val="000C6FCB"/>
    <w:rsid w:val="000C7142"/>
    <w:rsid w:val="000C714B"/>
    <w:rsid w:val="000C719D"/>
    <w:rsid w:val="000C720F"/>
    <w:rsid w:val="000C7323"/>
    <w:rsid w:val="000C7518"/>
    <w:rsid w:val="000C752C"/>
    <w:rsid w:val="000C755E"/>
    <w:rsid w:val="000C75E8"/>
    <w:rsid w:val="000C767A"/>
    <w:rsid w:val="000C76F9"/>
    <w:rsid w:val="000C7A81"/>
    <w:rsid w:val="000C7AA7"/>
    <w:rsid w:val="000C7B25"/>
    <w:rsid w:val="000C7B90"/>
    <w:rsid w:val="000C7C5B"/>
    <w:rsid w:val="000C7E74"/>
    <w:rsid w:val="000C7EF7"/>
    <w:rsid w:val="000C7FC5"/>
    <w:rsid w:val="000D00EC"/>
    <w:rsid w:val="000D0159"/>
    <w:rsid w:val="000D01E0"/>
    <w:rsid w:val="000D031D"/>
    <w:rsid w:val="000D0370"/>
    <w:rsid w:val="000D03A6"/>
    <w:rsid w:val="000D03EC"/>
    <w:rsid w:val="000D0502"/>
    <w:rsid w:val="000D05A9"/>
    <w:rsid w:val="000D05E7"/>
    <w:rsid w:val="000D06BF"/>
    <w:rsid w:val="000D079A"/>
    <w:rsid w:val="000D0833"/>
    <w:rsid w:val="000D089F"/>
    <w:rsid w:val="000D0928"/>
    <w:rsid w:val="000D0971"/>
    <w:rsid w:val="000D0F23"/>
    <w:rsid w:val="000D1030"/>
    <w:rsid w:val="000D1035"/>
    <w:rsid w:val="000D12A8"/>
    <w:rsid w:val="000D12C5"/>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BCC"/>
    <w:rsid w:val="000D2CA1"/>
    <w:rsid w:val="000D2EC9"/>
    <w:rsid w:val="000D2EDA"/>
    <w:rsid w:val="000D30E2"/>
    <w:rsid w:val="000D319F"/>
    <w:rsid w:val="000D3256"/>
    <w:rsid w:val="000D330A"/>
    <w:rsid w:val="000D3330"/>
    <w:rsid w:val="000D35DF"/>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9CB"/>
    <w:rsid w:val="000D4A4E"/>
    <w:rsid w:val="000D4AF7"/>
    <w:rsid w:val="000D4B2F"/>
    <w:rsid w:val="000D4BE4"/>
    <w:rsid w:val="000D4C06"/>
    <w:rsid w:val="000D4C3E"/>
    <w:rsid w:val="000D4C68"/>
    <w:rsid w:val="000D4E18"/>
    <w:rsid w:val="000D4F52"/>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5F5C"/>
    <w:rsid w:val="000D6024"/>
    <w:rsid w:val="000D6062"/>
    <w:rsid w:val="000D6075"/>
    <w:rsid w:val="000D6078"/>
    <w:rsid w:val="000D609F"/>
    <w:rsid w:val="000D60BF"/>
    <w:rsid w:val="000D60CF"/>
    <w:rsid w:val="000D6142"/>
    <w:rsid w:val="000D61B6"/>
    <w:rsid w:val="000D61D2"/>
    <w:rsid w:val="000D6290"/>
    <w:rsid w:val="000D6324"/>
    <w:rsid w:val="000D6548"/>
    <w:rsid w:val="000D66FC"/>
    <w:rsid w:val="000D6716"/>
    <w:rsid w:val="000D672C"/>
    <w:rsid w:val="000D6802"/>
    <w:rsid w:val="000D6836"/>
    <w:rsid w:val="000D68C0"/>
    <w:rsid w:val="000D68EF"/>
    <w:rsid w:val="000D6AE1"/>
    <w:rsid w:val="000D6BA6"/>
    <w:rsid w:val="000D6BD0"/>
    <w:rsid w:val="000D6C19"/>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D7"/>
    <w:rsid w:val="000D7CEC"/>
    <w:rsid w:val="000D7E13"/>
    <w:rsid w:val="000D7EA3"/>
    <w:rsid w:val="000D7EC7"/>
    <w:rsid w:val="000D7ED1"/>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A47"/>
    <w:rsid w:val="000E0C47"/>
    <w:rsid w:val="000E0D39"/>
    <w:rsid w:val="000E0D80"/>
    <w:rsid w:val="000E0D8D"/>
    <w:rsid w:val="000E0E41"/>
    <w:rsid w:val="000E0F2C"/>
    <w:rsid w:val="000E108B"/>
    <w:rsid w:val="000E11C7"/>
    <w:rsid w:val="000E11DA"/>
    <w:rsid w:val="000E120E"/>
    <w:rsid w:val="000E12F1"/>
    <w:rsid w:val="000E12FA"/>
    <w:rsid w:val="000E131E"/>
    <w:rsid w:val="000E1531"/>
    <w:rsid w:val="000E1584"/>
    <w:rsid w:val="000E1594"/>
    <w:rsid w:val="000E1632"/>
    <w:rsid w:val="000E170E"/>
    <w:rsid w:val="000E1788"/>
    <w:rsid w:val="000E182A"/>
    <w:rsid w:val="000E1964"/>
    <w:rsid w:val="000E1A36"/>
    <w:rsid w:val="000E1BEA"/>
    <w:rsid w:val="000E1CCE"/>
    <w:rsid w:val="000E1EB5"/>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1E"/>
    <w:rsid w:val="000E2F40"/>
    <w:rsid w:val="000E2FBD"/>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793"/>
    <w:rsid w:val="000E4924"/>
    <w:rsid w:val="000E4996"/>
    <w:rsid w:val="000E4A69"/>
    <w:rsid w:val="000E4A9C"/>
    <w:rsid w:val="000E4BCC"/>
    <w:rsid w:val="000E4BF0"/>
    <w:rsid w:val="000E4C4B"/>
    <w:rsid w:val="000E4CB7"/>
    <w:rsid w:val="000E4CEC"/>
    <w:rsid w:val="000E4D65"/>
    <w:rsid w:val="000E4D9B"/>
    <w:rsid w:val="000E4E76"/>
    <w:rsid w:val="000E4EB7"/>
    <w:rsid w:val="000E4F30"/>
    <w:rsid w:val="000E4F36"/>
    <w:rsid w:val="000E512B"/>
    <w:rsid w:val="000E51AE"/>
    <w:rsid w:val="000E52F8"/>
    <w:rsid w:val="000E5381"/>
    <w:rsid w:val="000E54EE"/>
    <w:rsid w:val="000E5610"/>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3E0"/>
    <w:rsid w:val="000E641A"/>
    <w:rsid w:val="000E6527"/>
    <w:rsid w:val="000E6767"/>
    <w:rsid w:val="000E6971"/>
    <w:rsid w:val="000E6AE5"/>
    <w:rsid w:val="000E6C23"/>
    <w:rsid w:val="000E6C9B"/>
    <w:rsid w:val="000E6E8F"/>
    <w:rsid w:val="000E6F9B"/>
    <w:rsid w:val="000E70DF"/>
    <w:rsid w:val="000E713A"/>
    <w:rsid w:val="000E713E"/>
    <w:rsid w:val="000E720A"/>
    <w:rsid w:val="000E7304"/>
    <w:rsid w:val="000E73BC"/>
    <w:rsid w:val="000E7535"/>
    <w:rsid w:val="000E75D5"/>
    <w:rsid w:val="000E7666"/>
    <w:rsid w:val="000E76F0"/>
    <w:rsid w:val="000E770E"/>
    <w:rsid w:val="000E771E"/>
    <w:rsid w:val="000E7797"/>
    <w:rsid w:val="000E77C3"/>
    <w:rsid w:val="000E78A0"/>
    <w:rsid w:val="000E7AB6"/>
    <w:rsid w:val="000E7B55"/>
    <w:rsid w:val="000E7B88"/>
    <w:rsid w:val="000E7C54"/>
    <w:rsid w:val="000E7CB4"/>
    <w:rsid w:val="000E7E4A"/>
    <w:rsid w:val="000F0073"/>
    <w:rsid w:val="000F0107"/>
    <w:rsid w:val="000F033E"/>
    <w:rsid w:val="000F05BD"/>
    <w:rsid w:val="000F07E0"/>
    <w:rsid w:val="000F08B1"/>
    <w:rsid w:val="000F09D2"/>
    <w:rsid w:val="000F0B7D"/>
    <w:rsid w:val="000F0E0F"/>
    <w:rsid w:val="000F0EFD"/>
    <w:rsid w:val="000F0FA7"/>
    <w:rsid w:val="000F101F"/>
    <w:rsid w:val="000F10CB"/>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9E"/>
    <w:rsid w:val="000F1DBB"/>
    <w:rsid w:val="000F1DD2"/>
    <w:rsid w:val="000F1F09"/>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51"/>
    <w:rsid w:val="000F2F7B"/>
    <w:rsid w:val="000F3031"/>
    <w:rsid w:val="000F303D"/>
    <w:rsid w:val="000F335B"/>
    <w:rsid w:val="000F3414"/>
    <w:rsid w:val="000F3586"/>
    <w:rsid w:val="000F3773"/>
    <w:rsid w:val="000F37C1"/>
    <w:rsid w:val="000F37DE"/>
    <w:rsid w:val="000F394A"/>
    <w:rsid w:val="000F394D"/>
    <w:rsid w:val="000F39DA"/>
    <w:rsid w:val="000F3B2B"/>
    <w:rsid w:val="000F3B3B"/>
    <w:rsid w:val="000F3B3F"/>
    <w:rsid w:val="000F3C39"/>
    <w:rsid w:val="000F3C74"/>
    <w:rsid w:val="000F4240"/>
    <w:rsid w:val="000F4273"/>
    <w:rsid w:val="000F42B2"/>
    <w:rsid w:val="000F439D"/>
    <w:rsid w:val="000F459C"/>
    <w:rsid w:val="000F4658"/>
    <w:rsid w:val="000F47DF"/>
    <w:rsid w:val="000F4963"/>
    <w:rsid w:val="000F49DC"/>
    <w:rsid w:val="000F4B42"/>
    <w:rsid w:val="000F4BCE"/>
    <w:rsid w:val="000F4BFC"/>
    <w:rsid w:val="000F4C2E"/>
    <w:rsid w:val="000F4CA4"/>
    <w:rsid w:val="000F4FFD"/>
    <w:rsid w:val="000F5089"/>
    <w:rsid w:val="000F5241"/>
    <w:rsid w:val="000F52CB"/>
    <w:rsid w:val="000F531D"/>
    <w:rsid w:val="000F54E0"/>
    <w:rsid w:val="000F5554"/>
    <w:rsid w:val="000F58E3"/>
    <w:rsid w:val="000F595F"/>
    <w:rsid w:val="000F5A56"/>
    <w:rsid w:val="000F5B08"/>
    <w:rsid w:val="000F5C55"/>
    <w:rsid w:val="000F5CCE"/>
    <w:rsid w:val="000F5DE3"/>
    <w:rsid w:val="000F5E2B"/>
    <w:rsid w:val="000F5F0E"/>
    <w:rsid w:val="000F6009"/>
    <w:rsid w:val="000F600B"/>
    <w:rsid w:val="000F6046"/>
    <w:rsid w:val="000F61D4"/>
    <w:rsid w:val="000F6350"/>
    <w:rsid w:val="000F63C4"/>
    <w:rsid w:val="000F653F"/>
    <w:rsid w:val="000F655B"/>
    <w:rsid w:val="000F672D"/>
    <w:rsid w:val="000F6766"/>
    <w:rsid w:val="000F67A0"/>
    <w:rsid w:val="000F6829"/>
    <w:rsid w:val="000F693D"/>
    <w:rsid w:val="000F6B25"/>
    <w:rsid w:val="000F6B4A"/>
    <w:rsid w:val="000F6BFB"/>
    <w:rsid w:val="000F6D0E"/>
    <w:rsid w:val="000F6F2F"/>
    <w:rsid w:val="000F7112"/>
    <w:rsid w:val="000F711D"/>
    <w:rsid w:val="000F71EA"/>
    <w:rsid w:val="000F72DD"/>
    <w:rsid w:val="000F7458"/>
    <w:rsid w:val="000F746B"/>
    <w:rsid w:val="000F7503"/>
    <w:rsid w:val="000F7539"/>
    <w:rsid w:val="000F7559"/>
    <w:rsid w:val="000F7564"/>
    <w:rsid w:val="000F75C4"/>
    <w:rsid w:val="000F766C"/>
    <w:rsid w:val="000F7704"/>
    <w:rsid w:val="000F7829"/>
    <w:rsid w:val="000F7887"/>
    <w:rsid w:val="000F78E1"/>
    <w:rsid w:val="000F7ABE"/>
    <w:rsid w:val="000F7AC2"/>
    <w:rsid w:val="000F7B83"/>
    <w:rsid w:val="000F7BF9"/>
    <w:rsid w:val="000F7C90"/>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51"/>
    <w:rsid w:val="00100587"/>
    <w:rsid w:val="00100710"/>
    <w:rsid w:val="001008B5"/>
    <w:rsid w:val="00100917"/>
    <w:rsid w:val="0010095B"/>
    <w:rsid w:val="001009AC"/>
    <w:rsid w:val="00100AA4"/>
    <w:rsid w:val="00100CC1"/>
    <w:rsid w:val="00100D1B"/>
    <w:rsid w:val="00101105"/>
    <w:rsid w:val="001011C6"/>
    <w:rsid w:val="0010122E"/>
    <w:rsid w:val="0010129E"/>
    <w:rsid w:val="00101353"/>
    <w:rsid w:val="0010135B"/>
    <w:rsid w:val="001013A5"/>
    <w:rsid w:val="001013CF"/>
    <w:rsid w:val="00101401"/>
    <w:rsid w:val="001014A8"/>
    <w:rsid w:val="001015EF"/>
    <w:rsid w:val="00101671"/>
    <w:rsid w:val="00101735"/>
    <w:rsid w:val="00101923"/>
    <w:rsid w:val="00101B8C"/>
    <w:rsid w:val="00101C28"/>
    <w:rsid w:val="00101C4D"/>
    <w:rsid w:val="00101C8A"/>
    <w:rsid w:val="00101CF4"/>
    <w:rsid w:val="00101D00"/>
    <w:rsid w:val="00101D16"/>
    <w:rsid w:val="00101E2F"/>
    <w:rsid w:val="00101F0D"/>
    <w:rsid w:val="00101F24"/>
    <w:rsid w:val="001020C8"/>
    <w:rsid w:val="001023AB"/>
    <w:rsid w:val="001023B5"/>
    <w:rsid w:val="00102482"/>
    <w:rsid w:val="001024A9"/>
    <w:rsid w:val="00102578"/>
    <w:rsid w:val="00102687"/>
    <w:rsid w:val="0010268D"/>
    <w:rsid w:val="001026F2"/>
    <w:rsid w:val="001027C6"/>
    <w:rsid w:val="00102814"/>
    <w:rsid w:val="00102CAD"/>
    <w:rsid w:val="00102E7B"/>
    <w:rsid w:val="00102E89"/>
    <w:rsid w:val="00103090"/>
    <w:rsid w:val="001032C8"/>
    <w:rsid w:val="001032F9"/>
    <w:rsid w:val="00103330"/>
    <w:rsid w:val="00103668"/>
    <w:rsid w:val="0010369F"/>
    <w:rsid w:val="001036C6"/>
    <w:rsid w:val="001036CC"/>
    <w:rsid w:val="00103723"/>
    <w:rsid w:val="00103815"/>
    <w:rsid w:val="001038C2"/>
    <w:rsid w:val="00103980"/>
    <w:rsid w:val="001039A5"/>
    <w:rsid w:val="00103C76"/>
    <w:rsid w:val="00103EB5"/>
    <w:rsid w:val="00103EE6"/>
    <w:rsid w:val="00103F18"/>
    <w:rsid w:val="00103F35"/>
    <w:rsid w:val="00103F82"/>
    <w:rsid w:val="00103FF9"/>
    <w:rsid w:val="0010402B"/>
    <w:rsid w:val="0010411F"/>
    <w:rsid w:val="001043AA"/>
    <w:rsid w:val="001045E0"/>
    <w:rsid w:val="0010487A"/>
    <w:rsid w:val="001048E6"/>
    <w:rsid w:val="00104A8B"/>
    <w:rsid w:val="00104B6F"/>
    <w:rsid w:val="00104C39"/>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2E"/>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C07"/>
    <w:rsid w:val="00106D36"/>
    <w:rsid w:val="00106D52"/>
    <w:rsid w:val="00106FFC"/>
    <w:rsid w:val="0010709B"/>
    <w:rsid w:val="001071ED"/>
    <w:rsid w:val="00107273"/>
    <w:rsid w:val="001075D2"/>
    <w:rsid w:val="00107612"/>
    <w:rsid w:val="0010767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B12"/>
    <w:rsid w:val="00110C0A"/>
    <w:rsid w:val="00110C8A"/>
    <w:rsid w:val="00110DC2"/>
    <w:rsid w:val="00110F23"/>
    <w:rsid w:val="00110F7B"/>
    <w:rsid w:val="0011101A"/>
    <w:rsid w:val="0011101B"/>
    <w:rsid w:val="00111099"/>
    <w:rsid w:val="00111235"/>
    <w:rsid w:val="001113B7"/>
    <w:rsid w:val="00111461"/>
    <w:rsid w:val="00111474"/>
    <w:rsid w:val="001114A2"/>
    <w:rsid w:val="001114CB"/>
    <w:rsid w:val="0011153D"/>
    <w:rsid w:val="00111600"/>
    <w:rsid w:val="00111834"/>
    <w:rsid w:val="001118D0"/>
    <w:rsid w:val="00111906"/>
    <w:rsid w:val="001119F8"/>
    <w:rsid w:val="00111A76"/>
    <w:rsid w:val="00111AC4"/>
    <w:rsid w:val="00111C99"/>
    <w:rsid w:val="00111CE4"/>
    <w:rsid w:val="00111E6C"/>
    <w:rsid w:val="00111EC1"/>
    <w:rsid w:val="00111ED2"/>
    <w:rsid w:val="00111F5A"/>
    <w:rsid w:val="001122FA"/>
    <w:rsid w:val="00112301"/>
    <w:rsid w:val="001123BE"/>
    <w:rsid w:val="0011265C"/>
    <w:rsid w:val="0011279D"/>
    <w:rsid w:val="0011286C"/>
    <w:rsid w:val="0011292F"/>
    <w:rsid w:val="0011294A"/>
    <w:rsid w:val="00112AB6"/>
    <w:rsid w:val="00112C48"/>
    <w:rsid w:val="00112DEC"/>
    <w:rsid w:val="00112E78"/>
    <w:rsid w:val="00112EE7"/>
    <w:rsid w:val="00113132"/>
    <w:rsid w:val="00113139"/>
    <w:rsid w:val="00113227"/>
    <w:rsid w:val="00113269"/>
    <w:rsid w:val="00113448"/>
    <w:rsid w:val="0011375E"/>
    <w:rsid w:val="00113A2A"/>
    <w:rsid w:val="00113A3C"/>
    <w:rsid w:val="00113CC8"/>
    <w:rsid w:val="00113D75"/>
    <w:rsid w:val="00113DDB"/>
    <w:rsid w:val="00113E67"/>
    <w:rsid w:val="00113F0F"/>
    <w:rsid w:val="00113FC9"/>
    <w:rsid w:val="00114014"/>
    <w:rsid w:val="00114044"/>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009"/>
    <w:rsid w:val="0011508B"/>
    <w:rsid w:val="001151B3"/>
    <w:rsid w:val="0011529B"/>
    <w:rsid w:val="00115314"/>
    <w:rsid w:val="001153CD"/>
    <w:rsid w:val="00115507"/>
    <w:rsid w:val="001155E2"/>
    <w:rsid w:val="0011560D"/>
    <w:rsid w:val="0011566F"/>
    <w:rsid w:val="001157A2"/>
    <w:rsid w:val="001159F9"/>
    <w:rsid w:val="00115C6C"/>
    <w:rsid w:val="00115D8A"/>
    <w:rsid w:val="00115F12"/>
    <w:rsid w:val="00116092"/>
    <w:rsid w:val="00116196"/>
    <w:rsid w:val="001163E6"/>
    <w:rsid w:val="00116402"/>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4A"/>
    <w:rsid w:val="001174F2"/>
    <w:rsid w:val="00117518"/>
    <w:rsid w:val="001176E3"/>
    <w:rsid w:val="001178DE"/>
    <w:rsid w:val="00117913"/>
    <w:rsid w:val="00117971"/>
    <w:rsid w:val="00117A45"/>
    <w:rsid w:val="00117AA1"/>
    <w:rsid w:val="00117AFF"/>
    <w:rsid w:val="00117B27"/>
    <w:rsid w:val="00117E68"/>
    <w:rsid w:val="00117FEA"/>
    <w:rsid w:val="00120008"/>
    <w:rsid w:val="00120019"/>
    <w:rsid w:val="00120210"/>
    <w:rsid w:val="00120241"/>
    <w:rsid w:val="001202E7"/>
    <w:rsid w:val="00120307"/>
    <w:rsid w:val="001203C4"/>
    <w:rsid w:val="001203C6"/>
    <w:rsid w:val="001203F7"/>
    <w:rsid w:val="0012045B"/>
    <w:rsid w:val="001204A8"/>
    <w:rsid w:val="001205F2"/>
    <w:rsid w:val="001206CC"/>
    <w:rsid w:val="0012084E"/>
    <w:rsid w:val="00120914"/>
    <w:rsid w:val="00120A32"/>
    <w:rsid w:val="00120A4E"/>
    <w:rsid w:val="00120B36"/>
    <w:rsid w:val="00120C54"/>
    <w:rsid w:val="00120CEA"/>
    <w:rsid w:val="00120D08"/>
    <w:rsid w:val="00120D21"/>
    <w:rsid w:val="00120E4F"/>
    <w:rsid w:val="00120F1A"/>
    <w:rsid w:val="00120F2C"/>
    <w:rsid w:val="00120FAB"/>
    <w:rsid w:val="00120FE0"/>
    <w:rsid w:val="0012101D"/>
    <w:rsid w:val="00121056"/>
    <w:rsid w:val="0012117C"/>
    <w:rsid w:val="0012118C"/>
    <w:rsid w:val="001211FF"/>
    <w:rsid w:val="001214B0"/>
    <w:rsid w:val="001214C6"/>
    <w:rsid w:val="001215D7"/>
    <w:rsid w:val="00121663"/>
    <w:rsid w:val="00121718"/>
    <w:rsid w:val="0012176E"/>
    <w:rsid w:val="00121A19"/>
    <w:rsid w:val="00121A23"/>
    <w:rsid w:val="00121C0B"/>
    <w:rsid w:val="00121F06"/>
    <w:rsid w:val="00121F8E"/>
    <w:rsid w:val="00121FDB"/>
    <w:rsid w:val="001220C4"/>
    <w:rsid w:val="001220D9"/>
    <w:rsid w:val="001221AB"/>
    <w:rsid w:val="001222BD"/>
    <w:rsid w:val="001222EA"/>
    <w:rsid w:val="00122331"/>
    <w:rsid w:val="0012233C"/>
    <w:rsid w:val="00122350"/>
    <w:rsid w:val="001223A0"/>
    <w:rsid w:val="00122961"/>
    <w:rsid w:val="001229CC"/>
    <w:rsid w:val="00122A31"/>
    <w:rsid w:val="00122A97"/>
    <w:rsid w:val="00122AB4"/>
    <w:rsid w:val="00122B84"/>
    <w:rsid w:val="00122BCB"/>
    <w:rsid w:val="00122DFE"/>
    <w:rsid w:val="00122E39"/>
    <w:rsid w:val="00122FA8"/>
    <w:rsid w:val="00123161"/>
    <w:rsid w:val="00123225"/>
    <w:rsid w:val="001232B0"/>
    <w:rsid w:val="00123484"/>
    <w:rsid w:val="00123525"/>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6B"/>
    <w:rsid w:val="001248F3"/>
    <w:rsid w:val="00124918"/>
    <w:rsid w:val="00124998"/>
    <w:rsid w:val="00124ACF"/>
    <w:rsid w:val="00124B0A"/>
    <w:rsid w:val="00124BB0"/>
    <w:rsid w:val="00124D66"/>
    <w:rsid w:val="00124DCF"/>
    <w:rsid w:val="00124ED4"/>
    <w:rsid w:val="00125018"/>
    <w:rsid w:val="0012502A"/>
    <w:rsid w:val="001250F8"/>
    <w:rsid w:val="0012538C"/>
    <w:rsid w:val="00125696"/>
    <w:rsid w:val="001256A4"/>
    <w:rsid w:val="0012572E"/>
    <w:rsid w:val="00125760"/>
    <w:rsid w:val="00125908"/>
    <w:rsid w:val="0012595F"/>
    <w:rsid w:val="00125A1C"/>
    <w:rsid w:val="00125B46"/>
    <w:rsid w:val="00125F0A"/>
    <w:rsid w:val="001261DD"/>
    <w:rsid w:val="0012641B"/>
    <w:rsid w:val="0012656B"/>
    <w:rsid w:val="001265BF"/>
    <w:rsid w:val="00126706"/>
    <w:rsid w:val="001267AF"/>
    <w:rsid w:val="00126878"/>
    <w:rsid w:val="001269D3"/>
    <w:rsid w:val="00126A75"/>
    <w:rsid w:val="00126C7A"/>
    <w:rsid w:val="00126CC5"/>
    <w:rsid w:val="00126D21"/>
    <w:rsid w:val="00126D57"/>
    <w:rsid w:val="00126EDA"/>
    <w:rsid w:val="0012705E"/>
    <w:rsid w:val="0012707E"/>
    <w:rsid w:val="001270B7"/>
    <w:rsid w:val="0012714D"/>
    <w:rsid w:val="00127196"/>
    <w:rsid w:val="0012742C"/>
    <w:rsid w:val="001274AC"/>
    <w:rsid w:val="00127569"/>
    <w:rsid w:val="00127639"/>
    <w:rsid w:val="00127690"/>
    <w:rsid w:val="00127740"/>
    <w:rsid w:val="00127884"/>
    <w:rsid w:val="00127B5B"/>
    <w:rsid w:val="00127B78"/>
    <w:rsid w:val="00127BCF"/>
    <w:rsid w:val="00127CB4"/>
    <w:rsid w:val="00127F2F"/>
    <w:rsid w:val="00130077"/>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05"/>
    <w:rsid w:val="00130E9A"/>
    <w:rsid w:val="00130EA9"/>
    <w:rsid w:val="0013105F"/>
    <w:rsid w:val="001310BF"/>
    <w:rsid w:val="00131108"/>
    <w:rsid w:val="001312BF"/>
    <w:rsid w:val="00131645"/>
    <w:rsid w:val="001316EC"/>
    <w:rsid w:val="0013175E"/>
    <w:rsid w:val="001317C4"/>
    <w:rsid w:val="001317FB"/>
    <w:rsid w:val="001318BC"/>
    <w:rsid w:val="00131903"/>
    <w:rsid w:val="00131924"/>
    <w:rsid w:val="00131984"/>
    <w:rsid w:val="001319AC"/>
    <w:rsid w:val="00131A0C"/>
    <w:rsid w:val="00131A60"/>
    <w:rsid w:val="00131D4B"/>
    <w:rsid w:val="00131D6C"/>
    <w:rsid w:val="00131E5E"/>
    <w:rsid w:val="00131EA6"/>
    <w:rsid w:val="00131FC1"/>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39"/>
    <w:rsid w:val="0013314C"/>
    <w:rsid w:val="0013325E"/>
    <w:rsid w:val="00133452"/>
    <w:rsid w:val="001334A4"/>
    <w:rsid w:val="00133608"/>
    <w:rsid w:val="0013365F"/>
    <w:rsid w:val="0013368C"/>
    <w:rsid w:val="00133847"/>
    <w:rsid w:val="001338F1"/>
    <w:rsid w:val="00133906"/>
    <w:rsid w:val="0013398F"/>
    <w:rsid w:val="001339BE"/>
    <w:rsid w:val="00133ACD"/>
    <w:rsid w:val="00133C47"/>
    <w:rsid w:val="00133C92"/>
    <w:rsid w:val="00133D93"/>
    <w:rsid w:val="00133E35"/>
    <w:rsid w:val="0013420B"/>
    <w:rsid w:val="0013423D"/>
    <w:rsid w:val="00134305"/>
    <w:rsid w:val="001344F5"/>
    <w:rsid w:val="001345FF"/>
    <w:rsid w:val="001346D3"/>
    <w:rsid w:val="001347F7"/>
    <w:rsid w:val="001348E7"/>
    <w:rsid w:val="00134A66"/>
    <w:rsid w:val="00134C35"/>
    <w:rsid w:val="00134C6C"/>
    <w:rsid w:val="00134EBB"/>
    <w:rsid w:val="00134ECE"/>
    <w:rsid w:val="00134ED6"/>
    <w:rsid w:val="0013507C"/>
    <w:rsid w:val="001350F7"/>
    <w:rsid w:val="00135114"/>
    <w:rsid w:val="001351AB"/>
    <w:rsid w:val="001352AC"/>
    <w:rsid w:val="001352EC"/>
    <w:rsid w:val="00135300"/>
    <w:rsid w:val="0013534D"/>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1C"/>
    <w:rsid w:val="00136240"/>
    <w:rsid w:val="00136386"/>
    <w:rsid w:val="00136623"/>
    <w:rsid w:val="0013664E"/>
    <w:rsid w:val="00136684"/>
    <w:rsid w:val="00136685"/>
    <w:rsid w:val="0013684E"/>
    <w:rsid w:val="00136920"/>
    <w:rsid w:val="00136931"/>
    <w:rsid w:val="00136961"/>
    <w:rsid w:val="001369DA"/>
    <w:rsid w:val="00136A54"/>
    <w:rsid w:val="00136ABF"/>
    <w:rsid w:val="00136B07"/>
    <w:rsid w:val="00136B6F"/>
    <w:rsid w:val="00136CC1"/>
    <w:rsid w:val="00136D06"/>
    <w:rsid w:val="00136D40"/>
    <w:rsid w:val="00136DC6"/>
    <w:rsid w:val="001372C1"/>
    <w:rsid w:val="001372E7"/>
    <w:rsid w:val="00137398"/>
    <w:rsid w:val="0013741D"/>
    <w:rsid w:val="0013760D"/>
    <w:rsid w:val="0013762A"/>
    <w:rsid w:val="001378A9"/>
    <w:rsid w:val="00137A43"/>
    <w:rsid w:val="00137A9D"/>
    <w:rsid w:val="00137CBD"/>
    <w:rsid w:val="00137D23"/>
    <w:rsid w:val="00137E0B"/>
    <w:rsid w:val="00137FC7"/>
    <w:rsid w:val="001401E6"/>
    <w:rsid w:val="00140351"/>
    <w:rsid w:val="001404D8"/>
    <w:rsid w:val="00140524"/>
    <w:rsid w:val="00140674"/>
    <w:rsid w:val="001409D1"/>
    <w:rsid w:val="00140A47"/>
    <w:rsid w:val="00140A89"/>
    <w:rsid w:val="00140B28"/>
    <w:rsid w:val="00140C31"/>
    <w:rsid w:val="00140C43"/>
    <w:rsid w:val="00140E21"/>
    <w:rsid w:val="00140EBD"/>
    <w:rsid w:val="00140F16"/>
    <w:rsid w:val="001411BC"/>
    <w:rsid w:val="001411D5"/>
    <w:rsid w:val="001413E3"/>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043"/>
    <w:rsid w:val="00142217"/>
    <w:rsid w:val="0014221A"/>
    <w:rsid w:val="00142251"/>
    <w:rsid w:val="001423EC"/>
    <w:rsid w:val="00142612"/>
    <w:rsid w:val="00142652"/>
    <w:rsid w:val="0014279A"/>
    <w:rsid w:val="001427DC"/>
    <w:rsid w:val="0014294A"/>
    <w:rsid w:val="0014297D"/>
    <w:rsid w:val="00142C75"/>
    <w:rsid w:val="00142DF3"/>
    <w:rsid w:val="00142E0D"/>
    <w:rsid w:val="00142FE7"/>
    <w:rsid w:val="0014316C"/>
    <w:rsid w:val="001433ED"/>
    <w:rsid w:val="0014343F"/>
    <w:rsid w:val="00143538"/>
    <w:rsid w:val="00143555"/>
    <w:rsid w:val="001436DA"/>
    <w:rsid w:val="0014372E"/>
    <w:rsid w:val="001437BF"/>
    <w:rsid w:val="00143825"/>
    <w:rsid w:val="00143952"/>
    <w:rsid w:val="00143A50"/>
    <w:rsid w:val="00143AA2"/>
    <w:rsid w:val="00143AAA"/>
    <w:rsid w:val="00143AB5"/>
    <w:rsid w:val="00143AEA"/>
    <w:rsid w:val="00143BC9"/>
    <w:rsid w:val="00143C5A"/>
    <w:rsid w:val="00143C6D"/>
    <w:rsid w:val="00143D08"/>
    <w:rsid w:val="00143D4A"/>
    <w:rsid w:val="00143D8F"/>
    <w:rsid w:val="00143E46"/>
    <w:rsid w:val="00143F8A"/>
    <w:rsid w:val="00144014"/>
    <w:rsid w:val="001440E8"/>
    <w:rsid w:val="00144144"/>
    <w:rsid w:val="001441BC"/>
    <w:rsid w:val="00144208"/>
    <w:rsid w:val="0014421E"/>
    <w:rsid w:val="0014423E"/>
    <w:rsid w:val="0014429A"/>
    <w:rsid w:val="001442CA"/>
    <w:rsid w:val="001443F5"/>
    <w:rsid w:val="0014451F"/>
    <w:rsid w:val="00144545"/>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1D"/>
    <w:rsid w:val="0014597E"/>
    <w:rsid w:val="00145A09"/>
    <w:rsid w:val="00145A50"/>
    <w:rsid w:val="00145C74"/>
    <w:rsid w:val="00145CF6"/>
    <w:rsid w:val="00145D1E"/>
    <w:rsid w:val="00145D4F"/>
    <w:rsid w:val="00145D76"/>
    <w:rsid w:val="00145D8F"/>
    <w:rsid w:val="00145E03"/>
    <w:rsid w:val="00145EB8"/>
    <w:rsid w:val="00145EEF"/>
    <w:rsid w:val="00145FC7"/>
    <w:rsid w:val="00146139"/>
    <w:rsid w:val="00146178"/>
    <w:rsid w:val="0014629F"/>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83"/>
    <w:rsid w:val="001473C1"/>
    <w:rsid w:val="0014747E"/>
    <w:rsid w:val="00147524"/>
    <w:rsid w:val="00147552"/>
    <w:rsid w:val="00147688"/>
    <w:rsid w:val="00147710"/>
    <w:rsid w:val="00147742"/>
    <w:rsid w:val="00147984"/>
    <w:rsid w:val="00147A3C"/>
    <w:rsid w:val="00147AE8"/>
    <w:rsid w:val="00147AF2"/>
    <w:rsid w:val="00147B0E"/>
    <w:rsid w:val="00147B70"/>
    <w:rsid w:val="00147C6C"/>
    <w:rsid w:val="00147CBE"/>
    <w:rsid w:val="00147CD5"/>
    <w:rsid w:val="00147D29"/>
    <w:rsid w:val="00147F3D"/>
    <w:rsid w:val="00147FE3"/>
    <w:rsid w:val="001500CA"/>
    <w:rsid w:val="0015021C"/>
    <w:rsid w:val="001503C3"/>
    <w:rsid w:val="001503F9"/>
    <w:rsid w:val="001504D1"/>
    <w:rsid w:val="001505F9"/>
    <w:rsid w:val="001506D8"/>
    <w:rsid w:val="0015077A"/>
    <w:rsid w:val="00150892"/>
    <w:rsid w:val="0015090C"/>
    <w:rsid w:val="00150964"/>
    <w:rsid w:val="00150B6D"/>
    <w:rsid w:val="00150BBC"/>
    <w:rsid w:val="00150BCA"/>
    <w:rsid w:val="00150C8D"/>
    <w:rsid w:val="00150D4C"/>
    <w:rsid w:val="00150E0A"/>
    <w:rsid w:val="00150E66"/>
    <w:rsid w:val="00150E84"/>
    <w:rsid w:val="00150E87"/>
    <w:rsid w:val="001510A9"/>
    <w:rsid w:val="001512A3"/>
    <w:rsid w:val="00151389"/>
    <w:rsid w:val="0015138C"/>
    <w:rsid w:val="00151438"/>
    <w:rsid w:val="0015167A"/>
    <w:rsid w:val="00151729"/>
    <w:rsid w:val="00151786"/>
    <w:rsid w:val="001518C6"/>
    <w:rsid w:val="00151938"/>
    <w:rsid w:val="00151AB7"/>
    <w:rsid w:val="00151AF0"/>
    <w:rsid w:val="00151B66"/>
    <w:rsid w:val="00151C62"/>
    <w:rsid w:val="00151EBB"/>
    <w:rsid w:val="00151F4C"/>
    <w:rsid w:val="00152057"/>
    <w:rsid w:val="001520D6"/>
    <w:rsid w:val="001520EB"/>
    <w:rsid w:val="0015217D"/>
    <w:rsid w:val="0015218B"/>
    <w:rsid w:val="0015223F"/>
    <w:rsid w:val="001522BA"/>
    <w:rsid w:val="00152357"/>
    <w:rsid w:val="0015241F"/>
    <w:rsid w:val="0015247F"/>
    <w:rsid w:val="00152558"/>
    <w:rsid w:val="001525D4"/>
    <w:rsid w:val="001525D8"/>
    <w:rsid w:val="00152603"/>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734"/>
    <w:rsid w:val="001547D7"/>
    <w:rsid w:val="0015482B"/>
    <w:rsid w:val="001548EB"/>
    <w:rsid w:val="0015494C"/>
    <w:rsid w:val="0015494E"/>
    <w:rsid w:val="00154986"/>
    <w:rsid w:val="00154A1F"/>
    <w:rsid w:val="00154B00"/>
    <w:rsid w:val="00154B8F"/>
    <w:rsid w:val="00154BA8"/>
    <w:rsid w:val="00154BDB"/>
    <w:rsid w:val="00154BFB"/>
    <w:rsid w:val="00154DFD"/>
    <w:rsid w:val="00154E75"/>
    <w:rsid w:val="00154EE3"/>
    <w:rsid w:val="00154FB3"/>
    <w:rsid w:val="0015527F"/>
    <w:rsid w:val="00155338"/>
    <w:rsid w:val="0015540D"/>
    <w:rsid w:val="00155429"/>
    <w:rsid w:val="0015549F"/>
    <w:rsid w:val="001554B6"/>
    <w:rsid w:val="001554D0"/>
    <w:rsid w:val="0015550B"/>
    <w:rsid w:val="00155677"/>
    <w:rsid w:val="001556A6"/>
    <w:rsid w:val="0015576F"/>
    <w:rsid w:val="00155772"/>
    <w:rsid w:val="00155788"/>
    <w:rsid w:val="00155840"/>
    <w:rsid w:val="00155941"/>
    <w:rsid w:val="0015594E"/>
    <w:rsid w:val="00155A2A"/>
    <w:rsid w:val="00155A8F"/>
    <w:rsid w:val="00155AC8"/>
    <w:rsid w:val="00155AEA"/>
    <w:rsid w:val="00155B53"/>
    <w:rsid w:val="00155B8C"/>
    <w:rsid w:val="00155C11"/>
    <w:rsid w:val="00155C3C"/>
    <w:rsid w:val="00155CE8"/>
    <w:rsid w:val="00155D6F"/>
    <w:rsid w:val="00155FC1"/>
    <w:rsid w:val="00156090"/>
    <w:rsid w:val="001560E7"/>
    <w:rsid w:val="00156227"/>
    <w:rsid w:val="0015623A"/>
    <w:rsid w:val="001563AC"/>
    <w:rsid w:val="001563DA"/>
    <w:rsid w:val="0015642D"/>
    <w:rsid w:val="001564FC"/>
    <w:rsid w:val="0015650F"/>
    <w:rsid w:val="00156651"/>
    <w:rsid w:val="00156694"/>
    <w:rsid w:val="001567E5"/>
    <w:rsid w:val="00156899"/>
    <w:rsid w:val="0015695F"/>
    <w:rsid w:val="0015699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99D"/>
    <w:rsid w:val="00157B0E"/>
    <w:rsid w:val="00157B97"/>
    <w:rsid w:val="00157D75"/>
    <w:rsid w:val="00160100"/>
    <w:rsid w:val="00160162"/>
    <w:rsid w:val="00160182"/>
    <w:rsid w:val="00160212"/>
    <w:rsid w:val="00160294"/>
    <w:rsid w:val="001605D9"/>
    <w:rsid w:val="00160667"/>
    <w:rsid w:val="001606D6"/>
    <w:rsid w:val="0016071D"/>
    <w:rsid w:val="0016082D"/>
    <w:rsid w:val="001608B8"/>
    <w:rsid w:val="00160C2D"/>
    <w:rsid w:val="00160C6F"/>
    <w:rsid w:val="00160CD4"/>
    <w:rsid w:val="00160D23"/>
    <w:rsid w:val="00160DE2"/>
    <w:rsid w:val="001610B9"/>
    <w:rsid w:val="00161319"/>
    <w:rsid w:val="0016132A"/>
    <w:rsid w:val="001613F6"/>
    <w:rsid w:val="0016141D"/>
    <w:rsid w:val="0016144F"/>
    <w:rsid w:val="001614D9"/>
    <w:rsid w:val="00161AC4"/>
    <w:rsid w:val="00161D3E"/>
    <w:rsid w:val="00161EB8"/>
    <w:rsid w:val="00161EC5"/>
    <w:rsid w:val="00161FD0"/>
    <w:rsid w:val="001622FE"/>
    <w:rsid w:val="00162997"/>
    <w:rsid w:val="00162A32"/>
    <w:rsid w:val="00162B02"/>
    <w:rsid w:val="00162B98"/>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DA"/>
    <w:rsid w:val="00163CE4"/>
    <w:rsid w:val="00163EE6"/>
    <w:rsid w:val="00163F5A"/>
    <w:rsid w:val="00164019"/>
    <w:rsid w:val="00164021"/>
    <w:rsid w:val="0016410A"/>
    <w:rsid w:val="0016410E"/>
    <w:rsid w:val="001641F9"/>
    <w:rsid w:val="00164208"/>
    <w:rsid w:val="00164415"/>
    <w:rsid w:val="00164498"/>
    <w:rsid w:val="0016449C"/>
    <w:rsid w:val="001646F0"/>
    <w:rsid w:val="001648BF"/>
    <w:rsid w:val="0016491E"/>
    <w:rsid w:val="00164961"/>
    <w:rsid w:val="00164978"/>
    <w:rsid w:val="001649F2"/>
    <w:rsid w:val="00164D8B"/>
    <w:rsid w:val="00164EBA"/>
    <w:rsid w:val="00164ED1"/>
    <w:rsid w:val="00164EE3"/>
    <w:rsid w:val="0016508B"/>
    <w:rsid w:val="00165183"/>
    <w:rsid w:val="001651B0"/>
    <w:rsid w:val="001652F1"/>
    <w:rsid w:val="00165327"/>
    <w:rsid w:val="0016558C"/>
    <w:rsid w:val="001656A7"/>
    <w:rsid w:val="00165772"/>
    <w:rsid w:val="0016580E"/>
    <w:rsid w:val="00165960"/>
    <w:rsid w:val="00165A03"/>
    <w:rsid w:val="00165C65"/>
    <w:rsid w:val="00165D0D"/>
    <w:rsid w:val="00165D39"/>
    <w:rsid w:val="00165D98"/>
    <w:rsid w:val="00165DB4"/>
    <w:rsid w:val="00165DF6"/>
    <w:rsid w:val="00165FB1"/>
    <w:rsid w:val="001662A7"/>
    <w:rsid w:val="001662AE"/>
    <w:rsid w:val="001662F9"/>
    <w:rsid w:val="00166313"/>
    <w:rsid w:val="00166387"/>
    <w:rsid w:val="00166389"/>
    <w:rsid w:val="001663AF"/>
    <w:rsid w:val="00166413"/>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479"/>
    <w:rsid w:val="00167536"/>
    <w:rsid w:val="00167618"/>
    <w:rsid w:val="00167927"/>
    <w:rsid w:val="00167BDB"/>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933"/>
    <w:rsid w:val="001709B1"/>
    <w:rsid w:val="00170A3E"/>
    <w:rsid w:val="00170A6B"/>
    <w:rsid w:val="00170C32"/>
    <w:rsid w:val="00170D6D"/>
    <w:rsid w:val="00170D86"/>
    <w:rsid w:val="00170E39"/>
    <w:rsid w:val="00170FE8"/>
    <w:rsid w:val="0017112F"/>
    <w:rsid w:val="00171145"/>
    <w:rsid w:val="001712E0"/>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8CC"/>
    <w:rsid w:val="00172A22"/>
    <w:rsid w:val="00172B2C"/>
    <w:rsid w:val="00172BB0"/>
    <w:rsid w:val="00172BB5"/>
    <w:rsid w:val="00172BD1"/>
    <w:rsid w:val="00172D41"/>
    <w:rsid w:val="00172D46"/>
    <w:rsid w:val="00172D5D"/>
    <w:rsid w:val="00172D76"/>
    <w:rsid w:val="00172DDC"/>
    <w:rsid w:val="00173095"/>
    <w:rsid w:val="001732C9"/>
    <w:rsid w:val="001732E4"/>
    <w:rsid w:val="0017344F"/>
    <w:rsid w:val="0017358D"/>
    <w:rsid w:val="0017363E"/>
    <w:rsid w:val="00173665"/>
    <w:rsid w:val="00173C83"/>
    <w:rsid w:val="00173D53"/>
    <w:rsid w:val="00173DAB"/>
    <w:rsid w:val="00173FCE"/>
    <w:rsid w:val="00173FEA"/>
    <w:rsid w:val="00173FEC"/>
    <w:rsid w:val="00174014"/>
    <w:rsid w:val="00174172"/>
    <w:rsid w:val="001741B2"/>
    <w:rsid w:val="001743F0"/>
    <w:rsid w:val="001745DE"/>
    <w:rsid w:val="001746AB"/>
    <w:rsid w:val="00174879"/>
    <w:rsid w:val="001749A7"/>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DE"/>
    <w:rsid w:val="00176834"/>
    <w:rsid w:val="001769A0"/>
    <w:rsid w:val="001769A7"/>
    <w:rsid w:val="001769CF"/>
    <w:rsid w:val="00176A3A"/>
    <w:rsid w:val="00176C04"/>
    <w:rsid w:val="00176DB7"/>
    <w:rsid w:val="00176E27"/>
    <w:rsid w:val="00176F00"/>
    <w:rsid w:val="00177023"/>
    <w:rsid w:val="0017717B"/>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E42"/>
    <w:rsid w:val="00177F03"/>
    <w:rsid w:val="00177F2B"/>
    <w:rsid w:val="00177F74"/>
    <w:rsid w:val="00180035"/>
    <w:rsid w:val="0018016E"/>
    <w:rsid w:val="00180183"/>
    <w:rsid w:val="00180267"/>
    <w:rsid w:val="0018028C"/>
    <w:rsid w:val="001802E1"/>
    <w:rsid w:val="0018031D"/>
    <w:rsid w:val="0018045F"/>
    <w:rsid w:val="001804C2"/>
    <w:rsid w:val="00180554"/>
    <w:rsid w:val="00180743"/>
    <w:rsid w:val="00180842"/>
    <w:rsid w:val="00180873"/>
    <w:rsid w:val="00180878"/>
    <w:rsid w:val="00180B1B"/>
    <w:rsid w:val="00180B45"/>
    <w:rsid w:val="00180B71"/>
    <w:rsid w:val="00180E09"/>
    <w:rsid w:val="00180E95"/>
    <w:rsid w:val="00180FB6"/>
    <w:rsid w:val="00180FD1"/>
    <w:rsid w:val="00181004"/>
    <w:rsid w:val="001810EA"/>
    <w:rsid w:val="00181211"/>
    <w:rsid w:val="00181284"/>
    <w:rsid w:val="0018141E"/>
    <w:rsid w:val="00181723"/>
    <w:rsid w:val="001817D8"/>
    <w:rsid w:val="0018182E"/>
    <w:rsid w:val="001818FC"/>
    <w:rsid w:val="00181906"/>
    <w:rsid w:val="00181939"/>
    <w:rsid w:val="001819BE"/>
    <w:rsid w:val="00181B38"/>
    <w:rsid w:val="00181B4F"/>
    <w:rsid w:val="00181B6F"/>
    <w:rsid w:val="00181BF7"/>
    <w:rsid w:val="00181CA1"/>
    <w:rsid w:val="00181F25"/>
    <w:rsid w:val="001820B4"/>
    <w:rsid w:val="001821A9"/>
    <w:rsid w:val="001821C2"/>
    <w:rsid w:val="001822D6"/>
    <w:rsid w:val="001822F4"/>
    <w:rsid w:val="00182384"/>
    <w:rsid w:val="00182386"/>
    <w:rsid w:val="001823BB"/>
    <w:rsid w:val="001824A4"/>
    <w:rsid w:val="00182672"/>
    <w:rsid w:val="00182753"/>
    <w:rsid w:val="00182851"/>
    <w:rsid w:val="0018285A"/>
    <w:rsid w:val="001828A7"/>
    <w:rsid w:val="00182A7E"/>
    <w:rsid w:val="00182A80"/>
    <w:rsid w:val="00182B2D"/>
    <w:rsid w:val="00182C5C"/>
    <w:rsid w:val="00182CC6"/>
    <w:rsid w:val="00182E43"/>
    <w:rsid w:val="00182F01"/>
    <w:rsid w:val="00182F7B"/>
    <w:rsid w:val="00183055"/>
    <w:rsid w:val="00183190"/>
    <w:rsid w:val="0018328C"/>
    <w:rsid w:val="00183479"/>
    <w:rsid w:val="0018348F"/>
    <w:rsid w:val="0018365D"/>
    <w:rsid w:val="00183712"/>
    <w:rsid w:val="001837AF"/>
    <w:rsid w:val="00183813"/>
    <w:rsid w:val="001838D0"/>
    <w:rsid w:val="0018396A"/>
    <w:rsid w:val="00183987"/>
    <w:rsid w:val="00183A62"/>
    <w:rsid w:val="00183A9B"/>
    <w:rsid w:val="00183CC8"/>
    <w:rsid w:val="00183D01"/>
    <w:rsid w:val="00183D05"/>
    <w:rsid w:val="00183E89"/>
    <w:rsid w:val="00183EEB"/>
    <w:rsid w:val="00184039"/>
    <w:rsid w:val="00184102"/>
    <w:rsid w:val="001841AA"/>
    <w:rsid w:val="00184204"/>
    <w:rsid w:val="001843D5"/>
    <w:rsid w:val="001844B0"/>
    <w:rsid w:val="00184514"/>
    <w:rsid w:val="00184583"/>
    <w:rsid w:val="00184702"/>
    <w:rsid w:val="001847F9"/>
    <w:rsid w:val="00184990"/>
    <w:rsid w:val="001849D5"/>
    <w:rsid w:val="00184A25"/>
    <w:rsid w:val="00184A87"/>
    <w:rsid w:val="00184BED"/>
    <w:rsid w:val="00184C17"/>
    <w:rsid w:val="00184C4F"/>
    <w:rsid w:val="00184C68"/>
    <w:rsid w:val="00184CA7"/>
    <w:rsid w:val="00184EC6"/>
    <w:rsid w:val="00184ED1"/>
    <w:rsid w:val="00184F40"/>
    <w:rsid w:val="00184FA6"/>
    <w:rsid w:val="00185007"/>
    <w:rsid w:val="00185014"/>
    <w:rsid w:val="0018512C"/>
    <w:rsid w:val="001853ED"/>
    <w:rsid w:val="0018544C"/>
    <w:rsid w:val="001855EB"/>
    <w:rsid w:val="0018561D"/>
    <w:rsid w:val="001856F7"/>
    <w:rsid w:val="0018580D"/>
    <w:rsid w:val="00185941"/>
    <w:rsid w:val="00185B93"/>
    <w:rsid w:val="00185E66"/>
    <w:rsid w:val="00185E71"/>
    <w:rsid w:val="0018604B"/>
    <w:rsid w:val="00186129"/>
    <w:rsid w:val="0018616A"/>
    <w:rsid w:val="00186268"/>
    <w:rsid w:val="00186269"/>
    <w:rsid w:val="001865D8"/>
    <w:rsid w:val="001866D2"/>
    <w:rsid w:val="001866E6"/>
    <w:rsid w:val="001867C3"/>
    <w:rsid w:val="0018683B"/>
    <w:rsid w:val="00186841"/>
    <w:rsid w:val="00186925"/>
    <w:rsid w:val="001869AA"/>
    <w:rsid w:val="00186A6F"/>
    <w:rsid w:val="00186B0D"/>
    <w:rsid w:val="00186B3A"/>
    <w:rsid w:val="00186C4A"/>
    <w:rsid w:val="00186CF1"/>
    <w:rsid w:val="00186E7A"/>
    <w:rsid w:val="00186ECD"/>
    <w:rsid w:val="00186F47"/>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7F"/>
    <w:rsid w:val="00190089"/>
    <w:rsid w:val="00190201"/>
    <w:rsid w:val="0019036F"/>
    <w:rsid w:val="00190461"/>
    <w:rsid w:val="00190519"/>
    <w:rsid w:val="001905EF"/>
    <w:rsid w:val="00190791"/>
    <w:rsid w:val="001907B1"/>
    <w:rsid w:val="001907B7"/>
    <w:rsid w:val="001907E7"/>
    <w:rsid w:val="001908B7"/>
    <w:rsid w:val="0019092C"/>
    <w:rsid w:val="00190C6C"/>
    <w:rsid w:val="00190C7E"/>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86F"/>
    <w:rsid w:val="00191993"/>
    <w:rsid w:val="001919A9"/>
    <w:rsid w:val="00191A88"/>
    <w:rsid w:val="00191AC0"/>
    <w:rsid w:val="00191C2B"/>
    <w:rsid w:val="00191C3D"/>
    <w:rsid w:val="00191C9D"/>
    <w:rsid w:val="00191CA8"/>
    <w:rsid w:val="00191D52"/>
    <w:rsid w:val="00191DC3"/>
    <w:rsid w:val="00191E5A"/>
    <w:rsid w:val="00191E6B"/>
    <w:rsid w:val="00191E71"/>
    <w:rsid w:val="00191E9B"/>
    <w:rsid w:val="00191EC0"/>
    <w:rsid w:val="00191F51"/>
    <w:rsid w:val="00192050"/>
    <w:rsid w:val="001921A8"/>
    <w:rsid w:val="001921E9"/>
    <w:rsid w:val="0019221C"/>
    <w:rsid w:val="001923B5"/>
    <w:rsid w:val="00192412"/>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DE"/>
    <w:rsid w:val="00193711"/>
    <w:rsid w:val="001939B5"/>
    <w:rsid w:val="001939DE"/>
    <w:rsid w:val="00193A16"/>
    <w:rsid w:val="00193A61"/>
    <w:rsid w:val="00193B1A"/>
    <w:rsid w:val="00193B3E"/>
    <w:rsid w:val="00193BA3"/>
    <w:rsid w:val="00193BCE"/>
    <w:rsid w:val="00193BE6"/>
    <w:rsid w:val="00193C6B"/>
    <w:rsid w:val="00193D4F"/>
    <w:rsid w:val="00193F28"/>
    <w:rsid w:val="00193F56"/>
    <w:rsid w:val="00193FE8"/>
    <w:rsid w:val="00194180"/>
    <w:rsid w:val="0019421B"/>
    <w:rsid w:val="0019434E"/>
    <w:rsid w:val="00194509"/>
    <w:rsid w:val="001945A4"/>
    <w:rsid w:val="001945C7"/>
    <w:rsid w:val="00194658"/>
    <w:rsid w:val="00194788"/>
    <w:rsid w:val="001947F9"/>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03"/>
    <w:rsid w:val="00195511"/>
    <w:rsid w:val="0019551B"/>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E85"/>
    <w:rsid w:val="00196F4E"/>
    <w:rsid w:val="00196FBA"/>
    <w:rsid w:val="00196FEF"/>
    <w:rsid w:val="00197208"/>
    <w:rsid w:val="00197250"/>
    <w:rsid w:val="00197303"/>
    <w:rsid w:val="00197312"/>
    <w:rsid w:val="00197375"/>
    <w:rsid w:val="00197494"/>
    <w:rsid w:val="001974B5"/>
    <w:rsid w:val="0019750A"/>
    <w:rsid w:val="00197AB9"/>
    <w:rsid w:val="00197B0D"/>
    <w:rsid w:val="00197D54"/>
    <w:rsid w:val="00197DC7"/>
    <w:rsid w:val="00197DF2"/>
    <w:rsid w:val="00197EAB"/>
    <w:rsid w:val="001A01AA"/>
    <w:rsid w:val="001A02CB"/>
    <w:rsid w:val="001A02E9"/>
    <w:rsid w:val="001A0353"/>
    <w:rsid w:val="001A0379"/>
    <w:rsid w:val="001A03E8"/>
    <w:rsid w:val="001A0403"/>
    <w:rsid w:val="001A04AB"/>
    <w:rsid w:val="001A055A"/>
    <w:rsid w:val="001A066F"/>
    <w:rsid w:val="001A06EC"/>
    <w:rsid w:val="001A08DC"/>
    <w:rsid w:val="001A0B07"/>
    <w:rsid w:val="001A0B98"/>
    <w:rsid w:val="001A0C2C"/>
    <w:rsid w:val="001A0CBA"/>
    <w:rsid w:val="001A0CF9"/>
    <w:rsid w:val="001A0DB6"/>
    <w:rsid w:val="001A0E00"/>
    <w:rsid w:val="001A0E37"/>
    <w:rsid w:val="001A0F74"/>
    <w:rsid w:val="001A104E"/>
    <w:rsid w:val="001A1126"/>
    <w:rsid w:val="001A1163"/>
    <w:rsid w:val="001A12B0"/>
    <w:rsid w:val="001A13F6"/>
    <w:rsid w:val="001A14FD"/>
    <w:rsid w:val="001A1745"/>
    <w:rsid w:val="001A1763"/>
    <w:rsid w:val="001A19F1"/>
    <w:rsid w:val="001A1A1A"/>
    <w:rsid w:val="001A1AD2"/>
    <w:rsid w:val="001A1C1A"/>
    <w:rsid w:val="001A1C67"/>
    <w:rsid w:val="001A1C79"/>
    <w:rsid w:val="001A1CE2"/>
    <w:rsid w:val="001A1F89"/>
    <w:rsid w:val="001A200B"/>
    <w:rsid w:val="001A22BC"/>
    <w:rsid w:val="001A233B"/>
    <w:rsid w:val="001A2341"/>
    <w:rsid w:val="001A2387"/>
    <w:rsid w:val="001A2394"/>
    <w:rsid w:val="001A239E"/>
    <w:rsid w:val="001A2485"/>
    <w:rsid w:val="001A2492"/>
    <w:rsid w:val="001A24FC"/>
    <w:rsid w:val="001A2570"/>
    <w:rsid w:val="001A25C4"/>
    <w:rsid w:val="001A2784"/>
    <w:rsid w:val="001A27B5"/>
    <w:rsid w:val="001A28AD"/>
    <w:rsid w:val="001A2982"/>
    <w:rsid w:val="001A299B"/>
    <w:rsid w:val="001A2A6F"/>
    <w:rsid w:val="001A2BFE"/>
    <w:rsid w:val="001A2C7F"/>
    <w:rsid w:val="001A2D44"/>
    <w:rsid w:val="001A2E82"/>
    <w:rsid w:val="001A2ED2"/>
    <w:rsid w:val="001A2EE0"/>
    <w:rsid w:val="001A2F1C"/>
    <w:rsid w:val="001A3021"/>
    <w:rsid w:val="001A322C"/>
    <w:rsid w:val="001A33A4"/>
    <w:rsid w:val="001A3500"/>
    <w:rsid w:val="001A3512"/>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4A4"/>
    <w:rsid w:val="001A4533"/>
    <w:rsid w:val="001A4828"/>
    <w:rsid w:val="001A487C"/>
    <w:rsid w:val="001A48AB"/>
    <w:rsid w:val="001A48FC"/>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652"/>
    <w:rsid w:val="001A587B"/>
    <w:rsid w:val="001A5903"/>
    <w:rsid w:val="001A5910"/>
    <w:rsid w:val="001A5A4C"/>
    <w:rsid w:val="001A5AEC"/>
    <w:rsid w:val="001A5B31"/>
    <w:rsid w:val="001A5E49"/>
    <w:rsid w:val="001A5F76"/>
    <w:rsid w:val="001A619A"/>
    <w:rsid w:val="001A61BC"/>
    <w:rsid w:val="001A63A0"/>
    <w:rsid w:val="001A64F5"/>
    <w:rsid w:val="001A65CE"/>
    <w:rsid w:val="001A67A3"/>
    <w:rsid w:val="001A68FB"/>
    <w:rsid w:val="001A69F1"/>
    <w:rsid w:val="001A6A01"/>
    <w:rsid w:val="001A6BEE"/>
    <w:rsid w:val="001A6D2C"/>
    <w:rsid w:val="001A6E27"/>
    <w:rsid w:val="001A6EBC"/>
    <w:rsid w:val="001A6ECA"/>
    <w:rsid w:val="001A734E"/>
    <w:rsid w:val="001A73EC"/>
    <w:rsid w:val="001A744D"/>
    <w:rsid w:val="001A7624"/>
    <w:rsid w:val="001A76C9"/>
    <w:rsid w:val="001A77DD"/>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72"/>
    <w:rsid w:val="001B17F7"/>
    <w:rsid w:val="001B199F"/>
    <w:rsid w:val="001B19D4"/>
    <w:rsid w:val="001B1A19"/>
    <w:rsid w:val="001B1A33"/>
    <w:rsid w:val="001B1A9D"/>
    <w:rsid w:val="001B1B78"/>
    <w:rsid w:val="001B1B98"/>
    <w:rsid w:val="001B1CD8"/>
    <w:rsid w:val="001B1D45"/>
    <w:rsid w:val="001B1D90"/>
    <w:rsid w:val="001B1DEB"/>
    <w:rsid w:val="001B1FD6"/>
    <w:rsid w:val="001B209A"/>
    <w:rsid w:val="001B216F"/>
    <w:rsid w:val="001B2234"/>
    <w:rsid w:val="001B2412"/>
    <w:rsid w:val="001B242A"/>
    <w:rsid w:val="001B2488"/>
    <w:rsid w:val="001B24AB"/>
    <w:rsid w:val="001B24BC"/>
    <w:rsid w:val="001B2584"/>
    <w:rsid w:val="001B25A6"/>
    <w:rsid w:val="001B25AF"/>
    <w:rsid w:val="001B2631"/>
    <w:rsid w:val="001B265F"/>
    <w:rsid w:val="001B2746"/>
    <w:rsid w:val="001B27D9"/>
    <w:rsid w:val="001B2851"/>
    <w:rsid w:val="001B2984"/>
    <w:rsid w:val="001B2B23"/>
    <w:rsid w:val="001B2B2E"/>
    <w:rsid w:val="001B2B3D"/>
    <w:rsid w:val="001B2B5E"/>
    <w:rsid w:val="001B2BF9"/>
    <w:rsid w:val="001B2DF0"/>
    <w:rsid w:val="001B2E64"/>
    <w:rsid w:val="001B2E92"/>
    <w:rsid w:val="001B2F6A"/>
    <w:rsid w:val="001B2F85"/>
    <w:rsid w:val="001B2FB6"/>
    <w:rsid w:val="001B2FDB"/>
    <w:rsid w:val="001B300F"/>
    <w:rsid w:val="001B3026"/>
    <w:rsid w:val="001B30D0"/>
    <w:rsid w:val="001B33C0"/>
    <w:rsid w:val="001B3465"/>
    <w:rsid w:val="001B349D"/>
    <w:rsid w:val="001B3705"/>
    <w:rsid w:val="001B3793"/>
    <w:rsid w:val="001B3833"/>
    <w:rsid w:val="001B38B1"/>
    <w:rsid w:val="001B38FF"/>
    <w:rsid w:val="001B3902"/>
    <w:rsid w:val="001B395F"/>
    <w:rsid w:val="001B3A30"/>
    <w:rsid w:val="001B3A57"/>
    <w:rsid w:val="001B3A79"/>
    <w:rsid w:val="001B3AD1"/>
    <w:rsid w:val="001B3B65"/>
    <w:rsid w:val="001B3B7E"/>
    <w:rsid w:val="001B3C4F"/>
    <w:rsid w:val="001B3E74"/>
    <w:rsid w:val="001B3FD6"/>
    <w:rsid w:val="001B3FE3"/>
    <w:rsid w:val="001B4041"/>
    <w:rsid w:val="001B4053"/>
    <w:rsid w:val="001B41CA"/>
    <w:rsid w:val="001B41D1"/>
    <w:rsid w:val="001B4264"/>
    <w:rsid w:val="001B445C"/>
    <w:rsid w:val="001B44B8"/>
    <w:rsid w:val="001B4581"/>
    <w:rsid w:val="001B45D3"/>
    <w:rsid w:val="001B474B"/>
    <w:rsid w:val="001B47C3"/>
    <w:rsid w:val="001B47F5"/>
    <w:rsid w:val="001B4857"/>
    <w:rsid w:val="001B487D"/>
    <w:rsid w:val="001B4916"/>
    <w:rsid w:val="001B4C1E"/>
    <w:rsid w:val="001B4C8B"/>
    <w:rsid w:val="001B4CCA"/>
    <w:rsid w:val="001B4D86"/>
    <w:rsid w:val="001B4F3E"/>
    <w:rsid w:val="001B509D"/>
    <w:rsid w:val="001B516D"/>
    <w:rsid w:val="001B53DF"/>
    <w:rsid w:val="001B53E1"/>
    <w:rsid w:val="001B5423"/>
    <w:rsid w:val="001B5436"/>
    <w:rsid w:val="001B55F6"/>
    <w:rsid w:val="001B56D1"/>
    <w:rsid w:val="001B58C0"/>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41A"/>
    <w:rsid w:val="001B647D"/>
    <w:rsid w:val="001B64CB"/>
    <w:rsid w:val="001B65F5"/>
    <w:rsid w:val="001B663A"/>
    <w:rsid w:val="001B6686"/>
    <w:rsid w:val="001B66D3"/>
    <w:rsid w:val="001B672A"/>
    <w:rsid w:val="001B6927"/>
    <w:rsid w:val="001B69CB"/>
    <w:rsid w:val="001B6A50"/>
    <w:rsid w:val="001B6A97"/>
    <w:rsid w:val="001B6BBA"/>
    <w:rsid w:val="001B6BD1"/>
    <w:rsid w:val="001B6CC4"/>
    <w:rsid w:val="001B6DAA"/>
    <w:rsid w:val="001B6DEF"/>
    <w:rsid w:val="001B6EAE"/>
    <w:rsid w:val="001B6F8E"/>
    <w:rsid w:val="001B6FED"/>
    <w:rsid w:val="001B7096"/>
    <w:rsid w:val="001B717F"/>
    <w:rsid w:val="001B7241"/>
    <w:rsid w:val="001B739F"/>
    <w:rsid w:val="001B7429"/>
    <w:rsid w:val="001B74E5"/>
    <w:rsid w:val="001B7655"/>
    <w:rsid w:val="001B772C"/>
    <w:rsid w:val="001B777D"/>
    <w:rsid w:val="001B77AC"/>
    <w:rsid w:val="001B78DE"/>
    <w:rsid w:val="001B796B"/>
    <w:rsid w:val="001B7A18"/>
    <w:rsid w:val="001B7CDA"/>
    <w:rsid w:val="001B7D9D"/>
    <w:rsid w:val="001B7E50"/>
    <w:rsid w:val="001C012F"/>
    <w:rsid w:val="001C0240"/>
    <w:rsid w:val="001C02C2"/>
    <w:rsid w:val="001C0354"/>
    <w:rsid w:val="001C0391"/>
    <w:rsid w:val="001C03A3"/>
    <w:rsid w:val="001C0459"/>
    <w:rsid w:val="001C04DB"/>
    <w:rsid w:val="001C04FA"/>
    <w:rsid w:val="001C0610"/>
    <w:rsid w:val="001C06DD"/>
    <w:rsid w:val="001C077A"/>
    <w:rsid w:val="001C0842"/>
    <w:rsid w:val="001C093B"/>
    <w:rsid w:val="001C0977"/>
    <w:rsid w:val="001C09F5"/>
    <w:rsid w:val="001C0A9F"/>
    <w:rsid w:val="001C0B4E"/>
    <w:rsid w:val="001C0C83"/>
    <w:rsid w:val="001C0CC2"/>
    <w:rsid w:val="001C0E85"/>
    <w:rsid w:val="001C0FFF"/>
    <w:rsid w:val="001C107D"/>
    <w:rsid w:val="001C11E6"/>
    <w:rsid w:val="001C12A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01"/>
    <w:rsid w:val="001C3D8D"/>
    <w:rsid w:val="001C4054"/>
    <w:rsid w:val="001C40AA"/>
    <w:rsid w:val="001C411D"/>
    <w:rsid w:val="001C41C5"/>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D7"/>
    <w:rsid w:val="001C58A6"/>
    <w:rsid w:val="001C58FD"/>
    <w:rsid w:val="001C5962"/>
    <w:rsid w:val="001C5A8F"/>
    <w:rsid w:val="001C5AB3"/>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667"/>
    <w:rsid w:val="001C67C3"/>
    <w:rsid w:val="001C686C"/>
    <w:rsid w:val="001C68B9"/>
    <w:rsid w:val="001C6A23"/>
    <w:rsid w:val="001C6ABD"/>
    <w:rsid w:val="001C6C92"/>
    <w:rsid w:val="001C6DE2"/>
    <w:rsid w:val="001C6EAF"/>
    <w:rsid w:val="001C6F6C"/>
    <w:rsid w:val="001C7127"/>
    <w:rsid w:val="001C7140"/>
    <w:rsid w:val="001C722C"/>
    <w:rsid w:val="001C73E9"/>
    <w:rsid w:val="001C75B5"/>
    <w:rsid w:val="001C78CF"/>
    <w:rsid w:val="001C79DC"/>
    <w:rsid w:val="001C7A19"/>
    <w:rsid w:val="001C7BF0"/>
    <w:rsid w:val="001C7CC3"/>
    <w:rsid w:val="001C7CE4"/>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2C"/>
    <w:rsid w:val="001D1648"/>
    <w:rsid w:val="001D173B"/>
    <w:rsid w:val="001D19ED"/>
    <w:rsid w:val="001D1A68"/>
    <w:rsid w:val="001D1B63"/>
    <w:rsid w:val="001D1BAF"/>
    <w:rsid w:val="001D1C03"/>
    <w:rsid w:val="001D1C3B"/>
    <w:rsid w:val="001D1CBE"/>
    <w:rsid w:val="001D1DFD"/>
    <w:rsid w:val="001D1F54"/>
    <w:rsid w:val="001D22CF"/>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00"/>
    <w:rsid w:val="001D2D1E"/>
    <w:rsid w:val="001D2E13"/>
    <w:rsid w:val="001D2E1A"/>
    <w:rsid w:val="001D2E5B"/>
    <w:rsid w:val="001D3021"/>
    <w:rsid w:val="001D31AE"/>
    <w:rsid w:val="001D33CE"/>
    <w:rsid w:val="001D347A"/>
    <w:rsid w:val="001D35B7"/>
    <w:rsid w:val="001D35F4"/>
    <w:rsid w:val="001D36C7"/>
    <w:rsid w:val="001D36E9"/>
    <w:rsid w:val="001D3A12"/>
    <w:rsid w:val="001D3BD6"/>
    <w:rsid w:val="001D3C7E"/>
    <w:rsid w:val="001D3D26"/>
    <w:rsid w:val="001D3D4C"/>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68F"/>
    <w:rsid w:val="001D5748"/>
    <w:rsid w:val="001D574D"/>
    <w:rsid w:val="001D5775"/>
    <w:rsid w:val="001D582B"/>
    <w:rsid w:val="001D5A50"/>
    <w:rsid w:val="001D5AFC"/>
    <w:rsid w:val="001D5BF0"/>
    <w:rsid w:val="001D5C2F"/>
    <w:rsid w:val="001D5C7B"/>
    <w:rsid w:val="001D5CA7"/>
    <w:rsid w:val="001D5E0E"/>
    <w:rsid w:val="001D5F25"/>
    <w:rsid w:val="001D5F41"/>
    <w:rsid w:val="001D5FF0"/>
    <w:rsid w:val="001D60F5"/>
    <w:rsid w:val="001D6106"/>
    <w:rsid w:val="001D61FA"/>
    <w:rsid w:val="001D620B"/>
    <w:rsid w:val="001D6274"/>
    <w:rsid w:val="001D62EA"/>
    <w:rsid w:val="001D63F4"/>
    <w:rsid w:val="001D6507"/>
    <w:rsid w:val="001D659C"/>
    <w:rsid w:val="001D66D6"/>
    <w:rsid w:val="001D69CD"/>
    <w:rsid w:val="001D6A04"/>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5D0"/>
    <w:rsid w:val="001D764E"/>
    <w:rsid w:val="001D768A"/>
    <w:rsid w:val="001D769A"/>
    <w:rsid w:val="001D76DD"/>
    <w:rsid w:val="001D7923"/>
    <w:rsid w:val="001D7A14"/>
    <w:rsid w:val="001D7B0F"/>
    <w:rsid w:val="001D7C04"/>
    <w:rsid w:val="001D7D9F"/>
    <w:rsid w:val="001D7EF0"/>
    <w:rsid w:val="001E010D"/>
    <w:rsid w:val="001E0211"/>
    <w:rsid w:val="001E02AE"/>
    <w:rsid w:val="001E02B1"/>
    <w:rsid w:val="001E04A9"/>
    <w:rsid w:val="001E04CE"/>
    <w:rsid w:val="001E04E2"/>
    <w:rsid w:val="001E0A1B"/>
    <w:rsid w:val="001E0A37"/>
    <w:rsid w:val="001E0A60"/>
    <w:rsid w:val="001E0CC7"/>
    <w:rsid w:val="001E0CED"/>
    <w:rsid w:val="001E0F1F"/>
    <w:rsid w:val="001E1019"/>
    <w:rsid w:val="001E10C7"/>
    <w:rsid w:val="001E114D"/>
    <w:rsid w:val="001E1194"/>
    <w:rsid w:val="001E122F"/>
    <w:rsid w:val="001E140A"/>
    <w:rsid w:val="001E14A2"/>
    <w:rsid w:val="001E161C"/>
    <w:rsid w:val="001E1716"/>
    <w:rsid w:val="001E185F"/>
    <w:rsid w:val="001E1912"/>
    <w:rsid w:val="001E1962"/>
    <w:rsid w:val="001E1A4D"/>
    <w:rsid w:val="001E1A53"/>
    <w:rsid w:val="001E1EE9"/>
    <w:rsid w:val="001E1EEB"/>
    <w:rsid w:val="001E1F6B"/>
    <w:rsid w:val="001E20D4"/>
    <w:rsid w:val="001E2480"/>
    <w:rsid w:val="001E249E"/>
    <w:rsid w:val="001E2574"/>
    <w:rsid w:val="001E25F2"/>
    <w:rsid w:val="001E275D"/>
    <w:rsid w:val="001E275E"/>
    <w:rsid w:val="001E292A"/>
    <w:rsid w:val="001E29C7"/>
    <w:rsid w:val="001E2A3C"/>
    <w:rsid w:val="001E2CCD"/>
    <w:rsid w:val="001E2D4E"/>
    <w:rsid w:val="001E2DB7"/>
    <w:rsid w:val="001E2E72"/>
    <w:rsid w:val="001E3002"/>
    <w:rsid w:val="001E304F"/>
    <w:rsid w:val="001E3063"/>
    <w:rsid w:val="001E30E0"/>
    <w:rsid w:val="001E3263"/>
    <w:rsid w:val="001E33B0"/>
    <w:rsid w:val="001E3545"/>
    <w:rsid w:val="001E356E"/>
    <w:rsid w:val="001E36C1"/>
    <w:rsid w:val="001E3725"/>
    <w:rsid w:val="001E38FC"/>
    <w:rsid w:val="001E393C"/>
    <w:rsid w:val="001E39D6"/>
    <w:rsid w:val="001E3B49"/>
    <w:rsid w:val="001E3BC3"/>
    <w:rsid w:val="001E3BC8"/>
    <w:rsid w:val="001E3E66"/>
    <w:rsid w:val="001E3F37"/>
    <w:rsid w:val="001E3FA1"/>
    <w:rsid w:val="001E401A"/>
    <w:rsid w:val="001E4056"/>
    <w:rsid w:val="001E4234"/>
    <w:rsid w:val="001E433E"/>
    <w:rsid w:val="001E4485"/>
    <w:rsid w:val="001E4631"/>
    <w:rsid w:val="001E473A"/>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3C"/>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497"/>
    <w:rsid w:val="001E7609"/>
    <w:rsid w:val="001E76B5"/>
    <w:rsid w:val="001E76C3"/>
    <w:rsid w:val="001E7717"/>
    <w:rsid w:val="001E77BF"/>
    <w:rsid w:val="001E7862"/>
    <w:rsid w:val="001E7904"/>
    <w:rsid w:val="001E798C"/>
    <w:rsid w:val="001E799E"/>
    <w:rsid w:val="001E7BC1"/>
    <w:rsid w:val="001E7D11"/>
    <w:rsid w:val="001E7E16"/>
    <w:rsid w:val="001E7EAE"/>
    <w:rsid w:val="001E7F04"/>
    <w:rsid w:val="001E7F17"/>
    <w:rsid w:val="001E7FFE"/>
    <w:rsid w:val="001F0103"/>
    <w:rsid w:val="001F01BA"/>
    <w:rsid w:val="001F032E"/>
    <w:rsid w:val="001F03BC"/>
    <w:rsid w:val="001F03E5"/>
    <w:rsid w:val="001F05E7"/>
    <w:rsid w:val="001F06FA"/>
    <w:rsid w:val="001F071D"/>
    <w:rsid w:val="001F0731"/>
    <w:rsid w:val="001F07A7"/>
    <w:rsid w:val="001F08D5"/>
    <w:rsid w:val="001F0A02"/>
    <w:rsid w:val="001F0A4D"/>
    <w:rsid w:val="001F0AB9"/>
    <w:rsid w:val="001F0B9A"/>
    <w:rsid w:val="001F0E01"/>
    <w:rsid w:val="001F0F89"/>
    <w:rsid w:val="001F1038"/>
    <w:rsid w:val="001F10C7"/>
    <w:rsid w:val="001F1185"/>
    <w:rsid w:val="001F1190"/>
    <w:rsid w:val="001F119B"/>
    <w:rsid w:val="001F1276"/>
    <w:rsid w:val="001F13B1"/>
    <w:rsid w:val="001F1467"/>
    <w:rsid w:val="001F1596"/>
    <w:rsid w:val="001F160D"/>
    <w:rsid w:val="001F163C"/>
    <w:rsid w:val="001F16C3"/>
    <w:rsid w:val="001F1790"/>
    <w:rsid w:val="001F17B7"/>
    <w:rsid w:val="001F19E2"/>
    <w:rsid w:val="001F19F6"/>
    <w:rsid w:val="001F1A6F"/>
    <w:rsid w:val="001F1A7B"/>
    <w:rsid w:val="001F1BD3"/>
    <w:rsid w:val="001F1BE5"/>
    <w:rsid w:val="001F1CFD"/>
    <w:rsid w:val="001F1D67"/>
    <w:rsid w:val="001F1DAA"/>
    <w:rsid w:val="001F1E39"/>
    <w:rsid w:val="001F1E44"/>
    <w:rsid w:val="001F1E45"/>
    <w:rsid w:val="001F1FDD"/>
    <w:rsid w:val="001F20C1"/>
    <w:rsid w:val="001F214F"/>
    <w:rsid w:val="001F21BE"/>
    <w:rsid w:val="001F22C8"/>
    <w:rsid w:val="001F2319"/>
    <w:rsid w:val="001F2361"/>
    <w:rsid w:val="001F241D"/>
    <w:rsid w:val="001F258A"/>
    <w:rsid w:val="001F25BB"/>
    <w:rsid w:val="001F2698"/>
    <w:rsid w:val="001F26D0"/>
    <w:rsid w:val="001F290C"/>
    <w:rsid w:val="001F295E"/>
    <w:rsid w:val="001F29E9"/>
    <w:rsid w:val="001F29EB"/>
    <w:rsid w:val="001F2A77"/>
    <w:rsid w:val="001F2A99"/>
    <w:rsid w:val="001F2AB1"/>
    <w:rsid w:val="001F2ACF"/>
    <w:rsid w:val="001F2C45"/>
    <w:rsid w:val="001F2CAF"/>
    <w:rsid w:val="001F2CC7"/>
    <w:rsid w:val="001F2D9C"/>
    <w:rsid w:val="001F2EDB"/>
    <w:rsid w:val="001F2F17"/>
    <w:rsid w:val="001F2F43"/>
    <w:rsid w:val="001F303E"/>
    <w:rsid w:val="001F30BD"/>
    <w:rsid w:val="001F32B1"/>
    <w:rsid w:val="001F32E0"/>
    <w:rsid w:val="001F34F7"/>
    <w:rsid w:val="001F34FE"/>
    <w:rsid w:val="001F3709"/>
    <w:rsid w:val="001F37BD"/>
    <w:rsid w:val="001F38A9"/>
    <w:rsid w:val="001F3A4B"/>
    <w:rsid w:val="001F3B96"/>
    <w:rsid w:val="001F3C89"/>
    <w:rsid w:val="001F3CB4"/>
    <w:rsid w:val="001F3E32"/>
    <w:rsid w:val="001F405F"/>
    <w:rsid w:val="001F40DE"/>
    <w:rsid w:val="001F40F6"/>
    <w:rsid w:val="001F41E6"/>
    <w:rsid w:val="001F425E"/>
    <w:rsid w:val="001F4342"/>
    <w:rsid w:val="001F4353"/>
    <w:rsid w:val="001F43B8"/>
    <w:rsid w:val="001F43D2"/>
    <w:rsid w:val="001F4541"/>
    <w:rsid w:val="001F45C1"/>
    <w:rsid w:val="001F46EA"/>
    <w:rsid w:val="001F4802"/>
    <w:rsid w:val="001F4849"/>
    <w:rsid w:val="001F49A0"/>
    <w:rsid w:val="001F4A8B"/>
    <w:rsid w:val="001F4ADB"/>
    <w:rsid w:val="001F4AFA"/>
    <w:rsid w:val="001F4B7B"/>
    <w:rsid w:val="001F4B8F"/>
    <w:rsid w:val="001F4C4F"/>
    <w:rsid w:val="001F4C68"/>
    <w:rsid w:val="001F4D49"/>
    <w:rsid w:val="001F4E2F"/>
    <w:rsid w:val="001F4EBE"/>
    <w:rsid w:val="001F4F89"/>
    <w:rsid w:val="001F4FD2"/>
    <w:rsid w:val="001F51C2"/>
    <w:rsid w:val="001F51CE"/>
    <w:rsid w:val="001F5304"/>
    <w:rsid w:val="001F5344"/>
    <w:rsid w:val="001F55BA"/>
    <w:rsid w:val="001F583D"/>
    <w:rsid w:val="001F58D1"/>
    <w:rsid w:val="001F58E2"/>
    <w:rsid w:val="001F5A64"/>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47F"/>
    <w:rsid w:val="001F756E"/>
    <w:rsid w:val="001F75CF"/>
    <w:rsid w:val="001F7657"/>
    <w:rsid w:val="001F77E6"/>
    <w:rsid w:val="001F7883"/>
    <w:rsid w:val="001F7911"/>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8EC"/>
    <w:rsid w:val="002009A8"/>
    <w:rsid w:val="00200A9B"/>
    <w:rsid w:val="00200ADE"/>
    <w:rsid w:val="00200B4D"/>
    <w:rsid w:val="00200B78"/>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1FA"/>
    <w:rsid w:val="0020221A"/>
    <w:rsid w:val="0020236E"/>
    <w:rsid w:val="00202412"/>
    <w:rsid w:val="00202427"/>
    <w:rsid w:val="00202470"/>
    <w:rsid w:val="002026D8"/>
    <w:rsid w:val="002026F5"/>
    <w:rsid w:val="002026FC"/>
    <w:rsid w:val="0020278C"/>
    <w:rsid w:val="002027D0"/>
    <w:rsid w:val="00202AFB"/>
    <w:rsid w:val="00202B63"/>
    <w:rsid w:val="00202BE3"/>
    <w:rsid w:val="00202D1C"/>
    <w:rsid w:val="00202D7A"/>
    <w:rsid w:val="00202DE3"/>
    <w:rsid w:val="00202E2A"/>
    <w:rsid w:val="00202F4C"/>
    <w:rsid w:val="00202FD3"/>
    <w:rsid w:val="0020303D"/>
    <w:rsid w:val="002030D1"/>
    <w:rsid w:val="002031A7"/>
    <w:rsid w:val="00203202"/>
    <w:rsid w:val="0020332E"/>
    <w:rsid w:val="002033F6"/>
    <w:rsid w:val="002033FF"/>
    <w:rsid w:val="0020369B"/>
    <w:rsid w:val="00203758"/>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2CF"/>
    <w:rsid w:val="00204617"/>
    <w:rsid w:val="00204691"/>
    <w:rsid w:val="0020479C"/>
    <w:rsid w:val="002047AC"/>
    <w:rsid w:val="002047D9"/>
    <w:rsid w:val="00204984"/>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7A"/>
    <w:rsid w:val="00205DE0"/>
    <w:rsid w:val="00205E73"/>
    <w:rsid w:val="00205E88"/>
    <w:rsid w:val="00205F00"/>
    <w:rsid w:val="0020607D"/>
    <w:rsid w:val="0020610A"/>
    <w:rsid w:val="0020613E"/>
    <w:rsid w:val="00206160"/>
    <w:rsid w:val="00206246"/>
    <w:rsid w:val="002063A9"/>
    <w:rsid w:val="002064EF"/>
    <w:rsid w:val="00206527"/>
    <w:rsid w:val="00206732"/>
    <w:rsid w:val="00206749"/>
    <w:rsid w:val="0020679C"/>
    <w:rsid w:val="0020686D"/>
    <w:rsid w:val="002069FD"/>
    <w:rsid w:val="00206A29"/>
    <w:rsid w:val="00206A45"/>
    <w:rsid w:val="00206A85"/>
    <w:rsid w:val="00206C23"/>
    <w:rsid w:val="00206E14"/>
    <w:rsid w:val="00207034"/>
    <w:rsid w:val="002070A5"/>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23E"/>
    <w:rsid w:val="0021025A"/>
    <w:rsid w:val="00210325"/>
    <w:rsid w:val="0021033E"/>
    <w:rsid w:val="002105DE"/>
    <w:rsid w:val="002106A8"/>
    <w:rsid w:val="002108DA"/>
    <w:rsid w:val="0021097A"/>
    <w:rsid w:val="002109A1"/>
    <w:rsid w:val="002109C1"/>
    <w:rsid w:val="00210B70"/>
    <w:rsid w:val="00210B88"/>
    <w:rsid w:val="00210E5B"/>
    <w:rsid w:val="00210E69"/>
    <w:rsid w:val="00210F0E"/>
    <w:rsid w:val="0021109D"/>
    <w:rsid w:val="00211132"/>
    <w:rsid w:val="00211213"/>
    <w:rsid w:val="002112D8"/>
    <w:rsid w:val="0021145B"/>
    <w:rsid w:val="002114B5"/>
    <w:rsid w:val="002114BE"/>
    <w:rsid w:val="002114D0"/>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98"/>
    <w:rsid w:val="00212DBD"/>
    <w:rsid w:val="00212E21"/>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BEB"/>
    <w:rsid w:val="00214C3C"/>
    <w:rsid w:val="00214D1D"/>
    <w:rsid w:val="00214DA5"/>
    <w:rsid w:val="00214FDA"/>
    <w:rsid w:val="00215031"/>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E1"/>
    <w:rsid w:val="00216C03"/>
    <w:rsid w:val="00216C15"/>
    <w:rsid w:val="00216CE2"/>
    <w:rsid w:val="00216DC2"/>
    <w:rsid w:val="00216DD4"/>
    <w:rsid w:val="00216EF7"/>
    <w:rsid w:val="00216F41"/>
    <w:rsid w:val="002171E4"/>
    <w:rsid w:val="00217536"/>
    <w:rsid w:val="00217625"/>
    <w:rsid w:val="002176AC"/>
    <w:rsid w:val="002176C3"/>
    <w:rsid w:val="002176FB"/>
    <w:rsid w:val="0021782D"/>
    <w:rsid w:val="00217931"/>
    <w:rsid w:val="00217940"/>
    <w:rsid w:val="002179B4"/>
    <w:rsid w:val="00217A20"/>
    <w:rsid w:val="00217A22"/>
    <w:rsid w:val="00217BFB"/>
    <w:rsid w:val="00217C1D"/>
    <w:rsid w:val="00217F0F"/>
    <w:rsid w:val="0022023E"/>
    <w:rsid w:val="0022029F"/>
    <w:rsid w:val="002203ED"/>
    <w:rsid w:val="00220413"/>
    <w:rsid w:val="0022055F"/>
    <w:rsid w:val="0022061E"/>
    <w:rsid w:val="002206C3"/>
    <w:rsid w:val="00220913"/>
    <w:rsid w:val="002209BD"/>
    <w:rsid w:val="00220B07"/>
    <w:rsid w:val="00220BDA"/>
    <w:rsid w:val="00220BEB"/>
    <w:rsid w:val="00220D2C"/>
    <w:rsid w:val="00220E5B"/>
    <w:rsid w:val="00220E7F"/>
    <w:rsid w:val="0022103B"/>
    <w:rsid w:val="002212EB"/>
    <w:rsid w:val="00221315"/>
    <w:rsid w:val="00221477"/>
    <w:rsid w:val="00221629"/>
    <w:rsid w:val="00221828"/>
    <w:rsid w:val="00221917"/>
    <w:rsid w:val="00221941"/>
    <w:rsid w:val="00221ACD"/>
    <w:rsid w:val="00221B98"/>
    <w:rsid w:val="00221BC9"/>
    <w:rsid w:val="00221C29"/>
    <w:rsid w:val="00221C48"/>
    <w:rsid w:val="00221CB0"/>
    <w:rsid w:val="00221D32"/>
    <w:rsid w:val="00221E3A"/>
    <w:rsid w:val="00221FF6"/>
    <w:rsid w:val="0022203B"/>
    <w:rsid w:val="002220AC"/>
    <w:rsid w:val="0022218C"/>
    <w:rsid w:val="0022220D"/>
    <w:rsid w:val="0022222B"/>
    <w:rsid w:val="00222498"/>
    <w:rsid w:val="002226A5"/>
    <w:rsid w:val="002227B5"/>
    <w:rsid w:val="002228D0"/>
    <w:rsid w:val="0022292E"/>
    <w:rsid w:val="002229F8"/>
    <w:rsid w:val="00222A7F"/>
    <w:rsid w:val="00222AB6"/>
    <w:rsid w:val="00222C58"/>
    <w:rsid w:val="00222CED"/>
    <w:rsid w:val="00222DC3"/>
    <w:rsid w:val="00222E04"/>
    <w:rsid w:val="00222E43"/>
    <w:rsid w:val="00222E94"/>
    <w:rsid w:val="00222F84"/>
    <w:rsid w:val="00222FD0"/>
    <w:rsid w:val="002231C7"/>
    <w:rsid w:val="0022324C"/>
    <w:rsid w:val="002232D5"/>
    <w:rsid w:val="00223358"/>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41C"/>
    <w:rsid w:val="0022464D"/>
    <w:rsid w:val="002247B9"/>
    <w:rsid w:val="0022493C"/>
    <w:rsid w:val="002249BE"/>
    <w:rsid w:val="002249E4"/>
    <w:rsid w:val="00224B1A"/>
    <w:rsid w:val="00224BBB"/>
    <w:rsid w:val="00224BBF"/>
    <w:rsid w:val="00224D49"/>
    <w:rsid w:val="00224E02"/>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0C"/>
    <w:rsid w:val="0022614F"/>
    <w:rsid w:val="00226166"/>
    <w:rsid w:val="0022638D"/>
    <w:rsid w:val="002263B3"/>
    <w:rsid w:val="002263D5"/>
    <w:rsid w:val="002263F6"/>
    <w:rsid w:val="002264C1"/>
    <w:rsid w:val="00226749"/>
    <w:rsid w:val="0022674B"/>
    <w:rsid w:val="002269F0"/>
    <w:rsid w:val="00226A22"/>
    <w:rsid w:val="00226B58"/>
    <w:rsid w:val="00226B62"/>
    <w:rsid w:val="00226B80"/>
    <w:rsid w:val="00226BFB"/>
    <w:rsid w:val="00226C26"/>
    <w:rsid w:val="00226D66"/>
    <w:rsid w:val="00226D9A"/>
    <w:rsid w:val="00226DCC"/>
    <w:rsid w:val="00226F35"/>
    <w:rsid w:val="0022702D"/>
    <w:rsid w:val="002270BE"/>
    <w:rsid w:val="00227181"/>
    <w:rsid w:val="002271AB"/>
    <w:rsid w:val="0022727F"/>
    <w:rsid w:val="0022733D"/>
    <w:rsid w:val="00227697"/>
    <w:rsid w:val="0022788D"/>
    <w:rsid w:val="00227894"/>
    <w:rsid w:val="0022789F"/>
    <w:rsid w:val="0022798F"/>
    <w:rsid w:val="00227BDB"/>
    <w:rsid w:val="00227EA9"/>
    <w:rsid w:val="00227F98"/>
    <w:rsid w:val="00230002"/>
    <w:rsid w:val="002300C8"/>
    <w:rsid w:val="002300F7"/>
    <w:rsid w:val="00230131"/>
    <w:rsid w:val="002302CC"/>
    <w:rsid w:val="0023069A"/>
    <w:rsid w:val="00230907"/>
    <w:rsid w:val="002309FD"/>
    <w:rsid w:val="00230C27"/>
    <w:rsid w:val="00230C4A"/>
    <w:rsid w:val="00230D0F"/>
    <w:rsid w:val="00230F8A"/>
    <w:rsid w:val="00231006"/>
    <w:rsid w:val="00231055"/>
    <w:rsid w:val="002311F2"/>
    <w:rsid w:val="00231321"/>
    <w:rsid w:val="00231348"/>
    <w:rsid w:val="002313C6"/>
    <w:rsid w:val="002314CA"/>
    <w:rsid w:val="0023153D"/>
    <w:rsid w:val="00231667"/>
    <w:rsid w:val="00231972"/>
    <w:rsid w:val="00231AED"/>
    <w:rsid w:val="00231C48"/>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00E"/>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5D5"/>
    <w:rsid w:val="002345FE"/>
    <w:rsid w:val="00234655"/>
    <w:rsid w:val="0023472C"/>
    <w:rsid w:val="00234788"/>
    <w:rsid w:val="0023492B"/>
    <w:rsid w:val="00234B32"/>
    <w:rsid w:val="00234CC7"/>
    <w:rsid w:val="00234D40"/>
    <w:rsid w:val="00234D44"/>
    <w:rsid w:val="00234D66"/>
    <w:rsid w:val="00234DB2"/>
    <w:rsid w:val="00234DCB"/>
    <w:rsid w:val="00234E14"/>
    <w:rsid w:val="00234E65"/>
    <w:rsid w:val="00234ED9"/>
    <w:rsid w:val="00234FA3"/>
    <w:rsid w:val="00234FC3"/>
    <w:rsid w:val="00235009"/>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64"/>
    <w:rsid w:val="002368BE"/>
    <w:rsid w:val="00236925"/>
    <w:rsid w:val="0023692C"/>
    <w:rsid w:val="002369E2"/>
    <w:rsid w:val="00236A9C"/>
    <w:rsid w:val="00236BA0"/>
    <w:rsid w:val="00236BE9"/>
    <w:rsid w:val="00236C86"/>
    <w:rsid w:val="00236C89"/>
    <w:rsid w:val="00236F0D"/>
    <w:rsid w:val="00236FA0"/>
    <w:rsid w:val="00237015"/>
    <w:rsid w:val="00237037"/>
    <w:rsid w:val="002371FF"/>
    <w:rsid w:val="002372B6"/>
    <w:rsid w:val="0023747F"/>
    <w:rsid w:val="002375BF"/>
    <w:rsid w:val="002375E7"/>
    <w:rsid w:val="00237659"/>
    <w:rsid w:val="00237800"/>
    <w:rsid w:val="00237897"/>
    <w:rsid w:val="00237A26"/>
    <w:rsid w:val="00237ADF"/>
    <w:rsid w:val="00237B2E"/>
    <w:rsid w:val="00237D84"/>
    <w:rsid w:val="0024004F"/>
    <w:rsid w:val="00240096"/>
    <w:rsid w:val="002401A7"/>
    <w:rsid w:val="00240357"/>
    <w:rsid w:val="00240382"/>
    <w:rsid w:val="00240413"/>
    <w:rsid w:val="002404D0"/>
    <w:rsid w:val="002405EB"/>
    <w:rsid w:val="00240679"/>
    <w:rsid w:val="0024077B"/>
    <w:rsid w:val="002407CA"/>
    <w:rsid w:val="0024084D"/>
    <w:rsid w:val="002409BF"/>
    <w:rsid w:val="00240A6B"/>
    <w:rsid w:val="00240AA9"/>
    <w:rsid w:val="00240B17"/>
    <w:rsid w:val="00240CB6"/>
    <w:rsid w:val="00240D49"/>
    <w:rsid w:val="00240D88"/>
    <w:rsid w:val="00240E93"/>
    <w:rsid w:val="00240F7C"/>
    <w:rsid w:val="00240FA4"/>
    <w:rsid w:val="00240FC2"/>
    <w:rsid w:val="00241009"/>
    <w:rsid w:val="00241222"/>
    <w:rsid w:val="00241451"/>
    <w:rsid w:val="002415A9"/>
    <w:rsid w:val="0024166E"/>
    <w:rsid w:val="002418DC"/>
    <w:rsid w:val="0024194F"/>
    <w:rsid w:val="00241A53"/>
    <w:rsid w:val="00241AEC"/>
    <w:rsid w:val="0024205E"/>
    <w:rsid w:val="002420D0"/>
    <w:rsid w:val="00242285"/>
    <w:rsid w:val="00242369"/>
    <w:rsid w:val="0024249F"/>
    <w:rsid w:val="0024259F"/>
    <w:rsid w:val="00242750"/>
    <w:rsid w:val="002427D3"/>
    <w:rsid w:val="00242A56"/>
    <w:rsid w:val="00242B2A"/>
    <w:rsid w:val="00242E2C"/>
    <w:rsid w:val="00242E3D"/>
    <w:rsid w:val="00242F07"/>
    <w:rsid w:val="0024301C"/>
    <w:rsid w:val="00243306"/>
    <w:rsid w:val="00243357"/>
    <w:rsid w:val="0024348E"/>
    <w:rsid w:val="002435C8"/>
    <w:rsid w:val="0024363B"/>
    <w:rsid w:val="00243676"/>
    <w:rsid w:val="00243679"/>
    <w:rsid w:val="002436AC"/>
    <w:rsid w:val="00243817"/>
    <w:rsid w:val="002438CC"/>
    <w:rsid w:val="00243A5A"/>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74D"/>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43"/>
    <w:rsid w:val="002453DE"/>
    <w:rsid w:val="002455EF"/>
    <w:rsid w:val="00245707"/>
    <w:rsid w:val="0024577E"/>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0F"/>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EC5"/>
    <w:rsid w:val="00250F63"/>
    <w:rsid w:val="0025114F"/>
    <w:rsid w:val="0025118C"/>
    <w:rsid w:val="002511AD"/>
    <w:rsid w:val="00251225"/>
    <w:rsid w:val="00251249"/>
    <w:rsid w:val="002515B1"/>
    <w:rsid w:val="00251641"/>
    <w:rsid w:val="0025171F"/>
    <w:rsid w:val="0025175E"/>
    <w:rsid w:val="00251810"/>
    <w:rsid w:val="00251A61"/>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969"/>
    <w:rsid w:val="00252B09"/>
    <w:rsid w:val="00252BF9"/>
    <w:rsid w:val="00252CE9"/>
    <w:rsid w:val="00252D1C"/>
    <w:rsid w:val="00252D2E"/>
    <w:rsid w:val="00252F1E"/>
    <w:rsid w:val="00252FC5"/>
    <w:rsid w:val="002530E4"/>
    <w:rsid w:val="0025311B"/>
    <w:rsid w:val="00253255"/>
    <w:rsid w:val="0025369F"/>
    <w:rsid w:val="0025377F"/>
    <w:rsid w:val="002538AB"/>
    <w:rsid w:val="002538E6"/>
    <w:rsid w:val="00253941"/>
    <w:rsid w:val="0025397B"/>
    <w:rsid w:val="00253A02"/>
    <w:rsid w:val="00253BCA"/>
    <w:rsid w:val="00253BF4"/>
    <w:rsid w:val="00253C76"/>
    <w:rsid w:val="00253CED"/>
    <w:rsid w:val="00253CEE"/>
    <w:rsid w:val="00253D18"/>
    <w:rsid w:val="00253DC8"/>
    <w:rsid w:val="00253DFE"/>
    <w:rsid w:val="00253E3F"/>
    <w:rsid w:val="0025405E"/>
    <w:rsid w:val="00254115"/>
    <w:rsid w:val="00254287"/>
    <w:rsid w:val="00254288"/>
    <w:rsid w:val="002542A6"/>
    <w:rsid w:val="002542DD"/>
    <w:rsid w:val="0025439E"/>
    <w:rsid w:val="00254406"/>
    <w:rsid w:val="00254412"/>
    <w:rsid w:val="002544D0"/>
    <w:rsid w:val="00254766"/>
    <w:rsid w:val="002547E1"/>
    <w:rsid w:val="00254C3C"/>
    <w:rsid w:val="00254F38"/>
    <w:rsid w:val="0025502D"/>
    <w:rsid w:val="00255231"/>
    <w:rsid w:val="002553F7"/>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235"/>
    <w:rsid w:val="00257329"/>
    <w:rsid w:val="002575B6"/>
    <w:rsid w:val="002575EC"/>
    <w:rsid w:val="0025772F"/>
    <w:rsid w:val="002577C6"/>
    <w:rsid w:val="00257850"/>
    <w:rsid w:val="00257893"/>
    <w:rsid w:val="00257918"/>
    <w:rsid w:val="00257950"/>
    <w:rsid w:val="00257AA0"/>
    <w:rsid w:val="00257C49"/>
    <w:rsid w:val="00257DA7"/>
    <w:rsid w:val="00257DB4"/>
    <w:rsid w:val="00257DF5"/>
    <w:rsid w:val="00257E98"/>
    <w:rsid w:val="0026002D"/>
    <w:rsid w:val="002600E3"/>
    <w:rsid w:val="0026024B"/>
    <w:rsid w:val="0026032A"/>
    <w:rsid w:val="002605B4"/>
    <w:rsid w:val="00260600"/>
    <w:rsid w:val="0026065E"/>
    <w:rsid w:val="00260740"/>
    <w:rsid w:val="0026094F"/>
    <w:rsid w:val="00260A8D"/>
    <w:rsid w:val="00260A99"/>
    <w:rsid w:val="00260AAC"/>
    <w:rsid w:val="00260B89"/>
    <w:rsid w:val="00260BE7"/>
    <w:rsid w:val="00260CEC"/>
    <w:rsid w:val="00260D8F"/>
    <w:rsid w:val="00260E4A"/>
    <w:rsid w:val="00260EEA"/>
    <w:rsid w:val="00260F04"/>
    <w:rsid w:val="00260F28"/>
    <w:rsid w:val="00260FD1"/>
    <w:rsid w:val="00260FF1"/>
    <w:rsid w:val="00261015"/>
    <w:rsid w:val="002611D2"/>
    <w:rsid w:val="002612AB"/>
    <w:rsid w:val="00261314"/>
    <w:rsid w:val="002614A3"/>
    <w:rsid w:val="0026160C"/>
    <w:rsid w:val="00261616"/>
    <w:rsid w:val="0026186F"/>
    <w:rsid w:val="0026198B"/>
    <w:rsid w:val="00261ADE"/>
    <w:rsid w:val="00261AEE"/>
    <w:rsid w:val="00261B24"/>
    <w:rsid w:val="00261B2F"/>
    <w:rsid w:val="00261B3B"/>
    <w:rsid w:val="00261C0C"/>
    <w:rsid w:val="00261C77"/>
    <w:rsid w:val="00261CAF"/>
    <w:rsid w:val="00261CD1"/>
    <w:rsid w:val="00261E3A"/>
    <w:rsid w:val="00261F58"/>
    <w:rsid w:val="00261FA7"/>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0D9"/>
    <w:rsid w:val="002633E3"/>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237"/>
    <w:rsid w:val="002645B8"/>
    <w:rsid w:val="00264884"/>
    <w:rsid w:val="002648B8"/>
    <w:rsid w:val="002649EE"/>
    <w:rsid w:val="00264A2F"/>
    <w:rsid w:val="00264A8D"/>
    <w:rsid w:val="00264CDF"/>
    <w:rsid w:val="00264DF2"/>
    <w:rsid w:val="00264E7D"/>
    <w:rsid w:val="00264F39"/>
    <w:rsid w:val="00264F7B"/>
    <w:rsid w:val="002651B0"/>
    <w:rsid w:val="0026527F"/>
    <w:rsid w:val="002652A5"/>
    <w:rsid w:val="00265329"/>
    <w:rsid w:val="00265683"/>
    <w:rsid w:val="002656BF"/>
    <w:rsid w:val="002659A9"/>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61"/>
    <w:rsid w:val="00266AE3"/>
    <w:rsid w:val="00266AE6"/>
    <w:rsid w:val="00266BAA"/>
    <w:rsid w:val="00266BE5"/>
    <w:rsid w:val="00266C91"/>
    <w:rsid w:val="00266D3C"/>
    <w:rsid w:val="00266DBA"/>
    <w:rsid w:val="00266EA7"/>
    <w:rsid w:val="00266EE8"/>
    <w:rsid w:val="00266FCD"/>
    <w:rsid w:val="0026703A"/>
    <w:rsid w:val="002670B2"/>
    <w:rsid w:val="002670B3"/>
    <w:rsid w:val="00267185"/>
    <w:rsid w:val="00267196"/>
    <w:rsid w:val="00267450"/>
    <w:rsid w:val="0026760C"/>
    <w:rsid w:val="002676B3"/>
    <w:rsid w:val="00267760"/>
    <w:rsid w:val="00267865"/>
    <w:rsid w:val="00267C60"/>
    <w:rsid w:val="00267D04"/>
    <w:rsid w:val="00267E5C"/>
    <w:rsid w:val="00267EA0"/>
    <w:rsid w:val="00270076"/>
    <w:rsid w:val="002701CE"/>
    <w:rsid w:val="002701FB"/>
    <w:rsid w:val="00270229"/>
    <w:rsid w:val="002702CA"/>
    <w:rsid w:val="00270375"/>
    <w:rsid w:val="0027053C"/>
    <w:rsid w:val="002705F6"/>
    <w:rsid w:val="002706A1"/>
    <w:rsid w:val="002706AA"/>
    <w:rsid w:val="00270979"/>
    <w:rsid w:val="0027098E"/>
    <w:rsid w:val="00270A05"/>
    <w:rsid w:val="00270C54"/>
    <w:rsid w:val="00270CA8"/>
    <w:rsid w:val="00270D1A"/>
    <w:rsid w:val="00270E34"/>
    <w:rsid w:val="00271061"/>
    <w:rsid w:val="0027108A"/>
    <w:rsid w:val="00271294"/>
    <w:rsid w:val="002712FA"/>
    <w:rsid w:val="00271336"/>
    <w:rsid w:val="0027147F"/>
    <w:rsid w:val="00271738"/>
    <w:rsid w:val="00271771"/>
    <w:rsid w:val="002717E8"/>
    <w:rsid w:val="002718B6"/>
    <w:rsid w:val="0027193B"/>
    <w:rsid w:val="00271B1E"/>
    <w:rsid w:val="00271B6A"/>
    <w:rsid w:val="00271C90"/>
    <w:rsid w:val="00271CBE"/>
    <w:rsid w:val="00271D30"/>
    <w:rsid w:val="00271FBE"/>
    <w:rsid w:val="0027203B"/>
    <w:rsid w:val="00272058"/>
    <w:rsid w:val="0027206D"/>
    <w:rsid w:val="00272101"/>
    <w:rsid w:val="00272115"/>
    <w:rsid w:val="002722B3"/>
    <w:rsid w:val="00272382"/>
    <w:rsid w:val="00272418"/>
    <w:rsid w:val="002724BC"/>
    <w:rsid w:val="00272573"/>
    <w:rsid w:val="00272639"/>
    <w:rsid w:val="0027267C"/>
    <w:rsid w:val="002726CC"/>
    <w:rsid w:val="0027270D"/>
    <w:rsid w:val="00272915"/>
    <w:rsid w:val="00272976"/>
    <w:rsid w:val="002729DD"/>
    <w:rsid w:val="00272B32"/>
    <w:rsid w:val="00272BA4"/>
    <w:rsid w:val="00272BAB"/>
    <w:rsid w:val="00272BDE"/>
    <w:rsid w:val="00272CA3"/>
    <w:rsid w:val="00272E78"/>
    <w:rsid w:val="00272EB4"/>
    <w:rsid w:val="00272F69"/>
    <w:rsid w:val="00273022"/>
    <w:rsid w:val="00273092"/>
    <w:rsid w:val="002731CC"/>
    <w:rsid w:val="0027328F"/>
    <w:rsid w:val="0027337A"/>
    <w:rsid w:val="002734B4"/>
    <w:rsid w:val="00273537"/>
    <w:rsid w:val="00273545"/>
    <w:rsid w:val="00273668"/>
    <w:rsid w:val="002736C4"/>
    <w:rsid w:val="002738F3"/>
    <w:rsid w:val="002739BF"/>
    <w:rsid w:val="00273A9C"/>
    <w:rsid w:val="00273AB6"/>
    <w:rsid w:val="00273BBF"/>
    <w:rsid w:val="00273C1E"/>
    <w:rsid w:val="00273C43"/>
    <w:rsid w:val="00273C5A"/>
    <w:rsid w:val="00273D54"/>
    <w:rsid w:val="00273E62"/>
    <w:rsid w:val="00273EFE"/>
    <w:rsid w:val="00274012"/>
    <w:rsid w:val="0027414B"/>
    <w:rsid w:val="002741AB"/>
    <w:rsid w:val="002741D0"/>
    <w:rsid w:val="002743A0"/>
    <w:rsid w:val="002743E5"/>
    <w:rsid w:val="002744CE"/>
    <w:rsid w:val="002745E0"/>
    <w:rsid w:val="0027464F"/>
    <w:rsid w:val="00274651"/>
    <w:rsid w:val="002748A1"/>
    <w:rsid w:val="002748CE"/>
    <w:rsid w:val="00274A2C"/>
    <w:rsid w:val="00274A2D"/>
    <w:rsid w:val="00274A4E"/>
    <w:rsid w:val="00274A7A"/>
    <w:rsid w:val="00274AD0"/>
    <w:rsid w:val="00274B02"/>
    <w:rsid w:val="00274D3A"/>
    <w:rsid w:val="00274D46"/>
    <w:rsid w:val="0027521C"/>
    <w:rsid w:val="0027525D"/>
    <w:rsid w:val="00275268"/>
    <w:rsid w:val="00275320"/>
    <w:rsid w:val="0027535E"/>
    <w:rsid w:val="0027544F"/>
    <w:rsid w:val="002754F6"/>
    <w:rsid w:val="00275577"/>
    <w:rsid w:val="002755AD"/>
    <w:rsid w:val="00275664"/>
    <w:rsid w:val="0027580B"/>
    <w:rsid w:val="0027582F"/>
    <w:rsid w:val="00275A04"/>
    <w:rsid w:val="00275A59"/>
    <w:rsid w:val="00275AB2"/>
    <w:rsid w:val="00275ACA"/>
    <w:rsid w:val="00275AFC"/>
    <w:rsid w:val="00275C37"/>
    <w:rsid w:val="00275C80"/>
    <w:rsid w:val="00275C9B"/>
    <w:rsid w:val="00275E20"/>
    <w:rsid w:val="00275F4A"/>
    <w:rsid w:val="002760C0"/>
    <w:rsid w:val="002761E5"/>
    <w:rsid w:val="00276369"/>
    <w:rsid w:val="002764BC"/>
    <w:rsid w:val="00276733"/>
    <w:rsid w:val="002767AB"/>
    <w:rsid w:val="002769A1"/>
    <w:rsid w:val="00276D71"/>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4BD"/>
    <w:rsid w:val="00280695"/>
    <w:rsid w:val="00280822"/>
    <w:rsid w:val="00280904"/>
    <w:rsid w:val="00280A3C"/>
    <w:rsid w:val="00280B0F"/>
    <w:rsid w:val="00280B6D"/>
    <w:rsid w:val="00280B7A"/>
    <w:rsid w:val="00280C02"/>
    <w:rsid w:val="00280C4D"/>
    <w:rsid w:val="00280C5C"/>
    <w:rsid w:val="00280CA9"/>
    <w:rsid w:val="00280D17"/>
    <w:rsid w:val="00280DFC"/>
    <w:rsid w:val="00280FA3"/>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26"/>
    <w:rsid w:val="00281C5A"/>
    <w:rsid w:val="00281CB6"/>
    <w:rsid w:val="00281DF4"/>
    <w:rsid w:val="00281F66"/>
    <w:rsid w:val="00281FC0"/>
    <w:rsid w:val="002822B6"/>
    <w:rsid w:val="002822BB"/>
    <w:rsid w:val="0028255B"/>
    <w:rsid w:val="0028271E"/>
    <w:rsid w:val="0028277D"/>
    <w:rsid w:val="002828D3"/>
    <w:rsid w:val="0028292E"/>
    <w:rsid w:val="00282961"/>
    <w:rsid w:val="00282A24"/>
    <w:rsid w:val="00282AD9"/>
    <w:rsid w:val="00282C1C"/>
    <w:rsid w:val="00282CCF"/>
    <w:rsid w:val="00282E25"/>
    <w:rsid w:val="00282F17"/>
    <w:rsid w:val="00283030"/>
    <w:rsid w:val="00283297"/>
    <w:rsid w:val="002832A2"/>
    <w:rsid w:val="00283380"/>
    <w:rsid w:val="002833AA"/>
    <w:rsid w:val="002834A8"/>
    <w:rsid w:val="002834B0"/>
    <w:rsid w:val="00283624"/>
    <w:rsid w:val="0028368F"/>
    <w:rsid w:val="002836AA"/>
    <w:rsid w:val="002836ED"/>
    <w:rsid w:val="00283717"/>
    <w:rsid w:val="0028387D"/>
    <w:rsid w:val="002838BB"/>
    <w:rsid w:val="002839AB"/>
    <w:rsid w:val="00283A2D"/>
    <w:rsid w:val="00283A9B"/>
    <w:rsid w:val="00283BAE"/>
    <w:rsid w:val="00283C1A"/>
    <w:rsid w:val="00283C70"/>
    <w:rsid w:val="00283EFF"/>
    <w:rsid w:val="00283F8C"/>
    <w:rsid w:val="00283FF4"/>
    <w:rsid w:val="002840C2"/>
    <w:rsid w:val="00284556"/>
    <w:rsid w:val="00284594"/>
    <w:rsid w:val="0028465E"/>
    <w:rsid w:val="002846B6"/>
    <w:rsid w:val="002846CC"/>
    <w:rsid w:val="002847B7"/>
    <w:rsid w:val="002847DD"/>
    <w:rsid w:val="00284848"/>
    <w:rsid w:val="002848D2"/>
    <w:rsid w:val="0028491E"/>
    <w:rsid w:val="00284993"/>
    <w:rsid w:val="00284AED"/>
    <w:rsid w:val="00284B17"/>
    <w:rsid w:val="00284BBB"/>
    <w:rsid w:val="00284CFC"/>
    <w:rsid w:val="00284D66"/>
    <w:rsid w:val="00284D9C"/>
    <w:rsid w:val="00284DD6"/>
    <w:rsid w:val="00284E1E"/>
    <w:rsid w:val="00285078"/>
    <w:rsid w:val="00285147"/>
    <w:rsid w:val="002851C0"/>
    <w:rsid w:val="002851E5"/>
    <w:rsid w:val="002854EF"/>
    <w:rsid w:val="00285503"/>
    <w:rsid w:val="002855DC"/>
    <w:rsid w:val="00285710"/>
    <w:rsid w:val="00285793"/>
    <w:rsid w:val="00285836"/>
    <w:rsid w:val="002859B9"/>
    <w:rsid w:val="00285A41"/>
    <w:rsid w:val="00285A61"/>
    <w:rsid w:val="00285B66"/>
    <w:rsid w:val="00285CDD"/>
    <w:rsid w:val="00285CF4"/>
    <w:rsid w:val="00285D8D"/>
    <w:rsid w:val="00285DE1"/>
    <w:rsid w:val="00285EBC"/>
    <w:rsid w:val="00285ED9"/>
    <w:rsid w:val="00285EE1"/>
    <w:rsid w:val="002860A6"/>
    <w:rsid w:val="002860AD"/>
    <w:rsid w:val="00286184"/>
    <w:rsid w:val="002861FA"/>
    <w:rsid w:val="002862E6"/>
    <w:rsid w:val="00286312"/>
    <w:rsid w:val="0028671B"/>
    <w:rsid w:val="002867AC"/>
    <w:rsid w:val="0028689C"/>
    <w:rsid w:val="00286929"/>
    <w:rsid w:val="0028696D"/>
    <w:rsid w:val="002869BB"/>
    <w:rsid w:val="00286AE0"/>
    <w:rsid w:val="00286BE1"/>
    <w:rsid w:val="00286C6F"/>
    <w:rsid w:val="00286DF6"/>
    <w:rsid w:val="00286EFE"/>
    <w:rsid w:val="00286FD8"/>
    <w:rsid w:val="00287161"/>
    <w:rsid w:val="00287196"/>
    <w:rsid w:val="002873C7"/>
    <w:rsid w:val="002875C0"/>
    <w:rsid w:val="0028760C"/>
    <w:rsid w:val="00287691"/>
    <w:rsid w:val="002876BC"/>
    <w:rsid w:val="002876E1"/>
    <w:rsid w:val="00287770"/>
    <w:rsid w:val="00287A19"/>
    <w:rsid w:val="00287B08"/>
    <w:rsid w:val="00287BFD"/>
    <w:rsid w:val="00287D0A"/>
    <w:rsid w:val="00287E37"/>
    <w:rsid w:val="00287E5E"/>
    <w:rsid w:val="00287E7B"/>
    <w:rsid w:val="00287F22"/>
    <w:rsid w:val="00290050"/>
    <w:rsid w:val="00290051"/>
    <w:rsid w:val="002900EF"/>
    <w:rsid w:val="002901E2"/>
    <w:rsid w:val="00290238"/>
    <w:rsid w:val="00290385"/>
    <w:rsid w:val="002904D3"/>
    <w:rsid w:val="00290579"/>
    <w:rsid w:val="00290623"/>
    <w:rsid w:val="00290643"/>
    <w:rsid w:val="0029071A"/>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11"/>
    <w:rsid w:val="00292294"/>
    <w:rsid w:val="002923B5"/>
    <w:rsid w:val="002925CD"/>
    <w:rsid w:val="0029261D"/>
    <w:rsid w:val="002926B0"/>
    <w:rsid w:val="002926B6"/>
    <w:rsid w:val="00292754"/>
    <w:rsid w:val="00292A3C"/>
    <w:rsid w:val="00292A90"/>
    <w:rsid w:val="00292B63"/>
    <w:rsid w:val="00292B79"/>
    <w:rsid w:val="00292BE4"/>
    <w:rsid w:val="00292BEB"/>
    <w:rsid w:val="00292C9B"/>
    <w:rsid w:val="00292D23"/>
    <w:rsid w:val="00292F58"/>
    <w:rsid w:val="00292FBC"/>
    <w:rsid w:val="00293043"/>
    <w:rsid w:val="0029307F"/>
    <w:rsid w:val="002931DF"/>
    <w:rsid w:val="0029320C"/>
    <w:rsid w:val="00293211"/>
    <w:rsid w:val="002933F0"/>
    <w:rsid w:val="0029341F"/>
    <w:rsid w:val="002934AE"/>
    <w:rsid w:val="00293719"/>
    <w:rsid w:val="0029378E"/>
    <w:rsid w:val="0029381E"/>
    <w:rsid w:val="002938F0"/>
    <w:rsid w:val="00293974"/>
    <w:rsid w:val="002939A2"/>
    <w:rsid w:val="002939D8"/>
    <w:rsid w:val="00293A46"/>
    <w:rsid w:val="00293A50"/>
    <w:rsid w:val="00293ABE"/>
    <w:rsid w:val="00293B37"/>
    <w:rsid w:val="00293B63"/>
    <w:rsid w:val="00293C1F"/>
    <w:rsid w:val="00293C46"/>
    <w:rsid w:val="00293C80"/>
    <w:rsid w:val="00293D78"/>
    <w:rsid w:val="00293DC7"/>
    <w:rsid w:val="00293EA9"/>
    <w:rsid w:val="00293EAF"/>
    <w:rsid w:val="00293ECD"/>
    <w:rsid w:val="00293ED6"/>
    <w:rsid w:val="00293F1E"/>
    <w:rsid w:val="00293F84"/>
    <w:rsid w:val="0029400C"/>
    <w:rsid w:val="00294014"/>
    <w:rsid w:val="002940AF"/>
    <w:rsid w:val="0029417A"/>
    <w:rsid w:val="002941DD"/>
    <w:rsid w:val="0029423C"/>
    <w:rsid w:val="00294269"/>
    <w:rsid w:val="002943E6"/>
    <w:rsid w:val="00294460"/>
    <w:rsid w:val="0029453E"/>
    <w:rsid w:val="00294556"/>
    <w:rsid w:val="00294638"/>
    <w:rsid w:val="002946C5"/>
    <w:rsid w:val="00294702"/>
    <w:rsid w:val="002947AE"/>
    <w:rsid w:val="002947DC"/>
    <w:rsid w:val="00294835"/>
    <w:rsid w:val="00294839"/>
    <w:rsid w:val="002949FD"/>
    <w:rsid w:val="00294BC8"/>
    <w:rsid w:val="00294BF2"/>
    <w:rsid w:val="00294CCA"/>
    <w:rsid w:val="00294E15"/>
    <w:rsid w:val="00294FBD"/>
    <w:rsid w:val="00295060"/>
    <w:rsid w:val="002950D2"/>
    <w:rsid w:val="0029516F"/>
    <w:rsid w:val="00295288"/>
    <w:rsid w:val="0029543B"/>
    <w:rsid w:val="002955A6"/>
    <w:rsid w:val="0029561B"/>
    <w:rsid w:val="00295664"/>
    <w:rsid w:val="0029578F"/>
    <w:rsid w:val="002957A8"/>
    <w:rsid w:val="00295946"/>
    <w:rsid w:val="00295AA6"/>
    <w:rsid w:val="00295BEC"/>
    <w:rsid w:val="00295CCD"/>
    <w:rsid w:val="00295DF8"/>
    <w:rsid w:val="00295F74"/>
    <w:rsid w:val="0029609A"/>
    <w:rsid w:val="0029610B"/>
    <w:rsid w:val="00296111"/>
    <w:rsid w:val="0029628C"/>
    <w:rsid w:val="00296517"/>
    <w:rsid w:val="00296698"/>
    <w:rsid w:val="002966B7"/>
    <w:rsid w:val="002968E3"/>
    <w:rsid w:val="00296D9A"/>
    <w:rsid w:val="00296DD6"/>
    <w:rsid w:val="00296E21"/>
    <w:rsid w:val="00296E4D"/>
    <w:rsid w:val="00296FB2"/>
    <w:rsid w:val="00297034"/>
    <w:rsid w:val="00297121"/>
    <w:rsid w:val="00297150"/>
    <w:rsid w:val="00297263"/>
    <w:rsid w:val="0029737C"/>
    <w:rsid w:val="002973C3"/>
    <w:rsid w:val="00297430"/>
    <w:rsid w:val="0029748E"/>
    <w:rsid w:val="00297638"/>
    <w:rsid w:val="00297689"/>
    <w:rsid w:val="00297691"/>
    <w:rsid w:val="0029776A"/>
    <w:rsid w:val="0029783E"/>
    <w:rsid w:val="00297B7D"/>
    <w:rsid w:val="00297C6F"/>
    <w:rsid w:val="00297C95"/>
    <w:rsid w:val="00297D1C"/>
    <w:rsid w:val="00297DAE"/>
    <w:rsid w:val="00297E49"/>
    <w:rsid w:val="00297E59"/>
    <w:rsid w:val="00297E5A"/>
    <w:rsid w:val="002A0028"/>
    <w:rsid w:val="002A013A"/>
    <w:rsid w:val="002A024B"/>
    <w:rsid w:val="002A024C"/>
    <w:rsid w:val="002A03C7"/>
    <w:rsid w:val="002A03D7"/>
    <w:rsid w:val="002A042A"/>
    <w:rsid w:val="002A04DB"/>
    <w:rsid w:val="002A07C5"/>
    <w:rsid w:val="002A07F7"/>
    <w:rsid w:val="002A086D"/>
    <w:rsid w:val="002A09C5"/>
    <w:rsid w:val="002A09C7"/>
    <w:rsid w:val="002A09F8"/>
    <w:rsid w:val="002A0C8F"/>
    <w:rsid w:val="002A0FB3"/>
    <w:rsid w:val="002A1008"/>
    <w:rsid w:val="002A1012"/>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848"/>
    <w:rsid w:val="002A3914"/>
    <w:rsid w:val="002A39C1"/>
    <w:rsid w:val="002A3A87"/>
    <w:rsid w:val="002A3C85"/>
    <w:rsid w:val="002A3D01"/>
    <w:rsid w:val="002A3E06"/>
    <w:rsid w:val="002A40D3"/>
    <w:rsid w:val="002A414E"/>
    <w:rsid w:val="002A4151"/>
    <w:rsid w:val="002A41A5"/>
    <w:rsid w:val="002A4279"/>
    <w:rsid w:val="002A47A8"/>
    <w:rsid w:val="002A48B3"/>
    <w:rsid w:val="002A49E0"/>
    <w:rsid w:val="002A4A37"/>
    <w:rsid w:val="002A4AC0"/>
    <w:rsid w:val="002A4BA2"/>
    <w:rsid w:val="002A4BCB"/>
    <w:rsid w:val="002A4D91"/>
    <w:rsid w:val="002A4F2F"/>
    <w:rsid w:val="002A51C3"/>
    <w:rsid w:val="002A5214"/>
    <w:rsid w:val="002A525C"/>
    <w:rsid w:val="002A5387"/>
    <w:rsid w:val="002A5529"/>
    <w:rsid w:val="002A557E"/>
    <w:rsid w:val="002A55AD"/>
    <w:rsid w:val="002A5601"/>
    <w:rsid w:val="002A5681"/>
    <w:rsid w:val="002A5763"/>
    <w:rsid w:val="002A5953"/>
    <w:rsid w:val="002A5A1E"/>
    <w:rsid w:val="002A5A38"/>
    <w:rsid w:val="002A5BC5"/>
    <w:rsid w:val="002A5C70"/>
    <w:rsid w:val="002A5C8A"/>
    <w:rsid w:val="002A5CA1"/>
    <w:rsid w:val="002A5E4C"/>
    <w:rsid w:val="002A5FC0"/>
    <w:rsid w:val="002A5FD5"/>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A1E"/>
    <w:rsid w:val="002A6A7C"/>
    <w:rsid w:val="002A6B6F"/>
    <w:rsid w:val="002A6CCA"/>
    <w:rsid w:val="002A6D3B"/>
    <w:rsid w:val="002A6D96"/>
    <w:rsid w:val="002A6E6D"/>
    <w:rsid w:val="002A6F51"/>
    <w:rsid w:val="002A6F52"/>
    <w:rsid w:val="002A706B"/>
    <w:rsid w:val="002A7175"/>
    <w:rsid w:val="002A72C8"/>
    <w:rsid w:val="002A734E"/>
    <w:rsid w:val="002A73F5"/>
    <w:rsid w:val="002A7415"/>
    <w:rsid w:val="002A75EA"/>
    <w:rsid w:val="002A7633"/>
    <w:rsid w:val="002A77D8"/>
    <w:rsid w:val="002A7969"/>
    <w:rsid w:val="002A7A65"/>
    <w:rsid w:val="002A7B65"/>
    <w:rsid w:val="002A7B7A"/>
    <w:rsid w:val="002A7BB7"/>
    <w:rsid w:val="002A7C38"/>
    <w:rsid w:val="002A7CA3"/>
    <w:rsid w:val="002A7DEA"/>
    <w:rsid w:val="002A7DF9"/>
    <w:rsid w:val="002A7F8A"/>
    <w:rsid w:val="002A7FF2"/>
    <w:rsid w:val="002B005C"/>
    <w:rsid w:val="002B00FD"/>
    <w:rsid w:val="002B0193"/>
    <w:rsid w:val="002B02C7"/>
    <w:rsid w:val="002B0512"/>
    <w:rsid w:val="002B0750"/>
    <w:rsid w:val="002B07CD"/>
    <w:rsid w:val="002B07F1"/>
    <w:rsid w:val="002B08DA"/>
    <w:rsid w:val="002B099E"/>
    <w:rsid w:val="002B0AB4"/>
    <w:rsid w:val="002B0C01"/>
    <w:rsid w:val="002B0CB3"/>
    <w:rsid w:val="002B0E44"/>
    <w:rsid w:val="002B0EED"/>
    <w:rsid w:val="002B10CE"/>
    <w:rsid w:val="002B1144"/>
    <w:rsid w:val="002B1183"/>
    <w:rsid w:val="002B129D"/>
    <w:rsid w:val="002B12AF"/>
    <w:rsid w:val="002B12E6"/>
    <w:rsid w:val="002B133E"/>
    <w:rsid w:val="002B13E1"/>
    <w:rsid w:val="002B1427"/>
    <w:rsid w:val="002B1590"/>
    <w:rsid w:val="002B1594"/>
    <w:rsid w:val="002B16A1"/>
    <w:rsid w:val="002B16C5"/>
    <w:rsid w:val="002B16F5"/>
    <w:rsid w:val="002B178E"/>
    <w:rsid w:val="002B185D"/>
    <w:rsid w:val="002B185E"/>
    <w:rsid w:val="002B1890"/>
    <w:rsid w:val="002B1A26"/>
    <w:rsid w:val="002B1BBE"/>
    <w:rsid w:val="002B1CA9"/>
    <w:rsid w:val="002B1E2C"/>
    <w:rsid w:val="002B201E"/>
    <w:rsid w:val="002B2081"/>
    <w:rsid w:val="002B2157"/>
    <w:rsid w:val="002B21E6"/>
    <w:rsid w:val="002B23B2"/>
    <w:rsid w:val="002B24E5"/>
    <w:rsid w:val="002B253A"/>
    <w:rsid w:val="002B2584"/>
    <w:rsid w:val="002B2715"/>
    <w:rsid w:val="002B28C9"/>
    <w:rsid w:val="002B2920"/>
    <w:rsid w:val="002B2978"/>
    <w:rsid w:val="002B29D0"/>
    <w:rsid w:val="002B2A4D"/>
    <w:rsid w:val="002B2A55"/>
    <w:rsid w:val="002B2A61"/>
    <w:rsid w:val="002B2B08"/>
    <w:rsid w:val="002B2B5C"/>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DAA"/>
    <w:rsid w:val="002B3F8C"/>
    <w:rsid w:val="002B3FA8"/>
    <w:rsid w:val="002B40EE"/>
    <w:rsid w:val="002B41EC"/>
    <w:rsid w:val="002B4270"/>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CB4"/>
    <w:rsid w:val="002B4D04"/>
    <w:rsid w:val="002B4D48"/>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087"/>
    <w:rsid w:val="002B6110"/>
    <w:rsid w:val="002B62F2"/>
    <w:rsid w:val="002B64CD"/>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65C"/>
    <w:rsid w:val="002B78F2"/>
    <w:rsid w:val="002B79E5"/>
    <w:rsid w:val="002B7A4D"/>
    <w:rsid w:val="002B7A8A"/>
    <w:rsid w:val="002B7A99"/>
    <w:rsid w:val="002B7AE3"/>
    <w:rsid w:val="002B7B1A"/>
    <w:rsid w:val="002B7CAC"/>
    <w:rsid w:val="002B7CC6"/>
    <w:rsid w:val="002B7FED"/>
    <w:rsid w:val="002C00A5"/>
    <w:rsid w:val="002C00E2"/>
    <w:rsid w:val="002C013A"/>
    <w:rsid w:val="002C0204"/>
    <w:rsid w:val="002C0222"/>
    <w:rsid w:val="002C0446"/>
    <w:rsid w:val="002C0583"/>
    <w:rsid w:val="002C06FC"/>
    <w:rsid w:val="002C0954"/>
    <w:rsid w:val="002C09E5"/>
    <w:rsid w:val="002C0A28"/>
    <w:rsid w:val="002C0CE5"/>
    <w:rsid w:val="002C0D33"/>
    <w:rsid w:val="002C0DE7"/>
    <w:rsid w:val="002C0E4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CF3"/>
    <w:rsid w:val="002C1D30"/>
    <w:rsid w:val="002C1FCF"/>
    <w:rsid w:val="002C2056"/>
    <w:rsid w:val="002C20AF"/>
    <w:rsid w:val="002C2131"/>
    <w:rsid w:val="002C22C3"/>
    <w:rsid w:val="002C22E0"/>
    <w:rsid w:val="002C230B"/>
    <w:rsid w:val="002C23F0"/>
    <w:rsid w:val="002C240D"/>
    <w:rsid w:val="002C2422"/>
    <w:rsid w:val="002C245D"/>
    <w:rsid w:val="002C24C1"/>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DF6"/>
    <w:rsid w:val="002C2F64"/>
    <w:rsid w:val="002C3047"/>
    <w:rsid w:val="002C31A5"/>
    <w:rsid w:val="002C330A"/>
    <w:rsid w:val="002C3388"/>
    <w:rsid w:val="002C33CF"/>
    <w:rsid w:val="002C3444"/>
    <w:rsid w:val="002C35D2"/>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516"/>
    <w:rsid w:val="002C4662"/>
    <w:rsid w:val="002C4737"/>
    <w:rsid w:val="002C4766"/>
    <w:rsid w:val="002C4808"/>
    <w:rsid w:val="002C48AF"/>
    <w:rsid w:val="002C48D6"/>
    <w:rsid w:val="002C4968"/>
    <w:rsid w:val="002C4A58"/>
    <w:rsid w:val="002C4CB2"/>
    <w:rsid w:val="002C4D42"/>
    <w:rsid w:val="002C4D4B"/>
    <w:rsid w:val="002C4DD0"/>
    <w:rsid w:val="002C519E"/>
    <w:rsid w:val="002C524F"/>
    <w:rsid w:val="002C52ED"/>
    <w:rsid w:val="002C539A"/>
    <w:rsid w:val="002C53C5"/>
    <w:rsid w:val="002C5448"/>
    <w:rsid w:val="002C5518"/>
    <w:rsid w:val="002C5549"/>
    <w:rsid w:val="002C55FC"/>
    <w:rsid w:val="002C5750"/>
    <w:rsid w:val="002C57BB"/>
    <w:rsid w:val="002C57F1"/>
    <w:rsid w:val="002C5882"/>
    <w:rsid w:val="002C59F8"/>
    <w:rsid w:val="002C5DC2"/>
    <w:rsid w:val="002C5E83"/>
    <w:rsid w:val="002C601B"/>
    <w:rsid w:val="002C607D"/>
    <w:rsid w:val="002C61E3"/>
    <w:rsid w:val="002C6254"/>
    <w:rsid w:val="002C6398"/>
    <w:rsid w:val="002C639C"/>
    <w:rsid w:val="002C641C"/>
    <w:rsid w:val="002C642F"/>
    <w:rsid w:val="002C652F"/>
    <w:rsid w:val="002C6603"/>
    <w:rsid w:val="002C6800"/>
    <w:rsid w:val="002C680E"/>
    <w:rsid w:val="002C6887"/>
    <w:rsid w:val="002C696A"/>
    <w:rsid w:val="002C698E"/>
    <w:rsid w:val="002C6998"/>
    <w:rsid w:val="002C6B65"/>
    <w:rsid w:val="002C6C27"/>
    <w:rsid w:val="002C6CBA"/>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8E1"/>
    <w:rsid w:val="002C7945"/>
    <w:rsid w:val="002C79C7"/>
    <w:rsid w:val="002C79D3"/>
    <w:rsid w:val="002C7D7A"/>
    <w:rsid w:val="002C7EFE"/>
    <w:rsid w:val="002C7F05"/>
    <w:rsid w:val="002C7FCA"/>
    <w:rsid w:val="002D0042"/>
    <w:rsid w:val="002D00F4"/>
    <w:rsid w:val="002D013E"/>
    <w:rsid w:val="002D01F9"/>
    <w:rsid w:val="002D047A"/>
    <w:rsid w:val="002D05B7"/>
    <w:rsid w:val="002D08AF"/>
    <w:rsid w:val="002D092F"/>
    <w:rsid w:val="002D0993"/>
    <w:rsid w:val="002D0A07"/>
    <w:rsid w:val="002D0AF6"/>
    <w:rsid w:val="002D0B4A"/>
    <w:rsid w:val="002D0CB6"/>
    <w:rsid w:val="002D0CF6"/>
    <w:rsid w:val="002D0CFD"/>
    <w:rsid w:val="002D0DC5"/>
    <w:rsid w:val="002D0E94"/>
    <w:rsid w:val="002D0FA5"/>
    <w:rsid w:val="002D0FAA"/>
    <w:rsid w:val="002D10EB"/>
    <w:rsid w:val="002D1189"/>
    <w:rsid w:val="002D1193"/>
    <w:rsid w:val="002D1218"/>
    <w:rsid w:val="002D12C0"/>
    <w:rsid w:val="002D13A0"/>
    <w:rsid w:val="002D13F4"/>
    <w:rsid w:val="002D1433"/>
    <w:rsid w:val="002D1493"/>
    <w:rsid w:val="002D1580"/>
    <w:rsid w:val="002D1685"/>
    <w:rsid w:val="002D17F8"/>
    <w:rsid w:val="002D18A7"/>
    <w:rsid w:val="002D1955"/>
    <w:rsid w:val="002D1AD9"/>
    <w:rsid w:val="002D1CAB"/>
    <w:rsid w:val="002D1E9F"/>
    <w:rsid w:val="002D1EF0"/>
    <w:rsid w:val="002D223D"/>
    <w:rsid w:val="002D2284"/>
    <w:rsid w:val="002D22FC"/>
    <w:rsid w:val="002D24A6"/>
    <w:rsid w:val="002D26D8"/>
    <w:rsid w:val="002D274D"/>
    <w:rsid w:val="002D2763"/>
    <w:rsid w:val="002D28CB"/>
    <w:rsid w:val="002D2979"/>
    <w:rsid w:val="002D29D5"/>
    <w:rsid w:val="002D29D8"/>
    <w:rsid w:val="002D2A5E"/>
    <w:rsid w:val="002D2AE8"/>
    <w:rsid w:val="002D2BC3"/>
    <w:rsid w:val="002D2E63"/>
    <w:rsid w:val="002D2F57"/>
    <w:rsid w:val="002D3070"/>
    <w:rsid w:val="002D3191"/>
    <w:rsid w:val="002D31CC"/>
    <w:rsid w:val="002D3245"/>
    <w:rsid w:val="002D35C1"/>
    <w:rsid w:val="002D37AF"/>
    <w:rsid w:val="002D3895"/>
    <w:rsid w:val="002D3939"/>
    <w:rsid w:val="002D3AF5"/>
    <w:rsid w:val="002D3B76"/>
    <w:rsid w:val="002D3CC1"/>
    <w:rsid w:val="002D3FAB"/>
    <w:rsid w:val="002D4042"/>
    <w:rsid w:val="002D4320"/>
    <w:rsid w:val="002D444E"/>
    <w:rsid w:val="002D44C5"/>
    <w:rsid w:val="002D4515"/>
    <w:rsid w:val="002D4537"/>
    <w:rsid w:val="002D45AC"/>
    <w:rsid w:val="002D466E"/>
    <w:rsid w:val="002D4787"/>
    <w:rsid w:val="002D480E"/>
    <w:rsid w:val="002D49B4"/>
    <w:rsid w:val="002D49F8"/>
    <w:rsid w:val="002D4A35"/>
    <w:rsid w:val="002D4AD0"/>
    <w:rsid w:val="002D4B1C"/>
    <w:rsid w:val="002D4B41"/>
    <w:rsid w:val="002D4D58"/>
    <w:rsid w:val="002D4D5A"/>
    <w:rsid w:val="002D4DB7"/>
    <w:rsid w:val="002D4DFE"/>
    <w:rsid w:val="002D504A"/>
    <w:rsid w:val="002D521C"/>
    <w:rsid w:val="002D52AA"/>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588"/>
    <w:rsid w:val="002D67A2"/>
    <w:rsid w:val="002D689F"/>
    <w:rsid w:val="002D6A98"/>
    <w:rsid w:val="002D6B72"/>
    <w:rsid w:val="002D6C66"/>
    <w:rsid w:val="002D6CDB"/>
    <w:rsid w:val="002D6E92"/>
    <w:rsid w:val="002D6E9B"/>
    <w:rsid w:val="002D6FC7"/>
    <w:rsid w:val="002D6FD1"/>
    <w:rsid w:val="002D7038"/>
    <w:rsid w:val="002D71A1"/>
    <w:rsid w:val="002D71A3"/>
    <w:rsid w:val="002D734E"/>
    <w:rsid w:val="002D749D"/>
    <w:rsid w:val="002D7540"/>
    <w:rsid w:val="002D7693"/>
    <w:rsid w:val="002D76A5"/>
    <w:rsid w:val="002D77B2"/>
    <w:rsid w:val="002D77CF"/>
    <w:rsid w:val="002D7A95"/>
    <w:rsid w:val="002D7B3C"/>
    <w:rsid w:val="002D7C06"/>
    <w:rsid w:val="002D7C38"/>
    <w:rsid w:val="002D7C50"/>
    <w:rsid w:val="002D7CDE"/>
    <w:rsid w:val="002D7E47"/>
    <w:rsid w:val="002D7F46"/>
    <w:rsid w:val="002E00A3"/>
    <w:rsid w:val="002E00E4"/>
    <w:rsid w:val="002E0197"/>
    <w:rsid w:val="002E01C4"/>
    <w:rsid w:val="002E025B"/>
    <w:rsid w:val="002E028C"/>
    <w:rsid w:val="002E0380"/>
    <w:rsid w:val="002E07DC"/>
    <w:rsid w:val="002E08C9"/>
    <w:rsid w:val="002E08F9"/>
    <w:rsid w:val="002E09ED"/>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AFA"/>
    <w:rsid w:val="002E1DD7"/>
    <w:rsid w:val="002E1DE0"/>
    <w:rsid w:val="002E1E62"/>
    <w:rsid w:val="002E1EED"/>
    <w:rsid w:val="002E2012"/>
    <w:rsid w:val="002E2116"/>
    <w:rsid w:val="002E21B3"/>
    <w:rsid w:val="002E2434"/>
    <w:rsid w:val="002E276F"/>
    <w:rsid w:val="002E2A5B"/>
    <w:rsid w:val="002E2E68"/>
    <w:rsid w:val="002E2E90"/>
    <w:rsid w:val="002E2EC5"/>
    <w:rsid w:val="002E2F62"/>
    <w:rsid w:val="002E2F78"/>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A09"/>
    <w:rsid w:val="002E3A1B"/>
    <w:rsid w:val="002E3A63"/>
    <w:rsid w:val="002E3B6A"/>
    <w:rsid w:val="002E3DCE"/>
    <w:rsid w:val="002E3E49"/>
    <w:rsid w:val="002E3E55"/>
    <w:rsid w:val="002E404E"/>
    <w:rsid w:val="002E406B"/>
    <w:rsid w:val="002E4074"/>
    <w:rsid w:val="002E409F"/>
    <w:rsid w:val="002E41A4"/>
    <w:rsid w:val="002E4344"/>
    <w:rsid w:val="002E4437"/>
    <w:rsid w:val="002E448D"/>
    <w:rsid w:val="002E4527"/>
    <w:rsid w:val="002E4750"/>
    <w:rsid w:val="002E4876"/>
    <w:rsid w:val="002E4B7C"/>
    <w:rsid w:val="002E4BDD"/>
    <w:rsid w:val="002E4C0E"/>
    <w:rsid w:val="002E4C6A"/>
    <w:rsid w:val="002E4D03"/>
    <w:rsid w:val="002E4EF0"/>
    <w:rsid w:val="002E4F06"/>
    <w:rsid w:val="002E4F7E"/>
    <w:rsid w:val="002E5031"/>
    <w:rsid w:val="002E5135"/>
    <w:rsid w:val="002E533D"/>
    <w:rsid w:val="002E5389"/>
    <w:rsid w:val="002E53DF"/>
    <w:rsid w:val="002E54E1"/>
    <w:rsid w:val="002E559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9E5"/>
    <w:rsid w:val="002E6CE8"/>
    <w:rsid w:val="002E6CF1"/>
    <w:rsid w:val="002E6E9B"/>
    <w:rsid w:val="002E6EBF"/>
    <w:rsid w:val="002E7021"/>
    <w:rsid w:val="002E70D2"/>
    <w:rsid w:val="002E70E1"/>
    <w:rsid w:val="002E713C"/>
    <w:rsid w:val="002E71FB"/>
    <w:rsid w:val="002E722E"/>
    <w:rsid w:val="002E724D"/>
    <w:rsid w:val="002E72BE"/>
    <w:rsid w:val="002E768F"/>
    <w:rsid w:val="002E76E0"/>
    <w:rsid w:val="002E77B3"/>
    <w:rsid w:val="002E78E4"/>
    <w:rsid w:val="002E78E7"/>
    <w:rsid w:val="002E7966"/>
    <w:rsid w:val="002E796D"/>
    <w:rsid w:val="002E79DC"/>
    <w:rsid w:val="002E7A55"/>
    <w:rsid w:val="002E7AF8"/>
    <w:rsid w:val="002E7B37"/>
    <w:rsid w:val="002E7BDF"/>
    <w:rsid w:val="002E7CF9"/>
    <w:rsid w:val="002E7DCE"/>
    <w:rsid w:val="002E7F07"/>
    <w:rsid w:val="002E7F8D"/>
    <w:rsid w:val="002E7FC7"/>
    <w:rsid w:val="002F015E"/>
    <w:rsid w:val="002F01F1"/>
    <w:rsid w:val="002F0225"/>
    <w:rsid w:val="002F0348"/>
    <w:rsid w:val="002F03C8"/>
    <w:rsid w:val="002F0485"/>
    <w:rsid w:val="002F0499"/>
    <w:rsid w:val="002F0557"/>
    <w:rsid w:val="002F071E"/>
    <w:rsid w:val="002F07F6"/>
    <w:rsid w:val="002F08BC"/>
    <w:rsid w:val="002F08CC"/>
    <w:rsid w:val="002F0905"/>
    <w:rsid w:val="002F0A06"/>
    <w:rsid w:val="002F0A19"/>
    <w:rsid w:val="002F0ABB"/>
    <w:rsid w:val="002F0C39"/>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5C2"/>
    <w:rsid w:val="002F1668"/>
    <w:rsid w:val="002F1741"/>
    <w:rsid w:val="002F18D6"/>
    <w:rsid w:val="002F1949"/>
    <w:rsid w:val="002F1A8F"/>
    <w:rsid w:val="002F1AB7"/>
    <w:rsid w:val="002F1B0E"/>
    <w:rsid w:val="002F1B21"/>
    <w:rsid w:val="002F1B25"/>
    <w:rsid w:val="002F1BC7"/>
    <w:rsid w:val="002F1D6E"/>
    <w:rsid w:val="002F1F00"/>
    <w:rsid w:val="002F2080"/>
    <w:rsid w:val="002F2229"/>
    <w:rsid w:val="002F24A1"/>
    <w:rsid w:val="002F2515"/>
    <w:rsid w:val="002F2617"/>
    <w:rsid w:val="002F26D5"/>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EF3"/>
    <w:rsid w:val="002F3F2F"/>
    <w:rsid w:val="002F40DC"/>
    <w:rsid w:val="002F40E8"/>
    <w:rsid w:val="002F4207"/>
    <w:rsid w:val="002F422B"/>
    <w:rsid w:val="002F4231"/>
    <w:rsid w:val="002F43DF"/>
    <w:rsid w:val="002F45B9"/>
    <w:rsid w:val="002F45C2"/>
    <w:rsid w:val="002F467A"/>
    <w:rsid w:val="002F46A2"/>
    <w:rsid w:val="002F47F2"/>
    <w:rsid w:val="002F4892"/>
    <w:rsid w:val="002F4A1C"/>
    <w:rsid w:val="002F4C58"/>
    <w:rsid w:val="002F4D6A"/>
    <w:rsid w:val="002F4F01"/>
    <w:rsid w:val="002F500C"/>
    <w:rsid w:val="002F5133"/>
    <w:rsid w:val="002F51E2"/>
    <w:rsid w:val="002F51F0"/>
    <w:rsid w:val="002F536C"/>
    <w:rsid w:val="002F558E"/>
    <w:rsid w:val="002F56F7"/>
    <w:rsid w:val="002F5891"/>
    <w:rsid w:val="002F58C4"/>
    <w:rsid w:val="002F58E3"/>
    <w:rsid w:val="002F594E"/>
    <w:rsid w:val="002F59E3"/>
    <w:rsid w:val="002F5AA4"/>
    <w:rsid w:val="002F5BA4"/>
    <w:rsid w:val="002F5C1F"/>
    <w:rsid w:val="002F5C57"/>
    <w:rsid w:val="002F5CF4"/>
    <w:rsid w:val="002F5CF8"/>
    <w:rsid w:val="002F5ED0"/>
    <w:rsid w:val="002F5F12"/>
    <w:rsid w:val="002F60A2"/>
    <w:rsid w:val="002F6167"/>
    <w:rsid w:val="002F62CD"/>
    <w:rsid w:val="002F6353"/>
    <w:rsid w:val="002F63E0"/>
    <w:rsid w:val="002F6473"/>
    <w:rsid w:val="002F65D5"/>
    <w:rsid w:val="002F6661"/>
    <w:rsid w:val="002F69BB"/>
    <w:rsid w:val="002F6ABD"/>
    <w:rsid w:val="002F6ADB"/>
    <w:rsid w:val="002F6ED3"/>
    <w:rsid w:val="002F6F0E"/>
    <w:rsid w:val="002F6F73"/>
    <w:rsid w:val="002F6F90"/>
    <w:rsid w:val="002F6FA0"/>
    <w:rsid w:val="002F6FE9"/>
    <w:rsid w:val="002F700E"/>
    <w:rsid w:val="002F711A"/>
    <w:rsid w:val="002F7211"/>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38B"/>
    <w:rsid w:val="00300475"/>
    <w:rsid w:val="003004A9"/>
    <w:rsid w:val="003005B3"/>
    <w:rsid w:val="00300A62"/>
    <w:rsid w:val="00300B39"/>
    <w:rsid w:val="00300BFC"/>
    <w:rsid w:val="00300CD2"/>
    <w:rsid w:val="00300D29"/>
    <w:rsid w:val="00300D4D"/>
    <w:rsid w:val="00300EB7"/>
    <w:rsid w:val="00300ED1"/>
    <w:rsid w:val="00300EFA"/>
    <w:rsid w:val="00300F3D"/>
    <w:rsid w:val="00300F72"/>
    <w:rsid w:val="00301006"/>
    <w:rsid w:val="003010B4"/>
    <w:rsid w:val="00301162"/>
    <w:rsid w:val="00301300"/>
    <w:rsid w:val="003013F4"/>
    <w:rsid w:val="0030144E"/>
    <w:rsid w:val="00301664"/>
    <w:rsid w:val="00301903"/>
    <w:rsid w:val="00301914"/>
    <w:rsid w:val="0030195B"/>
    <w:rsid w:val="00301A43"/>
    <w:rsid w:val="00301A6F"/>
    <w:rsid w:val="00301B7E"/>
    <w:rsid w:val="00301BD2"/>
    <w:rsid w:val="00301BDA"/>
    <w:rsid w:val="00301D6D"/>
    <w:rsid w:val="00301F88"/>
    <w:rsid w:val="00301F97"/>
    <w:rsid w:val="0030201C"/>
    <w:rsid w:val="00302044"/>
    <w:rsid w:val="0030214E"/>
    <w:rsid w:val="003021D2"/>
    <w:rsid w:val="003021FE"/>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43"/>
    <w:rsid w:val="00302D89"/>
    <w:rsid w:val="00302F32"/>
    <w:rsid w:val="00302FC7"/>
    <w:rsid w:val="003032FE"/>
    <w:rsid w:val="00303433"/>
    <w:rsid w:val="003034E3"/>
    <w:rsid w:val="00303555"/>
    <w:rsid w:val="00303644"/>
    <w:rsid w:val="00303828"/>
    <w:rsid w:val="003038E3"/>
    <w:rsid w:val="00303987"/>
    <w:rsid w:val="00303ABE"/>
    <w:rsid w:val="00303B1B"/>
    <w:rsid w:val="00303B94"/>
    <w:rsid w:val="00303BEA"/>
    <w:rsid w:val="00303BF2"/>
    <w:rsid w:val="00303C0F"/>
    <w:rsid w:val="00303CE2"/>
    <w:rsid w:val="00303CF6"/>
    <w:rsid w:val="00303F6B"/>
    <w:rsid w:val="00303F86"/>
    <w:rsid w:val="0030409E"/>
    <w:rsid w:val="003040A1"/>
    <w:rsid w:val="00304175"/>
    <w:rsid w:val="003041B0"/>
    <w:rsid w:val="003042AA"/>
    <w:rsid w:val="0030467C"/>
    <w:rsid w:val="00304770"/>
    <w:rsid w:val="003048D1"/>
    <w:rsid w:val="00304A5A"/>
    <w:rsid w:val="00304C67"/>
    <w:rsid w:val="00304CB2"/>
    <w:rsid w:val="00304D70"/>
    <w:rsid w:val="00304E96"/>
    <w:rsid w:val="00304FD7"/>
    <w:rsid w:val="00305002"/>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CA7"/>
    <w:rsid w:val="00306D23"/>
    <w:rsid w:val="00306DAC"/>
    <w:rsid w:val="00306DAD"/>
    <w:rsid w:val="0030703F"/>
    <w:rsid w:val="003072BA"/>
    <w:rsid w:val="00307484"/>
    <w:rsid w:val="003076E4"/>
    <w:rsid w:val="003076FD"/>
    <w:rsid w:val="00307769"/>
    <w:rsid w:val="003078AA"/>
    <w:rsid w:val="00307AEB"/>
    <w:rsid w:val="00307B3A"/>
    <w:rsid w:val="00307C6C"/>
    <w:rsid w:val="00307C81"/>
    <w:rsid w:val="00307D57"/>
    <w:rsid w:val="00307E19"/>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22"/>
    <w:rsid w:val="003133EB"/>
    <w:rsid w:val="0031357F"/>
    <w:rsid w:val="00313716"/>
    <w:rsid w:val="003138F9"/>
    <w:rsid w:val="00313998"/>
    <w:rsid w:val="00313B07"/>
    <w:rsid w:val="00313C4D"/>
    <w:rsid w:val="00313C7F"/>
    <w:rsid w:val="00313F6E"/>
    <w:rsid w:val="00313FCE"/>
    <w:rsid w:val="00313FEC"/>
    <w:rsid w:val="003140C7"/>
    <w:rsid w:val="0031419F"/>
    <w:rsid w:val="00314245"/>
    <w:rsid w:val="003142A1"/>
    <w:rsid w:val="003143CD"/>
    <w:rsid w:val="0031447F"/>
    <w:rsid w:val="00314559"/>
    <w:rsid w:val="00314594"/>
    <w:rsid w:val="003145CF"/>
    <w:rsid w:val="003146C7"/>
    <w:rsid w:val="0031478E"/>
    <w:rsid w:val="0031492B"/>
    <w:rsid w:val="00314942"/>
    <w:rsid w:val="00314B1C"/>
    <w:rsid w:val="00314B79"/>
    <w:rsid w:val="00314BF5"/>
    <w:rsid w:val="00314CC5"/>
    <w:rsid w:val="00314E69"/>
    <w:rsid w:val="00314F46"/>
    <w:rsid w:val="00314FF8"/>
    <w:rsid w:val="003150A1"/>
    <w:rsid w:val="003150B3"/>
    <w:rsid w:val="003151A2"/>
    <w:rsid w:val="00315300"/>
    <w:rsid w:val="0031535F"/>
    <w:rsid w:val="00315424"/>
    <w:rsid w:val="003154D8"/>
    <w:rsid w:val="0031573D"/>
    <w:rsid w:val="00315895"/>
    <w:rsid w:val="003158B1"/>
    <w:rsid w:val="003158CD"/>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9A3"/>
    <w:rsid w:val="003169CF"/>
    <w:rsid w:val="00316A6F"/>
    <w:rsid w:val="00316AA4"/>
    <w:rsid w:val="00316AD4"/>
    <w:rsid w:val="00316AD9"/>
    <w:rsid w:val="00316AE1"/>
    <w:rsid w:val="00316B82"/>
    <w:rsid w:val="00316B88"/>
    <w:rsid w:val="00316C5F"/>
    <w:rsid w:val="00316CEF"/>
    <w:rsid w:val="00316F98"/>
    <w:rsid w:val="00316FB2"/>
    <w:rsid w:val="00317025"/>
    <w:rsid w:val="00317136"/>
    <w:rsid w:val="003171EC"/>
    <w:rsid w:val="0031724B"/>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367"/>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1E"/>
    <w:rsid w:val="00321721"/>
    <w:rsid w:val="003217C4"/>
    <w:rsid w:val="003218A9"/>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484"/>
    <w:rsid w:val="00322528"/>
    <w:rsid w:val="0032266D"/>
    <w:rsid w:val="00322713"/>
    <w:rsid w:val="00322835"/>
    <w:rsid w:val="00322841"/>
    <w:rsid w:val="00322907"/>
    <w:rsid w:val="003229EB"/>
    <w:rsid w:val="00322A08"/>
    <w:rsid w:val="00322B80"/>
    <w:rsid w:val="00322CB9"/>
    <w:rsid w:val="00322E4F"/>
    <w:rsid w:val="00322E73"/>
    <w:rsid w:val="00322F9B"/>
    <w:rsid w:val="00322FBC"/>
    <w:rsid w:val="0032313D"/>
    <w:rsid w:val="003231D3"/>
    <w:rsid w:val="00323255"/>
    <w:rsid w:val="00323305"/>
    <w:rsid w:val="00323578"/>
    <w:rsid w:val="00323611"/>
    <w:rsid w:val="003239E1"/>
    <w:rsid w:val="00323C49"/>
    <w:rsid w:val="00323D1B"/>
    <w:rsid w:val="00323FAC"/>
    <w:rsid w:val="0032403E"/>
    <w:rsid w:val="0032403F"/>
    <w:rsid w:val="003242A5"/>
    <w:rsid w:val="003243D1"/>
    <w:rsid w:val="003243E1"/>
    <w:rsid w:val="003243E9"/>
    <w:rsid w:val="00324907"/>
    <w:rsid w:val="00324920"/>
    <w:rsid w:val="00324A6A"/>
    <w:rsid w:val="00324A98"/>
    <w:rsid w:val="00324CFA"/>
    <w:rsid w:val="00324DBC"/>
    <w:rsid w:val="00324DFF"/>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7B6"/>
    <w:rsid w:val="00325A5C"/>
    <w:rsid w:val="00325B19"/>
    <w:rsid w:val="00325CB0"/>
    <w:rsid w:val="00325CF6"/>
    <w:rsid w:val="00325DFF"/>
    <w:rsid w:val="00325E2A"/>
    <w:rsid w:val="00325F0B"/>
    <w:rsid w:val="00325F3A"/>
    <w:rsid w:val="00326063"/>
    <w:rsid w:val="003260B1"/>
    <w:rsid w:val="003260BD"/>
    <w:rsid w:val="0032616E"/>
    <w:rsid w:val="003261FF"/>
    <w:rsid w:val="003262B8"/>
    <w:rsid w:val="0032635F"/>
    <w:rsid w:val="0032644E"/>
    <w:rsid w:val="00326580"/>
    <w:rsid w:val="00326730"/>
    <w:rsid w:val="003268FF"/>
    <w:rsid w:val="003269AB"/>
    <w:rsid w:val="00326C9F"/>
    <w:rsid w:val="00326CFB"/>
    <w:rsid w:val="00326D95"/>
    <w:rsid w:val="00326DBC"/>
    <w:rsid w:val="00326DE3"/>
    <w:rsid w:val="00326E44"/>
    <w:rsid w:val="00326E66"/>
    <w:rsid w:val="00326EAB"/>
    <w:rsid w:val="0032705E"/>
    <w:rsid w:val="0032707B"/>
    <w:rsid w:val="00327127"/>
    <w:rsid w:val="0032721D"/>
    <w:rsid w:val="003273A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C7E"/>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916"/>
    <w:rsid w:val="003319C6"/>
    <w:rsid w:val="00331A11"/>
    <w:rsid w:val="00331AE7"/>
    <w:rsid w:val="00331B10"/>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5A"/>
    <w:rsid w:val="0033288E"/>
    <w:rsid w:val="00332A24"/>
    <w:rsid w:val="00332C13"/>
    <w:rsid w:val="00332C8A"/>
    <w:rsid w:val="00332D31"/>
    <w:rsid w:val="00332D41"/>
    <w:rsid w:val="00332E12"/>
    <w:rsid w:val="00332E61"/>
    <w:rsid w:val="00332EBB"/>
    <w:rsid w:val="00333094"/>
    <w:rsid w:val="003330B8"/>
    <w:rsid w:val="0033312F"/>
    <w:rsid w:val="0033315D"/>
    <w:rsid w:val="003331C3"/>
    <w:rsid w:val="00333261"/>
    <w:rsid w:val="003332D2"/>
    <w:rsid w:val="00333346"/>
    <w:rsid w:val="00333349"/>
    <w:rsid w:val="003333BB"/>
    <w:rsid w:val="003333E5"/>
    <w:rsid w:val="003336CB"/>
    <w:rsid w:val="003337DA"/>
    <w:rsid w:val="003337E0"/>
    <w:rsid w:val="0033384F"/>
    <w:rsid w:val="003338E6"/>
    <w:rsid w:val="00333A6C"/>
    <w:rsid w:val="00333AA3"/>
    <w:rsid w:val="00333B7B"/>
    <w:rsid w:val="00333BFE"/>
    <w:rsid w:val="00333C15"/>
    <w:rsid w:val="00333CF3"/>
    <w:rsid w:val="00333CFF"/>
    <w:rsid w:val="00333F11"/>
    <w:rsid w:val="0033402C"/>
    <w:rsid w:val="0033404C"/>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BA"/>
    <w:rsid w:val="003373D2"/>
    <w:rsid w:val="00337425"/>
    <w:rsid w:val="00337570"/>
    <w:rsid w:val="003376D5"/>
    <w:rsid w:val="003377B3"/>
    <w:rsid w:val="0033780B"/>
    <w:rsid w:val="003378E5"/>
    <w:rsid w:val="00337976"/>
    <w:rsid w:val="00337C10"/>
    <w:rsid w:val="00337C4E"/>
    <w:rsid w:val="00337F4A"/>
    <w:rsid w:val="00337F69"/>
    <w:rsid w:val="00337FC9"/>
    <w:rsid w:val="0034004C"/>
    <w:rsid w:val="0034009F"/>
    <w:rsid w:val="00340114"/>
    <w:rsid w:val="00340134"/>
    <w:rsid w:val="00340202"/>
    <w:rsid w:val="0034024A"/>
    <w:rsid w:val="0034026D"/>
    <w:rsid w:val="00340342"/>
    <w:rsid w:val="0034036B"/>
    <w:rsid w:val="00340397"/>
    <w:rsid w:val="00340431"/>
    <w:rsid w:val="003404F1"/>
    <w:rsid w:val="0034055D"/>
    <w:rsid w:val="00340570"/>
    <w:rsid w:val="0034065F"/>
    <w:rsid w:val="003407AE"/>
    <w:rsid w:val="0034092C"/>
    <w:rsid w:val="003409E1"/>
    <w:rsid w:val="00340C41"/>
    <w:rsid w:val="00340CC7"/>
    <w:rsid w:val="00340CCD"/>
    <w:rsid w:val="00340D07"/>
    <w:rsid w:val="00340EF1"/>
    <w:rsid w:val="00340F26"/>
    <w:rsid w:val="00340FE7"/>
    <w:rsid w:val="00341178"/>
    <w:rsid w:val="0034119B"/>
    <w:rsid w:val="003412C0"/>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1C8"/>
    <w:rsid w:val="0034255C"/>
    <w:rsid w:val="003425FB"/>
    <w:rsid w:val="003426E4"/>
    <w:rsid w:val="00342888"/>
    <w:rsid w:val="003428D1"/>
    <w:rsid w:val="003429DE"/>
    <w:rsid w:val="00342BB2"/>
    <w:rsid w:val="00342C78"/>
    <w:rsid w:val="00342DE7"/>
    <w:rsid w:val="00342E33"/>
    <w:rsid w:val="00342F4E"/>
    <w:rsid w:val="00342FF1"/>
    <w:rsid w:val="0034301B"/>
    <w:rsid w:val="0034302E"/>
    <w:rsid w:val="003430DB"/>
    <w:rsid w:val="0034310D"/>
    <w:rsid w:val="003432B0"/>
    <w:rsid w:val="003432C4"/>
    <w:rsid w:val="003432D6"/>
    <w:rsid w:val="003432FC"/>
    <w:rsid w:val="0034334E"/>
    <w:rsid w:val="0034339A"/>
    <w:rsid w:val="003433AA"/>
    <w:rsid w:val="0034371F"/>
    <w:rsid w:val="0034385D"/>
    <w:rsid w:val="0034387D"/>
    <w:rsid w:val="003438D0"/>
    <w:rsid w:val="00343996"/>
    <w:rsid w:val="003439A9"/>
    <w:rsid w:val="00343A70"/>
    <w:rsid w:val="00343AEB"/>
    <w:rsid w:val="00343AF4"/>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CC5"/>
    <w:rsid w:val="00344D93"/>
    <w:rsid w:val="00344E7F"/>
    <w:rsid w:val="00344EFA"/>
    <w:rsid w:val="00344F36"/>
    <w:rsid w:val="00344FBD"/>
    <w:rsid w:val="0034516D"/>
    <w:rsid w:val="00345275"/>
    <w:rsid w:val="003454E9"/>
    <w:rsid w:val="00345517"/>
    <w:rsid w:val="0034563B"/>
    <w:rsid w:val="0034570F"/>
    <w:rsid w:val="0034585A"/>
    <w:rsid w:val="003458AD"/>
    <w:rsid w:val="003458E7"/>
    <w:rsid w:val="00345982"/>
    <w:rsid w:val="003459B6"/>
    <w:rsid w:val="00345A81"/>
    <w:rsid w:val="00345AC4"/>
    <w:rsid w:val="00345BEF"/>
    <w:rsid w:val="00345CE9"/>
    <w:rsid w:val="00345DDB"/>
    <w:rsid w:val="00345DFE"/>
    <w:rsid w:val="00345FDE"/>
    <w:rsid w:val="00345FE9"/>
    <w:rsid w:val="00345FF8"/>
    <w:rsid w:val="00346003"/>
    <w:rsid w:val="003462D5"/>
    <w:rsid w:val="00346307"/>
    <w:rsid w:val="003463E9"/>
    <w:rsid w:val="0034643B"/>
    <w:rsid w:val="003465B7"/>
    <w:rsid w:val="00346604"/>
    <w:rsid w:val="00346636"/>
    <w:rsid w:val="003466A4"/>
    <w:rsid w:val="00346716"/>
    <w:rsid w:val="0034671E"/>
    <w:rsid w:val="00346759"/>
    <w:rsid w:val="0034683C"/>
    <w:rsid w:val="00346956"/>
    <w:rsid w:val="0034695E"/>
    <w:rsid w:val="00346A78"/>
    <w:rsid w:val="00346AFA"/>
    <w:rsid w:val="00346C6E"/>
    <w:rsid w:val="00346DB3"/>
    <w:rsid w:val="00346E5D"/>
    <w:rsid w:val="00346F15"/>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A9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0EE"/>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9C5"/>
    <w:rsid w:val="00351B3C"/>
    <w:rsid w:val="00351B3F"/>
    <w:rsid w:val="00351CE2"/>
    <w:rsid w:val="00351DE9"/>
    <w:rsid w:val="0035211D"/>
    <w:rsid w:val="00352317"/>
    <w:rsid w:val="0035238B"/>
    <w:rsid w:val="003523A6"/>
    <w:rsid w:val="0035241A"/>
    <w:rsid w:val="003526C8"/>
    <w:rsid w:val="00352719"/>
    <w:rsid w:val="0035276C"/>
    <w:rsid w:val="00352781"/>
    <w:rsid w:val="00352796"/>
    <w:rsid w:val="003527DB"/>
    <w:rsid w:val="0035281C"/>
    <w:rsid w:val="003528ED"/>
    <w:rsid w:val="003528EE"/>
    <w:rsid w:val="00352A48"/>
    <w:rsid w:val="00352AA4"/>
    <w:rsid w:val="00352AC9"/>
    <w:rsid w:val="00352D3A"/>
    <w:rsid w:val="00352D84"/>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A4D"/>
    <w:rsid w:val="00353A8D"/>
    <w:rsid w:val="00353E83"/>
    <w:rsid w:val="00353F31"/>
    <w:rsid w:val="00354185"/>
    <w:rsid w:val="003542EC"/>
    <w:rsid w:val="00354384"/>
    <w:rsid w:val="00354435"/>
    <w:rsid w:val="0035444E"/>
    <w:rsid w:val="00354565"/>
    <w:rsid w:val="00354636"/>
    <w:rsid w:val="003547A1"/>
    <w:rsid w:val="0035485D"/>
    <w:rsid w:val="003548DE"/>
    <w:rsid w:val="00354901"/>
    <w:rsid w:val="00354952"/>
    <w:rsid w:val="0035498F"/>
    <w:rsid w:val="00354A2C"/>
    <w:rsid w:val="00354A9C"/>
    <w:rsid w:val="00354B96"/>
    <w:rsid w:val="00355033"/>
    <w:rsid w:val="00355067"/>
    <w:rsid w:val="00355170"/>
    <w:rsid w:val="0035529D"/>
    <w:rsid w:val="00355397"/>
    <w:rsid w:val="00355408"/>
    <w:rsid w:val="0035540A"/>
    <w:rsid w:val="003554BF"/>
    <w:rsid w:val="0035556F"/>
    <w:rsid w:val="0035560A"/>
    <w:rsid w:val="00355643"/>
    <w:rsid w:val="00355736"/>
    <w:rsid w:val="00355755"/>
    <w:rsid w:val="003557E1"/>
    <w:rsid w:val="00355B95"/>
    <w:rsid w:val="00355BE2"/>
    <w:rsid w:val="00355BE4"/>
    <w:rsid w:val="00355CAF"/>
    <w:rsid w:val="00355E95"/>
    <w:rsid w:val="003560FC"/>
    <w:rsid w:val="00356109"/>
    <w:rsid w:val="00356121"/>
    <w:rsid w:val="00356161"/>
    <w:rsid w:val="003561A4"/>
    <w:rsid w:val="003562AF"/>
    <w:rsid w:val="003562EE"/>
    <w:rsid w:val="00356357"/>
    <w:rsid w:val="003563AC"/>
    <w:rsid w:val="003563AF"/>
    <w:rsid w:val="003563C0"/>
    <w:rsid w:val="003563C3"/>
    <w:rsid w:val="00356404"/>
    <w:rsid w:val="003564AF"/>
    <w:rsid w:val="003565F9"/>
    <w:rsid w:val="00356617"/>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6F"/>
    <w:rsid w:val="003576E8"/>
    <w:rsid w:val="003577CA"/>
    <w:rsid w:val="003577F3"/>
    <w:rsid w:val="00357858"/>
    <w:rsid w:val="003578F0"/>
    <w:rsid w:val="00357A1E"/>
    <w:rsid w:val="00357B37"/>
    <w:rsid w:val="00357C70"/>
    <w:rsid w:val="00357CC4"/>
    <w:rsid w:val="00357D8B"/>
    <w:rsid w:val="00357EE5"/>
    <w:rsid w:val="00357F61"/>
    <w:rsid w:val="00360001"/>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0D0"/>
    <w:rsid w:val="003612FC"/>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302"/>
    <w:rsid w:val="00362509"/>
    <w:rsid w:val="00362730"/>
    <w:rsid w:val="00362739"/>
    <w:rsid w:val="00362790"/>
    <w:rsid w:val="0036280B"/>
    <w:rsid w:val="003629A9"/>
    <w:rsid w:val="003629EF"/>
    <w:rsid w:val="00362B48"/>
    <w:rsid w:val="00362C3B"/>
    <w:rsid w:val="00362C3E"/>
    <w:rsid w:val="00362D0E"/>
    <w:rsid w:val="00362DF6"/>
    <w:rsid w:val="00363076"/>
    <w:rsid w:val="003630AA"/>
    <w:rsid w:val="003632DC"/>
    <w:rsid w:val="0036334B"/>
    <w:rsid w:val="003633BC"/>
    <w:rsid w:val="003634C1"/>
    <w:rsid w:val="003634C4"/>
    <w:rsid w:val="0036365B"/>
    <w:rsid w:val="003637E6"/>
    <w:rsid w:val="00363949"/>
    <w:rsid w:val="00363D26"/>
    <w:rsid w:val="00363E5E"/>
    <w:rsid w:val="00363EA8"/>
    <w:rsid w:val="00363F05"/>
    <w:rsid w:val="003643BD"/>
    <w:rsid w:val="003643E1"/>
    <w:rsid w:val="0036455D"/>
    <w:rsid w:val="003645B8"/>
    <w:rsid w:val="003646FD"/>
    <w:rsid w:val="00364746"/>
    <w:rsid w:val="003647E0"/>
    <w:rsid w:val="00364891"/>
    <w:rsid w:val="00364977"/>
    <w:rsid w:val="00364A4E"/>
    <w:rsid w:val="00364CF7"/>
    <w:rsid w:val="00364D47"/>
    <w:rsid w:val="00364DC5"/>
    <w:rsid w:val="00365185"/>
    <w:rsid w:val="00365248"/>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A0"/>
    <w:rsid w:val="00365BE4"/>
    <w:rsid w:val="00365D88"/>
    <w:rsid w:val="00366080"/>
    <w:rsid w:val="003660CB"/>
    <w:rsid w:val="0036611F"/>
    <w:rsid w:val="0036627B"/>
    <w:rsid w:val="00366630"/>
    <w:rsid w:val="00366633"/>
    <w:rsid w:val="0036668A"/>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4C0"/>
    <w:rsid w:val="0036768D"/>
    <w:rsid w:val="00367716"/>
    <w:rsid w:val="0036772A"/>
    <w:rsid w:val="00367917"/>
    <w:rsid w:val="0036798E"/>
    <w:rsid w:val="003679AC"/>
    <w:rsid w:val="00367AA7"/>
    <w:rsid w:val="00367C11"/>
    <w:rsid w:val="00367C19"/>
    <w:rsid w:val="00367C1B"/>
    <w:rsid w:val="00367C8B"/>
    <w:rsid w:val="00367C93"/>
    <w:rsid w:val="00367CE1"/>
    <w:rsid w:val="00367EA1"/>
    <w:rsid w:val="00367EF3"/>
    <w:rsid w:val="00367F17"/>
    <w:rsid w:val="00367F53"/>
    <w:rsid w:val="00370039"/>
    <w:rsid w:val="00370049"/>
    <w:rsid w:val="003700BA"/>
    <w:rsid w:val="003700DB"/>
    <w:rsid w:val="00370317"/>
    <w:rsid w:val="00370363"/>
    <w:rsid w:val="00370365"/>
    <w:rsid w:val="003704D8"/>
    <w:rsid w:val="0037098B"/>
    <w:rsid w:val="00370BCD"/>
    <w:rsid w:val="00370C29"/>
    <w:rsid w:val="00370C4A"/>
    <w:rsid w:val="00370D75"/>
    <w:rsid w:val="00370D85"/>
    <w:rsid w:val="00370F27"/>
    <w:rsid w:val="00370F87"/>
    <w:rsid w:val="00370FF2"/>
    <w:rsid w:val="003710FA"/>
    <w:rsid w:val="0037123C"/>
    <w:rsid w:val="00371247"/>
    <w:rsid w:val="00371323"/>
    <w:rsid w:val="00371395"/>
    <w:rsid w:val="0037139E"/>
    <w:rsid w:val="003714CD"/>
    <w:rsid w:val="00371572"/>
    <w:rsid w:val="00371733"/>
    <w:rsid w:val="00371765"/>
    <w:rsid w:val="00371856"/>
    <w:rsid w:val="00371905"/>
    <w:rsid w:val="003719B6"/>
    <w:rsid w:val="00371C17"/>
    <w:rsid w:val="00371CE6"/>
    <w:rsid w:val="00371D7D"/>
    <w:rsid w:val="00371ECA"/>
    <w:rsid w:val="00371EE0"/>
    <w:rsid w:val="00371F33"/>
    <w:rsid w:val="003721C8"/>
    <w:rsid w:val="00372414"/>
    <w:rsid w:val="00372605"/>
    <w:rsid w:val="00372638"/>
    <w:rsid w:val="00372825"/>
    <w:rsid w:val="00372854"/>
    <w:rsid w:val="00372875"/>
    <w:rsid w:val="003728B0"/>
    <w:rsid w:val="003729F5"/>
    <w:rsid w:val="00372AED"/>
    <w:rsid w:val="00372B25"/>
    <w:rsid w:val="00372BA3"/>
    <w:rsid w:val="00372BD0"/>
    <w:rsid w:val="00372BD5"/>
    <w:rsid w:val="00372C97"/>
    <w:rsid w:val="00372D56"/>
    <w:rsid w:val="00372D9B"/>
    <w:rsid w:val="00372D9E"/>
    <w:rsid w:val="00372DFA"/>
    <w:rsid w:val="00372EDE"/>
    <w:rsid w:val="00372FA5"/>
    <w:rsid w:val="00372FA6"/>
    <w:rsid w:val="00372FAA"/>
    <w:rsid w:val="00373088"/>
    <w:rsid w:val="00373242"/>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F74"/>
    <w:rsid w:val="00373FAC"/>
    <w:rsid w:val="00374054"/>
    <w:rsid w:val="0037416F"/>
    <w:rsid w:val="0037427A"/>
    <w:rsid w:val="003743D7"/>
    <w:rsid w:val="00374432"/>
    <w:rsid w:val="00374815"/>
    <w:rsid w:val="0037481A"/>
    <w:rsid w:val="0037491F"/>
    <w:rsid w:val="00374AB0"/>
    <w:rsid w:val="00374B87"/>
    <w:rsid w:val="00374C15"/>
    <w:rsid w:val="00374D71"/>
    <w:rsid w:val="00374D9D"/>
    <w:rsid w:val="00374DEA"/>
    <w:rsid w:val="00374E5C"/>
    <w:rsid w:val="00374FA7"/>
    <w:rsid w:val="00375011"/>
    <w:rsid w:val="0037505D"/>
    <w:rsid w:val="00375111"/>
    <w:rsid w:val="0037513F"/>
    <w:rsid w:val="003751C6"/>
    <w:rsid w:val="00375241"/>
    <w:rsid w:val="00375485"/>
    <w:rsid w:val="00375514"/>
    <w:rsid w:val="003756B8"/>
    <w:rsid w:val="003757AA"/>
    <w:rsid w:val="0037589D"/>
    <w:rsid w:val="003758D2"/>
    <w:rsid w:val="00375A74"/>
    <w:rsid w:val="00375A94"/>
    <w:rsid w:val="00375B6D"/>
    <w:rsid w:val="00375C76"/>
    <w:rsid w:val="00375D98"/>
    <w:rsid w:val="00375E45"/>
    <w:rsid w:val="00375F3C"/>
    <w:rsid w:val="00376007"/>
    <w:rsid w:val="00376012"/>
    <w:rsid w:val="00376045"/>
    <w:rsid w:val="003761BA"/>
    <w:rsid w:val="0037622F"/>
    <w:rsid w:val="00376285"/>
    <w:rsid w:val="0037631A"/>
    <w:rsid w:val="0037650C"/>
    <w:rsid w:val="00376658"/>
    <w:rsid w:val="0037666D"/>
    <w:rsid w:val="003766C2"/>
    <w:rsid w:val="00376703"/>
    <w:rsid w:val="00376732"/>
    <w:rsid w:val="00376856"/>
    <w:rsid w:val="0037691B"/>
    <w:rsid w:val="0037697D"/>
    <w:rsid w:val="00376B38"/>
    <w:rsid w:val="00376CD7"/>
    <w:rsid w:val="00376DE9"/>
    <w:rsid w:val="00376E6F"/>
    <w:rsid w:val="00376EEF"/>
    <w:rsid w:val="00377105"/>
    <w:rsid w:val="003771B6"/>
    <w:rsid w:val="003772A9"/>
    <w:rsid w:val="00377403"/>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8"/>
    <w:rsid w:val="003801DA"/>
    <w:rsid w:val="003802F7"/>
    <w:rsid w:val="003803E3"/>
    <w:rsid w:val="003804BB"/>
    <w:rsid w:val="0038052B"/>
    <w:rsid w:val="00380555"/>
    <w:rsid w:val="0038067A"/>
    <w:rsid w:val="003807B7"/>
    <w:rsid w:val="003808D0"/>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A5"/>
    <w:rsid w:val="00381599"/>
    <w:rsid w:val="003815AA"/>
    <w:rsid w:val="003815FA"/>
    <w:rsid w:val="00381659"/>
    <w:rsid w:val="0038177C"/>
    <w:rsid w:val="00381784"/>
    <w:rsid w:val="003817B9"/>
    <w:rsid w:val="003817DA"/>
    <w:rsid w:val="003818A6"/>
    <w:rsid w:val="00381C56"/>
    <w:rsid w:val="00381CD7"/>
    <w:rsid w:val="00381D47"/>
    <w:rsid w:val="00381D86"/>
    <w:rsid w:val="00381E61"/>
    <w:rsid w:val="00381F02"/>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C0A"/>
    <w:rsid w:val="00382CD3"/>
    <w:rsid w:val="00382D28"/>
    <w:rsid w:val="00382D5E"/>
    <w:rsid w:val="00382E4E"/>
    <w:rsid w:val="00382E51"/>
    <w:rsid w:val="00382E5F"/>
    <w:rsid w:val="00382F73"/>
    <w:rsid w:val="00382FA6"/>
    <w:rsid w:val="00383013"/>
    <w:rsid w:val="0038319E"/>
    <w:rsid w:val="003831AC"/>
    <w:rsid w:val="003831EB"/>
    <w:rsid w:val="00383303"/>
    <w:rsid w:val="003835C9"/>
    <w:rsid w:val="003836E8"/>
    <w:rsid w:val="0038376D"/>
    <w:rsid w:val="00383784"/>
    <w:rsid w:val="00383943"/>
    <w:rsid w:val="00383A57"/>
    <w:rsid w:val="00383A8F"/>
    <w:rsid w:val="00383BED"/>
    <w:rsid w:val="00383CA3"/>
    <w:rsid w:val="00383D90"/>
    <w:rsid w:val="00383E7A"/>
    <w:rsid w:val="00383FF7"/>
    <w:rsid w:val="003841E5"/>
    <w:rsid w:val="0038421C"/>
    <w:rsid w:val="00384239"/>
    <w:rsid w:val="00384618"/>
    <w:rsid w:val="00384624"/>
    <w:rsid w:val="00384768"/>
    <w:rsid w:val="003847E6"/>
    <w:rsid w:val="003847E9"/>
    <w:rsid w:val="00384863"/>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705"/>
    <w:rsid w:val="00385907"/>
    <w:rsid w:val="00385B70"/>
    <w:rsid w:val="00385BF2"/>
    <w:rsid w:val="00385E59"/>
    <w:rsid w:val="00385E5A"/>
    <w:rsid w:val="00386001"/>
    <w:rsid w:val="00386050"/>
    <w:rsid w:val="0038608B"/>
    <w:rsid w:val="0038626F"/>
    <w:rsid w:val="003862A3"/>
    <w:rsid w:val="003863FA"/>
    <w:rsid w:val="00386438"/>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5C1"/>
    <w:rsid w:val="00387601"/>
    <w:rsid w:val="00387622"/>
    <w:rsid w:val="003876F9"/>
    <w:rsid w:val="0038771A"/>
    <w:rsid w:val="00387855"/>
    <w:rsid w:val="00387937"/>
    <w:rsid w:val="00387ACB"/>
    <w:rsid w:val="00387B8C"/>
    <w:rsid w:val="00387CA9"/>
    <w:rsid w:val="00387DA7"/>
    <w:rsid w:val="00387ED5"/>
    <w:rsid w:val="00387F31"/>
    <w:rsid w:val="00387FE6"/>
    <w:rsid w:val="003900BC"/>
    <w:rsid w:val="00390190"/>
    <w:rsid w:val="0039033D"/>
    <w:rsid w:val="003904E7"/>
    <w:rsid w:val="003904F2"/>
    <w:rsid w:val="003905A0"/>
    <w:rsid w:val="003905B3"/>
    <w:rsid w:val="00390612"/>
    <w:rsid w:val="003908A0"/>
    <w:rsid w:val="00390989"/>
    <w:rsid w:val="003909C9"/>
    <w:rsid w:val="00390A89"/>
    <w:rsid w:val="00390C7A"/>
    <w:rsid w:val="00390D0B"/>
    <w:rsid w:val="00390FF2"/>
    <w:rsid w:val="0039101D"/>
    <w:rsid w:val="00391383"/>
    <w:rsid w:val="003914AD"/>
    <w:rsid w:val="003914D0"/>
    <w:rsid w:val="003914F7"/>
    <w:rsid w:val="003915A8"/>
    <w:rsid w:val="003917B0"/>
    <w:rsid w:val="00391824"/>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1DA"/>
    <w:rsid w:val="00392243"/>
    <w:rsid w:val="00392333"/>
    <w:rsid w:val="0039245D"/>
    <w:rsid w:val="00392460"/>
    <w:rsid w:val="003926C0"/>
    <w:rsid w:val="00392814"/>
    <w:rsid w:val="0039286D"/>
    <w:rsid w:val="00392A20"/>
    <w:rsid w:val="00392AF5"/>
    <w:rsid w:val="00392BE8"/>
    <w:rsid w:val="00392C1D"/>
    <w:rsid w:val="00392C8F"/>
    <w:rsid w:val="00392CE3"/>
    <w:rsid w:val="00392D14"/>
    <w:rsid w:val="00392D3C"/>
    <w:rsid w:val="00392E1C"/>
    <w:rsid w:val="00392E89"/>
    <w:rsid w:val="00392EE2"/>
    <w:rsid w:val="00392F5E"/>
    <w:rsid w:val="003931EE"/>
    <w:rsid w:val="003931FA"/>
    <w:rsid w:val="00393688"/>
    <w:rsid w:val="003936A5"/>
    <w:rsid w:val="003937AD"/>
    <w:rsid w:val="003937DD"/>
    <w:rsid w:val="00393A3E"/>
    <w:rsid w:val="00393B8B"/>
    <w:rsid w:val="00393C14"/>
    <w:rsid w:val="00393C95"/>
    <w:rsid w:val="00393E3F"/>
    <w:rsid w:val="00393E48"/>
    <w:rsid w:val="00393E92"/>
    <w:rsid w:val="00393EA3"/>
    <w:rsid w:val="00393ED3"/>
    <w:rsid w:val="00393EE8"/>
    <w:rsid w:val="00393F47"/>
    <w:rsid w:val="00393FBE"/>
    <w:rsid w:val="003940B6"/>
    <w:rsid w:val="00394253"/>
    <w:rsid w:val="00394297"/>
    <w:rsid w:val="0039431E"/>
    <w:rsid w:val="003943E4"/>
    <w:rsid w:val="00394801"/>
    <w:rsid w:val="00394927"/>
    <w:rsid w:val="00394A93"/>
    <w:rsid w:val="00394B5E"/>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73"/>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9C"/>
    <w:rsid w:val="003966E6"/>
    <w:rsid w:val="003967FF"/>
    <w:rsid w:val="003968F8"/>
    <w:rsid w:val="00396902"/>
    <w:rsid w:val="003969CD"/>
    <w:rsid w:val="00396BD9"/>
    <w:rsid w:val="00396C13"/>
    <w:rsid w:val="00396D2C"/>
    <w:rsid w:val="00396D5D"/>
    <w:rsid w:val="00396EF0"/>
    <w:rsid w:val="00396F8C"/>
    <w:rsid w:val="00396FD9"/>
    <w:rsid w:val="00396FF0"/>
    <w:rsid w:val="00397151"/>
    <w:rsid w:val="003972F1"/>
    <w:rsid w:val="00397371"/>
    <w:rsid w:val="003973CD"/>
    <w:rsid w:val="00397551"/>
    <w:rsid w:val="00397680"/>
    <w:rsid w:val="00397944"/>
    <w:rsid w:val="003979F8"/>
    <w:rsid w:val="00397AA2"/>
    <w:rsid w:val="00397C8A"/>
    <w:rsid w:val="00397D74"/>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59C"/>
    <w:rsid w:val="003A2606"/>
    <w:rsid w:val="003A262B"/>
    <w:rsid w:val="003A26A4"/>
    <w:rsid w:val="003A27CC"/>
    <w:rsid w:val="003A27D8"/>
    <w:rsid w:val="003A2921"/>
    <w:rsid w:val="003A2ABD"/>
    <w:rsid w:val="003A2B4F"/>
    <w:rsid w:val="003A2BB1"/>
    <w:rsid w:val="003A2CCB"/>
    <w:rsid w:val="003A2CCC"/>
    <w:rsid w:val="003A2D78"/>
    <w:rsid w:val="003A2E91"/>
    <w:rsid w:val="003A2EDB"/>
    <w:rsid w:val="003A2F20"/>
    <w:rsid w:val="003A3097"/>
    <w:rsid w:val="003A30BA"/>
    <w:rsid w:val="003A318B"/>
    <w:rsid w:val="003A3304"/>
    <w:rsid w:val="003A3362"/>
    <w:rsid w:val="003A3389"/>
    <w:rsid w:val="003A350F"/>
    <w:rsid w:val="003A35A4"/>
    <w:rsid w:val="003A36B1"/>
    <w:rsid w:val="003A376E"/>
    <w:rsid w:val="003A38B2"/>
    <w:rsid w:val="003A38C6"/>
    <w:rsid w:val="003A3A58"/>
    <w:rsid w:val="003A3D39"/>
    <w:rsid w:val="003A3D5B"/>
    <w:rsid w:val="003A3DE7"/>
    <w:rsid w:val="003A3F37"/>
    <w:rsid w:val="003A4011"/>
    <w:rsid w:val="003A417F"/>
    <w:rsid w:val="003A429E"/>
    <w:rsid w:val="003A45C5"/>
    <w:rsid w:val="003A460D"/>
    <w:rsid w:val="003A4732"/>
    <w:rsid w:val="003A479B"/>
    <w:rsid w:val="003A47CE"/>
    <w:rsid w:val="003A493B"/>
    <w:rsid w:val="003A4964"/>
    <w:rsid w:val="003A4B50"/>
    <w:rsid w:val="003A4C7E"/>
    <w:rsid w:val="003A4C9A"/>
    <w:rsid w:val="003A4CB3"/>
    <w:rsid w:val="003A4DB3"/>
    <w:rsid w:val="003A4E1A"/>
    <w:rsid w:val="003A52C9"/>
    <w:rsid w:val="003A5368"/>
    <w:rsid w:val="003A5374"/>
    <w:rsid w:val="003A53C8"/>
    <w:rsid w:val="003A5474"/>
    <w:rsid w:val="003A558D"/>
    <w:rsid w:val="003A562D"/>
    <w:rsid w:val="003A5631"/>
    <w:rsid w:val="003A566F"/>
    <w:rsid w:val="003A569C"/>
    <w:rsid w:val="003A56EC"/>
    <w:rsid w:val="003A57C7"/>
    <w:rsid w:val="003A58DB"/>
    <w:rsid w:val="003A5ABB"/>
    <w:rsid w:val="003A5AC0"/>
    <w:rsid w:val="003A5AC6"/>
    <w:rsid w:val="003A5B22"/>
    <w:rsid w:val="003A5C45"/>
    <w:rsid w:val="003A5C6F"/>
    <w:rsid w:val="003A5CE5"/>
    <w:rsid w:val="003A5FFE"/>
    <w:rsid w:val="003A60A4"/>
    <w:rsid w:val="003A6217"/>
    <w:rsid w:val="003A6285"/>
    <w:rsid w:val="003A6306"/>
    <w:rsid w:val="003A6308"/>
    <w:rsid w:val="003A64E2"/>
    <w:rsid w:val="003A654F"/>
    <w:rsid w:val="003A6607"/>
    <w:rsid w:val="003A6680"/>
    <w:rsid w:val="003A67A4"/>
    <w:rsid w:val="003A6873"/>
    <w:rsid w:val="003A696E"/>
    <w:rsid w:val="003A69E9"/>
    <w:rsid w:val="003A6AC4"/>
    <w:rsid w:val="003A6B21"/>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8F7"/>
    <w:rsid w:val="003B0A49"/>
    <w:rsid w:val="003B0D07"/>
    <w:rsid w:val="003B0EA6"/>
    <w:rsid w:val="003B0F15"/>
    <w:rsid w:val="003B1148"/>
    <w:rsid w:val="003B1362"/>
    <w:rsid w:val="003B1364"/>
    <w:rsid w:val="003B13C1"/>
    <w:rsid w:val="003B13CA"/>
    <w:rsid w:val="003B14D1"/>
    <w:rsid w:val="003B17BA"/>
    <w:rsid w:val="003B17E7"/>
    <w:rsid w:val="003B1831"/>
    <w:rsid w:val="003B1845"/>
    <w:rsid w:val="003B18C9"/>
    <w:rsid w:val="003B1A78"/>
    <w:rsid w:val="003B1B03"/>
    <w:rsid w:val="003B1D5B"/>
    <w:rsid w:val="003B1E61"/>
    <w:rsid w:val="003B1E74"/>
    <w:rsid w:val="003B2135"/>
    <w:rsid w:val="003B214A"/>
    <w:rsid w:val="003B21F6"/>
    <w:rsid w:val="003B2432"/>
    <w:rsid w:val="003B24DD"/>
    <w:rsid w:val="003B251C"/>
    <w:rsid w:val="003B25D8"/>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31F4"/>
    <w:rsid w:val="003B3286"/>
    <w:rsid w:val="003B3477"/>
    <w:rsid w:val="003B3563"/>
    <w:rsid w:val="003B3620"/>
    <w:rsid w:val="003B3675"/>
    <w:rsid w:val="003B3737"/>
    <w:rsid w:val="003B38E4"/>
    <w:rsid w:val="003B3930"/>
    <w:rsid w:val="003B3974"/>
    <w:rsid w:val="003B39A9"/>
    <w:rsid w:val="003B39BF"/>
    <w:rsid w:val="003B3A28"/>
    <w:rsid w:val="003B3A76"/>
    <w:rsid w:val="003B3AFF"/>
    <w:rsid w:val="003B3B06"/>
    <w:rsid w:val="003B3D52"/>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9B3"/>
    <w:rsid w:val="003B4C3A"/>
    <w:rsid w:val="003B4E0A"/>
    <w:rsid w:val="003B4ED0"/>
    <w:rsid w:val="003B4EFB"/>
    <w:rsid w:val="003B4F06"/>
    <w:rsid w:val="003B5085"/>
    <w:rsid w:val="003B52A1"/>
    <w:rsid w:val="003B53DE"/>
    <w:rsid w:val="003B541D"/>
    <w:rsid w:val="003B5681"/>
    <w:rsid w:val="003B5773"/>
    <w:rsid w:val="003B592B"/>
    <w:rsid w:val="003B59F7"/>
    <w:rsid w:val="003B5AC9"/>
    <w:rsid w:val="003B5C3D"/>
    <w:rsid w:val="003B5D12"/>
    <w:rsid w:val="003B6038"/>
    <w:rsid w:val="003B6066"/>
    <w:rsid w:val="003B6166"/>
    <w:rsid w:val="003B6228"/>
    <w:rsid w:val="003B6260"/>
    <w:rsid w:val="003B62C0"/>
    <w:rsid w:val="003B64EF"/>
    <w:rsid w:val="003B6514"/>
    <w:rsid w:val="003B6710"/>
    <w:rsid w:val="003B681F"/>
    <w:rsid w:val="003B682E"/>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6FD6"/>
    <w:rsid w:val="003B702C"/>
    <w:rsid w:val="003B7083"/>
    <w:rsid w:val="003B70C0"/>
    <w:rsid w:val="003B70F3"/>
    <w:rsid w:val="003B7131"/>
    <w:rsid w:val="003B71B1"/>
    <w:rsid w:val="003B7264"/>
    <w:rsid w:val="003B7326"/>
    <w:rsid w:val="003B7381"/>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F37"/>
    <w:rsid w:val="003B7F72"/>
    <w:rsid w:val="003B7FC1"/>
    <w:rsid w:val="003B7FDC"/>
    <w:rsid w:val="003C0062"/>
    <w:rsid w:val="003C00FA"/>
    <w:rsid w:val="003C013B"/>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6"/>
    <w:rsid w:val="003C0EE8"/>
    <w:rsid w:val="003C0F29"/>
    <w:rsid w:val="003C117E"/>
    <w:rsid w:val="003C1187"/>
    <w:rsid w:val="003C12F7"/>
    <w:rsid w:val="003C131D"/>
    <w:rsid w:val="003C142F"/>
    <w:rsid w:val="003C14B0"/>
    <w:rsid w:val="003C14D7"/>
    <w:rsid w:val="003C14E6"/>
    <w:rsid w:val="003C157B"/>
    <w:rsid w:val="003C1621"/>
    <w:rsid w:val="003C16B5"/>
    <w:rsid w:val="003C174E"/>
    <w:rsid w:val="003C17FC"/>
    <w:rsid w:val="003C196A"/>
    <w:rsid w:val="003C19C4"/>
    <w:rsid w:val="003C1A21"/>
    <w:rsid w:val="003C1C25"/>
    <w:rsid w:val="003C1C41"/>
    <w:rsid w:val="003C20A2"/>
    <w:rsid w:val="003C21BF"/>
    <w:rsid w:val="003C226C"/>
    <w:rsid w:val="003C2349"/>
    <w:rsid w:val="003C239E"/>
    <w:rsid w:val="003C23F8"/>
    <w:rsid w:val="003C25BC"/>
    <w:rsid w:val="003C25F6"/>
    <w:rsid w:val="003C260F"/>
    <w:rsid w:val="003C263F"/>
    <w:rsid w:val="003C2718"/>
    <w:rsid w:val="003C2A45"/>
    <w:rsid w:val="003C2BB9"/>
    <w:rsid w:val="003C2C04"/>
    <w:rsid w:val="003C2D34"/>
    <w:rsid w:val="003C2E5D"/>
    <w:rsid w:val="003C2F85"/>
    <w:rsid w:val="003C305F"/>
    <w:rsid w:val="003C314E"/>
    <w:rsid w:val="003C31BA"/>
    <w:rsid w:val="003C31E9"/>
    <w:rsid w:val="003C32CA"/>
    <w:rsid w:val="003C3376"/>
    <w:rsid w:val="003C338D"/>
    <w:rsid w:val="003C33AB"/>
    <w:rsid w:val="003C3414"/>
    <w:rsid w:val="003C34BE"/>
    <w:rsid w:val="003C3624"/>
    <w:rsid w:val="003C37BC"/>
    <w:rsid w:val="003C3A6F"/>
    <w:rsid w:val="003C3AA5"/>
    <w:rsid w:val="003C3D4B"/>
    <w:rsid w:val="003C3DCA"/>
    <w:rsid w:val="003C3F42"/>
    <w:rsid w:val="003C42A1"/>
    <w:rsid w:val="003C447B"/>
    <w:rsid w:val="003C4486"/>
    <w:rsid w:val="003C452B"/>
    <w:rsid w:val="003C466B"/>
    <w:rsid w:val="003C46BC"/>
    <w:rsid w:val="003C4BC8"/>
    <w:rsid w:val="003C4BCB"/>
    <w:rsid w:val="003C4BD4"/>
    <w:rsid w:val="003C4C56"/>
    <w:rsid w:val="003C4E09"/>
    <w:rsid w:val="003C4EC0"/>
    <w:rsid w:val="003C4FCF"/>
    <w:rsid w:val="003C500D"/>
    <w:rsid w:val="003C50C4"/>
    <w:rsid w:val="003C510F"/>
    <w:rsid w:val="003C516A"/>
    <w:rsid w:val="003C51A2"/>
    <w:rsid w:val="003C520D"/>
    <w:rsid w:val="003C5354"/>
    <w:rsid w:val="003C5361"/>
    <w:rsid w:val="003C5413"/>
    <w:rsid w:val="003C5629"/>
    <w:rsid w:val="003C56D8"/>
    <w:rsid w:val="003C5828"/>
    <w:rsid w:val="003C598D"/>
    <w:rsid w:val="003C599C"/>
    <w:rsid w:val="003C5A62"/>
    <w:rsid w:val="003C5CA3"/>
    <w:rsid w:val="003C6043"/>
    <w:rsid w:val="003C6157"/>
    <w:rsid w:val="003C61D6"/>
    <w:rsid w:val="003C6229"/>
    <w:rsid w:val="003C65D8"/>
    <w:rsid w:val="003C6842"/>
    <w:rsid w:val="003C69E0"/>
    <w:rsid w:val="003C6A67"/>
    <w:rsid w:val="003C6ABB"/>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5D"/>
    <w:rsid w:val="003C7C81"/>
    <w:rsid w:val="003C7C93"/>
    <w:rsid w:val="003C7C9C"/>
    <w:rsid w:val="003C7CCA"/>
    <w:rsid w:val="003C7D6A"/>
    <w:rsid w:val="003C7E10"/>
    <w:rsid w:val="003C7EE7"/>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D2"/>
    <w:rsid w:val="003D13DC"/>
    <w:rsid w:val="003D1426"/>
    <w:rsid w:val="003D149C"/>
    <w:rsid w:val="003D158F"/>
    <w:rsid w:val="003D15B6"/>
    <w:rsid w:val="003D15F6"/>
    <w:rsid w:val="003D1792"/>
    <w:rsid w:val="003D17FD"/>
    <w:rsid w:val="003D1805"/>
    <w:rsid w:val="003D1862"/>
    <w:rsid w:val="003D18A9"/>
    <w:rsid w:val="003D19C0"/>
    <w:rsid w:val="003D19EE"/>
    <w:rsid w:val="003D1A41"/>
    <w:rsid w:val="003D1A67"/>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3B9"/>
    <w:rsid w:val="003D2502"/>
    <w:rsid w:val="003D2635"/>
    <w:rsid w:val="003D2736"/>
    <w:rsid w:val="003D2901"/>
    <w:rsid w:val="003D2A4C"/>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BEA"/>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B25"/>
    <w:rsid w:val="003D4D6A"/>
    <w:rsid w:val="003D4EB4"/>
    <w:rsid w:val="003D4EEF"/>
    <w:rsid w:val="003D5153"/>
    <w:rsid w:val="003D529D"/>
    <w:rsid w:val="003D531F"/>
    <w:rsid w:val="003D541D"/>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AE"/>
    <w:rsid w:val="003D7E81"/>
    <w:rsid w:val="003D7F56"/>
    <w:rsid w:val="003E0047"/>
    <w:rsid w:val="003E00CA"/>
    <w:rsid w:val="003E02A9"/>
    <w:rsid w:val="003E02B8"/>
    <w:rsid w:val="003E03B7"/>
    <w:rsid w:val="003E03F9"/>
    <w:rsid w:val="003E041E"/>
    <w:rsid w:val="003E05B8"/>
    <w:rsid w:val="003E0638"/>
    <w:rsid w:val="003E0699"/>
    <w:rsid w:val="003E06F7"/>
    <w:rsid w:val="003E0811"/>
    <w:rsid w:val="003E0999"/>
    <w:rsid w:val="003E0A6C"/>
    <w:rsid w:val="003E0C66"/>
    <w:rsid w:val="003E0C88"/>
    <w:rsid w:val="003E0D40"/>
    <w:rsid w:val="003E0EE8"/>
    <w:rsid w:val="003E1085"/>
    <w:rsid w:val="003E117A"/>
    <w:rsid w:val="003E126D"/>
    <w:rsid w:val="003E1412"/>
    <w:rsid w:val="003E1548"/>
    <w:rsid w:val="003E15C9"/>
    <w:rsid w:val="003E16F5"/>
    <w:rsid w:val="003E1774"/>
    <w:rsid w:val="003E1BE8"/>
    <w:rsid w:val="003E1C1A"/>
    <w:rsid w:val="003E1E8D"/>
    <w:rsid w:val="003E1EBF"/>
    <w:rsid w:val="003E1F6A"/>
    <w:rsid w:val="003E1FB1"/>
    <w:rsid w:val="003E200E"/>
    <w:rsid w:val="003E20A4"/>
    <w:rsid w:val="003E21C7"/>
    <w:rsid w:val="003E2246"/>
    <w:rsid w:val="003E22FB"/>
    <w:rsid w:val="003E24A8"/>
    <w:rsid w:val="003E271A"/>
    <w:rsid w:val="003E2A76"/>
    <w:rsid w:val="003E2B2F"/>
    <w:rsid w:val="003E2CA1"/>
    <w:rsid w:val="003E2D07"/>
    <w:rsid w:val="003E2D95"/>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CBD"/>
    <w:rsid w:val="003E3D13"/>
    <w:rsid w:val="003E3D21"/>
    <w:rsid w:val="003E3DAB"/>
    <w:rsid w:val="003E3DF6"/>
    <w:rsid w:val="003E4028"/>
    <w:rsid w:val="003E417E"/>
    <w:rsid w:val="003E41A3"/>
    <w:rsid w:val="003E422B"/>
    <w:rsid w:val="003E440F"/>
    <w:rsid w:val="003E44C3"/>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580"/>
    <w:rsid w:val="003E5682"/>
    <w:rsid w:val="003E5705"/>
    <w:rsid w:val="003E5823"/>
    <w:rsid w:val="003E5C4C"/>
    <w:rsid w:val="003E5C97"/>
    <w:rsid w:val="003E5E52"/>
    <w:rsid w:val="003E5E5C"/>
    <w:rsid w:val="003E5EEE"/>
    <w:rsid w:val="003E5F86"/>
    <w:rsid w:val="003E5FBE"/>
    <w:rsid w:val="003E617B"/>
    <w:rsid w:val="003E62EA"/>
    <w:rsid w:val="003E6375"/>
    <w:rsid w:val="003E65D6"/>
    <w:rsid w:val="003E6646"/>
    <w:rsid w:val="003E68E1"/>
    <w:rsid w:val="003E695B"/>
    <w:rsid w:val="003E69D9"/>
    <w:rsid w:val="003E6A4E"/>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98A"/>
    <w:rsid w:val="003E7A5E"/>
    <w:rsid w:val="003E7B85"/>
    <w:rsid w:val="003E7C9D"/>
    <w:rsid w:val="003E7E76"/>
    <w:rsid w:val="003F0023"/>
    <w:rsid w:val="003F00F9"/>
    <w:rsid w:val="003F0250"/>
    <w:rsid w:val="003F0329"/>
    <w:rsid w:val="003F039F"/>
    <w:rsid w:val="003F03D5"/>
    <w:rsid w:val="003F0417"/>
    <w:rsid w:val="003F0439"/>
    <w:rsid w:val="003F048F"/>
    <w:rsid w:val="003F0518"/>
    <w:rsid w:val="003F0716"/>
    <w:rsid w:val="003F07A0"/>
    <w:rsid w:val="003F098D"/>
    <w:rsid w:val="003F0C10"/>
    <w:rsid w:val="003F0C22"/>
    <w:rsid w:val="003F0E1D"/>
    <w:rsid w:val="003F0FC6"/>
    <w:rsid w:val="003F0FF2"/>
    <w:rsid w:val="003F10A5"/>
    <w:rsid w:val="003F118A"/>
    <w:rsid w:val="003F14CE"/>
    <w:rsid w:val="003F1600"/>
    <w:rsid w:val="003F1626"/>
    <w:rsid w:val="003F17AC"/>
    <w:rsid w:val="003F1812"/>
    <w:rsid w:val="003F1A3B"/>
    <w:rsid w:val="003F1B42"/>
    <w:rsid w:val="003F1C98"/>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DFE"/>
    <w:rsid w:val="003F2ECD"/>
    <w:rsid w:val="003F2F71"/>
    <w:rsid w:val="003F2F8D"/>
    <w:rsid w:val="003F3054"/>
    <w:rsid w:val="003F3128"/>
    <w:rsid w:val="003F316A"/>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45C"/>
    <w:rsid w:val="003F44A5"/>
    <w:rsid w:val="003F45C7"/>
    <w:rsid w:val="003F45CE"/>
    <w:rsid w:val="003F4645"/>
    <w:rsid w:val="003F4737"/>
    <w:rsid w:val="003F4854"/>
    <w:rsid w:val="003F4883"/>
    <w:rsid w:val="003F491D"/>
    <w:rsid w:val="003F4954"/>
    <w:rsid w:val="003F4AEE"/>
    <w:rsid w:val="003F4B98"/>
    <w:rsid w:val="003F4BDE"/>
    <w:rsid w:val="003F4DAD"/>
    <w:rsid w:val="003F4DD8"/>
    <w:rsid w:val="003F4E77"/>
    <w:rsid w:val="003F4EE1"/>
    <w:rsid w:val="003F50F0"/>
    <w:rsid w:val="003F50FA"/>
    <w:rsid w:val="003F5123"/>
    <w:rsid w:val="003F51AE"/>
    <w:rsid w:val="003F51F9"/>
    <w:rsid w:val="003F52B1"/>
    <w:rsid w:val="003F54CC"/>
    <w:rsid w:val="003F5661"/>
    <w:rsid w:val="003F57B1"/>
    <w:rsid w:val="003F57C6"/>
    <w:rsid w:val="003F584F"/>
    <w:rsid w:val="003F58BC"/>
    <w:rsid w:val="003F5984"/>
    <w:rsid w:val="003F5A96"/>
    <w:rsid w:val="003F5B2A"/>
    <w:rsid w:val="003F5B43"/>
    <w:rsid w:val="003F5B87"/>
    <w:rsid w:val="003F5C2B"/>
    <w:rsid w:val="003F5C8A"/>
    <w:rsid w:val="003F5D7E"/>
    <w:rsid w:val="003F5DB6"/>
    <w:rsid w:val="003F5E9D"/>
    <w:rsid w:val="003F5F86"/>
    <w:rsid w:val="003F5F90"/>
    <w:rsid w:val="003F5FC4"/>
    <w:rsid w:val="003F61B0"/>
    <w:rsid w:val="003F63C6"/>
    <w:rsid w:val="003F63D7"/>
    <w:rsid w:val="003F6462"/>
    <w:rsid w:val="003F6550"/>
    <w:rsid w:val="003F65EA"/>
    <w:rsid w:val="003F6A36"/>
    <w:rsid w:val="003F6A5C"/>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0B"/>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10ED"/>
    <w:rsid w:val="00401145"/>
    <w:rsid w:val="004013B6"/>
    <w:rsid w:val="00401619"/>
    <w:rsid w:val="0040173C"/>
    <w:rsid w:val="0040182D"/>
    <w:rsid w:val="00401839"/>
    <w:rsid w:val="004018B9"/>
    <w:rsid w:val="004019C0"/>
    <w:rsid w:val="00401AAA"/>
    <w:rsid w:val="00401BEC"/>
    <w:rsid w:val="00401CBB"/>
    <w:rsid w:val="00401CD3"/>
    <w:rsid w:val="00401FD2"/>
    <w:rsid w:val="00402195"/>
    <w:rsid w:val="004021BB"/>
    <w:rsid w:val="004021E2"/>
    <w:rsid w:val="00402228"/>
    <w:rsid w:val="0040225A"/>
    <w:rsid w:val="004022FA"/>
    <w:rsid w:val="00402352"/>
    <w:rsid w:val="00402485"/>
    <w:rsid w:val="004025AD"/>
    <w:rsid w:val="0040261B"/>
    <w:rsid w:val="00402845"/>
    <w:rsid w:val="0040284B"/>
    <w:rsid w:val="004028A3"/>
    <w:rsid w:val="0040292C"/>
    <w:rsid w:val="0040293D"/>
    <w:rsid w:val="00402B3C"/>
    <w:rsid w:val="00402B68"/>
    <w:rsid w:val="00402CA1"/>
    <w:rsid w:val="00402CD4"/>
    <w:rsid w:val="00402D7F"/>
    <w:rsid w:val="00402DB0"/>
    <w:rsid w:val="00402F19"/>
    <w:rsid w:val="0040308C"/>
    <w:rsid w:val="00403157"/>
    <w:rsid w:val="004031C8"/>
    <w:rsid w:val="00403291"/>
    <w:rsid w:val="004032C0"/>
    <w:rsid w:val="004032E5"/>
    <w:rsid w:val="004034EF"/>
    <w:rsid w:val="00403777"/>
    <w:rsid w:val="004037C5"/>
    <w:rsid w:val="004037F7"/>
    <w:rsid w:val="0040381C"/>
    <w:rsid w:val="00403A60"/>
    <w:rsid w:val="00403DCF"/>
    <w:rsid w:val="00403FB4"/>
    <w:rsid w:val="00403FF5"/>
    <w:rsid w:val="00404003"/>
    <w:rsid w:val="00404370"/>
    <w:rsid w:val="004044E5"/>
    <w:rsid w:val="0040452B"/>
    <w:rsid w:val="0040453A"/>
    <w:rsid w:val="004046C9"/>
    <w:rsid w:val="00404764"/>
    <w:rsid w:val="004047E8"/>
    <w:rsid w:val="00404854"/>
    <w:rsid w:val="00404918"/>
    <w:rsid w:val="0040493F"/>
    <w:rsid w:val="00404A38"/>
    <w:rsid w:val="00404A72"/>
    <w:rsid w:val="00404B59"/>
    <w:rsid w:val="00404DFE"/>
    <w:rsid w:val="00404F81"/>
    <w:rsid w:val="00405108"/>
    <w:rsid w:val="0040518D"/>
    <w:rsid w:val="0040519C"/>
    <w:rsid w:val="0040525F"/>
    <w:rsid w:val="00405291"/>
    <w:rsid w:val="004053C5"/>
    <w:rsid w:val="004053EC"/>
    <w:rsid w:val="00405427"/>
    <w:rsid w:val="0040549D"/>
    <w:rsid w:val="0040572B"/>
    <w:rsid w:val="0040577A"/>
    <w:rsid w:val="004057F3"/>
    <w:rsid w:val="0040593B"/>
    <w:rsid w:val="004059D9"/>
    <w:rsid w:val="00405AE9"/>
    <w:rsid w:val="00405C29"/>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2D1"/>
    <w:rsid w:val="004123F7"/>
    <w:rsid w:val="00412408"/>
    <w:rsid w:val="004126E6"/>
    <w:rsid w:val="004127D6"/>
    <w:rsid w:val="004128A1"/>
    <w:rsid w:val="00412978"/>
    <w:rsid w:val="00412A58"/>
    <w:rsid w:val="00412BF5"/>
    <w:rsid w:val="00412D19"/>
    <w:rsid w:val="00412D52"/>
    <w:rsid w:val="00412DE8"/>
    <w:rsid w:val="00412ED5"/>
    <w:rsid w:val="00412F09"/>
    <w:rsid w:val="00412F53"/>
    <w:rsid w:val="004130A4"/>
    <w:rsid w:val="004131DF"/>
    <w:rsid w:val="004132FE"/>
    <w:rsid w:val="00413503"/>
    <w:rsid w:val="0041355E"/>
    <w:rsid w:val="0041386A"/>
    <w:rsid w:val="004138DF"/>
    <w:rsid w:val="004138F7"/>
    <w:rsid w:val="00413ABE"/>
    <w:rsid w:val="00413C33"/>
    <w:rsid w:val="00413C3D"/>
    <w:rsid w:val="00413DCA"/>
    <w:rsid w:val="00413E07"/>
    <w:rsid w:val="00413ECE"/>
    <w:rsid w:val="00413F0A"/>
    <w:rsid w:val="00413F8E"/>
    <w:rsid w:val="00414013"/>
    <w:rsid w:val="004140A2"/>
    <w:rsid w:val="004140C4"/>
    <w:rsid w:val="0041422F"/>
    <w:rsid w:val="0041424A"/>
    <w:rsid w:val="00414295"/>
    <w:rsid w:val="00414379"/>
    <w:rsid w:val="0041453B"/>
    <w:rsid w:val="0041459C"/>
    <w:rsid w:val="004145FA"/>
    <w:rsid w:val="004147B2"/>
    <w:rsid w:val="00414826"/>
    <w:rsid w:val="004148EC"/>
    <w:rsid w:val="00414933"/>
    <w:rsid w:val="00414A43"/>
    <w:rsid w:val="00414AE5"/>
    <w:rsid w:val="00414B5E"/>
    <w:rsid w:val="00414BE8"/>
    <w:rsid w:val="00414BEF"/>
    <w:rsid w:val="00414C24"/>
    <w:rsid w:val="00414DEA"/>
    <w:rsid w:val="00414EF2"/>
    <w:rsid w:val="00415095"/>
    <w:rsid w:val="004150DE"/>
    <w:rsid w:val="00415119"/>
    <w:rsid w:val="00415231"/>
    <w:rsid w:val="00415288"/>
    <w:rsid w:val="00415341"/>
    <w:rsid w:val="00415342"/>
    <w:rsid w:val="00415381"/>
    <w:rsid w:val="00415426"/>
    <w:rsid w:val="00415555"/>
    <w:rsid w:val="004155D4"/>
    <w:rsid w:val="00415603"/>
    <w:rsid w:val="004157EB"/>
    <w:rsid w:val="00415863"/>
    <w:rsid w:val="004158D9"/>
    <w:rsid w:val="00415904"/>
    <w:rsid w:val="00415987"/>
    <w:rsid w:val="00415A02"/>
    <w:rsid w:val="00415B68"/>
    <w:rsid w:val="00415C0B"/>
    <w:rsid w:val="00415CCF"/>
    <w:rsid w:val="00415D07"/>
    <w:rsid w:val="00415F3D"/>
    <w:rsid w:val="004160EE"/>
    <w:rsid w:val="00416162"/>
    <w:rsid w:val="004161F9"/>
    <w:rsid w:val="004162AD"/>
    <w:rsid w:val="00416372"/>
    <w:rsid w:val="00416480"/>
    <w:rsid w:val="004169BF"/>
    <w:rsid w:val="00416AE7"/>
    <w:rsid w:val="00416B1A"/>
    <w:rsid w:val="00416B36"/>
    <w:rsid w:val="00416B45"/>
    <w:rsid w:val="00416D91"/>
    <w:rsid w:val="00416E40"/>
    <w:rsid w:val="00417056"/>
    <w:rsid w:val="004170F0"/>
    <w:rsid w:val="004170F1"/>
    <w:rsid w:val="0041727B"/>
    <w:rsid w:val="004172E4"/>
    <w:rsid w:val="004172F1"/>
    <w:rsid w:val="00417356"/>
    <w:rsid w:val="00417433"/>
    <w:rsid w:val="00417481"/>
    <w:rsid w:val="004175C7"/>
    <w:rsid w:val="004175D5"/>
    <w:rsid w:val="00417757"/>
    <w:rsid w:val="004179A4"/>
    <w:rsid w:val="004179A7"/>
    <w:rsid w:val="00417D76"/>
    <w:rsid w:val="00417ED0"/>
    <w:rsid w:val="00417F5C"/>
    <w:rsid w:val="004201F3"/>
    <w:rsid w:val="00420242"/>
    <w:rsid w:val="004203C9"/>
    <w:rsid w:val="004203DA"/>
    <w:rsid w:val="004204D6"/>
    <w:rsid w:val="00420647"/>
    <w:rsid w:val="004208B7"/>
    <w:rsid w:val="00420A6F"/>
    <w:rsid w:val="00420B4B"/>
    <w:rsid w:val="00420BEE"/>
    <w:rsid w:val="00420DFB"/>
    <w:rsid w:val="00420FE0"/>
    <w:rsid w:val="004211E6"/>
    <w:rsid w:val="004211E9"/>
    <w:rsid w:val="00421222"/>
    <w:rsid w:val="004213BC"/>
    <w:rsid w:val="004213D9"/>
    <w:rsid w:val="0042143C"/>
    <w:rsid w:val="0042151A"/>
    <w:rsid w:val="004215B6"/>
    <w:rsid w:val="004216A0"/>
    <w:rsid w:val="004217FA"/>
    <w:rsid w:val="0042188E"/>
    <w:rsid w:val="004218A2"/>
    <w:rsid w:val="00421A3D"/>
    <w:rsid w:val="00421CED"/>
    <w:rsid w:val="00421D78"/>
    <w:rsid w:val="00421E74"/>
    <w:rsid w:val="00421EBD"/>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88"/>
    <w:rsid w:val="00423C92"/>
    <w:rsid w:val="00423EF3"/>
    <w:rsid w:val="00423FB9"/>
    <w:rsid w:val="00423FCE"/>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CEE"/>
    <w:rsid w:val="00424D01"/>
    <w:rsid w:val="00424E31"/>
    <w:rsid w:val="00424FE7"/>
    <w:rsid w:val="004250AB"/>
    <w:rsid w:val="00425162"/>
    <w:rsid w:val="00425263"/>
    <w:rsid w:val="004252CD"/>
    <w:rsid w:val="004253C0"/>
    <w:rsid w:val="004254DF"/>
    <w:rsid w:val="00425586"/>
    <w:rsid w:val="00425795"/>
    <w:rsid w:val="00425848"/>
    <w:rsid w:val="004259F2"/>
    <w:rsid w:val="00425ACC"/>
    <w:rsid w:val="00425C69"/>
    <w:rsid w:val="00425DD1"/>
    <w:rsid w:val="00425FC4"/>
    <w:rsid w:val="004260DB"/>
    <w:rsid w:val="004261E1"/>
    <w:rsid w:val="0042620F"/>
    <w:rsid w:val="0042621B"/>
    <w:rsid w:val="00426278"/>
    <w:rsid w:val="004264A2"/>
    <w:rsid w:val="004265BF"/>
    <w:rsid w:val="004267BC"/>
    <w:rsid w:val="004267C8"/>
    <w:rsid w:val="0042683F"/>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CD2"/>
    <w:rsid w:val="00430E8F"/>
    <w:rsid w:val="00430F33"/>
    <w:rsid w:val="0043100B"/>
    <w:rsid w:val="004310B4"/>
    <w:rsid w:val="004311EE"/>
    <w:rsid w:val="0043124D"/>
    <w:rsid w:val="0043131A"/>
    <w:rsid w:val="0043147E"/>
    <w:rsid w:val="00431513"/>
    <w:rsid w:val="00431565"/>
    <w:rsid w:val="004315F2"/>
    <w:rsid w:val="0043162E"/>
    <w:rsid w:val="00431700"/>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39"/>
    <w:rsid w:val="00432A73"/>
    <w:rsid w:val="00432BBE"/>
    <w:rsid w:val="00432BEA"/>
    <w:rsid w:val="00432D1F"/>
    <w:rsid w:val="00432E3D"/>
    <w:rsid w:val="00432FD2"/>
    <w:rsid w:val="0043317D"/>
    <w:rsid w:val="004331C5"/>
    <w:rsid w:val="004332D2"/>
    <w:rsid w:val="00433350"/>
    <w:rsid w:val="004334FD"/>
    <w:rsid w:val="00433571"/>
    <w:rsid w:val="0043364D"/>
    <w:rsid w:val="00433763"/>
    <w:rsid w:val="004338B2"/>
    <w:rsid w:val="004339BF"/>
    <w:rsid w:val="00433A2C"/>
    <w:rsid w:val="00433A90"/>
    <w:rsid w:val="00433D1E"/>
    <w:rsid w:val="00433E42"/>
    <w:rsid w:val="00433E51"/>
    <w:rsid w:val="00433F0D"/>
    <w:rsid w:val="00433F16"/>
    <w:rsid w:val="00433F2A"/>
    <w:rsid w:val="00433F8C"/>
    <w:rsid w:val="00433FD0"/>
    <w:rsid w:val="0043406E"/>
    <w:rsid w:val="004342C2"/>
    <w:rsid w:val="004342F3"/>
    <w:rsid w:val="0043443F"/>
    <w:rsid w:val="004345C5"/>
    <w:rsid w:val="00434652"/>
    <w:rsid w:val="004347EC"/>
    <w:rsid w:val="0043489C"/>
    <w:rsid w:val="004348DA"/>
    <w:rsid w:val="00434BF4"/>
    <w:rsid w:val="00434D82"/>
    <w:rsid w:val="00434DB1"/>
    <w:rsid w:val="00434EB8"/>
    <w:rsid w:val="00434EBA"/>
    <w:rsid w:val="00434F28"/>
    <w:rsid w:val="00434F84"/>
    <w:rsid w:val="00434F9E"/>
    <w:rsid w:val="00434FB1"/>
    <w:rsid w:val="00435054"/>
    <w:rsid w:val="00435060"/>
    <w:rsid w:val="004350C9"/>
    <w:rsid w:val="004351B2"/>
    <w:rsid w:val="004353E4"/>
    <w:rsid w:val="00435475"/>
    <w:rsid w:val="004354C4"/>
    <w:rsid w:val="004357D1"/>
    <w:rsid w:val="004357EB"/>
    <w:rsid w:val="00435866"/>
    <w:rsid w:val="004358E3"/>
    <w:rsid w:val="00435915"/>
    <w:rsid w:val="0043597F"/>
    <w:rsid w:val="004359A3"/>
    <w:rsid w:val="00435AEC"/>
    <w:rsid w:val="00435B4A"/>
    <w:rsid w:val="00435C58"/>
    <w:rsid w:val="00435D6F"/>
    <w:rsid w:val="00435E97"/>
    <w:rsid w:val="00435FDC"/>
    <w:rsid w:val="0043613A"/>
    <w:rsid w:val="004362EA"/>
    <w:rsid w:val="00436330"/>
    <w:rsid w:val="004366C1"/>
    <w:rsid w:val="00436707"/>
    <w:rsid w:val="0043674F"/>
    <w:rsid w:val="00436757"/>
    <w:rsid w:val="004367FB"/>
    <w:rsid w:val="00436A0D"/>
    <w:rsid w:val="00436A72"/>
    <w:rsid w:val="00436A96"/>
    <w:rsid w:val="00436BC1"/>
    <w:rsid w:val="00436C2D"/>
    <w:rsid w:val="00436C32"/>
    <w:rsid w:val="00436D54"/>
    <w:rsid w:val="00436DF9"/>
    <w:rsid w:val="00436E59"/>
    <w:rsid w:val="00436EE4"/>
    <w:rsid w:val="00436F3B"/>
    <w:rsid w:val="004371F0"/>
    <w:rsid w:val="0043756B"/>
    <w:rsid w:val="00437694"/>
    <w:rsid w:val="00437771"/>
    <w:rsid w:val="004377A6"/>
    <w:rsid w:val="004377BA"/>
    <w:rsid w:val="004377E6"/>
    <w:rsid w:val="00437827"/>
    <w:rsid w:val="00437957"/>
    <w:rsid w:val="00437959"/>
    <w:rsid w:val="004379D1"/>
    <w:rsid w:val="004379ED"/>
    <w:rsid w:val="00437BD0"/>
    <w:rsid w:val="00437C44"/>
    <w:rsid w:val="00437C54"/>
    <w:rsid w:val="00437E50"/>
    <w:rsid w:val="0044002A"/>
    <w:rsid w:val="0044021F"/>
    <w:rsid w:val="00440225"/>
    <w:rsid w:val="0044034F"/>
    <w:rsid w:val="0044050D"/>
    <w:rsid w:val="004405BB"/>
    <w:rsid w:val="004405E7"/>
    <w:rsid w:val="00440686"/>
    <w:rsid w:val="0044069D"/>
    <w:rsid w:val="00440751"/>
    <w:rsid w:val="00440D1B"/>
    <w:rsid w:val="00440D46"/>
    <w:rsid w:val="00440D4B"/>
    <w:rsid w:val="00440E7B"/>
    <w:rsid w:val="00440F1B"/>
    <w:rsid w:val="00440F3B"/>
    <w:rsid w:val="004410E9"/>
    <w:rsid w:val="00441103"/>
    <w:rsid w:val="00441153"/>
    <w:rsid w:val="004411CB"/>
    <w:rsid w:val="0044120E"/>
    <w:rsid w:val="0044121F"/>
    <w:rsid w:val="0044126E"/>
    <w:rsid w:val="004413BB"/>
    <w:rsid w:val="004414B3"/>
    <w:rsid w:val="004414BA"/>
    <w:rsid w:val="00441511"/>
    <w:rsid w:val="0044160F"/>
    <w:rsid w:val="0044169F"/>
    <w:rsid w:val="00441791"/>
    <w:rsid w:val="004417EB"/>
    <w:rsid w:val="00441824"/>
    <w:rsid w:val="00441BED"/>
    <w:rsid w:val="00441BF7"/>
    <w:rsid w:val="00441C5D"/>
    <w:rsid w:val="00441C99"/>
    <w:rsid w:val="00441D4D"/>
    <w:rsid w:val="00441EC1"/>
    <w:rsid w:val="00441F05"/>
    <w:rsid w:val="00442153"/>
    <w:rsid w:val="0044215D"/>
    <w:rsid w:val="004422CE"/>
    <w:rsid w:val="00442404"/>
    <w:rsid w:val="004424C8"/>
    <w:rsid w:val="004426F8"/>
    <w:rsid w:val="004427AB"/>
    <w:rsid w:val="004427EA"/>
    <w:rsid w:val="00442858"/>
    <w:rsid w:val="00442923"/>
    <w:rsid w:val="00442A03"/>
    <w:rsid w:val="00442BCA"/>
    <w:rsid w:val="00442C75"/>
    <w:rsid w:val="00442DD3"/>
    <w:rsid w:val="00442DEC"/>
    <w:rsid w:val="00442E4B"/>
    <w:rsid w:val="00442F3E"/>
    <w:rsid w:val="00442FA8"/>
    <w:rsid w:val="004430AE"/>
    <w:rsid w:val="004430D4"/>
    <w:rsid w:val="004433FA"/>
    <w:rsid w:val="0044341F"/>
    <w:rsid w:val="00443465"/>
    <w:rsid w:val="0044349F"/>
    <w:rsid w:val="004435B3"/>
    <w:rsid w:val="004435C7"/>
    <w:rsid w:val="0044388B"/>
    <w:rsid w:val="004438F1"/>
    <w:rsid w:val="004439F7"/>
    <w:rsid w:val="00443BEE"/>
    <w:rsid w:val="00443C18"/>
    <w:rsid w:val="00443D32"/>
    <w:rsid w:val="00443EBF"/>
    <w:rsid w:val="00443FC3"/>
    <w:rsid w:val="00443FDC"/>
    <w:rsid w:val="00444084"/>
    <w:rsid w:val="00444148"/>
    <w:rsid w:val="0044421B"/>
    <w:rsid w:val="0044421D"/>
    <w:rsid w:val="0044434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83E"/>
    <w:rsid w:val="004468EF"/>
    <w:rsid w:val="00446A0C"/>
    <w:rsid w:val="00446AE4"/>
    <w:rsid w:val="00446B3C"/>
    <w:rsid w:val="00446E3B"/>
    <w:rsid w:val="00446ECA"/>
    <w:rsid w:val="00446FE3"/>
    <w:rsid w:val="00447036"/>
    <w:rsid w:val="00447074"/>
    <w:rsid w:val="004470C0"/>
    <w:rsid w:val="004470DA"/>
    <w:rsid w:val="00447244"/>
    <w:rsid w:val="00447376"/>
    <w:rsid w:val="004473BD"/>
    <w:rsid w:val="0044753C"/>
    <w:rsid w:val="0044766D"/>
    <w:rsid w:val="0044769A"/>
    <w:rsid w:val="004476AA"/>
    <w:rsid w:val="004476FB"/>
    <w:rsid w:val="0044774E"/>
    <w:rsid w:val="004477D5"/>
    <w:rsid w:val="00447804"/>
    <w:rsid w:val="00447953"/>
    <w:rsid w:val="0044795E"/>
    <w:rsid w:val="004479E9"/>
    <w:rsid w:val="004479FB"/>
    <w:rsid w:val="00447A8C"/>
    <w:rsid w:val="00447BA2"/>
    <w:rsid w:val="00447E86"/>
    <w:rsid w:val="00447F9C"/>
    <w:rsid w:val="00447FEB"/>
    <w:rsid w:val="004501E5"/>
    <w:rsid w:val="0045025F"/>
    <w:rsid w:val="0045032A"/>
    <w:rsid w:val="004503AB"/>
    <w:rsid w:val="004503B7"/>
    <w:rsid w:val="004503FA"/>
    <w:rsid w:val="00450438"/>
    <w:rsid w:val="00450633"/>
    <w:rsid w:val="00450789"/>
    <w:rsid w:val="0045085C"/>
    <w:rsid w:val="004509E3"/>
    <w:rsid w:val="00450A6A"/>
    <w:rsid w:val="00450C90"/>
    <w:rsid w:val="00450D34"/>
    <w:rsid w:val="00450D69"/>
    <w:rsid w:val="00450F20"/>
    <w:rsid w:val="00450F9C"/>
    <w:rsid w:val="004510FA"/>
    <w:rsid w:val="0045120F"/>
    <w:rsid w:val="00451597"/>
    <w:rsid w:val="004515CF"/>
    <w:rsid w:val="0045161D"/>
    <w:rsid w:val="00451673"/>
    <w:rsid w:val="00451683"/>
    <w:rsid w:val="00451799"/>
    <w:rsid w:val="00451888"/>
    <w:rsid w:val="004518FF"/>
    <w:rsid w:val="00451A1C"/>
    <w:rsid w:val="00451A36"/>
    <w:rsid w:val="00451BE8"/>
    <w:rsid w:val="004523F0"/>
    <w:rsid w:val="00452415"/>
    <w:rsid w:val="00452599"/>
    <w:rsid w:val="004527E1"/>
    <w:rsid w:val="0045285D"/>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8BE"/>
    <w:rsid w:val="00453917"/>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16D"/>
    <w:rsid w:val="00454238"/>
    <w:rsid w:val="0045425C"/>
    <w:rsid w:val="0045427B"/>
    <w:rsid w:val="00454296"/>
    <w:rsid w:val="004542AD"/>
    <w:rsid w:val="00454448"/>
    <w:rsid w:val="004544A1"/>
    <w:rsid w:val="004544EE"/>
    <w:rsid w:val="0045466A"/>
    <w:rsid w:val="004547D5"/>
    <w:rsid w:val="0045487A"/>
    <w:rsid w:val="00454896"/>
    <w:rsid w:val="004548AC"/>
    <w:rsid w:val="004549C5"/>
    <w:rsid w:val="00454A5D"/>
    <w:rsid w:val="00454B55"/>
    <w:rsid w:val="00454CDB"/>
    <w:rsid w:val="00454D8E"/>
    <w:rsid w:val="00454DED"/>
    <w:rsid w:val="00454DF8"/>
    <w:rsid w:val="00454F88"/>
    <w:rsid w:val="00454FBD"/>
    <w:rsid w:val="00455003"/>
    <w:rsid w:val="004551A2"/>
    <w:rsid w:val="004553D3"/>
    <w:rsid w:val="0045546A"/>
    <w:rsid w:val="0045582A"/>
    <w:rsid w:val="0045591D"/>
    <w:rsid w:val="00455940"/>
    <w:rsid w:val="00455EC2"/>
    <w:rsid w:val="00455F30"/>
    <w:rsid w:val="00455F4B"/>
    <w:rsid w:val="00456099"/>
    <w:rsid w:val="004560BD"/>
    <w:rsid w:val="0045616E"/>
    <w:rsid w:val="004561B5"/>
    <w:rsid w:val="0045641F"/>
    <w:rsid w:val="00456468"/>
    <w:rsid w:val="00456519"/>
    <w:rsid w:val="00456656"/>
    <w:rsid w:val="0045669F"/>
    <w:rsid w:val="004566BD"/>
    <w:rsid w:val="00456794"/>
    <w:rsid w:val="00456814"/>
    <w:rsid w:val="00456835"/>
    <w:rsid w:val="00456A0E"/>
    <w:rsid w:val="00456B0C"/>
    <w:rsid w:val="00456B3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CDC"/>
    <w:rsid w:val="00457E4E"/>
    <w:rsid w:val="00457F50"/>
    <w:rsid w:val="00457FD6"/>
    <w:rsid w:val="00457FEF"/>
    <w:rsid w:val="004600FD"/>
    <w:rsid w:val="004604A7"/>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40"/>
    <w:rsid w:val="00461C8C"/>
    <w:rsid w:val="00461D15"/>
    <w:rsid w:val="00461D60"/>
    <w:rsid w:val="00461E61"/>
    <w:rsid w:val="00461E86"/>
    <w:rsid w:val="00461EFA"/>
    <w:rsid w:val="00461F61"/>
    <w:rsid w:val="0046203E"/>
    <w:rsid w:val="0046204A"/>
    <w:rsid w:val="0046222F"/>
    <w:rsid w:val="0046224E"/>
    <w:rsid w:val="00462366"/>
    <w:rsid w:val="00462465"/>
    <w:rsid w:val="004624FA"/>
    <w:rsid w:val="0046251E"/>
    <w:rsid w:val="00462549"/>
    <w:rsid w:val="004625B2"/>
    <w:rsid w:val="0046274D"/>
    <w:rsid w:val="004628E6"/>
    <w:rsid w:val="00462918"/>
    <w:rsid w:val="00462932"/>
    <w:rsid w:val="00462949"/>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B9"/>
    <w:rsid w:val="0046458C"/>
    <w:rsid w:val="004645EF"/>
    <w:rsid w:val="00464703"/>
    <w:rsid w:val="00464829"/>
    <w:rsid w:val="00464868"/>
    <w:rsid w:val="004648CC"/>
    <w:rsid w:val="00464997"/>
    <w:rsid w:val="00464A42"/>
    <w:rsid w:val="00464A67"/>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7D"/>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C74"/>
    <w:rsid w:val="00466C85"/>
    <w:rsid w:val="00466E3E"/>
    <w:rsid w:val="00466E66"/>
    <w:rsid w:val="00466F24"/>
    <w:rsid w:val="00466F9D"/>
    <w:rsid w:val="004670D9"/>
    <w:rsid w:val="0046754E"/>
    <w:rsid w:val="004675A6"/>
    <w:rsid w:val="004677B3"/>
    <w:rsid w:val="00467872"/>
    <w:rsid w:val="004678B1"/>
    <w:rsid w:val="004678E7"/>
    <w:rsid w:val="00467BF3"/>
    <w:rsid w:val="00467D6F"/>
    <w:rsid w:val="00467DED"/>
    <w:rsid w:val="00467E0B"/>
    <w:rsid w:val="00467E83"/>
    <w:rsid w:val="00467E91"/>
    <w:rsid w:val="00467F58"/>
    <w:rsid w:val="00470038"/>
    <w:rsid w:val="004700BC"/>
    <w:rsid w:val="00470244"/>
    <w:rsid w:val="004702D2"/>
    <w:rsid w:val="00470584"/>
    <w:rsid w:val="00470669"/>
    <w:rsid w:val="00470690"/>
    <w:rsid w:val="00470720"/>
    <w:rsid w:val="00470809"/>
    <w:rsid w:val="00470849"/>
    <w:rsid w:val="0047092D"/>
    <w:rsid w:val="004709C9"/>
    <w:rsid w:val="00470A58"/>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9EA"/>
    <w:rsid w:val="00471A74"/>
    <w:rsid w:val="00471BA5"/>
    <w:rsid w:val="00471BC6"/>
    <w:rsid w:val="00471CCF"/>
    <w:rsid w:val="00472031"/>
    <w:rsid w:val="004720BC"/>
    <w:rsid w:val="004720DB"/>
    <w:rsid w:val="004721CA"/>
    <w:rsid w:val="0047227D"/>
    <w:rsid w:val="00472514"/>
    <w:rsid w:val="0047257F"/>
    <w:rsid w:val="00472698"/>
    <w:rsid w:val="00472895"/>
    <w:rsid w:val="0047289C"/>
    <w:rsid w:val="004728CA"/>
    <w:rsid w:val="00472943"/>
    <w:rsid w:val="00472C4D"/>
    <w:rsid w:val="00472D0B"/>
    <w:rsid w:val="00472F0D"/>
    <w:rsid w:val="00473034"/>
    <w:rsid w:val="00473035"/>
    <w:rsid w:val="004730E3"/>
    <w:rsid w:val="0047318F"/>
    <w:rsid w:val="00473215"/>
    <w:rsid w:val="00473312"/>
    <w:rsid w:val="00473375"/>
    <w:rsid w:val="00473669"/>
    <w:rsid w:val="00473686"/>
    <w:rsid w:val="004736D9"/>
    <w:rsid w:val="00473939"/>
    <w:rsid w:val="00473A21"/>
    <w:rsid w:val="00473AFC"/>
    <w:rsid w:val="00473BF7"/>
    <w:rsid w:val="00473FD5"/>
    <w:rsid w:val="0047407B"/>
    <w:rsid w:val="004740A3"/>
    <w:rsid w:val="004740F8"/>
    <w:rsid w:val="0047410B"/>
    <w:rsid w:val="00474151"/>
    <w:rsid w:val="00474165"/>
    <w:rsid w:val="0047421E"/>
    <w:rsid w:val="00474595"/>
    <w:rsid w:val="004747B6"/>
    <w:rsid w:val="004747E7"/>
    <w:rsid w:val="004748F4"/>
    <w:rsid w:val="0047495D"/>
    <w:rsid w:val="00474BD3"/>
    <w:rsid w:val="00474C7C"/>
    <w:rsid w:val="00474CDD"/>
    <w:rsid w:val="00474CED"/>
    <w:rsid w:val="00474D6C"/>
    <w:rsid w:val="00474E22"/>
    <w:rsid w:val="00474F0D"/>
    <w:rsid w:val="00474F7B"/>
    <w:rsid w:val="00475076"/>
    <w:rsid w:val="0047517E"/>
    <w:rsid w:val="004751DB"/>
    <w:rsid w:val="00475280"/>
    <w:rsid w:val="004752DE"/>
    <w:rsid w:val="004752F9"/>
    <w:rsid w:val="00475400"/>
    <w:rsid w:val="004755A2"/>
    <w:rsid w:val="00475705"/>
    <w:rsid w:val="00475889"/>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D0"/>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9F7"/>
    <w:rsid w:val="00477A47"/>
    <w:rsid w:val="00477B12"/>
    <w:rsid w:val="00477B82"/>
    <w:rsid w:val="00477BCA"/>
    <w:rsid w:val="00477D49"/>
    <w:rsid w:val="00477E10"/>
    <w:rsid w:val="00477F96"/>
    <w:rsid w:val="0048011E"/>
    <w:rsid w:val="00480158"/>
    <w:rsid w:val="004802E0"/>
    <w:rsid w:val="004803AB"/>
    <w:rsid w:val="00480654"/>
    <w:rsid w:val="004807A2"/>
    <w:rsid w:val="00480B4C"/>
    <w:rsid w:val="00480D35"/>
    <w:rsid w:val="00480D42"/>
    <w:rsid w:val="00480D5E"/>
    <w:rsid w:val="00480DB3"/>
    <w:rsid w:val="00480F97"/>
    <w:rsid w:val="00481030"/>
    <w:rsid w:val="004812C0"/>
    <w:rsid w:val="004814B5"/>
    <w:rsid w:val="00481650"/>
    <w:rsid w:val="004816B9"/>
    <w:rsid w:val="004816C8"/>
    <w:rsid w:val="00481901"/>
    <w:rsid w:val="004819B4"/>
    <w:rsid w:val="004819EC"/>
    <w:rsid w:val="00481AD0"/>
    <w:rsid w:val="00481C1C"/>
    <w:rsid w:val="00481CF2"/>
    <w:rsid w:val="00481E22"/>
    <w:rsid w:val="00481FB0"/>
    <w:rsid w:val="004820D2"/>
    <w:rsid w:val="00482179"/>
    <w:rsid w:val="00482212"/>
    <w:rsid w:val="00482235"/>
    <w:rsid w:val="00482292"/>
    <w:rsid w:val="004823E3"/>
    <w:rsid w:val="004823EC"/>
    <w:rsid w:val="00482569"/>
    <w:rsid w:val="004825CA"/>
    <w:rsid w:val="004827DF"/>
    <w:rsid w:val="00482895"/>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812"/>
    <w:rsid w:val="0048384F"/>
    <w:rsid w:val="00483982"/>
    <w:rsid w:val="00483B17"/>
    <w:rsid w:val="00483E3B"/>
    <w:rsid w:val="00484004"/>
    <w:rsid w:val="004840E3"/>
    <w:rsid w:val="0048417C"/>
    <w:rsid w:val="004841C8"/>
    <w:rsid w:val="0048427B"/>
    <w:rsid w:val="0048438E"/>
    <w:rsid w:val="00484472"/>
    <w:rsid w:val="004844B6"/>
    <w:rsid w:val="004845C9"/>
    <w:rsid w:val="004846A4"/>
    <w:rsid w:val="004846B2"/>
    <w:rsid w:val="004846E6"/>
    <w:rsid w:val="004846F5"/>
    <w:rsid w:val="0048477C"/>
    <w:rsid w:val="004847AF"/>
    <w:rsid w:val="0048490C"/>
    <w:rsid w:val="00484995"/>
    <w:rsid w:val="004849DD"/>
    <w:rsid w:val="00484EBD"/>
    <w:rsid w:val="00484ECF"/>
    <w:rsid w:val="00484FB3"/>
    <w:rsid w:val="00484FB5"/>
    <w:rsid w:val="00485056"/>
    <w:rsid w:val="0048510B"/>
    <w:rsid w:val="00485150"/>
    <w:rsid w:val="00485321"/>
    <w:rsid w:val="0048536A"/>
    <w:rsid w:val="004853E9"/>
    <w:rsid w:val="0048541A"/>
    <w:rsid w:val="0048542A"/>
    <w:rsid w:val="00485471"/>
    <w:rsid w:val="0048548C"/>
    <w:rsid w:val="004854F0"/>
    <w:rsid w:val="004855A1"/>
    <w:rsid w:val="00485A65"/>
    <w:rsid w:val="00485BEC"/>
    <w:rsid w:val="00485C84"/>
    <w:rsid w:val="00485F08"/>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0D"/>
    <w:rsid w:val="00486829"/>
    <w:rsid w:val="0048685A"/>
    <w:rsid w:val="004868AA"/>
    <w:rsid w:val="00486A72"/>
    <w:rsid w:val="00486C32"/>
    <w:rsid w:val="00486C3F"/>
    <w:rsid w:val="00486D82"/>
    <w:rsid w:val="00486F4A"/>
    <w:rsid w:val="004870AE"/>
    <w:rsid w:val="004870BA"/>
    <w:rsid w:val="0048719E"/>
    <w:rsid w:val="00487247"/>
    <w:rsid w:val="004872DB"/>
    <w:rsid w:val="004873C6"/>
    <w:rsid w:val="00487463"/>
    <w:rsid w:val="004874A3"/>
    <w:rsid w:val="00487582"/>
    <w:rsid w:val="00487699"/>
    <w:rsid w:val="0048769F"/>
    <w:rsid w:val="004876A0"/>
    <w:rsid w:val="00487939"/>
    <w:rsid w:val="00487977"/>
    <w:rsid w:val="004879BD"/>
    <w:rsid w:val="00487A9D"/>
    <w:rsid w:val="00487AAF"/>
    <w:rsid w:val="00487D13"/>
    <w:rsid w:val="00487EB8"/>
    <w:rsid w:val="00487EEB"/>
    <w:rsid w:val="00487F31"/>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60"/>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531"/>
    <w:rsid w:val="00492585"/>
    <w:rsid w:val="004925E9"/>
    <w:rsid w:val="00492791"/>
    <w:rsid w:val="0049281B"/>
    <w:rsid w:val="00492990"/>
    <w:rsid w:val="004929D0"/>
    <w:rsid w:val="004929E4"/>
    <w:rsid w:val="00492A36"/>
    <w:rsid w:val="00492B2F"/>
    <w:rsid w:val="00492BEF"/>
    <w:rsid w:val="00492CE1"/>
    <w:rsid w:val="00492D92"/>
    <w:rsid w:val="00492DC8"/>
    <w:rsid w:val="00492EA1"/>
    <w:rsid w:val="00492F06"/>
    <w:rsid w:val="004931EA"/>
    <w:rsid w:val="004931F2"/>
    <w:rsid w:val="00493253"/>
    <w:rsid w:val="0049327B"/>
    <w:rsid w:val="0049329A"/>
    <w:rsid w:val="0049329D"/>
    <w:rsid w:val="00493401"/>
    <w:rsid w:val="00493523"/>
    <w:rsid w:val="00493635"/>
    <w:rsid w:val="00493671"/>
    <w:rsid w:val="004936E8"/>
    <w:rsid w:val="00493A4C"/>
    <w:rsid w:val="00493A9C"/>
    <w:rsid w:val="00493B6E"/>
    <w:rsid w:val="00493BA1"/>
    <w:rsid w:val="00493BFC"/>
    <w:rsid w:val="00493C04"/>
    <w:rsid w:val="00493D7D"/>
    <w:rsid w:val="00493DAE"/>
    <w:rsid w:val="00493EA6"/>
    <w:rsid w:val="00493EB1"/>
    <w:rsid w:val="00493FD5"/>
    <w:rsid w:val="00494090"/>
    <w:rsid w:val="004940AD"/>
    <w:rsid w:val="0049419A"/>
    <w:rsid w:val="004941E5"/>
    <w:rsid w:val="0049429D"/>
    <w:rsid w:val="004942C2"/>
    <w:rsid w:val="004942C6"/>
    <w:rsid w:val="0049433D"/>
    <w:rsid w:val="0049465A"/>
    <w:rsid w:val="00494684"/>
    <w:rsid w:val="004948CA"/>
    <w:rsid w:val="004948D4"/>
    <w:rsid w:val="00494A58"/>
    <w:rsid w:val="00494AB9"/>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C27"/>
    <w:rsid w:val="00495D6C"/>
    <w:rsid w:val="00495DBC"/>
    <w:rsid w:val="00495DFF"/>
    <w:rsid w:val="00495EF0"/>
    <w:rsid w:val="00495F70"/>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488"/>
    <w:rsid w:val="0049751C"/>
    <w:rsid w:val="0049756E"/>
    <w:rsid w:val="00497642"/>
    <w:rsid w:val="00497901"/>
    <w:rsid w:val="004979E7"/>
    <w:rsid w:val="00497A52"/>
    <w:rsid w:val="00497A7E"/>
    <w:rsid w:val="00497CB1"/>
    <w:rsid w:val="00497D1B"/>
    <w:rsid w:val="00497DD2"/>
    <w:rsid w:val="00497E2B"/>
    <w:rsid w:val="00497EBB"/>
    <w:rsid w:val="00497FF3"/>
    <w:rsid w:val="004A002D"/>
    <w:rsid w:val="004A00A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A9"/>
    <w:rsid w:val="004A15CB"/>
    <w:rsid w:val="004A17DB"/>
    <w:rsid w:val="004A1882"/>
    <w:rsid w:val="004A18F8"/>
    <w:rsid w:val="004A1B21"/>
    <w:rsid w:val="004A1C11"/>
    <w:rsid w:val="004A1DC2"/>
    <w:rsid w:val="004A1FA8"/>
    <w:rsid w:val="004A1FAB"/>
    <w:rsid w:val="004A20A9"/>
    <w:rsid w:val="004A20FB"/>
    <w:rsid w:val="004A2183"/>
    <w:rsid w:val="004A2467"/>
    <w:rsid w:val="004A2504"/>
    <w:rsid w:val="004A2614"/>
    <w:rsid w:val="004A27D0"/>
    <w:rsid w:val="004A27E5"/>
    <w:rsid w:val="004A28A3"/>
    <w:rsid w:val="004A28DF"/>
    <w:rsid w:val="004A2973"/>
    <w:rsid w:val="004A2A8F"/>
    <w:rsid w:val="004A2C93"/>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3E39"/>
    <w:rsid w:val="004A3F5F"/>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33A"/>
    <w:rsid w:val="004A63BA"/>
    <w:rsid w:val="004A63E8"/>
    <w:rsid w:val="004A6406"/>
    <w:rsid w:val="004A6446"/>
    <w:rsid w:val="004A645A"/>
    <w:rsid w:val="004A6569"/>
    <w:rsid w:val="004A6579"/>
    <w:rsid w:val="004A6684"/>
    <w:rsid w:val="004A6862"/>
    <w:rsid w:val="004A68CA"/>
    <w:rsid w:val="004A68D9"/>
    <w:rsid w:val="004A6913"/>
    <w:rsid w:val="004A69EC"/>
    <w:rsid w:val="004A6B6A"/>
    <w:rsid w:val="004A6B70"/>
    <w:rsid w:val="004A6C25"/>
    <w:rsid w:val="004A6CC6"/>
    <w:rsid w:val="004A6E53"/>
    <w:rsid w:val="004A6ED5"/>
    <w:rsid w:val="004A6EFC"/>
    <w:rsid w:val="004A701C"/>
    <w:rsid w:val="004A703F"/>
    <w:rsid w:val="004A7106"/>
    <w:rsid w:val="004A71D4"/>
    <w:rsid w:val="004A723A"/>
    <w:rsid w:val="004A734B"/>
    <w:rsid w:val="004A74F9"/>
    <w:rsid w:val="004A755E"/>
    <w:rsid w:val="004A76B3"/>
    <w:rsid w:val="004A7730"/>
    <w:rsid w:val="004A7745"/>
    <w:rsid w:val="004A7899"/>
    <w:rsid w:val="004A78D0"/>
    <w:rsid w:val="004A79BB"/>
    <w:rsid w:val="004A7AEB"/>
    <w:rsid w:val="004A7B36"/>
    <w:rsid w:val="004A7C26"/>
    <w:rsid w:val="004A7CEF"/>
    <w:rsid w:val="004A7DA3"/>
    <w:rsid w:val="004A7F2E"/>
    <w:rsid w:val="004A7F35"/>
    <w:rsid w:val="004A7FAA"/>
    <w:rsid w:val="004B007F"/>
    <w:rsid w:val="004B00B7"/>
    <w:rsid w:val="004B020D"/>
    <w:rsid w:val="004B0457"/>
    <w:rsid w:val="004B0569"/>
    <w:rsid w:val="004B09CE"/>
    <w:rsid w:val="004B0A94"/>
    <w:rsid w:val="004B0BCB"/>
    <w:rsid w:val="004B0D02"/>
    <w:rsid w:val="004B0D35"/>
    <w:rsid w:val="004B0FE7"/>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BD1"/>
    <w:rsid w:val="004B1C39"/>
    <w:rsid w:val="004B1D09"/>
    <w:rsid w:val="004B1D19"/>
    <w:rsid w:val="004B1D73"/>
    <w:rsid w:val="004B1DF5"/>
    <w:rsid w:val="004B20C7"/>
    <w:rsid w:val="004B2142"/>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4B"/>
    <w:rsid w:val="004B30A1"/>
    <w:rsid w:val="004B310C"/>
    <w:rsid w:val="004B31CD"/>
    <w:rsid w:val="004B3370"/>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7"/>
    <w:rsid w:val="004B50C9"/>
    <w:rsid w:val="004B5132"/>
    <w:rsid w:val="004B529B"/>
    <w:rsid w:val="004B53D6"/>
    <w:rsid w:val="004B548F"/>
    <w:rsid w:val="004B55E9"/>
    <w:rsid w:val="004B5656"/>
    <w:rsid w:val="004B57B0"/>
    <w:rsid w:val="004B585C"/>
    <w:rsid w:val="004B58D4"/>
    <w:rsid w:val="004B5B51"/>
    <w:rsid w:val="004B5C00"/>
    <w:rsid w:val="004B5C9E"/>
    <w:rsid w:val="004B5D4B"/>
    <w:rsid w:val="004B5E68"/>
    <w:rsid w:val="004B5EC5"/>
    <w:rsid w:val="004B5F8D"/>
    <w:rsid w:val="004B60F4"/>
    <w:rsid w:val="004B611C"/>
    <w:rsid w:val="004B622A"/>
    <w:rsid w:val="004B6365"/>
    <w:rsid w:val="004B646E"/>
    <w:rsid w:val="004B64D7"/>
    <w:rsid w:val="004B6522"/>
    <w:rsid w:val="004B655E"/>
    <w:rsid w:val="004B65C0"/>
    <w:rsid w:val="004B664C"/>
    <w:rsid w:val="004B67C2"/>
    <w:rsid w:val="004B67DF"/>
    <w:rsid w:val="004B6868"/>
    <w:rsid w:val="004B688E"/>
    <w:rsid w:val="004B68BF"/>
    <w:rsid w:val="004B6BE0"/>
    <w:rsid w:val="004B6BEE"/>
    <w:rsid w:val="004B6BFA"/>
    <w:rsid w:val="004B6C50"/>
    <w:rsid w:val="004B6C51"/>
    <w:rsid w:val="004B6C56"/>
    <w:rsid w:val="004B6D2F"/>
    <w:rsid w:val="004B6D92"/>
    <w:rsid w:val="004B6E4F"/>
    <w:rsid w:val="004B6F38"/>
    <w:rsid w:val="004B709F"/>
    <w:rsid w:val="004B724A"/>
    <w:rsid w:val="004B7346"/>
    <w:rsid w:val="004B7430"/>
    <w:rsid w:val="004B7476"/>
    <w:rsid w:val="004B7503"/>
    <w:rsid w:val="004B7517"/>
    <w:rsid w:val="004B775C"/>
    <w:rsid w:val="004B7918"/>
    <w:rsid w:val="004B7ABD"/>
    <w:rsid w:val="004B7C00"/>
    <w:rsid w:val="004B7D34"/>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83"/>
    <w:rsid w:val="004C0D9D"/>
    <w:rsid w:val="004C0F19"/>
    <w:rsid w:val="004C103A"/>
    <w:rsid w:val="004C107A"/>
    <w:rsid w:val="004C112D"/>
    <w:rsid w:val="004C1137"/>
    <w:rsid w:val="004C1220"/>
    <w:rsid w:val="004C140B"/>
    <w:rsid w:val="004C142F"/>
    <w:rsid w:val="004C14E4"/>
    <w:rsid w:val="004C1543"/>
    <w:rsid w:val="004C1546"/>
    <w:rsid w:val="004C154D"/>
    <w:rsid w:val="004C169D"/>
    <w:rsid w:val="004C1A70"/>
    <w:rsid w:val="004C1B6A"/>
    <w:rsid w:val="004C2097"/>
    <w:rsid w:val="004C244D"/>
    <w:rsid w:val="004C25C1"/>
    <w:rsid w:val="004C272A"/>
    <w:rsid w:val="004C2A52"/>
    <w:rsid w:val="004C2A9C"/>
    <w:rsid w:val="004C2D2F"/>
    <w:rsid w:val="004C2E27"/>
    <w:rsid w:val="004C2EAE"/>
    <w:rsid w:val="004C2FA1"/>
    <w:rsid w:val="004C31A5"/>
    <w:rsid w:val="004C32A5"/>
    <w:rsid w:val="004C32A8"/>
    <w:rsid w:val="004C3311"/>
    <w:rsid w:val="004C333C"/>
    <w:rsid w:val="004C337A"/>
    <w:rsid w:val="004C33EC"/>
    <w:rsid w:val="004C3402"/>
    <w:rsid w:val="004C34E2"/>
    <w:rsid w:val="004C36A3"/>
    <w:rsid w:val="004C37C6"/>
    <w:rsid w:val="004C38E2"/>
    <w:rsid w:val="004C3948"/>
    <w:rsid w:val="004C3B57"/>
    <w:rsid w:val="004C3E0B"/>
    <w:rsid w:val="004C3E52"/>
    <w:rsid w:val="004C3F6B"/>
    <w:rsid w:val="004C3F81"/>
    <w:rsid w:val="004C40F7"/>
    <w:rsid w:val="004C4179"/>
    <w:rsid w:val="004C423D"/>
    <w:rsid w:val="004C4283"/>
    <w:rsid w:val="004C434D"/>
    <w:rsid w:val="004C4412"/>
    <w:rsid w:val="004C44EB"/>
    <w:rsid w:val="004C45BD"/>
    <w:rsid w:val="004C468C"/>
    <w:rsid w:val="004C46CB"/>
    <w:rsid w:val="004C4787"/>
    <w:rsid w:val="004C48F9"/>
    <w:rsid w:val="004C4951"/>
    <w:rsid w:val="004C49C5"/>
    <w:rsid w:val="004C4AC3"/>
    <w:rsid w:val="004C4C02"/>
    <w:rsid w:val="004C4C12"/>
    <w:rsid w:val="004C4C83"/>
    <w:rsid w:val="004C4C9A"/>
    <w:rsid w:val="004C4D49"/>
    <w:rsid w:val="004C4ECB"/>
    <w:rsid w:val="004C4F1D"/>
    <w:rsid w:val="004C5098"/>
    <w:rsid w:val="004C5207"/>
    <w:rsid w:val="004C52C0"/>
    <w:rsid w:val="004C53F5"/>
    <w:rsid w:val="004C559E"/>
    <w:rsid w:val="004C55EE"/>
    <w:rsid w:val="004C5905"/>
    <w:rsid w:val="004C591C"/>
    <w:rsid w:val="004C592A"/>
    <w:rsid w:val="004C5AA4"/>
    <w:rsid w:val="004C5BF3"/>
    <w:rsid w:val="004C5C0C"/>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8FC"/>
    <w:rsid w:val="004C69FA"/>
    <w:rsid w:val="004C6B35"/>
    <w:rsid w:val="004C6C2B"/>
    <w:rsid w:val="004C6C6A"/>
    <w:rsid w:val="004C6CE9"/>
    <w:rsid w:val="004C6DB1"/>
    <w:rsid w:val="004C70E7"/>
    <w:rsid w:val="004C70ED"/>
    <w:rsid w:val="004C718D"/>
    <w:rsid w:val="004C72F1"/>
    <w:rsid w:val="004C750A"/>
    <w:rsid w:val="004C75C3"/>
    <w:rsid w:val="004C75F7"/>
    <w:rsid w:val="004C76DF"/>
    <w:rsid w:val="004C776E"/>
    <w:rsid w:val="004C7777"/>
    <w:rsid w:val="004C7876"/>
    <w:rsid w:val="004C795C"/>
    <w:rsid w:val="004C7B92"/>
    <w:rsid w:val="004C7D20"/>
    <w:rsid w:val="004C7EC9"/>
    <w:rsid w:val="004C7F8A"/>
    <w:rsid w:val="004C7FE0"/>
    <w:rsid w:val="004D01D2"/>
    <w:rsid w:val="004D0205"/>
    <w:rsid w:val="004D043B"/>
    <w:rsid w:val="004D04AB"/>
    <w:rsid w:val="004D04E3"/>
    <w:rsid w:val="004D061B"/>
    <w:rsid w:val="004D06F3"/>
    <w:rsid w:val="004D071C"/>
    <w:rsid w:val="004D08D5"/>
    <w:rsid w:val="004D0A02"/>
    <w:rsid w:val="004D0A1A"/>
    <w:rsid w:val="004D0AEB"/>
    <w:rsid w:val="004D0AF2"/>
    <w:rsid w:val="004D0B13"/>
    <w:rsid w:val="004D0B36"/>
    <w:rsid w:val="004D0C5F"/>
    <w:rsid w:val="004D0CF9"/>
    <w:rsid w:val="004D0D83"/>
    <w:rsid w:val="004D0E9E"/>
    <w:rsid w:val="004D0EB7"/>
    <w:rsid w:val="004D0F20"/>
    <w:rsid w:val="004D0F37"/>
    <w:rsid w:val="004D0FF3"/>
    <w:rsid w:val="004D1037"/>
    <w:rsid w:val="004D109D"/>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D8"/>
    <w:rsid w:val="004D2285"/>
    <w:rsid w:val="004D236A"/>
    <w:rsid w:val="004D23BA"/>
    <w:rsid w:val="004D24D7"/>
    <w:rsid w:val="004D2515"/>
    <w:rsid w:val="004D2539"/>
    <w:rsid w:val="004D25A0"/>
    <w:rsid w:val="004D261A"/>
    <w:rsid w:val="004D26F7"/>
    <w:rsid w:val="004D29B7"/>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849"/>
    <w:rsid w:val="004D4915"/>
    <w:rsid w:val="004D4938"/>
    <w:rsid w:val="004D49EC"/>
    <w:rsid w:val="004D4ACA"/>
    <w:rsid w:val="004D4ADB"/>
    <w:rsid w:val="004D4AFE"/>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64F"/>
    <w:rsid w:val="004D5945"/>
    <w:rsid w:val="004D5A7D"/>
    <w:rsid w:val="004D5D81"/>
    <w:rsid w:val="004D5DD3"/>
    <w:rsid w:val="004D5E04"/>
    <w:rsid w:val="004D5E56"/>
    <w:rsid w:val="004D5F15"/>
    <w:rsid w:val="004D5F38"/>
    <w:rsid w:val="004D5FE6"/>
    <w:rsid w:val="004D605B"/>
    <w:rsid w:val="004D61AC"/>
    <w:rsid w:val="004D62CB"/>
    <w:rsid w:val="004D6302"/>
    <w:rsid w:val="004D65B7"/>
    <w:rsid w:val="004D66F3"/>
    <w:rsid w:val="004D6781"/>
    <w:rsid w:val="004D67AB"/>
    <w:rsid w:val="004D68AF"/>
    <w:rsid w:val="004D68C8"/>
    <w:rsid w:val="004D6A2A"/>
    <w:rsid w:val="004D6B5D"/>
    <w:rsid w:val="004D6B6B"/>
    <w:rsid w:val="004D6B71"/>
    <w:rsid w:val="004D6B9E"/>
    <w:rsid w:val="004D6EC0"/>
    <w:rsid w:val="004D703E"/>
    <w:rsid w:val="004D70F4"/>
    <w:rsid w:val="004D72BD"/>
    <w:rsid w:val="004D749D"/>
    <w:rsid w:val="004D759F"/>
    <w:rsid w:val="004D7745"/>
    <w:rsid w:val="004D776C"/>
    <w:rsid w:val="004D7A57"/>
    <w:rsid w:val="004D7BBC"/>
    <w:rsid w:val="004D7D9B"/>
    <w:rsid w:val="004D7E3E"/>
    <w:rsid w:val="004D7E4D"/>
    <w:rsid w:val="004D7F77"/>
    <w:rsid w:val="004D7F8B"/>
    <w:rsid w:val="004E00F4"/>
    <w:rsid w:val="004E0152"/>
    <w:rsid w:val="004E02AE"/>
    <w:rsid w:val="004E02CA"/>
    <w:rsid w:val="004E0354"/>
    <w:rsid w:val="004E0553"/>
    <w:rsid w:val="004E0687"/>
    <w:rsid w:val="004E0765"/>
    <w:rsid w:val="004E0A72"/>
    <w:rsid w:val="004E0B25"/>
    <w:rsid w:val="004E0B9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1DD1"/>
    <w:rsid w:val="004E1EB6"/>
    <w:rsid w:val="004E1EEA"/>
    <w:rsid w:val="004E1F00"/>
    <w:rsid w:val="004E229B"/>
    <w:rsid w:val="004E22A7"/>
    <w:rsid w:val="004E2375"/>
    <w:rsid w:val="004E2481"/>
    <w:rsid w:val="004E285D"/>
    <w:rsid w:val="004E2891"/>
    <w:rsid w:val="004E2957"/>
    <w:rsid w:val="004E29D6"/>
    <w:rsid w:val="004E2A19"/>
    <w:rsid w:val="004E2A1B"/>
    <w:rsid w:val="004E2A40"/>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3"/>
    <w:rsid w:val="004E39F0"/>
    <w:rsid w:val="004E3B5E"/>
    <w:rsid w:val="004E3D98"/>
    <w:rsid w:val="004E3DBA"/>
    <w:rsid w:val="004E3E6B"/>
    <w:rsid w:val="004E3F73"/>
    <w:rsid w:val="004E3F9A"/>
    <w:rsid w:val="004E3FF0"/>
    <w:rsid w:val="004E4095"/>
    <w:rsid w:val="004E4225"/>
    <w:rsid w:val="004E4276"/>
    <w:rsid w:val="004E4322"/>
    <w:rsid w:val="004E4326"/>
    <w:rsid w:val="004E44B0"/>
    <w:rsid w:val="004E44FB"/>
    <w:rsid w:val="004E4659"/>
    <w:rsid w:val="004E466A"/>
    <w:rsid w:val="004E466E"/>
    <w:rsid w:val="004E4700"/>
    <w:rsid w:val="004E48C0"/>
    <w:rsid w:val="004E4A74"/>
    <w:rsid w:val="004E4C7A"/>
    <w:rsid w:val="004E4C86"/>
    <w:rsid w:val="004E4D03"/>
    <w:rsid w:val="004E4E14"/>
    <w:rsid w:val="004E4EFB"/>
    <w:rsid w:val="004E506C"/>
    <w:rsid w:val="004E51EB"/>
    <w:rsid w:val="004E53F8"/>
    <w:rsid w:val="004E5485"/>
    <w:rsid w:val="004E5595"/>
    <w:rsid w:val="004E55C3"/>
    <w:rsid w:val="004E5603"/>
    <w:rsid w:val="004E5B8F"/>
    <w:rsid w:val="004E5F81"/>
    <w:rsid w:val="004E600E"/>
    <w:rsid w:val="004E6015"/>
    <w:rsid w:val="004E6175"/>
    <w:rsid w:val="004E6178"/>
    <w:rsid w:val="004E621D"/>
    <w:rsid w:val="004E6399"/>
    <w:rsid w:val="004E63BF"/>
    <w:rsid w:val="004E6464"/>
    <w:rsid w:val="004E64AC"/>
    <w:rsid w:val="004E66C7"/>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8C5"/>
    <w:rsid w:val="004E7B5A"/>
    <w:rsid w:val="004F007C"/>
    <w:rsid w:val="004F008A"/>
    <w:rsid w:val="004F009B"/>
    <w:rsid w:val="004F00A6"/>
    <w:rsid w:val="004F01CC"/>
    <w:rsid w:val="004F02F3"/>
    <w:rsid w:val="004F0314"/>
    <w:rsid w:val="004F03A6"/>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69"/>
    <w:rsid w:val="004F11CF"/>
    <w:rsid w:val="004F11F7"/>
    <w:rsid w:val="004F123C"/>
    <w:rsid w:val="004F128F"/>
    <w:rsid w:val="004F12E8"/>
    <w:rsid w:val="004F12EF"/>
    <w:rsid w:val="004F1384"/>
    <w:rsid w:val="004F13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19"/>
    <w:rsid w:val="004F1D78"/>
    <w:rsid w:val="004F1DFA"/>
    <w:rsid w:val="004F1E01"/>
    <w:rsid w:val="004F1ED3"/>
    <w:rsid w:val="004F1EF7"/>
    <w:rsid w:val="004F2068"/>
    <w:rsid w:val="004F20C5"/>
    <w:rsid w:val="004F217D"/>
    <w:rsid w:val="004F21A9"/>
    <w:rsid w:val="004F21C4"/>
    <w:rsid w:val="004F2254"/>
    <w:rsid w:val="004F2272"/>
    <w:rsid w:val="004F22C8"/>
    <w:rsid w:val="004F23C8"/>
    <w:rsid w:val="004F2404"/>
    <w:rsid w:val="004F241D"/>
    <w:rsid w:val="004F2432"/>
    <w:rsid w:val="004F24F9"/>
    <w:rsid w:val="004F2586"/>
    <w:rsid w:val="004F2593"/>
    <w:rsid w:val="004F25AA"/>
    <w:rsid w:val="004F2716"/>
    <w:rsid w:val="004F27E4"/>
    <w:rsid w:val="004F297D"/>
    <w:rsid w:val="004F2A12"/>
    <w:rsid w:val="004F2A53"/>
    <w:rsid w:val="004F2AF7"/>
    <w:rsid w:val="004F2BF7"/>
    <w:rsid w:val="004F2CE4"/>
    <w:rsid w:val="004F2DBE"/>
    <w:rsid w:val="004F3084"/>
    <w:rsid w:val="004F31E7"/>
    <w:rsid w:val="004F31EB"/>
    <w:rsid w:val="004F34D7"/>
    <w:rsid w:val="004F356C"/>
    <w:rsid w:val="004F35B3"/>
    <w:rsid w:val="004F35BE"/>
    <w:rsid w:val="004F363E"/>
    <w:rsid w:val="004F36D4"/>
    <w:rsid w:val="004F36F2"/>
    <w:rsid w:val="004F372D"/>
    <w:rsid w:val="004F38B3"/>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347"/>
    <w:rsid w:val="004F5663"/>
    <w:rsid w:val="004F5878"/>
    <w:rsid w:val="004F5D0F"/>
    <w:rsid w:val="004F5DFA"/>
    <w:rsid w:val="004F5DFC"/>
    <w:rsid w:val="004F63C8"/>
    <w:rsid w:val="004F64A3"/>
    <w:rsid w:val="004F6587"/>
    <w:rsid w:val="004F6635"/>
    <w:rsid w:val="004F66BF"/>
    <w:rsid w:val="004F672A"/>
    <w:rsid w:val="004F67AF"/>
    <w:rsid w:val="004F688C"/>
    <w:rsid w:val="004F6A3B"/>
    <w:rsid w:val="004F6AA6"/>
    <w:rsid w:val="004F6ADB"/>
    <w:rsid w:val="004F6AEC"/>
    <w:rsid w:val="004F6B6A"/>
    <w:rsid w:val="004F6C0B"/>
    <w:rsid w:val="004F6C47"/>
    <w:rsid w:val="004F6D2E"/>
    <w:rsid w:val="004F6D31"/>
    <w:rsid w:val="004F70A3"/>
    <w:rsid w:val="004F70C1"/>
    <w:rsid w:val="004F70FC"/>
    <w:rsid w:val="004F745C"/>
    <w:rsid w:val="004F7703"/>
    <w:rsid w:val="004F7733"/>
    <w:rsid w:val="004F77C7"/>
    <w:rsid w:val="004F7878"/>
    <w:rsid w:val="004F7BA5"/>
    <w:rsid w:val="004F7BAE"/>
    <w:rsid w:val="004F7D0D"/>
    <w:rsid w:val="0050007F"/>
    <w:rsid w:val="005001C3"/>
    <w:rsid w:val="00500257"/>
    <w:rsid w:val="0050026B"/>
    <w:rsid w:val="005003D1"/>
    <w:rsid w:val="005003FA"/>
    <w:rsid w:val="00500449"/>
    <w:rsid w:val="0050058C"/>
    <w:rsid w:val="005006F2"/>
    <w:rsid w:val="00500A23"/>
    <w:rsid w:val="00500A72"/>
    <w:rsid w:val="00500A74"/>
    <w:rsid w:val="00500BC3"/>
    <w:rsid w:val="00500BEC"/>
    <w:rsid w:val="00500E1B"/>
    <w:rsid w:val="00500E29"/>
    <w:rsid w:val="00500F23"/>
    <w:rsid w:val="00501154"/>
    <w:rsid w:val="00501255"/>
    <w:rsid w:val="00501276"/>
    <w:rsid w:val="005013C3"/>
    <w:rsid w:val="0050142C"/>
    <w:rsid w:val="0050144B"/>
    <w:rsid w:val="00501535"/>
    <w:rsid w:val="0050179A"/>
    <w:rsid w:val="0050179E"/>
    <w:rsid w:val="005019C7"/>
    <w:rsid w:val="00501A59"/>
    <w:rsid w:val="00501B50"/>
    <w:rsid w:val="00501D0B"/>
    <w:rsid w:val="00501D90"/>
    <w:rsid w:val="00501E20"/>
    <w:rsid w:val="00501F10"/>
    <w:rsid w:val="0050201D"/>
    <w:rsid w:val="005020B0"/>
    <w:rsid w:val="005021D1"/>
    <w:rsid w:val="0050224C"/>
    <w:rsid w:val="00502315"/>
    <w:rsid w:val="005023A0"/>
    <w:rsid w:val="0050243B"/>
    <w:rsid w:val="00502518"/>
    <w:rsid w:val="005026BF"/>
    <w:rsid w:val="00502901"/>
    <w:rsid w:val="00502929"/>
    <w:rsid w:val="00502A2B"/>
    <w:rsid w:val="00502B24"/>
    <w:rsid w:val="00502B4F"/>
    <w:rsid w:val="00502B91"/>
    <w:rsid w:val="00502BCB"/>
    <w:rsid w:val="00502BF8"/>
    <w:rsid w:val="00502C67"/>
    <w:rsid w:val="00502DF6"/>
    <w:rsid w:val="00502F3A"/>
    <w:rsid w:val="00502F61"/>
    <w:rsid w:val="0050304E"/>
    <w:rsid w:val="00503067"/>
    <w:rsid w:val="0050311D"/>
    <w:rsid w:val="00503164"/>
    <w:rsid w:val="005033A6"/>
    <w:rsid w:val="00503477"/>
    <w:rsid w:val="0050352D"/>
    <w:rsid w:val="00503567"/>
    <w:rsid w:val="005035E7"/>
    <w:rsid w:val="005035FF"/>
    <w:rsid w:val="005037BF"/>
    <w:rsid w:val="0050386F"/>
    <w:rsid w:val="00503890"/>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D3"/>
    <w:rsid w:val="0050462F"/>
    <w:rsid w:val="0050472A"/>
    <w:rsid w:val="005047B3"/>
    <w:rsid w:val="0050482A"/>
    <w:rsid w:val="005048F6"/>
    <w:rsid w:val="00504BBC"/>
    <w:rsid w:val="00504BC5"/>
    <w:rsid w:val="00504C04"/>
    <w:rsid w:val="00504C36"/>
    <w:rsid w:val="00504F5B"/>
    <w:rsid w:val="005051D7"/>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537"/>
    <w:rsid w:val="005076C6"/>
    <w:rsid w:val="0050770A"/>
    <w:rsid w:val="0050773F"/>
    <w:rsid w:val="0050796D"/>
    <w:rsid w:val="005079AE"/>
    <w:rsid w:val="00507A20"/>
    <w:rsid w:val="00507A9B"/>
    <w:rsid w:val="00507E01"/>
    <w:rsid w:val="00510027"/>
    <w:rsid w:val="0051045C"/>
    <w:rsid w:val="0051067A"/>
    <w:rsid w:val="00510A2B"/>
    <w:rsid w:val="00510B36"/>
    <w:rsid w:val="00510BA7"/>
    <w:rsid w:val="00510C95"/>
    <w:rsid w:val="00510DF0"/>
    <w:rsid w:val="00510FF4"/>
    <w:rsid w:val="00511000"/>
    <w:rsid w:val="00511084"/>
    <w:rsid w:val="005110D8"/>
    <w:rsid w:val="005111CB"/>
    <w:rsid w:val="00511208"/>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B11"/>
    <w:rsid w:val="00512BA0"/>
    <w:rsid w:val="00512C97"/>
    <w:rsid w:val="00512CB2"/>
    <w:rsid w:val="00512D10"/>
    <w:rsid w:val="00512D9F"/>
    <w:rsid w:val="00512F97"/>
    <w:rsid w:val="005130D7"/>
    <w:rsid w:val="00513158"/>
    <w:rsid w:val="00513235"/>
    <w:rsid w:val="0051327F"/>
    <w:rsid w:val="00513291"/>
    <w:rsid w:val="00513338"/>
    <w:rsid w:val="00513369"/>
    <w:rsid w:val="0051348C"/>
    <w:rsid w:val="0051353F"/>
    <w:rsid w:val="005135DE"/>
    <w:rsid w:val="005136D9"/>
    <w:rsid w:val="00513700"/>
    <w:rsid w:val="0051381C"/>
    <w:rsid w:val="00513A8A"/>
    <w:rsid w:val="00513BA4"/>
    <w:rsid w:val="00513BF7"/>
    <w:rsid w:val="00513C31"/>
    <w:rsid w:val="00513C66"/>
    <w:rsid w:val="00513D53"/>
    <w:rsid w:val="00513DCD"/>
    <w:rsid w:val="00514015"/>
    <w:rsid w:val="0051404F"/>
    <w:rsid w:val="005140C5"/>
    <w:rsid w:val="0051420F"/>
    <w:rsid w:val="00514232"/>
    <w:rsid w:val="00514434"/>
    <w:rsid w:val="00514437"/>
    <w:rsid w:val="0051461E"/>
    <w:rsid w:val="005146C6"/>
    <w:rsid w:val="0051474D"/>
    <w:rsid w:val="005147D9"/>
    <w:rsid w:val="005147EC"/>
    <w:rsid w:val="005147F2"/>
    <w:rsid w:val="00514B67"/>
    <w:rsid w:val="00514BC2"/>
    <w:rsid w:val="00514BD9"/>
    <w:rsid w:val="00514D6B"/>
    <w:rsid w:val="00514EF2"/>
    <w:rsid w:val="00514F5A"/>
    <w:rsid w:val="00514FB3"/>
    <w:rsid w:val="00514FB4"/>
    <w:rsid w:val="00515062"/>
    <w:rsid w:val="005150A6"/>
    <w:rsid w:val="00515167"/>
    <w:rsid w:val="00515258"/>
    <w:rsid w:val="00515343"/>
    <w:rsid w:val="00515415"/>
    <w:rsid w:val="005154AF"/>
    <w:rsid w:val="005154FB"/>
    <w:rsid w:val="0051553B"/>
    <w:rsid w:val="00515696"/>
    <w:rsid w:val="0051573D"/>
    <w:rsid w:val="005157D4"/>
    <w:rsid w:val="0051586B"/>
    <w:rsid w:val="005158B0"/>
    <w:rsid w:val="0051590E"/>
    <w:rsid w:val="00515AFC"/>
    <w:rsid w:val="00515B17"/>
    <w:rsid w:val="00515B2C"/>
    <w:rsid w:val="00515BAA"/>
    <w:rsid w:val="00515DD5"/>
    <w:rsid w:val="00515F15"/>
    <w:rsid w:val="00516157"/>
    <w:rsid w:val="005161B1"/>
    <w:rsid w:val="0051639A"/>
    <w:rsid w:val="005165EB"/>
    <w:rsid w:val="00516606"/>
    <w:rsid w:val="005166BC"/>
    <w:rsid w:val="00516783"/>
    <w:rsid w:val="00516992"/>
    <w:rsid w:val="00516A15"/>
    <w:rsid w:val="00516A66"/>
    <w:rsid w:val="00516B62"/>
    <w:rsid w:val="00516C37"/>
    <w:rsid w:val="00516C6C"/>
    <w:rsid w:val="00516D46"/>
    <w:rsid w:val="00516D55"/>
    <w:rsid w:val="00516E90"/>
    <w:rsid w:val="00516ECF"/>
    <w:rsid w:val="00516FDE"/>
    <w:rsid w:val="00517030"/>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08"/>
    <w:rsid w:val="0052007B"/>
    <w:rsid w:val="00520106"/>
    <w:rsid w:val="0052014D"/>
    <w:rsid w:val="005201A8"/>
    <w:rsid w:val="00520214"/>
    <w:rsid w:val="00520295"/>
    <w:rsid w:val="00520419"/>
    <w:rsid w:val="0052079F"/>
    <w:rsid w:val="00520807"/>
    <w:rsid w:val="00520830"/>
    <w:rsid w:val="005208E1"/>
    <w:rsid w:val="00520931"/>
    <w:rsid w:val="00520932"/>
    <w:rsid w:val="005209A7"/>
    <w:rsid w:val="00520A94"/>
    <w:rsid w:val="00520A98"/>
    <w:rsid w:val="00520AAB"/>
    <w:rsid w:val="00520B51"/>
    <w:rsid w:val="00520B84"/>
    <w:rsid w:val="00520BCA"/>
    <w:rsid w:val="00520CE8"/>
    <w:rsid w:val="00520EEB"/>
    <w:rsid w:val="00520F51"/>
    <w:rsid w:val="00521013"/>
    <w:rsid w:val="0052101A"/>
    <w:rsid w:val="0052111C"/>
    <w:rsid w:val="0052117F"/>
    <w:rsid w:val="005211FB"/>
    <w:rsid w:val="0052129F"/>
    <w:rsid w:val="005212D1"/>
    <w:rsid w:val="005213F6"/>
    <w:rsid w:val="005214C9"/>
    <w:rsid w:val="0052157D"/>
    <w:rsid w:val="0052167F"/>
    <w:rsid w:val="005217A9"/>
    <w:rsid w:val="0052189C"/>
    <w:rsid w:val="005218A2"/>
    <w:rsid w:val="0052190D"/>
    <w:rsid w:val="0052191A"/>
    <w:rsid w:val="0052196D"/>
    <w:rsid w:val="00521A24"/>
    <w:rsid w:val="00521B33"/>
    <w:rsid w:val="00521C80"/>
    <w:rsid w:val="00521D55"/>
    <w:rsid w:val="00521D6F"/>
    <w:rsid w:val="00521D8C"/>
    <w:rsid w:val="00521E45"/>
    <w:rsid w:val="0052212B"/>
    <w:rsid w:val="005221C5"/>
    <w:rsid w:val="0052228C"/>
    <w:rsid w:val="005222BC"/>
    <w:rsid w:val="00522406"/>
    <w:rsid w:val="0052255E"/>
    <w:rsid w:val="00522728"/>
    <w:rsid w:val="0052272B"/>
    <w:rsid w:val="0052286E"/>
    <w:rsid w:val="00522896"/>
    <w:rsid w:val="0052290E"/>
    <w:rsid w:val="005229FC"/>
    <w:rsid w:val="00522A8C"/>
    <w:rsid w:val="00522B48"/>
    <w:rsid w:val="00522CB4"/>
    <w:rsid w:val="00522CBB"/>
    <w:rsid w:val="00522D44"/>
    <w:rsid w:val="00522E55"/>
    <w:rsid w:val="00522E70"/>
    <w:rsid w:val="00522E8C"/>
    <w:rsid w:val="00523030"/>
    <w:rsid w:val="0052308A"/>
    <w:rsid w:val="00523152"/>
    <w:rsid w:val="00523196"/>
    <w:rsid w:val="005231A8"/>
    <w:rsid w:val="00523269"/>
    <w:rsid w:val="005232B0"/>
    <w:rsid w:val="005234E3"/>
    <w:rsid w:val="00523531"/>
    <w:rsid w:val="00523738"/>
    <w:rsid w:val="00523747"/>
    <w:rsid w:val="00523810"/>
    <w:rsid w:val="00523A1F"/>
    <w:rsid w:val="00523AE7"/>
    <w:rsid w:val="00523D02"/>
    <w:rsid w:val="00523D1C"/>
    <w:rsid w:val="00524003"/>
    <w:rsid w:val="005240F1"/>
    <w:rsid w:val="00524155"/>
    <w:rsid w:val="00524243"/>
    <w:rsid w:val="00524292"/>
    <w:rsid w:val="005244C0"/>
    <w:rsid w:val="005244FC"/>
    <w:rsid w:val="0052453A"/>
    <w:rsid w:val="00524588"/>
    <w:rsid w:val="005246E2"/>
    <w:rsid w:val="005247C0"/>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ADD"/>
    <w:rsid w:val="00525B54"/>
    <w:rsid w:val="00525DCB"/>
    <w:rsid w:val="0052608E"/>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8C"/>
    <w:rsid w:val="005275BF"/>
    <w:rsid w:val="005278B1"/>
    <w:rsid w:val="00527A29"/>
    <w:rsid w:val="00527B1F"/>
    <w:rsid w:val="00527B23"/>
    <w:rsid w:val="00527B44"/>
    <w:rsid w:val="00527B4D"/>
    <w:rsid w:val="00527BF2"/>
    <w:rsid w:val="00527C75"/>
    <w:rsid w:val="00527CCF"/>
    <w:rsid w:val="00527D06"/>
    <w:rsid w:val="00527DC7"/>
    <w:rsid w:val="00527E59"/>
    <w:rsid w:val="00527E73"/>
    <w:rsid w:val="005301C5"/>
    <w:rsid w:val="0053053F"/>
    <w:rsid w:val="005305E2"/>
    <w:rsid w:val="0053069D"/>
    <w:rsid w:val="005306EA"/>
    <w:rsid w:val="00530763"/>
    <w:rsid w:val="005308B8"/>
    <w:rsid w:val="00530975"/>
    <w:rsid w:val="005309D8"/>
    <w:rsid w:val="00530A4E"/>
    <w:rsid w:val="00530AD9"/>
    <w:rsid w:val="00530BC3"/>
    <w:rsid w:val="00530BCE"/>
    <w:rsid w:val="00530C56"/>
    <w:rsid w:val="00530D19"/>
    <w:rsid w:val="00530D57"/>
    <w:rsid w:val="00530D84"/>
    <w:rsid w:val="00530E91"/>
    <w:rsid w:val="00530EA6"/>
    <w:rsid w:val="00530EC9"/>
    <w:rsid w:val="0053115C"/>
    <w:rsid w:val="005311DC"/>
    <w:rsid w:val="005312B5"/>
    <w:rsid w:val="005312E9"/>
    <w:rsid w:val="00531300"/>
    <w:rsid w:val="005313E3"/>
    <w:rsid w:val="00531430"/>
    <w:rsid w:val="00531628"/>
    <w:rsid w:val="00531689"/>
    <w:rsid w:val="00531951"/>
    <w:rsid w:val="00531A61"/>
    <w:rsid w:val="00531A73"/>
    <w:rsid w:val="00531AFC"/>
    <w:rsid w:val="00531B37"/>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CA"/>
    <w:rsid w:val="005326F6"/>
    <w:rsid w:val="00532A8F"/>
    <w:rsid w:val="00532AFF"/>
    <w:rsid w:val="00532B0D"/>
    <w:rsid w:val="00532BB8"/>
    <w:rsid w:val="00532DDC"/>
    <w:rsid w:val="00532E76"/>
    <w:rsid w:val="00533119"/>
    <w:rsid w:val="0053323B"/>
    <w:rsid w:val="00533435"/>
    <w:rsid w:val="00533719"/>
    <w:rsid w:val="00533770"/>
    <w:rsid w:val="005337FC"/>
    <w:rsid w:val="00533813"/>
    <w:rsid w:val="00533887"/>
    <w:rsid w:val="005339E1"/>
    <w:rsid w:val="00533AB7"/>
    <w:rsid w:val="00533B3B"/>
    <w:rsid w:val="00533B7B"/>
    <w:rsid w:val="00533CEE"/>
    <w:rsid w:val="00533D10"/>
    <w:rsid w:val="00533E13"/>
    <w:rsid w:val="00533E32"/>
    <w:rsid w:val="00533EA9"/>
    <w:rsid w:val="00533EB2"/>
    <w:rsid w:val="00533EC2"/>
    <w:rsid w:val="00533F51"/>
    <w:rsid w:val="00533F79"/>
    <w:rsid w:val="00534035"/>
    <w:rsid w:val="00534062"/>
    <w:rsid w:val="00534248"/>
    <w:rsid w:val="0053428C"/>
    <w:rsid w:val="00534487"/>
    <w:rsid w:val="005345EF"/>
    <w:rsid w:val="0053463C"/>
    <w:rsid w:val="00534647"/>
    <w:rsid w:val="005346F5"/>
    <w:rsid w:val="00534748"/>
    <w:rsid w:val="005347B6"/>
    <w:rsid w:val="00534A20"/>
    <w:rsid w:val="00534A6E"/>
    <w:rsid w:val="00534BD3"/>
    <w:rsid w:val="00534D28"/>
    <w:rsid w:val="00534D52"/>
    <w:rsid w:val="00534F50"/>
    <w:rsid w:val="00534FA2"/>
    <w:rsid w:val="00534FEA"/>
    <w:rsid w:val="0053500C"/>
    <w:rsid w:val="005350EF"/>
    <w:rsid w:val="005351A2"/>
    <w:rsid w:val="005352AE"/>
    <w:rsid w:val="00535530"/>
    <w:rsid w:val="005355C6"/>
    <w:rsid w:val="0053562D"/>
    <w:rsid w:val="005356B9"/>
    <w:rsid w:val="005358F3"/>
    <w:rsid w:val="00535A32"/>
    <w:rsid w:val="00535A9F"/>
    <w:rsid w:val="00535AD5"/>
    <w:rsid w:val="00535BE0"/>
    <w:rsid w:val="00535BEA"/>
    <w:rsid w:val="00535BFE"/>
    <w:rsid w:val="00535CD3"/>
    <w:rsid w:val="00535D7E"/>
    <w:rsid w:val="00535DAE"/>
    <w:rsid w:val="0053607A"/>
    <w:rsid w:val="0053617E"/>
    <w:rsid w:val="0053619E"/>
    <w:rsid w:val="005362B3"/>
    <w:rsid w:val="0053634C"/>
    <w:rsid w:val="00536649"/>
    <w:rsid w:val="005366C4"/>
    <w:rsid w:val="00536765"/>
    <w:rsid w:val="00536A78"/>
    <w:rsid w:val="00536CA3"/>
    <w:rsid w:val="00536D6B"/>
    <w:rsid w:val="00536E01"/>
    <w:rsid w:val="00536ED7"/>
    <w:rsid w:val="00536F6E"/>
    <w:rsid w:val="005372D7"/>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A8"/>
    <w:rsid w:val="0054069A"/>
    <w:rsid w:val="005406D1"/>
    <w:rsid w:val="005407F7"/>
    <w:rsid w:val="005409E2"/>
    <w:rsid w:val="00540B4B"/>
    <w:rsid w:val="00540C39"/>
    <w:rsid w:val="00540CA4"/>
    <w:rsid w:val="00540D1D"/>
    <w:rsid w:val="00540E7E"/>
    <w:rsid w:val="00541012"/>
    <w:rsid w:val="0054111C"/>
    <w:rsid w:val="00541180"/>
    <w:rsid w:val="005414F2"/>
    <w:rsid w:val="00541596"/>
    <w:rsid w:val="00541659"/>
    <w:rsid w:val="0054167C"/>
    <w:rsid w:val="00541871"/>
    <w:rsid w:val="00541923"/>
    <w:rsid w:val="00541AC4"/>
    <w:rsid w:val="00541AF6"/>
    <w:rsid w:val="00541BD8"/>
    <w:rsid w:val="00541CDC"/>
    <w:rsid w:val="00541E2D"/>
    <w:rsid w:val="00541E56"/>
    <w:rsid w:val="00541E9B"/>
    <w:rsid w:val="00541EA2"/>
    <w:rsid w:val="00541EEA"/>
    <w:rsid w:val="0054229C"/>
    <w:rsid w:val="00542368"/>
    <w:rsid w:val="005423F4"/>
    <w:rsid w:val="00542595"/>
    <w:rsid w:val="0054267C"/>
    <w:rsid w:val="005426AB"/>
    <w:rsid w:val="00542733"/>
    <w:rsid w:val="005427F9"/>
    <w:rsid w:val="005429B9"/>
    <w:rsid w:val="00542B03"/>
    <w:rsid w:val="00542B48"/>
    <w:rsid w:val="00542DC3"/>
    <w:rsid w:val="005430C9"/>
    <w:rsid w:val="005432B3"/>
    <w:rsid w:val="0054330C"/>
    <w:rsid w:val="00543362"/>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9DB"/>
    <w:rsid w:val="00544A37"/>
    <w:rsid w:val="00544B5A"/>
    <w:rsid w:val="00544C9C"/>
    <w:rsid w:val="00544D17"/>
    <w:rsid w:val="00544F63"/>
    <w:rsid w:val="00545026"/>
    <w:rsid w:val="0054503C"/>
    <w:rsid w:val="00545101"/>
    <w:rsid w:val="0054523A"/>
    <w:rsid w:val="005454CA"/>
    <w:rsid w:val="005454D0"/>
    <w:rsid w:val="00545505"/>
    <w:rsid w:val="0054558E"/>
    <w:rsid w:val="005455D3"/>
    <w:rsid w:val="005455E8"/>
    <w:rsid w:val="0054561E"/>
    <w:rsid w:val="00545704"/>
    <w:rsid w:val="0054573D"/>
    <w:rsid w:val="0054583F"/>
    <w:rsid w:val="005458A9"/>
    <w:rsid w:val="00545A86"/>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7E6"/>
    <w:rsid w:val="00546819"/>
    <w:rsid w:val="00546846"/>
    <w:rsid w:val="00546863"/>
    <w:rsid w:val="00546941"/>
    <w:rsid w:val="00546952"/>
    <w:rsid w:val="005469F3"/>
    <w:rsid w:val="00546A61"/>
    <w:rsid w:val="00546A74"/>
    <w:rsid w:val="00546B64"/>
    <w:rsid w:val="00546CA2"/>
    <w:rsid w:val="00546CEB"/>
    <w:rsid w:val="00546DA6"/>
    <w:rsid w:val="00546E74"/>
    <w:rsid w:val="00547034"/>
    <w:rsid w:val="00547043"/>
    <w:rsid w:val="005470A7"/>
    <w:rsid w:val="005470DF"/>
    <w:rsid w:val="005470F3"/>
    <w:rsid w:val="005471D8"/>
    <w:rsid w:val="005472DE"/>
    <w:rsid w:val="00547632"/>
    <w:rsid w:val="005476BB"/>
    <w:rsid w:val="0054772D"/>
    <w:rsid w:val="005477FB"/>
    <w:rsid w:val="005478E1"/>
    <w:rsid w:val="005478F5"/>
    <w:rsid w:val="00547933"/>
    <w:rsid w:val="00547A76"/>
    <w:rsid w:val="00547BBC"/>
    <w:rsid w:val="00547D5D"/>
    <w:rsid w:val="00547DD6"/>
    <w:rsid w:val="00547ED6"/>
    <w:rsid w:val="00547F5D"/>
    <w:rsid w:val="00547FA3"/>
    <w:rsid w:val="00547FC2"/>
    <w:rsid w:val="00550221"/>
    <w:rsid w:val="005503FC"/>
    <w:rsid w:val="00550438"/>
    <w:rsid w:val="00550463"/>
    <w:rsid w:val="0055047F"/>
    <w:rsid w:val="00550480"/>
    <w:rsid w:val="00550519"/>
    <w:rsid w:val="0055057F"/>
    <w:rsid w:val="00550653"/>
    <w:rsid w:val="00550764"/>
    <w:rsid w:val="00550B1A"/>
    <w:rsid w:val="00550C58"/>
    <w:rsid w:val="00550CBB"/>
    <w:rsid w:val="00550E2C"/>
    <w:rsid w:val="00550F5D"/>
    <w:rsid w:val="0055108A"/>
    <w:rsid w:val="00551092"/>
    <w:rsid w:val="00551361"/>
    <w:rsid w:val="005515BD"/>
    <w:rsid w:val="005516B0"/>
    <w:rsid w:val="00551819"/>
    <w:rsid w:val="0055189D"/>
    <w:rsid w:val="00551A7C"/>
    <w:rsid w:val="00551AF2"/>
    <w:rsid w:val="00551BC3"/>
    <w:rsid w:val="00551F77"/>
    <w:rsid w:val="005520B2"/>
    <w:rsid w:val="0055210F"/>
    <w:rsid w:val="00552203"/>
    <w:rsid w:val="00552227"/>
    <w:rsid w:val="00552318"/>
    <w:rsid w:val="005524A3"/>
    <w:rsid w:val="005524B5"/>
    <w:rsid w:val="005525CF"/>
    <w:rsid w:val="005526D4"/>
    <w:rsid w:val="0055273E"/>
    <w:rsid w:val="00552767"/>
    <w:rsid w:val="0055282D"/>
    <w:rsid w:val="00552875"/>
    <w:rsid w:val="0055296E"/>
    <w:rsid w:val="00552A79"/>
    <w:rsid w:val="00552BBF"/>
    <w:rsid w:val="00552E86"/>
    <w:rsid w:val="00552E8F"/>
    <w:rsid w:val="00552F27"/>
    <w:rsid w:val="00552F5E"/>
    <w:rsid w:val="0055303F"/>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0CB"/>
    <w:rsid w:val="005550E0"/>
    <w:rsid w:val="005551B2"/>
    <w:rsid w:val="005551EA"/>
    <w:rsid w:val="0055525C"/>
    <w:rsid w:val="0055528B"/>
    <w:rsid w:val="00555347"/>
    <w:rsid w:val="005553E6"/>
    <w:rsid w:val="00555422"/>
    <w:rsid w:val="0055544C"/>
    <w:rsid w:val="00555499"/>
    <w:rsid w:val="005554B8"/>
    <w:rsid w:val="005555A6"/>
    <w:rsid w:val="0055561A"/>
    <w:rsid w:val="00555622"/>
    <w:rsid w:val="0055565F"/>
    <w:rsid w:val="00555664"/>
    <w:rsid w:val="005556D9"/>
    <w:rsid w:val="005556DE"/>
    <w:rsid w:val="005556E5"/>
    <w:rsid w:val="00555781"/>
    <w:rsid w:val="005557C1"/>
    <w:rsid w:val="00555807"/>
    <w:rsid w:val="00555863"/>
    <w:rsid w:val="0055586F"/>
    <w:rsid w:val="00555938"/>
    <w:rsid w:val="00555A71"/>
    <w:rsid w:val="00555AA3"/>
    <w:rsid w:val="00555AFB"/>
    <w:rsid w:val="00555B51"/>
    <w:rsid w:val="00555B98"/>
    <w:rsid w:val="00555D09"/>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F6"/>
    <w:rsid w:val="005570FA"/>
    <w:rsid w:val="0055726E"/>
    <w:rsid w:val="005575B1"/>
    <w:rsid w:val="00557636"/>
    <w:rsid w:val="0055763C"/>
    <w:rsid w:val="00557801"/>
    <w:rsid w:val="005578A4"/>
    <w:rsid w:val="00557A19"/>
    <w:rsid w:val="00557A2A"/>
    <w:rsid w:val="00557A37"/>
    <w:rsid w:val="00557A9E"/>
    <w:rsid w:val="00557B9B"/>
    <w:rsid w:val="00557C43"/>
    <w:rsid w:val="00557C97"/>
    <w:rsid w:val="00557D6B"/>
    <w:rsid w:val="00557E6F"/>
    <w:rsid w:val="00557EF4"/>
    <w:rsid w:val="00557F53"/>
    <w:rsid w:val="00557F64"/>
    <w:rsid w:val="0056002C"/>
    <w:rsid w:val="0056008F"/>
    <w:rsid w:val="0056022F"/>
    <w:rsid w:val="00560343"/>
    <w:rsid w:val="005603B0"/>
    <w:rsid w:val="00560443"/>
    <w:rsid w:val="00560566"/>
    <w:rsid w:val="005605ED"/>
    <w:rsid w:val="0056065A"/>
    <w:rsid w:val="00560705"/>
    <w:rsid w:val="0056079D"/>
    <w:rsid w:val="0056094D"/>
    <w:rsid w:val="0056097E"/>
    <w:rsid w:val="00560A11"/>
    <w:rsid w:val="00560A37"/>
    <w:rsid w:val="00560A57"/>
    <w:rsid w:val="00560B16"/>
    <w:rsid w:val="00560C09"/>
    <w:rsid w:val="00560CA5"/>
    <w:rsid w:val="00560D14"/>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321"/>
    <w:rsid w:val="005633A9"/>
    <w:rsid w:val="005634CE"/>
    <w:rsid w:val="00563995"/>
    <w:rsid w:val="005639F8"/>
    <w:rsid w:val="00563A2D"/>
    <w:rsid w:val="00563BFA"/>
    <w:rsid w:val="00563C42"/>
    <w:rsid w:val="00563C90"/>
    <w:rsid w:val="00563D1A"/>
    <w:rsid w:val="00563E7F"/>
    <w:rsid w:val="00563EC5"/>
    <w:rsid w:val="00563F57"/>
    <w:rsid w:val="00563F60"/>
    <w:rsid w:val="0056405B"/>
    <w:rsid w:val="00564096"/>
    <w:rsid w:val="005641C7"/>
    <w:rsid w:val="005641DB"/>
    <w:rsid w:val="005645C2"/>
    <w:rsid w:val="005645F5"/>
    <w:rsid w:val="00564672"/>
    <w:rsid w:val="005646B0"/>
    <w:rsid w:val="00564751"/>
    <w:rsid w:val="005648EA"/>
    <w:rsid w:val="005648FA"/>
    <w:rsid w:val="00564984"/>
    <w:rsid w:val="00564AA2"/>
    <w:rsid w:val="00564BD3"/>
    <w:rsid w:val="00564C11"/>
    <w:rsid w:val="00564E45"/>
    <w:rsid w:val="00564F26"/>
    <w:rsid w:val="0056524E"/>
    <w:rsid w:val="0056533A"/>
    <w:rsid w:val="005653AF"/>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02"/>
    <w:rsid w:val="00565F6B"/>
    <w:rsid w:val="00566049"/>
    <w:rsid w:val="00566055"/>
    <w:rsid w:val="005660DA"/>
    <w:rsid w:val="005660EB"/>
    <w:rsid w:val="005661C7"/>
    <w:rsid w:val="0056646A"/>
    <w:rsid w:val="0056646F"/>
    <w:rsid w:val="00566481"/>
    <w:rsid w:val="00566493"/>
    <w:rsid w:val="005667CF"/>
    <w:rsid w:val="005668A2"/>
    <w:rsid w:val="0056695C"/>
    <w:rsid w:val="00566A06"/>
    <w:rsid w:val="00566A3A"/>
    <w:rsid w:val="00566B39"/>
    <w:rsid w:val="00566BE7"/>
    <w:rsid w:val="00566BFF"/>
    <w:rsid w:val="00566D98"/>
    <w:rsid w:val="00566E3B"/>
    <w:rsid w:val="005670F9"/>
    <w:rsid w:val="005671D1"/>
    <w:rsid w:val="00567249"/>
    <w:rsid w:val="005678C8"/>
    <w:rsid w:val="00567D1D"/>
    <w:rsid w:val="00567D8D"/>
    <w:rsid w:val="00567D94"/>
    <w:rsid w:val="00567F4D"/>
    <w:rsid w:val="00567F5A"/>
    <w:rsid w:val="00567F6B"/>
    <w:rsid w:val="00570087"/>
    <w:rsid w:val="00570142"/>
    <w:rsid w:val="005701E0"/>
    <w:rsid w:val="00570299"/>
    <w:rsid w:val="005702AA"/>
    <w:rsid w:val="005704B1"/>
    <w:rsid w:val="005704CD"/>
    <w:rsid w:val="005704F3"/>
    <w:rsid w:val="00570583"/>
    <w:rsid w:val="005705B5"/>
    <w:rsid w:val="00570660"/>
    <w:rsid w:val="00570747"/>
    <w:rsid w:val="00570836"/>
    <w:rsid w:val="00570B58"/>
    <w:rsid w:val="00570B7F"/>
    <w:rsid w:val="00570C8A"/>
    <w:rsid w:val="00570C9F"/>
    <w:rsid w:val="00570EAA"/>
    <w:rsid w:val="00570EFF"/>
    <w:rsid w:val="00570F1F"/>
    <w:rsid w:val="00570F7A"/>
    <w:rsid w:val="0057100C"/>
    <w:rsid w:val="00571010"/>
    <w:rsid w:val="00571147"/>
    <w:rsid w:val="00571237"/>
    <w:rsid w:val="00571310"/>
    <w:rsid w:val="0057131A"/>
    <w:rsid w:val="005713A3"/>
    <w:rsid w:val="005713D9"/>
    <w:rsid w:val="0057142F"/>
    <w:rsid w:val="00571478"/>
    <w:rsid w:val="00571497"/>
    <w:rsid w:val="00571606"/>
    <w:rsid w:val="00571645"/>
    <w:rsid w:val="005716B4"/>
    <w:rsid w:val="005717A9"/>
    <w:rsid w:val="005717BA"/>
    <w:rsid w:val="00571824"/>
    <w:rsid w:val="0057184D"/>
    <w:rsid w:val="00571926"/>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8F1"/>
    <w:rsid w:val="00572BBF"/>
    <w:rsid w:val="00572C7F"/>
    <w:rsid w:val="00572CE5"/>
    <w:rsid w:val="00572D03"/>
    <w:rsid w:val="00572D77"/>
    <w:rsid w:val="00572E31"/>
    <w:rsid w:val="00572E3A"/>
    <w:rsid w:val="00572E8E"/>
    <w:rsid w:val="00572F3C"/>
    <w:rsid w:val="00573001"/>
    <w:rsid w:val="0057303A"/>
    <w:rsid w:val="005730C4"/>
    <w:rsid w:val="005732F3"/>
    <w:rsid w:val="00573328"/>
    <w:rsid w:val="005733B8"/>
    <w:rsid w:val="005734F3"/>
    <w:rsid w:val="00573512"/>
    <w:rsid w:val="0057353B"/>
    <w:rsid w:val="00573609"/>
    <w:rsid w:val="0057372D"/>
    <w:rsid w:val="005737CB"/>
    <w:rsid w:val="005737CE"/>
    <w:rsid w:val="00573A51"/>
    <w:rsid w:val="00573A77"/>
    <w:rsid w:val="00573A96"/>
    <w:rsid w:val="00573A99"/>
    <w:rsid w:val="00573B1A"/>
    <w:rsid w:val="00573DC6"/>
    <w:rsid w:val="00573EBD"/>
    <w:rsid w:val="00573F31"/>
    <w:rsid w:val="005741C7"/>
    <w:rsid w:val="00574269"/>
    <w:rsid w:val="005744C1"/>
    <w:rsid w:val="0057471D"/>
    <w:rsid w:val="005747CF"/>
    <w:rsid w:val="00574848"/>
    <w:rsid w:val="00574907"/>
    <w:rsid w:val="0057492B"/>
    <w:rsid w:val="00574954"/>
    <w:rsid w:val="005749CD"/>
    <w:rsid w:val="00574A12"/>
    <w:rsid w:val="00574B78"/>
    <w:rsid w:val="00574C31"/>
    <w:rsid w:val="00574C56"/>
    <w:rsid w:val="00574CD5"/>
    <w:rsid w:val="00574CD8"/>
    <w:rsid w:val="00574E26"/>
    <w:rsid w:val="00574E41"/>
    <w:rsid w:val="00574E62"/>
    <w:rsid w:val="00574ED3"/>
    <w:rsid w:val="00574F20"/>
    <w:rsid w:val="0057528C"/>
    <w:rsid w:val="0057531B"/>
    <w:rsid w:val="00575367"/>
    <w:rsid w:val="005754C3"/>
    <w:rsid w:val="00575529"/>
    <w:rsid w:val="0057553A"/>
    <w:rsid w:val="0057554C"/>
    <w:rsid w:val="005755E3"/>
    <w:rsid w:val="005756AC"/>
    <w:rsid w:val="005758AF"/>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6B5"/>
    <w:rsid w:val="00576784"/>
    <w:rsid w:val="0057683B"/>
    <w:rsid w:val="00576B9E"/>
    <w:rsid w:val="00576C1A"/>
    <w:rsid w:val="00576C33"/>
    <w:rsid w:val="00576CE2"/>
    <w:rsid w:val="00576DB7"/>
    <w:rsid w:val="00576E52"/>
    <w:rsid w:val="00576EE9"/>
    <w:rsid w:val="00576F5F"/>
    <w:rsid w:val="00577096"/>
    <w:rsid w:val="00577110"/>
    <w:rsid w:val="0057721B"/>
    <w:rsid w:val="005772D3"/>
    <w:rsid w:val="005772ED"/>
    <w:rsid w:val="00577314"/>
    <w:rsid w:val="0057733B"/>
    <w:rsid w:val="0057736C"/>
    <w:rsid w:val="00577431"/>
    <w:rsid w:val="00577450"/>
    <w:rsid w:val="0057749A"/>
    <w:rsid w:val="005774BE"/>
    <w:rsid w:val="00577579"/>
    <w:rsid w:val="005776C0"/>
    <w:rsid w:val="00577719"/>
    <w:rsid w:val="0057779A"/>
    <w:rsid w:val="00577848"/>
    <w:rsid w:val="005778D2"/>
    <w:rsid w:val="005778F4"/>
    <w:rsid w:val="0057792A"/>
    <w:rsid w:val="0057797F"/>
    <w:rsid w:val="00577A6C"/>
    <w:rsid w:val="00577AA7"/>
    <w:rsid w:val="00577AE5"/>
    <w:rsid w:val="00577B7D"/>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A57"/>
    <w:rsid w:val="00580BFB"/>
    <w:rsid w:val="00580C4D"/>
    <w:rsid w:val="00580C6C"/>
    <w:rsid w:val="00580D18"/>
    <w:rsid w:val="00580E4A"/>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A50"/>
    <w:rsid w:val="00582AAB"/>
    <w:rsid w:val="00582AC1"/>
    <w:rsid w:val="00582BDB"/>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BFE"/>
    <w:rsid w:val="00584E44"/>
    <w:rsid w:val="00584E51"/>
    <w:rsid w:val="00584F58"/>
    <w:rsid w:val="00584F8C"/>
    <w:rsid w:val="0058506B"/>
    <w:rsid w:val="005850C8"/>
    <w:rsid w:val="00585117"/>
    <w:rsid w:val="00585193"/>
    <w:rsid w:val="005853FD"/>
    <w:rsid w:val="0058547B"/>
    <w:rsid w:val="005854B6"/>
    <w:rsid w:val="00585829"/>
    <w:rsid w:val="00585890"/>
    <w:rsid w:val="005858F2"/>
    <w:rsid w:val="00585AF6"/>
    <w:rsid w:val="00585B54"/>
    <w:rsid w:val="00585CC1"/>
    <w:rsid w:val="00585D67"/>
    <w:rsid w:val="00585E16"/>
    <w:rsid w:val="00585EA0"/>
    <w:rsid w:val="00585F97"/>
    <w:rsid w:val="00585FB8"/>
    <w:rsid w:val="00585FDC"/>
    <w:rsid w:val="005862A6"/>
    <w:rsid w:val="00586300"/>
    <w:rsid w:val="00586370"/>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D47"/>
    <w:rsid w:val="00586EFE"/>
    <w:rsid w:val="00586FC1"/>
    <w:rsid w:val="00586FE7"/>
    <w:rsid w:val="00587077"/>
    <w:rsid w:val="00587142"/>
    <w:rsid w:val="00587171"/>
    <w:rsid w:val="005871CD"/>
    <w:rsid w:val="0058725E"/>
    <w:rsid w:val="00587373"/>
    <w:rsid w:val="005873EE"/>
    <w:rsid w:val="00587451"/>
    <w:rsid w:val="005876B8"/>
    <w:rsid w:val="005876D8"/>
    <w:rsid w:val="00587744"/>
    <w:rsid w:val="00587800"/>
    <w:rsid w:val="0058789E"/>
    <w:rsid w:val="00587ACB"/>
    <w:rsid w:val="00587AE6"/>
    <w:rsid w:val="00587BAC"/>
    <w:rsid w:val="00587D60"/>
    <w:rsid w:val="00587EAF"/>
    <w:rsid w:val="00590240"/>
    <w:rsid w:val="00590309"/>
    <w:rsid w:val="00590322"/>
    <w:rsid w:val="00590444"/>
    <w:rsid w:val="005904D7"/>
    <w:rsid w:val="005905CD"/>
    <w:rsid w:val="0059061F"/>
    <w:rsid w:val="0059085E"/>
    <w:rsid w:val="005909A2"/>
    <w:rsid w:val="00590A6E"/>
    <w:rsid w:val="00590A93"/>
    <w:rsid w:val="00590C06"/>
    <w:rsid w:val="00590C20"/>
    <w:rsid w:val="00590C44"/>
    <w:rsid w:val="00590D94"/>
    <w:rsid w:val="00590DA8"/>
    <w:rsid w:val="00591134"/>
    <w:rsid w:val="00591173"/>
    <w:rsid w:val="00591199"/>
    <w:rsid w:val="005912C3"/>
    <w:rsid w:val="005912CE"/>
    <w:rsid w:val="00591325"/>
    <w:rsid w:val="005913C4"/>
    <w:rsid w:val="0059158C"/>
    <w:rsid w:val="005915D0"/>
    <w:rsid w:val="00591615"/>
    <w:rsid w:val="005916BD"/>
    <w:rsid w:val="005918AF"/>
    <w:rsid w:val="00591920"/>
    <w:rsid w:val="00591A83"/>
    <w:rsid w:val="00591A96"/>
    <w:rsid w:val="00591B8B"/>
    <w:rsid w:val="00591C29"/>
    <w:rsid w:val="00591DD0"/>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68"/>
    <w:rsid w:val="00592A44"/>
    <w:rsid w:val="00592B2D"/>
    <w:rsid w:val="00592BB6"/>
    <w:rsid w:val="00592C77"/>
    <w:rsid w:val="00592E7E"/>
    <w:rsid w:val="00592EA0"/>
    <w:rsid w:val="00592FC1"/>
    <w:rsid w:val="005930CC"/>
    <w:rsid w:val="005931A3"/>
    <w:rsid w:val="00593236"/>
    <w:rsid w:val="0059332A"/>
    <w:rsid w:val="005933CE"/>
    <w:rsid w:val="00593404"/>
    <w:rsid w:val="0059340C"/>
    <w:rsid w:val="00593427"/>
    <w:rsid w:val="00593443"/>
    <w:rsid w:val="005936CB"/>
    <w:rsid w:val="0059391A"/>
    <w:rsid w:val="0059391F"/>
    <w:rsid w:val="00593946"/>
    <w:rsid w:val="00593A56"/>
    <w:rsid w:val="00593AF2"/>
    <w:rsid w:val="00593B16"/>
    <w:rsid w:val="00593DCC"/>
    <w:rsid w:val="00593E6F"/>
    <w:rsid w:val="00594059"/>
    <w:rsid w:val="0059408E"/>
    <w:rsid w:val="005940FE"/>
    <w:rsid w:val="00594182"/>
    <w:rsid w:val="0059422F"/>
    <w:rsid w:val="005942B8"/>
    <w:rsid w:val="005944F6"/>
    <w:rsid w:val="005945EA"/>
    <w:rsid w:val="00594643"/>
    <w:rsid w:val="005946EF"/>
    <w:rsid w:val="0059474C"/>
    <w:rsid w:val="005947DF"/>
    <w:rsid w:val="005948C5"/>
    <w:rsid w:val="005949AA"/>
    <w:rsid w:val="005949D6"/>
    <w:rsid w:val="00594AB6"/>
    <w:rsid w:val="00594AE0"/>
    <w:rsid w:val="00594B55"/>
    <w:rsid w:val="00594CBD"/>
    <w:rsid w:val="00594CC4"/>
    <w:rsid w:val="00594CD7"/>
    <w:rsid w:val="00594D7C"/>
    <w:rsid w:val="00594F0A"/>
    <w:rsid w:val="00594F46"/>
    <w:rsid w:val="00594FF1"/>
    <w:rsid w:val="00595006"/>
    <w:rsid w:val="00595030"/>
    <w:rsid w:val="005950B0"/>
    <w:rsid w:val="00595109"/>
    <w:rsid w:val="00595163"/>
    <w:rsid w:val="00595257"/>
    <w:rsid w:val="0059525F"/>
    <w:rsid w:val="00595371"/>
    <w:rsid w:val="00595459"/>
    <w:rsid w:val="005956DC"/>
    <w:rsid w:val="00595756"/>
    <w:rsid w:val="00595798"/>
    <w:rsid w:val="005957D4"/>
    <w:rsid w:val="0059589F"/>
    <w:rsid w:val="0059594E"/>
    <w:rsid w:val="005959ED"/>
    <w:rsid w:val="00595AD1"/>
    <w:rsid w:val="00595AED"/>
    <w:rsid w:val="00595C47"/>
    <w:rsid w:val="00595CFD"/>
    <w:rsid w:val="00595D54"/>
    <w:rsid w:val="00595E52"/>
    <w:rsid w:val="00595E8E"/>
    <w:rsid w:val="00595EE8"/>
    <w:rsid w:val="00595F59"/>
    <w:rsid w:val="00595FD6"/>
    <w:rsid w:val="005960AE"/>
    <w:rsid w:val="00596134"/>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B0D"/>
    <w:rsid w:val="00596BEF"/>
    <w:rsid w:val="00596CFB"/>
    <w:rsid w:val="00596EBB"/>
    <w:rsid w:val="00596F76"/>
    <w:rsid w:val="0059704D"/>
    <w:rsid w:val="00597059"/>
    <w:rsid w:val="00597075"/>
    <w:rsid w:val="005970B6"/>
    <w:rsid w:val="00597232"/>
    <w:rsid w:val="0059724C"/>
    <w:rsid w:val="005972A0"/>
    <w:rsid w:val="0059731E"/>
    <w:rsid w:val="005973BA"/>
    <w:rsid w:val="005975BE"/>
    <w:rsid w:val="00597637"/>
    <w:rsid w:val="00597675"/>
    <w:rsid w:val="00597681"/>
    <w:rsid w:val="005977A6"/>
    <w:rsid w:val="005977B1"/>
    <w:rsid w:val="005978B0"/>
    <w:rsid w:val="00597979"/>
    <w:rsid w:val="00597B11"/>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4EE"/>
    <w:rsid w:val="005A0563"/>
    <w:rsid w:val="005A0582"/>
    <w:rsid w:val="005A0693"/>
    <w:rsid w:val="005A0799"/>
    <w:rsid w:val="005A08EC"/>
    <w:rsid w:val="005A0A77"/>
    <w:rsid w:val="005A0AD7"/>
    <w:rsid w:val="005A0B28"/>
    <w:rsid w:val="005A0B4B"/>
    <w:rsid w:val="005A0CB4"/>
    <w:rsid w:val="005A0D3A"/>
    <w:rsid w:val="005A0E89"/>
    <w:rsid w:val="005A0F54"/>
    <w:rsid w:val="005A1055"/>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6E8"/>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8AF"/>
    <w:rsid w:val="005A3932"/>
    <w:rsid w:val="005A3988"/>
    <w:rsid w:val="005A39B0"/>
    <w:rsid w:val="005A3A48"/>
    <w:rsid w:val="005A3BD6"/>
    <w:rsid w:val="005A3C8C"/>
    <w:rsid w:val="005A3C93"/>
    <w:rsid w:val="005A3DFA"/>
    <w:rsid w:val="005A3F1F"/>
    <w:rsid w:val="005A3FDA"/>
    <w:rsid w:val="005A4072"/>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4D"/>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589"/>
    <w:rsid w:val="005A6656"/>
    <w:rsid w:val="005A677A"/>
    <w:rsid w:val="005A682A"/>
    <w:rsid w:val="005A6877"/>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645"/>
    <w:rsid w:val="005A777F"/>
    <w:rsid w:val="005A7A92"/>
    <w:rsid w:val="005A7AE1"/>
    <w:rsid w:val="005A7C0E"/>
    <w:rsid w:val="005A7F87"/>
    <w:rsid w:val="005A7FF1"/>
    <w:rsid w:val="005B000E"/>
    <w:rsid w:val="005B0012"/>
    <w:rsid w:val="005B010E"/>
    <w:rsid w:val="005B0276"/>
    <w:rsid w:val="005B0413"/>
    <w:rsid w:val="005B04AB"/>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275"/>
    <w:rsid w:val="005B13A0"/>
    <w:rsid w:val="005B14E1"/>
    <w:rsid w:val="005B1600"/>
    <w:rsid w:val="005B168B"/>
    <w:rsid w:val="005B1829"/>
    <w:rsid w:val="005B1A2A"/>
    <w:rsid w:val="005B1BD4"/>
    <w:rsid w:val="005B1C81"/>
    <w:rsid w:val="005B1D48"/>
    <w:rsid w:val="005B1D4B"/>
    <w:rsid w:val="005B2056"/>
    <w:rsid w:val="005B2064"/>
    <w:rsid w:val="005B2085"/>
    <w:rsid w:val="005B20D9"/>
    <w:rsid w:val="005B22F4"/>
    <w:rsid w:val="005B2411"/>
    <w:rsid w:val="005B252F"/>
    <w:rsid w:val="005B2567"/>
    <w:rsid w:val="005B25BF"/>
    <w:rsid w:val="005B267F"/>
    <w:rsid w:val="005B2682"/>
    <w:rsid w:val="005B26BB"/>
    <w:rsid w:val="005B2B22"/>
    <w:rsid w:val="005B2D46"/>
    <w:rsid w:val="005B2E21"/>
    <w:rsid w:val="005B3588"/>
    <w:rsid w:val="005B3613"/>
    <w:rsid w:val="005B363C"/>
    <w:rsid w:val="005B3739"/>
    <w:rsid w:val="005B3ABD"/>
    <w:rsid w:val="005B3AE2"/>
    <w:rsid w:val="005B3B2A"/>
    <w:rsid w:val="005B3B49"/>
    <w:rsid w:val="005B3BA5"/>
    <w:rsid w:val="005B3D1F"/>
    <w:rsid w:val="005B3DF2"/>
    <w:rsid w:val="005B4189"/>
    <w:rsid w:val="005B419D"/>
    <w:rsid w:val="005B42F4"/>
    <w:rsid w:val="005B43F0"/>
    <w:rsid w:val="005B4410"/>
    <w:rsid w:val="005B4434"/>
    <w:rsid w:val="005B445F"/>
    <w:rsid w:val="005B4538"/>
    <w:rsid w:val="005B4748"/>
    <w:rsid w:val="005B47C1"/>
    <w:rsid w:val="005B4865"/>
    <w:rsid w:val="005B48F3"/>
    <w:rsid w:val="005B49C3"/>
    <w:rsid w:val="005B4A35"/>
    <w:rsid w:val="005B4B7C"/>
    <w:rsid w:val="005B4BEB"/>
    <w:rsid w:val="005B4C69"/>
    <w:rsid w:val="005B4CA7"/>
    <w:rsid w:val="005B4CC2"/>
    <w:rsid w:val="005B4E21"/>
    <w:rsid w:val="005B4EAD"/>
    <w:rsid w:val="005B4EC3"/>
    <w:rsid w:val="005B4F4E"/>
    <w:rsid w:val="005B4F90"/>
    <w:rsid w:val="005B50AE"/>
    <w:rsid w:val="005B50D0"/>
    <w:rsid w:val="005B5155"/>
    <w:rsid w:val="005B5567"/>
    <w:rsid w:val="005B55BC"/>
    <w:rsid w:val="005B56FE"/>
    <w:rsid w:val="005B57B9"/>
    <w:rsid w:val="005B587D"/>
    <w:rsid w:val="005B58D0"/>
    <w:rsid w:val="005B5999"/>
    <w:rsid w:val="005B5A20"/>
    <w:rsid w:val="005B5A42"/>
    <w:rsid w:val="005B5AAB"/>
    <w:rsid w:val="005B5BC5"/>
    <w:rsid w:val="005B5E5C"/>
    <w:rsid w:val="005B5E5E"/>
    <w:rsid w:val="005B5E86"/>
    <w:rsid w:val="005B5F5C"/>
    <w:rsid w:val="005B5FF4"/>
    <w:rsid w:val="005B64C6"/>
    <w:rsid w:val="005B64CC"/>
    <w:rsid w:val="005B64D6"/>
    <w:rsid w:val="005B651A"/>
    <w:rsid w:val="005B65BF"/>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41"/>
    <w:rsid w:val="005B7270"/>
    <w:rsid w:val="005B742B"/>
    <w:rsid w:val="005B7435"/>
    <w:rsid w:val="005B76E6"/>
    <w:rsid w:val="005B7710"/>
    <w:rsid w:val="005B781C"/>
    <w:rsid w:val="005B7827"/>
    <w:rsid w:val="005B78C8"/>
    <w:rsid w:val="005B797B"/>
    <w:rsid w:val="005B799A"/>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45"/>
    <w:rsid w:val="005C0A81"/>
    <w:rsid w:val="005C0B06"/>
    <w:rsid w:val="005C0B81"/>
    <w:rsid w:val="005C0C03"/>
    <w:rsid w:val="005C0CB6"/>
    <w:rsid w:val="005C0D55"/>
    <w:rsid w:val="005C0E0E"/>
    <w:rsid w:val="005C0E2E"/>
    <w:rsid w:val="005C0E93"/>
    <w:rsid w:val="005C0EDC"/>
    <w:rsid w:val="005C0F88"/>
    <w:rsid w:val="005C10A3"/>
    <w:rsid w:val="005C10C1"/>
    <w:rsid w:val="005C11CE"/>
    <w:rsid w:val="005C12B7"/>
    <w:rsid w:val="005C12EB"/>
    <w:rsid w:val="005C130F"/>
    <w:rsid w:val="005C168F"/>
    <w:rsid w:val="005C1834"/>
    <w:rsid w:val="005C19A1"/>
    <w:rsid w:val="005C19C2"/>
    <w:rsid w:val="005C1B5C"/>
    <w:rsid w:val="005C1B7E"/>
    <w:rsid w:val="005C1B98"/>
    <w:rsid w:val="005C1BEF"/>
    <w:rsid w:val="005C1C3A"/>
    <w:rsid w:val="005C1ED3"/>
    <w:rsid w:val="005C1EE3"/>
    <w:rsid w:val="005C1F0D"/>
    <w:rsid w:val="005C1F20"/>
    <w:rsid w:val="005C1F55"/>
    <w:rsid w:val="005C1FE3"/>
    <w:rsid w:val="005C20C7"/>
    <w:rsid w:val="005C21E6"/>
    <w:rsid w:val="005C2274"/>
    <w:rsid w:val="005C229B"/>
    <w:rsid w:val="005C2436"/>
    <w:rsid w:val="005C2537"/>
    <w:rsid w:val="005C2592"/>
    <w:rsid w:val="005C25ED"/>
    <w:rsid w:val="005C2688"/>
    <w:rsid w:val="005C2892"/>
    <w:rsid w:val="005C2A6D"/>
    <w:rsid w:val="005C2BDE"/>
    <w:rsid w:val="005C2CA8"/>
    <w:rsid w:val="005C2CC2"/>
    <w:rsid w:val="005C2D93"/>
    <w:rsid w:val="005C3183"/>
    <w:rsid w:val="005C3332"/>
    <w:rsid w:val="005C3367"/>
    <w:rsid w:val="005C3493"/>
    <w:rsid w:val="005C34C9"/>
    <w:rsid w:val="005C3501"/>
    <w:rsid w:val="005C3704"/>
    <w:rsid w:val="005C387F"/>
    <w:rsid w:val="005C3880"/>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91"/>
    <w:rsid w:val="005C4FA6"/>
    <w:rsid w:val="005C4FFF"/>
    <w:rsid w:val="005C5086"/>
    <w:rsid w:val="005C50BC"/>
    <w:rsid w:val="005C510A"/>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E3C"/>
    <w:rsid w:val="005C5F6C"/>
    <w:rsid w:val="005C614C"/>
    <w:rsid w:val="005C6184"/>
    <w:rsid w:val="005C61AC"/>
    <w:rsid w:val="005C6223"/>
    <w:rsid w:val="005C6260"/>
    <w:rsid w:val="005C62BC"/>
    <w:rsid w:val="005C638E"/>
    <w:rsid w:val="005C63E9"/>
    <w:rsid w:val="005C6406"/>
    <w:rsid w:val="005C6442"/>
    <w:rsid w:val="005C6517"/>
    <w:rsid w:val="005C6898"/>
    <w:rsid w:val="005C6B49"/>
    <w:rsid w:val="005C6B4A"/>
    <w:rsid w:val="005C6CCF"/>
    <w:rsid w:val="005C6CFC"/>
    <w:rsid w:val="005C6D10"/>
    <w:rsid w:val="005C6D96"/>
    <w:rsid w:val="005C6E40"/>
    <w:rsid w:val="005C6F3E"/>
    <w:rsid w:val="005C70A7"/>
    <w:rsid w:val="005C70E5"/>
    <w:rsid w:val="005C714D"/>
    <w:rsid w:val="005C71C1"/>
    <w:rsid w:val="005C72D0"/>
    <w:rsid w:val="005C7376"/>
    <w:rsid w:val="005C74A2"/>
    <w:rsid w:val="005C7694"/>
    <w:rsid w:val="005C770E"/>
    <w:rsid w:val="005C773B"/>
    <w:rsid w:val="005C776D"/>
    <w:rsid w:val="005C78CF"/>
    <w:rsid w:val="005C7901"/>
    <w:rsid w:val="005C795C"/>
    <w:rsid w:val="005C7B78"/>
    <w:rsid w:val="005C7C37"/>
    <w:rsid w:val="005C7EFD"/>
    <w:rsid w:val="005D00C2"/>
    <w:rsid w:val="005D014A"/>
    <w:rsid w:val="005D0207"/>
    <w:rsid w:val="005D031D"/>
    <w:rsid w:val="005D03A8"/>
    <w:rsid w:val="005D03C6"/>
    <w:rsid w:val="005D03E8"/>
    <w:rsid w:val="005D0542"/>
    <w:rsid w:val="005D0548"/>
    <w:rsid w:val="005D06C7"/>
    <w:rsid w:val="005D06FA"/>
    <w:rsid w:val="005D087F"/>
    <w:rsid w:val="005D089E"/>
    <w:rsid w:val="005D08FF"/>
    <w:rsid w:val="005D0934"/>
    <w:rsid w:val="005D093E"/>
    <w:rsid w:val="005D099E"/>
    <w:rsid w:val="005D0B58"/>
    <w:rsid w:val="005D0B65"/>
    <w:rsid w:val="005D0C95"/>
    <w:rsid w:val="005D0CA5"/>
    <w:rsid w:val="005D0CC0"/>
    <w:rsid w:val="005D0D03"/>
    <w:rsid w:val="005D0D6B"/>
    <w:rsid w:val="005D0EAE"/>
    <w:rsid w:val="005D0EBC"/>
    <w:rsid w:val="005D0EE3"/>
    <w:rsid w:val="005D101C"/>
    <w:rsid w:val="005D1059"/>
    <w:rsid w:val="005D10AE"/>
    <w:rsid w:val="005D1294"/>
    <w:rsid w:val="005D129D"/>
    <w:rsid w:val="005D1315"/>
    <w:rsid w:val="005D1364"/>
    <w:rsid w:val="005D136D"/>
    <w:rsid w:val="005D1370"/>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1B"/>
    <w:rsid w:val="005D25AC"/>
    <w:rsid w:val="005D2623"/>
    <w:rsid w:val="005D2654"/>
    <w:rsid w:val="005D26DE"/>
    <w:rsid w:val="005D277B"/>
    <w:rsid w:val="005D279F"/>
    <w:rsid w:val="005D27EC"/>
    <w:rsid w:val="005D28EF"/>
    <w:rsid w:val="005D2973"/>
    <w:rsid w:val="005D299C"/>
    <w:rsid w:val="005D29AC"/>
    <w:rsid w:val="005D29C2"/>
    <w:rsid w:val="005D2ADE"/>
    <w:rsid w:val="005D2B3D"/>
    <w:rsid w:val="005D2C6E"/>
    <w:rsid w:val="005D2EB3"/>
    <w:rsid w:val="005D2EDB"/>
    <w:rsid w:val="005D2F56"/>
    <w:rsid w:val="005D30D7"/>
    <w:rsid w:val="005D31C8"/>
    <w:rsid w:val="005D3260"/>
    <w:rsid w:val="005D33C7"/>
    <w:rsid w:val="005D379E"/>
    <w:rsid w:val="005D37C6"/>
    <w:rsid w:val="005D37FE"/>
    <w:rsid w:val="005D3964"/>
    <w:rsid w:val="005D3987"/>
    <w:rsid w:val="005D3A08"/>
    <w:rsid w:val="005D3A98"/>
    <w:rsid w:val="005D3C34"/>
    <w:rsid w:val="005D3D55"/>
    <w:rsid w:val="005D3E99"/>
    <w:rsid w:val="005D3F34"/>
    <w:rsid w:val="005D407A"/>
    <w:rsid w:val="005D412F"/>
    <w:rsid w:val="005D4351"/>
    <w:rsid w:val="005D45CC"/>
    <w:rsid w:val="005D46CD"/>
    <w:rsid w:val="005D46E5"/>
    <w:rsid w:val="005D47C9"/>
    <w:rsid w:val="005D47EC"/>
    <w:rsid w:val="005D47F4"/>
    <w:rsid w:val="005D48E0"/>
    <w:rsid w:val="005D4908"/>
    <w:rsid w:val="005D4A5A"/>
    <w:rsid w:val="005D4AFE"/>
    <w:rsid w:val="005D4BAE"/>
    <w:rsid w:val="005D4BDD"/>
    <w:rsid w:val="005D4CD0"/>
    <w:rsid w:val="005D51E4"/>
    <w:rsid w:val="005D5521"/>
    <w:rsid w:val="005D5694"/>
    <w:rsid w:val="005D5761"/>
    <w:rsid w:val="005D57E8"/>
    <w:rsid w:val="005D57F5"/>
    <w:rsid w:val="005D5864"/>
    <w:rsid w:val="005D589C"/>
    <w:rsid w:val="005D58C6"/>
    <w:rsid w:val="005D58EF"/>
    <w:rsid w:val="005D591C"/>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6C66"/>
    <w:rsid w:val="005D7236"/>
    <w:rsid w:val="005D72A8"/>
    <w:rsid w:val="005D72DB"/>
    <w:rsid w:val="005D72F8"/>
    <w:rsid w:val="005D73D9"/>
    <w:rsid w:val="005D752C"/>
    <w:rsid w:val="005D77DC"/>
    <w:rsid w:val="005D7A8C"/>
    <w:rsid w:val="005D7DD5"/>
    <w:rsid w:val="005D7E4F"/>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1CC"/>
    <w:rsid w:val="005E1538"/>
    <w:rsid w:val="005E160C"/>
    <w:rsid w:val="005E163C"/>
    <w:rsid w:val="005E16A5"/>
    <w:rsid w:val="005E18B1"/>
    <w:rsid w:val="005E18F0"/>
    <w:rsid w:val="005E198E"/>
    <w:rsid w:val="005E1C48"/>
    <w:rsid w:val="005E1CA6"/>
    <w:rsid w:val="005E1CFE"/>
    <w:rsid w:val="005E230A"/>
    <w:rsid w:val="005E234A"/>
    <w:rsid w:val="005E23B4"/>
    <w:rsid w:val="005E250E"/>
    <w:rsid w:val="005E2535"/>
    <w:rsid w:val="005E26B3"/>
    <w:rsid w:val="005E2954"/>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9F"/>
    <w:rsid w:val="005E36F7"/>
    <w:rsid w:val="005E38D2"/>
    <w:rsid w:val="005E3970"/>
    <w:rsid w:val="005E3985"/>
    <w:rsid w:val="005E3B3C"/>
    <w:rsid w:val="005E3B4A"/>
    <w:rsid w:val="005E3B54"/>
    <w:rsid w:val="005E3D18"/>
    <w:rsid w:val="005E3EC3"/>
    <w:rsid w:val="005E3ED1"/>
    <w:rsid w:val="005E3F6B"/>
    <w:rsid w:val="005E3FB2"/>
    <w:rsid w:val="005E4009"/>
    <w:rsid w:val="005E4083"/>
    <w:rsid w:val="005E40D3"/>
    <w:rsid w:val="005E418B"/>
    <w:rsid w:val="005E42C1"/>
    <w:rsid w:val="005E4454"/>
    <w:rsid w:val="005E44B1"/>
    <w:rsid w:val="005E4513"/>
    <w:rsid w:val="005E45D9"/>
    <w:rsid w:val="005E47C3"/>
    <w:rsid w:val="005E4991"/>
    <w:rsid w:val="005E4B2F"/>
    <w:rsid w:val="005E4BC5"/>
    <w:rsid w:val="005E4C20"/>
    <w:rsid w:val="005E4D52"/>
    <w:rsid w:val="005E4D73"/>
    <w:rsid w:val="005E4EE4"/>
    <w:rsid w:val="005E4F5E"/>
    <w:rsid w:val="005E4F9E"/>
    <w:rsid w:val="005E5117"/>
    <w:rsid w:val="005E522A"/>
    <w:rsid w:val="005E5267"/>
    <w:rsid w:val="005E527A"/>
    <w:rsid w:val="005E52E2"/>
    <w:rsid w:val="005E52F7"/>
    <w:rsid w:val="005E5314"/>
    <w:rsid w:val="005E53C2"/>
    <w:rsid w:val="005E55C6"/>
    <w:rsid w:val="005E55EA"/>
    <w:rsid w:val="005E5653"/>
    <w:rsid w:val="005E567C"/>
    <w:rsid w:val="005E5688"/>
    <w:rsid w:val="005E5A17"/>
    <w:rsid w:val="005E5A89"/>
    <w:rsid w:val="005E5AD3"/>
    <w:rsid w:val="005E5E8B"/>
    <w:rsid w:val="005E5F7C"/>
    <w:rsid w:val="005E60FF"/>
    <w:rsid w:val="005E6135"/>
    <w:rsid w:val="005E6211"/>
    <w:rsid w:val="005E629B"/>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34"/>
    <w:rsid w:val="005E6D41"/>
    <w:rsid w:val="005E6EC6"/>
    <w:rsid w:val="005E6F66"/>
    <w:rsid w:val="005E6F84"/>
    <w:rsid w:val="005E6FB3"/>
    <w:rsid w:val="005E6FC5"/>
    <w:rsid w:val="005E7012"/>
    <w:rsid w:val="005E710D"/>
    <w:rsid w:val="005E7124"/>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71"/>
    <w:rsid w:val="005E7EBB"/>
    <w:rsid w:val="005E7EC1"/>
    <w:rsid w:val="005E7F35"/>
    <w:rsid w:val="005E7FE0"/>
    <w:rsid w:val="005F0087"/>
    <w:rsid w:val="005F0103"/>
    <w:rsid w:val="005F0146"/>
    <w:rsid w:val="005F0206"/>
    <w:rsid w:val="005F0225"/>
    <w:rsid w:val="005F0247"/>
    <w:rsid w:val="005F02A4"/>
    <w:rsid w:val="005F035A"/>
    <w:rsid w:val="005F0379"/>
    <w:rsid w:val="005F045B"/>
    <w:rsid w:val="005F04CB"/>
    <w:rsid w:val="005F04F3"/>
    <w:rsid w:val="005F0505"/>
    <w:rsid w:val="005F073C"/>
    <w:rsid w:val="005F0741"/>
    <w:rsid w:val="005F07D6"/>
    <w:rsid w:val="005F08D8"/>
    <w:rsid w:val="005F09E0"/>
    <w:rsid w:val="005F0A63"/>
    <w:rsid w:val="005F0C06"/>
    <w:rsid w:val="005F0C53"/>
    <w:rsid w:val="005F0D96"/>
    <w:rsid w:val="005F0DEE"/>
    <w:rsid w:val="005F0DF5"/>
    <w:rsid w:val="005F0FA6"/>
    <w:rsid w:val="005F119B"/>
    <w:rsid w:val="005F11AC"/>
    <w:rsid w:val="005F125E"/>
    <w:rsid w:val="005F1272"/>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444"/>
    <w:rsid w:val="005F256E"/>
    <w:rsid w:val="005F256F"/>
    <w:rsid w:val="005F2653"/>
    <w:rsid w:val="005F2676"/>
    <w:rsid w:val="005F2690"/>
    <w:rsid w:val="005F26B5"/>
    <w:rsid w:val="005F2708"/>
    <w:rsid w:val="005F273D"/>
    <w:rsid w:val="005F2864"/>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F0"/>
    <w:rsid w:val="005F3663"/>
    <w:rsid w:val="005F36F3"/>
    <w:rsid w:val="005F3885"/>
    <w:rsid w:val="005F3960"/>
    <w:rsid w:val="005F39E8"/>
    <w:rsid w:val="005F3A3C"/>
    <w:rsid w:val="005F3C62"/>
    <w:rsid w:val="005F3CFC"/>
    <w:rsid w:val="005F3D77"/>
    <w:rsid w:val="005F3D84"/>
    <w:rsid w:val="005F3DB1"/>
    <w:rsid w:val="005F3DB4"/>
    <w:rsid w:val="005F3E6C"/>
    <w:rsid w:val="005F3F6E"/>
    <w:rsid w:val="005F3F89"/>
    <w:rsid w:val="005F3FDD"/>
    <w:rsid w:val="005F4215"/>
    <w:rsid w:val="005F434D"/>
    <w:rsid w:val="005F43B7"/>
    <w:rsid w:val="005F43C9"/>
    <w:rsid w:val="005F463B"/>
    <w:rsid w:val="005F467A"/>
    <w:rsid w:val="005F481B"/>
    <w:rsid w:val="005F4A08"/>
    <w:rsid w:val="005F4B5E"/>
    <w:rsid w:val="005F4D39"/>
    <w:rsid w:val="005F4E0B"/>
    <w:rsid w:val="005F4E45"/>
    <w:rsid w:val="005F4FF6"/>
    <w:rsid w:val="005F5010"/>
    <w:rsid w:val="005F5091"/>
    <w:rsid w:val="005F513E"/>
    <w:rsid w:val="005F51F8"/>
    <w:rsid w:val="005F5221"/>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2A"/>
    <w:rsid w:val="005F61AF"/>
    <w:rsid w:val="005F6243"/>
    <w:rsid w:val="005F62C0"/>
    <w:rsid w:val="005F6353"/>
    <w:rsid w:val="005F6366"/>
    <w:rsid w:val="005F63CF"/>
    <w:rsid w:val="005F63D6"/>
    <w:rsid w:val="005F65DB"/>
    <w:rsid w:val="005F6617"/>
    <w:rsid w:val="005F66EB"/>
    <w:rsid w:val="005F674F"/>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5D5"/>
    <w:rsid w:val="005F77F6"/>
    <w:rsid w:val="005F78BF"/>
    <w:rsid w:val="005F7978"/>
    <w:rsid w:val="005F7A56"/>
    <w:rsid w:val="005F7AD3"/>
    <w:rsid w:val="005F7BF5"/>
    <w:rsid w:val="005F7D72"/>
    <w:rsid w:val="005F7E13"/>
    <w:rsid w:val="005F7F6B"/>
    <w:rsid w:val="005F7FA9"/>
    <w:rsid w:val="005F7FCB"/>
    <w:rsid w:val="006000CA"/>
    <w:rsid w:val="006000DD"/>
    <w:rsid w:val="0060012D"/>
    <w:rsid w:val="0060022C"/>
    <w:rsid w:val="0060058F"/>
    <w:rsid w:val="006006F2"/>
    <w:rsid w:val="006007E7"/>
    <w:rsid w:val="00600825"/>
    <w:rsid w:val="00600857"/>
    <w:rsid w:val="006008DB"/>
    <w:rsid w:val="006008F6"/>
    <w:rsid w:val="0060090C"/>
    <w:rsid w:val="00600A29"/>
    <w:rsid w:val="00600A4F"/>
    <w:rsid w:val="00600B23"/>
    <w:rsid w:val="00600BF3"/>
    <w:rsid w:val="00600C3A"/>
    <w:rsid w:val="00600CF3"/>
    <w:rsid w:val="00600D5E"/>
    <w:rsid w:val="00600DBE"/>
    <w:rsid w:val="00600E0B"/>
    <w:rsid w:val="00600E14"/>
    <w:rsid w:val="00600E49"/>
    <w:rsid w:val="00601177"/>
    <w:rsid w:val="006011B0"/>
    <w:rsid w:val="0060134A"/>
    <w:rsid w:val="00601464"/>
    <w:rsid w:val="0060151B"/>
    <w:rsid w:val="00601529"/>
    <w:rsid w:val="00601736"/>
    <w:rsid w:val="006019F3"/>
    <w:rsid w:val="00601AA4"/>
    <w:rsid w:val="00601D22"/>
    <w:rsid w:val="00601DD1"/>
    <w:rsid w:val="00601E35"/>
    <w:rsid w:val="00601F26"/>
    <w:rsid w:val="00602199"/>
    <w:rsid w:val="006021BE"/>
    <w:rsid w:val="00602266"/>
    <w:rsid w:val="00602284"/>
    <w:rsid w:val="006022F3"/>
    <w:rsid w:val="006023A6"/>
    <w:rsid w:val="0060241B"/>
    <w:rsid w:val="006026F0"/>
    <w:rsid w:val="00602799"/>
    <w:rsid w:val="0060282A"/>
    <w:rsid w:val="00602843"/>
    <w:rsid w:val="00602877"/>
    <w:rsid w:val="0060293F"/>
    <w:rsid w:val="00602BDE"/>
    <w:rsid w:val="00602CCD"/>
    <w:rsid w:val="00602CCF"/>
    <w:rsid w:val="00602CE8"/>
    <w:rsid w:val="00602E15"/>
    <w:rsid w:val="00602E52"/>
    <w:rsid w:val="00603299"/>
    <w:rsid w:val="006032C8"/>
    <w:rsid w:val="00603340"/>
    <w:rsid w:val="006035BC"/>
    <w:rsid w:val="00603615"/>
    <w:rsid w:val="0060364B"/>
    <w:rsid w:val="00603915"/>
    <w:rsid w:val="00603983"/>
    <w:rsid w:val="0060398E"/>
    <w:rsid w:val="006039F6"/>
    <w:rsid w:val="00603B7C"/>
    <w:rsid w:val="00603BD7"/>
    <w:rsid w:val="00603C6E"/>
    <w:rsid w:val="00603E14"/>
    <w:rsid w:val="00603E2C"/>
    <w:rsid w:val="00603E83"/>
    <w:rsid w:val="00603EDC"/>
    <w:rsid w:val="00604018"/>
    <w:rsid w:val="0060413E"/>
    <w:rsid w:val="00604152"/>
    <w:rsid w:val="00604252"/>
    <w:rsid w:val="0060426E"/>
    <w:rsid w:val="00604501"/>
    <w:rsid w:val="006045DC"/>
    <w:rsid w:val="0060474B"/>
    <w:rsid w:val="00604753"/>
    <w:rsid w:val="006049B0"/>
    <w:rsid w:val="00604C2D"/>
    <w:rsid w:val="00604CB9"/>
    <w:rsid w:val="00604D06"/>
    <w:rsid w:val="00604D3B"/>
    <w:rsid w:val="00604DB9"/>
    <w:rsid w:val="00604EC0"/>
    <w:rsid w:val="00604F19"/>
    <w:rsid w:val="00604FFB"/>
    <w:rsid w:val="006051DC"/>
    <w:rsid w:val="006053A0"/>
    <w:rsid w:val="0060541A"/>
    <w:rsid w:val="0060546E"/>
    <w:rsid w:val="00605584"/>
    <w:rsid w:val="006056BA"/>
    <w:rsid w:val="006056F5"/>
    <w:rsid w:val="006057B0"/>
    <w:rsid w:val="006057E2"/>
    <w:rsid w:val="00605B98"/>
    <w:rsid w:val="00605C7D"/>
    <w:rsid w:val="00605E3F"/>
    <w:rsid w:val="00605E83"/>
    <w:rsid w:val="0060611B"/>
    <w:rsid w:val="006061BA"/>
    <w:rsid w:val="006062A5"/>
    <w:rsid w:val="006062B0"/>
    <w:rsid w:val="0060638A"/>
    <w:rsid w:val="006065F4"/>
    <w:rsid w:val="00606638"/>
    <w:rsid w:val="006066EA"/>
    <w:rsid w:val="00606732"/>
    <w:rsid w:val="00606792"/>
    <w:rsid w:val="00606874"/>
    <w:rsid w:val="00606A30"/>
    <w:rsid w:val="00606BFA"/>
    <w:rsid w:val="00606C0F"/>
    <w:rsid w:val="00606C3C"/>
    <w:rsid w:val="00606C45"/>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007"/>
    <w:rsid w:val="0061113D"/>
    <w:rsid w:val="0061124D"/>
    <w:rsid w:val="00611286"/>
    <w:rsid w:val="006112A1"/>
    <w:rsid w:val="006113A3"/>
    <w:rsid w:val="006113ED"/>
    <w:rsid w:val="00611586"/>
    <w:rsid w:val="00611656"/>
    <w:rsid w:val="00611914"/>
    <w:rsid w:val="0061198B"/>
    <w:rsid w:val="006119AF"/>
    <w:rsid w:val="00611AC8"/>
    <w:rsid w:val="00611D1B"/>
    <w:rsid w:val="00612373"/>
    <w:rsid w:val="006124BF"/>
    <w:rsid w:val="00612535"/>
    <w:rsid w:val="0061257B"/>
    <w:rsid w:val="006125B8"/>
    <w:rsid w:val="0061271D"/>
    <w:rsid w:val="006127A4"/>
    <w:rsid w:val="006127C2"/>
    <w:rsid w:val="006127DB"/>
    <w:rsid w:val="0061283E"/>
    <w:rsid w:val="00612A93"/>
    <w:rsid w:val="00612AD6"/>
    <w:rsid w:val="00612AD8"/>
    <w:rsid w:val="00612BD3"/>
    <w:rsid w:val="00612C67"/>
    <w:rsid w:val="00612C9A"/>
    <w:rsid w:val="00612CF1"/>
    <w:rsid w:val="00612DA1"/>
    <w:rsid w:val="00612E0A"/>
    <w:rsid w:val="00612E67"/>
    <w:rsid w:val="00612FCE"/>
    <w:rsid w:val="0061305F"/>
    <w:rsid w:val="00613080"/>
    <w:rsid w:val="00613156"/>
    <w:rsid w:val="00613268"/>
    <w:rsid w:val="0061344D"/>
    <w:rsid w:val="0061373C"/>
    <w:rsid w:val="00613788"/>
    <w:rsid w:val="006137B1"/>
    <w:rsid w:val="00613881"/>
    <w:rsid w:val="00613887"/>
    <w:rsid w:val="006138C6"/>
    <w:rsid w:val="00613954"/>
    <w:rsid w:val="0061398F"/>
    <w:rsid w:val="00613A93"/>
    <w:rsid w:val="00613AE9"/>
    <w:rsid w:val="00613B46"/>
    <w:rsid w:val="00613D0B"/>
    <w:rsid w:val="00613DD1"/>
    <w:rsid w:val="00614057"/>
    <w:rsid w:val="0061405F"/>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CA9"/>
    <w:rsid w:val="00614EF8"/>
    <w:rsid w:val="00614F4C"/>
    <w:rsid w:val="006150B6"/>
    <w:rsid w:val="00615178"/>
    <w:rsid w:val="006155F9"/>
    <w:rsid w:val="00615668"/>
    <w:rsid w:val="0061566C"/>
    <w:rsid w:val="006156C4"/>
    <w:rsid w:val="006157CA"/>
    <w:rsid w:val="006158E1"/>
    <w:rsid w:val="00615B6F"/>
    <w:rsid w:val="00615C32"/>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72"/>
    <w:rsid w:val="00616BB5"/>
    <w:rsid w:val="00616CE3"/>
    <w:rsid w:val="00616DD5"/>
    <w:rsid w:val="00616F8E"/>
    <w:rsid w:val="0061703C"/>
    <w:rsid w:val="00617188"/>
    <w:rsid w:val="0061725D"/>
    <w:rsid w:val="006172AB"/>
    <w:rsid w:val="00617315"/>
    <w:rsid w:val="0061733A"/>
    <w:rsid w:val="00617343"/>
    <w:rsid w:val="00617348"/>
    <w:rsid w:val="006173A2"/>
    <w:rsid w:val="0061745E"/>
    <w:rsid w:val="00617587"/>
    <w:rsid w:val="0061772C"/>
    <w:rsid w:val="00617737"/>
    <w:rsid w:val="006177AD"/>
    <w:rsid w:val="00617908"/>
    <w:rsid w:val="00617919"/>
    <w:rsid w:val="0061797E"/>
    <w:rsid w:val="00617E75"/>
    <w:rsid w:val="00617EA9"/>
    <w:rsid w:val="00617FAB"/>
    <w:rsid w:val="00617FBD"/>
    <w:rsid w:val="0062001B"/>
    <w:rsid w:val="00620038"/>
    <w:rsid w:val="006203FC"/>
    <w:rsid w:val="006206C9"/>
    <w:rsid w:val="006206D1"/>
    <w:rsid w:val="006208D6"/>
    <w:rsid w:val="0062091E"/>
    <w:rsid w:val="00620923"/>
    <w:rsid w:val="00620B65"/>
    <w:rsid w:val="00620C52"/>
    <w:rsid w:val="00620C80"/>
    <w:rsid w:val="00620D7F"/>
    <w:rsid w:val="00620DCC"/>
    <w:rsid w:val="00620E4C"/>
    <w:rsid w:val="00620E60"/>
    <w:rsid w:val="00620E63"/>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8C1"/>
    <w:rsid w:val="00621903"/>
    <w:rsid w:val="0062190E"/>
    <w:rsid w:val="00621B0F"/>
    <w:rsid w:val="00621B93"/>
    <w:rsid w:val="00621D2E"/>
    <w:rsid w:val="00621D99"/>
    <w:rsid w:val="00621E30"/>
    <w:rsid w:val="00621E4A"/>
    <w:rsid w:val="00621EBB"/>
    <w:rsid w:val="00621F92"/>
    <w:rsid w:val="00621FA7"/>
    <w:rsid w:val="00622180"/>
    <w:rsid w:val="0062222B"/>
    <w:rsid w:val="0062224D"/>
    <w:rsid w:val="00622359"/>
    <w:rsid w:val="006223F9"/>
    <w:rsid w:val="00622435"/>
    <w:rsid w:val="00622534"/>
    <w:rsid w:val="0062262E"/>
    <w:rsid w:val="00622646"/>
    <w:rsid w:val="00622675"/>
    <w:rsid w:val="006226A8"/>
    <w:rsid w:val="00622709"/>
    <w:rsid w:val="006227D0"/>
    <w:rsid w:val="006227E8"/>
    <w:rsid w:val="0062284C"/>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9F"/>
    <w:rsid w:val="006239F3"/>
    <w:rsid w:val="00623A4A"/>
    <w:rsid w:val="00623B46"/>
    <w:rsid w:val="00623B81"/>
    <w:rsid w:val="00623C81"/>
    <w:rsid w:val="00623D42"/>
    <w:rsid w:val="00623F05"/>
    <w:rsid w:val="00623FBB"/>
    <w:rsid w:val="00624055"/>
    <w:rsid w:val="006240FC"/>
    <w:rsid w:val="0062428F"/>
    <w:rsid w:val="00624428"/>
    <w:rsid w:val="0062444F"/>
    <w:rsid w:val="006244A6"/>
    <w:rsid w:val="0062472F"/>
    <w:rsid w:val="0062475C"/>
    <w:rsid w:val="00624832"/>
    <w:rsid w:val="00624978"/>
    <w:rsid w:val="006249CD"/>
    <w:rsid w:val="00624A2E"/>
    <w:rsid w:val="00624A9C"/>
    <w:rsid w:val="00624AEA"/>
    <w:rsid w:val="00624BB9"/>
    <w:rsid w:val="00624DB0"/>
    <w:rsid w:val="00624EB3"/>
    <w:rsid w:val="00624EEE"/>
    <w:rsid w:val="00625009"/>
    <w:rsid w:val="00625220"/>
    <w:rsid w:val="006252E9"/>
    <w:rsid w:val="0062535A"/>
    <w:rsid w:val="006255F5"/>
    <w:rsid w:val="00625630"/>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6D"/>
    <w:rsid w:val="006266F1"/>
    <w:rsid w:val="0062687A"/>
    <w:rsid w:val="006269E9"/>
    <w:rsid w:val="00626A35"/>
    <w:rsid w:val="00626AE8"/>
    <w:rsid w:val="00626B06"/>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03"/>
    <w:rsid w:val="00627A7D"/>
    <w:rsid w:val="00627B48"/>
    <w:rsid w:val="00627CF7"/>
    <w:rsid w:val="00627DC4"/>
    <w:rsid w:val="00630038"/>
    <w:rsid w:val="0063003F"/>
    <w:rsid w:val="0063028A"/>
    <w:rsid w:val="006302AF"/>
    <w:rsid w:val="00630447"/>
    <w:rsid w:val="00630C1D"/>
    <w:rsid w:val="00630C56"/>
    <w:rsid w:val="00630E12"/>
    <w:rsid w:val="00630ECC"/>
    <w:rsid w:val="00630FA2"/>
    <w:rsid w:val="00630FDA"/>
    <w:rsid w:val="0063102A"/>
    <w:rsid w:val="00631252"/>
    <w:rsid w:val="0063130A"/>
    <w:rsid w:val="006315BF"/>
    <w:rsid w:val="006316FD"/>
    <w:rsid w:val="00631A74"/>
    <w:rsid w:val="00631B18"/>
    <w:rsid w:val="00631C65"/>
    <w:rsid w:val="00631CDA"/>
    <w:rsid w:val="00631CF6"/>
    <w:rsid w:val="00631E97"/>
    <w:rsid w:val="00631F33"/>
    <w:rsid w:val="00632104"/>
    <w:rsid w:val="00632129"/>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A87"/>
    <w:rsid w:val="00632B5B"/>
    <w:rsid w:val="00632B7D"/>
    <w:rsid w:val="00632B88"/>
    <w:rsid w:val="00632BD7"/>
    <w:rsid w:val="00632BE6"/>
    <w:rsid w:val="00632D62"/>
    <w:rsid w:val="00632E71"/>
    <w:rsid w:val="00632F08"/>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72"/>
    <w:rsid w:val="0063468E"/>
    <w:rsid w:val="006347F6"/>
    <w:rsid w:val="0063489E"/>
    <w:rsid w:val="006348B0"/>
    <w:rsid w:val="006349BF"/>
    <w:rsid w:val="00634AA7"/>
    <w:rsid w:val="00634C01"/>
    <w:rsid w:val="00634C0B"/>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DE8"/>
    <w:rsid w:val="00635E96"/>
    <w:rsid w:val="00635F5D"/>
    <w:rsid w:val="00636155"/>
    <w:rsid w:val="0063617D"/>
    <w:rsid w:val="0063619B"/>
    <w:rsid w:val="00636239"/>
    <w:rsid w:val="00636325"/>
    <w:rsid w:val="00636332"/>
    <w:rsid w:val="00636469"/>
    <w:rsid w:val="00636627"/>
    <w:rsid w:val="006366C9"/>
    <w:rsid w:val="00636768"/>
    <w:rsid w:val="006369E0"/>
    <w:rsid w:val="006369FF"/>
    <w:rsid w:val="00636B34"/>
    <w:rsid w:val="00636D07"/>
    <w:rsid w:val="00636D08"/>
    <w:rsid w:val="00636D40"/>
    <w:rsid w:val="00636D91"/>
    <w:rsid w:val="00636FAF"/>
    <w:rsid w:val="00636FB2"/>
    <w:rsid w:val="0063704D"/>
    <w:rsid w:val="00637072"/>
    <w:rsid w:val="006372DA"/>
    <w:rsid w:val="006372ED"/>
    <w:rsid w:val="0063741D"/>
    <w:rsid w:val="00637432"/>
    <w:rsid w:val="00637561"/>
    <w:rsid w:val="0063762D"/>
    <w:rsid w:val="00637634"/>
    <w:rsid w:val="0063764F"/>
    <w:rsid w:val="006376AA"/>
    <w:rsid w:val="006378F8"/>
    <w:rsid w:val="0063798C"/>
    <w:rsid w:val="00637B25"/>
    <w:rsid w:val="00637B27"/>
    <w:rsid w:val="00637BCF"/>
    <w:rsid w:val="00637BFD"/>
    <w:rsid w:val="00637CA1"/>
    <w:rsid w:val="00637CD0"/>
    <w:rsid w:val="00637D96"/>
    <w:rsid w:val="00637FC3"/>
    <w:rsid w:val="00640003"/>
    <w:rsid w:val="0064006C"/>
    <w:rsid w:val="0064014C"/>
    <w:rsid w:val="006401E5"/>
    <w:rsid w:val="0064032A"/>
    <w:rsid w:val="0064032D"/>
    <w:rsid w:val="00640463"/>
    <w:rsid w:val="0064047E"/>
    <w:rsid w:val="006404C4"/>
    <w:rsid w:val="0064060B"/>
    <w:rsid w:val="006406B9"/>
    <w:rsid w:val="00640781"/>
    <w:rsid w:val="006407FD"/>
    <w:rsid w:val="00640B23"/>
    <w:rsid w:val="00640B75"/>
    <w:rsid w:val="00640E2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2E1"/>
    <w:rsid w:val="0064236B"/>
    <w:rsid w:val="0064239B"/>
    <w:rsid w:val="0064246D"/>
    <w:rsid w:val="00642568"/>
    <w:rsid w:val="006425A6"/>
    <w:rsid w:val="006426E9"/>
    <w:rsid w:val="006427D1"/>
    <w:rsid w:val="0064280F"/>
    <w:rsid w:val="00642A5D"/>
    <w:rsid w:val="00642AF8"/>
    <w:rsid w:val="00642B10"/>
    <w:rsid w:val="00642B4F"/>
    <w:rsid w:val="00642B55"/>
    <w:rsid w:val="00642CB0"/>
    <w:rsid w:val="00642DA6"/>
    <w:rsid w:val="00642E8C"/>
    <w:rsid w:val="00642ED4"/>
    <w:rsid w:val="00642EFD"/>
    <w:rsid w:val="00642F9E"/>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DDE"/>
    <w:rsid w:val="00643E41"/>
    <w:rsid w:val="00643E92"/>
    <w:rsid w:val="00643F62"/>
    <w:rsid w:val="0064409B"/>
    <w:rsid w:val="006441CF"/>
    <w:rsid w:val="0064426E"/>
    <w:rsid w:val="006442A4"/>
    <w:rsid w:val="006442BD"/>
    <w:rsid w:val="00644313"/>
    <w:rsid w:val="0064435A"/>
    <w:rsid w:val="006444C1"/>
    <w:rsid w:val="006444E2"/>
    <w:rsid w:val="006444E5"/>
    <w:rsid w:val="00644628"/>
    <w:rsid w:val="00644672"/>
    <w:rsid w:val="00644694"/>
    <w:rsid w:val="006448B5"/>
    <w:rsid w:val="00644921"/>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1C"/>
    <w:rsid w:val="006479BD"/>
    <w:rsid w:val="00647A05"/>
    <w:rsid w:val="00647C5D"/>
    <w:rsid w:val="00647CA6"/>
    <w:rsid w:val="00647D3B"/>
    <w:rsid w:val="00647D40"/>
    <w:rsid w:val="00647EB2"/>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064"/>
    <w:rsid w:val="0065129B"/>
    <w:rsid w:val="00651543"/>
    <w:rsid w:val="00651568"/>
    <w:rsid w:val="006515B8"/>
    <w:rsid w:val="006516E3"/>
    <w:rsid w:val="00651991"/>
    <w:rsid w:val="006519A0"/>
    <w:rsid w:val="00651A5E"/>
    <w:rsid w:val="00651AB2"/>
    <w:rsid w:val="00651ABD"/>
    <w:rsid w:val="00651C16"/>
    <w:rsid w:val="00651C66"/>
    <w:rsid w:val="00651CBD"/>
    <w:rsid w:val="00651D39"/>
    <w:rsid w:val="00651D64"/>
    <w:rsid w:val="006521E2"/>
    <w:rsid w:val="00652232"/>
    <w:rsid w:val="00652432"/>
    <w:rsid w:val="00652435"/>
    <w:rsid w:val="006525A0"/>
    <w:rsid w:val="00652816"/>
    <w:rsid w:val="00652A2D"/>
    <w:rsid w:val="00652A42"/>
    <w:rsid w:val="00652A60"/>
    <w:rsid w:val="00652AFE"/>
    <w:rsid w:val="00652BDE"/>
    <w:rsid w:val="00652C84"/>
    <w:rsid w:val="00652CA1"/>
    <w:rsid w:val="00652D69"/>
    <w:rsid w:val="00652DC7"/>
    <w:rsid w:val="00652F0E"/>
    <w:rsid w:val="00652F8E"/>
    <w:rsid w:val="00653009"/>
    <w:rsid w:val="0065307A"/>
    <w:rsid w:val="0065312F"/>
    <w:rsid w:val="006532D9"/>
    <w:rsid w:val="0065332E"/>
    <w:rsid w:val="00653344"/>
    <w:rsid w:val="006533F8"/>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5F9A"/>
    <w:rsid w:val="0065604F"/>
    <w:rsid w:val="00656093"/>
    <w:rsid w:val="006560E5"/>
    <w:rsid w:val="0065616B"/>
    <w:rsid w:val="00656180"/>
    <w:rsid w:val="00656279"/>
    <w:rsid w:val="00656352"/>
    <w:rsid w:val="00656388"/>
    <w:rsid w:val="00656512"/>
    <w:rsid w:val="006565B1"/>
    <w:rsid w:val="006565C7"/>
    <w:rsid w:val="0065661C"/>
    <w:rsid w:val="006568C7"/>
    <w:rsid w:val="00656917"/>
    <w:rsid w:val="00656A31"/>
    <w:rsid w:val="00656A9E"/>
    <w:rsid w:val="00656AA7"/>
    <w:rsid w:val="00656C50"/>
    <w:rsid w:val="00656CA8"/>
    <w:rsid w:val="00656CCE"/>
    <w:rsid w:val="00656D19"/>
    <w:rsid w:val="00656E5B"/>
    <w:rsid w:val="00656EA0"/>
    <w:rsid w:val="00656F38"/>
    <w:rsid w:val="00656FD5"/>
    <w:rsid w:val="00657064"/>
    <w:rsid w:val="0065715F"/>
    <w:rsid w:val="00657194"/>
    <w:rsid w:val="00657488"/>
    <w:rsid w:val="006576D3"/>
    <w:rsid w:val="00657951"/>
    <w:rsid w:val="00657963"/>
    <w:rsid w:val="0065796E"/>
    <w:rsid w:val="00657A1C"/>
    <w:rsid w:val="00657A4E"/>
    <w:rsid w:val="00657A4F"/>
    <w:rsid w:val="00657BDD"/>
    <w:rsid w:val="00657C88"/>
    <w:rsid w:val="00657D58"/>
    <w:rsid w:val="00657DA8"/>
    <w:rsid w:val="00657DBC"/>
    <w:rsid w:val="00657DCB"/>
    <w:rsid w:val="006600DD"/>
    <w:rsid w:val="006601E9"/>
    <w:rsid w:val="00660245"/>
    <w:rsid w:val="00660265"/>
    <w:rsid w:val="00660422"/>
    <w:rsid w:val="006605EA"/>
    <w:rsid w:val="0066072B"/>
    <w:rsid w:val="00660773"/>
    <w:rsid w:val="006607E4"/>
    <w:rsid w:val="0066081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AA2"/>
    <w:rsid w:val="00662BBC"/>
    <w:rsid w:val="00662C08"/>
    <w:rsid w:val="00662C51"/>
    <w:rsid w:val="00662D6D"/>
    <w:rsid w:val="00662D9C"/>
    <w:rsid w:val="00662E63"/>
    <w:rsid w:val="00662EC3"/>
    <w:rsid w:val="00662F73"/>
    <w:rsid w:val="00663059"/>
    <w:rsid w:val="00663190"/>
    <w:rsid w:val="006631F8"/>
    <w:rsid w:val="00663407"/>
    <w:rsid w:val="00663489"/>
    <w:rsid w:val="00663507"/>
    <w:rsid w:val="00663576"/>
    <w:rsid w:val="006635B0"/>
    <w:rsid w:val="006636D9"/>
    <w:rsid w:val="00663773"/>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06"/>
    <w:rsid w:val="00664953"/>
    <w:rsid w:val="006649BE"/>
    <w:rsid w:val="00664B2D"/>
    <w:rsid w:val="00664B44"/>
    <w:rsid w:val="00664B73"/>
    <w:rsid w:val="00664C28"/>
    <w:rsid w:val="00664C62"/>
    <w:rsid w:val="00664D22"/>
    <w:rsid w:val="00664DA6"/>
    <w:rsid w:val="00664FB1"/>
    <w:rsid w:val="00665012"/>
    <w:rsid w:val="00665085"/>
    <w:rsid w:val="0066524D"/>
    <w:rsid w:val="00665258"/>
    <w:rsid w:val="00665292"/>
    <w:rsid w:val="00665405"/>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495"/>
    <w:rsid w:val="00666582"/>
    <w:rsid w:val="006665DF"/>
    <w:rsid w:val="006666B7"/>
    <w:rsid w:val="0066691A"/>
    <w:rsid w:val="00666954"/>
    <w:rsid w:val="00666995"/>
    <w:rsid w:val="006669CC"/>
    <w:rsid w:val="00666A58"/>
    <w:rsid w:val="00666A7A"/>
    <w:rsid w:val="00666AA6"/>
    <w:rsid w:val="00666AB7"/>
    <w:rsid w:val="00666BAF"/>
    <w:rsid w:val="00666EBF"/>
    <w:rsid w:val="00666FC1"/>
    <w:rsid w:val="0066704E"/>
    <w:rsid w:val="00667095"/>
    <w:rsid w:val="00667119"/>
    <w:rsid w:val="006671C1"/>
    <w:rsid w:val="00667218"/>
    <w:rsid w:val="006672A9"/>
    <w:rsid w:val="00667443"/>
    <w:rsid w:val="00667462"/>
    <w:rsid w:val="00667491"/>
    <w:rsid w:val="0066750F"/>
    <w:rsid w:val="006675D1"/>
    <w:rsid w:val="00667606"/>
    <w:rsid w:val="0066784A"/>
    <w:rsid w:val="00667966"/>
    <w:rsid w:val="00667A1E"/>
    <w:rsid w:val="00667B61"/>
    <w:rsid w:val="00667C3F"/>
    <w:rsid w:val="00667CB7"/>
    <w:rsid w:val="00667CF8"/>
    <w:rsid w:val="00667DEF"/>
    <w:rsid w:val="00667F34"/>
    <w:rsid w:val="0067009A"/>
    <w:rsid w:val="006701DA"/>
    <w:rsid w:val="006703BF"/>
    <w:rsid w:val="00670463"/>
    <w:rsid w:val="006704CD"/>
    <w:rsid w:val="0067053A"/>
    <w:rsid w:val="006705A7"/>
    <w:rsid w:val="006705BF"/>
    <w:rsid w:val="0067062C"/>
    <w:rsid w:val="00670784"/>
    <w:rsid w:val="0067095C"/>
    <w:rsid w:val="006709B7"/>
    <w:rsid w:val="006709C7"/>
    <w:rsid w:val="00670A09"/>
    <w:rsid w:val="00670A1F"/>
    <w:rsid w:val="00670A67"/>
    <w:rsid w:val="00670B60"/>
    <w:rsid w:val="00670C57"/>
    <w:rsid w:val="00670CDE"/>
    <w:rsid w:val="00670D3F"/>
    <w:rsid w:val="00670D72"/>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EDC"/>
    <w:rsid w:val="00672F38"/>
    <w:rsid w:val="0067334C"/>
    <w:rsid w:val="0067339F"/>
    <w:rsid w:val="00673426"/>
    <w:rsid w:val="00673499"/>
    <w:rsid w:val="006736BF"/>
    <w:rsid w:val="0067393C"/>
    <w:rsid w:val="00673B21"/>
    <w:rsid w:val="00673BD5"/>
    <w:rsid w:val="00673CD5"/>
    <w:rsid w:val="00673DFB"/>
    <w:rsid w:val="00673F33"/>
    <w:rsid w:val="00673FD3"/>
    <w:rsid w:val="00674262"/>
    <w:rsid w:val="006742F3"/>
    <w:rsid w:val="006745B9"/>
    <w:rsid w:val="006745F1"/>
    <w:rsid w:val="00674665"/>
    <w:rsid w:val="0067481D"/>
    <w:rsid w:val="006748D7"/>
    <w:rsid w:val="0067492F"/>
    <w:rsid w:val="00674AAA"/>
    <w:rsid w:val="00674C1A"/>
    <w:rsid w:val="00674C42"/>
    <w:rsid w:val="00674C5E"/>
    <w:rsid w:val="00674C96"/>
    <w:rsid w:val="00674CDF"/>
    <w:rsid w:val="00674D94"/>
    <w:rsid w:val="00674DA3"/>
    <w:rsid w:val="00675093"/>
    <w:rsid w:val="0067510A"/>
    <w:rsid w:val="006751C7"/>
    <w:rsid w:val="0067523D"/>
    <w:rsid w:val="00675324"/>
    <w:rsid w:val="00675328"/>
    <w:rsid w:val="006754AD"/>
    <w:rsid w:val="006754D8"/>
    <w:rsid w:val="00675535"/>
    <w:rsid w:val="006756C5"/>
    <w:rsid w:val="006758C6"/>
    <w:rsid w:val="00675A4F"/>
    <w:rsid w:val="00675B8D"/>
    <w:rsid w:val="00675C75"/>
    <w:rsid w:val="00675CA8"/>
    <w:rsid w:val="00675CCF"/>
    <w:rsid w:val="00675D60"/>
    <w:rsid w:val="00675E36"/>
    <w:rsid w:val="00675F96"/>
    <w:rsid w:val="00675FE1"/>
    <w:rsid w:val="00676296"/>
    <w:rsid w:val="006764F8"/>
    <w:rsid w:val="0067684C"/>
    <w:rsid w:val="006768E4"/>
    <w:rsid w:val="00676BB2"/>
    <w:rsid w:val="00676C5E"/>
    <w:rsid w:val="00676C7E"/>
    <w:rsid w:val="00676CCE"/>
    <w:rsid w:val="00676EE8"/>
    <w:rsid w:val="00677351"/>
    <w:rsid w:val="006773DB"/>
    <w:rsid w:val="00677479"/>
    <w:rsid w:val="00677714"/>
    <w:rsid w:val="00677727"/>
    <w:rsid w:val="006779CF"/>
    <w:rsid w:val="00677B1C"/>
    <w:rsid w:val="00677C9B"/>
    <w:rsid w:val="00677D32"/>
    <w:rsid w:val="00677DBA"/>
    <w:rsid w:val="00677DC1"/>
    <w:rsid w:val="00677DED"/>
    <w:rsid w:val="00677E3F"/>
    <w:rsid w:val="00677E70"/>
    <w:rsid w:val="0068021D"/>
    <w:rsid w:val="00680235"/>
    <w:rsid w:val="00680396"/>
    <w:rsid w:val="00680622"/>
    <w:rsid w:val="006806F4"/>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0F66"/>
    <w:rsid w:val="0068106E"/>
    <w:rsid w:val="006810CD"/>
    <w:rsid w:val="00681205"/>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2005"/>
    <w:rsid w:val="00682040"/>
    <w:rsid w:val="00682064"/>
    <w:rsid w:val="006823FE"/>
    <w:rsid w:val="00682432"/>
    <w:rsid w:val="006825E7"/>
    <w:rsid w:val="0068271A"/>
    <w:rsid w:val="00682735"/>
    <w:rsid w:val="0068275C"/>
    <w:rsid w:val="0068277E"/>
    <w:rsid w:val="00682823"/>
    <w:rsid w:val="00682834"/>
    <w:rsid w:val="00682884"/>
    <w:rsid w:val="00682A41"/>
    <w:rsid w:val="00682A66"/>
    <w:rsid w:val="00682B33"/>
    <w:rsid w:val="00682BFF"/>
    <w:rsid w:val="00682C03"/>
    <w:rsid w:val="00682C87"/>
    <w:rsid w:val="00682DF9"/>
    <w:rsid w:val="00682E0E"/>
    <w:rsid w:val="00682E16"/>
    <w:rsid w:val="00682F22"/>
    <w:rsid w:val="00682F9B"/>
    <w:rsid w:val="00683027"/>
    <w:rsid w:val="00683218"/>
    <w:rsid w:val="0068336D"/>
    <w:rsid w:val="0068353B"/>
    <w:rsid w:val="00683572"/>
    <w:rsid w:val="006835E6"/>
    <w:rsid w:val="0068362D"/>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3FFC"/>
    <w:rsid w:val="00684019"/>
    <w:rsid w:val="00684280"/>
    <w:rsid w:val="006842BA"/>
    <w:rsid w:val="0068433C"/>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E0A"/>
    <w:rsid w:val="00684ED6"/>
    <w:rsid w:val="00684EDC"/>
    <w:rsid w:val="00684F0F"/>
    <w:rsid w:val="00685086"/>
    <w:rsid w:val="0068509B"/>
    <w:rsid w:val="00685189"/>
    <w:rsid w:val="0068538F"/>
    <w:rsid w:val="00685464"/>
    <w:rsid w:val="006855C9"/>
    <w:rsid w:val="0068564A"/>
    <w:rsid w:val="006856B0"/>
    <w:rsid w:val="00685788"/>
    <w:rsid w:val="00685858"/>
    <w:rsid w:val="0068592B"/>
    <w:rsid w:val="00685A82"/>
    <w:rsid w:val="00685B55"/>
    <w:rsid w:val="00685C6D"/>
    <w:rsid w:val="00685CC6"/>
    <w:rsid w:val="00685DD1"/>
    <w:rsid w:val="00685E98"/>
    <w:rsid w:val="0068605C"/>
    <w:rsid w:val="006860D4"/>
    <w:rsid w:val="0068630A"/>
    <w:rsid w:val="0068630E"/>
    <w:rsid w:val="0068631D"/>
    <w:rsid w:val="00686551"/>
    <w:rsid w:val="0068656F"/>
    <w:rsid w:val="006865BF"/>
    <w:rsid w:val="006865F7"/>
    <w:rsid w:val="0068660D"/>
    <w:rsid w:val="006867F8"/>
    <w:rsid w:val="00686916"/>
    <w:rsid w:val="0068695B"/>
    <w:rsid w:val="006869B1"/>
    <w:rsid w:val="006869DF"/>
    <w:rsid w:val="006869FB"/>
    <w:rsid w:val="00686C6F"/>
    <w:rsid w:val="00686D5F"/>
    <w:rsid w:val="00686E30"/>
    <w:rsid w:val="006871CC"/>
    <w:rsid w:val="00687202"/>
    <w:rsid w:val="0068729C"/>
    <w:rsid w:val="006872F2"/>
    <w:rsid w:val="00687352"/>
    <w:rsid w:val="0068743C"/>
    <w:rsid w:val="006874DA"/>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45A"/>
    <w:rsid w:val="0069149D"/>
    <w:rsid w:val="00691570"/>
    <w:rsid w:val="00691852"/>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C6"/>
    <w:rsid w:val="006931E9"/>
    <w:rsid w:val="00693348"/>
    <w:rsid w:val="006933A1"/>
    <w:rsid w:val="00693402"/>
    <w:rsid w:val="00693488"/>
    <w:rsid w:val="0069349E"/>
    <w:rsid w:val="006934A9"/>
    <w:rsid w:val="00693554"/>
    <w:rsid w:val="00693570"/>
    <w:rsid w:val="00693630"/>
    <w:rsid w:val="00693697"/>
    <w:rsid w:val="006936C8"/>
    <w:rsid w:val="006937A7"/>
    <w:rsid w:val="00693827"/>
    <w:rsid w:val="00693851"/>
    <w:rsid w:val="006939A1"/>
    <w:rsid w:val="00693A20"/>
    <w:rsid w:val="00693AD9"/>
    <w:rsid w:val="00693AFD"/>
    <w:rsid w:val="00693CD3"/>
    <w:rsid w:val="00693D75"/>
    <w:rsid w:val="00693E3A"/>
    <w:rsid w:val="00693EA0"/>
    <w:rsid w:val="006940AE"/>
    <w:rsid w:val="00694169"/>
    <w:rsid w:val="00694319"/>
    <w:rsid w:val="0069443B"/>
    <w:rsid w:val="0069455E"/>
    <w:rsid w:val="00694597"/>
    <w:rsid w:val="0069467A"/>
    <w:rsid w:val="00694711"/>
    <w:rsid w:val="0069479E"/>
    <w:rsid w:val="0069483D"/>
    <w:rsid w:val="00694AF6"/>
    <w:rsid w:val="00694CF5"/>
    <w:rsid w:val="00694DE1"/>
    <w:rsid w:val="00694DFB"/>
    <w:rsid w:val="00694EC5"/>
    <w:rsid w:val="00694F0A"/>
    <w:rsid w:val="00694FF7"/>
    <w:rsid w:val="006951D7"/>
    <w:rsid w:val="006952BC"/>
    <w:rsid w:val="0069536B"/>
    <w:rsid w:val="006954B1"/>
    <w:rsid w:val="00695506"/>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0E"/>
    <w:rsid w:val="006964EF"/>
    <w:rsid w:val="00696671"/>
    <w:rsid w:val="0069672B"/>
    <w:rsid w:val="006967B2"/>
    <w:rsid w:val="00696879"/>
    <w:rsid w:val="006969AE"/>
    <w:rsid w:val="00696AE2"/>
    <w:rsid w:val="00696BEC"/>
    <w:rsid w:val="00696C8E"/>
    <w:rsid w:val="00696F96"/>
    <w:rsid w:val="00697007"/>
    <w:rsid w:val="00697160"/>
    <w:rsid w:val="00697166"/>
    <w:rsid w:val="006971B8"/>
    <w:rsid w:val="0069721F"/>
    <w:rsid w:val="006972DC"/>
    <w:rsid w:val="00697331"/>
    <w:rsid w:val="00697350"/>
    <w:rsid w:val="00697352"/>
    <w:rsid w:val="006973DF"/>
    <w:rsid w:val="006973E4"/>
    <w:rsid w:val="00697450"/>
    <w:rsid w:val="00697488"/>
    <w:rsid w:val="00697611"/>
    <w:rsid w:val="006976AD"/>
    <w:rsid w:val="006979EB"/>
    <w:rsid w:val="00697AD0"/>
    <w:rsid w:val="00697CF5"/>
    <w:rsid w:val="00697CFF"/>
    <w:rsid w:val="00697D7C"/>
    <w:rsid w:val="00697E75"/>
    <w:rsid w:val="00697EFB"/>
    <w:rsid w:val="006A012B"/>
    <w:rsid w:val="006A02C8"/>
    <w:rsid w:val="006A05C1"/>
    <w:rsid w:val="006A0619"/>
    <w:rsid w:val="006A0663"/>
    <w:rsid w:val="006A0780"/>
    <w:rsid w:val="006A07AA"/>
    <w:rsid w:val="006A080A"/>
    <w:rsid w:val="006A0850"/>
    <w:rsid w:val="006A0A8D"/>
    <w:rsid w:val="006A0B1B"/>
    <w:rsid w:val="006A0CB9"/>
    <w:rsid w:val="006A0DB7"/>
    <w:rsid w:val="006A0E76"/>
    <w:rsid w:val="006A1146"/>
    <w:rsid w:val="006A1167"/>
    <w:rsid w:val="006A11EF"/>
    <w:rsid w:val="006A1231"/>
    <w:rsid w:val="006A12A7"/>
    <w:rsid w:val="006A12C9"/>
    <w:rsid w:val="006A1492"/>
    <w:rsid w:val="006A1543"/>
    <w:rsid w:val="006A1740"/>
    <w:rsid w:val="006A17FE"/>
    <w:rsid w:val="006A1822"/>
    <w:rsid w:val="006A189D"/>
    <w:rsid w:val="006A18CB"/>
    <w:rsid w:val="006A1906"/>
    <w:rsid w:val="006A1A07"/>
    <w:rsid w:val="006A1AE6"/>
    <w:rsid w:val="006A1C24"/>
    <w:rsid w:val="006A1CFE"/>
    <w:rsid w:val="006A1D65"/>
    <w:rsid w:val="006A1F8A"/>
    <w:rsid w:val="006A1FB8"/>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8D0"/>
    <w:rsid w:val="006A3918"/>
    <w:rsid w:val="006A3ABA"/>
    <w:rsid w:val="006A3B29"/>
    <w:rsid w:val="006A3D29"/>
    <w:rsid w:val="006A3D68"/>
    <w:rsid w:val="006A3DBA"/>
    <w:rsid w:val="006A3EB6"/>
    <w:rsid w:val="006A3FBE"/>
    <w:rsid w:val="006A41EE"/>
    <w:rsid w:val="006A41FD"/>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E87"/>
    <w:rsid w:val="006A4F3A"/>
    <w:rsid w:val="006A4F82"/>
    <w:rsid w:val="006A5105"/>
    <w:rsid w:val="006A51D5"/>
    <w:rsid w:val="006A5235"/>
    <w:rsid w:val="006A529C"/>
    <w:rsid w:val="006A52ED"/>
    <w:rsid w:val="006A5320"/>
    <w:rsid w:val="006A5524"/>
    <w:rsid w:val="006A5549"/>
    <w:rsid w:val="006A55B5"/>
    <w:rsid w:val="006A55F2"/>
    <w:rsid w:val="006A5670"/>
    <w:rsid w:val="006A56EB"/>
    <w:rsid w:val="006A5790"/>
    <w:rsid w:val="006A5A7A"/>
    <w:rsid w:val="006A5B76"/>
    <w:rsid w:val="006A5C19"/>
    <w:rsid w:val="006A5C3C"/>
    <w:rsid w:val="006A5C91"/>
    <w:rsid w:val="006A5C97"/>
    <w:rsid w:val="006A5CE4"/>
    <w:rsid w:val="006A5DCD"/>
    <w:rsid w:val="006A5E0E"/>
    <w:rsid w:val="006A5F30"/>
    <w:rsid w:val="006A5FDF"/>
    <w:rsid w:val="006A6025"/>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EA5"/>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2CD"/>
    <w:rsid w:val="006B1329"/>
    <w:rsid w:val="006B143D"/>
    <w:rsid w:val="006B1494"/>
    <w:rsid w:val="006B14CC"/>
    <w:rsid w:val="006B14DF"/>
    <w:rsid w:val="006B1553"/>
    <w:rsid w:val="006B15C1"/>
    <w:rsid w:val="006B16C3"/>
    <w:rsid w:val="006B1755"/>
    <w:rsid w:val="006B1778"/>
    <w:rsid w:val="006B186C"/>
    <w:rsid w:val="006B18BB"/>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03"/>
    <w:rsid w:val="006B435B"/>
    <w:rsid w:val="006B43DF"/>
    <w:rsid w:val="006B472B"/>
    <w:rsid w:val="006B47C6"/>
    <w:rsid w:val="006B49AC"/>
    <w:rsid w:val="006B4A38"/>
    <w:rsid w:val="006B4A3B"/>
    <w:rsid w:val="006B4A87"/>
    <w:rsid w:val="006B4AED"/>
    <w:rsid w:val="006B4B53"/>
    <w:rsid w:val="006B4C4C"/>
    <w:rsid w:val="006B4C5F"/>
    <w:rsid w:val="006B4C8F"/>
    <w:rsid w:val="006B4D24"/>
    <w:rsid w:val="006B4E92"/>
    <w:rsid w:val="006B4EC3"/>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4CF"/>
    <w:rsid w:val="006B65A7"/>
    <w:rsid w:val="006B65E9"/>
    <w:rsid w:val="006B66C6"/>
    <w:rsid w:val="006B66F6"/>
    <w:rsid w:val="006B6716"/>
    <w:rsid w:val="006B6983"/>
    <w:rsid w:val="006B6A09"/>
    <w:rsid w:val="006B6B87"/>
    <w:rsid w:val="006B6CB6"/>
    <w:rsid w:val="006B6D1C"/>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A9"/>
    <w:rsid w:val="006B7B48"/>
    <w:rsid w:val="006B7B55"/>
    <w:rsid w:val="006B7B97"/>
    <w:rsid w:val="006B7BB4"/>
    <w:rsid w:val="006B7BE8"/>
    <w:rsid w:val="006B7C0F"/>
    <w:rsid w:val="006B7C5C"/>
    <w:rsid w:val="006B7D50"/>
    <w:rsid w:val="006B7D63"/>
    <w:rsid w:val="006B7EE4"/>
    <w:rsid w:val="006B7FE0"/>
    <w:rsid w:val="006C00B3"/>
    <w:rsid w:val="006C025E"/>
    <w:rsid w:val="006C030D"/>
    <w:rsid w:val="006C03AB"/>
    <w:rsid w:val="006C03EC"/>
    <w:rsid w:val="006C040B"/>
    <w:rsid w:val="006C04EA"/>
    <w:rsid w:val="006C04F1"/>
    <w:rsid w:val="006C057F"/>
    <w:rsid w:val="006C05F0"/>
    <w:rsid w:val="006C063A"/>
    <w:rsid w:val="006C067F"/>
    <w:rsid w:val="006C0716"/>
    <w:rsid w:val="006C07AB"/>
    <w:rsid w:val="006C0962"/>
    <w:rsid w:val="006C09A7"/>
    <w:rsid w:val="006C09D0"/>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313"/>
    <w:rsid w:val="006C141B"/>
    <w:rsid w:val="006C1735"/>
    <w:rsid w:val="006C1788"/>
    <w:rsid w:val="006C1897"/>
    <w:rsid w:val="006C1AA5"/>
    <w:rsid w:val="006C1C84"/>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968"/>
    <w:rsid w:val="006C2AFA"/>
    <w:rsid w:val="006C2B04"/>
    <w:rsid w:val="006C2B73"/>
    <w:rsid w:val="006C2C3D"/>
    <w:rsid w:val="006C2CBA"/>
    <w:rsid w:val="006C2D2F"/>
    <w:rsid w:val="006C2D3E"/>
    <w:rsid w:val="006C2E16"/>
    <w:rsid w:val="006C2F3A"/>
    <w:rsid w:val="006C2FF2"/>
    <w:rsid w:val="006C32BB"/>
    <w:rsid w:val="006C32E0"/>
    <w:rsid w:val="006C3406"/>
    <w:rsid w:val="006C343B"/>
    <w:rsid w:val="006C34F0"/>
    <w:rsid w:val="006C353A"/>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9"/>
    <w:rsid w:val="006C3D73"/>
    <w:rsid w:val="006C3D91"/>
    <w:rsid w:val="006C3DEC"/>
    <w:rsid w:val="006C3F18"/>
    <w:rsid w:val="006C3FC6"/>
    <w:rsid w:val="006C4007"/>
    <w:rsid w:val="006C4092"/>
    <w:rsid w:val="006C419D"/>
    <w:rsid w:val="006C4452"/>
    <w:rsid w:val="006C46CA"/>
    <w:rsid w:val="006C4828"/>
    <w:rsid w:val="006C485F"/>
    <w:rsid w:val="006C4944"/>
    <w:rsid w:val="006C4980"/>
    <w:rsid w:val="006C4A0B"/>
    <w:rsid w:val="006C4ADB"/>
    <w:rsid w:val="006C4BCA"/>
    <w:rsid w:val="006C4BD2"/>
    <w:rsid w:val="006C4BF0"/>
    <w:rsid w:val="006C4D08"/>
    <w:rsid w:val="006C4D53"/>
    <w:rsid w:val="006C4E86"/>
    <w:rsid w:val="006C50F6"/>
    <w:rsid w:val="006C5146"/>
    <w:rsid w:val="006C536D"/>
    <w:rsid w:val="006C53FB"/>
    <w:rsid w:val="006C5434"/>
    <w:rsid w:val="006C545E"/>
    <w:rsid w:val="006C5484"/>
    <w:rsid w:val="006C554E"/>
    <w:rsid w:val="006C555E"/>
    <w:rsid w:val="006C5767"/>
    <w:rsid w:val="006C5770"/>
    <w:rsid w:val="006C57C5"/>
    <w:rsid w:val="006C57EA"/>
    <w:rsid w:val="006C5A33"/>
    <w:rsid w:val="006C5A42"/>
    <w:rsid w:val="006C5ACB"/>
    <w:rsid w:val="006C5B60"/>
    <w:rsid w:val="006C5BBC"/>
    <w:rsid w:val="006C5C5E"/>
    <w:rsid w:val="006C5C93"/>
    <w:rsid w:val="006C5D85"/>
    <w:rsid w:val="006C5F40"/>
    <w:rsid w:val="006C5F86"/>
    <w:rsid w:val="006C5FA5"/>
    <w:rsid w:val="006C60BE"/>
    <w:rsid w:val="006C6476"/>
    <w:rsid w:val="006C64EF"/>
    <w:rsid w:val="006C6558"/>
    <w:rsid w:val="006C65BA"/>
    <w:rsid w:val="006C664E"/>
    <w:rsid w:val="006C667D"/>
    <w:rsid w:val="006C68DA"/>
    <w:rsid w:val="006C69A3"/>
    <w:rsid w:val="006C6A10"/>
    <w:rsid w:val="006C6ADA"/>
    <w:rsid w:val="006C6AE0"/>
    <w:rsid w:val="006C6C7A"/>
    <w:rsid w:val="006C6E47"/>
    <w:rsid w:val="006C6ED0"/>
    <w:rsid w:val="006C6FA1"/>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DC4"/>
    <w:rsid w:val="006C7F85"/>
    <w:rsid w:val="006D0118"/>
    <w:rsid w:val="006D025A"/>
    <w:rsid w:val="006D033C"/>
    <w:rsid w:val="006D0644"/>
    <w:rsid w:val="006D0726"/>
    <w:rsid w:val="006D07C1"/>
    <w:rsid w:val="006D080F"/>
    <w:rsid w:val="006D09C7"/>
    <w:rsid w:val="006D0B82"/>
    <w:rsid w:val="006D11AF"/>
    <w:rsid w:val="006D1304"/>
    <w:rsid w:val="006D139E"/>
    <w:rsid w:val="006D13AE"/>
    <w:rsid w:val="006D14CD"/>
    <w:rsid w:val="006D1527"/>
    <w:rsid w:val="006D15B4"/>
    <w:rsid w:val="006D15F2"/>
    <w:rsid w:val="006D16A2"/>
    <w:rsid w:val="006D16E8"/>
    <w:rsid w:val="006D1712"/>
    <w:rsid w:val="006D1769"/>
    <w:rsid w:val="006D1818"/>
    <w:rsid w:val="006D1834"/>
    <w:rsid w:val="006D187B"/>
    <w:rsid w:val="006D190E"/>
    <w:rsid w:val="006D1917"/>
    <w:rsid w:val="006D19B1"/>
    <w:rsid w:val="006D1CF9"/>
    <w:rsid w:val="006D1E26"/>
    <w:rsid w:val="006D1EC1"/>
    <w:rsid w:val="006D1EF5"/>
    <w:rsid w:val="006D2067"/>
    <w:rsid w:val="006D20AD"/>
    <w:rsid w:val="006D20C6"/>
    <w:rsid w:val="006D218E"/>
    <w:rsid w:val="006D21BD"/>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B8C"/>
    <w:rsid w:val="006D3C57"/>
    <w:rsid w:val="006D3C84"/>
    <w:rsid w:val="006D3E0B"/>
    <w:rsid w:val="006D40FF"/>
    <w:rsid w:val="006D4290"/>
    <w:rsid w:val="006D45A1"/>
    <w:rsid w:val="006D46D5"/>
    <w:rsid w:val="006D495D"/>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1AC"/>
    <w:rsid w:val="006D72E4"/>
    <w:rsid w:val="006D73E4"/>
    <w:rsid w:val="006D7460"/>
    <w:rsid w:val="006D756F"/>
    <w:rsid w:val="006D76CC"/>
    <w:rsid w:val="006D7727"/>
    <w:rsid w:val="006D77E5"/>
    <w:rsid w:val="006D7864"/>
    <w:rsid w:val="006D7912"/>
    <w:rsid w:val="006D7A34"/>
    <w:rsid w:val="006D7BA2"/>
    <w:rsid w:val="006D7BC6"/>
    <w:rsid w:val="006D7CCC"/>
    <w:rsid w:val="006D7D4E"/>
    <w:rsid w:val="006D7DB3"/>
    <w:rsid w:val="006D7DD9"/>
    <w:rsid w:val="006D7DDF"/>
    <w:rsid w:val="006D7E56"/>
    <w:rsid w:val="006D7E5D"/>
    <w:rsid w:val="006D7FD7"/>
    <w:rsid w:val="006E002D"/>
    <w:rsid w:val="006E00BB"/>
    <w:rsid w:val="006E00D9"/>
    <w:rsid w:val="006E0166"/>
    <w:rsid w:val="006E016B"/>
    <w:rsid w:val="006E050C"/>
    <w:rsid w:val="006E0659"/>
    <w:rsid w:val="006E065A"/>
    <w:rsid w:val="006E065B"/>
    <w:rsid w:val="006E0789"/>
    <w:rsid w:val="006E07FF"/>
    <w:rsid w:val="006E08A7"/>
    <w:rsid w:val="006E0918"/>
    <w:rsid w:val="006E0C7B"/>
    <w:rsid w:val="006E0CFB"/>
    <w:rsid w:val="006E0DA4"/>
    <w:rsid w:val="006E0DBA"/>
    <w:rsid w:val="006E0F29"/>
    <w:rsid w:val="006E104F"/>
    <w:rsid w:val="006E1130"/>
    <w:rsid w:val="006E1147"/>
    <w:rsid w:val="006E120F"/>
    <w:rsid w:val="006E12E2"/>
    <w:rsid w:val="006E12E8"/>
    <w:rsid w:val="006E1314"/>
    <w:rsid w:val="006E132E"/>
    <w:rsid w:val="006E1470"/>
    <w:rsid w:val="006E1525"/>
    <w:rsid w:val="006E1641"/>
    <w:rsid w:val="006E1698"/>
    <w:rsid w:val="006E1786"/>
    <w:rsid w:val="006E183A"/>
    <w:rsid w:val="006E1853"/>
    <w:rsid w:val="006E1877"/>
    <w:rsid w:val="006E1938"/>
    <w:rsid w:val="006E1965"/>
    <w:rsid w:val="006E1B0C"/>
    <w:rsid w:val="006E1E8F"/>
    <w:rsid w:val="006E1EDB"/>
    <w:rsid w:val="006E1F9F"/>
    <w:rsid w:val="006E1FB3"/>
    <w:rsid w:val="006E2015"/>
    <w:rsid w:val="006E203C"/>
    <w:rsid w:val="006E21C0"/>
    <w:rsid w:val="006E21D4"/>
    <w:rsid w:val="006E2206"/>
    <w:rsid w:val="006E2270"/>
    <w:rsid w:val="006E22F1"/>
    <w:rsid w:val="006E23CC"/>
    <w:rsid w:val="006E24DA"/>
    <w:rsid w:val="006E2525"/>
    <w:rsid w:val="006E255E"/>
    <w:rsid w:val="006E25F6"/>
    <w:rsid w:val="006E264D"/>
    <w:rsid w:val="006E26B8"/>
    <w:rsid w:val="006E26CC"/>
    <w:rsid w:val="006E26E5"/>
    <w:rsid w:val="006E298D"/>
    <w:rsid w:val="006E29D4"/>
    <w:rsid w:val="006E2A8B"/>
    <w:rsid w:val="006E2ACA"/>
    <w:rsid w:val="006E2BCF"/>
    <w:rsid w:val="006E2C06"/>
    <w:rsid w:val="006E2DCD"/>
    <w:rsid w:val="006E2E9D"/>
    <w:rsid w:val="006E2EBA"/>
    <w:rsid w:val="006E2EFF"/>
    <w:rsid w:val="006E3052"/>
    <w:rsid w:val="006E336A"/>
    <w:rsid w:val="006E336E"/>
    <w:rsid w:val="006E33DC"/>
    <w:rsid w:val="006E343D"/>
    <w:rsid w:val="006E356D"/>
    <w:rsid w:val="006E35DC"/>
    <w:rsid w:val="006E3609"/>
    <w:rsid w:val="006E3628"/>
    <w:rsid w:val="006E36F3"/>
    <w:rsid w:val="006E3736"/>
    <w:rsid w:val="006E3821"/>
    <w:rsid w:val="006E38D9"/>
    <w:rsid w:val="006E399E"/>
    <w:rsid w:val="006E3BBB"/>
    <w:rsid w:val="006E3C3E"/>
    <w:rsid w:val="006E4116"/>
    <w:rsid w:val="006E41EF"/>
    <w:rsid w:val="006E41FA"/>
    <w:rsid w:val="006E42EC"/>
    <w:rsid w:val="006E43FE"/>
    <w:rsid w:val="006E4439"/>
    <w:rsid w:val="006E4659"/>
    <w:rsid w:val="006E465E"/>
    <w:rsid w:val="006E4691"/>
    <w:rsid w:val="006E4703"/>
    <w:rsid w:val="006E47AD"/>
    <w:rsid w:val="006E47BD"/>
    <w:rsid w:val="006E4825"/>
    <w:rsid w:val="006E4944"/>
    <w:rsid w:val="006E4984"/>
    <w:rsid w:val="006E4B10"/>
    <w:rsid w:val="006E4B34"/>
    <w:rsid w:val="006E4C2A"/>
    <w:rsid w:val="006E4D8E"/>
    <w:rsid w:val="006E4EF3"/>
    <w:rsid w:val="006E4F2C"/>
    <w:rsid w:val="006E51B9"/>
    <w:rsid w:val="006E51FE"/>
    <w:rsid w:val="006E5322"/>
    <w:rsid w:val="006E544F"/>
    <w:rsid w:val="006E5903"/>
    <w:rsid w:val="006E5918"/>
    <w:rsid w:val="006E5955"/>
    <w:rsid w:val="006E5D2F"/>
    <w:rsid w:val="006E5E89"/>
    <w:rsid w:val="006E5ED1"/>
    <w:rsid w:val="006E60BD"/>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745"/>
    <w:rsid w:val="006E695C"/>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5E4"/>
    <w:rsid w:val="006F063A"/>
    <w:rsid w:val="006F068F"/>
    <w:rsid w:val="006F0708"/>
    <w:rsid w:val="006F075E"/>
    <w:rsid w:val="006F0971"/>
    <w:rsid w:val="006F0CB9"/>
    <w:rsid w:val="006F0CE7"/>
    <w:rsid w:val="006F0D81"/>
    <w:rsid w:val="006F0D89"/>
    <w:rsid w:val="006F0DDB"/>
    <w:rsid w:val="006F0E29"/>
    <w:rsid w:val="006F0E50"/>
    <w:rsid w:val="006F0F00"/>
    <w:rsid w:val="006F0F4B"/>
    <w:rsid w:val="006F1062"/>
    <w:rsid w:val="006F11EE"/>
    <w:rsid w:val="006F126D"/>
    <w:rsid w:val="006F14B2"/>
    <w:rsid w:val="006F157A"/>
    <w:rsid w:val="006F15C0"/>
    <w:rsid w:val="006F1607"/>
    <w:rsid w:val="006F1672"/>
    <w:rsid w:val="006F1735"/>
    <w:rsid w:val="006F1748"/>
    <w:rsid w:val="006F1779"/>
    <w:rsid w:val="006F1878"/>
    <w:rsid w:val="006F1936"/>
    <w:rsid w:val="006F1A6E"/>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6CF"/>
    <w:rsid w:val="006F2870"/>
    <w:rsid w:val="006F28A2"/>
    <w:rsid w:val="006F2925"/>
    <w:rsid w:val="006F29AF"/>
    <w:rsid w:val="006F2ABC"/>
    <w:rsid w:val="006F2E5F"/>
    <w:rsid w:val="006F2F80"/>
    <w:rsid w:val="006F2FF8"/>
    <w:rsid w:val="006F30CB"/>
    <w:rsid w:val="006F3274"/>
    <w:rsid w:val="006F365D"/>
    <w:rsid w:val="006F36F8"/>
    <w:rsid w:val="006F3733"/>
    <w:rsid w:val="006F3918"/>
    <w:rsid w:val="006F3953"/>
    <w:rsid w:val="006F3B12"/>
    <w:rsid w:val="006F3BCA"/>
    <w:rsid w:val="006F3DE8"/>
    <w:rsid w:val="006F3E31"/>
    <w:rsid w:val="006F3E87"/>
    <w:rsid w:val="006F3E95"/>
    <w:rsid w:val="006F3EAD"/>
    <w:rsid w:val="006F4009"/>
    <w:rsid w:val="006F4256"/>
    <w:rsid w:val="006F4263"/>
    <w:rsid w:val="006F44DA"/>
    <w:rsid w:val="006F44F3"/>
    <w:rsid w:val="006F4626"/>
    <w:rsid w:val="006F47F9"/>
    <w:rsid w:val="006F4A0C"/>
    <w:rsid w:val="006F4A38"/>
    <w:rsid w:val="006F4AB8"/>
    <w:rsid w:val="006F4BED"/>
    <w:rsid w:val="006F4CDF"/>
    <w:rsid w:val="006F4D1E"/>
    <w:rsid w:val="006F4D8A"/>
    <w:rsid w:val="006F4E49"/>
    <w:rsid w:val="006F50A2"/>
    <w:rsid w:val="006F5186"/>
    <w:rsid w:val="006F544B"/>
    <w:rsid w:val="006F54F8"/>
    <w:rsid w:val="006F554A"/>
    <w:rsid w:val="006F55A9"/>
    <w:rsid w:val="006F55AB"/>
    <w:rsid w:val="006F5700"/>
    <w:rsid w:val="006F583A"/>
    <w:rsid w:val="006F5846"/>
    <w:rsid w:val="006F5864"/>
    <w:rsid w:val="006F5A38"/>
    <w:rsid w:val="006F5A44"/>
    <w:rsid w:val="006F5B15"/>
    <w:rsid w:val="006F5B44"/>
    <w:rsid w:val="006F5BAB"/>
    <w:rsid w:val="006F5C12"/>
    <w:rsid w:val="006F5CEB"/>
    <w:rsid w:val="006F5E1D"/>
    <w:rsid w:val="006F5E1F"/>
    <w:rsid w:val="006F5E7C"/>
    <w:rsid w:val="006F5E91"/>
    <w:rsid w:val="006F5F63"/>
    <w:rsid w:val="006F5FAF"/>
    <w:rsid w:val="006F5FF6"/>
    <w:rsid w:val="006F604A"/>
    <w:rsid w:val="006F6345"/>
    <w:rsid w:val="006F65D0"/>
    <w:rsid w:val="006F675F"/>
    <w:rsid w:val="006F67BD"/>
    <w:rsid w:val="006F67C3"/>
    <w:rsid w:val="006F67CA"/>
    <w:rsid w:val="006F6AAC"/>
    <w:rsid w:val="006F6C6F"/>
    <w:rsid w:val="006F6DA5"/>
    <w:rsid w:val="006F6E1E"/>
    <w:rsid w:val="006F6EF7"/>
    <w:rsid w:val="006F6FCE"/>
    <w:rsid w:val="006F6FD9"/>
    <w:rsid w:val="006F706E"/>
    <w:rsid w:val="006F7340"/>
    <w:rsid w:val="006F73F3"/>
    <w:rsid w:val="006F741C"/>
    <w:rsid w:val="006F7543"/>
    <w:rsid w:val="006F7638"/>
    <w:rsid w:val="006F77C4"/>
    <w:rsid w:val="006F77FF"/>
    <w:rsid w:val="006F7949"/>
    <w:rsid w:val="006F796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38"/>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1FE7"/>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C5"/>
    <w:rsid w:val="007037B3"/>
    <w:rsid w:val="00703890"/>
    <w:rsid w:val="0070390B"/>
    <w:rsid w:val="00703916"/>
    <w:rsid w:val="007039E4"/>
    <w:rsid w:val="007039E5"/>
    <w:rsid w:val="00703A52"/>
    <w:rsid w:val="00703B9A"/>
    <w:rsid w:val="00703C7F"/>
    <w:rsid w:val="00703F48"/>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D6E"/>
    <w:rsid w:val="007050E6"/>
    <w:rsid w:val="007052EA"/>
    <w:rsid w:val="007054E2"/>
    <w:rsid w:val="007054E7"/>
    <w:rsid w:val="00705552"/>
    <w:rsid w:val="007056A5"/>
    <w:rsid w:val="00705775"/>
    <w:rsid w:val="00705807"/>
    <w:rsid w:val="00705888"/>
    <w:rsid w:val="00705954"/>
    <w:rsid w:val="0070599F"/>
    <w:rsid w:val="00705A67"/>
    <w:rsid w:val="00705ABD"/>
    <w:rsid w:val="00705BA9"/>
    <w:rsid w:val="00705BAB"/>
    <w:rsid w:val="00705BB3"/>
    <w:rsid w:val="00705D23"/>
    <w:rsid w:val="00705EDA"/>
    <w:rsid w:val="00705FA4"/>
    <w:rsid w:val="00705FD0"/>
    <w:rsid w:val="0070616F"/>
    <w:rsid w:val="00706189"/>
    <w:rsid w:val="007061BC"/>
    <w:rsid w:val="00706214"/>
    <w:rsid w:val="007062B1"/>
    <w:rsid w:val="007064B7"/>
    <w:rsid w:val="007064D3"/>
    <w:rsid w:val="0070661A"/>
    <w:rsid w:val="0070669B"/>
    <w:rsid w:val="007066FC"/>
    <w:rsid w:val="0070689E"/>
    <w:rsid w:val="007068D7"/>
    <w:rsid w:val="00706A67"/>
    <w:rsid w:val="00706B13"/>
    <w:rsid w:val="00706CE1"/>
    <w:rsid w:val="00706DFE"/>
    <w:rsid w:val="00706E01"/>
    <w:rsid w:val="00706F75"/>
    <w:rsid w:val="00706F95"/>
    <w:rsid w:val="0070705F"/>
    <w:rsid w:val="007070BE"/>
    <w:rsid w:val="007071B8"/>
    <w:rsid w:val="0070725D"/>
    <w:rsid w:val="007075BD"/>
    <w:rsid w:val="007075C6"/>
    <w:rsid w:val="007076AE"/>
    <w:rsid w:val="007077CC"/>
    <w:rsid w:val="007078D5"/>
    <w:rsid w:val="0070791E"/>
    <w:rsid w:val="0070793E"/>
    <w:rsid w:val="00707BD1"/>
    <w:rsid w:val="00707C02"/>
    <w:rsid w:val="00707CBC"/>
    <w:rsid w:val="00707D62"/>
    <w:rsid w:val="00707E49"/>
    <w:rsid w:val="00707E64"/>
    <w:rsid w:val="00707E7C"/>
    <w:rsid w:val="00707EA0"/>
    <w:rsid w:val="00707F40"/>
    <w:rsid w:val="007100F4"/>
    <w:rsid w:val="0071017F"/>
    <w:rsid w:val="007101E6"/>
    <w:rsid w:val="00710375"/>
    <w:rsid w:val="00710ABD"/>
    <w:rsid w:val="00710B3E"/>
    <w:rsid w:val="00710B6B"/>
    <w:rsid w:val="00710BCD"/>
    <w:rsid w:val="00710DC9"/>
    <w:rsid w:val="00710E2B"/>
    <w:rsid w:val="00710F16"/>
    <w:rsid w:val="00710F6C"/>
    <w:rsid w:val="0071100C"/>
    <w:rsid w:val="00711043"/>
    <w:rsid w:val="00711049"/>
    <w:rsid w:val="0071108F"/>
    <w:rsid w:val="00711108"/>
    <w:rsid w:val="0071124E"/>
    <w:rsid w:val="0071125B"/>
    <w:rsid w:val="00711273"/>
    <w:rsid w:val="0071158B"/>
    <w:rsid w:val="00711603"/>
    <w:rsid w:val="0071161A"/>
    <w:rsid w:val="007116BF"/>
    <w:rsid w:val="0071174A"/>
    <w:rsid w:val="00711842"/>
    <w:rsid w:val="00711A41"/>
    <w:rsid w:val="00711AEC"/>
    <w:rsid w:val="00711BF4"/>
    <w:rsid w:val="00711D2F"/>
    <w:rsid w:val="00711D37"/>
    <w:rsid w:val="00711D68"/>
    <w:rsid w:val="00711D88"/>
    <w:rsid w:val="00711DBA"/>
    <w:rsid w:val="00711E27"/>
    <w:rsid w:val="00712055"/>
    <w:rsid w:val="00712074"/>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41"/>
    <w:rsid w:val="00712E8C"/>
    <w:rsid w:val="00712EB1"/>
    <w:rsid w:val="00712EF9"/>
    <w:rsid w:val="00712FE6"/>
    <w:rsid w:val="00713293"/>
    <w:rsid w:val="007132E6"/>
    <w:rsid w:val="00713344"/>
    <w:rsid w:val="00713548"/>
    <w:rsid w:val="0071396B"/>
    <w:rsid w:val="00713986"/>
    <w:rsid w:val="00713CBC"/>
    <w:rsid w:val="00713D84"/>
    <w:rsid w:val="00713DE6"/>
    <w:rsid w:val="00713E96"/>
    <w:rsid w:val="00713EE9"/>
    <w:rsid w:val="00714134"/>
    <w:rsid w:val="0071416F"/>
    <w:rsid w:val="00714185"/>
    <w:rsid w:val="0071430B"/>
    <w:rsid w:val="007143D2"/>
    <w:rsid w:val="007144E4"/>
    <w:rsid w:val="00714680"/>
    <w:rsid w:val="007146AD"/>
    <w:rsid w:val="007148A0"/>
    <w:rsid w:val="007148A9"/>
    <w:rsid w:val="00714D03"/>
    <w:rsid w:val="00714D0F"/>
    <w:rsid w:val="00714FC5"/>
    <w:rsid w:val="00715013"/>
    <w:rsid w:val="00715124"/>
    <w:rsid w:val="0071519D"/>
    <w:rsid w:val="00715225"/>
    <w:rsid w:val="0071537E"/>
    <w:rsid w:val="0071582B"/>
    <w:rsid w:val="007158AE"/>
    <w:rsid w:val="00715949"/>
    <w:rsid w:val="00715A76"/>
    <w:rsid w:val="00715B98"/>
    <w:rsid w:val="00715C2C"/>
    <w:rsid w:val="00715C8F"/>
    <w:rsid w:val="00715D3A"/>
    <w:rsid w:val="00715EDD"/>
    <w:rsid w:val="007160C3"/>
    <w:rsid w:val="007160E4"/>
    <w:rsid w:val="007161F0"/>
    <w:rsid w:val="0071620A"/>
    <w:rsid w:val="0071620E"/>
    <w:rsid w:val="007162A5"/>
    <w:rsid w:val="00716358"/>
    <w:rsid w:val="007163F5"/>
    <w:rsid w:val="00716490"/>
    <w:rsid w:val="00716604"/>
    <w:rsid w:val="00716665"/>
    <w:rsid w:val="007167EA"/>
    <w:rsid w:val="00716879"/>
    <w:rsid w:val="0071696C"/>
    <w:rsid w:val="007169DE"/>
    <w:rsid w:val="00716BE0"/>
    <w:rsid w:val="00716FA3"/>
    <w:rsid w:val="0071720C"/>
    <w:rsid w:val="00717313"/>
    <w:rsid w:val="00717329"/>
    <w:rsid w:val="00717376"/>
    <w:rsid w:val="007173AC"/>
    <w:rsid w:val="007175E7"/>
    <w:rsid w:val="007175ED"/>
    <w:rsid w:val="00717630"/>
    <w:rsid w:val="00717693"/>
    <w:rsid w:val="007177DC"/>
    <w:rsid w:val="00717836"/>
    <w:rsid w:val="0071785D"/>
    <w:rsid w:val="0071787F"/>
    <w:rsid w:val="00717B05"/>
    <w:rsid w:val="00717BA9"/>
    <w:rsid w:val="00717CB6"/>
    <w:rsid w:val="00717D4E"/>
    <w:rsid w:val="00717EC9"/>
    <w:rsid w:val="00717F3B"/>
    <w:rsid w:val="00717F4E"/>
    <w:rsid w:val="007202A5"/>
    <w:rsid w:val="0072039E"/>
    <w:rsid w:val="007203A3"/>
    <w:rsid w:val="00720447"/>
    <w:rsid w:val="00720498"/>
    <w:rsid w:val="00720519"/>
    <w:rsid w:val="0072075E"/>
    <w:rsid w:val="00720AC0"/>
    <w:rsid w:val="00720BDF"/>
    <w:rsid w:val="00720C0E"/>
    <w:rsid w:val="00720C19"/>
    <w:rsid w:val="00720C9E"/>
    <w:rsid w:val="00720E89"/>
    <w:rsid w:val="00720F5A"/>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85"/>
    <w:rsid w:val="00722C62"/>
    <w:rsid w:val="00722DA0"/>
    <w:rsid w:val="00722E1C"/>
    <w:rsid w:val="007230ED"/>
    <w:rsid w:val="00723162"/>
    <w:rsid w:val="00723201"/>
    <w:rsid w:val="0072325C"/>
    <w:rsid w:val="00723282"/>
    <w:rsid w:val="0072333E"/>
    <w:rsid w:val="007233D0"/>
    <w:rsid w:val="0072351D"/>
    <w:rsid w:val="00723630"/>
    <w:rsid w:val="00723751"/>
    <w:rsid w:val="007237C1"/>
    <w:rsid w:val="0072384B"/>
    <w:rsid w:val="007238BD"/>
    <w:rsid w:val="00723A4E"/>
    <w:rsid w:val="00723AEE"/>
    <w:rsid w:val="00723AF7"/>
    <w:rsid w:val="00723C6A"/>
    <w:rsid w:val="00723CC6"/>
    <w:rsid w:val="00723D0B"/>
    <w:rsid w:val="00723D12"/>
    <w:rsid w:val="00723D83"/>
    <w:rsid w:val="00723DA4"/>
    <w:rsid w:val="00724017"/>
    <w:rsid w:val="0072406B"/>
    <w:rsid w:val="00724276"/>
    <w:rsid w:val="00724513"/>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A9A"/>
    <w:rsid w:val="00725A9F"/>
    <w:rsid w:val="00725B15"/>
    <w:rsid w:val="00725B37"/>
    <w:rsid w:val="00725C6F"/>
    <w:rsid w:val="00725EEF"/>
    <w:rsid w:val="00725F23"/>
    <w:rsid w:val="00726035"/>
    <w:rsid w:val="0072605F"/>
    <w:rsid w:val="007260A8"/>
    <w:rsid w:val="00726148"/>
    <w:rsid w:val="0072617C"/>
    <w:rsid w:val="00726204"/>
    <w:rsid w:val="0072626B"/>
    <w:rsid w:val="00726294"/>
    <w:rsid w:val="0072634D"/>
    <w:rsid w:val="00726374"/>
    <w:rsid w:val="00726562"/>
    <w:rsid w:val="00726594"/>
    <w:rsid w:val="007266B2"/>
    <w:rsid w:val="00726810"/>
    <w:rsid w:val="007268B0"/>
    <w:rsid w:val="007269E2"/>
    <w:rsid w:val="00726A61"/>
    <w:rsid w:val="00726A90"/>
    <w:rsid w:val="00726B12"/>
    <w:rsid w:val="00726B14"/>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BCB"/>
    <w:rsid w:val="00727CFD"/>
    <w:rsid w:val="00727D82"/>
    <w:rsid w:val="00727E62"/>
    <w:rsid w:val="00730033"/>
    <w:rsid w:val="00730250"/>
    <w:rsid w:val="0073040E"/>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C83"/>
    <w:rsid w:val="00731D25"/>
    <w:rsid w:val="00731E3E"/>
    <w:rsid w:val="0073209F"/>
    <w:rsid w:val="00732189"/>
    <w:rsid w:val="007324D1"/>
    <w:rsid w:val="0073257A"/>
    <w:rsid w:val="007325A6"/>
    <w:rsid w:val="0073284F"/>
    <w:rsid w:val="00732891"/>
    <w:rsid w:val="00732928"/>
    <w:rsid w:val="007329FB"/>
    <w:rsid w:val="00732A16"/>
    <w:rsid w:val="00732AA2"/>
    <w:rsid w:val="00732B20"/>
    <w:rsid w:val="00732B83"/>
    <w:rsid w:val="00732CC1"/>
    <w:rsid w:val="00732EF9"/>
    <w:rsid w:val="00732F28"/>
    <w:rsid w:val="00733071"/>
    <w:rsid w:val="007330AB"/>
    <w:rsid w:val="0073320B"/>
    <w:rsid w:val="007333BD"/>
    <w:rsid w:val="00733446"/>
    <w:rsid w:val="007334C5"/>
    <w:rsid w:val="00733640"/>
    <w:rsid w:val="00733703"/>
    <w:rsid w:val="00733808"/>
    <w:rsid w:val="0073390A"/>
    <w:rsid w:val="00733A15"/>
    <w:rsid w:val="00733AD4"/>
    <w:rsid w:val="00733B5A"/>
    <w:rsid w:val="00733BDE"/>
    <w:rsid w:val="00733C5A"/>
    <w:rsid w:val="00733CEC"/>
    <w:rsid w:val="00733D35"/>
    <w:rsid w:val="00734005"/>
    <w:rsid w:val="00734058"/>
    <w:rsid w:val="007341A2"/>
    <w:rsid w:val="00734330"/>
    <w:rsid w:val="007343AB"/>
    <w:rsid w:val="007344EB"/>
    <w:rsid w:val="0073450A"/>
    <w:rsid w:val="0073452B"/>
    <w:rsid w:val="00734584"/>
    <w:rsid w:val="00734838"/>
    <w:rsid w:val="007348C1"/>
    <w:rsid w:val="00734924"/>
    <w:rsid w:val="007349AD"/>
    <w:rsid w:val="00734B0F"/>
    <w:rsid w:val="00734C45"/>
    <w:rsid w:val="00734CB3"/>
    <w:rsid w:val="00734D32"/>
    <w:rsid w:val="00734E68"/>
    <w:rsid w:val="00734F8D"/>
    <w:rsid w:val="00734FB0"/>
    <w:rsid w:val="007351BD"/>
    <w:rsid w:val="0073524B"/>
    <w:rsid w:val="0073524E"/>
    <w:rsid w:val="0073524F"/>
    <w:rsid w:val="007352D3"/>
    <w:rsid w:val="0073546F"/>
    <w:rsid w:val="00735642"/>
    <w:rsid w:val="007356CB"/>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32D"/>
    <w:rsid w:val="0073743E"/>
    <w:rsid w:val="00737848"/>
    <w:rsid w:val="0073786A"/>
    <w:rsid w:val="00737932"/>
    <w:rsid w:val="00737CA6"/>
    <w:rsid w:val="00737CEB"/>
    <w:rsid w:val="00737D1B"/>
    <w:rsid w:val="00737E5F"/>
    <w:rsid w:val="00737EE3"/>
    <w:rsid w:val="00737FEB"/>
    <w:rsid w:val="00740009"/>
    <w:rsid w:val="00740251"/>
    <w:rsid w:val="007402AA"/>
    <w:rsid w:val="00740460"/>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DDA"/>
    <w:rsid w:val="00740EDD"/>
    <w:rsid w:val="00740F12"/>
    <w:rsid w:val="007410A3"/>
    <w:rsid w:val="0074110D"/>
    <w:rsid w:val="00741112"/>
    <w:rsid w:val="007411C9"/>
    <w:rsid w:val="007411E7"/>
    <w:rsid w:val="0074126B"/>
    <w:rsid w:val="00741677"/>
    <w:rsid w:val="007416CE"/>
    <w:rsid w:val="00741868"/>
    <w:rsid w:val="00741949"/>
    <w:rsid w:val="007419E9"/>
    <w:rsid w:val="00741A5B"/>
    <w:rsid w:val="00741BF9"/>
    <w:rsid w:val="00741D03"/>
    <w:rsid w:val="00741DC6"/>
    <w:rsid w:val="0074201A"/>
    <w:rsid w:val="0074216E"/>
    <w:rsid w:val="0074217E"/>
    <w:rsid w:val="007423CD"/>
    <w:rsid w:val="0074246B"/>
    <w:rsid w:val="00742584"/>
    <w:rsid w:val="007425E9"/>
    <w:rsid w:val="00742659"/>
    <w:rsid w:val="00742687"/>
    <w:rsid w:val="007427A8"/>
    <w:rsid w:val="007427B8"/>
    <w:rsid w:val="007427E0"/>
    <w:rsid w:val="007427E9"/>
    <w:rsid w:val="007427FF"/>
    <w:rsid w:val="00742A2D"/>
    <w:rsid w:val="00742AE5"/>
    <w:rsid w:val="00742BB7"/>
    <w:rsid w:val="00742C0A"/>
    <w:rsid w:val="00742CDC"/>
    <w:rsid w:val="00742E32"/>
    <w:rsid w:val="00742E3F"/>
    <w:rsid w:val="00742E56"/>
    <w:rsid w:val="00742F52"/>
    <w:rsid w:val="00742F9E"/>
    <w:rsid w:val="00743085"/>
    <w:rsid w:val="00743196"/>
    <w:rsid w:val="007431D0"/>
    <w:rsid w:val="0074323D"/>
    <w:rsid w:val="007432C7"/>
    <w:rsid w:val="00743340"/>
    <w:rsid w:val="0074335B"/>
    <w:rsid w:val="007434BA"/>
    <w:rsid w:val="007434F8"/>
    <w:rsid w:val="0074361B"/>
    <w:rsid w:val="00743635"/>
    <w:rsid w:val="00743644"/>
    <w:rsid w:val="00743665"/>
    <w:rsid w:val="00743763"/>
    <w:rsid w:val="0074378A"/>
    <w:rsid w:val="007438F2"/>
    <w:rsid w:val="00743B74"/>
    <w:rsid w:val="00743BBE"/>
    <w:rsid w:val="00743C51"/>
    <w:rsid w:val="00743D08"/>
    <w:rsid w:val="00743D79"/>
    <w:rsid w:val="00743E21"/>
    <w:rsid w:val="00743EA8"/>
    <w:rsid w:val="00743EB4"/>
    <w:rsid w:val="00743EB8"/>
    <w:rsid w:val="00743EEB"/>
    <w:rsid w:val="00743F31"/>
    <w:rsid w:val="00744095"/>
    <w:rsid w:val="007440BB"/>
    <w:rsid w:val="007441C9"/>
    <w:rsid w:val="00744309"/>
    <w:rsid w:val="0074435F"/>
    <w:rsid w:val="00744426"/>
    <w:rsid w:val="007449FC"/>
    <w:rsid w:val="00744B23"/>
    <w:rsid w:val="00744B50"/>
    <w:rsid w:val="00744BBF"/>
    <w:rsid w:val="00744C6E"/>
    <w:rsid w:val="00744D0E"/>
    <w:rsid w:val="00744D52"/>
    <w:rsid w:val="00744D60"/>
    <w:rsid w:val="00744DA5"/>
    <w:rsid w:val="0074509B"/>
    <w:rsid w:val="007453FC"/>
    <w:rsid w:val="00745417"/>
    <w:rsid w:val="0074545D"/>
    <w:rsid w:val="007455B0"/>
    <w:rsid w:val="007455D9"/>
    <w:rsid w:val="007456A1"/>
    <w:rsid w:val="00745747"/>
    <w:rsid w:val="0074592C"/>
    <w:rsid w:val="00745A0B"/>
    <w:rsid w:val="00745A63"/>
    <w:rsid w:val="00745A83"/>
    <w:rsid w:val="00745CC0"/>
    <w:rsid w:val="00745CE8"/>
    <w:rsid w:val="00745D1A"/>
    <w:rsid w:val="00745D6B"/>
    <w:rsid w:val="00745D9F"/>
    <w:rsid w:val="00745EA0"/>
    <w:rsid w:val="00745F5C"/>
    <w:rsid w:val="00746006"/>
    <w:rsid w:val="0074606D"/>
    <w:rsid w:val="0074607A"/>
    <w:rsid w:val="007462C5"/>
    <w:rsid w:val="007462C8"/>
    <w:rsid w:val="007462D8"/>
    <w:rsid w:val="007463CF"/>
    <w:rsid w:val="0074645A"/>
    <w:rsid w:val="0074645E"/>
    <w:rsid w:val="007464D4"/>
    <w:rsid w:val="00746625"/>
    <w:rsid w:val="00746739"/>
    <w:rsid w:val="00746741"/>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877"/>
    <w:rsid w:val="0074795B"/>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6C0"/>
    <w:rsid w:val="007508E2"/>
    <w:rsid w:val="007509CF"/>
    <w:rsid w:val="00750B13"/>
    <w:rsid w:val="00750C52"/>
    <w:rsid w:val="00750CEC"/>
    <w:rsid w:val="00750F3F"/>
    <w:rsid w:val="00750F9B"/>
    <w:rsid w:val="0075101D"/>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3D1"/>
    <w:rsid w:val="00752461"/>
    <w:rsid w:val="00752477"/>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2FEF"/>
    <w:rsid w:val="0075318B"/>
    <w:rsid w:val="00753309"/>
    <w:rsid w:val="00753314"/>
    <w:rsid w:val="00753319"/>
    <w:rsid w:val="00753411"/>
    <w:rsid w:val="0075346F"/>
    <w:rsid w:val="00753494"/>
    <w:rsid w:val="00753660"/>
    <w:rsid w:val="00753696"/>
    <w:rsid w:val="00753717"/>
    <w:rsid w:val="00753841"/>
    <w:rsid w:val="00753894"/>
    <w:rsid w:val="007538BD"/>
    <w:rsid w:val="00753958"/>
    <w:rsid w:val="0075395A"/>
    <w:rsid w:val="007539E6"/>
    <w:rsid w:val="007539F0"/>
    <w:rsid w:val="00753AF3"/>
    <w:rsid w:val="00753B5D"/>
    <w:rsid w:val="00753B71"/>
    <w:rsid w:val="00753BCA"/>
    <w:rsid w:val="00753BE3"/>
    <w:rsid w:val="00753D69"/>
    <w:rsid w:val="00753DFA"/>
    <w:rsid w:val="00753F2E"/>
    <w:rsid w:val="00754088"/>
    <w:rsid w:val="007540CF"/>
    <w:rsid w:val="00754176"/>
    <w:rsid w:val="007542D1"/>
    <w:rsid w:val="0075439A"/>
    <w:rsid w:val="007543BF"/>
    <w:rsid w:val="007547A9"/>
    <w:rsid w:val="0075487E"/>
    <w:rsid w:val="007548E3"/>
    <w:rsid w:val="007548F8"/>
    <w:rsid w:val="00754971"/>
    <w:rsid w:val="00754A52"/>
    <w:rsid w:val="00754C08"/>
    <w:rsid w:val="00754CEF"/>
    <w:rsid w:val="00754D01"/>
    <w:rsid w:val="00754DFB"/>
    <w:rsid w:val="00754E57"/>
    <w:rsid w:val="00754E73"/>
    <w:rsid w:val="00754EF0"/>
    <w:rsid w:val="0075528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138"/>
    <w:rsid w:val="007561F0"/>
    <w:rsid w:val="007563DA"/>
    <w:rsid w:val="00756441"/>
    <w:rsid w:val="007564F1"/>
    <w:rsid w:val="00756660"/>
    <w:rsid w:val="007567F6"/>
    <w:rsid w:val="00756886"/>
    <w:rsid w:val="00756891"/>
    <w:rsid w:val="007568A4"/>
    <w:rsid w:val="00756DB1"/>
    <w:rsid w:val="00756F66"/>
    <w:rsid w:val="00757060"/>
    <w:rsid w:val="00757258"/>
    <w:rsid w:val="00757335"/>
    <w:rsid w:val="007573EF"/>
    <w:rsid w:val="00757433"/>
    <w:rsid w:val="00757446"/>
    <w:rsid w:val="007574B1"/>
    <w:rsid w:val="007574DF"/>
    <w:rsid w:val="0075754F"/>
    <w:rsid w:val="007575F6"/>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84"/>
    <w:rsid w:val="007607E8"/>
    <w:rsid w:val="007607FE"/>
    <w:rsid w:val="007608C9"/>
    <w:rsid w:val="00760900"/>
    <w:rsid w:val="00760A86"/>
    <w:rsid w:val="00760C78"/>
    <w:rsid w:val="00760CF9"/>
    <w:rsid w:val="00760D5D"/>
    <w:rsid w:val="00760DA5"/>
    <w:rsid w:val="00760E7C"/>
    <w:rsid w:val="00760EC4"/>
    <w:rsid w:val="00760FAA"/>
    <w:rsid w:val="00760FDD"/>
    <w:rsid w:val="0076103B"/>
    <w:rsid w:val="0076110E"/>
    <w:rsid w:val="00761136"/>
    <w:rsid w:val="00761243"/>
    <w:rsid w:val="007612BC"/>
    <w:rsid w:val="007612CA"/>
    <w:rsid w:val="00761411"/>
    <w:rsid w:val="007615B0"/>
    <w:rsid w:val="0076162A"/>
    <w:rsid w:val="0076192D"/>
    <w:rsid w:val="0076193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07A"/>
    <w:rsid w:val="007621AB"/>
    <w:rsid w:val="0076220A"/>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2FDD"/>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07F"/>
    <w:rsid w:val="007651CA"/>
    <w:rsid w:val="00765211"/>
    <w:rsid w:val="00765339"/>
    <w:rsid w:val="00765443"/>
    <w:rsid w:val="0076555F"/>
    <w:rsid w:val="0076585F"/>
    <w:rsid w:val="00765875"/>
    <w:rsid w:val="0076588B"/>
    <w:rsid w:val="0076588F"/>
    <w:rsid w:val="00765899"/>
    <w:rsid w:val="007658EE"/>
    <w:rsid w:val="00765971"/>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01"/>
    <w:rsid w:val="00767B88"/>
    <w:rsid w:val="00767C38"/>
    <w:rsid w:val="00767C4E"/>
    <w:rsid w:val="00767D9C"/>
    <w:rsid w:val="0077004C"/>
    <w:rsid w:val="007700D1"/>
    <w:rsid w:val="0077012D"/>
    <w:rsid w:val="0077026C"/>
    <w:rsid w:val="00770276"/>
    <w:rsid w:val="007702CE"/>
    <w:rsid w:val="007702DC"/>
    <w:rsid w:val="0077031D"/>
    <w:rsid w:val="00770386"/>
    <w:rsid w:val="007704CF"/>
    <w:rsid w:val="007704E3"/>
    <w:rsid w:val="00770624"/>
    <w:rsid w:val="0077062C"/>
    <w:rsid w:val="00770633"/>
    <w:rsid w:val="0077078D"/>
    <w:rsid w:val="007708C0"/>
    <w:rsid w:val="007708E1"/>
    <w:rsid w:val="0077097F"/>
    <w:rsid w:val="00770A60"/>
    <w:rsid w:val="00770A9A"/>
    <w:rsid w:val="00770AAB"/>
    <w:rsid w:val="00770ACF"/>
    <w:rsid w:val="00770ADE"/>
    <w:rsid w:val="00770C26"/>
    <w:rsid w:val="00770CA3"/>
    <w:rsid w:val="00770CF6"/>
    <w:rsid w:val="00770D08"/>
    <w:rsid w:val="00770DEF"/>
    <w:rsid w:val="00770F5F"/>
    <w:rsid w:val="00770F68"/>
    <w:rsid w:val="0077100A"/>
    <w:rsid w:val="0077103C"/>
    <w:rsid w:val="00771133"/>
    <w:rsid w:val="007711FA"/>
    <w:rsid w:val="007713CE"/>
    <w:rsid w:val="0077143C"/>
    <w:rsid w:val="007715AC"/>
    <w:rsid w:val="00771851"/>
    <w:rsid w:val="00771933"/>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8D2"/>
    <w:rsid w:val="007729AA"/>
    <w:rsid w:val="00772AB4"/>
    <w:rsid w:val="00772B6E"/>
    <w:rsid w:val="00772C2B"/>
    <w:rsid w:val="00772C48"/>
    <w:rsid w:val="00772CD7"/>
    <w:rsid w:val="00772ED2"/>
    <w:rsid w:val="00772FE4"/>
    <w:rsid w:val="0077306B"/>
    <w:rsid w:val="0077308E"/>
    <w:rsid w:val="00773297"/>
    <w:rsid w:val="007733A1"/>
    <w:rsid w:val="0077349A"/>
    <w:rsid w:val="007734BF"/>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54"/>
    <w:rsid w:val="007741CD"/>
    <w:rsid w:val="0077428B"/>
    <w:rsid w:val="007743AC"/>
    <w:rsid w:val="007743E3"/>
    <w:rsid w:val="00774405"/>
    <w:rsid w:val="007744AE"/>
    <w:rsid w:val="00774521"/>
    <w:rsid w:val="00774610"/>
    <w:rsid w:val="0077464F"/>
    <w:rsid w:val="0077468B"/>
    <w:rsid w:val="007746EF"/>
    <w:rsid w:val="00774933"/>
    <w:rsid w:val="00774934"/>
    <w:rsid w:val="00774A97"/>
    <w:rsid w:val="00774D06"/>
    <w:rsid w:val="00774E2F"/>
    <w:rsid w:val="00774E8B"/>
    <w:rsid w:val="00774FA2"/>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CE"/>
    <w:rsid w:val="007760E7"/>
    <w:rsid w:val="007761B5"/>
    <w:rsid w:val="00776233"/>
    <w:rsid w:val="00776348"/>
    <w:rsid w:val="0077647D"/>
    <w:rsid w:val="0077654B"/>
    <w:rsid w:val="007766CA"/>
    <w:rsid w:val="0077673B"/>
    <w:rsid w:val="007767B6"/>
    <w:rsid w:val="007768F9"/>
    <w:rsid w:val="00776943"/>
    <w:rsid w:val="00776947"/>
    <w:rsid w:val="00776BC8"/>
    <w:rsid w:val="00776C7F"/>
    <w:rsid w:val="00776E98"/>
    <w:rsid w:val="00776ECA"/>
    <w:rsid w:val="00776F4A"/>
    <w:rsid w:val="0077723E"/>
    <w:rsid w:val="007772CB"/>
    <w:rsid w:val="007774BF"/>
    <w:rsid w:val="007774C7"/>
    <w:rsid w:val="00777515"/>
    <w:rsid w:val="007775F4"/>
    <w:rsid w:val="00777938"/>
    <w:rsid w:val="00777999"/>
    <w:rsid w:val="007779CB"/>
    <w:rsid w:val="00777A91"/>
    <w:rsid w:val="00777E9A"/>
    <w:rsid w:val="00777F94"/>
    <w:rsid w:val="00777FE3"/>
    <w:rsid w:val="007800A1"/>
    <w:rsid w:val="00780458"/>
    <w:rsid w:val="00780493"/>
    <w:rsid w:val="007804E6"/>
    <w:rsid w:val="007806D3"/>
    <w:rsid w:val="007809F2"/>
    <w:rsid w:val="00780A61"/>
    <w:rsid w:val="00780A8A"/>
    <w:rsid w:val="00780AE6"/>
    <w:rsid w:val="00780B0A"/>
    <w:rsid w:val="00780BF1"/>
    <w:rsid w:val="00780C61"/>
    <w:rsid w:val="00780D17"/>
    <w:rsid w:val="00780E99"/>
    <w:rsid w:val="00781038"/>
    <w:rsid w:val="0078108A"/>
    <w:rsid w:val="00781345"/>
    <w:rsid w:val="007814EB"/>
    <w:rsid w:val="007814EE"/>
    <w:rsid w:val="00781586"/>
    <w:rsid w:val="007817CB"/>
    <w:rsid w:val="00781955"/>
    <w:rsid w:val="00781B4D"/>
    <w:rsid w:val="00781B73"/>
    <w:rsid w:val="00781BA2"/>
    <w:rsid w:val="00781C44"/>
    <w:rsid w:val="00781D24"/>
    <w:rsid w:val="00781DDA"/>
    <w:rsid w:val="00781ECC"/>
    <w:rsid w:val="00781F57"/>
    <w:rsid w:val="00781F86"/>
    <w:rsid w:val="0078202C"/>
    <w:rsid w:val="00782114"/>
    <w:rsid w:val="0078236C"/>
    <w:rsid w:val="0078247B"/>
    <w:rsid w:val="00782606"/>
    <w:rsid w:val="007826ED"/>
    <w:rsid w:val="007829D5"/>
    <w:rsid w:val="00782B7F"/>
    <w:rsid w:val="00782BB3"/>
    <w:rsid w:val="00782BF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9FC"/>
    <w:rsid w:val="00783A32"/>
    <w:rsid w:val="00783DA5"/>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4F13"/>
    <w:rsid w:val="00784FBF"/>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DF5"/>
    <w:rsid w:val="00785E1B"/>
    <w:rsid w:val="00785EF7"/>
    <w:rsid w:val="00785FDD"/>
    <w:rsid w:val="00786330"/>
    <w:rsid w:val="00786360"/>
    <w:rsid w:val="0078646C"/>
    <w:rsid w:val="0078647C"/>
    <w:rsid w:val="007864F9"/>
    <w:rsid w:val="00786586"/>
    <w:rsid w:val="007866BA"/>
    <w:rsid w:val="007868AD"/>
    <w:rsid w:val="00786AC5"/>
    <w:rsid w:val="00786B01"/>
    <w:rsid w:val="00786D27"/>
    <w:rsid w:val="00786D6F"/>
    <w:rsid w:val="00786D94"/>
    <w:rsid w:val="00787132"/>
    <w:rsid w:val="0078735E"/>
    <w:rsid w:val="007873DA"/>
    <w:rsid w:val="00787410"/>
    <w:rsid w:val="00787453"/>
    <w:rsid w:val="00787462"/>
    <w:rsid w:val="00787483"/>
    <w:rsid w:val="007874B7"/>
    <w:rsid w:val="0078750F"/>
    <w:rsid w:val="007877BF"/>
    <w:rsid w:val="0078788E"/>
    <w:rsid w:val="007878A4"/>
    <w:rsid w:val="00787971"/>
    <w:rsid w:val="007879D7"/>
    <w:rsid w:val="00787B9B"/>
    <w:rsid w:val="00787B9C"/>
    <w:rsid w:val="00787CB1"/>
    <w:rsid w:val="00787E77"/>
    <w:rsid w:val="00787FE2"/>
    <w:rsid w:val="00790098"/>
    <w:rsid w:val="0079024A"/>
    <w:rsid w:val="0079038D"/>
    <w:rsid w:val="00790660"/>
    <w:rsid w:val="007906C9"/>
    <w:rsid w:val="007906CF"/>
    <w:rsid w:val="00790930"/>
    <w:rsid w:val="007909C0"/>
    <w:rsid w:val="00790A01"/>
    <w:rsid w:val="00790B29"/>
    <w:rsid w:val="00790CB5"/>
    <w:rsid w:val="00791014"/>
    <w:rsid w:val="007910E7"/>
    <w:rsid w:val="00791119"/>
    <w:rsid w:val="0079114F"/>
    <w:rsid w:val="007912C2"/>
    <w:rsid w:val="00791363"/>
    <w:rsid w:val="00791432"/>
    <w:rsid w:val="007914BD"/>
    <w:rsid w:val="00791565"/>
    <w:rsid w:val="00791707"/>
    <w:rsid w:val="0079182A"/>
    <w:rsid w:val="00791A01"/>
    <w:rsid w:val="00791A54"/>
    <w:rsid w:val="00791A9C"/>
    <w:rsid w:val="00791ADF"/>
    <w:rsid w:val="00791BFC"/>
    <w:rsid w:val="00791C23"/>
    <w:rsid w:val="00791CA7"/>
    <w:rsid w:val="00791D11"/>
    <w:rsid w:val="00791EA1"/>
    <w:rsid w:val="00791FEE"/>
    <w:rsid w:val="0079202C"/>
    <w:rsid w:val="00792091"/>
    <w:rsid w:val="007920AF"/>
    <w:rsid w:val="00792156"/>
    <w:rsid w:val="00792289"/>
    <w:rsid w:val="00792355"/>
    <w:rsid w:val="0079235D"/>
    <w:rsid w:val="00792416"/>
    <w:rsid w:val="0079241F"/>
    <w:rsid w:val="0079243D"/>
    <w:rsid w:val="007924B3"/>
    <w:rsid w:val="007924CF"/>
    <w:rsid w:val="007924EA"/>
    <w:rsid w:val="00792516"/>
    <w:rsid w:val="00792543"/>
    <w:rsid w:val="007927B9"/>
    <w:rsid w:val="007928B5"/>
    <w:rsid w:val="00792966"/>
    <w:rsid w:val="007929A9"/>
    <w:rsid w:val="00792A37"/>
    <w:rsid w:val="00792AE3"/>
    <w:rsid w:val="00792B19"/>
    <w:rsid w:val="00792B5B"/>
    <w:rsid w:val="00792C03"/>
    <w:rsid w:val="00792C07"/>
    <w:rsid w:val="00792CA4"/>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23F"/>
    <w:rsid w:val="007943FF"/>
    <w:rsid w:val="00794464"/>
    <w:rsid w:val="0079448E"/>
    <w:rsid w:val="007944D2"/>
    <w:rsid w:val="0079455E"/>
    <w:rsid w:val="0079486B"/>
    <w:rsid w:val="00794884"/>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2D2"/>
    <w:rsid w:val="007962FD"/>
    <w:rsid w:val="0079630A"/>
    <w:rsid w:val="007965AB"/>
    <w:rsid w:val="00796600"/>
    <w:rsid w:val="007966C8"/>
    <w:rsid w:val="00796838"/>
    <w:rsid w:val="0079691F"/>
    <w:rsid w:val="0079693A"/>
    <w:rsid w:val="00796990"/>
    <w:rsid w:val="00796C12"/>
    <w:rsid w:val="00796C86"/>
    <w:rsid w:val="00796CC5"/>
    <w:rsid w:val="00796E58"/>
    <w:rsid w:val="00796EA4"/>
    <w:rsid w:val="00796FC5"/>
    <w:rsid w:val="00796FC8"/>
    <w:rsid w:val="007972DD"/>
    <w:rsid w:val="007973C4"/>
    <w:rsid w:val="00797410"/>
    <w:rsid w:val="007974CE"/>
    <w:rsid w:val="00797654"/>
    <w:rsid w:val="007977E7"/>
    <w:rsid w:val="007978B9"/>
    <w:rsid w:val="007978F6"/>
    <w:rsid w:val="00797A42"/>
    <w:rsid w:val="00797A89"/>
    <w:rsid w:val="00797A8E"/>
    <w:rsid w:val="00797B08"/>
    <w:rsid w:val="00797C28"/>
    <w:rsid w:val="00797C7C"/>
    <w:rsid w:val="00797D18"/>
    <w:rsid w:val="00797D51"/>
    <w:rsid w:val="00797DF7"/>
    <w:rsid w:val="00797E60"/>
    <w:rsid w:val="00797EC8"/>
    <w:rsid w:val="007A009A"/>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C66"/>
    <w:rsid w:val="007A0D12"/>
    <w:rsid w:val="007A0E72"/>
    <w:rsid w:val="007A131B"/>
    <w:rsid w:val="007A14DF"/>
    <w:rsid w:val="007A1681"/>
    <w:rsid w:val="007A16A4"/>
    <w:rsid w:val="007A18DC"/>
    <w:rsid w:val="007A18FE"/>
    <w:rsid w:val="007A19CC"/>
    <w:rsid w:val="007A1A30"/>
    <w:rsid w:val="007A1A75"/>
    <w:rsid w:val="007A1ADB"/>
    <w:rsid w:val="007A1C37"/>
    <w:rsid w:val="007A1CA4"/>
    <w:rsid w:val="007A1DE9"/>
    <w:rsid w:val="007A1FCC"/>
    <w:rsid w:val="007A1FE8"/>
    <w:rsid w:val="007A208F"/>
    <w:rsid w:val="007A20C6"/>
    <w:rsid w:val="007A22B9"/>
    <w:rsid w:val="007A2387"/>
    <w:rsid w:val="007A2480"/>
    <w:rsid w:val="007A25BA"/>
    <w:rsid w:val="007A26A0"/>
    <w:rsid w:val="007A26A5"/>
    <w:rsid w:val="007A271C"/>
    <w:rsid w:val="007A27AD"/>
    <w:rsid w:val="007A27FF"/>
    <w:rsid w:val="007A281E"/>
    <w:rsid w:val="007A2AB1"/>
    <w:rsid w:val="007A2AEF"/>
    <w:rsid w:val="007A2B30"/>
    <w:rsid w:val="007A2BEA"/>
    <w:rsid w:val="007A2C00"/>
    <w:rsid w:val="007A2CD3"/>
    <w:rsid w:val="007A2CDF"/>
    <w:rsid w:val="007A2D2F"/>
    <w:rsid w:val="007A2E70"/>
    <w:rsid w:val="007A2E9C"/>
    <w:rsid w:val="007A2F67"/>
    <w:rsid w:val="007A30A9"/>
    <w:rsid w:val="007A3109"/>
    <w:rsid w:val="007A3183"/>
    <w:rsid w:val="007A31EB"/>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25D"/>
    <w:rsid w:val="007A4410"/>
    <w:rsid w:val="007A455A"/>
    <w:rsid w:val="007A4576"/>
    <w:rsid w:val="007A47EC"/>
    <w:rsid w:val="007A48AD"/>
    <w:rsid w:val="007A48FD"/>
    <w:rsid w:val="007A4977"/>
    <w:rsid w:val="007A4B7A"/>
    <w:rsid w:val="007A4BBD"/>
    <w:rsid w:val="007A4C13"/>
    <w:rsid w:val="007A4CFB"/>
    <w:rsid w:val="007A4D0E"/>
    <w:rsid w:val="007A4ECE"/>
    <w:rsid w:val="007A501C"/>
    <w:rsid w:val="007A5025"/>
    <w:rsid w:val="007A50FB"/>
    <w:rsid w:val="007A515E"/>
    <w:rsid w:val="007A52D1"/>
    <w:rsid w:val="007A538A"/>
    <w:rsid w:val="007A5395"/>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A6D"/>
    <w:rsid w:val="007A6B9F"/>
    <w:rsid w:val="007A6C33"/>
    <w:rsid w:val="007A6C81"/>
    <w:rsid w:val="007A6D65"/>
    <w:rsid w:val="007A6D9D"/>
    <w:rsid w:val="007A6E0C"/>
    <w:rsid w:val="007A6E8A"/>
    <w:rsid w:val="007A6EE6"/>
    <w:rsid w:val="007A7026"/>
    <w:rsid w:val="007A7120"/>
    <w:rsid w:val="007A71FB"/>
    <w:rsid w:val="007A7430"/>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82"/>
    <w:rsid w:val="007B0BB2"/>
    <w:rsid w:val="007B0BEF"/>
    <w:rsid w:val="007B0D7C"/>
    <w:rsid w:val="007B0F37"/>
    <w:rsid w:val="007B108D"/>
    <w:rsid w:val="007B1128"/>
    <w:rsid w:val="007B11A8"/>
    <w:rsid w:val="007B1237"/>
    <w:rsid w:val="007B1240"/>
    <w:rsid w:val="007B1537"/>
    <w:rsid w:val="007B1577"/>
    <w:rsid w:val="007B1681"/>
    <w:rsid w:val="007B186E"/>
    <w:rsid w:val="007B1887"/>
    <w:rsid w:val="007B18A3"/>
    <w:rsid w:val="007B1923"/>
    <w:rsid w:val="007B19E8"/>
    <w:rsid w:val="007B1A58"/>
    <w:rsid w:val="007B1B0A"/>
    <w:rsid w:val="007B1E07"/>
    <w:rsid w:val="007B1E87"/>
    <w:rsid w:val="007B1F8F"/>
    <w:rsid w:val="007B2123"/>
    <w:rsid w:val="007B2139"/>
    <w:rsid w:val="007B2164"/>
    <w:rsid w:val="007B220B"/>
    <w:rsid w:val="007B22D7"/>
    <w:rsid w:val="007B238D"/>
    <w:rsid w:val="007B247D"/>
    <w:rsid w:val="007B24B4"/>
    <w:rsid w:val="007B2518"/>
    <w:rsid w:val="007B2625"/>
    <w:rsid w:val="007B26CD"/>
    <w:rsid w:val="007B2792"/>
    <w:rsid w:val="007B2843"/>
    <w:rsid w:val="007B28F2"/>
    <w:rsid w:val="007B2B73"/>
    <w:rsid w:val="007B2C13"/>
    <w:rsid w:val="007B2CB8"/>
    <w:rsid w:val="007B2CC2"/>
    <w:rsid w:val="007B2D11"/>
    <w:rsid w:val="007B2D35"/>
    <w:rsid w:val="007B2E5F"/>
    <w:rsid w:val="007B2EB4"/>
    <w:rsid w:val="007B30A6"/>
    <w:rsid w:val="007B323A"/>
    <w:rsid w:val="007B3270"/>
    <w:rsid w:val="007B32BF"/>
    <w:rsid w:val="007B3495"/>
    <w:rsid w:val="007B3496"/>
    <w:rsid w:val="007B349E"/>
    <w:rsid w:val="007B35F7"/>
    <w:rsid w:val="007B36F2"/>
    <w:rsid w:val="007B381D"/>
    <w:rsid w:val="007B39C0"/>
    <w:rsid w:val="007B3A5C"/>
    <w:rsid w:val="007B3B4F"/>
    <w:rsid w:val="007B3BF0"/>
    <w:rsid w:val="007B3BF5"/>
    <w:rsid w:val="007B3C53"/>
    <w:rsid w:val="007B3CB5"/>
    <w:rsid w:val="007B3D0F"/>
    <w:rsid w:val="007B3EA0"/>
    <w:rsid w:val="007B3F70"/>
    <w:rsid w:val="007B412A"/>
    <w:rsid w:val="007B41AD"/>
    <w:rsid w:val="007B422A"/>
    <w:rsid w:val="007B422F"/>
    <w:rsid w:val="007B42C4"/>
    <w:rsid w:val="007B4403"/>
    <w:rsid w:val="007B4496"/>
    <w:rsid w:val="007B44F2"/>
    <w:rsid w:val="007B44FC"/>
    <w:rsid w:val="007B452F"/>
    <w:rsid w:val="007B4803"/>
    <w:rsid w:val="007B48B1"/>
    <w:rsid w:val="007B4985"/>
    <w:rsid w:val="007B49F7"/>
    <w:rsid w:val="007B4A10"/>
    <w:rsid w:val="007B4ABE"/>
    <w:rsid w:val="007B4C3C"/>
    <w:rsid w:val="007B4C98"/>
    <w:rsid w:val="007B4D1C"/>
    <w:rsid w:val="007B4DC0"/>
    <w:rsid w:val="007B4F17"/>
    <w:rsid w:val="007B539D"/>
    <w:rsid w:val="007B5488"/>
    <w:rsid w:val="007B54B3"/>
    <w:rsid w:val="007B5504"/>
    <w:rsid w:val="007B55FF"/>
    <w:rsid w:val="007B5653"/>
    <w:rsid w:val="007B5698"/>
    <w:rsid w:val="007B572F"/>
    <w:rsid w:val="007B583A"/>
    <w:rsid w:val="007B5CD5"/>
    <w:rsid w:val="007B5E38"/>
    <w:rsid w:val="007B5F28"/>
    <w:rsid w:val="007B5FAB"/>
    <w:rsid w:val="007B5FDF"/>
    <w:rsid w:val="007B61F7"/>
    <w:rsid w:val="007B652A"/>
    <w:rsid w:val="007B6722"/>
    <w:rsid w:val="007B67C7"/>
    <w:rsid w:val="007B67E8"/>
    <w:rsid w:val="007B68AC"/>
    <w:rsid w:val="007B6B89"/>
    <w:rsid w:val="007B6C30"/>
    <w:rsid w:val="007B6E73"/>
    <w:rsid w:val="007B6FB8"/>
    <w:rsid w:val="007B6FC4"/>
    <w:rsid w:val="007B709C"/>
    <w:rsid w:val="007B737C"/>
    <w:rsid w:val="007B76E6"/>
    <w:rsid w:val="007B76F5"/>
    <w:rsid w:val="007B781A"/>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CD4"/>
    <w:rsid w:val="007C0D1E"/>
    <w:rsid w:val="007C0D90"/>
    <w:rsid w:val="007C0D94"/>
    <w:rsid w:val="007C0E78"/>
    <w:rsid w:val="007C1031"/>
    <w:rsid w:val="007C1042"/>
    <w:rsid w:val="007C1178"/>
    <w:rsid w:val="007C128E"/>
    <w:rsid w:val="007C13A2"/>
    <w:rsid w:val="007C1427"/>
    <w:rsid w:val="007C14C1"/>
    <w:rsid w:val="007C15DB"/>
    <w:rsid w:val="007C1844"/>
    <w:rsid w:val="007C186B"/>
    <w:rsid w:val="007C18C8"/>
    <w:rsid w:val="007C19A0"/>
    <w:rsid w:val="007C1A03"/>
    <w:rsid w:val="007C1AD3"/>
    <w:rsid w:val="007C1C7D"/>
    <w:rsid w:val="007C1D20"/>
    <w:rsid w:val="007C1D6B"/>
    <w:rsid w:val="007C1D71"/>
    <w:rsid w:val="007C1DA8"/>
    <w:rsid w:val="007C1EB2"/>
    <w:rsid w:val="007C20E3"/>
    <w:rsid w:val="007C22C3"/>
    <w:rsid w:val="007C234F"/>
    <w:rsid w:val="007C2475"/>
    <w:rsid w:val="007C2887"/>
    <w:rsid w:val="007C28FD"/>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0E"/>
    <w:rsid w:val="007C3A44"/>
    <w:rsid w:val="007C3B1D"/>
    <w:rsid w:val="007C3B5E"/>
    <w:rsid w:val="007C3B60"/>
    <w:rsid w:val="007C3C3C"/>
    <w:rsid w:val="007C3D5B"/>
    <w:rsid w:val="007C3E4A"/>
    <w:rsid w:val="007C4209"/>
    <w:rsid w:val="007C436D"/>
    <w:rsid w:val="007C446F"/>
    <w:rsid w:val="007C455E"/>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A5"/>
    <w:rsid w:val="007C5F17"/>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06"/>
    <w:rsid w:val="007C6C59"/>
    <w:rsid w:val="007C6D7F"/>
    <w:rsid w:val="007C6E11"/>
    <w:rsid w:val="007C6E32"/>
    <w:rsid w:val="007C6E38"/>
    <w:rsid w:val="007C6E66"/>
    <w:rsid w:val="007C6F31"/>
    <w:rsid w:val="007C6FBA"/>
    <w:rsid w:val="007C7029"/>
    <w:rsid w:val="007C768B"/>
    <w:rsid w:val="007C775E"/>
    <w:rsid w:val="007C7785"/>
    <w:rsid w:val="007C7792"/>
    <w:rsid w:val="007C782B"/>
    <w:rsid w:val="007C7878"/>
    <w:rsid w:val="007C797C"/>
    <w:rsid w:val="007C7AC0"/>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C2E"/>
    <w:rsid w:val="007D0C3F"/>
    <w:rsid w:val="007D0D00"/>
    <w:rsid w:val="007D0E11"/>
    <w:rsid w:val="007D0E88"/>
    <w:rsid w:val="007D10D1"/>
    <w:rsid w:val="007D12BA"/>
    <w:rsid w:val="007D1543"/>
    <w:rsid w:val="007D15C4"/>
    <w:rsid w:val="007D187E"/>
    <w:rsid w:val="007D19C4"/>
    <w:rsid w:val="007D19DD"/>
    <w:rsid w:val="007D19EF"/>
    <w:rsid w:val="007D1A54"/>
    <w:rsid w:val="007D1A6A"/>
    <w:rsid w:val="007D1A99"/>
    <w:rsid w:val="007D1B35"/>
    <w:rsid w:val="007D1C4F"/>
    <w:rsid w:val="007D1CB4"/>
    <w:rsid w:val="007D1D58"/>
    <w:rsid w:val="007D1D6E"/>
    <w:rsid w:val="007D1DF1"/>
    <w:rsid w:val="007D1E1A"/>
    <w:rsid w:val="007D1F38"/>
    <w:rsid w:val="007D1F57"/>
    <w:rsid w:val="007D1F5C"/>
    <w:rsid w:val="007D1F9C"/>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90C"/>
    <w:rsid w:val="007D2920"/>
    <w:rsid w:val="007D298E"/>
    <w:rsid w:val="007D2AF8"/>
    <w:rsid w:val="007D2C94"/>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3FA3"/>
    <w:rsid w:val="007D40A7"/>
    <w:rsid w:val="007D425B"/>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49C"/>
    <w:rsid w:val="007D56B4"/>
    <w:rsid w:val="007D5830"/>
    <w:rsid w:val="007D597A"/>
    <w:rsid w:val="007D5AD7"/>
    <w:rsid w:val="007D5C2A"/>
    <w:rsid w:val="007D5D81"/>
    <w:rsid w:val="007D5E07"/>
    <w:rsid w:val="007D60D3"/>
    <w:rsid w:val="007D6114"/>
    <w:rsid w:val="007D6155"/>
    <w:rsid w:val="007D634C"/>
    <w:rsid w:val="007D6572"/>
    <w:rsid w:val="007D69F0"/>
    <w:rsid w:val="007D69F7"/>
    <w:rsid w:val="007D6AA0"/>
    <w:rsid w:val="007D6AF0"/>
    <w:rsid w:val="007D6B60"/>
    <w:rsid w:val="007D6C12"/>
    <w:rsid w:val="007D6CFA"/>
    <w:rsid w:val="007D6D35"/>
    <w:rsid w:val="007D6DD3"/>
    <w:rsid w:val="007D6E32"/>
    <w:rsid w:val="007D6E50"/>
    <w:rsid w:val="007D71B1"/>
    <w:rsid w:val="007D73F2"/>
    <w:rsid w:val="007D7460"/>
    <w:rsid w:val="007D75FB"/>
    <w:rsid w:val="007D7734"/>
    <w:rsid w:val="007D77CA"/>
    <w:rsid w:val="007D78E1"/>
    <w:rsid w:val="007D7907"/>
    <w:rsid w:val="007D7976"/>
    <w:rsid w:val="007D7A1B"/>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CA"/>
    <w:rsid w:val="007E0166"/>
    <w:rsid w:val="007E0324"/>
    <w:rsid w:val="007E03C4"/>
    <w:rsid w:val="007E0565"/>
    <w:rsid w:val="007E071A"/>
    <w:rsid w:val="007E0760"/>
    <w:rsid w:val="007E0771"/>
    <w:rsid w:val="007E0789"/>
    <w:rsid w:val="007E079E"/>
    <w:rsid w:val="007E07F6"/>
    <w:rsid w:val="007E08D8"/>
    <w:rsid w:val="007E0909"/>
    <w:rsid w:val="007E0988"/>
    <w:rsid w:val="007E09B9"/>
    <w:rsid w:val="007E09F6"/>
    <w:rsid w:val="007E0A13"/>
    <w:rsid w:val="007E0A1A"/>
    <w:rsid w:val="007E0A7D"/>
    <w:rsid w:val="007E0B97"/>
    <w:rsid w:val="007E0D60"/>
    <w:rsid w:val="007E0D9D"/>
    <w:rsid w:val="007E0E09"/>
    <w:rsid w:val="007E0EF8"/>
    <w:rsid w:val="007E1063"/>
    <w:rsid w:val="007E1092"/>
    <w:rsid w:val="007E10D9"/>
    <w:rsid w:val="007E1136"/>
    <w:rsid w:val="007E117F"/>
    <w:rsid w:val="007E11B5"/>
    <w:rsid w:val="007E11E1"/>
    <w:rsid w:val="007E125C"/>
    <w:rsid w:val="007E140A"/>
    <w:rsid w:val="007E1538"/>
    <w:rsid w:val="007E1619"/>
    <w:rsid w:val="007E16BB"/>
    <w:rsid w:val="007E1742"/>
    <w:rsid w:val="007E1787"/>
    <w:rsid w:val="007E17D6"/>
    <w:rsid w:val="007E188D"/>
    <w:rsid w:val="007E1CDE"/>
    <w:rsid w:val="007E1D1E"/>
    <w:rsid w:val="007E1DCA"/>
    <w:rsid w:val="007E1E91"/>
    <w:rsid w:val="007E1EA1"/>
    <w:rsid w:val="007E1EBB"/>
    <w:rsid w:val="007E1F1A"/>
    <w:rsid w:val="007E1F20"/>
    <w:rsid w:val="007E1F3F"/>
    <w:rsid w:val="007E1FAF"/>
    <w:rsid w:val="007E20EF"/>
    <w:rsid w:val="007E216D"/>
    <w:rsid w:val="007E218A"/>
    <w:rsid w:val="007E22E3"/>
    <w:rsid w:val="007E2302"/>
    <w:rsid w:val="007E2461"/>
    <w:rsid w:val="007E26E4"/>
    <w:rsid w:val="007E2700"/>
    <w:rsid w:val="007E27FC"/>
    <w:rsid w:val="007E28AB"/>
    <w:rsid w:val="007E28E2"/>
    <w:rsid w:val="007E2B2D"/>
    <w:rsid w:val="007E2BB1"/>
    <w:rsid w:val="007E2C8A"/>
    <w:rsid w:val="007E2CA1"/>
    <w:rsid w:val="007E2CB4"/>
    <w:rsid w:val="007E2F0B"/>
    <w:rsid w:val="007E30D0"/>
    <w:rsid w:val="007E31F3"/>
    <w:rsid w:val="007E3250"/>
    <w:rsid w:val="007E328D"/>
    <w:rsid w:val="007E3346"/>
    <w:rsid w:val="007E3829"/>
    <w:rsid w:val="007E3847"/>
    <w:rsid w:val="007E388B"/>
    <w:rsid w:val="007E3A01"/>
    <w:rsid w:val="007E3A9B"/>
    <w:rsid w:val="007E3B3B"/>
    <w:rsid w:val="007E3C7B"/>
    <w:rsid w:val="007E3C7F"/>
    <w:rsid w:val="007E3ED7"/>
    <w:rsid w:val="007E3F6D"/>
    <w:rsid w:val="007E3FBD"/>
    <w:rsid w:val="007E43CC"/>
    <w:rsid w:val="007E4426"/>
    <w:rsid w:val="007E456B"/>
    <w:rsid w:val="007E484C"/>
    <w:rsid w:val="007E48A5"/>
    <w:rsid w:val="007E4916"/>
    <w:rsid w:val="007E49F4"/>
    <w:rsid w:val="007E4C1B"/>
    <w:rsid w:val="007E4D32"/>
    <w:rsid w:val="007E4D9B"/>
    <w:rsid w:val="007E4EF7"/>
    <w:rsid w:val="007E520C"/>
    <w:rsid w:val="007E5211"/>
    <w:rsid w:val="007E52BD"/>
    <w:rsid w:val="007E536F"/>
    <w:rsid w:val="007E5409"/>
    <w:rsid w:val="007E5454"/>
    <w:rsid w:val="007E54C9"/>
    <w:rsid w:val="007E575D"/>
    <w:rsid w:val="007E5798"/>
    <w:rsid w:val="007E58D7"/>
    <w:rsid w:val="007E5A2B"/>
    <w:rsid w:val="007E5A51"/>
    <w:rsid w:val="007E5AAB"/>
    <w:rsid w:val="007E5AEB"/>
    <w:rsid w:val="007E5BCC"/>
    <w:rsid w:val="007E5C0C"/>
    <w:rsid w:val="007E5DB2"/>
    <w:rsid w:val="007E5E63"/>
    <w:rsid w:val="007E5E6C"/>
    <w:rsid w:val="007E6007"/>
    <w:rsid w:val="007E600B"/>
    <w:rsid w:val="007E6101"/>
    <w:rsid w:val="007E618A"/>
    <w:rsid w:val="007E6315"/>
    <w:rsid w:val="007E633B"/>
    <w:rsid w:val="007E6462"/>
    <w:rsid w:val="007E6515"/>
    <w:rsid w:val="007E65D0"/>
    <w:rsid w:val="007E671F"/>
    <w:rsid w:val="007E67C5"/>
    <w:rsid w:val="007E67D7"/>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7B5"/>
    <w:rsid w:val="007E7853"/>
    <w:rsid w:val="007E7969"/>
    <w:rsid w:val="007E7BFA"/>
    <w:rsid w:val="007E7E11"/>
    <w:rsid w:val="007E7E53"/>
    <w:rsid w:val="007E7E63"/>
    <w:rsid w:val="007F003E"/>
    <w:rsid w:val="007F00FD"/>
    <w:rsid w:val="007F0135"/>
    <w:rsid w:val="007F0230"/>
    <w:rsid w:val="007F029D"/>
    <w:rsid w:val="007F0495"/>
    <w:rsid w:val="007F04A2"/>
    <w:rsid w:val="007F050D"/>
    <w:rsid w:val="007F067C"/>
    <w:rsid w:val="007F087F"/>
    <w:rsid w:val="007F0A18"/>
    <w:rsid w:val="007F0AFC"/>
    <w:rsid w:val="007F0BED"/>
    <w:rsid w:val="007F0C1F"/>
    <w:rsid w:val="007F0CA0"/>
    <w:rsid w:val="007F0D25"/>
    <w:rsid w:val="007F0D2D"/>
    <w:rsid w:val="007F0D5C"/>
    <w:rsid w:val="007F0FB0"/>
    <w:rsid w:val="007F1034"/>
    <w:rsid w:val="007F1083"/>
    <w:rsid w:val="007F12EA"/>
    <w:rsid w:val="007F1375"/>
    <w:rsid w:val="007F138F"/>
    <w:rsid w:val="007F1589"/>
    <w:rsid w:val="007F15D4"/>
    <w:rsid w:val="007F173E"/>
    <w:rsid w:val="007F1746"/>
    <w:rsid w:val="007F1776"/>
    <w:rsid w:val="007F1788"/>
    <w:rsid w:val="007F1971"/>
    <w:rsid w:val="007F19F6"/>
    <w:rsid w:val="007F19FF"/>
    <w:rsid w:val="007F1A27"/>
    <w:rsid w:val="007F1ABA"/>
    <w:rsid w:val="007F1B3C"/>
    <w:rsid w:val="007F1B40"/>
    <w:rsid w:val="007F1BD1"/>
    <w:rsid w:val="007F1C77"/>
    <w:rsid w:val="007F1CEB"/>
    <w:rsid w:val="007F1D04"/>
    <w:rsid w:val="007F1D06"/>
    <w:rsid w:val="007F1F78"/>
    <w:rsid w:val="007F2193"/>
    <w:rsid w:val="007F21C1"/>
    <w:rsid w:val="007F22A8"/>
    <w:rsid w:val="007F2301"/>
    <w:rsid w:val="007F234F"/>
    <w:rsid w:val="007F2526"/>
    <w:rsid w:val="007F25FE"/>
    <w:rsid w:val="007F267F"/>
    <w:rsid w:val="007F2684"/>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5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327"/>
    <w:rsid w:val="007F545B"/>
    <w:rsid w:val="007F546B"/>
    <w:rsid w:val="007F5590"/>
    <w:rsid w:val="007F56A5"/>
    <w:rsid w:val="007F586F"/>
    <w:rsid w:val="007F58E6"/>
    <w:rsid w:val="007F5BB5"/>
    <w:rsid w:val="007F5CF4"/>
    <w:rsid w:val="007F5D6B"/>
    <w:rsid w:val="007F6051"/>
    <w:rsid w:val="007F60CB"/>
    <w:rsid w:val="007F642F"/>
    <w:rsid w:val="007F658F"/>
    <w:rsid w:val="007F6736"/>
    <w:rsid w:val="007F675D"/>
    <w:rsid w:val="007F685C"/>
    <w:rsid w:val="007F689C"/>
    <w:rsid w:val="007F6B84"/>
    <w:rsid w:val="007F6CC2"/>
    <w:rsid w:val="007F6D6E"/>
    <w:rsid w:val="007F6D88"/>
    <w:rsid w:val="007F6E30"/>
    <w:rsid w:val="007F6E61"/>
    <w:rsid w:val="007F6E8F"/>
    <w:rsid w:val="007F6FC2"/>
    <w:rsid w:val="007F7100"/>
    <w:rsid w:val="007F71DC"/>
    <w:rsid w:val="007F73B4"/>
    <w:rsid w:val="007F73D5"/>
    <w:rsid w:val="007F74AF"/>
    <w:rsid w:val="007F74D0"/>
    <w:rsid w:val="007F7504"/>
    <w:rsid w:val="007F7514"/>
    <w:rsid w:val="007F7680"/>
    <w:rsid w:val="007F7719"/>
    <w:rsid w:val="007F775A"/>
    <w:rsid w:val="007F78B2"/>
    <w:rsid w:val="007F78FE"/>
    <w:rsid w:val="007F7BC7"/>
    <w:rsid w:val="007F7DCC"/>
    <w:rsid w:val="007F7E9B"/>
    <w:rsid w:val="007F7F23"/>
    <w:rsid w:val="007F7F32"/>
    <w:rsid w:val="007F7FEE"/>
    <w:rsid w:val="0080006F"/>
    <w:rsid w:val="00800078"/>
    <w:rsid w:val="00800187"/>
    <w:rsid w:val="0080018C"/>
    <w:rsid w:val="00800195"/>
    <w:rsid w:val="0080019C"/>
    <w:rsid w:val="008002CD"/>
    <w:rsid w:val="0080030F"/>
    <w:rsid w:val="00800497"/>
    <w:rsid w:val="0080064C"/>
    <w:rsid w:val="00800854"/>
    <w:rsid w:val="0080099F"/>
    <w:rsid w:val="008009BD"/>
    <w:rsid w:val="00800B2C"/>
    <w:rsid w:val="00800B76"/>
    <w:rsid w:val="00800B8C"/>
    <w:rsid w:val="00800C6E"/>
    <w:rsid w:val="00800F09"/>
    <w:rsid w:val="00800F21"/>
    <w:rsid w:val="00800F74"/>
    <w:rsid w:val="00800FC4"/>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2DF"/>
    <w:rsid w:val="00804391"/>
    <w:rsid w:val="008046A5"/>
    <w:rsid w:val="008046B6"/>
    <w:rsid w:val="0080470D"/>
    <w:rsid w:val="00804740"/>
    <w:rsid w:val="00804748"/>
    <w:rsid w:val="008047B6"/>
    <w:rsid w:val="008047E5"/>
    <w:rsid w:val="0080481A"/>
    <w:rsid w:val="0080488F"/>
    <w:rsid w:val="0080490A"/>
    <w:rsid w:val="00804926"/>
    <w:rsid w:val="00804A92"/>
    <w:rsid w:val="00804C31"/>
    <w:rsid w:val="00804D1F"/>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A38"/>
    <w:rsid w:val="00805AA8"/>
    <w:rsid w:val="00805B8E"/>
    <w:rsid w:val="00805C18"/>
    <w:rsid w:val="00805C85"/>
    <w:rsid w:val="00805DF2"/>
    <w:rsid w:val="00805EB4"/>
    <w:rsid w:val="00805EC9"/>
    <w:rsid w:val="00805EFC"/>
    <w:rsid w:val="00806139"/>
    <w:rsid w:val="00806147"/>
    <w:rsid w:val="0080616E"/>
    <w:rsid w:val="008061CE"/>
    <w:rsid w:val="008061F3"/>
    <w:rsid w:val="00806270"/>
    <w:rsid w:val="00806312"/>
    <w:rsid w:val="0080635E"/>
    <w:rsid w:val="0080649F"/>
    <w:rsid w:val="0080671A"/>
    <w:rsid w:val="00806869"/>
    <w:rsid w:val="00806871"/>
    <w:rsid w:val="00806960"/>
    <w:rsid w:val="00806A33"/>
    <w:rsid w:val="00806A59"/>
    <w:rsid w:val="00806C98"/>
    <w:rsid w:val="00806CB9"/>
    <w:rsid w:val="00806DAC"/>
    <w:rsid w:val="00806F9E"/>
    <w:rsid w:val="00807020"/>
    <w:rsid w:val="00807098"/>
    <w:rsid w:val="0080712B"/>
    <w:rsid w:val="008072AB"/>
    <w:rsid w:val="008073EE"/>
    <w:rsid w:val="00807627"/>
    <w:rsid w:val="00807637"/>
    <w:rsid w:val="0080772E"/>
    <w:rsid w:val="008077A5"/>
    <w:rsid w:val="008078B4"/>
    <w:rsid w:val="008078DC"/>
    <w:rsid w:val="008078E7"/>
    <w:rsid w:val="008079B7"/>
    <w:rsid w:val="00807A1C"/>
    <w:rsid w:val="00807ADD"/>
    <w:rsid w:val="00807B89"/>
    <w:rsid w:val="00807C6C"/>
    <w:rsid w:val="00807D39"/>
    <w:rsid w:val="00807E01"/>
    <w:rsid w:val="00807EAB"/>
    <w:rsid w:val="00807F0B"/>
    <w:rsid w:val="008102B7"/>
    <w:rsid w:val="00810309"/>
    <w:rsid w:val="008104C9"/>
    <w:rsid w:val="008104D6"/>
    <w:rsid w:val="008104DE"/>
    <w:rsid w:val="00810533"/>
    <w:rsid w:val="008106BC"/>
    <w:rsid w:val="00810774"/>
    <w:rsid w:val="00810780"/>
    <w:rsid w:val="00810964"/>
    <w:rsid w:val="008109B5"/>
    <w:rsid w:val="008109E7"/>
    <w:rsid w:val="00810A68"/>
    <w:rsid w:val="00810AD6"/>
    <w:rsid w:val="00810B9F"/>
    <w:rsid w:val="00810C37"/>
    <w:rsid w:val="00810D3D"/>
    <w:rsid w:val="00810E45"/>
    <w:rsid w:val="00810F55"/>
    <w:rsid w:val="00810FE6"/>
    <w:rsid w:val="00810FE9"/>
    <w:rsid w:val="0081106C"/>
    <w:rsid w:val="008112DD"/>
    <w:rsid w:val="00811325"/>
    <w:rsid w:val="00811438"/>
    <w:rsid w:val="0081149A"/>
    <w:rsid w:val="008114C2"/>
    <w:rsid w:val="0081150E"/>
    <w:rsid w:val="008117DB"/>
    <w:rsid w:val="008117F8"/>
    <w:rsid w:val="008118F9"/>
    <w:rsid w:val="00811B30"/>
    <w:rsid w:val="00811B4E"/>
    <w:rsid w:val="00811B9D"/>
    <w:rsid w:val="00811D29"/>
    <w:rsid w:val="00811E4A"/>
    <w:rsid w:val="00811E6A"/>
    <w:rsid w:val="00811EB0"/>
    <w:rsid w:val="00811F53"/>
    <w:rsid w:val="00811F77"/>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980"/>
    <w:rsid w:val="008129A7"/>
    <w:rsid w:val="00812ACC"/>
    <w:rsid w:val="00812AEA"/>
    <w:rsid w:val="00812C83"/>
    <w:rsid w:val="00812E1F"/>
    <w:rsid w:val="00812E8D"/>
    <w:rsid w:val="00812F16"/>
    <w:rsid w:val="008130AD"/>
    <w:rsid w:val="008133C4"/>
    <w:rsid w:val="00813437"/>
    <w:rsid w:val="00813499"/>
    <w:rsid w:val="00813616"/>
    <w:rsid w:val="008137F2"/>
    <w:rsid w:val="008137FF"/>
    <w:rsid w:val="008139B9"/>
    <w:rsid w:val="00813A0B"/>
    <w:rsid w:val="00813BF2"/>
    <w:rsid w:val="00813CB9"/>
    <w:rsid w:val="00813DD0"/>
    <w:rsid w:val="00813ED0"/>
    <w:rsid w:val="00814194"/>
    <w:rsid w:val="0081419D"/>
    <w:rsid w:val="008142F2"/>
    <w:rsid w:val="00814421"/>
    <w:rsid w:val="0081467E"/>
    <w:rsid w:val="00814A0E"/>
    <w:rsid w:val="00814B1D"/>
    <w:rsid w:val="00814D27"/>
    <w:rsid w:val="00814E5D"/>
    <w:rsid w:val="00814EE5"/>
    <w:rsid w:val="00814F2A"/>
    <w:rsid w:val="00814F8D"/>
    <w:rsid w:val="00814FC9"/>
    <w:rsid w:val="00814FD2"/>
    <w:rsid w:val="00814FDB"/>
    <w:rsid w:val="00815025"/>
    <w:rsid w:val="008150D9"/>
    <w:rsid w:val="00815172"/>
    <w:rsid w:val="008151D4"/>
    <w:rsid w:val="00815208"/>
    <w:rsid w:val="00815230"/>
    <w:rsid w:val="00815255"/>
    <w:rsid w:val="00815268"/>
    <w:rsid w:val="00815278"/>
    <w:rsid w:val="008152B8"/>
    <w:rsid w:val="00815357"/>
    <w:rsid w:val="00815397"/>
    <w:rsid w:val="00815428"/>
    <w:rsid w:val="00815430"/>
    <w:rsid w:val="008154B3"/>
    <w:rsid w:val="0081552B"/>
    <w:rsid w:val="00815549"/>
    <w:rsid w:val="00815571"/>
    <w:rsid w:val="008155AB"/>
    <w:rsid w:val="0081569B"/>
    <w:rsid w:val="00815702"/>
    <w:rsid w:val="0081578B"/>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B9B"/>
    <w:rsid w:val="00816BA6"/>
    <w:rsid w:val="00816C76"/>
    <w:rsid w:val="00816C89"/>
    <w:rsid w:val="00816CC0"/>
    <w:rsid w:val="00816F85"/>
    <w:rsid w:val="00816F8A"/>
    <w:rsid w:val="008170FC"/>
    <w:rsid w:val="00817109"/>
    <w:rsid w:val="00817339"/>
    <w:rsid w:val="008173A2"/>
    <w:rsid w:val="008173D4"/>
    <w:rsid w:val="00817460"/>
    <w:rsid w:val="008174A5"/>
    <w:rsid w:val="008177D5"/>
    <w:rsid w:val="0081783B"/>
    <w:rsid w:val="0081791C"/>
    <w:rsid w:val="0081798C"/>
    <w:rsid w:val="00817AD5"/>
    <w:rsid w:val="00817B6E"/>
    <w:rsid w:val="00817B7A"/>
    <w:rsid w:val="00817E23"/>
    <w:rsid w:val="00817EED"/>
    <w:rsid w:val="00817F77"/>
    <w:rsid w:val="00820216"/>
    <w:rsid w:val="00820595"/>
    <w:rsid w:val="00820691"/>
    <w:rsid w:val="008206AA"/>
    <w:rsid w:val="0082071B"/>
    <w:rsid w:val="00820888"/>
    <w:rsid w:val="00820A63"/>
    <w:rsid w:val="00820C60"/>
    <w:rsid w:val="00820CD6"/>
    <w:rsid w:val="00820DF0"/>
    <w:rsid w:val="00820E53"/>
    <w:rsid w:val="00820E61"/>
    <w:rsid w:val="00820EED"/>
    <w:rsid w:val="00820F2C"/>
    <w:rsid w:val="00820FFC"/>
    <w:rsid w:val="0082109F"/>
    <w:rsid w:val="008210A2"/>
    <w:rsid w:val="008210D6"/>
    <w:rsid w:val="00821176"/>
    <w:rsid w:val="00821349"/>
    <w:rsid w:val="00821362"/>
    <w:rsid w:val="00821530"/>
    <w:rsid w:val="00821712"/>
    <w:rsid w:val="00821749"/>
    <w:rsid w:val="00821767"/>
    <w:rsid w:val="0082183D"/>
    <w:rsid w:val="00821948"/>
    <w:rsid w:val="00821977"/>
    <w:rsid w:val="00821A65"/>
    <w:rsid w:val="00821B12"/>
    <w:rsid w:val="00821B45"/>
    <w:rsid w:val="00821C24"/>
    <w:rsid w:val="00821D36"/>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DF8"/>
    <w:rsid w:val="00822E04"/>
    <w:rsid w:val="00822E4C"/>
    <w:rsid w:val="00822EB4"/>
    <w:rsid w:val="00822F95"/>
    <w:rsid w:val="0082302D"/>
    <w:rsid w:val="0082327A"/>
    <w:rsid w:val="0082331E"/>
    <w:rsid w:val="00823448"/>
    <w:rsid w:val="00823697"/>
    <w:rsid w:val="00823758"/>
    <w:rsid w:val="00823909"/>
    <w:rsid w:val="00823D7F"/>
    <w:rsid w:val="00823DCB"/>
    <w:rsid w:val="00823F9C"/>
    <w:rsid w:val="00824103"/>
    <w:rsid w:val="00824147"/>
    <w:rsid w:val="0082417C"/>
    <w:rsid w:val="0082442B"/>
    <w:rsid w:val="00824490"/>
    <w:rsid w:val="0082452F"/>
    <w:rsid w:val="0082453D"/>
    <w:rsid w:val="00824554"/>
    <w:rsid w:val="008246BB"/>
    <w:rsid w:val="00824712"/>
    <w:rsid w:val="00824842"/>
    <w:rsid w:val="00824844"/>
    <w:rsid w:val="0082486C"/>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10"/>
    <w:rsid w:val="0082583B"/>
    <w:rsid w:val="00825863"/>
    <w:rsid w:val="008259CF"/>
    <w:rsid w:val="00825A17"/>
    <w:rsid w:val="00825A32"/>
    <w:rsid w:val="00825A6A"/>
    <w:rsid w:val="00825AEE"/>
    <w:rsid w:val="00825B22"/>
    <w:rsid w:val="00825B77"/>
    <w:rsid w:val="00825D71"/>
    <w:rsid w:val="00825E31"/>
    <w:rsid w:val="00825EA8"/>
    <w:rsid w:val="00825EB3"/>
    <w:rsid w:val="00825FFF"/>
    <w:rsid w:val="008260C1"/>
    <w:rsid w:val="00826228"/>
    <w:rsid w:val="0082626C"/>
    <w:rsid w:val="0082630A"/>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7A9"/>
    <w:rsid w:val="00827845"/>
    <w:rsid w:val="00827A11"/>
    <w:rsid w:val="00827A86"/>
    <w:rsid w:val="00827BA5"/>
    <w:rsid w:val="00827CA8"/>
    <w:rsid w:val="00827D74"/>
    <w:rsid w:val="00827F97"/>
    <w:rsid w:val="00827FF8"/>
    <w:rsid w:val="0083000F"/>
    <w:rsid w:val="00830227"/>
    <w:rsid w:val="0083032F"/>
    <w:rsid w:val="008304F1"/>
    <w:rsid w:val="00830667"/>
    <w:rsid w:val="008306B5"/>
    <w:rsid w:val="00830711"/>
    <w:rsid w:val="0083086E"/>
    <w:rsid w:val="00830883"/>
    <w:rsid w:val="008308F6"/>
    <w:rsid w:val="0083093C"/>
    <w:rsid w:val="00830A82"/>
    <w:rsid w:val="00830B2A"/>
    <w:rsid w:val="00830B39"/>
    <w:rsid w:val="00830DCA"/>
    <w:rsid w:val="00830DD1"/>
    <w:rsid w:val="00830E9E"/>
    <w:rsid w:val="00830EC4"/>
    <w:rsid w:val="008310CE"/>
    <w:rsid w:val="008310F1"/>
    <w:rsid w:val="0083113C"/>
    <w:rsid w:val="008311DA"/>
    <w:rsid w:val="008312C1"/>
    <w:rsid w:val="0083134F"/>
    <w:rsid w:val="008313DF"/>
    <w:rsid w:val="008316CA"/>
    <w:rsid w:val="00831722"/>
    <w:rsid w:val="008318B5"/>
    <w:rsid w:val="008318FB"/>
    <w:rsid w:val="0083193C"/>
    <w:rsid w:val="0083196A"/>
    <w:rsid w:val="008319AD"/>
    <w:rsid w:val="00831A8F"/>
    <w:rsid w:val="00831BA2"/>
    <w:rsid w:val="00831CE5"/>
    <w:rsid w:val="00831DA4"/>
    <w:rsid w:val="008321A9"/>
    <w:rsid w:val="00832256"/>
    <w:rsid w:val="0083240E"/>
    <w:rsid w:val="00832721"/>
    <w:rsid w:val="0083285E"/>
    <w:rsid w:val="00832907"/>
    <w:rsid w:val="008329CD"/>
    <w:rsid w:val="00832A1F"/>
    <w:rsid w:val="00832B55"/>
    <w:rsid w:val="00832CC9"/>
    <w:rsid w:val="00832CF4"/>
    <w:rsid w:val="00832F5A"/>
    <w:rsid w:val="00832FE4"/>
    <w:rsid w:val="0083306D"/>
    <w:rsid w:val="0083318D"/>
    <w:rsid w:val="008331CA"/>
    <w:rsid w:val="00833305"/>
    <w:rsid w:val="008334AF"/>
    <w:rsid w:val="0083379B"/>
    <w:rsid w:val="008337B0"/>
    <w:rsid w:val="008338D2"/>
    <w:rsid w:val="008338FF"/>
    <w:rsid w:val="008339E9"/>
    <w:rsid w:val="00833AB3"/>
    <w:rsid w:val="00833D8D"/>
    <w:rsid w:val="00833DF3"/>
    <w:rsid w:val="00833DF4"/>
    <w:rsid w:val="00833E48"/>
    <w:rsid w:val="00833E8D"/>
    <w:rsid w:val="00833F0F"/>
    <w:rsid w:val="00833FF0"/>
    <w:rsid w:val="008340F9"/>
    <w:rsid w:val="00834125"/>
    <w:rsid w:val="00834142"/>
    <w:rsid w:val="00834171"/>
    <w:rsid w:val="00834217"/>
    <w:rsid w:val="00834347"/>
    <w:rsid w:val="00834368"/>
    <w:rsid w:val="00834406"/>
    <w:rsid w:val="00834591"/>
    <w:rsid w:val="008345EE"/>
    <w:rsid w:val="008346B8"/>
    <w:rsid w:val="008347ED"/>
    <w:rsid w:val="0083492F"/>
    <w:rsid w:val="00834954"/>
    <w:rsid w:val="0083497E"/>
    <w:rsid w:val="008349CB"/>
    <w:rsid w:val="008349D1"/>
    <w:rsid w:val="00834A9C"/>
    <w:rsid w:val="00834AF6"/>
    <w:rsid w:val="00834B4F"/>
    <w:rsid w:val="00834BF4"/>
    <w:rsid w:val="00834E88"/>
    <w:rsid w:val="008350C5"/>
    <w:rsid w:val="00835117"/>
    <w:rsid w:val="0083525A"/>
    <w:rsid w:val="0083529B"/>
    <w:rsid w:val="008352CE"/>
    <w:rsid w:val="00835346"/>
    <w:rsid w:val="00835425"/>
    <w:rsid w:val="00835439"/>
    <w:rsid w:val="0083548A"/>
    <w:rsid w:val="008354C3"/>
    <w:rsid w:val="008355CE"/>
    <w:rsid w:val="00835691"/>
    <w:rsid w:val="00835695"/>
    <w:rsid w:val="008357B2"/>
    <w:rsid w:val="008357D9"/>
    <w:rsid w:val="008357E5"/>
    <w:rsid w:val="00835A9E"/>
    <w:rsid w:val="00835B4B"/>
    <w:rsid w:val="00835CBB"/>
    <w:rsid w:val="00835CF4"/>
    <w:rsid w:val="00835D65"/>
    <w:rsid w:val="00835DD0"/>
    <w:rsid w:val="00835ECA"/>
    <w:rsid w:val="00835F24"/>
    <w:rsid w:val="00835F51"/>
    <w:rsid w:val="00836125"/>
    <w:rsid w:val="008361A1"/>
    <w:rsid w:val="008363A7"/>
    <w:rsid w:val="008363EF"/>
    <w:rsid w:val="00836436"/>
    <w:rsid w:val="00836461"/>
    <w:rsid w:val="00836477"/>
    <w:rsid w:val="008364E2"/>
    <w:rsid w:val="0083650E"/>
    <w:rsid w:val="008366C1"/>
    <w:rsid w:val="00836715"/>
    <w:rsid w:val="0083678D"/>
    <w:rsid w:val="0083681D"/>
    <w:rsid w:val="0083682A"/>
    <w:rsid w:val="008368C8"/>
    <w:rsid w:val="00836933"/>
    <w:rsid w:val="00836995"/>
    <w:rsid w:val="00836AC8"/>
    <w:rsid w:val="00836C9E"/>
    <w:rsid w:val="00836DA7"/>
    <w:rsid w:val="00836E7D"/>
    <w:rsid w:val="00836E9E"/>
    <w:rsid w:val="00836F5B"/>
    <w:rsid w:val="00836FFE"/>
    <w:rsid w:val="00837009"/>
    <w:rsid w:val="00837075"/>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95"/>
    <w:rsid w:val="00840BEB"/>
    <w:rsid w:val="00840C41"/>
    <w:rsid w:val="00840C9B"/>
    <w:rsid w:val="00840E54"/>
    <w:rsid w:val="00840FA8"/>
    <w:rsid w:val="00841097"/>
    <w:rsid w:val="0084114B"/>
    <w:rsid w:val="00841153"/>
    <w:rsid w:val="00841229"/>
    <w:rsid w:val="0084123C"/>
    <w:rsid w:val="008412A5"/>
    <w:rsid w:val="00841323"/>
    <w:rsid w:val="00841465"/>
    <w:rsid w:val="00841474"/>
    <w:rsid w:val="008414BD"/>
    <w:rsid w:val="00841635"/>
    <w:rsid w:val="0084197C"/>
    <w:rsid w:val="00841A21"/>
    <w:rsid w:val="00841AEE"/>
    <w:rsid w:val="00841B6B"/>
    <w:rsid w:val="00841BCC"/>
    <w:rsid w:val="00841CB3"/>
    <w:rsid w:val="00841D10"/>
    <w:rsid w:val="00841D28"/>
    <w:rsid w:val="00841E0D"/>
    <w:rsid w:val="00841F79"/>
    <w:rsid w:val="00841FDF"/>
    <w:rsid w:val="00841FF9"/>
    <w:rsid w:val="0084220E"/>
    <w:rsid w:val="0084239C"/>
    <w:rsid w:val="0084240D"/>
    <w:rsid w:val="0084240F"/>
    <w:rsid w:val="00842432"/>
    <w:rsid w:val="008424EC"/>
    <w:rsid w:val="008425D1"/>
    <w:rsid w:val="0084266B"/>
    <w:rsid w:val="008426D8"/>
    <w:rsid w:val="00842768"/>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731"/>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61"/>
    <w:rsid w:val="008449DB"/>
    <w:rsid w:val="00844A40"/>
    <w:rsid w:val="00844A8F"/>
    <w:rsid w:val="00844C20"/>
    <w:rsid w:val="00844EA0"/>
    <w:rsid w:val="00844EAC"/>
    <w:rsid w:val="00844ED0"/>
    <w:rsid w:val="00844F35"/>
    <w:rsid w:val="00844FAA"/>
    <w:rsid w:val="0084506E"/>
    <w:rsid w:val="008453B0"/>
    <w:rsid w:val="00845511"/>
    <w:rsid w:val="00845571"/>
    <w:rsid w:val="00845735"/>
    <w:rsid w:val="00845759"/>
    <w:rsid w:val="0084580A"/>
    <w:rsid w:val="0084582E"/>
    <w:rsid w:val="0084584B"/>
    <w:rsid w:val="00845850"/>
    <w:rsid w:val="00845A11"/>
    <w:rsid w:val="00845A4E"/>
    <w:rsid w:val="00845A92"/>
    <w:rsid w:val="00845B39"/>
    <w:rsid w:val="00845CF6"/>
    <w:rsid w:val="00845D84"/>
    <w:rsid w:val="00845E3B"/>
    <w:rsid w:val="00845FBD"/>
    <w:rsid w:val="00846033"/>
    <w:rsid w:val="00846059"/>
    <w:rsid w:val="008460D0"/>
    <w:rsid w:val="00846127"/>
    <w:rsid w:val="00846301"/>
    <w:rsid w:val="008463D9"/>
    <w:rsid w:val="0084643B"/>
    <w:rsid w:val="0084645A"/>
    <w:rsid w:val="008464BC"/>
    <w:rsid w:val="0084650C"/>
    <w:rsid w:val="00846686"/>
    <w:rsid w:val="008466D2"/>
    <w:rsid w:val="0084677A"/>
    <w:rsid w:val="0084685E"/>
    <w:rsid w:val="00846A55"/>
    <w:rsid w:val="00846C79"/>
    <w:rsid w:val="00846C92"/>
    <w:rsid w:val="00846DC0"/>
    <w:rsid w:val="00846E0A"/>
    <w:rsid w:val="00846F46"/>
    <w:rsid w:val="00846FAE"/>
    <w:rsid w:val="0084708D"/>
    <w:rsid w:val="00847166"/>
    <w:rsid w:val="008471DA"/>
    <w:rsid w:val="00847226"/>
    <w:rsid w:val="00847270"/>
    <w:rsid w:val="008474F5"/>
    <w:rsid w:val="00847510"/>
    <w:rsid w:val="00847563"/>
    <w:rsid w:val="0084762F"/>
    <w:rsid w:val="008476A7"/>
    <w:rsid w:val="008476F8"/>
    <w:rsid w:val="00847793"/>
    <w:rsid w:val="00847858"/>
    <w:rsid w:val="0084790D"/>
    <w:rsid w:val="00847967"/>
    <w:rsid w:val="00847981"/>
    <w:rsid w:val="008479C0"/>
    <w:rsid w:val="00847C17"/>
    <w:rsid w:val="00847D4F"/>
    <w:rsid w:val="00847E1C"/>
    <w:rsid w:val="00847E73"/>
    <w:rsid w:val="00847EE6"/>
    <w:rsid w:val="00850054"/>
    <w:rsid w:val="00850368"/>
    <w:rsid w:val="00850626"/>
    <w:rsid w:val="00850751"/>
    <w:rsid w:val="008507CE"/>
    <w:rsid w:val="0085082D"/>
    <w:rsid w:val="00850858"/>
    <w:rsid w:val="00850999"/>
    <w:rsid w:val="00850A69"/>
    <w:rsid w:val="00850AAD"/>
    <w:rsid w:val="00850AD9"/>
    <w:rsid w:val="00850B72"/>
    <w:rsid w:val="00850BDA"/>
    <w:rsid w:val="00850D9E"/>
    <w:rsid w:val="00850E9B"/>
    <w:rsid w:val="00851005"/>
    <w:rsid w:val="00851365"/>
    <w:rsid w:val="0085149A"/>
    <w:rsid w:val="008514AB"/>
    <w:rsid w:val="008514CC"/>
    <w:rsid w:val="0085150E"/>
    <w:rsid w:val="008515A2"/>
    <w:rsid w:val="0085163B"/>
    <w:rsid w:val="008517E0"/>
    <w:rsid w:val="00851952"/>
    <w:rsid w:val="00851B9A"/>
    <w:rsid w:val="00851BFD"/>
    <w:rsid w:val="00851D47"/>
    <w:rsid w:val="00851E32"/>
    <w:rsid w:val="00851E91"/>
    <w:rsid w:val="00851F6E"/>
    <w:rsid w:val="00852081"/>
    <w:rsid w:val="008520A8"/>
    <w:rsid w:val="008521F0"/>
    <w:rsid w:val="00852333"/>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6C"/>
    <w:rsid w:val="00853DC4"/>
    <w:rsid w:val="00853E66"/>
    <w:rsid w:val="00853EA3"/>
    <w:rsid w:val="00853FAE"/>
    <w:rsid w:val="008540C8"/>
    <w:rsid w:val="00854185"/>
    <w:rsid w:val="00854213"/>
    <w:rsid w:val="00854432"/>
    <w:rsid w:val="00854512"/>
    <w:rsid w:val="00854553"/>
    <w:rsid w:val="00854964"/>
    <w:rsid w:val="00854BDB"/>
    <w:rsid w:val="00854BF9"/>
    <w:rsid w:val="00854CB2"/>
    <w:rsid w:val="00854CF9"/>
    <w:rsid w:val="00854D36"/>
    <w:rsid w:val="00854DC9"/>
    <w:rsid w:val="00854DDE"/>
    <w:rsid w:val="00854F21"/>
    <w:rsid w:val="0085518B"/>
    <w:rsid w:val="008553D8"/>
    <w:rsid w:val="00855520"/>
    <w:rsid w:val="0085555F"/>
    <w:rsid w:val="0085569D"/>
    <w:rsid w:val="008556AF"/>
    <w:rsid w:val="008556C6"/>
    <w:rsid w:val="00855702"/>
    <w:rsid w:val="00855709"/>
    <w:rsid w:val="0085571C"/>
    <w:rsid w:val="00855922"/>
    <w:rsid w:val="00855B22"/>
    <w:rsid w:val="00855B62"/>
    <w:rsid w:val="00855CC8"/>
    <w:rsid w:val="00855D10"/>
    <w:rsid w:val="00855D2D"/>
    <w:rsid w:val="00855DCD"/>
    <w:rsid w:val="00855E2E"/>
    <w:rsid w:val="00855F02"/>
    <w:rsid w:val="00855FCE"/>
    <w:rsid w:val="0085601D"/>
    <w:rsid w:val="00856080"/>
    <w:rsid w:val="00856148"/>
    <w:rsid w:val="00856269"/>
    <w:rsid w:val="008562FF"/>
    <w:rsid w:val="0085659C"/>
    <w:rsid w:val="008566A7"/>
    <w:rsid w:val="008566F3"/>
    <w:rsid w:val="00856827"/>
    <w:rsid w:val="008568FD"/>
    <w:rsid w:val="0085696F"/>
    <w:rsid w:val="00856B03"/>
    <w:rsid w:val="00856F70"/>
    <w:rsid w:val="00856FA1"/>
    <w:rsid w:val="00857030"/>
    <w:rsid w:val="00857099"/>
    <w:rsid w:val="00857421"/>
    <w:rsid w:val="00857474"/>
    <w:rsid w:val="00857573"/>
    <w:rsid w:val="008575AE"/>
    <w:rsid w:val="0085760F"/>
    <w:rsid w:val="00857756"/>
    <w:rsid w:val="00857942"/>
    <w:rsid w:val="00857A47"/>
    <w:rsid w:val="00857B37"/>
    <w:rsid w:val="00857BB3"/>
    <w:rsid w:val="00857C33"/>
    <w:rsid w:val="00857C8B"/>
    <w:rsid w:val="00857D13"/>
    <w:rsid w:val="00857DAC"/>
    <w:rsid w:val="00857E4B"/>
    <w:rsid w:val="00857E4D"/>
    <w:rsid w:val="00857F0C"/>
    <w:rsid w:val="008601DD"/>
    <w:rsid w:val="00860217"/>
    <w:rsid w:val="0086025D"/>
    <w:rsid w:val="00860499"/>
    <w:rsid w:val="008604FC"/>
    <w:rsid w:val="00860663"/>
    <w:rsid w:val="008606CB"/>
    <w:rsid w:val="008606EB"/>
    <w:rsid w:val="00860716"/>
    <w:rsid w:val="0086075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9F"/>
    <w:rsid w:val="00861DA1"/>
    <w:rsid w:val="00861DF1"/>
    <w:rsid w:val="00861F87"/>
    <w:rsid w:val="00861FBD"/>
    <w:rsid w:val="00862049"/>
    <w:rsid w:val="008620DC"/>
    <w:rsid w:val="0086215C"/>
    <w:rsid w:val="0086216E"/>
    <w:rsid w:val="0086232E"/>
    <w:rsid w:val="00862346"/>
    <w:rsid w:val="00862551"/>
    <w:rsid w:val="0086258B"/>
    <w:rsid w:val="00862814"/>
    <w:rsid w:val="0086282A"/>
    <w:rsid w:val="00862988"/>
    <w:rsid w:val="00862B87"/>
    <w:rsid w:val="00862CC5"/>
    <w:rsid w:val="00862D34"/>
    <w:rsid w:val="00862D43"/>
    <w:rsid w:val="00862D8C"/>
    <w:rsid w:val="00862FEC"/>
    <w:rsid w:val="00862FF9"/>
    <w:rsid w:val="00863097"/>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64A"/>
    <w:rsid w:val="0086471C"/>
    <w:rsid w:val="00864765"/>
    <w:rsid w:val="008647D2"/>
    <w:rsid w:val="00864819"/>
    <w:rsid w:val="00864A57"/>
    <w:rsid w:val="00864CE7"/>
    <w:rsid w:val="00864D5B"/>
    <w:rsid w:val="00864D64"/>
    <w:rsid w:val="00864E44"/>
    <w:rsid w:val="00864E96"/>
    <w:rsid w:val="0086504C"/>
    <w:rsid w:val="00865244"/>
    <w:rsid w:val="00865419"/>
    <w:rsid w:val="0086546F"/>
    <w:rsid w:val="008654D2"/>
    <w:rsid w:val="008654D5"/>
    <w:rsid w:val="0086550E"/>
    <w:rsid w:val="00865540"/>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48"/>
    <w:rsid w:val="0086668A"/>
    <w:rsid w:val="00866791"/>
    <w:rsid w:val="008667A1"/>
    <w:rsid w:val="00866A16"/>
    <w:rsid w:val="00866A57"/>
    <w:rsid w:val="00866B50"/>
    <w:rsid w:val="00866C45"/>
    <w:rsid w:val="00866CE2"/>
    <w:rsid w:val="00866DF1"/>
    <w:rsid w:val="00866EEA"/>
    <w:rsid w:val="00867019"/>
    <w:rsid w:val="00867062"/>
    <w:rsid w:val="008670EF"/>
    <w:rsid w:val="00867173"/>
    <w:rsid w:val="0086718B"/>
    <w:rsid w:val="00867276"/>
    <w:rsid w:val="0086737E"/>
    <w:rsid w:val="00867383"/>
    <w:rsid w:val="00867437"/>
    <w:rsid w:val="0086749A"/>
    <w:rsid w:val="008674E8"/>
    <w:rsid w:val="008674EF"/>
    <w:rsid w:val="00867518"/>
    <w:rsid w:val="008675F6"/>
    <w:rsid w:val="0086774E"/>
    <w:rsid w:val="008677D4"/>
    <w:rsid w:val="00867861"/>
    <w:rsid w:val="008678D2"/>
    <w:rsid w:val="00867900"/>
    <w:rsid w:val="008679D3"/>
    <w:rsid w:val="00867A1C"/>
    <w:rsid w:val="00867A8B"/>
    <w:rsid w:val="00867BCF"/>
    <w:rsid w:val="00867CC4"/>
    <w:rsid w:val="00867DDB"/>
    <w:rsid w:val="00867E13"/>
    <w:rsid w:val="008700B4"/>
    <w:rsid w:val="008700FE"/>
    <w:rsid w:val="00870123"/>
    <w:rsid w:val="0087015A"/>
    <w:rsid w:val="00870226"/>
    <w:rsid w:val="008704D3"/>
    <w:rsid w:val="0087055D"/>
    <w:rsid w:val="0087070F"/>
    <w:rsid w:val="0087080F"/>
    <w:rsid w:val="008709FE"/>
    <w:rsid w:val="00870ACF"/>
    <w:rsid w:val="00870CD5"/>
    <w:rsid w:val="00870D4C"/>
    <w:rsid w:val="00870D4D"/>
    <w:rsid w:val="00870D76"/>
    <w:rsid w:val="00870DD2"/>
    <w:rsid w:val="00871000"/>
    <w:rsid w:val="00871257"/>
    <w:rsid w:val="0087126C"/>
    <w:rsid w:val="0087157A"/>
    <w:rsid w:val="008715C3"/>
    <w:rsid w:val="00871644"/>
    <w:rsid w:val="008716E2"/>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291"/>
    <w:rsid w:val="008733F6"/>
    <w:rsid w:val="00873607"/>
    <w:rsid w:val="0087360F"/>
    <w:rsid w:val="008736D8"/>
    <w:rsid w:val="00873751"/>
    <w:rsid w:val="00873801"/>
    <w:rsid w:val="0087380C"/>
    <w:rsid w:val="0087389E"/>
    <w:rsid w:val="00873998"/>
    <w:rsid w:val="00873B79"/>
    <w:rsid w:val="00873BC3"/>
    <w:rsid w:val="00873CDE"/>
    <w:rsid w:val="00873E18"/>
    <w:rsid w:val="00873EEA"/>
    <w:rsid w:val="00873FB7"/>
    <w:rsid w:val="008740B9"/>
    <w:rsid w:val="008740D3"/>
    <w:rsid w:val="008741FB"/>
    <w:rsid w:val="00874235"/>
    <w:rsid w:val="008742B7"/>
    <w:rsid w:val="008742BB"/>
    <w:rsid w:val="008746BB"/>
    <w:rsid w:val="00874771"/>
    <w:rsid w:val="008748BB"/>
    <w:rsid w:val="0087490B"/>
    <w:rsid w:val="00874955"/>
    <w:rsid w:val="008749CC"/>
    <w:rsid w:val="00874A97"/>
    <w:rsid w:val="00874BF2"/>
    <w:rsid w:val="00874CC4"/>
    <w:rsid w:val="00874D1F"/>
    <w:rsid w:val="00874FEE"/>
    <w:rsid w:val="008750B5"/>
    <w:rsid w:val="00875136"/>
    <w:rsid w:val="0087522C"/>
    <w:rsid w:val="0087527B"/>
    <w:rsid w:val="00875304"/>
    <w:rsid w:val="008753CA"/>
    <w:rsid w:val="008754B8"/>
    <w:rsid w:val="0087550C"/>
    <w:rsid w:val="00875520"/>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86"/>
    <w:rsid w:val="008767A7"/>
    <w:rsid w:val="008767CF"/>
    <w:rsid w:val="008769FE"/>
    <w:rsid w:val="008769FF"/>
    <w:rsid w:val="00876B69"/>
    <w:rsid w:val="00876B75"/>
    <w:rsid w:val="00876BF1"/>
    <w:rsid w:val="00876C05"/>
    <w:rsid w:val="00876C31"/>
    <w:rsid w:val="00876C99"/>
    <w:rsid w:val="00876CE8"/>
    <w:rsid w:val="00876FA6"/>
    <w:rsid w:val="00876FCA"/>
    <w:rsid w:val="00876FCF"/>
    <w:rsid w:val="0087704F"/>
    <w:rsid w:val="00877167"/>
    <w:rsid w:val="008771B8"/>
    <w:rsid w:val="008771C9"/>
    <w:rsid w:val="00877240"/>
    <w:rsid w:val="008773D6"/>
    <w:rsid w:val="008773F6"/>
    <w:rsid w:val="008774A1"/>
    <w:rsid w:val="00877604"/>
    <w:rsid w:val="00877692"/>
    <w:rsid w:val="008776AB"/>
    <w:rsid w:val="00877703"/>
    <w:rsid w:val="00877777"/>
    <w:rsid w:val="008777F1"/>
    <w:rsid w:val="00877868"/>
    <w:rsid w:val="00877892"/>
    <w:rsid w:val="0087789B"/>
    <w:rsid w:val="008778F4"/>
    <w:rsid w:val="00877A53"/>
    <w:rsid w:val="00877A6A"/>
    <w:rsid w:val="00877AA4"/>
    <w:rsid w:val="00877AC8"/>
    <w:rsid w:val="00877DE9"/>
    <w:rsid w:val="00877ECE"/>
    <w:rsid w:val="00877F74"/>
    <w:rsid w:val="00877FEF"/>
    <w:rsid w:val="00880078"/>
    <w:rsid w:val="00880273"/>
    <w:rsid w:val="0088067D"/>
    <w:rsid w:val="00880883"/>
    <w:rsid w:val="00880908"/>
    <w:rsid w:val="0088090B"/>
    <w:rsid w:val="00880950"/>
    <w:rsid w:val="008809E7"/>
    <w:rsid w:val="00880A7D"/>
    <w:rsid w:val="00880CAB"/>
    <w:rsid w:val="00880D5C"/>
    <w:rsid w:val="00880D9D"/>
    <w:rsid w:val="00880E5F"/>
    <w:rsid w:val="00880F1B"/>
    <w:rsid w:val="00881182"/>
    <w:rsid w:val="00881269"/>
    <w:rsid w:val="0088126A"/>
    <w:rsid w:val="00881388"/>
    <w:rsid w:val="00881485"/>
    <w:rsid w:val="0088187C"/>
    <w:rsid w:val="008818A8"/>
    <w:rsid w:val="00881926"/>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6"/>
    <w:rsid w:val="00882549"/>
    <w:rsid w:val="0088254D"/>
    <w:rsid w:val="008827B7"/>
    <w:rsid w:val="00882872"/>
    <w:rsid w:val="00882A93"/>
    <w:rsid w:val="00882B2A"/>
    <w:rsid w:val="00882BA4"/>
    <w:rsid w:val="00882C32"/>
    <w:rsid w:val="00882E15"/>
    <w:rsid w:val="0088301B"/>
    <w:rsid w:val="00883207"/>
    <w:rsid w:val="008832C6"/>
    <w:rsid w:val="00883489"/>
    <w:rsid w:val="00883493"/>
    <w:rsid w:val="0088351C"/>
    <w:rsid w:val="0088358F"/>
    <w:rsid w:val="008835AE"/>
    <w:rsid w:val="008835DD"/>
    <w:rsid w:val="008835DF"/>
    <w:rsid w:val="00883966"/>
    <w:rsid w:val="00883AB5"/>
    <w:rsid w:val="00883B22"/>
    <w:rsid w:val="00883C22"/>
    <w:rsid w:val="00883E8A"/>
    <w:rsid w:val="00884438"/>
    <w:rsid w:val="00884553"/>
    <w:rsid w:val="0088457B"/>
    <w:rsid w:val="0088460A"/>
    <w:rsid w:val="0088479E"/>
    <w:rsid w:val="008848E0"/>
    <w:rsid w:val="008848F3"/>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A8"/>
    <w:rsid w:val="00885A1E"/>
    <w:rsid w:val="00885B02"/>
    <w:rsid w:val="00885BDE"/>
    <w:rsid w:val="00885BEF"/>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0A7"/>
    <w:rsid w:val="0088719A"/>
    <w:rsid w:val="008871B3"/>
    <w:rsid w:val="008871E3"/>
    <w:rsid w:val="0088722E"/>
    <w:rsid w:val="00887341"/>
    <w:rsid w:val="00887450"/>
    <w:rsid w:val="00887626"/>
    <w:rsid w:val="008876FF"/>
    <w:rsid w:val="008877FC"/>
    <w:rsid w:val="008878C3"/>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AE3"/>
    <w:rsid w:val="00891AED"/>
    <w:rsid w:val="00891B3D"/>
    <w:rsid w:val="00891D6E"/>
    <w:rsid w:val="00891D92"/>
    <w:rsid w:val="00891F13"/>
    <w:rsid w:val="00891F74"/>
    <w:rsid w:val="00892003"/>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21"/>
    <w:rsid w:val="00893AD2"/>
    <w:rsid w:val="00893C65"/>
    <w:rsid w:val="00893D58"/>
    <w:rsid w:val="00893F7C"/>
    <w:rsid w:val="00893F97"/>
    <w:rsid w:val="0089406A"/>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B20"/>
    <w:rsid w:val="00895B4F"/>
    <w:rsid w:val="00895B54"/>
    <w:rsid w:val="00895BC0"/>
    <w:rsid w:val="00895C10"/>
    <w:rsid w:val="00895D58"/>
    <w:rsid w:val="008960AE"/>
    <w:rsid w:val="0089614B"/>
    <w:rsid w:val="008961E9"/>
    <w:rsid w:val="00896265"/>
    <w:rsid w:val="00896343"/>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7CE"/>
    <w:rsid w:val="00897839"/>
    <w:rsid w:val="00897955"/>
    <w:rsid w:val="00897A69"/>
    <w:rsid w:val="00897AF0"/>
    <w:rsid w:val="00897C71"/>
    <w:rsid w:val="00897D10"/>
    <w:rsid w:val="00897D31"/>
    <w:rsid w:val="00897F04"/>
    <w:rsid w:val="008A00FD"/>
    <w:rsid w:val="008A01E8"/>
    <w:rsid w:val="008A0287"/>
    <w:rsid w:val="008A0293"/>
    <w:rsid w:val="008A042E"/>
    <w:rsid w:val="008A04F1"/>
    <w:rsid w:val="008A04FF"/>
    <w:rsid w:val="008A057E"/>
    <w:rsid w:val="008A0654"/>
    <w:rsid w:val="008A068A"/>
    <w:rsid w:val="008A079D"/>
    <w:rsid w:val="008A0963"/>
    <w:rsid w:val="008A0985"/>
    <w:rsid w:val="008A09B6"/>
    <w:rsid w:val="008A09FB"/>
    <w:rsid w:val="008A0A20"/>
    <w:rsid w:val="008A0B46"/>
    <w:rsid w:val="008A0CAA"/>
    <w:rsid w:val="008A0E82"/>
    <w:rsid w:val="008A0EB8"/>
    <w:rsid w:val="008A1297"/>
    <w:rsid w:val="008A12D2"/>
    <w:rsid w:val="008A15B1"/>
    <w:rsid w:val="008A164F"/>
    <w:rsid w:val="008A165E"/>
    <w:rsid w:val="008A17C1"/>
    <w:rsid w:val="008A17E7"/>
    <w:rsid w:val="008A1943"/>
    <w:rsid w:val="008A1B31"/>
    <w:rsid w:val="008A1CAE"/>
    <w:rsid w:val="008A1EAE"/>
    <w:rsid w:val="008A1FB8"/>
    <w:rsid w:val="008A1FFC"/>
    <w:rsid w:val="008A2045"/>
    <w:rsid w:val="008A214A"/>
    <w:rsid w:val="008A215F"/>
    <w:rsid w:val="008A21DB"/>
    <w:rsid w:val="008A21EA"/>
    <w:rsid w:val="008A2275"/>
    <w:rsid w:val="008A2337"/>
    <w:rsid w:val="008A239A"/>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B4F"/>
    <w:rsid w:val="008A2C1B"/>
    <w:rsid w:val="008A2D6F"/>
    <w:rsid w:val="008A2DCC"/>
    <w:rsid w:val="008A2EB6"/>
    <w:rsid w:val="008A2F10"/>
    <w:rsid w:val="008A2F62"/>
    <w:rsid w:val="008A2FC8"/>
    <w:rsid w:val="008A3061"/>
    <w:rsid w:val="008A3153"/>
    <w:rsid w:val="008A31DB"/>
    <w:rsid w:val="008A32C4"/>
    <w:rsid w:val="008A346B"/>
    <w:rsid w:val="008A34E4"/>
    <w:rsid w:val="008A35DF"/>
    <w:rsid w:val="008A3883"/>
    <w:rsid w:val="008A38C0"/>
    <w:rsid w:val="008A3913"/>
    <w:rsid w:val="008A39F7"/>
    <w:rsid w:val="008A3B0E"/>
    <w:rsid w:val="008A3B14"/>
    <w:rsid w:val="008A3C47"/>
    <w:rsid w:val="008A3D18"/>
    <w:rsid w:val="008A3D4E"/>
    <w:rsid w:val="008A3E76"/>
    <w:rsid w:val="008A3F79"/>
    <w:rsid w:val="008A402B"/>
    <w:rsid w:val="008A40CA"/>
    <w:rsid w:val="008A411B"/>
    <w:rsid w:val="008A419B"/>
    <w:rsid w:val="008A41E1"/>
    <w:rsid w:val="008A4278"/>
    <w:rsid w:val="008A4281"/>
    <w:rsid w:val="008A43B2"/>
    <w:rsid w:val="008A443A"/>
    <w:rsid w:val="008A45C4"/>
    <w:rsid w:val="008A48E1"/>
    <w:rsid w:val="008A4920"/>
    <w:rsid w:val="008A492D"/>
    <w:rsid w:val="008A494B"/>
    <w:rsid w:val="008A4A3F"/>
    <w:rsid w:val="008A4CCF"/>
    <w:rsid w:val="008A510B"/>
    <w:rsid w:val="008A513C"/>
    <w:rsid w:val="008A5184"/>
    <w:rsid w:val="008A530F"/>
    <w:rsid w:val="008A54CB"/>
    <w:rsid w:val="008A5597"/>
    <w:rsid w:val="008A55B4"/>
    <w:rsid w:val="008A5693"/>
    <w:rsid w:val="008A5704"/>
    <w:rsid w:val="008A5712"/>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2E6"/>
    <w:rsid w:val="008A6342"/>
    <w:rsid w:val="008A6350"/>
    <w:rsid w:val="008A63DF"/>
    <w:rsid w:val="008A6476"/>
    <w:rsid w:val="008A64AD"/>
    <w:rsid w:val="008A65B5"/>
    <w:rsid w:val="008A65E4"/>
    <w:rsid w:val="008A6640"/>
    <w:rsid w:val="008A672A"/>
    <w:rsid w:val="008A676E"/>
    <w:rsid w:val="008A690D"/>
    <w:rsid w:val="008A6966"/>
    <w:rsid w:val="008A69BE"/>
    <w:rsid w:val="008A6BB7"/>
    <w:rsid w:val="008A6BE7"/>
    <w:rsid w:val="008A6CA2"/>
    <w:rsid w:val="008A6D4B"/>
    <w:rsid w:val="008A6D5C"/>
    <w:rsid w:val="008A6D5E"/>
    <w:rsid w:val="008A6DE5"/>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CE8"/>
    <w:rsid w:val="008B0D5D"/>
    <w:rsid w:val="008B0D75"/>
    <w:rsid w:val="008B0D9A"/>
    <w:rsid w:val="008B0DBC"/>
    <w:rsid w:val="008B0E50"/>
    <w:rsid w:val="008B0EE5"/>
    <w:rsid w:val="008B10E3"/>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DB"/>
    <w:rsid w:val="008B3237"/>
    <w:rsid w:val="008B32DA"/>
    <w:rsid w:val="008B3311"/>
    <w:rsid w:val="008B336C"/>
    <w:rsid w:val="008B3447"/>
    <w:rsid w:val="008B34BA"/>
    <w:rsid w:val="008B35A3"/>
    <w:rsid w:val="008B38A8"/>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882"/>
    <w:rsid w:val="008B59DF"/>
    <w:rsid w:val="008B5B10"/>
    <w:rsid w:val="008B5BB8"/>
    <w:rsid w:val="008B5BFB"/>
    <w:rsid w:val="008B5C2E"/>
    <w:rsid w:val="008B5C88"/>
    <w:rsid w:val="008B5E05"/>
    <w:rsid w:val="008B5E1E"/>
    <w:rsid w:val="008B5F1D"/>
    <w:rsid w:val="008B5F48"/>
    <w:rsid w:val="008B600C"/>
    <w:rsid w:val="008B6120"/>
    <w:rsid w:val="008B61B4"/>
    <w:rsid w:val="008B63A6"/>
    <w:rsid w:val="008B6523"/>
    <w:rsid w:val="008B683E"/>
    <w:rsid w:val="008B6A31"/>
    <w:rsid w:val="008B6BC9"/>
    <w:rsid w:val="008B6BF1"/>
    <w:rsid w:val="008B6C19"/>
    <w:rsid w:val="008B6D58"/>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ED7"/>
    <w:rsid w:val="008C0241"/>
    <w:rsid w:val="008C035B"/>
    <w:rsid w:val="008C046C"/>
    <w:rsid w:val="008C04ED"/>
    <w:rsid w:val="008C05EE"/>
    <w:rsid w:val="008C08D0"/>
    <w:rsid w:val="008C0A49"/>
    <w:rsid w:val="008C0B1C"/>
    <w:rsid w:val="008C0C34"/>
    <w:rsid w:val="008C0C3E"/>
    <w:rsid w:val="008C0CB5"/>
    <w:rsid w:val="008C0D20"/>
    <w:rsid w:val="008C0D30"/>
    <w:rsid w:val="008C0D3C"/>
    <w:rsid w:val="008C0E7E"/>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C17"/>
    <w:rsid w:val="008C1C65"/>
    <w:rsid w:val="008C1CE2"/>
    <w:rsid w:val="008C1DAB"/>
    <w:rsid w:val="008C1E97"/>
    <w:rsid w:val="008C1EAE"/>
    <w:rsid w:val="008C1EED"/>
    <w:rsid w:val="008C1F0A"/>
    <w:rsid w:val="008C2026"/>
    <w:rsid w:val="008C212D"/>
    <w:rsid w:val="008C214E"/>
    <w:rsid w:val="008C2232"/>
    <w:rsid w:val="008C23ED"/>
    <w:rsid w:val="008C2422"/>
    <w:rsid w:val="008C2689"/>
    <w:rsid w:val="008C2B79"/>
    <w:rsid w:val="008C2BE9"/>
    <w:rsid w:val="008C2C22"/>
    <w:rsid w:val="008C2C65"/>
    <w:rsid w:val="008C2DC6"/>
    <w:rsid w:val="008C2E68"/>
    <w:rsid w:val="008C2F33"/>
    <w:rsid w:val="008C2F91"/>
    <w:rsid w:val="008C2FF7"/>
    <w:rsid w:val="008C31AE"/>
    <w:rsid w:val="008C31DB"/>
    <w:rsid w:val="008C3209"/>
    <w:rsid w:val="008C3213"/>
    <w:rsid w:val="008C32A3"/>
    <w:rsid w:val="008C3318"/>
    <w:rsid w:val="008C3367"/>
    <w:rsid w:val="008C3596"/>
    <w:rsid w:val="008C3692"/>
    <w:rsid w:val="008C383C"/>
    <w:rsid w:val="008C3978"/>
    <w:rsid w:val="008C3B81"/>
    <w:rsid w:val="008C3BFA"/>
    <w:rsid w:val="008C3D33"/>
    <w:rsid w:val="008C3DE4"/>
    <w:rsid w:val="008C3E58"/>
    <w:rsid w:val="008C3EDB"/>
    <w:rsid w:val="008C3EDD"/>
    <w:rsid w:val="008C3F95"/>
    <w:rsid w:val="008C404C"/>
    <w:rsid w:val="008C4090"/>
    <w:rsid w:val="008C40CA"/>
    <w:rsid w:val="008C4342"/>
    <w:rsid w:val="008C44C8"/>
    <w:rsid w:val="008C457F"/>
    <w:rsid w:val="008C45AE"/>
    <w:rsid w:val="008C4737"/>
    <w:rsid w:val="008C4832"/>
    <w:rsid w:val="008C4A02"/>
    <w:rsid w:val="008C4A37"/>
    <w:rsid w:val="008C4B66"/>
    <w:rsid w:val="008C4E7E"/>
    <w:rsid w:val="008C4EE3"/>
    <w:rsid w:val="008C4F41"/>
    <w:rsid w:val="008C4FC1"/>
    <w:rsid w:val="008C5095"/>
    <w:rsid w:val="008C50B1"/>
    <w:rsid w:val="008C5128"/>
    <w:rsid w:val="008C52C9"/>
    <w:rsid w:val="008C52CE"/>
    <w:rsid w:val="008C533C"/>
    <w:rsid w:val="008C53BC"/>
    <w:rsid w:val="008C5529"/>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ABB"/>
    <w:rsid w:val="008C6B0A"/>
    <w:rsid w:val="008C6B1F"/>
    <w:rsid w:val="008C6B3A"/>
    <w:rsid w:val="008C6DB1"/>
    <w:rsid w:val="008C6E20"/>
    <w:rsid w:val="008C6F45"/>
    <w:rsid w:val="008C6FED"/>
    <w:rsid w:val="008C6FF6"/>
    <w:rsid w:val="008C700D"/>
    <w:rsid w:val="008C741A"/>
    <w:rsid w:val="008C7485"/>
    <w:rsid w:val="008C7489"/>
    <w:rsid w:val="008C74C7"/>
    <w:rsid w:val="008C7837"/>
    <w:rsid w:val="008C789A"/>
    <w:rsid w:val="008C78B8"/>
    <w:rsid w:val="008C78E9"/>
    <w:rsid w:val="008C7975"/>
    <w:rsid w:val="008C7BB9"/>
    <w:rsid w:val="008C7BE1"/>
    <w:rsid w:val="008C7CD2"/>
    <w:rsid w:val="008C7E24"/>
    <w:rsid w:val="008D0026"/>
    <w:rsid w:val="008D006A"/>
    <w:rsid w:val="008D0082"/>
    <w:rsid w:val="008D0196"/>
    <w:rsid w:val="008D0202"/>
    <w:rsid w:val="008D0245"/>
    <w:rsid w:val="008D0330"/>
    <w:rsid w:val="008D035A"/>
    <w:rsid w:val="008D03D9"/>
    <w:rsid w:val="008D0476"/>
    <w:rsid w:val="008D04E0"/>
    <w:rsid w:val="008D0525"/>
    <w:rsid w:val="008D0607"/>
    <w:rsid w:val="008D07B3"/>
    <w:rsid w:val="008D0841"/>
    <w:rsid w:val="008D0880"/>
    <w:rsid w:val="008D08A1"/>
    <w:rsid w:val="008D0946"/>
    <w:rsid w:val="008D09E7"/>
    <w:rsid w:val="008D0B76"/>
    <w:rsid w:val="008D0C30"/>
    <w:rsid w:val="008D0E88"/>
    <w:rsid w:val="008D0F2E"/>
    <w:rsid w:val="008D0F31"/>
    <w:rsid w:val="008D0FCE"/>
    <w:rsid w:val="008D1041"/>
    <w:rsid w:val="008D11FE"/>
    <w:rsid w:val="008D135F"/>
    <w:rsid w:val="008D13D8"/>
    <w:rsid w:val="008D141C"/>
    <w:rsid w:val="008D144C"/>
    <w:rsid w:val="008D147D"/>
    <w:rsid w:val="008D16C4"/>
    <w:rsid w:val="008D1773"/>
    <w:rsid w:val="008D17AB"/>
    <w:rsid w:val="008D199B"/>
    <w:rsid w:val="008D1A83"/>
    <w:rsid w:val="008D1AA8"/>
    <w:rsid w:val="008D1AC1"/>
    <w:rsid w:val="008D1C0D"/>
    <w:rsid w:val="008D1D54"/>
    <w:rsid w:val="008D1DB6"/>
    <w:rsid w:val="008D1DD5"/>
    <w:rsid w:val="008D1E69"/>
    <w:rsid w:val="008D1F22"/>
    <w:rsid w:val="008D20CC"/>
    <w:rsid w:val="008D20F1"/>
    <w:rsid w:val="008D2104"/>
    <w:rsid w:val="008D21BB"/>
    <w:rsid w:val="008D229B"/>
    <w:rsid w:val="008D2438"/>
    <w:rsid w:val="008D244B"/>
    <w:rsid w:val="008D24A3"/>
    <w:rsid w:val="008D2569"/>
    <w:rsid w:val="008D2786"/>
    <w:rsid w:val="008D2883"/>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04F"/>
    <w:rsid w:val="008D3153"/>
    <w:rsid w:val="008D32AD"/>
    <w:rsid w:val="008D3341"/>
    <w:rsid w:val="008D3431"/>
    <w:rsid w:val="008D3459"/>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7C"/>
    <w:rsid w:val="008D4CED"/>
    <w:rsid w:val="008D4F5C"/>
    <w:rsid w:val="008D54D9"/>
    <w:rsid w:val="008D562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60BF"/>
    <w:rsid w:val="008D60DE"/>
    <w:rsid w:val="008D624C"/>
    <w:rsid w:val="008D6353"/>
    <w:rsid w:val="008D6455"/>
    <w:rsid w:val="008D6477"/>
    <w:rsid w:val="008D656F"/>
    <w:rsid w:val="008D65FC"/>
    <w:rsid w:val="008D66CC"/>
    <w:rsid w:val="008D6705"/>
    <w:rsid w:val="008D67A6"/>
    <w:rsid w:val="008D67AA"/>
    <w:rsid w:val="008D67BB"/>
    <w:rsid w:val="008D6958"/>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5D1"/>
    <w:rsid w:val="008E06DF"/>
    <w:rsid w:val="008E07B0"/>
    <w:rsid w:val="008E08C4"/>
    <w:rsid w:val="008E0952"/>
    <w:rsid w:val="008E0955"/>
    <w:rsid w:val="008E0A64"/>
    <w:rsid w:val="008E0AC2"/>
    <w:rsid w:val="008E0BE5"/>
    <w:rsid w:val="008E0CB0"/>
    <w:rsid w:val="008E0EB7"/>
    <w:rsid w:val="008E0FBC"/>
    <w:rsid w:val="008E1046"/>
    <w:rsid w:val="008E10CF"/>
    <w:rsid w:val="008E1256"/>
    <w:rsid w:val="008E13C6"/>
    <w:rsid w:val="008E1471"/>
    <w:rsid w:val="008E147B"/>
    <w:rsid w:val="008E14FA"/>
    <w:rsid w:val="008E14FE"/>
    <w:rsid w:val="008E159C"/>
    <w:rsid w:val="008E15A9"/>
    <w:rsid w:val="008E15E0"/>
    <w:rsid w:val="008E170C"/>
    <w:rsid w:val="008E17D7"/>
    <w:rsid w:val="008E17F4"/>
    <w:rsid w:val="008E1852"/>
    <w:rsid w:val="008E1865"/>
    <w:rsid w:val="008E19B4"/>
    <w:rsid w:val="008E1FF2"/>
    <w:rsid w:val="008E2139"/>
    <w:rsid w:val="008E2271"/>
    <w:rsid w:val="008E22AA"/>
    <w:rsid w:val="008E2474"/>
    <w:rsid w:val="008E265C"/>
    <w:rsid w:val="008E2AAD"/>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9C"/>
    <w:rsid w:val="008E371A"/>
    <w:rsid w:val="008E3801"/>
    <w:rsid w:val="008E395A"/>
    <w:rsid w:val="008E39E4"/>
    <w:rsid w:val="008E3B98"/>
    <w:rsid w:val="008E3BAF"/>
    <w:rsid w:val="008E3BD2"/>
    <w:rsid w:val="008E3C28"/>
    <w:rsid w:val="008E3DA2"/>
    <w:rsid w:val="008E3DF0"/>
    <w:rsid w:val="008E3FD8"/>
    <w:rsid w:val="008E4032"/>
    <w:rsid w:val="008E4239"/>
    <w:rsid w:val="008E426E"/>
    <w:rsid w:val="008E43F9"/>
    <w:rsid w:val="008E43FE"/>
    <w:rsid w:val="008E4408"/>
    <w:rsid w:val="008E4519"/>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AFF"/>
    <w:rsid w:val="008E5C13"/>
    <w:rsid w:val="008E5D74"/>
    <w:rsid w:val="008E5E25"/>
    <w:rsid w:val="008E5ECE"/>
    <w:rsid w:val="008E5F27"/>
    <w:rsid w:val="008E5F2E"/>
    <w:rsid w:val="008E5F49"/>
    <w:rsid w:val="008E5F4F"/>
    <w:rsid w:val="008E5F82"/>
    <w:rsid w:val="008E60C2"/>
    <w:rsid w:val="008E613B"/>
    <w:rsid w:val="008E61C3"/>
    <w:rsid w:val="008E626B"/>
    <w:rsid w:val="008E6786"/>
    <w:rsid w:val="008E67AE"/>
    <w:rsid w:val="008E6856"/>
    <w:rsid w:val="008E69A8"/>
    <w:rsid w:val="008E6B19"/>
    <w:rsid w:val="008E6B4F"/>
    <w:rsid w:val="008E6D2A"/>
    <w:rsid w:val="008E6D33"/>
    <w:rsid w:val="008E6D37"/>
    <w:rsid w:val="008E6ED6"/>
    <w:rsid w:val="008E6EE9"/>
    <w:rsid w:val="008E6F74"/>
    <w:rsid w:val="008E715E"/>
    <w:rsid w:val="008E74D7"/>
    <w:rsid w:val="008E78C6"/>
    <w:rsid w:val="008E78FB"/>
    <w:rsid w:val="008E7956"/>
    <w:rsid w:val="008E7A04"/>
    <w:rsid w:val="008E7A57"/>
    <w:rsid w:val="008E7AB4"/>
    <w:rsid w:val="008E7B96"/>
    <w:rsid w:val="008E7BD9"/>
    <w:rsid w:val="008E7DE9"/>
    <w:rsid w:val="008E7F82"/>
    <w:rsid w:val="008F01D0"/>
    <w:rsid w:val="008F02D9"/>
    <w:rsid w:val="008F034E"/>
    <w:rsid w:val="008F03D2"/>
    <w:rsid w:val="008F03F5"/>
    <w:rsid w:val="008F05FF"/>
    <w:rsid w:val="008F06EA"/>
    <w:rsid w:val="008F0778"/>
    <w:rsid w:val="008F0877"/>
    <w:rsid w:val="008F0B3E"/>
    <w:rsid w:val="008F0B5F"/>
    <w:rsid w:val="008F0BA1"/>
    <w:rsid w:val="008F0BEE"/>
    <w:rsid w:val="008F0E38"/>
    <w:rsid w:val="008F10CF"/>
    <w:rsid w:val="008F1128"/>
    <w:rsid w:val="008F11F2"/>
    <w:rsid w:val="008F138C"/>
    <w:rsid w:val="008F157D"/>
    <w:rsid w:val="008F1593"/>
    <w:rsid w:val="008F1615"/>
    <w:rsid w:val="008F1722"/>
    <w:rsid w:val="008F1902"/>
    <w:rsid w:val="008F191D"/>
    <w:rsid w:val="008F1940"/>
    <w:rsid w:val="008F1A33"/>
    <w:rsid w:val="008F1C4A"/>
    <w:rsid w:val="008F1CD5"/>
    <w:rsid w:val="008F1D51"/>
    <w:rsid w:val="008F1DD5"/>
    <w:rsid w:val="008F1EC4"/>
    <w:rsid w:val="008F1EE2"/>
    <w:rsid w:val="008F1F1E"/>
    <w:rsid w:val="008F1F37"/>
    <w:rsid w:val="008F2054"/>
    <w:rsid w:val="008F2174"/>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2F3F"/>
    <w:rsid w:val="008F3073"/>
    <w:rsid w:val="008F3100"/>
    <w:rsid w:val="008F31ED"/>
    <w:rsid w:val="008F3234"/>
    <w:rsid w:val="008F3346"/>
    <w:rsid w:val="008F33C4"/>
    <w:rsid w:val="008F34AA"/>
    <w:rsid w:val="008F3506"/>
    <w:rsid w:val="008F355C"/>
    <w:rsid w:val="008F3652"/>
    <w:rsid w:val="008F37DC"/>
    <w:rsid w:val="008F3966"/>
    <w:rsid w:val="008F3AA9"/>
    <w:rsid w:val="008F3B9D"/>
    <w:rsid w:val="008F3BD4"/>
    <w:rsid w:val="008F3D25"/>
    <w:rsid w:val="008F3E8D"/>
    <w:rsid w:val="008F3EDF"/>
    <w:rsid w:val="008F3F2A"/>
    <w:rsid w:val="008F3FAF"/>
    <w:rsid w:val="008F40FE"/>
    <w:rsid w:val="008F41EF"/>
    <w:rsid w:val="008F42E6"/>
    <w:rsid w:val="008F4375"/>
    <w:rsid w:val="008F438E"/>
    <w:rsid w:val="008F4428"/>
    <w:rsid w:val="008F446E"/>
    <w:rsid w:val="008F44CD"/>
    <w:rsid w:val="008F44DD"/>
    <w:rsid w:val="008F4531"/>
    <w:rsid w:val="008F4699"/>
    <w:rsid w:val="008F46C6"/>
    <w:rsid w:val="008F4827"/>
    <w:rsid w:val="008F4941"/>
    <w:rsid w:val="008F4B56"/>
    <w:rsid w:val="008F4BBB"/>
    <w:rsid w:val="008F4C6B"/>
    <w:rsid w:val="008F4E19"/>
    <w:rsid w:val="008F4E7A"/>
    <w:rsid w:val="008F5120"/>
    <w:rsid w:val="008F512F"/>
    <w:rsid w:val="008F5366"/>
    <w:rsid w:val="008F536A"/>
    <w:rsid w:val="008F5377"/>
    <w:rsid w:val="008F53AE"/>
    <w:rsid w:val="008F5419"/>
    <w:rsid w:val="008F545B"/>
    <w:rsid w:val="008F545D"/>
    <w:rsid w:val="008F54CE"/>
    <w:rsid w:val="008F54E1"/>
    <w:rsid w:val="008F5598"/>
    <w:rsid w:val="008F55AC"/>
    <w:rsid w:val="008F5621"/>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6021"/>
    <w:rsid w:val="008F604A"/>
    <w:rsid w:val="008F636A"/>
    <w:rsid w:val="008F65DE"/>
    <w:rsid w:val="008F66F0"/>
    <w:rsid w:val="008F6811"/>
    <w:rsid w:val="008F681E"/>
    <w:rsid w:val="008F6964"/>
    <w:rsid w:val="008F6971"/>
    <w:rsid w:val="008F6975"/>
    <w:rsid w:val="008F7000"/>
    <w:rsid w:val="008F7027"/>
    <w:rsid w:val="008F7037"/>
    <w:rsid w:val="008F712C"/>
    <w:rsid w:val="008F718A"/>
    <w:rsid w:val="008F738A"/>
    <w:rsid w:val="008F73AB"/>
    <w:rsid w:val="008F73F9"/>
    <w:rsid w:val="008F742B"/>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700"/>
    <w:rsid w:val="0090097B"/>
    <w:rsid w:val="00900A0F"/>
    <w:rsid w:val="00900AD1"/>
    <w:rsid w:val="00900AEB"/>
    <w:rsid w:val="00900B5A"/>
    <w:rsid w:val="00900B88"/>
    <w:rsid w:val="00900C40"/>
    <w:rsid w:val="00900CD1"/>
    <w:rsid w:val="00900CE8"/>
    <w:rsid w:val="00900D5D"/>
    <w:rsid w:val="00900DC8"/>
    <w:rsid w:val="00900DEE"/>
    <w:rsid w:val="00900EE8"/>
    <w:rsid w:val="00900F29"/>
    <w:rsid w:val="00900FCD"/>
    <w:rsid w:val="00900FD5"/>
    <w:rsid w:val="00901080"/>
    <w:rsid w:val="009011EE"/>
    <w:rsid w:val="009012D5"/>
    <w:rsid w:val="0090130F"/>
    <w:rsid w:val="00901392"/>
    <w:rsid w:val="0090148D"/>
    <w:rsid w:val="009014D8"/>
    <w:rsid w:val="009014E2"/>
    <w:rsid w:val="0090155F"/>
    <w:rsid w:val="009015A9"/>
    <w:rsid w:val="009016F8"/>
    <w:rsid w:val="00901738"/>
    <w:rsid w:val="009017F8"/>
    <w:rsid w:val="0090186A"/>
    <w:rsid w:val="00901943"/>
    <w:rsid w:val="00901A7B"/>
    <w:rsid w:val="00901C3D"/>
    <w:rsid w:val="00901C62"/>
    <w:rsid w:val="00901CFE"/>
    <w:rsid w:val="00901DB9"/>
    <w:rsid w:val="00901EE3"/>
    <w:rsid w:val="0090206C"/>
    <w:rsid w:val="009020A9"/>
    <w:rsid w:val="0090215B"/>
    <w:rsid w:val="009021C2"/>
    <w:rsid w:val="00902221"/>
    <w:rsid w:val="009022A2"/>
    <w:rsid w:val="009022B0"/>
    <w:rsid w:val="0090230C"/>
    <w:rsid w:val="00902410"/>
    <w:rsid w:val="00902557"/>
    <w:rsid w:val="009025FD"/>
    <w:rsid w:val="00902691"/>
    <w:rsid w:val="00902763"/>
    <w:rsid w:val="009027FB"/>
    <w:rsid w:val="0090283F"/>
    <w:rsid w:val="009028E9"/>
    <w:rsid w:val="0090292C"/>
    <w:rsid w:val="00902947"/>
    <w:rsid w:val="00902988"/>
    <w:rsid w:val="00902A51"/>
    <w:rsid w:val="00902A66"/>
    <w:rsid w:val="00902A9B"/>
    <w:rsid w:val="00902AAA"/>
    <w:rsid w:val="00902CF1"/>
    <w:rsid w:val="00902D83"/>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C2"/>
    <w:rsid w:val="009034F1"/>
    <w:rsid w:val="00903530"/>
    <w:rsid w:val="00903719"/>
    <w:rsid w:val="009037C4"/>
    <w:rsid w:val="00903808"/>
    <w:rsid w:val="00903846"/>
    <w:rsid w:val="009038A5"/>
    <w:rsid w:val="00903913"/>
    <w:rsid w:val="00903A25"/>
    <w:rsid w:val="00903AF0"/>
    <w:rsid w:val="00903D47"/>
    <w:rsid w:val="00903DB4"/>
    <w:rsid w:val="00903EFB"/>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CAC"/>
    <w:rsid w:val="00904D5B"/>
    <w:rsid w:val="00904D81"/>
    <w:rsid w:val="00904D92"/>
    <w:rsid w:val="00904E90"/>
    <w:rsid w:val="00904EA6"/>
    <w:rsid w:val="00904F70"/>
    <w:rsid w:val="00904F96"/>
    <w:rsid w:val="0090509B"/>
    <w:rsid w:val="00905125"/>
    <w:rsid w:val="009051C1"/>
    <w:rsid w:val="009053D7"/>
    <w:rsid w:val="00905481"/>
    <w:rsid w:val="00905552"/>
    <w:rsid w:val="009055AF"/>
    <w:rsid w:val="009055F0"/>
    <w:rsid w:val="0090577F"/>
    <w:rsid w:val="0090592C"/>
    <w:rsid w:val="00905AB8"/>
    <w:rsid w:val="00905E13"/>
    <w:rsid w:val="00905F81"/>
    <w:rsid w:val="00906134"/>
    <w:rsid w:val="009062F1"/>
    <w:rsid w:val="009064C0"/>
    <w:rsid w:val="009064CC"/>
    <w:rsid w:val="00906577"/>
    <w:rsid w:val="0090657B"/>
    <w:rsid w:val="009066D2"/>
    <w:rsid w:val="009067CE"/>
    <w:rsid w:val="009068BF"/>
    <w:rsid w:val="00906967"/>
    <w:rsid w:val="00906A0F"/>
    <w:rsid w:val="00906DCC"/>
    <w:rsid w:val="00906ECF"/>
    <w:rsid w:val="00907075"/>
    <w:rsid w:val="00907085"/>
    <w:rsid w:val="0090728F"/>
    <w:rsid w:val="009072FF"/>
    <w:rsid w:val="00907332"/>
    <w:rsid w:val="00907386"/>
    <w:rsid w:val="00907435"/>
    <w:rsid w:val="0090746A"/>
    <w:rsid w:val="009074AB"/>
    <w:rsid w:val="00907521"/>
    <w:rsid w:val="009075B7"/>
    <w:rsid w:val="00907611"/>
    <w:rsid w:val="009076DE"/>
    <w:rsid w:val="009078C9"/>
    <w:rsid w:val="00907946"/>
    <w:rsid w:val="0090799F"/>
    <w:rsid w:val="00907A57"/>
    <w:rsid w:val="00907A64"/>
    <w:rsid w:val="00907A83"/>
    <w:rsid w:val="00907B89"/>
    <w:rsid w:val="00907C06"/>
    <w:rsid w:val="00907CE5"/>
    <w:rsid w:val="00907D0D"/>
    <w:rsid w:val="00907F20"/>
    <w:rsid w:val="00907F69"/>
    <w:rsid w:val="0091016A"/>
    <w:rsid w:val="00910178"/>
    <w:rsid w:val="00910470"/>
    <w:rsid w:val="00910581"/>
    <w:rsid w:val="00910588"/>
    <w:rsid w:val="00910758"/>
    <w:rsid w:val="00910796"/>
    <w:rsid w:val="00910855"/>
    <w:rsid w:val="00910948"/>
    <w:rsid w:val="00910B03"/>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3BE"/>
    <w:rsid w:val="00911418"/>
    <w:rsid w:val="0091144F"/>
    <w:rsid w:val="00911460"/>
    <w:rsid w:val="0091148A"/>
    <w:rsid w:val="0091148E"/>
    <w:rsid w:val="009114E0"/>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A7E"/>
    <w:rsid w:val="00912B5C"/>
    <w:rsid w:val="00912B6B"/>
    <w:rsid w:val="00912B71"/>
    <w:rsid w:val="00912B85"/>
    <w:rsid w:val="00912BDC"/>
    <w:rsid w:val="00912D81"/>
    <w:rsid w:val="00912D8B"/>
    <w:rsid w:val="00912F89"/>
    <w:rsid w:val="0091309F"/>
    <w:rsid w:val="009130ED"/>
    <w:rsid w:val="0091312A"/>
    <w:rsid w:val="00913150"/>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88"/>
    <w:rsid w:val="0091499C"/>
    <w:rsid w:val="00914A98"/>
    <w:rsid w:val="00914B0A"/>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6CC"/>
    <w:rsid w:val="00915816"/>
    <w:rsid w:val="00915A5E"/>
    <w:rsid w:val="00915D2C"/>
    <w:rsid w:val="00915D53"/>
    <w:rsid w:val="00915D59"/>
    <w:rsid w:val="00915DA6"/>
    <w:rsid w:val="00915DAB"/>
    <w:rsid w:val="00915DC4"/>
    <w:rsid w:val="00915DE8"/>
    <w:rsid w:val="00915F76"/>
    <w:rsid w:val="009160C6"/>
    <w:rsid w:val="009160DE"/>
    <w:rsid w:val="009161E1"/>
    <w:rsid w:val="0091627D"/>
    <w:rsid w:val="00916334"/>
    <w:rsid w:val="0091640C"/>
    <w:rsid w:val="0091647C"/>
    <w:rsid w:val="0091654A"/>
    <w:rsid w:val="00916599"/>
    <w:rsid w:val="00916636"/>
    <w:rsid w:val="00916779"/>
    <w:rsid w:val="00916865"/>
    <w:rsid w:val="0091691D"/>
    <w:rsid w:val="00916922"/>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63"/>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F39"/>
    <w:rsid w:val="00923191"/>
    <w:rsid w:val="0092326F"/>
    <w:rsid w:val="009232B6"/>
    <w:rsid w:val="009232BE"/>
    <w:rsid w:val="00923370"/>
    <w:rsid w:val="009235B2"/>
    <w:rsid w:val="009236CC"/>
    <w:rsid w:val="00923738"/>
    <w:rsid w:val="00923826"/>
    <w:rsid w:val="00923993"/>
    <w:rsid w:val="009239E3"/>
    <w:rsid w:val="00923A4F"/>
    <w:rsid w:val="00923A5B"/>
    <w:rsid w:val="00923AC0"/>
    <w:rsid w:val="00923C59"/>
    <w:rsid w:val="00923C9C"/>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39"/>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B9D"/>
    <w:rsid w:val="00926BAA"/>
    <w:rsid w:val="00926BCA"/>
    <w:rsid w:val="00926C4E"/>
    <w:rsid w:val="00926C4F"/>
    <w:rsid w:val="00926C52"/>
    <w:rsid w:val="00926CE3"/>
    <w:rsid w:val="00926D89"/>
    <w:rsid w:val="00926DC3"/>
    <w:rsid w:val="00926EB4"/>
    <w:rsid w:val="00926FF4"/>
    <w:rsid w:val="0092710C"/>
    <w:rsid w:val="00927167"/>
    <w:rsid w:val="00927176"/>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41"/>
    <w:rsid w:val="0093062A"/>
    <w:rsid w:val="0093076A"/>
    <w:rsid w:val="00930771"/>
    <w:rsid w:val="009307C0"/>
    <w:rsid w:val="00930800"/>
    <w:rsid w:val="009309CB"/>
    <w:rsid w:val="00930C1E"/>
    <w:rsid w:val="00930D28"/>
    <w:rsid w:val="00930DE0"/>
    <w:rsid w:val="009310C0"/>
    <w:rsid w:val="00931176"/>
    <w:rsid w:val="00931390"/>
    <w:rsid w:val="00931499"/>
    <w:rsid w:val="009314F5"/>
    <w:rsid w:val="00931562"/>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304C"/>
    <w:rsid w:val="009331F8"/>
    <w:rsid w:val="00933246"/>
    <w:rsid w:val="009332C4"/>
    <w:rsid w:val="00933400"/>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62"/>
    <w:rsid w:val="009342C1"/>
    <w:rsid w:val="00934331"/>
    <w:rsid w:val="009343B3"/>
    <w:rsid w:val="009344F4"/>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F5"/>
    <w:rsid w:val="00935266"/>
    <w:rsid w:val="009352A4"/>
    <w:rsid w:val="00935349"/>
    <w:rsid w:val="009354D7"/>
    <w:rsid w:val="0093556B"/>
    <w:rsid w:val="00935579"/>
    <w:rsid w:val="009356B4"/>
    <w:rsid w:val="0093575C"/>
    <w:rsid w:val="0093586D"/>
    <w:rsid w:val="00935A48"/>
    <w:rsid w:val="00935A8D"/>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B85"/>
    <w:rsid w:val="00936BF6"/>
    <w:rsid w:val="00936CC1"/>
    <w:rsid w:val="00936D19"/>
    <w:rsid w:val="00936E52"/>
    <w:rsid w:val="00936E7D"/>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961"/>
    <w:rsid w:val="00941AAF"/>
    <w:rsid w:val="00941ACA"/>
    <w:rsid w:val="00941B19"/>
    <w:rsid w:val="00941BC1"/>
    <w:rsid w:val="00941C32"/>
    <w:rsid w:val="00941C4E"/>
    <w:rsid w:val="00941D36"/>
    <w:rsid w:val="00941DA3"/>
    <w:rsid w:val="00941E29"/>
    <w:rsid w:val="009422E5"/>
    <w:rsid w:val="00942412"/>
    <w:rsid w:val="00942443"/>
    <w:rsid w:val="009426CA"/>
    <w:rsid w:val="0094273A"/>
    <w:rsid w:val="009427BA"/>
    <w:rsid w:val="009427D5"/>
    <w:rsid w:val="0094297D"/>
    <w:rsid w:val="009429AC"/>
    <w:rsid w:val="00942A03"/>
    <w:rsid w:val="00942A24"/>
    <w:rsid w:val="00942A5A"/>
    <w:rsid w:val="00942B03"/>
    <w:rsid w:val="00942C2F"/>
    <w:rsid w:val="00942CA2"/>
    <w:rsid w:val="00942D0F"/>
    <w:rsid w:val="00942D30"/>
    <w:rsid w:val="00942F1B"/>
    <w:rsid w:val="0094307E"/>
    <w:rsid w:val="009430F6"/>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4FBD"/>
    <w:rsid w:val="009450E7"/>
    <w:rsid w:val="00945364"/>
    <w:rsid w:val="0094574E"/>
    <w:rsid w:val="00945B35"/>
    <w:rsid w:val="00945BB4"/>
    <w:rsid w:val="00945BF9"/>
    <w:rsid w:val="00945E37"/>
    <w:rsid w:val="00945E85"/>
    <w:rsid w:val="009461E5"/>
    <w:rsid w:val="009461F3"/>
    <w:rsid w:val="009462FD"/>
    <w:rsid w:val="009463F7"/>
    <w:rsid w:val="00946493"/>
    <w:rsid w:val="009464F9"/>
    <w:rsid w:val="009465CB"/>
    <w:rsid w:val="00946925"/>
    <w:rsid w:val="00946975"/>
    <w:rsid w:val="00946ED5"/>
    <w:rsid w:val="00947092"/>
    <w:rsid w:val="009471A0"/>
    <w:rsid w:val="0094720A"/>
    <w:rsid w:val="00947270"/>
    <w:rsid w:val="00947531"/>
    <w:rsid w:val="0094769B"/>
    <w:rsid w:val="0094769D"/>
    <w:rsid w:val="0094770A"/>
    <w:rsid w:val="009477A4"/>
    <w:rsid w:val="009478B8"/>
    <w:rsid w:val="009478C3"/>
    <w:rsid w:val="00947B17"/>
    <w:rsid w:val="00947B64"/>
    <w:rsid w:val="00947C70"/>
    <w:rsid w:val="00947D22"/>
    <w:rsid w:val="00947E9E"/>
    <w:rsid w:val="009500D6"/>
    <w:rsid w:val="00950168"/>
    <w:rsid w:val="0095027B"/>
    <w:rsid w:val="0095077C"/>
    <w:rsid w:val="00950860"/>
    <w:rsid w:val="009508AF"/>
    <w:rsid w:val="0095095D"/>
    <w:rsid w:val="00950BC1"/>
    <w:rsid w:val="00950C38"/>
    <w:rsid w:val="00950C57"/>
    <w:rsid w:val="00950CBC"/>
    <w:rsid w:val="00950CEC"/>
    <w:rsid w:val="00950D5B"/>
    <w:rsid w:val="00950E6D"/>
    <w:rsid w:val="00950F77"/>
    <w:rsid w:val="00950FB3"/>
    <w:rsid w:val="0095109A"/>
    <w:rsid w:val="009510B0"/>
    <w:rsid w:val="00951126"/>
    <w:rsid w:val="0095127C"/>
    <w:rsid w:val="0095133F"/>
    <w:rsid w:val="00951354"/>
    <w:rsid w:val="00951355"/>
    <w:rsid w:val="00951645"/>
    <w:rsid w:val="0095167F"/>
    <w:rsid w:val="00951864"/>
    <w:rsid w:val="00951994"/>
    <w:rsid w:val="009519E8"/>
    <w:rsid w:val="00951B54"/>
    <w:rsid w:val="00951CED"/>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A73"/>
    <w:rsid w:val="00952B42"/>
    <w:rsid w:val="00952BF2"/>
    <w:rsid w:val="00952F98"/>
    <w:rsid w:val="00953102"/>
    <w:rsid w:val="0095322A"/>
    <w:rsid w:val="00953491"/>
    <w:rsid w:val="0095356C"/>
    <w:rsid w:val="009535C1"/>
    <w:rsid w:val="009535F1"/>
    <w:rsid w:val="009536F2"/>
    <w:rsid w:val="0095370E"/>
    <w:rsid w:val="00953720"/>
    <w:rsid w:val="00953751"/>
    <w:rsid w:val="00953757"/>
    <w:rsid w:val="009538FF"/>
    <w:rsid w:val="00953922"/>
    <w:rsid w:val="0095397B"/>
    <w:rsid w:val="00953989"/>
    <w:rsid w:val="009539B0"/>
    <w:rsid w:val="00953A63"/>
    <w:rsid w:val="00953BDB"/>
    <w:rsid w:val="00953C78"/>
    <w:rsid w:val="00953C8E"/>
    <w:rsid w:val="00953CA1"/>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9E"/>
    <w:rsid w:val="00955DBA"/>
    <w:rsid w:val="00955FAD"/>
    <w:rsid w:val="00955FC8"/>
    <w:rsid w:val="00956021"/>
    <w:rsid w:val="0095604F"/>
    <w:rsid w:val="009560A8"/>
    <w:rsid w:val="009560B5"/>
    <w:rsid w:val="009560E3"/>
    <w:rsid w:val="0095612B"/>
    <w:rsid w:val="00956183"/>
    <w:rsid w:val="009561A0"/>
    <w:rsid w:val="00956394"/>
    <w:rsid w:val="0095642C"/>
    <w:rsid w:val="0095645F"/>
    <w:rsid w:val="00956573"/>
    <w:rsid w:val="0095657C"/>
    <w:rsid w:val="00956687"/>
    <w:rsid w:val="009566E5"/>
    <w:rsid w:val="0095677F"/>
    <w:rsid w:val="00956973"/>
    <w:rsid w:val="009569FC"/>
    <w:rsid w:val="00956A0D"/>
    <w:rsid w:val="00956B84"/>
    <w:rsid w:val="00956D4E"/>
    <w:rsid w:val="00956DDF"/>
    <w:rsid w:val="00956EB9"/>
    <w:rsid w:val="00957017"/>
    <w:rsid w:val="0095713E"/>
    <w:rsid w:val="00957149"/>
    <w:rsid w:val="009571BA"/>
    <w:rsid w:val="0095727C"/>
    <w:rsid w:val="009574B8"/>
    <w:rsid w:val="00957522"/>
    <w:rsid w:val="00957539"/>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E3"/>
    <w:rsid w:val="00960E7E"/>
    <w:rsid w:val="00960ECD"/>
    <w:rsid w:val="009610C6"/>
    <w:rsid w:val="00961161"/>
    <w:rsid w:val="00961185"/>
    <w:rsid w:val="0096121A"/>
    <w:rsid w:val="00961273"/>
    <w:rsid w:val="009614C9"/>
    <w:rsid w:val="009614E6"/>
    <w:rsid w:val="00961548"/>
    <w:rsid w:val="00961623"/>
    <w:rsid w:val="0096181E"/>
    <w:rsid w:val="0096186C"/>
    <w:rsid w:val="00961908"/>
    <w:rsid w:val="00961B39"/>
    <w:rsid w:val="00961BA5"/>
    <w:rsid w:val="00961C7C"/>
    <w:rsid w:val="00961D35"/>
    <w:rsid w:val="00961DFC"/>
    <w:rsid w:val="0096200A"/>
    <w:rsid w:val="0096212C"/>
    <w:rsid w:val="009622AC"/>
    <w:rsid w:val="0096232A"/>
    <w:rsid w:val="009624FA"/>
    <w:rsid w:val="009625FE"/>
    <w:rsid w:val="00962611"/>
    <w:rsid w:val="0096269E"/>
    <w:rsid w:val="009626B1"/>
    <w:rsid w:val="00962966"/>
    <w:rsid w:val="00962AAF"/>
    <w:rsid w:val="00962CA1"/>
    <w:rsid w:val="00962CA8"/>
    <w:rsid w:val="00962E24"/>
    <w:rsid w:val="00962F14"/>
    <w:rsid w:val="00963153"/>
    <w:rsid w:val="0096337A"/>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3AA"/>
    <w:rsid w:val="00964502"/>
    <w:rsid w:val="009645B4"/>
    <w:rsid w:val="00964605"/>
    <w:rsid w:val="00964634"/>
    <w:rsid w:val="00964762"/>
    <w:rsid w:val="009647EB"/>
    <w:rsid w:val="0096485B"/>
    <w:rsid w:val="0096487A"/>
    <w:rsid w:val="009648AF"/>
    <w:rsid w:val="009648F0"/>
    <w:rsid w:val="00964912"/>
    <w:rsid w:val="0096499B"/>
    <w:rsid w:val="00964CF2"/>
    <w:rsid w:val="00964DFE"/>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889"/>
    <w:rsid w:val="009658CA"/>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6E9F"/>
    <w:rsid w:val="00967027"/>
    <w:rsid w:val="00967152"/>
    <w:rsid w:val="009671AF"/>
    <w:rsid w:val="00967258"/>
    <w:rsid w:val="0096734A"/>
    <w:rsid w:val="00967403"/>
    <w:rsid w:val="009675BE"/>
    <w:rsid w:val="0096766B"/>
    <w:rsid w:val="009676A2"/>
    <w:rsid w:val="0096771B"/>
    <w:rsid w:val="0096796A"/>
    <w:rsid w:val="009679F9"/>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6D0"/>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1F8"/>
    <w:rsid w:val="0097228F"/>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8A"/>
    <w:rsid w:val="00973D92"/>
    <w:rsid w:val="00973DA8"/>
    <w:rsid w:val="00973E33"/>
    <w:rsid w:val="00973ED5"/>
    <w:rsid w:val="00973ED6"/>
    <w:rsid w:val="009740A2"/>
    <w:rsid w:val="009742A4"/>
    <w:rsid w:val="009742A9"/>
    <w:rsid w:val="00974388"/>
    <w:rsid w:val="0097438D"/>
    <w:rsid w:val="00974490"/>
    <w:rsid w:val="0097450A"/>
    <w:rsid w:val="009745F3"/>
    <w:rsid w:val="00974614"/>
    <w:rsid w:val="009749AE"/>
    <w:rsid w:val="009749CB"/>
    <w:rsid w:val="009749F7"/>
    <w:rsid w:val="00974A1B"/>
    <w:rsid w:val="00974E7B"/>
    <w:rsid w:val="00975091"/>
    <w:rsid w:val="009750A2"/>
    <w:rsid w:val="009751BF"/>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44"/>
    <w:rsid w:val="009765BE"/>
    <w:rsid w:val="009765F3"/>
    <w:rsid w:val="00976724"/>
    <w:rsid w:val="0097673E"/>
    <w:rsid w:val="009768CA"/>
    <w:rsid w:val="00976978"/>
    <w:rsid w:val="009769BE"/>
    <w:rsid w:val="00976A53"/>
    <w:rsid w:val="00976B89"/>
    <w:rsid w:val="00976D58"/>
    <w:rsid w:val="00976DA7"/>
    <w:rsid w:val="00976DCC"/>
    <w:rsid w:val="00976E03"/>
    <w:rsid w:val="00976FEB"/>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473"/>
    <w:rsid w:val="009805B0"/>
    <w:rsid w:val="00980652"/>
    <w:rsid w:val="009806FC"/>
    <w:rsid w:val="00980754"/>
    <w:rsid w:val="00980857"/>
    <w:rsid w:val="00980938"/>
    <w:rsid w:val="0098096A"/>
    <w:rsid w:val="009809D3"/>
    <w:rsid w:val="00980E71"/>
    <w:rsid w:val="00980FD9"/>
    <w:rsid w:val="00981253"/>
    <w:rsid w:val="009812E7"/>
    <w:rsid w:val="009813B5"/>
    <w:rsid w:val="0098143D"/>
    <w:rsid w:val="009814D7"/>
    <w:rsid w:val="009815DC"/>
    <w:rsid w:val="00981725"/>
    <w:rsid w:val="00981894"/>
    <w:rsid w:val="009818E4"/>
    <w:rsid w:val="0098190D"/>
    <w:rsid w:val="00981B3A"/>
    <w:rsid w:val="00981BE3"/>
    <w:rsid w:val="00981C39"/>
    <w:rsid w:val="00981C8B"/>
    <w:rsid w:val="00981CA9"/>
    <w:rsid w:val="00981D16"/>
    <w:rsid w:val="00981D23"/>
    <w:rsid w:val="00981DF8"/>
    <w:rsid w:val="00981E6B"/>
    <w:rsid w:val="00981E9C"/>
    <w:rsid w:val="0098208A"/>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ECD"/>
    <w:rsid w:val="00982F6F"/>
    <w:rsid w:val="00982FAD"/>
    <w:rsid w:val="00983145"/>
    <w:rsid w:val="00983283"/>
    <w:rsid w:val="009832DA"/>
    <w:rsid w:val="0098340D"/>
    <w:rsid w:val="00983548"/>
    <w:rsid w:val="00983648"/>
    <w:rsid w:val="009836F1"/>
    <w:rsid w:val="009837B8"/>
    <w:rsid w:val="009837DD"/>
    <w:rsid w:val="0098385D"/>
    <w:rsid w:val="00983A13"/>
    <w:rsid w:val="00983A17"/>
    <w:rsid w:val="00983A3E"/>
    <w:rsid w:val="00983A46"/>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C54"/>
    <w:rsid w:val="00984D13"/>
    <w:rsid w:val="00985071"/>
    <w:rsid w:val="00985218"/>
    <w:rsid w:val="00985269"/>
    <w:rsid w:val="009852D5"/>
    <w:rsid w:val="0098535A"/>
    <w:rsid w:val="009854FF"/>
    <w:rsid w:val="00985517"/>
    <w:rsid w:val="0098556F"/>
    <w:rsid w:val="00985598"/>
    <w:rsid w:val="00985604"/>
    <w:rsid w:val="009856E3"/>
    <w:rsid w:val="0098579B"/>
    <w:rsid w:val="00985867"/>
    <w:rsid w:val="009858CC"/>
    <w:rsid w:val="0098597A"/>
    <w:rsid w:val="009859C9"/>
    <w:rsid w:val="00985C5F"/>
    <w:rsid w:val="00985D30"/>
    <w:rsid w:val="00985D49"/>
    <w:rsid w:val="00985E8A"/>
    <w:rsid w:val="0098602B"/>
    <w:rsid w:val="00986197"/>
    <w:rsid w:val="009863DF"/>
    <w:rsid w:val="00986470"/>
    <w:rsid w:val="009864FB"/>
    <w:rsid w:val="0098655B"/>
    <w:rsid w:val="0098659E"/>
    <w:rsid w:val="009865AF"/>
    <w:rsid w:val="00986757"/>
    <w:rsid w:val="009868DB"/>
    <w:rsid w:val="0098690F"/>
    <w:rsid w:val="00986918"/>
    <w:rsid w:val="009869D3"/>
    <w:rsid w:val="00986A7F"/>
    <w:rsid w:val="00986B73"/>
    <w:rsid w:val="00986BD5"/>
    <w:rsid w:val="00986E01"/>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396"/>
    <w:rsid w:val="00991492"/>
    <w:rsid w:val="00991503"/>
    <w:rsid w:val="0099152C"/>
    <w:rsid w:val="009915F9"/>
    <w:rsid w:val="009918C2"/>
    <w:rsid w:val="009918EC"/>
    <w:rsid w:val="00991B23"/>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6C"/>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BF5"/>
    <w:rsid w:val="00993D57"/>
    <w:rsid w:val="00993D87"/>
    <w:rsid w:val="00993D9A"/>
    <w:rsid w:val="00993DE4"/>
    <w:rsid w:val="00993E3C"/>
    <w:rsid w:val="00993ED3"/>
    <w:rsid w:val="00993EF4"/>
    <w:rsid w:val="00994151"/>
    <w:rsid w:val="0099426E"/>
    <w:rsid w:val="009942C9"/>
    <w:rsid w:val="00994354"/>
    <w:rsid w:val="009943D1"/>
    <w:rsid w:val="009944D5"/>
    <w:rsid w:val="009944EB"/>
    <w:rsid w:val="00994575"/>
    <w:rsid w:val="00994626"/>
    <w:rsid w:val="00994807"/>
    <w:rsid w:val="0099484F"/>
    <w:rsid w:val="0099486B"/>
    <w:rsid w:val="00994907"/>
    <w:rsid w:val="00994A2A"/>
    <w:rsid w:val="00994D3C"/>
    <w:rsid w:val="0099532C"/>
    <w:rsid w:val="009953CE"/>
    <w:rsid w:val="00995407"/>
    <w:rsid w:val="0099545F"/>
    <w:rsid w:val="009954B5"/>
    <w:rsid w:val="0099559A"/>
    <w:rsid w:val="00995603"/>
    <w:rsid w:val="009956D4"/>
    <w:rsid w:val="009959D2"/>
    <w:rsid w:val="00995A00"/>
    <w:rsid w:val="00995AF8"/>
    <w:rsid w:val="00995B24"/>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E4"/>
    <w:rsid w:val="00996FF5"/>
    <w:rsid w:val="0099711F"/>
    <w:rsid w:val="009971E7"/>
    <w:rsid w:val="0099723F"/>
    <w:rsid w:val="00997399"/>
    <w:rsid w:val="0099751F"/>
    <w:rsid w:val="0099764C"/>
    <w:rsid w:val="009976B9"/>
    <w:rsid w:val="009976CD"/>
    <w:rsid w:val="00997762"/>
    <w:rsid w:val="009978DE"/>
    <w:rsid w:val="009978FE"/>
    <w:rsid w:val="00997A39"/>
    <w:rsid w:val="00997A6E"/>
    <w:rsid w:val="00997B05"/>
    <w:rsid w:val="00997CAD"/>
    <w:rsid w:val="00997E68"/>
    <w:rsid w:val="00997EBC"/>
    <w:rsid w:val="00997EE7"/>
    <w:rsid w:val="009A0043"/>
    <w:rsid w:val="009A0061"/>
    <w:rsid w:val="009A009F"/>
    <w:rsid w:val="009A01F3"/>
    <w:rsid w:val="009A02A1"/>
    <w:rsid w:val="009A02DF"/>
    <w:rsid w:val="009A0569"/>
    <w:rsid w:val="009A0792"/>
    <w:rsid w:val="009A0978"/>
    <w:rsid w:val="009A0A2E"/>
    <w:rsid w:val="009A0AC1"/>
    <w:rsid w:val="009A0D44"/>
    <w:rsid w:val="009A0D4B"/>
    <w:rsid w:val="009A0ECA"/>
    <w:rsid w:val="009A0F3C"/>
    <w:rsid w:val="009A0F77"/>
    <w:rsid w:val="009A0FA9"/>
    <w:rsid w:val="009A1266"/>
    <w:rsid w:val="009A128E"/>
    <w:rsid w:val="009A129A"/>
    <w:rsid w:val="009A144D"/>
    <w:rsid w:val="009A14DA"/>
    <w:rsid w:val="009A151D"/>
    <w:rsid w:val="009A153B"/>
    <w:rsid w:val="009A16F5"/>
    <w:rsid w:val="009A1839"/>
    <w:rsid w:val="009A1EA7"/>
    <w:rsid w:val="009A1EC2"/>
    <w:rsid w:val="009A2069"/>
    <w:rsid w:val="009A2145"/>
    <w:rsid w:val="009A223D"/>
    <w:rsid w:val="009A2299"/>
    <w:rsid w:val="009A2356"/>
    <w:rsid w:val="009A236F"/>
    <w:rsid w:val="009A24E1"/>
    <w:rsid w:val="009A25B9"/>
    <w:rsid w:val="009A2601"/>
    <w:rsid w:val="009A267C"/>
    <w:rsid w:val="009A2685"/>
    <w:rsid w:val="009A26D6"/>
    <w:rsid w:val="009A2810"/>
    <w:rsid w:val="009A28A3"/>
    <w:rsid w:val="009A28E3"/>
    <w:rsid w:val="009A2969"/>
    <w:rsid w:val="009A2B04"/>
    <w:rsid w:val="009A2DBA"/>
    <w:rsid w:val="009A2E23"/>
    <w:rsid w:val="009A2F61"/>
    <w:rsid w:val="009A2F91"/>
    <w:rsid w:val="009A2FDF"/>
    <w:rsid w:val="009A2FF6"/>
    <w:rsid w:val="009A32AB"/>
    <w:rsid w:val="009A32B1"/>
    <w:rsid w:val="009A3303"/>
    <w:rsid w:val="009A33B2"/>
    <w:rsid w:val="009A33F0"/>
    <w:rsid w:val="009A3557"/>
    <w:rsid w:val="009A359B"/>
    <w:rsid w:val="009A36A1"/>
    <w:rsid w:val="009A36F9"/>
    <w:rsid w:val="009A38DB"/>
    <w:rsid w:val="009A38FF"/>
    <w:rsid w:val="009A3923"/>
    <w:rsid w:val="009A392C"/>
    <w:rsid w:val="009A39E5"/>
    <w:rsid w:val="009A3B2C"/>
    <w:rsid w:val="009A3B50"/>
    <w:rsid w:val="009A3CB7"/>
    <w:rsid w:val="009A3CC1"/>
    <w:rsid w:val="009A3D9A"/>
    <w:rsid w:val="009A4031"/>
    <w:rsid w:val="009A40B9"/>
    <w:rsid w:val="009A40D6"/>
    <w:rsid w:val="009A40E4"/>
    <w:rsid w:val="009A4126"/>
    <w:rsid w:val="009A4218"/>
    <w:rsid w:val="009A425A"/>
    <w:rsid w:val="009A442A"/>
    <w:rsid w:val="009A4482"/>
    <w:rsid w:val="009A448D"/>
    <w:rsid w:val="009A45C5"/>
    <w:rsid w:val="009A4684"/>
    <w:rsid w:val="009A47D4"/>
    <w:rsid w:val="009A47F8"/>
    <w:rsid w:val="009A492A"/>
    <w:rsid w:val="009A4AA6"/>
    <w:rsid w:val="009A4BC5"/>
    <w:rsid w:val="009A4C61"/>
    <w:rsid w:val="009A4C6F"/>
    <w:rsid w:val="009A4DC2"/>
    <w:rsid w:val="009A4EC9"/>
    <w:rsid w:val="009A4EEE"/>
    <w:rsid w:val="009A5165"/>
    <w:rsid w:val="009A51D1"/>
    <w:rsid w:val="009A526A"/>
    <w:rsid w:val="009A52D4"/>
    <w:rsid w:val="009A541F"/>
    <w:rsid w:val="009A56C5"/>
    <w:rsid w:val="009A5778"/>
    <w:rsid w:val="009A57E5"/>
    <w:rsid w:val="009A593C"/>
    <w:rsid w:val="009A5A60"/>
    <w:rsid w:val="009A5B20"/>
    <w:rsid w:val="009A5C39"/>
    <w:rsid w:val="009A5D31"/>
    <w:rsid w:val="009A5DF3"/>
    <w:rsid w:val="009A5EF2"/>
    <w:rsid w:val="009A6075"/>
    <w:rsid w:val="009A607A"/>
    <w:rsid w:val="009A61B4"/>
    <w:rsid w:val="009A6230"/>
    <w:rsid w:val="009A626A"/>
    <w:rsid w:val="009A631A"/>
    <w:rsid w:val="009A650C"/>
    <w:rsid w:val="009A6546"/>
    <w:rsid w:val="009A6705"/>
    <w:rsid w:val="009A6711"/>
    <w:rsid w:val="009A672D"/>
    <w:rsid w:val="009A6762"/>
    <w:rsid w:val="009A6767"/>
    <w:rsid w:val="009A6820"/>
    <w:rsid w:val="009A6843"/>
    <w:rsid w:val="009A6899"/>
    <w:rsid w:val="009A68B7"/>
    <w:rsid w:val="009A69BA"/>
    <w:rsid w:val="009A6A69"/>
    <w:rsid w:val="009A6A96"/>
    <w:rsid w:val="009A6B11"/>
    <w:rsid w:val="009A6C23"/>
    <w:rsid w:val="009A6C9A"/>
    <w:rsid w:val="009A6DEC"/>
    <w:rsid w:val="009A6FB2"/>
    <w:rsid w:val="009A6FBA"/>
    <w:rsid w:val="009A70EA"/>
    <w:rsid w:val="009A7258"/>
    <w:rsid w:val="009A7318"/>
    <w:rsid w:val="009A73A3"/>
    <w:rsid w:val="009A73B0"/>
    <w:rsid w:val="009A73FF"/>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8D"/>
    <w:rsid w:val="009B03A3"/>
    <w:rsid w:val="009B0405"/>
    <w:rsid w:val="009B0476"/>
    <w:rsid w:val="009B06A7"/>
    <w:rsid w:val="009B0766"/>
    <w:rsid w:val="009B089D"/>
    <w:rsid w:val="009B09D2"/>
    <w:rsid w:val="009B0A43"/>
    <w:rsid w:val="009B0B5B"/>
    <w:rsid w:val="009B0B60"/>
    <w:rsid w:val="009B0CAA"/>
    <w:rsid w:val="009B0D00"/>
    <w:rsid w:val="009B0DAB"/>
    <w:rsid w:val="009B0F57"/>
    <w:rsid w:val="009B1004"/>
    <w:rsid w:val="009B105E"/>
    <w:rsid w:val="009B11DA"/>
    <w:rsid w:val="009B11F8"/>
    <w:rsid w:val="009B1200"/>
    <w:rsid w:val="009B1285"/>
    <w:rsid w:val="009B12AF"/>
    <w:rsid w:val="009B13A4"/>
    <w:rsid w:val="009B13DD"/>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05F"/>
    <w:rsid w:val="009B2205"/>
    <w:rsid w:val="009B223E"/>
    <w:rsid w:val="009B2264"/>
    <w:rsid w:val="009B248A"/>
    <w:rsid w:val="009B260A"/>
    <w:rsid w:val="009B2701"/>
    <w:rsid w:val="009B2759"/>
    <w:rsid w:val="009B28AE"/>
    <w:rsid w:val="009B2A16"/>
    <w:rsid w:val="009B2A1B"/>
    <w:rsid w:val="009B2B27"/>
    <w:rsid w:val="009B2BB2"/>
    <w:rsid w:val="009B2BC0"/>
    <w:rsid w:val="009B2D38"/>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BFB"/>
    <w:rsid w:val="009B3C4E"/>
    <w:rsid w:val="009B3F54"/>
    <w:rsid w:val="009B3FF1"/>
    <w:rsid w:val="009B4130"/>
    <w:rsid w:val="009B430E"/>
    <w:rsid w:val="009B4324"/>
    <w:rsid w:val="009B4348"/>
    <w:rsid w:val="009B44C5"/>
    <w:rsid w:val="009B45D5"/>
    <w:rsid w:val="009B45E8"/>
    <w:rsid w:val="009B45FB"/>
    <w:rsid w:val="009B46E7"/>
    <w:rsid w:val="009B4766"/>
    <w:rsid w:val="009B4918"/>
    <w:rsid w:val="009B494B"/>
    <w:rsid w:val="009B49BE"/>
    <w:rsid w:val="009B4A8B"/>
    <w:rsid w:val="009B4CE1"/>
    <w:rsid w:val="009B4D14"/>
    <w:rsid w:val="009B4DB4"/>
    <w:rsid w:val="009B4E27"/>
    <w:rsid w:val="009B4E5D"/>
    <w:rsid w:val="009B4F2F"/>
    <w:rsid w:val="009B5049"/>
    <w:rsid w:val="009B514B"/>
    <w:rsid w:val="009B524B"/>
    <w:rsid w:val="009B53D3"/>
    <w:rsid w:val="009B53D4"/>
    <w:rsid w:val="009B5417"/>
    <w:rsid w:val="009B553A"/>
    <w:rsid w:val="009B5612"/>
    <w:rsid w:val="009B562B"/>
    <w:rsid w:val="009B5684"/>
    <w:rsid w:val="009B56F2"/>
    <w:rsid w:val="009B56F7"/>
    <w:rsid w:val="009B570D"/>
    <w:rsid w:val="009B5816"/>
    <w:rsid w:val="009B58AD"/>
    <w:rsid w:val="009B592A"/>
    <w:rsid w:val="009B595B"/>
    <w:rsid w:val="009B59AC"/>
    <w:rsid w:val="009B5ADC"/>
    <w:rsid w:val="009B5AF5"/>
    <w:rsid w:val="009B5B3E"/>
    <w:rsid w:val="009B5BB6"/>
    <w:rsid w:val="009B5D2E"/>
    <w:rsid w:val="009B5F09"/>
    <w:rsid w:val="009B60B9"/>
    <w:rsid w:val="009B60D4"/>
    <w:rsid w:val="009B62E6"/>
    <w:rsid w:val="009B6505"/>
    <w:rsid w:val="009B650D"/>
    <w:rsid w:val="009B65F8"/>
    <w:rsid w:val="009B6737"/>
    <w:rsid w:val="009B6942"/>
    <w:rsid w:val="009B69D9"/>
    <w:rsid w:val="009B69F8"/>
    <w:rsid w:val="009B6B81"/>
    <w:rsid w:val="009B6B86"/>
    <w:rsid w:val="009B6BA2"/>
    <w:rsid w:val="009B6D04"/>
    <w:rsid w:val="009B6E89"/>
    <w:rsid w:val="009B6F11"/>
    <w:rsid w:val="009B6F63"/>
    <w:rsid w:val="009B6FB0"/>
    <w:rsid w:val="009B7050"/>
    <w:rsid w:val="009B70B5"/>
    <w:rsid w:val="009B7149"/>
    <w:rsid w:val="009B7213"/>
    <w:rsid w:val="009B73D6"/>
    <w:rsid w:val="009B74C8"/>
    <w:rsid w:val="009B74EB"/>
    <w:rsid w:val="009B7681"/>
    <w:rsid w:val="009B76F5"/>
    <w:rsid w:val="009B78C3"/>
    <w:rsid w:val="009B7AAB"/>
    <w:rsid w:val="009B7DB8"/>
    <w:rsid w:val="009B7EBF"/>
    <w:rsid w:val="009B7EC5"/>
    <w:rsid w:val="009B7FE0"/>
    <w:rsid w:val="009C003F"/>
    <w:rsid w:val="009C00F0"/>
    <w:rsid w:val="009C00F9"/>
    <w:rsid w:val="009C020B"/>
    <w:rsid w:val="009C0338"/>
    <w:rsid w:val="009C0383"/>
    <w:rsid w:val="009C0511"/>
    <w:rsid w:val="009C0552"/>
    <w:rsid w:val="009C05A1"/>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773"/>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96"/>
    <w:rsid w:val="009C265D"/>
    <w:rsid w:val="009C270E"/>
    <w:rsid w:val="009C2854"/>
    <w:rsid w:val="009C288F"/>
    <w:rsid w:val="009C2948"/>
    <w:rsid w:val="009C2AF3"/>
    <w:rsid w:val="009C2C50"/>
    <w:rsid w:val="009C2CD4"/>
    <w:rsid w:val="009C2E96"/>
    <w:rsid w:val="009C2F18"/>
    <w:rsid w:val="009C2F8F"/>
    <w:rsid w:val="009C2FF5"/>
    <w:rsid w:val="009C31A3"/>
    <w:rsid w:val="009C32AF"/>
    <w:rsid w:val="009C330B"/>
    <w:rsid w:val="009C336A"/>
    <w:rsid w:val="009C33E8"/>
    <w:rsid w:val="009C33F1"/>
    <w:rsid w:val="009C342C"/>
    <w:rsid w:val="009C34BF"/>
    <w:rsid w:val="009C34CC"/>
    <w:rsid w:val="009C3515"/>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B5E"/>
    <w:rsid w:val="009C5B6D"/>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81E"/>
    <w:rsid w:val="009C6993"/>
    <w:rsid w:val="009C69B0"/>
    <w:rsid w:val="009C6A8B"/>
    <w:rsid w:val="009C6B1C"/>
    <w:rsid w:val="009C6BB0"/>
    <w:rsid w:val="009C6C44"/>
    <w:rsid w:val="009C6C86"/>
    <w:rsid w:val="009C6CEF"/>
    <w:rsid w:val="009C6DAE"/>
    <w:rsid w:val="009C6E93"/>
    <w:rsid w:val="009C6EEC"/>
    <w:rsid w:val="009C710F"/>
    <w:rsid w:val="009C7412"/>
    <w:rsid w:val="009C7461"/>
    <w:rsid w:val="009C748F"/>
    <w:rsid w:val="009C7589"/>
    <w:rsid w:val="009C76E1"/>
    <w:rsid w:val="009C7953"/>
    <w:rsid w:val="009C795A"/>
    <w:rsid w:val="009C7A27"/>
    <w:rsid w:val="009C7A2F"/>
    <w:rsid w:val="009C7C68"/>
    <w:rsid w:val="009D0064"/>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5C7"/>
    <w:rsid w:val="009D1731"/>
    <w:rsid w:val="009D1864"/>
    <w:rsid w:val="009D196C"/>
    <w:rsid w:val="009D19BF"/>
    <w:rsid w:val="009D1AA0"/>
    <w:rsid w:val="009D1B75"/>
    <w:rsid w:val="009D1CC5"/>
    <w:rsid w:val="009D1CDC"/>
    <w:rsid w:val="009D1DFD"/>
    <w:rsid w:val="009D1E4E"/>
    <w:rsid w:val="009D1E9F"/>
    <w:rsid w:val="009D20DB"/>
    <w:rsid w:val="009D2162"/>
    <w:rsid w:val="009D224D"/>
    <w:rsid w:val="009D2276"/>
    <w:rsid w:val="009D22EC"/>
    <w:rsid w:val="009D2376"/>
    <w:rsid w:val="009D23FF"/>
    <w:rsid w:val="009D2517"/>
    <w:rsid w:val="009D26FC"/>
    <w:rsid w:val="009D2712"/>
    <w:rsid w:val="009D2824"/>
    <w:rsid w:val="009D28F1"/>
    <w:rsid w:val="009D2A65"/>
    <w:rsid w:val="009D2A8E"/>
    <w:rsid w:val="009D2BA1"/>
    <w:rsid w:val="009D2C2C"/>
    <w:rsid w:val="009D2CCB"/>
    <w:rsid w:val="009D2CF2"/>
    <w:rsid w:val="009D2D59"/>
    <w:rsid w:val="009D2F15"/>
    <w:rsid w:val="009D2FB5"/>
    <w:rsid w:val="009D3226"/>
    <w:rsid w:val="009D322E"/>
    <w:rsid w:val="009D33D8"/>
    <w:rsid w:val="009D3426"/>
    <w:rsid w:val="009D3549"/>
    <w:rsid w:val="009D357D"/>
    <w:rsid w:val="009D3583"/>
    <w:rsid w:val="009D36BF"/>
    <w:rsid w:val="009D3744"/>
    <w:rsid w:val="009D3761"/>
    <w:rsid w:val="009D37E5"/>
    <w:rsid w:val="009D383A"/>
    <w:rsid w:val="009D38B6"/>
    <w:rsid w:val="009D38FE"/>
    <w:rsid w:val="009D3906"/>
    <w:rsid w:val="009D3943"/>
    <w:rsid w:val="009D395E"/>
    <w:rsid w:val="009D39CC"/>
    <w:rsid w:val="009D3B4A"/>
    <w:rsid w:val="009D3C1A"/>
    <w:rsid w:val="009D3FC1"/>
    <w:rsid w:val="009D40B6"/>
    <w:rsid w:val="009D41C9"/>
    <w:rsid w:val="009D41DF"/>
    <w:rsid w:val="009D4266"/>
    <w:rsid w:val="009D42C0"/>
    <w:rsid w:val="009D437D"/>
    <w:rsid w:val="009D4409"/>
    <w:rsid w:val="009D4415"/>
    <w:rsid w:val="009D44EB"/>
    <w:rsid w:val="009D480D"/>
    <w:rsid w:val="009D4931"/>
    <w:rsid w:val="009D4A71"/>
    <w:rsid w:val="009D4B26"/>
    <w:rsid w:val="009D4BAE"/>
    <w:rsid w:val="009D4BEF"/>
    <w:rsid w:val="009D4C4D"/>
    <w:rsid w:val="009D4CD3"/>
    <w:rsid w:val="009D4EEA"/>
    <w:rsid w:val="009D5030"/>
    <w:rsid w:val="009D51AA"/>
    <w:rsid w:val="009D535F"/>
    <w:rsid w:val="009D53AB"/>
    <w:rsid w:val="009D541A"/>
    <w:rsid w:val="009D54BC"/>
    <w:rsid w:val="009D55A5"/>
    <w:rsid w:val="009D5715"/>
    <w:rsid w:val="009D5902"/>
    <w:rsid w:val="009D5A9C"/>
    <w:rsid w:val="009D5B26"/>
    <w:rsid w:val="009D5B43"/>
    <w:rsid w:val="009D5BAD"/>
    <w:rsid w:val="009D5C33"/>
    <w:rsid w:val="009D5C9C"/>
    <w:rsid w:val="009D5CA0"/>
    <w:rsid w:val="009D5CBD"/>
    <w:rsid w:val="009D5DB7"/>
    <w:rsid w:val="009D5DDA"/>
    <w:rsid w:val="009D5E5E"/>
    <w:rsid w:val="009D5E77"/>
    <w:rsid w:val="009D5F45"/>
    <w:rsid w:val="009D60E2"/>
    <w:rsid w:val="009D6117"/>
    <w:rsid w:val="009D612B"/>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70C7"/>
    <w:rsid w:val="009D71D4"/>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D42"/>
    <w:rsid w:val="009E0E2C"/>
    <w:rsid w:val="009E0F66"/>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AD1"/>
    <w:rsid w:val="009E2D06"/>
    <w:rsid w:val="009E2D7D"/>
    <w:rsid w:val="009E2E03"/>
    <w:rsid w:val="009E2F3E"/>
    <w:rsid w:val="009E2F5D"/>
    <w:rsid w:val="009E2FB9"/>
    <w:rsid w:val="009E307B"/>
    <w:rsid w:val="009E3092"/>
    <w:rsid w:val="009E31A1"/>
    <w:rsid w:val="009E3338"/>
    <w:rsid w:val="009E3458"/>
    <w:rsid w:val="009E349B"/>
    <w:rsid w:val="009E3514"/>
    <w:rsid w:val="009E361B"/>
    <w:rsid w:val="009E395C"/>
    <w:rsid w:val="009E39A2"/>
    <w:rsid w:val="009E3A9D"/>
    <w:rsid w:val="009E3AEA"/>
    <w:rsid w:val="009E3CC1"/>
    <w:rsid w:val="009E3CFC"/>
    <w:rsid w:val="009E3D5C"/>
    <w:rsid w:val="009E3EDC"/>
    <w:rsid w:val="009E3FD6"/>
    <w:rsid w:val="009E3FF0"/>
    <w:rsid w:val="009E4349"/>
    <w:rsid w:val="009E437F"/>
    <w:rsid w:val="009E44A5"/>
    <w:rsid w:val="009E44DF"/>
    <w:rsid w:val="009E461D"/>
    <w:rsid w:val="009E465E"/>
    <w:rsid w:val="009E46FF"/>
    <w:rsid w:val="009E494C"/>
    <w:rsid w:val="009E49F5"/>
    <w:rsid w:val="009E4A3C"/>
    <w:rsid w:val="009E4ADD"/>
    <w:rsid w:val="009E4D16"/>
    <w:rsid w:val="009E4EE4"/>
    <w:rsid w:val="009E4F31"/>
    <w:rsid w:val="009E4F36"/>
    <w:rsid w:val="009E50CE"/>
    <w:rsid w:val="009E5116"/>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0E"/>
    <w:rsid w:val="009E5B2A"/>
    <w:rsid w:val="009E5CAC"/>
    <w:rsid w:val="009E5D63"/>
    <w:rsid w:val="009E5FCD"/>
    <w:rsid w:val="009E5FE0"/>
    <w:rsid w:val="009E6002"/>
    <w:rsid w:val="009E6052"/>
    <w:rsid w:val="009E617B"/>
    <w:rsid w:val="009E6207"/>
    <w:rsid w:val="009E62A5"/>
    <w:rsid w:val="009E6406"/>
    <w:rsid w:val="009E6453"/>
    <w:rsid w:val="009E6471"/>
    <w:rsid w:val="009E6480"/>
    <w:rsid w:val="009E64E5"/>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80"/>
    <w:rsid w:val="009E7AEB"/>
    <w:rsid w:val="009E7B6B"/>
    <w:rsid w:val="009E7BE9"/>
    <w:rsid w:val="009E7EB5"/>
    <w:rsid w:val="009E7ED3"/>
    <w:rsid w:val="009E7F65"/>
    <w:rsid w:val="009F0292"/>
    <w:rsid w:val="009F02F3"/>
    <w:rsid w:val="009F03AE"/>
    <w:rsid w:val="009F03CB"/>
    <w:rsid w:val="009F07A7"/>
    <w:rsid w:val="009F07B4"/>
    <w:rsid w:val="009F0860"/>
    <w:rsid w:val="009F0A90"/>
    <w:rsid w:val="009F0B97"/>
    <w:rsid w:val="009F0CE5"/>
    <w:rsid w:val="009F0D68"/>
    <w:rsid w:val="009F11B4"/>
    <w:rsid w:val="009F1266"/>
    <w:rsid w:val="009F12DD"/>
    <w:rsid w:val="009F14EC"/>
    <w:rsid w:val="009F15C0"/>
    <w:rsid w:val="009F15FC"/>
    <w:rsid w:val="009F1645"/>
    <w:rsid w:val="009F1663"/>
    <w:rsid w:val="009F173A"/>
    <w:rsid w:val="009F1AAE"/>
    <w:rsid w:val="009F1ABF"/>
    <w:rsid w:val="009F1BB4"/>
    <w:rsid w:val="009F1BE1"/>
    <w:rsid w:val="009F1BF2"/>
    <w:rsid w:val="009F1D62"/>
    <w:rsid w:val="009F1E30"/>
    <w:rsid w:val="009F1E55"/>
    <w:rsid w:val="009F1F1F"/>
    <w:rsid w:val="009F2114"/>
    <w:rsid w:val="009F21D7"/>
    <w:rsid w:val="009F230C"/>
    <w:rsid w:val="009F23C6"/>
    <w:rsid w:val="009F257B"/>
    <w:rsid w:val="009F25A6"/>
    <w:rsid w:val="009F2635"/>
    <w:rsid w:val="009F2679"/>
    <w:rsid w:val="009F2712"/>
    <w:rsid w:val="009F28A6"/>
    <w:rsid w:val="009F28F8"/>
    <w:rsid w:val="009F2A1D"/>
    <w:rsid w:val="009F2B37"/>
    <w:rsid w:val="009F2DA0"/>
    <w:rsid w:val="009F2F16"/>
    <w:rsid w:val="009F30EB"/>
    <w:rsid w:val="009F3341"/>
    <w:rsid w:val="009F34EF"/>
    <w:rsid w:val="009F357A"/>
    <w:rsid w:val="009F369C"/>
    <w:rsid w:val="009F37DD"/>
    <w:rsid w:val="009F38E7"/>
    <w:rsid w:val="009F3967"/>
    <w:rsid w:val="009F3AA6"/>
    <w:rsid w:val="009F3AAA"/>
    <w:rsid w:val="009F3B17"/>
    <w:rsid w:val="009F3DEE"/>
    <w:rsid w:val="009F3E29"/>
    <w:rsid w:val="009F3F4C"/>
    <w:rsid w:val="009F419F"/>
    <w:rsid w:val="009F4360"/>
    <w:rsid w:val="009F4453"/>
    <w:rsid w:val="009F4544"/>
    <w:rsid w:val="009F4610"/>
    <w:rsid w:val="009F4637"/>
    <w:rsid w:val="009F471F"/>
    <w:rsid w:val="009F48DB"/>
    <w:rsid w:val="009F48EB"/>
    <w:rsid w:val="009F49B3"/>
    <w:rsid w:val="009F4A17"/>
    <w:rsid w:val="009F4A1E"/>
    <w:rsid w:val="009F4AC2"/>
    <w:rsid w:val="009F4B19"/>
    <w:rsid w:val="009F4C3D"/>
    <w:rsid w:val="009F4CDC"/>
    <w:rsid w:val="009F4D18"/>
    <w:rsid w:val="009F4D70"/>
    <w:rsid w:val="009F4ECB"/>
    <w:rsid w:val="009F4FA2"/>
    <w:rsid w:val="009F506F"/>
    <w:rsid w:val="009F5086"/>
    <w:rsid w:val="009F5290"/>
    <w:rsid w:val="009F52F9"/>
    <w:rsid w:val="009F5425"/>
    <w:rsid w:val="009F5557"/>
    <w:rsid w:val="009F55B0"/>
    <w:rsid w:val="009F567C"/>
    <w:rsid w:val="009F58B7"/>
    <w:rsid w:val="009F595A"/>
    <w:rsid w:val="009F5B27"/>
    <w:rsid w:val="009F5B96"/>
    <w:rsid w:val="009F5BB2"/>
    <w:rsid w:val="009F5BBD"/>
    <w:rsid w:val="009F5D58"/>
    <w:rsid w:val="009F5E92"/>
    <w:rsid w:val="009F5F94"/>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70F1"/>
    <w:rsid w:val="009F719B"/>
    <w:rsid w:val="009F75E2"/>
    <w:rsid w:val="009F75E9"/>
    <w:rsid w:val="009F762E"/>
    <w:rsid w:val="009F76B9"/>
    <w:rsid w:val="009F77A1"/>
    <w:rsid w:val="009F785D"/>
    <w:rsid w:val="009F78E5"/>
    <w:rsid w:val="009F7909"/>
    <w:rsid w:val="009F794B"/>
    <w:rsid w:val="009F7A27"/>
    <w:rsid w:val="009F7A3C"/>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B7"/>
    <w:rsid w:val="00A00659"/>
    <w:rsid w:val="00A007B8"/>
    <w:rsid w:val="00A0098B"/>
    <w:rsid w:val="00A009D9"/>
    <w:rsid w:val="00A00AAB"/>
    <w:rsid w:val="00A00E0E"/>
    <w:rsid w:val="00A00EF4"/>
    <w:rsid w:val="00A0103E"/>
    <w:rsid w:val="00A0116C"/>
    <w:rsid w:val="00A01361"/>
    <w:rsid w:val="00A013D1"/>
    <w:rsid w:val="00A01592"/>
    <w:rsid w:val="00A015F2"/>
    <w:rsid w:val="00A015FC"/>
    <w:rsid w:val="00A01701"/>
    <w:rsid w:val="00A01802"/>
    <w:rsid w:val="00A01903"/>
    <w:rsid w:val="00A019F2"/>
    <w:rsid w:val="00A01B2B"/>
    <w:rsid w:val="00A01C0D"/>
    <w:rsid w:val="00A01C46"/>
    <w:rsid w:val="00A02021"/>
    <w:rsid w:val="00A02230"/>
    <w:rsid w:val="00A02235"/>
    <w:rsid w:val="00A0225B"/>
    <w:rsid w:val="00A022C2"/>
    <w:rsid w:val="00A0243A"/>
    <w:rsid w:val="00A02445"/>
    <w:rsid w:val="00A02448"/>
    <w:rsid w:val="00A02519"/>
    <w:rsid w:val="00A02589"/>
    <w:rsid w:val="00A0269A"/>
    <w:rsid w:val="00A02736"/>
    <w:rsid w:val="00A028FF"/>
    <w:rsid w:val="00A029DB"/>
    <w:rsid w:val="00A02A50"/>
    <w:rsid w:val="00A02A96"/>
    <w:rsid w:val="00A02B3C"/>
    <w:rsid w:val="00A02C1D"/>
    <w:rsid w:val="00A02C98"/>
    <w:rsid w:val="00A02F86"/>
    <w:rsid w:val="00A0316E"/>
    <w:rsid w:val="00A031E4"/>
    <w:rsid w:val="00A031F4"/>
    <w:rsid w:val="00A032CA"/>
    <w:rsid w:val="00A03313"/>
    <w:rsid w:val="00A03397"/>
    <w:rsid w:val="00A03489"/>
    <w:rsid w:val="00A03574"/>
    <w:rsid w:val="00A0359C"/>
    <w:rsid w:val="00A03643"/>
    <w:rsid w:val="00A03722"/>
    <w:rsid w:val="00A038EA"/>
    <w:rsid w:val="00A03951"/>
    <w:rsid w:val="00A0397C"/>
    <w:rsid w:val="00A03A59"/>
    <w:rsid w:val="00A03A99"/>
    <w:rsid w:val="00A03B32"/>
    <w:rsid w:val="00A03BDA"/>
    <w:rsid w:val="00A03D58"/>
    <w:rsid w:val="00A03D5D"/>
    <w:rsid w:val="00A03F0E"/>
    <w:rsid w:val="00A041CB"/>
    <w:rsid w:val="00A043B1"/>
    <w:rsid w:val="00A0456B"/>
    <w:rsid w:val="00A045E7"/>
    <w:rsid w:val="00A04618"/>
    <w:rsid w:val="00A046AE"/>
    <w:rsid w:val="00A047B2"/>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70D"/>
    <w:rsid w:val="00A058A5"/>
    <w:rsid w:val="00A05962"/>
    <w:rsid w:val="00A059BC"/>
    <w:rsid w:val="00A05A88"/>
    <w:rsid w:val="00A05AC2"/>
    <w:rsid w:val="00A05BB9"/>
    <w:rsid w:val="00A05C69"/>
    <w:rsid w:val="00A05CEF"/>
    <w:rsid w:val="00A05E27"/>
    <w:rsid w:val="00A05EAD"/>
    <w:rsid w:val="00A05F8C"/>
    <w:rsid w:val="00A05FA0"/>
    <w:rsid w:val="00A06104"/>
    <w:rsid w:val="00A061B7"/>
    <w:rsid w:val="00A06312"/>
    <w:rsid w:val="00A063C5"/>
    <w:rsid w:val="00A06535"/>
    <w:rsid w:val="00A0658E"/>
    <w:rsid w:val="00A065AF"/>
    <w:rsid w:val="00A06665"/>
    <w:rsid w:val="00A06749"/>
    <w:rsid w:val="00A06774"/>
    <w:rsid w:val="00A067C4"/>
    <w:rsid w:val="00A06828"/>
    <w:rsid w:val="00A0682A"/>
    <w:rsid w:val="00A0688A"/>
    <w:rsid w:val="00A06894"/>
    <w:rsid w:val="00A068B3"/>
    <w:rsid w:val="00A069B7"/>
    <w:rsid w:val="00A06A62"/>
    <w:rsid w:val="00A06AC8"/>
    <w:rsid w:val="00A06AD8"/>
    <w:rsid w:val="00A06CAB"/>
    <w:rsid w:val="00A06DA7"/>
    <w:rsid w:val="00A06DCC"/>
    <w:rsid w:val="00A06EA4"/>
    <w:rsid w:val="00A06FE2"/>
    <w:rsid w:val="00A07158"/>
    <w:rsid w:val="00A0715A"/>
    <w:rsid w:val="00A0741F"/>
    <w:rsid w:val="00A07432"/>
    <w:rsid w:val="00A0747E"/>
    <w:rsid w:val="00A0749E"/>
    <w:rsid w:val="00A076AE"/>
    <w:rsid w:val="00A077FB"/>
    <w:rsid w:val="00A07A2C"/>
    <w:rsid w:val="00A07A99"/>
    <w:rsid w:val="00A07A9F"/>
    <w:rsid w:val="00A07AB0"/>
    <w:rsid w:val="00A07C27"/>
    <w:rsid w:val="00A07E06"/>
    <w:rsid w:val="00A07F8F"/>
    <w:rsid w:val="00A10037"/>
    <w:rsid w:val="00A10247"/>
    <w:rsid w:val="00A1042E"/>
    <w:rsid w:val="00A1044E"/>
    <w:rsid w:val="00A104E8"/>
    <w:rsid w:val="00A105FC"/>
    <w:rsid w:val="00A1070D"/>
    <w:rsid w:val="00A107EE"/>
    <w:rsid w:val="00A10AD7"/>
    <w:rsid w:val="00A10C97"/>
    <w:rsid w:val="00A10D3B"/>
    <w:rsid w:val="00A10D64"/>
    <w:rsid w:val="00A10E8F"/>
    <w:rsid w:val="00A10F0F"/>
    <w:rsid w:val="00A1120E"/>
    <w:rsid w:val="00A112B4"/>
    <w:rsid w:val="00A1164F"/>
    <w:rsid w:val="00A1167E"/>
    <w:rsid w:val="00A116E6"/>
    <w:rsid w:val="00A119C3"/>
    <w:rsid w:val="00A11B11"/>
    <w:rsid w:val="00A11EBE"/>
    <w:rsid w:val="00A12065"/>
    <w:rsid w:val="00A123AF"/>
    <w:rsid w:val="00A123E3"/>
    <w:rsid w:val="00A1254E"/>
    <w:rsid w:val="00A12564"/>
    <w:rsid w:val="00A12566"/>
    <w:rsid w:val="00A1262F"/>
    <w:rsid w:val="00A126F0"/>
    <w:rsid w:val="00A1275D"/>
    <w:rsid w:val="00A12953"/>
    <w:rsid w:val="00A12D9E"/>
    <w:rsid w:val="00A12E4F"/>
    <w:rsid w:val="00A12F0A"/>
    <w:rsid w:val="00A1308F"/>
    <w:rsid w:val="00A130C3"/>
    <w:rsid w:val="00A13135"/>
    <w:rsid w:val="00A131E4"/>
    <w:rsid w:val="00A132A3"/>
    <w:rsid w:val="00A13316"/>
    <w:rsid w:val="00A1362B"/>
    <w:rsid w:val="00A1367F"/>
    <w:rsid w:val="00A136F0"/>
    <w:rsid w:val="00A1378A"/>
    <w:rsid w:val="00A137E7"/>
    <w:rsid w:val="00A13827"/>
    <w:rsid w:val="00A13863"/>
    <w:rsid w:val="00A139F8"/>
    <w:rsid w:val="00A13A54"/>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D6"/>
    <w:rsid w:val="00A14A12"/>
    <w:rsid w:val="00A14ADB"/>
    <w:rsid w:val="00A14C05"/>
    <w:rsid w:val="00A14CA9"/>
    <w:rsid w:val="00A14D04"/>
    <w:rsid w:val="00A14D51"/>
    <w:rsid w:val="00A14F92"/>
    <w:rsid w:val="00A14FA8"/>
    <w:rsid w:val="00A1503C"/>
    <w:rsid w:val="00A1504B"/>
    <w:rsid w:val="00A15211"/>
    <w:rsid w:val="00A15292"/>
    <w:rsid w:val="00A152E0"/>
    <w:rsid w:val="00A15524"/>
    <w:rsid w:val="00A1555A"/>
    <w:rsid w:val="00A15562"/>
    <w:rsid w:val="00A156E2"/>
    <w:rsid w:val="00A15999"/>
    <w:rsid w:val="00A15B1D"/>
    <w:rsid w:val="00A15C1D"/>
    <w:rsid w:val="00A15C2C"/>
    <w:rsid w:val="00A15C9B"/>
    <w:rsid w:val="00A15DAF"/>
    <w:rsid w:val="00A15E47"/>
    <w:rsid w:val="00A15E97"/>
    <w:rsid w:val="00A160E1"/>
    <w:rsid w:val="00A163AC"/>
    <w:rsid w:val="00A1643A"/>
    <w:rsid w:val="00A1649B"/>
    <w:rsid w:val="00A164C3"/>
    <w:rsid w:val="00A16617"/>
    <w:rsid w:val="00A1675C"/>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9BA"/>
    <w:rsid w:val="00A17A96"/>
    <w:rsid w:val="00A17BAD"/>
    <w:rsid w:val="00A17EF1"/>
    <w:rsid w:val="00A20029"/>
    <w:rsid w:val="00A201AB"/>
    <w:rsid w:val="00A2028C"/>
    <w:rsid w:val="00A20542"/>
    <w:rsid w:val="00A20688"/>
    <w:rsid w:val="00A20691"/>
    <w:rsid w:val="00A20979"/>
    <w:rsid w:val="00A209D7"/>
    <w:rsid w:val="00A20C34"/>
    <w:rsid w:val="00A20D22"/>
    <w:rsid w:val="00A20D52"/>
    <w:rsid w:val="00A20DA7"/>
    <w:rsid w:val="00A20E77"/>
    <w:rsid w:val="00A20E81"/>
    <w:rsid w:val="00A20EEE"/>
    <w:rsid w:val="00A21336"/>
    <w:rsid w:val="00A21411"/>
    <w:rsid w:val="00A21435"/>
    <w:rsid w:val="00A2146E"/>
    <w:rsid w:val="00A215FC"/>
    <w:rsid w:val="00A21637"/>
    <w:rsid w:val="00A2178D"/>
    <w:rsid w:val="00A21AC0"/>
    <w:rsid w:val="00A21E1A"/>
    <w:rsid w:val="00A21EC4"/>
    <w:rsid w:val="00A21FDD"/>
    <w:rsid w:val="00A22024"/>
    <w:rsid w:val="00A22049"/>
    <w:rsid w:val="00A2204F"/>
    <w:rsid w:val="00A22082"/>
    <w:rsid w:val="00A220BD"/>
    <w:rsid w:val="00A22137"/>
    <w:rsid w:val="00A22413"/>
    <w:rsid w:val="00A2263E"/>
    <w:rsid w:val="00A22671"/>
    <w:rsid w:val="00A22878"/>
    <w:rsid w:val="00A22880"/>
    <w:rsid w:val="00A228BF"/>
    <w:rsid w:val="00A228C9"/>
    <w:rsid w:val="00A228DA"/>
    <w:rsid w:val="00A22A83"/>
    <w:rsid w:val="00A22B66"/>
    <w:rsid w:val="00A22B7D"/>
    <w:rsid w:val="00A22C01"/>
    <w:rsid w:val="00A22C94"/>
    <w:rsid w:val="00A22F8C"/>
    <w:rsid w:val="00A2331D"/>
    <w:rsid w:val="00A23348"/>
    <w:rsid w:val="00A23361"/>
    <w:rsid w:val="00A2336B"/>
    <w:rsid w:val="00A233F0"/>
    <w:rsid w:val="00A23434"/>
    <w:rsid w:val="00A234D0"/>
    <w:rsid w:val="00A235D3"/>
    <w:rsid w:val="00A2367F"/>
    <w:rsid w:val="00A236D1"/>
    <w:rsid w:val="00A23817"/>
    <w:rsid w:val="00A2382B"/>
    <w:rsid w:val="00A23913"/>
    <w:rsid w:val="00A23A7E"/>
    <w:rsid w:val="00A23C22"/>
    <w:rsid w:val="00A23C68"/>
    <w:rsid w:val="00A23CF2"/>
    <w:rsid w:val="00A23CFD"/>
    <w:rsid w:val="00A23DBA"/>
    <w:rsid w:val="00A23E68"/>
    <w:rsid w:val="00A23EDE"/>
    <w:rsid w:val="00A24131"/>
    <w:rsid w:val="00A24167"/>
    <w:rsid w:val="00A24180"/>
    <w:rsid w:val="00A242A2"/>
    <w:rsid w:val="00A242F7"/>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49"/>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5A"/>
    <w:rsid w:val="00A2647E"/>
    <w:rsid w:val="00A26487"/>
    <w:rsid w:val="00A2658D"/>
    <w:rsid w:val="00A26642"/>
    <w:rsid w:val="00A26665"/>
    <w:rsid w:val="00A26769"/>
    <w:rsid w:val="00A268B8"/>
    <w:rsid w:val="00A2696B"/>
    <w:rsid w:val="00A26A4B"/>
    <w:rsid w:val="00A26AD8"/>
    <w:rsid w:val="00A26D95"/>
    <w:rsid w:val="00A26E95"/>
    <w:rsid w:val="00A2712B"/>
    <w:rsid w:val="00A27182"/>
    <w:rsid w:val="00A271B4"/>
    <w:rsid w:val="00A271F2"/>
    <w:rsid w:val="00A27298"/>
    <w:rsid w:val="00A27434"/>
    <w:rsid w:val="00A2774A"/>
    <w:rsid w:val="00A2777B"/>
    <w:rsid w:val="00A277CD"/>
    <w:rsid w:val="00A2787C"/>
    <w:rsid w:val="00A27A0A"/>
    <w:rsid w:val="00A27A2C"/>
    <w:rsid w:val="00A27AC1"/>
    <w:rsid w:val="00A27ADF"/>
    <w:rsid w:val="00A27B47"/>
    <w:rsid w:val="00A27CA1"/>
    <w:rsid w:val="00A27D04"/>
    <w:rsid w:val="00A27D76"/>
    <w:rsid w:val="00A27E16"/>
    <w:rsid w:val="00A27ED1"/>
    <w:rsid w:val="00A27F7F"/>
    <w:rsid w:val="00A27FA1"/>
    <w:rsid w:val="00A27FB3"/>
    <w:rsid w:val="00A30126"/>
    <w:rsid w:val="00A301B5"/>
    <w:rsid w:val="00A301EB"/>
    <w:rsid w:val="00A30201"/>
    <w:rsid w:val="00A302C5"/>
    <w:rsid w:val="00A3034B"/>
    <w:rsid w:val="00A30488"/>
    <w:rsid w:val="00A3054A"/>
    <w:rsid w:val="00A305C3"/>
    <w:rsid w:val="00A30606"/>
    <w:rsid w:val="00A306FF"/>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4D"/>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EB2"/>
    <w:rsid w:val="00A33F02"/>
    <w:rsid w:val="00A340E2"/>
    <w:rsid w:val="00A34405"/>
    <w:rsid w:val="00A3449D"/>
    <w:rsid w:val="00A3458B"/>
    <w:rsid w:val="00A3460B"/>
    <w:rsid w:val="00A34783"/>
    <w:rsid w:val="00A34818"/>
    <w:rsid w:val="00A3496F"/>
    <w:rsid w:val="00A34A67"/>
    <w:rsid w:val="00A34DE1"/>
    <w:rsid w:val="00A34E10"/>
    <w:rsid w:val="00A34ED3"/>
    <w:rsid w:val="00A34F10"/>
    <w:rsid w:val="00A34FCC"/>
    <w:rsid w:val="00A34FE6"/>
    <w:rsid w:val="00A35081"/>
    <w:rsid w:val="00A352AE"/>
    <w:rsid w:val="00A352C1"/>
    <w:rsid w:val="00A355F9"/>
    <w:rsid w:val="00A35AF7"/>
    <w:rsid w:val="00A35B09"/>
    <w:rsid w:val="00A35B59"/>
    <w:rsid w:val="00A35C0D"/>
    <w:rsid w:val="00A35C20"/>
    <w:rsid w:val="00A35C51"/>
    <w:rsid w:val="00A35D53"/>
    <w:rsid w:val="00A35E68"/>
    <w:rsid w:val="00A35ECF"/>
    <w:rsid w:val="00A35F4E"/>
    <w:rsid w:val="00A3603D"/>
    <w:rsid w:val="00A360AB"/>
    <w:rsid w:val="00A360AE"/>
    <w:rsid w:val="00A36160"/>
    <w:rsid w:val="00A36165"/>
    <w:rsid w:val="00A36376"/>
    <w:rsid w:val="00A364E0"/>
    <w:rsid w:val="00A3669B"/>
    <w:rsid w:val="00A3673B"/>
    <w:rsid w:val="00A367CE"/>
    <w:rsid w:val="00A369F6"/>
    <w:rsid w:val="00A36A04"/>
    <w:rsid w:val="00A36A05"/>
    <w:rsid w:val="00A36A20"/>
    <w:rsid w:val="00A36A23"/>
    <w:rsid w:val="00A36BA7"/>
    <w:rsid w:val="00A36C16"/>
    <w:rsid w:val="00A36D96"/>
    <w:rsid w:val="00A36E5C"/>
    <w:rsid w:val="00A36FAD"/>
    <w:rsid w:val="00A36FB3"/>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874"/>
    <w:rsid w:val="00A4095F"/>
    <w:rsid w:val="00A40AE4"/>
    <w:rsid w:val="00A40B92"/>
    <w:rsid w:val="00A40B9B"/>
    <w:rsid w:val="00A40C09"/>
    <w:rsid w:val="00A4129A"/>
    <w:rsid w:val="00A4129D"/>
    <w:rsid w:val="00A412DB"/>
    <w:rsid w:val="00A4135C"/>
    <w:rsid w:val="00A41439"/>
    <w:rsid w:val="00A415E1"/>
    <w:rsid w:val="00A415FA"/>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1F56"/>
    <w:rsid w:val="00A420B9"/>
    <w:rsid w:val="00A422C6"/>
    <w:rsid w:val="00A423AC"/>
    <w:rsid w:val="00A42457"/>
    <w:rsid w:val="00A424DA"/>
    <w:rsid w:val="00A424EB"/>
    <w:rsid w:val="00A4251A"/>
    <w:rsid w:val="00A42553"/>
    <w:rsid w:val="00A426BD"/>
    <w:rsid w:val="00A426EE"/>
    <w:rsid w:val="00A428E7"/>
    <w:rsid w:val="00A42A1E"/>
    <w:rsid w:val="00A42ABC"/>
    <w:rsid w:val="00A42B75"/>
    <w:rsid w:val="00A42D7F"/>
    <w:rsid w:val="00A42DF3"/>
    <w:rsid w:val="00A42E4E"/>
    <w:rsid w:val="00A42F40"/>
    <w:rsid w:val="00A42F6A"/>
    <w:rsid w:val="00A43036"/>
    <w:rsid w:val="00A430C7"/>
    <w:rsid w:val="00A43141"/>
    <w:rsid w:val="00A4353B"/>
    <w:rsid w:val="00A43622"/>
    <w:rsid w:val="00A437DE"/>
    <w:rsid w:val="00A437FC"/>
    <w:rsid w:val="00A438F5"/>
    <w:rsid w:val="00A43919"/>
    <w:rsid w:val="00A43963"/>
    <w:rsid w:val="00A43A50"/>
    <w:rsid w:val="00A43A84"/>
    <w:rsid w:val="00A43B10"/>
    <w:rsid w:val="00A43BFA"/>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94D"/>
    <w:rsid w:val="00A44A30"/>
    <w:rsid w:val="00A44A8D"/>
    <w:rsid w:val="00A44B46"/>
    <w:rsid w:val="00A44B48"/>
    <w:rsid w:val="00A44C90"/>
    <w:rsid w:val="00A44D4D"/>
    <w:rsid w:val="00A44E8E"/>
    <w:rsid w:val="00A44FE3"/>
    <w:rsid w:val="00A4510B"/>
    <w:rsid w:val="00A4521B"/>
    <w:rsid w:val="00A45222"/>
    <w:rsid w:val="00A4527E"/>
    <w:rsid w:val="00A4529D"/>
    <w:rsid w:val="00A45308"/>
    <w:rsid w:val="00A45352"/>
    <w:rsid w:val="00A453D4"/>
    <w:rsid w:val="00A455A7"/>
    <w:rsid w:val="00A456AB"/>
    <w:rsid w:val="00A456FA"/>
    <w:rsid w:val="00A457B1"/>
    <w:rsid w:val="00A457D0"/>
    <w:rsid w:val="00A4584A"/>
    <w:rsid w:val="00A458C0"/>
    <w:rsid w:val="00A458C1"/>
    <w:rsid w:val="00A45917"/>
    <w:rsid w:val="00A459B4"/>
    <w:rsid w:val="00A45A48"/>
    <w:rsid w:val="00A45B74"/>
    <w:rsid w:val="00A45BC5"/>
    <w:rsid w:val="00A45CFB"/>
    <w:rsid w:val="00A45ED8"/>
    <w:rsid w:val="00A45F4F"/>
    <w:rsid w:val="00A4625A"/>
    <w:rsid w:val="00A46290"/>
    <w:rsid w:val="00A46302"/>
    <w:rsid w:val="00A464A4"/>
    <w:rsid w:val="00A464DF"/>
    <w:rsid w:val="00A464F3"/>
    <w:rsid w:val="00A4657A"/>
    <w:rsid w:val="00A465AF"/>
    <w:rsid w:val="00A465D0"/>
    <w:rsid w:val="00A46633"/>
    <w:rsid w:val="00A46649"/>
    <w:rsid w:val="00A46674"/>
    <w:rsid w:val="00A466AA"/>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47F36"/>
    <w:rsid w:val="00A50034"/>
    <w:rsid w:val="00A50058"/>
    <w:rsid w:val="00A500F8"/>
    <w:rsid w:val="00A5017D"/>
    <w:rsid w:val="00A501FB"/>
    <w:rsid w:val="00A50210"/>
    <w:rsid w:val="00A5021B"/>
    <w:rsid w:val="00A50246"/>
    <w:rsid w:val="00A502F9"/>
    <w:rsid w:val="00A50359"/>
    <w:rsid w:val="00A5059E"/>
    <w:rsid w:val="00A5060D"/>
    <w:rsid w:val="00A506C9"/>
    <w:rsid w:val="00A5081B"/>
    <w:rsid w:val="00A508F7"/>
    <w:rsid w:val="00A5097C"/>
    <w:rsid w:val="00A50A99"/>
    <w:rsid w:val="00A50C35"/>
    <w:rsid w:val="00A50D1B"/>
    <w:rsid w:val="00A51100"/>
    <w:rsid w:val="00A512EE"/>
    <w:rsid w:val="00A515CB"/>
    <w:rsid w:val="00A51702"/>
    <w:rsid w:val="00A517C3"/>
    <w:rsid w:val="00A51806"/>
    <w:rsid w:val="00A518E1"/>
    <w:rsid w:val="00A51A2F"/>
    <w:rsid w:val="00A51A4C"/>
    <w:rsid w:val="00A51AFE"/>
    <w:rsid w:val="00A51B26"/>
    <w:rsid w:val="00A51CB0"/>
    <w:rsid w:val="00A51F1F"/>
    <w:rsid w:val="00A51F20"/>
    <w:rsid w:val="00A520AA"/>
    <w:rsid w:val="00A520C9"/>
    <w:rsid w:val="00A52175"/>
    <w:rsid w:val="00A521F0"/>
    <w:rsid w:val="00A52267"/>
    <w:rsid w:val="00A5227A"/>
    <w:rsid w:val="00A522A3"/>
    <w:rsid w:val="00A52382"/>
    <w:rsid w:val="00A52383"/>
    <w:rsid w:val="00A52501"/>
    <w:rsid w:val="00A5256A"/>
    <w:rsid w:val="00A52672"/>
    <w:rsid w:val="00A526B8"/>
    <w:rsid w:val="00A526C8"/>
    <w:rsid w:val="00A52777"/>
    <w:rsid w:val="00A528D4"/>
    <w:rsid w:val="00A528E3"/>
    <w:rsid w:val="00A52A41"/>
    <w:rsid w:val="00A52A4C"/>
    <w:rsid w:val="00A52AAC"/>
    <w:rsid w:val="00A52CA2"/>
    <w:rsid w:val="00A52D29"/>
    <w:rsid w:val="00A52D48"/>
    <w:rsid w:val="00A52F83"/>
    <w:rsid w:val="00A53014"/>
    <w:rsid w:val="00A5302B"/>
    <w:rsid w:val="00A5316D"/>
    <w:rsid w:val="00A53171"/>
    <w:rsid w:val="00A531E8"/>
    <w:rsid w:val="00A5339D"/>
    <w:rsid w:val="00A533C0"/>
    <w:rsid w:val="00A533E8"/>
    <w:rsid w:val="00A534D4"/>
    <w:rsid w:val="00A53542"/>
    <w:rsid w:val="00A535EA"/>
    <w:rsid w:val="00A5376C"/>
    <w:rsid w:val="00A537CF"/>
    <w:rsid w:val="00A53851"/>
    <w:rsid w:val="00A53C7D"/>
    <w:rsid w:val="00A53CB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881"/>
    <w:rsid w:val="00A5488F"/>
    <w:rsid w:val="00A54986"/>
    <w:rsid w:val="00A54ABB"/>
    <w:rsid w:val="00A54B35"/>
    <w:rsid w:val="00A54BC2"/>
    <w:rsid w:val="00A54CED"/>
    <w:rsid w:val="00A54DB7"/>
    <w:rsid w:val="00A54E04"/>
    <w:rsid w:val="00A54EDF"/>
    <w:rsid w:val="00A54F9A"/>
    <w:rsid w:val="00A5500D"/>
    <w:rsid w:val="00A55102"/>
    <w:rsid w:val="00A55230"/>
    <w:rsid w:val="00A55430"/>
    <w:rsid w:val="00A5562B"/>
    <w:rsid w:val="00A55697"/>
    <w:rsid w:val="00A55810"/>
    <w:rsid w:val="00A55864"/>
    <w:rsid w:val="00A558F1"/>
    <w:rsid w:val="00A55989"/>
    <w:rsid w:val="00A55A8D"/>
    <w:rsid w:val="00A55AD7"/>
    <w:rsid w:val="00A55D99"/>
    <w:rsid w:val="00A55E55"/>
    <w:rsid w:val="00A55F48"/>
    <w:rsid w:val="00A55FDC"/>
    <w:rsid w:val="00A55FFA"/>
    <w:rsid w:val="00A5603F"/>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54"/>
    <w:rsid w:val="00A57197"/>
    <w:rsid w:val="00A571BA"/>
    <w:rsid w:val="00A5723F"/>
    <w:rsid w:val="00A5725D"/>
    <w:rsid w:val="00A577FD"/>
    <w:rsid w:val="00A5788E"/>
    <w:rsid w:val="00A578E4"/>
    <w:rsid w:val="00A579B6"/>
    <w:rsid w:val="00A579C9"/>
    <w:rsid w:val="00A57AB7"/>
    <w:rsid w:val="00A57B2D"/>
    <w:rsid w:val="00A57B6F"/>
    <w:rsid w:val="00A57B74"/>
    <w:rsid w:val="00A57B8F"/>
    <w:rsid w:val="00A57C19"/>
    <w:rsid w:val="00A57C8E"/>
    <w:rsid w:val="00A57D95"/>
    <w:rsid w:val="00A57FCB"/>
    <w:rsid w:val="00A60066"/>
    <w:rsid w:val="00A600DF"/>
    <w:rsid w:val="00A60465"/>
    <w:rsid w:val="00A60505"/>
    <w:rsid w:val="00A60535"/>
    <w:rsid w:val="00A6056A"/>
    <w:rsid w:val="00A60630"/>
    <w:rsid w:val="00A6072E"/>
    <w:rsid w:val="00A609F5"/>
    <w:rsid w:val="00A60AE9"/>
    <w:rsid w:val="00A60BAD"/>
    <w:rsid w:val="00A60DEC"/>
    <w:rsid w:val="00A61084"/>
    <w:rsid w:val="00A61377"/>
    <w:rsid w:val="00A6138B"/>
    <w:rsid w:val="00A6138F"/>
    <w:rsid w:val="00A613EB"/>
    <w:rsid w:val="00A61447"/>
    <w:rsid w:val="00A6152E"/>
    <w:rsid w:val="00A61574"/>
    <w:rsid w:val="00A615D6"/>
    <w:rsid w:val="00A615F1"/>
    <w:rsid w:val="00A616D2"/>
    <w:rsid w:val="00A61703"/>
    <w:rsid w:val="00A6170F"/>
    <w:rsid w:val="00A61790"/>
    <w:rsid w:val="00A617C3"/>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19"/>
    <w:rsid w:val="00A62871"/>
    <w:rsid w:val="00A6289B"/>
    <w:rsid w:val="00A628E7"/>
    <w:rsid w:val="00A62CF6"/>
    <w:rsid w:val="00A62F21"/>
    <w:rsid w:val="00A630BE"/>
    <w:rsid w:val="00A6325C"/>
    <w:rsid w:val="00A63286"/>
    <w:rsid w:val="00A632E0"/>
    <w:rsid w:val="00A63314"/>
    <w:rsid w:val="00A6332E"/>
    <w:rsid w:val="00A63586"/>
    <w:rsid w:val="00A635A5"/>
    <w:rsid w:val="00A6376A"/>
    <w:rsid w:val="00A63870"/>
    <w:rsid w:val="00A638DC"/>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741"/>
    <w:rsid w:val="00A6581A"/>
    <w:rsid w:val="00A6590A"/>
    <w:rsid w:val="00A65B52"/>
    <w:rsid w:val="00A65BB2"/>
    <w:rsid w:val="00A65C9A"/>
    <w:rsid w:val="00A65F10"/>
    <w:rsid w:val="00A65F7B"/>
    <w:rsid w:val="00A65FAC"/>
    <w:rsid w:val="00A65FD9"/>
    <w:rsid w:val="00A66189"/>
    <w:rsid w:val="00A661F7"/>
    <w:rsid w:val="00A66553"/>
    <w:rsid w:val="00A66756"/>
    <w:rsid w:val="00A66833"/>
    <w:rsid w:val="00A668F5"/>
    <w:rsid w:val="00A66958"/>
    <w:rsid w:val="00A669BC"/>
    <w:rsid w:val="00A66ACB"/>
    <w:rsid w:val="00A66AF1"/>
    <w:rsid w:val="00A66B73"/>
    <w:rsid w:val="00A66BA2"/>
    <w:rsid w:val="00A66C4E"/>
    <w:rsid w:val="00A66C6C"/>
    <w:rsid w:val="00A66EAA"/>
    <w:rsid w:val="00A66F00"/>
    <w:rsid w:val="00A66F48"/>
    <w:rsid w:val="00A66FF6"/>
    <w:rsid w:val="00A671B1"/>
    <w:rsid w:val="00A671D4"/>
    <w:rsid w:val="00A67231"/>
    <w:rsid w:val="00A672A9"/>
    <w:rsid w:val="00A67309"/>
    <w:rsid w:val="00A674F8"/>
    <w:rsid w:val="00A67765"/>
    <w:rsid w:val="00A67A88"/>
    <w:rsid w:val="00A67C31"/>
    <w:rsid w:val="00A67C8C"/>
    <w:rsid w:val="00A67CEB"/>
    <w:rsid w:val="00A67D0A"/>
    <w:rsid w:val="00A67D44"/>
    <w:rsid w:val="00A67DCC"/>
    <w:rsid w:val="00A67F3B"/>
    <w:rsid w:val="00A67F4D"/>
    <w:rsid w:val="00A67FBA"/>
    <w:rsid w:val="00A67FF7"/>
    <w:rsid w:val="00A7004C"/>
    <w:rsid w:val="00A700F7"/>
    <w:rsid w:val="00A701A5"/>
    <w:rsid w:val="00A702ED"/>
    <w:rsid w:val="00A703D4"/>
    <w:rsid w:val="00A704D1"/>
    <w:rsid w:val="00A70577"/>
    <w:rsid w:val="00A705D0"/>
    <w:rsid w:val="00A70743"/>
    <w:rsid w:val="00A70796"/>
    <w:rsid w:val="00A708AE"/>
    <w:rsid w:val="00A708C7"/>
    <w:rsid w:val="00A7094B"/>
    <w:rsid w:val="00A7095F"/>
    <w:rsid w:val="00A70979"/>
    <w:rsid w:val="00A70A7F"/>
    <w:rsid w:val="00A70AD0"/>
    <w:rsid w:val="00A70B24"/>
    <w:rsid w:val="00A70D41"/>
    <w:rsid w:val="00A70E89"/>
    <w:rsid w:val="00A70EB5"/>
    <w:rsid w:val="00A70F70"/>
    <w:rsid w:val="00A70FF2"/>
    <w:rsid w:val="00A71035"/>
    <w:rsid w:val="00A7106A"/>
    <w:rsid w:val="00A71160"/>
    <w:rsid w:val="00A7123E"/>
    <w:rsid w:val="00A71415"/>
    <w:rsid w:val="00A714E3"/>
    <w:rsid w:val="00A71520"/>
    <w:rsid w:val="00A715A4"/>
    <w:rsid w:val="00A715EF"/>
    <w:rsid w:val="00A716F6"/>
    <w:rsid w:val="00A71722"/>
    <w:rsid w:val="00A71A37"/>
    <w:rsid w:val="00A71A78"/>
    <w:rsid w:val="00A71C7A"/>
    <w:rsid w:val="00A71CC6"/>
    <w:rsid w:val="00A71D82"/>
    <w:rsid w:val="00A71DD6"/>
    <w:rsid w:val="00A71E80"/>
    <w:rsid w:val="00A71F1E"/>
    <w:rsid w:val="00A720FB"/>
    <w:rsid w:val="00A721C4"/>
    <w:rsid w:val="00A7223E"/>
    <w:rsid w:val="00A72374"/>
    <w:rsid w:val="00A72385"/>
    <w:rsid w:val="00A7238D"/>
    <w:rsid w:val="00A723A5"/>
    <w:rsid w:val="00A7248E"/>
    <w:rsid w:val="00A724A0"/>
    <w:rsid w:val="00A725E3"/>
    <w:rsid w:val="00A7261A"/>
    <w:rsid w:val="00A72663"/>
    <w:rsid w:val="00A72688"/>
    <w:rsid w:val="00A727AF"/>
    <w:rsid w:val="00A7280E"/>
    <w:rsid w:val="00A72AAA"/>
    <w:rsid w:val="00A72BBF"/>
    <w:rsid w:val="00A72D96"/>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9C4"/>
    <w:rsid w:val="00A74A35"/>
    <w:rsid w:val="00A74A6D"/>
    <w:rsid w:val="00A74ADC"/>
    <w:rsid w:val="00A74B63"/>
    <w:rsid w:val="00A74B71"/>
    <w:rsid w:val="00A74C2D"/>
    <w:rsid w:val="00A750C3"/>
    <w:rsid w:val="00A7515C"/>
    <w:rsid w:val="00A75204"/>
    <w:rsid w:val="00A75615"/>
    <w:rsid w:val="00A757F5"/>
    <w:rsid w:val="00A7585C"/>
    <w:rsid w:val="00A758E9"/>
    <w:rsid w:val="00A75978"/>
    <w:rsid w:val="00A759A3"/>
    <w:rsid w:val="00A75A16"/>
    <w:rsid w:val="00A75B43"/>
    <w:rsid w:val="00A75F6C"/>
    <w:rsid w:val="00A76083"/>
    <w:rsid w:val="00A76168"/>
    <w:rsid w:val="00A762A1"/>
    <w:rsid w:val="00A76334"/>
    <w:rsid w:val="00A7639B"/>
    <w:rsid w:val="00A76506"/>
    <w:rsid w:val="00A767C5"/>
    <w:rsid w:val="00A7686D"/>
    <w:rsid w:val="00A76910"/>
    <w:rsid w:val="00A76B92"/>
    <w:rsid w:val="00A76C26"/>
    <w:rsid w:val="00A76DBA"/>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2"/>
    <w:rsid w:val="00A77C2E"/>
    <w:rsid w:val="00A77C6F"/>
    <w:rsid w:val="00A77D06"/>
    <w:rsid w:val="00A77D83"/>
    <w:rsid w:val="00A77E41"/>
    <w:rsid w:val="00A77E9A"/>
    <w:rsid w:val="00A77ED6"/>
    <w:rsid w:val="00A77EE6"/>
    <w:rsid w:val="00A77F28"/>
    <w:rsid w:val="00A77F40"/>
    <w:rsid w:val="00A77FD2"/>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3EF"/>
    <w:rsid w:val="00A83411"/>
    <w:rsid w:val="00A83414"/>
    <w:rsid w:val="00A83482"/>
    <w:rsid w:val="00A8348D"/>
    <w:rsid w:val="00A8384A"/>
    <w:rsid w:val="00A83899"/>
    <w:rsid w:val="00A838C8"/>
    <w:rsid w:val="00A8398E"/>
    <w:rsid w:val="00A83AFA"/>
    <w:rsid w:val="00A83B43"/>
    <w:rsid w:val="00A83D6B"/>
    <w:rsid w:val="00A83DBC"/>
    <w:rsid w:val="00A83EBF"/>
    <w:rsid w:val="00A83EDE"/>
    <w:rsid w:val="00A83EFB"/>
    <w:rsid w:val="00A840D5"/>
    <w:rsid w:val="00A842A1"/>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EEA"/>
    <w:rsid w:val="00A84F1F"/>
    <w:rsid w:val="00A84F86"/>
    <w:rsid w:val="00A85381"/>
    <w:rsid w:val="00A854D0"/>
    <w:rsid w:val="00A855B7"/>
    <w:rsid w:val="00A85633"/>
    <w:rsid w:val="00A8564A"/>
    <w:rsid w:val="00A858A4"/>
    <w:rsid w:val="00A85955"/>
    <w:rsid w:val="00A8599E"/>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5C2"/>
    <w:rsid w:val="00A867C4"/>
    <w:rsid w:val="00A86B5C"/>
    <w:rsid w:val="00A86C6B"/>
    <w:rsid w:val="00A86E5D"/>
    <w:rsid w:val="00A86F01"/>
    <w:rsid w:val="00A86F8C"/>
    <w:rsid w:val="00A86FA8"/>
    <w:rsid w:val="00A8707B"/>
    <w:rsid w:val="00A8709E"/>
    <w:rsid w:val="00A871F0"/>
    <w:rsid w:val="00A87217"/>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45"/>
    <w:rsid w:val="00A907E4"/>
    <w:rsid w:val="00A907E9"/>
    <w:rsid w:val="00A9081E"/>
    <w:rsid w:val="00A90844"/>
    <w:rsid w:val="00A909DE"/>
    <w:rsid w:val="00A909EB"/>
    <w:rsid w:val="00A90A9B"/>
    <w:rsid w:val="00A90ADF"/>
    <w:rsid w:val="00A90B8D"/>
    <w:rsid w:val="00A90BED"/>
    <w:rsid w:val="00A90C4A"/>
    <w:rsid w:val="00A90C54"/>
    <w:rsid w:val="00A90C9E"/>
    <w:rsid w:val="00A90F00"/>
    <w:rsid w:val="00A90FF1"/>
    <w:rsid w:val="00A91020"/>
    <w:rsid w:val="00A910DC"/>
    <w:rsid w:val="00A910F5"/>
    <w:rsid w:val="00A91136"/>
    <w:rsid w:val="00A912D0"/>
    <w:rsid w:val="00A91376"/>
    <w:rsid w:val="00A913C2"/>
    <w:rsid w:val="00A91442"/>
    <w:rsid w:val="00A9156A"/>
    <w:rsid w:val="00A91630"/>
    <w:rsid w:val="00A91815"/>
    <w:rsid w:val="00A91869"/>
    <w:rsid w:val="00A91956"/>
    <w:rsid w:val="00A91AFC"/>
    <w:rsid w:val="00A91B22"/>
    <w:rsid w:val="00A91B9E"/>
    <w:rsid w:val="00A91D62"/>
    <w:rsid w:val="00A91E05"/>
    <w:rsid w:val="00A91E55"/>
    <w:rsid w:val="00A91FF0"/>
    <w:rsid w:val="00A92061"/>
    <w:rsid w:val="00A92164"/>
    <w:rsid w:val="00A92503"/>
    <w:rsid w:val="00A925F3"/>
    <w:rsid w:val="00A92652"/>
    <w:rsid w:val="00A92698"/>
    <w:rsid w:val="00A926C0"/>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858"/>
    <w:rsid w:val="00A938A2"/>
    <w:rsid w:val="00A93B9E"/>
    <w:rsid w:val="00A93C8E"/>
    <w:rsid w:val="00A93D00"/>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827"/>
    <w:rsid w:val="00A948A3"/>
    <w:rsid w:val="00A949A9"/>
    <w:rsid w:val="00A94BBA"/>
    <w:rsid w:val="00A94C7D"/>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1A6"/>
    <w:rsid w:val="00A96285"/>
    <w:rsid w:val="00A962CB"/>
    <w:rsid w:val="00A962FE"/>
    <w:rsid w:val="00A963E3"/>
    <w:rsid w:val="00A964BC"/>
    <w:rsid w:val="00A964FB"/>
    <w:rsid w:val="00A9658D"/>
    <w:rsid w:val="00A967C4"/>
    <w:rsid w:val="00A968A3"/>
    <w:rsid w:val="00A968FF"/>
    <w:rsid w:val="00A96985"/>
    <w:rsid w:val="00A96A50"/>
    <w:rsid w:val="00A96AE8"/>
    <w:rsid w:val="00A96B4E"/>
    <w:rsid w:val="00A96C7A"/>
    <w:rsid w:val="00A96E20"/>
    <w:rsid w:val="00A96E5B"/>
    <w:rsid w:val="00A96FD4"/>
    <w:rsid w:val="00A96FF0"/>
    <w:rsid w:val="00A9735A"/>
    <w:rsid w:val="00A9749E"/>
    <w:rsid w:val="00A974DB"/>
    <w:rsid w:val="00A97587"/>
    <w:rsid w:val="00A975AF"/>
    <w:rsid w:val="00A97852"/>
    <w:rsid w:val="00A97A04"/>
    <w:rsid w:val="00A97A0F"/>
    <w:rsid w:val="00A97A4C"/>
    <w:rsid w:val="00A97A90"/>
    <w:rsid w:val="00A97A93"/>
    <w:rsid w:val="00A97AA6"/>
    <w:rsid w:val="00A97B5F"/>
    <w:rsid w:val="00A97B76"/>
    <w:rsid w:val="00A97BBB"/>
    <w:rsid w:val="00A97C11"/>
    <w:rsid w:val="00A97D7D"/>
    <w:rsid w:val="00A97DA4"/>
    <w:rsid w:val="00A97E9E"/>
    <w:rsid w:val="00AA004A"/>
    <w:rsid w:val="00AA0247"/>
    <w:rsid w:val="00AA03D1"/>
    <w:rsid w:val="00AA0423"/>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099"/>
    <w:rsid w:val="00AA11F1"/>
    <w:rsid w:val="00AA12A9"/>
    <w:rsid w:val="00AA13B7"/>
    <w:rsid w:val="00AA141C"/>
    <w:rsid w:val="00AA151F"/>
    <w:rsid w:val="00AA1756"/>
    <w:rsid w:val="00AA1850"/>
    <w:rsid w:val="00AA1891"/>
    <w:rsid w:val="00AA1913"/>
    <w:rsid w:val="00AA1A86"/>
    <w:rsid w:val="00AA1AB9"/>
    <w:rsid w:val="00AA1B04"/>
    <w:rsid w:val="00AA1D50"/>
    <w:rsid w:val="00AA1DD6"/>
    <w:rsid w:val="00AA2105"/>
    <w:rsid w:val="00AA2115"/>
    <w:rsid w:val="00AA220F"/>
    <w:rsid w:val="00AA22A2"/>
    <w:rsid w:val="00AA22DA"/>
    <w:rsid w:val="00AA2365"/>
    <w:rsid w:val="00AA24EE"/>
    <w:rsid w:val="00AA261D"/>
    <w:rsid w:val="00AA2735"/>
    <w:rsid w:val="00AA2B6C"/>
    <w:rsid w:val="00AA2BF2"/>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04"/>
    <w:rsid w:val="00AA3D62"/>
    <w:rsid w:val="00AA3EA0"/>
    <w:rsid w:val="00AA3F68"/>
    <w:rsid w:val="00AA3F95"/>
    <w:rsid w:val="00AA3FCB"/>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2D"/>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13"/>
    <w:rsid w:val="00AA6056"/>
    <w:rsid w:val="00AA605D"/>
    <w:rsid w:val="00AA60FD"/>
    <w:rsid w:val="00AA6136"/>
    <w:rsid w:val="00AA614C"/>
    <w:rsid w:val="00AA6260"/>
    <w:rsid w:val="00AA62DF"/>
    <w:rsid w:val="00AA6422"/>
    <w:rsid w:val="00AA66B2"/>
    <w:rsid w:val="00AA6A81"/>
    <w:rsid w:val="00AA6B5F"/>
    <w:rsid w:val="00AA6B9D"/>
    <w:rsid w:val="00AA6C63"/>
    <w:rsid w:val="00AA6E0D"/>
    <w:rsid w:val="00AA6E8C"/>
    <w:rsid w:val="00AA6EAF"/>
    <w:rsid w:val="00AA7018"/>
    <w:rsid w:val="00AA708F"/>
    <w:rsid w:val="00AA70B2"/>
    <w:rsid w:val="00AA70B4"/>
    <w:rsid w:val="00AA70D6"/>
    <w:rsid w:val="00AA7170"/>
    <w:rsid w:val="00AA71B8"/>
    <w:rsid w:val="00AA7244"/>
    <w:rsid w:val="00AA72EC"/>
    <w:rsid w:val="00AA734B"/>
    <w:rsid w:val="00AA7405"/>
    <w:rsid w:val="00AA74ED"/>
    <w:rsid w:val="00AA75FC"/>
    <w:rsid w:val="00AA76FB"/>
    <w:rsid w:val="00AA7788"/>
    <w:rsid w:val="00AA792C"/>
    <w:rsid w:val="00AA7985"/>
    <w:rsid w:val="00AA79F5"/>
    <w:rsid w:val="00AA7A46"/>
    <w:rsid w:val="00AA7ACB"/>
    <w:rsid w:val="00AA7B2D"/>
    <w:rsid w:val="00AA7C38"/>
    <w:rsid w:val="00AA7C48"/>
    <w:rsid w:val="00AA7FD6"/>
    <w:rsid w:val="00AB011C"/>
    <w:rsid w:val="00AB0122"/>
    <w:rsid w:val="00AB0395"/>
    <w:rsid w:val="00AB0501"/>
    <w:rsid w:val="00AB050E"/>
    <w:rsid w:val="00AB0585"/>
    <w:rsid w:val="00AB062B"/>
    <w:rsid w:val="00AB071B"/>
    <w:rsid w:val="00AB08F3"/>
    <w:rsid w:val="00AB097D"/>
    <w:rsid w:val="00AB0B6E"/>
    <w:rsid w:val="00AB0D4C"/>
    <w:rsid w:val="00AB0D9D"/>
    <w:rsid w:val="00AB0ED1"/>
    <w:rsid w:val="00AB10B7"/>
    <w:rsid w:val="00AB10BB"/>
    <w:rsid w:val="00AB10D4"/>
    <w:rsid w:val="00AB1173"/>
    <w:rsid w:val="00AB11BC"/>
    <w:rsid w:val="00AB1351"/>
    <w:rsid w:val="00AB1486"/>
    <w:rsid w:val="00AB14B2"/>
    <w:rsid w:val="00AB157A"/>
    <w:rsid w:val="00AB1653"/>
    <w:rsid w:val="00AB1665"/>
    <w:rsid w:val="00AB166A"/>
    <w:rsid w:val="00AB17B5"/>
    <w:rsid w:val="00AB18B1"/>
    <w:rsid w:val="00AB1BE0"/>
    <w:rsid w:val="00AB1C3C"/>
    <w:rsid w:val="00AB1C48"/>
    <w:rsid w:val="00AB1C91"/>
    <w:rsid w:val="00AB1D15"/>
    <w:rsid w:val="00AB1D6F"/>
    <w:rsid w:val="00AB1DAF"/>
    <w:rsid w:val="00AB1E0F"/>
    <w:rsid w:val="00AB1F6C"/>
    <w:rsid w:val="00AB1FD2"/>
    <w:rsid w:val="00AB20D4"/>
    <w:rsid w:val="00AB22DB"/>
    <w:rsid w:val="00AB242E"/>
    <w:rsid w:val="00AB2523"/>
    <w:rsid w:val="00AB2864"/>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63"/>
    <w:rsid w:val="00AB38BE"/>
    <w:rsid w:val="00AB38FE"/>
    <w:rsid w:val="00AB3907"/>
    <w:rsid w:val="00AB39CE"/>
    <w:rsid w:val="00AB3A28"/>
    <w:rsid w:val="00AB3A3F"/>
    <w:rsid w:val="00AB3A63"/>
    <w:rsid w:val="00AB3A9D"/>
    <w:rsid w:val="00AB3B7F"/>
    <w:rsid w:val="00AB3F87"/>
    <w:rsid w:val="00AB4039"/>
    <w:rsid w:val="00AB408B"/>
    <w:rsid w:val="00AB4222"/>
    <w:rsid w:val="00AB4230"/>
    <w:rsid w:val="00AB429C"/>
    <w:rsid w:val="00AB4382"/>
    <w:rsid w:val="00AB4694"/>
    <w:rsid w:val="00AB47A9"/>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5D66"/>
    <w:rsid w:val="00AB5D91"/>
    <w:rsid w:val="00AB6050"/>
    <w:rsid w:val="00AB61BC"/>
    <w:rsid w:val="00AB61C7"/>
    <w:rsid w:val="00AB61FD"/>
    <w:rsid w:val="00AB620F"/>
    <w:rsid w:val="00AB62EF"/>
    <w:rsid w:val="00AB633E"/>
    <w:rsid w:val="00AB64FE"/>
    <w:rsid w:val="00AB662F"/>
    <w:rsid w:val="00AB66EC"/>
    <w:rsid w:val="00AB6778"/>
    <w:rsid w:val="00AB67AD"/>
    <w:rsid w:val="00AB69A0"/>
    <w:rsid w:val="00AB6A27"/>
    <w:rsid w:val="00AB6ABD"/>
    <w:rsid w:val="00AB6B56"/>
    <w:rsid w:val="00AB6B76"/>
    <w:rsid w:val="00AB6BCE"/>
    <w:rsid w:val="00AB6CE4"/>
    <w:rsid w:val="00AB6F60"/>
    <w:rsid w:val="00AB6FE0"/>
    <w:rsid w:val="00AB73F0"/>
    <w:rsid w:val="00AB73F3"/>
    <w:rsid w:val="00AB73FC"/>
    <w:rsid w:val="00AB744E"/>
    <w:rsid w:val="00AB76F2"/>
    <w:rsid w:val="00AB78A4"/>
    <w:rsid w:val="00AB7997"/>
    <w:rsid w:val="00AB79D3"/>
    <w:rsid w:val="00AB7A8E"/>
    <w:rsid w:val="00AB7B31"/>
    <w:rsid w:val="00AB7B80"/>
    <w:rsid w:val="00AB7BD0"/>
    <w:rsid w:val="00AB7F9E"/>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75"/>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1FEB"/>
    <w:rsid w:val="00AC20A5"/>
    <w:rsid w:val="00AC20D7"/>
    <w:rsid w:val="00AC2187"/>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1B6"/>
    <w:rsid w:val="00AC326C"/>
    <w:rsid w:val="00AC3306"/>
    <w:rsid w:val="00AC3389"/>
    <w:rsid w:val="00AC346B"/>
    <w:rsid w:val="00AC34BF"/>
    <w:rsid w:val="00AC35AE"/>
    <w:rsid w:val="00AC382B"/>
    <w:rsid w:val="00AC3931"/>
    <w:rsid w:val="00AC39A9"/>
    <w:rsid w:val="00AC39D1"/>
    <w:rsid w:val="00AC39DE"/>
    <w:rsid w:val="00AC3C1C"/>
    <w:rsid w:val="00AC4083"/>
    <w:rsid w:val="00AC4111"/>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94"/>
    <w:rsid w:val="00AC68D1"/>
    <w:rsid w:val="00AC69F3"/>
    <w:rsid w:val="00AC6AC1"/>
    <w:rsid w:val="00AC6BCD"/>
    <w:rsid w:val="00AC6BE9"/>
    <w:rsid w:val="00AC6D1F"/>
    <w:rsid w:val="00AC6D4A"/>
    <w:rsid w:val="00AC6F22"/>
    <w:rsid w:val="00AC6F62"/>
    <w:rsid w:val="00AC7078"/>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99"/>
    <w:rsid w:val="00AC7AD8"/>
    <w:rsid w:val="00AC7BC7"/>
    <w:rsid w:val="00AC7C4E"/>
    <w:rsid w:val="00AC7D17"/>
    <w:rsid w:val="00AC7E67"/>
    <w:rsid w:val="00AC7E7C"/>
    <w:rsid w:val="00AC7EF2"/>
    <w:rsid w:val="00AC7FD4"/>
    <w:rsid w:val="00AC7FD7"/>
    <w:rsid w:val="00AD005C"/>
    <w:rsid w:val="00AD0125"/>
    <w:rsid w:val="00AD0136"/>
    <w:rsid w:val="00AD0168"/>
    <w:rsid w:val="00AD0187"/>
    <w:rsid w:val="00AD0345"/>
    <w:rsid w:val="00AD034C"/>
    <w:rsid w:val="00AD03CC"/>
    <w:rsid w:val="00AD0566"/>
    <w:rsid w:val="00AD0567"/>
    <w:rsid w:val="00AD0781"/>
    <w:rsid w:val="00AD0809"/>
    <w:rsid w:val="00AD0844"/>
    <w:rsid w:val="00AD096D"/>
    <w:rsid w:val="00AD0A64"/>
    <w:rsid w:val="00AD0B10"/>
    <w:rsid w:val="00AD0B48"/>
    <w:rsid w:val="00AD0D08"/>
    <w:rsid w:val="00AD0D0A"/>
    <w:rsid w:val="00AD0D11"/>
    <w:rsid w:val="00AD0D70"/>
    <w:rsid w:val="00AD0E61"/>
    <w:rsid w:val="00AD0FB8"/>
    <w:rsid w:val="00AD1038"/>
    <w:rsid w:val="00AD10BD"/>
    <w:rsid w:val="00AD10C1"/>
    <w:rsid w:val="00AD11DF"/>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25"/>
    <w:rsid w:val="00AD2A5B"/>
    <w:rsid w:val="00AD2D39"/>
    <w:rsid w:val="00AD2D45"/>
    <w:rsid w:val="00AD2D85"/>
    <w:rsid w:val="00AD2D94"/>
    <w:rsid w:val="00AD2E19"/>
    <w:rsid w:val="00AD2E3D"/>
    <w:rsid w:val="00AD2E4F"/>
    <w:rsid w:val="00AD2F1C"/>
    <w:rsid w:val="00AD2F21"/>
    <w:rsid w:val="00AD304C"/>
    <w:rsid w:val="00AD3074"/>
    <w:rsid w:val="00AD3192"/>
    <w:rsid w:val="00AD3289"/>
    <w:rsid w:val="00AD3386"/>
    <w:rsid w:val="00AD33DA"/>
    <w:rsid w:val="00AD33E6"/>
    <w:rsid w:val="00AD3685"/>
    <w:rsid w:val="00AD3811"/>
    <w:rsid w:val="00AD38B3"/>
    <w:rsid w:val="00AD39AA"/>
    <w:rsid w:val="00AD3A1E"/>
    <w:rsid w:val="00AD3A25"/>
    <w:rsid w:val="00AD3A8B"/>
    <w:rsid w:val="00AD3AFE"/>
    <w:rsid w:val="00AD3BC1"/>
    <w:rsid w:val="00AD3DB1"/>
    <w:rsid w:val="00AD3E64"/>
    <w:rsid w:val="00AD3E9D"/>
    <w:rsid w:val="00AD3F18"/>
    <w:rsid w:val="00AD3F8E"/>
    <w:rsid w:val="00AD40D6"/>
    <w:rsid w:val="00AD4213"/>
    <w:rsid w:val="00AD4245"/>
    <w:rsid w:val="00AD42F0"/>
    <w:rsid w:val="00AD432D"/>
    <w:rsid w:val="00AD43C0"/>
    <w:rsid w:val="00AD455A"/>
    <w:rsid w:val="00AD466F"/>
    <w:rsid w:val="00AD47C8"/>
    <w:rsid w:val="00AD48CB"/>
    <w:rsid w:val="00AD48F8"/>
    <w:rsid w:val="00AD4912"/>
    <w:rsid w:val="00AD49A2"/>
    <w:rsid w:val="00AD49C8"/>
    <w:rsid w:val="00AD4A0C"/>
    <w:rsid w:val="00AD4AA4"/>
    <w:rsid w:val="00AD4AE9"/>
    <w:rsid w:val="00AD4D80"/>
    <w:rsid w:val="00AD4F06"/>
    <w:rsid w:val="00AD4FD4"/>
    <w:rsid w:val="00AD5135"/>
    <w:rsid w:val="00AD5610"/>
    <w:rsid w:val="00AD5681"/>
    <w:rsid w:val="00AD5780"/>
    <w:rsid w:val="00AD58FE"/>
    <w:rsid w:val="00AD5A25"/>
    <w:rsid w:val="00AD5BE0"/>
    <w:rsid w:val="00AD5C1F"/>
    <w:rsid w:val="00AD5CDE"/>
    <w:rsid w:val="00AD5ED9"/>
    <w:rsid w:val="00AD5F23"/>
    <w:rsid w:val="00AD6032"/>
    <w:rsid w:val="00AD607D"/>
    <w:rsid w:val="00AD60EE"/>
    <w:rsid w:val="00AD6182"/>
    <w:rsid w:val="00AD6245"/>
    <w:rsid w:val="00AD6437"/>
    <w:rsid w:val="00AD654F"/>
    <w:rsid w:val="00AD6634"/>
    <w:rsid w:val="00AD6726"/>
    <w:rsid w:val="00AD6756"/>
    <w:rsid w:val="00AD68AD"/>
    <w:rsid w:val="00AD69F3"/>
    <w:rsid w:val="00AD6A8C"/>
    <w:rsid w:val="00AD6ADD"/>
    <w:rsid w:val="00AD6B3D"/>
    <w:rsid w:val="00AD6C2C"/>
    <w:rsid w:val="00AD6D8D"/>
    <w:rsid w:val="00AD6E61"/>
    <w:rsid w:val="00AD6FC6"/>
    <w:rsid w:val="00AD7166"/>
    <w:rsid w:val="00AD71B2"/>
    <w:rsid w:val="00AD7250"/>
    <w:rsid w:val="00AD79F4"/>
    <w:rsid w:val="00AD7B0A"/>
    <w:rsid w:val="00AD7C2C"/>
    <w:rsid w:val="00AD7C3C"/>
    <w:rsid w:val="00AD7C8D"/>
    <w:rsid w:val="00AD7D43"/>
    <w:rsid w:val="00AD7DAA"/>
    <w:rsid w:val="00AD7E51"/>
    <w:rsid w:val="00AD7EAB"/>
    <w:rsid w:val="00AD7FED"/>
    <w:rsid w:val="00AE018A"/>
    <w:rsid w:val="00AE01A6"/>
    <w:rsid w:val="00AE0207"/>
    <w:rsid w:val="00AE0232"/>
    <w:rsid w:val="00AE02D5"/>
    <w:rsid w:val="00AE04B0"/>
    <w:rsid w:val="00AE0507"/>
    <w:rsid w:val="00AE087C"/>
    <w:rsid w:val="00AE09FE"/>
    <w:rsid w:val="00AE0A05"/>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678"/>
    <w:rsid w:val="00AE1717"/>
    <w:rsid w:val="00AE17F2"/>
    <w:rsid w:val="00AE189A"/>
    <w:rsid w:val="00AE1A6C"/>
    <w:rsid w:val="00AE1ACA"/>
    <w:rsid w:val="00AE1BE5"/>
    <w:rsid w:val="00AE1D04"/>
    <w:rsid w:val="00AE1D4B"/>
    <w:rsid w:val="00AE1ED9"/>
    <w:rsid w:val="00AE1F04"/>
    <w:rsid w:val="00AE1FC4"/>
    <w:rsid w:val="00AE20D6"/>
    <w:rsid w:val="00AE2123"/>
    <w:rsid w:val="00AE216B"/>
    <w:rsid w:val="00AE2194"/>
    <w:rsid w:val="00AE21B2"/>
    <w:rsid w:val="00AE21B3"/>
    <w:rsid w:val="00AE2305"/>
    <w:rsid w:val="00AE242B"/>
    <w:rsid w:val="00AE2503"/>
    <w:rsid w:val="00AE2639"/>
    <w:rsid w:val="00AE2B51"/>
    <w:rsid w:val="00AE2CAE"/>
    <w:rsid w:val="00AE2F6D"/>
    <w:rsid w:val="00AE3151"/>
    <w:rsid w:val="00AE31F1"/>
    <w:rsid w:val="00AE3209"/>
    <w:rsid w:val="00AE3274"/>
    <w:rsid w:val="00AE3287"/>
    <w:rsid w:val="00AE32BE"/>
    <w:rsid w:val="00AE333C"/>
    <w:rsid w:val="00AE33C4"/>
    <w:rsid w:val="00AE342E"/>
    <w:rsid w:val="00AE3601"/>
    <w:rsid w:val="00AE366D"/>
    <w:rsid w:val="00AE36C9"/>
    <w:rsid w:val="00AE373D"/>
    <w:rsid w:val="00AE3994"/>
    <w:rsid w:val="00AE3A33"/>
    <w:rsid w:val="00AE3A8A"/>
    <w:rsid w:val="00AE3B30"/>
    <w:rsid w:val="00AE3D54"/>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B90"/>
    <w:rsid w:val="00AE4C43"/>
    <w:rsid w:val="00AE4E0D"/>
    <w:rsid w:val="00AE4E47"/>
    <w:rsid w:val="00AE4F33"/>
    <w:rsid w:val="00AE4FCB"/>
    <w:rsid w:val="00AE5096"/>
    <w:rsid w:val="00AE511B"/>
    <w:rsid w:val="00AE5157"/>
    <w:rsid w:val="00AE51A6"/>
    <w:rsid w:val="00AE5227"/>
    <w:rsid w:val="00AE52D3"/>
    <w:rsid w:val="00AE52F1"/>
    <w:rsid w:val="00AE5322"/>
    <w:rsid w:val="00AE54D9"/>
    <w:rsid w:val="00AE5651"/>
    <w:rsid w:val="00AE578A"/>
    <w:rsid w:val="00AE5807"/>
    <w:rsid w:val="00AE5836"/>
    <w:rsid w:val="00AE595A"/>
    <w:rsid w:val="00AE59E8"/>
    <w:rsid w:val="00AE5A22"/>
    <w:rsid w:val="00AE5AD1"/>
    <w:rsid w:val="00AE5B34"/>
    <w:rsid w:val="00AE5C5E"/>
    <w:rsid w:val="00AE5D00"/>
    <w:rsid w:val="00AE5DAA"/>
    <w:rsid w:val="00AE5DBF"/>
    <w:rsid w:val="00AE6011"/>
    <w:rsid w:val="00AE6013"/>
    <w:rsid w:val="00AE6063"/>
    <w:rsid w:val="00AE60A0"/>
    <w:rsid w:val="00AE611F"/>
    <w:rsid w:val="00AE61FD"/>
    <w:rsid w:val="00AE6229"/>
    <w:rsid w:val="00AE6264"/>
    <w:rsid w:val="00AE6283"/>
    <w:rsid w:val="00AE6284"/>
    <w:rsid w:val="00AE62A9"/>
    <w:rsid w:val="00AE6320"/>
    <w:rsid w:val="00AE63B2"/>
    <w:rsid w:val="00AE6672"/>
    <w:rsid w:val="00AE68B2"/>
    <w:rsid w:val="00AE69E0"/>
    <w:rsid w:val="00AE6B90"/>
    <w:rsid w:val="00AE6D6E"/>
    <w:rsid w:val="00AE6E24"/>
    <w:rsid w:val="00AE7042"/>
    <w:rsid w:val="00AE7491"/>
    <w:rsid w:val="00AE7647"/>
    <w:rsid w:val="00AE774F"/>
    <w:rsid w:val="00AE7824"/>
    <w:rsid w:val="00AE7898"/>
    <w:rsid w:val="00AE7900"/>
    <w:rsid w:val="00AE7B76"/>
    <w:rsid w:val="00AE7B9C"/>
    <w:rsid w:val="00AE7CC8"/>
    <w:rsid w:val="00AE7D1F"/>
    <w:rsid w:val="00AE7D76"/>
    <w:rsid w:val="00AE7F31"/>
    <w:rsid w:val="00AE7FC2"/>
    <w:rsid w:val="00AF0130"/>
    <w:rsid w:val="00AF016B"/>
    <w:rsid w:val="00AF017A"/>
    <w:rsid w:val="00AF0278"/>
    <w:rsid w:val="00AF0476"/>
    <w:rsid w:val="00AF048C"/>
    <w:rsid w:val="00AF04B6"/>
    <w:rsid w:val="00AF0740"/>
    <w:rsid w:val="00AF07D8"/>
    <w:rsid w:val="00AF080C"/>
    <w:rsid w:val="00AF083F"/>
    <w:rsid w:val="00AF0956"/>
    <w:rsid w:val="00AF0990"/>
    <w:rsid w:val="00AF09D6"/>
    <w:rsid w:val="00AF09F6"/>
    <w:rsid w:val="00AF0AA1"/>
    <w:rsid w:val="00AF0B60"/>
    <w:rsid w:val="00AF0C6C"/>
    <w:rsid w:val="00AF0C7D"/>
    <w:rsid w:val="00AF0CCA"/>
    <w:rsid w:val="00AF0CF2"/>
    <w:rsid w:val="00AF0D4F"/>
    <w:rsid w:val="00AF0DB3"/>
    <w:rsid w:val="00AF0E63"/>
    <w:rsid w:val="00AF0FA2"/>
    <w:rsid w:val="00AF1007"/>
    <w:rsid w:val="00AF1071"/>
    <w:rsid w:val="00AF1095"/>
    <w:rsid w:val="00AF11BD"/>
    <w:rsid w:val="00AF1250"/>
    <w:rsid w:val="00AF1287"/>
    <w:rsid w:val="00AF152D"/>
    <w:rsid w:val="00AF1567"/>
    <w:rsid w:val="00AF16DA"/>
    <w:rsid w:val="00AF1881"/>
    <w:rsid w:val="00AF1AD3"/>
    <w:rsid w:val="00AF1B1C"/>
    <w:rsid w:val="00AF1B7B"/>
    <w:rsid w:val="00AF1BCE"/>
    <w:rsid w:val="00AF1D49"/>
    <w:rsid w:val="00AF1D7F"/>
    <w:rsid w:val="00AF1EC0"/>
    <w:rsid w:val="00AF1F7F"/>
    <w:rsid w:val="00AF20CD"/>
    <w:rsid w:val="00AF211E"/>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40F4"/>
    <w:rsid w:val="00AF412E"/>
    <w:rsid w:val="00AF43D4"/>
    <w:rsid w:val="00AF444B"/>
    <w:rsid w:val="00AF44C3"/>
    <w:rsid w:val="00AF4575"/>
    <w:rsid w:val="00AF477E"/>
    <w:rsid w:val="00AF49E5"/>
    <w:rsid w:val="00AF4AD9"/>
    <w:rsid w:val="00AF4B9D"/>
    <w:rsid w:val="00AF4C1B"/>
    <w:rsid w:val="00AF4C5B"/>
    <w:rsid w:val="00AF4C98"/>
    <w:rsid w:val="00AF4E2C"/>
    <w:rsid w:val="00AF514C"/>
    <w:rsid w:val="00AF515E"/>
    <w:rsid w:val="00AF5233"/>
    <w:rsid w:val="00AF52AC"/>
    <w:rsid w:val="00AF5334"/>
    <w:rsid w:val="00AF548A"/>
    <w:rsid w:val="00AF54CE"/>
    <w:rsid w:val="00AF55CD"/>
    <w:rsid w:val="00AF56EA"/>
    <w:rsid w:val="00AF5771"/>
    <w:rsid w:val="00AF57B3"/>
    <w:rsid w:val="00AF58B0"/>
    <w:rsid w:val="00AF5BF5"/>
    <w:rsid w:val="00AF5CBF"/>
    <w:rsid w:val="00AF5CFE"/>
    <w:rsid w:val="00AF5D69"/>
    <w:rsid w:val="00AF5D82"/>
    <w:rsid w:val="00AF5DD0"/>
    <w:rsid w:val="00AF5EE9"/>
    <w:rsid w:val="00AF60B3"/>
    <w:rsid w:val="00AF60C8"/>
    <w:rsid w:val="00AF6110"/>
    <w:rsid w:val="00AF61DE"/>
    <w:rsid w:val="00AF6274"/>
    <w:rsid w:val="00AF627A"/>
    <w:rsid w:val="00AF6325"/>
    <w:rsid w:val="00AF6375"/>
    <w:rsid w:val="00AF6445"/>
    <w:rsid w:val="00AF64B1"/>
    <w:rsid w:val="00AF64EE"/>
    <w:rsid w:val="00AF656E"/>
    <w:rsid w:val="00AF66F7"/>
    <w:rsid w:val="00AF6781"/>
    <w:rsid w:val="00AF6844"/>
    <w:rsid w:val="00AF6881"/>
    <w:rsid w:val="00AF6DFE"/>
    <w:rsid w:val="00AF6EA0"/>
    <w:rsid w:val="00AF6F43"/>
    <w:rsid w:val="00AF70CD"/>
    <w:rsid w:val="00AF7110"/>
    <w:rsid w:val="00AF718D"/>
    <w:rsid w:val="00AF727D"/>
    <w:rsid w:val="00AF753A"/>
    <w:rsid w:val="00AF7541"/>
    <w:rsid w:val="00AF756D"/>
    <w:rsid w:val="00AF7631"/>
    <w:rsid w:val="00AF76B1"/>
    <w:rsid w:val="00AF77DA"/>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381"/>
    <w:rsid w:val="00B0048A"/>
    <w:rsid w:val="00B0053E"/>
    <w:rsid w:val="00B00550"/>
    <w:rsid w:val="00B00700"/>
    <w:rsid w:val="00B0083F"/>
    <w:rsid w:val="00B00842"/>
    <w:rsid w:val="00B009D0"/>
    <w:rsid w:val="00B00B52"/>
    <w:rsid w:val="00B00C92"/>
    <w:rsid w:val="00B00CB5"/>
    <w:rsid w:val="00B00D1F"/>
    <w:rsid w:val="00B00D50"/>
    <w:rsid w:val="00B00D62"/>
    <w:rsid w:val="00B00EF9"/>
    <w:rsid w:val="00B01112"/>
    <w:rsid w:val="00B0119A"/>
    <w:rsid w:val="00B011DE"/>
    <w:rsid w:val="00B01291"/>
    <w:rsid w:val="00B012C1"/>
    <w:rsid w:val="00B012DD"/>
    <w:rsid w:val="00B012F7"/>
    <w:rsid w:val="00B013B5"/>
    <w:rsid w:val="00B015A8"/>
    <w:rsid w:val="00B01642"/>
    <w:rsid w:val="00B01925"/>
    <w:rsid w:val="00B01A3C"/>
    <w:rsid w:val="00B01A94"/>
    <w:rsid w:val="00B01A95"/>
    <w:rsid w:val="00B01AB4"/>
    <w:rsid w:val="00B01E38"/>
    <w:rsid w:val="00B01E4C"/>
    <w:rsid w:val="00B01EBB"/>
    <w:rsid w:val="00B01EDA"/>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A8"/>
    <w:rsid w:val="00B02BB9"/>
    <w:rsid w:val="00B02ECC"/>
    <w:rsid w:val="00B02F9D"/>
    <w:rsid w:val="00B03068"/>
    <w:rsid w:val="00B03197"/>
    <w:rsid w:val="00B033D0"/>
    <w:rsid w:val="00B034D3"/>
    <w:rsid w:val="00B03524"/>
    <w:rsid w:val="00B03619"/>
    <w:rsid w:val="00B0378E"/>
    <w:rsid w:val="00B037FA"/>
    <w:rsid w:val="00B03843"/>
    <w:rsid w:val="00B038FE"/>
    <w:rsid w:val="00B03B57"/>
    <w:rsid w:val="00B03BD9"/>
    <w:rsid w:val="00B03C86"/>
    <w:rsid w:val="00B03CCE"/>
    <w:rsid w:val="00B03D0B"/>
    <w:rsid w:val="00B03D45"/>
    <w:rsid w:val="00B03E10"/>
    <w:rsid w:val="00B03E4D"/>
    <w:rsid w:val="00B03E73"/>
    <w:rsid w:val="00B04026"/>
    <w:rsid w:val="00B040CE"/>
    <w:rsid w:val="00B040D2"/>
    <w:rsid w:val="00B04135"/>
    <w:rsid w:val="00B0424A"/>
    <w:rsid w:val="00B0425A"/>
    <w:rsid w:val="00B042E9"/>
    <w:rsid w:val="00B04322"/>
    <w:rsid w:val="00B04378"/>
    <w:rsid w:val="00B0442E"/>
    <w:rsid w:val="00B04449"/>
    <w:rsid w:val="00B0461D"/>
    <w:rsid w:val="00B046F1"/>
    <w:rsid w:val="00B047EE"/>
    <w:rsid w:val="00B049F9"/>
    <w:rsid w:val="00B04A4E"/>
    <w:rsid w:val="00B04B1B"/>
    <w:rsid w:val="00B04B2A"/>
    <w:rsid w:val="00B04BE1"/>
    <w:rsid w:val="00B04C8B"/>
    <w:rsid w:val="00B04CCD"/>
    <w:rsid w:val="00B04F2A"/>
    <w:rsid w:val="00B04F6F"/>
    <w:rsid w:val="00B0500F"/>
    <w:rsid w:val="00B05053"/>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D00"/>
    <w:rsid w:val="00B06EF3"/>
    <w:rsid w:val="00B06F8C"/>
    <w:rsid w:val="00B06FBC"/>
    <w:rsid w:val="00B07039"/>
    <w:rsid w:val="00B07123"/>
    <w:rsid w:val="00B071BB"/>
    <w:rsid w:val="00B07260"/>
    <w:rsid w:val="00B073E3"/>
    <w:rsid w:val="00B0749E"/>
    <w:rsid w:val="00B076E1"/>
    <w:rsid w:val="00B0771A"/>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0F5"/>
    <w:rsid w:val="00B10428"/>
    <w:rsid w:val="00B10459"/>
    <w:rsid w:val="00B104E9"/>
    <w:rsid w:val="00B10537"/>
    <w:rsid w:val="00B1057A"/>
    <w:rsid w:val="00B10851"/>
    <w:rsid w:val="00B10BFA"/>
    <w:rsid w:val="00B10C52"/>
    <w:rsid w:val="00B10CFF"/>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8DA"/>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201"/>
    <w:rsid w:val="00B14341"/>
    <w:rsid w:val="00B14413"/>
    <w:rsid w:val="00B14418"/>
    <w:rsid w:val="00B1448E"/>
    <w:rsid w:val="00B1455B"/>
    <w:rsid w:val="00B14610"/>
    <w:rsid w:val="00B1478D"/>
    <w:rsid w:val="00B148B3"/>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4B"/>
    <w:rsid w:val="00B162AB"/>
    <w:rsid w:val="00B162EB"/>
    <w:rsid w:val="00B16360"/>
    <w:rsid w:val="00B16525"/>
    <w:rsid w:val="00B165A1"/>
    <w:rsid w:val="00B16869"/>
    <w:rsid w:val="00B16995"/>
    <w:rsid w:val="00B16A5B"/>
    <w:rsid w:val="00B16AED"/>
    <w:rsid w:val="00B16B19"/>
    <w:rsid w:val="00B16B53"/>
    <w:rsid w:val="00B16BA9"/>
    <w:rsid w:val="00B16D2A"/>
    <w:rsid w:val="00B16E02"/>
    <w:rsid w:val="00B16FA4"/>
    <w:rsid w:val="00B170C5"/>
    <w:rsid w:val="00B1715A"/>
    <w:rsid w:val="00B17243"/>
    <w:rsid w:val="00B172E3"/>
    <w:rsid w:val="00B172F3"/>
    <w:rsid w:val="00B1736A"/>
    <w:rsid w:val="00B17419"/>
    <w:rsid w:val="00B17489"/>
    <w:rsid w:val="00B17510"/>
    <w:rsid w:val="00B17657"/>
    <w:rsid w:val="00B1768F"/>
    <w:rsid w:val="00B176DF"/>
    <w:rsid w:val="00B17741"/>
    <w:rsid w:val="00B1780A"/>
    <w:rsid w:val="00B1782B"/>
    <w:rsid w:val="00B178B4"/>
    <w:rsid w:val="00B179A9"/>
    <w:rsid w:val="00B17BC0"/>
    <w:rsid w:val="00B17D1B"/>
    <w:rsid w:val="00B17EEF"/>
    <w:rsid w:val="00B200EC"/>
    <w:rsid w:val="00B2027C"/>
    <w:rsid w:val="00B205EE"/>
    <w:rsid w:val="00B20634"/>
    <w:rsid w:val="00B20660"/>
    <w:rsid w:val="00B20997"/>
    <w:rsid w:val="00B20CFC"/>
    <w:rsid w:val="00B20D47"/>
    <w:rsid w:val="00B20DDC"/>
    <w:rsid w:val="00B20DF9"/>
    <w:rsid w:val="00B20EB1"/>
    <w:rsid w:val="00B20F3F"/>
    <w:rsid w:val="00B21032"/>
    <w:rsid w:val="00B2122C"/>
    <w:rsid w:val="00B21245"/>
    <w:rsid w:val="00B212C6"/>
    <w:rsid w:val="00B21815"/>
    <w:rsid w:val="00B218D1"/>
    <w:rsid w:val="00B218F1"/>
    <w:rsid w:val="00B21C13"/>
    <w:rsid w:val="00B21C31"/>
    <w:rsid w:val="00B21CE8"/>
    <w:rsid w:val="00B21D0C"/>
    <w:rsid w:val="00B21E69"/>
    <w:rsid w:val="00B2202F"/>
    <w:rsid w:val="00B22071"/>
    <w:rsid w:val="00B22129"/>
    <w:rsid w:val="00B221DB"/>
    <w:rsid w:val="00B22323"/>
    <w:rsid w:val="00B2258C"/>
    <w:rsid w:val="00B2267B"/>
    <w:rsid w:val="00B22729"/>
    <w:rsid w:val="00B227CA"/>
    <w:rsid w:val="00B227E0"/>
    <w:rsid w:val="00B229BF"/>
    <w:rsid w:val="00B22A2D"/>
    <w:rsid w:val="00B22C08"/>
    <w:rsid w:val="00B22C20"/>
    <w:rsid w:val="00B22D7C"/>
    <w:rsid w:val="00B22D8B"/>
    <w:rsid w:val="00B22F07"/>
    <w:rsid w:val="00B22F3F"/>
    <w:rsid w:val="00B22F4B"/>
    <w:rsid w:val="00B22F4D"/>
    <w:rsid w:val="00B22FE4"/>
    <w:rsid w:val="00B2310F"/>
    <w:rsid w:val="00B23288"/>
    <w:rsid w:val="00B23300"/>
    <w:rsid w:val="00B234A6"/>
    <w:rsid w:val="00B235B5"/>
    <w:rsid w:val="00B23778"/>
    <w:rsid w:val="00B237A6"/>
    <w:rsid w:val="00B2383A"/>
    <w:rsid w:val="00B23999"/>
    <w:rsid w:val="00B239C3"/>
    <w:rsid w:val="00B23BF9"/>
    <w:rsid w:val="00B23D28"/>
    <w:rsid w:val="00B23D6C"/>
    <w:rsid w:val="00B23E26"/>
    <w:rsid w:val="00B23E4A"/>
    <w:rsid w:val="00B23F7E"/>
    <w:rsid w:val="00B23FDE"/>
    <w:rsid w:val="00B24067"/>
    <w:rsid w:val="00B24158"/>
    <w:rsid w:val="00B24181"/>
    <w:rsid w:val="00B241BC"/>
    <w:rsid w:val="00B24289"/>
    <w:rsid w:val="00B2444E"/>
    <w:rsid w:val="00B2454A"/>
    <w:rsid w:val="00B246F5"/>
    <w:rsid w:val="00B2474E"/>
    <w:rsid w:val="00B247E8"/>
    <w:rsid w:val="00B24962"/>
    <w:rsid w:val="00B24AF4"/>
    <w:rsid w:val="00B24B95"/>
    <w:rsid w:val="00B24B98"/>
    <w:rsid w:val="00B24BA2"/>
    <w:rsid w:val="00B24D29"/>
    <w:rsid w:val="00B24D3D"/>
    <w:rsid w:val="00B24D84"/>
    <w:rsid w:val="00B24DCF"/>
    <w:rsid w:val="00B24F98"/>
    <w:rsid w:val="00B24FB6"/>
    <w:rsid w:val="00B24FDD"/>
    <w:rsid w:val="00B2505A"/>
    <w:rsid w:val="00B25181"/>
    <w:rsid w:val="00B2520A"/>
    <w:rsid w:val="00B25215"/>
    <w:rsid w:val="00B25269"/>
    <w:rsid w:val="00B253E2"/>
    <w:rsid w:val="00B25591"/>
    <w:rsid w:val="00B256B2"/>
    <w:rsid w:val="00B2584A"/>
    <w:rsid w:val="00B25A68"/>
    <w:rsid w:val="00B25B0C"/>
    <w:rsid w:val="00B25B0E"/>
    <w:rsid w:val="00B25C5F"/>
    <w:rsid w:val="00B25D24"/>
    <w:rsid w:val="00B25FA2"/>
    <w:rsid w:val="00B2601B"/>
    <w:rsid w:val="00B260A2"/>
    <w:rsid w:val="00B2610F"/>
    <w:rsid w:val="00B26124"/>
    <w:rsid w:val="00B263E4"/>
    <w:rsid w:val="00B263FB"/>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6EEA"/>
    <w:rsid w:val="00B270A4"/>
    <w:rsid w:val="00B27138"/>
    <w:rsid w:val="00B27280"/>
    <w:rsid w:val="00B273E2"/>
    <w:rsid w:val="00B2749A"/>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22D"/>
    <w:rsid w:val="00B303B6"/>
    <w:rsid w:val="00B3043E"/>
    <w:rsid w:val="00B30501"/>
    <w:rsid w:val="00B30867"/>
    <w:rsid w:val="00B30986"/>
    <w:rsid w:val="00B30A0D"/>
    <w:rsid w:val="00B30A2E"/>
    <w:rsid w:val="00B30B03"/>
    <w:rsid w:val="00B30C11"/>
    <w:rsid w:val="00B30C66"/>
    <w:rsid w:val="00B30CD0"/>
    <w:rsid w:val="00B30CD8"/>
    <w:rsid w:val="00B30D84"/>
    <w:rsid w:val="00B30DAA"/>
    <w:rsid w:val="00B30DBF"/>
    <w:rsid w:val="00B31006"/>
    <w:rsid w:val="00B3110C"/>
    <w:rsid w:val="00B3111F"/>
    <w:rsid w:val="00B31158"/>
    <w:rsid w:val="00B31229"/>
    <w:rsid w:val="00B312FF"/>
    <w:rsid w:val="00B315BB"/>
    <w:rsid w:val="00B3161C"/>
    <w:rsid w:val="00B318C8"/>
    <w:rsid w:val="00B318CC"/>
    <w:rsid w:val="00B31931"/>
    <w:rsid w:val="00B31982"/>
    <w:rsid w:val="00B319C2"/>
    <w:rsid w:val="00B319D7"/>
    <w:rsid w:val="00B31AFA"/>
    <w:rsid w:val="00B31B04"/>
    <w:rsid w:val="00B31BAA"/>
    <w:rsid w:val="00B31C65"/>
    <w:rsid w:val="00B31D10"/>
    <w:rsid w:val="00B31E46"/>
    <w:rsid w:val="00B31EE3"/>
    <w:rsid w:val="00B31EFD"/>
    <w:rsid w:val="00B31F2A"/>
    <w:rsid w:val="00B32014"/>
    <w:rsid w:val="00B32098"/>
    <w:rsid w:val="00B3244B"/>
    <w:rsid w:val="00B32530"/>
    <w:rsid w:val="00B32545"/>
    <w:rsid w:val="00B32623"/>
    <w:rsid w:val="00B32664"/>
    <w:rsid w:val="00B32698"/>
    <w:rsid w:val="00B32719"/>
    <w:rsid w:val="00B329E1"/>
    <w:rsid w:val="00B32A7E"/>
    <w:rsid w:val="00B32B33"/>
    <w:rsid w:val="00B32CAA"/>
    <w:rsid w:val="00B32CCF"/>
    <w:rsid w:val="00B32EB0"/>
    <w:rsid w:val="00B33039"/>
    <w:rsid w:val="00B33155"/>
    <w:rsid w:val="00B331E2"/>
    <w:rsid w:val="00B333D8"/>
    <w:rsid w:val="00B3340C"/>
    <w:rsid w:val="00B33551"/>
    <w:rsid w:val="00B335BE"/>
    <w:rsid w:val="00B335F7"/>
    <w:rsid w:val="00B33603"/>
    <w:rsid w:val="00B33615"/>
    <w:rsid w:val="00B3381E"/>
    <w:rsid w:val="00B33854"/>
    <w:rsid w:val="00B339D7"/>
    <w:rsid w:val="00B33AD7"/>
    <w:rsid w:val="00B33B30"/>
    <w:rsid w:val="00B33C0D"/>
    <w:rsid w:val="00B33C14"/>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D5F"/>
    <w:rsid w:val="00B34D60"/>
    <w:rsid w:val="00B34D71"/>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249"/>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EE7"/>
    <w:rsid w:val="00B36F5D"/>
    <w:rsid w:val="00B36FDF"/>
    <w:rsid w:val="00B37001"/>
    <w:rsid w:val="00B370B5"/>
    <w:rsid w:val="00B3710D"/>
    <w:rsid w:val="00B37115"/>
    <w:rsid w:val="00B37183"/>
    <w:rsid w:val="00B3741A"/>
    <w:rsid w:val="00B37654"/>
    <w:rsid w:val="00B3773F"/>
    <w:rsid w:val="00B378B7"/>
    <w:rsid w:val="00B37A41"/>
    <w:rsid w:val="00B37A67"/>
    <w:rsid w:val="00B37B13"/>
    <w:rsid w:val="00B37BBC"/>
    <w:rsid w:val="00B37EC0"/>
    <w:rsid w:val="00B37F68"/>
    <w:rsid w:val="00B400EA"/>
    <w:rsid w:val="00B40201"/>
    <w:rsid w:val="00B404B7"/>
    <w:rsid w:val="00B4064C"/>
    <w:rsid w:val="00B4066E"/>
    <w:rsid w:val="00B406F6"/>
    <w:rsid w:val="00B4070C"/>
    <w:rsid w:val="00B4086C"/>
    <w:rsid w:val="00B408F4"/>
    <w:rsid w:val="00B4090A"/>
    <w:rsid w:val="00B4094B"/>
    <w:rsid w:val="00B40995"/>
    <w:rsid w:val="00B40A89"/>
    <w:rsid w:val="00B40B07"/>
    <w:rsid w:val="00B40B2B"/>
    <w:rsid w:val="00B40EE9"/>
    <w:rsid w:val="00B410CB"/>
    <w:rsid w:val="00B41147"/>
    <w:rsid w:val="00B412CF"/>
    <w:rsid w:val="00B41488"/>
    <w:rsid w:val="00B414DC"/>
    <w:rsid w:val="00B4158F"/>
    <w:rsid w:val="00B416E8"/>
    <w:rsid w:val="00B4199B"/>
    <w:rsid w:val="00B419BE"/>
    <w:rsid w:val="00B41A9B"/>
    <w:rsid w:val="00B41CF7"/>
    <w:rsid w:val="00B41D25"/>
    <w:rsid w:val="00B41D64"/>
    <w:rsid w:val="00B41DB6"/>
    <w:rsid w:val="00B41DC5"/>
    <w:rsid w:val="00B41E72"/>
    <w:rsid w:val="00B41FF7"/>
    <w:rsid w:val="00B420C6"/>
    <w:rsid w:val="00B420FE"/>
    <w:rsid w:val="00B421B5"/>
    <w:rsid w:val="00B42368"/>
    <w:rsid w:val="00B4252E"/>
    <w:rsid w:val="00B42609"/>
    <w:rsid w:val="00B4270B"/>
    <w:rsid w:val="00B4270C"/>
    <w:rsid w:val="00B42784"/>
    <w:rsid w:val="00B42884"/>
    <w:rsid w:val="00B428C2"/>
    <w:rsid w:val="00B428D4"/>
    <w:rsid w:val="00B4294D"/>
    <w:rsid w:val="00B42964"/>
    <w:rsid w:val="00B42C4E"/>
    <w:rsid w:val="00B42DED"/>
    <w:rsid w:val="00B42E16"/>
    <w:rsid w:val="00B42F62"/>
    <w:rsid w:val="00B43014"/>
    <w:rsid w:val="00B4317C"/>
    <w:rsid w:val="00B431F8"/>
    <w:rsid w:val="00B43251"/>
    <w:rsid w:val="00B43267"/>
    <w:rsid w:val="00B433E8"/>
    <w:rsid w:val="00B4355D"/>
    <w:rsid w:val="00B435E0"/>
    <w:rsid w:val="00B43639"/>
    <w:rsid w:val="00B4366C"/>
    <w:rsid w:val="00B43676"/>
    <w:rsid w:val="00B4368E"/>
    <w:rsid w:val="00B43707"/>
    <w:rsid w:val="00B4384B"/>
    <w:rsid w:val="00B4389A"/>
    <w:rsid w:val="00B43A76"/>
    <w:rsid w:val="00B43AA9"/>
    <w:rsid w:val="00B43BA9"/>
    <w:rsid w:val="00B43C4B"/>
    <w:rsid w:val="00B43D30"/>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BB1"/>
    <w:rsid w:val="00B44C11"/>
    <w:rsid w:val="00B44D51"/>
    <w:rsid w:val="00B44DF5"/>
    <w:rsid w:val="00B44FFF"/>
    <w:rsid w:val="00B4520A"/>
    <w:rsid w:val="00B4520B"/>
    <w:rsid w:val="00B454EC"/>
    <w:rsid w:val="00B45507"/>
    <w:rsid w:val="00B455F7"/>
    <w:rsid w:val="00B45665"/>
    <w:rsid w:val="00B4585E"/>
    <w:rsid w:val="00B45A24"/>
    <w:rsid w:val="00B45A51"/>
    <w:rsid w:val="00B45C3A"/>
    <w:rsid w:val="00B45CE1"/>
    <w:rsid w:val="00B45F65"/>
    <w:rsid w:val="00B461AF"/>
    <w:rsid w:val="00B461B2"/>
    <w:rsid w:val="00B461C6"/>
    <w:rsid w:val="00B461F6"/>
    <w:rsid w:val="00B46389"/>
    <w:rsid w:val="00B464CA"/>
    <w:rsid w:val="00B46657"/>
    <w:rsid w:val="00B4674E"/>
    <w:rsid w:val="00B4687C"/>
    <w:rsid w:val="00B469D8"/>
    <w:rsid w:val="00B46B32"/>
    <w:rsid w:val="00B46B3B"/>
    <w:rsid w:val="00B46B92"/>
    <w:rsid w:val="00B46C39"/>
    <w:rsid w:val="00B46E1F"/>
    <w:rsid w:val="00B46EB5"/>
    <w:rsid w:val="00B46FA2"/>
    <w:rsid w:val="00B46FD2"/>
    <w:rsid w:val="00B47069"/>
    <w:rsid w:val="00B472F8"/>
    <w:rsid w:val="00B474BE"/>
    <w:rsid w:val="00B47573"/>
    <w:rsid w:val="00B47594"/>
    <w:rsid w:val="00B477DD"/>
    <w:rsid w:val="00B47845"/>
    <w:rsid w:val="00B4797A"/>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5F1"/>
    <w:rsid w:val="00B536A3"/>
    <w:rsid w:val="00B53757"/>
    <w:rsid w:val="00B5384B"/>
    <w:rsid w:val="00B53990"/>
    <w:rsid w:val="00B53A06"/>
    <w:rsid w:val="00B53E55"/>
    <w:rsid w:val="00B53F43"/>
    <w:rsid w:val="00B53F51"/>
    <w:rsid w:val="00B53F63"/>
    <w:rsid w:val="00B53FB5"/>
    <w:rsid w:val="00B54125"/>
    <w:rsid w:val="00B541D9"/>
    <w:rsid w:val="00B54345"/>
    <w:rsid w:val="00B54409"/>
    <w:rsid w:val="00B54638"/>
    <w:rsid w:val="00B54695"/>
    <w:rsid w:val="00B5478F"/>
    <w:rsid w:val="00B54A16"/>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CF9"/>
    <w:rsid w:val="00B55F6B"/>
    <w:rsid w:val="00B55F7D"/>
    <w:rsid w:val="00B560A0"/>
    <w:rsid w:val="00B560BF"/>
    <w:rsid w:val="00B560FA"/>
    <w:rsid w:val="00B561B9"/>
    <w:rsid w:val="00B56261"/>
    <w:rsid w:val="00B56327"/>
    <w:rsid w:val="00B56454"/>
    <w:rsid w:val="00B564D3"/>
    <w:rsid w:val="00B564FD"/>
    <w:rsid w:val="00B56607"/>
    <w:rsid w:val="00B566F5"/>
    <w:rsid w:val="00B56798"/>
    <w:rsid w:val="00B56823"/>
    <w:rsid w:val="00B56920"/>
    <w:rsid w:val="00B56A16"/>
    <w:rsid w:val="00B56A1F"/>
    <w:rsid w:val="00B56AAF"/>
    <w:rsid w:val="00B56B1A"/>
    <w:rsid w:val="00B56C0B"/>
    <w:rsid w:val="00B56E08"/>
    <w:rsid w:val="00B56F41"/>
    <w:rsid w:val="00B56FEB"/>
    <w:rsid w:val="00B56FF6"/>
    <w:rsid w:val="00B571E0"/>
    <w:rsid w:val="00B57304"/>
    <w:rsid w:val="00B5734A"/>
    <w:rsid w:val="00B57502"/>
    <w:rsid w:val="00B575A6"/>
    <w:rsid w:val="00B5764D"/>
    <w:rsid w:val="00B57730"/>
    <w:rsid w:val="00B577BB"/>
    <w:rsid w:val="00B57801"/>
    <w:rsid w:val="00B578A6"/>
    <w:rsid w:val="00B579BF"/>
    <w:rsid w:val="00B57B5C"/>
    <w:rsid w:val="00B57BC5"/>
    <w:rsid w:val="00B57C52"/>
    <w:rsid w:val="00B57CAE"/>
    <w:rsid w:val="00B57CAF"/>
    <w:rsid w:val="00B57D23"/>
    <w:rsid w:val="00B6012E"/>
    <w:rsid w:val="00B601D3"/>
    <w:rsid w:val="00B6021F"/>
    <w:rsid w:val="00B6046B"/>
    <w:rsid w:val="00B604A1"/>
    <w:rsid w:val="00B606DE"/>
    <w:rsid w:val="00B607E5"/>
    <w:rsid w:val="00B60944"/>
    <w:rsid w:val="00B60AFA"/>
    <w:rsid w:val="00B60BBE"/>
    <w:rsid w:val="00B60D00"/>
    <w:rsid w:val="00B60F2C"/>
    <w:rsid w:val="00B60F85"/>
    <w:rsid w:val="00B611C6"/>
    <w:rsid w:val="00B61292"/>
    <w:rsid w:val="00B612B3"/>
    <w:rsid w:val="00B6131E"/>
    <w:rsid w:val="00B61372"/>
    <w:rsid w:val="00B613DD"/>
    <w:rsid w:val="00B618B7"/>
    <w:rsid w:val="00B618CD"/>
    <w:rsid w:val="00B61A52"/>
    <w:rsid w:val="00B61A9B"/>
    <w:rsid w:val="00B61BF2"/>
    <w:rsid w:val="00B61BF8"/>
    <w:rsid w:val="00B61C27"/>
    <w:rsid w:val="00B61DD8"/>
    <w:rsid w:val="00B61E59"/>
    <w:rsid w:val="00B61EBF"/>
    <w:rsid w:val="00B621B4"/>
    <w:rsid w:val="00B6234C"/>
    <w:rsid w:val="00B62355"/>
    <w:rsid w:val="00B624E3"/>
    <w:rsid w:val="00B6253C"/>
    <w:rsid w:val="00B6277F"/>
    <w:rsid w:val="00B627CF"/>
    <w:rsid w:val="00B62A3D"/>
    <w:rsid w:val="00B62D77"/>
    <w:rsid w:val="00B62D9F"/>
    <w:rsid w:val="00B62DBC"/>
    <w:rsid w:val="00B62E66"/>
    <w:rsid w:val="00B62FA5"/>
    <w:rsid w:val="00B6300C"/>
    <w:rsid w:val="00B630CA"/>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B7"/>
    <w:rsid w:val="00B64CD7"/>
    <w:rsid w:val="00B64D89"/>
    <w:rsid w:val="00B64E0D"/>
    <w:rsid w:val="00B64E4F"/>
    <w:rsid w:val="00B64EFB"/>
    <w:rsid w:val="00B64F46"/>
    <w:rsid w:val="00B64F9D"/>
    <w:rsid w:val="00B650BB"/>
    <w:rsid w:val="00B65133"/>
    <w:rsid w:val="00B6514D"/>
    <w:rsid w:val="00B651AE"/>
    <w:rsid w:val="00B65296"/>
    <w:rsid w:val="00B65297"/>
    <w:rsid w:val="00B65361"/>
    <w:rsid w:val="00B654DE"/>
    <w:rsid w:val="00B6553E"/>
    <w:rsid w:val="00B65916"/>
    <w:rsid w:val="00B6591C"/>
    <w:rsid w:val="00B65922"/>
    <w:rsid w:val="00B659BF"/>
    <w:rsid w:val="00B65B38"/>
    <w:rsid w:val="00B65B56"/>
    <w:rsid w:val="00B65BC5"/>
    <w:rsid w:val="00B65C15"/>
    <w:rsid w:val="00B65D1B"/>
    <w:rsid w:val="00B65D51"/>
    <w:rsid w:val="00B65DAC"/>
    <w:rsid w:val="00B66047"/>
    <w:rsid w:val="00B6605C"/>
    <w:rsid w:val="00B660FA"/>
    <w:rsid w:val="00B66128"/>
    <w:rsid w:val="00B6612F"/>
    <w:rsid w:val="00B661CF"/>
    <w:rsid w:val="00B6628E"/>
    <w:rsid w:val="00B6630E"/>
    <w:rsid w:val="00B66427"/>
    <w:rsid w:val="00B664FD"/>
    <w:rsid w:val="00B66547"/>
    <w:rsid w:val="00B667BB"/>
    <w:rsid w:val="00B6683C"/>
    <w:rsid w:val="00B66909"/>
    <w:rsid w:val="00B66921"/>
    <w:rsid w:val="00B66969"/>
    <w:rsid w:val="00B669A5"/>
    <w:rsid w:val="00B669E8"/>
    <w:rsid w:val="00B66C13"/>
    <w:rsid w:val="00B66C95"/>
    <w:rsid w:val="00B66DFD"/>
    <w:rsid w:val="00B66F06"/>
    <w:rsid w:val="00B66FA6"/>
    <w:rsid w:val="00B67079"/>
    <w:rsid w:val="00B670AC"/>
    <w:rsid w:val="00B671DC"/>
    <w:rsid w:val="00B6748D"/>
    <w:rsid w:val="00B674B3"/>
    <w:rsid w:val="00B674B8"/>
    <w:rsid w:val="00B675F0"/>
    <w:rsid w:val="00B675FE"/>
    <w:rsid w:val="00B6782F"/>
    <w:rsid w:val="00B67927"/>
    <w:rsid w:val="00B67B14"/>
    <w:rsid w:val="00B67B7A"/>
    <w:rsid w:val="00B67E41"/>
    <w:rsid w:val="00B7013B"/>
    <w:rsid w:val="00B701AC"/>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AE"/>
    <w:rsid w:val="00B717EA"/>
    <w:rsid w:val="00B71884"/>
    <w:rsid w:val="00B719A3"/>
    <w:rsid w:val="00B719E4"/>
    <w:rsid w:val="00B71B14"/>
    <w:rsid w:val="00B71C98"/>
    <w:rsid w:val="00B71DA6"/>
    <w:rsid w:val="00B71EB4"/>
    <w:rsid w:val="00B71F22"/>
    <w:rsid w:val="00B7202C"/>
    <w:rsid w:val="00B72138"/>
    <w:rsid w:val="00B72162"/>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36"/>
    <w:rsid w:val="00B72E60"/>
    <w:rsid w:val="00B72EF9"/>
    <w:rsid w:val="00B72EFB"/>
    <w:rsid w:val="00B72F16"/>
    <w:rsid w:val="00B72F53"/>
    <w:rsid w:val="00B72FD0"/>
    <w:rsid w:val="00B7324D"/>
    <w:rsid w:val="00B732C9"/>
    <w:rsid w:val="00B7342C"/>
    <w:rsid w:val="00B734BC"/>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A55"/>
    <w:rsid w:val="00B74B61"/>
    <w:rsid w:val="00B74CC2"/>
    <w:rsid w:val="00B74E4C"/>
    <w:rsid w:val="00B74FBD"/>
    <w:rsid w:val="00B7512F"/>
    <w:rsid w:val="00B75286"/>
    <w:rsid w:val="00B753CF"/>
    <w:rsid w:val="00B754AB"/>
    <w:rsid w:val="00B755FB"/>
    <w:rsid w:val="00B7568C"/>
    <w:rsid w:val="00B7572D"/>
    <w:rsid w:val="00B75A29"/>
    <w:rsid w:val="00B75A2B"/>
    <w:rsid w:val="00B75A83"/>
    <w:rsid w:val="00B75AA5"/>
    <w:rsid w:val="00B75B27"/>
    <w:rsid w:val="00B75BEA"/>
    <w:rsid w:val="00B75C23"/>
    <w:rsid w:val="00B75DAD"/>
    <w:rsid w:val="00B75E7C"/>
    <w:rsid w:val="00B75F5D"/>
    <w:rsid w:val="00B760FA"/>
    <w:rsid w:val="00B76122"/>
    <w:rsid w:val="00B76222"/>
    <w:rsid w:val="00B762AC"/>
    <w:rsid w:val="00B762DD"/>
    <w:rsid w:val="00B7632C"/>
    <w:rsid w:val="00B7646B"/>
    <w:rsid w:val="00B764C3"/>
    <w:rsid w:val="00B76807"/>
    <w:rsid w:val="00B768B7"/>
    <w:rsid w:val="00B7690D"/>
    <w:rsid w:val="00B7697E"/>
    <w:rsid w:val="00B76B69"/>
    <w:rsid w:val="00B76C1E"/>
    <w:rsid w:val="00B76D34"/>
    <w:rsid w:val="00B76D7B"/>
    <w:rsid w:val="00B76DE7"/>
    <w:rsid w:val="00B77036"/>
    <w:rsid w:val="00B770B9"/>
    <w:rsid w:val="00B770C1"/>
    <w:rsid w:val="00B771CC"/>
    <w:rsid w:val="00B7720D"/>
    <w:rsid w:val="00B77213"/>
    <w:rsid w:val="00B77222"/>
    <w:rsid w:val="00B772B2"/>
    <w:rsid w:val="00B7751C"/>
    <w:rsid w:val="00B7761A"/>
    <w:rsid w:val="00B7784F"/>
    <w:rsid w:val="00B778E1"/>
    <w:rsid w:val="00B77921"/>
    <w:rsid w:val="00B77AE4"/>
    <w:rsid w:val="00B77AFC"/>
    <w:rsid w:val="00B77BE5"/>
    <w:rsid w:val="00B77CE3"/>
    <w:rsid w:val="00B77CF7"/>
    <w:rsid w:val="00B77DB5"/>
    <w:rsid w:val="00B77E0F"/>
    <w:rsid w:val="00B8030F"/>
    <w:rsid w:val="00B8036C"/>
    <w:rsid w:val="00B803B8"/>
    <w:rsid w:val="00B8045E"/>
    <w:rsid w:val="00B804A7"/>
    <w:rsid w:val="00B805B6"/>
    <w:rsid w:val="00B806FE"/>
    <w:rsid w:val="00B809D7"/>
    <w:rsid w:val="00B809E6"/>
    <w:rsid w:val="00B80A6C"/>
    <w:rsid w:val="00B80C91"/>
    <w:rsid w:val="00B80CCA"/>
    <w:rsid w:val="00B80D38"/>
    <w:rsid w:val="00B80E38"/>
    <w:rsid w:val="00B80E3A"/>
    <w:rsid w:val="00B80F0E"/>
    <w:rsid w:val="00B80F25"/>
    <w:rsid w:val="00B81022"/>
    <w:rsid w:val="00B8103A"/>
    <w:rsid w:val="00B8123B"/>
    <w:rsid w:val="00B81241"/>
    <w:rsid w:val="00B81364"/>
    <w:rsid w:val="00B81371"/>
    <w:rsid w:val="00B8139C"/>
    <w:rsid w:val="00B813E6"/>
    <w:rsid w:val="00B814AD"/>
    <w:rsid w:val="00B81528"/>
    <w:rsid w:val="00B816C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E28"/>
    <w:rsid w:val="00B83F4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266"/>
    <w:rsid w:val="00B85505"/>
    <w:rsid w:val="00B855AE"/>
    <w:rsid w:val="00B856DE"/>
    <w:rsid w:val="00B856F0"/>
    <w:rsid w:val="00B857A8"/>
    <w:rsid w:val="00B858C8"/>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9CC"/>
    <w:rsid w:val="00B86A04"/>
    <w:rsid w:val="00B86A56"/>
    <w:rsid w:val="00B86A6E"/>
    <w:rsid w:val="00B86E22"/>
    <w:rsid w:val="00B8709A"/>
    <w:rsid w:val="00B870DF"/>
    <w:rsid w:val="00B87105"/>
    <w:rsid w:val="00B87195"/>
    <w:rsid w:val="00B87202"/>
    <w:rsid w:val="00B87304"/>
    <w:rsid w:val="00B87381"/>
    <w:rsid w:val="00B877D8"/>
    <w:rsid w:val="00B87804"/>
    <w:rsid w:val="00B8791D"/>
    <w:rsid w:val="00B87A37"/>
    <w:rsid w:val="00B87BA4"/>
    <w:rsid w:val="00B87BF5"/>
    <w:rsid w:val="00B87BFC"/>
    <w:rsid w:val="00B87D6D"/>
    <w:rsid w:val="00B87F31"/>
    <w:rsid w:val="00B87F7A"/>
    <w:rsid w:val="00B90220"/>
    <w:rsid w:val="00B90260"/>
    <w:rsid w:val="00B90477"/>
    <w:rsid w:val="00B905E6"/>
    <w:rsid w:val="00B90752"/>
    <w:rsid w:val="00B907A6"/>
    <w:rsid w:val="00B9085B"/>
    <w:rsid w:val="00B9095D"/>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39"/>
    <w:rsid w:val="00B91C8F"/>
    <w:rsid w:val="00B91CA8"/>
    <w:rsid w:val="00B91D5C"/>
    <w:rsid w:val="00B91ED6"/>
    <w:rsid w:val="00B91FE3"/>
    <w:rsid w:val="00B9201C"/>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333"/>
    <w:rsid w:val="00B934E3"/>
    <w:rsid w:val="00B93570"/>
    <w:rsid w:val="00B936BB"/>
    <w:rsid w:val="00B936DB"/>
    <w:rsid w:val="00B936E9"/>
    <w:rsid w:val="00B937E4"/>
    <w:rsid w:val="00B9382F"/>
    <w:rsid w:val="00B93A2A"/>
    <w:rsid w:val="00B93AD8"/>
    <w:rsid w:val="00B93B80"/>
    <w:rsid w:val="00B93C6B"/>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D33"/>
    <w:rsid w:val="00B94F14"/>
    <w:rsid w:val="00B94F91"/>
    <w:rsid w:val="00B95074"/>
    <w:rsid w:val="00B950AE"/>
    <w:rsid w:val="00B950BC"/>
    <w:rsid w:val="00B951E4"/>
    <w:rsid w:val="00B95265"/>
    <w:rsid w:val="00B952AD"/>
    <w:rsid w:val="00B9538B"/>
    <w:rsid w:val="00B953CF"/>
    <w:rsid w:val="00B9547D"/>
    <w:rsid w:val="00B956ED"/>
    <w:rsid w:val="00B95751"/>
    <w:rsid w:val="00B957BA"/>
    <w:rsid w:val="00B95850"/>
    <w:rsid w:val="00B95864"/>
    <w:rsid w:val="00B95951"/>
    <w:rsid w:val="00B95DBD"/>
    <w:rsid w:val="00B95ECA"/>
    <w:rsid w:val="00B95F65"/>
    <w:rsid w:val="00B95FC4"/>
    <w:rsid w:val="00B96052"/>
    <w:rsid w:val="00B9605B"/>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12"/>
    <w:rsid w:val="00B97736"/>
    <w:rsid w:val="00B97841"/>
    <w:rsid w:val="00B979B6"/>
    <w:rsid w:val="00B97B0D"/>
    <w:rsid w:val="00B97B61"/>
    <w:rsid w:val="00B97BC5"/>
    <w:rsid w:val="00BA00AA"/>
    <w:rsid w:val="00BA011F"/>
    <w:rsid w:val="00BA021E"/>
    <w:rsid w:val="00BA032F"/>
    <w:rsid w:val="00BA0380"/>
    <w:rsid w:val="00BA03C7"/>
    <w:rsid w:val="00BA0457"/>
    <w:rsid w:val="00BA048E"/>
    <w:rsid w:val="00BA04E9"/>
    <w:rsid w:val="00BA0507"/>
    <w:rsid w:val="00BA056D"/>
    <w:rsid w:val="00BA081D"/>
    <w:rsid w:val="00BA0974"/>
    <w:rsid w:val="00BA0990"/>
    <w:rsid w:val="00BA09FC"/>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DA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5D"/>
    <w:rsid w:val="00BA3561"/>
    <w:rsid w:val="00BA3922"/>
    <w:rsid w:val="00BA3944"/>
    <w:rsid w:val="00BA3B46"/>
    <w:rsid w:val="00BA3B76"/>
    <w:rsid w:val="00BA3EC7"/>
    <w:rsid w:val="00BA3EE4"/>
    <w:rsid w:val="00BA3F0B"/>
    <w:rsid w:val="00BA3F1C"/>
    <w:rsid w:val="00BA3F4A"/>
    <w:rsid w:val="00BA4197"/>
    <w:rsid w:val="00BA434C"/>
    <w:rsid w:val="00BA4503"/>
    <w:rsid w:val="00BA450F"/>
    <w:rsid w:val="00BA452A"/>
    <w:rsid w:val="00BA48A9"/>
    <w:rsid w:val="00BA4A44"/>
    <w:rsid w:val="00BA4B63"/>
    <w:rsid w:val="00BA4BDF"/>
    <w:rsid w:val="00BA4C13"/>
    <w:rsid w:val="00BA4CCF"/>
    <w:rsid w:val="00BA4D01"/>
    <w:rsid w:val="00BA4D19"/>
    <w:rsid w:val="00BA4DC6"/>
    <w:rsid w:val="00BA4E84"/>
    <w:rsid w:val="00BA4FBB"/>
    <w:rsid w:val="00BA50A2"/>
    <w:rsid w:val="00BA510C"/>
    <w:rsid w:val="00BA521C"/>
    <w:rsid w:val="00BA52D5"/>
    <w:rsid w:val="00BA5383"/>
    <w:rsid w:val="00BA5388"/>
    <w:rsid w:val="00BA53BE"/>
    <w:rsid w:val="00BA53DE"/>
    <w:rsid w:val="00BA5911"/>
    <w:rsid w:val="00BA5943"/>
    <w:rsid w:val="00BA5C47"/>
    <w:rsid w:val="00BA5E56"/>
    <w:rsid w:val="00BA5E82"/>
    <w:rsid w:val="00BA5FEF"/>
    <w:rsid w:val="00BA6052"/>
    <w:rsid w:val="00BA6053"/>
    <w:rsid w:val="00BA61E1"/>
    <w:rsid w:val="00BA6222"/>
    <w:rsid w:val="00BA6334"/>
    <w:rsid w:val="00BA6356"/>
    <w:rsid w:val="00BA63FF"/>
    <w:rsid w:val="00BA65DE"/>
    <w:rsid w:val="00BA6667"/>
    <w:rsid w:val="00BA6703"/>
    <w:rsid w:val="00BA676E"/>
    <w:rsid w:val="00BA67CF"/>
    <w:rsid w:val="00BA68F4"/>
    <w:rsid w:val="00BA69C0"/>
    <w:rsid w:val="00BA6BCF"/>
    <w:rsid w:val="00BA6BDC"/>
    <w:rsid w:val="00BA6C4B"/>
    <w:rsid w:val="00BA6C87"/>
    <w:rsid w:val="00BA6CBA"/>
    <w:rsid w:val="00BA6E7B"/>
    <w:rsid w:val="00BA6FA6"/>
    <w:rsid w:val="00BA6FF4"/>
    <w:rsid w:val="00BA70E5"/>
    <w:rsid w:val="00BA741C"/>
    <w:rsid w:val="00BA7458"/>
    <w:rsid w:val="00BA746E"/>
    <w:rsid w:val="00BA748F"/>
    <w:rsid w:val="00BA74DF"/>
    <w:rsid w:val="00BA7544"/>
    <w:rsid w:val="00BA771E"/>
    <w:rsid w:val="00BA7831"/>
    <w:rsid w:val="00BA7894"/>
    <w:rsid w:val="00BA78A7"/>
    <w:rsid w:val="00BA7908"/>
    <w:rsid w:val="00BA79A8"/>
    <w:rsid w:val="00BA79E3"/>
    <w:rsid w:val="00BA7A03"/>
    <w:rsid w:val="00BA7A8D"/>
    <w:rsid w:val="00BA7C07"/>
    <w:rsid w:val="00BA7CB6"/>
    <w:rsid w:val="00BA7CE8"/>
    <w:rsid w:val="00BA7DE4"/>
    <w:rsid w:val="00BA7E38"/>
    <w:rsid w:val="00BA7ED8"/>
    <w:rsid w:val="00BA7EE7"/>
    <w:rsid w:val="00BB019E"/>
    <w:rsid w:val="00BB035E"/>
    <w:rsid w:val="00BB03EB"/>
    <w:rsid w:val="00BB03FC"/>
    <w:rsid w:val="00BB0458"/>
    <w:rsid w:val="00BB0557"/>
    <w:rsid w:val="00BB0692"/>
    <w:rsid w:val="00BB06F8"/>
    <w:rsid w:val="00BB0845"/>
    <w:rsid w:val="00BB0A79"/>
    <w:rsid w:val="00BB0A92"/>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AC9"/>
    <w:rsid w:val="00BB1B21"/>
    <w:rsid w:val="00BB1B51"/>
    <w:rsid w:val="00BB1D0B"/>
    <w:rsid w:val="00BB1D32"/>
    <w:rsid w:val="00BB1DE2"/>
    <w:rsid w:val="00BB208C"/>
    <w:rsid w:val="00BB2207"/>
    <w:rsid w:val="00BB225B"/>
    <w:rsid w:val="00BB228E"/>
    <w:rsid w:val="00BB231D"/>
    <w:rsid w:val="00BB238B"/>
    <w:rsid w:val="00BB243F"/>
    <w:rsid w:val="00BB24CD"/>
    <w:rsid w:val="00BB25BA"/>
    <w:rsid w:val="00BB265B"/>
    <w:rsid w:val="00BB27E7"/>
    <w:rsid w:val="00BB2837"/>
    <w:rsid w:val="00BB287A"/>
    <w:rsid w:val="00BB2ACC"/>
    <w:rsid w:val="00BB2B06"/>
    <w:rsid w:val="00BB2BE9"/>
    <w:rsid w:val="00BB2C8D"/>
    <w:rsid w:val="00BB2CBC"/>
    <w:rsid w:val="00BB2DD8"/>
    <w:rsid w:val="00BB2E33"/>
    <w:rsid w:val="00BB2E6C"/>
    <w:rsid w:val="00BB3054"/>
    <w:rsid w:val="00BB315E"/>
    <w:rsid w:val="00BB32E2"/>
    <w:rsid w:val="00BB34FB"/>
    <w:rsid w:val="00BB3517"/>
    <w:rsid w:val="00BB3583"/>
    <w:rsid w:val="00BB35D2"/>
    <w:rsid w:val="00BB3665"/>
    <w:rsid w:val="00BB381E"/>
    <w:rsid w:val="00BB3878"/>
    <w:rsid w:val="00BB394D"/>
    <w:rsid w:val="00BB3971"/>
    <w:rsid w:val="00BB3A55"/>
    <w:rsid w:val="00BB3DAD"/>
    <w:rsid w:val="00BB3E1C"/>
    <w:rsid w:val="00BB3E21"/>
    <w:rsid w:val="00BB3EBE"/>
    <w:rsid w:val="00BB4249"/>
    <w:rsid w:val="00BB426D"/>
    <w:rsid w:val="00BB42CE"/>
    <w:rsid w:val="00BB4310"/>
    <w:rsid w:val="00BB43AA"/>
    <w:rsid w:val="00BB43B0"/>
    <w:rsid w:val="00BB44A8"/>
    <w:rsid w:val="00BB4503"/>
    <w:rsid w:val="00BB457B"/>
    <w:rsid w:val="00BB47CB"/>
    <w:rsid w:val="00BB480C"/>
    <w:rsid w:val="00BB4852"/>
    <w:rsid w:val="00BB4904"/>
    <w:rsid w:val="00BB4933"/>
    <w:rsid w:val="00BB4A09"/>
    <w:rsid w:val="00BB4A4E"/>
    <w:rsid w:val="00BB50DF"/>
    <w:rsid w:val="00BB515A"/>
    <w:rsid w:val="00BB53A5"/>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293"/>
    <w:rsid w:val="00BB632E"/>
    <w:rsid w:val="00BB633A"/>
    <w:rsid w:val="00BB63AD"/>
    <w:rsid w:val="00BB651D"/>
    <w:rsid w:val="00BB6577"/>
    <w:rsid w:val="00BB65F8"/>
    <w:rsid w:val="00BB660B"/>
    <w:rsid w:val="00BB6948"/>
    <w:rsid w:val="00BB69FD"/>
    <w:rsid w:val="00BB6A05"/>
    <w:rsid w:val="00BB6A43"/>
    <w:rsid w:val="00BB6A7C"/>
    <w:rsid w:val="00BB6A9E"/>
    <w:rsid w:val="00BB70B0"/>
    <w:rsid w:val="00BB70FF"/>
    <w:rsid w:val="00BB7189"/>
    <w:rsid w:val="00BB7215"/>
    <w:rsid w:val="00BB724D"/>
    <w:rsid w:val="00BB7290"/>
    <w:rsid w:val="00BB72DA"/>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C00D6"/>
    <w:rsid w:val="00BC024C"/>
    <w:rsid w:val="00BC03F4"/>
    <w:rsid w:val="00BC04D6"/>
    <w:rsid w:val="00BC050B"/>
    <w:rsid w:val="00BC060D"/>
    <w:rsid w:val="00BC0661"/>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7D8"/>
    <w:rsid w:val="00BC184F"/>
    <w:rsid w:val="00BC185A"/>
    <w:rsid w:val="00BC18F7"/>
    <w:rsid w:val="00BC1B3C"/>
    <w:rsid w:val="00BC1BB2"/>
    <w:rsid w:val="00BC1CC8"/>
    <w:rsid w:val="00BC1EFC"/>
    <w:rsid w:val="00BC1F31"/>
    <w:rsid w:val="00BC2092"/>
    <w:rsid w:val="00BC20A8"/>
    <w:rsid w:val="00BC20D5"/>
    <w:rsid w:val="00BC2253"/>
    <w:rsid w:val="00BC244D"/>
    <w:rsid w:val="00BC25AD"/>
    <w:rsid w:val="00BC25C0"/>
    <w:rsid w:val="00BC2712"/>
    <w:rsid w:val="00BC2780"/>
    <w:rsid w:val="00BC2809"/>
    <w:rsid w:val="00BC2848"/>
    <w:rsid w:val="00BC2903"/>
    <w:rsid w:val="00BC2AA3"/>
    <w:rsid w:val="00BC2D73"/>
    <w:rsid w:val="00BC2E8B"/>
    <w:rsid w:val="00BC2E98"/>
    <w:rsid w:val="00BC2EFC"/>
    <w:rsid w:val="00BC31B5"/>
    <w:rsid w:val="00BC32EC"/>
    <w:rsid w:val="00BC35EB"/>
    <w:rsid w:val="00BC3604"/>
    <w:rsid w:val="00BC36B9"/>
    <w:rsid w:val="00BC3712"/>
    <w:rsid w:val="00BC3745"/>
    <w:rsid w:val="00BC374B"/>
    <w:rsid w:val="00BC3765"/>
    <w:rsid w:val="00BC37A2"/>
    <w:rsid w:val="00BC38A7"/>
    <w:rsid w:val="00BC3910"/>
    <w:rsid w:val="00BC3920"/>
    <w:rsid w:val="00BC3942"/>
    <w:rsid w:val="00BC3B1D"/>
    <w:rsid w:val="00BC3BE6"/>
    <w:rsid w:val="00BC3C6F"/>
    <w:rsid w:val="00BC3DAC"/>
    <w:rsid w:val="00BC3E1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4F"/>
    <w:rsid w:val="00BC5072"/>
    <w:rsid w:val="00BC50BB"/>
    <w:rsid w:val="00BC50E0"/>
    <w:rsid w:val="00BC50F6"/>
    <w:rsid w:val="00BC51CD"/>
    <w:rsid w:val="00BC5232"/>
    <w:rsid w:val="00BC52BA"/>
    <w:rsid w:val="00BC5331"/>
    <w:rsid w:val="00BC53C3"/>
    <w:rsid w:val="00BC576F"/>
    <w:rsid w:val="00BC57F1"/>
    <w:rsid w:val="00BC5889"/>
    <w:rsid w:val="00BC59D8"/>
    <w:rsid w:val="00BC59EE"/>
    <w:rsid w:val="00BC5A56"/>
    <w:rsid w:val="00BC5AF5"/>
    <w:rsid w:val="00BC5AF6"/>
    <w:rsid w:val="00BC5B87"/>
    <w:rsid w:val="00BC5DC4"/>
    <w:rsid w:val="00BC5E2B"/>
    <w:rsid w:val="00BC5E40"/>
    <w:rsid w:val="00BC5E80"/>
    <w:rsid w:val="00BC5FF7"/>
    <w:rsid w:val="00BC6023"/>
    <w:rsid w:val="00BC60F2"/>
    <w:rsid w:val="00BC624D"/>
    <w:rsid w:val="00BC6257"/>
    <w:rsid w:val="00BC62EB"/>
    <w:rsid w:val="00BC62FE"/>
    <w:rsid w:val="00BC67C2"/>
    <w:rsid w:val="00BC683B"/>
    <w:rsid w:val="00BC68E6"/>
    <w:rsid w:val="00BC693E"/>
    <w:rsid w:val="00BC69AB"/>
    <w:rsid w:val="00BC6A6F"/>
    <w:rsid w:val="00BC6A9E"/>
    <w:rsid w:val="00BC6B36"/>
    <w:rsid w:val="00BC6BA5"/>
    <w:rsid w:val="00BC6C96"/>
    <w:rsid w:val="00BC6D02"/>
    <w:rsid w:val="00BC6E88"/>
    <w:rsid w:val="00BC6E93"/>
    <w:rsid w:val="00BC71C1"/>
    <w:rsid w:val="00BC71E3"/>
    <w:rsid w:val="00BC71E9"/>
    <w:rsid w:val="00BC7236"/>
    <w:rsid w:val="00BC7338"/>
    <w:rsid w:val="00BC7377"/>
    <w:rsid w:val="00BC73F3"/>
    <w:rsid w:val="00BC7441"/>
    <w:rsid w:val="00BC7445"/>
    <w:rsid w:val="00BC74EB"/>
    <w:rsid w:val="00BC769C"/>
    <w:rsid w:val="00BC76C0"/>
    <w:rsid w:val="00BC7703"/>
    <w:rsid w:val="00BC7711"/>
    <w:rsid w:val="00BC7774"/>
    <w:rsid w:val="00BC78A0"/>
    <w:rsid w:val="00BC78CE"/>
    <w:rsid w:val="00BC7989"/>
    <w:rsid w:val="00BC799E"/>
    <w:rsid w:val="00BC7A60"/>
    <w:rsid w:val="00BC7B14"/>
    <w:rsid w:val="00BC7B48"/>
    <w:rsid w:val="00BC7BB1"/>
    <w:rsid w:val="00BC7D96"/>
    <w:rsid w:val="00BC7F0B"/>
    <w:rsid w:val="00BC7F2E"/>
    <w:rsid w:val="00BC7FA4"/>
    <w:rsid w:val="00BD0267"/>
    <w:rsid w:val="00BD02DB"/>
    <w:rsid w:val="00BD03B1"/>
    <w:rsid w:val="00BD04C7"/>
    <w:rsid w:val="00BD05F7"/>
    <w:rsid w:val="00BD0634"/>
    <w:rsid w:val="00BD06B8"/>
    <w:rsid w:val="00BD06D3"/>
    <w:rsid w:val="00BD0756"/>
    <w:rsid w:val="00BD07B7"/>
    <w:rsid w:val="00BD0830"/>
    <w:rsid w:val="00BD08CD"/>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61E"/>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B8"/>
    <w:rsid w:val="00BD26E7"/>
    <w:rsid w:val="00BD274E"/>
    <w:rsid w:val="00BD27BB"/>
    <w:rsid w:val="00BD27D3"/>
    <w:rsid w:val="00BD29AC"/>
    <w:rsid w:val="00BD2A4F"/>
    <w:rsid w:val="00BD2AC5"/>
    <w:rsid w:val="00BD2B19"/>
    <w:rsid w:val="00BD2B36"/>
    <w:rsid w:val="00BD2B58"/>
    <w:rsid w:val="00BD2BA1"/>
    <w:rsid w:val="00BD2BA7"/>
    <w:rsid w:val="00BD30C3"/>
    <w:rsid w:val="00BD31BD"/>
    <w:rsid w:val="00BD341F"/>
    <w:rsid w:val="00BD35F2"/>
    <w:rsid w:val="00BD3627"/>
    <w:rsid w:val="00BD36A1"/>
    <w:rsid w:val="00BD372F"/>
    <w:rsid w:val="00BD39C7"/>
    <w:rsid w:val="00BD3D8E"/>
    <w:rsid w:val="00BD3DC1"/>
    <w:rsid w:val="00BD3E61"/>
    <w:rsid w:val="00BD3F5F"/>
    <w:rsid w:val="00BD4042"/>
    <w:rsid w:val="00BD404F"/>
    <w:rsid w:val="00BD4226"/>
    <w:rsid w:val="00BD43A9"/>
    <w:rsid w:val="00BD43EF"/>
    <w:rsid w:val="00BD4524"/>
    <w:rsid w:val="00BD4821"/>
    <w:rsid w:val="00BD4938"/>
    <w:rsid w:val="00BD4A4C"/>
    <w:rsid w:val="00BD4ADF"/>
    <w:rsid w:val="00BD4B76"/>
    <w:rsid w:val="00BD4B77"/>
    <w:rsid w:val="00BD4E90"/>
    <w:rsid w:val="00BD4E98"/>
    <w:rsid w:val="00BD4ECD"/>
    <w:rsid w:val="00BD4EE4"/>
    <w:rsid w:val="00BD50BD"/>
    <w:rsid w:val="00BD51BC"/>
    <w:rsid w:val="00BD5427"/>
    <w:rsid w:val="00BD5499"/>
    <w:rsid w:val="00BD54B0"/>
    <w:rsid w:val="00BD55F8"/>
    <w:rsid w:val="00BD56D6"/>
    <w:rsid w:val="00BD56E9"/>
    <w:rsid w:val="00BD57F2"/>
    <w:rsid w:val="00BD5A3D"/>
    <w:rsid w:val="00BD5ADB"/>
    <w:rsid w:val="00BD5BF6"/>
    <w:rsid w:val="00BD5EA0"/>
    <w:rsid w:val="00BD6211"/>
    <w:rsid w:val="00BD6283"/>
    <w:rsid w:val="00BD65E0"/>
    <w:rsid w:val="00BD68FD"/>
    <w:rsid w:val="00BD6B24"/>
    <w:rsid w:val="00BD6B30"/>
    <w:rsid w:val="00BD6B53"/>
    <w:rsid w:val="00BD6CBE"/>
    <w:rsid w:val="00BD6D06"/>
    <w:rsid w:val="00BD6DCA"/>
    <w:rsid w:val="00BD6EFF"/>
    <w:rsid w:val="00BD6FBA"/>
    <w:rsid w:val="00BD7131"/>
    <w:rsid w:val="00BD71BE"/>
    <w:rsid w:val="00BD7222"/>
    <w:rsid w:val="00BD732E"/>
    <w:rsid w:val="00BD7496"/>
    <w:rsid w:val="00BD7583"/>
    <w:rsid w:val="00BD75DE"/>
    <w:rsid w:val="00BD75FD"/>
    <w:rsid w:val="00BD7603"/>
    <w:rsid w:val="00BD7620"/>
    <w:rsid w:val="00BD7679"/>
    <w:rsid w:val="00BD76E0"/>
    <w:rsid w:val="00BD7823"/>
    <w:rsid w:val="00BD7A9B"/>
    <w:rsid w:val="00BD7C1F"/>
    <w:rsid w:val="00BD7CC8"/>
    <w:rsid w:val="00BD7CED"/>
    <w:rsid w:val="00BD7D9A"/>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0F80"/>
    <w:rsid w:val="00BE1146"/>
    <w:rsid w:val="00BE1681"/>
    <w:rsid w:val="00BE1723"/>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08"/>
    <w:rsid w:val="00BE2E13"/>
    <w:rsid w:val="00BE2E65"/>
    <w:rsid w:val="00BE313C"/>
    <w:rsid w:val="00BE3364"/>
    <w:rsid w:val="00BE3369"/>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469"/>
    <w:rsid w:val="00BE47E0"/>
    <w:rsid w:val="00BE485D"/>
    <w:rsid w:val="00BE485E"/>
    <w:rsid w:val="00BE48EF"/>
    <w:rsid w:val="00BE4A05"/>
    <w:rsid w:val="00BE4A6F"/>
    <w:rsid w:val="00BE4CB5"/>
    <w:rsid w:val="00BE4D2F"/>
    <w:rsid w:val="00BE4E9F"/>
    <w:rsid w:val="00BE5258"/>
    <w:rsid w:val="00BE52AB"/>
    <w:rsid w:val="00BE54C3"/>
    <w:rsid w:val="00BE5505"/>
    <w:rsid w:val="00BE55E4"/>
    <w:rsid w:val="00BE5607"/>
    <w:rsid w:val="00BE5C8C"/>
    <w:rsid w:val="00BE5CBB"/>
    <w:rsid w:val="00BE5E18"/>
    <w:rsid w:val="00BE650F"/>
    <w:rsid w:val="00BE6525"/>
    <w:rsid w:val="00BE65C9"/>
    <w:rsid w:val="00BE66CD"/>
    <w:rsid w:val="00BE674D"/>
    <w:rsid w:val="00BE683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CE"/>
    <w:rsid w:val="00BE7AF6"/>
    <w:rsid w:val="00BE7D48"/>
    <w:rsid w:val="00BE7D85"/>
    <w:rsid w:val="00BE7DE0"/>
    <w:rsid w:val="00BE7EBB"/>
    <w:rsid w:val="00BE7EDF"/>
    <w:rsid w:val="00BE7EFB"/>
    <w:rsid w:val="00BE7F98"/>
    <w:rsid w:val="00BF0027"/>
    <w:rsid w:val="00BF0079"/>
    <w:rsid w:val="00BF00B5"/>
    <w:rsid w:val="00BF00B8"/>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EB7"/>
    <w:rsid w:val="00BF2EBB"/>
    <w:rsid w:val="00BF2F07"/>
    <w:rsid w:val="00BF2F3A"/>
    <w:rsid w:val="00BF3061"/>
    <w:rsid w:val="00BF3284"/>
    <w:rsid w:val="00BF33E7"/>
    <w:rsid w:val="00BF35C1"/>
    <w:rsid w:val="00BF369A"/>
    <w:rsid w:val="00BF370B"/>
    <w:rsid w:val="00BF3863"/>
    <w:rsid w:val="00BF38ED"/>
    <w:rsid w:val="00BF3943"/>
    <w:rsid w:val="00BF3A7F"/>
    <w:rsid w:val="00BF3BEA"/>
    <w:rsid w:val="00BF3C32"/>
    <w:rsid w:val="00BF3D85"/>
    <w:rsid w:val="00BF3E5B"/>
    <w:rsid w:val="00BF4016"/>
    <w:rsid w:val="00BF403E"/>
    <w:rsid w:val="00BF4063"/>
    <w:rsid w:val="00BF413C"/>
    <w:rsid w:val="00BF4177"/>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3F6"/>
    <w:rsid w:val="00BF545A"/>
    <w:rsid w:val="00BF5723"/>
    <w:rsid w:val="00BF5756"/>
    <w:rsid w:val="00BF5765"/>
    <w:rsid w:val="00BF57B4"/>
    <w:rsid w:val="00BF58FC"/>
    <w:rsid w:val="00BF5A5B"/>
    <w:rsid w:val="00BF5AAD"/>
    <w:rsid w:val="00BF5AEC"/>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7D"/>
    <w:rsid w:val="00BF66EE"/>
    <w:rsid w:val="00BF6778"/>
    <w:rsid w:val="00BF677F"/>
    <w:rsid w:val="00BF67DE"/>
    <w:rsid w:val="00BF680C"/>
    <w:rsid w:val="00BF6822"/>
    <w:rsid w:val="00BF6AE6"/>
    <w:rsid w:val="00BF6AE7"/>
    <w:rsid w:val="00BF6DF7"/>
    <w:rsid w:val="00BF6E81"/>
    <w:rsid w:val="00BF7031"/>
    <w:rsid w:val="00BF7046"/>
    <w:rsid w:val="00BF70A1"/>
    <w:rsid w:val="00BF71CD"/>
    <w:rsid w:val="00BF767F"/>
    <w:rsid w:val="00BF76E5"/>
    <w:rsid w:val="00BF7746"/>
    <w:rsid w:val="00BF7767"/>
    <w:rsid w:val="00BF7899"/>
    <w:rsid w:val="00BF78F2"/>
    <w:rsid w:val="00BF791F"/>
    <w:rsid w:val="00BF7965"/>
    <w:rsid w:val="00BF798F"/>
    <w:rsid w:val="00BF7ABA"/>
    <w:rsid w:val="00BF7E0B"/>
    <w:rsid w:val="00BF7E8B"/>
    <w:rsid w:val="00BF7F3F"/>
    <w:rsid w:val="00BF7F56"/>
    <w:rsid w:val="00C0014D"/>
    <w:rsid w:val="00C00298"/>
    <w:rsid w:val="00C003B7"/>
    <w:rsid w:val="00C00636"/>
    <w:rsid w:val="00C006C1"/>
    <w:rsid w:val="00C0072E"/>
    <w:rsid w:val="00C0077E"/>
    <w:rsid w:val="00C0084A"/>
    <w:rsid w:val="00C0085E"/>
    <w:rsid w:val="00C008C1"/>
    <w:rsid w:val="00C0091E"/>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AB"/>
    <w:rsid w:val="00C024C8"/>
    <w:rsid w:val="00C02756"/>
    <w:rsid w:val="00C02796"/>
    <w:rsid w:val="00C027F2"/>
    <w:rsid w:val="00C02907"/>
    <w:rsid w:val="00C02A32"/>
    <w:rsid w:val="00C02BAE"/>
    <w:rsid w:val="00C02CF7"/>
    <w:rsid w:val="00C02D3F"/>
    <w:rsid w:val="00C02DE7"/>
    <w:rsid w:val="00C02DFA"/>
    <w:rsid w:val="00C02EBC"/>
    <w:rsid w:val="00C02FCC"/>
    <w:rsid w:val="00C03066"/>
    <w:rsid w:val="00C030BC"/>
    <w:rsid w:val="00C030C0"/>
    <w:rsid w:val="00C0310D"/>
    <w:rsid w:val="00C03223"/>
    <w:rsid w:val="00C03272"/>
    <w:rsid w:val="00C033F3"/>
    <w:rsid w:val="00C034F0"/>
    <w:rsid w:val="00C036C6"/>
    <w:rsid w:val="00C036DD"/>
    <w:rsid w:val="00C0379B"/>
    <w:rsid w:val="00C0389B"/>
    <w:rsid w:val="00C038B0"/>
    <w:rsid w:val="00C038FC"/>
    <w:rsid w:val="00C03929"/>
    <w:rsid w:val="00C03A30"/>
    <w:rsid w:val="00C03DAE"/>
    <w:rsid w:val="00C03DDF"/>
    <w:rsid w:val="00C03EFD"/>
    <w:rsid w:val="00C03F77"/>
    <w:rsid w:val="00C0433A"/>
    <w:rsid w:val="00C0438D"/>
    <w:rsid w:val="00C045F8"/>
    <w:rsid w:val="00C04621"/>
    <w:rsid w:val="00C0467F"/>
    <w:rsid w:val="00C0476E"/>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974"/>
    <w:rsid w:val="00C059AE"/>
    <w:rsid w:val="00C05ACF"/>
    <w:rsid w:val="00C05B04"/>
    <w:rsid w:val="00C05BDE"/>
    <w:rsid w:val="00C05CCC"/>
    <w:rsid w:val="00C05D58"/>
    <w:rsid w:val="00C05DC3"/>
    <w:rsid w:val="00C05EBA"/>
    <w:rsid w:val="00C05F5E"/>
    <w:rsid w:val="00C05F78"/>
    <w:rsid w:val="00C05F8F"/>
    <w:rsid w:val="00C05FCF"/>
    <w:rsid w:val="00C060A0"/>
    <w:rsid w:val="00C060BD"/>
    <w:rsid w:val="00C060CC"/>
    <w:rsid w:val="00C061BE"/>
    <w:rsid w:val="00C06208"/>
    <w:rsid w:val="00C062B2"/>
    <w:rsid w:val="00C06310"/>
    <w:rsid w:val="00C0642E"/>
    <w:rsid w:val="00C06468"/>
    <w:rsid w:val="00C06492"/>
    <w:rsid w:val="00C0652F"/>
    <w:rsid w:val="00C06598"/>
    <w:rsid w:val="00C065D0"/>
    <w:rsid w:val="00C065D1"/>
    <w:rsid w:val="00C06738"/>
    <w:rsid w:val="00C069B7"/>
    <w:rsid w:val="00C06A1C"/>
    <w:rsid w:val="00C06AB9"/>
    <w:rsid w:val="00C06B60"/>
    <w:rsid w:val="00C06B84"/>
    <w:rsid w:val="00C06B9B"/>
    <w:rsid w:val="00C06D00"/>
    <w:rsid w:val="00C06DC8"/>
    <w:rsid w:val="00C06FB7"/>
    <w:rsid w:val="00C07034"/>
    <w:rsid w:val="00C0709E"/>
    <w:rsid w:val="00C070A5"/>
    <w:rsid w:val="00C07230"/>
    <w:rsid w:val="00C072E3"/>
    <w:rsid w:val="00C07303"/>
    <w:rsid w:val="00C07438"/>
    <w:rsid w:val="00C074A2"/>
    <w:rsid w:val="00C0769A"/>
    <w:rsid w:val="00C07808"/>
    <w:rsid w:val="00C07A35"/>
    <w:rsid w:val="00C07A87"/>
    <w:rsid w:val="00C07C2E"/>
    <w:rsid w:val="00C07D16"/>
    <w:rsid w:val="00C07D4A"/>
    <w:rsid w:val="00C07ED2"/>
    <w:rsid w:val="00C100AD"/>
    <w:rsid w:val="00C101BB"/>
    <w:rsid w:val="00C104BA"/>
    <w:rsid w:val="00C10503"/>
    <w:rsid w:val="00C10607"/>
    <w:rsid w:val="00C10660"/>
    <w:rsid w:val="00C106C3"/>
    <w:rsid w:val="00C10750"/>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8B"/>
    <w:rsid w:val="00C117DF"/>
    <w:rsid w:val="00C11816"/>
    <w:rsid w:val="00C1182A"/>
    <w:rsid w:val="00C118A3"/>
    <w:rsid w:val="00C11ABC"/>
    <w:rsid w:val="00C11BD3"/>
    <w:rsid w:val="00C11C07"/>
    <w:rsid w:val="00C11DC6"/>
    <w:rsid w:val="00C11F17"/>
    <w:rsid w:val="00C11F52"/>
    <w:rsid w:val="00C11FAE"/>
    <w:rsid w:val="00C121C8"/>
    <w:rsid w:val="00C121E2"/>
    <w:rsid w:val="00C12246"/>
    <w:rsid w:val="00C122BB"/>
    <w:rsid w:val="00C122D3"/>
    <w:rsid w:val="00C12513"/>
    <w:rsid w:val="00C12753"/>
    <w:rsid w:val="00C1276B"/>
    <w:rsid w:val="00C128A0"/>
    <w:rsid w:val="00C12947"/>
    <w:rsid w:val="00C12975"/>
    <w:rsid w:val="00C12A27"/>
    <w:rsid w:val="00C12A35"/>
    <w:rsid w:val="00C12B7C"/>
    <w:rsid w:val="00C12BD7"/>
    <w:rsid w:val="00C12C72"/>
    <w:rsid w:val="00C12CD0"/>
    <w:rsid w:val="00C12D03"/>
    <w:rsid w:val="00C12D59"/>
    <w:rsid w:val="00C12DE5"/>
    <w:rsid w:val="00C12E4B"/>
    <w:rsid w:val="00C12E91"/>
    <w:rsid w:val="00C12E9D"/>
    <w:rsid w:val="00C12EC2"/>
    <w:rsid w:val="00C12F56"/>
    <w:rsid w:val="00C12FE9"/>
    <w:rsid w:val="00C13016"/>
    <w:rsid w:val="00C130CE"/>
    <w:rsid w:val="00C131E6"/>
    <w:rsid w:val="00C132F9"/>
    <w:rsid w:val="00C135F2"/>
    <w:rsid w:val="00C13600"/>
    <w:rsid w:val="00C13776"/>
    <w:rsid w:val="00C13788"/>
    <w:rsid w:val="00C13854"/>
    <w:rsid w:val="00C138C4"/>
    <w:rsid w:val="00C139A4"/>
    <w:rsid w:val="00C13CBC"/>
    <w:rsid w:val="00C13CD6"/>
    <w:rsid w:val="00C140BD"/>
    <w:rsid w:val="00C1420B"/>
    <w:rsid w:val="00C1438E"/>
    <w:rsid w:val="00C143A4"/>
    <w:rsid w:val="00C14571"/>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7D1"/>
    <w:rsid w:val="00C15AAD"/>
    <w:rsid w:val="00C15AFE"/>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4CD"/>
    <w:rsid w:val="00C17581"/>
    <w:rsid w:val="00C176D9"/>
    <w:rsid w:val="00C176EB"/>
    <w:rsid w:val="00C176EC"/>
    <w:rsid w:val="00C17921"/>
    <w:rsid w:val="00C17973"/>
    <w:rsid w:val="00C179EE"/>
    <w:rsid w:val="00C17BCD"/>
    <w:rsid w:val="00C17C08"/>
    <w:rsid w:val="00C17C80"/>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47A"/>
    <w:rsid w:val="00C2072D"/>
    <w:rsid w:val="00C2073E"/>
    <w:rsid w:val="00C207BD"/>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E4C"/>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4"/>
    <w:rsid w:val="00C233EF"/>
    <w:rsid w:val="00C234FF"/>
    <w:rsid w:val="00C23529"/>
    <w:rsid w:val="00C23543"/>
    <w:rsid w:val="00C2365B"/>
    <w:rsid w:val="00C23739"/>
    <w:rsid w:val="00C23852"/>
    <w:rsid w:val="00C23992"/>
    <w:rsid w:val="00C23A3B"/>
    <w:rsid w:val="00C23AE6"/>
    <w:rsid w:val="00C23B36"/>
    <w:rsid w:val="00C23B79"/>
    <w:rsid w:val="00C23C98"/>
    <w:rsid w:val="00C23CFD"/>
    <w:rsid w:val="00C23D4C"/>
    <w:rsid w:val="00C23D69"/>
    <w:rsid w:val="00C23DE8"/>
    <w:rsid w:val="00C23DF3"/>
    <w:rsid w:val="00C23E27"/>
    <w:rsid w:val="00C23F0E"/>
    <w:rsid w:val="00C24001"/>
    <w:rsid w:val="00C241A3"/>
    <w:rsid w:val="00C241D9"/>
    <w:rsid w:val="00C24230"/>
    <w:rsid w:val="00C2426B"/>
    <w:rsid w:val="00C2431D"/>
    <w:rsid w:val="00C243B8"/>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01"/>
    <w:rsid w:val="00C2555B"/>
    <w:rsid w:val="00C25568"/>
    <w:rsid w:val="00C256EB"/>
    <w:rsid w:val="00C25703"/>
    <w:rsid w:val="00C2572C"/>
    <w:rsid w:val="00C25872"/>
    <w:rsid w:val="00C258CD"/>
    <w:rsid w:val="00C259CD"/>
    <w:rsid w:val="00C25A31"/>
    <w:rsid w:val="00C25AC9"/>
    <w:rsid w:val="00C25ADE"/>
    <w:rsid w:val="00C25B67"/>
    <w:rsid w:val="00C25CF0"/>
    <w:rsid w:val="00C25D51"/>
    <w:rsid w:val="00C25F18"/>
    <w:rsid w:val="00C2607A"/>
    <w:rsid w:val="00C261E8"/>
    <w:rsid w:val="00C263AD"/>
    <w:rsid w:val="00C26442"/>
    <w:rsid w:val="00C26482"/>
    <w:rsid w:val="00C264EE"/>
    <w:rsid w:val="00C2654E"/>
    <w:rsid w:val="00C268FD"/>
    <w:rsid w:val="00C269A1"/>
    <w:rsid w:val="00C26A29"/>
    <w:rsid w:val="00C26BF3"/>
    <w:rsid w:val="00C26BF5"/>
    <w:rsid w:val="00C26DA8"/>
    <w:rsid w:val="00C26E00"/>
    <w:rsid w:val="00C26E17"/>
    <w:rsid w:val="00C26F29"/>
    <w:rsid w:val="00C26FBD"/>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79"/>
    <w:rsid w:val="00C27DE1"/>
    <w:rsid w:val="00C3004C"/>
    <w:rsid w:val="00C30075"/>
    <w:rsid w:val="00C300B4"/>
    <w:rsid w:val="00C3013A"/>
    <w:rsid w:val="00C301A8"/>
    <w:rsid w:val="00C302EC"/>
    <w:rsid w:val="00C30315"/>
    <w:rsid w:val="00C304F7"/>
    <w:rsid w:val="00C30643"/>
    <w:rsid w:val="00C30834"/>
    <w:rsid w:val="00C30983"/>
    <w:rsid w:val="00C30AC1"/>
    <w:rsid w:val="00C30ACB"/>
    <w:rsid w:val="00C30B9A"/>
    <w:rsid w:val="00C30C88"/>
    <w:rsid w:val="00C30CEB"/>
    <w:rsid w:val="00C30D6B"/>
    <w:rsid w:val="00C30F9F"/>
    <w:rsid w:val="00C31074"/>
    <w:rsid w:val="00C31076"/>
    <w:rsid w:val="00C3109D"/>
    <w:rsid w:val="00C31100"/>
    <w:rsid w:val="00C3113D"/>
    <w:rsid w:val="00C312E1"/>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4DE"/>
    <w:rsid w:val="00C3273F"/>
    <w:rsid w:val="00C32864"/>
    <w:rsid w:val="00C32886"/>
    <w:rsid w:val="00C32938"/>
    <w:rsid w:val="00C32A26"/>
    <w:rsid w:val="00C32B4D"/>
    <w:rsid w:val="00C32BA4"/>
    <w:rsid w:val="00C32BB0"/>
    <w:rsid w:val="00C32DA6"/>
    <w:rsid w:val="00C32F17"/>
    <w:rsid w:val="00C32FD4"/>
    <w:rsid w:val="00C330B4"/>
    <w:rsid w:val="00C33216"/>
    <w:rsid w:val="00C33422"/>
    <w:rsid w:val="00C334C5"/>
    <w:rsid w:val="00C33608"/>
    <w:rsid w:val="00C33764"/>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01"/>
    <w:rsid w:val="00C34428"/>
    <w:rsid w:val="00C344A4"/>
    <w:rsid w:val="00C345DC"/>
    <w:rsid w:val="00C34658"/>
    <w:rsid w:val="00C346DD"/>
    <w:rsid w:val="00C3477F"/>
    <w:rsid w:val="00C348B3"/>
    <w:rsid w:val="00C3494D"/>
    <w:rsid w:val="00C3494E"/>
    <w:rsid w:val="00C349BB"/>
    <w:rsid w:val="00C34AAA"/>
    <w:rsid w:val="00C34B3B"/>
    <w:rsid w:val="00C34B58"/>
    <w:rsid w:val="00C34CC0"/>
    <w:rsid w:val="00C34DA3"/>
    <w:rsid w:val="00C34DB0"/>
    <w:rsid w:val="00C34DD0"/>
    <w:rsid w:val="00C34E22"/>
    <w:rsid w:val="00C34F58"/>
    <w:rsid w:val="00C350A0"/>
    <w:rsid w:val="00C3518D"/>
    <w:rsid w:val="00C35295"/>
    <w:rsid w:val="00C352BD"/>
    <w:rsid w:val="00C353C9"/>
    <w:rsid w:val="00C354C0"/>
    <w:rsid w:val="00C3554F"/>
    <w:rsid w:val="00C35597"/>
    <w:rsid w:val="00C35601"/>
    <w:rsid w:val="00C3560B"/>
    <w:rsid w:val="00C35614"/>
    <w:rsid w:val="00C35673"/>
    <w:rsid w:val="00C35B8A"/>
    <w:rsid w:val="00C35B8B"/>
    <w:rsid w:val="00C35BC7"/>
    <w:rsid w:val="00C35C56"/>
    <w:rsid w:val="00C35D83"/>
    <w:rsid w:val="00C35EAA"/>
    <w:rsid w:val="00C36066"/>
    <w:rsid w:val="00C36281"/>
    <w:rsid w:val="00C363E6"/>
    <w:rsid w:val="00C36554"/>
    <w:rsid w:val="00C36644"/>
    <w:rsid w:val="00C3664D"/>
    <w:rsid w:val="00C3667D"/>
    <w:rsid w:val="00C36731"/>
    <w:rsid w:val="00C36747"/>
    <w:rsid w:val="00C36778"/>
    <w:rsid w:val="00C369F1"/>
    <w:rsid w:val="00C369F2"/>
    <w:rsid w:val="00C36AA6"/>
    <w:rsid w:val="00C36B5F"/>
    <w:rsid w:val="00C36CEF"/>
    <w:rsid w:val="00C36D25"/>
    <w:rsid w:val="00C37064"/>
    <w:rsid w:val="00C3714E"/>
    <w:rsid w:val="00C37164"/>
    <w:rsid w:val="00C37179"/>
    <w:rsid w:val="00C371C0"/>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37FC0"/>
    <w:rsid w:val="00C4005F"/>
    <w:rsid w:val="00C40073"/>
    <w:rsid w:val="00C400E9"/>
    <w:rsid w:val="00C40306"/>
    <w:rsid w:val="00C40319"/>
    <w:rsid w:val="00C4033F"/>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8C0"/>
    <w:rsid w:val="00C428DC"/>
    <w:rsid w:val="00C429F1"/>
    <w:rsid w:val="00C42A05"/>
    <w:rsid w:val="00C42C97"/>
    <w:rsid w:val="00C42CE3"/>
    <w:rsid w:val="00C42D12"/>
    <w:rsid w:val="00C42D14"/>
    <w:rsid w:val="00C42D80"/>
    <w:rsid w:val="00C42E81"/>
    <w:rsid w:val="00C42FAB"/>
    <w:rsid w:val="00C430BE"/>
    <w:rsid w:val="00C431E5"/>
    <w:rsid w:val="00C432F0"/>
    <w:rsid w:val="00C432FA"/>
    <w:rsid w:val="00C4339B"/>
    <w:rsid w:val="00C43520"/>
    <w:rsid w:val="00C435C4"/>
    <w:rsid w:val="00C4361B"/>
    <w:rsid w:val="00C436DE"/>
    <w:rsid w:val="00C43763"/>
    <w:rsid w:val="00C4377D"/>
    <w:rsid w:val="00C43822"/>
    <w:rsid w:val="00C43919"/>
    <w:rsid w:val="00C43A92"/>
    <w:rsid w:val="00C43C89"/>
    <w:rsid w:val="00C43EDA"/>
    <w:rsid w:val="00C43F6B"/>
    <w:rsid w:val="00C43FA8"/>
    <w:rsid w:val="00C43FC3"/>
    <w:rsid w:val="00C44075"/>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D1"/>
    <w:rsid w:val="00C44AF1"/>
    <w:rsid w:val="00C44B1C"/>
    <w:rsid w:val="00C44B1D"/>
    <w:rsid w:val="00C44BE4"/>
    <w:rsid w:val="00C44D48"/>
    <w:rsid w:val="00C44DEE"/>
    <w:rsid w:val="00C45017"/>
    <w:rsid w:val="00C45052"/>
    <w:rsid w:val="00C4507B"/>
    <w:rsid w:val="00C45093"/>
    <w:rsid w:val="00C45100"/>
    <w:rsid w:val="00C451D0"/>
    <w:rsid w:val="00C45246"/>
    <w:rsid w:val="00C45250"/>
    <w:rsid w:val="00C452A2"/>
    <w:rsid w:val="00C4558C"/>
    <w:rsid w:val="00C4567F"/>
    <w:rsid w:val="00C457A4"/>
    <w:rsid w:val="00C45909"/>
    <w:rsid w:val="00C45A15"/>
    <w:rsid w:val="00C45C99"/>
    <w:rsid w:val="00C45DEE"/>
    <w:rsid w:val="00C45E79"/>
    <w:rsid w:val="00C45EDC"/>
    <w:rsid w:val="00C460C9"/>
    <w:rsid w:val="00C460FA"/>
    <w:rsid w:val="00C46226"/>
    <w:rsid w:val="00C46495"/>
    <w:rsid w:val="00C4655D"/>
    <w:rsid w:val="00C46560"/>
    <w:rsid w:val="00C46751"/>
    <w:rsid w:val="00C4679E"/>
    <w:rsid w:val="00C4697F"/>
    <w:rsid w:val="00C46A5F"/>
    <w:rsid w:val="00C46B88"/>
    <w:rsid w:val="00C46C3D"/>
    <w:rsid w:val="00C46D09"/>
    <w:rsid w:val="00C46FAC"/>
    <w:rsid w:val="00C4708C"/>
    <w:rsid w:val="00C470A9"/>
    <w:rsid w:val="00C47124"/>
    <w:rsid w:val="00C4717C"/>
    <w:rsid w:val="00C47198"/>
    <w:rsid w:val="00C472DE"/>
    <w:rsid w:val="00C473AF"/>
    <w:rsid w:val="00C4740E"/>
    <w:rsid w:val="00C47425"/>
    <w:rsid w:val="00C4746C"/>
    <w:rsid w:val="00C474C1"/>
    <w:rsid w:val="00C4751E"/>
    <w:rsid w:val="00C47525"/>
    <w:rsid w:val="00C47757"/>
    <w:rsid w:val="00C4775A"/>
    <w:rsid w:val="00C47879"/>
    <w:rsid w:val="00C47937"/>
    <w:rsid w:val="00C47943"/>
    <w:rsid w:val="00C4794C"/>
    <w:rsid w:val="00C47950"/>
    <w:rsid w:val="00C47992"/>
    <w:rsid w:val="00C479FE"/>
    <w:rsid w:val="00C47A36"/>
    <w:rsid w:val="00C47C04"/>
    <w:rsid w:val="00C47CF9"/>
    <w:rsid w:val="00C47D54"/>
    <w:rsid w:val="00C47D76"/>
    <w:rsid w:val="00C500BC"/>
    <w:rsid w:val="00C500F1"/>
    <w:rsid w:val="00C50184"/>
    <w:rsid w:val="00C501A4"/>
    <w:rsid w:val="00C502CA"/>
    <w:rsid w:val="00C5032D"/>
    <w:rsid w:val="00C50382"/>
    <w:rsid w:val="00C5068B"/>
    <w:rsid w:val="00C5072A"/>
    <w:rsid w:val="00C50762"/>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12C"/>
    <w:rsid w:val="00C51186"/>
    <w:rsid w:val="00C51213"/>
    <w:rsid w:val="00C51233"/>
    <w:rsid w:val="00C51298"/>
    <w:rsid w:val="00C51366"/>
    <w:rsid w:val="00C513E2"/>
    <w:rsid w:val="00C513F4"/>
    <w:rsid w:val="00C5143F"/>
    <w:rsid w:val="00C51450"/>
    <w:rsid w:val="00C51585"/>
    <w:rsid w:val="00C51684"/>
    <w:rsid w:val="00C51798"/>
    <w:rsid w:val="00C5182D"/>
    <w:rsid w:val="00C51911"/>
    <w:rsid w:val="00C5191E"/>
    <w:rsid w:val="00C51941"/>
    <w:rsid w:val="00C51A3F"/>
    <w:rsid w:val="00C51B58"/>
    <w:rsid w:val="00C51BF3"/>
    <w:rsid w:val="00C51C49"/>
    <w:rsid w:val="00C51D59"/>
    <w:rsid w:val="00C51F06"/>
    <w:rsid w:val="00C51F41"/>
    <w:rsid w:val="00C52082"/>
    <w:rsid w:val="00C5208C"/>
    <w:rsid w:val="00C520E2"/>
    <w:rsid w:val="00C5220B"/>
    <w:rsid w:val="00C524AF"/>
    <w:rsid w:val="00C52569"/>
    <w:rsid w:val="00C525CF"/>
    <w:rsid w:val="00C525EB"/>
    <w:rsid w:val="00C52712"/>
    <w:rsid w:val="00C5283A"/>
    <w:rsid w:val="00C529E9"/>
    <w:rsid w:val="00C52A53"/>
    <w:rsid w:val="00C52B18"/>
    <w:rsid w:val="00C52B99"/>
    <w:rsid w:val="00C52CF1"/>
    <w:rsid w:val="00C52D3D"/>
    <w:rsid w:val="00C52F4F"/>
    <w:rsid w:val="00C52FE5"/>
    <w:rsid w:val="00C53132"/>
    <w:rsid w:val="00C53199"/>
    <w:rsid w:val="00C531A5"/>
    <w:rsid w:val="00C53203"/>
    <w:rsid w:val="00C532C5"/>
    <w:rsid w:val="00C5342C"/>
    <w:rsid w:val="00C5345D"/>
    <w:rsid w:val="00C53467"/>
    <w:rsid w:val="00C53518"/>
    <w:rsid w:val="00C5359C"/>
    <w:rsid w:val="00C535D9"/>
    <w:rsid w:val="00C53605"/>
    <w:rsid w:val="00C53741"/>
    <w:rsid w:val="00C5386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D23"/>
    <w:rsid w:val="00C54D8C"/>
    <w:rsid w:val="00C54E09"/>
    <w:rsid w:val="00C55087"/>
    <w:rsid w:val="00C55337"/>
    <w:rsid w:val="00C5559B"/>
    <w:rsid w:val="00C55634"/>
    <w:rsid w:val="00C558DD"/>
    <w:rsid w:val="00C558E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6FC4"/>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18"/>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F1F"/>
    <w:rsid w:val="00C60F90"/>
    <w:rsid w:val="00C6108E"/>
    <w:rsid w:val="00C61133"/>
    <w:rsid w:val="00C613F4"/>
    <w:rsid w:val="00C614BA"/>
    <w:rsid w:val="00C6155E"/>
    <w:rsid w:val="00C61681"/>
    <w:rsid w:val="00C61A72"/>
    <w:rsid w:val="00C61A77"/>
    <w:rsid w:val="00C61E1E"/>
    <w:rsid w:val="00C61E9A"/>
    <w:rsid w:val="00C61EC9"/>
    <w:rsid w:val="00C61F1C"/>
    <w:rsid w:val="00C61F8E"/>
    <w:rsid w:val="00C620CC"/>
    <w:rsid w:val="00C62245"/>
    <w:rsid w:val="00C6234B"/>
    <w:rsid w:val="00C62486"/>
    <w:rsid w:val="00C62588"/>
    <w:rsid w:val="00C62804"/>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51B"/>
    <w:rsid w:val="00C63714"/>
    <w:rsid w:val="00C637A9"/>
    <w:rsid w:val="00C63947"/>
    <w:rsid w:val="00C63E30"/>
    <w:rsid w:val="00C63F17"/>
    <w:rsid w:val="00C63F45"/>
    <w:rsid w:val="00C63F51"/>
    <w:rsid w:val="00C63FF6"/>
    <w:rsid w:val="00C6409B"/>
    <w:rsid w:val="00C640B5"/>
    <w:rsid w:val="00C640E7"/>
    <w:rsid w:val="00C641C3"/>
    <w:rsid w:val="00C64223"/>
    <w:rsid w:val="00C64231"/>
    <w:rsid w:val="00C642A4"/>
    <w:rsid w:val="00C642B3"/>
    <w:rsid w:val="00C643F7"/>
    <w:rsid w:val="00C646E2"/>
    <w:rsid w:val="00C64770"/>
    <w:rsid w:val="00C648F9"/>
    <w:rsid w:val="00C64906"/>
    <w:rsid w:val="00C64922"/>
    <w:rsid w:val="00C649B8"/>
    <w:rsid w:val="00C64DC5"/>
    <w:rsid w:val="00C64FE6"/>
    <w:rsid w:val="00C6509A"/>
    <w:rsid w:val="00C650A4"/>
    <w:rsid w:val="00C65112"/>
    <w:rsid w:val="00C65296"/>
    <w:rsid w:val="00C65527"/>
    <w:rsid w:val="00C65553"/>
    <w:rsid w:val="00C65574"/>
    <w:rsid w:val="00C6563E"/>
    <w:rsid w:val="00C65703"/>
    <w:rsid w:val="00C658C9"/>
    <w:rsid w:val="00C658DB"/>
    <w:rsid w:val="00C6594C"/>
    <w:rsid w:val="00C659E3"/>
    <w:rsid w:val="00C65C1A"/>
    <w:rsid w:val="00C65CA7"/>
    <w:rsid w:val="00C65D12"/>
    <w:rsid w:val="00C65E4B"/>
    <w:rsid w:val="00C65EA6"/>
    <w:rsid w:val="00C660BF"/>
    <w:rsid w:val="00C66152"/>
    <w:rsid w:val="00C66347"/>
    <w:rsid w:val="00C66401"/>
    <w:rsid w:val="00C6646C"/>
    <w:rsid w:val="00C6663F"/>
    <w:rsid w:val="00C667B7"/>
    <w:rsid w:val="00C667BB"/>
    <w:rsid w:val="00C66905"/>
    <w:rsid w:val="00C669B1"/>
    <w:rsid w:val="00C66A6E"/>
    <w:rsid w:val="00C66AB8"/>
    <w:rsid w:val="00C66AD6"/>
    <w:rsid w:val="00C66B04"/>
    <w:rsid w:val="00C66BFB"/>
    <w:rsid w:val="00C66DA8"/>
    <w:rsid w:val="00C6701D"/>
    <w:rsid w:val="00C67200"/>
    <w:rsid w:val="00C67260"/>
    <w:rsid w:val="00C672FA"/>
    <w:rsid w:val="00C6732D"/>
    <w:rsid w:val="00C67356"/>
    <w:rsid w:val="00C673DE"/>
    <w:rsid w:val="00C6763A"/>
    <w:rsid w:val="00C678F0"/>
    <w:rsid w:val="00C67928"/>
    <w:rsid w:val="00C67E48"/>
    <w:rsid w:val="00C67FC8"/>
    <w:rsid w:val="00C67FE9"/>
    <w:rsid w:val="00C7058D"/>
    <w:rsid w:val="00C70698"/>
    <w:rsid w:val="00C7073F"/>
    <w:rsid w:val="00C707C2"/>
    <w:rsid w:val="00C7090E"/>
    <w:rsid w:val="00C70A7E"/>
    <w:rsid w:val="00C70B27"/>
    <w:rsid w:val="00C70D83"/>
    <w:rsid w:val="00C70E63"/>
    <w:rsid w:val="00C70FE2"/>
    <w:rsid w:val="00C710E3"/>
    <w:rsid w:val="00C71189"/>
    <w:rsid w:val="00C711D1"/>
    <w:rsid w:val="00C71288"/>
    <w:rsid w:val="00C71577"/>
    <w:rsid w:val="00C7182B"/>
    <w:rsid w:val="00C71968"/>
    <w:rsid w:val="00C71998"/>
    <w:rsid w:val="00C71A19"/>
    <w:rsid w:val="00C71A27"/>
    <w:rsid w:val="00C71C74"/>
    <w:rsid w:val="00C71C81"/>
    <w:rsid w:val="00C71CB2"/>
    <w:rsid w:val="00C71D04"/>
    <w:rsid w:val="00C71D5B"/>
    <w:rsid w:val="00C71E2A"/>
    <w:rsid w:val="00C72043"/>
    <w:rsid w:val="00C72290"/>
    <w:rsid w:val="00C7230A"/>
    <w:rsid w:val="00C727F2"/>
    <w:rsid w:val="00C7287D"/>
    <w:rsid w:val="00C72A5A"/>
    <w:rsid w:val="00C72D0E"/>
    <w:rsid w:val="00C72D60"/>
    <w:rsid w:val="00C72D9E"/>
    <w:rsid w:val="00C72E74"/>
    <w:rsid w:val="00C72E92"/>
    <w:rsid w:val="00C73181"/>
    <w:rsid w:val="00C7334C"/>
    <w:rsid w:val="00C733F4"/>
    <w:rsid w:val="00C7342F"/>
    <w:rsid w:val="00C7365D"/>
    <w:rsid w:val="00C736CA"/>
    <w:rsid w:val="00C736D0"/>
    <w:rsid w:val="00C737ED"/>
    <w:rsid w:val="00C7380E"/>
    <w:rsid w:val="00C73918"/>
    <w:rsid w:val="00C7392A"/>
    <w:rsid w:val="00C739FC"/>
    <w:rsid w:val="00C73A4A"/>
    <w:rsid w:val="00C73A6A"/>
    <w:rsid w:val="00C73BB3"/>
    <w:rsid w:val="00C73C5E"/>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F35"/>
    <w:rsid w:val="00C761A2"/>
    <w:rsid w:val="00C761FF"/>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057"/>
    <w:rsid w:val="00C7713B"/>
    <w:rsid w:val="00C7724F"/>
    <w:rsid w:val="00C7725B"/>
    <w:rsid w:val="00C7738B"/>
    <w:rsid w:val="00C77510"/>
    <w:rsid w:val="00C7762E"/>
    <w:rsid w:val="00C77777"/>
    <w:rsid w:val="00C7784B"/>
    <w:rsid w:val="00C778DF"/>
    <w:rsid w:val="00C77A48"/>
    <w:rsid w:val="00C77A74"/>
    <w:rsid w:val="00C77A83"/>
    <w:rsid w:val="00C77C54"/>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27"/>
    <w:rsid w:val="00C80E44"/>
    <w:rsid w:val="00C80E80"/>
    <w:rsid w:val="00C81172"/>
    <w:rsid w:val="00C811F5"/>
    <w:rsid w:val="00C8131F"/>
    <w:rsid w:val="00C8134D"/>
    <w:rsid w:val="00C81705"/>
    <w:rsid w:val="00C81765"/>
    <w:rsid w:val="00C817EF"/>
    <w:rsid w:val="00C819D2"/>
    <w:rsid w:val="00C81BCE"/>
    <w:rsid w:val="00C81ED2"/>
    <w:rsid w:val="00C81F04"/>
    <w:rsid w:val="00C81F1A"/>
    <w:rsid w:val="00C81F4A"/>
    <w:rsid w:val="00C820A5"/>
    <w:rsid w:val="00C82157"/>
    <w:rsid w:val="00C82282"/>
    <w:rsid w:val="00C82515"/>
    <w:rsid w:val="00C8263D"/>
    <w:rsid w:val="00C827D2"/>
    <w:rsid w:val="00C828C1"/>
    <w:rsid w:val="00C82A9D"/>
    <w:rsid w:val="00C82B9B"/>
    <w:rsid w:val="00C82BBE"/>
    <w:rsid w:val="00C82BDB"/>
    <w:rsid w:val="00C82D3C"/>
    <w:rsid w:val="00C82D51"/>
    <w:rsid w:val="00C82ECF"/>
    <w:rsid w:val="00C83118"/>
    <w:rsid w:val="00C83228"/>
    <w:rsid w:val="00C83235"/>
    <w:rsid w:val="00C83236"/>
    <w:rsid w:val="00C832A7"/>
    <w:rsid w:val="00C83774"/>
    <w:rsid w:val="00C837FD"/>
    <w:rsid w:val="00C839CF"/>
    <w:rsid w:val="00C83AAB"/>
    <w:rsid w:val="00C83B32"/>
    <w:rsid w:val="00C83B51"/>
    <w:rsid w:val="00C83B89"/>
    <w:rsid w:val="00C83BCB"/>
    <w:rsid w:val="00C83C8F"/>
    <w:rsid w:val="00C83DB5"/>
    <w:rsid w:val="00C83DEB"/>
    <w:rsid w:val="00C83FE3"/>
    <w:rsid w:val="00C8408E"/>
    <w:rsid w:val="00C84237"/>
    <w:rsid w:val="00C8479E"/>
    <w:rsid w:val="00C847A5"/>
    <w:rsid w:val="00C847D9"/>
    <w:rsid w:val="00C84820"/>
    <w:rsid w:val="00C8483B"/>
    <w:rsid w:val="00C848CD"/>
    <w:rsid w:val="00C84B2C"/>
    <w:rsid w:val="00C84B84"/>
    <w:rsid w:val="00C84C55"/>
    <w:rsid w:val="00C84CAD"/>
    <w:rsid w:val="00C84DD4"/>
    <w:rsid w:val="00C84E10"/>
    <w:rsid w:val="00C84FFB"/>
    <w:rsid w:val="00C85154"/>
    <w:rsid w:val="00C85177"/>
    <w:rsid w:val="00C852B1"/>
    <w:rsid w:val="00C8534A"/>
    <w:rsid w:val="00C853BF"/>
    <w:rsid w:val="00C8541D"/>
    <w:rsid w:val="00C855B8"/>
    <w:rsid w:val="00C85654"/>
    <w:rsid w:val="00C85839"/>
    <w:rsid w:val="00C8598B"/>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828"/>
    <w:rsid w:val="00C86AE8"/>
    <w:rsid w:val="00C86CA5"/>
    <w:rsid w:val="00C86F27"/>
    <w:rsid w:val="00C86F5E"/>
    <w:rsid w:val="00C86FE7"/>
    <w:rsid w:val="00C8707D"/>
    <w:rsid w:val="00C870CA"/>
    <w:rsid w:val="00C871E6"/>
    <w:rsid w:val="00C87266"/>
    <w:rsid w:val="00C8732E"/>
    <w:rsid w:val="00C873FE"/>
    <w:rsid w:val="00C874B8"/>
    <w:rsid w:val="00C87552"/>
    <w:rsid w:val="00C8772D"/>
    <w:rsid w:val="00C87786"/>
    <w:rsid w:val="00C87789"/>
    <w:rsid w:val="00C87A3C"/>
    <w:rsid w:val="00C87A7B"/>
    <w:rsid w:val="00C87AD3"/>
    <w:rsid w:val="00C87B3F"/>
    <w:rsid w:val="00C87CCC"/>
    <w:rsid w:val="00C87D1E"/>
    <w:rsid w:val="00C87F63"/>
    <w:rsid w:val="00C901C0"/>
    <w:rsid w:val="00C90219"/>
    <w:rsid w:val="00C9028A"/>
    <w:rsid w:val="00C90668"/>
    <w:rsid w:val="00C906D3"/>
    <w:rsid w:val="00C90702"/>
    <w:rsid w:val="00C90731"/>
    <w:rsid w:val="00C90774"/>
    <w:rsid w:val="00C907BF"/>
    <w:rsid w:val="00C907D8"/>
    <w:rsid w:val="00C9081C"/>
    <w:rsid w:val="00C90867"/>
    <w:rsid w:val="00C90975"/>
    <w:rsid w:val="00C909B2"/>
    <w:rsid w:val="00C90C9C"/>
    <w:rsid w:val="00C90E75"/>
    <w:rsid w:val="00C90F4F"/>
    <w:rsid w:val="00C90FC7"/>
    <w:rsid w:val="00C91009"/>
    <w:rsid w:val="00C91214"/>
    <w:rsid w:val="00C91294"/>
    <w:rsid w:val="00C91314"/>
    <w:rsid w:val="00C91425"/>
    <w:rsid w:val="00C915DC"/>
    <w:rsid w:val="00C9166D"/>
    <w:rsid w:val="00C91678"/>
    <w:rsid w:val="00C916ED"/>
    <w:rsid w:val="00C9171C"/>
    <w:rsid w:val="00C9179C"/>
    <w:rsid w:val="00C91926"/>
    <w:rsid w:val="00C9194E"/>
    <w:rsid w:val="00C9196F"/>
    <w:rsid w:val="00C919B2"/>
    <w:rsid w:val="00C919C6"/>
    <w:rsid w:val="00C91B3D"/>
    <w:rsid w:val="00C91CE0"/>
    <w:rsid w:val="00C91CFB"/>
    <w:rsid w:val="00C91D0D"/>
    <w:rsid w:val="00C91E4F"/>
    <w:rsid w:val="00C91ECE"/>
    <w:rsid w:val="00C91FDF"/>
    <w:rsid w:val="00C9200F"/>
    <w:rsid w:val="00C9215D"/>
    <w:rsid w:val="00C922E7"/>
    <w:rsid w:val="00C9259A"/>
    <w:rsid w:val="00C928C1"/>
    <w:rsid w:val="00C92951"/>
    <w:rsid w:val="00C92957"/>
    <w:rsid w:val="00C929C7"/>
    <w:rsid w:val="00C92AFE"/>
    <w:rsid w:val="00C92E77"/>
    <w:rsid w:val="00C92FAE"/>
    <w:rsid w:val="00C92FBC"/>
    <w:rsid w:val="00C92FE6"/>
    <w:rsid w:val="00C9325D"/>
    <w:rsid w:val="00C933DF"/>
    <w:rsid w:val="00C93560"/>
    <w:rsid w:val="00C935A4"/>
    <w:rsid w:val="00C935D4"/>
    <w:rsid w:val="00C93683"/>
    <w:rsid w:val="00C93758"/>
    <w:rsid w:val="00C93847"/>
    <w:rsid w:val="00C938DB"/>
    <w:rsid w:val="00C9392D"/>
    <w:rsid w:val="00C93A34"/>
    <w:rsid w:val="00C93A55"/>
    <w:rsid w:val="00C942BA"/>
    <w:rsid w:val="00C9437E"/>
    <w:rsid w:val="00C944BB"/>
    <w:rsid w:val="00C94648"/>
    <w:rsid w:val="00C94780"/>
    <w:rsid w:val="00C94786"/>
    <w:rsid w:val="00C9483E"/>
    <w:rsid w:val="00C94967"/>
    <w:rsid w:val="00C94A15"/>
    <w:rsid w:val="00C94A28"/>
    <w:rsid w:val="00C94B26"/>
    <w:rsid w:val="00C94B64"/>
    <w:rsid w:val="00C94BDA"/>
    <w:rsid w:val="00C94CE1"/>
    <w:rsid w:val="00C94D0D"/>
    <w:rsid w:val="00C94E60"/>
    <w:rsid w:val="00C9502C"/>
    <w:rsid w:val="00C95063"/>
    <w:rsid w:val="00C951C2"/>
    <w:rsid w:val="00C951CF"/>
    <w:rsid w:val="00C951ED"/>
    <w:rsid w:val="00C95348"/>
    <w:rsid w:val="00C953DB"/>
    <w:rsid w:val="00C954B6"/>
    <w:rsid w:val="00C95563"/>
    <w:rsid w:val="00C95670"/>
    <w:rsid w:val="00C95695"/>
    <w:rsid w:val="00C956B6"/>
    <w:rsid w:val="00C956EE"/>
    <w:rsid w:val="00C9572F"/>
    <w:rsid w:val="00C95748"/>
    <w:rsid w:val="00C95795"/>
    <w:rsid w:val="00C958AD"/>
    <w:rsid w:val="00C958B3"/>
    <w:rsid w:val="00C958F0"/>
    <w:rsid w:val="00C959FE"/>
    <w:rsid w:val="00C95A6A"/>
    <w:rsid w:val="00C95ADD"/>
    <w:rsid w:val="00C95C7C"/>
    <w:rsid w:val="00C95EA3"/>
    <w:rsid w:val="00C95EAE"/>
    <w:rsid w:val="00C95F5F"/>
    <w:rsid w:val="00C95F9D"/>
    <w:rsid w:val="00C95FCA"/>
    <w:rsid w:val="00C96161"/>
    <w:rsid w:val="00C961D5"/>
    <w:rsid w:val="00C961F5"/>
    <w:rsid w:val="00C96309"/>
    <w:rsid w:val="00C963F7"/>
    <w:rsid w:val="00C96566"/>
    <w:rsid w:val="00C9657D"/>
    <w:rsid w:val="00C96597"/>
    <w:rsid w:val="00C96642"/>
    <w:rsid w:val="00C96673"/>
    <w:rsid w:val="00C96693"/>
    <w:rsid w:val="00C967FA"/>
    <w:rsid w:val="00C96889"/>
    <w:rsid w:val="00C96946"/>
    <w:rsid w:val="00C969ED"/>
    <w:rsid w:val="00C96A02"/>
    <w:rsid w:val="00C96A5C"/>
    <w:rsid w:val="00C96AD1"/>
    <w:rsid w:val="00C96AF0"/>
    <w:rsid w:val="00C96AF1"/>
    <w:rsid w:val="00C96BCA"/>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7D3"/>
    <w:rsid w:val="00CA0817"/>
    <w:rsid w:val="00CA0A0E"/>
    <w:rsid w:val="00CA0A4B"/>
    <w:rsid w:val="00CA0A4D"/>
    <w:rsid w:val="00CA0A98"/>
    <w:rsid w:val="00CA0B5C"/>
    <w:rsid w:val="00CA0C34"/>
    <w:rsid w:val="00CA0C3E"/>
    <w:rsid w:val="00CA0C4B"/>
    <w:rsid w:val="00CA0C90"/>
    <w:rsid w:val="00CA0D4B"/>
    <w:rsid w:val="00CA0DF2"/>
    <w:rsid w:val="00CA0DFF"/>
    <w:rsid w:val="00CA0EC6"/>
    <w:rsid w:val="00CA0F0B"/>
    <w:rsid w:val="00CA0F18"/>
    <w:rsid w:val="00CA119C"/>
    <w:rsid w:val="00CA11B2"/>
    <w:rsid w:val="00CA125C"/>
    <w:rsid w:val="00CA12E0"/>
    <w:rsid w:val="00CA152F"/>
    <w:rsid w:val="00CA1557"/>
    <w:rsid w:val="00CA1730"/>
    <w:rsid w:val="00CA182E"/>
    <w:rsid w:val="00CA1898"/>
    <w:rsid w:val="00CA1BC4"/>
    <w:rsid w:val="00CA1C3B"/>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1A4"/>
    <w:rsid w:val="00CA322F"/>
    <w:rsid w:val="00CA32B7"/>
    <w:rsid w:val="00CA33E6"/>
    <w:rsid w:val="00CA34BE"/>
    <w:rsid w:val="00CA35C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5FE"/>
    <w:rsid w:val="00CA49A8"/>
    <w:rsid w:val="00CA4B13"/>
    <w:rsid w:val="00CA4C88"/>
    <w:rsid w:val="00CA4DBA"/>
    <w:rsid w:val="00CA4DBF"/>
    <w:rsid w:val="00CA4EB1"/>
    <w:rsid w:val="00CA4F0C"/>
    <w:rsid w:val="00CA4F85"/>
    <w:rsid w:val="00CA4F86"/>
    <w:rsid w:val="00CA50CF"/>
    <w:rsid w:val="00CA51C2"/>
    <w:rsid w:val="00CA520C"/>
    <w:rsid w:val="00CA54CC"/>
    <w:rsid w:val="00CA5583"/>
    <w:rsid w:val="00CA5586"/>
    <w:rsid w:val="00CA59BA"/>
    <w:rsid w:val="00CA5B68"/>
    <w:rsid w:val="00CA5BD2"/>
    <w:rsid w:val="00CA609E"/>
    <w:rsid w:val="00CA60A9"/>
    <w:rsid w:val="00CA60F3"/>
    <w:rsid w:val="00CA6166"/>
    <w:rsid w:val="00CA61B9"/>
    <w:rsid w:val="00CA62B1"/>
    <w:rsid w:val="00CA6340"/>
    <w:rsid w:val="00CA6459"/>
    <w:rsid w:val="00CA65AB"/>
    <w:rsid w:val="00CA65F3"/>
    <w:rsid w:val="00CA67F1"/>
    <w:rsid w:val="00CA68B7"/>
    <w:rsid w:val="00CA69AC"/>
    <w:rsid w:val="00CA6BC8"/>
    <w:rsid w:val="00CA6BF6"/>
    <w:rsid w:val="00CA6C5A"/>
    <w:rsid w:val="00CA6D00"/>
    <w:rsid w:val="00CA712E"/>
    <w:rsid w:val="00CA719C"/>
    <w:rsid w:val="00CA71D6"/>
    <w:rsid w:val="00CA73B5"/>
    <w:rsid w:val="00CA7452"/>
    <w:rsid w:val="00CA746A"/>
    <w:rsid w:val="00CA7576"/>
    <w:rsid w:val="00CA75A0"/>
    <w:rsid w:val="00CA766C"/>
    <w:rsid w:val="00CA7695"/>
    <w:rsid w:val="00CA777D"/>
    <w:rsid w:val="00CA782D"/>
    <w:rsid w:val="00CA7951"/>
    <w:rsid w:val="00CA79F1"/>
    <w:rsid w:val="00CA7A28"/>
    <w:rsid w:val="00CA7C4D"/>
    <w:rsid w:val="00CA7CDE"/>
    <w:rsid w:val="00CA7CE0"/>
    <w:rsid w:val="00CA7CE7"/>
    <w:rsid w:val="00CA7E1D"/>
    <w:rsid w:val="00CA7E46"/>
    <w:rsid w:val="00CA7E49"/>
    <w:rsid w:val="00CA7E7D"/>
    <w:rsid w:val="00CB0040"/>
    <w:rsid w:val="00CB0180"/>
    <w:rsid w:val="00CB0361"/>
    <w:rsid w:val="00CB0482"/>
    <w:rsid w:val="00CB0488"/>
    <w:rsid w:val="00CB08CD"/>
    <w:rsid w:val="00CB0C98"/>
    <w:rsid w:val="00CB0D0D"/>
    <w:rsid w:val="00CB0DD0"/>
    <w:rsid w:val="00CB0E68"/>
    <w:rsid w:val="00CB0EFC"/>
    <w:rsid w:val="00CB1380"/>
    <w:rsid w:val="00CB149F"/>
    <w:rsid w:val="00CB14A4"/>
    <w:rsid w:val="00CB1536"/>
    <w:rsid w:val="00CB1599"/>
    <w:rsid w:val="00CB1761"/>
    <w:rsid w:val="00CB186A"/>
    <w:rsid w:val="00CB1B69"/>
    <w:rsid w:val="00CB1B6B"/>
    <w:rsid w:val="00CB1C5E"/>
    <w:rsid w:val="00CB1CA6"/>
    <w:rsid w:val="00CB1D0A"/>
    <w:rsid w:val="00CB1E88"/>
    <w:rsid w:val="00CB2051"/>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BDE"/>
    <w:rsid w:val="00CB3C2E"/>
    <w:rsid w:val="00CB3C42"/>
    <w:rsid w:val="00CB3D2C"/>
    <w:rsid w:val="00CB3D62"/>
    <w:rsid w:val="00CB3D8C"/>
    <w:rsid w:val="00CB3DAC"/>
    <w:rsid w:val="00CB3EA4"/>
    <w:rsid w:val="00CB3F9E"/>
    <w:rsid w:val="00CB40FA"/>
    <w:rsid w:val="00CB419F"/>
    <w:rsid w:val="00CB41B3"/>
    <w:rsid w:val="00CB420F"/>
    <w:rsid w:val="00CB4212"/>
    <w:rsid w:val="00CB4324"/>
    <w:rsid w:val="00CB4529"/>
    <w:rsid w:val="00CB4599"/>
    <w:rsid w:val="00CB4717"/>
    <w:rsid w:val="00CB473F"/>
    <w:rsid w:val="00CB482C"/>
    <w:rsid w:val="00CB48B9"/>
    <w:rsid w:val="00CB48EF"/>
    <w:rsid w:val="00CB49F8"/>
    <w:rsid w:val="00CB4B74"/>
    <w:rsid w:val="00CB4C7E"/>
    <w:rsid w:val="00CB5103"/>
    <w:rsid w:val="00CB514C"/>
    <w:rsid w:val="00CB5167"/>
    <w:rsid w:val="00CB5240"/>
    <w:rsid w:val="00CB54BA"/>
    <w:rsid w:val="00CB54E3"/>
    <w:rsid w:val="00CB5629"/>
    <w:rsid w:val="00CB5635"/>
    <w:rsid w:val="00CB56BF"/>
    <w:rsid w:val="00CB5715"/>
    <w:rsid w:val="00CB5777"/>
    <w:rsid w:val="00CB58DE"/>
    <w:rsid w:val="00CB5968"/>
    <w:rsid w:val="00CB5B17"/>
    <w:rsid w:val="00CB5B9C"/>
    <w:rsid w:val="00CB5DB2"/>
    <w:rsid w:val="00CB5DDA"/>
    <w:rsid w:val="00CB5DDE"/>
    <w:rsid w:val="00CB5E0B"/>
    <w:rsid w:val="00CB5FDE"/>
    <w:rsid w:val="00CB614C"/>
    <w:rsid w:val="00CB61AA"/>
    <w:rsid w:val="00CB6227"/>
    <w:rsid w:val="00CB6368"/>
    <w:rsid w:val="00CB648E"/>
    <w:rsid w:val="00CB6493"/>
    <w:rsid w:val="00CB6506"/>
    <w:rsid w:val="00CB657C"/>
    <w:rsid w:val="00CB66D3"/>
    <w:rsid w:val="00CB672C"/>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4A9"/>
    <w:rsid w:val="00CB7503"/>
    <w:rsid w:val="00CB7600"/>
    <w:rsid w:val="00CB771B"/>
    <w:rsid w:val="00CB787A"/>
    <w:rsid w:val="00CB79E0"/>
    <w:rsid w:val="00CB7AB6"/>
    <w:rsid w:val="00CB7B26"/>
    <w:rsid w:val="00CB7B4D"/>
    <w:rsid w:val="00CB7BDC"/>
    <w:rsid w:val="00CB7C28"/>
    <w:rsid w:val="00CB7C5D"/>
    <w:rsid w:val="00CB7D97"/>
    <w:rsid w:val="00CB7EFB"/>
    <w:rsid w:val="00CC0175"/>
    <w:rsid w:val="00CC01B4"/>
    <w:rsid w:val="00CC0338"/>
    <w:rsid w:val="00CC082C"/>
    <w:rsid w:val="00CC0948"/>
    <w:rsid w:val="00CC098E"/>
    <w:rsid w:val="00CC0A86"/>
    <w:rsid w:val="00CC0B8F"/>
    <w:rsid w:val="00CC10F8"/>
    <w:rsid w:val="00CC11D9"/>
    <w:rsid w:val="00CC121A"/>
    <w:rsid w:val="00CC129F"/>
    <w:rsid w:val="00CC12BB"/>
    <w:rsid w:val="00CC12BF"/>
    <w:rsid w:val="00CC13DD"/>
    <w:rsid w:val="00CC13EB"/>
    <w:rsid w:val="00CC1446"/>
    <w:rsid w:val="00CC1741"/>
    <w:rsid w:val="00CC17FF"/>
    <w:rsid w:val="00CC1832"/>
    <w:rsid w:val="00CC1847"/>
    <w:rsid w:val="00CC194D"/>
    <w:rsid w:val="00CC1AAC"/>
    <w:rsid w:val="00CC1C00"/>
    <w:rsid w:val="00CC1D6C"/>
    <w:rsid w:val="00CC1E3A"/>
    <w:rsid w:val="00CC1FB0"/>
    <w:rsid w:val="00CC2017"/>
    <w:rsid w:val="00CC20DE"/>
    <w:rsid w:val="00CC2172"/>
    <w:rsid w:val="00CC2206"/>
    <w:rsid w:val="00CC2249"/>
    <w:rsid w:val="00CC2265"/>
    <w:rsid w:val="00CC23F7"/>
    <w:rsid w:val="00CC2421"/>
    <w:rsid w:val="00CC2497"/>
    <w:rsid w:val="00CC260E"/>
    <w:rsid w:val="00CC2628"/>
    <w:rsid w:val="00CC267E"/>
    <w:rsid w:val="00CC26B7"/>
    <w:rsid w:val="00CC273C"/>
    <w:rsid w:val="00CC2836"/>
    <w:rsid w:val="00CC2949"/>
    <w:rsid w:val="00CC299F"/>
    <w:rsid w:val="00CC2A5E"/>
    <w:rsid w:val="00CC2D50"/>
    <w:rsid w:val="00CC2D79"/>
    <w:rsid w:val="00CC2D93"/>
    <w:rsid w:val="00CC2E6F"/>
    <w:rsid w:val="00CC2F17"/>
    <w:rsid w:val="00CC2FD7"/>
    <w:rsid w:val="00CC3238"/>
    <w:rsid w:val="00CC326F"/>
    <w:rsid w:val="00CC347F"/>
    <w:rsid w:val="00CC34B2"/>
    <w:rsid w:val="00CC34CF"/>
    <w:rsid w:val="00CC34EF"/>
    <w:rsid w:val="00CC34F3"/>
    <w:rsid w:val="00CC360A"/>
    <w:rsid w:val="00CC361D"/>
    <w:rsid w:val="00CC36FE"/>
    <w:rsid w:val="00CC379B"/>
    <w:rsid w:val="00CC37AB"/>
    <w:rsid w:val="00CC3867"/>
    <w:rsid w:val="00CC38BE"/>
    <w:rsid w:val="00CC3A44"/>
    <w:rsid w:val="00CC3A6B"/>
    <w:rsid w:val="00CC3AA8"/>
    <w:rsid w:val="00CC3BAD"/>
    <w:rsid w:val="00CC3BE5"/>
    <w:rsid w:val="00CC3D31"/>
    <w:rsid w:val="00CC3D36"/>
    <w:rsid w:val="00CC3DEC"/>
    <w:rsid w:val="00CC3E26"/>
    <w:rsid w:val="00CC3E9C"/>
    <w:rsid w:val="00CC3F39"/>
    <w:rsid w:val="00CC3FDD"/>
    <w:rsid w:val="00CC402A"/>
    <w:rsid w:val="00CC403F"/>
    <w:rsid w:val="00CC40EA"/>
    <w:rsid w:val="00CC40FD"/>
    <w:rsid w:val="00CC41C6"/>
    <w:rsid w:val="00CC41FB"/>
    <w:rsid w:val="00CC4241"/>
    <w:rsid w:val="00CC43B6"/>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07B"/>
    <w:rsid w:val="00CC5202"/>
    <w:rsid w:val="00CC52F3"/>
    <w:rsid w:val="00CC53EA"/>
    <w:rsid w:val="00CC5453"/>
    <w:rsid w:val="00CC566C"/>
    <w:rsid w:val="00CC57CC"/>
    <w:rsid w:val="00CC58AB"/>
    <w:rsid w:val="00CC58E8"/>
    <w:rsid w:val="00CC5B6E"/>
    <w:rsid w:val="00CC5C68"/>
    <w:rsid w:val="00CC5D1B"/>
    <w:rsid w:val="00CC5FCE"/>
    <w:rsid w:val="00CC601A"/>
    <w:rsid w:val="00CC605A"/>
    <w:rsid w:val="00CC61E4"/>
    <w:rsid w:val="00CC628B"/>
    <w:rsid w:val="00CC6375"/>
    <w:rsid w:val="00CC6468"/>
    <w:rsid w:val="00CC64AA"/>
    <w:rsid w:val="00CC65B7"/>
    <w:rsid w:val="00CC662A"/>
    <w:rsid w:val="00CC66D5"/>
    <w:rsid w:val="00CC6762"/>
    <w:rsid w:val="00CC684E"/>
    <w:rsid w:val="00CC694A"/>
    <w:rsid w:val="00CC6B98"/>
    <w:rsid w:val="00CC6C0E"/>
    <w:rsid w:val="00CC6CBD"/>
    <w:rsid w:val="00CC6D3B"/>
    <w:rsid w:val="00CC6DA8"/>
    <w:rsid w:val="00CC6FF6"/>
    <w:rsid w:val="00CC7027"/>
    <w:rsid w:val="00CC70FD"/>
    <w:rsid w:val="00CC713C"/>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91"/>
    <w:rsid w:val="00CD02B1"/>
    <w:rsid w:val="00CD02D0"/>
    <w:rsid w:val="00CD03E0"/>
    <w:rsid w:val="00CD047C"/>
    <w:rsid w:val="00CD0498"/>
    <w:rsid w:val="00CD04E7"/>
    <w:rsid w:val="00CD0560"/>
    <w:rsid w:val="00CD0579"/>
    <w:rsid w:val="00CD07C7"/>
    <w:rsid w:val="00CD0845"/>
    <w:rsid w:val="00CD09DA"/>
    <w:rsid w:val="00CD09E2"/>
    <w:rsid w:val="00CD09FA"/>
    <w:rsid w:val="00CD10EE"/>
    <w:rsid w:val="00CD12C2"/>
    <w:rsid w:val="00CD1634"/>
    <w:rsid w:val="00CD1680"/>
    <w:rsid w:val="00CD169F"/>
    <w:rsid w:val="00CD16BE"/>
    <w:rsid w:val="00CD1745"/>
    <w:rsid w:val="00CD197F"/>
    <w:rsid w:val="00CD199F"/>
    <w:rsid w:val="00CD19E9"/>
    <w:rsid w:val="00CD1A0A"/>
    <w:rsid w:val="00CD1BF8"/>
    <w:rsid w:val="00CD1C17"/>
    <w:rsid w:val="00CD1D15"/>
    <w:rsid w:val="00CD1E78"/>
    <w:rsid w:val="00CD1FCD"/>
    <w:rsid w:val="00CD2118"/>
    <w:rsid w:val="00CD21A4"/>
    <w:rsid w:val="00CD21DE"/>
    <w:rsid w:val="00CD21E6"/>
    <w:rsid w:val="00CD2219"/>
    <w:rsid w:val="00CD22B7"/>
    <w:rsid w:val="00CD22DB"/>
    <w:rsid w:val="00CD238D"/>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850"/>
    <w:rsid w:val="00CD4970"/>
    <w:rsid w:val="00CD4A7D"/>
    <w:rsid w:val="00CD4AA3"/>
    <w:rsid w:val="00CD4D6D"/>
    <w:rsid w:val="00CD4DF2"/>
    <w:rsid w:val="00CD4E20"/>
    <w:rsid w:val="00CD4FAB"/>
    <w:rsid w:val="00CD5066"/>
    <w:rsid w:val="00CD50AF"/>
    <w:rsid w:val="00CD51CF"/>
    <w:rsid w:val="00CD51E4"/>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8"/>
    <w:rsid w:val="00CD6A9D"/>
    <w:rsid w:val="00CD6AF2"/>
    <w:rsid w:val="00CD6BE5"/>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28E"/>
    <w:rsid w:val="00CE14E6"/>
    <w:rsid w:val="00CE15D3"/>
    <w:rsid w:val="00CE1731"/>
    <w:rsid w:val="00CE17A9"/>
    <w:rsid w:val="00CE17F0"/>
    <w:rsid w:val="00CE1802"/>
    <w:rsid w:val="00CE1806"/>
    <w:rsid w:val="00CE1863"/>
    <w:rsid w:val="00CE18F2"/>
    <w:rsid w:val="00CE1904"/>
    <w:rsid w:val="00CE1A20"/>
    <w:rsid w:val="00CE1C2A"/>
    <w:rsid w:val="00CE1E0D"/>
    <w:rsid w:val="00CE1F59"/>
    <w:rsid w:val="00CE2048"/>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2A"/>
    <w:rsid w:val="00CE337C"/>
    <w:rsid w:val="00CE33C0"/>
    <w:rsid w:val="00CE3762"/>
    <w:rsid w:val="00CE377D"/>
    <w:rsid w:val="00CE3978"/>
    <w:rsid w:val="00CE3ABC"/>
    <w:rsid w:val="00CE3B63"/>
    <w:rsid w:val="00CE3C10"/>
    <w:rsid w:val="00CE3D5C"/>
    <w:rsid w:val="00CE3E24"/>
    <w:rsid w:val="00CE3EC2"/>
    <w:rsid w:val="00CE3EEB"/>
    <w:rsid w:val="00CE3EF9"/>
    <w:rsid w:val="00CE401F"/>
    <w:rsid w:val="00CE41BA"/>
    <w:rsid w:val="00CE426A"/>
    <w:rsid w:val="00CE4345"/>
    <w:rsid w:val="00CE4381"/>
    <w:rsid w:val="00CE4437"/>
    <w:rsid w:val="00CE4466"/>
    <w:rsid w:val="00CE461E"/>
    <w:rsid w:val="00CE46E7"/>
    <w:rsid w:val="00CE4730"/>
    <w:rsid w:val="00CE4746"/>
    <w:rsid w:val="00CE49CD"/>
    <w:rsid w:val="00CE4A19"/>
    <w:rsid w:val="00CE4B06"/>
    <w:rsid w:val="00CE4B1E"/>
    <w:rsid w:val="00CE4B78"/>
    <w:rsid w:val="00CE4B99"/>
    <w:rsid w:val="00CE4BAA"/>
    <w:rsid w:val="00CE4BBE"/>
    <w:rsid w:val="00CE4BE6"/>
    <w:rsid w:val="00CE4EDD"/>
    <w:rsid w:val="00CE5211"/>
    <w:rsid w:val="00CE540E"/>
    <w:rsid w:val="00CE5526"/>
    <w:rsid w:val="00CE55AA"/>
    <w:rsid w:val="00CE5724"/>
    <w:rsid w:val="00CE57A4"/>
    <w:rsid w:val="00CE58B3"/>
    <w:rsid w:val="00CE5903"/>
    <w:rsid w:val="00CE59CF"/>
    <w:rsid w:val="00CE5CC7"/>
    <w:rsid w:val="00CE5CEA"/>
    <w:rsid w:val="00CE60F8"/>
    <w:rsid w:val="00CE61E9"/>
    <w:rsid w:val="00CE62B1"/>
    <w:rsid w:val="00CE62C7"/>
    <w:rsid w:val="00CE643F"/>
    <w:rsid w:val="00CE6549"/>
    <w:rsid w:val="00CE662D"/>
    <w:rsid w:val="00CE6821"/>
    <w:rsid w:val="00CE68C6"/>
    <w:rsid w:val="00CE69F9"/>
    <w:rsid w:val="00CE6AD6"/>
    <w:rsid w:val="00CE6BE8"/>
    <w:rsid w:val="00CE6C56"/>
    <w:rsid w:val="00CE6C88"/>
    <w:rsid w:val="00CE6C9F"/>
    <w:rsid w:val="00CE6CD8"/>
    <w:rsid w:val="00CE6E29"/>
    <w:rsid w:val="00CE6F20"/>
    <w:rsid w:val="00CE7026"/>
    <w:rsid w:val="00CE706B"/>
    <w:rsid w:val="00CE72A6"/>
    <w:rsid w:val="00CE7302"/>
    <w:rsid w:val="00CE7337"/>
    <w:rsid w:val="00CE73A6"/>
    <w:rsid w:val="00CE76FE"/>
    <w:rsid w:val="00CE77DB"/>
    <w:rsid w:val="00CE7914"/>
    <w:rsid w:val="00CE79F4"/>
    <w:rsid w:val="00CE7A99"/>
    <w:rsid w:val="00CE7AE3"/>
    <w:rsid w:val="00CE7B0F"/>
    <w:rsid w:val="00CE7B4C"/>
    <w:rsid w:val="00CE7B86"/>
    <w:rsid w:val="00CE7CD7"/>
    <w:rsid w:val="00CE7D07"/>
    <w:rsid w:val="00CE7E37"/>
    <w:rsid w:val="00CE7E3D"/>
    <w:rsid w:val="00CE7FC6"/>
    <w:rsid w:val="00CF0129"/>
    <w:rsid w:val="00CF026D"/>
    <w:rsid w:val="00CF0357"/>
    <w:rsid w:val="00CF0397"/>
    <w:rsid w:val="00CF03BE"/>
    <w:rsid w:val="00CF0473"/>
    <w:rsid w:val="00CF0577"/>
    <w:rsid w:val="00CF05B7"/>
    <w:rsid w:val="00CF072C"/>
    <w:rsid w:val="00CF076C"/>
    <w:rsid w:val="00CF078B"/>
    <w:rsid w:val="00CF07E3"/>
    <w:rsid w:val="00CF0951"/>
    <w:rsid w:val="00CF09D7"/>
    <w:rsid w:val="00CF09FF"/>
    <w:rsid w:val="00CF0B02"/>
    <w:rsid w:val="00CF0B75"/>
    <w:rsid w:val="00CF0F0C"/>
    <w:rsid w:val="00CF0F54"/>
    <w:rsid w:val="00CF0FF2"/>
    <w:rsid w:val="00CF107C"/>
    <w:rsid w:val="00CF1292"/>
    <w:rsid w:val="00CF151B"/>
    <w:rsid w:val="00CF1850"/>
    <w:rsid w:val="00CF1851"/>
    <w:rsid w:val="00CF1934"/>
    <w:rsid w:val="00CF193A"/>
    <w:rsid w:val="00CF1AD2"/>
    <w:rsid w:val="00CF1ADF"/>
    <w:rsid w:val="00CF1F05"/>
    <w:rsid w:val="00CF1F34"/>
    <w:rsid w:val="00CF2112"/>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3C"/>
    <w:rsid w:val="00CF2C59"/>
    <w:rsid w:val="00CF2C71"/>
    <w:rsid w:val="00CF2CDF"/>
    <w:rsid w:val="00CF2D5F"/>
    <w:rsid w:val="00CF2F1D"/>
    <w:rsid w:val="00CF2F8B"/>
    <w:rsid w:val="00CF2FBA"/>
    <w:rsid w:val="00CF327A"/>
    <w:rsid w:val="00CF330A"/>
    <w:rsid w:val="00CF344B"/>
    <w:rsid w:val="00CF3496"/>
    <w:rsid w:val="00CF3571"/>
    <w:rsid w:val="00CF36E8"/>
    <w:rsid w:val="00CF3935"/>
    <w:rsid w:val="00CF3937"/>
    <w:rsid w:val="00CF3D0C"/>
    <w:rsid w:val="00CF3D99"/>
    <w:rsid w:val="00CF3E5D"/>
    <w:rsid w:val="00CF3EF7"/>
    <w:rsid w:val="00CF3FEE"/>
    <w:rsid w:val="00CF3FF4"/>
    <w:rsid w:val="00CF4157"/>
    <w:rsid w:val="00CF41BB"/>
    <w:rsid w:val="00CF41D6"/>
    <w:rsid w:val="00CF41F4"/>
    <w:rsid w:val="00CF435E"/>
    <w:rsid w:val="00CF4667"/>
    <w:rsid w:val="00CF4750"/>
    <w:rsid w:val="00CF47D3"/>
    <w:rsid w:val="00CF4A76"/>
    <w:rsid w:val="00CF4AB3"/>
    <w:rsid w:val="00CF4C67"/>
    <w:rsid w:val="00CF4CEB"/>
    <w:rsid w:val="00CF4D91"/>
    <w:rsid w:val="00CF4D9B"/>
    <w:rsid w:val="00CF4E4B"/>
    <w:rsid w:val="00CF4F17"/>
    <w:rsid w:val="00CF4FBC"/>
    <w:rsid w:val="00CF5058"/>
    <w:rsid w:val="00CF5196"/>
    <w:rsid w:val="00CF53B7"/>
    <w:rsid w:val="00CF541B"/>
    <w:rsid w:val="00CF5440"/>
    <w:rsid w:val="00CF5602"/>
    <w:rsid w:val="00CF5733"/>
    <w:rsid w:val="00CF5778"/>
    <w:rsid w:val="00CF578D"/>
    <w:rsid w:val="00CF58AF"/>
    <w:rsid w:val="00CF58C7"/>
    <w:rsid w:val="00CF59F1"/>
    <w:rsid w:val="00CF5A09"/>
    <w:rsid w:val="00CF5A0E"/>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910"/>
    <w:rsid w:val="00CF6995"/>
    <w:rsid w:val="00CF69B3"/>
    <w:rsid w:val="00CF6B13"/>
    <w:rsid w:val="00CF6B2E"/>
    <w:rsid w:val="00CF6C59"/>
    <w:rsid w:val="00CF6D14"/>
    <w:rsid w:val="00CF6D5C"/>
    <w:rsid w:val="00CF6F36"/>
    <w:rsid w:val="00CF6F4A"/>
    <w:rsid w:val="00CF6FF4"/>
    <w:rsid w:val="00CF720B"/>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49"/>
    <w:rsid w:val="00D003F4"/>
    <w:rsid w:val="00D00565"/>
    <w:rsid w:val="00D005BC"/>
    <w:rsid w:val="00D008D1"/>
    <w:rsid w:val="00D00AA7"/>
    <w:rsid w:val="00D00B1D"/>
    <w:rsid w:val="00D00E50"/>
    <w:rsid w:val="00D00FCD"/>
    <w:rsid w:val="00D01028"/>
    <w:rsid w:val="00D010C9"/>
    <w:rsid w:val="00D010CC"/>
    <w:rsid w:val="00D011F8"/>
    <w:rsid w:val="00D012C8"/>
    <w:rsid w:val="00D01568"/>
    <w:rsid w:val="00D0157C"/>
    <w:rsid w:val="00D01593"/>
    <w:rsid w:val="00D0159C"/>
    <w:rsid w:val="00D015FE"/>
    <w:rsid w:val="00D0164F"/>
    <w:rsid w:val="00D01738"/>
    <w:rsid w:val="00D01855"/>
    <w:rsid w:val="00D019E2"/>
    <w:rsid w:val="00D01B2E"/>
    <w:rsid w:val="00D01C19"/>
    <w:rsid w:val="00D01E21"/>
    <w:rsid w:val="00D01E99"/>
    <w:rsid w:val="00D01F72"/>
    <w:rsid w:val="00D021CF"/>
    <w:rsid w:val="00D023AC"/>
    <w:rsid w:val="00D025A5"/>
    <w:rsid w:val="00D025A7"/>
    <w:rsid w:val="00D0263D"/>
    <w:rsid w:val="00D02646"/>
    <w:rsid w:val="00D0266A"/>
    <w:rsid w:val="00D02735"/>
    <w:rsid w:val="00D0276D"/>
    <w:rsid w:val="00D02785"/>
    <w:rsid w:val="00D02867"/>
    <w:rsid w:val="00D02C45"/>
    <w:rsid w:val="00D02C8E"/>
    <w:rsid w:val="00D02CF2"/>
    <w:rsid w:val="00D02E91"/>
    <w:rsid w:val="00D02F0D"/>
    <w:rsid w:val="00D02F67"/>
    <w:rsid w:val="00D02F92"/>
    <w:rsid w:val="00D0310C"/>
    <w:rsid w:val="00D03242"/>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D46"/>
    <w:rsid w:val="00D03EFA"/>
    <w:rsid w:val="00D03F2E"/>
    <w:rsid w:val="00D04025"/>
    <w:rsid w:val="00D0402B"/>
    <w:rsid w:val="00D040A4"/>
    <w:rsid w:val="00D0413A"/>
    <w:rsid w:val="00D0433B"/>
    <w:rsid w:val="00D043D6"/>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334"/>
    <w:rsid w:val="00D053B6"/>
    <w:rsid w:val="00D05432"/>
    <w:rsid w:val="00D0545A"/>
    <w:rsid w:val="00D05462"/>
    <w:rsid w:val="00D05508"/>
    <w:rsid w:val="00D0555E"/>
    <w:rsid w:val="00D055F9"/>
    <w:rsid w:val="00D05892"/>
    <w:rsid w:val="00D05A4F"/>
    <w:rsid w:val="00D05B3A"/>
    <w:rsid w:val="00D05B75"/>
    <w:rsid w:val="00D05E3E"/>
    <w:rsid w:val="00D05E8C"/>
    <w:rsid w:val="00D05F3C"/>
    <w:rsid w:val="00D065EE"/>
    <w:rsid w:val="00D065FB"/>
    <w:rsid w:val="00D06633"/>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882"/>
    <w:rsid w:val="00D078D9"/>
    <w:rsid w:val="00D07910"/>
    <w:rsid w:val="00D07942"/>
    <w:rsid w:val="00D07A83"/>
    <w:rsid w:val="00D07B36"/>
    <w:rsid w:val="00D07BD5"/>
    <w:rsid w:val="00D07CE5"/>
    <w:rsid w:val="00D07DD9"/>
    <w:rsid w:val="00D07ED9"/>
    <w:rsid w:val="00D07FF2"/>
    <w:rsid w:val="00D10062"/>
    <w:rsid w:val="00D101BE"/>
    <w:rsid w:val="00D101C6"/>
    <w:rsid w:val="00D10202"/>
    <w:rsid w:val="00D1021E"/>
    <w:rsid w:val="00D102AB"/>
    <w:rsid w:val="00D103F5"/>
    <w:rsid w:val="00D1052A"/>
    <w:rsid w:val="00D10803"/>
    <w:rsid w:val="00D10903"/>
    <w:rsid w:val="00D10C49"/>
    <w:rsid w:val="00D10CE0"/>
    <w:rsid w:val="00D10DFF"/>
    <w:rsid w:val="00D10E47"/>
    <w:rsid w:val="00D10EFF"/>
    <w:rsid w:val="00D10F81"/>
    <w:rsid w:val="00D1103C"/>
    <w:rsid w:val="00D110CD"/>
    <w:rsid w:val="00D110EA"/>
    <w:rsid w:val="00D11123"/>
    <w:rsid w:val="00D112E1"/>
    <w:rsid w:val="00D1134C"/>
    <w:rsid w:val="00D113F6"/>
    <w:rsid w:val="00D11430"/>
    <w:rsid w:val="00D1145C"/>
    <w:rsid w:val="00D1147A"/>
    <w:rsid w:val="00D1177C"/>
    <w:rsid w:val="00D1187F"/>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61"/>
    <w:rsid w:val="00D121D3"/>
    <w:rsid w:val="00D12235"/>
    <w:rsid w:val="00D12372"/>
    <w:rsid w:val="00D12429"/>
    <w:rsid w:val="00D124B7"/>
    <w:rsid w:val="00D124C8"/>
    <w:rsid w:val="00D12500"/>
    <w:rsid w:val="00D1251A"/>
    <w:rsid w:val="00D12558"/>
    <w:rsid w:val="00D125ED"/>
    <w:rsid w:val="00D125F7"/>
    <w:rsid w:val="00D1263E"/>
    <w:rsid w:val="00D12653"/>
    <w:rsid w:val="00D12699"/>
    <w:rsid w:val="00D126DA"/>
    <w:rsid w:val="00D12706"/>
    <w:rsid w:val="00D127F1"/>
    <w:rsid w:val="00D1283E"/>
    <w:rsid w:val="00D1290D"/>
    <w:rsid w:val="00D12B06"/>
    <w:rsid w:val="00D12B70"/>
    <w:rsid w:val="00D12B86"/>
    <w:rsid w:val="00D12C9B"/>
    <w:rsid w:val="00D12D1B"/>
    <w:rsid w:val="00D12D30"/>
    <w:rsid w:val="00D12DB0"/>
    <w:rsid w:val="00D12E8D"/>
    <w:rsid w:val="00D12EEE"/>
    <w:rsid w:val="00D12FA9"/>
    <w:rsid w:val="00D12FFA"/>
    <w:rsid w:val="00D1300F"/>
    <w:rsid w:val="00D130E3"/>
    <w:rsid w:val="00D13141"/>
    <w:rsid w:val="00D13424"/>
    <w:rsid w:val="00D13460"/>
    <w:rsid w:val="00D136B0"/>
    <w:rsid w:val="00D136D5"/>
    <w:rsid w:val="00D13742"/>
    <w:rsid w:val="00D137C7"/>
    <w:rsid w:val="00D13805"/>
    <w:rsid w:val="00D138B4"/>
    <w:rsid w:val="00D13AA3"/>
    <w:rsid w:val="00D13B51"/>
    <w:rsid w:val="00D13D23"/>
    <w:rsid w:val="00D13D41"/>
    <w:rsid w:val="00D13D52"/>
    <w:rsid w:val="00D13F15"/>
    <w:rsid w:val="00D13F63"/>
    <w:rsid w:val="00D14166"/>
    <w:rsid w:val="00D14171"/>
    <w:rsid w:val="00D141F5"/>
    <w:rsid w:val="00D1422B"/>
    <w:rsid w:val="00D1428B"/>
    <w:rsid w:val="00D14335"/>
    <w:rsid w:val="00D1444C"/>
    <w:rsid w:val="00D145E0"/>
    <w:rsid w:val="00D1462A"/>
    <w:rsid w:val="00D14630"/>
    <w:rsid w:val="00D146BF"/>
    <w:rsid w:val="00D14772"/>
    <w:rsid w:val="00D147C4"/>
    <w:rsid w:val="00D14944"/>
    <w:rsid w:val="00D149CA"/>
    <w:rsid w:val="00D14DB6"/>
    <w:rsid w:val="00D14E04"/>
    <w:rsid w:val="00D14E1A"/>
    <w:rsid w:val="00D14E70"/>
    <w:rsid w:val="00D14E8A"/>
    <w:rsid w:val="00D1500A"/>
    <w:rsid w:val="00D151C8"/>
    <w:rsid w:val="00D155C5"/>
    <w:rsid w:val="00D1566C"/>
    <w:rsid w:val="00D156AE"/>
    <w:rsid w:val="00D15711"/>
    <w:rsid w:val="00D15721"/>
    <w:rsid w:val="00D15795"/>
    <w:rsid w:val="00D157D7"/>
    <w:rsid w:val="00D157E8"/>
    <w:rsid w:val="00D1587D"/>
    <w:rsid w:val="00D158D9"/>
    <w:rsid w:val="00D158E5"/>
    <w:rsid w:val="00D1597A"/>
    <w:rsid w:val="00D159B5"/>
    <w:rsid w:val="00D159C6"/>
    <w:rsid w:val="00D15C32"/>
    <w:rsid w:val="00D15CDA"/>
    <w:rsid w:val="00D15D45"/>
    <w:rsid w:val="00D15F35"/>
    <w:rsid w:val="00D15F3A"/>
    <w:rsid w:val="00D15F97"/>
    <w:rsid w:val="00D15FA5"/>
    <w:rsid w:val="00D15FC1"/>
    <w:rsid w:val="00D160DA"/>
    <w:rsid w:val="00D1610C"/>
    <w:rsid w:val="00D161B5"/>
    <w:rsid w:val="00D161E2"/>
    <w:rsid w:val="00D16488"/>
    <w:rsid w:val="00D164AF"/>
    <w:rsid w:val="00D1652E"/>
    <w:rsid w:val="00D167C7"/>
    <w:rsid w:val="00D1694C"/>
    <w:rsid w:val="00D169A1"/>
    <w:rsid w:val="00D16B6E"/>
    <w:rsid w:val="00D16B9C"/>
    <w:rsid w:val="00D16C44"/>
    <w:rsid w:val="00D16CE7"/>
    <w:rsid w:val="00D16D1D"/>
    <w:rsid w:val="00D16E46"/>
    <w:rsid w:val="00D16ED2"/>
    <w:rsid w:val="00D17078"/>
    <w:rsid w:val="00D1717B"/>
    <w:rsid w:val="00D1730B"/>
    <w:rsid w:val="00D173C2"/>
    <w:rsid w:val="00D1740F"/>
    <w:rsid w:val="00D1742B"/>
    <w:rsid w:val="00D17442"/>
    <w:rsid w:val="00D174BC"/>
    <w:rsid w:val="00D17591"/>
    <w:rsid w:val="00D175BF"/>
    <w:rsid w:val="00D17660"/>
    <w:rsid w:val="00D176CD"/>
    <w:rsid w:val="00D17737"/>
    <w:rsid w:val="00D178F3"/>
    <w:rsid w:val="00D17993"/>
    <w:rsid w:val="00D1799F"/>
    <w:rsid w:val="00D179C3"/>
    <w:rsid w:val="00D17B1F"/>
    <w:rsid w:val="00D17CD9"/>
    <w:rsid w:val="00D17D88"/>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5E"/>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727"/>
    <w:rsid w:val="00D218BB"/>
    <w:rsid w:val="00D21A10"/>
    <w:rsid w:val="00D21AEC"/>
    <w:rsid w:val="00D21B94"/>
    <w:rsid w:val="00D21CE1"/>
    <w:rsid w:val="00D21D7F"/>
    <w:rsid w:val="00D21EB0"/>
    <w:rsid w:val="00D21ED5"/>
    <w:rsid w:val="00D21F3B"/>
    <w:rsid w:val="00D22047"/>
    <w:rsid w:val="00D2207A"/>
    <w:rsid w:val="00D220F8"/>
    <w:rsid w:val="00D2216A"/>
    <w:rsid w:val="00D221BA"/>
    <w:rsid w:val="00D222A4"/>
    <w:rsid w:val="00D22404"/>
    <w:rsid w:val="00D22678"/>
    <w:rsid w:val="00D22695"/>
    <w:rsid w:val="00D226F4"/>
    <w:rsid w:val="00D2277B"/>
    <w:rsid w:val="00D227AA"/>
    <w:rsid w:val="00D2283D"/>
    <w:rsid w:val="00D2285F"/>
    <w:rsid w:val="00D22871"/>
    <w:rsid w:val="00D228DD"/>
    <w:rsid w:val="00D228DF"/>
    <w:rsid w:val="00D229F9"/>
    <w:rsid w:val="00D22A64"/>
    <w:rsid w:val="00D22A9B"/>
    <w:rsid w:val="00D22C13"/>
    <w:rsid w:val="00D22C7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57"/>
    <w:rsid w:val="00D23764"/>
    <w:rsid w:val="00D2376B"/>
    <w:rsid w:val="00D237E8"/>
    <w:rsid w:val="00D23969"/>
    <w:rsid w:val="00D23BC1"/>
    <w:rsid w:val="00D23C0D"/>
    <w:rsid w:val="00D23C15"/>
    <w:rsid w:val="00D23C34"/>
    <w:rsid w:val="00D23C80"/>
    <w:rsid w:val="00D23CD6"/>
    <w:rsid w:val="00D2400D"/>
    <w:rsid w:val="00D241C6"/>
    <w:rsid w:val="00D241DE"/>
    <w:rsid w:val="00D243B7"/>
    <w:rsid w:val="00D244A5"/>
    <w:rsid w:val="00D244AC"/>
    <w:rsid w:val="00D24593"/>
    <w:rsid w:val="00D24596"/>
    <w:rsid w:val="00D24B84"/>
    <w:rsid w:val="00D24CD3"/>
    <w:rsid w:val="00D24D32"/>
    <w:rsid w:val="00D24DD0"/>
    <w:rsid w:val="00D24E30"/>
    <w:rsid w:val="00D24EDD"/>
    <w:rsid w:val="00D24FBD"/>
    <w:rsid w:val="00D250E5"/>
    <w:rsid w:val="00D25159"/>
    <w:rsid w:val="00D25166"/>
    <w:rsid w:val="00D251D8"/>
    <w:rsid w:val="00D25279"/>
    <w:rsid w:val="00D2590A"/>
    <w:rsid w:val="00D25962"/>
    <w:rsid w:val="00D259AB"/>
    <w:rsid w:val="00D259C5"/>
    <w:rsid w:val="00D259D9"/>
    <w:rsid w:val="00D25AAC"/>
    <w:rsid w:val="00D25BA3"/>
    <w:rsid w:val="00D25C76"/>
    <w:rsid w:val="00D25D3D"/>
    <w:rsid w:val="00D25E3B"/>
    <w:rsid w:val="00D26258"/>
    <w:rsid w:val="00D26289"/>
    <w:rsid w:val="00D263CF"/>
    <w:rsid w:val="00D26608"/>
    <w:rsid w:val="00D2669D"/>
    <w:rsid w:val="00D26761"/>
    <w:rsid w:val="00D267FA"/>
    <w:rsid w:val="00D26883"/>
    <w:rsid w:val="00D268D6"/>
    <w:rsid w:val="00D26A24"/>
    <w:rsid w:val="00D26A61"/>
    <w:rsid w:val="00D26B48"/>
    <w:rsid w:val="00D26BAC"/>
    <w:rsid w:val="00D26C9B"/>
    <w:rsid w:val="00D26D48"/>
    <w:rsid w:val="00D26F44"/>
    <w:rsid w:val="00D27039"/>
    <w:rsid w:val="00D27049"/>
    <w:rsid w:val="00D27125"/>
    <w:rsid w:val="00D27229"/>
    <w:rsid w:val="00D2745D"/>
    <w:rsid w:val="00D275E1"/>
    <w:rsid w:val="00D2767B"/>
    <w:rsid w:val="00D27708"/>
    <w:rsid w:val="00D27784"/>
    <w:rsid w:val="00D277A0"/>
    <w:rsid w:val="00D277C8"/>
    <w:rsid w:val="00D278B5"/>
    <w:rsid w:val="00D2797F"/>
    <w:rsid w:val="00D27D9C"/>
    <w:rsid w:val="00D27EE9"/>
    <w:rsid w:val="00D27F1B"/>
    <w:rsid w:val="00D27F9E"/>
    <w:rsid w:val="00D30021"/>
    <w:rsid w:val="00D300A9"/>
    <w:rsid w:val="00D300C0"/>
    <w:rsid w:val="00D301F1"/>
    <w:rsid w:val="00D302DC"/>
    <w:rsid w:val="00D304A3"/>
    <w:rsid w:val="00D30577"/>
    <w:rsid w:val="00D307FD"/>
    <w:rsid w:val="00D308D4"/>
    <w:rsid w:val="00D30908"/>
    <w:rsid w:val="00D3090E"/>
    <w:rsid w:val="00D30A20"/>
    <w:rsid w:val="00D30C66"/>
    <w:rsid w:val="00D30CCD"/>
    <w:rsid w:val="00D30CF2"/>
    <w:rsid w:val="00D30D5A"/>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50E"/>
    <w:rsid w:val="00D325B3"/>
    <w:rsid w:val="00D325C8"/>
    <w:rsid w:val="00D326EE"/>
    <w:rsid w:val="00D3273D"/>
    <w:rsid w:val="00D327EF"/>
    <w:rsid w:val="00D32857"/>
    <w:rsid w:val="00D3295C"/>
    <w:rsid w:val="00D3297D"/>
    <w:rsid w:val="00D329B4"/>
    <w:rsid w:val="00D32A9A"/>
    <w:rsid w:val="00D32AC8"/>
    <w:rsid w:val="00D32AE0"/>
    <w:rsid w:val="00D32B33"/>
    <w:rsid w:val="00D32B7E"/>
    <w:rsid w:val="00D32C75"/>
    <w:rsid w:val="00D32EAD"/>
    <w:rsid w:val="00D32EC0"/>
    <w:rsid w:val="00D32EDA"/>
    <w:rsid w:val="00D330EF"/>
    <w:rsid w:val="00D33173"/>
    <w:rsid w:val="00D333A3"/>
    <w:rsid w:val="00D33480"/>
    <w:rsid w:val="00D33498"/>
    <w:rsid w:val="00D3362F"/>
    <w:rsid w:val="00D337B3"/>
    <w:rsid w:val="00D33831"/>
    <w:rsid w:val="00D338E6"/>
    <w:rsid w:val="00D338FE"/>
    <w:rsid w:val="00D33905"/>
    <w:rsid w:val="00D3394B"/>
    <w:rsid w:val="00D33A18"/>
    <w:rsid w:val="00D33A90"/>
    <w:rsid w:val="00D33C52"/>
    <w:rsid w:val="00D33CF2"/>
    <w:rsid w:val="00D33DFD"/>
    <w:rsid w:val="00D33F01"/>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E2D"/>
    <w:rsid w:val="00D34E4A"/>
    <w:rsid w:val="00D34FE9"/>
    <w:rsid w:val="00D35079"/>
    <w:rsid w:val="00D350EF"/>
    <w:rsid w:val="00D35174"/>
    <w:rsid w:val="00D352BC"/>
    <w:rsid w:val="00D35394"/>
    <w:rsid w:val="00D354ED"/>
    <w:rsid w:val="00D354FD"/>
    <w:rsid w:val="00D35500"/>
    <w:rsid w:val="00D35576"/>
    <w:rsid w:val="00D35579"/>
    <w:rsid w:val="00D35593"/>
    <w:rsid w:val="00D355C5"/>
    <w:rsid w:val="00D35744"/>
    <w:rsid w:val="00D357D3"/>
    <w:rsid w:val="00D357E1"/>
    <w:rsid w:val="00D358D8"/>
    <w:rsid w:val="00D35BF3"/>
    <w:rsid w:val="00D35C5E"/>
    <w:rsid w:val="00D35F6B"/>
    <w:rsid w:val="00D35FF0"/>
    <w:rsid w:val="00D3612A"/>
    <w:rsid w:val="00D361F5"/>
    <w:rsid w:val="00D362A2"/>
    <w:rsid w:val="00D363B3"/>
    <w:rsid w:val="00D363F3"/>
    <w:rsid w:val="00D3642D"/>
    <w:rsid w:val="00D364B7"/>
    <w:rsid w:val="00D3659E"/>
    <w:rsid w:val="00D365AB"/>
    <w:rsid w:val="00D365F3"/>
    <w:rsid w:val="00D368B2"/>
    <w:rsid w:val="00D3690C"/>
    <w:rsid w:val="00D3696D"/>
    <w:rsid w:val="00D36DBC"/>
    <w:rsid w:val="00D36DFD"/>
    <w:rsid w:val="00D36E1E"/>
    <w:rsid w:val="00D36FF4"/>
    <w:rsid w:val="00D37176"/>
    <w:rsid w:val="00D37229"/>
    <w:rsid w:val="00D37311"/>
    <w:rsid w:val="00D37355"/>
    <w:rsid w:val="00D37374"/>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37"/>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7C"/>
    <w:rsid w:val="00D42D21"/>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AD"/>
    <w:rsid w:val="00D43EDA"/>
    <w:rsid w:val="00D43EF3"/>
    <w:rsid w:val="00D43FDB"/>
    <w:rsid w:val="00D4402B"/>
    <w:rsid w:val="00D44081"/>
    <w:rsid w:val="00D4409E"/>
    <w:rsid w:val="00D441CB"/>
    <w:rsid w:val="00D442B2"/>
    <w:rsid w:val="00D44343"/>
    <w:rsid w:val="00D445EF"/>
    <w:rsid w:val="00D44676"/>
    <w:rsid w:val="00D44746"/>
    <w:rsid w:val="00D449B4"/>
    <w:rsid w:val="00D449E2"/>
    <w:rsid w:val="00D44A80"/>
    <w:rsid w:val="00D44B9A"/>
    <w:rsid w:val="00D44E8A"/>
    <w:rsid w:val="00D44E90"/>
    <w:rsid w:val="00D44F28"/>
    <w:rsid w:val="00D4513B"/>
    <w:rsid w:val="00D452E4"/>
    <w:rsid w:val="00D45350"/>
    <w:rsid w:val="00D45535"/>
    <w:rsid w:val="00D45688"/>
    <w:rsid w:val="00D45792"/>
    <w:rsid w:val="00D457E9"/>
    <w:rsid w:val="00D4593F"/>
    <w:rsid w:val="00D45974"/>
    <w:rsid w:val="00D45AF8"/>
    <w:rsid w:val="00D45B37"/>
    <w:rsid w:val="00D45B4A"/>
    <w:rsid w:val="00D45B54"/>
    <w:rsid w:val="00D45BF8"/>
    <w:rsid w:val="00D45C6C"/>
    <w:rsid w:val="00D45CA7"/>
    <w:rsid w:val="00D45F0B"/>
    <w:rsid w:val="00D45F35"/>
    <w:rsid w:val="00D46105"/>
    <w:rsid w:val="00D46329"/>
    <w:rsid w:val="00D463FD"/>
    <w:rsid w:val="00D4641C"/>
    <w:rsid w:val="00D464AB"/>
    <w:rsid w:val="00D464DA"/>
    <w:rsid w:val="00D4658D"/>
    <w:rsid w:val="00D46599"/>
    <w:rsid w:val="00D467E7"/>
    <w:rsid w:val="00D4683F"/>
    <w:rsid w:val="00D46919"/>
    <w:rsid w:val="00D469B5"/>
    <w:rsid w:val="00D46A6C"/>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CBB"/>
    <w:rsid w:val="00D47DE7"/>
    <w:rsid w:val="00D47E57"/>
    <w:rsid w:val="00D500A7"/>
    <w:rsid w:val="00D500E3"/>
    <w:rsid w:val="00D50217"/>
    <w:rsid w:val="00D5035C"/>
    <w:rsid w:val="00D5042E"/>
    <w:rsid w:val="00D504C7"/>
    <w:rsid w:val="00D506D2"/>
    <w:rsid w:val="00D5071F"/>
    <w:rsid w:val="00D50943"/>
    <w:rsid w:val="00D50A22"/>
    <w:rsid w:val="00D50AAA"/>
    <w:rsid w:val="00D50DF9"/>
    <w:rsid w:val="00D50EA5"/>
    <w:rsid w:val="00D50FC8"/>
    <w:rsid w:val="00D51045"/>
    <w:rsid w:val="00D51093"/>
    <w:rsid w:val="00D511CD"/>
    <w:rsid w:val="00D5135D"/>
    <w:rsid w:val="00D51386"/>
    <w:rsid w:val="00D514E8"/>
    <w:rsid w:val="00D51658"/>
    <w:rsid w:val="00D516CF"/>
    <w:rsid w:val="00D51A0D"/>
    <w:rsid w:val="00D51A9E"/>
    <w:rsid w:val="00D51CF1"/>
    <w:rsid w:val="00D51DC2"/>
    <w:rsid w:val="00D51DC8"/>
    <w:rsid w:val="00D51FAE"/>
    <w:rsid w:val="00D52025"/>
    <w:rsid w:val="00D521F1"/>
    <w:rsid w:val="00D5275F"/>
    <w:rsid w:val="00D5283E"/>
    <w:rsid w:val="00D52A54"/>
    <w:rsid w:val="00D52B2F"/>
    <w:rsid w:val="00D52C32"/>
    <w:rsid w:val="00D52C9C"/>
    <w:rsid w:val="00D52D6B"/>
    <w:rsid w:val="00D52DA5"/>
    <w:rsid w:val="00D52EB4"/>
    <w:rsid w:val="00D52F63"/>
    <w:rsid w:val="00D52FEC"/>
    <w:rsid w:val="00D53160"/>
    <w:rsid w:val="00D53289"/>
    <w:rsid w:val="00D532BC"/>
    <w:rsid w:val="00D53462"/>
    <w:rsid w:val="00D534D4"/>
    <w:rsid w:val="00D535A7"/>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C5"/>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4F4"/>
    <w:rsid w:val="00D555ED"/>
    <w:rsid w:val="00D55718"/>
    <w:rsid w:val="00D55A41"/>
    <w:rsid w:val="00D55A43"/>
    <w:rsid w:val="00D55ABB"/>
    <w:rsid w:val="00D55D2B"/>
    <w:rsid w:val="00D55DC5"/>
    <w:rsid w:val="00D55DE2"/>
    <w:rsid w:val="00D55EE0"/>
    <w:rsid w:val="00D55EF7"/>
    <w:rsid w:val="00D55F76"/>
    <w:rsid w:val="00D55F96"/>
    <w:rsid w:val="00D561A5"/>
    <w:rsid w:val="00D564A8"/>
    <w:rsid w:val="00D565E0"/>
    <w:rsid w:val="00D56757"/>
    <w:rsid w:val="00D5688A"/>
    <w:rsid w:val="00D56A1E"/>
    <w:rsid w:val="00D56B22"/>
    <w:rsid w:val="00D56D12"/>
    <w:rsid w:val="00D56D43"/>
    <w:rsid w:val="00D56DEB"/>
    <w:rsid w:val="00D56F4B"/>
    <w:rsid w:val="00D570CA"/>
    <w:rsid w:val="00D57177"/>
    <w:rsid w:val="00D57349"/>
    <w:rsid w:val="00D57539"/>
    <w:rsid w:val="00D5754D"/>
    <w:rsid w:val="00D576A4"/>
    <w:rsid w:val="00D57736"/>
    <w:rsid w:val="00D5773F"/>
    <w:rsid w:val="00D5778D"/>
    <w:rsid w:val="00D5795C"/>
    <w:rsid w:val="00D57979"/>
    <w:rsid w:val="00D57A19"/>
    <w:rsid w:val="00D57A8D"/>
    <w:rsid w:val="00D57AA3"/>
    <w:rsid w:val="00D57AB7"/>
    <w:rsid w:val="00D57B62"/>
    <w:rsid w:val="00D57CF0"/>
    <w:rsid w:val="00D57E06"/>
    <w:rsid w:val="00D57E3A"/>
    <w:rsid w:val="00D57F02"/>
    <w:rsid w:val="00D57FA2"/>
    <w:rsid w:val="00D57FD1"/>
    <w:rsid w:val="00D57FFC"/>
    <w:rsid w:val="00D6014A"/>
    <w:rsid w:val="00D6026A"/>
    <w:rsid w:val="00D602E3"/>
    <w:rsid w:val="00D60491"/>
    <w:rsid w:val="00D6057F"/>
    <w:rsid w:val="00D6059D"/>
    <w:rsid w:val="00D605A0"/>
    <w:rsid w:val="00D608F7"/>
    <w:rsid w:val="00D60904"/>
    <w:rsid w:val="00D60968"/>
    <w:rsid w:val="00D60997"/>
    <w:rsid w:val="00D609C3"/>
    <w:rsid w:val="00D60BBC"/>
    <w:rsid w:val="00D60C66"/>
    <w:rsid w:val="00D60D52"/>
    <w:rsid w:val="00D60FE1"/>
    <w:rsid w:val="00D610E9"/>
    <w:rsid w:val="00D61319"/>
    <w:rsid w:val="00D61461"/>
    <w:rsid w:val="00D614A2"/>
    <w:rsid w:val="00D6153A"/>
    <w:rsid w:val="00D61543"/>
    <w:rsid w:val="00D6156E"/>
    <w:rsid w:val="00D615FC"/>
    <w:rsid w:val="00D61771"/>
    <w:rsid w:val="00D617AA"/>
    <w:rsid w:val="00D617B4"/>
    <w:rsid w:val="00D61825"/>
    <w:rsid w:val="00D618AA"/>
    <w:rsid w:val="00D618FA"/>
    <w:rsid w:val="00D6195A"/>
    <w:rsid w:val="00D61B10"/>
    <w:rsid w:val="00D61C22"/>
    <w:rsid w:val="00D61C9B"/>
    <w:rsid w:val="00D61D3E"/>
    <w:rsid w:val="00D61E41"/>
    <w:rsid w:val="00D61F0E"/>
    <w:rsid w:val="00D61F38"/>
    <w:rsid w:val="00D62004"/>
    <w:rsid w:val="00D620D9"/>
    <w:rsid w:val="00D62190"/>
    <w:rsid w:val="00D621DE"/>
    <w:rsid w:val="00D622DB"/>
    <w:rsid w:val="00D6233D"/>
    <w:rsid w:val="00D62351"/>
    <w:rsid w:val="00D62392"/>
    <w:rsid w:val="00D623E0"/>
    <w:rsid w:val="00D6246B"/>
    <w:rsid w:val="00D62509"/>
    <w:rsid w:val="00D6258F"/>
    <w:rsid w:val="00D625A4"/>
    <w:rsid w:val="00D626AB"/>
    <w:rsid w:val="00D62729"/>
    <w:rsid w:val="00D62796"/>
    <w:rsid w:val="00D627C9"/>
    <w:rsid w:val="00D628AF"/>
    <w:rsid w:val="00D6295D"/>
    <w:rsid w:val="00D62A55"/>
    <w:rsid w:val="00D62BA2"/>
    <w:rsid w:val="00D62D2B"/>
    <w:rsid w:val="00D62D80"/>
    <w:rsid w:val="00D62F29"/>
    <w:rsid w:val="00D62F62"/>
    <w:rsid w:val="00D62F78"/>
    <w:rsid w:val="00D63136"/>
    <w:rsid w:val="00D631A1"/>
    <w:rsid w:val="00D631C6"/>
    <w:rsid w:val="00D631E1"/>
    <w:rsid w:val="00D63206"/>
    <w:rsid w:val="00D63261"/>
    <w:rsid w:val="00D632BD"/>
    <w:rsid w:val="00D633A1"/>
    <w:rsid w:val="00D633F0"/>
    <w:rsid w:val="00D63655"/>
    <w:rsid w:val="00D63677"/>
    <w:rsid w:val="00D637DE"/>
    <w:rsid w:val="00D6384B"/>
    <w:rsid w:val="00D63874"/>
    <w:rsid w:val="00D638AF"/>
    <w:rsid w:val="00D63C2B"/>
    <w:rsid w:val="00D63C40"/>
    <w:rsid w:val="00D63C60"/>
    <w:rsid w:val="00D63E49"/>
    <w:rsid w:val="00D63E5D"/>
    <w:rsid w:val="00D640B6"/>
    <w:rsid w:val="00D6425D"/>
    <w:rsid w:val="00D643C7"/>
    <w:rsid w:val="00D6446F"/>
    <w:rsid w:val="00D64524"/>
    <w:rsid w:val="00D64544"/>
    <w:rsid w:val="00D645C3"/>
    <w:rsid w:val="00D64781"/>
    <w:rsid w:val="00D64809"/>
    <w:rsid w:val="00D64882"/>
    <w:rsid w:val="00D648DD"/>
    <w:rsid w:val="00D649DC"/>
    <w:rsid w:val="00D64A70"/>
    <w:rsid w:val="00D64A8F"/>
    <w:rsid w:val="00D64BAC"/>
    <w:rsid w:val="00D64BD6"/>
    <w:rsid w:val="00D64C84"/>
    <w:rsid w:val="00D64DA9"/>
    <w:rsid w:val="00D64E20"/>
    <w:rsid w:val="00D64E44"/>
    <w:rsid w:val="00D64E6A"/>
    <w:rsid w:val="00D64F19"/>
    <w:rsid w:val="00D6502B"/>
    <w:rsid w:val="00D650FE"/>
    <w:rsid w:val="00D65194"/>
    <w:rsid w:val="00D651E5"/>
    <w:rsid w:val="00D65315"/>
    <w:rsid w:val="00D65483"/>
    <w:rsid w:val="00D654B9"/>
    <w:rsid w:val="00D65608"/>
    <w:rsid w:val="00D65622"/>
    <w:rsid w:val="00D656F2"/>
    <w:rsid w:val="00D656F8"/>
    <w:rsid w:val="00D65858"/>
    <w:rsid w:val="00D658B9"/>
    <w:rsid w:val="00D658E3"/>
    <w:rsid w:val="00D658EA"/>
    <w:rsid w:val="00D65966"/>
    <w:rsid w:val="00D659E7"/>
    <w:rsid w:val="00D65A02"/>
    <w:rsid w:val="00D65A33"/>
    <w:rsid w:val="00D65A79"/>
    <w:rsid w:val="00D65BAF"/>
    <w:rsid w:val="00D65BD2"/>
    <w:rsid w:val="00D65F51"/>
    <w:rsid w:val="00D66139"/>
    <w:rsid w:val="00D66180"/>
    <w:rsid w:val="00D6625D"/>
    <w:rsid w:val="00D662FF"/>
    <w:rsid w:val="00D6633B"/>
    <w:rsid w:val="00D66357"/>
    <w:rsid w:val="00D66464"/>
    <w:rsid w:val="00D66580"/>
    <w:rsid w:val="00D666F6"/>
    <w:rsid w:val="00D66861"/>
    <w:rsid w:val="00D66894"/>
    <w:rsid w:val="00D669B9"/>
    <w:rsid w:val="00D66A35"/>
    <w:rsid w:val="00D66A81"/>
    <w:rsid w:val="00D66A88"/>
    <w:rsid w:val="00D66AA3"/>
    <w:rsid w:val="00D66AF8"/>
    <w:rsid w:val="00D66BDE"/>
    <w:rsid w:val="00D66C23"/>
    <w:rsid w:val="00D66C9D"/>
    <w:rsid w:val="00D66CB0"/>
    <w:rsid w:val="00D66D33"/>
    <w:rsid w:val="00D66E13"/>
    <w:rsid w:val="00D66E4F"/>
    <w:rsid w:val="00D66E90"/>
    <w:rsid w:val="00D66FE3"/>
    <w:rsid w:val="00D670AB"/>
    <w:rsid w:val="00D67152"/>
    <w:rsid w:val="00D671E9"/>
    <w:rsid w:val="00D67316"/>
    <w:rsid w:val="00D674D2"/>
    <w:rsid w:val="00D6756A"/>
    <w:rsid w:val="00D675EA"/>
    <w:rsid w:val="00D6766F"/>
    <w:rsid w:val="00D676BD"/>
    <w:rsid w:val="00D678AB"/>
    <w:rsid w:val="00D67910"/>
    <w:rsid w:val="00D679A7"/>
    <w:rsid w:val="00D67A34"/>
    <w:rsid w:val="00D67A3B"/>
    <w:rsid w:val="00D67AE0"/>
    <w:rsid w:val="00D67AFD"/>
    <w:rsid w:val="00D67BF3"/>
    <w:rsid w:val="00D67CB6"/>
    <w:rsid w:val="00D70240"/>
    <w:rsid w:val="00D7028D"/>
    <w:rsid w:val="00D702A1"/>
    <w:rsid w:val="00D702F4"/>
    <w:rsid w:val="00D70306"/>
    <w:rsid w:val="00D703D0"/>
    <w:rsid w:val="00D703F2"/>
    <w:rsid w:val="00D7040E"/>
    <w:rsid w:val="00D70575"/>
    <w:rsid w:val="00D70612"/>
    <w:rsid w:val="00D70641"/>
    <w:rsid w:val="00D70648"/>
    <w:rsid w:val="00D70678"/>
    <w:rsid w:val="00D706A4"/>
    <w:rsid w:val="00D708D6"/>
    <w:rsid w:val="00D708ED"/>
    <w:rsid w:val="00D70910"/>
    <w:rsid w:val="00D70947"/>
    <w:rsid w:val="00D70999"/>
    <w:rsid w:val="00D709EA"/>
    <w:rsid w:val="00D709FB"/>
    <w:rsid w:val="00D70ABB"/>
    <w:rsid w:val="00D70B04"/>
    <w:rsid w:val="00D70EA7"/>
    <w:rsid w:val="00D70EE9"/>
    <w:rsid w:val="00D70F53"/>
    <w:rsid w:val="00D70F9A"/>
    <w:rsid w:val="00D710B6"/>
    <w:rsid w:val="00D710EB"/>
    <w:rsid w:val="00D7138B"/>
    <w:rsid w:val="00D715A9"/>
    <w:rsid w:val="00D71806"/>
    <w:rsid w:val="00D71830"/>
    <w:rsid w:val="00D718F3"/>
    <w:rsid w:val="00D71A63"/>
    <w:rsid w:val="00D71A86"/>
    <w:rsid w:val="00D71A8A"/>
    <w:rsid w:val="00D71AD7"/>
    <w:rsid w:val="00D71B1C"/>
    <w:rsid w:val="00D71BE4"/>
    <w:rsid w:val="00D71C5B"/>
    <w:rsid w:val="00D71C69"/>
    <w:rsid w:val="00D71DA2"/>
    <w:rsid w:val="00D71DD6"/>
    <w:rsid w:val="00D71F23"/>
    <w:rsid w:val="00D720EE"/>
    <w:rsid w:val="00D72187"/>
    <w:rsid w:val="00D721E6"/>
    <w:rsid w:val="00D72216"/>
    <w:rsid w:val="00D7223B"/>
    <w:rsid w:val="00D722E3"/>
    <w:rsid w:val="00D722F3"/>
    <w:rsid w:val="00D72400"/>
    <w:rsid w:val="00D725A8"/>
    <w:rsid w:val="00D72686"/>
    <w:rsid w:val="00D72729"/>
    <w:rsid w:val="00D7284E"/>
    <w:rsid w:val="00D72897"/>
    <w:rsid w:val="00D728DE"/>
    <w:rsid w:val="00D7291D"/>
    <w:rsid w:val="00D729B1"/>
    <w:rsid w:val="00D729C4"/>
    <w:rsid w:val="00D72A2D"/>
    <w:rsid w:val="00D72B0C"/>
    <w:rsid w:val="00D72B80"/>
    <w:rsid w:val="00D72BD1"/>
    <w:rsid w:val="00D73003"/>
    <w:rsid w:val="00D7321C"/>
    <w:rsid w:val="00D7343D"/>
    <w:rsid w:val="00D73491"/>
    <w:rsid w:val="00D734CB"/>
    <w:rsid w:val="00D73808"/>
    <w:rsid w:val="00D738C2"/>
    <w:rsid w:val="00D73B2D"/>
    <w:rsid w:val="00D73B30"/>
    <w:rsid w:val="00D73B6B"/>
    <w:rsid w:val="00D73C0B"/>
    <w:rsid w:val="00D73CDD"/>
    <w:rsid w:val="00D73DEA"/>
    <w:rsid w:val="00D73E4E"/>
    <w:rsid w:val="00D73ECD"/>
    <w:rsid w:val="00D73F92"/>
    <w:rsid w:val="00D73FED"/>
    <w:rsid w:val="00D741F0"/>
    <w:rsid w:val="00D7443F"/>
    <w:rsid w:val="00D74582"/>
    <w:rsid w:val="00D7460B"/>
    <w:rsid w:val="00D74763"/>
    <w:rsid w:val="00D74852"/>
    <w:rsid w:val="00D748C3"/>
    <w:rsid w:val="00D748CD"/>
    <w:rsid w:val="00D74979"/>
    <w:rsid w:val="00D74985"/>
    <w:rsid w:val="00D74ADB"/>
    <w:rsid w:val="00D74B24"/>
    <w:rsid w:val="00D74C38"/>
    <w:rsid w:val="00D74D91"/>
    <w:rsid w:val="00D74DC6"/>
    <w:rsid w:val="00D74ECE"/>
    <w:rsid w:val="00D74F6B"/>
    <w:rsid w:val="00D7500B"/>
    <w:rsid w:val="00D7513B"/>
    <w:rsid w:val="00D75496"/>
    <w:rsid w:val="00D75561"/>
    <w:rsid w:val="00D756D2"/>
    <w:rsid w:val="00D7592F"/>
    <w:rsid w:val="00D759B4"/>
    <w:rsid w:val="00D75BD9"/>
    <w:rsid w:val="00D75C51"/>
    <w:rsid w:val="00D75CF8"/>
    <w:rsid w:val="00D75DAC"/>
    <w:rsid w:val="00D75DBF"/>
    <w:rsid w:val="00D75E1E"/>
    <w:rsid w:val="00D75FC3"/>
    <w:rsid w:val="00D76153"/>
    <w:rsid w:val="00D76290"/>
    <w:rsid w:val="00D76355"/>
    <w:rsid w:val="00D763D1"/>
    <w:rsid w:val="00D7642D"/>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68E"/>
    <w:rsid w:val="00D77793"/>
    <w:rsid w:val="00D77885"/>
    <w:rsid w:val="00D778AB"/>
    <w:rsid w:val="00D778D7"/>
    <w:rsid w:val="00D779AA"/>
    <w:rsid w:val="00D77C57"/>
    <w:rsid w:val="00D77D38"/>
    <w:rsid w:val="00D77D8D"/>
    <w:rsid w:val="00D801D3"/>
    <w:rsid w:val="00D8026F"/>
    <w:rsid w:val="00D803E9"/>
    <w:rsid w:val="00D804CA"/>
    <w:rsid w:val="00D804D2"/>
    <w:rsid w:val="00D804D9"/>
    <w:rsid w:val="00D8059B"/>
    <w:rsid w:val="00D80702"/>
    <w:rsid w:val="00D807B0"/>
    <w:rsid w:val="00D807D5"/>
    <w:rsid w:val="00D808CE"/>
    <w:rsid w:val="00D808E4"/>
    <w:rsid w:val="00D808FC"/>
    <w:rsid w:val="00D80BE0"/>
    <w:rsid w:val="00D80CE6"/>
    <w:rsid w:val="00D80CFE"/>
    <w:rsid w:val="00D80D89"/>
    <w:rsid w:val="00D80FC6"/>
    <w:rsid w:val="00D81166"/>
    <w:rsid w:val="00D81173"/>
    <w:rsid w:val="00D81301"/>
    <w:rsid w:val="00D81394"/>
    <w:rsid w:val="00D813AD"/>
    <w:rsid w:val="00D813F0"/>
    <w:rsid w:val="00D816B0"/>
    <w:rsid w:val="00D816E1"/>
    <w:rsid w:val="00D816ED"/>
    <w:rsid w:val="00D81782"/>
    <w:rsid w:val="00D817B3"/>
    <w:rsid w:val="00D81837"/>
    <w:rsid w:val="00D81873"/>
    <w:rsid w:val="00D818E4"/>
    <w:rsid w:val="00D81935"/>
    <w:rsid w:val="00D81978"/>
    <w:rsid w:val="00D819A0"/>
    <w:rsid w:val="00D81A09"/>
    <w:rsid w:val="00D81C13"/>
    <w:rsid w:val="00D81D3E"/>
    <w:rsid w:val="00D81EA0"/>
    <w:rsid w:val="00D81F5F"/>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2AF"/>
    <w:rsid w:val="00D842D8"/>
    <w:rsid w:val="00D842E5"/>
    <w:rsid w:val="00D842FE"/>
    <w:rsid w:val="00D8434A"/>
    <w:rsid w:val="00D8435A"/>
    <w:rsid w:val="00D843BE"/>
    <w:rsid w:val="00D843CB"/>
    <w:rsid w:val="00D8449C"/>
    <w:rsid w:val="00D844DD"/>
    <w:rsid w:val="00D845C5"/>
    <w:rsid w:val="00D846BF"/>
    <w:rsid w:val="00D846E8"/>
    <w:rsid w:val="00D84793"/>
    <w:rsid w:val="00D84863"/>
    <w:rsid w:val="00D848B2"/>
    <w:rsid w:val="00D8499E"/>
    <w:rsid w:val="00D84A4B"/>
    <w:rsid w:val="00D84A69"/>
    <w:rsid w:val="00D84B1D"/>
    <w:rsid w:val="00D84BD3"/>
    <w:rsid w:val="00D84C75"/>
    <w:rsid w:val="00D84F0D"/>
    <w:rsid w:val="00D84FA6"/>
    <w:rsid w:val="00D84FC8"/>
    <w:rsid w:val="00D850A9"/>
    <w:rsid w:val="00D85165"/>
    <w:rsid w:val="00D851E3"/>
    <w:rsid w:val="00D85401"/>
    <w:rsid w:val="00D85496"/>
    <w:rsid w:val="00D8550A"/>
    <w:rsid w:val="00D8561F"/>
    <w:rsid w:val="00D8564D"/>
    <w:rsid w:val="00D8565C"/>
    <w:rsid w:val="00D85896"/>
    <w:rsid w:val="00D85948"/>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3"/>
    <w:rsid w:val="00D862AC"/>
    <w:rsid w:val="00D8636A"/>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0"/>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91"/>
    <w:rsid w:val="00D87FC1"/>
    <w:rsid w:val="00D901A5"/>
    <w:rsid w:val="00D90246"/>
    <w:rsid w:val="00D90413"/>
    <w:rsid w:val="00D90423"/>
    <w:rsid w:val="00D9050E"/>
    <w:rsid w:val="00D9065A"/>
    <w:rsid w:val="00D9066B"/>
    <w:rsid w:val="00D906A6"/>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193"/>
    <w:rsid w:val="00D91304"/>
    <w:rsid w:val="00D913C1"/>
    <w:rsid w:val="00D91442"/>
    <w:rsid w:val="00D9157D"/>
    <w:rsid w:val="00D916DE"/>
    <w:rsid w:val="00D916EA"/>
    <w:rsid w:val="00D91895"/>
    <w:rsid w:val="00D9194B"/>
    <w:rsid w:val="00D919A8"/>
    <w:rsid w:val="00D919ED"/>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36F"/>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3F59"/>
    <w:rsid w:val="00D942C8"/>
    <w:rsid w:val="00D942E2"/>
    <w:rsid w:val="00D942EE"/>
    <w:rsid w:val="00D942F7"/>
    <w:rsid w:val="00D9441C"/>
    <w:rsid w:val="00D94548"/>
    <w:rsid w:val="00D94661"/>
    <w:rsid w:val="00D94679"/>
    <w:rsid w:val="00D946A9"/>
    <w:rsid w:val="00D94AD4"/>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C4A"/>
    <w:rsid w:val="00D95D92"/>
    <w:rsid w:val="00D95F16"/>
    <w:rsid w:val="00D95FC7"/>
    <w:rsid w:val="00D96262"/>
    <w:rsid w:val="00D96301"/>
    <w:rsid w:val="00D964AE"/>
    <w:rsid w:val="00D965B3"/>
    <w:rsid w:val="00D965B5"/>
    <w:rsid w:val="00D966D8"/>
    <w:rsid w:val="00D969CF"/>
    <w:rsid w:val="00D96ABA"/>
    <w:rsid w:val="00D96AED"/>
    <w:rsid w:val="00D96E3B"/>
    <w:rsid w:val="00D96E4F"/>
    <w:rsid w:val="00D96E6C"/>
    <w:rsid w:val="00D970AF"/>
    <w:rsid w:val="00D970E5"/>
    <w:rsid w:val="00D971E1"/>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92A"/>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69"/>
    <w:rsid w:val="00DA1A98"/>
    <w:rsid w:val="00DA1AD8"/>
    <w:rsid w:val="00DA1B9B"/>
    <w:rsid w:val="00DA1E74"/>
    <w:rsid w:val="00DA1EC7"/>
    <w:rsid w:val="00DA1ED8"/>
    <w:rsid w:val="00DA1F0B"/>
    <w:rsid w:val="00DA20F5"/>
    <w:rsid w:val="00DA2114"/>
    <w:rsid w:val="00DA225A"/>
    <w:rsid w:val="00DA2323"/>
    <w:rsid w:val="00DA23EF"/>
    <w:rsid w:val="00DA2504"/>
    <w:rsid w:val="00DA278F"/>
    <w:rsid w:val="00DA2902"/>
    <w:rsid w:val="00DA299D"/>
    <w:rsid w:val="00DA2A16"/>
    <w:rsid w:val="00DA2B2D"/>
    <w:rsid w:val="00DA2B92"/>
    <w:rsid w:val="00DA2B93"/>
    <w:rsid w:val="00DA2BEE"/>
    <w:rsid w:val="00DA2D37"/>
    <w:rsid w:val="00DA304A"/>
    <w:rsid w:val="00DA3059"/>
    <w:rsid w:val="00DA313C"/>
    <w:rsid w:val="00DA3155"/>
    <w:rsid w:val="00DA3233"/>
    <w:rsid w:val="00DA3251"/>
    <w:rsid w:val="00DA32D7"/>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D6B"/>
    <w:rsid w:val="00DA3E0C"/>
    <w:rsid w:val="00DA3E0D"/>
    <w:rsid w:val="00DA3EEC"/>
    <w:rsid w:val="00DA403C"/>
    <w:rsid w:val="00DA4062"/>
    <w:rsid w:val="00DA408A"/>
    <w:rsid w:val="00DA426A"/>
    <w:rsid w:val="00DA444C"/>
    <w:rsid w:val="00DA458E"/>
    <w:rsid w:val="00DA46BE"/>
    <w:rsid w:val="00DA46F4"/>
    <w:rsid w:val="00DA4811"/>
    <w:rsid w:val="00DA4922"/>
    <w:rsid w:val="00DA4A36"/>
    <w:rsid w:val="00DA4B81"/>
    <w:rsid w:val="00DA4BFD"/>
    <w:rsid w:val="00DA4C0C"/>
    <w:rsid w:val="00DA4D67"/>
    <w:rsid w:val="00DA4D92"/>
    <w:rsid w:val="00DA4DAD"/>
    <w:rsid w:val="00DA4E34"/>
    <w:rsid w:val="00DA4E7C"/>
    <w:rsid w:val="00DA4EEF"/>
    <w:rsid w:val="00DA4F3F"/>
    <w:rsid w:val="00DA4F51"/>
    <w:rsid w:val="00DA4F65"/>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034"/>
    <w:rsid w:val="00DA61A8"/>
    <w:rsid w:val="00DA62F1"/>
    <w:rsid w:val="00DA6532"/>
    <w:rsid w:val="00DA66B7"/>
    <w:rsid w:val="00DA670D"/>
    <w:rsid w:val="00DA6879"/>
    <w:rsid w:val="00DA6F3C"/>
    <w:rsid w:val="00DA6F70"/>
    <w:rsid w:val="00DA6F9A"/>
    <w:rsid w:val="00DA705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84"/>
    <w:rsid w:val="00DB01DE"/>
    <w:rsid w:val="00DB0257"/>
    <w:rsid w:val="00DB04C1"/>
    <w:rsid w:val="00DB05E5"/>
    <w:rsid w:val="00DB0733"/>
    <w:rsid w:val="00DB07C0"/>
    <w:rsid w:val="00DB0A3B"/>
    <w:rsid w:val="00DB0A6F"/>
    <w:rsid w:val="00DB0AB6"/>
    <w:rsid w:val="00DB0B07"/>
    <w:rsid w:val="00DB0B57"/>
    <w:rsid w:val="00DB0B9B"/>
    <w:rsid w:val="00DB0BB0"/>
    <w:rsid w:val="00DB0C27"/>
    <w:rsid w:val="00DB0D3F"/>
    <w:rsid w:val="00DB0E9A"/>
    <w:rsid w:val="00DB0F65"/>
    <w:rsid w:val="00DB117E"/>
    <w:rsid w:val="00DB11F2"/>
    <w:rsid w:val="00DB1237"/>
    <w:rsid w:val="00DB134E"/>
    <w:rsid w:val="00DB14C0"/>
    <w:rsid w:val="00DB1677"/>
    <w:rsid w:val="00DB1724"/>
    <w:rsid w:val="00DB177A"/>
    <w:rsid w:val="00DB1926"/>
    <w:rsid w:val="00DB1AC7"/>
    <w:rsid w:val="00DB1B0D"/>
    <w:rsid w:val="00DB1B95"/>
    <w:rsid w:val="00DB1BA0"/>
    <w:rsid w:val="00DB1CE3"/>
    <w:rsid w:val="00DB1DE7"/>
    <w:rsid w:val="00DB1E14"/>
    <w:rsid w:val="00DB1F1B"/>
    <w:rsid w:val="00DB1F2B"/>
    <w:rsid w:val="00DB1FEF"/>
    <w:rsid w:val="00DB21A2"/>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7E"/>
    <w:rsid w:val="00DB3AAE"/>
    <w:rsid w:val="00DB3B23"/>
    <w:rsid w:val="00DB4263"/>
    <w:rsid w:val="00DB44DA"/>
    <w:rsid w:val="00DB45BE"/>
    <w:rsid w:val="00DB466A"/>
    <w:rsid w:val="00DB46E4"/>
    <w:rsid w:val="00DB4819"/>
    <w:rsid w:val="00DB48AD"/>
    <w:rsid w:val="00DB4929"/>
    <w:rsid w:val="00DB4A7A"/>
    <w:rsid w:val="00DB4A8F"/>
    <w:rsid w:val="00DB4ACD"/>
    <w:rsid w:val="00DB4CA6"/>
    <w:rsid w:val="00DB4DC6"/>
    <w:rsid w:val="00DB4E8A"/>
    <w:rsid w:val="00DB4E95"/>
    <w:rsid w:val="00DB4EC6"/>
    <w:rsid w:val="00DB4EF6"/>
    <w:rsid w:val="00DB4F14"/>
    <w:rsid w:val="00DB5036"/>
    <w:rsid w:val="00DB51E9"/>
    <w:rsid w:val="00DB51FE"/>
    <w:rsid w:val="00DB5262"/>
    <w:rsid w:val="00DB52C5"/>
    <w:rsid w:val="00DB5419"/>
    <w:rsid w:val="00DB547C"/>
    <w:rsid w:val="00DB548B"/>
    <w:rsid w:val="00DB551C"/>
    <w:rsid w:val="00DB56F0"/>
    <w:rsid w:val="00DB5704"/>
    <w:rsid w:val="00DB5D73"/>
    <w:rsid w:val="00DB5E94"/>
    <w:rsid w:val="00DB5F1F"/>
    <w:rsid w:val="00DB5F6E"/>
    <w:rsid w:val="00DB6007"/>
    <w:rsid w:val="00DB6153"/>
    <w:rsid w:val="00DB61AB"/>
    <w:rsid w:val="00DB61D0"/>
    <w:rsid w:val="00DB6242"/>
    <w:rsid w:val="00DB6264"/>
    <w:rsid w:val="00DB64E7"/>
    <w:rsid w:val="00DB67FA"/>
    <w:rsid w:val="00DB6A09"/>
    <w:rsid w:val="00DB6A3E"/>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3A"/>
    <w:rsid w:val="00DB7D55"/>
    <w:rsid w:val="00DC0030"/>
    <w:rsid w:val="00DC004E"/>
    <w:rsid w:val="00DC00F2"/>
    <w:rsid w:val="00DC014C"/>
    <w:rsid w:val="00DC02BC"/>
    <w:rsid w:val="00DC0348"/>
    <w:rsid w:val="00DC039B"/>
    <w:rsid w:val="00DC0442"/>
    <w:rsid w:val="00DC0553"/>
    <w:rsid w:val="00DC06D5"/>
    <w:rsid w:val="00DC06E6"/>
    <w:rsid w:val="00DC06E7"/>
    <w:rsid w:val="00DC079C"/>
    <w:rsid w:val="00DC08DA"/>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32"/>
    <w:rsid w:val="00DC2880"/>
    <w:rsid w:val="00DC29F1"/>
    <w:rsid w:val="00DC2E26"/>
    <w:rsid w:val="00DC2F09"/>
    <w:rsid w:val="00DC2F89"/>
    <w:rsid w:val="00DC31FD"/>
    <w:rsid w:val="00DC32C5"/>
    <w:rsid w:val="00DC3303"/>
    <w:rsid w:val="00DC3492"/>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EB3"/>
    <w:rsid w:val="00DC4F2E"/>
    <w:rsid w:val="00DC500E"/>
    <w:rsid w:val="00DC5317"/>
    <w:rsid w:val="00DC5381"/>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5EF8"/>
    <w:rsid w:val="00DC6144"/>
    <w:rsid w:val="00DC6237"/>
    <w:rsid w:val="00DC623D"/>
    <w:rsid w:val="00DC62E6"/>
    <w:rsid w:val="00DC63BE"/>
    <w:rsid w:val="00DC63D6"/>
    <w:rsid w:val="00DC643D"/>
    <w:rsid w:val="00DC6487"/>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603"/>
    <w:rsid w:val="00DC7656"/>
    <w:rsid w:val="00DC7679"/>
    <w:rsid w:val="00DC7887"/>
    <w:rsid w:val="00DC78B4"/>
    <w:rsid w:val="00DC7995"/>
    <w:rsid w:val="00DC7A45"/>
    <w:rsid w:val="00DC7B35"/>
    <w:rsid w:val="00DC7BBD"/>
    <w:rsid w:val="00DC7BFA"/>
    <w:rsid w:val="00DC7C18"/>
    <w:rsid w:val="00DC7DBD"/>
    <w:rsid w:val="00DC7DD3"/>
    <w:rsid w:val="00DC7E00"/>
    <w:rsid w:val="00DC7E32"/>
    <w:rsid w:val="00DC7ECE"/>
    <w:rsid w:val="00DC7F56"/>
    <w:rsid w:val="00DD006E"/>
    <w:rsid w:val="00DD00DE"/>
    <w:rsid w:val="00DD01D6"/>
    <w:rsid w:val="00DD02D3"/>
    <w:rsid w:val="00DD0392"/>
    <w:rsid w:val="00DD03AE"/>
    <w:rsid w:val="00DD05F0"/>
    <w:rsid w:val="00DD0630"/>
    <w:rsid w:val="00DD0638"/>
    <w:rsid w:val="00DD068D"/>
    <w:rsid w:val="00DD069C"/>
    <w:rsid w:val="00DD08E9"/>
    <w:rsid w:val="00DD0953"/>
    <w:rsid w:val="00DD095F"/>
    <w:rsid w:val="00DD0B49"/>
    <w:rsid w:val="00DD0BC2"/>
    <w:rsid w:val="00DD0C8D"/>
    <w:rsid w:val="00DD0D46"/>
    <w:rsid w:val="00DD0D90"/>
    <w:rsid w:val="00DD0DB2"/>
    <w:rsid w:val="00DD0F60"/>
    <w:rsid w:val="00DD10E9"/>
    <w:rsid w:val="00DD11D8"/>
    <w:rsid w:val="00DD124B"/>
    <w:rsid w:val="00DD1254"/>
    <w:rsid w:val="00DD1293"/>
    <w:rsid w:val="00DD1328"/>
    <w:rsid w:val="00DD1375"/>
    <w:rsid w:val="00DD13BB"/>
    <w:rsid w:val="00DD1476"/>
    <w:rsid w:val="00DD1517"/>
    <w:rsid w:val="00DD1593"/>
    <w:rsid w:val="00DD16C4"/>
    <w:rsid w:val="00DD173A"/>
    <w:rsid w:val="00DD1781"/>
    <w:rsid w:val="00DD17F4"/>
    <w:rsid w:val="00DD1857"/>
    <w:rsid w:val="00DD192A"/>
    <w:rsid w:val="00DD196E"/>
    <w:rsid w:val="00DD1B02"/>
    <w:rsid w:val="00DD1E6A"/>
    <w:rsid w:val="00DD1F19"/>
    <w:rsid w:val="00DD1FA3"/>
    <w:rsid w:val="00DD1FC5"/>
    <w:rsid w:val="00DD20F7"/>
    <w:rsid w:val="00DD2146"/>
    <w:rsid w:val="00DD21AE"/>
    <w:rsid w:val="00DD221A"/>
    <w:rsid w:val="00DD224F"/>
    <w:rsid w:val="00DD2387"/>
    <w:rsid w:val="00DD2459"/>
    <w:rsid w:val="00DD25C0"/>
    <w:rsid w:val="00DD25CA"/>
    <w:rsid w:val="00DD2656"/>
    <w:rsid w:val="00DD26F6"/>
    <w:rsid w:val="00DD271E"/>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6CB"/>
    <w:rsid w:val="00DD3987"/>
    <w:rsid w:val="00DD3A39"/>
    <w:rsid w:val="00DD3B61"/>
    <w:rsid w:val="00DD3E59"/>
    <w:rsid w:val="00DD3EA9"/>
    <w:rsid w:val="00DD3F44"/>
    <w:rsid w:val="00DD3FBD"/>
    <w:rsid w:val="00DD3FEE"/>
    <w:rsid w:val="00DD4081"/>
    <w:rsid w:val="00DD4088"/>
    <w:rsid w:val="00DD40C5"/>
    <w:rsid w:val="00DD421D"/>
    <w:rsid w:val="00DD43B9"/>
    <w:rsid w:val="00DD43D0"/>
    <w:rsid w:val="00DD445A"/>
    <w:rsid w:val="00DD44F4"/>
    <w:rsid w:val="00DD4691"/>
    <w:rsid w:val="00DD47E5"/>
    <w:rsid w:val="00DD4903"/>
    <w:rsid w:val="00DD49C9"/>
    <w:rsid w:val="00DD4A25"/>
    <w:rsid w:val="00DD4C4B"/>
    <w:rsid w:val="00DD4C6A"/>
    <w:rsid w:val="00DD4C97"/>
    <w:rsid w:val="00DD4DB6"/>
    <w:rsid w:val="00DD4DC5"/>
    <w:rsid w:val="00DD4EEC"/>
    <w:rsid w:val="00DD4F99"/>
    <w:rsid w:val="00DD4FCD"/>
    <w:rsid w:val="00DD517A"/>
    <w:rsid w:val="00DD521D"/>
    <w:rsid w:val="00DD52D4"/>
    <w:rsid w:val="00DD54A5"/>
    <w:rsid w:val="00DD54EB"/>
    <w:rsid w:val="00DD54F6"/>
    <w:rsid w:val="00DD589E"/>
    <w:rsid w:val="00DD58A6"/>
    <w:rsid w:val="00DD58F7"/>
    <w:rsid w:val="00DD59B4"/>
    <w:rsid w:val="00DD59BB"/>
    <w:rsid w:val="00DD5AEB"/>
    <w:rsid w:val="00DD5C76"/>
    <w:rsid w:val="00DD5D03"/>
    <w:rsid w:val="00DD5D0D"/>
    <w:rsid w:val="00DD5F02"/>
    <w:rsid w:val="00DD5F73"/>
    <w:rsid w:val="00DD60B9"/>
    <w:rsid w:val="00DD6159"/>
    <w:rsid w:val="00DD6171"/>
    <w:rsid w:val="00DD6226"/>
    <w:rsid w:val="00DD629F"/>
    <w:rsid w:val="00DD6380"/>
    <w:rsid w:val="00DD6424"/>
    <w:rsid w:val="00DD64D5"/>
    <w:rsid w:val="00DD6512"/>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79"/>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09"/>
    <w:rsid w:val="00DE0185"/>
    <w:rsid w:val="00DE026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0E"/>
    <w:rsid w:val="00DE21F5"/>
    <w:rsid w:val="00DE2232"/>
    <w:rsid w:val="00DE2241"/>
    <w:rsid w:val="00DE2255"/>
    <w:rsid w:val="00DE22E8"/>
    <w:rsid w:val="00DE23D2"/>
    <w:rsid w:val="00DE2495"/>
    <w:rsid w:val="00DE2681"/>
    <w:rsid w:val="00DE2686"/>
    <w:rsid w:val="00DE2783"/>
    <w:rsid w:val="00DE2895"/>
    <w:rsid w:val="00DE2A09"/>
    <w:rsid w:val="00DE2C15"/>
    <w:rsid w:val="00DE2CA9"/>
    <w:rsid w:val="00DE2CEF"/>
    <w:rsid w:val="00DE2D63"/>
    <w:rsid w:val="00DE2D68"/>
    <w:rsid w:val="00DE2DE1"/>
    <w:rsid w:val="00DE2E72"/>
    <w:rsid w:val="00DE2E89"/>
    <w:rsid w:val="00DE2EF4"/>
    <w:rsid w:val="00DE2F0C"/>
    <w:rsid w:val="00DE2F35"/>
    <w:rsid w:val="00DE2FA3"/>
    <w:rsid w:val="00DE2FB2"/>
    <w:rsid w:val="00DE315E"/>
    <w:rsid w:val="00DE316B"/>
    <w:rsid w:val="00DE327C"/>
    <w:rsid w:val="00DE3342"/>
    <w:rsid w:val="00DE3518"/>
    <w:rsid w:val="00DE365A"/>
    <w:rsid w:val="00DE37E3"/>
    <w:rsid w:val="00DE39A5"/>
    <w:rsid w:val="00DE3B7C"/>
    <w:rsid w:val="00DE3D14"/>
    <w:rsid w:val="00DE3D45"/>
    <w:rsid w:val="00DE3DEE"/>
    <w:rsid w:val="00DE3FB5"/>
    <w:rsid w:val="00DE3FFE"/>
    <w:rsid w:val="00DE402D"/>
    <w:rsid w:val="00DE4061"/>
    <w:rsid w:val="00DE40A8"/>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88B"/>
    <w:rsid w:val="00DE68D1"/>
    <w:rsid w:val="00DE68DD"/>
    <w:rsid w:val="00DE693C"/>
    <w:rsid w:val="00DE6943"/>
    <w:rsid w:val="00DE6A76"/>
    <w:rsid w:val="00DE6ABE"/>
    <w:rsid w:val="00DE6CC7"/>
    <w:rsid w:val="00DE6D27"/>
    <w:rsid w:val="00DE6E0D"/>
    <w:rsid w:val="00DE6E44"/>
    <w:rsid w:val="00DE6EAB"/>
    <w:rsid w:val="00DE6F10"/>
    <w:rsid w:val="00DE6F66"/>
    <w:rsid w:val="00DE6F99"/>
    <w:rsid w:val="00DE7113"/>
    <w:rsid w:val="00DE717B"/>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48"/>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287"/>
    <w:rsid w:val="00DF12AC"/>
    <w:rsid w:val="00DF136E"/>
    <w:rsid w:val="00DF1485"/>
    <w:rsid w:val="00DF14F0"/>
    <w:rsid w:val="00DF15D9"/>
    <w:rsid w:val="00DF170A"/>
    <w:rsid w:val="00DF177D"/>
    <w:rsid w:val="00DF1852"/>
    <w:rsid w:val="00DF1C74"/>
    <w:rsid w:val="00DF1D12"/>
    <w:rsid w:val="00DF1D74"/>
    <w:rsid w:val="00DF1E20"/>
    <w:rsid w:val="00DF1FF4"/>
    <w:rsid w:val="00DF2156"/>
    <w:rsid w:val="00DF23D6"/>
    <w:rsid w:val="00DF23EC"/>
    <w:rsid w:val="00DF254B"/>
    <w:rsid w:val="00DF2569"/>
    <w:rsid w:val="00DF260A"/>
    <w:rsid w:val="00DF27E3"/>
    <w:rsid w:val="00DF2A4D"/>
    <w:rsid w:val="00DF2AAC"/>
    <w:rsid w:val="00DF2C70"/>
    <w:rsid w:val="00DF2D16"/>
    <w:rsid w:val="00DF2F51"/>
    <w:rsid w:val="00DF2F71"/>
    <w:rsid w:val="00DF3322"/>
    <w:rsid w:val="00DF33B7"/>
    <w:rsid w:val="00DF33CA"/>
    <w:rsid w:val="00DF34A9"/>
    <w:rsid w:val="00DF34EA"/>
    <w:rsid w:val="00DF3507"/>
    <w:rsid w:val="00DF35C9"/>
    <w:rsid w:val="00DF36A0"/>
    <w:rsid w:val="00DF36B8"/>
    <w:rsid w:val="00DF36C1"/>
    <w:rsid w:val="00DF3918"/>
    <w:rsid w:val="00DF3970"/>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1B"/>
    <w:rsid w:val="00DF4592"/>
    <w:rsid w:val="00DF45CF"/>
    <w:rsid w:val="00DF4674"/>
    <w:rsid w:val="00DF479B"/>
    <w:rsid w:val="00DF4896"/>
    <w:rsid w:val="00DF49FA"/>
    <w:rsid w:val="00DF4C8D"/>
    <w:rsid w:val="00DF4CB2"/>
    <w:rsid w:val="00DF4D38"/>
    <w:rsid w:val="00DF4D47"/>
    <w:rsid w:val="00DF4E7D"/>
    <w:rsid w:val="00DF50F5"/>
    <w:rsid w:val="00DF522A"/>
    <w:rsid w:val="00DF5451"/>
    <w:rsid w:val="00DF552F"/>
    <w:rsid w:val="00DF556A"/>
    <w:rsid w:val="00DF56CD"/>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13"/>
    <w:rsid w:val="00DF655D"/>
    <w:rsid w:val="00DF65D8"/>
    <w:rsid w:val="00DF663D"/>
    <w:rsid w:val="00DF67BD"/>
    <w:rsid w:val="00DF68D4"/>
    <w:rsid w:val="00DF690F"/>
    <w:rsid w:val="00DF69E9"/>
    <w:rsid w:val="00DF6AA9"/>
    <w:rsid w:val="00DF6B28"/>
    <w:rsid w:val="00DF6BA3"/>
    <w:rsid w:val="00DF6D9A"/>
    <w:rsid w:val="00DF6DB1"/>
    <w:rsid w:val="00DF6DD8"/>
    <w:rsid w:val="00DF6FBE"/>
    <w:rsid w:val="00DF70A1"/>
    <w:rsid w:val="00DF72F3"/>
    <w:rsid w:val="00DF753B"/>
    <w:rsid w:val="00DF766C"/>
    <w:rsid w:val="00DF76FE"/>
    <w:rsid w:val="00DF77EA"/>
    <w:rsid w:val="00DF78F5"/>
    <w:rsid w:val="00DF793F"/>
    <w:rsid w:val="00DF7970"/>
    <w:rsid w:val="00DF7AF4"/>
    <w:rsid w:val="00DF7BFC"/>
    <w:rsid w:val="00DF7C39"/>
    <w:rsid w:val="00DF7F2F"/>
    <w:rsid w:val="00E000EE"/>
    <w:rsid w:val="00E00151"/>
    <w:rsid w:val="00E001E6"/>
    <w:rsid w:val="00E001EF"/>
    <w:rsid w:val="00E004EC"/>
    <w:rsid w:val="00E0062C"/>
    <w:rsid w:val="00E00923"/>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A97"/>
    <w:rsid w:val="00E01BC3"/>
    <w:rsid w:val="00E01BEB"/>
    <w:rsid w:val="00E01C00"/>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8F2"/>
    <w:rsid w:val="00E0296B"/>
    <w:rsid w:val="00E029BB"/>
    <w:rsid w:val="00E029F0"/>
    <w:rsid w:val="00E02AA6"/>
    <w:rsid w:val="00E02B0D"/>
    <w:rsid w:val="00E02B76"/>
    <w:rsid w:val="00E02C30"/>
    <w:rsid w:val="00E02CE4"/>
    <w:rsid w:val="00E02CED"/>
    <w:rsid w:val="00E02D6A"/>
    <w:rsid w:val="00E02D7F"/>
    <w:rsid w:val="00E02F26"/>
    <w:rsid w:val="00E02FA5"/>
    <w:rsid w:val="00E03077"/>
    <w:rsid w:val="00E03145"/>
    <w:rsid w:val="00E0314C"/>
    <w:rsid w:val="00E03167"/>
    <w:rsid w:val="00E03352"/>
    <w:rsid w:val="00E033C3"/>
    <w:rsid w:val="00E034B8"/>
    <w:rsid w:val="00E035D0"/>
    <w:rsid w:val="00E035EA"/>
    <w:rsid w:val="00E036E9"/>
    <w:rsid w:val="00E03A01"/>
    <w:rsid w:val="00E03ABE"/>
    <w:rsid w:val="00E03B71"/>
    <w:rsid w:val="00E03C1C"/>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040"/>
    <w:rsid w:val="00E05056"/>
    <w:rsid w:val="00E05112"/>
    <w:rsid w:val="00E051EF"/>
    <w:rsid w:val="00E0528B"/>
    <w:rsid w:val="00E05371"/>
    <w:rsid w:val="00E054ED"/>
    <w:rsid w:val="00E055E7"/>
    <w:rsid w:val="00E056DD"/>
    <w:rsid w:val="00E05806"/>
    <w:rsid w:val="00E059A5"/>
    <w:rsid w:val="00E059B7"/>
    <w:rsid w:val="00E059C1"/>
    <w:rsid w:val="00E059C8"/>
    <w:rsid w:val="00E059DB"/>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63E"/>
    <w:rsid w:val="00E068E8"/>
    <w:rsid w:val="00E06948"/>
    <w:rsid w:val="00E06A03"/>
    <w:rsid w:val="00E06A0C"/>
    <w:rsid w:val="00E06BD5"/>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77B"/>
    <w:rsid w:val="00E07981"/>
    <w:rsid w:val="00E07AD5"/>
    <w:rsid w:val="00E07BBC"/>
    <w:rsid w:val="00E07BC4"/>
    <w:rsid w:val="00E07D5E"/>
    <w:rsid w:val="00E07DC3"/>
    <w:rsid w:val="00E07F83"/>
    <w:rsid w:val="00E07FD9"/>
    <w:rsid w:val="00E10053"/>
    <w:rsid w:val="00E10054"/>
    <w:rsid w:val="00E1015C"/>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3EB4"/>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4F2E"/>
    <w:rsid w:val="00E15027"/>
    <w:rsid w:val="00E15354"/>
    <w:rsid w:val="00E15418"/>
    <w:rsid w:val="00E154D2"/>
    <w:rsid w:val="00E154DA"/>
    <w:rsid w:val="00E1556F"/>
    <w:rsid w:val="00E15689"/>
    <w:rsid w:val="00E156AA"/>
    <w:rsid w:val="00E157D6"/>
    <w:rsid w:val="00E15800"/>
    <w:rsid w:val="00E158CD"/>
    <w:rsid w:val="00E15AED"/>
    <w:rsid w:val="00E15C5F"/>
    <w:rsid w:val="00E15CB4"/>
    <w:rsid w:val="00E15CF6"/>
    <w:rsid w:val="00E15D1B"/>
    <w:rsid w:val="00E15E3F"/>
    <w:rsid w:val="00E15E7E"/>
    <w:rsid w:val="00E15F83"/>
    <w:rsid w:val="00E15FED"/>
    <w:rsid w:val="00E160A5"/>
    <w:rsid w:val="00E160D3"/>
    <w:rsid w:val="00E160D7"/>
    <w:rsid w:val="00E16138"/>
    <w:rsid w:val="00E1621B"/>
    <w:rsid w:val="00E16351"/>
    <w:rsid w:val="00E16643"/>
    <w:rsid w:val="00E1668B"/>
    <w:rsid w:val="00E16693"/>
    <w:rsid w:val="00E16792"/>
    <w:rsid w:val="00E1682E"/>
    <w:rsid w:val="00E16926"/>
    <w:rsid w:val="00E1698F"/>
    <w:rsid w:val="00E169FB"/>
    <w:rsid w:val="00E16A2F"/>
    <w:rsid w:val="00E16B7C"/>
    <w:rsid w:val="00E16C72"/>
    <w:rsid w:val="00E16CCE"/>
    <w:rsid w:val="00E16D9C"/>
    <w:rsid w:val="00E16DD3"/>
    <w:rsid w:val="00E16E56"/>
    <w:rsid w:val="00E16FF8"/>
    <w:rsid w:val="00E17243"/>
    <w:rsid w:val="00E172C8"/>
    <w:rsid w:val="00E1740D"/>
    <w:rsid w:val="00E17517"/>
    <w:rsid w:val="00E17573"/>
    <w:rsid w:val="00E177F6"/>
    <w:rsid w:val="00E17862"/>
    <w:rsid w:val="00E1798A"/>
    <w:rsid w:val="00E17993"/>
    <w:rsid w:val="00E179BA"/>
    <w:rsid w:val="00E17A4D"/>
    <w:rsid w:val="00E17A96"/>
    <w:rsid w:val="00E17B2C"/>
    <w:rsid w:val="00E17B79"/>
    <w:rsid w:val="00E17BBB"/>
    <w:rsid w:val="00E17E12"/>
    <w:rsid w:val="00E17E95"/>
    <w:rsid w:val="00E20092"/>
    <w:rsid w:val="00E200D2"/>
    <w:rsid w:val="00E200E2"/>
    <w:rsid w:val="00E20260"/>
    <w:rsid w:val="00E202A3"/>
    <w:rsid w:val="00E203E6"/>
    <w:rsid w:val="00E20526"/>
    <w:rsid w:val="00E205F2"/>
    <w:rsid w:val="00E206D7"/>
    <w:rsid w:val="00E20728"/>
    <w:rsid w:val="00E20777"/>
    <w:rsid w:val="00E20829"/>
    <w:rsid w:val="00E208DF"/>
    <w:rsid w:val="00E20921"/>
    <w:rsid w:val="00E209EA"/>
    <w:rsid w:val="00E20A97"/>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D1"/>
    <w:rsid w:val="00E21BC9"/>
    <w:rsid w:val="00E21BEB"/>
    <w:rsid w:val="00E21CEC"/>
    <w:rsid w:val="00E21DA8"/>
    <w:rsid w:val="00E21F1E"/>
    <w:rsid w:val="00E21F75"/>
    <w:rsid w:val="00E22010"/>
    <w:rsid w:val="00E22293"/>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13"/>
    <w:rsid w:val="00E22DA8"/>
    <w:rsid w:val="00E22DD8"/>
    <w:rsid w:val="00E22F30"/>
    <w:rsid w:val="00E22F51"/>
    <w:rsid w:val="00E22FDB"/>
    <w:rsid w:val="00E2302C"/>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76E"/>
    <w:rsid w:val="00E2493F"/>
    <w:rsid w:val="00E24AD8"/>
    <w:rsid w:val="00E24B10"/>
    <w:rsid w:val="00E24BAE"/>
    <w:rsid w:val="00E24BDC"/>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862"/>
    <w:rsid w:val="00E25932"/>
    <w:rsid w:val="00E259BF"/>
    <w:rsid w:val="00E25A3E"/>
    <w:rsid w:val="00E25AC6"/>
    <w:rsid w:val="00E25B2F"/>
    <w:rsid w:val="00E25BE9"/>
    <w:rsid w:val="00E25CC0"/>
    <w:rsid w:val="00E25DE2"/>
    <w:rsid w:val="00E25E51"/>
    <w:rsid w:val="00E25FF2"/>
    <w:rsid w:val="00E260C4"/>
    <w:rsid w:val="00E2614F"/>
    <w:rsid w:val="00E26151"/>
    <w:rsid w:val="00E2632D"/>
    <w:rsid w:val="00E26355"/>
    <w:rsid w:val="00E2638A"/>
    <w:rsid w:val="00E2648C"/>
    <w:rsid w:val="00E264D6"/>
    <w:rsid w:val="00E2653E"/>
    <w:rsid w:val="00E26593"/>
    <w:rsid w:val="00E26721"/>
    <w:rsid w:val="00E2676D"/>
    <w:rsid w:val="00E267C3"/>
    <w:rsid w:val="00E267DA"/>
    <w:rsid w:val="00E2682E"/>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AC5"/>
    <w:rsid w:val="00E27B2B"/>
    <w:rsid w:val="00E27C24"/>
    <w:rsid w:val="00E27C77"/>
    <w:rsid w:val="00E27EBD"/>
    <w:rsid w:val="00E27ED3"/>
    <w:rsid w:val="00E27EFF"/>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4F"/>
    <w:rsid w:val="00E30956"/>
    <w:rsid w:val="00E3097A"/>
    <w:rsid w:val="00E30A3D"/>
    <w:rsid w:val="00E30B1D"/>
    <w:rsid w:val="00E30B48"/>
    <w:rsid w:val="00E30BB2"/>
    <w:rsid w:val="00E30D4C"/>
    <w:rsid w:val="00E30DC3"/>
    <w:rsid w:val="00E30E52"/>
    <w:rsid w:val="00E30E63"/>
    <w:rsid w:val="00E30ED9"/>
    <w:rsid w:val="00E30FFE"/>
    <w:rsid w:val="00E3111C"/>
    <w:rsid w:val="00E311BF"/>
    <w:rsid w:val="00E31239"/>
    <w:rsid w:val="00E312C9"/>
    <w:rsid w:val="00E312F6"/>
    <w:rsid w:val="00E3135C"/>
    <w:rsid w:val="00E31362"/>
    <w:rsid w:val="00E313B4"/>
    <w:rsid w:val="00E3145F"/>
    <w:rsid w:val="00E31577"/>
    <w:rsid w:val="00E31618"/>
    <w:rsid w:val="00E317BB"/>
    <w:rsid w:val="00E31A12"/>
    <w:rsid w:val="00E31AA6"/>
    <w:rsid w:val="00E31B85"/>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958"/>
    <w:rsid w:val="00E32BB7"/>
    <w:rsid w:val="00E32D84"/>
    <w:rsid w:val="00E32D87"/>
    <w:rsid w:val="00E32ED5"/>
    <w:rsid w:val="00E330A5"/>
    <w:rsid w:val="00E330A6"/>
    <w:rsid w:val="00E332B4"/>
    <w:rsid w:val="00E335EF"/>
    <w:rsid w:val="00E336DB"/>
    <w:rsid w:val="00E3376E"/>
    <w:rsid w:val="00E33819"/>
    <w:rsid w:val="00E33844"/>
    <w:rsid w:val="00E33861"/>
    <w:rsid w:val="00E33997"/>
    <w:rsid w:val="00E33A2B"/>
    <w:rsid w:val="00E33AC9"/>
    <w:rsid w:val="00E33B40"/>
    <w:rsid w:val="00E33B63"/>
    <w:rsid w:val="00E33C2B"/>
    <w:rsid w:val="00E33CD2"/>
    <w:rsid w:val="00E33D72"/>
    <w:rsid w:val="00E33DDB"/>
    <w:rsid w:val="00E33EEF"/>
    <w:rsid w:val="00E33F47"/>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48"/>
    <w:rsid w:val="00E3585F"/>
    <w:rsid w:val="00E35A15"/>
    <w:rsid w:val="00E35A82"/>
    <w:rsid w:val="00E35A9C"/>
    <w:rsid w:val="00E35AE2"/>
    <w:rsid w:val="00E35B0F"/>
    <w:rsid w:val="00E35B6E"/>
    <w:rsid w:val="00E35D11"/>
    <w:rsid w:val="00E35E72"/>
    <w:rsid w:val="00E35F04"/>
    <w:rsid w:val="00E362A2"/>
    <w:rsid w:val="00E362F7"/>
    <w:rsid w:val="00E363B0"/>
    <w:rsid w:val="00E3640C"/>
    <w:rsid w:val="00E3647B"/>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1E9"/>
    <w:rsid w:val="00E4021C"/>
    <w:rsid w:val="00E402A1"/>
    <w:rsid w:val="00E402C1"/>
    <w:rsid w:val="00E40403"/>
    <w:rsid w:val="00E405D4"/>
    <w:rsid w:val="00E40698"/>
    <w:rsid w:val="00E407B3"/>
    <w:rsid w:val="00E407F4"/>
    <w:rsid w:val="00E409BB"/>
    <w:rsid w:val="00E409F5"/>
    <w:rsid w:val="00E40A6F"/>
    <w:rsid w:val="00E40A84"/>
    <w:rsid w:val="00E40B2E"/>
    <w:rsid w:val="00E40C82"/>
    <w:rsid w:val="00E40DA7"/>
    <w:rsid w:val="00E40E94"/>
    <w:rsid w:val="00E40EA2"/>
    <w:rsid w:val="00E40F5D"/>
    <w:rsid w:val="00E412FF"/>
    <w:rsid w:val="00E41322"/>
    <w:rsid w:val="00E4140B"/>
    <w:rsid w:val="00E4146C"/>
    <w:rsid w:val="00E41619"/>
    <w:rsid w:val="00E417AA"/>
    <w:rsid w:val="00E417D9"/>
    <w:rsid w:val="00E41812"/>
    <w:rsid w:val="00E41843"/>
    <w:rsid w:val="00E419AB"/>
    <w:rsid w:val="00E41A02"/>
    <w:rsid w:val="00E41B3D"/>
    <w:rsid w:val="00E41C56"/>
    <w:rsid w:val="00E41EBB"/>
    <w:rsid w:val="00E41FFA"/>
    <w:rsid w:val="00E4202C"/>
    <w:rsid w:val="00E42046"/>
    <w:rsid w:val="00E4205C"/>
    <w:rsid w:val="00E4207F"/>
    <w:rsid w:val="00E42094"/>
    <w:rsid w:val="00E421B9"/>
    <w:rsid w:val="00E42261"/>
    <w:rsid w:val="00E422D9"/>
    <w:rsid w:val="00E4248B"/>
    <w:rsid w:val="00E426AB"/>
    <w:rsid w:val="00E4272F"/>
    <w:rsid w:val="00E42776"/>
    <w:rsid w:val="00E4278B"/>
    <w:rsid w:val="00E42820"/>
    <w:rsid w:val="00E4288D"/>
    <w:rsid w:val="00E42A15"/>
    <w:rsid w:val="00E42D67"/>
    <w:rsid w:val="00E42E12"/>
    <w:rsid w:val="00E42F63"/>
    <w:rsid w:val="00E42FF9"/>
    <w:rsid w:val="00E43175"/>
    <w:rsid w:val="00E433BC"/>
    <w:rsid w:val="00E433D9"/>
    <w:rsid w:val="00E435DE"/>
    <w:rsid w:val="00E43687"/>
    <w:rsid w:val="00E4373C"/>
    <w:rsid w:val="00E43951"/>
    <w:rsid w:val="00E43B11"/>
    <w:rsid w:val="00E43BDC"/>
    <w:rsid w:val="00E43C35"/>
    <w:rsid w:val="00E43D56"/>
    <w:rsid w:val="00E43D62"/>
    <w:rsid w:val="00E43D76"/>
    <w:rsid w:val="00E43DBC"/>
    <w:rsid w:val="00E4403A"/>
    <w:rsid w:val="00E4404D"/>
    <w:rsid w:val="00E44265"/>
    <w:rsid w:val="00E442BB"/>
    <w:rsid w:val="00E4458A"/>
    <w:rsid w:val="00E446AD"/>
    <w:rsid w:val="00E44724"/>
    <w:rsid w:val="00E44985"/>
    <w:rsid w:val="00E44A9B"/>
    <w:rsid w:val="00E44AAE"/>
    <w:rsid w:val="00E44BEA"/>
    <w:rsid w:val="00E44D45"/>
    <w:rsid w:val="00E44DDC"/>
    <w:rsid w:val="00E44F5D"/>
    <w:rsid w:val="00E45042"/>
    <w:rsid w:val="00E450D3"/>
    <w:rsid w:val="00E450D6"/>
    <w:rsid w:val="00E45293"/>
    <w:rsid w:val="00E45350"/>
    <w:rsid w:val="00E4535A"/>
    <w:rsid w:val="00E45404"/>
    <w:rsid w:val="00E45406"/>
    <w:rsid w:val="00E459D7"/>
    <w:rsid w:val="00E45A20"/>
    <w:rsid w:val="00E45B82"/>
    <w:rsid w:val="00E45BA2"/>
    <w:rsid w:val="00E45BEC"/>
    <w:rsid w:val="00E45D06"/>
    <w:rsid w:val="00E45EA7"/>
    <w:rsid w:val="00E45F42"/>
    <w:rsid w:val="00E45F6C"/>
    <w:rsid w:val="00E45FAF"/>
    <w:rsid w:val="00E46032"/>
    <w:rsid w:val="00E46102"/>
    <w:rsid w:val="00E46181"/>
    <w:rsid w:val="00E4630F"/>
    <w:rsid w:val="00E4641F"/>
    <w:rsid w:val="00E46438"/>
    <w:rsid w:val="00E46448"/>
    <w:rsid w:val="00E4684D"/>
    <w:rsid w:val="00E46906"/>
    <w:rsid w:val="00E46B13"/>
    <w:rsid w:val="00E46B79"/>
    <w:rsid w:val="00E46BB8"/>
    <w:rsid w:val="00E46C7B"/>
    <w:rsid w:val="00E46D1D"/>
    <w:rsid w:val="00E46D56"/>
    <w:rsid w:val="00E46EB7"/>
    <w:rsid w:val="00E46EDA"/>
    <w:rsid w:val="00E46F5D"/>
    <w:rsid w:val="00E470CC"/>
    <w:rsid w:val="00E47137"/>
    <w:rsid w:val="00E472E3"/>
    <w:rsid w:val="00E4741A"/>
    <w:rsid w:val="00E478A1"/>
    <w:rsid w:val="00E47A16"/>
    <w:rsid w:val="00E47A30"/>
    <w:rsid w:val="00E47B4E"/>
    <w:rsid w:val="00E47BA7"/>
    <w:rsid w:val="00E47C34"/>
    <w:rsid w:val="00E47C79"/>
    <w:rsid w:val="00E47C85"/>
    <w:rsid w:val="00E47C8C"/>
    <w:rsid w:val="00E47CAB"/>
    <w:rsid w:val="00E47D79"/>
    <w:rsid w:val="00E501BB"/>
    <w:rsid w:val="00E501CB"/>
    <w:rsid w:val="00E502F7"/>
    <w:rsid w:val="00E5038F"/>
    <w:rsid w:val="00E504B6"/>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28"/>
    <w:rsid w:val="00E52BFC"/>
    <w:rsid w:val="00E52DF8"/>
    <w:rsid w:val="00E52DFE"/>
    <w:rsid w:val="00E52E0D"/>
    <w:rsid w:val="00E52E43"/>
    <w:rsid w:val="00E5306B"/>
    <w:rsid w:val="00E530B7"/>
    <w:rsid w:val="00E531CF"/>
    <w:rsid w:val="00E5330C"/>
    <w:rsid w:val="00E53460"/>
    <w:rsid w:val="00E534DE"/>
    <w:rsid w:val="00E534FB"/>
    <w:rsid w:val="00E53539"/>
    <w:rsid w:val="00E53548"/>
    <w:rsid w:val="00E535BA"/>
    <w:rsid w:val="00E5365A"/>
    <w:rsid w:val="00E5377D"/>
    <w:rsid w:val="00E537AC"/>
    <w:rsid w:val="00E537B7"/>
    <w:rsid w:val="00E53882"/>
    <w:rsid w:val="00E53906"/>
    <w:rsid w:val="00E53990"/>
    <w:rsid w:val="00E53DB0"/>
    <w:rsid w:val="00E53DE5"/>
    <w:rsid w:val="00E540FA"/>
    <w:rsid w:val="00E54129"/>
    <w:rsid w:val="00E541D7"/>
    <w:rsid w:val="00E54394"/>
    <w:rsid w:val="00E544A8"/>
    <w:rsid w:val="00E548D0"/>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1CE"/>
    <w:rsid w:val="00E55233"/>
    <w:rsid w:val="00E55245"/>
    <w:rsid w:val="00E55290"/>
    <w:rsid w:val="00E55363"/>
    <w:rsid w:val="00E554C7"/>
    <w:rsid w:val="00E554ED"/>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475"/>
    <w:rsid w:val="00E5656B"/>
    <w:rsid w:val="00E56582"/>
    <w:rsid w:val="00E56629"/>
    <w:rsid w:val="00E567E3"/>
    <w:rsid w:val="00E568FE"/>
    <w:rsid w:val="00E5693B"/>
    <w:rsid w:val="00E569DF"/>
    <w:rsid w:val="00E56A31"/>
    <w:rsid w:val="00E56C51"/>
    <w:rsid w:val="00E56CF9"/>
    <w:rsid w:val="00E56D45"/>
    <w:rsid w:val="00E56D59"/>
    <w:rsid w:val="00E56DA1"/>
    <w:rsid w:val="00E56F8A"/>
    <w:rsid w:val="00E570DD"/>
    <w:rsid w:val="00E5712D"/>
    <w:rsid w:val="00E57200"/>
    <w:rsid w:val="00E57276"/>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73"/>
    <w:rsid w:val="00E57DA7"/>
    <w:rsid w:val="00E57F2F"/>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D2B"/>
    <w:rsid w:val="00E60F8E"/>
    <w:rsid w:val="00E610EE"/>
    <w:rsid w:val="00E610F5"/>
    <w:rsid w:val="00E6113A"/>
    <w:rsid w:val="00E61262"/>
    <w:rsid w:val="00E612AD"/>
    <w:rsid w:val="00E6130D"/>
    <w:rsid w:val="00E61428"/>
    <w:rsid w:val="00E616EF"/>
    <w:rsid w:val="00E61756"/>
    <w:rsid w:val="00E6175D"/>
    <w:rsid w:val="00E61840"/>
    <w:rsid w:val="00E6184D"/>
    <w:rsid w:val="00E618E6"/>
    <w:rsid w:val="00E618F5"/>
    <w:rsid w:val="00E61923"/>
    <w:rsid w:val="00E61B94"/>
    <w:rsid w:val="00E61BCC"/>
    <w:rsid w:val="00E61C07"/>
    <w:rsid w:val="00E61C42"/>
    <w:rsid w:val="00E61D55"/>
    <w:rsid w:val="00E61D92"/>
    <w:rsid w:val="00E61DB4"/>
    <w:rsid w:val="00E61DEC"/>
    <w:rsid w:val="00E61E1F"/>
    <w:rsid w:val="00E61E75"/>
    <w:rsid w:val="00E61FB2"/>
    <w:rsid w:val="00E61FE4"/>
    <w:rsid w:val="00E62061"/>
    <w:rsid w:val="00E62067"/>
    <w:rsid w:val="00E62147"/>
    <w:rsid w:val="00E621DB"/>
    <w:rsid w:val="00E621DE"/>
    <w:rsid w:val="00E624EE"/>
    <w:rsid w:val="00E625D0"/>
    <w:rsid w:val="00E626D6"/>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774"/>
    <w:rsid w:val="00E63801"/>
    <w:rsid w:val="00E63983"/>
    <w:rsid w:val="00E63B0E"/>
    <w:rsid w:val="00E63B41"/>
    <w:rsid w:val="00E63D6D"/>
    <w:rsid w:val="00E63E04"/>
    <w:rsid w:val="00E63EC6"/>
    <w:rsid w:val="00E63F1E"/>
    <w:rsid w:val="00E63FE6"/>
    <w:rsid w:val="00E64216"/>
    <w:rsid w:val="00E64414"/>
    <w:rsid w:val="00E6449E"/>
    <w:rsid w:val="00E6460E"/>
    <w:rsid w:val="00E646C8"/>
    <w:rsid w:val="00E646E4"/>
    <w:rsid w:val="00E64751"/>
    <w:rsid w:val="00E6486C"/>
    <w:rsid w:val="00E648C3"/>
    <w:rsid w:val="00E64A82"/>
    <w:rsid w:val="00E64C0E"/>
    <w:rsid w:val="00E64C7F"/>
    <w:rsid w:val="00E64CB5"/>
    <w:rsid w:val="00E64DC1"/>
    <w:rsid w:val="00E64E95"/>
    <w:rsid w:val="00E64F16"/>
    <w:rsid w:val="00E65059"/>
    <w:rsid w:val="00E653D0"/>
    <w:rsid w:val="00E6546F"/>
    <w:rsid w:val="00E65678"/>
    <w:rsid w:val="00E657CD"/>
    <w:rsid w:val="00E65845"/>
    <w:rsid w:val="00E65AEA"/>
    <w:rsid w:val="00E65AF7"/>
    <w:rsid w:val="00E65B0F"/>
    <w:rsid w:val="00E65B2B"/>
    <w:rsid w:val="00E65B4C"/>
    <w:rsid w:val="00E65C1F"/>
    <w:rsid w:val="00E65E44"/>
    <w:rsid w:val="00E65F75"/>
    <w:rsid w:val="00E6613C"/>
    <w:rsid w:val="00E66214"/>
    <w:rsid w:val="00E66223"/>
    <w:rsid w:val="00E6627C"/>
    <w:rsid w:val="00E6629A"/>
    <w:rsid w:val="00E66443"/>
    <w:rsid w:val="00E6649E"/>
    <w:rsid w:val="00E665C3"/>
    <w:rsid w:val="00E665CE"/>
    <w:rsid w:val="00E6666B"/>
    <w:rsid w:val="00E666B4"/>
    <w:rsid w:val="00E666E6"/>
    <w:rsid w:val="00E666F2"/>
    <w:rsid w:val="00E66718"/>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73B"/>
    <w:rsid w:val="00E67854"/>
    <w:rsid w:val="00E67A8A"/>
    <w:rsid w:val="00E67BC6"/>
    <w:rsid w:val="00E67C67"/>
    <w:rsid w:val="00E67DD6"/>
    <w:rsid w:val="00E67DFD"/>
    <w:rsid w:val="00E67E7A"/>
    <w:rsid w:val="00E67E8C"/>
    <w:rsid w:val="00E67F2E"/>
    <w:rsid w:val="00E70177"/>
    <w:rsid w:val="00E70243"/>
    <w:rsid w:val="00E7064D"/>
    <w:rsid w:val="00E70710"/>
    <w:rsid w:val="00E70730"/>
    <w:rsid w:val="00E7074D"/>
    <w:rsid w:val="00E70790"/>
    <w:rsid w:val="00E707D8"/>
    <w:rsid w:val="00E70B42"/>
    <w:rsid w:val="00E70BF2"/>
    <w:rsid w:val="00E70C09"/>
    <w:rsid w:val="00E70C4E"/>
    <w:rsid w:val="00E70C9A"/>
    <w:rsid w:val="00E70D2B"/>
    <w:rsid w:val="00E70D7D"/>
    <w:rsid w:val="00E710FF"/>
    <w:rsid w:val="00E7118B"/>
    <w:rsid w:val="00E711A9"/>
    <w:rsid w:val="00E712B2"/>
    <w:rsid w:val="00E7132A"/>
    <w:rsid w:val="00E7133C"/>
    <w:rsid w:val="00E71500"/>
    <w:rsid w:val="00E71610"/>
    <w:rsid w:val="00E716F5"/>
    <w:rsid w:val="00E71820"/>
    <w:rsid w:val="00E71A58"/>
    <w:rsid w:val="00E71AEC"/>
    <w:rsid w:val="00E71B18"/>
    <w:rsid w:val="00E71C6D"/>
    <w:rsid w:val="00E71CB3"/>
    <w:rsid w:val="00E71CDD"/>
    <w:rsid w:val="00E71CE2"/>
    <w:rsid w:val="00E71D7F"/>
    <w:rsid w:val="00E71DD3"/>
    <w:rsid w:val="00E71F49"/>
    <w:rsid w:val="00E72159"/>
    <w:rsid w:val="00E72213"/>
    <w:rsid w:val="00E72240"/>
    <w:rsid w:val="00E723CF"/>
    <w:rsid w:val="00E72502"/>
    <w:rsid w:val="00E7279B"/>
    <w:rsid w:val="00E7281D"/>
    <w:rsid w:val="00E72868"/>
    <w:rsid w:val="00E72885"/>
    <w:rsid w:val="00E72886"/>
    <w:rsid w:val="00E728FF"/>
    <w:rsid w:val="00E7299D"/>
    <w:rsid w:val="00E72A66"/>
    <w:rsid w:val="00E72AE0"/>
    <w:rsid w:val="00E72C30"/>
    <w:rsid w:val="00E72D49"/>
    <w:rsid w:val="00E72F7D"/>
    <w:rsid w:val="00E73042"/>
    <w:rsid w:val="00E73142"/>
    <w:rsid w:val="00E731E1"/>
    <w:rsid w:val="00E73661"/>
    <w:rsid w:val="00E73689"/>
    <w:rsid w:val="00E73786"/>
    <w:rsid w:val="00E7388F"/>
    <w:rsid w:val="00E738DE"/>
    <w:rsid w:val="00E738F8"/>
    <w:rsid w:val="00E7397B"/>
    <w:rsid w:val="00E73B4E"/>
    <w:rsid w:val="00E73B7F"/>
    <w:rsid w:val="00E73B8C"/>
    <w:rsid w:val="00E73CD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DF"/>
    <w:rsid w:val="00E75267"/>
    <w:rsid w:val="00E75321"/>
    <w:rsid w:val="00E7534F"/>
    <w:rsid w:val="00E755E6"/>
    <w:rsid w:val="00E7566D"/>
    <w:rsid w:val="00E757F9"/>
    <w:rsid w:val="00E75812"/>
    <w:rsid w:val="00E75997"/>
    <w:rsid w:val="00E75A52"/>
    <w:rsid w:val="00E75AF8"/>
    <w:rsid w:val="00E75D0F"/>
    <w:rsid w:val="00E75DC2"/>
    <w:rsid w:val="00E75DE2"/>
    <w:rsid w:val="00E75DEC"/>
    <w:rsid w:val="00E75F13"/>
    <w:rsid w:val="00E75FAB"/>
    <w:rsid w:val="00E7600A"/>
    <w:rsid w:val="00E76056"/>
    <w:rsid w:val="00E76208"/>
    <w:rsid w:val="00E76469"/>
    <w:rsid w:val="00E764B3"/>
    <w:rsid w:val="00E76514"/>
    <w:rsid w:val="00E765BE"/>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5D9"/>
    <w:rsid w:val="00E7761B"/>
    <w:rsid w:val="00E77669"/>
    <w:rsid w:val="00E776C9"/>
    <w:rsid w:val="00E77753"/>
    <w:rsid w:val="00E77779"/>
    <w:rsid w:val="00E77875"/>
    <w:rsid w:val="00E77992"/>
    <w:rsid w:val="00E77A77"/>
    <w:rsid w:val="00E77B14"/>
    <w:rsid w:val="00E77B16"/>
    <w:rsid w:val="00E77BF4"/>
    <w:rsid w:val="00E77CB0"/>
    <w:rsid w:val="00E77E01"/>
    <w:rsid w:val="00E80091"/>
    <w:rsid w:val="00E800FD"/>
    <w:rsid w:val="00E80182"/>
    <w:rsid w:val="00E801FA"/>
    <w:rsid w:val="00E80307"/>
    <w:rsid w:val="00E8060F"/>
    <w:rsid w:val="00E80A3E"/>
    <w:rsid w:val="00E80ABB"/>
    <w:rsid w:val="00E80B20"/>
    <w:rsid w:val="00E80D47"/>
    <w:rsid w:val="00E80FF8"/>
    <w:rsid w:val="00E80FFC"/>
    <w:rsid w:val="00E81014"/>
    <w:rsid w:val="00E8114C"/>
    <w:rsid w:val="00E8117C"/>
    <w:rsid w:val="00E81252"/>
    <w:rsid w:val="00E812B0"/>
    <w:rsid w:val="00E8130C"/>
    <w:rsid w:val="00E8133A"/>
    <w:rsid w:val="00E815F2"/>
    <w:rsid w:val="00E81677"/>
    <w:rsid w:val="00E816BF"/>
    <w:rsid w:val="00E816D1"/>
    <w:rsid w:val="00E8199A"/>
    <w:rsid w:val="00E81A8E"/>
    <w:rsid w:val="00E81B78"/>
    <w:rsid w:val="00E81C3D"/>
    <w:rsid w:val="00E81CBA"/>
    <w:rsid w:val="00E81DF2"/>
    <w:rsid w:val="00E81E30"/>
    <w:rsid w:val="00E81E82"/>
    <w:rsid w:val="00E8201C"/>
    <w:rsid w:val="00E82143"/>
    <w:rsid w:val="00E822B9"/>
    <w:rsid w:val="00E822FD"/>
    <w:rsid w:val="00E82317"/>
    <w:rsid w:val="00E82443"/>
    <w:rsid w:val="00E82473"/>
    <w:rsid w:val="00E82908"/>
    <w:rsid w:val="00E82942"/>
    <w:rsid w:val="00E82B3F"/>
    <w:rsid w:val="00E82C16"/>
    <w:rsid w:val="00E82D1D"/>
    <w:rsid w:val="00E82D3E"/>
    <w:rsid w:val="00E82DA5"/>
    <w:rsid w:val="00E82DEF"/>
    <w:rsid w:val="00E82E63"/>
    <w:rsid w:val="00E82E76"/>
    <w:rsid w:val="00E8306D"/>
    <w:rsid w:val="00E8307B"/>
    <w:rsid w:val="00E830D7"/>
    <w:rsid w:val="00E833C4"/>
    <w:rsid w:val="00E83457"/>
    <w:rsid w:val="00E834E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084"/>
    <w:rsid w:val="00E84194"/>
    <w:rsid w:val="00E84198"/>
    <w:rsid w:val="00E84223"/>
    <w:rsid w:val="00E8422D"/>
    <w:rsid w:val="00E84241"/>
    <w:rsid w:val="00E84252"/>
    <w:rsid w:val="00E8428C"/>
    <w:rsid w:val="00E84410"/>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23"/>
    <w:rsid w:val="00E84F48"/>
    <w:rsid w:val="00E850FF"/>
    <w:rsid w:val="00E85166"/>
    <w:rsid w:val="00E8532E"/>
    <w:rsid w:val="00E85333"/>
    <w:rsid w:val="00E854AC"/>
    <w:rsid w:val="00E85573"/>
    <w:rsid w:val="00E855F2"/>
    <w:rsid w:val="00E8571A"/>
    <w:rsid w:val="00E85876"/>
    <w:rsid w:val="00E8589E"/>
    <w:rsid w:val="00E85951"/>
    <w:rsid w:val="00E85C1A"/>
    <w:rsid w:val="00E85D38"/>
    <w:rsid w:val="00E85D69"/>
    <w:rsid w:val="00E85DFC"/>
    <w:rsid w:val="00E85E8B"/>
    <w:rsid w:val="00E85EF6"/>
    <w:rsid w:val="00E86070"/>
    <w:rsid w:val="00E86123"/>
    <w:rsid w:val="00E8618C"/>
    <w:rsid w:val="00E8619D"/>
    <w:rsid w:val="00E8621B"/>
    <w:rsid w:val="00E863E3"/>
    <w:rsid w:val="00E86407"/>
    <w:rsid w:val="00E8652F"/>
    <w:rsid w:val="00E8657F"/>
    <w:rsid w:val="00E8660D"/>
    <w:rsid w:val="00E86700"/>
    <w:rsid w:val="00E867A8"/>
    <w:rsid w:val="00E86810"/>
    <w:rsid w:val="00E86815"/>
    <w:rsid w:val="00E86907"/>
    <w:rsid w:val="00E8692C"/>
    <w:rsid w:val="00E869A6"/>
    <w:rsid w:val="00E86A32"/>
    <w:rsid w:val="00E86A57"/>
    <w:rsid w:val="00E86B14"/>
    <w:rsid w:val="00E86BAD"/>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338"/>
    <w:rsid w:val="00E873C3"/>
    <w:rsid w:val="00E87488"/>
    <w:rsid w:val="00E87538"/>
    <w:rsid w:val="00E875CB"/>
    <w:rsid w:val="00E87737"/>
    <w:rsid w:val="00E87798"/>
    <w:rsid w:val="00E877FA"/>
    <w:rsid w:val="00E879DF"/>
    <w:rsid w:val="00E87ACA"/>
    <w:rsid w:val="00E87B21"/>
    <w:rsid w:val="00E87B3C"/>
    <w:rsid w:val="00E87B64"/>
    <w:rsid w:val="00E87C06"/>
    <w:rsid w:val="00E87C2C"/>
    <w:rsid w:val="00E87CE9"/>
    <w:rsid w:val="00E87D45"/>
    <w:rsid w:val="00E87D8A"/>
    <w:rsid w:val="00E87E3E"/>
    <w:rsid w:val="00E87FC0"/>
    <w:rsid w:val="00E87FDA"/>
    <w:rsid w:val="00E90008"/>
    <w:rsid w:val="00E90106"/>
    <w:rsid w:val="00E901EE"/>
    <w:rsid w:val="00E904A5"/>
    <w:rsid w:val="00E9059B"/>
    <w:rsid w:val="00E905FB"/>
    <w:rsid w:val="00E90603"/>
    <w:rsid w:val="00E90609"/>
    <w:rsid w:val="00E90737"/>
    <w:rsid w:val="00E9093A"/>
    <w:rsid w:val="00E90A64"/>
    <w:rsid w:val="00E90AFE"/>
    <w:rsid w:val="00E90C0F"/>
    <w:rsid w:val="00E90C3C"/>
    <w:rsid w:val="00E90C53"/>
    <w:rsid w:val="00E90D6C"/>
    <w:rsid w:val="00E90E6E"/>
    <w:rsid w:val="00E911A2"/>
    <w:rsid w:val="00E915C8"/>
    <w:rsid w:val="00E915D1"/>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AF1"/>
    <w:rsid w:val="00E92BEB"/>
    <w:rsid w:val="00E92C47"/>
    <w:rsid w:val="00E92D1B"/>
    <w:rsid w:val="00E92D1F"/>
    <w:rsid w:val="00E92E4A"/>
    <w:rsid w:val="00E93090"/>
    <w:rsid w:val="00E930F0"/>
    <w:rsid w:val="00E932CB"/>
    <w:rsid w:val="00E93303"/>
    <w:rsid w:val="00E935CD"/>
    <w:rsid w:val="00E935F0"/>
    <w:rsid w:val="00E93686"/>
    <w:rsid w:val="00E9373F"/>
    <w:rsid w:val="00E9381A"/>
    <w:rsid w:val="00E9391F"/>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850"/>
    <w:rsid w:val="00E949E8"/>
    <w:rsid w:val="00E94A6A"/>
    <w:rsid w:val="00E94AA4"/>
    <w:rsid w:val="00E94AD9"/>
    <w:rsid w:val="00E94B8E"/>
    <w:rsid w:val="00E94C2A"/>
    <w:rsid w:val="00E94D5F"/>
    <w:rsid w:val="00E94DBE"/>
    <w:rsid w:val="00E94DEB"/>
    <w:rsid w:val="00E94E30"/>
    <w:rsid w:val="00E94EC7"/>
    <w:rsid w:val="00E94F68"/>
    <w:rsid w:val="00E950F5"/>
    <w:rsid w:val="00E9510E"/>
    <w:rsid w:val="00E951E8"/>
    <w:rsid w:val="00E95293"/>
    <w:rsid w:val="00E954A4"/>
    <w:rsid w:val="00E95621"/>
    <w:rsid w:val="00E95625"/>
    <w:rsid w:val="00E9576C"/>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B6C"/>
    <w:rsid w:val="00E96BD6"/>
    <w:rsid w:val="00E96C20"/>
    <w:rsid w:val="00E96D1E"/>
    <w:rsid w:val="00E96D34"/>
    <w:rsid w:val="00E96D97"/>
    <w:rsid w:val="00E96EC0"/>
    <w:rsid w:val="00E96F74"/>
    <w:rsid w:val="00E970CA"/>
    <w:rsid w:val="00E972C3"/>
    <w:rsid w:val="00E974CB"/>
    <w:rsid w:val="00E974FC"/>
    <w:rsid w:val="00E9759E"/>
    <w:rsid w:val="00E9774A"/>
    <w:rsid w:val="00E97754"/>
    <w:rsid w:val="00E977EE"/>
    <w:rsid w:val="00E978C6"/>
    <w:rsid w:val="00E97A2D"/>
    <w:rsid w:val="00E97BEC"/>
    <w:rsid w:val="00E97C00"/>
    <w:rsid w:val="00E97CC2"/>
    <w:rsid w:val="00E97CD3"/>
    <w:rsid w:val="00E97CFC"/>
    <w:rsid w:val="00E97D65"/>
    <w:rsid w:val="00E97DB0"/>
    <w:rsid w:val="00E97FE2"/>
    <w:rsid w:val="00EA0032"/>
    <w:rsid w:val="00EA0377"/>
    <w:rsid w:val="00EA03D0"/>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30"/>
    <w:rsid w:val="00EA1575"/>
    <w:rsid w:val="00EA15CB"/>
    <w:rsid w:val="00EA168F"/>
    <w:rsid w:val="00EA1757"/>
    <w:rsid w:val="00EA19A1"/>
    <w:rsid w:val="00EA1ACB"/>
    <w:rsid w:val="00EA1AFD"/>
    <w:rsid w:val="00EA1B83"/>
    <w:rsid w:val="00EA1DC2"/>
    <w:rsid w:val="00EA1F1C"/>
    <w:rsid w:val="00EA1F6E"/>
    <w:rsid w:val="00EA2056"/>
    <w:rsid w:val="00EA20E2"/>
    <w:rsid w:val="00EA20E8"/>
    <w:rsid w:val="00EA20FF"/>
    <w:rsid w:val="00EA216C"/>
    <w:rsid w:val="00EA21C3"/>
    <w:rsid w:val="00EA22E8"/>
    <w:rsid w:val="00EA2308"/>
    <w:rsid w:val="00EA24A3"/>
    <w:rsid w:val="00EA2596"/>
    <w:rsid w:val="00EA2864"/>
    <w:rsid w:val="00EA2944"/>
    <w:rsid w:val="00EA2A13"/>
    <w:rsid w:val="00EA2A4B"/>
    <w:rsid w:val="00EA2A6B"/>
    <w:rsid w:val="00EA2A77"/>
    <w:rsid w:val="00EA2D3E"/>
    <w:rsid w:val="00EA2ECE"/>
    <w:rsid w:val="00EA307B"/>
    <w:rsid w:val="00EA30C0"/>
    <w:rsid w:val="00EA30E6"/>
    <w:rsid w:val="00EA3273"/>
    <w:rsid w:val="00EA32B8"/>
    <w:rsid w:val="00EA33F5"/>
    <w:rsid w:val="00EA3567"/>
    <w:rsid w:val="00EA3683"/>
    <w:rsid w:val="00EA36CA"/>
    <w:rsid w:val="00EA3729"/>
    <w:rsid w:val="00EA378D"/>
    <w:rsid w:val="00EA383E"/>
    <w:rsid w:val="00EA3873"/>
    <w:rsid w:val="00EA3981"/>
    <w:rsid w:val="00EA3A24"/>
    <w:rsid w:val="00EA3A63"/>
    <w:rsid w:val="00EA3D4D"/>
    <w:rsid w:val="00EA3E9A"/>
    <w:rsid w:val="00EA3EA7"/>
    <w:rsid w:val="00EA3EBC"/>
    <w:rsid w:val="00EA3EFA"/>
    <w:rsid w:val="00EA4047"/>
    <w:rsid w:val="00EA404E"/>
    <w:rsid w:val="00EA4085"/>
    <w:rsid w:val="00EA40CF"/>
    <w:rsid w:val="00EA4161"/>
    <w:rsid w:val="00EA4282"/>
    <w:rsid w:val="00EA443B"/>
    <w:rsid w:val="00EA4659"/>
    <w:rsid w:val="00EA4759"/>
    <w:rsid w:val="00EA47CD"/>
    <w:rsid w:val="00EA4894"/>
    <w:rsid w:val="00EA4AF7"/>
    <w:rsid w:val="00EA4C1E"/>
    <w:rsid w:val="00EA4C3A"/>
    <w:rsid w:val="00EA4F09"/>
    <w:rsid w:val="00EA4F57"/>
    <w:rsid w:val="00EA50BB"/>
    <w:rsid w:val="00EA5122"/>
    <w:rsid w:val="00EA5244"/>
    <w:rsid w:val="00EA5275"/>
    <w:rsid w:val="00EA5314"/>
    <w:rsid w:val="00EA5387"/>
    <w:rsid w:val="00EA542D"/>
    <w:rsid w:val="00EA5482"/>
    <w:rsid w:val="00EA55F1"/>
    <w:rsid w:val="00EA563B"/>
    <w:rsid w:val="00EA5858"/>
    <w:rsid w:val="00EA5AFC"/>
    <w:rsid w:val="00EA5BEC"/>
    <w:rsid w:val="00EA5E77"/>
    <w:rsid w:val="00EA5EF1"/>
    <w:rsid w:val="00EA5F59"/>
    <w:rsid w:val="00EA5FAA"/>
    <w:rsid w:val="00EA61F1"/>
    <w:rsid w:val="00EA6282"/>
    <w:rsid w:val="00EA62AD"/>
    <w:rsid w:val="00EA62AF"/>
    <w:rsid w:val="00EA6300"/>
    <w:rsid w:val="00EA6326"/>
    <w:rsid w:val="00EA65CA"/>
    <w:rsid w:val="00EA66E8"/>
    <w:rsid w:val="00EA671A"/>
    <w:rsid w:val="00EA674B"/>
    <w:rsid w:val="00EA6769"/>
    <w:rsid w:val="00EA69BC"/>
    <w:rsid w:val="00EA69EE"/>
    <w:rsid w:val="00EA6A50"/>
    <w:rsid w:val="00EA6A5A"/>
    <w:rsid w:val="00EA6CF3"/>
    <w:rsid w:val="00EA6DCA"/>
    <w:rsid w:val="00EA6E60"/>
    <w:rsid w:val="00EA6FDB"/>
    <w:rsid w:val="00EA7081"/>
    <w:rsid w:val="00EA71CD"/>
    <w:rsid w:val="00EA7320"/>
    <w:rsid w:val="00EA7332"/>
    <w:rsid w:val="00EA73DE"/>
    <w:rsid w:val="00EA752F"/>
    <w:rsid w:val="00EA7598"/>
    <w:rsid w:val="00EA75A7"/>
    <w:rsid w:val="00EA768F"/>
    <w:rsid w:val="00EA76E5"/>
    <w:rsid w:val="00EA7765"/>
    <w:rsid w:val="00EA78FA"/>
    <w:rsid w:val="00EA78FF"/>
    <w:rsid w:val="00EA79FE"/>
    <w:rsid w:val="00EA7A1B"/>
    <w:rsid w:val="00EA7A2C"/>
    <w:rsid w:val="00EA7B4F"/>
    <w:rsid w:val="00EA7B66"/>
    <w:rsid w:val="00EA7B7D"/>
    <w:rsid w:val="00EA7C3F"/>
    <w:rsid w:val="00EA7C5C"/>
    <w:rsid w:val="00EA7E0D"/>
    <w:rsid w:val="00EA7EAE"/>
    <w:rsid w:val="00EA7EC1"/>
    <w:rsid w:val="00EA7F9F"/>
    <w:rsid w:val="00EB0057"/>
    <w:rsid w:val="00EB0073"/>
    <w:rsid w:val="00EB02A0"/>
    <w:rsid w:val="00EB0370"/>
    <w:rsid w:val="00EB049C"/>
    <w:rsid w:val="00EB056C"/>
    <w:rsid w:val="00EB0635"/>
    <w:rsid w:val="00EB0679"/>
    <w:rsid w:val="00EB079B"/>
    <w:rsid w:val="00EB07E6"/>
    <w:rsid w:val="00EB083A"/>
    <w:rsid w:val="00EB087B"/>
    <w:rsid w:val="00EB0976"/>
    <w:rsid w:val="00EB0A9B"/>
    <w:rsid w:val="00EB0BD7"/>
    <w:rsid w:val="00EB0CD2"/>
    <w:rsid w:val="00EB0D7C"/>
    <w:rsid w:val="00EB0D82"/>
    <w:rsid w:val="00EB0DAB"/>
    <w:rsid w:val="00EB0E1F"/>
    <w:rsid w:val="00EB0E30"/>
    <w:rsid w:val="00EB0E39"/>
    <w:rsid w:val="00EB0FD1"/>
    <w:rsid w:val="00EB103A"/>
    <w:rsid w:val="00EB1072"/>
    <w:rsid w:val="00EB10B5"/>
    <w:rsid w:val="00EB11EB"/>
    <w:rsid w:val="00EB1277"/>
    <w:rsid w:val="00EB1437"/>
    <w:rsid w:val="00EB15DD"/>
    <w:rsid w:val="00EB1879"/>
    <w:rsid w:val="00EB1901"/>
    <w:rsid w:val="00EB190F"/>
    <w:rsid w:val="00EB1B44"/>
    <w:rsid w:val="00EB1DB5"/>
    <w:rsid w:val="00EB1EB8"/>
    <w:rsid w:val="00EB1F7B"/>
    <w:rsid w:val="00EB1FE9"/>
    <w:rsid w:val="00EB2066"/>
    <w:rsid w:val="00EB21DA"/>
    <w:rsid w:val="00EB221F"/>
    <w:rsid w:val="00EB222A"/>
    <w:rsid w:val="00EB2236"/>
    <w:rsid w:val="00EB223E"/>
    <w:rsid w:val="00EB2339"/>
    <w:rsid w:val="00EB2354"/>
    <w:rsid w:val="00EB24CB"/>
    <w:rsid w:val="00EB2508"/>
    <w:rsid w:val="00EB254F"/>
    <w:rsid w:val="00EB274C"/>
    <w:rsid w:val="00EB29E8"/>
    <w:rsid w:val="00EB2B52"/>
    <w:rsid w:val="00EB2CFD"/>
    <w:rsid w:val="00EB2D50"/>
    <w:rsid w:val="00EB2DA2"/>
    <w:rsid w:val="00EB2EC8"/>
    <w:rsid w:val="00EB2EF3"/>
    <w:rsid w:val="00EB3377"/>
    <w:rsid w:val="00EB34EC"/>
    <w:rsid w:val="00EB34EE"/>
    <w:rsid w:val="00EB355D"/>
    <w:rsid w:val="00EB37D5"/>
    <w:rsid w:val="00EB38FC"/>
    <w:rsid w:val="00EB3908"/>
    <w:rsid w:val="00EB3A8D"/>
    <w:rsid w:val="00EB3CDF"/>
    <w:rsid w:val="00EB3FBF"/>
    <w:rsid w:val="00EB404F"/>
    <w:rsid w:val="00EB41C4"/>
    <w:rsid w:val="00EB4250"/>
    <w:rsid w:val="00EB453B"/>
    <w:rsid w:val="00EB45F3"/>
    <w:rsid w:val="00EB46BB"/>
    <w:rsid w:val="00EB47C7"/>
    <w:rsid w:val="00EB47E2"/>
    <w:rsid w:val="00EB497A"/>
    <w:rsid w:val="00EB499B"/>
    <w:rsid w:val="00EB4A2F"/>
    <w:rsid w:val="00EB4C71"/>
    <w:rsid w:val="00EB4CA8"/>
    <w:rsid w:val="00EB4CB4"/>
    <w:rsid w:val="00EB4CE4"/>
    <w:rsid w:val="00EB503B"/>
    <w:rsid w:val="00EB516A"/>
    <w:rsid w:val="00EB5207"/>
    <w:rsid w:val="00EB532D"/>
    <w:rsid w:val="00EB544C"/>
    <w:rsid w:val="00EB5649"/>
    <w:rsid w:val="00EB58B9"/>
    <w:rsid w:val="00EB59AD"/>
    <w:rsid w:val="00EB59CF"/>
    <w:rsid w:val="00EB5A91"/>
    <w:rsid w:val="00EB5C40"/>
    <w:rsid w:val="00EB5D74"/>
    <w:rsid w:val="00EB5E7B"/>
    <w:rsid w:val="00EB5E83"/>
    <w:rsid w:val="00EB5F35"/>
    <w:rsid w:val="00EB5F7B"/>
    <w:rsid w:val="00EB5F93"/>
    <w:rsid w:val="00EB5FC3"/>
    <w:rsid w:val="00EB60C9"/>
    <w:rsid w:val="00EB612B"/>
    <w:rsid w:val="00EB62F9"/>
    <w:rsid w:val="00EB63CD"/>
    <w:rsid w:val="00EB644B"/>
    <w:rsid w:val="00EB6507"/>
    <w:rsid w:val="00EB6580"/>
    <w:rsid w:val="00EB65E5"/>
    <w:rsid w:val="00EB671F"/>
    <w:rsid w:val="00EB6736"/>
    <w:rsid w:val="00EB67B5"/>
    <w:rsid w:val="00EB68A2"/>
    <w:rsid w:val="00EB68BF"/>
    <w:rsid w:val="00EB6DD2"/>
    <w:rsid w:val="00EB6E27"/>
    <w:rsid w:val="00EB6F08"/>
    <w:rsid w:val="00EB6F42"/>
    <w:rsid w:val="00EB71A8"/>
    <w:rsid w:val="00EB72AB"/>
    <w:rsid w:val="00EB73D1"/>
    <w:rsid w:val="00EB7428"/>
    <w:rsid w:val="00EB74AD"/>
    <w:rsid w:val="00EB753E"/>
    <w:rsid w:val="00EB7553"/>
    <w:rsid w:val="00EB760D"/>
    <w:rsid w:val="00EB763D"/>
    <w:rsid w:val="00EB7672"/>
    <w:rsid w:val="00EB76F8"/>
    <w:rsid w:val="00EB77F5"/>
    <w:rsid w:val="00EB7876"/>
    <w:rsid w:val="00EB7993"/>
    <w:rsid w:val="00EB7994"/>
    <w:rsid w:val="00EB7A1C"/>
    <w:rsid w:val="00EB7A75"/>
    <w:rsid w:val="00EB7A9A"/>
    <w:rsid w:val="00EB7B5E"/>
    <w:rsid w:val="00EB7C95"/>
    <w:rsid w:val="00EB7F45"/>
    <w:rsid w:val="00EC008C"/>
    <w:rsid w:val="00EC00A2"/>
    <w:rsid w:val="00EC02DE"/>
    <w:rsid w:val="00EC02FB"/>
    <w:rsid w:val="00EC037A"/>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0E98"/>
    <w:rsid w:val="00EC1306"/>
    <w:rsid w:val="00EC1321"/>
    <w:rsid w:val="00EC1418"/>
    <w:rsid w:val="00EC145C"/>
    <w:rsid w:val="00EC14E7"/>
    <w:rsid w:val="00EC152D"/>
    <w:rsid w:val="00EC152F"/>
    <w:rsid w:val="00EC1697"/>
    <w:rsid w:val="00EC17AA"/>
    <w:rsid w:val="00EC19D4"/>
    <w:rsid w:val="00EC1A38"/>
    <w:rsid w:val="00EC1B8E"/>
    <w:rsid w:val="00EC1BCE"/>
    <w:rsid w:val="00EC1C0D"/>
    <w:rsid w:val="00EC1D48"/>
    <w:rsid w:val="00EC1D6C"/>
    <w:rsid w:val="00EC1EAD"/>
    <w:rsid w:val="00EC1F50"/>
    <w:rsid w:val="00EC1F75"/>
    <w:rsid w:val="00EC2049"/>
    <w:rsid w:val="00EC20EC"/>
    <w:rsid w:val="00EC20EF"/>
    <w:rsid w:val="00EC218B"/>
    <w:rsid w:val="00EC21DA"/>
    <w:rsid w:val="00EC2559"/>
    <w:rsid w:val="00EC2569"/>
    <w:rsid w:val="00EC284A"/>
    <w:rsid w:val="00EC2883"/>
    <w:rsid w:val="00EC299F"/>
    <w:rsid w:val="00EC29CD"/>
    <w:rsid w:val="00EC2B5C"/>
    <w:rsid w:val="00EC2B9A"/>
    <w:rsid w:val="00EC2BC0"/>
    <w:rsid w:val="00EC2BCC"/>
    <w:rsid w:val="00EC2C1F"/>
    <w:rsid w:val="00EC2DC1"/>
    <w:rsid w:val="00EC2E8E"/>
    <w:rsid w:val="00EC2E9B"/>
    <w:rsid w:val="00EC2F2C"/>
    <w:rsid w:val="00EC314F"/>
    <w:rsid w:val="00EC32A0"/>
    <w:rsid w:val="00EC32B1"/>
    <w:rsid w:val="00EC3441"/>
    <w:rsid w:val="00EC34C2"/>
    <w:rsid w:val="00EC34D2"/>
    <w:rsid w:val="00EC34E3"/>
    <w:rsid w:val="00EC352B"/>
    <w:rsid w:val="00EC354D"/>
    <w:rsid w:val="00EC3655"/>
    <w:rsid w:val="00EC3871"/>
    <w:rsid w:val="00EC39DE"/>
    <w:rsid w:val="00EC3B5B"/>
    <w:rsid w:val="00EC3CF2"/>
    <w:rsid w:val="00EC3D01"/>
    <w:rsid w:val="00EC3E72"/>
    <w:rsid w:val="00EC4233"/>
    <w:rsid w:val="00EC42B7"/>
    <w:rsid w:val="00EC4364"/>
    <w:rsid w:val="00EC446C"/>
    <w:rsid w:val="00EC44CA"/>
    <w:rsid w:val="00EC4516"/>
    <w:rsid w:val="00EC46DB"/>
    <w:rsid w:val="00EC4B22"/>
    <w:rsid w:val="00EC4BAA"/>
    <w:rsid w:val="00EC4C7D"/>
    <w:rsid w:val="00EC4D6F"/>
    <w:rsid w:val="00EC4E94"/>
    <w:rsid w:val="00EC4F20"/>
    <w:rsid w:val="00EC510A"/>
    <w:rsid w:val="00EC517F"/>
    <w:rsid w:val="00EC51B1"/>
    <w:rsid w:val="00EC51D9"/>
    <w:rsid w:val="00EC5239"/>
    <w:rsid w:val="00EC527C"/>
    <w:rsid w:val="00EC52AC"/>
    <w:rsid w:val="00EC54A0"/>
    <w:rsid w:val="00EC560C"/>
    <w:rsid w:val="00EC581E"/>
    <w:rsid w:val="00EC5888"/>
    <w:rsid w:val="00EC5895"/>
    <w:rsid w:val="00EC58B8"/>
    <w:rsid w:val="00EC592C"/>
    <w:rsid w:val="00EC5AC3"/>
    <w:rsid w:val="00EC5B90"/>
    <w:rsid w:val="00EC5C01"/>
    <w:rsid w:val="00EC5C7A"/>
    <w:rsid w:val="00EC5D45"/>
    <w:rsid w:val="00EC5DB8"/>
    <w:rsid w:val="00EC5E42"/>
    <w:rsid w:val="00EC60A7"/>
    <w:rsid w:val="00EC60A9"/>
    <w:rsid w:val="00EC61F6"/>
    <w:rsid w:val="00EC6282"/>
    <w:rsid w:val="00EC63C2"/>
    <w:rsid w:val="00EC6409"/>
    <w:rsid w:val="00EC647E"/>
    <w:rsid w:val="00EC6577"/>
    <w:rsid w:val="00EC65B9"/>
    <w:rsid w:val="00EC6620"/>
    <w:rsid w:val="00EC6653"/>
    <w:rsid w:val="00EC6842"/>
    <w:rsid w:val="00EC68DC"/>
    <w:rsid w:val="00EC6919"/>
    <w:rsid w:val="00EC695A"/>
    <w:rsid w:val="00EC6A35"/>
    <w:rsid w:val="00EC6A46"/>
    <w:rsid w:val="00EC6AF6"/>
    <w:rsid w:val="00EC6C35"/>
    <w:rsid w:val="00EC6C4C"/>
    <w:rsid w:val="00EC6FAF"/>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A59"/>
    <w:rsid w:val="00ED1AAA"/>
    <w:rsid w:val="00ED1C6D"/>
    <w:rsid w:val="00ED1E4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0F"/>
    <w:rsid w:val="00ED2FA8"/>
    <w:rsid w:val="00ED3022"/>
    <w:rsid w:val="00ED30C1"/>
    <w:rsid w:val="00ED310E"/>
    <w:rsid w:val="00ED3259"/>
    <w:rsid w:val="00ED32A4"/>
    <w:rsid w:val="00ED352B"/>
    <w:rsid w:val="00ED35FC"/>
    <w:rsid w:val="00ED3610"/>
    <w:rsid w:val="00ED379D"/>
    <w:rsid w:val="00ED3898"/>
    <w:rsid w:val="00ED3A52"/>
    <w:rsid w:val="00ED3A8D"/>
    <w:rsid w:val="00ED3C21"/>
    <w:rsid w:val="00ED3F8F"/>
    <w:rsid w:val="00ED3FAC"/>
    <w:rsid w:val="00ED408D"/>
    <w:rsid w:val="00ED43E8"/>
    <w:rsid w:val="00ED454D"/>
    <w:rsid w:val="00ED46E0"/>
    <w:rsid w:val="00ED472F"/>
    <w:rsid w:val="00ED47F2"/>
    <w:rsid w:val="00ED486C"/>
    <w:rsid w:val="00ED4A17"/>
    <w:rsid w:val="00ED4DBB"/>
    <w:rsid w:val="00ED4EBC"/>
    <w:rsid w:val="00ED4EEB"/>
    <w:rsid w:val="00ED4FC4"/>
    <w:rsid w:val="00ED5176"/>
    <w:rsid w:val="00ED51CD"/>
    <w:rsid w:val="00ED524D"/>
    <w:rsid w:val="00ED5356"/>
    <w:rsid w:val="00ED54FA"/>
    <w:rsid w:val="00ED55F3"/>
    <w:rsid w:val="00ED56A1"/>
    <w:rsid w:val="00ED589C"/>
    <w:rsid w:val="00ED59F6"/>
    <w:rsid w:val="00ED5A0C"/>
    <w:rsid w:val="00ED5BAF"/>
    <w:rsid w:val="00ED5D92"/>
    <w:rsid w:val="00ED5EFF"/>
    <w:rsid w:val="00ED6070"/>
    <w:rsid w:val="00ED61D6"/>
    <w:rsid w:val="00ED6244"/>
    <w:rsid w:val="00ED6260"/>
    <w:rsid w:val="00ED6318"/>
    <w:rsid w:val="00ED6435"/>
    <w:rsid w:val="00ED6486"/>
    <w:rsid w:val="00ED64AE"/>
    <w:rsid w:val="00ED661A"/>
    <w:rsid w:val="00ED66A4"/>
    <w:rsid w:val="00ED6733"/>
    <w:rsid w:val="00ED686F"/>
    <w:rsid w:val="00ED6D5C"/>
    <w:rsid w:val="00ED6D9E"/>
    <w:rsid w:val="00ED6E4D"/>
    <w:rsid w:val="00ED6E9B"/>
    <w:rsid w:val="00ED6FA2"/>
    <w:rsid w:val="00ED6FA9"/>
    <w:rsid w:val="00ED703F"/>
    <w:rsid w:val="00ED70BD"/>
    <w:rsid w:val="00ED70C0"/>
    <w:rsid w:val="00ED7107"/>
    <w:rsid w:val="00ED740E"/>
    <w:rsid w:val="00ED74AE"/>
    <w:rsid w:val="00ED76E2"/>
    <w:rsid w:val="00ED7738"/>
    <w:rsid w:val="00ED774E"/>
    <w:rsid w:val="00ED7765"/>
    <w:rsid w:val="00ED7909"/>
    <w:rsid w:val="00ED792C"/>
    <w:rsid w:val="00ED796D"/>
    <w:rsid w:val="00ED79F0"/>
    <w:rsid w:val="00ED7AA1"/>
    <w:rsid w:val="00ED7B53"/>
    <w:rsid w:val="00ED7CAA"/>
    <w:rsid w:val="00ED7CCC"/>
    <w:rsid w:val="00ED7D63"/>
    <w:rsid w:val="00ED7DB0"/>
    <w:rsid w:val="00EE0005"/>
    <w:rsid w:val="00EE0007"/>
    <w:rsid w:val="00EE01C8"/>
    <w:rsid w:val="00EE01FF"/>
    <w:rsid w:val="00EE021E"/>
    <w:rsid w:val="00EE028B"/>
    <w:rsid w:val="00EE029C"/>
    <w:rsid w:val="00EE03A5"/>
    <w:rsid w:val="00EE0461"/>
    <w:rsid w:val="00EE04A4"/>
    <w:rsid w:val="00EE052B"/>
    <w:rsid w:val="00EE068D"/>
    <w:rsid w:val="00EE06A0"/>
    <w:rsid w:val="00EE08B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2F8"/>
    <w:rsid w:val="00EE13D1"/>
    <w:rsid w:val="00EE14DD"/>
    <w:rsid w:val="00EE14E7"/>
    <w:rsid w:val="00EE1622"/>
    <w:rsid w:val="00EE1763"/>
    <w:rsid w:val="00EE17DA"/>
    <w:rsid w:val="00EE17F4"/>
    <w:rsid w:val="00EE1923"/>
    <w:rsid w:val="00EE1A1C"/>
    <w:rsid w:val="00EE1AA1"/>
    <w:rsid w:val="00EE1BBE"/>
    <w:rsid w:val="00EE1C09"/>
    <w:rsid w:val="00EE1CF4"/>
    <w:rsid w:val="00EE203F"/>
    <w:rsid w:val="00EE20ED"/>
    <w:rsid w:val="00EE2187"/>
    <w:rsid w:val="00EE2349"/>
    <w:rsid w:val="00EE2539"/>
    <w:rsid w:val="00EE254A"/>
    <w:rsid w:val="00EE2641"/>
    <w:rsid w:val="00EE27ED"/>
    <w:rsid w:val="00EE29D3"/>
    <w:rsid w:val="00EE2B6E"/>
    <w:rsid w:val="00EE2D0E"/>
    <w:rsid w:val="00EE2D33"/>
    <w:rsid w:val="00EE2F60"/>
    <w:rsid w:val="00EE2F6A"/>
    <w:rsid w:val="00EE31F3"/>
    <w:rsid w:val="00EE3330"/>
    <w:rsid w:val="00EE33A1"/>
    <w:rsid w:val="00EE34C8"/>
    <w:rsid w:val="00EE34E0"/>
    <w:rsid w:val="00EE3514"/>
    <w:rsid w:val="00EE351D"/>
    <w:rsid w:val="00EE3770"/>
    <w:rsid w:val="00EE3818"/>
    <w:rsid w:val="00EE39DE"/>
    <w:rsid w:val="00EE3BE3"/>
    <w:rsid w:val="00EE3C57"/>
    <w:rsid w:val="00EE3CFE"/>
    <w:rsid w:val="00EE3D2E"/>
    <w:rsid w:val="00EE3E48"/>
    <w:rsid w:val="00EE3E76"/>
    <w:rsid w:val="00EE4108"/>
    <w:rsid w:val="00EE417D"/>
    <w:rsid w:val="00EE4443"/>
    <w:rsid w:val="00EE44F1"/>
    <w:rsid w:val="00EE4752"/>
    <w:rsid w:val="00EE4767"/>
    <w:rsid w:val="00EE481A"/>
    <w:rsid w:val="00EE481E"/>
    <w:rsid w:val="00EE48E7"/>
    <w:rsid w:val="00EE4A85"/>
    <w:rsid w:val="00EE4B81"/>
    <w:rsid w:val="00EE4BA8"/>
    <w:rsid w:val="00EE4BFF"/>
    <w:rsid w:val="00EE4CD0"/>
    <w:rsid w:val="00EE4D5F"/>
    <w:rsid w:val="00EE4D9C"/>
    <w:rsid w:val="00EE5061"/>
    <w:rsid w:val="00EE537D"/>
    <w:rsid w:val="00EE557D"/>
    <w:rsid w:val="00EE56C4"/>
    <w:rsid w:val="00EE56D0"/>
    <w:rsid w:val="00EE56E6"/>
    <w:rsid w:val="00EE5720"/>
    <w:rsid w:val="00EE594B"/>
    <w:rsid w:val="00EE5967"/>
    <w:rsid w:val="00EE5A2B"/>
    <w:rsid w:val="00EE5C2C"/>
    <w:rsid w:val="00EE5C69"/>
    <w:rsid w:val="00EE5ECD"/>
    <w:rsid w:val="00EE6223"/>
    <w:rsid w:val="00EE62E1"/>
    <w:rsid w:val="00EE642B"/>
    <w:rsid w:val="00EE64B9"/>
    <w:rsid w:val="00EE6618"/>
    <w:rsid w:val="00EE663C"/>
    <w:rsid w:val="00EE66E5"/>
    <w:rsid w:val="00EE6770"/>
    <w:rsid w:val="00EE6774"/>
    <w:rsid w:val="00EE6864"/>
    <w:rsid w:val="00EE69C7"/>
    <w:rsid w:val="00EE69D7"/>
    <w:rsid w:val="00EE6B51"/>
    <w:rsid w:val="00EE6C59"/>
    <w:rsid w:val="00EE6ED3"/>
    <w:rsid w:val="00EE6EDA"/>
    <w:rsid w:val="00EE6F38"/>
    <w:rsid w:val="00EE6FFF"/>
    <w:rsid w:val="00EE708F"/>
    <w:rsid w:val="00EE70A6"/>
    <w:rsid w:val="00EE71AB"/>
    <w:rsid w:val="00EE724E"/>
    <w:rsid w:val="00EE733D"/>
    <w:rsid w:val="00EE73DC"/>
    <w:rsid w:val="00EE73E0"/>
    <w:rsid w:val="00EE743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4BD"/>
    <w:rsid w:val="00EF0511"/>
    <w:rsid w:val="00EF055B"/>
    <w:rsid w:val="00EF05AA"/>
    <w:rsid w:val="00EF05E3"/>
    <w:rsid w:val="00EF0708"/>
    <w:rsid w:val="00EF0CBB"/>
    <w:rsid w:val="00EF0DF3"/>
    <w:rsid w:val="00EF0EDB"/>
    <w:rsid w:val="00EF0EFC"/>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B37"/>
    <w:rsid w:val="00EF1BEC"/>
    <w:rsid w:val="00EF1CF4"/>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01C"/>
    <w:rsid w:val="00EF31F0"/>
    <w:rsid w:val="00EF3255"/>
    <w:rsid w:val="00EF335B"/>
    <w:rsid w:val="00EF354E"/>
    <w:rsid w:val="00EF356F"/>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45"/>
    <w:rsid w:val="00EF4BA2"/>
    <w:rsid w:val="00EF4C05"/>
    <w:rsid w:val="00EF4C39"/>
    <w:rsid w:val="00EF4CB6"/>
    <w:rsid w:val="00EF4D53"/>
    <w:rsid w:val="00EF4F5B"/>
    <w:rsid w:val="00EF5072"/>
    <w:rsid w:val="00EF50B4"/>
    <w:rsid w:val="00EF5277"/>
    <w:rsid w:val="00EF541F"/>
    <w:rsid w:val="00EF5535"/>
    <w:rsid w:val="00EF5593"/>
    <w:rsid w:val="00EF5709"/>
    <w:rsid w:val="00EF58D6"/>
    <w:rsid w:val="00EF593F"/>
    <w:rsid w:val="00EF59BE"/>
    <w:rsid w:val="00EF5A6F"/>
    <w:rsid w:val="00EF5AA0"/>
    <w:rsid w:val="00EF5B03"/>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893"/>
    <w:rsid w:val="00EF69B4"/>
    <w:rsid w:val="00EF6A50"/>
    <w:rsid w:val="00EF6BB6"/>
    <w:rsid w:val="00EF6D32"/>
    <w:rsid w:val="00EF6E89"/>
    <w:rsid w:val="00EF7072"/>
    <w:rsid w:val="00EF7194"/>
    <w:rsid w:val="00EF7208"/>
    <w:rsid w:val="00EF7214"/>
    <w:rsid w:val="00EF72DE"/>
    <w:rsid w:val="00EF7385"/>
    <w:rsid w:val="00EF740C"/>
    <w:rsid w:val="00EF7492"/>
    <w:rsid w:val="00EF7603"/>
    <w:rsid w:val="00EF7697"/>
    <w:rsid w:val="00EF76BE"/>
    <w:rsid w:val="00EF7765"/>
    <w:rsid w:val="00EF776F"/>
    <w:rsid w:val="00EF77F2"/>
    <w:rsid w:val="00EF78D4"/>
    <w:rsid w:val="00EF78FA"/>
    <w:rsid w:val="00EF79C2"/>
    <w:rsid w:val="00EF7A11"/>
    <w:rsid w:val="00EF7A38"/>
    <w:rsid w:val="00EF7B1B"/>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DD1"/>
    <w:rsid w:val="00F01E19"/>
    <w:rsid w:val="00F01EF7"/>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0CA"/>
    <w:rsid w:val="00F0336C"/>
    <w:rsid w:val="00F03484"/>
    <w:rsid w:val="00F03525"/>
    <w:rsid w:val="00F0352C"/>
    <w:rsid w:val="00F0361A"/>
    <w:rsid w:val="00F038A5"/>
    <w:rsid w:val="00F03A0A"/>
    <w:rsid w:val="00F03B8C"/>
    <w:rsid w:val="00F03BCF"/>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04"/>
    <w:rsid w:val="00F04C7C"/>
    <w:rsid w:val="00F04CFF"/>
    <w:rsid w:val="00F04E65"/>
    <w:rsid w:val="00F04EA6"/>
    <w:rsid w:val="00F04EFD"/>
    <w:rsid w:val="00F04F2F"/>
    <w:rsid w:val="00F05057"/>
    <w:rsid w:val="00F050DA"/>
    <w:rsid w:val="00F051D0"/>
    <w:rsid w:val="00F05259"/>
    <w:rsid w:val="00F0527C"/>
    <w:rsid w:val="00F054DE"/>
    <w:rsid w:val="00F055CA"/>
    <w:rsid w:val="00F05706"/>
    <w:rsid w:val="00F057B9"/>
    <w:rsid w:val="00F0598E"/>
    <w:rsid w:val="00F059E8"/>
    <w:rsid w:val="00F05A70"/>
    <w:rsid w:val="00F05A80"/>
    <w:rsid w:val="00F05B08"/>
    <w:rsid w:val="00F05D30"/>
    <w:rsid w:val="00F05F0D"/>
    <w:rsid w:val="00F06099"/>
    <w:rsid w:val="00F06134"/>
    <w:rsid w:val="00F061E1"/>
    <w:rsid w:val="00F0623F"/>
    <w:rsid w:val="00F062DB"/>
    <w:rsid w:val="00F06342"/>
    <w:rsid w:val="00F06543"/>
    <w:rsid w:val="00F0656C"/>
    <w:rsid w:val="00F0681F"/>
    <w:rsid w:val="00F06886"/>
    <w:rsid w:val="00F068BC"/>
    <w:rsid w:val="00F06C55"/>
    <w:rsid w:val="00F06C6C"/>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70"/>
    <w:rsid w:val="00F07CF6"/>
    <w:rsid w:val="00F07E79"/>
    <w:rsid w:val="00F07E8E"/>
    <w:rsid w:val="00F07ECE"/>
    <w:rsid w:val="00F07FF9"/>
    <w:rsid w:val="00F1003E"/>
    <w:rsid w:val="00F100AC"/>
    <w:rsid w:val="00F10263"/>
    <w:rsid w:val="00F102F6"/>
    <w:rsid w:val="00F10517"/>
    <w:rsid w:val="00F1059E"/>
    <w:rsid w:val="00F10712"/>
    <w:rsid w:val="00F107FD"/>
    <w:rsid w:val="00F10979"/>
    <w:rsid w:val="00F10AD4"/>
    <w:rsid w:val="00F10B07"/>
    <w:rsid w:val="00F10B44"/>
    <w:rsid w:val="00F10C3A"/>
    <w:rsid w:val="00F10C3F"/>
    <w:rsid w:val="00F10C57"/>
    <w:rsid w:val="00F10C69"/>
    <w:rsid w:val="00F10D0B"/>
    <w:rsid w:val="00F10DB4"/>
    <w:rsid w:val="00F10E56"/>
    <w:rsid w:val="00F110C2"/>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1E3"/>
    <w:rsid w:val="00F122AD"/>
    <w:rsid w:val="00F122E0"/>
    <w:rsid w:val="00F12300"/>
    <w:rsid w:val="00F1241A"/>
    <w:rsid w:val="00F125C7"/>
    <w:rsid w:val="00F12699"/>
    <w:rsid w:val="00F12768"/>
    <w:rsid w:val="00F12798"/>
    <w:rsid w:val="00F127D2"/>
    <w:rsid w:val="00F12960"/>
    <w:rsid w:val="00F1298C"/>
    <w:rsid w:val="00F12A39"/>
    <w:rsid w:val="00F12ABB"/>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8A8"/>
    <w:rsid w:val="00F13980"/>
    <w:rsid w:val="00F13A37"/>
    <w:rsid w:val="00F13A8B"/>
    <w:rsid w:val="00F13B6C"/>
    <w:rsid w:val="00F13C54"/>
    <w:rsid w:val="00F13C64"/>
    <w:rsid w:val="00F13F0C"/>
    <w:rsid w:val="00F13F6E"/>
    <w:rsid w:val="00F1401B"/>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2C"/>
    <w:rsid w:val="00F1493F"/>
    <w:rsid w:val="00F1498D"/>
    <w:rsid w:val="00F14B78"/>
    <w:rsid w:val="00F14B94"/>
    <w:rsid w:val="00F14DD4"/>
    <w:rsid w:val="00F14F13"/>
    <w:rsid w:val="00F14F71"/>
    <w:rsid w:val="00F14FDB"/>
    <w:rsid w:val="00F150AB"/>
    <w:rsid w:val="00F150EE"/>
    <w:rsid w:val="00F1523A"/>
    <w:rsid w:val="00F15349"/>
    <w:rsid w:val="00F153A1"/>
    <w:rsid w:val="00F153A7"/>
    <w:rsid w:val="00F153F8"/>
    <w:rsid w:val="00F15659"/>
    <w:rsid w:val="00F15719"/>
    <w:rsid w:val="00F1582C"/>
    <w:rsid w:val="00F15A1A"/>
    <w:rsid w:val="00F15AE4"/>
    <w:rsid w:val="00F15BC9"/>
    <w:rsid w:val="00F15E66"/>
    <w:rsid w:val="00F15F34"/>
    <w:rsid w:val="00F16162"/>
    <w:rsid w:val="00F16317"/>
    <w:rsid w:val="00F16463"/>
    <w:rsid w:val="00F16545"/>
    <w:rsid w:val="00F16753"/>
    <w:rsid w:val="00F16774"/>
    <w:rsid w:val="00F168E2"/>
    <w:rsid w:val="00F16A58"/>
    <w:rsid w:val="00F16B11"/>
    <w:rsid w:val="00F16BA5"/>
    <w:rsid w:val="00F16BDA"/>
    <w:rsid w:val="00F16BF3"/>
    <w:rsid w:val="00F16C3D"/>
    <w:rsid w:val="00F16FE3"/>
    <w:rsid w:val="00F16FFD"/>
    <w:rsid w:val="00F171CB"/>
    <w:rsid w:val="00F1731C"/>
    <w:rsid w:val="00F17376"/>
    <w:rsid w:val="00F17642"/>
    <w:rsid w:val="00F17675"/>
    <w:rsid w:val="00F1771E"/>
    <w:rsid w:val="00F177A3"/>
    <w:rsid w:val="00F178F8"/>
    <w:rsid w:val="00F17A33"/>
    <w:rsid w:val="00F17AD9"/>
    <w:rsid w:val="00F17B8E"/>
    <w:rsid w:val="00F17C4E"/>
    <w:rsid w:val="00F17D38"/>
    <w:rsid w:val="00F17E17"/>
    <w:rsid w:val="00F17FBA"/>
    <w:rsid w:val="00F17FBC"/>
    <w:rsid w:val="00F17FFC"/>
    <w:rsid w:val="00F2010D"/>
    <w:rsid w:val="00F2042D"/>
    <w:rsid w:val="00F20614"/>
    <w:rsid w:val="00F20720"/>
    <w:rsid w:val="00F2078E"/>
    <w:rsid w:val="00F208DB"/>
    <w:rsid w:val="00F20920"/>
    <w:rsid w:val="00F2092A"/>
    <w:rsid w:val="00F2099C"/>
    <w:rsid w:val="00F209F1"/>
    <w:rsid w:val="00F20C20"/>
    <w:rsid w:val="00F20C43"/>
    <w:rsid w:val="00F20D0E"/>
    <w:rsid w:val="00F20FE6"/>
    <w:rsid w:val="00F2121F"/>
    <w:rsid w:val="00F212F1"/>
    <w:rsid w:val="00F21343"/>
    <w:rsid w:val="00F2143B"/>
    <w:rsid w:val="00F214D6"/>
    <w:rsid w:val="00F2154B"/>
    <w:rsid w:val="00F2157D"/>
    <w:rsid w:val="00F21667"/>
    <w:rsid w:val="00F21831"/>
    <w:rsid w:val="00F21859"/>
    <w:rsid w:val="00F21898"/>
    <w:rsid w:val="00F218FC"/>
    <w:rsid w:val="00F2191B"/>
    <w:rsid w:val="00F21C00"/>
    <w:rsid w:val="00F21E01"/>
    <w:rsid w:val="00F21E95"/>
    <w:rsid w:val="00F22023"/>
    <w:rsid w:val="00F22054"/>
    <w:rsid w:val="00F2207D"/>
    <w:rsid w:val="00F220B7"/>
    <w:rsid w:val="00F221AD"/>
    <w:rsid w:val="00F2230F"/>
    <w:rsid w:val="00F2249D"/>
    <w:rsid w:val="00F224E0"/>
    <w:rsid w:val="00F224F7"/>
    <w:rsid w:val="00F22681"/>
    <w:rsid w:val="00F2287B"/>
    <w:rsid w:val="00F228A4"/>
    <w:rsid w:val="00F228AF"/>
    <w:rsid w:val="00F229F2"/>
    <w:rsid w:val="00F22A81"/>
    <w:rsid w:val="00F22B54"/>
    <w:rsid w:val="00F22CF3"/>
    <w:rsid w:val="00F22CF7"/>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0F"/>
    <w:rsid w:val="00F23860"/>
    <w:rsid w:val="00F23969"/>
    <w:rsid w:val="00F23A5C"/>
    <w:rsid w:val="00F23C96"/>
    <w:rsid w:val="00F23CB3"/>
    <w:rsid w:val="00F23D9A"/>
    <w:rsid w:val="00F23DFD"/>
    <w:rsid w:val="00F23E7E"/>
    <w:rsid w:val="00F24250"/>
    <w:rsid w:val="00F242BA"/>
    <w:rsid w:val="00F24429"/>
    <w:rsid w:val="00F2444A"/>
    <w:rsid w:val="00F24484"/>
    <w:rsid w:val="00F244FE"/>
    <w:rsid w:val="00F246DF"/>
    <w:rsid w:val="00F24719"/>
    <w:rsid w:val="00F24783"/>
    <w:rsid w:val="00F24804"/>
    <w:rsid w:val="00F2494C"/>
    <w:rsid w:val="00F24988"/>
    <w:rsid w:val="00F2499A"/>
    <w:rsid w:val="00F249AB"/>
    <w:rsid w:val="00F24A98"/>
    <w:rsid w:val="00F24B2C"/>
    <w:rsid w:val="00F24CB0"/>
    <w:rsid w:val="00F24CC5"/>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603"/>
    <w:rsid w:val="00F2663C"/>
    <w:rsid w:val="00F2670E"/>
    <w:rsid w:val="00F26744"/>
    <w:rsid w:val="00F267B5"/>
    <w:rsid w:val="00F26A6E"/>
    <w:rsid w:val="00F26AB5"/>
    <w:rsid w:val="00F26B33"/>
    <w:rsid w:val="00F26C23"/>
    <w:rsid w:val="00F26DB6"/>
    <w:rsid w:val="00F26DED"/>
    <w:rsid w:val="00F26E03"/>
    <w:rsid w:val="00F26F4F"/>
    <w:rsid w:val="00F270C3"/>
    <w:rsid w:val="00F270FA"/>
    <w:rsid w:val="00F27168"/>
    <w:rsid w:val="00F2717E"/>
    <w:rsid w:val="00F2756E"/>
    <w:rsid w:val="00F2768C"/>
    <w:rsid w:val="00F27698"/>
    <w:rsid w:val="00F27884"/>
    <w:rsid w:val="00F278E0"/>
    <w:rsid w:val="00F2799A"/>
    <w:rsid w:val="00F27A45"/>
    <w:rsid w:val="00F27A8F"/>
    <w:rsid w:val="00F27B6B"/>
    <w:rsid w:val="00F27BC8"/>
    <w:rsid w:val="00F27C41"/>
    <w:rsid w:val="00F27CF6"/>
    <w:rsid w:val="00F27FEF"/>
    <w:rsid w:val="00F30147"/>
    <w:rsid w:val="00F30203"/>
    <w:rsid w:val="00F30346"/>
    <w:rsid w:val="00F3042C"/>
    <w:rsid w:val="00F30454"/>
    <w:rsid w:val="00F30474"/>
    <w:rsid w:val="00F30566"/>
    <w:rsid w:val="00F309B9"/>
    <w:rsid w:val="00F309DF"/>
    <w:rsid w:val="00F30ACB"/>
    <w:rsid w:val="00F30B06"/>
    <w:rsid w:val="00F30DAD"/>
    <w:rsid w:val="00F30F0A"/>
    <w:rsid w:val="00F30F68"/>
    <w:rsid w:val="00F30F8C"/>
    <w:rsid w:val="00F30FB0"/>
    <w:rsid w:val="00F31262"/>
    <w:rsid w:val="00F3127F"/>
    <w:rsid w:val="00F312ED"/>
    <w:rsid w:val="00F31567"/>
    <w:rsid w:val="00F315D5"/>
    <w:rsid w:val="00F31682"/>
    <w:rsid w:val="00F3182E"/>
    <w:rsid w:val="00F3187C"/>
    <w:rsid w:val="00F3197F"/>
    <w:rsid w:val="00F31AEC"/>
    <w:rsid w:val="00F31AF4"/>
    <w:rsid w:val="00F31B83"/>
    <w:rsid w:val="00F31C63"/>
    <w:rsid w:val="00F31C92"/>
    <w:rsid w:val="00F31CD3"/>
    <w:rsid w:val="00F31DC3"/>
    <w:rsid w:val="00F3215E"/>
    <w:rsid w:val="00F32169"/>
    <w:rsid w:val="00F321D9"/>
    <w:rsid w:val="00F32224"/>
    <w:rsid w:val="00F322CC"/>
    <w:rsid w:val="00F32596"/>
    <w:rsid w:val="00F32660"/>
    <w:rsid w:val="00F32739"/>
    <w:rsid w:val="00F328DE"/>
    <w:rsid w:val="00F32A11"/>
    <w:rsid w:val="00F32A2C"/>
    <w:rsid w:val="00F32AC1"/>
    <w:rsid w:val="00F32C6A"/>
    <w:rsid w:val="00F32C8B"/>
    <w:rsid w:val="00F32D26"/>
    <w:rsid w:val="00F32E49"/>
    <w:rsid w:val="00F32EEF"/>
    <w:rsid w:val="00F330D2"/>
    <w:rsid w:val="00F33112"/>
    <w:rsid w:val="00F3331B"/>
    <w:rsid w:val="00F33456"/>
    <w:rsid w:val="00F334D0"/>
    <w:rsid w:val="00F3355B"/>
    <w:rsid w:val="00F33566"/>
    <w:rsid w:val="00F33621"/>
    <w:rsid w:val="00F336F0"/>
    <w:rsid w:val="00F337C3"/>
    <w:rsid w:val="00F3388D"/>
    <w:rsid w:val="00F338B2"/>
    <w:rsid w:val="00F33AAA"/>
    <w:rsid w:val="00F33B8F"/>
    <w:rsid w:val="00F33BE2"/>
    <w:rsid w:val="00F33C29"/>
    <w:rsid w:val="00F33CD5"/>
    <w:rsid w:val="00F33D75"/>
    <w:rsid w:val="00F33D83"/>
    <w:rsid w:val="00F33DAB"/>
    <w:rsid w:val="00F33DC5"/>
    <w:rsid w:val="00F33DEB"/>
    <w:rsid w:val="00F341AB"/>
    <w:rsid w:val="00F343D3"/>
    <w:rsid w:val="00F34439"/>
    <w:rsid w:val="00F34465"/>
    <w:rsid w:val="00F34492"/>
    <w:rsid w:val="00F345FF"/>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17"/>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09F"/>
    <w:rsid w:val="00F3625E"/>
    <w:rsid w:val="00F363D0"/>
    <w:rsid w:val="00F363D4"/>
    <w:rsid w:val="00F364EC"/>
    <w:rsid w:val="00F365B7"/>
    <w:rsid w:val="00F365F4"/>
    <w:rsid w:val="00F36605"/>
    <w:rsid w:val="00F3660F"/>
    <w:rsid w:val="00F36659"/>
    <w:rsid w:val="00F36885"/>
    <w:rsid w:val="00F369D5"/>
    <w:rsid w:val="00F36A2B"/>
    <w:rsid w:val="00F36A73"/>
    <w:rsid w:val="00F36B87"/>
    <w:rsid w:val="00F36BC0"/>
    <w:rsid w:val="00F36C6C"/>
    <w:rsid w:val="00F36D17"/>
    <w:rsid w:val="00F36D56"/>
    <w:rsid w:val="00F36D85"/>
    <w:rsid w:val="00F36E66"/>
    <w:rsid w:val="00F36F7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D5"/>
    <w:rsid w:val="00F402F3"/>
    <w:rsid w:val="00F40381"/>
    <w:rsid w:val="00F40386"/>
    <w:rsid w:val="00F4057F"/>
    <w:rsid w:val="00F40611"/>
    <w:rsid w:val="00F40748"/>
    <w:rsid w:val="00F407B0"/>
    <w:rsid w:val="00F408CE"/>
    <w:rsid w:val="00F4090A"/>
    <w:rsid w:val="00F40A59"/>
    <w:rsid w:val="00F40B69"/>
    <w:rsid w:val="00F40C59"/>
    <w:rsid w:val="00F40D2F"/>
    <w:rsid w:val="00F40EAA"/>
    <w:rsid w:val="00F40EF1"/>
    <w:rsid w:val="00F40F8F"/>
    <w:rsid w:val="00F4109E"/>
    <w:rsid w:val="00F41158"/>
    <w:rsid w:val="00F4117C"/>
    <w:rsid w:val="00F412CE"/>
    <w:rsid w:val="00F412E7"/>
    <w:rsid w:val="00F4143D"/>
    <w:rsid w:val="00F4149D"/>
    <w:rsid w:val="00F41602"/>
    <w:rsid w:val="00F4167E"/>
    <w:rsid w:val="00F41736"/>
    <w:rsid w:val="00F41752"/>
    <w:rsid w:val="00F41806"/>
    <w:rsid w:val="00F4187C"/>
    <w:rsid w:val="00F41964"/>
    <w:rsid w:val="00F41AA7"/>
    <w:rsid w:val="00F41BD7"/>
    <w:rsid w:val="00F41DE7"/>
    <w:rsid w:val="00F41EDA"/>
    <w:rsid w:val="00F41FFB"/>
    <w:rsid w:val="00F4217B"/>
    <w:rsid w:val="00F421F5"/>
    <w:rsid w:val="00F4229B"/>
    <w:rsid w:val="00F42380"/>
    <w:rsid w:val="00F42417"/>
    <w:rsid w:val="00F42452"/>
    <w:rsid w:val="00F42458"/>
    <w:rsid w:val="00F424F4"/>
    <w:rsid w:val="00F4257A"/>
    <w:rsid w:val="00F426DB"/>
    <w:rsid w:val="00F42747"/>
    <w:rsid w:val="00F42922"/>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89"/>
    <w:rsid w:val="00F43FB0"/>
    <w:rsid w:val="00F440C2"/>
    <w:rsid w:val="00F440D1"/>
    <w:rsid w:val="00F44162"/>
    <w:rsid w:val="00F441FB"/>
    <w:rsid w:val="00F4424E"/>
    <w:rsid w:val="00F442CE"/>
    <w:rsid w:val="00F4431A"/>
    <w:rsid w:val="00F4434D"/>
    <w:rsid w:val="00F44482"/>
    <w:rsid w:val="00F444BA"/>
    <w:rsid w:val="00F445D8"/>
    <w:rsid w:val="00F4468A"/>
    <w:rsid w:val="00F447CC"/>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574"/>
    <w:rsid w:val="00F457CD"/>
    <w:rsid w:val="00F45880"/>
    <w:rsid w:val="00F4592B"/>
    <w:rsid w:val="00F45A29"/>
    <w:rsid w:val="00F45A52"/>
    <w:rsid w:val="00F45AC6"/>
    <w:rsid w:val="00F45C9A"/>
    <w:rsid w:val="00F45D1A"/>
    <w:rsid w:val="00F45EBB"/>
    <w:rsid w:val="00F46089"/>
    <w:rsid w:val="00F460D8"/>
    <w:rsid w:val="00F46227"/>
    <w:rsid w:val="00F46323"/>
    <w:rsid w:val="00F46396"/>
    <w:rsid w:val="00F464D9"/>
    <w:rsid w:val="00F46586"/>
    <w:rsid w:val="00F46602"/>
    <w:rsid w:val="00F466D5"/>
    <w:rsid w:val="00F4671D"/>
    <w:rsid w:val="00F4676E"/>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64F"/>
    <w:rsid w:val="00F4771A"/>
    <w:rsid w:val="00F47876"/>
    <w:rsid w:val="00F47AAC"/>
    <w:rsid w:val="00F47AE0"/>
    <w:rsid w:val="00F47C33"/>
    <w:rsid w:val="00F47DC7"/>
    <w:rsid w:val="00F47E6A"/>
    <w:rsid w:val="00F500E0"/>
    <w:rsid w:val="00F50269"/>
    <w:rsid w:val="00F503A3"/>
    <w:rsid w:val="00F503AE"/>
    <w:rsid w:val="00F5051C"/>
    <w:rsid w:val="00F5055B"/>
    <w:rsid w:val="00F50656"/>
    <w:rsid w:val="00F50826"/>
    <w:rsid w:val="00F50949"/>
    <w:rsid w:val="00F50A38"/>
    <w:rsid w:val="00F50ABB"/>
    <w:rsid w:val="00F50B2C"/>
    <w:rsid w:val="00F50B2F"/>
    <w:rsid w:val="00F50B30"/>
    <w:rsid w:val="00F50B4E"/>
    <w:rsid w:val="00F50E0D"/>
    <w:rsid w:val="00F50EA8"/>
    <w:rsid w:val="00F50EFE"/>
    <w:rsid w:val="00F50FCA"/>
    <w:rsid w:val="00F51115"/>
    <w:rsid w:val="00F51194"/>
    <w:rsid w:val="00F51204"/>
    <w:rsid w:val="00F512B2"/>
    <w:rsid w:val="00F514C2"/>
    <w:rsid w:val="00F514EA"/>
    <w:rsid w:val="00F51525"/>
    <w:rsid w:val="00F51565"/>
    <w:rsid w:val="00F51610"/>
    <w:rsid w:val="00F518F2"/>
    <w:rsid w:val="00F5193A"/>
    <w:rsid w:val="00F5193F"/>
    <w:rsid w:val="00F51A38"/>
    <w:rsid w:val="00F51A39"/>
    <w:rsid w:val="00F51B96"/>
    <w:rsid w:val="00F51BED"/>
    <w:rsid w:val="00F51DDE"/>
    <w:rsid w:val="00F51DE2"/>
    <w:rsid w:val="00F51E7A"/>
    <w:rsid w:val="00F51F89"/>
    <w:rsid w:val="00F51FD3"/>
    <w:rsid w:val="00F52056"/>
    <w:rsid w:val="00F521DC"/>
    <w:rsid w:val="00F522B4"/>
    <w:rsid w:val="00F52432"/>
    <w:rsid w:val="00F524DE"/>
    <w:rsid w:val="00F5279F"/>
    <w:rsid w:val="00F5286A"/>
    <w:rsid w:val="00F52E8E"/>
    <w:rsid w:val="00F52F66"/>
    <w:rsid w:val="00F53062"/>
    <w:rsid w:val="00F5314C"/>
    <w:rsid w:val="00F531ED"/>
    <w:rsid w:val="00F531F7"/>
    <w:rsid w:val="00F53264"/>
    <w:rsid w:val="00F532D8"/>
    <w:rsid w:val="00F5334B"/>
    <w:rsid w:val="00F53427"/>
    <w:rsid w:val="00F53590"/>
    <w:rsid w:val="00F5364A"/>
    <w:rsid w:val="00F53774"/>
    <w:rsid w:val="00F538E0"/>
    <w:rsid w:val="00F538F6"/>
    <w:rsid w:val="00F53C74"/>
    <w:rsid w:val="00F53E38"/>
    <w:rsid w:val="00F54028"/>
    <w:rsid w:val="00F540E7"/>
    <w:rsid w:val="00F540F8"/>
    <w:rsid w:val="00F540F9"/>
    <w:rsid w:val="00F5410E"/>
    <w:rsid w:val="00F54250"/>
    <w:rsid w:val="00F5425A"/>
    <w:rsid w:val="00F54284"/>
    <w:rsid w:val="00F54304"/>
    <w:rsid w:val="00F5456B"/>
    <w:rsid w:val="00F54607"/>
    <w:rsid w:val="00F546D6"/>
    <w:rsid w:val="00F546E7"/>
    <w:rsid w:val="00F54701"/>
    <w:rsid w:val="00F54817"/>
    <w:rsid w:val="00F54844"/>
    <w:rsid w:val="00F548BE"/>
    <w:rsid w:val="00F54921"/>
    <w:rsid w:val="00F54A14"/>
    <w:rsid w:val="00F54D4D"/>
    <w:rsid w:val="00F54DDD"/>
    <w:rsid w:val="00F54F3F"/>
    <w:rsid w:val="00F550F2"/>
    <w:rsid w:val="00F55129"/>
    <w:rsid w:val="00F5537C"/>
    <w:rsid w:val="00F5539C"/>
    <w:rsid w:val="00F5540E"/>
    <w:rsid w:val="00F55583"/>
    <w:rsid w:val="00F556B9"/>
    <w:rsid w:val="00F55709"/>
    <w:rsid w:val="00F5575E"/>
    <w:rsid w:val="00F55824"/>
    <w:rsid w:val="00F55A89"/>
    <w:rsid w:val="00F55B57"/>
    <w:rsid w:val="00F55CA2"/>
    <w:rsid w:val="00F55E97"/>
    <w:rsid w:val="00F55F67"/>
    <w:rsid w:val="00F561B8"/>
    <w:rsid w:val="00F561E5"/>
    <w:rsid w:val="00F56345"/>
    <w:rsid w:val="00F5640E"/>
    <w:rsid w:val="00F564A9"/>
    <w:rsid w:val="00F56513"/>
    <w:rsid w:val="00F566C6"/>
    <w:rsid w:val="00F5682E"/>
    <w:rsid w:val="00F5686D"/>
    <w:rsid w:val="00F5687A"/>
    <w:rsid w:val="00F56B1E"/>
    <w:rsid w:val="00F56C92"/>
    <w:rsid w:val="00F56CF4"/>
    <w:rsid w:val="00F56EB3"/>
    <w:rsid w:val="00F56EFB"/>
    <w:rsid w:val="00F57054"/>
    <w:rsid w:val="00F5707F"/>
    <w:rsid w:val="00F5710A"/>
    <w:rsid w:val="00F571BF"/>
    <w:rsid w:val="00F572B3"/>
    <w:rsid w:val="00F57346"/>
    <w:rsid w:val="00F573D8"/>
    <w:rsid w:val="00F575C7"/>
    <w:rsid w:val="00F57773"/>
    <w:rsid w:val="00F57794"/>
    <w:rsid w:val="00F57821"/>
    <w:rsid w:val="00F5787B"/>
    <w:rsid w:val="00F57989"/>
    <w:rsid w:val="00F579A7"/>
    <w:rsid w:val="00F57A39"/>
    <w:rsid w:val="00F57AF6"/>
    <w:rsid w:val="00F57B29"/>
    <w:rsid w:val="00F57B51"/>
    <w:rsid w:val="00F57C9B"/>
    <w:rsid w:val="00F57D1B"/>
    <w:rsid w:val="00F57D22"/>
    <w:rsid w:val="00F57D79"/>
    <w:rsid w:val="00F57F6D"/>
    <w:rsid w:val="00F602BB"/>
    <w:rsid w:val="00F60593"/>
    <w:rsid w:val="00F60792"/>
    <w:rsid w:val="00F6090A"/>
    <w:rsid w:val="00F60914"/>
    <w:rsid w:val="00F6092E"/>
    <w:rsid w:val="00F60ACF"/>
    <w:rsid w:val="00F60B20"/>
    <w:rsid w:val="00F60B5D"/>
    <w:rsid w:val="00F60C6D"/>
    <w:rsid w:val="00F60EEF"/>
    <w:rsid w:val="00F612F4"/>
    <w:rsid w:val="00F616BC"/>
    <w:rsid w:val="00F61807"/>
    <w:rsid w:val="00F61825"/>
    <w:rsid w:val="00F61896"/>
    <w:rsid w:val="00F61970"/>
    <w:rsid w:val="00F61AC0"/>
    <w:rsid w:val="00F61C21"/>
    <w:rsid w:val="00F61CD6"/>
    <w:rsid w:val="00F61D8F"/>
    <w:rsid w:val="00F61DAC"/>
    <w:rsid w:val="00F61F27"/>
    <w:rsid w:val="00F61F2B"/>
    <w:rsid w:val="00F61F69"/>
    <w:rsid w:val="00F61F88"/>
    <w:rsid w:val="00F6206D"/>
    <w:rsid w:val="00F62115"/>
    <w:rsid w:val="00F62256"/>
    <w:rsid w:val="00F62312"/>
    <w:rsid w:val="00F623F8"/>
    <w:rsid w:val="00F6242D"/>
    <w:rsid w:val="00F62593"/>
    <w:rsid w:val="00F625C3"/>
    <w:rsid w:val="00F6276F"/>
    <w:rsid w:val="00F627E7"/>
    <w:rsid w:val="00F6286F"/>
    <w:rsid w:val="00F62A17"/>
    <w:rsid w:val="00F62AB1"/>
    <w:rsid w:val="00F62AC5"/>
    <w:rsid w:val="00F62AFC"/>
    <w:rsid w:val="00F62B31"/>
    <w:rsid w:val="00F62B95"/>
    <w:rsid w:val="00F62C7A"/>
    <w:rsid w:val="00F62D52"/>
    <w:rsid w:val="00F62D59"/>
    <w:rsid w:val="00F62DEF"/>
    <w:rsid w:val="00F62EBF"/>
    <w:rsid w:val="00F62EC9"/>
    <w:rsid w:val="00F63088"/>
    <w:rsid w:val="00F63130"/>
    <w:rsid w:val="00F633B4"/>
    <w:rsid w:val="00F63579"/>
    <w:rsid w:val="00F635DD"/>
    <w:rsid w:val="00F6362F"/>
    <w:rsid w:val="00F63652"/>
    <w:rsid w:val="00F636F8"/>
    <w:rsid w:val="00F63849"/>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09C"/>
    <w:rsid w:val="00F641FB"/>
    <w:rsid w:val="00F643E0"/>
    <w:rsid w:val="00F644A7"/>
    <w:rsid w:val="00F6451C"/>
    <w:rsid w:val="00F64569"/>
    <w:rsid w:val="00F645A0"/>
    <w:rsid w:val="00F64621"/>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4BB"/>
    <w:rsid w:val="00F654C3"/>
    <w:rsid w:val="00F6563A"/>
    <w:rsid w:val="00F65679"/>
    <w:rsid w:val="00F6579E"/>
    <w:rsid w:val="00F65850"/>
    <w:rsid w:val="00F658C5"/>
    <w:rsid w:val="00F65979"/>
    <w:rsid w:val="00F65A96"/>
    <w:rsid w:val="00F65B43"/>
    <w:rsid w:val="00F65C85"/>
    <w:rsid w:val="00F65E11"/>
    <w:rsid w:val="00F65F63"/>
    <w:rsid w:val="00F660ED"/>
    <w:rsid w:val="00F660FA"/>
    <w:rsid w:val="00F66287"/>
    <w:rsid w:val="00F66482"/>
    <w:rsid w:val="00F6658B"/>
    <w:rsid w:val="00F6665A"/>
    <w:rsid w:val="00F666AD"/>
    <w:rsid w:val="00F66718"/>
    <w:rsid w:val="00F66A49"/>
    <w:rsid w:val="00F66A4E"/>
    <w:rsid w:val="00F66AD0"/>
    <w:rsid w:val="00F66AF9"/>
    <w:rsid w:val="00F66C06"/>
    <w:rsid w:val="00F66D22"/>
    <w:rsid w:val="00F66DB4"/>
    <w:rsid w:val="00F66E4B"/>
    <w:rsid w:val="00F6709E"/>
    <w:rsid w:val="00F671B6"/>
    <w:rsid w:val="00F671C1"/>
    <w:rsid w:val="00F67296"/>
    <w:rsid w:val="00F672A4"/>
    <w:rsid w:val="00F6734C"/>
    <w:rsid w:val="00F6755F"/>
    <w:rsid w:val="00F67681"/>
    <w:rsid w:val="00F67815"/>
    <w:rsid w:val="00F6785C"/>
    <w:rsid w:val="00F67951"/>
    <w:rsid w:val="00F679AF"/>
    <w:rsid w:val="00F67A20"/>
    <w:rsid w:val="00F67A31"/>
    <w:rsid w:val="00F67B4B"/>
    <w:rsid w:val="00F67B89"/>
    <w:rsid w:val="00F67F33"/>
    <w:rsid w:val="00F67FB3"/>
    <w:rsid w:val="00F67FC1"/>
    <w:rsid w:val="00F70055"/>
    <w:rsid w:val="00F7009E"/>
    <w:rsid w:val="00F701A6"/>
    <w:rsid w:val="00F701DD"/>
    <w:rsid w:val="00F7023F"/>
    <w:rsid w:val="00F7031C"/>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3D8"/>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65F"/>
    <w:rsid w:val="00F72722"/>
    <w:rsid w:val="00F727B4"/>
    <w:rsid w:val="00F727B5"/>
    <w:rsid w:val="00F7292D"/>
    <w:rsid w:val="00F7299B"/>
    <w:rsid w:val="00F72A79"/>
    <w:rsid w:val="00F72A7D"/>
    <w:rsid w:val="00F7318C"/>
    <w:rsid w:val="00F731F4"/>
    <w:rsid w:val="00F73200"/>
    <w:rsid w:val="00F73438"/>
    <w:rsid w:val="00F73474"/>
    <w:rsid w:val="00F73712"/>
    <w:rsid w:val="00F73722"/>
    <w:rsid w:val="00F73756"/>
    <w:rsid w:val="00F73929"/>
    <w:rsid w:val="00F73A39"/>
    <w:rsid w:val="00F73BF7"/>
    <w:rsid w:val="00F73CE9"/>
    <w:rsid w:val="00F73F1C"/>
    <w:rsid w:val="00F73F75"/>
    <w:rsid w:val="00F742DD"/>
    <w:rsid w:val="00F743FF"/>
    <w:rsid w:val="00F744AB"/>
    <w:rsid w:val="00F744F0"/>
    <w:rsid w:val="00F74503"/>
    <w:rsid w:val="00F7455D"/>
    <w:rsid w:val="00F745C2"/>
    <w:rsid w:val="00F745CA"/>
    <w:rsid w:val="00F7479A"/>
    <w:rsid w:val="00F74B2C"/>
    <w:rsid w:val="00F74BF2"/>
    <w:rsid w:val="00F74BF9"/>
    <w:rsid w:val="00F74CB1"/>
    <w:rsid w:val="00F74D1A"/>
    <w:rsid w:val="00F74D44"/>
    <w:rsid w:val="00F74DC9"/>
    <w:rsid w:val="00F74E18"/>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6001"/>
    <w:rsid w:val="00F762CF"/>
    <w:rsid w:val="00F76303"/>
    <w:rsid w:val="00F764F0"/>
    <w:rsid w:val="00F76790"/>
    <w:rsid w:val="00F76977"/>
    <w:rsid w:val="00F76A3F"/>
    <w:rsid w:val="00F76C17"/>
    <w:rsid w:val="00F76D4D"/>
    <w:rsid w:val="00F76E8C"/>
    <w:rsid w:val="00F76F5E"/>
    <w:rsid w:val="00F77034"/>
    <w:rsid w:val="00F771DA"/>
    <w:rsid w:val="00F7724E"/>
    <w:rsid w:val="00F77286"/>
    <w:rsid w:val="00F772D8"/>
    <w:rsid w:val="00F774B1"/>
    <w:rsid w:val="00F774BE"/>
    <w:rsid w:val="00F7764A"/>
    <w:rsid w:val="00F776F7"/>
    <w:rsid w:val="00F77880"/>
    <w:rsid w:val="00F778A7"/>
    <w:rsid w:val="00F77C5E"/>
    <w:rsid w:val="00F77CA1"/>
    <w:rsid w:val="00F8006C"/>
    <w:rsid w:val="00F80101"/>
    <w:rsid w:val="00F804A5"/>
    <w:rsid w:val="00F804B9"/>
    <w:rsid w:val="00F805A6"/>
    <w:rsid w:val="00F805B9"/>
    <w:rsid w:val="00F805FD"/>
    <w:rsid w:val="00F8092A"/>
    <w:rsid w:val="00F80987"/>
    <w:rsid w:val="00F80FF9"/>
    <w:rsid w:val="00F81034"/>
    <w:rsid w:val="00F810B7"/>
    <w:rsid w:val="00F81274"/>
    <w:rsid w:val="00F812D2"/>
    <w:rsid w:val="00F81312"/>
    <w:rsid w:val="00F81426"/>
    <w:rsid w:val="00F8148E"/>
    <w:rsid w:val="00F814A3"/>
    <w:rsid w:val="00F81522"/>
    <w:rsid w:val="00F81543"/>
    <w:rsid w:val="00F81711"/>
    <w:rsid w:val="00F81762"/>
    <w:rsid w:val="00F817D0"/>
    <w:rsid w:val="00F818A2"/>
    <w:rsid w:val="00F819FA"/>
    <w:rsid w:val="00F81B9D"/>
    <w:rsid w:val="00F81D8F"/>
    <w:rsid w:val="00F81EF9"/>
    <w:rsid w:val="00F81F28"/>
    <w:rsid w:val="00F81FAA"/>
    <w:rsid w:val="00F8200B"/>
    <w:rsid w:val="00F8224D"/>
    <w:rsid w:val="00F82271"/>
    <w:rsid w:val="00F82276"/>
    <w:rsid w:val="00F825EC"/>
    <w:rsid w:val="00F8264F"/>
    <w:rsid w:val="00F82709"/>
    <w:rsid w:val="00F82788"/>
    <w:rsid w:val="00F82919"/>
    <w:rsid w:val="00F82BAF"/>
    <w:rsid w:val="00F82D30"/>
    <w:rsid w:val="00F82E0B"/>
    <w:rsid w:val="00F82EB7"/>
    <w:rsid w:val="00F82EE8"/>
    <w:rsid w:val="00F82F18"/>
    <w:rsid w:val="00F830C4"/>
    <w:rsid w:val="00F8319D"/>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40"/>
    <w:rsid w:val="00F84498"/>
    <w:rsid w:val="00F844CA"/>
    <w:rsid w:val="00F845D5"/>
    <w:rsid w:val="00F84644"/>
    <w:rsid w:val="00F846CD"/>
    <w:rsid w:val="00F84778"/>
    <w:rsid w:val="00F84A59"/>
    <w:rsid w:val="00F84AAA"/>
    <w:rsid w:val="00F84B18"/>
    <w:rsid w:val="00F84C47"/>
    <w:rsid w:val="00F84E8D"/>
    <w:rsid w:val="00F85192"/>
    <w:rsid w:val="00F8520F"/>
    <w:rsid w:val="00F8523C"/>
    <w:rsid w:val="00F853B5"/>
    <w:rsid w:val="00F855DF"/>
    <w:rsid w:val="00F85714"/>
    <w:rsid w:val="00F85751"/>
    <w:rsid w:val="00F858D7"/>
    <w:rsid w:val="00F8594C"/>
    <w:rsid w:val="00F85B8E"/>
    <w:rsid w:val="00F85C24"/>
    <w:rsid w:val="00F85C82"/>
    <w:rsid w:val="00F85D20"/>
    <w:rsid w:val="00F8604F"/>
    <w:rsid w:val="00F86175"/>
    <w:rsid w:val="00F861AE"/>
    <w:rsid w:val="00F86234"/>
    <w:rsid w:val="00F86365"/>
    <w:rsid w:val="00F8642B"/>
    <w:rsid w:val="00F86433"/>
    <w:rsid w:val="00F86561"/>
    <w:rsid w:val="00F8699C"/>
    <w:rsid w:val="00F86B72"/>
    <w:rsid w:val="00F86BB2"/>
    <w:rsid w:val="00F86C23"/>
    <w:rsid w:val="00F86C99"/>
    <w:rsid w:val="00F86DBF"/>
    <w:rsid w:val="00F86E2E"/>
    <w:rsid w:val="00F86EE1"/>
    <w:rsid w:val="00F86EF1"/>
    <w:rsid w:val="00F87059"/>
    <w:rsid w:val="00F87134"/>
    <w:rsid w:val="00F871B8"/>
    <w:rsid w:val="00F8720B"/>
    <w:rsid w:val="00F8722B"/>
    <w:rsid w:val="00F87248"/>
    <w:rsid w:val="00F872CB"/>
    <w:rsid w:val="00F8747F"/>
    <w:rsid w:val="00F8749B"/>
    <w:rsid w:val="00F874B0"/>
    <w:rsid w:val="00F874DE"/>
    <w:rsid w:val="00F87640"/>
    <w:rsid w:val="00F87846"/>
    <w:rsid w:val="00F87908"/>
    <w:rsid w:val="00F879FF"/>
    <w:rsid w:val="00F87B87"/>
    <w:rsid w:val="00F87C2F"/>
    <w:rsid w:val="00F87C78"/>
    <w:rsid w:val="00F87CB2"/>
    <w:rsid w:val="00F87CDD"/>
    <w:rsid w:val="00F87D32"/>
    <w:rsid w:val="00F90063"/>
    <w:rsid w:val="00F90088"/>
    <w:rsid w:val="00F902A8"/>
    <w:rsid w:val="00F90348"/>
    <w:rsid w:val="00F90442"/>
    <w:rsid w:val="00F90799"/>
    <w:rsid w:val="00F907F1"/>
    <w:rsid w:val="00F90837"/>
    <w:rsid w:val="00F909B8"/>
    <w:rsid w:val="00F909EC"/>
    <w:rsid w:val="00F90A46"/>
    <w:rsid w:val="00F90B2A"/>
    <w:rsid w:val="00F90B69"/>
    <w:rsid w:val="00F90BA4"/>
    <w:rsid w:val="00F90BCC"/>
    <w:rsid w:val="00F90C89"/>
    <w:rsid w:val="00F90E8A"/>
    <w:rsid w:val="00F9136D"/>
    <w:rsid w:val="00F914C7"/>
    <w:rsid w:val="00F915D1"/>
    <w:rsid w:val="00F91972"/>
    <w:rsid w:val="00F91988"/>
    <w:rsid w:val="00F919A9"/>
    <w:rsid w:val="00F91AA5"/>
    <w:rsid w:val="00F91B24"/>
    <w:rsid w:val="00F91C08"/>
    <w:rsid w:val="00F91DD7"/>
    <w:rsid w:val="00F91E1F"/>
    <w:rsid w:val="00F91F87"/>
    <w:rsid w:val="00F920F0"/>
    <w:rsid w:val="00F9221A"/>
    <w:rsid w:val="00F923C6"/>
    <w:rsid w:val="00F923EB"/>
    <w:rsid w:val="00F92483"/>
    <w:rsid w:val="00F9250A"/>
    <w:rsid w:val="00F9269D"/>
    <w:rsid w:val="00F92740"/>
    <w:rsid w:val="00F928DE"/>
    <w:rsid w:val="00F92A72"/>
    <w:rsid w:val="00F92ACB"/>
    <w:rsid w:val="00F92B17"/>
    <w:rsid w:val="00F92D6F"/>
    <w:rsid w:val="00F92EC7"/>
    <w:rsid w:val="00F92F74"/>
    <w:rsid w:val="00F9303A"/>
    <w:rsid w:val="00F93207"/>
    <w:rsid w:val="00F9328C"/>
    <w:rsid w:val="00F932F3"/>
    <w:rsid w:val="00F93460"/>
    <w:rsid w:val="00F935E3"/>
    <w:rsid w:val="00F93604"/>
    <w:rsid w:val="00F9377D"/>
    <w:rsid w:val="00F9384F"/>
    <w:rsid w:val="00F9386B"/>
    <w:rsid w:val="00F93B87"/>
    <w:rsid w:val="00F93B98"/>
    <w:rsid w:val="00F93C52"/>
    <w:rsid w:val="00F93C6C"/>
    <w:rsid w:val="00F93F82"/>
    <w:rsid w:val="00F93F86"/>
    <w:rsid w:val="00F93F90"/>
    <w:rsid w:val="00F94052"/>
    <w:rsid w:val="00F940A6"/>
    <w:rsid w:val="00F941A1"/>
    <w:rsid w:val="00F941EC"/>
    <w:rsid w:val="00F9427A"/>
    <w:rsid w:val="00F943FD"/>
    <w:rsid w:val="00F94564"/>
    <w:rsid w:val="00F94594"/>
    <w:rsid w:val="00F9474F"/>
    <w:rsid w:val="00F94754"/>
    <w:rsid w:val="00F94898"/>
    <w:rsid w:val="00F9490A"/>
    <w:rsid w:val="00F94A73"/>
    <w:rsid w:val="00F94C78"/>
    <w:rsid w:val="00F94CD6"/>
    <w:rsid w:val="00F94CE0"/>
    <w:rsid w:val="00F94D20"/>
    <w:rsid w:val="00F94E74"/>
    <w:rsid w:val="00F94EB0"/>
    <w:rsid w:val="00F94F03"/>
    <w:rsid w:val="00F94FEF"/>
    <w:rsid w:val="00F953D1"/>
    <w:rsid w:val="00F95731"/>
    <w:rsid w:val="00F95861"/>
    <w:rsid w:val="00F95875"/>
    <w:rsid w:val="00F95927"/>
    <w:rsid w:val="00F95A09"/>
    <w:rsid w:val="00F95BF5"/>
    <w:rsid w:val="00F95C0F"/>
    <w:rsid w:val="00F95C19"/>
    <w:rsid w:val="00F95D68"/>
    <w:rsid w:val="00F95EAF"/>
    <w:rsid w:val="00F960BA"/>
    <w:rsid w:val="00F9628E"/>
    <w:rsid w:val="00F96542"/>
    <w:rsid w:val="00F965A7"/>
    <w:rsid w:val="00F965D0"/>
    <w:rsid w:val="00F9671E"/>
    <w:rsid w:val="00F9672F"/>
    <w:rsid w:val="00F9685D"/>
    <w:rsid w:val="00F96916"/>
    <w:rsid w:val="00F96A1E"/>
    <w:rsid w:val="00F96A9D"/>
    <w:rsid w:val="00F96AC0"/>
    <w:rsid w:val="00F96B50"/>
    <w:rsid w:val="00F96C0B"/>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A020C"/>
    <w:rsid w:val="00FA024D"/>
    <w:rsid w:val="00FA02D2"/>
    <w:rsid w:val="00FA030D"/>
    <w:rsid w:val="00FA03AE"/>
    <w:rsid w:val="00FA03BF"/>
    <w:rsid w:val="00FA03E4"/>
    <w:rsid w:val="00FA04C8"/>
    <w:rsid w:val="00FA0595"/>
    <w:rsid w:val="00FA0899"/>
    <w:rsid w:val="00FA0AAD"/>
    <w:rsid w:val="00FA0CAC"/>
    <w:rsid w:val="00FA0E9D"/>
    <w:rsid w:val="00FA0E9F"/>
    <w:rsid w:val="00FA0F13"/>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3B"/>
    <w:rsid w:val="00FA2EA1"/>
    <w:rsid w:val="00FA2F35"/>
    <w:rsid w:val="00FA2FFA"/>
    <w:rsid w:val="00FA3047"/>
    <w:rsid w:val="00FA3132"/>
    <w:rsid w:val="00FA3473"/>
    <w:rsid w:val="00FA3488"/>
    <w:rsid w:val="00FA3666"/>
    <w:rsid w:val="00FA36A2"/>
    <w:rsid w:val="00FA3749"/>
    <w:rsid w:val="00FA381A"/>
    <w:rsid w:val="00FA3857"/>
    <w:rsid w:val="00FA387A"/>
    <w:rsid w:val="00FA38F3"/>
    <w:rsid w:val="00FA3960"/>
    <w:rsid w:val="00FA3A5A"/>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57"/>
    <w:rsid w:val="00FA4A78"/>
    <w:rsid w:val="00FA4AD3"/>
    <w:rsid w:val="00FA4AFC"/>
    <w:rsid w:val="00FA4CB5"/>
    <w:rsid w:val="00FA4D9D"/>
    <w:rsid w:val="00FA4FE1"/>
    <w:rsid w:val="00FA502F"/>
    <w:rsid w:val="00FA5034"/>
    <w:rsid w:val="00FA50B8"/>
    <w:rsid w:val="00FA53EF"/>
    <w:rsid w:val="00FA55D1"/>
    <w:rsid w:val="00FA55F5"/>
    <w:rsid w:val="00FA581E"/>
    <w:rsid w:val="00FA594E"/>
    <w:rsid w:val="00FA5958"/>
    <w:rsid w:val="00FA5A0E"/>
    <w:rsid w:val="00FA5ADE"/>
    <w:rsid w:val="00FA5BA0"/>
    <w:rsid w:val="00FA5C3A"/>
    <w:rsid w:val="00FA5C5C"/>
    <w:rsid w:val="00FA5DFA"/>
    <w:rsid w:val="00FA5E7F"/>
    <w:rsid w:val="00FA5F7D"/>
    <w:rsid w:val="00FA60F4"/>
    <w:rsid w:val="00FA6267"/>
    <w:rsid w:val="00FA640D"/>
    <w:rsid w:val="00FA64BF"/>
    <w:rsid w:val="00FA6538"/>
    <w:rsid w:val="00FA6567"/>
    <w:rsid w:val="00FA65A3"/>
    <w:rsid w:val="00FA65CB"/>
    <w:rsid w:val="00FA660D"/>
    <w:rsid w:val="00FA68A4"/>
    <w:rsid w:val="00FA6973"/>
    <w:rsid w:val="00FA6AD6"/>
    <w:rsid w:val="00FA6C26"/>
    <w:rsid w:val="00FA6E18"/>
    <w:rsid w:val="00FA6EC4"/>
    <w:rsid w:val="00FA6EDA"/>
    <w:rsid w:val="00FA712D"/>
    <w:rsid w:val="00FA714D"/>
    <w:rsid w:val="00FA71C6"/>
    <w:rsid w:val="00FA7215"/>
    <w:rsid w:val="00FA72C2"/>
    <w:rsid w:val="00FA730D"/>
    <w:rsid w:val="00FA73D8"/>
    <w:rsid w:val="00FA749A"/>
    <w:rsid w:val="00FA765A"/>
    <w:rsid w:val="00FA7675"/>
    <w:rsid w:val="00FA77C1"/>
    <w:rsid w:val="00FA7817"/>
    <w:rsid w:val="00FA7A7C"/>
    <w:rsid w:val="00FA7A81"/>
    <w:rsid w:val="00FA7ADC"/>
    <w:rsid w:val="00FA7B55"/>
    <w:rsid w:val="00FA7B65"/>
    <w:rsid w:val="00FA7B8A"/>
    <w:rsid w:val="00FA7B9B"/>
    <w:rsid w:val="00FA7E5B"/>
    <w:rsid w:val="00FA7E73"/>
    <w:rsid w:val="00FA7EDF"/>
    <w:rsid w:val="00FA7F5F"/>
    <w:rsid w:val="00FA7FC9"/>
    <w:rsid w:val="00FB00D8"/>
    <w:rsid w:val="00FB019D"/>
    <w:rsid w:val="00FB0239"/>
    <w:rsid w:val="00FB0462"/>
    <w:rsid w:val="00FB04FE"/>
    <w:rsid w:val="00FB0630"/>
    <w:rsid w:val="00FB07C4"/>
    <w:rsid w:val="00FB07E5"/>
    <w:rsid w:val="00FB0893"/>
    <w:rsid w:val="00FB0963"/>
    <w:rsid w:val="00FB0AD1"/>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77C"/>
    <w:rsid w:val="00FB183D"/>
    <w:rsid w:val="00FB1928"/>
    <w:rsid w:val="00FB1960"/>
    <w:rsid w:val="00FB19C2"/>
    <w:rsid w:val="00FB19F1"/>
    <w:rsid w:val="00FB1A6A"/>
    <w:rsid w:val="00FB1C36"/>
    <w:rsid w:val="00FB1DCE"/>
    <w:rsid w:val="00FB1E50"/>
    <w:rsid w:val="00FB1E9A"/>
    <w:rsid w:val="00FB1EFF"/>
    <w:rsid w:val="00FB1F4B"/>
    <w:rsid w:val="00FB1F6D"/>
    <w:rsid w:val="00FB2036"/>
    <w:rsid w:val="00FB2226"/>
    <w:rsid w:val="00FB2337"/>
    <w:rsid w:val="00FB233B"/>
    <w:rsid w:val="00FB248C"/>
    <w:rsid w:val="00FB2516"/>
    <w:rsid w:val="00FB2591"/>
    <w:rsid w:val="00FB2695"/>
    <w:rsid w:val="00FB2739"/>
    <w:rsid w:val="00FB281B"/>
    <w:rsid w:val="00FB2844"/>
    <w:rsid w:val="00FB284D"/>
    <w:rsid w:val="00FB2857"/>
    <w:rsid w:val="00FB2875"/>
    <w:rsid w:val="00FB2918"/>
    <w:rsid w:val="00FB2972"/>
    <w:rsid w:val="00FB2990"/>
    <w:rsid w:val="00FB2993"/>
    <w:rsid w:val="00FB2AB1"/>
    <w:rsid w:val="00FB2AB5"/>
    <w:rsid w:val="00FB2B75"/>
    <w:rsid w:val="00FB2B8E"/>
    <w:rsid w:val="00FB2B9B"/>
    <w:rsid w:val="00FB2C8A"/>
    <w:rsid w:val="00FB2F2A"/>
    <w:rsid w:val="00FB2F65"/>
    <w:rsid w:val="00FB3151"/>
    <w:rsid w:val="00FB3297"/>
    <w:rsid w:val="00FB33D7"/>
    <w:rsid w:val="00FB3490"/>
    <w:rsid w:val="00FB34C7"/>
    <w:rsid w:val="00FB3559"/>
    <w:rsid w:val="00FB35E2"/>
    <w:rsid w:val="00FB36FF"/>
    <w:rsid w:val="00FB37C8"/>
    <w:rsid w:val="00FB3A51"/>
    <w:rsid w:val="00FB3B0A"/>
    <w:rsid w:val="00FB3B4B"/>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C8C"/>
    <w:rsid w:val="00FB4CFC"/>
    <w:rsid w:val="00FB4D40"/>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D57"/>
    <w:rsid w:val="00FB5E2D"/>
    <w:rsid w:val="00FB5E5C"/>
    <w:rsid w:val="00FB5E98"/>
    <w:rsid w:val="00FB5EBF"/>
    <w:rsid w:val="00FB5F66"/>
    <w:rsid w:val="00FB5FF6"/>
    <w:rsid w:val="00FB6160"/>
    <w:rsid w:val="00FB625F"/>
    <w:rsid w:val="00FB658D"/>
    <w:rsid w:val="00FB6678"/>
    <w:rsid w:val="00FB66CA"/>
    <w:rsid w:val="00FB685C"/>
    <w:rsid w:val="00FB6875"/>
    <w:rsid w:val="00FB6AC2"/>
    <w:rsid w:val="00FB6B38"/>
    <w:rsid w:val="00FB6DCB"/>
    <w:rsid w:val="00FB6DD6"/>
    <w:rsid w:val="00FB6E47"/>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E75"/>
    <w:rsid w:val="00FB7FBE"/>
    <w:rsid w:val="00FB7FFA"/>
    <w:rsid w:val="00FC0048"/>
    <w:rsid w:val="00FC01A4"/>
    <w:rsid w:val="00FC033B"/>
    <w:rsid w:val="00FC0594"/>
    <w:rsid w:val="00FC05AD"/>
    <w:rsid w:val="00FC09B0"/>
    <w:rsid w:val="00FC0B05"/>
    <w:rsid w:val="00FC0CEB"/>
    <w:rsid w:val="00FC0D28"/>
    <w:rsid w:val="00FC0F1F"/>
    <w:rsid w:val="00FC1074"/>
    <w:rsid w:val="00FC1078"/>
    <w:rsid w:val="00FC1152"/>
    <w:rsid w:val="00FC11D9"/>
    <w:rsid w:val="00FC138A"/>
    <w:rsid w:val="00FC1392"/>
    <w:rsid w:val="00FC13BA"/>
    <w:rsid w:val="00FC13CA"/>
    <w:rsid w:val="00FC1469"/>
    <w:rsid w:val="00FC14B5"/>
    <w:rsid w:val="00FC1505"/>
    <w:rsid w:val="00FC1643"/>
    <w:rsid w:val="00FC177F"/>
    <w:rsid w:val="00FC1950"/>
    <w:rsid w:val="00FC197B"/>
    <w:rsid w:val="00FC19A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845"/>
    <w:rsid w:val="00FC2AD7"/>
    <w:rsid w:val="00FC2ADA"/>
    <w:rsid w:val="00FC2ADC"/>
    <w:rsid w:val="00FC2C6D"/>
    <w:rsid w:val="00FC2CEC"/>
    <w:rsid w:val="00FC2EB7"/>
    <w:rsid w:val="00FC2F31"/>
    <w:rsid w:val="00FC2FE5"/>
    <w:rsid w:val="00FC31B0"/>
    <w:rsid w:val="00FC3218"/>
    <w:rsid w:val="00FC32A4"/>
    <w:rsid w:val="00FC32F6"/>
    <w:rsid w:val="00FC3388"/>
    <w:rsid w:val="00FC33EE"/>
    <w:rsid w:val="00FC343D"/>
    <w:rsid w:val="00FC36E4"/>
    <w:rsid w:val="00FC37C1"/>
    <w:rsid w:val="00FC37EF"/>
    <w:rsid w:val="00FC3B3C"/>
    <w:rsid w:val="00FC3B4D"/>
    <w:rsid w:val="00FC3BCE"/>
    <w:rsid w:val="00FC3D26"/>
    <w:rsid w:val="00FC3D5F"/>
    <w:rsid w:val="00FC3DC3"/>
    <w:rsid w:val="00FC3E16"/>
    <w:rsid w:val="00FC3E4F"/>
    <w:rsid w:val="00FC3EB6"/>
    <w:rsid w:val="00FC3FBE"/>
    <w:rsid w:val="00FC4043"/>
    <w:rsid w:val="00FC4073"/>
    <w:rsid w:val="00FC4081"/>
    <w:rsid w:val="00FC40E1"/>
    <w:rsid w:val="00FC4168"/>
    <w:rsid w:val="00FC417B"/>
    <w:rsid w:val="00FC424A"/>
    <w:rsid w:val="00FC4270"/>
    <w:rsid w:val="00FC4677"/>
    <w:rsid w:val="00FC46C6"/>
    <w:rsid w:val="00FC4896"/>
    <w:rsid w:val="00FC4A4A"/>
    <w:rsid w:val="00FC4C27"/>
    <w:rsid w:val="00FC4CCA"/>
    <w:rsid w:val="00FC4DA8"/>
    <w:rsid w:val="00FC4DAF"/>
    <w:rsid w:val="00FC4E14"/>
    <w:rsid w:val="00FC4F9F"/>
    <w:rsid w:val="00FC506B"/>
    <w:rsid w:val="00FC50C2"/>
    <w:rsid w:val="00FC50F8"/>
    <w:rsid w:val="00FC513E"/>
    <w:rsid w:val="00FC51A3"/>
    <w:rsid w:val="00FC527B"/>
    <w:rsid w:val="00FC52A2"/>
    <w:rsid w:val="00FC5329"/>
    <w:rsid w:val="00FC548A"/>
    <w:rsid w:val="00FC5600"/>
    <w:rsid w:val="00FC5607"/>
    <w:rsid w:val="00FC5645"/>
    <w:rsid w:val="00FC59FE"/>
    <w:rsid w:val="00FC5A3C"/>
    <w:rsid w:val="00FC5C1F"/>
    <w:rsid w:val="00FC5C9B"/>
    <w:rsid w:val="00FC5D0C"/>
    <w:rsid w:val="00FC5D98"/>
    <w:rsid w:val="00FC5DCD"/>
    <w:rsid w:val="00FC5FA1"/>
    <w:rsid w:val="00FC610B"/>
    <w:rsid w:val="00FC615B"/>
    <w:rsid w:val="00FC6168"/>
    <w:rsid w:val="00FC63DF"/>
    <w:rsid w:val="00FC64BE"/>
    <w:rsid w:val="00FC654F"/>
    <w:rsid w:val="00FC65FF"/>
    <w:rsid w:val="00FC6602"/>
    <w:rsid w:val="00FC6624"/>
    <w:rsid w:val="00FC6759"/>
    <w:rsid w:val="00FC686B"/>
    <w:rsid w:val="00FC69E8"/>
    <w:rsid w:val="00FC6CE9"/>
    <w:rsid w:val="00FC6DCB"/>
    <w:rsid w:val="00FC6DE4"/>
    <w:rsid w:val="00FC6EF2"/>
    <w:rsid w:val="00FC6FCD"/>
    <w:rsid w:val="00FC7156"/>
    <w:rsid w:val="00FC71D0"/>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0CD"/>
    <w:rsid w:val="00FD039E"/>
    <w:rsid w:val="00FD042D"/>
    <w:rsid w:val="00FD0438"/>
    <w:rsid w:val="00FD06A2"/>
    <w:rsid w:val="00FD0825"/>
    <w:rsid w:val="00FD0921"/>
    <w:rsid w:val="00FD09E1"/>
    <w:rsid w:val="00FD0AA0"/>
    <w:rsid w:val="00FD0ADC"/>
    <w:rsid w:val="00FD0D46"/>
    <w:rsid w:val="00FD0DB1"/>
    <w:rsid w:val="00FD0DD9"/>
    <w:rsid w:val="00FD0E2D"/>
    <w:rsid w:val="00FD0E90"/>
    <w:rsid w:val="00FD0E91"/>
    <w:rsid w:val="00FD1157"/>
    <w:rsid w:val="00FD11A4"/>
    <w:rsid w:val="00FD1286"/>
    <w:rsid w:val="00FD13A1"/>
    <w:rsid w:val="00FD13DD"/>
    <w:rsid w:val="00FD1425"/>
    <w:rsid w:val="00FD1532"/>
    <w:rsid w:val="00FD1646"/>
    <w:rsid w:val="00FD1710"/>
    <w:rsid w:val="00FD172D"/>
    <w:rsid w:val="00FD17C6"/>
    <w:rsid w:val="00FD1823"/>
    <w:rsid w:val="00FD1AB1"/>
    <w:rsid w:val="00FD1ACD"/>
    <w:rsid w:val="00FD1BD4"/>
    <w:rsid w:val="00FD1D1C"/>
    <w:rsid w:val="00FD1D63"/>
    <w:rsid w:val="00FD1EAB"/>
    <w:rsid w:val="00FD1F72"/>
    <w:rsid w:val="00FD1F75"/>
    <w:rsid w:val="00FD1FA2"/>
    <w:rsid w:val="00FD1FC5"/>
    <w:rsid w:val="00FD1FD4"/>
    <w:rsid w:val="00FD200E"/>
    <w:rsid w:val="00FD203A"/>
    <w:rsid w:val="00FD21ED"/>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2FED"/>
    <w:rsid w:val="00FD30F0"/>
    <w:rsid w:val="00FD31EA"/>
    <w:rsid w:val="00FD32A5"/>
    <w:rsid w:val="00FD33A3"/>
    <w:rsid w:val="00FD33E2"/>
    <w:rsid w:val="00FD356A"/>
    <w:rsid w:val="00FD35AF"/>
    <w:rsid w:val="00FD36C4"/>
    <w:rsid w:val="00FD36D7"/>
    <w:rsid w:val="00FD3713"/>
    <w:rsid w:val="00FD37B7"/>
    <w:rsid w:val="00FD38A8"/>
    <w:rsid w:val="00FD38AE"/>
    <w:rsid w:val="00FD38E9"/>
    <w:rsid w:val="00FD397C"/>
    <w:rsid w:val="00FD39D2"/>
    <w:rsid w:val="00FD3ADF"/>
    <w:rsid w:val="00FD3B47"/>
    <w:rsid w:val="00FD3B4F"/>
    <w:rsid w:val="00FD3B9E"/>
    <w:rsid w:val="00FD3C71"/>
    <w:rsid w:val="00FD3CDF"/>
    <w:rsid w:val="00FD3D40"/>
    <w:rsid w:val="00FD3D97"/>
    <w:rsid w:val="00FD3DDB"/>
    <w:rsid w:val="00FD3E41"/>
    <w:rsid w:val="00FD3F6E"/>
    <w:rsid w:val="00FD3FE8"/>
    <w:rsid w:val="00FD4092"/>
    <w:rsid w:val="00FD4142"/>
    <w:rsid w:val="00FD415B"/>
    <w:rsid w:val="00FD42FB"/>
    <w:rsid w:val="00FD43EF"/>
    <w:rsid w:val="00FD440C"/>
    <w:rsid w:val="00FD447A"/>
    <w:rsid w:val="00FD44C9"/>
    <w:rsid w:val="00FD458D"/>
    <w:rsid w:val="00FD47BC"/>
    <w:rsid w:val="00FD4A1C"/>
    <w:rsid w:val="00FD4C82"/>
    <w:rsid w:val="00FD4ECA"/>
    <w:rsid w:val="00FD4F1F"/>
    <w:rsid w:val="00FD4F39"/>
    <w:rsid w:val="00FD509D"/>
    <w:rsid w:val="00FD50BD"/>
    <w:rsid w:val="00FD5111"/>
    <w:rsid w:val="00FD5162"/>
    <w:rsid w:val="00FD51A9"/>
    <w:rsid w:val="00FD5357"/>
    <w:rsid w:val="00FD53D5"/>
    <w:rsid w:val="00FD5554"/>
    <w:rsid w:val="00FD55BD"/>
    <w:rsid w:val="00FD582E"/>
    <w:rsid w:val="00FD58AC"/>
    <w:rsid w:val="00FD594E"/>
    <w:rsid w:val="00FD5A3C"/>
    <w:rsid w:val="00FD5AF2"/>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BF"/>
    <w:rsid w:val="00FD65CB"/>
    <w:rsid w:val="00FD65EB"/>
    <w:rsid w:val="00FD69CE"/>
    <w:rsid w:val="00FD6A8F"/>
    <w:rsid w:val="00FD6A9A"/>
    <w:rsid w:val="00FD6ACB"/>
    <w:rsid w:val="00FD6BAF"/>
    <w:rsid w:val="00FD6C18"/>
    <w:rsid w:val="00FD6D7A"/>
    <w:rsid w:val="00FD6D82"/>
    <w:rsid w:val="00FD6DCE"/>
    <w:rsid w:val="00FD6F72"/>
    <w:rsid w:val="00FD6FC7"/>
    <w:rsid w:val="00FD6FE7"/>
    <w:rsid w:val="00FD6FF0"/>
    <w:rsid w:val="00FD7037"/>
    <w:rsid w:val="00FD7115"/>
    <w:rsid w:val="00FD712E"/>
    <w:rsid w:val="00FD7143"/>
    <w:rsid w:val="00FD71C5"/>
    <w:rsid w:val="00FD7247"/>
    <w:rsid w:val="00FD7250"/>
    <w:rsid w:val="00FD73B5"/>
    <w:rsid w:val="00FD74FF"/>
    <w:rsid w:val="00FD7565"/>
    <w:rsid w:val="00FD7683"/>
    <w:rsid w:val="00FD77AA"/>
    <w:rsid w:val="00FD7A27"/>
    <w:rsid w:val="00FD7B41"/>
    <w:rsid w:val="00FD7B91"/>
    <w:rsid w:val="00FD7CDA"/>
    <w:rsid w:val="00FD7D1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9C0"/>
    <w:rsid w:val="00FE2B6C"/>
    <w:rsid w:val="00FE2C56"/>
    <w:rsid w:val="00FE2D06"/>
    <w:rsid w:val="00FE2DC4"/>
    <w:rsid w:val="00FE2DD2"/>
    <w:rsid w:val="00FE2E24"/>
    <w:rsid w:val="00FE2FDE"/>
    <w:rsid w:val="00FE30B4"/>
    <w:rsid w:val="00FE33BA"/>
    <w:rsid w:val="00FE34EB"/>
    <w:rsid w:val="00FE359C"/>
    <w:rsid w:val="00FE3740"/>
    <w:rsid w:val="00FE38AC"/>
    <w:rsid w:val="00FE391F"/>
    <w:rsid w:val="00FE3988"/>
    <w:rsid w:val="00FE3AC2"/>
    <w:rsid w:val="00FE3D95"/>
    <w:rsid w:val="00FE3E79"/>
    <w:rsid w:val="00FE4016"/>
    <w:rsid w:val="00FE404B"/>
    <w:rsid w:val="00FE4170"/>
    <w:rsid w:val="00FE421B"/>
    <w:rsid w:val="00FE425F"/>
    <w:rsid w:val="00FE4375"/>
    <w:rsid w:val="00FE45FE"/>
    <w:rsid w:val="00FE481A"/>
    <w:rsid w:val="00FE491A"/>
    <w:rsid w:val="00FE4A14"/>
    <w:rsid w:val="00FE4A61"/>
    <w:rsid w:val="00FE4B24"/>
    <w:rsid w:val="00FE4B99"/>
    <w:rsid w:val="00FE4BBF"/>
    <w:rsid w:val="00FE4C4D"/>
    <w:rsid w:val="00FE4D39"/>
    <w:rsid w:val="00FE4EDA"/>
    <w:rsid w:val="00FE5032"/>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6069"/>
    <w:rsid w:val="00FE60C4"/>
    <w:rsid w:val="00FE6260"/>
    <w:rsid w:val="00FE6318"/>
    <w:rsid w:val="00FE6330"/>
    <w:rsid w:val="00FE6389"/>
    <w:rsid w:val="00FE67BD"/>
    <w:rsid w:val="00FE68B7"/>
    <w:rsid w:val="00FE68D9"/>
    <w:rsid w:val="00FE6CDB"/>
    <w:rsid w:val="00FE6DF9"/>
    <w:rsid w:val="00FE6E0C"/>
    <w:rsid w:val="00FE6F66"/>
    <w:rsid w:val="00FE6F94"/>
    <w:rsid w:val="00FE712C"/>
    <w:rsid w:val="00FE7180"/>
    <w:rsid w:val="00FE727C"/>
    <w:rsid w:val="00FE732A"/>
    <w:rsid w:val="00FE73FB"/>
    <w:rsid w:val="00FE7438"/>
    <w:rsid w:val="00FE746E"/>
    <w:rsid w:val="00FE7484"/>
    <w:rsid w:val="00FE7487"/>
    <w:rsid w:val="00FE74CE"/>
    <w:rsid w:val="00FE7533"/>
    <w:rsid w:val="00FE7560"/>
    <w:rsid w:val="00FE7563"/>
    <w:rsid w:val="00FE75ED"/>
    <w:rsid w:val="00FE77A8"/>
    <w:rsid w:val="00FE77AA"/>
    <w:rsid w:val="00FE77E1"/>
    <w:rsid w:val="00FE786D"/>
    <w:rsid w:val="00FE7946"/>
    <w:rsid w:val="00FE7A13"/>
    <w:rsid w:val="00FE7A3D"/>
    <w:rsid w:val="00FE7A53"/>
    <w:rsid w:val="00FE7AE1"/>
    <w:rsid w:val="00FE7B3C"/>
    <w:rsid w:val="00FE7C36"/>
    <w:rsid w:val="00FE7C3D"/>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E09"/>
    <w:rsid w:val="00FF1052"/>
    <w:rsid w:val="00FF10C2"/>
    <w:rsid w:val="00FF136B"/>
    <w:rsid w:val="00FF13E4"/>
    <w:rsid w:val="00FF155A"/>
    <w:rsid w:val="00FF157C"/>
    <w:rsid w:val="00FF1735"/>
    <w:rsid w:val="00FF175B"/>
    <w:rsid w:val="00FF1773"/>
    <w:rsid w:val="00FF17D4"/>
    <w:rsid w:val="00FF18F8"/>
    <w:rsid w:val="00FF19B4"/>
    <w:rsid w:val="00FF1AF0"/>
    <w:rsid w:val="00FF1B29"/>
    <w:rsid w:val="00FF1B34"/>
    <w:rsid w:val="00FF1CF3"/>
    <w:rsid w:val="00FF1FC4"/>
    <w:rsid w:val="00FF2155"/>
    <w:rsid w:val="00FF2177"/>
    <w:rsid w:val="00FF21DE"/>
    <w:rsid w:val="00FF2237"/>
    <w:rsid w:val="00FF2391"/>
    <w:rsid w:val="00FF23C5"/>
    <w:rsid w:val="00FF2428"/>
    <w:rsid w:val="00FF24EB"/>
    <w:rsid w:val="00FF250B"/>
    <w:rsid w:val="00FF25A4"/>
    <w:rsid w:val="00FF25E3"/>
    <w:rsid w:val="00FF285B"/>
    <w:rsid w:val="00FF28FC"/>
    <w:rsid w:val="00FF295E"/>
    <w:rsid w:val="00FF296C"/>
    <w:rsid w:val="00FF2981"/>
    <w:rsid w:val="00FF2B03"/>
    <w:rsid w:val="00FF2B3B"/>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AE"/>
    <w:rsid w:val="00FF3929"/>
    <w:rsid w:val="00FF394F"/>
    <w:rsid w:val="00FF39DC"/>
    <w:rsid w:val="00FF3A66"/>
    <w:rsid w:val="00FF3AF1"/>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AD"/>
    <w:rsid w:val="00FF57D4"/>
    <w:rsid w:val="00FF580D"/>
    <w:rsid w:val="00FF5924"/>
    <w:rsid w:val="00FF5944"/>
    <w:rsid w:val="00FF5A43"/>
    <w:rsid w:val="00FF5A5D"/>
    <w:rsid w:val="00FF5A70"/>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49"/>
    <w:rsid w:val="00FF70A6"/>
    <w:rsid w:val="00FF70DC"/>
    <w:rsid w:val="00FF715A"/>
    <w:rsid w:val="00FF7178"/>
    <w:rsid w:val="00FF7193"/>
    <w:rsid w:val="00FF7228"/>
    <w:rsid w:val="00FF722A"/>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4185B070-AF61-4C00-9C86-F6EA1D43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3316534">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7242d3dca27dcfaf40b64b06e3d7e1e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e71ecedf3915d25126ca49362a0e77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78DB6-D590-46EE-8AB3-7BB5D34F16F5}">
  <ds:schemaRefs>
    <ds:schemaRef ds:uri="http://schemas.openxmlformats.org/package/2006/metadata/core-properties"/>
    <ds:schemaRef ds:uri="http://www.w3.org/XML/1998/namespace"/>
    <ds:schemaRef ds:uri="http://purl.org/dc/terms/"/>
    <ds:schemaRef ds:uri="http://schemas.microsoft.com/office/2006/documentManagement/types"/>
    <ds:schemaRef ds:uri="d685628e-7c0a-498b-8a01-f41cb0ae94ad"/>
    <ds:schemaRef ds:uri="0153bd8d-61e3-4d9a-b03f-287c4fda417d"/>
    <ds:schemaRef ds:uri="http://schemas.microsoft.com/office/infopath/2007/PartnerControls"/>
    <ds:schemaRef ds:uri="9c46a28d-acc8-4027-86ce-a8901ee39950"/>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B6CE61D4-4046-46C1-9A70-C6F9B3586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5873</TotalTime>
  <Pages>27</Pages>
  <Words>5994</Words>
  <Characters>27171</Characters>
  <Application>Microsoft Office Word</Application>
  <DocSecurity>0</DocSecurity>
  <Lines>226</Lines>
  <Paragraphs>66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Pasuta Kasemchaibordee</cp:lastModifiedBy>
  <cp:revision>8280</cp:revision>
  <cp:lastPrinted>2025-08-14T14:12:00Z</cp:lastPrinted>
  <dcterms:created xsi:type="dcterms:W3CDTF">2023-08-19T15:07:00Z</dcterms:created>
  <dcterms:modified xsi:type="dcterms:W3CDTF">2025-08-14T18:31:00Z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