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BC347" w14:textId="4195AA8F" w:rsidR="007C71BB" w:rsidRPr="007C71BB" w:rsidRDefault="00BB3D5F" w:rsidP="007C71BB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</w:rPr>
        <w:t xml:space="preserve"> </w:t>
      </w:r>
      <w:r w:rsidR="007C71BB">
        <w:rPr>
          <w:rFonts w:ascii="Angsana New" w:hAnsi="Angsana New"/>
          <w:b/>
          <w:bCs/>
          <w:lang w:val="en-US"/>
        </w:rPr>
        <w:t>1</w:t>
      </w:r>
      <w:r w:rsidR="007C71BB" w:rsidRPr="00316164">
        <w:rPr>
          <w:rFonts w:ascii="Angsana New" w:hAnsi="Angsana New"/>
          <w:b/>
          <w:bCs/>
          <w:cs/>
        </w:rPr>
        <w:t>.</w:t>
      </w:r>
      <w:r w:rsidR="007C71BB">
        <w:rPr>
          <w:rFonts w:ascii="Angsana New" w:hAnsi="Angsana New" w:hint="cs"/>
          <w:b/>
          <w:bCs/>
          <w:cs/>
        </w:rPr>
        <w:tab/>
      </w:r>
      <w:r w:rsidR="007C71BB">
        <w:rPr>
          <w:rFonts w:ascii="Angsana New" w:hAnsi="Angsana New" w:hint="cs"/>
          <w:b/>
          <w:bCs/>
          <w:cs/>
          <w:lang w:val="en-US"/>
        </w:rPr>
        <w:t>เกณฑ์การจัดทำข้อมูลทางการเงินระหว่างกาล</w:t>
      </w:r>
    </w:p>
    <w:p w14:paraId="3BBD8C4A" w14:textId="4B3F772C" w:rsidR="007C71BB" w:rsidRDefault="007C71BB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8139C93" w14:textId="1D720F31" w:rsidR="00375097" w:rsidRPr="007C71BB" w:rsidRDefault="00375097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4366D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ปแบบย่อและตามมาตรฐานการบัญชี</w:t>
      </w:r>
      <w:r w:rsidRPr="0054366D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4A3E26" w:rsidRPr="0054366D">
        <w:rPr>
          <w:rFonts w:ascii="Angsana New" w:hAnsi="Angsana New"/>
          <w:spacing w:val="4"/>
          <w:sz w:val="30"/>
          <w:szCs w:val="30"/>
        </w:rPr>
        <w:t xml:space="preserve">34 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เรื่อง “</w:t>
      </w:r>
      <w:r w:rsidR="00A55539" w:rsidRPr="0054366D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6A4AAB" w:rsidRPr="0054366D">
        <w:rPr>
          <w:rFonts w:ascii="Angsana New" w:hAnsi="Angsana New" w:hint="cs"/>
          <w:spacing w:val="4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536AA4B1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3D0CB7" w14:textId="2D5BD598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366D">
        <w:rPr>
          <w:rFonts w:ascii="Angsana New" w:hAnsi="Angsana New"/>
          <w:spacing w:val="2"/>
          <w:sz w:val="30"/>
          <w:szCs w:val="30"/>
        </w:rPr>
        <w:t xml:space="preserve">31 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D5C12" w:rsidRPr="0054366D">
        <w:rPr>
          <w:rFonts w:ascii="Angsana New" w:hAnsi="Angsana New"/>
          <w:spacing w:val="2"/>
          <w:sz w:val="30"/>
          <w:szCs w:val="30"/>
        </w:rPr>
        <w:t>256</w:t>
      </w:r>
      <w:r w:rsidR="003C20C0" w:rsidRPr="0054366D">
        <w:rPr>
          <w:rFonts w:ascii="Angsana New" w:hAnsi="Angsana New"/>
          <w:spacing w:val="2"/>
          <w:sz w:val="30"/>
          <w:szCs w:val="30"/>
        </w:rPr>
        <w:t>7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3C20C0">
        <w:rPr>
          <w:rFonts w:ascii="Angsana New" w:hAnsi="Angsana New"/>
          <w:sz w:val="30"/>
          <w:szCs w:val="30"/>
        </w:rPr>
        <w:t>7</w:t>
      </w:r>
    </w:p>
    <w:p w14:paraId="6A1DB054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027D48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A8CE2CF" w14:textId="77777777" w:rsidR="00375097" w:rsidRPr="00A10F5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9959" w:type="dxa"/>
        <w:tblLayout w:type="fixed"/>
        <w:tblLook w:val="01E0" w:firstRow="1" w:lastRow="1" w:firstColumn="1" w:lastColumn="1" w:noHBand="0" w:noVBand="0"/>
      </w:tblPr>
      <w:tblGrid>
        <w:gridCol w:w="2832"/>
        <w:gridCol w:w="236"/>
        <w:gridCol w:w="2409"/>
        <w:gridCol w:w="236"/>
        <w:gridCol w:w="1276"/>
        <w:gridCol w:w="236"/>
        <w:gridCol w:w="1307"/>
        <w:gridCol w:w="236"/>
        <w:gridCol w:w="1191"/>
      </w:tblGrid>
      <w:tr w:rsidR="007A66AF" w:rsidRPr="00E66787" w14:paraId="2510B89F" w14:textId="77777777" w:rsidTr="00A10F57">
        <w:tc>
          <w:tcPr>
            <w:tcW w:w="2832" w:type="dxa"/>
          </w:tcPr>
          <w:p w14:paraId="19E60D1F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223A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66E526C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CDF2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E91CC0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400E63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418BA39E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08422566" w14:textId="77777777" w:rsidTr="00A10F57">
        <w:tc>
          <w:tcPr>
            <w:tcW w:w="2832" w:type="dxa"/>
          </w:tcPr>
          <w:p w14:paraId="0D87658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EEDF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50C1B95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B10D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11457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47A3E09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4ECF22D" w14:textId="6DD4716F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131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95930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9B1310">
              <w:rPr>
                <w:rFonts w:ascii="Angsana New" w:hAnsi="Angsana New" w:hint="cs"/>
                <w:sz w:val="30"/>
                <w:szCs w:val="30"/>
                <w:cs/>
              </w:rPr>
              <w:t>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138DF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3988CF" w14:textId="77777777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3C278FE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CA1765F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946FCD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35DC3C2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3F2B972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53B846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4D112D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3CDCCC0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934D67D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B155340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666A" w:rsidRPr="00E66787" w14:paraId="3CD6217D" w14:textId="77777777" w:rsidTr="00A10F57">
        <w:tc>
          <w:tcPr>
            <w:tcW w:w="2832" w:type="dxa"/>
            <w:vAlign w:val="center"/>
          </w:tcPr>
          <w:p w14:paraId="54C92A1F" w14:textId="77777777" w:rsidR="00EB666A" w:rsidRPr="00E6678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  <w:vAlign w:val="center"/>
          </w:tcPr>
          <w:p w14:paraId="4461DBDA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793C05F2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36" w:type="dxa"/>
            <w:vAlign w:val="center"/>
          </w:tcPr>
          <w:p w14:paraId="0EBD0742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4CC29A6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7668166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27EF375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7B4E9B54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A9DED4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274CFBB0" w14:textId="77777777" w:rsidTr="00A10F57">
        <w:tc>
          <w:tcPr>
            <w:tcW w:w="2832" w:type="dxa"/>
            <w:vAlign w:val="center"/>
          </w:tcPr>
          <w:p w14:paraId="7DCF9445" w14:textId="77777777" w:rsidR="00EB666A" w:rsidRPr="00A10F57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236" w:type="dxa"/>
            <w:vAlign w:val="center"/>
          </w:tcPr>
          <w:p w14:paraId="1F780F6F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BF4CC3F" w14:textId="77777777" w:rsidR="00EB666A" w:rsidRPr="00A10F5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94C6C32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DF95CD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1382B8EF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center"/>
          </w:tcPr>
          <w:p w14:paraId="18FD6C0A" w14:textId="77777777" w:rsidR="00EB666A" w:rsidRPr="00A10F57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4D266C7C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561CBB5E" w14:textId="77777777" w:rsidR="00EB666A" w:rsidRPr="00A10F57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66A" w:rsidRPr="00E66787" w14:paraId="59DF10F5" w14:textId="77777777" w:rsidTr="00A10F57">
        <w:tc>
          <w:tcPr>
            <w:tcW w:w="2832" w:type="dxa"/>
          </w:tcPr>
          <w:p w14:paraId="4F60500D" w14:textId="77777777" w:rsidR="00EB666A" w:rsidRPr="0038406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36" w:type="dxa"/>
            <w:vAlign w:val="center"/>
          </w:tcPr>
          <w:p w14:paraId="3CEBD6A5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E963C34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24905C93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13C4A65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10FEDA1D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C0240B6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1D79461C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83584B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77860E16" w14:textId="77777777" w:rsidTr="00A10F57">
        <w:tc>
          <w:tcPr>
            <w:tcW w:w="2832" w:type="dxa"/>
          </w:tcPr>
          <w:p w14:paraId="5D9A6D6E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0864FA6B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E78C1A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1F681E2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8E19D08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12522542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46C1749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64234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5DE6BA4D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59D9" w:rsidRPr="002859D9" w14:paraId="4DD08307" w14:textId="77777777" w:rsidTr="00A10F57">
        <w:tc>
          <w:tcPr>
            <w:tcW w:w="2832" w:type="dxa"/>
            <w:vAlign w:val="center"/>
          </w:tcPr>
          <w:p w14:paraId="6CD75455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36" w:type="dxa"/>
            <w:vAlign w:val="center"/>
          </w:tcPr>
          <w:p w14:paraId="1BCB21EA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5AE0CA2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36" w:type="dxa"/>
            <w:vAlign w:val="center"/>
          </w:tcPr>
          <w:p w14:paraId="7CB8F4B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E90FE8C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7B823A9D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E0F9F9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36" w:type="dxa"/>
            <w:vAlign w:val="center"/>
          </w:tcPr>
          <w:p w14:paraId="486ADFD7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471A0F7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18E0905F" w14:textId="77777777" w:rsidTr="00A10F57">
        <w:tc>
          <w:tcPr>
            <w:tcW w:w="2832" w:type="dxa"/>
            <w:vAlign w:val="center"/>
          </w:tcPr>
          <w:p w14:paraId="533F76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36" w:type="dxa"/>
            <w:vAlign w:val="center"/>
          </w:tcPr>
          <w:p w14:paraId="44BFD58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E6F5C56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36" w:type="dxa"/>
            <w:vAlign w:val="center"/>
          </w:tcPr>
          <w:p w14:paraId="6135FCD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F32E89A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F1243E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AC2997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85D00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7689A08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BA3373E" w14:textId="77777777" w:rsidTr="00A10F57">
        <w:tc>
          <w:tcPr>
            <w:tcW w:w="2832" w:type="dxa"/>
            <w:vAlign w:val="center"/>
          </w:tcPr>
          <w:p w14:paraId="7A0F55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ตะวันออกการขนส่ง</w:t>
            </w:r>
            <w:r w:rsidRPr="003840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236" w:type="dxa"/>
            <w:vAlign w:val="center"/>
          </w:tcPr>
          <w:p w14:paraId="395DF8D2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651F5BB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F0F5E7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BA8D2C8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6AAEF63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6AE93A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63AD6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500680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39E81E15" w14:textId="77777777" w:rsidTr="00A10F57">
        <w:tc>
          <w:tcPr>
            <w:tcW w:w="2832" w:type="dxa"/>
          </w:tcPr>
          <w:p w14:paraId="6F8B44E6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4CDF23AA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7681131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E6855DF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B33A61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DD38A6E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7728D14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9B207E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4A3A4EA6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11D" w:rsidRPr="002859D9" w14:paraId="686BB427" w14:textId="77777777" w:rsidTr="00A10F57">
        <w:tc>
          <w:tcPr>
            <w:tcW w:w="2832" w:type="dxa"/>
            <w:vAlign w:val="center"/>
          </w:tcPr>
          <w:p w14:paraId="18D6D510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36" w:type="dxa"/>
            <w:vAlign w:val="center"/>
          </w:tcPr>
          <w:p w14:paraId="04B87A98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443BA0A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36" w:type="dxa"/>
            <w:vAlign w:val="center"/>
          </w:tcPr>
          <w:p w14:paraId="2544DA8A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80AFDB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CE74897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FD88F23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36" w:type="dxa"/>
          </w:tcPr>
          <w:p w14:paraId="71F81A1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0DBF2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9B311D" w:rsidRPr="002859D9" w14:paraId="7AB647B3" w14:textId="77777777" w:rsidTr="00A10F57">
        <w:tc>
          <w:tcPr>
            <w:tcW w:w="2832" w:type="dxa"/>
            <w:vAlign w:val="center"/>
          </w:tcPr>
          <w:p w14:paraId="06EB2CB7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36" w:type="dxa"/>
            <w:vAlign w:val="center"/>
          </w:tcPr>
          <w:p w14:paraId="071F153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E7DA351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36" w:type="dxa"/>
            <w:vAlign w:val="center"/>
          </w:tcPr>
          <w:p w14:paraId="44EF2714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BAFD23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18DFD83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F433D3F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91454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1B486C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18CD747D" w14:textId="77777777" w:rsidTr="00A10F57">
        <w:tc>
          <w:tcPr>
            <w:tcW w:w="2832" w:type="dxa"/>
            <w:vAlign w:val="center"/>
          </w:tcPr>
          <w:p w14:paraId="3DE99085" w14:textId="77777777" w:rsidR="009B311D" w:rsidRPr="00384067" w:rsidRDefault="000F7ADC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ทางอ้อมโดย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บริษัท ชลประทีป</w:t>
            </w:r>
          </w:p>
        </w:tc>
        <w:tc>
          <w:tcPr>
            <w:tcW w:w="236" w:type="dxa"/>
            <w:vAlign w:val="center"/>
          </w:tcPr>
          <w:p w14:paraId="445A06C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CC2A635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26F15A5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A9E4557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4D6F1C0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5050FB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39C051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893CA87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4321F5CE" w14:textId="77777777" w:rsidTr="00A10F57">
        <w:tc>
          <w:tcPr>
            <w:tcW w:w="2832" w:type="dxa"/>
            <w:vAlign w:val="center"/>
          </w:tcPr>
          <w:p w14:paraId="1CFA91EA" w14:textId="77777777" w:rsidR="009B311D" w:rsidRPr="00384067" w:rsidRDefault="00852C73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สินทรัพย์ จำกัด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และบริษัท</w:t>
            </w:r>
          </w:p>
        </w:tc>
        <w:tc>
          <w:tcPr>
            <w:tcW w:w="236" w:type="dxa"/>
            <w:vAlign w:val="center"/>
          </w:tcPr>
          <w:p w14:paraId="53BC81D1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1CD1788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0C5F6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9B49F3A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14D5661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EF786B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8F77B7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9483B90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22393F39" w14:textId="77777777" w:rsidTr="00A10F57">
        <w:tc>
          <w:tcPr>
            <w:tcW w:w="2832" w:type="dxa"/>
            <w:vAlign w:val="center"/>
          </w:tcPr>
          <w:p w14:paraId="08DFA84C" w14:textId="77777777" w:rsidR="009B311D" w:rsidRPr="002859D9" w:rsidRDefault="009B311D" w:rsidP="007610C8">
            <w:pPr>
              <w:spacing w:line="260" w:lineRule="atLeast"/>
              <w:ind w:left="-108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10C8">
              <w:rPr>
                <w:rFonts w:ascii="Angsana New" w:hAnsi="Angsana New"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36" w:type="dxa"/>
            <w:vAlign w:val="center"/>
          </w:tcPr>
          <w:p w14:paraId="0748118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72D51812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40954EF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0C5255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4BF43F2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189E762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287F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6A991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97F" w:rsidRPr="00E66787" w14:paraId="6263BF46" w14:textId="77777777" w:rsidTr="00A10F57">
        <w:tc>
          <w:tcPr>
            <w:tcW w:w="2832" w:type="dxa"/>
          </w:tcPr>
          <w:p w14:paraId="093B4347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36" w:type="dxa"/>
          </w:tcPr>
          <w:p w14:paraId="4190BEE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8F8820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125C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3317F6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02B1BF3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10DBFC1E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26A34DE6" w14:textId="77777777" w:rsidTr="00A10F57">
        <w:tc>
          <w:tcPr>
            <w:tcW w:w="2832" w:type="dxa"/>
          </w:tcPr>
          <w:p w14:paraId="27ADC75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0C28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8CD3E6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020D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593BD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3B5874A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4B7F04B4" w14:textId="0B0030FB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57341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57341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E43A6A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8A1EA38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B311D" w:rsidRPr="00E66787" w14:paraId="6621DB3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1F02514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4CB56C4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CC89A1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1CC8929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ACB865" w14:textId="77777777" w:rsidR="009B311D" w:rsidRPr="00E66787" w:rsidRDefault="009B311D" w:rsidP="009B311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E2AD91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CD78F31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49D0EFC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54BE9F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967F4" w:rsidRPr="00AC3902" w14:paraId="026936E6" w14:textId="77777777" w:rsidTr="00A10F57">
        <w:tc>
          <w:tcPr>
            <w:tcW w:w="2832" w:type="dxa"/>
            <w:vAlign w:val="center"/>
          </w:tcPr>
          <w:p w14:paraId="3BE48834" w14:textId="77777777" w:rsidR="005967F4" w:rsidRPr="00E66787" w:rsidRDefault="005967F4" w:rsidP="000B06B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36" w:type="dxa"/>
            <w:vAlign w:val="center"/>
          </w:tcPr>
          <w:p w14:paraId="494A12F3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9C5C8DF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36" w:type="dxa"/>
            <w:vAlign w:val="center"/>
          </w:tcPr>
          <w:p w14:paraId="73B7EF9F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2709414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63EDC411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387A34F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7590CD16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4F18B875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47A0F969" w14:textId="77777777" w:rsidTr="00A10F57">
        <w:tc>
          <w:tcPr>
            <w:tcW w:w="2832" w:type="dxa"/>
            <w:vAlign w:val="center"/>
          </w:tcPr>
          <w:p w14:paraId="196BD998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874D00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6A1CCFF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36" w:type="dxa"/>
            <w:vAlign w:val="center"/>
          </w:tcPr>
          <w:p w14:paraId="78421DDD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B808F37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2E02E20F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3FA73251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C42113D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9C1365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058D0452" w14:textId="77777777" w:rsidR="009B311D" w:rsidRDefault="009B311D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14:paraId="0DEB62BB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1A376878" w14:textId="77777777" w:rsidR="004F2806" w:rsidRPr="009B311D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AF7079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77ACA98" w14:textId="77777777" w:rsidR="004416F2" w:rsidRPr="009B311D" w:rsidRDefault="004416F2" w:rsidP="00C25EA7">
      <w:pPr>
        <w:jc w:val="thaiDistribute"/>
        <w:rPr>
          <w:rFonts w:ascii="Angsana New" w:hAnsi="Angsana New"/>
          <w:sz w:val="30"/>
          <w:szCs w:val="30"/>
        </w:rPr>
      </w:pPr>
    </w:p>
    <w:p w14:paraId="5CBAEDA0" w14:textId="77777777" w:rsidR="009B311D" w:rsidRP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1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2568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26A0B" w:rsidRPr="0054366D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54366D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บริษัทได้ถือปฏิบัติตามมาตรฐานการบัญชี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TAS)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และมาตรฐานการรายงานทางการเงิน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TFRS)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หลายฉบับที่ปรับปรุงใหม่โดยสภาวิชาชีพบัญชีซึ่งมีผลบังคับใช้สำหรับรอบระยะเวลาบัญชีที่เริ่มใน</w:t>
      </w:r>
      <w:r w:rsidRPr="009B311D">
        <w:rPr>
          <w:rFonts w:ascii="Angsana New" w:hAnsi="Angsana New"/>
          <w:sz w:val="30"/>
          <w:szCs w:val="30"/>
          <w:cs/>
        </w:rPr>
        <w:t xml:space="preserve">หรือหลังวันที่ </w:t>
      </w:r>
      <w:r w:rsidR="002E0079" w:rsidRPr="002E0079">
        <w:rPr>
          <w:rFonts w:ascii="Angsana New" w:hAnsi="Angsana New" w:hint="cs"/>
          <w:sz w:val="30"/>
          <w:szCs w:val="30"/>
        </w:rPr>
        <w:t>1</w:t>
      </w:r>
      <w:r w:rsidRPr="009B311D">
        <w:rPr>
          <w:rFonts w:ascii="Angsana New" w:hAnsi="Angsana New"/>
          <w:sz w:val="30"/>
          <w:szCs w:val="30"/>
          <w:cs/>
        </w:rPr>
        <w:t xml:space="preserve"> มกราคม </w:t>
      </w:r>
      <w:r w:rsidR="002E0079" w:rsidRPr="002E0079">
        <w:rPr>
          <w:rFonts w:ascii="Angsana New" w:hAnsi="Angsana New" w:hint="cs"/>
          <w:sz w:val="30"/>
          <w:szCs w:val="30"/>
        </w:rPr>
        <w:t>2568</w:t>
      </w:r>
      <w:r w:rsidRPr="009B311D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0A3B0D1D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1 =&gt; </w:t>
      </w:r>
      <w:r>
        <w:rPr>
          <w:rFonts w:ascii="Angsana New" w:hAnsi="Angsana New" w:hint="cs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 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 ๆ</w:t>
      </w:r>
    </w:p>
    <w:p w14:paraId="1672B9ED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7, TFRS 7 =&gt; </w:t>
      </w:r>
      <w:r>
        <w:rPr>
          <w:rFonts w:ascii="Angsana New" w:hAnsi="Angsana New" w:hint="cs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>
        <w:rPr>
          <w:rFonts w:ascii="Angsana New" w:hAnsi="Angsana New"/>
          <w:sz w:val="30"/>
          <w:szCs w:val="30"/>
        </w:rPr>
        <w:t xml:space="preserve">(Supplier Finance Agreements “SFA”) </w:t>
      </w:r>
      <w:r>
        <w:rPr>
          <w:rFonts w:ascii="Angsana New" w:hAnsi="Angsana New" w:hint="cs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A5368E7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ED54A6">
        <w:rPr>
          <w:rFonts w:ascii="Angsana New" w:hAnsi="Angsana New"/>
          <w:spacing w:val="-4"/>
          <w:sz w:val="30"/>
          <w:szCs w:val="30"/>
        </w:rPr>
        <w:t xml:space="preserve">TFRS 16 =&gt; </w:t>
      </w:r>
      <w:r w:rsidRPr="00ED54A6">
        <w:rPr>
          <w:rFonts w:ascii="Angsana New" w:hAnsi="Angsana New" w:hint="cs"/>
          <w:spacing w:val="-4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</w:t>
      </w:r>
      <w:r>
        <w:rPr>
          <w:rFonts w:ascii="Angsana New" w:hAnsi="Angsana New" w:hint="cs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14:paraId="7CEC3B68" w14:textId="77777777" w:rsidR="009B311D" w:rsidRPr="00852C73" w:rsidRDefault="009B311D" w:rsidP="009B311D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TAS </w:t>
      </w: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TFRS </w:t>
      </w:r>
      <w:r w:rsidRPr="00852C73">
        <w:rPr>
          <w:rFonts w:ascii="Angsana New" w:hAnsi="Angsana New"/>
          <w:spacing w:val="-2"/>
          <w:sz w:val="30"/>
          <w:szCs w:val="30"/>
          <w:cs/>
        </w:rPr>
        <w:t>ที่มีการปรับปรุงข้างต้นไม่มีผลกระทบที่เป็นสาระสำคัญต่องบการเงิน</w:t>
      </w:r>
      <w:r w:rsidR="00852C73" w:rsidRPr="00852C73">
        <w:rPr>
          <w:rFonts w:ascii="Angsana New" w:hAnsi="Angsana New" w:hint="cs"/>
          <w:spacing w:val="-2"/>
          <w:sz w:val="30"/>
          <w:szCs w:val="30"/>
          <w:cs/>
        </w:rPr>
        <w:t>ระหว่างกาล</w:t>
      </w:r>
      <w:r w:rsidRPr="00852C73">
        <w:rPr>
          <w:rFonts w:ascii="Angsana New" w:hAnsi="Angsana New"/>
          <w:spacing w:val="-2"/>
          <w:sz w:val="30"/>
          <w:szCs w:val="30"/>
          <w:cs/>
        </w:rPr>
        <w:t>ของ</w:t>
      </w:r>
      <w:r w:rsidR="00B50CCE" w:rsidRPr="00852C73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52C73">
        <w:rPr>
          <w:rFonts w:ascii="Angsana New" w:hAnsi="Angsana New"/>
          <w:spacing w:val="-2"/>
          <w:sz w:val="30"/>
          <w:szCs w:val="30"/>
          <w:cs/>
        </w:rPr>
        <w:t>บริษัท</w:t>
      </w:r>
    </w:p>
    <w:p w14:paraId="0DB00EA7" w14:textId="77777777" w:rsid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2ED889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ED54A6">
        <w:rPr>
          <w:rFonts w:ascii="Angsana New" w:hAnsi="Angsana New" w:hint="cs"/>
          <w:i/>
          <w:iCs/>
          <w:szCs w:val="30"/>
          <w:cs/>
        </w:rPr>
        <w:t>มีสาระ</w:t>
      </w:r>
      <w:r w:rsidRPr="00C16FAD">
        <w:rPr>
          <w:rFonts w:ascii="Angsana New" w:hAnsi="Angsana New"/>
          <w:i/>
          <w:iCs/>
          <w:szCs w:val="30"/>
          <w:cs/>
        </w:rPr>
        <w:t>สำคัญ</w:t>
      </w:r>
    </w:p>
    <w:p w14:paraId="3E35DEA1" w14:textId="77777777" w:rsidR="00292624" w:rsidRPr="009B311D" w:rsidRDefault="00292624" w:rsidP="00292624">
      <w:pPr>
        <w:pStyle w:val="NoSpacing"/>
        <w:rPr>
          <w:rFonts w:ascii="Angsana New" w:hAnsi="Angsana New"/>
          <w:szCs w:val="30"/>
        </w:rPr>
      </w:pPr>
    </w:p>
    <w:p w14:paraId="33AA9EAE" w14:textId="5359C948"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ED54A6">
        <w:rPr>
          <w:rFonts w:ascii="Angsana New" w:hAnsi="Angsana New" w:hint="cs"/>
          <w:sz w:val="30"/>
          <w:szCs w:val="30"/>
          <w:cs/>
        </w:rPr>
        <w:t>มีสาระ</w:t>
      </w:r>
      <w:r>
        <w:rPr>
          <w:rFonts w:ascii="Angsana New" w:hAnsi="Angsana New" w:hint="cs"/>
          <w:sz w:val="30"/>
          <w:szCs w:val="30"/>
          <w:cs/>
        </w:rPr>
        <w:t>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>ต่าง</w:t>
      </w:r>
      <w:r w:rsidR="00610832">
        <w:rPr>
          <w:rFonts w:ascii="Angsana New" w:hAnsi="Angsana New" w:hint="cs"/>
          <w:sz w:val="30"/>
          <w:szCs w:val="30"/>
          <w:cs/>
        </w:rPr>
        <w:t xml:space="preserve"> </w:t>
      </w:r>
      <w:r w:rsidR="0098656A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A77CCE">
        <w:rPr>
          <w:rFonts w:ascii="Angsana New" w:hAnsi="Angsana New" w:hint="cs"/>
          <w:sz w:val="30"/>
          <w:szCs w:val="30"/>
          <w:cs/>
        </w:rPr>
        <w:t>และหกเดือน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</w:t>
      </w:r>
      <w:r w:rsidR="00A77CCE">
        <w:rPr>
          <w:rFonts w:ascii="Angsana New" w:hAnsi="Angsana New"/>
          <w:sz w:val="30"/>
          <w:szCs w:val="30"/>
        </w:rPr>
        <w:t xml:space="preserve">0 </w:t>
      </w:r>
      <w:r w:rsidR="00A77CC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 w:rsidR="00F51464">
        <w:rPr>
          <w:rFonts w:ascii="Angsana New" w:hAnsi="Angsana New"/>
          <w:sz w:val="30"/>
          <w:szCs w:val="30"/>
        </w:rPr>
        <w:t xml:space="preserve">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635D3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ที่ปรับปรุงใหม่ตามที่กล่าว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มาเริ่มถือปฏิบัติซึ่งไม่มีผลกระทบที่เป็นสาระสำคัญ</w:t>
      </w:r>
    </w:p>
    <w:p w14:paraId="33964B09" w14:textId="77777777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27C9593C" w14:textId="77777777" w:rsidR="00F96A6A" w:rsidRPr="004F2EF0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7118C7" w14:textId="2D067D2E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B3DFF">
        <w:rPr>
          <w:rFonts w:ascii="Angsana New" w:hAnsi="Angsana New"/>
          <w:sz w:val="30"/>
          <w:szCs w:val="30"/>
        </w:rPr>
        <w:t>30</w:t>
      </w:r>
      <w:r w:rsidR="005B3DFF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610832"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77D07D28" w14:textId="77777777" w:rsidR="00A82EA3" w:rsidRPr="004F2EF0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A82EA3" w:rsidRPr="0013700D" w14:paraId="5759ADC0" w14:textId="77777777" w:rsidTr="00073C1F">
        <w:trPr>
          <w:cantSplit/>
        </w:trPr>
        <w:tc>
          <w:tcPr>
            <w:tcW w:w="3798" w:type="dxa"/>
          </w:tcPr>
          <w:p w14:paraId="145E52E8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019F4D00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125CB164" w14:textId="77777777" w:rsidTr="00073C1F">
        <w:trPr>
          <w:cantSplit/>
        </w:trPr>
        <w:tc>
          <w:tcPr>
            <w:tcW w:w="3798" w:type="dxa"/>
          </w:tcPr>
          <w:p w14:paraId="266B73CC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461E46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40409A5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F2CAD9" w14:textId="77777777" w:rsidR="00A82EA3" w:rsidRPr="0013700D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13700D" w14:paraId="390B97AD" w14:textId="77777777" w:rsidTr="00073C1F">
        <w:trPr>
          <w:cantSplit/>
        </w:trPr>
        <w:tc>
          <w:tcPr>
            <w:tcW w:w="3798" w:type="dxa"/>
          </w:tcPr>
          <w:p w14:paraId="090DF28B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1E6E39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5777598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E72FD8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6A235353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407988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0C834335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2B5F1D7" w14:textId="77777777" w:rsidR="00610832" w:rsidRPr="0013700D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572" w:rsidRPr="0013700D" w14:paraId="44CB0699" w14:textId="77777777" w:rsidTr="002B1D16">
        <w:trPr>
          <w:cantSplit/>
        </w:trPr>
        <w:tc>
          <w:tcPr>
            <w:tcW w:w="3798" w:type="dxa"/>
          </w:tcPr>
          <w:p w14:paraId="0CC6A822" w14:textId="77777777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E37D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2002A9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12D579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94791F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F75EE5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68005FB7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64D84D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5380" w:rsidRPr="0013700D" w14:paraId="019A084C" w14:textId="77777777" w:rsidTr="002B1D16">
        <w:trPr>
          <w:cantSplit/>
        </w:trPr>
        <w:tc>
          <w:tcPr>
            <w:tcW w:w="3798" w:type="dxa"/>
          </w:tcPr>
          <w:p w14:paraId="3BC8E28A" w14:textId="77777777" w:rsidR="00CA5380" w:rsidRPr="000B06BD" w:rsidRDefault="00CA5380" w:rsidP="00CA53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4A7A280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E11BE39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BB739D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4F1EE2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1609D91" w14:textId="06E9C843" w:rsidR="00CA5380" w:rsidRPr="00471751" w:rsidRDefault="00D167F4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B10B4">
              <w:rPr>
                <w:rFonts w:asciiTheme="majorBidi" w:hAnsiTheme="majorBidi" w:cstheme="majorBidi"/>
                <w:sz w:val="30"/>
                <w:szCs w:val="30"/>
              </w:rPr>
              <w:t>1,789</w:t>
            </w:r>
          </w:p>
        </w:tc>
        <w:tc>
          <w:tcPr>
            <w:tcW w:w="285" w:type="dxa"/>
          </w:tcPr>
          <w:p w14:paraId="328998DF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BA6AA4" w14:textId="269C5BC2" w:rsidR="00CA5380" w:rsidRPr="001B66C5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36,541</w:t>
            </w:r>
          </w:p>
        </w:tc>
      </w:tr>
      <w:tr w:rsidR="00CA5380" w:rsidRPr="0013700D" w14:paraId="7B7A4AEB" w14:textId="77777777" w:rsidTr="002B1D16">
        <w:trPr>
          <w:cantSplit/>
        </w:trPr>
        <w:tc>
          <w:tcPr>
            <w:tcW w:w="3798" w:type="dxa"/>
          </w:tcPr>
          <w:p w14:paraId="0D3D029C" w14:textId="77777777" w:rsidR="00CA5380" w:rsidRPr="000B06BD" w:rsidRDefault="00CA5380" w:rsidP="00CA53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7899DA95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1638F83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855CBF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43E227" w14:textId="77777777" w:rsidR="00CA5380" w:rsidRPr="0013700D" w:rsidRDefault="00CA5380" w:rsidP="00CA53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47D90C" w14:textId="06663D1C" w:rsidR="00CA5380" w:rsidRPr="00471751" w:rsidRDefault="00D167F4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3,147</w:t>
            </w:r>
          </w:p>
        </w:tc>
        <w:tc>
          <w:tcPr>
            <w:tcW w:w="285" w:type="dxa"/>
          </w:tcPr>
          <w:p w14:paraId="685E63E5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82B2D6C" w14:textId="5778DBB2" w:rsidR="00CA5380" w:rsidRPr="001B66C5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3,005</w:t>
            </w:r>
          </w:p>
        </w:tc>
      </w:tr>
      <w:tr w:rsidR="008A40DC" w:rsidRPr="0013700D" w14:paraId="4CE5C5D8" w14:textId="77777777" w:rsidTr="002B1D16">
        <w:trPr>
          <w:cantSplit/>
        </w:trPr>
        <w:tc>
          <w:tcPr>
            <w:tcW w:w="3798" w:type="dxa"/>
          </w:tcPr>
          <w:p w14:paraId="183E56AD" w14:textId="759779D3" w:rsidR="008A40DC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9B10B4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  <w:r w:rsidR="000620AC">
              <w:rPr>
                <w:rFonts w:ascii="Angsana New" w:hAnsi="Angsana New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1276" w:type="dxa"/>
          </w:tcPr>
          <w:p w14:paraId="2A8FF268" w14:textId="3F91616D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9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F53452A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8913DBD" w14:textId="475357AE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9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6FA61A4" w14:textId="77777777" w:rsidR="008A40DC" w:rsidRPr="0013700D" w:rsidRDefault="008A40DC" w:rsidP="008A40D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E808C38" w14:textId="63579A2E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40DC"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285" w:type="dxa"/>
          </w:tcPr>
          <w:p w14:paraId="549030A9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AA7A806" w14:textId="32C2CD19" w:rsidR="008A40DC" w:rsidRDefault="008A40DC" w:rsidP="008D0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D167F4" w:rsidRPr="0013700D" w14:paraId="32ABF424" w14:textId="77777777" w:rsidTr="002B1D16">
        <w:trPr>
          <w:cantSplit/>
        </w:trPr>
        <w:tc>
          <w:tcPr>
            <w:tcW w:w="3798" w:type="dxa"/>
          </w:tcPr>
          <w:p w14:paraId="0F4F6DF9" w14:textId="7B184E2B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3A931D" w14:textId="72025FC1" w:rsidR="00D167F4" w:rsidRPr="0013700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32ABF70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FF07EC" w14:textId="38D56F66" w:rsidR="00D167F4" w:rsidRPr="0013700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DFD994" w14:textId="77777777" w:rsidR="00D167F4" w:rsidRPr="0013700D" w:rsidRDefault="00D167F4" w:rsidP="00D167F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1AACB85" w14:textId="3EC8F063" w:rsidR="00D167F4" w:rsidRPr="00471751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04E9578" w14:textId="77777777" w:rsidR="00D167F4" w:rsidRPr="0013700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1C8E2A7" w14:textId="52911AAC" w:rsidR="00D167F4" w:rsidRPr="001B66C5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286F8B" w:rsidRPr="0013700D" w14:paraId="25EE5DFB" w14:textId="77777777" w:rsidTr="002B1D16">
        <w:trPr>
          <w:cantSplit/>
        </w:trPr>
        <w:tc>
          <w:tcPr>
            <w:tcW w:w="3798" w:type="dxa"/>
          </w:tcPr>
          <w:p w14:paraId="1D990C8A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1382C4A8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BF0F31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B67A15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97642B5" w14:textId="77777777" w:rsidR="00286F8B" w:rsidRPr="0013700D" w:rsidRDefault="00286F8B" w:rsidP="00286F8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8E9F3BE" w14:textId="10F5A1CB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12,833</w:t>
            </w:r>
          </w:p>
        </w:tc>
        <w:tc>
          <w:tcPr>
            <w:tcW w:w="285" w:type="dxa"/>
          </w:tcPr>
          <w:p w14:paraId="02389FA3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50DB00" w14:textId="23B91E9D" w:rsidR="00286F8B" w:rsidRPr="001B66C5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24,132</w:t>
            </w:r>
          </w:p>
        </w:tc>
      </w:tr>
      <w:tr w:rsidR="00286F8B" w:rsidRPr="0013700D" w14:paraId="2B32B079" w14:textId="77777777" w:rsidTr="002B1D16">
        <w:trPr>
          <w:cantSplit/>
        </w:trPr>
        <w:tc>
          <w:tcPr>
            <w:tcW w:w="3798" w:type="dxa"/>
          </w:tcPr>
          <w:p w14:paraId="44981B88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A6516D6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329CED5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F098F8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A2948E5" w14:textId="77777777" w:rsidR="00286F8B" w:rsidRPr="0013700D" w:rsidRDefault="00286F8B" w:rsidP="00286F8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CDE5B1F" w14:textId="4F83C72B" w:rsidR="00286F8B" w:rsidRPr="00471751" w:rsidRDefault="009B10B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85" w:type="dxa"/>
          </w:tcPr>
          <w:p w14:paraId="795A9D9C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45D5280" w14:textId="29A6B152" w:rsidR="00286F8B" w:rsidRPr="001B66C5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86F8B" w:rsidRPr="0013700D" w14:paraId="4559792A" w14:textId="77777777" w:rsidTr="002B1D16">
        <w:trPr>
          <w:cantSplit/>
        </w:trPr>
        <w:tc>
          <w:tcPr>
            <w:tcW w:w="3798" w:type="dxa"/>
          </w:tcPr>
          <w:p w14:paraId="52A8DFBB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339BF79B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76B3A7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1D6C5F0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7471D6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400863" w14:textId="04C3CF57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45,715</w:t>
            </w:r>
          </w:p>
        </w:tc>
        <w:tc>
          <w:tcPr>
            <w:tcW w:w="285" w:type="dxa"/>
          </w:tcPr>
          <w:p w14:paraId="288EC284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C901DF" w14:textId="7DCDD2C9" w:rsidR="00286F8B" w:rsidRPr="001B66C5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44,84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86F8B" w:rsidRPr="0013700D" w14:paraId="15A32CFB" w14:textId="77777777" w:rsidTr="002B1D16">
        <w:trPr>
          <w:cantSplit/>
        </w:trPr>
        <w:tc>
          <w:tcPr>
            <w:tcW w:w="3798" w:type="dxa"/>
          </w:tcPr>
          <w:p w14:paraId="148A2018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11FDF869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2F96C1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7B7564F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F76F9A1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25362AB" w14:textId="4F455B97" w:rsidR="00286F8B" w:rsidRPr="00A168A3" w:rsidRDefault="004C51EA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8A3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85" w:type="dxa"/>
          </w:tcPr>
          <w:p w14:paraId="53FCF10B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9B8124F" w14:textId="45712A52" w:rsidR="00286F8B" w:rsidRPr="001B66C5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286F8B" w:rsidRPr="0013700D" w14:paraId="749A4802" w14:textId="77777777" w:rsidTr="002B1D16">
        <w:trPr>
          <w:cantSplit/>
        </w:trPr>
        <w:tc>
          <w:tcPr>
            <w:tcW w:w="3798" w:type="dxa"/>
          </w:tcPr>
          <w:p w14:paraId="30014937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3C628704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AE27B99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AC5993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F530B2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5A03C4" w14:textId="6669108E" w:rsidR="00286F8B" w:rsidRPr="00A168A3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4C4F4DA5" w14:textId="77777777" w:rsidR="00286F8B" w:rsidRPr="00293A18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19628BCF" w14:textId="16FE3B88" w:rsidR="00286F8B" w:rsidRPr="00CA5380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286F8B" w:rsidRPr="0013700D" w14:paraId="511EA5A0" w14:textId="77777777" w:rsidTr="002B1D16">
        <w:trPr>
          <w:cantSplit/>
        </w:trPr>
        <w:tc>
          <w:tcPr>
            <w:tcW w:w="3798" w:type="dxa"/>
          </w:tcPr>
          <w:p w14:paraId="5DC95D53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10E28E0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42C62E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9C462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AF85C4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4ABA9CF" w14:textId="77777777" w:rsidR="00286F8B" w:rsidRPr="00471751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89E62E8" w14:textId="77777777" w:rsidR="00286F8B" w:rsidRPr="007E77D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F455018" w14:textId="323E9CD6" w:rsidR="00286F8B" w:rsidRPr="00CA5380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F8B" w:rsidRPr="0013700D" w14:paraId="6C1F90A9" w14:textId="77777777" w:rsidTr="002B1D16">
        <w:trPr>
          <w:cantSplit/>
        </w:trPr>
        <w:tc>
          <w:tcPr>
            <w:tcW w:w="3798" w:type="dxa"/>
          </w:tcPr>
          <w:p w14:paraId="1FC4BD2C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599A16DA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76B892F" w14:textId="77777777" w:rsidR="00286F8B" w:rsidRPr="0032537B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37A7756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C40FEF9" w14:textId="77777777" w:rsidR="00286F8B" w:rsidRPr="0032537B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4828366" w14:textId="437DB9A6" w:rsidR="00286F8B" w:rsidRPr="0032537B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85" w:type="dxa"/>
          </w:tcPr>
          <w:p w14:paraId="4DF7E44D" w14:textId="77777777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9FE4EBE" w14:textId="27137BB6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286F8B" w:rsidRPr="0013700D" w14:paraId="6ED2AFF3" w14:textId="77777777" w:rsidTr="002B1D16">
        <w:trPr>
          <w:cantSplit/>
        </w:trPr>
        <w:tc>
          <w:tcPr>
            <w:tcW w:w="3798" w:type="dxa"/>
          </w:tcPr>
          <w:p w14:paraId="11FD81BB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566B0C9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F98DE4C" w14:textId="77777777" w:rsidR="00286F8B" w:rsidRPr="0032537B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694C3D3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4297B06" w14:textId="77777777" w:rsidR="00286F8B" w:rsidRPr="0032537B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06617B50" w14:textId="31D4E0B7" w:rsidR="00286F8B" w:rsidRPr="0032537B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  <w:tc>
          <w:tcPr>
            <w:tcW w:w="285" w:type="dxa"/>
          </w:tcPr>
          <w:p w14:paraId="64C44F47" w14:textId="77777777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A223EDE" w14:textId="3DF8B289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286F8B" w14:paraId="4E28F056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23B4ED4C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00455D" w14:textId="77777777" w:rsidR="00286F8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871E8EF" w14:textId="77777777" w:rsidR="00286F8B" w:rsidRDefault="00286F8B" w:rsidP="00286F8B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502053F" w14:textId="77777777" w:rsidR="00286F8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990156E" w14:textId="77777777" w:rsidR="00286F8B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7930B1B" w14:textId="77777777" w:rsidR="00286F8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14:paraId="4F1DE53F" w14:textId="77777777" w:rsidR="00286F8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14:paraId="48F084F1" w14:textId="49D9F4B3" w:rsidR="00286F8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286F8B" w:rsidRPr="0013700D" w14:paraId="5F9FE1C4" w14:textId="77777777" w:rsidTr="00852C73">
        <w:trPr>
          <w:cantSplit/>
        </w:trPr>
        <w:tc>
          <w:tcPr>
            <w:tcW w:w="3798" w:type="dxa"/>
          </w:tcPr>
          <w:p w14:paraId="1398E478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6B817F2C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F8A1EF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693DD8" w14:textId="77777777" w:rsidR="00286F8B" w:rsidRPr="0013700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2765026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FEDA2FD" w14:textId="77777777" w:rsidR="00286F8B" w:rsidRPr="00471751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A928DF0" w14:textId="77777777" w:rsidR="00286F8B" w:rsidRPr="007E77D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5C1BB5" w14:textId="77777777" w:rsidR="00286F8B" w:rsidRPr="00471751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6F8B" w:rsidRPr="0013700D" w14:paraId="3741E6A2" w14:textId="77777777" w:rsidTr="002B1D16">
        <w:trPr>
          <w:cantSplit/>
        </w:trPr>
        <w:tc>
          <w:tcPr>
            <w:tcW w:w="3798" w:type="dxa"/>
          </w:tcPr>
          <w:p w14:paraId="13A51571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3F343F7B" w14:textId="3609F0A0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52742AB3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96E6C6" w14:textId="54ACEFCE" w:rsidR="00286F8B" w:rsidRPr="00C10838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  <w:tc>
          <w:tcPr>
            <w:tcW w:w="283" w:type="dxa"/>
          </w:tcPr>
          <w:p w14:paraId="31201A4A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79D52FD" w14:textId="56383A1B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5" w:type="dxa"/>
          </w:tcPr>
          <w:p w14:paraId="2985800A" w14:textId="77777777" w:rsidR="00286F8B" w:rsidRPr="007E77D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18DC818" w14:textId="18AB565A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156</w:t>
            </w:r>
          </w:p>
        </w:tc>
      </w:tr>
      <w:tr w:rsidR="00286F8B" w:rsidRPr="0013700D" w14:paraId="1501C86F" w14:textId="77777777" w:rsidTr="002B1D16">
        <w:trPr>
          <w:cantSplit/>
        </w:trPr>
        <w:tc>
          <w:tcPr>
            <w:tcW w:w="3798" w:type="dxa"/>
          </w:tcPr>
          <w:p w14:paraId="7639AB3E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D6B5F63" w14:textId="69F485A9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  <w:tc>
          <w:tcPr>
            <w:tcW w:w="284" w:type="dxa"/>
          </w:tcPr>
          <w:p w14:paraId="3B37282A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0CACDF" w14:textId="7378DC27" w:rsidR="00286F8B" w:rsidRPr="00C10838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83" w:type="dxa"/>
          </w:tcPr>
          <w:p w14:paraId="5750CA24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167ACD4" w14:textId="5908D313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1,726</w:t>
            </w:r>
          </w:p>
        </w:tc>
        <w:tc>
          <w:tcPr>
            <w:tcW w:w="285" w:type="dxa"/>
          </w:tcPr>
          <w:p w14:paraId="115E347C" w14:textId="77777777" w:rsidR="00286F8B" w:rsidRPr="007E77D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102900" w14:textId="54D648B6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286F8B" w:rsidRPr="0013700D" w14:paraId="5FC96531" w14:textId="77777777" w:rsidTr="002B1D16">
        <w:trPr>
          <w:cantSplit/>
        </w:trPr>
        <w:tc>
          <w:tcPr>
            <w:tcW w:w="3798" w:type="dxa"/>
          </w:tcPr>
          <w:p w14:paraId="0072FF3A" w14:textId="77777777" w:rsidR="00286F8B" w:rsidRPr="000B06BD" w:rsidRDefault="00286F8B" w:rsidP="00286F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6B610B0" w14:textId="1816EFB5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1AB07C2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95557EC" w14:textId="4126F25E" w:rsidR="00286F8B" w:rsidRPr="00C10838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</w:tcPr>
          <w:p w14:paraId="1A1AC64A" w14:textId="77777777" w:rsidR="00286F8B" w:rsidRPr="0013700D" w:rsidRDefault="00286F8B" w:rsidP="00286F8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035B849" w14:textId="1D599B8F" w:rsidR="00286F8B" w:rsidRPr="00471751" w:rsidRDefault="00D167F4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14:paraId="77EB9338" w14:textId="77777777" w:rsidR="00286F8B" w:rsidRPr="007E77DD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37BCF38" w14:textId="774656D5" w:rsidR="00286F8B" w:rsidRPr="0032537B" w:rsidRDefault="00286F8B" w:rsidP="0028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</w:tbl>
    <w:p w14:paraId="4C3BFE70" w14:textId="77777777" w:rsidR="00C973F9" w:rsidRDefault="00C973F9">
      <w:pPr>
        <w:rPr>
          <w:rFonts w:ascii="Angsana New" w:hAnsi="Angsana New"/>
          <w:sz w:val="32"/>
          <w:szCs w:val="32"/>
        </w:rPr>
      </w:pPr>
    </w:p>
    <w:p w14:paraId="349CEF45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604D0E0F" w14:textId="77777777" w:rsidR="002B1D16" w:rsidRDefault="002B1D16">
      <w:pPr>
        <w:rPr>
          <w:rFonts w:ascii="Angsana New" w:hAnsi="Angsana New"/>
          <w:sz w:val="32"/>
          <w:szCs w:val="32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5C93B48F" w14:textId="77777777" w:rsidTr="00066A8D">
        <w:trPr>
          <w:cantSplit/>
        </w:trPr>
        <w:tc>
          <w:tcPr>
            <w:tcW w:w="3798" w:type="dxa"/>
          </w:tcPr>
          <w:p w14:paraId="1417E391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7381FB54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7C34F582" w14:textId="77777777" w:rsidTr="00066A8D">
        <w:trPr>
          <w:cantSplit/>
        </w:trPr>
        <w:tc>
          <w:tcPr>
            <w:tcW w:w="3798" w:type="dxa"/>
          </w:tcPr>
          <w:p w14:paraId="2982B348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24A920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78ED8B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DBAD3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10832" w:rsidRPr="00F51F88" w14:paraId="0FE0F8EF" w14:textId="77777777" w:rsidTr="00066A8D">
        <w:trPr>
          <w:cantSplit/>
        </w:trPr>
        <w:tc>
          <w:tcPr>
            <w:tcW w:w="3798" w:type="dxa"/>
          </w:tcPr>
          <w:p w14:paraId="16BB79A9" w14:textId="77777777" w:rsidR="00610832" w:rsidRPr="00E9777E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6FE92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5D0E708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3BD607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48EA641" w14:textId="77777777" w:rsidR="00610832" w:rsidRPr="00F51F88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8CF20B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4D2E4F1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9CD69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572" w:rsidRPr="00B14380" w14:paraId="0C3DFB05" w14:textId="77777777" w:rsidTr="002B1D16">
        <w:trPr>
          <w:cantSplit/>
        </w:trPr>
        <w:tc>
          <w:tcPr>
            <w:tcW w:w="3798" w:type="dxa"/>
          </w:tcPr>
          <w:p w14:paraId="44BAA464" w14:textId="77777777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474179AD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E5CA86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B974701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BC06B" w14:textId="77777777" w:rsidR="00097572" w:rsidRPr="00610832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D616E2F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CCEC71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97B66B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A2D07" w:rsidRPr="00B14380" w14:paraId="5828734D" w14:textId="77777777" w:rsidTr="002B1D16">
        <w:trPr>
          <w:cantSplit/>
        </w:trPr>
        <w:tc>
          <w:tcPr>
            <w:tcW w:w="3798" w:type="dxa"/>
          </w:tcPr>
          <w:p w14:paraId="40D3A19E" w14:textId="77777777" w:rsidR="006A2D07" w:rsidRPr="000B06BD" w:rsidRDefault="006A2D07" w:rsidP="006A2D0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1EC0A16" w14:textId="62BEE5DF" w:rsidR="006A2D07" w:rsidRPr="0023380A" w:rsidRDefault="009B10B4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25,893</w:t>
            </w:r>
          </w:p>
        </w:tc>
        <w:tc>
          <w:tcPr>
            <w:tcW w:w="284" w:type="dxa"/>
          </w:tcPr>
          <w:p w14:paraId="274B9FBF" w14:textId="77777777" w:rsidR="006A2D07" w:rsidRPr="00B14380" w:rsidRDefault="006A2D07" w:rsidP="006A2D0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B3C2D3E" w14:textId="2C74931B" w:rsidR="006A2D07" w:rsidRPr="00D34786" w:rsidRDefault="006A2D07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3" w:type="dxa"/>
          </w:tcPr>
          <w:p w14:paraId="6EA0689B" w14:textId="77777777" w:rsidR="006A2D07" w:rsidRPr="00B14380" w:rsidRDefault="006A2D07" w:rsidP="006A2D0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D9EE48" w14:textId="2D4D6A3D" w:rsidR="006A2D07" w:rsidRPr="00124A4B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23,849</w:t>
            </w:r>
          </w:p>
        </w:tc>
        <w:tc>
          <w:tcPr>
            <w:tcW w:w="285" w:type="dxa"/>
          </w:tcPr>
          <w:p w14:paraId="35971041" w14:textId="77777777" w:rsidR="006A2D07" w:rsidRPr="00B14380" w:rsidRDefault="006A2D07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576E1E" w14:textId="1525CFC5" w:rsidR="006A2D07" w:rsidRPr="00353030" w:rsidRDefault="006A2D07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  <w:tr w:rsidR="00DA2427" w:rsidRPr="00B14380" w14:paraId="0C498DEC" w14:textId="77777777" w:rsidTr="002B1D16">
        <w:trPr>
          <w:cantSplit/>
        </w:trPr>
        <w:tc>
          <w:tcPr>
            <w:tcW w:w="3798" w:type="dxa"/>
          </w:tcPr>
          <w:p w14:paraId="5A538B3D" w14:textId="4F5F8640" w:rsidR="00DA2427" w:rsidRPr="000B06BD" w:rsidRDefault="00DA2427" w:rsidP="00DA242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521186AA" w14:textId="2DAD5F59" w:rsidR="00DA2427" w:rsidRPr="0023380A" w:rsidRDefault="009B10B4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056809FE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540DC6" w14:textId="1B1D8654" w:rsidR="00DA2427" w:rsidRPr="00D167F4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59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AA116C2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0F2E24E" w14:textId="226BEA6A" w:rsidR="00DA2427" w:rsidRPr="00FC6653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5" w:type="dxa"/>
          </w:tcPr>
          <w:p w14:paraId="20E07BF1" w14:textId="77777777" w:rsidR="00DA2427" w:rsidRPr="00EA5359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EFF8977" w14:textId="278C63BD" w:rsidR="00DA2427" w:rsidRPr="0013700D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DA2427" w:rsidRPr="00B14380" w14:paraId="692CEFAA" w14:textId="77777777" w:rsidTr="002B1D16">
        <w:trPr>
          <w:cantSplit/>
        </w:trPr>
        <w:tc>
          <w:tcPr>
            <w:tcW w:w="3798" w:type="dxa"/>
          </w:tcPr>
          <w:p w14:paraId="22DC3B4C" w14:textId="77777777" w:rsidR="00DA2427" w:rsidRPr="000B06BD" w:rsidRDefault="00DA2427" w:rsidP="00DA242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DBA2C8" w14:textId="5FB958DE" w:rsidR="00DA2427" w:rsidRPr="0023380A" w:rsidRDefault="008A40DC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84" w:type="dxa"/>
          </w:tcPr>
          <w:p w14:paraId="0600BA23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F17E58" w14:textId="0F3C44DC" w:rsidR="00DA2427" w:rsidRPr="002B070B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83" w:type="dxa"/>
          </w:tcPr>
          <w:p w14:paraId="1F88E790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22840DF" w14:textId="39B0C28C" w:rsidR="00DA2427" w:rsidRPr="00DA2427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D4DA8BE" w14:textId="77777777" w:rsidR="00DA2427" w:rsidRPr="00EA5359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4F52EB" w14:textId="582F8DA4" w:rsidR="00DA2427" w:rsidRPr="008A1175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8A1175" w:rsidRPr="00B14380" w14:paraId="388DFC24" w14:textId="77777777" w:rsidTr="002B1D16">
        <w:trPr>
          <w:cantSplit/>
        </w:trPr>
        <w:tc>
          <w:tcPr>
            <w:tcW w:w="3798" w:type="dxa"/>
          </w:tcPr>
          <w:p w14:paraId="7BF334FB" w14:textId="77777777" w:rsidR="008A1175" w:rsidRPr="000B06BD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44746D" w14:textId="49C0D051" w:rsidR="008A1175" w:rsidRPr="0023380A" w:rsidRDefault="009B10B4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84" w:type="dxa"/>
          </w:tcPr>
          <w:p w14:paraId="29333B29" w14:textId="77777777" w:rsidR="008A1175" w:rsidRPr="00EA5359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D716B43" w14:textId="162A5B6E" w:rsidR="008A1175" w:rsidRPr="00DD2DCB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14C5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732CBB3C" w14:textId="77777777" w:rsidR="008A1175" w:rsidRPr="00EA5359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17DB18" w14:textId="1C85CE16" w:rsidR="008A1175" w:rsidRPr="00471751" w:rsidRDefault="008A40DC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5" w:type="dxa"/>
          </w:tcPr>
          <w:p w14:paraId="2C3CE995" w14:textId="77777777" w:rsidR="008A1175" w:rsidRPr="00EA5359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D9C602" w14:textId="4680BDB9" w:rsidR="008A1175" w:rsidRPr="00DD2DCB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  <w:tr w:rsidR="00DA2427" w:rsidRPr="00B14380" w14:paraId="0AC1F584" w14:textId="77777777" w:rsidTr="002B1D16">
        <w:trPr>
          <w:cantSplit/>
        </w:trPr>
        <w:tc>
          <w:tcPr>
            <w:tcW w:w="3798" w:type="dxa"/>
          </w:tcPr>
          <w:p w14:paraId="06FBF1CA" w14:textId="668A9064" w:rsidR="00DA2427" w:rsidRPr="000B06BD" w:rsidRDefault="00DA2427" w:rsidP="00DA242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0A77796D" w14:textId="278DEC6E" w:rsidR="00DA2427" w:rsidRDefault="008A40DC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4" w:type="dxa"/>
          </w:tcPr>
          <w:p w14:paraId="2479F010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FB68C1" w14:textId="50C01053" w:rsidR="00DA2427" w:rsidRPr="0007590A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9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BEEB73C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FF87434" w14:textId="5D11A658" w:rsidR="00DA2427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5" w:type="dxa"/>
          </w:tcPr>
          <w:p w14:paraId="398ECF06" w14:textId="77777777" w:rsidR="00DA2427" w:rsidRPr="00EA5359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A8F4BE" w14:textId="2F3F9794" w:rsidR="00DA2427" w:rsidRPr="0013700D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D167F4" w:rsidRPr="00B14380" w14:paraId="24A117D3" w14:textId="77777777" w:rsidTr="002B1D16">
        <w:trPr>
          <w:cantSplit/>
        </w:trPr>
        <w:tc>
          <w:tcPr>
            <w:tcW w:w="3798" w:type="dxa"/>
          </w:tcPr>
          <w:p w14:paraId="2D2B1F96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6A678070" w14:textId="7D573909" w:rsidR="00D167F4" w:rsidRPr="0023380A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26,594</w:t>
            </w:r>
          </w:p>
        </w:tc>
        <w:tc>
          <w:tcPr>
            <w:tcW w:w="284" w:type="dxa"/>
          </w:tcPr>
          <w:p w14:paraId="1FB74110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447C20D" w14:textId="751F6775" w:rsidR="00D167F4" w:rsidRPr="002B070B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24,426</w:t>
            </w:r>
          </w:p>
        </w:tc>
        <w:tc>
          <w:tcPr>
            <w:tcW w:w="283" w:type="dxa"/>
          </w:tcPr>
          <w:p w14:paraId="5FEC5240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81C3FD0" w14:textId="0D61F2F5" w:rsidR="00D167F4" w:rsidRPr="00471751" w:rsidRDefault="00DA2427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21,221</w:t>
            </w:r>
          </w:p>
        </w:tc>
        <w:tc>
          <w:tcPr>
            <w:tcW w:w="285" w:type="dxa"/>
          </w:tcPr>
          <w:p w14:paraId="3EC8CAE1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1BFC0C" w14:textId="1E3B7438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59AB">
              <w:rPr>
                <w:rFonts w:ascii="Angsana New" w:hAnsi="Angsana New"/>
                <w:sz w:val="30"/>
                <w:szCs w:val="30"/>
              </w:rPr>
              <w:t>19,581</w:t>
            </w:r>
          </w:p>
        </w:tc>
      </w:tr>
      <w:tr w:rsidR="00D167F4" w:rsidRPr="00B14380" w14:paraId="287298A4" w14:textId="77777777" w:rsidTr="002B1D16">
        <w:trPr>
          <w:cantSplit/>
        </w:trPr>
        <w:tc>
          <w:tcPr>
            <w:tcW w:w="3798" w:type="dxa"/>
          </w:tcPr>
          <w:p w14:paraId="531BCDB9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6CB00467" w14:textId="02FDDD93" w:rsidR="00D167F4" w:rsidRPr="0023380A" w:rsidRDefault="009B10B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4" w:type="dxa"/>
          </w:tcPr>
          <w:p w14:paraId="37A5C739" w14:textId="77777777" w:rsidR="00D167F4" w:rsidRPr="0066040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DD8AD72" w14:textId="50D0EBC3" w:rsidR="00D167F4" w:rsidRPr="00103454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1,389</w:t>
            </w:r>
          </w:p>
        </w:tc>
        <w:tc>
          <w:tcPr>
            <w:tcW w:w="283" w:type="dxa"/>
          </w:tcPr>
          <w:p w14:paraId="2C82E327" w14:textId="77777777" w:rsidR="00D167F4" w:rsidRPr="0066040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512902" w14:textId="30575041" w:rsidR="00D167F4" w:rsidRPr="00471751" w:rsidRDefault="00DA2427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85" w:type="dxa"/>
          </w:tcPr>
          <w:p w14:paraId="289F0366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523971" w14:textId="41E4E9B3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167F4" w:rsidRPr="00B14380" w14:paraId="40864F29" w14:textId="77777777" w:rsidTr="002B1D16">
        <w:trPr>
          <w:cantSplit/>
        </w:trPr>
        <w:tc>
          <w:tcPr>
            <w:tcW w:w="3798" w:type="dxa"/>
          </w:tcPr>
          <w:p w14:paraId="4F569754" w14:textId="73469733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47F863DB" w14:textId="2EB29363" w:rsidR="00D167F4" w:rsidRPr="00103454" w:rsidRDefault="009B10B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16,057</w:t>
            </w:r>
          </w:p>
        </w:tc>
        <w:tc>
          <w:tcPr>
            <w:tcW w:w="284" w:type="dxa"/>
          </w:tcPr>
          <w:p w14:paraId="1F1BA971" w14:textId="77777777" w:rsidR="00D167F4" w:rsidRPr="0066040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2893" w14:textId="79F18635" w:rsidR="00D167F4" w:rsidRPr="00103454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17,588</w:t>
            </w:r>
          </w:p>
        </w:tc>
        <w:tc>
          <w:tcPr>
            <w:tcW w:w="283" w:type="dxa"/>
          </w:tcPr>
          <w:p w14:paraId="4F613EAE" w14:textId="77777777" w:rsidR="00D167F4" w:rsidRPr="0066040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AE8AA7" w14:textId="6F6331D9" w:rsidR="00D167F4" w:rsidRPr="00A168A3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230A19A9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873EF0" w14:textId="71AB6EA0" w:rsidR="00D167F4" w:rsidRPr="00315936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D167F4" w:rsidRPr="00B14380" w14:paraId="4FCBFD1F" w14:textId="77777777" w:rsidTr="002B1D16">
        <w:trPr>
          <w:cantSplit/>
        </w:trPr>
        <w:tc>
          <w:tcPr>
            <w:tcW w:w="3798" w:type="dxa"/>
          </w:tcPr>
          <w:p w14:paraId="7B97A6CA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E69DDB" w14:textId="61687488" w:rsidR="00D167F4" w:rsidRPr="0023380A" w:rsidRDefault="009B10B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4" w:type="dxa"/>
          </w:tcPr>
          <w:p w14:paraId="41428172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F6CD6AB" w14:textId="41B68E73" w:rsidR="00D167F4" w:rsidRPr="00103454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83" w:type="dxa"/>
          </w:tcPr>
          <w:p w14:paraId="7D74394E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C767B5" w14:textId="266BA1D5" w:rsidR="00D167F4" w:rsidRPr="00A168A3" w:rsidRDefault="004C51EA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5" w:type="dxa"/>
          </w:tcPr>
          <w:p w14:paraId="72E28D0D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4A2720" w14:textId="58BFE8AF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D167F4" w:rsidRPr="00B14380" w14:paraId="09DBB7ED" w14:textId="77777777" w:rsidTr="00066A8D">
        <w:trPr>
          <w:cantSplit/>
        </w:trPr>
        <w:tc>
          <w:tcPr>
            <w:tcW w:w="3798" w:type="dxa"/>
          </w:tcPr>
          <w:p w14:paraId="5FBA69E6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D7D7C04" w14:textId="77777777" w:rsidR="00D167F4" w:rsidRPr="0023380A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0B68AA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BB18FA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B9F2C7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A3B2D5" w14:textId="77777777" w:rsidR="00D167F4" w:rsidRPr="00A168A3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5110567E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D2F3B1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67F4" w:rsidRPr="00B14380" w14:paraId="4C64F579" w14:textId="77777777" w:rsidTr="002B1D16">
        <w:trPr>
          <w:cantSplit/>
        </w:trPr>
        <w:tc>
          <w:tcPr>
            <w:tcW w:w="3798" w:type="dxa"/>
          </w:tcPr>
          <w:p w14:paraId="4D2BC4DB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232BE385" w14:textId="0D351BA9" w:rsidR="00D167F4" w:rsidRPr="0023380A" w:rsidRDefault="009B10B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84" w:type="dxa"/>
          </w:tcPr>
          <w:p w14:paraId="65C4369D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7001F3" w14:textId="38550098" w:rsidR="00D167F4" w:rsidRPr="00B414A1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4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B0783BE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560045" w14:textId="13AD2D9D" w:rsidR="00D167F4" w:rsidRPr="00A168A3" w:rsidRDefault="00DA2427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C51EA" w:rsidRPr="00A168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5" w:type="dxa"/>
          </w:tcPr>
          <w:p w14:paraId="70550E70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17C172" w14:textId="755C4B15" w:rsidR="00D167F4" w:rsidRPr="00267959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D167F4" w:rsidRPr="00B14380" w14:paraId="5084BF14" w14:textId="77777777" w:rsidTr="002B1D16">
        <w:trPr>
          <w:cantSplit/>
        </w:trPr>
        <w:tc>
          <w:tcPr>
            <w:tcW w:w="3798" w:type="dxa"/>
          </w:tcPr>
          <w:p w14:paraId="582A1299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61186A25" w14:textId="0FACD178" w:rsidR="00D167F4" w:rsidRPr="0023380A" w:rsidRDefault="009B10B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84" w:type="dxa"/>
          </w:tcPr>
          <w:p w14:paraId="00AD033C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61B698" w14:textId="30048782" w:rsidR="00D167F4" w:rsidRPr="0023380A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149</w:t>
            </w:r>
          </w:p>
        </w:tc>
        <w:tc>
          <w:tcPr>
            <w:tcW w:w="283" w:type="dxa"/>
          </w:tcPr>
          <w:p w14:paraId="27A695A0" w14:textId="77777777" w:rsidR="00D167F4" w:rsidRPr="0013700D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CC6E724" w14:textId="5EC19557" w:rsidR="00D167F4" w:rsidRPr="00A168A3" w:rsidRDefault="00DA2427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 w:hint="cs"/>
                <w:sz w:val="30"/>
                <w:szCs w:val="30"/>
                <w:cs/>
              </w:rPr>
              <w:t>154</w:t>
            </w:r>
          </w:p>
        </w:tc>
        <w:tc>
          <w:tcPr>
            <w:tcW w:w="285" w:type="dxa"/>
          </w:tcPr>
          <w:p w14:paraId="359E2144" w14:textId="77777777" w:rsidR="00D167F4" w:rsidRPr="007E77DD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6EECF2" w14:textId="6576DCE5" w:rsidR="00D167F4" w:rsidRPr="00471751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18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149</w:t>
            </w:r>
          </w:p>
        </w:tc>
      </w:tr>
      <w:tr w:rsidR="00D167F4" w:rsidRPr="00B14380" w14:paraId="27A9E6AB" w14:textId="77777777" w:rsidTr="002B1D16">
        <w:trPr>
          <w:cantSplit/>
        </w:trPr>
        <w:tc>
          <w:tcPr>
            <w:tcW w:w="3798" w:type="dxa"/>
          </w:tcPr>
          <w:p w14:paraId="0FA340D4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4FAC156" w14:textId="77777777" w:rsidR="00D167F4" w:rsidRPr="00DB16BA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D7BC30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95B3CE7" w14:textId="77777777" w:rsidR="00D167F4" w:rsidRPr="00097572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C3C3DFD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2E51B" w14:textId="77777777" w:rsidR="00D167F4" w:rsidRPr="00DB16BA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BBC209D" w14:textId="77777777" w:rsidR="00D167F4" w:rsidRPr="00B14380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3BFEC6" w14:textId="77777777" w:rsidR="00D167F4" w:rsidRPr="00097572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167F4" w:rsidRPr="00B14380" w14:paraId="1BC2DABF" w14:textId="77777777" w:rsidTr="00EA2966">
        <w:trPr>
          <w:cantSplit/>
        </w:trPr>
        <w:tc>
          <w:tcPr>
            <w:tcW w:w="3798" w:type="dxa"/>
          </w:tcPr>
          <w:p w14:paraId="3C0307D0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B4F7A4C" w14:textId="145A86A4" w:rsidR="00D167F4" w:rsidRPr="0023380A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12,229</w:t>
            </w:r>
          </w:p>
        </w:tc>
        <w:tc>
          <w:tcPr>
            <w:tcW w:w="284" w:type="dxa"/>
          </w:tcPr>
          <w:p w14:paraId="1313973E" w14:textId="77777777" w:rsidR="00D167F4" w:rsidRPr="006E327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9DF2FF" w14:textId="6373EA4E" w:rsidR="00D167F4" w:rsidRPr="003C404F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10,522</w:t>
            </w:r>
          </w:p>
        </w:tc>
        <w:tc>
          <w:tcPr>
            <w:tcW w:w="283" w:type="dxa"/>
          </w:tcPr>
          <w:p w14:paraId="538019CB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6A7602" w14:textId="7091C944" w:rsidR="00D167F4" w:rsidRPr="002C6846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285" w:type="dxa"/>
          </w:tcPr>
          <w:p w14:paraId="333E0ED5" w14:textId="77777777" w:rsidR="00D167F4" w:rsidRPr="00B14380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CBCEA1" w14:textId="77EBEBA7" w:rsidR="00D167F4" w:rsidRPr="001B66C5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D167F4" w:rsidRPr="00B14380" w14:paraId="542A9326" w14:textId="77777777" w:rsidTr="00EA2966">
        <w:trPr>
          <w:cantSplit/>
        </w:trPr>
        <w:tc>
          <w:tcPr>
            <w:tcW w:w="3798" w:type="dxa"/>
          </w:tcPr>
          <w:p w14:paraId="1D4E865D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85615E" w14:textId="01A829F8" w:rsidR="00D167F4" w:rsidRPr="0023380A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84" w:type="dxa"/>
          </w:tcPr>
          <w:p w14:paraId="5FF54D34" w14:textId="77777777" w:rsidR="00D167F4" w:rsidRPr="00B43FA4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9FBFF8" w14:textId="70F096F6" w:rsidR="00D167F4" w:rsidRPr="00EC1B61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B61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283" w:type="dxa"/>
          </w:tcPr>
          <w:p w14:paraId="6B948580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D27BBB" w14:textId="2B535055" w:rsidR="00D167F4" w:rsidRPr="002C6846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5" w:type="dxa"/>
          </w:tcPr>
          <w:p w14:paraId="14E19512" w14:textId="77777777" w:rsidR="00D167F4" w:rsidRPr="00B14380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2088BD" w14:textId="30BC69FE" w:rsidR="00D167F4" w:rsidRPr="001B66C5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D167F4" w:rsidRPr="00B14380" w14:paraId="17D2A4A8" w14:textId="77777777" w:rsidTr="00EA2966">
        <w:trPr>
          <w:cantSplit/>
        </w:trPr>
        <w:tc>
          <w:tcPr>
            <w:tcW w:w="3798" w:type="dxa"/>
          </w:tcPr>
          <w:p w14:paraId="005C0681" w14:textId="77777777" w:rsidR="00D167F4" w:rsidRPr="000B06BD" w:rsidRDefault="00D167F4" w:rsidP="00D167F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723357" w14:textId="63C1DBDF" w:rsidR="00D167F4" w:rsidRPr="0023380A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12,705</w:t>
            </w:r>
          </w:p>
        </w:tc>
        <w:tc>
          <w:tcPr>
            <w:tcW w:w="284" w:type="dxa"/>
          </w:tcPr>
          <w:p w14:paraId="69287E73" w14:textId="77777777" w:rsidR="00D167F4" w:rsidRPr="006E327A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87F4F1" w14:textId="58DC5965" w:rsidR="00D167F4" w:rsidRPr="00EC1B61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B61">
              <w:rPr>
                <w:rFonts w:ascii="Angsana New" w:hAnsi="Angsana New"/>
                <w:sz w:val="30"/>
                <w:szCs w:val="30"/>
              </w:rPr>
              <w:t>10,928</w:t>
            </w:r>
          </w:p>
        </w:tc>
        <w:tc>
          <w:tcPr>
            <w:tcW w:w="283" w:type="dxa"/>
          </w:tcPr>
          <w:p w14:paraId="67CCA25B" w14:textId="77777777" w:rsidR="00D167F4" w:rsidRPr="00B14380" w:rsidRDefault="00D167F4" w:rsidP="00D167F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7D70F9" w14:textId="130E8483" w:rsidR="00D167F4" w:rsidRPr="002C6846" w:rsidRDefault="008A40DC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3,715</w:t>
            </w:r>
          </w:p>
        </w:tc>
        <w:tc>
          <w:tcPr>
            <w:tcW w:w="285" w:type="dxa"/>
          </w:tcPr>
          <w:p w14:paraId="5763DA38" w14:textId="77777777" w:rsidR="00D167F4" w:rsidRPr="00B14380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B78769" w14:textId="473B06B8" w:rsidR="00D167F4" w:rsidRPr="001B66C5" w:rsidRDefault="00D167F4" w:rsidP="00D1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2,977</w:t>
            </w:r>
          </w:p>
        </w:tc>
      </w:tr>
    </w:tbl>
    <w:p w14:paraId="07038EE3" w14:textId="77777777" w:rsidR="00B50CCE" w:rsidRDefault="00B50CC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8A9E0D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CDD56C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2F8FE6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4B8A40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326472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C8B8C4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BBF352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8A100D" w14:textId="77777777" w:rsidR="009E2C57" w:rsidRDefault="009E2C5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9C42FA" w14:textId="3C526793" w:rsidR="00F11B88" w:rsidRDefault="00F11B88" w:rsidP="00F11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2E8D4361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F11B88" w:rsidRPr="0013700D" w14:paraId="51F99DD8" w14:textId="77777777" w:rsidTr="00F225C6">
        <w:trPr>
          <w:cantSplit/>
        </w:trPr>
        <w:tc>
          <w:tcPr>
            <w:tcW w:w="3798" w:type="dxa"/>
          </w:tcPr>
          <w:p w14:paraId="0ECA0B86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7828D829" w14:textId="77777777" w:rsidR="00F11B88" w:rsidRPr="0013700D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</w:p>
        </w:tc>
      </w:tr>
      <w:tr w:rsidR="00F11B88" w:rsidRPr="0013700D" w14:paraId="0B711575" w14:textId="77777777" w:rsidTr="00F225C6">
        <w:trPr>
          <w:cantSplit/>
        </w:trPr>
        <w:tc>
          <w:tcPr>
            <w:tcW w:w="3798" w:type="dxa"/>
          </w:tcPr>
          <w:p w14:paraId="7029588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65D47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A56102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75913" w14:textId="77777777" w:rsidR="00F11B88" w:rsidRPr="0013700D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B88" w:rsidRPr="0013700D" w14:paraId="693545B2" w14:textId="77777777" w:rsidTr="00F225C6">
        <w:trPr>
          <w:cantSplit/>
        </w:trPr>
        <w:tc>
          <w:tcPr>
            <w:tcW w:w="3798" w:type="dxa"/>
          </w:tcPr>
          <w:p w14:paraId="0C50DE0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62990C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296276C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3075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8ED7BC9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B29D13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24408738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A90345A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1B88" w:rsidRPr="0013700D" w14:paraId="726E4467" w14:textId="77777777" w:rsidTr="002B1D16">
        <w:trPr>
          <w:cantSplit/>
        </w:trPr>
        <w:tc>
          <w:tcPr>
            <w:tcW w:w="3798" w:type="dxa"/>
          </w:tcPr>
          <w:p w14:paraId="3BBFB82C" w14:textId="77777777" w:rsidR="00F11B88" w:rsidRPr="00602C2D" w:rsidRDefault="00F11B88" w:rsidP="00602C2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C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094926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048167E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93918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042B2E6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D5E6A3" w14:textId="77777777" w:rsidR="00F11B88" w:rsidRPr="007E77D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4DFDE730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09AEC7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1B88" w:rsidRPr="0013700D" w14:paraId="55FE40BE" w14:textId="77777777" w:rsidTr="002B1D16">
        <w:trPr>
          <w:cantSplit/>
        </w:trPr>
        <w:tc>
          <w:tcPr>
            <w:tcW w:w="3798" w:type="dxa"/>
          </w:tcPr>
          <w:p w14:paraId="0B4325F2" w14:textId="77777777" w:rsidR="00F11B88" w:rsidRPr="0013700D" w:rsidRDefault="00F11B88" w:rsidP="00E771F9">
            <w:pPr>
              <w:spacing w:line="260" w:lineRule="atLeast"/>
              <w:ind w:left="-108" w:right="1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A137893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8057A11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28AFC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4EC115A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F627C0A" w14:textId="08634301" w:rsidR="00F11B88" w:rsidRPr="00471751" w:rsidRDefault="001A7582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70,142</w:t>
            </w:r>
          </w:p>
        </w:tc>
        <w:tc>
          <w:tcPr>
            <w:tcW w:w="285" w:type="dxa"/>
          </w:tcPr>
          <w:p w14:paraId="003D7D61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FF9B86" w14:textId="30F4E6FE" w:rsidR="00F11B88" w:rsidRPr="001B66C5" w:rsidRDefault="00CB668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70,995</w:t>
            </w:r>
          </w:p>
        </w:tc>
      </w:tr>
      <w:tr w:rsidR="0076719D" w:rsidRPr="0013700D" w14:paraId="50D8083E" w14:textId="77777777" w:rsidTr="002B1D16">
        <w:trPr>
          <w:cantSplit/>
        </w:trPr>
        <w:tc>
          <w:tcPr>
            <w:tcW w:w="3798" w:type="dxa"/>
          </w:tcPr>
          <w:p w14:paraId="160691D1" w14:textId="77777777" w:rsidR="0076719D" w:rsidRPr="00E771F9" w:rsidRDefault="0076719D" w:rsidP="0076719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1514BBC5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743AEC" w14:textId="77777777" w:rsidR="0076719D" w:rsidRPr="0013700D" w:rsidRDefault="0076719D" w:rsidP="0076719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055F14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61D58F5" w14:textId="77777777" w:rsidR="0076719D" w:rsidRPr="0013700D" w:rsidRDefault="0076719D" w:rsidP="00767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EEA8EEA" w14:textId="4CD550FD" w:rsidR="0076719D" w:rsidRPr="00471751" w:rsidRDefault="001A7582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6,543</w:t>
            </w:r>
          </w:p>
        </w:tc>
        <w:tc>
          <w:tcPr>
            <w:tcW w:w="285" w:type="dxa"/>
          </w:tcPr>
          <w:p w14:paraId="57796DAA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70F79C" w14:textId="13DFA9C2" w:rsidR="0076719D" w:rsidRPr="001B66C5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6,393</w:t>
            </w:r>
          </w:p>
        </w:tc>
      </w:tr>
      <w:tr w:rsidR="008A40DC" w:rsidRPr="0013700D" w14:paraId="1E991D9C" w14:textId="77777777" w:rsidTr="002B1D16">
        <w:trPr>
          <w:cantSplit/>
        </w:trPr>
        <w:tc>
          <w:tcPr>
            <w:tcW w:w="3798" w:type="dxa"/>
          </w:tcPr>
          <w:p w14:paraId="3DD43279" w14:textId="21568BBB" w:rsidR="008A40DC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  <w:r w:rsidR="000620AC">
              <w:rPr>
                <w:rFonts w:ascii="Angsana New" w:hAnsi="Angsana New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1276" w:type="dxa"/>
          </w:tcPr>
          <w:p w14:paraId="10A132FD" w14:textId="540D4FBC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32DBE06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CDFA2CD" w14:textId="4CD6EB93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A757C46" w14:textId="77777777" w:rsidR="008A40DC" w:rsidRPr="0013700D" w:rsidRDefault="008A40DC" w:rsidP="008A40D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82D4F30" w14:textId="7A8DD258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5" w:type="dxa"/>
          </w:tcPr>
          <w:p w14:paraId="5D43C265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B85945B" w14:textId="088CF2BD" w:rsidR="008A40DC" w:rsidRPr="00E517D2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8A40DC" w:rsidRPr="0013700D" w14:paraId="38287E83" w14:textId="77777777" w:rsidTr="002B1D16">
        <w:trPr>
          <w:cantSplit/>
        </w:trPr>
        <w:tc>
          <w:tcPr>
            <w:tcW w:w="3798" w:type="dxa"/>
          </w:tcPr>
          <w:p w14:paraId="4C3C6ED3" w14:textId="78C2F016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457471A3" w14:textId="2A6BB39D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386404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61B336" w14:textId="1750E8E3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C24FC94" w14:textId="77777777" w:rsidR="008A40DC" w:rsidRPr="0013700D" w:rsidRDefault="008A40DC" w:rsidP="008A40D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1FA8B11" w14:textId="7311775A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3B5C1B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ED5B90A" w14:textId="0680457B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8A40DC" w:rsidRPr="0013700D" w14:paraId="3FDDAC7E" w14:textId="77777777" w:rsidTr="002B1D16">
        <w:trPr>
          <w:cantSplit/>
        </w:trPr>
        <w:tc>
          <w:tcPr>
            <w:tcW w:w="3798" w:type="dxa"/>
          </w:tcPr>
          <w:p w14:paraId="0AC113EF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2C267066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9B2B1D9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DC5E6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37DC9E5" w14:textId="77777777" w:rsidR="008A40DC" w:rsidRPr="0013700D" w:rsidRDefault="008A40DC" w:rsidP="008A40D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BB718A8" w14:textId="6CE81175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  <w:tc>
          <w:tcPr>
            <w:tcW w:w="285" w:type="dxa"/>
          </w:tcPr>
          <w:p w14:paraId="2A399CEE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F461D44" w14:textId="5D96D7BF" w:rsidR="008A40DC" w:rsidRPr="001B66C5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42,094</w:t>
            </w:r>
          </w:p>
        </w:tc>
      </w:tr>
      <w:tr w:rsidR="008A40DC" w:rsidRPr="0013700D" w14:paraId="609B9582" w14:textId="77777777" w:rsidTr="002B1D16">
        <w:trPr>
          <w:cantSplit/>
        </w:trPr>
        <w:tc>
          <w:tcPr>
            <w:tcW w:w="3798" w:type="dxa"/>
          </w:tcPr>
          <w:p w14:paraId="362F421A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4E07C19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9B08D7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AED60E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656A888" w14:textId="77777777" w:rsidR="008A40DC" w:rsidRPr="0013700D" w:rsidRDefault="008A40DC" w:rsidP="008A40D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C5440" w14:textId="6ED8164F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285" w:type="dxa"/>
          </w:tcPr>
          <w:p w14:paraId="23891C5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E118155" w14:textId="33A40A09" w:rsidR="008A40DC" w:rsidRPr="001B66C5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5,030</w:t>
            </w:r>
          </w:p>
        </w:tc>
      </w:tr>
      <w:tr w:rsidR="008A40DC" w:rsidRPr="0013700D" w14:paraId="1B20DE8A" w14:textId="77777777" w:rsidTr="002B1D16">
        <w:trPr>
          <w:cantSplit/>
        </w:trPr>
        <w:tc>
          <w:tcPr>
            <w:tcW w:w="3798" w:type="dxa"/>
          </w:tcPr>
          <w:p w14:paraId="4BC39130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8A5CD09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BB789A3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B283B55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79154D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D331A9D" w14:textId="73EA246F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90,322</w:t>
            </w:r>
          </w:p>
        </w:tc>
        <w:tc>
          <w:tcPr>
            <w:tcW w:w="285" w:type="dxa"/>
          </w:tcPr>
          <w:p w14:paraId="2C90EB9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EAB4272" w14:textId="3721D03D" w:rsidR="008A40DC" w:rsidRPr="001B66C5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88,442</w:t>
            </w:r>
          </w:p>
        </w:tc>
      </w:tr>
      <w:tr w:rsidR="008A40DC" w:rsidRPr="0013700D" w14:paraId="5F72996E" w14:textId="77777777" w:rsidTr="002B1D16">
        <w:trPr>
          <w:cantSplit/>
        </w:trPr>
        <w:tc>
          <w:tcPr>
            <w:tcW w:w="3798" w:type="dxa"/>
          </w:tcPr>
          <w:p w14:paraId="570626C7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20A878C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8FEC4E1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D39600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2E428F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9BC4981" w14:textId="25DD6C8F" w:rsidR="008A40DC" w:rsidRPr="00A168A3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8A3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285" w:type="dxa"/>
          </w:tcPr>
          <w:p w14:paraId="575CC6BC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D40F137" w14:textId="11F4779A" w:rsidR="008A40DC" w:rsidRPr="001B66C5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8A40DC" w:rsidRPr="0013700D" w14:paraId="0EE73E9A" w14:textId="77777777" w:rsidTr="002B1D16">
        <w:trPr>
          <w:cantSplit/>
        </w:trPr>
        <w:tc>
          <w:tcPr>
            <w:tcW w:w="3798" w:type="dxa"/>
          </w:tcPr>
          <w:p w14:paraId="4A74F19E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662061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FF4E4E1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FD7C0E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8D09B7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8BA893A" w14:textId="08D00CFE" w:rsidR="008A40DC" w:rsidRPr="00A168A3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  <w:tc>
          <w:tcPr>
            <w:tcW w:w="285" w:type="dxa"/>
          </w:tcPr>
          <w:p w14:paraId="772F1E14" w14:textId="77777777" w:rsidR="008A40DC" w:rsidRPr="00293A18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65A1E551" w14:textId="6A9D0318" w:rsidR="008A40DC" w:rsidRPr="001B66C5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2,446</w:t>
            </w:r>
          </w:p>
        </w:tc>
      </w:tr>
      <w:tr w:rsidR="008A40DC" w:rsidRPr="0013700D" w14:paraId="265CF155" w14:textId="77777777" w:rsidTr="002B1D16">
        <w:trPr>
          <w:cantSplit/>
        </w:trPr>
        <w:tc>
          <w:tcPr>
            <w:tcW w:w="3798" w:type="dxa"/>
          </w:tcPr>
          <w:p w14:paraId="58595C2E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7732406D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DE8F21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5D6CE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E734E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8A4256" w14:textId="77777777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621FD6A0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A799BDA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0DC" w:rsidRPr="0013700D" w14:paraId="20E94E8E" w14:textId="77777777" w:rsidTr="002B1D16">
        <w:trPr>
          <w:cantSplit/>
        </w:trPr>
        <w:tc>
          <w:tcPr>
            <w:tcW w:w="3798" w:type="dxa"/>
          </w:tcPr>
          <w:p w14:paraId="56A31C86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4A8A27EE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12ABAD7" w14:textId="77777777" w:rsidR="008A40DC" w:rsidRPr="0032537B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F4E9AB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592BC7F" w14:textId="77777777" w:rsidR="008A40DC" w:rsidRPr="0032537B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39560F55" w14:textId="2BE7976C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1,081</w:t>
            </w:r>
          </w:p>
        </w:tc>
        <w:tc>
          <w:tcPr>
            <w:tcW w:w="285" w:type="dxa"/>
          </w:tcPr>
          <w:p w14:paraId="3596F663" w14:textId="77777777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B770AE1" w14:textId="0FABA617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</w:tr>
      <w:tr w:rsidR="008A40DC" w:rsidRPr="0013700D" w14:paraId="166FB4C3" w14:textId="77777777" w:rsidTr="002B1D16">
        <w:trPr>
          <w:cantSplit/>
        </w:trPr>
        <w:tc>
          <w:tcPr>
            <w:tcW w:w="3798" w:type="dxa"/>
          </w:tcPr>
          <w:p w14:paraId="317757F5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A761896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F9A1061" w14:textId="77777777" w:rsidR="008A40DC" w:rsidRPr="0032537B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732391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02852B6" w14:textId="77777777" w:rsidR="008A40DC" w:rsidRPr="0032537B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5F9CC35" w14:textId="6166CDD3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85" w:type="dxa"/>
          </w:tcPr>
          <w:p w14:paraId="0B1C0106" w14:textId="77777777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5FE8B8" w14:textId="470F6C30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</w:tr>
      <w:tr w:rsidR="008A40DC" w14:paraId="57952278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56764F1E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C6072B" w14:textId="77777777" w:rsidR="008A40DC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2F0DCB39" w14:textId="77777777" w:rsidR="008A40DC" w:rsidRDefault="008A40DC" w:rsidP="008A40DC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3A11F0" w14:textId="77777777" w:rsidR="008A40DC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1CF01ED" w14:textId="77777777" w:rsidR="008A40DC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D899D7D" w14:textId="77777777" w:rsidR="008A40DC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14:paraId="536BADAF" w14:textId="77777777" w:rsidR="008A40DC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14:paraId="64F2F45B" w14:textId="77777777" w:rsidR="008A40DC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8A40DC" w:rsidRPr="0013700D" w14:paraId="3AE1BAF7" w14:textId="77777777" w:rsidTr="00F225C6">
        <w:trPr>
          <w:cantSplit/>
        </w:trPr>
        <w:tc>
          <w:tcPr>
            <w:tcW w:w="3798" w:type="dxa"/>
          </w:tcPr>
          <w:p w14:paraId="0F584684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4895DF2A" w14:textId="77777777" w:rsidR="008A40DC" w:rsidRPr="0013700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9F245A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425F38" w14:textId="77777777" w:rsidR="008A40DC" w:rsidRPr="00662E30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94BCEF9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4FE1F3" w14:textId="77777777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F9C09A8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2B5ED4" w14:textId="77777777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40DC" w:rsidRPr="0013700D" w14:paraId="7B055FF0" w14:textId="77777777" w:rsidTr="002B1D16">
        <w:trPr>
          <w:cantSplit/>
        </w:trPr>
        <w:tc>
          <w:tcPr>
            <w:tcW w:w="3798" w:type="dxa"/>
          </w:tcPr>
          <w:p w14:paraId="00CE684E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09843242" w14:textId="56A62A02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14:paraId="2F88D11D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CB2149" w14:textId="4F895717" w:rsidR="008A40DC" w:rsidRPr="00662E30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83" w:type="dxa"/>
          </w:tcPr>
          <w:p w14:paraId="41C8C440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E1D9B76" w14:textId="6528C733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285" w:type="dxa"/>
          </w:tcPr>
          <w:p w14:paraId="60E1D5AE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2CF6FEB" w14:textId="3EDD8972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8A40DC" w:rsidRPr="0013700D" w14:paraId="2D77E2C3" w14:textId="77777777" w:rsidTr="002B1D16">
        <w:trPr>
          <w:cantSplit/>
        </w:trPr>
        <w:tc>
          <w:tcPr>
            <w:tcW w:w="3798" w:type="dxa"/>
          </w:tcPr>
          <w:p w14:paraId="183E64AA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2CA88595" w14:textId="3FA66259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284" w:type="dxa"/>
          </w:tcPr>
          <w:p w14:paraId="581964F7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434EA4" w14:textId="62DEE073" w:rsidR="008A40DC" w:rsidRPr="00662E30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6E2CCD88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D5C015" w14:textId="33427F3C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3,175</w:t>
            </w:r>
          </w:p>
        </w:tc>
        <w:tc>
          <w:tcPr>
            <w:tcW w:w="285" w:type="dxa"/>
          </w:tcPr>
          <w:p w14:paraId="6E36D233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2ACFEF" w14:textId="53EEC1D0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40DC" w:rsidRPr="0013700D" w14:paraId="0B1464F3" w14:textId="77777777" w:rsidTr="002B1D16">
        <w:trPr>
          <w:cantSplit/>
        </w:trPr>
        <w:tc>
          <w:tcPr>
            <w:tcW w:w="3798" w:type="dxa"/>
          </w:tcPr>
          <w:p w14:paraId="6B430BA2" w14:textId="77777777" w:rsidR="008A40DC" w:rsidRPr="00E771F9" w:rsidRDefault="008A40DC" w:rsidP="008A40DC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62239EB" w14:textId="6D17BF14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4" w:type="dxa"/>
          </w:tcPr>
          <w:p w14:paraId="6A14ADC8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65BC173" w14:textId="1B55867A" w:rsidR="008A40DC" w:rsidRPr="00662E30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</w:tcPr>
          <w:p w14:paraId="791932EA" w14:textId="77777777" w:rsidR="008A40DC" w:rsidRPr="0013700D" w:rsidRDefault="008A40DC" w:rsidP="008A40D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6C3288D" w14:textId="4492F7F1" w:rsidR="008A40DC" w:rsidRPr="00471751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85" w:type="dxa"/>
          </w:tcPr>
          <w:p w14:paraId="17F798A5" w14:textId="77777777" w:rsidR="008A40DC" w:rsidRPr="007E77DD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A7A93E" w14:textId="098E3BE1" w:rsidR="008A40DC" w:rsidRPr="0032537B" w:rsidRDefault="008A40DC" w:rsidP="008A4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</w:tr>
    </w:tbl>
    <w:p w14:paraId="7C5E9A74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D9B019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494BA96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0110E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AA3D01" w14:textId="77777777" w:rsidR="002B1D16" w:rsidRDefault="002B1D1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585983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F11B88" w:rsidRPr="00E24209" w14:paraId="6C6D953A" w14:textId="77777777" w:rsidTr="00F225C6">
        <w:trPr>
          <w:cantSplit/>
        </w:trPr>
        <w:tc>
          <w:tcPr>
            <w:tcW w:w="3798" w:type="dxa"/>
          </w:tcPr>
          <w:p w14:paraId="38AAD1F7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0C45CA46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11B88" w:rsidRPr="00E24209" w14:paraId="400DC017" w14:textId="77777777" w:rsidTr="00F225C6">
        <w:trPr>
          <w:cantSplit/>
        </w:trPr>
        <w:tc>
          <w:tcPr>
            <w:tcW w:w="3798" w:type="dxa"/>
          </w:tcPr>
          <w:p w14:paraId="4302BBF2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0FFB7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A8EF049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A51470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1B88" w:rsidRPr="00F51F88" w14:paraId="39AC9CE9" w14:textId="77777777" w:rsidTr="00F225C6">
        <w:trPr>
          <w:cantSplit/>
        </w:trPr>
        <w:tc>
          <w:tcPr>
            <w:tcW w:w="3798" w:type="dxa"/>
          </w:tcPr>
          <w:p w14:paraId="6A8EFD0F" w14:textId="77777777" w:rsidR="00F11B88" w:rsidRPr="00E9777E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F05F7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BE47C38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7E3F9D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15B70FB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0A2C44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5D5119CC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5792EF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1B88" w:rsidRPr="00B14380" w14:paraId="18594922" w14:textId="77777777" w:rsidTr="002B1D16">
        <w:trPr>
          <w:cantSplit/>
        </w:trPr>
        <w:tc>
          <w:tcPr>
            <w:tcW w:w="3798" w:type="dxa"/>
          </w:tcPr>
          <w:p w14:paraId="2E0C786D" w14:textId="77777777" w:rsidR="00F11B88" w:rsidRPr="00E771F9" w:rsidRDefault="00F11B88" w:rsidP="00E771F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2F74C903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5042A5" w14:textId="77777777" w:rsidR="00F11B88" w:rsidRPr="00F5193E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8198384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D7350B" w14:textId="77777777" w:rsidR="00F11B88" w:rsidRPr="00610832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C1ADBE3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7254B9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29456E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803B55" w:rsidRPr="00B14380" w14:paraId="46A45C67" w14:textId="77777777" w:rsidTr="002B1D16">
        <w:trPr>
          <w:cantSplit/>
        </w:trPr>
        <w:tc>
          <w:tcPr>
            <w:tcW w:w="3798" w:type="dxa"/>
          </w:tcPr>
          <w:p w14:paraId="34574B5C" w14:textId="77777777" w:rsidR="00803B55" w:rsidRPr="00E771F9" w:rsidRDefault="00803B55" w:rsidP="00803B5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3F2D022" w14:textId="1231D0AB" w:rsidR="00803B55" w:rsidRPr="0023380A" w:rsidRDefault="00982DD6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26,458</w:t>
            </w:r>
          </w:p>
        </w:tc>
        <w:tc>
          <w:tcPr>
            <w:tcW w:w="284" w:type="dxa"/>
          </w:tcPr>
          <w:p w14:paraId="6527554E" w14:textId="77777777" w:rsidR="00803B55" w:rsidRPr="00B14380" w:rsidRDefault="00803B55" w:rsidP="00803B5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10090F1" w14:textId="179EF75C" w:rsidR="00803B55" w:rsidRPr="00D34786" w:rsidRDefault="00803B55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83" w:type="dxa"/>
          </w:tcPr>
          <w:p w14:paraId="7DC52DD6" w14:textId="77777777" w:rsidR="00803B55" w:rsidRPr="00B14380" w:rsidRDefault="00803B55" w:rsidP="00803B5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7C651A" w14:textId="2F420B00" w:rsidR="00803B55" w:rsidRPr="00124A4B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24,400</w:t>
            </w:r>
          </w:p>
        </w:tc>
        <w:tc>
          <w:tcPr>
            <w:tcW w:w="285" w:type="dxa"/>
          </w:tcPr>
          <w:p w14:paraId="0F3F61C0" w14:textId="77777777" w:rsidR="00803B55" w:rsidRPr="00B14380" w:rsidRDefault="00803B55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95CB49" w14:textId="7148D853" w:rsidR="00803B55" w:rsidRPr="00353030" w:rsidRDefault="00803B55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A7582" w:rsidRPr="00B14380" w14:paraId="5218FDE2" w14:textId="77777777" w:rsidTr="002B1D16">
        <w:trPr>
          <w:cantSplit/>
        </w:trPr>
        <w:tc>
          <w:tcPr>
            <w:tcW w:w="3798" w:type="dxa"/>
          </w:tcPr>
          <w:p w14:paraId="6179914F" w14:textId="7B03BC2A" w:rsidR="001A7582" w:rsidRPr="00E771F9" w:rsidRDefault="001A7582" w:rsidP="001A75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FC86243" w14:textId="67563E87" w:rsidR="001A7582" w:rsidRPr="001A7582" w:rsidRDefault="001A7582" w:rsidP="0098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758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982DD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156E60A9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67EEF56" w14:textId="62C6F4B4" w:rsidR="001A7582" w:rsidRPr="00147569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EB09C13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60329C" w14:textId="15D1899F" w:rsidR="001A7582" w:rsidRPr="00FC6653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5" w:type="dxa"/>
          </w:tcPr>
          <w:p w14:paraId="0D825CDF" w14:textId="77777777" w:rsidR="001A7582" w:rsidRPr="00EA5359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319474" w14:textId="624A1B9D" w:rsidR="001A7582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A2427" w:rsidRPr="00B14380" w14:paraId="416F2980" w14:textId="77777777" w:rsidTr="002B1D16">
        <w:trPr>
          <w:cantSplit/>
        </w:trPr>
        <w:tc>
          <w:tcPr>
            <w:tcW w:w="3798" w:type="dxa"/>
          </w:tcPr>
          <w:p w14:paraId="2A79ADB1" w14:textId="77777777" w:rsidR="00DA2427" w:rsidRPr="00E771F9" w:rsidRDefault="00DA2427" w:rsidP="00DA242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90923B7" w14:textId="5DA34128" w:rsidR="00DA2427" w:rsidRPr="0023380A" w:rsidRDefault="008A40DC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84" w:type="dxa"/>
          </w:tcPr>
          <w:p w14:paraId="0EABD0BE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073B168" w14:textId="48844310" w:rsidR="00DA2427" w:rsidRPr="002B070B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283" w:type="dxa"/>
          </w:tcPr>
          <w:p w14:paraId="2169DF50" w14:textId="77777777" w:rsidR="00DA2427" w:rsidRPr="00EA5359" w:rsidRDefault="00DA2427" w:rsidP="00DA242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A8D5B4" w14:textId="446056EA" w:rsidR="00DA2427" w:rsidRPr="00FC6653" w:rsidRDefault="00DA2427" w:rsidP="00DA24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</w:tcPr>
          <w:p w14:paraId="691B4BD4" w14:textId="77777777" w:rsidR="00DA2427" w:rsidRPr="00EA5359" w:rsidRDefault="00DA2427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390484" w14:textId="3AA30063" w:rsidR="00DA2427" w:rsidRPr="00315936" w:rsidRDefault="00DA2427" w:rsidP="00DA242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A1175" w:rsidRPr="00B14380" w14:paraId="681491D4" w14:textId="77777777" w:rsidTr="002B1D16">
        <w:trPr>
          <w:cantSplit/>
        </w:trPr>
        <w:tc>
          <w:tcPr>
            <w:tcW w:w="3798" w:type="dxa"/>
          </w:tcPr>
          <w:p w14:paraId="6097DC67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EF5181" w14:textId="1442775B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84" w:type="dxa"/>
          </w:tcPr>
          <w:p w14:paraId="4416A5E5" w14:textId="77777777" w:rsidR="008A1175" w:rsidRPr="00EA5359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E7087A" w14:textId="150D90F6" w:rsidR="008A1175" w:rsidRPr="00DD2DCB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14756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413CF255" w14:textId="77777777" w:rsidR="008A1175" w:rsidRPr="00EA5359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2981B1" w14:textId="706D168B" w:rsidR="008A1175" w:rsidRPr="00471751" w:rsidRDefault="001A7582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5" w:type="dxa"/>
          </w:tcPr>
          <w:p w14:paraId="056142D7" w14:textId="77777777" w:rsidR="008A1175" w:rsidRPr="00EA5359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4DD5EB" w14:textId="19FB2FBE" w:rsidR="008A1175" w:rsidRPr="00DD2DCB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D5B4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A7582" w:rsidRPr="00B14380" w14:paraId="22808858" w14:textId="77777777" w:rsidTr="002B1D16">
        <w:trPr>
          <w:cantSplit/>
        </w:trPr>
        <w:tc>
          <w:tcPr>
            <w:tcW w:w="3798" w:type="dxa"/>
          </w:tcPr>
          <w:p w14:paraId="3F6BD327" w14:textId="19F60747" w:rsidR="001A7582" w:rsidRDefault="001A7582" w:rsidP="001A75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690609D" w14:textId="34DF9736" w:rsidR="001A7582" w:rsidRPr="0023380A" w:rsidRDefault="008A40DC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1,396</w:t>
            </w:r>
          </w:p>
        </w:tc>
        <w:tc>
          <w:tcPr>
            <w:tcW w:w="284" w:type="dxa"/>
          </w:tcPr>
          <w:p w14:paraId="0BD73650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4B5548" w14:textId="56DB6F03" w:rsidR="001A7582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7138A2B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3A85362" w14:textId="042DAB21" w:rsidR="001A7582" w:rsidRPr="009C7CEF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C7CE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C7CEF">
              <w:rPr>
                <w:rFonts w:ascii="Angsana New" w:hAnsi="Angsana New"/>
                <w:sz w:val="30"/>
                <w:szCs w:val="30"/>
              </w:rPr>
              <w:t>,396</w:t>
            </w:r>
          </w:p>
        </w:tc>
        <w:tc>
          <w:tcPr>
            <w:tcW w:w="285" w:type="dxa"/>
          </w:tcPr>
          <w:p w14:paraId="4B93C68B" w14:textId="77777777" w:rsidR="001A7582" w:rsidRPr="00EA5359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34AA91" w14:textId="5A7B3C24" w:rsidR="001A7582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A1175" w:rsidRPr="00B14380" w14:paraId="5DF22B61" w14:textId="77777777" w:rsidTr="002B1D16">
        <w:trPr>
          <w:cantSplit/>
        </w:trPr>
        <w:tc>
          <w:tcPr>
            <w:tcW w:w="3798" w:type="dxa"/>
          </w:tcPr>
          <w:p w14:paraId="104653F2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750F2C53" w14:textId="74D45481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8A40DC">
              <w:rPr>
                <w:rFonts w:ascii="Angsana New" w:hAnsi="Angsana New"/>
                <w:sz w:val="30"/>
                <w:szCs w:val="30"/>
              </w:rPr>
              <w:t>8,125</w:t>
            </w:r>
          </w:p>
        </w:tc>
        <w:tc>
          <w:tcPr>
            <w:tcW w:w="284" w:type="dxa"/>
          </w:tcPr>
          <w:p w14:paraId="62245BF2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E82D0E" w14:textId="447EE02B" w:rsidR="008A1175" w:rsidRPr="002B070B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47,784</w:t>
            </w:r>
          </w:p>
        </w:tc>
        <w:tc>
          <w:tcPr>
            <w:tcW w:w="283" w:type="dxa"/>
          </w:tcPr>
          <w:p w14:paraId="11153945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42D4F8" w14:textId="7688A4F7" w:rsidR="008A1175" w:rsidRPr="00471751" w:rsidRDefault="001A7582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40,590</w:t>
            </w:r>
          </w:p>
        </w:tc>
        <w:tc>
          <w:tcPr>
            <w:tcW w:w="285" w:type="dxa"/>
          </w:tcPr>
          <w:p w14:paraId="7CF1242D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05DCBD" w14:textId="54635D65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38,099</w:t>
            </w:r>
          </w:p>
        </w:tc>
      </w:tr>
      <w:tr w:rsidR="008A1175" w:rsidRPr="00B14380" w14:paraId="05BD92FC" w14:textId="77777777" w:rsidTr="002B1D16">
        <w:trPr>
          <w:cantSplit/>
        </w:trPr>
        <w:tc>
          <w:tcPr>
            <w:tcW w:w="3798" w:type="dxa"/>
          </w:tcPr>
          <w:p w14:paraId="2E771795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9D085D3" w14:textId="640FF4DA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4" w:type="dxa"/>
          </w:tcPr>
          <w:p w14:paraId="3FAAA933" w14:textId="77777777" w:rsidR="008A1175" w:rsidRPr="0066040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129D030" w14:textId="526AB14E" w:rsidR="008A1175" w:rsidRPr="00103454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2,430</w:t>
            </w:r>
          </w:p>
        </w:tc>
        <w:tc>
          <w:tcPr>
            <w:tcW w:w="283" w:type="dxa"/>
          </w:tcPr>
          <w:p w14:paraId="0C247FEE" w14:textId="77777777" w:rsidR="008A1175" w:rsidRPr="0066040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4C93AB" w14:textId="36922480" w:rsidR="008A1175" w:rsidRPr="00471751" w:rsidRDefault="001A7582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5" w:type="dxa"/>
          </w:tcPr>
          <w:p w14:paraId="67C9E887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EA61FA" w14:textId="0302CF93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8A1175" w:rsidRPr="00B14380" w14:paraId="6FC18DF2" w14:textId="77777777" w:rsidTr="002B1D16">
        <w:trPr>
          <w:cantSplit/>
        </w:trPr>
        <w:tc>
          <w:tcPr>
            <w:tcW w:w="3798" w:type="dxa"/>
          </w:tcPr>
          <w:p w14:paraId="54BC74E2" w14:textId="33E2A1E5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5CDCE9CD" w14:textId="45CC30A2" w:rsidR="008A1175" w:rsidRPr="00103454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16,096</w:t>
            </w:r>
          </w:p>
        </w:tc>
        <w:tc>
          <w:tcPr>
            <w:tcW w:w="284" w:type="dxa"/>
          </w:tcPr>
          <w:p w14:paraId="2202464D" w14:textId="77777777" w:rsidR="008A1175" w:rsidRPr="0066040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C4FAFDE" w14:textId="6220D573" w:rsidR="008A1175" w:rsidRPr="00103454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17,626</w:t>
            </w:r>
          </w:p>
        </w:tc>
        <w:tc>
          <w:tcPr>
            <w:tcW w:w="283" w:type="dxa"/>
          </w:tcPr>
          <w:p w14:paraId="281AC4D2" w14:textId="77777777" w:rsidR="008A1175" w:rsidRPr="0066040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5FD78B8" w14:textId="51615B4D" w:rsidR="008A1175" w:rsidRPr="00FC6653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080CE8D0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4C2F5A" w14:textId="1DE1F2C0" w:rsidR="008A1175" w:rsidRPr="00882683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2683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8A1175" w:rsidRPr="00B14380" w14:paraId="7713B2ED" w14:textId="77777777" w:rsidTr="002B1D16">
        <w:trPr>
          <w:cantSplit/>
        </w:trPr>
        <w:tc>
          <w:tcPr>
            <w:tcW w:w="3798" w:type="dxa"/>
          </w:tcPr>
          <w:p w14:paraId="6F6F7FA9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23817540" w14:textId="78A153F3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284" w:type="dxa"/>
          </w:tcPr>
          <w:p w14:paraId="387BDFA8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0DD8" w14:textId="20A98DFF" w:rsidR="008A1175" w:rsidRPr="00103454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83" w:type="dxa"/>
          </w:tcPr>
          <w:p w14:paraId="4B5FDAD4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ADC2C" w14:textId="4F69285E" w:rsidR="008A1175" w:rsidRPr="00A168A3" w:rsidRDefault="00056687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1,006</w:t>
            </w:r>
          </w:p>
        </w:tc>
        <w:tc>
          <w:tcPr>
            <w:tcW w:w="285" w:type="dxa"/>
          </w:tcPr>
          <w:p w14:paraId="33BD56B5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B4259D" w14:textId="002A7A03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</w:tr>
      <w:tr w:rsidR="008A1175" w:rsidRPr="00B14380" w14:paraId="0E3C4E1A" w14:textId="77777777" w:rsidTr="00F225C6">
        <w:trPr>
          <w:cantSplit/>
        </w:trPr>
        <w:tc>
          <w:tcPr>
            <w:tcW w:w="3798" w:type="dxa"/>
          </w:tcPr>
          <w:p w14:paraId="49C42576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4DDF7E9" w14:textId="77777777" w:rsidR="008A1175" w:rsidRPr="0023380A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7C6987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E94F9D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9FFF45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10CD9C" w14:textId="77777777" w:rsidR="008A1175" w:rsidRPr="00A168A3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6ACC7D1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7A7736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75" w:rsidRPr="00B14380" w14:paraId="0E2E2344" w14:textId="77777777" w:rsidTr="002B1D16">
        <w:trPr>
          <w:cantSplit/>
        </w:trPr>
        <w:tc>
          <w:tcPr>
            <w:tcW w:w="3798" w:type="dxa"/>
          </w:tcPr>
          <w:p w14:paraId="3A8CFC1C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DB08EA5" w14:textId="0F4452EB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84" w:type="dxa"/>
          </w:tcPr>
          <w:p w14:paraId="095D2CEE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9169E5" w14:textId="77777777" w:rsidR="008A1175" w:rsidRPr="008E4C34" w:rsidRDefault="008A1175" w:rsidP="00341F9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986251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007506" w14:textId="6A039572" w:rsidR="008A1175" w:rsidRPr="00A168A3" w:rsidRDefault="001A7582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68A3">
              <w:rPr>
                <w:rFonts w:ascii="Angsana New" w:hAnsi="Angsana New"/>
                <w:sz w:val="30"/>
                <w:szCs w:val="30"/>
              </w:rPr>
              <w:t>4</w:t>
            </w:r>
            <w:r w:rsidR="00F67E52" w:rsidRPr="00A168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5" w:type="dxa"/>
          </w:tcPr>
          <w:p w14:paraId="3496387A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017D3C" w14:textId="166F68D2" w:rsidR="008A1175" w:rsidRPr="008E4C34" w:rsidRDefault="008A1175" w:rsidP="00341F92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175" w:rsidRPr="00B14380" w14:paraId="3890F14C" w14:textId="77777777" w:rsidTr="002B1D16">
        <w:trPr>
          <w:cantSplit/>
        </w:trPr>
        <w:tc>
          <w:tcPr>
            <w:tcW w:w="3798" w:type="dxa"/>
          </w:tcPr>
          <w:p w14:paraId="1B0BB196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2AA895B8" w14:textId="3DAD6440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84" w:type="dxa"/>
          </w:tcPr>
          <w:p w14:paraId="20847F99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1FDC90" w14:textId="21A72EC6" w:rsidR="008A1175" w:rsidRPr="0023380A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5F5D3AD4" w14:textId="77777777" w:rsidR="008A1175" w:rsidRPr="0013700D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A6D1E7" w14:textId="411D99A8" w:rsidR="008A1175" w:rsidRPr="00471751" w:rsidRDefault="001A7582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285" w:type="dxa"/>
          </w:tcPr>
          <w:p w14:paraId="18CF3A33" w14:textId="77777777" w:rsidR="008A1175" w:rsidRPr="007E77DD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F8819B" w14:textId="1CBDBD8C" w:rsidR="008A1175" w:rsidRPr="00471751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8A1175" w:rsidRPr="00B14380" w14:paraId="52F1FCFF" w14:textId="77777777" w:rsidTr="002B1D16">
        <w:trPr>
          <w:cantSplit/>
        </w:trPr>
        <w:tc>
          <w:tcPr>
            <w:tcW w:w="3798" w:type="dxa"/>
          </w:tcPr>
          <w:p w14:paraId="2B85D038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4791C57E" w14:textId="77777777" w:rsidR="008A1175" w:rsidRPr="00DB16BA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E5241C0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B12775" w14:textId="77777777" w:rsidR="008A1175" w:rsidRPr="00097572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B43A2FF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CD0F543" w14:textId="77777777" w:rsidR="008A1175" w:rsidRPr="00DB16BA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775E095E" w14:textId="77777777" w:rsidR="008A1175" w:rsidRPr="00B14380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9A4911" w14:textId="77777777" w:rsidR="008A1175" w:rsidRPr="00097572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A1175" w:rsidRPr="00B14380" w14:paraId="24EDE14F" w14:textId="77777777" w:rsidTr="00F225C6">
        <w:trPr>
          <w:cantSplit/>
        </w:trPr>
        <w:tc>
          <w:tcPr>
            <w:tcW w:w="3798" w:type="dxa"/>
          </w:tcPr>
          <w:p w14:paraId="2883AB2A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E4A2CA5" w14:textId="37345755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A40DC">
              <w:rPr>
                <w:rFonts w:ascii="Angsana New" w:hAnsi="Angsana New"/>
                <w:sz w:val="30"/>
                <w:szCs w:val="30"/>
              </w:rPr>
              <w:t>3,815</w:t>
            </w:r>
          </w:p>
        </w:tc>
        <w:tc>
          <w:tcPr>
            <w:tcW w:w="284" w:type="dxa"/>
          </w:tcPr>
          <w:p w14:paraId="5E9F8D3B" w14:textId="77777777" w:rsidR="008A1175" w:rsidRPr="006E327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9FA01BA" w14:textId="7D39BA7F" w:rsidR="008A1175" w:rsidRPr="003C404F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21,239</w:t>
            </w:r>
          </w:p>
        </w:tc>
        <w:tc>
          <w:tcPr>
            <w:tcW w:w="283" w:type="dxa"/>
          </w:tcPr>
          <w:p w14:paraId="7721089F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54A39D" w14:textId="520E3D41" w:rsidR="008A1175" w:rsidRPr="002C6846" w:rsidRDefault="008A40DC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7,088</w:t>
            </w:r>
          </w:p>
        </w:tc>
        <w:tc>
          <w:tcPr>
            <w:tcW w:w="285" w:type="dxa"/>
          </w:tcPr>
          <w:p w14:paraId="4F158E95" w14:textId="77777777" w:rsidR="008A1175" w:rsidRPr="00B14380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0BCE16" w14:textId="6BD96931" w:rsidR="008A1175" w:rsidRPr="001B66C5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5,622</w:t>
            </w:r>
          </w:p>
        </w:tc>
      </w:tr>
      <w:tr w:rsidR="008A1175" w:rsidRPr="00B14380" w14:paraId="136FF1D6" w14:textId="77777777" w:rsidTr="00F225C6">
        <w:trPr>
          <w:cantSplit/>
        </w:trPr>
        <w:tc>
          <w:tcPr>
            <w:tcW w:w="3798" w:type="dxa"/>
          </w:tcPr>
          <w:p w14:paraId="54E959D5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281AD2" w14:textId="3CA65EDA" w:rsidR="008A1175" w:rsidRPr="0023380A" w:rsidRDefault="008A40DC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284" w:type="dxa"/>
          </w:tcPr>
          <w:p w14:paraId="7899A6FA" w14:textId="77777777" w:rsidR="008A1175" w:rsidRPr="00B43FA4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A7C9F8" w14:textId="2AB4A428" w:rsidR="008A1175" w:rsidRPr="003C404F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283" w:type="dxa"/>
          </w:tcPr>
          <w:p w14:paraId="74FC0063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A7D93E" w14:textId="7F895E2A" w:rsidR="008A1175" w:rsidRPr="002C6846" w:rsidRDefault="008A40DC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85" w:type="dxa"/>
          </w:tcPr>
          <w:p w14:paraId="7C45DBFD" w14:textId="77777777" w:rsidR="008A1175" w:rsidRPr="00B14380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56928" w14:textId="0EA57597" w:rsidR="008A1175" w:rsidRPr="001B66C5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8A1175" w:rsidRPr="00B14380" w14:paraId="1DDDA11A" w14:textId="77777777" w:rsidTr="00F225C6">
        <w:trPr>
          <w:cantSplit/>
        </w:trPr>
        <w:tc>
          <w:tcPr>
            <w:tcW w:w="3798" w:type="dxa"/>
          </w:tcPr>
          <w:p w14:paraId="489D4B19" w14:textId="77777777" w:rsidR="008A1175" w:rsidRPr="00E771F9" w:rsidRDefault="008A1175" w:rsidP="008A117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56EC4D" w14:textId="10D15FB1" w:rsidR="008A1175" w:rsidRPr="0023380A" w:rsidRDefault="00982DD6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A40DC">
              <w:rPr>
                <w:rFonts w:ascii="Angsana New" w:hAnsi="Angsana New"/>
                <w:sz w:val="30"/>
                <w:szCs w:val="30"/>
              </w:rPr>
              <w:t>4,766</w:t>
            </w:r>
          </w:p>
        </w:tc>
        <w:tc>
          <w:tcPr>
            <w:tcW w:w="284" w:type="dxa"/>
          </w:tcPr>
          <w:p w14:paraId="02B4273C" w14:textId="77777777" w:rsidR="008A1175" w:rsidRPr="006E327A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51D36E" w14:textId="6F0A5C7C" w:rsidR="008A1175" w:rsidRPr="003C404F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22,051</w:t>
            </w:r>
          </w:p>
        </w:tc>
        <w:tc>
          <w:tcPr>
            <w:tcW w:w="283" w:type="dxa"/>
          </w:tcPr>
          <w:p w14:paraId="62290A5D" w14:textId="77777777" w:rsidR="008A1175" w:rsidRPr="00B14380" w:rsidRDefault="008A1175" w:rsidP="008A117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7F75BD" w14:textId="4B8F538E" w:rsidR="008A1175" w:rsidRPr="002C6846" w:rsidRDefault="008A40DC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7,446</w:t>
            </w:r>
          </w:p>
        </w:tc>
        <w:tc>
          <w:tcPr>
            <w:tcW w:w="285" w:type="dxa"/>
          </w:tcPr>
          <w:p w14:paraId="43D4B957" w14:textId="77777777" w:rsidR="008A1175" w:rsidRPr="00B14380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D704BD" w14:textId="7C9CCDD6" w:rsidR="008A1175" w:rsidRPr="001B66C5" w:rsidRDefault="008A1175" w:rsidP="008A1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5,954</w:t>
            </w:r>
          </w:p>
        </w:tc>
      </w:tr>
    </w:tbl>
    <w:p w14:paraId="61597611" w14:textId="77777777" w:rsidR="007C3DF1" w:rsidRDefault="007C3DF1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1EBCE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841475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F04739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82D30D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6EB6D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032E0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DC3901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D15485D" w14:textId="77777777" w:rsidR="009E2C57" w:rsidRPr="00066A8D" w:rsidRDefault="009E2C5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4A8F7F" w14:textId="202271CB" w:rsidR="001468CC" w:rsidRPr="00B62FCB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B62FCB">
        <w:rPr>
          <w:rFonts w:ascii="Angsana New" w:hAnsi="Angsana New" w:hint="cs"/>
          <w:sz w:val="29"/>
          <w:szCs w:val="29"/>
          <w:cs/>
        </w:rPr>
        <w:lastRenderedPageBreak/>
        <w:t xml:space="preserve">ยอดคงเหลือกับบุคคลและกิจการที่เกี่ยวข้องกัน </w:t>
      </w:r>
      <w:r w:rsidR="001468CC" w:rsidRPr="00B62FCB">
        <w:rPr>
          <w:rFonts w:ascii="Angsana New" w:hAnsi="Angsana New" w:hint="cs"/>
          <w:sz w:val="29"/>
          <w:szCs w:val="29"/>
          <w:cs/>
        </w:rPr>
        <w:t>ณ วันที่</w:t>
      </w:r>
      <w:r w:rsidR="00126CF3" w:rsidRPr="00B62FCB">
        <w:rPr>
          <w:rFonts w:ascii="Angsana New" w:hAnsi="Angsana New" w:hint="cs"/>
          <w:sz w:val="29"/>
          <w:szCs w:val="29"/>
          <w:cs/>
        </w:rPr>
        <w:t xml:space="preserve"> </w:t>
      </w:r>
      <w:r w:rsidR="00DB16BA" w:rsidRPr="00B62FCB">
        <w:rPr>
          <w:rFonts w:ascii="Angsana New" w:hAnsi="Angsana New" w:hint="cs"/>
          <w:sz w:val="29"/>
          <w:szCs w:val="29"/>
        </w:rPr>
        <w:t>3</w:t>
      </w:r>
      <w:r w:rsidR="00F11B88" w:rsidRPr="00B62FCB">
        <w:rPr>
          <w:rFonts w:ascii="Angsana New" w:hAnsi="Angsana New"/>
          <w:sz w:val="29"/>
          <w:szCs w:val="29"/>
        </w:rPr>
        <w:t>0</w:t>
      </w:r>
      <w:r w:rsidR="00F11B88" w:rsidRPr="00B62FCB">
        <w:rPr>
          <w:rFonts w:ascii="Angsana New" w:hAnsi="Angsana New" w:hint="cs"/>
          <w:sz w:val="29"/>
          <w:szCs w:val="29"/>
          <w:cs/>
        </w:rPr>
        <w:t xml:space="preserve"> มิถุนายน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 </w:t>
      </w:r>
      <w:r w:rsidR="00315936" w:rsidRPr="00B62FCB">
        <w:rPr>
          <w:rFonts w:ascii="Angsana New" w:hAnsi="Angsana New"/>
          <w:sz w:val="29"/>
          <w:szCs w:val="29"/>
        </w:rPr>
        <w:t>2568</w:t>
      </w:r>
      <w:r w:rsidR="00DB16BA" w:rsidRPr="00B62FCB">
        <w:rPr>
          <w:rFonts w:ascii="Angsana New" w:hAnsi="Angsana New" w:hint="cs"/>
          <w:sz w:val="29"/>
          <w:szCs w:val="29"/>
        </w:rPr>
        <w:t xml:space="preserve"> 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และวันที่ </w:t>
      </w:r>
      <w:r w:rsidR="00DB16BA" w:rsidRPr="00B62FCB">
        <w:rPr>
          <w:rFonts w:ascii="Angsana New" w:hAnsi="Angsana New" w:hint="cs"/>
          <w:sz w:val="29"/>
          <w:szCs w:val="29"/>
        </w:rPr>
        <w:t xml:space="preserve">31 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315936" w:rsidRPr="00B62FCB">
        <w:rPr>
          <w:rFonts w:ascii="Angsana New" w:hAnsi="Angsana New"/>
          <w:sz w:val="29"/>
          <w:szCs w:val="29"/>
        </w:rPr>
        <w:t>2567</w:t>
      </w:r>
      <w:r w:rsidR="001468CC" w:rsidRPr="00B62FCB">
        <w:rPr>
          <w:rFonts w:ascii="Angsana New" w:hAnsi="Angsana New" w:hint="cs"/>
          <w:sz w:val="29"/>
          <w:szCs w:val="29"/>
          <w:cs/>
        </w:rPr>
        <w:t xml:space="preserve"> มีดังนี้</w:t>
      </w:r>
    </w:p>
    <w:p w14:paraId="066FDC53" w14:textId="77777777" w:rsidR="00A51FEC" w:rsidRPr="00B62FCB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tbl>
      <w:tblPr>
        <w:tblW w:w="973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759"/>
        <w:gridCol w:w="1274"/>
        <w:gridCol w:w="293"/>
        <w:gridCol w:w="1277"/>
        <w:gridCol w:w="290"/>
        <w:gridCol w:w="1271"/>
        <w:gridCol w:w="289"/>
        <w:gridCol w:w="1280"/>
        <w:gridCol w:w="6"/>
      </w:tblGrid>
      <w:tr w:rsidR="00A51FEC" w:rsidRPr="00B62FCB" w14:paraId="4219B1A0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0C640B49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7511ACA8" w14:textId="77777777" w:rsidR="00A51FEC" w:rsidRPr="00B62FCB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A51FEC" w:rsidRPr="00B62FCB" w14:paraId="3A18A239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6EC0260E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0EC9B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901EA85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EE5F4" w14:textId="77777777" w:rsidR="00A51FEC" w:rsidRPr="00B62FCB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315936" w:rsidRPr="00B62FCB" w14:paraId="71422A85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5E1443B7" w14:textId="77777777" w:rsidR="00315936" w:rsidRPr="00B62FCB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A76A99B" w14:textId="1EE86D9B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="00F11B88" w:rsidRPr="00B62FCB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F11B88" w:rsidRPr="00B62FCB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Pr="00B62FC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93" w:type="dxa"/>
          </w:tcPr>
          <w:p w14:paraId="45558F40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E657252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  <w:tc>
          <w:tcPr>
            <w:tcW w:w="290" w:type="dxa"/>
          </w:tcPr>
          <w:p w14:paraId="14DFBF75" w14:textId="77777777" w:rsidR="00315936" w:rsidRPr="00B62FCB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6C0B528" w14:textId="0766F9F2" w:rsidR="00315936" w:rsidRPr="00B62FCB" w:rsidRDefault="00F11B88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มิถุนายน</w:t>
            </w:r>
            <w:r w:rsidR="00315936" w:rsidRPr="00B62FC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89" w:type="dxa"/>
          </w:tcPr>
          <w:p w14:paraId="09F2AE94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E201E96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</w:tr>
      <w:tr w:rsidR="00A51FEC" w:rsidRPr="00B62FCB" w14:paraId="38775C7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12661BD7" w14:textId="77777777" w:rsidR="00A51FEC" w:rsidRPr="00B62FCB" w:rsidRDefault="00A51FEC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14:paraId="7246D3C1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22368C59" w14:textId="77777777" w:rsidR="00A51FEC" w:rsidRPr="00B62FCB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21B30847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6C514C61" w14:textId="77777777" w:rsidR="00A51FEC" w:rsidRPr="00B62FCB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05EC151C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4CF28DFD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103E134E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B7013B" w:rsidRPr="00B62FCB" w14:paraId="4659DC6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62440B6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47D37862" w14:textId="2114E5FF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16BE2185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7189D99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662A57D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1737B03" w14:textId="33169059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</w:t>
            </w:r>
            <w:r w:rsidR="00367029">
              <w:rPr>
                <w:rFonts w:ascii="Angsana New" w:hAnsi="Angsana New"/>
                <w:sz w:val="29"/>
                <w:szCs w:val="29"/>
              </w:rPr>
              <w:t>3,716</w:t>
            </w:r>
          </w:p>
        </w:tc>
        <w:tc>
          <w:tcPr>
            <w:tcW w:w="289" w:type="dxa"/>
          </w:tcPr>
          <w:p w14:paraId="3642EA52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40242986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31,756</w:t>
            </w:r>
          </w:p>
        </w:tc>
      </w:tr>
      <w:tr w:rsidR="00B7013B" w:rsidRPr="00B62FCB" w14:paraId="50227B37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06A779A" w14:textId="745BCB5E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 w:rsidR="00136F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F7B0A4B" w14:textId="0D383C6F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20,829</w:t>
            </w:r>
          </w:p>
        </w:tc>
        <w:tc>
          <w:tcPr>
            <w:tcW w:w="293" w:type="dxa"/>
          </w:tcPr>
          <w:p w14:paraId="7E468D53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3A8A9B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2882C930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6D00D8" w14:textId="0933E806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18,661</w:t>
            </w:r>
          </w:p>
        </w:tc>
        <w:tc>
          <w:tcPr>
            <w:tcW w:w="289" w:type="dxa"/>
          </w:tcPr>
          <w:p w14:paraId="3CC6201B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CA8A25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164</w:t>
            </w:r>
          </w:p>
        </w:tc>
      </w:tr>
      <w:tr w:rsidR="00B7013B" w:rsidRPr="00B62FCB" w14:paraId="10298A4B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5DDDBA6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B405402" w14:textId="7651ADB8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20,829</w:t>
            </w:r>
          </w:p>
        </w:tc>
        <w:tc>
          <w:tcPr>
            <w:tcW w:w="293" w:type="dxa"/>
          </w:tcPr>
          <w:p w14:paraId="2DE3AF5D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2CB4613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1B4BFEBA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D77E569" w14:textId="35AD0018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52,377</w:t>
            </w:r>
          </w:p>
        </w:tc>
        <w:tc>
          <w:tcPr>
            <w:tcW w:w="289" w:type="dxa"/>
          </w:tcPr>
          <w:p w14:paraId="0BA8BDB2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382134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066A8D" w:rsidRPr="00B62FCB" w14:paraId="711A266E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4AB2562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4C5D4AD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47CD3E7" w14:textId="77777777" w:rsidR="00066A8D" w:rsidRPr="00B62FCB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3DA23B5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6298819C" w14:textId="77777777" w:rsidR="00066A8D" w:rsidRPr="00B62FCB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0FB139FB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9" w:type="dxa"/>
          </w:tcPr>
          <w:p w14:paraId="1D0A12C6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267EFF70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C03D4" w:rsidRPr="00B62FCB" w14:paraId="475D2652" w14:textId="77777777" w:rsidTr="009F4324">
        <w:trPr>
          <w:gridAfter w:val="1"/>
          <w:wAfter w:w="6" w:type="dxa"/>
          <w:cantSplit/>
          <w:trHeight w:val="431"/>
        </w:trPr>
        <w:tc>
          <w:tcPr>
            <w:tcW w:w="9733" w:type="dxa"/>
            <w:gridSpan w:val="8"/>
          </w:tcPr>
          <w:p w14:paraId="13413363" w14:textId="77777777" w:rsidR="000C03D4" w:rsidRPr="00B62FCB" w:rsidRDefault="000C03D4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>แยกตามอายุหนี้ที่ค้างชำระได้ดังนี้</w:t>
            </w:r>
          </w:p>
        </w:tc>
      </w:tr>
      <w:tr w:rsidR="00A66E5D" w:rsidRPr="00B62FCB" w14:paraId="61A2AEAB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5B93EAF5" w14:textId="77777777" w:rsidR="00A66E5D" w:rsidRPr="00B62FCB" w:rsidRDefault="00A66E5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74" w:type="dxa"/>
          </w:tcPr>
          <w:p w14:paraId="54A9AAAB" w14:textId="2B3B77E3" w:rsidR="00A66E5D" w:rsidRPr="00B7013B" w:rsidRDefault="00B7013B" w:rsidP="00680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7013B">
              <w:rPr>
                <w:rFonts w:ascii="Angsana New" w:hAnsi="Angsana New"/>
                <w:sz w:val="29"/>
                <w:szCs w:val="29"/>
              </w:rPr>
              <w:t>20,829</w:t>
            </w:r>
          </w:p>
        </w:tc>
        <w:tc>
          <w:tcPr>
            <w:tcW w:w="293" w:type="dxa"/>
          </w:tcPr>
          <w:p w14:paraId="0C055105" w14:textId="77777777" w:rsidR="00A66E5D" w:rsidRPr="00B62FCB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301D9B3" w14:textId="77777777" w:rsidR="00A66E5D" w:rsidRPr="00B62FCB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39097A4D" w14:textId="77777777" w:rsidR="00A66E5D" w:rsidRPr="00B62FCB" w:rsidRDefault="00A66E5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BA5A062" w14:textId="4FE4E7D4" w:rsidR="00A66E5D" w:rsidRPr="00B62FCB" w:rsidRDefault="005F0027" w:rsidP="005A6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42,890</w:t>
            </w:r>
          </w:p>
        </w:tc>
        <w:tc>
          <w:tcPr>
            <w:tcW w:w="289" w:type="dxa"/>
          </w:tcPr>
          <w:p w14:paraId="5C06A338" w14:textId="77777777" w:rsidR="00A66E5D" w:rsidRPr="00B62FCB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05B09076" w14:textId="77777777" w:rsidR="00A66E5D" w:rsidRPr="00B62FCB" w:rsidRDefault="00A66E5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B7013B" w:rsidRPr="00B62FCB" w14:paraId="1B298680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3913D1FA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B62FCB">
              <w:rPr>
                <w:rFonts w:ascii="Angsana New" w:hAnsi="Angsana New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4" w:type="dxa"/>
          </w:tcPr>
          <w:p w14:paraId="486B4753" w14:textId="57B47BAC" w:rsidR="00B7013B" w:rsidRPr="00B7013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7013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569C1D62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E201776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030E20E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1E5D2B46" w14:textId="55F0A679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9,487</w:t>
            </w:r>
          </w:p>
        </w:tc>
        <w:tc>
          <w:tcPr>
            <w:tcW w:w="289" w:type="dxa"/>
          </w:tcPr>
          <w:p w14:paraId="7751DD64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1AA731AD" w14:textId="77777777" w:rsidR="00B7013B" w:rsidRPr="00B62FCB" w:rsidRDefault="00B7013B" w:rsidP="00B7013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7013B" w:rsidRPr="00B62FCB" w14:paraId="468F5DF1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319AF5F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B69A54E" w14:textId="46EC122A" w:rsidR="00B7013B" w:rsidRPr="00B7013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7013B">
              <w:rPr>
                <w:rFonts w:ascii="Angsana New" w:hAnsi="Angsana New"/>
                <w:sz w:val="29"/>
                <w:szCs w:val="29"/>
              </w:rPr>
              <w:t>20,829</w:t>
            </w:r>
          </w:p>
        </w:tc>
        <w:tc>
          <w:tcPr>
            <w:tcW w:w="293" w:type="dxa"/>
          </w:tcPr>
          <w:p w14:paraId="0EF77A5B" w14:textId="77777777" w:rsidR="00B7013B" w:rsidRPr="00B62FCB" w:rsidRDefault="00B7013B" w:rsidP="00B7013B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71DA07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56A0EF68" w14:textId="77777777" w:rsidR="00B7013B" w:rsidRPr="00B62FCB" w:rsidRDefault="00B7013B" w:rsidP="00B7013B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0D593F" w14:textId="08965010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52,377</w:t>
            </w:r>
          </w:p>
        </w:tc>
        <w:tc>
          <w:tcPr>
            <w:tcW w:w="289" w:type="dxa"/>
          </w:tcPr>
          <w:p w14:paraId="5625B860" w14:textId="77777777" w:rsidR="00B7013B" w:rsidRPr="00B62FCB" w:rsidRDefault="00B7013B" w:rsidP="00B7013B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01F29B3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680B5A" w:rsidRPr="00B62FCB" w14:paraId="339F89DA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513BCF3" w14:textId="77777777" w:rsidR="00680B5A" w:rsidRPr="00B62FCB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1446255" w14:textId="77777777" w:rsidR="00680B5A" w:rsidRPr="00B62FCB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177D4F97" w14:textId="77777777" w:rsidR="00680B5A" w:rsidRPr="00B62FCB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D631F3C" w14:textId="77777777" w:rsidR="00680B5A" w:rsidRPr="00B62FCB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EB2104C" w14:textId="77777777" w:rsidR="00680B5A" w:rsidRPr="00B62FCB" w:rsidRDefault="00680B5A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02802BC" w14:textId="77777777" w:rsidR="00680B5A" w:rsidRPr="00B62FCB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9" w:type="dxa"/>
          </w:tcPr>
          <w:p w14:paraId="09FDB8F2" w14:textId="77777777" w:rsidR="00680B5A" w:rsidRPr="00B62FCB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65ACDCCD" w14:textId="77777777" w:rsidR="00680B5A" w:rsidRPr="00B62FCB" w:rsidRDefault="00680B5A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80B5A" w:rsidRPr="00B62FCB" w14:paraId="235F4F51" w14:textId="77777777" w:rsidTr="009F4324">
        <w:trPr>
          <w:cantSplit/>
        </w:trPr>
        <w:tc>
          <w:tcPr>
            <w:tcW w:w="3759" w:type="dxa"/>
          </w:tcPr>
          <w:p w14:paraId="0A7840D2" w14:textId="77777777" w:rsidR="00680B5A" w:rsidRPr="00B62FCB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14:paraId="425B7CD9" w14:textId="77777777" w:rsidR="00680B5A" w:rsidRPr="00B62FCB" w:rsidRDefault="00680B5A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4AD17263" w14:textId="77777777" w:rsidR="00680B5A" w:rsidRPr="00B62FCB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01E2CD6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00AAE4AA" w14:textId="77777777" w:rsidR="00680B5A" w:rsidRPr="00B62FCB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712F5D8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6D6E4020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99EFD11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680B5A" w:rsidRPr="00B62FCB" w14:paraId="1473E56D" w14:textId="77777777" w:rsidTr="009F4324">
        <w:trPr>
          <w:cantSplit/>
        </w:trPr>
        <w:tc>
          <w:tcPr>
            <w:tcW w:w="3759" w:type="dxa"/>
          </w:tcPr>
          <w:p w14:paraId="1A729D9C" w14:textId="77777777" w:rsidR="00680B5A" w:rsidRPr="00B62FCB" w:rsidRDefault="00680B5A" w:rsidP="008C1DFC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74" w:type="dxa"/>
          </w:tcPr>
          <w:p w14:paraId="3A153294" w14:textId="77777777" w:rsidR="00680B5A" w:rsidRPr="00B62FCB" w:rsidRDefault="00680B5A" w:rsidP="003A3EC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left="360"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5A42277D" w14:textId="77777777" w:rsidR="00680B5A" w:rsidRPr="00B62FCB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6F1CA71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74F01755" w14:textId="77777777" w:rsidR="00680B5A" w:rsidRPr="00B62FCB" w:rsidRDefault="00680B5A" w:rsidP="00EB101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9BC0041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7C62987F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6D814D00" w14:textId="77777777" w:rsidR="00680B5A" w:rsidRPr="00B62FCB" w:rsidRDefault="00680B5A" w:rsidP="00EB10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B7013B" w:rsidRPr="00B62FCB" w14:paraId="54A3EB5B" w14:textId="77777777" w:rsidTr="00326EFF">
        <w:trPr>
          <w:cantSplit/>
        </w:trPr>
        <w:tc>
          <w:tcPr>
            <w:tcW w:w="3759" w:type="dxa"/>
          </w:tcPr>
          <w:p w14:paraId="3D3533C8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3D104770" w14:textId="1F1C32C4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34916DFA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A34E4F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A3FB236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8A4B875" w14:textId="6814388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1,031</w:t>
            </w:r>
          </w:p>
        </w:tc>
        <w:tc>
          <w:tcPr>
            <w:tcW w:w="289" w:type="dxa"/>
          </w:tcPr>
          <w:p w14:paraId="5245172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F95106D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820</w:t>
            </w:r>
          </w:p>
        </w:tc>
      </w:tr>
      <w:tr w:rsidR="00B7013B" w:rsidRPr="00B62FCB" w14:paraId="4DC6106A" w14:textId="77777777" w:rsidTr="00C513D8">
        <w:trPr>
          <w:cantSplit/>
        </w:trPr>
        <w:tc>
          <w:tcPr>
            <w:tcW w:w="3759" w:type="dxa"/>
          </w:tcPr>
          <w:p w14:paraId="2F88E005" w14:textId="0095CA7E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 w:rsidR="00136F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106F11D" w14:textId="3B6F9A65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89</w:t>
            </w:r>
          </w:p>
        </w:tc>
        <w:tc>
          <w:tcPr>
            <w:tcW w:w="293" w:type="dxa"/>
          </w:tcPr>
          <w:p w14:paraId="725CC272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9C723E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778</w:t>
            </w:r>
          </w:p>
        </w:tc>
        <w:tc>
          <w:tcPr>
            <w:tcW w:w="290" w:type="dxa"/>
          </w:tcPr>
          <w:p w14:paraId="6BD7A4D7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DBB0BC" w14:textId="51E64C46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47</w:t>
            </w:r>
          </w:p>
        </w:tc>
        <w:tc>
          <w:tcPr>
            <w:tcW w:w="289" w:type="dxa"/>
          </w:tcPr>
          <w:p w14:paraId="6917F409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6F9F202" w14:textId="77777777" w:rsidR="00B7013B" w:rsidRPr="00B62FCB" w:rsidRDefault="00B7013B" w:rsidP="00B7013B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B7013B" w:rsidRPr="00B62FCB" w14:paraId="76BA7056" w14:textId="77777777" w:rsidTr="00C513D8">
        <w:trPr>
          <w:cantSplit/>
        </w:trPr>
        <w:tc>
          <w:tcPr>
            <w:tcW w:w="3759" w:type="dxa"/>
          </w:tcPr>
          <w:p w14:paraId="42709C9B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34C7F0" w14:textId="228A08A5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89</w:t>
            </w:r>
          </w:p>
        </w:tc>
        <w:tc>
          <w:tcPr>
            <w:tcW w:w="293" w:type="dxa"/>
          </w:tcPr>
          <w:p w14:paraId="04E73608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5107D7D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778</w:t>
            </w:r>
          </w:p>
        </w:tc>
        <w:tc>
          <w:tcPr>
            <w:tcW w:w="290" w:type="dxa"/>
          </w:tcPr>
          <w:p w14:paraId="54AB012C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F58C9E1" w14:textId="02D08D66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1,078</w:t>
            </w:r>
          </w:p>
        </w:tc>
        <w:tc>
          <w:tcPr>
            <w:tcW w:w="289" w:type="dxa"/>
          </w:tcPr>
          <w:p w14:paraId="4C458EDC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66AC3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820</w:t>
            </w:r>
          </w:p>
        </w:tc>
      </w:tr>
      <w:tr w:rsidR="00066A8D" w:rsidRPr="00B62FCB" w14:paraId="6F1F880F" w14:textId="77777777" w:rsidTr="00C513D8">
        <w:trPr>
          <w:cantSplit/>
        </w:trPr>
        <w:tc>
          <w:tcPr>
            <w:tcW w:w="3759" w:type="dxa"/>
          </w:tcPr>
          <w:p w14:paraId="6974879B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6832298" w14:textId="77777777" w:rsidR="00066A8D" w:rsidRPr="00B62FCB" w:rsidRDefault="00066A8D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5FD30087" w14:textId="77777777" w:rsidR="00066A8D" w:rsidRPr="00B62FCB" w:rsidRDefault="00066A8D" w:rsidP="00A81F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CC816AE" w14:textId="77777777" w:rsidR="00066A8D" w:rsidRPr="00B62FCB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631AF0AB" w14:textId="77777777" w:rsidR="00066A8D" w:rsidRPr="00B62FCB" w:rsidRDefault="00066A8D" w:rsidP="00A81F7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B8FB9B3" w14:textId="77777777" w:rsidR="00066A8D" w:rsidRPr="00B62FCB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73D3B8E1" w14:textId="77777777" w:rsidR="00066A8D" w:rsidRPr="00B62FCB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1C687A10" w14:textId="77777777" w:rsidR="00066A8D" w:rsidRPr="00B62FCB" w:rsidRDefault="00066A8D" w:rsidP="00A81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66A8D" w:rsidRPr="00B62FCB" w14:paraId="05AF77F5" w14:textId="77777777" w:rsidTr="009F4324">
        <w:trPr>
          <w:cantSplit/>
        </w:trPr>
        <w:tc>
          <w:tcPr>
            <w:tcW w:w="3759" w:type="dxa"/>
          </w:tcPr>
          <w:p w14:paraId="27B395E5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2F8A4224" w14:textId="547F4E22" w:rsidR="00066A8D" w:rsidRPr="00B62FCB" w:rsidRDefault="00B7013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4,194</w:t>
            </w:r>
          </w:p>
        </w:tc>
        <w:tc>
          <w:tcPr>
            <w:tcW w:w="293" w:type="dxa"/>
          </w:tcPr>
          <w:p w14:paraId="661831A6" w14:textId="77777777" w:rsidR="00066A8D" w:rsidRPr="00B62FCB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9358D96" w14:textId="77777777" w:rsidR="00066A8D" w:rsidRPr="00B62FC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  <w:tc>
          <w:tcPr>
            <w:tcW w:w="290" w:type="dxa"/>
          </w:tcPr>
          <w:p w14:paraId="26859CFE" w14:textId="77777777" w:rsidR="00066A8D" w:rsidRPr="00B62FCB" w:rsidRDefault="00066A8D" w:rsidP="00A66E5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EE48C85" w14:textId="0AE9C5B7" w:rsidR="00066A8D" w:rsidRPr="00B62FCB" w:rsidRDefault="005F0027" w:rsidP="008A6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4,194</w:t>
            </w:r>
          </w:p>
        </w:tc>
        <w:tc>
          <w:tcPr>
            <w:tcW w:w="289" w:type="dxa"/>
          </w:tcPr>
          <w:p w14:paraId="50EFB8C3" w14:textId="77777777" w:rsidR="00066A8D" w:rsidRPr="00B62FC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78FE0CB" w14:textId="77777777" w:rsidR="00066A8D" w:rsidRPr="00B62FCB" w:rsidRDefault="00066A8D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</w:tr>
      <w:tr w:rsidR="005F0027" w:rsidRPr="00B62FCB" w14:paraId="2543D165" w14:textId="77777777" w:rsidTr="001713B9">
        <w:trPr>
          <w:cantSplit/>
        </w:trPr>
        <w:tc>
          <w:tcPr>
            <w:tcW w:w="3759" w:type="dxa"/>
          </w:tcPr>
          <w:p w14:paraId="3799ABED" w14:textId="0D85E246" w:rsidR="005F0027" w:rsidRPr="00B62FCB" w:rsidRDefault="005F0027" w:rsidP="005F0027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กิจการที่เกี่ยวข้องกันอื่น</w:t>
            </w:r>
            <w:r w:rsidR="00136F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D65663C" w14:textId="446D5B94" w:rsidR="005F0027" w:rsidRPr="00B62FCB" w:rsidRDefault="00B7013B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293" w:type="dxa"/>
          </w:tcPr>
          <w:p w14:paraId="560FDC0B" w14:textId="77777777" w:rsidR="005F0027" w:rsidRPr="00B62FCB" w:rsidRDefault="005F0027" w:rsidP="005F00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9798071" w14:textId="77777777" w:rsidR="005F0027" w:rsidRPr="00B62FCB" w:rsidRDefault="005F0027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</w:t>
            </w:r>
            <w:r w:rsidRPr="00B62FCB">
              <w:rPr>
                <w:rFonts w:ascii="Angsana New" w:hAnsi="Angsana New"/>
                <w:sz w:val="29"/>
                <w:szCs w:val="29"/>
              </w:rPr>
              <w:t>155</w:t>
            </w:r>
          </w:p>
        </w:tc>
        <w:tc>
          <w:tcPr>
            <w:tcW w:w="290" w:type="dxa"/>
          </w:tcPr>
          <w:p w14:paraId="05413EDA" w14:textId="77777777" w:rsidR="005F0027" w:rsidRPr="00B62FCB" w:rsidRDefault="005F0027" w:rsidP="005F00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314F5D5" w14:textId="77777777" w:rsidR="005F0027" w:rsidRPr="00B62FCB" w:rsidRDefault="005F0027" w:rsidP="005F002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9" w:type="dxa"/>
          </w:tcPr>
          <w:p w14:paraId="4627AE8A" w14:textId="77777777" w:rsidR="005F0027" w:rsidRPr="00B62FCB" w:rsidRDefault="005F0027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7B5FCCE1" w14:textId="77777777" w:rsidR="005F0027" w:rsidRPr="00B62FCB" w:rsidRDefault="005F0027" w:rsidP="005F002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66A8D" w:rsidRPr="00B62FCB" w14:paraId="345AA723" w14:textId="77777777" w:rsidTr="009F4324">
        <w:trPr>
          <w:cantSplit/>
        </w:trPr>
        <w:tc>
          <w:tcPr>
            <w:tcW w:w="3759" w:type="dxa"/>
          </w:tcPr>
          <w:p w14:paraId="35C4DAB2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C06B1AF" w14:textId="3F1D93BC" w:rsidR="00066A8D" w:rsidRPr="00B62FCB" w:rsidRDefault="00B7013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4,303</w:t>
            </w:r>
          </w:p>
        </w:tc>
        <w:tc>
          <w:tcPr>
            <w:tcW w:w="293" w:type="dxa"/>
          </w:tcPr>
          <w:p w14:paraId="07DB6A4F" w14:textId="77777777" w:rsidR="00066A8D" w:rsidRPr="00B62FCB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78A031D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1,174</w:t>
            </w:r>
          </w:p>
        </w:tc>
        <w:tc>
          <w:tcPr>
            <w:tcW w:w="290" w:type="dxa"/>
          </w:tcPr>
          <w:p w14:paraId="54A61BAB" w14:textId="77777777" w:rsidR="00066A8D" w:rsidRPr="00B62FCB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3804871" w14:textId="14E89A49" w:rsidR="00066A8D" w:rsidRPr="00B62FCB" w:rsidRDefault="005F0027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4,194</w:t>
            </w:r>
          </w:p>
        </w:tc>
        <w:tc>
          <w:tcPr>
            <w:tcW w:w="289" w:type="dxa"/>
          </w:tcPr>
          <w:p w14:paraId="6B67B7F1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88ECB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</w:tr>
      <w:tr w:rsidR="00066A8D" w:rsidRPr="00B62FCB" w14:paraId="1811EA06" w14:textId="77777777" w:rsidTr="009F4324">
        <w:trPr>
          <w:cantSplit/>
        </w:trPr>
        <w:tc>
          <w:tcPr>
            <w:tcW w:w="3759" w:type="dxa"/>
          </w:tcPr>
          <w:p w14:paraId="14CAB5B2" w14:textId="77777777" w:rsidR="00066A8D" w:rsidRPr="00B62FCB" w:rsidRDefault="00961314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FA9282F" w14:textId="41958CBC" w:rsidR="00066A8D" w:rsidRPr="00B62FCB" w:rsidRDefault="00B7013B" w:rsidP="003A3E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5,092</w:t>
            </w:r>
          </w:p>
        </w:tc>
        <w:tc>
          <w:tcPr>
            <w:tcW w:w="293" w:type="dxa"/>
          </w:tcPr>
          <w:p w14:paraId="57776798" w14:textId="77777777" w:rsidR="00066A8D" w:rsidRPr="00B62FCB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ACE07DD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1,952</w:t>
            </w:r>
          </w:p>
        </w:tc>
        <w:tc>
          <w:tcPr>
            <w:tcW w:w="290" w:type="dxa"/>
          </w:tcPr>
          <w:p w14:paraId="6D10745C" w14:textId="77777777" w:rsidR="00066A8D" w:rsidRPr="00B62FCB" w:rsidRDefault="00066A8D" w:rsidP="009E199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B4CEDC7" w14:textId="641A6522" w:rsidR="00066A8D" w:rsidRPr="00B62FCB" w:rsidRDefault="005F0027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5,272</w:t>
            </w:r>
          </w:p>
        </w:tc>
        <w:tc>
          <w:tcPr>
            <w:tcW w:w="289" w:type="dxa"/>
          </w:tcPr>
          <w:p w14:paraId="414AA49D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99F326" w14:textId="77777777" w:rsidR="00066A8D" w:rsidRPr="00B62FCB" w:rsidRDefault="00066A8D" w:rsidP="009E1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1,839</w:t>
            </w:r>
          </w:p>
        </w:tc>
      </w:tr>
      <w:tr w:rsidR="00066A8D" w:rsidRPr="00B62FCB" w14:paraId="0C544FDA" w14:textId="77777777" w:rsidTr="009F4324">
        <w:trPr>
          <w:cantSplit/>
        </w:trPr>
        <w:tc>
          <w:tcPr>
            <w:tcW w:w="3759" w:type="dxa"/>
          </w:tcPr>
          <w:p w14:paraId="437A9650" w14:textId="77777777" w:rsidR="00604174" w:rsidRDefault="00604174" w:rsidP="00286F8B">
            <w:pPr>
              <w:spacing w:line="260" w:lineRule="atLeast"/>
              <w:ind w:right="14"/>
              <w:rPr>
                <w:rFonts w:ascii="Angsana New" w:hAnsi="Angsana New"/>
                <w:sz w:val="29"/>
                <w:szCs w:val="29"/>
              </w:rPr>
            </w:pPr>
          </w:p>
          <w:p w14:paraId="35E44FE2" w14:textId="77777777" w:rsidR="00B62FCB" w:rsidRPr="00B62FCB" w:rsidRDefault="00B62FCB" w:rsidP="00286F8B">
            <w:pPr>
              <w:spacing w:line="260" w:lineRule="atLeast"/>
              <w:ind w:right="14"/>
              <w:rPr>
                <w:rFonts w:ascii="Angsana New" w:hAnsi="Angsana New"/>
                <w:sz w:val="29"/>
                <w:szCs w:val="29"/>
              </w:rPr>
            </w:pPr>
          </w:p>
          <w:p w14:paraId="2C42CF50" w14:textId="77777777" w:rsidR="002B1D16" w:rsidRPr="00B62FCB" w:rsidRDefault="002B1D16" w:rsidP="00286F8B">
            <w:pPr>
              <w:spacing w:line="260" w:lineRule="atLeast"/>
              <w:ind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A180017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93" w:type="dxa"/>
          </w:tcPr>
          <w:p w14:paraId="25C83C89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DC726DE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2C2AD6FC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02864E34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7572CD65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503E97D9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66A8D" w:rsidRPr="00B62FCB" w14:paraId="33050A62" w14:textId="77777777" w:rsidTr="009F4324">
        <w:trPr>
          <w:cantSplit/>
        </w:trPr>
        <w:tc>
          <w:tcPr>
            <w:tcW w:w="3759" w:type="dxa"/>
          </w:tcPr>
          <w:p w14:paraId="198826E1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74" w:type="dxa"/>
          </w:tcPr>
          <w:p w14:paraId="1748408F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49E177FA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9C49D57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0" w:type="dxa"/>
          </w:tcPr>
          <w:p w14:paraId="36D5058C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54297C4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6C4EDC2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BE1DDC1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lightGray"/>
              </w:rPr>
            </w:pPr>
          </w:p>
        </w:tc>
      </w:tr>
      <w:tr w:rsidR="00066A8D" w:rsidRPr="00B62FCB" w14:paraId="3FE01905" w14:textId="77777777" w:rsidTr="009F4324">
        <w:trPr>
          <w:cantSplit/>
        </w:trPr>
        <w:tc>
          <w:tcPr>
            <w:tcW w:w="3759" w:type="dxa"/>
          </w:tcPr>
          <w:p w14:paraId="636C2033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461C331F" w14:textId="64EF629E" w:rsidR="00066A8D" w:rsidRPr="00B62FCB" w:rsidRDefault="00B7013B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157,720</w:t>
            </w:r>
          </w:p>
        </w:tc>
        <w:tc>
          <w:tcPr>
            <w:tcW w:w="293" w:type="dxa"/>
          </w:tcPr>
          <w:p w14:paraId="42E209FF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4A65E64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  <w:tc>
          <w:tcPr>
            <w:tcW w:w="290" w:type="dxa"/>
          </w:tcPr>
          <w:p w14:paraId="2D800B9B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449F4BB" w14:textId="43F89E71" w:rsidR="00066A8D" w:rsidRPr="00B62FCB" w:rsidRDefault="005F002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157,720</w:t>
            </w:r>
          </w:p>
        </w:tc>
        <w:tc>
          <w:tcPr>
            <w:tcW w:w="289" w:type="dxa"/>
          </w:tcPr>
          <w:p w14:paraId="443E5EFC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27CEB41A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lightGray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</w:tr>
      <w:tr w:rsidR="005F0027" w:rsidRPr="00B62FCB" w14:paraId="0C0728EE" w14:textId="77777777" w:rsidTr="009F4324">
        <w:trPr>
          <w:cantSplit/>
        </w:trPr>
        <w:tc>
          <w:tcPr>
            <w:tcW w:w="3759" w:type="dxa"/>
          </w:tcPr>
          <w:p w14:paraId="132CAAE9" w14:textId="64464822" w:rsidR="005F0027" w:rsidRPr="00B62FCB" w:rsidRDefault="005F0027" w:rsidP="005F0027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 w:rsidR="00136F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3A57B2C" w14:textId="6719B46A" w:rsidR="005F0027" w:rsidRPr="00B62FCB" w:rsidRDefault="00B7013B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26,500</w:t>
            </w:r>
          </w:p>
        </w:tc>
        <w:tc>
          <w:tcPr>
            <w:tcW w:w="293" w:type="dxa"/>
          </w:tcPr>
          <w:p w14:paraId="6E73083F" w14:textId="77777777" w:rsidR="005F0027" w:rsidRPr="00B62FCB" w:rsidRDefault="005F0027" w:rsidP="005F00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E103ABE" w14:textId="77777777" w:rsidR="005F0027" w:rsidRPr="00B62FCB" w:rsidRDefault="005F0027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36,500</w:t>
            </w:r>
          </w:p>
        </w:tc>
        <w:tc>
          <w:tcPr>
            <w:tcW w:w="290" w:type="dxa"/>
          </w:tcPr>
          <w:p w14:paraId="5FAA6D8D" w14:textId="77777777" w:rsidR="005F0027" w:rsidRPr="00B62FCB" w:rsidRDefault="005F0027" w:rsidP="005F002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839B4F5" w14:textId="77777777" w:rsidR="005F0027" w:rsidRPr="00B62FCB" w:rsidRDefault="005F0027" w:rsidP="005F002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48DFE2B6" w14:textId="77777777" w:rsidR="005F0027" w:rsidRPr="00B62FCB" w:rsidRDefault="005F0027" w:rsidP="005F0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0093370" w14:textId="77777777" w:rsidR="005F0027" w:rsidRPr="00B62FCB" w:rsidRDefault="005F0027" w:rsidP="005F0027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66A8D" w:rsidRPr="00B62FCB" w14:paraId="2E8547FF" w14:textId="77777777" w:rsidTr="009F4324">
        <w:trPr>
          <w:cantSplit/>
        </w:trPr>
        <w:tc>
          <w:tcPr>
            <w:tcW w:w="3759" w:type="dxa"/>
          </w:tcPr>
          <w:p w14:paraId="09B9F2C1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DA283BF" w14:textId="08D7D3E7" w:rsidR="00066A8D" w:rsidRPr="00B62FCB" w:rsidRDefault="00B7013B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184,220</w:t>
            </w:r>
          </w:p>
        </w:tc>
        <w:tc>
          <w:tcPr>
            <w:tcW w:w="293" w:type="dxa"/>
          </w:tcPr>
          <w:p w14:paraId="1EA5019E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B3BCBF6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92,220</w:t>
            </w:r>
          </w:p>
        </w:tc>
        <w:tc>
          <w:tcPr>
            <w:tcW w:w="290" w:type="dxa"/>
          </w:tcPr>
          <w:p w14:paraId="000C73BD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8C0C531" w14:textId="0DAD0062" w:rsidR="00066A8D" w:rsidRPr="00B62FCB" w:rsidRDefault="005F002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157,720</w:t>
            </w:r>
          </w:p>
        </w:tc>
        <w:tc>
          <w:tcPr>
            <w:tcW w:w="289" w:type="dxa"/>
          </w:tcPr>
          <w:p w14:paraId="1659D719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9DA9BC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</w:tr>
      <w:tr w:rsidR="00066A8D" w:rsidRPr="00B62FCB" w14:paraId="61A07E99" w14:textId="77777777" w:rsidTr="005F0027">
        <w:trPr>
          <w:cantSplit/>
          <w:trHeight w:val="144"/>
        </w:trPr>
        <w:tc>
          <w:tcPr>
            <w:tcW w:w="3759" w:type="dxa"/>
          </w:tcPr>
          <w:p w14:paraId="4A27CC0A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3CB83A1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6185BC2F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2914B49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7B022527" w14:textId="77777777" w:rsidR="00066A8D" w:rsidRPr="00B62FCB" w:rsidRDefault="00066A8D" w:rsidP="00B50CC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C58501E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030647A0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22F6657F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6A8D" w:rsidRPr="00B62FCB" w14:paraId="4D4D1E46" w14:textId="77777777" w:rsidTr="009F4324">
        <w:trPr>
          <w:cantSplit/>
        </w:trPr>
        <w:tc>
          <w:tcPr>
            <w:tcW w:w="3759" w:type="dxa"/>
          </w:tcPr>
          <w:p w14:paraId="65258CAB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14:paraId="6C927B32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A8D2FC4" w14:textId="77777777" w:rsidR="00066A8D" w:rsidRPr="00B62FCB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256E3CC2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11DAE0E" w14:textId="77777777" w:rsidR="00066A8D" w:rsidRPr="00B62FCB" w:rsidRDefault="00066A8D" w:rsidP="00B50CCE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</w:tcPr>
          <w:p w14:paraId="3AAAFED1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9" w:type="dxa"/>
          </w:tcPr>
          <w:p w14:paraId="4CFE6673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6AD3167" w14:textId="77777777" w:rsidR="00066A8D" w:rsidRPr="00B62FCB" w:rsidRDefault="00066A8D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013B" w:rsidRPr="00B62FCB" w14:paraId="11D0B21C" w14:textId="77777777" w:rsidTr="007D22C0">
        <w:trPr>
          <w:cantSplit/>
        </w:trPr>
        <w:tc>
          <w:tcPr>
            <w:tcW w:w="3759" w:type="dxa"/>
          </w:tcPr>
          <w:p w14:paraId="6FC1F55B" w14:textId="213C8E5D" w:rsidR="00B7013B" w:rsidRPr="00B62FCB" w:rsidRDefault="007D22C0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EEE8DC7" w14:textId="61E87E62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93" w:type="dxa"/>
          </w:tcPr>
          <w:p w14:paraId="20C216E3" w14:textId="77777777" w:rsidR="00B7013B" w:rsidRPr="00B62FCB" w:rsidRDefault="00B7013B" w:rsidP="00B7013B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0F4C53A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290" w:type="dxa"/>
          </w:tcPr>
          <w:p w14:paraId="593F15D7" w14:textId="77777777" w:rsidR="00B7013B" w:rsidRPr="00B62FCB" w:rsidRDefault="00B7013B" w:rsidP="00B7013B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6435B5CA" w14:textId="2C9FE881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89" w:type="dxa"/>
          </w:tcPr>
          <w:p w14:paraId="7B8BFAAB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</w:tcPr>
          <w:p w14:paraId="441C6EBA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66</w:t>
            </w:r>
          </w:p>
        </w:tc>
      </w:tr>
      <w:tr w:rsidR="00B7013B" w:rsidRPr="00B62FCB" w14:paraId="4D56140F" w14:textId="77777777" w:rsidTr="0044040F">
        <w:trPr>
          <w:cantSplit/>
        </w:trPr>
        <w:tc>
          <w:tcPr>
            <w:tcW w:w="3759" w:type="dxa"/>
          </w:tcPr>
          <w:p w14:paraId="0E4D9C2A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26CAF6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2E90F7F4" w14:textId="77777777" w:rsidR="00B7013B" w:rsidRPr="00B62FCB" w:rsidRDefault="00B7013B" w:rsidP="00B7013B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850BB5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2D1EDDD8" w14:textId="77777777" w:rsidR="00B7013B" w:rsidRPr="00B62FCB" w:rsidRDefault="00B7013B" w:rsidP="00B7013B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4317F1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49E4494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5DAFE2E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013B" w:rsidRPr="00B62FCB" w14:paraId="035B9BF0" w14:textId="77777777" w:rsidTr="0044040F">
        <w:trPr>
          <w:cantSplit/>
        </w:trPr>
        <w:tc>
          <w:tcPr>
            <w:tcW w:w="3759" w:type="dxa"/>
          </w:tcPr>
          <w:p w14:paraId="7A4C6C1F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74" w:type="dxa"/>
          </w:tcPr>
          <w:p w14:paraId="60DCD7F2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13555454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B90E63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10DBD12D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5BF469FD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4A92E30E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001D694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</w:tr>
      <w:tr w:rsidR="007D22C0" w:rsidRPr="00B62FCB" w14:paraId="6EB447BD" w14:textId="77777777" w:rsidTr="009F4324">
        <w:trPr>
          <w:cantSplit/>
        </w:trPr>
        <w:tc>
          <w:tcPr>
            <w:tcW w:w="3759" w:type="dxa"/>
          </w:tcPr>
          <w:p w14:paraId="6C79F7F0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1E29B1C7" w14:textId="5083F3D2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095EF18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5302305A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605D539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</w:tcPr>
          <w:p w14:paraId="78D1AE17" w14:textId="126791C5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18,423</w:t>
            </w:r>
          </w:p>
        </w:tc>
        <w:tc>
          <w:tcPr>
            <w:tcW w:w="289" w:type="dxa"/>
          </w:tcPr>
          <w:p w14:paraId="1F10A60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CBD8C1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25,745</w:t>
            </w:r>
          </w:p>
        </w:tc>
      </w:tr>
      <w:tr w:rsidR="007D22C0" w:rsidRPr="00B62FCB" w14:paraId="79209628" w14:textId="77777777" w:rsidTr="00F6238B">
        <w:trPr>
          <w:cantSplit/>
        </w:trPr>
        <w:tc>
          <w:tcPr>
            <w:tcW w:w="3759" w:type="dxa"/>
          </w:tcPr>
          <w:p w14:paraId="15310165" w14:textId="72F69342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40F2A2E" w14:textId="390B8251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353</w:t>
            </w:r>
          </w:p>
        </w:tc>
        <w:tc>
          <w:tcPr>
            <w:tcW w:w="293" w:type="dxa"/>
          </w:tcPr>
          <w:p w14:paraId="24D1D9D0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19DD5C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519</w:t>
            </w:r>
          </w:p>
        </w:tc>
        <w:tc>
          <w:tcPr>
            <w:tcW w:w="290" w:type="dxa"/>
          </w:tcPr>
          <w:p w14:paraId="3F1E3B1C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5CE6D87" w14:textId="5646F36F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2,98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89" w:type="dxa"/>
          </w:tcPr>
          <w:p w14:paraId="5B4C8B0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227EE4E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3,519</w:t>
            </w:r>
          </w:p>
        </w:tc>
      </w:tr>
      <w:tr w:rsidR="007D22C0" w:rsidRPr="00B62FCB" w14:paraId="226D1391" w14:textId="77777777" w:rsidTr="0044040F">
        <w:trPr>
          <w:cantSplit/>
        </w:trPr>
        <w:tc>
          <w:tcPr>
            <w:tcW w:w="3759" w:type="dxa"/>
          </w:tcPr>
          <w:p w14:paraId="722D82BA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6FCFFB2" w14:textId="0516282D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353</w:t>
            </w:r>
          </w:p>
        </w:tc>
        <w:tc>
          <w:tcPr>
            <w:tcW w:w="293" w:type="dxa"/>
          </w:tcPr>
          <w:p w14:paraId="42EA3FAF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F99E54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519</w:t>
            </w:r>
          </w:p>
        </w:tc>
        <w:tc>
          <w:tcPr>
            <w:tcW w:w="290" w:type="dxa"/>
          </w:tcPr>
          <w:p w14:paraId="3DFCCFCC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6BC8F24" w14:textId="40C01A44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21,40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89" w:type="dxa"/>
          </w:tcPr>
          <w:p w14:paraId="2ACC1D3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A79B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29,264</w:t>
            </w:r>
          </w:p>
        </w:tc>
      </w:tr>
      <w:tr w:rsidR="007D22C0" w:rsidRPr="00B62FCB" w14:paraId="6478E56B" w14:textId="77777777" w:rsidTr="0044040F">
        <w:trPr>
          <w:cantSplit/>
        </w:trPr>
        <w:tc>
          <w:tcPr>
            <w:tcW w:w="3759" w:type="dxa"/>
          </w:tcPr>
          <w:p w14:paraId="4D94554D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E994A9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69CF0746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656FDC4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12523347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7685F3E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0BEB895E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66018C8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7D22C0" w:rsidRPr="00B62FCB" w14:paraId="004F7CE7" w14:textId="77777777" w:rsidTr="0044040F">
        <w:trPr>
          <w:cantSplit/>
        </w:trPr>
        <w:tc>
          <w:tcPr>
            <w:tcW w:w="3759" w:type="dxa"/>
          </w:tcPr>
          <w:p w14:paraId="0D061390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</w:t>
            </w: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หมุนเวียน</w:t>
            </w: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274" w:type="dxa"/>
          </w:tcPr>
          <w:p w14:paraId="3D293F0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93" w:type="dxa"/>
          </w:tcPr>
          <w:p w14:paraId="726490FD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71B2DC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90" w:type="dxa"/>
          </w:tcPr>
          <w:p w14:paraId="08B6F1B3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D63166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D60287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CFE3BF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</w:tr>
      <w:tr w:rsidR="007D22C0" w:rsidRPr="00B62FCB" w14:paraId="25068D81" w14:textId="77777777" w:rsidTr="009F4324">
        <w:trPr>
          <w:cantSplit/>
        </w:trPr>
        <w:tc>
          <w:tcPr>
            <w:tcW w:w="3759" w:type="dxa"/>
          </w:tcPr>
          <w:p w14:paraId="04775B4D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74" w:type="dxa"/>
          </w:tcPr>
          <w:p w14:paraId="71F640F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0F27EB9D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09868E2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A071BEC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DC6EC5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6365F45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95B778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57E9594B" w14:textId="77777777" w:rsidTr="009F4324">
        <w:trPr>
          <w:cantSplit/>
        </w:trPr>
        <w:tc>
          <w:tcPr>
            <w:tcW w:w="3759" w:type="dxa"/>
          </w:tcPr>
          <w:p w14:paraId="076F5E91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68B85D7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19A668B" w14:textId="77777777" w:rsidR="007D22C0" w:rsidRPr="00B62FCB" w:rsidRDefault="007D22C0" w:rsidP="007D22C0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5B5CA960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0CDAC1A3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F43440F" w14:textId="6C4EB3C8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401</w:t>
            </w:r>
          </w:p>
        </w:tc>
        <w:tc>
          <w:tcPr>
            <w:tcW w:w="289" w:type="dxa"/>
          </w:tcPr>
          <w:p w14:paraId="1296D5F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F9BD28E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433</w:t>
            </w:r>
          </w:p>
        </w:tc>
      </w:tr>
      <w:tr w:rsidR="007D22C0" w:rsidRPr="00B62FCB" w14:paraId="7005D69B" w14:textId="77777777" w:rsidTr="005F0027">
        <w:trPr>
          <w:cantSplit/>
        </w:trPr>
        <w:tc>
          <w:tcPr>
            <w:tcW w:w="3759" w:type="dxa"/>
          </w:tcPr>
          <w:p w14:paraId="4FCEC12A" w14:textId="3047C203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49D53E0D" w14:textId="6809E58C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156</w:t>
            </w:r>
          </w:p>
        </w:tc>
        <w:tc>
          <w:tcPr>
            <w:tcW w:w="293" w:type="dxa"/>
          </w:tcPr>
          <w:p w14:paraId="14BA51BE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ADE9168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577D232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6B9E62E" w14:textId="1CAF79BF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156</w:t>
            </w:r>
          </w:p>
        </w:tc>
        <w:tc>
          <w:tcPr>
            <w:tcW w:w="289" w:type="dxa"/>
          </w:tcPr>
          <w:p w14:paraId="54C0653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73F74458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D22C0" w:rsidRPr="00B62FCB" w14:paraId="48290D38" w14:textId="77777777" w:rsidTr="009F4324">
        <w:trPr>
          <w:cantSplit/>
        </w:trPr>
        <w:tc>
          <w:tcPr>
            <w:tcW w:w="3759" w:type="dxa"/>
          </w:tcPr>
          <w:p w14:paraId="2E136591" w14:textId="787C48C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บุคคลและกิจการที่เกี่ยวข้องกันอื่น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2C44EB" w14:textId="38384176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8,328</w:t>
            </w:r>
          </w:p>
        </w:tc>
        <w:tc>
          <w:tcPr>
            <w:tcW w:w="293" w:type="dxa"/>
          </w:tcPr>
          <w:p w14:paraId="725CABA8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832466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868</w:t>
            </w:r>
          </w:p>
        </w:tc>
        <w:tc>
          <w:tcPr>
            <w:tcW w:w="290" w:type="dxa"/>
          </w:tcPr>
          <w:p w14:paraId="6BC335A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AED5062" w14:textId="754427D1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17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89" w:type="dxa"/>
          </w:tcPr>
          <w:p w14:paraId="3D3192D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31DB611B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28</w:t>
            </w:r>
          </w:p>
        </w:tc>
      </w:tr>
      <w:tr w:rsidR="007D22C0" w:rsidRPr="00B62FCB" w14:paraId="36E01F81" w14:textId="77777777" w:rsidTr="009F4324">
        <w:trPr>
          <w:cantSplit/>
        </w:trPr>
        <w:tc>
          <w:tcPr>
            <w:tcW w:w="3759" w:type="dxa"/>
          </w:tcPr>
          <w:p w14:paraId="69ECF0F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1E5027B" w14:textId="041ABBF1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8,484</w:t>
            </w:r>
          </w:p>
        </w:tc>
        <w:tc>
          <w:tcPr>
            <w:tcW w:w="293" w:type="dxa"/>
          </w:tcPr>
          <w:p w14:paraId="099CFEDB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6E9C6B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868</w:t>
            </w:r>
          </w:p>
        </w:tc>
        <w:tc>
          <w:tcPr>
            <w:tcW w:w="290" w:type="dxa"/>
          </w:tcPr>
          <w:p w14:paraId="31783172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B0D9E48" w14:textId="093DDCFB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73</w:t>
            </w:r>
            <w:r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289" w:type="dxa"/>
          </w:tcPr>
          <w:p w14:paraId="047E0F0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2E4C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461</w:t>
            </w:r>
          </w:p>
        </w:tc>
      </w:tr>
      <w:tr w:rsidR="007D22C0" w:rsidRPr="00B62FCB" w14:paraId="4942E259" w14:textId="77777777" w:rsidTr="009F4324">
        <w:trPr>
          <w:cantSplit/>
        </w:trPr>
        <w:tc>
          <w:tcPr>
            <w:tcW w:w="3759" w:type="dxa"/>
          </w:tcPr>
          <w:p w14:paraId="4F257719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274" w:type="dxa"/>
          </w:tcPr>
          <w:p w14:paraId="6B56CEC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C467F54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78FA2C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1C65012B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9EA83AB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9" w:type="dxa"/>
          </w:tcPr>
          <w:p w14:paraId="64CA280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A6ED73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7880FE9F" w14:textId="77777777" w:rsidTr="009F4324">
        <w:trPr>
          <w:cantSplit/>
        </w:trPr>
        <w:tc>
          <w:tcPr>
            <w:tcW w:w="3759" w:type="dxa"/>
          </w:tcPr>
          <w:p w14:paraId="25F23EDC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9623F2F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291ECFEF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E1BBFD8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299B87E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EB978DE" w14:textId="3E16C17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</w:t>
            </w:r>
            <w:r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89" w:type="dxa"/>
          </w:tcPr>
          <w:p w14:paraId="3C5EAF3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774D7A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1,266</w:t>
            </w:r>
          </w:p>
        </w:tc>
      </w:tr>
      <w:tr w:rsidR="007D22C0" w:rsidRPr="00B62FCB" w14:paraId="21544791" w14:textId="77777777" w:rsidTr="009F4324">
        <w:trPr>
          <w:cantSplit/>
        </w:trPr>
        <w:tc>
          <w:tcPr>
            <w:tcW w:w="3759" w:type="dxa"/>
          </w:tcPr>
          <w:p w14:paraId="07B51061" w14:textId="5300F998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41FB08" w14:textId="33910D1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44</w:t>
            </w:r>
          </w:p>
        </w:tc>
        <w:tc>
          <w:tcPr>
            <w:tcW w:w="293" w:type="dxa"/>
          </w:tcPr>
          <w:p w14:paraId="264838AD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BB3055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18</w:t>
            </w:r>
          </w:p>
        </w:tc>
        <w:tc>
          <w:tcPr>
            <w:tcW w:w="290" w:type="dxa"/>
          </w:tcPr>
          <w:p w14:paraId="5DE18352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F77C605" w14:textId="74D5E83C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4</w:t>
            </w: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289" w:type="dxa"/>
          </w:tcPr>
          <w:p w14:paraId="20F4708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C8CD1A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18</w:t>
            </w:r>
          </w:p>
        </w:tc>
      </w:tr>
      <w:tr w:rsidR="007D22C0" w:rsidRPr="00B62FCB" w14:paraId="1AD030E1" w14:textId="77777777" w:rsidTr="009F4324">
        <w:trPr>
          <w:cantSplit/>
        </w:trPr>
        <w:tc>
          <w:tcPr>
            <w:tcW w:w="3759" w:type="dxa"/>
          </w:tcPr>
          <w:p w14:paraId="394A533A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367B1D5" w14:textId="1DFB6C6C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44</w:t>
            </w:r>
          </w:p>
        </w:tc>
        <w:tc>
          <w:tcPr>
            <w:tcW w:w="293" w:type="dxa"/>
          </w:tcPr>
          <w:p w14:paraId="6C1E2971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28D80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18</w:t>
            </w:r>
          </w:p>
        </w:tc>
        <w:tc>
          <w:tcPr>
            <w:tcW w:w="290" w:type="dxa"/>
          </w:tcPr>
          <w:p w14:paraId="25F34CE5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1D9BF51" w14:textId="13F7144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122</w:t>
            </w:r>
          </w:p>
        </w:tc>
        <w:tc>
          <w:tcPr>
            <w:tcW w:w="289" w:type="dxa"/>
          </w:tcPr>
          <w:p w14:paraId="198D3CE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A661F6B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1,284</w:t>
            </w:r>
          </w:p>
        </w:tc>
      </w:tr>
      <w:tr w:rsidR="007D22C0" w:rsidRPr="00B62FCB" w14:paraId="654F4289" w14:textId="77777777" w:rsidTr="009F4324">
        <w:trPr>
          <w:cantSplit/>
        </w:trPr>
        <w:tc>
          <w:tcPr>
            <w:tcW w:w="3759" w:type="dxa"/>
          </w:tcPr>
          <w:p w14:paraId="3FEFD585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EDF287B" w14:textId="73EAF5E4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8,528</w:t>
            </w:r>
          </w:p>
        </w:tc>
        <w:tc>
          <w:tcPr>
            <w:tcW w:w="293" w:type="dxa"/>
          </w:tcPr>
          <w:p w14:paraId="0220D65F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0CCAC5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6,886</w:t>
            </w:r>
          </w:p>
        </w:tc>
        <w:tc>
          <w:tcPr>
            <w:tcW w:w="290" w:type="dxa"/>
          </w:tcPr>
          <w:p w14:paraId="06FC576F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9B2EEEE" w14:textId="609918A8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85</w:t>
            </w:r>
            <w:r>
              <w:rPr>
                <w:rFonts w:ascii="Angsana New" w:hAnsi="Angsana New"/>
                <w:bCs/>
                <w:sz w:val="29"/>
                <w:szCs w:val="29"/>
              </w:rPr>
              <w:t>5</w:t>
            </w:r>
          </w:p>
        </w:tc>
        <w:tc>
          <w:tcPr>
            <w:tcW w:w="289" w:type="dxa"/>
          </w:tcPr>
          <w:p w14:paraId="0084DD6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2D9F9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1,745</w:t>
            </w:r>
          </w:p>
        </w:tc>
      </w:tr>
      <w:tr w:rsidR="007D22C0" w:rsidRPr="00B62FCB" w14:paraId="0E2DC065" w14:textId="77777777" w:rsidTr="009F4324">
        <w:trPr>
          <w:cantSplit/>
        </w:trPr>
        <w:tc>
          <w:tcPr>
            <w:tcW w:w="3759" w:type="dxa"/>
          </w:tcPr>
          <w:p w14:paraId="0CC6972A" w14:textId="77777777" w:rsidR="007D22C0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3EB1B04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74" w:type="dxa"/>
          </w:tcPr>
          <w:p w14:paraId="41C43F1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20B5A1D6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30E5CF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91161DA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AE38DE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6C6FEF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B2FA73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4CB9ACA8" w14:textId="77777777" w:rsidTr="009F4324">
        <w:trPr>
          <w:cantSplit/>
        </w:trPr>
        <w:tc>
          <w:tcPr>
            <w:tcW w:w="3759" w:type="dxa"/>
          </w:tcPr>
          <w:p w14:paraId="2CB8645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74" w:type="dxa"/>
          </w:tcPr>
          <w:p w14:paraId="38EDF44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1BC255F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0968A15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E02AB2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176CA62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3E2ED56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25BC87F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5FC49635" w14:textId="77777777" w:rsidTr="009F4324">
        <w:trPr>
          <w:cantSplit/>
        </w:trPr>
        <w:tc>
          <w:tcPr>
            <w:tcW w:w="3759" w:type="dxa"/>
          </w:tcPr>
          <w:p w14:paraId="0A218845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43756D5F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0AF1B918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656908D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71F47252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9D2B2CB" w14:textId="3EB2E56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181,800</w:t>
            </w:r>
          </w:p>
        </w:tc>
        <w:tc>
          <w:tcPr>
            <w:tcW w:w="289" w:type="dxa"/>
          </w:tcPr>
          <w:p w14:paraId="3321EB1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744A6E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89,000</w:t>
            </w:r>
          </w:p>
        </w:tc>
      </w:tr>
      <w:tr w:rsidR="007D22C0" w:rsidRPr="00B62FCB" w14:paraId="5F94E6BC" w14:textId="77777777" w:rsidTr="009F4324">
        <w:trPr>
          <w:cantSplit/>
        </w:trPr>
        <w:tc>
          <w:tcPr>
            <w:tcW w:w="3759" w:type="dxa"/>
          </w:tcPr>
          <w:p w14:paraId="13C34D5E" w14:textId="39A1CDBF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67BC805" w14:textId="6B51C30C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6,750</w:t>
            </w:r>
          </w:p>
        </w:tc>
        <w:tc>
          <w:tcPr>
            <w:tcW w:w="293" w:type="dxa"/>
          </w:tcPr>
          <w:p w14:paraId="15B53C7D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4DE44A0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8,000</w:t>
            </w:r>
          </w:p>
        </w:tc>
        <w:tc>
          <w:tcPr>
            <w:tcW w:w="290" w:type="dxa"/>
          </w:tcPr>
          <w:p w14:paraId="3DFB9753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7E925E3" w14:textId="36BDC0CF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6,750</w:t>
            </w:r>
          </w:p>
        </w:tc>
        <w:tc>
          <w:tcPr>
            <w:tcW w:w="289" w:type="dxa"/>
          </w:tcPr>
          <w:p w14:paraId="465F746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7011524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8,000</w:t>
            </w:r>
          </w:p>
        </w:tc>
      </w:tr>
      <w:tr w:rsidR="007D22C0" w:rsidRPr="00B62FCB" w14:paraId="603DE1AF" w14:textId="77777777" w:rsidTr="009F4324">
        <w:trPr>
          <w:cantSplit/>
        </w:trPr>
        <w:tc>
          <w:tcPr>
            <w:tcW w:w="3759" w:type="dxa"/>
          </w:tcPr>
          <w:p w14:paraId="6E64A04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657F70" w14:textId="09C3ECCA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6,750</w:t>
            </w:r>
          </w:p>
        </w:tc>
        <w:tc>
          <w:tcPr>
            <w:tcW w:w="293" w:type="dxa"/>
          </w:tcPr>
          <w:p w14:paraId="41D6B5A4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503392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8,000</w:t>
            </w:r>
          </w:p>
        </w:tc>
        <w:tc>
          <w:tcPr>
            <w:tcW w:w="290" w:type="dxa"/>
          </w:tcPr>
          <w:p w14:paraId="47B39E0D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0C32440" w14:textId="3A718562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188,550</w:t>
            </w:r>
          </w:p>
        </w:tc>
        <w:tc>
          <w:tcPr>
            <w:tcW w:w="289" w:type="dxa"/>
          </w:tcPr>
          <w:p w14:paraId="695288A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1E528ED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97,000</w:t>
            </w:r>
          </w:p>
        </w:tc>
      </w:tr>
      <w:tr w:rsidR="007D22C0" w:rsidRPr="00B62FCB" w14:paraId="4D8093FA" w14:textId="77777777" w:rsidTr="00160870">
        <w:trPr>
          <w:cantSplit/>
          <w:trHeight w:val="57"/>
        </w:trPr>
        <w:tc>
          <w:tcPr>
            <w:tcW w:w="3759" w:type="dxa"/>
          </w:tcPr>
          <w:p w14:paraId="4107D6C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4C7992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584C9ACE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DDBBEE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42379D9A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AA5F62F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7BE24FB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3419669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7D22C0" w:rsidRPr="00B62FCB" w14:paraId="13F757F4" w14:textId="77777777" w:rsidTr="009F4324">
        <w:trPr>
          <w:cantSplit/>
        </w:trPr>
        <w:tc>
          <w:tcPr>
            <w:tcW w:w="3759" w:type="dxa"/>
          </w:tcPr>
          <w:p w14:paraId="58B9CCB7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6AEF5BB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B9EC0D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458E30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310A652D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6D83CD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60A23D7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B1C33A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3BF1BF92" w14:textId="77777777" w:rsidTr="009F4324">
        <w:trPr>
          <w:cantSplit/>
        </w:trPr>
        <w:tc>
          <w:tcPr>
            <w:tcW w:w="3759" w:type="dxa"/>
          </w:tcPr>
          <w:p w14:paraId="12F5F8E5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274" w:type="dxa"/>
          </w:tcPr>
          <w:p w14:paraId="015A271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A9A2BD0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078FCCF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32B5FAAA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0A5E1FAE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57F21A7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7DEE59A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7D22C0" w:rsidRPr="00B62FCB" w14:paraId="422F56A8" w14:textId="77777777" w:rsidTr="009F4324">
        <w:trPr>
          <w:cantSplit/>
        </w:trPr>
        <w:tc>
          <w:tcPr>
            <w:tcW w:w="3759" w:type="dxa"/>
          </w:tcPr>
          <w:p w14:paraId="444F1988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299359EA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14ED21E1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8396D3B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E206EFC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D4EB1BB" w14:textId="7FA4B2E6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2,883</w:t>
            </w:r>
          </w:p>
        </w:tc>
        <w:tc>
          <w:tcPr>
            <w:tcW w:w="289" w:type="dxa"/>
          </w:tcPr>
          <w:p w14:paraId="0F053A43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698E25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2,814</w:t>
            </w:r>
          </w:p>
        </w:tc>
      </w:tr>
      <w:tr w:rsidR="007D22C0" w:rsidRPr="00B62FCB" w14:paraId="0C36CB14" w14:textId="77777777" w:rsidTr="009F4324">
        <w:trPr>
          <w:cantSplit/>
        </w:trPr>
        <w:tc>
          <w:tcPr>
            <w:tcW w:w="3759" w:type="dxa"/>
          </w:tcPr>
          <w:p w14:paraId="2D1C2FF7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D68F4C4" w14:textId="352556AD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996</w:t>
            </w:r>
          </w:p>
        </w:tc>
        <w:tc>
          <w:tcPr>
            <w:tcW w:w="293" w:type="dxa"/>
          </w:tcPr>
          <w:p w14:paraId="2E82DB78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A636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  <w:tc>
          <w:tcPr>
            <w:tcW w:w="290" w:type="dxa"/>
          </w:tcPr>
          <w:p w14:paraId="0E3389CF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A3A908E" w14:textId="315F370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996</w:t>
            </w:r>
          </w:p>
        </w:tc>
        <w:tc>
          <w:tcPr>
            <w:tcW w:w="289" w:type="dxa"/>
          </w:tcPr>
          <w:p w14:paraId="63C886E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1EED2F28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</w:tr>
      <w:tr w:rsidR="007D22C0" w:rsidRPr="00B62FCB" w14:paraId="2CF76929" w14:textId="77777777" w:rsidTr="009F4324">
        <w:trPr>
          <w:cantSplit/>
        </w:trPr>
        <w:tc>
          <w:tcPr>
            <w:tcW w:w="3759" w:type="dxa"/>
          </w:tcPr>
          <w:p w14:paraId="2D1984ED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70D3696" w14:textId="1C421766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996</w:t>
            </w:r>
          </w:p>
        </w:tc>
        <w:tc>
          <w:tcPr>
            <w:tcW w:w="293" w:type="dxa"/>
          </w:tcPr>
          <w:p w14:paraId="60F40510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C73183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  <w:tc>
          <w:tcPr>
            <w:tcW w:w="290" w:type="dxa"/>
          </w:tcPr>
          <w:p w14:paraId="3674FB4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0D8B1F4" w14:textId="0B173956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3,879</w:t>
            </w:r>
          </w:p>
        </w:tc>
        <w:tc>
          <w:tcPr>
            <w:tcW w:w="289" w:type="dxa"/>
          </w:tcPr>
          <w:p w14:paraId="542FAB5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D104E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3,683</w:t>
            </w:r>
          </w:p>
        </w:tc>
      </w:tr>
      <w:tr w:rsidR="007D22C0" w:rsidRPr="00B62FCB" w14:paraId="6E047EE1" w14:textId="77777777" w:rsidTr="009F4324">
        <w:trPr>
          <w:cantSplit/>
        </w:trPr>
        <w:tc>
          <w:tcPr>
            <w:tcW w:w="3759" w:type="dxa"/>
          </w:tcPr>
          <w:p w14:paraId="2A8A2828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ครบกำหนดชำระหลังจากหนึ่งปี</w:t>
            </w:r>
          </w:p>
        </w:tc>
        <w:tc>
          <w:tcPr>
            <w:tcW w:w="1274" w:type="dxa"/>
          </w:tcPr>
          <w:p w14:paraId="11334D57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782ACF0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D554A3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6C0DC207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6D9656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3D13F8C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23B0A3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</w:tr>
      <w:tr w:rsidR="007D22C0" w:rsidRPr="00B62FCB" w14:paraId="1BE16A8C" w14:textId="77777777" w:rsidTr="009F4324">
        <w:trPr>
          <w:cantSplit/>
        </w:trPr>
        <w:tc>
          <w:tcPr>
            <w:tcW w:w="3759" w:type="dxa"/>
          </w:tcPr>
          <w:p w14:paraId="3D846AD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1C035934" w14:textId="77777777" w:rsidR="007D22C0" w:rsidRPr="00B62FCB" w:rsidRDefault="007D22C0" w:rsidP="007D22C0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781E1FA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5CC7159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C94905B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A72E3FA" w14:textId="66D7C5F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40,378</w:t>
            </w:r>
          </w:p>
        </w:tc>
        <w:tc>
          <w:tcPr>
            <w:tcW w:w="289" w:type="dxa"/>
          </w:tcPr>
          <w:p w14:paraId="34A0BD65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58EA1C9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41,837</w:t>
            </w:r>
          </w:p>
        </w:tc>
      </w:tr>
      <w:tr w:rsidR="007D22C0" w:rsidRPr="00B62FCB" w14:paraId="7ABC51D5" w14:textId="77777777" w:rsidTr="009F4324">
        <w:trPr>
          <w:cantSplit/>
        </w:trPr>
        <w:tc>
          <w:tcPr>
            <w:tcW w:w="3759" w:type="dxa"/>
          </w:tcPr>
          <w:p w14:paraId="31C13E20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790D1E" w14:textId="03080F2F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12,127</w:t>
            </w:r>
          </w:p>
        </w:tc>
        <w:tc>
          <w:tcPr>
            <w:tcW w:w="293" w:type="dxa"/>
          </w:tcPr>
          <w:p w14:paraId="07F91A48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A72029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  <w:tc>
          <w:tcPr>
            <w:tcW w:w="290" w:type="dxa"/>
          </w:tcPr>
          <w:p w14:paraId="02DA2ACF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6A8F37C" w14:textId="00E1899B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12,127</w:t>
            </w:r>
          </w:p>
        </w:tc>
        <w:tc>
          <w:tcPr>
            <w:tcW w:w="289" w:type="dxa"/>
          </w:tcPr>
          <w:p w14:paraId="1A919CF1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F3E7932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</w:tr>
      <w:tr w:rsidR="007D22C0" w:rsidRPr="00B62FCB" w14:paraId="00129DBF" w14:textId="77777777" w:rsidTr="009F4324">
        <w:trPr>
          <w:cantSplit/>
        </w:trPr>
        <w:tc>
          <w:tcPr>
            <w:tcW w:w="3759" w:type="dxa"/>
          </w:tcPr>
          <w:p w14:paraId="259C58A8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A01FDAB" w14:textId="5B5ED7DB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12,127</w:t>
            </w:r>
          </w:p>
        </w:tc>
        <w:tc>
          <w:tcPr>
            <w:tcW w:w="293" w:type="dxa"/>
          </w:tcPr>
          <w:p w14:paraId="396D84C1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98AAEDD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  <w:tc>
          <w:tcPr>
            <w:tcW w:w="290" w:type="dxa"/>
          </w:tcPr>
          <w:p w14:paraId="18632A75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F6079A3" w14:textId="55E560A6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52,505</w:t>
            </w:r>
          </w:p>
        </w:tc>
        <w:tc>
          <w:tcPr>
            <w:tcW w:w="289" w:type="dxa"/>
          </w:tcPr>
          <w:p w14:paraId="23271F5C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AC84A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52,875</w:t>
            </w:r>
          </w:p>
        </w:tc>
      </w:tr>
      <w:tr w:rsidR="007D22C0" w:rsidRPr="00B62FCB" w14:paraId="70DADEF8" w14:textId="77777777" w:rsidTr="009F4324">
        <w:trPr>
          <w:cantSplit/>
        </w:trPr>
        <w:tc>
          <w:tcPr>
            <w:tcW w:w="3759" w:type="dxa"/>
          </w:tcPr>
          <w:p w14:paraId="653A5A36" w14:textId="77777777" w:rsidR="007D22C0" w:rsidRPr="00B62FCB" w:rsidRDefault="007D22C0" w:rsidP="007D22C0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AA3C1CF" w14:textId="61E0E983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13,123</w:t>
            </w:r>
          </w:p>
        </w:tc>
        <w:tc>
          <w:tcPr>
            <w:tcW w:w="293" w:type="dxa"/>
          </w:tcPr>
          <w:p w14:paraId="474ECA70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4B8F2EB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11,907</w:t>
            </w:r>
          </w:p>
        </w:tc>
        <w:tc>
          <w:tcPr>
            <w:tcW w:w="290" w:type="dxa"/>
          </w:tcPr>
          <w:p w14:paraId="364BFF1B" w14:textId="77777777" w:rsidR="007D22C0" w:rsidRPr="00B62FCB" w:rsidRDefault="007D22C0" w:rsidP="007D22C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C869191" w14:textId="73DA4C21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56,384</w:t>
            </w:r>
          </w:p>
        </w:tc>
        <w:tc>
          <w:tcPr>
            <w:tcW w:w="289" w:type="dxa"/>
          </w:tcPr>
          <w:p w14:paraId="718B2A96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ED9E34" w14:textId="77777777" w:rsidR="007D22C0" w:rsidRPr="00B62FCB" w:rsidRDefault="007D22C0" w:rsidP="007D2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56,558</w:t>
            </w:r>
          </w:p>
        </w:tc>
      </w:tr>
    </w:tbl>
    <w:p w14:paraId="17A8C523" w14:textId="77777777" w:rsidR="00D168E5" w:rsidRPr="00D168E5" w:rsidRDefault="00D168E5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62453A64" w14:textId="77777777" w:rsidR="009A4873" w:rsidRDefault="009A4873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4E8D06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F8366D2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7EAC50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A4FD074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FFA852F" w14:textId="77777777" w:rsidR="00B62FCB" w:rsidRDefault="00B62FCB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CC48D5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EF9BED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E94443E" w14:textId="77777777" w:rsidR="00B62FCB" w:rsidRDefault="00B62FCB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09F8FA1" w14:textId="263BE176" w:rsidR="001468CC" w:rsidRDefault="001468CC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2BB1">
        <w:rPr>
          <w:rFonts w:ascii="Angsana New" w:hAnsi="Angsana New"/>
          <w:spacing w:val="2"/>
          <w:sz w:val="30"/>
          <w:szCs w:val="30"/>
          <w:cs/>
        </w:rPr>
        <w:lastRenderedPageBreak/>
        <w:t>รายการเคลื่อนไหวระหว่าง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งวด</w:t>
      </w:r>
      <w:r w:rsidR="00FE62F8">
        <w:rPr>
          <w:rFonts w:ascii="Angsana New" w:hAnsi="Angsana New" w:hint="cs"/>
          <w:spacing w:val="2"/>
          <w:sz w:val="30"/>
          <w:szCs w:val="30"/>
          <w:cs/>
        </w:rPr>
        <w:t>หก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FE62F8">
        <w:rPr>
          <w:rFonts w:ascii="Angsana New" w:hAnsi="Angsana New"/>
          <w:spacing w:val="2"/>
          <w:sz w:val="30"/>
          <w:szCs w:val="30"/>
        </w:rPr>
        <w:t xml:space="preserve">30 </w:t>
      </w:r>
      <w:r w:rsidR="00FE62F8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77AF6" w:rsidRPr="003C2BB1">
        <w:rPr>
          <w:rFonts w:ascii="Angsana New" w:hAnsi="Angsana New"/>
          <w:spacing w:val="2"/>
          <w:sz w:val="30"/>
          <w:szCs w:val="30"/>
        </w:rPr>
        <w:t>2568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B16BA" w:rsidRPr="003C2BB1">
        <w:rPr>
          <w:rFonts w:ascii="Angsana New" w:hAnsi="Angsana New"/>
          <w:spacing w:val="2"/>
          <w:sz w:val="30"/>
          <w:szCs w:val="30"/>
        </w:rPr>
        <w:t>256</w:t>
      </w:r>
      <w:r w:rsidR="00577AF6" w:rsidRPr="003C2BB1">
        <w:rPr>
          <w:rFonts w:ascii="Angsana New" w:hAnsi="Angsana New"/>
          <w:spacing w:val="2"/>
          <w:sz w:val="30"/>
          <w:szCs w:val="30"/>
        </w:rPr>
        <w:t>7</w:t>
      </w:r>
      <w:r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157D58" w:rsidRPr="003C2BB1">
        <w:rPr>
          <w:rFonts w:ascii="Angsana New" w:hAnsi="Angsana New" w:hint="cs"/>
          <w:spacing w:val="2"/>
          <w:sz w:val="30"/>
          <w:szCs w:val="30"/>
          <w:cs/>
        </w:rPr>
        <w:t>สำหรับเงินให้กู้ยืมระยะสั้นแก่และ</w:t>
      </w:r>
      <w:r w:rsidR="00157D58">
        <w:rPr>
          <w:rFonts w:ascii="Angsana New" w:hAnsi="Angsana New" w:hint="cs"/>
          <w:sz w:val="30"/>
          <w:szCs w:val="30"/>
          <w:cs/>
        </w:rPr>
        <w:t>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</w:t>
      </w:r>
      <w:r w:rsidR="00D168E5">
        <w:rPr>
          <w:rFonts w:ascii="Angsana New" w:hAnsi="Angsana New" w:hint="cs"/>
          <w:sz w:val="30"/>
          <w:szCs w:val="30"/>
          <w:cs/>
        </w:rPr>
        <w:t>้</w:t>
      </w:r>
    </w:p>
    <w:p w14:paraId="5D751AEA" w14:textId="77777777" w:rsidR="007046B7" w:rsidRP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17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479"/>
        <w:gridCol w:w="1219"/>
        <w:gridCol w:w="272"/>
        <w:gridCol w:w="1219"/>
        <w:gridCol w:w="272"/>
        <w:gridCol w:w="1219"/>
        <w:gridCol w:w="272"/>
        <w:gridCol w:w="1219"/>
      </w:tblGrid>
      <w:tr w:rsidR="001468CC" w:rsidRPr="00F51F88" w14:paraId="48A81537" w14:textId="77777777" w:rsidTr="00D16572">
        <w:trPr>
          <w:cantSplit/>
          <w:tblHeader/>
        </w:trPr>
        <w:tc>
          <w:tcPr>
            <w:tcW w:w="4479" w:type="dxa"/>
          </w:tcPr>
          <w:p w14:paraId="4455EB0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tcBorders>
              <w:bottom w:val="single" w:sz="4" w:space="0" w:color="auto"/>
            </w:tcBorders>
          </w:tcPr>
          <w:p w14:paraId="2F256533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0053A0AF" w14:textId="77777777" w:rsidTr="00D16572">
        <w:trPr>
          <w:cantSplit/>
          <w:tblHeader/>
        </w:trPr>
        <w:tc>
          <w:tcPr>
            <w:tcW w:w="4479" w:type="dxa"/>
          </w:tcPr>
          <w:p w14:paraId="7342C7F4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63FDC7D6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19E841AC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7E2C30A8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AF6" w:rsidRPr="00F51F88" w14:paraId="604D934C" w14:textId="77777777" w:rsidTr="00D16572">
        <w:trPr>
          <w:cantSplit/>
          <w:tblHeader/>
        </w:trPr>
        <w:tc>
          <w:tcPr>
            <w:tcW w:w="4479" w:type="dxa"/>
          </w:tcPr>
          <w:p w14:paraId="23481299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EFE33D4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19170F61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4B5BB08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6AD4DD9F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47140D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58D8F0CA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59A6CD3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16BA" w:rsidRPr="00E24209" w14:paraId="5456435F" w14:textId="77777777" w:rsidTr="00D16572">
        <w:trPr>
          <w:cantSplit/>
        </w:trPr>
        <w:tc>
          <w:tcPr>
            <w:tcW w:w="4479" w:type="dxa"/>
          </w:tcPr>
          <w:p w14:paraId="1B18B0BD" w14:textId="31EE7902" w:rsidR="00DB16BA" w:rsidRPr="00307660" w:rsidRDefault="00DB16BA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(ตั๋วสัญญาใช้เงิน</w:t>
            </w:r>
            <w:r w:rsidR="00D16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ไม่มี</w:t>
            </w:r>
            <w:r w:rsidR="00285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D410C3E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37F683C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9CEAB1A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7886CE19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69D8420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43E2A0F5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845AEF8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A1175" w:rsidRPr="00E24209" w14:paraId="3437D22D" w14:textId="77777777" w:rsidTr="00D16572">
        <w:trPr>
          <w:cantSplit/>
        </w:trPr>
        <w:tc>
          <w:tcPr>
            <w:tcW w:w="4479" w:type="dxa"/>
          </w:tcPr>
          <w:p w14:paraId="34E0C6C2" w14:textId="7AA36D4F" w:rsidR="008A1175" w:rsidRPr="00307660" w:rsidRDefault="008A1175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2E35D299" w14:textId="77777777" w:rsidR="008A1175" w:rsidRPr="00BE06E7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1DD146B" w14:textId="77777777" w:rsidR="008A1175" w:rsidRPr="00E24209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96528BB" w14:textId="77777777" w:rsidR="008A1175" w:rsidRPr="00BE06E7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38D8824C" w14:textId="77777777" w:rsidR="008A1175" w:rsidRPr="00E24209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50B7AE5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04768281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1794423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7AF6" w:rsidRPr="00E24209" w14:paraId="62F301CB" w14:textId="77777777" w:rsidTr="00D16572">
        <w:trPr>
          <w:cantSplit/>
        </w:trPr>
        <w:tc>
          <w:tcPr>
            <w:tcW w:w="4479" w:type="dxa"/>
          </w:tcPr>
          <w:p w14:paraId="0C638734" w14:textId="77777777" w:rsidR="00577AF6" w:rsidRPr="00307660" w:rsidRDefault="00577AF6" w:rsidP="0030766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076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61469ABF" w14:textId="77777777" w:rsidR="00577AF6" w:rsidRPr="00A97D83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7D83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72" w:type="dxa"/>
          </w:tcPr>
          <w:p w14:paraId="6CAB8ED0" w14:textId="77777777"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C92C451" w14:textId="77777777" w:rsidR="00577AF6" w:rsidRPr="000974AA" w:rsidRDefault="00577AF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72" w:type="dxa"/>
          </w:tcPr>
          <w:p w14:paraId="7582098D" w14:textId="77777777"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8B553EC" w14:textId="77777777" w:rsidR="00577AF6" w:rsidRPr="002C6846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72" w:type="dxa"/>
          </w:tcPr>
          <w:p w14:paraId="7F613536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4F434676" w14:textId="77777777"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603F8" w:rsidRPr="00E24209" w14:paraId="6AD5796A" w14:textId="77777777" w:rsidTr="00D16572">
        <w:trPr>
          <w:cantSplit/>
        </w:trPr>
        <w:tc>
          <w:tcPr>
            <w:tcW w:w="4479" w:type="dxa"/>
          </w:tcPr>
          <w:p w14:paraId="1F98BC4A" w14:textId="77777777" w:rsidR="008603F8" w:rsidRPr="00307660" w:rsidRDefault="008603F8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417C19CE" w14:textId="138DD009" w:rsidR="008603F8" w:rsidRPr="009E0941" w:rsidRDefault="00BC5CE6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152,000</w:t>
            </w:r>
          </w:p>
        </w:tc>
        <w:tc>
          <w:tcPr>
            <w:tcW w:w="272" w:type="dxa"/>
          </w:tcPr>
          <w:p w14:paraId="50F6D325" w14:textId="77777777" w:rsidR="008603F8" w:rsidRPr="00EC7D7C" w:rsidRDefault="008603F8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80F0E15" w14:textId="7018AEA2" w:rsidR="008603F8" w:rsidRPr="004B1EAF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1,200</w:t>
            </w:r>
          </w:p>
        </w:tc>
        <w:tc>
          <w:tcPr>
            <w:tcW w:w="272" w:type="dxa"/>
          </w:tcPr>
          <w:p w14:paraId="649BF4B9" w14:textId="77777777" w:rsidR="008603F8" w:rsidRPr="00EC7D7C" w:rsidRDefault="008603F8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E0846C8" w14:textId="4C7E8D0C" w:rsidR="008603F8" w:rsidRPr="002C6846" w:rsidRDefault="00BC5CE6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152,000</w:t>
            </w:r>
          </w:p>
        </w:tc>
        <w:tc>
          <w:tcPr>
            <w:tcW w:w="272" w:type="dxa"/>
          </w:tcPr>
          <w:p w14:paraId="2E903DE0" w14:textId="77777777" w:rsidR="008603F8" w:rsidRPr="00EC7D7C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EA27E55" w14:textId="2C63B495" w:rsidR="008603F8" w:rsidRPr="008603F8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366,200</w:t>
            </w:r>
          </w:p>
        </w:tc>
      </w:tr>
      <w:tr w:rsidR="00BC5CE6" w:rsidRPr="00E24209" w14:paraId="3E4F9A4E" w14:textId="77777777" w:rsidTr="00D16572">
        <w:trPr>
          <w:cantSplit/>
        </w:trPr>
        <w:tc>
          <w:tcPr>
            <w:tcW w:w="4479" w:type="dxa"/>
          </w:tcPr>
          <w:p w14:paraId="1A9FBF23" w14:textId="77777777" w:rsidR="00BC5CE6" w:rsidRPr="00307660" w:rsidRDefault="00BC5CE6" w:rsidP="00BC5CE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D745D48" w14:textId="0B54CB6C" w:rsidR="00BC5CE6" w:rsidRPr="009E0941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60,000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42B7C81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35449B0" w14:textId="0A20601F" w:rsidR="00BC5CE6" w:rsidRPr="000974AA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39BC346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99F2234" w14:textId="3114BD53" w:rsidR="00BC5CE6" w:rsidRPr="002C6846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50,000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F0138F" w14:textId="77777777" w:rsidR="00BC5CE6" w:rsidRPr="00EC7D7C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D2B39A7" w14:textId="70389B42" w:rsidR="00BC5CE6" w:rsidRPr="008603F8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142,000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8603F8" w:rsidRPr="00E24209" w14:paraId="52C8A394" w14:textId="77777777" w:rsidTr="00D16572">
        <w:trPr>
          <w:cantSplit/>
        </w:trPr>
        <w:tc>
          <w:tcPr>
            <w:tcW w:w="4479" w:type="dxa"/>
          </w:tcPr>
          <w:p w14:paraId="0EDF65A0" w14:textId="123FE122" w:rsidR="008603F8" w:rsidRPr="00307660" w:rsidRDefault="008603F8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B4A62F3" w14:textId="070E0076" w:rsidR="008603F8" w:rsidRPr="00A97D83" w:rsidRDefault="00BC5CE6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184,220</w:t>
            </w:r>
          </w:p>
        </w:tc>
        <w:tc>
          <w:tcPr>
            <w:tcW w:w="272" w:type="dxa"/>
          </w:tcPr>
          <w:p w14:paraId="5FC2C41D" w14:textId="77777777" w:rsidR="008603F8" w:rsidRPr="00EC7D7C" w:rsidRDefault="008603F8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DEA8372" w14:textId="7CE00731" w:rsidR="008603F8" w:rsidRPr="000974AA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7379B">
              <w:rPr>
                <w:rFonts w:ascii="Angsana New" w:hAnsi="Angsana New"/>
                <w:bCs/>
                <w:sz w:val="30"/>
                <w:szCs w:val="30"/>
              </w:rPr>
              <w:t>37,700</w:t>
            </w:r>
          </w:p>
        </w:tc>
        <w:tc>
          <w:tcPr>
            <w:tcW w:w="272" w:type="dxa"/>
          </w:tcPr>
          <w:p w14:paraId="38C1905F" w14:textId="77777777" w:rsidR="008603F8" w:rsidRPr="00EC7D7C" w:rsidRDefault="008603F8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4CC4BD3" w14:textId="3D77767B" w:rsidR="008603F8" w:rsidRPr="002C6846" w:rsidRDefault="00BC5CE6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157,720</w:t>
            </w:r>
          </w:p>
        </w:tc>
        <w:tc>
          <w:tcPr>
            <w:tcW w:w="272" w:type="dxa"/>
          </w:tcPr>
          <w:p w14:paraId="5C85CA26" w14:textId="77777777" w:rsidR="008603F8" w:rsidRPr="00EC7D7C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3A8EE3F" w14:textId="60600899" w:rsidR="008603F8" w:rsidRPr="008603F8" w:rsidRDefault="008603F8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224,200</w:t>
            </w:r>
          </w:p>
        </w:tc>
      </w:tr>
      <w:tr w:rsidR="008A1175" w:rsidRPr="00E24209" w14:paraId="4D8336F1" w14:textId="77777777" w:rsidTr="00D16572">
        <w:trPr>
          <w:cantSplit/>
        </w:trPr>
        <w:tc>
          <w:tcPr>
            <w:tcW w:w="4479" w:type="dxa"/>
          </w:tcPr>
          <w:p w14:paraId="731396AF" w14:textId="77777777" w:rsidR="008A1175" w:rsidRPr="00307660" w:rsidRDefault="008A1175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1889D2D" w14:textId="77777777" w:rsidR="008A1175" w:rsidRPr="00A97D83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02ACE1" w14:textId="77777777" w:rsidR="008A1175" w:rsidRPr="00EC7D7C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EAEEBEF" w14:textId="77777777" w:rsidR="008A1175" w:rsidRPr="0057379B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79E1281" w14:textId="77777777" w:rsidR="008A1175" w:rsidRPr="00EC7D7C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638CCA3" w14:textId="77777777" w:rsidR="008A1175" w:rsidRPr="002C684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C0F40BC" w14:textId="77777777" w:rsidR="008A1175" w:rsidRPr="00EC7D7C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0335CFE" w14:textId="77777777" w:rsidR="008A1175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01C3A" w:rsidRPr="00E24209" w14:paraId="581EEF10" w14:textId="77777777" w:rsidTr="00D16572">
        <w:trPr>
          <w:cantSplit/>
        </w:trPr>
        <w:tc>
          <w:tcPr>
            <w:tcW w:w="4479" w:type="dxa"/>
          </w:tcPr>
          <w:p w14:paraId="4C0890C3" w14:textId="6A1AFE94" w:rsidR="00901C3A" w:rsidRPr="00307660" w:rsidRDefault="00901C3A" w:rsidP="00901C3A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</w:tcPr>
          <w:p w14:paraId="7FA66539" w14:textId="08D51C74" w:rsidR="00901C3A" w:rsidRPr="00BC5CE6" w:rsidRDefault="00901C3A" w:rsidP="009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BC5CE6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2D863A7D" w14:textId="77777777" w:rsidR="00901C3A" w:rsidRPr="00BC5CE6" w:rsidRDefault="00901C3A" w:rsidP="00901C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17E8DC7" w14:textId="3284AE7F" w:rsidR="00901C3A" w:rsidRPr="00BC5CE6" w:rsidRDefault="00901C3A" w:rsidP="009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  <w:tc>
          <w:tcPr>
            <w:tcW w:w="272" w:type="dxa"/>
          </w:tcPr>
          <w:p w14:paraId="3F11BFE5" w14:textId="77777777" w:rsidR="00901C3A" w:rsidRPr="00BC5CE6" w:rsidRDefault="00901C3A" w:rsidP="00901C3A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26FB7B4D" w14:textId="0B23C78F" w:rsidR="00901C3A" w:rsidRPr="00BC5CE6" w:rsidRDefault="00901C3A" w:rsidP="009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BC5CE6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18B5FAEA" w14:textId="77777777" w:rsidR="00901C3A" w:rsidRPr="00BC5CE6" w:rsidRDefault="00901C3A" w:rsidP="009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1867907E" w14:textId="0412FB56" w:rsidR="00901C3A" w:rsidRPr="00BC5CE6" w:rsidRDefault="00901C3A" w:rsidP="0090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2.0 </w:t>
            </w:r>
            <w:r w:rsidRPr="00BC5CE6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BC5CE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BC5CE6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  <w:tr w:rsidR="008A1175" w:rsidRPr="00E24209" w14:paraId="6171065A" w14:textId="77777777" w:rsidTr="00D16572">
        <w:trPr>
          <w:cantSplit/>
        </w:trPr>
        <w:tc>
          <w:tcPr>
            <w:tcW w:w="4479" w:type="dxa"/>
          </w:tcPr>
          <w:p w14:paraId="3C57C80A" w14:textId="77777777" w:rsidR="008A1175" w:rsidRPr="00307660" w:rsidRDefault="008A1175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EA20166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81C70C1" w14:textId="77777777" w:rsidR="008A1175" w:rsidRPr="00BC5CE6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61E9FFC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EC7AC4" w14:textId="77777777" w:rsidR="008A1175" w:rsidRPr="00BC5CE6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E2E5A2F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346CAFD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DE626F2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16BA" w:rsidRPr="00E24209" w14:paraId="0D132A91" w14:textId="77777777" w:rsidTr="00D16572">
        <w:trPr>
          <w:cantSplit/>
        </w:trPr>
        <w:tc>
          <w:tcPr>
            <w:tcW w:w="4479" w:type="dxa"/>
          </w:tcPr>
          <w:p w14:paraId="7638438C" w14:textId="0684C610" w:rsidR="00DB16BA" w:rsidRPr="00307660" w:rsidRDefault="00DB16BA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(ตั๋วสัญญาใช้เงิน</w:t>
            </w:r>
            <w:r w:rsidR="00D16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ไม่มี</w:t>
            </w:r>
            <w:r w:rsidR="00285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19" w:type="dxa"/>
          </w:tcPr>
          <w:p w14:paraId="67844971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02705B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D9D3A02" w14:textId="77777777" w:rsid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C74E99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01EFE54" w14:textId="77777777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300F9F94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269BA0B" w14:textId="77777777" w:rsidR="00DB16BA" w:rsidRPr="00E1788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A1175" w:rsidRPr="00E24209" w14:paraId="6508A202" w14:textId="77777777" w:rsidTr="00D16572">
        <w:trPr>
          <w:cantSplit/>
        </w:trPr>
        <w:tc>
          <w:tcPr>
            <w:tcW w:w="4479" w:type="dxa"/>
          </w:tcPr>
          <w:p w14:paraId="03D11060" w14:textId="33057585" w:rsidR="008A1175" w:rsidRPr="00307660" w:rsidRDefault="008A1175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066DF531" w14:textId="77777777" w:rsidR="008A1175" w:rsidRPr="009E0941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36402C3" w14:textId="77777777" w:rsidR="008A1175" w:rsidRPr="00EC7D7C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ECAC1E3" w14:textId="77777777" w:rsidR="008A1175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D1381" w14:textId="77777777" w:rsidR="008A1175" w:rsidRPr="00EC7D7C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0622763" w14:textId="77777777" w:rsidR="008A1175" w:rsidRPr="00DB16BA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708DCD9D" w14:textId="77777777" w:rsidR="008A1175" w:rsidRPr="00EC7D7C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0B15F946" w14:textId="77777777" w:rsidR="008A1175" w:rsidRPr="00E1788B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168E5" w:rsidRPr="00E24209" w14:paraId="6DAD866C" w14:textId="77777777" w:rsidTr="00D16572">
        <w:trPr>
          <w:cantSplit/>
        </w:trPr>
        <w:tc>
          <w:tcPr>
            <w:tcW w:w="4479" w:type="dxa"/>
          </w:tcPr>
          <w:p w14:paraId="3354A5BD" w14:textId="77777777" w:rsidR="00D168E5" w:rsidRPr="00307660" w:rsidRDefault="00D168E5" w:rsidP="0030766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076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51670BD1" w14:textId="77777777" w:rsidR="00D168E5" w:rsidRPr="00A97D83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7D83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72" w:type="dxa"/>
          </w:tcPr>
          <w:p w14:paraId="793D27B1" w14:textId="77777777"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A28982E" w14:textId="77777777" w:rsidR="00D168E5" w:rsidRPr="000F1CA2" w:rsidRDefault="00D168E5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62DF53" w14:textId="77777777"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61E38FC" w14:textId="77777777" w:rsidR="00D168E5" w:rsidRPr="00D168E5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  <w:tc>
          <w:tcPr>
            <w:tcW w:w="272" w:type="dxa"/>
          </w:tcPr>
          <w:p w14:paraId="307D007A" w14:textId="77777777"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4688157F" w14:textId="77777777" w:rsidR="00D168E5" w:rsidRPr="00577AF6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722E8B" w:rsidRPr="00E24209" w14:paraId="50BD9CE8" w14:textId="77777777" w:rsidTr="00D16572">
        <w:trPr>
          <w:cantSplit/>
        </w:trPr>
        <w:tc>
          <w:tcPr>
            <w:tcW w:w="4479" w:type="dxa"/>
          </w:tcPr>
          <w:p w14:paraId="350ABC8B" w14:textId="77777777" w:rsidR="00722E8B" w:rsidRPr="00307660" w:rsidRDefault="00722E8B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77EFFC21" w14:textId="32706C2A" w:rsidR="00722E8B" w:rsidRPr="005A6D9F" w:rsidRDefault="00BC5CE6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7,250</w:t>
            </w:r>
          </w:p>
        </w:tc>
        <w:tc>
          <w:tcPr>
            <w:tcW w:w="272" w:type="dxa"/>
          </w:tcPr>
          <w:p w14:paraId="4CA883CF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77D585EC" w14:textId="05AFDB17" w:rsidR="00722E8B" w:rsidRPr="00722E8B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11,500</w:t>
            </w:r>
          </w:p>
        </w:tc>
        <w:tc>
          <w:tcPr>
            <w:tcW w:w="272" w:type="dxa"/>
          </w:tcPr>
          <w:p w14:paraId="557F93E3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1A594DB3" w14:textId="32AFD2A1" w:rsidR="00722E8B" w:rsidRPr="00D168E5" w:rsidRDefault="00BC5CE6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252,050</w:t>
            </w:r>
          </w:p>
        </w:tc>
        <w:tc>
          <w:tcPr>
            <w:tcW w:w="272" w:type="dxa"/>
          </w:tcPr>
          <w:p w14:paraId="6F068485" w14:textId="77777777" w:rsidR="00722E8B" w:rsidRPr="00EC7D7C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816E0DE" w14:textId="3CF0EC2E" w:rsidR="00722E8B" w:rsidRPr="00DB16BA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292,300</w:t>
            </w:r>
          </w:p>
        </w:tc>
      </w:tr>
      <w:tr w:rsidR="00BC5CE6" w:rsidRPr="00E24209" w14:paraId="1E7498BB" w14:textId="77777777" w:rsidTr="00D16572">
        <w:trPr>
          <w:cantSplit/>
        </w:trPr>
        <w:tc>
          <w:tcPr>
            <w:tcW w:w="4479" w:type="dxa"/>
          </w:tcPr>
          <w:p w14:paraId="15395E94" w14:textId="77777777" w:rsidR="00BC5CE6" w:rsidRPr="00307660" w:rsidRDefault="00BC5CE6" w:rsidP="00BC5CE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4EE15A0" w14:textId="35C06018" w:rsidR="00BC5CE6" w:rsidRPr="005A6D9F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722E8B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  <w:tc>
          <w:tcPr>
            <w:tcW w:w="272" w:type="dxa"/>
          </w:tcPr>
          <w:p w14:paraId="4CC08E5D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2226D90" w14:textId="4674BB46" w:rsidR="00BC5CE6" w:rsidRPr="00722E8B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(11,500)</w:t>
            </w:r>
          </w:p>
        </w:tc>
        <w:tc>
          <w:tcPr>
            <w:tcW w:w="272" w:type="dxa"/>
          </w:tcPr>
          <w:p w14:paraId="4DD1F6BE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AF3B12A" w14:textId="21AD7A60" w:rsidR="00BC5CE6" w:rsidRPr="00A97D83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(1</w:t>
            </w:r>
            <w:r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Pr="00722E8B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  <w:tc>
          <w:tcPr>
            <w:tcW w:w="272" w:type="dxa"/>
          </w:tcPr>
          <w:p w14:paraId="41E05F71" w14:textId="77777777" w:rsidR="00BC5CE6" w:rsidRPr="00EC7D7C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7BA3AF4" w14:textId="01A17948" w:rsidR="00BC5CE6" w:rsidRPr="00E45FF9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45FF9">
              <w:rPr>
                <w:rFonts w:ascii="Angsana New" w:hAnsi="Angsana New"/>
                <w:bCs/>
                <w:sz w:val="30"/>
                <w:szCs w:val="30"/>
              </w:rPr>
              <w:t>(26,500)</w:t>
            </w:r>
          </w:p>
        </w:tc>
      </w:tr>
      <w:tr w:rsidR="00722E8B" w:rsidRPr="00E24209" w14:paraId="5190117A" w14:textId="77777777" w:rsidTr="00D16572">
        <w:trPr>
          <w:cantSplit/>
        </w:trPr>
        <w:tc>
          <w:tcPr>
            <w:tcW w:w="4479" w:type="dxa"/>
          </w:tcPr>
          <w:p w14:paraId="7A13FB99" w14:textId="320473AC" w:rsidR="00722E8B" w:rsidRPr="00307660" w:rsidRDefault="00722E8B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BA8093A" w14:textId="72FC032A" w:rsidR="00722E8B" w:rsidRPr="00A97D83" w:rsidRDefault="00BC5CE6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6,750</w:t>
            </w:r>
          </w:p>
        </w:tc>
        <w:tc>
          <w:tcPr>
            <w:tcW w:w="272" w:type="dxa"/>
          </w:tcPr>
          <w:p w14:paraId="2876DE99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346560A" w14:textId="77777777" w:rsidR="00722E8B" w:rsidRPr="000F1CA2" w:rsidRDefault="00722E8B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5FC241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0AC24EF" w14:textId="26DD6B92" w:rsidR="00722E8B" w:rsidRPr="00D168E5" w:rsidRDefault="00BC5CE6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188,550</w:t>
            </w:r>
          </w:p>
        </w:tc>
        <w:tc>
          <w:tcPr>
            <w:tcW w:w="272" w:type="dxa"/>
          </w:tcPr>
          <w:p w14:paraId="5711BF43" w14:textId="77777777" w:rsidR="00722E8B" w:rsidRPr="00EC7D7C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EE35065" w14:textId="329DD671" w:rsidR="00722E8B" w:rsidRPr="00DB16BA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303,538</w:t>
            </w:r>
          </w:p>
        </w:tc>
      </w:tr>
      <w:tr w:rsidR="002858BF" w:rsidRPr="00E24209" w14:paraId="067D3396" w14:textId="77777777" w:rsidTr="00D16572">
        <w:trPr>
          <w:cantSplit/>
        </w:trPr>
        <w:tc>
          <w:tcPr>
            <w:tcW w:w="4479" w:type="dxa"/>
          </w:tcPr>
          <w:p w14:paraId="69377CF2" w14:textId="77777777" w:rsidR="002858BF" w:rsidRPr="00307660" w:rsidRDefault="002858BF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0C14781" w14:textId="77777777" w:rsidR="002858BF" w:rsidRPr="00A97D83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1E0CF71" w14:textId="77777777" w:rsidR="002858BF" w:rsidRPr="00EC7D7C" w:rsidRDefault="002858BF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8830902" w14:textId="77777777" w:rsidR="002858BF" w:rsidRPr="000F1CA2" w:rsidRDefault="002858BF" w:rsidP="002858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FD34DF" w14:textId="77777777" w:rsidR="002858BF" w:rsidRPr="00EC7D7C" w:rsidRDefault="002858BF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7DE209C1" w14:textId="77777777" w:rsidR="002858BF" w:rsidRPr="00D168E5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9D1A89" w14:textId="77777777" w:rsidR="002858BF" w:rsidRPr="00EC7D7C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D0FE97D" w14:textId="77777777" w:rsidR="002858BF" w:rsidRPr="00A6719A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858BF" w:rsidRPr="00E24209" w14:paraId="4E8165D4" w14:textId="77777777" w:rsidTr="00D16572">
        <w:trPr>
          <w:cantSplit/>
        </w:trPr>
        <w:tc>
          <w:tcPr>
            <w:tcW w:w="4479" w:type="dxa"/>
          </w:tcPr>
          <w:p w14:paraId="43B1E57C" w14:textId="4E2F2269" w:rsidR="002858BF" w:rsidRPr="00307660" w:rsidRDefault="002858BF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</w:tcPr>
          <w:p w14:paraId="1ABDA788" w14:textId="60CE20D2" w:rsidR="002858BF" w:rsidRPr="00BC5CE6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BC5CE6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C5CE6" w:rsidRPr="00BC5CE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BC5CE6">
              <w:rPr>
                <w:rFonts w:ascii="Angsana New" w:hAnsi="Angsana New"/>
                <w:bCs/>
                <w:sz w:val="30"/>
                <w:szCs w:val="30"/>
              </w:rPr>
              <w:t>.0</w:t>
            </w:r>
          </w:p>
        </w:tc>
        <w:tc>
          <w:tcPr>
            <w:tcW w:w="272" w:type="dxa"/>
          </w:tcPr>
          <w:p w14:paraId="78D0CBF1" w14:textId="77777777" w:rsidR="002858BF" w:rsidRPr="00BC5CE6" w:rsidRDefault="002858BF" w:rsidP="00C75E44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7D2CDDF3" w14:textId="7A0FB130" w:rsidR="002858BF" w:rsidRPr="00BC5CE6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4.5</w:t>
            </w:r>
          </w:p>
        </w:tc>
        <w:tc>
          <w:tcPr>
            <w:tcW w:w="272" w:type="dxa"/>
          </w:tcPr>
          <w:p w14:paraId="3D4BA7CB" w14:textId="77777777" w:rsidR="002858BF" w:rsidRPr="00BC5CE6" w:rsidRDefault="002858BF" w:rsidP="00C75E44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A70DB9C" w14:textId="0DF8FEEF" w:rsidR="002858BF" w:rsidRPr="00BC5CE6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BC5CE6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BC5CE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BC5CE6" w:rsidRPr="00BC5CE6">
              <w:rPr>
                <w:rFonts w:ascii="Angsana New" w:hAnsi="Angsana New"/>
                <w:bCs/>
                <w:sz w:val="30"/>
                <w:szCs w:val="30"/>
              </w:rPr>
              <w:t>8.0</w:t>
            </w:r>
          </w:p>
        </w:tc>
        <w:tc>
          <w:tcPr>
            <w:tcW w:w="272" w:type="dxa"/>
          </w:tcPr>
          <w:p w14:paraId="76A5A05F" w14:textId="77777777" w:rsidR="002858BF" w:rsidRPr="002858BF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4B065F43" w14:textId="3CA17A95" w:rsidR="002858BF" w:rsidRPr="00A6719A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C75E44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2858BF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</w:tbl>
    <w:p w14:paraId="1EFB468C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D03E9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FD6361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B970A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B19E39" w14:textId="77777777" w:rsidR="00B30BC6" w:rsidRDefault="00B3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CE1871" w14:textId="77777777" w:rsidR="001468CC" w:rsidRPr="008F384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F384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2583" w:rsidRPr="008F384E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 w:rsidRPr="008F384E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8F384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 w:rsidRPr="008F384E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 w:rsidRPr="008F384E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 w:rsidRPr="008F384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058C67A5" w14:textId="77777777" w:rsidR="001468CC" w:rsidRPr="008F384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95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15"/>
        <w:gridCol w:w="1446"/>
        <w:gridCol w:w="238"/>
        <w:gridCol w:w="1417"/>
        <w:gridCol w:w="238"/>
        <w:gridCol w:w="1446"/>
        <w:gridCol w:w="238"/>
        <w:gridCol w:w="1417"/>
      </w:tblGrid>
      <w:tr w:rsidR="004E551F" w:rsidRPr="008F384E" w14:paraId="4B144BB8" w14:textId="77777777" w:rsidTr="00BE07E4">
        <w:trPr>
          <w:cantSplit/>
          <w:tblHeader/>
        </w:trPr>
        <w:tc>
          <w:tcPr>
            <w:tcW w:w="3515" w:type="dxa"/>
          </w:tcPr>
          <w:p w14:paraId="7670C814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0" w:type="dxa"/>
            <w:gridSpan w:val="7"/>
            <w:tcBorders>
              <w:bottom w:val="single" w:sz="4" w:space="0" w:color="auto"/>
            </w:tcBorders>
          </w:tcPr>
          <w:p w14:paraId="5FB8AEBC" w14:textId="77777777" w:rsidR="004E551F" w:rsidRPr="008F384E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8F384E" w14:paraId="5121B205" w14:textId="77777777" w:rsidTr="00BE07E4">
        <w:trPr>
          <w:cantSplit/>
          <w:tblHeader/>
        </w:trPr>
        <w:tc>
          <w:tcPr>
            <w:tcW w:w="3515" w:type="dxa"/>
          </w:tcPr>
          <w:p w14:paraId="64A9C17C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0A49C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F67EA75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9A7906" w14:textId="77777777" w:rsidR="004E551F" w:rsidRPr="008F384E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8F384E" w14:paraId="63465D94" w14:textId="77777777" w:rsidTr="00BE07E4">
        <w:trPr>
          <w:cantSplit/>
          <w:tblHeader/>
        </w:trPr>
        <w:tc>
          <w:tcPr>
            <w:tcW w:w="3515" w:type="dxa"/>
          </w:tcPr>
          <w:p w14:paraId="14B757AA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8AAD32C" w14:textId="6F7A32E5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>3</w:t>
            </w:r>
            <w:r w:rsidR="00954D6C"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54D6C" w:rsidRPr="008F38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B6E41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C742497" w14:textId="77777777" w:rsidR="005750F9" w:rsidRPr="008F384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AC7404" w14:textId="6AA6D505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8EBC260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78CBFB5" w14:textId="5DFC66D7" w:rsidR="005750F9" w:rsidRPr="008F384E" w:rsidRDefault="00954D6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6BA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DA34CA1" w14:textId="77777777" w:rsidR="005750F9" w:rsidRPr="008F384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BFC06F" w14:textId="3702348D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E551F" w:rsidRPr="008F384E" w14:paraId="442209EC" w14:textId="77777777" w:rsidTr="00BE07E4">
        <w:trPr>
          <w:cantSplit/>
        </w:trPr>
        <w:tc>
          <w:tcPr>
            <w:tcW w:w="3515" w:type="dxa"/>
          </w:tcPr>
          <w:p w14:paraId="1D80EF54" w14:textId="77777777" w:rsidR="004E551F" w:rsidRPr="008F384E" w:rsidRDefault="004E551F" w:rsidP="0008476B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66A26F4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1655CBE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A3D9D7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0E8C767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D367A08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3DF466EA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1CE8F6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8F384E" w14:paraId="1E73E486" w14:textId="77777777" w:rsidTr="00BE07E4">
        <w:trPr>
          <w:cantSplit/>
        </w:trPr>
        <w:tc>
          <w:tcPr>
            <w:tcW w:w="3515" w:type="dxa"/>
          </w:tcPr>
          <w:p w14:paraId="68E3736E" w14:textId="2B7C7AC8" w:rsidR="00B77A2A" w:rsidRPr="008F384E" w:rsidRDefault="00332D82" w:rsidP="00332D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6" w:type="dxa"/>
          </w:tcPr>
          <w:p w14:paraId="78D034D9" w14:textId="1DBE560D" w:rsidR="00B77A2A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20,829</w:t>
            </w:r>
          </w:p>
        </w:tc>
        <w:tc>
          <w:tcPr>
            <w:tcW w:w="238" w:type="dxa"/>
          </w:tcPr>
          <w:p w14:paraId="66886CA1" w14:textId="77777777" w:rsidR="00B77A2A" w:rsidRPr="008F384E" w:rsidRDefault="00B77A2A" w:rsidP="00B77A2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ABC49D0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223</w:t>
            </w:r>
          </w:p>
        </w:tc>
        <w:tc>
          <w:tcPr>
            <w:tcW w:w="238" w:type="dxa"/>
          </w:tcPr>
          <w:p w14:paraId="44686490" w14:textId="77777777" w:rsidR="00B77A2A" w:rsidRPr="008F384E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14:paraId="73E6C466" w14:textId="29DA0C45" w:rsidR="00B77A2A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52,377</w:t>
            </w:r>
          </w:p>
        </w:tc>
        <w:tc>
          <w:tcPr>
            <w:tcW w:w="238" w:type="dxa"/>
          </w:tcPr>
          <w:p w14:paraId="77095FF5" w14:textId="77777777" w:rsidR="00B77A2A" w:rsidRPr="008F384E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B33137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31,920</w:t>
            </w:r>
          </w:p>
        </w:tc>
      </w:tr>
      <w:tr w:rsidR="00B77A2A" w:rsidRPr="008F384E" w14:paraId="01A88D64" w14:textId="77777777" w:rsidTr="00BE07E4">
        <w:trPr>
          <w:cantSplit/>
        </w:trPr>
        <w:tc>
          <w:tcPr>
            <w:tcW w:w="3515" w:type="dxa"/>
          </w:tcPr>
          <w:p w14:paraId="5F129E7A" w14:textId="39FE28E7" w:rsidR="00B77A2A" w:rsidRPr="008F384E" w:rsidRDefault="00332D82" w:rsidP="00332D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B77A2A" w:rsidRPr="008F38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8569831" w14:textId="54907B06" w:rsidR="00B77A2A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315,914</w:t>
            </w:r>
          </w:p>
        </w:tc>
        <w:tc>
          <w:tcPr>
            <w:tcW w:w="238" w:type="dxa"/>
          </w:tcPr>
          <w:p w14:paraId="5D1982E4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BF3EAB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38" w:type="dxa"/>
          </w:tcPr>
          <w:p w14:paraId="61D3F7CB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BD60023" w14:textId="69AD80DC" w:rsidR="00B77A2A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194,615</w:t>
            </w:r>
          </w:p>
        </w:tc>
        <w:tc>
          <w:tcPr>
            <w:tcW w:w="238" w:type="dxa"/>
          </w:tcPr>
          <w:p w14:paraId="7BD00CF0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8D454D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  <w:tr w:rsidR="00B77A2A" w:rsidRPr="008F384E" w14:paraId="0361562F" w14:textId="77777777" w:rsidTr="00BE07E4">
        <w:trPr>
          <w:cantSplit/>
        </w:trPr>
        <w:tc>
          <w:tcPr>
            <w:tcW w:w="3515" w:type="dxa"/>
          </w:tcPr>
          <w:p w14:paraId="3A44F6E4" w14:textId="77777777" w:rsidR="00B77A2A" w:rsidRPr="008F384E" w:rsidRDefault="00B77A2A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2C06033" w14:textId="5F649EFF" w:rsidR="00B77A2A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336,743</w:t>
            </w:r>
          </w:p>
        </w:tc>
        <w:tc>
          <w:tcPr>
            <w:tcW w:w="238" w:type="dxa"/>
          </w:tcPr>
          <w:p w14:paraId="29373B87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F369F6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317,157</w:t>
            </w:r>
          </w:p>
        </w:tc>
        <w:tc>
          <w:tcPr>
            <w:tcW w:w="238" w:type="dxa"/>
          </w:tcPr>
          <w:p w14:paraId="0334CA87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1B4A4D73" w14:textId="4AA0AB46" w:rsidR="00B77A2A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246,992</w:t>
            </w:r>
          </w:p>
        </w:tc>
        <w:tc>
          <w:tcPr>
            <w:tcW w:w="238" w:type="dxa"/>
          </w:tcPr>
          <w:p w14:paraId="0C89F54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9417CA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197,319</w:t>
            </w:r>
          </w:p>
        </w:tc>
      </w:tr>
      <w:tr w:rsidR="00666554" w:rsidRPr="008F384E" w14:paraId="7180A9D5" w14:textId="77777777" w:rsidTr="00BE07E4">
        <w:trPr>
          <w:cantSplit/>
        </w:trPr>
        <w:tc>
          <w:tcPr>
            <w:tcW w:w="3515" w:type="dxa"/>
          </w:tcPr>
          <w:p w14:paraId="48340C96" w14:textId="77777777" w:rsidR="00666554" w:rsidRPr="008F384E" w:rsidRDefault="00666554" w:rsidP="0008476B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6" w:type="dxa"/>
          </w:tcPr>
          <w:p w14:paraId="0FD3A339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529752F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62815DBF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7F641C7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5D463D84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B2E311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6BBDF584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8F384E" w14:paraId="4DC5C15C" w14:textId="77777777" w:rsidTr="00BE07E4">
        <w:trPr>
          <w:cantSplit/>
        </w:trPr>
        <w:tc>
          <w:tcPr>
            <w:tcW w:w="3515" w:type="dxa"/>
          </w:tcPr>
          <w:p w14:paraId="70004B55" w14:textId="3D6D306A" w:rsidR="00B77A2A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6" w:type="dxa"/>
          </w:tcPr>
          <w:p w14:paraId="5656FEED" w14:textId="2BA5A129" w:rsidR="00B77A2A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5,092</w:t>
            </w:r>
          </w:p>
        </w:tc>
        <w:tc>
          <w:tcPr>
            <w:tcW w:w="238" w:type="dxa"/>
          </w:tcPr>
          <w:p w14:paraId="627EBE76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335D9214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1,952</w:t>
            </w:r>
          </w:p>
        </w:tc>
        <w:tc>
          <w:tcPr>
            <w:tcW w:w="238" w:type="dxa"/>
          </w:tcPr>
          <w:p w14:paraId="27B9E19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2110D712" w14:textId="20C7B298" w:rsidR="00B77A2A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5,272</w:t>
            </w:r>
          </w:p>
        </w:tc>
        <w:tc>
          <w:tcPr>
            <w:tcW w:w="238" w:type="dxa"/>
          </w:tcPr>
          <w:p w14:paraId="1E178643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07867F13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1,839</w:t>
            </w:r>
          </w:p>
        </w:tc>
      </w:tr>
      <w:tr w:rsidR="00B77A2A" w:rsidRPr="008F384E" w14:paraId="57621881" w14:textId="77777777" w:rsidTr="00BE07E4">
        <w:trPr>
          <w:cantSplit/>
        </w:trPr>
        <w:tc>
          <w:tcPr>
            <w:tcW w:w="3515" w:type="dxa"/>
          </w:tcPr>
          <w:p w14:paraId="3697CEDF" w14:textId="70538C6D" w:rsidR="00B77A2A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446" w:type="dxa"/>
          </w:tcPr>
          <w:p w14:paraId="78E822CA" w14:textId="1E600D2D" w:rsidR="00B77A2A" w:rsidRPr="008F384E" w:rsidRDefault="00EF7F80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13,488</w:t>
            </w:r>
          </w:p>
        </w:tc>
        <w:tc>
          <w:tcPr>
            <w:tcW w:w="238" w:type="dxa"/>
          </w:tcPr>
          <w:p w14:paraId="7C8BA128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3B26C74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38" w:type="dxa"/>
          </w:tcPr>
          <w:p w14:paraId="3EF7476D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2F7BFDA9" w14:textId="1F67AA8F" w:rsidR="00B77A2A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11,420</w:t>
            </w:r>
          </w:p>
        </w:tc>
        <w:tc>
          <w:tcPr>
            <w:tcW w:w="238" w:type="dxa"/>
          </w:tcPr>
          <w:p w14:paraId="42BF06C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3574A81C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</w:tr>
      <w:tr w:rsidR="00BA48FD" w:rsidRPr="008F384E" w14:paraId="05C8CEAB" w14:textId="77777777" w:rsidTr="00BE07E4">
        <w:trPr>
          <w:cantSplit/>
        </w:trPr>
        <w:tc>
          <w:tcPr>
            <w:tcW w:w="3515" w:type="dxa"/>
          </w:tcPr>
          <w:p w14:paraId="69530100" w14:textId="3B44F5BE" w:rsidR="00BA48FD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2953" w:rsidRPr="008F384E">
              <w:rPr>
                <w:rFonts w:ascii="Angsana New" w:hAnsi="Angsana New" w:hint="cs"/>
                <w:sz w:val="30"/>
                <w:szCs w:val="30"/>
                <w:cs/>
              </w:rPr>
              <w:t>สินทรัพย์ตามสัญญา</w:t>
            </w:r>
          </w:p>
        </w:tc>
        <w:tc>
          <w:tcPr>
            <w:tcW w:w="1446" w:type="dxa"/>
          </w:tcPr>
          <w:p w14:paraId="305A4BAC" w14:textId="3FD74466" w:rsidR="00BA48FD" w:rsidRPr="008F384E" w:rsidRDefault="00EF7F80" w:rsidP="00BA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8,790</w:t>
            </w:r>
          </w:p>
        </w:tc>
        <w:tc>
          <w:tcPr>
            <w:tcW w:w="238" w:type="dxa"/>
          </w:tcPr>
          <w:p w14:paraId="1315C3D4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45065449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38" w:type="dxa"/>
          </w:tcPr>
          <w:p w14:paraId="1EDC5E2C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071575CF" w14:textId="4585FEB3" w:rsidR="00BA48FD" w:rsidRPr="008F384E" w:rsidRDefault="005C2953" w:rsidP="005C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7,546</w:t>
            </w:r>
          </w:p>
        </w:tc>
        <w:tc>
          <w:tcPr>
            <w:tcW w:w="238" w:type="dxa"/>
          </w:tcPr>
          <w:p w14:paraId="5D55460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2B6CBE2F" w14:textId="77777777" w:rsidR="00BA48FD" w:rsidRPr="008F384E" w:rsidRDefault="00BA48FD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48FD" w:rsidRPr="008F384E" w14:paraId="5F91D9B4" w14:textId="77777777" w:rsidTr="00BE07E4">
        <w:trPr>
          <w:cantSplit/>
        </w:trPr>
        <w:tc>
          <w:tcPr>
            <w:tcW w:w="3515" w:type="dxa"/>
          </w:tcPr>
          <w:p w14:paraId="03AD3571" w14:textId="0213731D" w:rsidR="00BA48FD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48FD" w:rsidRPr="008F384E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6E7CFD2" w14:textId="33EE6487" w:rsidR="00124871" w:rsidRPr="008F384E" w:rsidRDefault="00EF7F80" w:rsidP="0038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7,321</w:t>
            </w:r>
          </w:p>
        </w:tc>
        <w:tc>
          <w:tcPr>
            <w:tcW w:w="238" w:type="dxa"/>
          </w:tcPr>
          <w:p w14:paraId="261C85BB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4313A0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9,772</w:t>
            </w:r>
          </w:p>
        </w:tc>
        <w:tc>
          <w:tcPr>
            <w:tcW w:w="238" w:type="dxa"/>
          </w:tcPr>
          <w:p w14:paraId="3B54BFE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D531EDE" w14:textId="300E30BB" w:rsidR="00BA48FD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6,271</w:t>
            </w:r>
          </w:p>
        </w:tc>
        <w:tc>
          <w:tcPr>
            <w:tcW w:w="238" w:type="dxa"/>
          </w:tcPr>
          <w:p w14:paraId="38D40098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2787CF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6,953</w:t>
            </w:r>
          </w:p>
        </w:tc>
      </w:tr>
      <w:tr w:rsidR="00BA48FD" w:rsidRPr="008F384E" w14:paraId="39E383F0" w14:textId="77777777" w:rsidTr="00BE07E4">
        <w:trPr>
          <w:cantSplit/>
        </w:trPr>
        <w:tc>
          <w:tcPr>
            <w:tcW w:w="3515" w:type="dxa"/>
          </w:tcPr>
          <w:p w14:paraId="7959AF7F" w14:textId="77777777" w:rsidR="00BA48FD" w:rsidRPr="008F384E" w:rsidRDefault="00BA48FD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0AE8491" w14:textId="5BF48C82" w:rsidR="00BA48FD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34,691</w:t>
            </w:r>
          </w:p>
        </w:tc>
        <w:tc>
          <w:tcPr>
            <w:tcW w:w="238" w:type="dxa"/>
          </w:tcPr>
          <w:p w14:paraId="422051AB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E9E04A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24,911</w:t>
            </w:r>
          </w:p>
        </w:tc>
        <w:tc>
          <w:tcPr>
            <w:tcW w:w="238" w:type="dxa"/>
          </w:tcPr>
          <w:p w14:paraId="634E7403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3C57E1E" w14:textId="6A36EB3B" w:rsidR="00BA48FD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30,509</w:t>
            </w:r>
          </w:p>
        </w:tc>
        <w:tc>
          <w:tcPr>
            <w:tcW w:w="238" w:type="dxa"/>
          </w:tcPr>
          <w:p w14:paraId="5A84155F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34BA80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21,177</w:t>
            </w:r>
          </w:p>
        </w:tc>
      </w:tr>
      <w:tr w:rsidR="00BA48FD" w:rsidRPr="008F384E" w14:paraId="76299E02" w14:textId="77777777" w:rsidTr="00BE07E4">
        <w:trPr>
          <w:cantSplit/>
        </w:trPr>
        <w:tc>
          <w:tcPr>
            <w:tcW w:w="3515" w:type="dxa"/>
          </w:tcPr>
          <w:p w14:paraId="684953F2" w14:textId="77777777" w:rsidR="00BA48FD" w:rsidRPr="008F384E" w:rsidRDefault="00BA48FD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02648DF" w14:textId="1706297B" w:rsidR="00BA48FD" w:rsidRPr="008F384E" w:rsidRDefault="00EF7F80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371,434</w:t>
            </w:r>
          </w:p>
        </w:tc>
        <w:tc>
          <w:tcPr>
            <w:tcW w:w="238" w:type="dxa"/>
          </w:tcPr>
          <w:p w14:paraId="37C68AAC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C2C565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342,068</w:t>
            </w:r>
          </w:p>
        </w:tc>
        <w:tc>
          <w:tcPr>
            <w:tcW w:w="238" w:type="dxa"/>
          </w:tcPr>
          <w:p w14:paraId="091B9687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26A5C90" w14:textId="599A9813" w:rsidR="00BA48FD" w:rsidRPr="008F384E" w:rsidRDefault="005C295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277,501</w:t>
            </w:r>
          </w:p>
        </w:tc>
        <w:tc>
          <w:tcPr>
            <w:tcW w:w="238" w:type="dxa"/>
          </w:tcPr>
          <w:p w14:paraId="456DB78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D26D798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218,496</w:t>
            </w:r>
          </w:p>
        </w:tc>
      </w:tr>
    </w:tbl>
    <w:p w14:paraId="64A00E29" w14:textId="77777777" w:rsidR="00C75E44" w:rsidRPr="008F384E" w:rsidRDefault="00C75E44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847D1F" w14:textId="5E598FD7" w:rsidR="005C2953" w:rsidRDefault="00953169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8F384E">
        <w:rPr>
          <w:rFonts w:ascii="Angsana New" w:hAnsi="Angsana New" w:hint="cs"/>
          <w:spacing w:val="2"/>
          <w:sz w:val="30"/>
          <w:szCs w:val="30"/>
          <w:cs/>
        </w:rPr>
        <w:t>สินทรัพย์ตามสัญญาเป็นส่วนลด</w:t>
      </w:r>
      <w:r w:rsidR="00FE50F6">
        <w:rPr>
          <w:rFonts w:ascii="Angsana New" w:hAnsi="Angsana New" w:hint="cs"/>
          <w:spacing w:val="2"/>
          <w:sz w:val="30"/>
          <w:szCs w:val="30"/>
          <w:cs/>
        </w:rPr>
        <w:t>ค้างรับ</w:t>
      </w:r>
      <w:r w:rsidR="00133C8B" w:rsidRPr="008F384E">
        <w:rPr>
          <w:rFonts w:ascii="Angsana New" w:hAnsi="Angsana New" w:hint="cs"/>
          <w:spacing w:val="2"/>
          <w:sz w:val="30"/>
          <w:szCs w:val="30"/>
          <w:cs/>
        </w:rPr>
        <w:t>ที่</w:t>
      </w:r>
      <w:r w:rsidR="00A24602">
        <w:rPr>
          <w:rFonts w:ascii="Angsana New" w:hAnsi="Angsana New" w:hint="cs"/>
          <w:spacing w:val="2"/>
          <w:sz w:val="30"/>
          <w:szCs w:val="30"/>
          <w:cs/>
        </w:rPr>
        <w:t>เกิดจากการสะสมปริมาณ</w:t>
      </w:r>
      <w:r w:rsidR="00133C8B" w:rsidRPr="008F384E">
        <w:rPr>
          <w:rFonts w:ascii="Angsana New" w:hAnsi="Angsana New" w:hint="cs"/>
          <w:spacing w:val="2"/>
          <w:sz w:val="30"/>
          <w:szCs w:val="30"/>
          <w:cs/>
        </w:rPr>
        <w:t>การ</w:t>
      </w:r>
      <w:r w:rsidRPr="008F384E">
        <w:rPr>
          <w:rFonts w:ascii="Angsana New" w:hAnsi="Angsana New" w:hint="cs"/>
          <w:spacing w:val="2"/>
          <w:sz w:val="30"/>
          <w:szCs w:val="30"/>
          <w:cs/>
        </w:rPr>
        <w:t xml:space="preserve">ซื้อสินค้าหรือวัตถุดิบที่ตกลงกันไว้ตามสัญญากับผู้ขายแต่ละราย </w:t>
      </w:r>
      <w:r w:rsidR="004D34AF" w:rsidRPr="008F384E">
        <w:rPr>
          <w:rFonts w:ascii="Angsana New" w:hAnsi="Angsana New" w:hint="cs"/>
          <w:spacing w:val="2"/>
          <w:sz w:val="30"/>
          <w:szCs w:val="30"/>
          <w:cs/>
        </w:rPr>
        <w:t>ซึ่งไม่ต้องมีขั้นตอนของการออกบิล</w:t>
      </w:r>
      <w:r w:rsidR="00FE50F6">
        <w:rPr>
          <w:rFonts w:ascii="Angsana New" w:hAnsi="Angsana New" w:hint="cs"/>
          <w:spacing w:val="2"/>
          <w:sz w:val="30"/>
          <w:szCs w:val="30"/>
          <w:cs/>
        </w:rPr>
        <w:t>เรียกเก็บ</w:t>
      </w:r>
      <w:r w:rsidR="008F384E" w:rsidRPr="008F384E">
        <w:rPr>
          <w:rFonts w:ascii="Angsana New" w:hAnsi="Angsana New" w:hint="cs"/>
          <w:spacing w:val="2"/>
          <w:sz w:val="30"/>
          <w:szCs w:val="30"/>
          <w:cs/>
        </w:rPr>
        <w:t>โดยกลุ่มบริษัท</w:t>
      </w:r>
      <w:r w:rsidR="004D34AF" w:rsidRPr="008F384E">
        <w:rPr>
          <w:rFonts w:ascii="Angsana New" w:hAnsi="Angsana New" w:hint="cs"/>
          <w:spacing w:val="2"/>
          <w:sz w:val="30"/>
          <w:szCs w:val="30"/>
          <w:cs/>
        </w:rPr>
        <w:t>จะได้รับชำระ</w:t>
      </w:r>
      <w:r w:rsidR="007F2172" w:rsidRPr="008F384E">
        <w:rPr>
          <w:rFonts w:ascii="Angsana New" w:hAnsi="Angsana New" w:hint="cs"/>
          <w:spacing w:val="2"/>
          <w:sz w:val="30"/>
          <w:szCs w:val="30"/>
          <w:cs/>
        </w:rPr>
        <w:t>ในลักษณะของใบลดหนี้</w:t>
      </w:r>
      <w:r w:rsidR="006737AA">
        <w:rPr>
          <w:rFonts w:ascii="Angsana New" w:hAnsi="Angsana New" w:hint="cs"/>
          <w:spacing w:val="2"/>
          <w:sz w:val="30"/>
          <w:szCs w:val="30"/>
          <w:cs/>
        </w:rPr>
        <w:t>ซึ่งจะได้รับจากผู้ขายแตกต่างกันไประหว่างรายเดือนจนถึงรายปี</w:t>
      </w:r>
    </w:p>
    <w:p w14:paraId="3EB9B619" w14:textId="77777777" w:rsidR="006737AA" w:rsidRDefault="006737AA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0B9D1A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4D926D4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483524C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A09C828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C34B266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6DF3CAE" w14:textId="77777777" w:rsidR="008F384E" w:rsidRPr="00A24602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9BFDE74" w14:textId="4A1341D2" w:rsidR="00351766" w:rsidRPr="008F384E" w:rsidRDefault="00A82CEF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F384E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32537B" w:rsidRPr="008F384E">
        <w:rPr>
          <w:rFonts w:ascii="Angsana New" w:hAnsi="Angsana New"/>
          <w:color w:val="000000"/>
          <w:sz w:val="30"/>
          <w:szCs w:val="30"/>
          <w:cs/>
        </w:rPr>
        <w:t>-</w:t>
      </w:r>
      <w:r w:rsidR="00C973F9" w:rsidRPr="008F384E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 w:rsidRPr="008F384E"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60C5EEDE" w14:textId="77777777" w:rsidR="001468CC" w:rsidRPr="008507E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58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40"/>
        <w:gridCol w:w="1210"/>
        <w:gridCol w:w="238"/>
        <w:gridCol w:w="1202"/>
        <w:gridCol w:w="238"/>
        <w:gridCol w:w="1210"/>
        <w:gridCol w:w="238"/>
        <w:gridCol w:w="1202"/>
        <w:gridCol w:w="8"/>
      </w:tblGrid>
      <w:tr w:rsidR="005750F9" w:rsidRPr="008F384E" w14:paraId="0FBDA062" w14:textId="77777777" w:rsidTr="008E3BBE">
        <w:trPr>
          <w:cantSplit/>
        </w:trPr>
        <w:tc>
          <w:tcPr>
            <w:tcW w:w="4040" w:type="dxa"/>
          </w:tcPr>
          <w:p w14:paraId="2469959D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4" w:type="dxa"/>
            <w:gridSpan w:val="8"/>
            <w:tcBorders>
              <w:bottom w:val="single" w:sz="4" w:space="0" w:color="auto"/>
            </w:tcBorders>
          </w:tcPr>
          <w:p w14:paraId="019D6F25" w14:textId="77777777" w:rsidR="005750F9" w:rsidRPr="008F384E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8F384E" w14:paraId="063C5C95" w14:textId="77777777" w:rsidTr="008E3BBE">
        <w:trPr>
          <w:gridAfter w:val="1"/>
          <w:wAfter w:w="8" w:type="dxa"/>
          <w:cantSplit/>
        </w:trPr>
        <w:tc>
          <w:tcPr>
            <w:tcW w:w="4040" w:type="dxa"/>
          </w:tcPr>
          <w:p w14:paraId="78BE7D15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D17DC9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5D36084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A48ED" w14:textId="77777777" w:rsidR="005750F9" w:rsidRPr="008F384E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8F384E" w14:paraId="71705EBB" w14:textId="77777777" w:rsidTr="008E3BBE">
        <w:trPr>
          <w:cantSplit/>
        </w:trPr>
        <w:tc>
          <w:tcPr>
            <w:tcW w:w="4040" w:type="dxa"/>
          </w:tcPr>
          <w:p w14:paraId="54B8613F" w14:textId="77777777" w:rsidR="005832FB" w:rsidRPr="008F384E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07792AA" w14:textId="5F780377" w:rsidR="005832FB" w:rsidRPr="008F384E" w:rsidRDefault="00A70305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642695C" w14:textId="77777777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D0D3F2" w14:textId="1A29D0DD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5FEFD6" w14:textId="77777777" w:rsidR="005832FB" w:rsidRPr="008F384E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580C792" w14:textId="3391124E" w:rsidR="005832FB" w:rsidRPr="008F384E" w:rsidRDefault="00A70305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8751C5C" w14:textId="77777777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5FCDB39C" w14:textId="513E5F96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64D18" w:rsidRPr="008F384E" w14:paraId="72A35B34" w14:textId="77777777" w:rsidTr="008E3BBE">
        <w:trPr>
          <w:cantSplit/>
        </w:trPr>
        <w:tc>
          <w:tcPr>
            <w:tcW w:w="4040" w:type="dxa"/>
          </w:tcPr>
          <w:p w14:paraId="7EEF1DD2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0" w:type="dxa"/>
          </w:tcPr>
          <w:p w14:paraId="36580517" w14:textId="7B8F1FAF" w:rsidR="00764D18" w:rsidRPr="008F384E" w:rsidRDefault="00EF7F80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262,611</w:t>
            </w:r>
          </w:p>
        </w:tc>
        <w:tc>
          <w:tcPr>
            <w:tcW w:w="238" w:type="dxa"/>
          </w:tcPr>
          <w:p w14:paraId="69C80A4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A40796D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245,227</w:t>
            </w:r>
          </w:p>
        </w:tc>
        <w:tc>
          <w:tcPr>
            <w:tcW w:w="238" w:type="dxa"/>
          </w:tcPr>
          <w:p w14:paraId="567F26A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6FBEA7A" w14:textId="74F1BCF5" w:rsidR="00764D18" w:rsidRPr="008F384E" w:rsidRDefault="005C295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158,908</w:t>
            </w:r>
          </w:p>
        </w:tc>
        <w:tc>
          <w:tcPr>
            <w:tcW w:w="238" w:type="dxa"/>
          </w:tcPr>
          <w:p w14:paraId="695F4187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0661D7E0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119,099</w:t>
            </w:r>
          </w:p>
        </w:tc>
      </w:tr>
      <w:tr w:rsidR="00764D18" w:rsidRPr="008F384E" w14:paraId="0084CCCE" w14:textId="77777777" w:rsidTr="008E3BBE">
        <w:trPr>
          <w:cantSplit/>
        </w:trPr>
        <w:tc>
          <w:tcPr>
            <w:tcW w:w="4040" w:type="dxa"/>
          </w:tcPr>
          <w:p w14:paraId="7FEEC7E2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8F384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0" w:type="dxa"/>
          </w:tcPr>
          <w:p w14:paraId="06771BD2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272FE5D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094FCAB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EADFF84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4304B29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BC0466D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A5A97F7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4D18" w:rsidRPr="008F384E" w14:paraId="6A2C6282" w14:textId="77777777" w:rsidTr="008E3BBE">
        <w:trPr>
          <w:cantSplit/>
        </w:trPr>
        <w:tc>
          <w:tcPr>
            <w:tcW w:w="4040" w:type="dxa"/>
          </w:tcPr>
          <w:p w14:paraId="01B1A7DF" w14:textId="1152265F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3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1781CFDC" w14:textId="7C1EF56B" w:rsidR="00764D18" w:rsidRPr="008F384E" w:rsidRDefault="00EF7F80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51,150</w:t>
            </w:r>
          </w:p>
        </w:tc>
        <w:tc>
          <w:tcPr>
            <w:tcW w:w="238" w:type="dxa"/>
          </w:tcPr>
          <w:p w14:paraId="6A0FF296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0DA56E0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59,146</w:t>
            </w:r>
          </w:p>
        </w:tc>
        <w:tc>
          <w:tcPr>
            <w:tcW w:w="238" w:type="dxa"/>
          </w:tcPr>
          <w:p w14:paraId="53437A3C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EB525BD" w14:textId="6666FBA5" w:rsidR="00764D18" w:rsidRPr="008F384E" w:rsidRDefault="005C295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35,470</w:t>
            </w:r>
          </w:p>
        </w:tc>
        <w:tc>
          <w:tcPr>
            <w:tcW w:w="238" w:type="dxa"/>
          </w:tcPr>
          <w:p w14:paraId="6675B613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CD6DEC1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36,924</w:t>
            </w:r>
          </w:p>
        </w:tc>
      </w:tr>
      <w:tr w:rsidR="00764D18" w:rsidRPr="008F384E" w14:paraId="1C7BB0CF" w14:textId="77777777" w:rsidTr="008E3BBE">
        <w:trPr>
          <w:cantSplit/>
        </w:trPr>
        <w:tc>
          <w:tcPr>
            <w:tcW w:w="4040" w:type="dxa"/>
          </w:tcPr>
          <w:p w14:paraId="43CC119C" w14:textId="7DD38A92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3705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6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06CC553B" w14:textId="65C83B9C" w:rsidR="00764D18" w:rsidRPr="008F384E" w:rsidRDefault="00EF7F80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5,370</w:t>
            </w:r>
          </w:p>
        </w:tc>
        <w:tc>
          <w:tcPr>
            <w:tcW w:w="238" w:type="dxa"/>
          </w:tcPr>
          <w:p w14:paraId="67EE7DD1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435D9C68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10,295</w:t>
            </w:r>
          </w:p>
        </w:tc>
        <w:tc>
          <w:tcPr>
            <w:tcW w:w="238" w:type="dxa"/>
          </w:tcPr>
          <w:p w14:paraId="794627AE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136D3F9D" w14:textId="129FA883" w:rsidR="00764D18" w:rsidRPr="008F384E" w:rsidRDefault="005C295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417</w:t>
            </w:r>
          </w:p>
        </w:tc>
        <w:tc>
          <w:tcPr>
            <w:tcW w:w="238" w:type="dxa"/>
          </w:tcPr>
          <w:p w14:paraId="612E382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52E4E39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6,630</w:t>
            </w:r>
          </w:p>
        </w:tc>
      </w:tr>
      <w:tr w:rsidR="00764D18" w:rsidRPr="008F384E" w14:paraId="3FEF37A1" w14:textId="77777777" w:rsidTr="008E3BBE">
        <w:trPr>
          <w:cantSplit/>
        </w:trPr>
        <w:tc>
          <w:tcPr>
            <w:tcW w:w="4040" w:type="dxa"/>
          </w:tcPr>
          <w:p w14:paraId="503AAF58" w14:textId="4517F2F2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3705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12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76659B02" w14:textId="6DA6AEAB" w:rsidR="00764D18" w:rsidRPr="008F384E" w:rsidRDefault="00EF7F80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7,987</w:t>
            </w:r>
          </w:p>
        </w:tc>
        <w:tc>
          <w:tcPr>
            <w:tcW w:w="238" w:type="dxa"/>
          </w:tcPr>
          <w:p w14:paraId="32F885FA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338912E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11,019</w:t>
            </w:r>
          </w:p>
        </w:tc>
        <w:tc>
          <w:tcPr>
            <w:tcW w:w="238" w:type="dxa"/>
          </w:tcPr>
          <w:p w14:paraId="2C263E85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2393F9F" w14:textId="05EBB425" w:rsidR="00764D18" w:rsidRPr="008F384E" w:rsidRDefault="005C295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1,778</w:t>
            </w:r>
          </w:p>
        </w:tc>
        <w:tc>
          <w:tcPr>
            <w:tcW w:w="238" w:type="dxa"/>
          </w:tcPr>
          <w:p w14:paraId="794A964B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3D74ABCA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5,844</w:t>
            </w:r>
          </w:p>
        </w:tc>
      </w:tr>
      <w:tr w:rsidR="00764D18" w:rsidRPr="008F384E" w14:paraId="278644AC" w14:textId="77777777" w:rsidTr="008E3BBE">
        <w:trPr>
          <w:cantSplit/>
        </w:trPr>
        <w:tc>
          <w:tcPr>
            <w:tcW w:w="4040" w:type="dxa"/>
          </w:tcPr>
          <w:p w14:paraId="5735EDC2" w14:textId="34F3CD3E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12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EF1640" w14:textId="1BF6B7E4" w:rsidR="00764D18" w:rsidRPr="008F384E" w:rsidRDefault="00EF7F80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25,033</w:t>
            </w:r>
          </w:p>
        </w:tc>
        <w:tc>
          <w:tcPr>
            <w:tcW w:w="238" w:type="dxa"/>
          </w:tcPr>
          <w:p w14:paraId="513568D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0501C4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20,749</w:t>
            </w:r>
          </w:p>
        </w:tc>
        <w:tc>
          <w:tcPr>
            <w:tcW w:w="238" w:type="dxa"/>
          </w:tcPr>
          <w:p w14:paraId="20216C02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395E38" w14:textId="0E1D0B6B" w:rsidR="00764D18" w:rsidRPr="008F384E" w:rsidRDefault="005C295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18,476</w:t>
            </w:r>
          </w:p>
        </w:tc>
        <w:tc>
          <w:tcPr>
            <w:tcW w:w="238" w:type="dxa"/>
          </w:tcPr>
          <w:p w14:paraId="5CE06DD9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28E30011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14,439</w:t>
            </w:r>
          </w:p>
        </w:tc>
      </w:tr>
      <w:tr w:rsidR="00764D18" w:rsidRPr="008F384E" w14:paraId="3B6CF4F1" w14:textId="77777777" w:rsidTr="008E3BBE">
        <w:trPr>
          <w:cantSplit/>
        </w:trPr>
        <w:tc>
          <w:tcPr>
            <w:tcW w:w="4040" w:type="dxa"/>
          </w:tcPr>
          <w:p w14:paraId="650552AC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84188AC" w14:textId="024088DF" w:rsidR="00764D18" w:rsidRPr="008F384E" w:rsidRDefault="00EF7F80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352,151</w:t>
            </w:r>
          </w:p>
        </w:tc>
        <w:tc>
          <w:tcPr>
            <w:tcW w:w="238" w:type="dxa"/>
          </w:tcPr>
          <w:p w14:paraId="2524EF73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502D4C3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346,436</w:t>
            </w:r>
          </w:p>
        </w:tc>
        <w:tc>
          <w:tcPr>
            <w:tcW w:w="238" w:type="dxa"/>
          </w:tcPr>
          <w:p w14:paraId="28A90958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7D839E6" w14:textId="76899D39" w:rsidR="00764D18" w:rsidRPr="008F384E" w:rsidRDefault="005C2953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215,049</w:t>
            </w:r>
          </w:p>
        </w:tc>
        <w:tc>
          <w:tcPr>
            <w:tcW w:w="238" w:type="dxa"/>
          </w:tcPr>
          <w:p w14:paraId="3D3230F4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498CD8FB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182,936</w:t>
            </w:r>
          </w:p>
        </w:tc>
      </w:tr>
      <w:tr w:rsidR="00EF7F80" w:rsidRPr="008F384E" w14:paraId="541D0471" w14:textId="77777777" w:rsidTr="008E3BBE">
        <w:trPr>
          <w:cantSplit/>
        </w:trPr>
        <w:tc>
          <w:tcPr>
            <w:tcW w:w="4040" w:type="dxa"/>
          </w:tcPr>
          <w:p w14:paraId="5DFDA0A2" w14:textId="38539FF2" w:rsidR="00EF7F80" w:rsidRPr="008F384E" w:rsidRDefault="00EF7F80" w:rsidP="00EF7F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0" w:type="dxa"/>
          </w:tcPr>
          <w:p w14:paraId="660853F2" w14:textId="2E837DDB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(36,237)</w:t>
            </w:r>
          </w:p>
        </w:tc>
        <w:tc>
          <w:tcPr>
            <w:tcW w:w="238" w:type="dxa"/>
          </w:tcPr>
          <w:p w14:paraId="688956BC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77D152BE" w14:textId="50893A76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(29,502)</w:t>
            </w:r>
          </w:p>
        </w:tc>
        <w:tc>
          <w:tcPr>
            <w:tcW w:w="238" w:type="dxa"/>
          </w:tcPr>
          <w:p w14:paraId="34604B2B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D308C1B" w14:textId="3DCFFFF9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(20,434)</w:t>
            </w:r>
          </w:p>
        </w:tc>
        <w:tc>
          <w:tcPr>
            <w:tcW w:w="238" w:type="dxa"/>
          </w:tcPr>
          <w:p w14:paraId="7A7BDFB1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D417B1D" w14:textId="55432BF2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</w:tr>
      <w:tr w:rsidR="00EF7F80" w:rsidRPr="008F384E" w14:paraId="66531767" w14:textId="77777777" w:rsidTr="008E3BBE">
        <w:trPr>
          <w:cantSplit/>
        </w:trPr>
        <w:tc>
          <w:tcPr>
            <w:tcW w:w="4040" w:type="dxa"/>
          </w:tcPr>
          <w:p w14:paraId="1B497827" w14:textId="77777777" w:rsidR="00EF7F80" w:rsidRPr="008F384E" w:rsidRDefault="00EF7F80" w:rsidP="00EF7F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C932717" w14:textId="4F3F8BE0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315,914</w:t>
            </w:r>
          </w:p>
        </w:tc>
        <w:tc>
          <w:tcPr>
            <w:tcW w:w="238" w:type="dxa"/>
          </w:tcPr>
          <w:p w14:paraId="644F7CAA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86E6165" w14:textId="77777777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38" w:type="dxa"/>
          </w:tcPr>
          <w:p w14:paraId="1D9B3F27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7D27E60" w14:textId="4F4893FB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194,615</w:t>
            </w:r>
          </w:p>
        </w:tc>
        <w:tc>
          <w:tcPr>
            <w:tcW w:w="238" w:type="dxa"/>
          </w:tcPr>
          <w:p w14:paraId="11472675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9B1A76" w14:textId="77777777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</w:tbl>
    <w:p w14:paraId="0872C79D" w14:textId="77777777" w:rsidR="008507EE" w:rsidRPr="008507EE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p w14:paraId="5CEE9F11" w14:textId="5DA7AA93" w:rsidR="008507EE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="00E61AAE">
        <w:rPr>
          <w:rFonts w:ascii="Angsana New" w:hAnsi="Angsana New" w:hint="cs"/>
          <w:sz w:val="30"/>
          <w:szCs w:val="30"/>
          <w:cs/>
        </w:rPr>
        <w:t>สำหรับ</w:t>
      </w:r>
      <w:r w:rsidR="003A3F2D">
        <w:rPr>
          <w:rFonts w:ascii="Angsana New" w:hAnsi="Angsana New" w:hint="cs"/>
          <w:sz w:val="30"/>
          <w:szCs w:val="30"/>
          <w:cs/>
        </w:rPr>
        <w:t>งวดหกเดือน</w:t>
      </w:r>
      <w:r>
        <w:rPr>
          <w:rFonts w:ascii="Angsana New" w:hAnsi="Angsana New" w:hint="cs"/>
          <w:sz w:val="30"/>
          <w:szCs w:val="30"/>
          <w:cs/>
        </w:rPr>
        <w:t>สิ้นสุด</w:t>
      </w:r>
      <w:r w:rsidRPr="00B62FCB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Pr="00B62FCB">
        <w:rPr>
          <w:rFonts w:ascii="Angsana New" w:hAnsi="Angsana New" w:hint="cs"/>
          <w:sz w:val="29"/>
          <w:szCs w:val="29"/>
        </w:rPr>
        <w:t>3</w:t>
      </w:r>
      <w:r w:rsidRPr="00B62FCB">
        <w:rPr>
          <w:rFonts w:ascii="Angsana New" w:hAnsi="Angsana New"/>
          <w:sz w:val="29"/>
          <w:szCs w:val="29"/>
        </w:rPr>
        <w:t>0</w:t>
      </w:r>
      <w:r w:rsidRPr="00B62FCB">
        <w:rPr>
          <w:rFonts w:ascii="Angsana New" w:hAnsi="Angsana New" w:hint="cs"/>
          <w:sz w:val="29"/>
          <w:szCs w:val="29"/>
          <w:cs/>
        </w:rPr>
        <w:t xml:space="preserve"> มิถุนายน </w:t>
      </w:r>
      <w:r w:rsidRPr="00B62FCB">
        <w:rPr>
          <w:rFonts w:ascii="Angsana New" w:hAnsi="Angsana New"/>
          <w:sz w:val="29"/>
          <w:szCs w:val="29"/>
        </w:rPr>
        <w:t>2568</w:t>
      </w:r>
      <w:r w:rsidRPr="00B62FCB">
        <w:rPr>
          <w:rFonts w:ascii="Angsana New" w:hAnsi="Angsana New" w:hint="cs"/>
          <w:sz w:val="29"/>
          <w:szCs w:val="29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กิจการอื่นมีรายละเอียดดังนี้</w:t>
      </w:r>
    </w:p>
    <w:p w14:paraId="45C0FA2C" w14:textId="77777777" w:rsidR="00AB0C70" w:rsidRPr="00AB0C70" w:rsidRDefault="00AB0C70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tbl>
      <w:tblPr>
        <w:tblW w:w="957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5100"/>
        <w:gridCol w:w="2120"/>
        <w:gridCol w:w="283"/>
        <w:gridCol w:w="2076"/>
      </w:tblGrid>
      <w:tr w:rsidR="00AB0C70" w:rsidRPr="00EA1C08" w14:paraId="7CBCCEE6" w14:textId="77777777" w:rsidTr="00D80622">
        <w:trPr>
          <w:cantSplit/>
        </w:trPr>
        <w:tc>
          <w:tcPr>
            <w:tcW w:w="5100" w:type="dxa"/>
          </w:tcPr>
          <w:p w14:paraId="0794A9C3" w14:textId="77777777" w:rsidR="00AB0C70" w:rsidRPr="00AB0C70" w:rsidRDefault="00AB0C70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9" w:type="dxa"/>
            <w:gridSpan w:val="3"/>
            <w:tcBorders>
              <w:bottom w:val="single" w:sz="4" w:space="0" w:color="auto"/>
            </w:tcBorders>
          </w:tcPr>
          <w:p w14:paraId="6D4149E5" w14:textId="77777777" w:rsidR="00AB0C70" w:rsidRPr="00EA1C08" w:rsidRDefault="00AB0C70" w:rsidP="00AB0C70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6A88" w:rsidRPr="00EA1C08" w14:paraId="1A24C691" w14:textId="77777777" w:rsidTr="00D80622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51E20921" w14:textId="77777777" w:rsidR="00156A88" w:rsidRPr="00C60B43" w:rsidRDefault="00156A88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6785250E" w14:textId="24087912" w:rsidR="00156A88" w:rsidRDefault="00156A88" w:rsidP="0015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9EB83C4" w14:textId="77777777" w:rsidR="00156A88" w:rsidRPr="003B34DE" w:rsidRDefault="00156A88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  <w:vAlign w:val="center"/>
          </w:tcPr>
          <w:p w14:paraId="5B2AF5CE" w14:textId="0ECE3550" w:rsidR="00156A88" w:rsidRDefault="00156A88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B0C70" w:rsidRPr="00EA1C08" w14:paraId="7BCAB3D7" w14:textId="77777777" w:rsidTr="00D80622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65276324" w14:textId="1C1B2970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E61AAE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120" w:type="dxa"/>
            <w:tcBorders>
              <w:top w:val="single" w:sz="4" w:space="0" w:color="auto"/>
            </w:tcBorders>
            <w:vAlign w:val="center"/>
          </w:tcPr>
          <w:p w14:paraId="33133CD0" w14:textId="5C4C31E9" w:rsidR="00AB0C70" w:rsidRPr="003B34DE" w:rsidRDefault="00AB0C70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29,502</w:t>
            </w:r>
            <w:r w:rsidR="006128F4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</w:tcPr>
          <w:p w14:paraId="0410BE26" w14:textId="77777777" w:rsidR="00AB0C70" w:rsidRPr="003B34DE" w:rsidRDefault="00AB0C70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</w:tcBorders>
            <w:vAlign w:val="center"/>
          </w:tcPr>
          <w:p w14:paraId="115B6F54" w14:textId="366FC241" w:rsidR="00AB0C70" w:rsidRPr="003B34DE" w:rsidRDefault="00AB0C70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7,537</w:t>
            </w:r>
          </w:p>
        </w:tc>
      </w:tr>
      <w:tr w:rsidR="00AB0C70" w:rsidRPr="00EA1C08" w14:paraId="3BAADED6" w14:textId="77777777" w:rsidTr="00D80622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34E85D1D" w14:textId="70AB7B0E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0" w:type="dxa"/>
            <w:vAlign w:val="center"/>
          </w:tcPr>
          <w:p w14:paraId="5148ED70" w14:textId="57343C21" w:rsidR="00AB0C70" w:rsidRPr="003B34DE" w:rsidRDefault="00AB0C70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6,748</w:t>
            </w:r>
          </w:p>
        </w:tc>
        <w:tc>
          <w:tcPr>
            <w:tcW w:w="283" w:type="dxa"/>
          </w:tcPr>
          <w:p w14:paraId="75C9BB99" w14:textId="77777777" w:rsidR="00AB0C70" w:rsidRPr="003B34DE" w:rsidRDefault="00AB0C70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76" w:type="dxa"/>
            <w:vAlign w:val="center"/>
          </w:tcPr>
          <w:p w14:paraId="572EDB96" w14:textId="6862EECB" w:rsidR="00AB0C70" w:rsidRPr="003B34DE" w:rsidRDefault="00AB0C70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2,910</w:t>
            </w:r>
          </w:p>
        </w:tc>
      </w:tr>
      <w:tr w:rsidR="00AB0C70" w:rsidRPr="00EA1C08" w14:paraId="3AFFDAD2" w14:textId="77777777" w:rsidTr="00D80622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2A624681" w14:textId="4E233DC5" w:rsidR="00AB0C70" w:rsidRPr="00C60B43" w:rsidRDefault="00E61AAE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 w:rsidR="00AB0C70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เป็นหนี้สูญ</w:t>
            </w:r>
          </w:p>
        </w:tc>
        <w:tc>
          <w:tcPr>
            <w:tcW w:w="2120" w:type="dxa"/>
            <w:tcBorders>
              <w:bottom w:val="single" w:sz="4" w:space="0" w:color="auto"/>
            </w:tcBorders>
            <w:vAlign w:val="center"/>
          </w:tcPr>
          <w:p w14:paraId="17377F09" w14:textId="20281C74" w:rsidR="00AB0C70" w:rsidRPr="006A5BCA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14:paraId="47112A47" w14:textId="77777777" w:rsidR="00AB0C70" w:rsidRPr="00EA1C08" w:rsidRDefault="00AB0C70" w:rsidP="00AB0C70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788FAD7F" w14:textId="68F209C9" w:rsidR="00AB0C70" w:rsidRPr="00AB0C70" w:rsidRDefault="00AB0C70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</w:tr>
      <w:tr w:rsidR="00AB0C70" w:rsidRPr="00EA1C08" w14:paraId="0B1F9990" w14:textId="77777777" w:rsidTr="00D80622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5100" w:type="dxa"/>
          </w:tcPr>
          <w:p w14:paraId="047A8388" w14:textId="10E36746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E61AAE">
              <w:rPr>
                <w:rFonts w:ascii="Angsana New" w:hAnsi="Angsana New" w:hint="cs"/>
                <w:sz w:val="30"/>
                <w:szCs w:val="30"/>
                <w:cs/>
              </w:rPr>
              <w:t>สิ้นงวด</w:t>
            </w:r>
          </w:p>
        </w:tc>
        <w:tc>
          <w:tcPr>
            <w:tcW w:w="21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B8B1" w14:textId="1A9C9D30" w:rsidR="00AB0C70" w:rsidRPr="00AB0C70" w:rsidRDefault="00AB0C70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36,237</w:t>
            </w:r>
          </w:p>
        </w:tc>
        <w:tc>
          <w:tcPr>
            <w:tcW w:w="283" w:type="dxa"/>
          </w:tcPr>
          <w:p w14:paraId="14FE58A9" w14:textId="77777777" w:rsidR="00AB0C70" w:rsidRPr="00EA1C08" w:rsidRDefault="00AB0C70" w:rsidP="00AB0C70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9C16B2" w14:textId="0C5D0A5B" w:rsidR="00AB0C70" w:rsidRPr="006A5BCA" w:rsidRDefault="00AB0C70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20,434</w:t>
            </w:r>
          </w:p>
        </w:tc>
      </w:tr>
    </w:tbl>
    <w:p w14:paraId="55323246" w14:textId="77777777" w:rsidR="00805E1C" w:rsidRPr="008507EE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4"/>
          <w:szCs w:val="24"/>
        </w:rPr>
      </w:pPr>
    </w:p>
    <w:p w14:paraId="01BF9235" w14:textId="77777777" w:rsidR="00805E1C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8F384E">
        <w:rPr>
          <w:rFonts w:ascii="Angsana New" w:hAnsi="Angsana New"/>
          <w:sz w:val="30"/>
          <w:szCs w:val="30"/>
          <w:cs/>
        </w:rPr>
        <w:t xml:space="preserve">ระยะเวลาการให้สินเชื่อ (เครดิตเทอม) แก่ลูกค้าตามนโยบายของกลุ่มบริษัทคือ </w:t>
      </w:r>
      <w:r w:rsidRPr="008F384E">
        <w:rPr>
          <w:rFonts w:ascii="Angsana New" w:hAnsi="Angsana New"/>
          <w:sz w:val="30"/>
          <w:szCs w:val="30"/>
        </w:rPr>
        <w:t>7 - 120</w:t>
      </w:r>
      <w:r w:rsidRPr="008F384E">
        <w:rPr>
          <w:rFonts w:ascii="Angsana New" w:hAnsi="Angsana New"/>
          <w:sz w:val="30"/>
          <w:szCs w:val="30"/>
          <w:cs/>
        </w:rPr>
        <w:t xml:space="preserve"> วัน</w:t>
      </w:r>
      <w:r w:rsidRPr="008F384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8F384E">
        <w:rPr>
          <w:rFonts w:ascii="Angsana New" w:hAnsi="Angsana New"/>
          <w:sz w:val="30"/>
          <w:szCs w:val="30"/>
        </w:rPr>
        <w:t xml:space="preserve">2568 </w:t>
      </w:r>
      <w:r w:rsidRPr="008F384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F384E">
        <w:rPr>
          <w:rFonts w:ascii="Angsana New" w:hAnsi="Angsana New"/>
          <w:sz w:val="30"/>
          <w:szCs w:val="30"/>
        </w:rPr>
        <w:t>2567</w:t>
      </w:r>
    </w:p>
    <w:p w14:paraId="4B935017" w14:textId="77777777" w:rsidR="00E61AAE" w:rsidRDefault="00E61AAE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EEA62CA" w14:textId="77777777" w:rsidR="00AB0C70" w:rsidRDefault="00AB0C70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48147DC" w14:textId="7379EC2A" w:rsidR="004B0212" w:rsidRPr="00BD1CD2" w:rsidRDefault="00670399" w:rsidP="00AD0B0A">
      <w:pPr>
        <w:tabs>
          <w:tab w:val="clear" w:pos="227"/>
          <w:tab w:val="clear" w:pos="454"/>
          <w:tab w:val="clear" w:pos="680"/>
          <w:tab w:val="clear" w:pos="907"/>
          <w:tab w:val="left" w:pos="3119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EAE981D" w14:textId="77777777" w:rsidR="00666554" w:rsidRPr="00373750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2338" w:type="dxa"/>
        <w:tblLayout w:type="fixed"/>
        <w:tblLook w:val="0000" w:firstRow="0" w:lastRow="0" w:firstColumn="0" w:lastColumn="0" w:noHBand="0" w:noVBand="0"/>
      </w:tblPr>
      <w:tblGrid>
        <w:gridCol w:w="1735"/>
        <w:gridCol w:w="1134"/>
        <w:gridCol w:w="284"/>
        <w:gridCol w:w="1247"/>
        <w:gridCol w:w="283"/>
        <w:gridCol w:w="1134"/>
        <w:gridCol w:w="270"/>
        <w:gridCol w:w="1147"/>
        <w:gridCol w:w="284"/>
        <w:gridCol w:w="1134"/>
        <w:gridCol w:w="284"/>
        <w:gridCol w:w="1134"/>
        <w:gridCol w:w="1134"/>
        <w:gridCol w:w="1134"/>
      </w:tblGrid>
      <w:tr w:rsidR="00666554" w:rsidRPr="00A336FA" w14:paraId="352E7F39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6B0E7E87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18F3C3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264C36EA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4E375E4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19D57274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53D38DE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75F82C8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4CD17E80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EE2B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67C8E1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44C71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A336FA" w14:paraId="3E61551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C949918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C1F619" w14:textId="12C879CC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5832FB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0B08C1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15BAEA1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5471A27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C2FE78" w14:textId="2A873FA6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AA91330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521139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E6B8A0E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9C0677" w14:textId="4D50660E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2B0D2BA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11F0F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B0A" w:rsidRPr="00A336FA" w14:paraId="6EA1BCE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370A60F9" w14:textId="77777777" w:rsidR="00AD0B0A" w:rsidRPr="000F1CA2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C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36EF79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8DC594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BE1A9B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37A67E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FB1CA5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BCEF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0AF23E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FC1110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F2752CD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A060F6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B472B7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B0A" w:rsidRPr="00A336FA" w14:paraId="3D86E843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4DD90CBD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 </w:t>
            </w:r>
          </w:p>
        </w:tc>
        <w:tc>
          <w:tcPr>
            <w:tcW w:w="1134" w:type="dxa"/>
          </w:tcPr>
          <w:p w14:paraId="1ACA7D43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343B92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FDE2DC7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8EE7B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5B0DD9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1F8A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D9C594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7D8D71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8A7F74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C52BDD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30A06B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D64" w:rsidRPr="00B30BC6" w14:paraId="2C6ED999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7B891F70" w14:textId="77777777" w:rsidR="00986D64" w:rsidRPr="00B30BC6" w:rsidRDefault="00986D64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4" w:type="dxa"/>
          </w:tcPr>
          <w:p w14:paraId="5688085E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84" w:type="dxa"/>
          </w:tcPr>
          <w:p w14:paraId="3BB5E19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B9BC607" w14:textId="3A24DC2D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70" w:hanging="16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>3.25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5E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0BC6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3208DD8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273580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03C1E7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D6A2A40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</w:tcPr>
          <w:p w14:paraId="1CE3C3BA" w14:textId="77777777" w:rsidR="00986D64" w:rsidRPr="00B30BC6" w:rsidRDefault="00986D64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8D86E64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20FD88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4F2A9F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31F1C0A6" w14:textId="77777777" w:rsidTr="008F3C88">
        <w:trPr>
          <w:gridAfter w:val="2"/>
          <w:wAfter w:w="2268" w:type="dxa"/>
          <w:cantSplit/>
        </w:trPr>
        <w:tc>
          <w:tcPr>
            <w:tcW w:w="2869" w:type="dxa"/>
            <w:gridSpan w:val="2"/>
            <w:vAlign w:val="center"/>
          </w:tcPr>
          <w:p w14:paraId="339E81E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30B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4" w:type="dxa"/>
          </w:tcPr>
          <w:p w14:paraId="62EA1AB0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4A0EAC60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F7C1EE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D7A63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1901C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6D2581E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8B377D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DDC7FE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F24151E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64AE2F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B30BC6" w14:paraId="508568EC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2786CA9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6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0ED466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4" w:type="dxa"/>
          </w:tcPr>
          <w:p w14:paraId="29B2509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8CB21D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70" w:hanging="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14:paraId="63DD86F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0664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B0D835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563535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E818554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9E4B4FD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6004712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3B34C5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1AD0F3A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916F71C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12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112AAA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>0.90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B30BC6">
              <w:rPr>
                <w:rFonts w:ascii="Angsana New" w:hAnsi="Angsana New"/>
                <w:sz w:val="30"/>
                <w:szCs w:val="30"/>
              </w:rPr>
              <w:t>1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30BC6">
              <w:rPr>
                <w:rFonts w:ascii="Angsana New" w:hAnsi="Angsana New"/>
                <w:sz w:val="30"/>
                <w:szCs w:val="30"/>
              </w:rPr>
              <w:t>1</w:t>
            </w:r>
            <w:r w:rsidRPr="00B30BC6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42B00A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0C4AA8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170" w:right="-624" w:hanging="227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 xml:space="preserve">0.90 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30BC6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03D00A1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1FDB8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30BC6">
              <w:rPr>
                <w:rFonts w:ascii="Angsana New" w:hAnsi="Angsana New" w:hint="cs"/>
                <w:b/>
                <w:sz w:val="30"/>
                <w:szCs w:val="30"/>
                <w:cs/>
              </w:rPr>
              <w:t>502</w:t>
            </w:r>
          </w:p>
        </w:tc>
        <w:tc>
          <w:tcPr>
            <w:tcW w:w="270" w:type="dxa"/>
          </w:tcPr>
          <w:p w14:paraId="64360609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7927D5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84" w:type="dxa"/>
          </w:tcPr>
          <w:p w14:paraId="19DFF017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0A68A3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5D1D98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4504A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308BA97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5D203E35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8FF70B7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A93E0D1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56247E9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18C6A3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893102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10,507</w:t>
            </w:r>
          </w:p>
        </w:tc>
        <w:tc>
          <w:tcPr>
            <w:tcW w:w="270" w:type="dxa"/>
          </w:tcPr>
          <w:p w14:paraId="3029F2BE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45234C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15,507</w:t>
            </w:r>
          </w:p>
        </w:tc>
        <w:tc>
          <w:tcPr>
            <w:tcW w:w="284" w:type="dxa"/>
          </w:tcPr>
          <w:p w14:paraId="70BF49EC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83D333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4A3E17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3CEE3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7A6C0A5E" w14:textId="77777777" w:rsidTr="008F3C88">
        <w:trPr>
          <w:cantSplit/>
        </w:trPr>
        <w:tc>
          <w:tcPr>
            <w:tcW w:w="4683" w:type="dxa"/>
            <w:gridSpan w:val="5"/>
          </w:tcPr>
          <w:p w14:paraId="78F1333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B30B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14:paraId="5847926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8ABAC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96EC40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63BCAD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24A1B27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0008CFF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2DE6B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F87FF4" w14:textId="77777777" w:rsidR="00986D64" w:rsidRPr="00B30BC6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14:paraId="27517115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B30BC6" w14:paraId="1029BCC4" w14:textId="77777777" w:rsidTr="008F3C88">
        <w:trPr>
          <w:cantSplit/>
        </w:trPr>
        <w:tc>
          <w:tcPr>
            <w:tcW w:w="4683" w:type="dxa"/>
            <w:gridSpan w:val="5"/>
          </w:tcPr>
          <w:p w14:paraId="1DD6ACE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(ข้อมูลระดับ </w:t>
            </w:r>
            <w:r w:rsidRPr="00B30BC6">
              <w:rPr>
                <w:rFonts w:ascii="Angsana New" w:hAnsi="Angsana New"/>
                <w:sz w:val="30"/>
                <w:szCs w:val="30"/>
              </w:rPr>
              <w:t>1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FB35A4E" w14:textId="0B5849C0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30BC6" w:rsidRPr="00B30B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B30BC6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9C3402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9840A1E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84" w:type="dxa"/>
          </w:tcPr>
          <w:p w14:paraId="1984EF20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BD66A61" w14:textId="77777777" w:rsidR="00986D64" w:rsidRPr="00B30BC6" w:rsidRDefault="006005A2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B30BC6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BBBD738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03C39D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6184A7CD" w14:textId="77777777" w:rsidR="00986D64" w:rsidRPr="00B30BC6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  <w:vAlign w:val="bottom"/>
          </w:tcPr>
          <w:p w14:paraId="39265F7B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4F4159E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C3B5ED5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14:paraId="7CB1CA9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BB72D4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4D50A57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9E92B5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3153C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C6877C1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C6D4E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4CE22E5B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938BF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0EA2A924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3F94E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986D64" w:rsidRPr="00B30BC6" w14:paraId="3E46B80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19230541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F8D5EA2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D746CC2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167D045A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51CBB2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4575F4" w14:textId="2F38BE66" w:rsidR="00986D64" w:rsidRPr="00B30BC6" w:rsidRDefault="00986D64" w:rsidP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11,1</w:t>
            </w:r>
            <w:r w:rsidR="00B30BC6" w:rsidRPr="00B30BC6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B30BC6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CAEBDA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4C6FEB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B30BC6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B30BC6">
              <w:rPr>
                <w:rFonts w:ascii="Angsana New" w:hAnsi="Angsana New" w:hint="cs"/>
                <w:bCs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14:paraId="512650E7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FA7E04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35C13FF6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1BF986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3A0ED41D" w14:textId="77777777" w:rsidR="00666554" w:rsidRPr="00B30BC6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5EC21C4" w14:textId="6CD4C4BE" w:rsidR="00EA17C7" w:rsidRPr="00846852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30BC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B30BC6">
        <w:rPr>
          <w:rFonts w:ascii="Angsana New" w:hAnsi="Angsana New" w:hint="cs"/>
          <w:sz w:val="30"/>
          <w:szCs w:val="30"/>
          <w:cs/>
        </w:rPr>
        <w:t>ของเงินลงทุนในหุ้นกู้มีจำนวนเงิน</w:t>
      </w:r>
      <w:r w:rsidRPr="00C52EA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76367" w:rsidRPr="00C52EA5">
        <w:rPr>
          <w:rFonts w:ascii="Angsana New" w:hAnsi="Angsana New"/>
          <w:sz w:val="30"/>
          <w:szCs w:val="30"/>
        </w:rPr>
        <w:t>10</w:t>
      </w:r>
      <w:r w:rsidR="00282081" w:rsidRPr="00C52EA5">
        <w:rPr>
          <w:rFonts w:ascii="Angsana New" w:hAnsi="Angsana New"/>
          <w:sz w:val="30"/>
          <w:szCs w:val="30"/>
        </w:rPr>
        <w:t>.</w:t>
      </w:r>
      <w:r w:rsidR="00C52EA5" w:rsidRPr="00C52EA5">
        <w:rPr>
          <w:rFonts w:ascii="Angsana New" w:hAnsi="Angsana New"/>
          <w:sz w:val="30"/>
          <w:szCs w:val="30"/>
        </w:rPr>
        <w:t>0</w:t>
      </w:r>
      <w:r w:rsidRPr="00C52EA5">
        <w:rPr>
          <w:rFonts w:ascii="Angsana New" w:hAnsi="Angsana New"/>
          <w:sz w:val="30"/>
          <w:szCs w:val="30"/>
        </w:rPr>
        <w:t xml:space="preserve"> </w:t>
      </w:r>
      <w:r w:rsidR="00282081" w:rsidRPr="00C52EA5">
        <w:rPr>
          <w:rFonts w:ascii="Angsana New" w:hAnsi="Angsana New" w:hint="cs"/>
          <w:sz w:val="30"/>
          <w:szCs w:val="30"/>
          <w:cs/>
        </w:rPr>
        <w:t>ล้าน</w:t>
      </w:r>
      <w:r w:rsidRPr="00C52EA5">
        <w:rPr>
          <w:rFonts w:ascii="Angsana New" w:hAnsi="Angsana New" w:hint="cs"/>
          <w:sz w:val="30"/>
          <w:szCs w:val="30"/>
          <w:cs/>
        </w:rPr>
        <w:t>บาท</w:t>
      </w:r>
      <w:r w:rsidRPr="00B30BC6">
        <w:rPr>
          <w:rFonts w:ascii="Angsana New" w:hAnsi="Angsana New"/>
          <w:sz w:val="30"/>
          <w:szCs w:val="30"/>
        </w:rPr>
        <w:t xml:space="preserve"> </w:t>
      </w:r>
      <w:r w:rsidRPr="00B30BC6">
        <w:rPr>
          <w:rFonts w:ascii="Angsana New" w:hAnsi="Angsana New"/>
          <w:sz w:val="30"/>
          <w:szCs w:val="30"/>
          <w:cs/>
        </w:rPr>
        <w:t>(ข้อมูล</w:t>
      </w:r>
      <w:r w:rsidRPr="00846852">
        <w:rPr>
          <w:rFonts w:ascii="Angsana New" w:hAnsi="Angsana New"/>
          <w:sz w:val="30"/>
          <w:szCs w:val="30"/>
          <w:cs/>
        </w:rPr>
        <w:t xml:space="preserve">ระดับ </w:t>
      </w:r>
      <w:r w:rsidRPr="00846852">
        <w:rPr>
          <w:rFonts w:ascii="Angsana New" w:hAnsi="Angsana New"/>
          <w:sz w:val="30"/>
          <w:szCs w:val="30"/>
        </w:rPr>
        <w:t>2</w:t>
      </w:r>
      <w:r w:rsidRPr="00846852">
        <w:rPr>
          <w:rFonts w:ascii="Angsana New" w:hAnsi="Angsana New" w:hint="cs"/>
          <w:sz w:val="30"/>
          <w:szCs w:val="30"/>
          <w:cs/>
        </w:rPr>
        <w:t xml:space="preserve"> ของลำดับชั้นมูลค่ายุติธรรม</w:t>
      </w:r>
      <w:r w:rsidRPr="00846852">
        <w:rPr>
          <w:rFonts w:ascii="Angsana New" w:hAnsi="Angsana New"/>
          <w:sz w:val="30"/>
          <w:szCs w:val="30"/>
        </w:rPr>
        <w:t>)</w:t>
      </w:r>
    </w:p>
    <w:p w14:paraId="2ED8561D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C6C5E51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46B23B7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D45F899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05EEC9C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BC13AD1" w14:textId="77777777" w:rsidR="00373750" w:rsidRDefault="00373750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0D7022" w14:textId="77777777" w:rsidR="008F384E" w:rsidRDefault="008F384E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F595A3" w14:textId="77777777" w:rsidR="008F384E" w:rsidRDefault="008F384E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E3441" w14:textId="77777777" w:rsidR="008F384E" w:rsidRPr="00373750" w:rsidRDefault="008F384E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FA1B86" w14:textId="77777777"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4BFEB4FA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571B7BC" w14:textId="22224E81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>3</w:t>
      </w:r>
      <w:r w:rsidR="00CD5DC1">
        <w:rPr>
          <w:rFonts w:ascii="Angsana New" w:hAnsi="Angsana New"/>
          <w:spacing w:val="2"/>
          <w:sz w:val="30"/>
          <w:szCs w:val="30"/>
        </w:rPr>
        <w:t>0</w:t>
      </w:r>
      <w:r w:rsidR="00CD5DC1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2568</w:t>
      </w:r>
      <w:r w:rsidRPr="00E41C80">
        <w:rPr>
          <w:rFonts w:ascii="Angsana New" w:hAnsi="Angsana New"/>
          <w:spacing w:val="2"/>
          <w:sz w:val="30"/>
          <w:szCs w:val="30"/>
        </w:rPr>
        <w:t xml:space="preserve">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และวันที่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 xml:space="preserve">31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2567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 เงินลงทุนในหุ้นกู้ที่จะถือจนครบกำหนดไถ่ถอน</w:t>
      </w:r>
      <w:r w:rsidR="000F1CA2" w:rsidRPr="00E41C80">
        <w:rPr>
          <w:rFonts w:ascii="Angsana New" w:hAnsi="Angsana New" w:hint="cs"/>
          <w:spacing w:val="2"/>
          <w:sz w:val="30"/>
          <w:szCs w:val="30"/>
          <w:cs/>
        </w:rPr>
        <w:t>ในงบการเงิน</w:t>
      </w:r>
      <w:r w:rsidR="000F1CA2">
        <w:rPr>
          <w:rFonts w:ascii="Angsana New" w:hAnsi="Angsana New" w:hint="cs"/>
          <w:sz w:val="30"/>
          <w:szCs w:val="30"/>
          <w:cs/>
        </w:rPr>
        <w:t>รวมมีรายละเอียด</w:t>
      </w:r>
      <w:r w:rsidR="000F1CA2">
        <w:rPr>
          <w:rFonts w:ascii="Angsana New" w:hAnsi="Angsana New" w:hint="cs"/>
          <w:szCs w:val="30"/>
          <w:cs/>
        </w:rPr>
        <w:t>ดังต่อไปนี้</w:t>
      </w:r>
    </w:p>
    <w:p w14:paraId="76A263C3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Look w:val="01E0" w:firstRow="1" w:lastRow="1" w:firstColumn="1" w:lastColumn="1" w:noHBand="0" w:noVBand="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14:paraId="5D41FB10" w14:textId="77777777" w:rsidTr="00157B97">
        <w:tc>
          <w:tcPr>
            <w:tcW w:w="2017" w:type="dxa"/>
          </w:tcPr>
          <w:p w14:paraId="210DA35E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341098B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117DC6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B6F637D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B4886DA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086A4E3D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14822FE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77736A3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21BFFC62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14:paraId="156280F1" w14:textId="77777777" w:rsidTr="00157B97">
        <w:tc>
          <w:tcPr>
            <w:tcW w:w="2017" w:type="dxa"/>
            <w:tcBorders>
              <w:bottom w:val="single" w:sz="4" w:space="0" w:color="auto"/>
            </w:tcBorders>
          </w:tcPr>
          <w:p w14:paraId="47498F3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6C093615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6CA76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3B602511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27ACB8C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6BDFB9E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EC09D2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7A417F9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DC90745" w14:textId="24E8899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E1723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E1723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D0B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8BCA7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9DA43AA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D0B0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26D03" w:rsidRPr="00B00ADB" w14:paraId="734FD086" w14:textId="77777777" w:rsidTr="00157B97">
        <w:tc>
          <w:tcPr>
            <w:tcW w:w="2017" w:type="dxa"/>
          </w:tcPr>
          <w:p w14:paraId="7EF94928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3C7878CB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4BEE7E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AD4435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C275A90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CC9FB83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BC2A914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55DD51F6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9E2136" w14:textId="77777777" w:rsidR="00426D03" w:rsidRPr="00B30BC6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BC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1B6CDC1A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A448FD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14:paraId="46F3EB4F" w14:textId="77777777" w:rsidTr="00157B97">
        <w:tc>
          <w:tcPr>
            <w:tcW w:w="2017" w:type="dxa"/>
          </w:tcPr>
          <w:p w14:paraId="57FF8A3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</w:p>
        </w:tc>
        <w:tc>
          <w:tcPr>
            <w:tcW w:w="236" w:type="dxa"/>
          </w:tcPr>
          <w:p w14:paraId="0165F1E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EFD7B1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68E5B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C41B5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D2B1E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2CC17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AAEA88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982FAEA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0904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20B4F7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1111E059" w14:textId="77777777" w:rsidTr="00157B97">
        <w:tc>
          <w:tcPr>
            <w:tcW w:w="2017" w:type="dxa"/>
          </w:tcPr>
          <w:p w14:paraId="169716A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3D4D068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EFFEDD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4B541C8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4D8706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2E5D83E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498FB7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0BF4154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DE1AAE6" w14:textId="77777777" w:rsidR="00F76367" w:rsidRPr="00B30BC6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BC6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5660C6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6F7876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14:paraId="2A0E1C3D" w14:textId="77777777" w:rsidTr="00157B97">
        <w:tc>
          <w:tcPr>
            <w:tcW w:w="2017" w:type="dxa"/>
          </w:tcPr>
          <w:p w14:paraId="75D861B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92989D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999C75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1EE7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2A6F1A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0542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0F92B8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20765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0CDFE0D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7F9A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06529AE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4F24FD75" w14:textId="77777777" w:rsidTr="00157B97">
        <w:tc>
          <w:tcPr>
            <w:tcW w:w="2017" w:type="dxa"/>
          </w:tcPr>
          <w:p w14:paraId="7A5E151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065C17C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081F7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0AB84E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F164AA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753A3C4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6288E8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6CF06CD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E8C5CDB" w14:textId="77777777" w:rsidR="00F76367" w:rsidRPr="00B30BC6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150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1D979D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F76367" w:rsidRPr="00B00ADB" w14:paraId="654BDF85" w14:textId="77777777" w:rsidTr="00157B97">
        <w:tc>
          <w:tcPr>
            <w:tcW w:w="2017" w:type="dxa"/>
          </w:tcPr>
          <w:p w14:paraId="591C5A1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FB9872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83296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1D92C4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383F54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66B1F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6C70C0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D254F9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B6A6482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9ED29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7013B4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5ADE178D" w14:textId="77777777" w:rsidTr="00157B97">
        <w:tc>
          <w:tcPr>
            <w:tcW w:w="2017" w:type="dxa"/>
          </w:tcPr>
          <w:p w14:paraId="2ACACB2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0E08F3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1E2974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D2736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0A1425B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7B800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EBD77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BB52C1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606A76D4" w14:textId="77777777" w:rsidR="00F76367" w:rsidRPr="00B30BC6" w:rsidRDefault="00065D9B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0BC6">
              <w:rPr>
                <w:rFonts w:ascii="Angsana New" w:hAnsi="Angsana New"/>
                <w:sz w:val="26"/>
                <w:szCs w:val="26"/>
              </w:rPr>
              <w:t>2</w:t>
            </w:r>
            <w:r w:rsidR="00F76367" w:rsidRPr="00B30BC6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14:paraId="6F5D8D7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7309D28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F76367" w:rsidRPr="00B00ADB" w14:paraId="338CA346" w14:textId="77777777" w:rsidTr="00157B97">
        <w:tc>
          <w:tcPr>
            <w:tcW w:w="2017" w:type="dxa"/>
          </w:tcPr>
          <w:p w14:paraId="153A50F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7940FE4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D67CED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781C3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4DEAC8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8E061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8BB59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6C1F53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E8072F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685A4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3F5B7B0E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6D03" w:rsidRPr="00B00ADB" w14:paraId="472DA886" w14:textId="77777777" w:rsidTr="00157B97">
        <w:tc>
          <w:tcPr>
            <w:tcW w:w="2017" w:type="dxa"/>
          </w:tcPr>
          <w:p w14:paraId="3560907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     ไถ่ถอนภายในหนึ่งปี</w:t>
            </w:r>
          </w:p>
        </w:tc>
        <w:tc>
          <w:tcPr>
            <w:tcW w:w="236" w:type="dxa"/>
          </w:tcPr>
          <w:p w14:paraId="54921AFD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42230E2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BA00D4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0BE9DBB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B5EB2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D0BC177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709BAD6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B517DF6" w14:textId="77777777" w:rsidR="00426D03" w:rsidRPr="00B30BC6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0B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30BC6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5059EE27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2512395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76367">
              <w:rPr>
                <w:rFonts w:ascii="Angsana New" w:hAnsi="Angsana New"/>
                <w:sz w:val="26"/>
                <w:szCs w:val="26"/>
              </w:rPr>
              <w:t>1</w:t>
            </w:r>
            <w:r w:rsidRPr="00F763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76367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F76367" w:rsidRPr="00B00ADB" w14:paraId="5567CBCA" w14:textId="77777777" w:rsidTr="00157B97">
        <w:tc>
          <w:tcPr>
            <w:tcW w:w="2017" w:type="dxa"/>
          </w:tcPr>
          <w:p w14:paraId="3DA6FD30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4A4BF27A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EA21C9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2ED63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BDDF41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B1CC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CF90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6AB6F59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9DB53F7" w14:textId="77777777" w:rsidR="00F76367" w:rsidRPr="00B30BC6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0BC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B30BC6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7E31122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3B916F4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F76367" w:rsidRPr="00B00ADB" w14:paraId="437A608D" w14:textId="77777777" w:rsidTr="00157B97">
        <w:tc>
          <w:tcPr>
            <w:tcW w:w="2017" w:type="dxa"/>
          </w:tcPr>
          <w:p w14:paraId="0A01F707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086E7793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0EE067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79CDD5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59DA215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F0DC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E017EF0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A6F94A2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5A5BD5A" w14:textId="77777777" w:rsidR="00F76367" w:rsidRPr="00B30BC6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5E0FD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D93A053" w14:textId="77777777" w:rsidR="00F76367" w:rsidRPr="000F1CA2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3E80095F" w14:textId="77777777" w:rsidTr="00157B97">
        <w:tc>
          <w:tcPr>
            <w:tcW w:w="2017" w:type="dxa"/>
          </w:tcPr>
          <w:p w14:paraId="48D6D73D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0C2D14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F2A4403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38008B9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21DB6EC3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34E23D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9D82F3A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598A1A8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5B7E7ED9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53C5A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5790349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3C70243F" w14:textId="77777777" w:rsidTr="00157B97">
        <w:tc>
          <w:tcPr>
            <w:tcW w:w="5529" w:type="dxa"/>
            <w:gridSpan w:val="5"/>
          </w:tcPr>
          <w:p w14:paraId="50F4531C" w14:textId="77777777" w:rsidR="00F76367" w:rsidRPr="008363F0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8363F0">
              <w:rPr>
                <w:rFonts w:ascii="Angsana New" w:hAnsi="Angsana New"/>
                <w:sz w:val="26"/>
                <w:szCs w:val="26"/>
              </w:rPr>
              <w:t>2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</w:tcPr>
          <w:p w14:paraId="48252B98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5063890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AB4DE0D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37B78E96" w14:textId="77777777" w:rsidR="00F76367" w:rsidRPr="00B30BC6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5DF9F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8C0830B" w14:textId="77777777" w:rsidR="00F76367" w:rsidRPr="000F1CA2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52B6A44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988353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4222C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5"/>
          <w:cols w:space="720"/>
          <w:titlePg/>
          <w:docGrid w:linePitch="245"/>
        </w:sectPr>
      </w:pPr>
    </w:p>
    <w:p w14:paraId="3EF2F213" w14:textId="77777777" w:rsidR="004E0F56" w:rsidRDefault="00205295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5567B" w:rsidRPr="006A1A0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093DA476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14:paraId="1CDB0961" w14:textId="6751CD74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A3557E">
        <w:rPr>
          <w:rFonts w:ascii="Angsana New" w:hAnsi="Angsana New"/>
          <w:sz w:val="30"/>
          <w:szCs w:val="30"/>
        </w:rPr>
        <w:t xml:space="preserve">0 </w:t>
      </w:r>
      <w:r w:rsidR="00A3557E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205295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5295">
        <w:rPr>
          <w:rFonts w:ascii="Angsana New" w:hAnsi="Angsana New"/>
          <w:sz w:val="30"/>
          <w:szCs w:val="30"/>
        </w:rPr>
        <w:t>2567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A037ECB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4186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38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4C60D249" w14:textId="77777777" w:rsidTr="00F60A3A">
        <w:trPr>
          <w:cantSplit/>
        </w:trPr>
        <w:tc>
          <w:tcPr>
            <w:tcW w:w="3686" w:type="dxa"/>
          </w:tcPr>
          <w:p w14:paraId="1324003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67285ED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14:paraId="12CA8445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7E4106B5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1FAB3E1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07791D2C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2737F882" w14:textId="77777777" w:rsidTr="00F60A3A">
        <w:trPr>
          <w:cantSplit/>
        </w:trPr>
        <w:tc>
          <w:tcPr>
            <w:tcW w:w="3686" w:type="dxa"/>
          </w:tcPr>
          <w:p w14:paraId="3970284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1EC67CB2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8" w:type="dxa"/>
          </w:tcPr>
          <w:p w14:paraId="3FAA7C06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A64D756" w14:textId="77777777" w:rsidR="004E0F56" w:rsidRPr="00D02D1D" w:rsidRDefault="004E0F56" w:rsidP="0028208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282081">
              <w:rPr>
                <w:rFonts w:ascii="Angsana New" w:hAnsi="Angsana New" w:hint="cs"/>
                <w:sz w:val="30"/>
                <w:szCs w:val="30"/>
                <w:cs/>
              </w:rPr>
              <w:t>การถือหุ้นทางตรง</w:t>
            </w:r>
          </w:p>
        </w:tc>
        <w:tc>
          <w:tcPr>
            <w:tcW w:w="238" w:type="dxa"/>
          </w:tcPr>
          <w:p w14:paraId="59A5B9F5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45DBE34A" w14:textId="77777777" w:rsidR="004E0F56" w:rsidRPr="00D02D1D" w:rsidRDefault="0028208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1FAB6E51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0EB3EA80" w14:textId="77777777" w:rsidR="004E0F56" w:rsidRPr="00D02D1D" w:rsidRDefault="00566E17" w:rsidP="0056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D7671" w:rsidRPr="00D02D1D" w14:paraId="17D46B82" w14:textId="77777777" w:rsidTr="00F60A3A">
        <w:trPr>
          <w:cantSplit/>
        </w:trPr>
        <w:tc>
          <w:tcPr>
            <w:tcW w:w="3686" w:type="dxa"/>
          </w:tcPr>
          <w:p w14:paraId="29455C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4E97434" w14:textId="34229879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1BD70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261586E8" w14:textId="7E60A512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22E537E4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E9DF5DA" w14:textId="486D627F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ED85BD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305975" w14:textId="5B07124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5CE4C760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FC1A0F7" w14:textId="38B005B0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248FD92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349BB6" w14:textId="48C7C2B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E466E81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1ED2C" w14:textId="41AE6A88" w:rsidR="000D7671" w:rsidRDefault="00F60A3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117E8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D7671" w:rsidRPr="00D02D1D" w14:paraId="2DC04CF5" w14:textId="77777777" w:rsidTr="00F60A3A">
        <w:trPr>
          <w:cantSplit/>
        </w:trPr>
        <w:tc>
          <w:tcPr>
            <w:tcW w:w="3686" w:type="dxa"/>
          </w:tcPr>
          <w:p w14:paraId="024570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3CE89BE2" w14:textId="569FD4A6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42B0FBEE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1ABDA73D" w14:textId="2BFA83B5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8" w:type="dxa"/>
          </w:tcPr>
          <w:p w14:paraId="78C59776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4F5094EF" w14:textId="3BB25AAE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616E7375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03927" w14:textId="3A7B627C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8" w:type="dxa"/>
          </w:tcPr>
          <w:p w14:paraId="51AD6B5A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4FC41E7" w14:textId="1763FD07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5C78E51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4F9FA67" w14:textId="0868D05F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</w:tcPr>
          <w:p w14:paraId="250800BC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F10F26E" w14:textId="18AE1357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314067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806C1C" w14:textId="2510133D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473E8B" w:rsidRPr="00D02D1D" w14:paraId="716ED629" w14:textId="77777777" w:rsidTr="00F60A3A">
        <w:trPr>
          <w:cantSplit/>
        </w:trPr>
        <w:tc>
          <w:tcPr>
            <w:tcW w:w="3686" w:type="dxa"/>
          </w:tcPr>
          <w:p w14:paraId="4B2D086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9A76D3F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6D4F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51F4E1B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A842F74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C1D4649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E53D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3E3C8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6C646B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F940397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AB6A2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F1D4B93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E947CE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D7477FC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2BE9B1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7B121EA" w14:textId="77777777" w:rsidR="00473E8B" w:rsidRPr="00D02D1D" w:rsidRDefault="00473E8B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0C4C" w:rsidRPr="00E25899" w14:paraId="1A56833E" w14:textId="77777777" w:rsidTr="00F60A3A">
        <w:trPr>
          <w:cantSplit/>
        </w:trPr>
        <w:tc>
          <w:tcPr>
            <w:tcW w:w="3686" w:type="dxa"/>
            <w:vAlign w:val="center"/>
          </w:tcPr>
          <w:p w14:paraId="441AE006" w14:textId="77777777" w:rsidR="00AE0C4C" w:rsidRPr="00261FD0" w:rsidRDefault="00AE0C4C" w:rsidP="0026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</w:tcPr>
          <w:p w14:paraId="56112D34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001AB9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B0E2E8E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4A1CE776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51E86698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5BB4AF0E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ACA41F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232112A7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6D55EE5" w14:textId="77777777"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02A642F3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6309E4" w14:textId="77777777"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57F50B6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4841A4" w14:textId="1891A3DA" w:rsidR="00AE0C4C" w:rsidRPr="00BC5CE6" w:rsidRDefault="00BC5CE6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5CE6"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  <w:tc>
          <w:tcPr>
            <w:tcW w:w="236" w:type="dxa"/>
          </w:tcPr>
          <w:p w14:paraId="3F0AFD28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9EB370" w14:textId="77777777"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>17,962</w:t>
            </w:r>
          </w:p>
        </w:tc>
      </w:tr>
      <w:tr w:rsidR="00F60A3A" w:rsidRPr="00E25899" w14:paraId="4A5414C5" w14:textId="77777777" w:rsidTr="00F60A3A">
        <w:trPr>
          <w:cantSplit/>
        </w:trPr>
        <w:tc>
          <w:tcPr>
            <w:tcW w:w="3686" w:type="dxa"/>
            <w:vAlign w:val="center"/>
          </w:tcPr>
          <w:p w14:paraId="03F593CE" w14:textId="77777777" w:rsidR="00F60A3A" w:rsidRPr="00261FD0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</w:tcPr>
          <w:p w14:paraId="7F33F4BD" w14:textId="77777777" w:rsidR="00F60A3A" w:rsidRPr="008D73D5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0740EBA1" w14:textId="77777777" w:rsidR="00F60A3A" w:rsidRPr="00B9369C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9C216E" w14:textId="77777777" w:rsidR="00F60A3A" w:rsidRPr="008D73D5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8" w:type="dxa"/>
          </w:tcPr>
          <w:p w14:paraId="60BB5DAA" w14:textId="77777777" w:rsidR="00F60A3A" w:rsidRPr="00B9369C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F052165" w14:textId="77777777" w:rsidR="00F60A3A" w:rsidRPr="008D73D5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52DEE2FA" w14:textId="77777777" w:rsidR="00F60A3A" w:rsidRPr="00B9369C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B66F01" w14:textId="77777777" w:rsidR="00F60A3A" w:rsidRPr="008D73D5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30CD5F91" w14:textId="77777777" w:rsidR="00F60A3A" w:rsidRPr="00B9369C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1D80E39" w14:textId="77777777" w:rsidR="00F60A3A" w:rsidRPr="0028754D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68A684A9" w14:textId="77777777" w:rsidR="00F60A3A" w:rsidRPr="00D96202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3C2D12" w14:textId="77777777" w:rsidR="00F60A3A" w:rsidRPr="0028754D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A99F809" w14:textId="77777777" w:rsidR="00F60A3A" w:rsidRPr="00D96202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CD4BB5" w14:textId="77777777" w:rsidR="00F60A3A" w:rsidRPr="00BC5CE6" w:rsidRDefault="00F60A3A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E41CF" w14:textId="77777777" w:rsidR="00F60A3A" w:rsidRPr="00B9369C" w:rsidRDefault="00F60A3A" w:rsidP="00F6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8F80FD" w14:textId="477C498E" w:rsidR="00F60A3A" w:rsidRPr="008B78BA" w:rsidRDefault="00F60A3A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C4C" w:rsidRPr="00E25899" w14:paraId="5A4023B8" w14:textId="77777777" w:rsidTr="00F60A3A">
        <w:trPr>
          <w:cantSplit/>
        </w:trPr>
        <w:tc>
          <w:tcPr>
            <w:tcW w:w="3686" w:type="dxa"/>
            <w:vAlign w:val="center"/>
          </w:tcPr>
          <w:p w14:paraId="16AD9F83" w14:textId="77777777" w:rsidR="00AE0C4C" w:rsidRPr="00261FD0" w:rsidRDefault="00AE0C4C" w:rsidP="0026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</w:tcPr>
          <w:p w14:paraId="1DCD252E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62181F37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2726216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8" w:type="dxa"/>
          </w:tcPr>
          <w:p w14:paraId="0929CF6C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4070527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C5D755F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6C8CEF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27679B58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CBF55BC" w14:textId="77777777"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348F42C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CC24E3" w14:textId="77777777"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2AFD755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E49A92" w14:textId="77777777" w:rsidR="00AE0C4C" w:rsidRPr="00BC5CE6" w:rsidRDefault="00AE0C4C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A84FB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9C5A48" w14:textId="77777777" w:rsidR="00AE0C4C" w:rsidRPr="00DF659F" w:rsidRDefault="00AE0C4C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0C4C" w:rsidRPr="00E25899" w14:paraId="0CB7AEEE" w14:textId="77777777" w:rsidTr="00F60A3A">
        <w:trPr>
          <w:cantSplit/>
        </w:trPr>
        <w:tc>
          <w:tcPr>
            <w:tcW w:w="3686" w:type="dxa"/>
            <w:vAlign w:val="center"/>
          </w:tcPr>
          <w:p w14:paraId="69A72016" w14:textId="77777777" w:rsidR="00AE0C4C" w:rsidRPr="00261FD0" w:rsidRDefault="00AE0C4C" w:rsidP="0026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</w:tcPr>
          <w:p w14:paraId="4B86C874" w14:textId="77777777" w:rsidR="00AE0C4C" w:rsidRPr="0083174B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0CC4E987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93F9C48" w14:textId="77777777" w:rsidR="00AE0C4C" w:rsidRPr="0083174B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8" w:type="dxa"/>
          </w:tcPr>
          <w:p w14:paraId="185B77DC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811F696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342D8CCB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F1958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0FC1763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21A29AD" w14:textId="77777777"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10BD9D4E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5486970" w14:textId="77777777"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5601DF0E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D6EF1C" w14:textId="51980F22" w:rsidR="00AE0C4C" w:rsidRPr="00BC5CE6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  <w:tc>
          <w:tcPr>
            <w:tcW w:w="236" w:type="dxa"/>
          </w:tcPr>
          <w:p w14:paraId="709FC289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F6F8E8" w14:textId="77777777" w:rsidR="00AE0C4C" w:rsidRPr="008B78BA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59F">
              <w:rPr>
                <w:rFonts w:ascii="Angsana New" w:hAnsi="Angsana New"/>
                <w:sz w:val="30"/>
                <w:szCs w:val="30"/>
              </w:rPr>
              <w:t>24,132</w:t>
            </w:r>
          </w:p>
        </w:tc>
      </w:tr>
      <w:tr w:rsidR="00AE0C4C" w:rsidRPr="00E25899" w14:paraId="48C1E418" w14:textId="77777777" w:rsidTr="00F60A3A">
        <w:trPr>
          <w:cantSplit/>
        </w:trPr>
        <w:tc>
          <w:tcPr>
            <w:tcW w:w="3686" w:type="dxa"/>
          </w:tcPr>
          <w:p w14:paraId="7DBEA158" w14:textId="77777777" w:rsidR="00AE0C4C" w:rsidRPr="00261FD0" w:rsidRDefault="00AE0C4C" w:rsidP="0026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1540B8B7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AEED0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BA89374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2DA693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B5C42A5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5ADD9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9B4BFA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BE9043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FB11708" w14:textId="77777777"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27CD6CB1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CF9387" w14:textId="77777777"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4C5B519F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65727B6" w14:textId="4195F8DE" w:rsidR="00AE0C4C" w:rsidRPr="00BC5CE6" w:rsidRDefault="00BC5CE6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5CE6">
              <w:rPr>
                <w:rFonts w:asciiTheme="majorBidi" w:hAnsiTheme="majorBidi" w:cstheme="majorBidi"/>
                <w:sz w:val="30"/>
                <w:szCs w:val="30"/>
              </w:rPr>
              <w:t>30,296</w:t>
            </w:r>
          </w:p>
        </w:tc>
        <w:tc>
          <w:tcPr>
            <w:tcW w:w="236" w:type="dxa"/>
          </w:tcPr>
          <w:p w14:paraId="389B60FC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E484A8" w14:textId="5A810476" w:rsidR="00AE0C4C" w:rsidRPr="008B78BA" w:rsidRDefault="00F60A3A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42,094</w:t>
            </w:r>
          </w:p>
        </w:tc>
      </w:tr>
    </w:tbl>
    <w:p w14:paraId="515835FF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401C6A34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67021794" w14:textId="77777777" w:rsidR="00395EF9" w:rsidRPr="004E0F56" w:rsidRDefault="00395EF9" w:rsidP="00454AF3">
      <w:pPr>
        <w:rPr>
          <w:rFonts w:ascii="Angsana New" w:hAnsi="Angsana New"/>
          <w:sz w:val="30"/>
          <w:szCs w:val="30"/>
        </w:rPr>
        <w:sectPr w:rsidR="00395E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564F85E5" w14:textId="3B72AD34" w:rsidR="00432FB3" w:rsidRDefault="00432FB3" w:rsidP="00432FB3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  <w:r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1B3185">
        <w:rPr>
          <w:rFonts w:ascii="Angsana New" w:hAnsi="Angsana New"/>
          <w:sz w:val="30"/>
          <w:szCs w:val="30"/>
        </w:rPr>
        <w:t xml:space="preserve">0 </w:t>
      </w:r>
      <w:r w:rsidR="001B3185">
        <w:rPr>
          <w:rFonts w:ascii="Angsana New" w:hAnsi="Angsana New" w:hint="cs"/>
          <w:sz w:val="30"/>
          <w:szCs w:val="30"/>
          <w:cs/>
        </w:rPr>
        <w:t>มิถุนายน</w:t>
      </w:r>
      <w:r w:rsidRPr="00DE39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E3950">
        <w:rPr>
          <w:rFonts w:ascii="Angsana New" w:hAnsi="Angsana New"/>
          <w:sz w:val="30"/>
          <w:szCs w:val="30"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E3950">
        <w:rPr>
          <w:rFonts w:ascii="Angsana New" w:hAnsi="Angsana New"/>
          <w:sz w:val="30"/>
          <w:szCs w:val="30"/>
        </w:rPr>
        <w:t xml:space="preserve">31 </w:t>
      </w:r>
      <w:r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2567</w:t>
      </w:r>
      <w:r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43D08911" w14:textId="77777777" w:rsidR="00432FB3" w:rsidRPr="00152711" w:rsidRDefault="00432FB3" w:rsidP="00432FB3">
      <w:pPr>
        <w:rPr>
          <w:rFonts w:ascii="Angsana New" w:hAnsi="Angsana New"/>
          <w:sz w:val="24"/>
          <w:szCs w:val="24"/>
        </w:rPr>
      </w:pPr>
    </w:p>
    <w:tbl>
      <w:tblPr>
        <w:tblW w:w="9660" w:type="dxa"/>
        <w:tblLayout w:type="fixed"/>
        <w:tblLook w:val="0000" w:firstRow="0" w:lastRow="0" w:firstColumn="0" w:lastColumn="0" w:noHBand="0" w:noVBand="0"/>
      </w:tblPr>
      <w:tblGrid>
        <w:gridCol w:w="1990"/>
        <w:gridCol w:w="792"/>
        <w:gridCol w:w="236"/>
        <w:gridCol w:w="711"/>
        <w:gridCol w:w="236"/>
        <w:gridCol w:w="794"/>
        <w:gridCol w:w="236"/>
        <w:gridCol w:w="710"/>
        <w:gridCol w:w="236"/>
        <w:gridCol w:w="794"/>
        <w:gridCol w:w="236"/>
        <w:gridCol w:w="710"/>
        <w:gridCol w:w="236"/>
        <w:gridCol w:w="794"/>
        <w:gridCol w:w="236"/>
        <w:gridCol w:w="713"/>
      </w:tblGrid>
      <w:tr w:rsidR="00432FB3" w:rsidRPr="00770FDB" w14:paraId="10F85AAF" w14:textId="77777777" w:rsidTr="00654BAF">
        <w:trPr>
          <w:cantSplit/>
        </w:trPr>
        <w:tc>
          <w:tcPr>
            <w:tcW w:w="1990" w:type="dxa"/>
          </w:tcPr>
          <w:p w14:paraId="32273A14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</w:tcPr>
          <w:p w14:paraId="25EBD022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</w:tcPr>
          <w:p w14:paraId="629C6B09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14:paraId="25C32B70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36" w:type="dxa"/>
          </w:tcPr>
          <w:p w14:paraId="4B662222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9" w:type="dxa"/>
            <w:gridSpan w:val="7"/>
          </w:tcPr>
          <w:p w14:paraId="28383FE7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32FB3" w:rsidRPr="00770FDB" w14:paraId="734008ED" w14:textId="77777777" w:rsidTr="00654BAF">
        <w:trPr>
          <w:cantSplit/>
        </w:trPr>
        <w:tc>
          <w:tcPr>
            <w:tcW w:w="1990" w:type="dxa"/>
          </w:tcPr>
          <w:p w14:paraId="22BBB648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</w:tcPr>
          <w:p w14:paraId="164C9F4E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6" w:type="dxa"/>
          </w:tcPr>
          <w:p w14:paraId="14884130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14:paraId="4A399DB6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14:paraId="1F642FB4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86C509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41D067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</w:tcPr>
          <w:p w14:paraId="19E4A2A3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82081" w:rsidRPr="00770FDB" w14:paraId="3B42478B" w14:textId="77777777" w:rsidTr="00654BAF">
        <w:trPr>
          <w:cantSplit/>
        </w:trPr>
        <w:tc>
          <w:tcPr>
            <w:tcW w:w="1990" w:type="dxa"/>
          </w:tcPr>
          <w:p w14:paraId="7AA35166" w14:textId="77777777" w:rsidR="00282081" w:rsidRPr="00F8535D" w:rsidRDefault="00282081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676A612" w14:textId="5E8AFD24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 w:rsidR="006C2511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6C2511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CDEFA8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276FE82F" w14:textId="77777777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0B2B1923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F7000D3" w14:textId="6CFDF5F4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DC5F77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5F4736A3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4A080652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0E76257" w14:textId="310BFD4A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B46252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1E2CBEE7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35A478F6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1C1556E" w14:textId="1E968C6D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F70B30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5075336A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</w:tr>
      <w:tr w:rsidR="009856EB" w:rsidRPr="00770FDB" w14:paraId="02C020D1" w14:textId="77777777" w:rsidTr="00654BAF">
        <w:trPr>
          <w:cantSplit/>
        </w:trPr>
        <w:tc>
          <w:tcPr>
            <w:tcW w:w="1990" w:type="dxa"/>
          </w:tcPr>
          <w:p w14:paraId="78BF77C2" w14:textId="77777777" w:rsidR="009856EB" w:rsidRPr="00F8535D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792" w:type="dxa"/>
          </w:tcPr>
          <w:p w14:paraId="64624CA1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6" w:type="dxa"/>
          </w:tcPr>
          <w:p w14:paraId="2A229FC5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5815E5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6" w:type="dxa"/>
          </w:tcPr>
          <w:p w14:paraId="074CB70E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51744CB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08B6D5C6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933BEFB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013289EA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0AE18A9C" w14:textId="27CF9F34" w:rsidR="009856EB" w:rsidRPr="009856E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 </w:t>
            </w: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6" w:type="dxa"/>
          </w:tcPr>
          <w:p w14:paraId="098F49C9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590E4B18" w14:textId="1FE405D0" w:rsidR="009856EB" w:rsidRPr="009856E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6" w:type="dxa"/>
          </w:tcPr>
          <w:p w14:paraId="1463BA37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50EB8DB8" w14:textId="46264F2C" w:rsidR="009856EB" w:rsidRPr="00804DD1" w:rsidRDefault="00657CE5" w:rsidP="0065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9856EB">
              <w:rPr>
                <w:rFonts w:ascii="Angsana New" w:hAnsi="Angsana New"/>
                <w:bCs/>
                <w:sz w:val="24"/>
                <w:szCs w:val="24"/>
              </w:rPr>
              <w:t>5,533</w:t>
            </w:r>
          </w:p>
        </w:tc>
        <w:tc>
          <w:tcPr>
            <w:tcW w:w="236" w:type="dxa"/>
          </w:tcPr>
          <w:p w14:paraId="77A8BF74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</w:tcPr>
          <w:p w14:paraId="1FC5CFC3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3,198</w:t>
            </w:r>
          </w:p>
        </w:tc>
      </w:tr>
      <w:tr w:rsidR="0022746D" w:rsidRPr="00770FDB" w14:paraId="4DB58B47" w14:textId="77777777" w:rsidTr="00654BAF">
        <w:trPr>
          <w:cantSplit/>
        </w:trPr>
        <w:tc>
          <w:tcPr>
            <w:tcW w:w="1990" w:type="dxa"/>
          </w:tcPr>
          <w:p w14:paraId="1FB7B583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792" w:type="dxa"/>
          </w:tcPr>
          <w:p w14:paraId="65BB364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A1E7B3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1" w:type="dxa"/>
          </w:tcPr>
          <w:p w14:paraId="5E6AC28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0B4A58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6D40187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F886C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2F57FEA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DD2000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C57C37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DF28B8A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4CE008C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9BD4D0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7E40C8C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6626B5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14:paraId="58BC5F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4A79C3FB" w14:textId="77777777" w:rsidTr="00654BAF">
        <w:trPr>
          <w:cantSplit/>
        </w:trPr>
        <w:tc>
          <w:tcPr>
            <w:tcW w:w="1990" w:type="dxa"/>
          </w:tcPr>
          <w:p w14:paraId="48AD0A45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792" w:type="dxa"/>
          </w:tcPr>
          <w:p w14:paraId="316FCCF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917CA2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1" w:type="dxa"/>
          </w:tcPr>
          <w:p w14:paraId="10B3BFA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ACCDA1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7FD85FF3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AE5F02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523BD4C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C5E956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395A832" w14:textId="77777777" w:rsidR="0022746D" w:rsidRPr="00770FDB" w:rsidRDefault="0022746D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0"/>
                <w:tab w:val="left" w:pos="384"/>
                <w:tab w:val="left" w:pos="482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F62469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483B63E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97371BA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4CDEAEE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5E7E46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14:paraId="7C32F8A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1EE0B356" w14:textId="77777777" w:rsidTr="00654BAF">
        <w:trPr>
          <w:cantSplit/>
        </w:trPr>
        <w:tc>
          <w:tcPr>
            <w:tcW w:w="1990" w:type="dxa"/>
          </w:tcPr>
          <w:p w14:paraId="3C605FB5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792" w:type="dxa"/>
          </w:tcPr>
          <w:p w14:paraId="58446F54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FDBC8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dxa"/>
          </w:tcPr>
          <w:p w14:paraId="624F619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5EF6AF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2A467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EAB4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15DD7C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2ABE7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ADA7DC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190AE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AC3E2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1F7F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2F1CE5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5A7C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2F81BA9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D4CBAB7" w14:textId="77777777" w:rsidR="00395EF9" w:rsidRPr="00D77790" w:rsidRDefault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403DF9D" w14:textId="1218136A" w:rsidR="00235890" w:rsidRPr="008957D7" w:rsidRDefault="00235890" w:rsidP="0089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ส่วนแบ่งกำไร (ขาดทุน) </w:t>
      </w:r>
      <w:r w:rsidR="00D3705F">
        <w:rPr>
          <w:rFonts w:ascii="Angsana New" w:hAnsi="Angsana New" w:hint="cs"/>
          <w:sz w:val="30"/>
          <w:szCs w:val="30"/>
          <w:cs/>
        </w:rPr>
        <w:t>จากเงินลงทุนในบริษัทร่วมและ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50FDD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</w:t>
      </w:r>
      <w:r w:rsidR="006128F4">
        <w:rPr>
          <w:rFonts w:ascii="Angsana New" w:hAnsi="Angsana New" w:hint="cs"/>
          <w:sz w:val="30"/>
          <w:szCs w:val="30"/>
          <w:cs/>
        </w:rPr>
        <w:t>รายละเอียด</w:t>
      </w:r>
      <w:r w:rsidRPr="00950FDD">
        <w:rPr>
          <w:rFonts w:ascii="Angsana New" w:hAnsi="Angsana New"/>
          <w:sz w:val="30"/>
          <w:szCs w:val="30"/>
          <w:cs/>
        </w:rPr>
        <w:t>ดังนี้</w:t>
      </w:r>
    </w:p>
    <w:p w14:paraId="33CFBFF5" w14:textId="77777777" w:rsidR="00235890" w:rsidRPr="00D77790" w:rsidRDefault="00235890" w:rsidP="004B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4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65"/>
        <w:gridCol w:w="1191"/>
        <w:gridCol w:w="270"/>
        <w:gridCol w:w="1192"/>
        <w:gridCol w:w="272"/>
        <w:gridCol w:w="1191"/>
        <w:gridCol w:w="272"/>
        <w:gridCol w:w="1191"/>
      </w:tblGrid>
      <w:tr w:rsidR="00C66BA1" w:rsidRPr="004F07C8" w14:paraId="7591CA41" w14:textId="77777777" w:rsidTr="00D77790">
        <w:trPr>
          <w:cantSplit/>
        </w:trPr>
        <w:tc>
          <w:tcPr>
            <w:tcW w:w="4065" w:type="dxa"/>
          </w:tcPr>
          <w:p w14:paraId="6D6FCB1F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79" w:type="dxa"/>
            <w:gridSpan w:val="7"/>
            <w:tcBorders>
              <w:bottom w:val="single" w:sz="4" w:space="0" w:color="auto"/>
            </w:tcBorders>
          </w:tcPr>
          <w:p w14:paraId="74D0491D" w14:textId="77777777" w:rsidR="00C66BA1" w:rsidRPr="00235890" w:rsidRDefault="00C66BA1" w:rsidP="00BB583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66BA1" w:rsidRPr="004F07C8" w14:paraId="780D86A2" w14:textId="77777777" w:rsidTr="00D77790">
        <w:trPr>
          <w:cantSplit/>
        </w:trPr>
        <w:tc>
          <w:tcPr>
            <w:tcW w:w="4065" w:type="dxa"/>
          </w:tcPr>
          <w:p w14:paraId="75090F07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9283A3" w14:textId="5C1543D8" w:rsidR="00C66BA1" w:rsidRPr="00235890" w:rsidRDefault="00235890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72" w:type="dxa"/>
          </w:tcPr>
          <w:p w14:paraId="4AD10D69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C3F19" w14:textId="177148C2" w:rsidR="00C66BA1" w:rsidRPr="00235890" w:rsidRDefault="00235890" w:rsidP="00BB583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</w:t>
            </w:r>
          </w:p>
        </w:tc>
      </w:tr>
      <w:tr w:rsidR="00C66BA1" w:rsidRPr="00D413D6" w14:paraId="7142DBD0" w14:textId="77777777" w:rsidTr="00D77790">
        <w:trPr>
          <w:cantSplit/>
        </w:trPr>
        <w:tc>
          <w:tcPr>
            <w:tcW w:w="4065" w:type="dxa"/>
          </w:tcPr>
          <w:p w14:paraId="39F2EBEA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7513B9C" w14:textId="609BBCDD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268B413" w14:textId="77777777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5D12607" w14:textId="1377DACC" w:rsidR="00C66BA1" w:rsidRPr="00235890" w:rsidRDefault="00235890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72" w:type="dxa"/>
          </w:tcPr>
          <w:p w14:paraId="03ACAE51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2A80FC0" w14:textId="78117183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272" w:type="dxa"/>
          </w:tcPr>
          <w:p w14:paraId="547106AD" w14:textId="77777777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F19F118" w14:textId="503CB1A4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654BAF" w:rsidRPr="00E24209" w14:paraId="3B7AB3BA" w14:textId="77777777" w:rsidTr="006128F4">
        <w:trPr>
          <w:cantSplit/>
        </w:trPr>
        <w:tc>
          <w:tcPr>
            <w:tcW w:w="4065" w:type="dxa"/>
          </w:tcPr>
          <w:p w14:paraId="2CF7C050" w14:textId="69D862F3" w:rsidR="00654BAF" w:rsidRPr="00235890" w:rsidRDefault="00654BAF" w:rsidP="00654BAF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/>
                <w:sz w:val="24"/>
                <w:szCs w:val="24"/>
                <w:cs/>
              </w:rPr>
              <w:t>บริษัท ชาลี ท็อป โลจิสติกส์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5890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 xml:space="preserve"> (การร่วมค้า)</w:t>
            </w:r>
            <w:r w:rsidR="006128F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1" w:type="dxa"/>
          </w:tcPr>
          <w:p w14:paraId="37997961" w14:textId="10511A43" w:rsidR="00654BAF" w:rsidRPr="00235890" w:rsidRDefault="00654BAF" w:rsidP="006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D2608C" w14:textId="77777777" w:rsidR="00654BAF" w:rsidRPr="00235890" w:rsidRDefault="00654BAF" w:rsidP="00654BA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42CE9A53" w14:textId="463C3F31" w:rsidR="00654BAF" w:rsidRPr="008D3451" w:rsidRDefault="00654BAF" w:rsidP="008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B03363A" w14:textId="77777777" w:rsidR="00654BAF" w:rsidRPr="00235890" w:rsidRDefault="00654BAF" w:rsidP="00654BA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1543FAE8" w14:textId="4719DCE6" w:rsidR="00654BAF" w:rsidRPr="00235890" w:rsidRDefault="00654BAF" w:rsidP="00654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BFD53B8" w14:textId="77777777" w:rsidR="00654BAF" w:rsidRPr="00235890" w:rsidRDefault="00654BAF" w:rsidP="00654BA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7081B7F2" w14:textId="6FBD2AA5" w:rsidR="00654BAF" w:rsidRPr="008957D7" w:rsidRDefault="00654BAF" w:rsidP="008D3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28F4" w:rsidRPr="00E24209" w14:paraId="62FAEB7C" w14:textId="77777777" w:rsidTr="006128F4">
        <w:trPr>
          <w:cantSplit/>
        </w:trPr>
        <w:tc>
          <w:tcPr>
            <w:tcW w:w="4065" w:type="dxa"/>
            <w:tcBorders>
              <w:bottom w:val="single" w:sz="4" w:space="0" w:color="auto"/>
            </w:tcBorders>
          </w:tcPr>
          <w:p w14:paraId="1AE3CAEE" w14:textId="1BC4D399" w:rsidR="006128F4" w:rsidRPr="00235890" w:rsidRDefault="006128F4" w:rsidP="006128F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- รวมของบริษัทร่วมและการร่วมค้าไว้แล้ว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FECD8E4" w14:textId="4C9E747C" w:rsidR="006128F4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1,895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C4960CC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center"/>
          </w:tcPr>
          <w:p w14:paraId="16132DE8" w14:textId="75E7A8D6" w:rsidR="006128F4" w:rsidRPr="008D3451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D3451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8D3451">
              <w:rPr>
                <w:rFonts w:ascii="Angsana New" w:hAnsi="Angsana New" w:hint="cs"/>
                <w:sz w:val="24"/>
                <w:szCs w:val="24"/>
                <w:cs/>
              </w:rPr>
              <w:t>206</w:t>
            </w:r>
            <w:r w:rsidRPr="008D345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78D4CECE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70EB784" w14:textId="53451A3E" w:rsidR="006128F4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2,335</w:t>
            </w:r>
          </w:p>
        </w:tc>
        <w:tc>
          <w:tcPr>
            <w:tcW w:w="272" w:type="dxa"/>
            <w:tcBorders>
              <w:bottom w:val="single" w:sz="4" w:space="0" w:color="auto"/>
            </w:tcBorders>
          </w:tcPr>
          <w:p w14:paraId="2AA2EE0A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792BA1E" w14:textId="1D0CAA25" w:rsidR="006128F4" w:rsidRPr="00310B2A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10B2A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206</w:t>
            </w:r>
            <w:r w:rsidRPr="00310B2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128F4" w:rsidRPr="00E24209" w14:paraId="19567452" w14:textId="77777777" w:rsidTr="006128F4">
        <w:trPr>
          <w:cantSplit/>
        </w:trPr>
        <w:tc>
          <w:tcPr>
            <w:tcW w:w="4065" w:type="dxa"/>
            <w:tcBorders>
              <w:top w:val="single" w:sz="4" w:space="0" w:color="auto"/>
            </w:tcBorders>
          </w:tcPr>
          <w:p w14:paraId="6D4DC74D" w14:textId="7E188043" w:rsidR="006128F4" w:rsidRPr="00235890" w:rsidRDefault="006128F4" w:rsidP="006128F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35890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อินเตอร์ โลจิสติกส์ จำกัด (การร่วมค้าของชาลีฯ) 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BE3C1EB" w14:textId="1590D806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6001D">
              <w:rPr>
                <w:rFonts w:ascii="Angsana New" w:hAnsi="Angsana New"/>
                <w:bCs/>
                <w:sz w:val="24"/>
                <w:szCs w:val="24"/>
              </w:rPr>
              <w:t>31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933268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center"/>
          </w:tcPr>
          <w:p w14:paraId="6901980B" w14:textId="23ADF05C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001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66001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D32DD25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35ADE03" w14:textId="173E41BD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6001D">
              <w:rPr>
                <w:rFonts w:ascii="Angsana New" w:hAnsi="Angsana New"/>
                <w:bCs/>
                <w:sz w:val="24"/>
                <w:szCs w:val="24"/>
              </w:rPr>
              <w:t>87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003DF72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FA007C2" w14:textId="50575BB0" w:rsidR="006128F4" w:rsidRPr="008D3451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0B2A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310B2A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  <w:r w:rsidRPr="00310B2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128F4" w:rsidRPr="00E24209" w14:paraId="50E4ADAE" w14:textId="77777777" w:rsidTr="00D77790">
        <w:trPr>
          <w:cantSplit/>
        </w:trPr>
        <w:tc>
          <w:tcPr>
            <w:tcW w:w="4065" w:type="dxa"/>
          </w:tcPr>
          <w:p w14:paraId="66507C18" w14:textId="6D0331AA" w:rsidR="006128F4" w:rsidRPr="00235890" w:rsidRDefault="006128F4" w:rsidP="006128F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บริษัท เอทีซี คอนกรีตชลบุรี จำกัด (การร่วมค้า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ของชาลีฯ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1" w:type="dxa"/>
          </w:tcPr>
          <w:p w14:paraId="38B58CA5" w14:textId="64AF6AFB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-*</w:t>
            </w:r>
          </w:p>
        </w:tc>
        <w:tc>
          <w:tcPr>
            <w:tcW w:w="270" w:type="dxa"/>
          </w:tcPr>
          <w:p w14:paraId="27E16D4F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</w:tcPr>
          <w:p w14:paraId="0E2B4199" w14:textId="62EAB2BD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001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  <w:r w:rsidRPr="0066001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C805284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51EA53D0" w14:textId="4097BD97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-*</w:t>
            </w:r>
          </w:p>
        </w:tc>
        <w:tc>
          <w:tcPr>
            <w:tcW w:w="272" w:type="dxa"/>
          </w:tcPr>
          <w:p w14:paraId="259E45CE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43E8B140" w14:textId="13FBF111" w:rsidR="006128F4" w:rsidRPr="00310B2A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0B2A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13</w:t>
            </w:r>
            <w:r w:rsidRPr="00310B2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128F4" w:rsidRPr="00E24209" w14:paraId="02DB5A6D" w14:textId="77777777" w:rsidTr="00D77790">
        <w:trPr>
          <w:cantSplit/>
        </w:trPr>
        <w:tc>
          <w:tcPr>
            <w:tcW w:w="4065" w:type="dxa"/>
          </w:tcPr>
          <w:p w14:paraId="0F5E59B5" w14:textId="190DE00C" w:rsidR="006128F4" w:rsidRPr="00235890" w:rsidRDefault="006128F4" w:rsidP="006128F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บริษัท ดี.เอส.วี.ที. 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คลังสินค้า จำกัด (บริษัทร่วม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ของชาลีฯ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1" w:type="dxa"/>
          </w:tcPr>
          <w:p w14:paraId="31A4320C" w14:textId="1E235BAF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66001D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320C02B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</w:tcPr>
          <w:p w14:paraId="1A78E1E1" w14:textId="60D7FB23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66001D">
              <w:rPr>
                <w:rFonts w:ascii="Angsana New" w:hAnsi="Angsana New" w:hint="cs"/>
                <w:b/>
                <w:sz w:val="24"/>
                <w:szCs w:val="24"/>
                <w:cs/>
              </w:rPr>
              <w:t>9</w:t>
            </w:r>
          </w:p>
        </w:tc>
        <w:tc>
          <w:tcPr>
            <w:tcW w:w="272" w:type="dxa"/>
          </w:tcPr>
          <w:p w14:paraId="2A7E2752" w14:textId="77777777" w:rsidR="006128F4" w:rsidRPr="0066001D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44B73035" w14:textId="49E658D3" w:rsidR="006128F4" w:rsidRPr="0066001D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66001D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66001D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42C13CAB" w14:textId="77777777" w:rsidR="006128F4" w:rsidRPr="00235890" w:rsidRDefault="006128F4" w:rsidP="006128F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0A4136AE" w14:textId="27316622" w:rsidR="006128F4" w:rsidRPr="008D3451" w:rsidRDefault="006128F4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  <w:r w:rsidRPr="008D3451">
              <w:rPr>
                <w:rFonts w:ascii="Angsana New" w:hAnsi="Angsana New" w:hint="cs"/>
                <w:b/>
                <w:sz w:val="24"/>
                <w:szCs w:val="24"/>
                <w:cs/>
              </w:rPr>
              <w:t>9</w:t>
            </w:r>
          </w:p>
        </w:tc>
      </w:tr>
    </w:tbl>
    <w:p w14:paraId="1A354288" w14:textId="77777777" w:rsidR="00235890" w:rsidRPr="00D77790" w:rsidRDefault="00235890" w:rsidP="00235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54B2227" w14:textId="1FFCE321" w:rsidR="00235890" w:rsidRDefault="00235890" w:rsidP="00235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*บริษัท เอทีซี </w:t>
      </w:r>
      <w:r w:rsidRPr="0066001D">
        <w:rPr>
          <w:rFonts w:ascii="Angsana New" w:hAnsi="Angsana New" w:hint="cs"/>
          <w:sz w:val="30"/>
          <w:szCs w:val="30"/>
          <w:cs/>
        </w:rPr>
        <w:t>คอนกรีตชลบุรี จำกัดไม่มีส่วนแบ่งกำไร</w:t>
      </w:r>
      <w:r w:rsidR="008A3A81" w:rsidRPr="0066001D">
        <w:rPr>
          <w:rFonts w:ascii="Angsana New" w:hAnsi="Angsana New" w:hint="cs"/>
          <w:sz w:val="30"/>
          <w:szCs w:val="30"/>
          <w:cs/>
        </w:rPr>
        <w:t>หรือ</w:t>
      </w:r>
      <w:r w:rsidR="008A3A81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3705F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D3705F"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เนื่องจากมีผลขาดทุน</w:t>
      </w:r>
      <w:r w:rsidR="009856EB">
        <w:rPr>
          <w:rFonts w:ascii="Angsana New" w:hAnsi="Angsana New" w:hint="cs"/>
          <w:sz w:val="30"/>
          <w:szCs w:val="30"/>
          <w:cs/>
        </w:rPr>
        <w:t>สะสม</w:t>
      </w:r>
      <w:r>
        <w:rPr>
          <w:rFonts w:ascii="Angsana New" w:hAnsi="Angsana New" w:hint="cs"/>
          <w:sz w:val="30"/>
          <w:szCs w:val="30"/>
          <w:cs/>
        </w:rPr>
        <w:t xml:space="preserve">เกินทุน </w:t>
      </w:r>
    </w:p>
    <w:p w14:paraId="3FC504A1" w14:textId="77777777" w:rsidR="00C66BA1" w:rsidRPr="00D77790" w:rsidRDefault="00C6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EE94EAA" w14:textId="77777777" w:rsidR="00395EF9" w:rsidRDefault="00FE60CE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395EF9">
        <w:rPr>
          <w:rFonts w:ascii="Angsana New" w:hAnsi="Angsana New"/>
          <w:b/>
          <w:bCs/>
          <w:sz w:val="30"/>
          <w:szCs w:val="30"/>
        </w:rPr>
        <w:t>.</w:t>
      </w:r>
      <w:r w:rsidR="00395EF9" w:rsidRP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7D1E49">
        <w:rPr>
          <w:rFonts w:ascii="Angsana New" w:hAnsi="Angsana New"/>
          <w:b/>
          <w:bCs/>
          <w:sz w:val="30"/>
          <w:szCs w:val="30"/>
        </w:rPr>
        <w:tab/>
      </w:r>
      <w:r w:rsidR="00395EF9">
        <w:rPr>
          <w:rFonts w:ascii="Angsana New" w:hAnsi="Angsana New"/>
          <w:b/>
          <w:bCs/>
          <w:sz w:val="30"/>
          <w:szCs w:val="30"/>
        </w:rPr>
        <w:t xml:space="preserve"> 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เงินให้กู้ยืมระยะยาวแก่บุคคล</w:t>
      </w:r>
      <w:r w:rsidR="00395EF9">
        <w:rPr>
          <w:rFonts w:ascii="Angsana New" w:hAnsi="Angsana New" w:hint="cs"/>
          <w:b/>
          <w:bCs/>
          <w:sz w:val="30"/>
          <w:szCs w:val="30"/>
          <w:cs/>
        </w:rPr>
        <w:t>และกิจการ</w:t>
      </w:r>
      <w:r w:rsidR="00395EF9" w:rsidRPr="00EA1C0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77BADCB" w14:textId="77777777" w:rsidR="00395EF9" w:rsidRPr="00D77790" w:rsidRDefault="00395EF9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638" w:type="dxa"/>
        <w:tblInd w:w="12" w:type="dxa"/>
        <w:tblLayout w:type="fixed"/>
        <w:tblLook w:val="0100" w:firstRow="0" w:lastRow="0" w:firstColumn="0" w:lastColumn="1" w:noHBand="0" w:noVBand="0"/>
      </w:tblPr>
      <w:tblGrid>
        <w:gridCol w:w="5102"/>
        <w:gridCol w:w="2126"/>
        <w:gridCol w:w="284"/>
        <w:gridCol w:w="2126"/>
      </w:tblGrid>
      <w:tr w:rsidR="00395EF9" w:rsidRPr="00EA1C08" w14:paraId="05E39F06" w14:textId="77777777" w:rsidTr="00654BAF">
        <w:trPr>
          <w:cantSplit/>
        </w:trPr>
        <w:tc>
          <w:tcPr>
            <w:tcW w:w="5102" w:type="dxa"/>
          </w:tcPr>
          <w:p w14:paraId="6EC71D02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7B0D4E1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95EF9" w:rsidRPr="00EA1C08" w14:paraId="53D30D3B" w14:textId="77777777" w:rsidTr="00654BAF">
        <w:trPr>
          <w:cantSplit/>
          <w:trHeight w:val="370"/>
        </w:trPr>
        <w:tc>
          <w:tcPr>
            <w:tcW w:w="5102" w:type="dxa"/>
          </w:tcPr>
          <w:p w14:paraId="08585025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07604D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06410B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F9F906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C4D97" w:rsidRPr="00EA1C08" w14:paraId="351CFAD1" w14:textId="77777777" w:rsidTr="00654BAF">
        <w:trPr>
          <w:cantSplit/>
        </w:trPr>
        <w:tc>
          <w:tcPr>
            <w:tcW w:w="5102" w:type="dxa"/>
          </w:tcPr>
          <w:p w14:paraId="62AF7729" w14:textId="77777777" w:rsidR="00CC4D97" w:rsidRPr="00C60B43" w:rsidRDefault="00CC4D97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0B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007B3ADD" w14:textId="77777777"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37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  <w:tc>
          <w:tcPr>
            <w:tcW w:w="284" w:type="dxa"/>
          </w:tcPr>
          <w:p w14:paraId="128DD108" w14:textId="77777777" w:rsidR="00CC4D97" w:rsidRPr="003B34DE" w:rsidRDefault="00CC4D97" w:rsidP="00CC4D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6598E1D8" w14:textId="77777777"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</w:tr>
      <w:tr w:rsidR="00B30BC6" w:rsidRPr="00EA1C08" w14:paraId="64AFB473" w14:textId="77777777" w:rsidTr="008E7768">
        <w:trPr>
          <w:cantSplit/>
        </w:trPr>
        <w:tc>
          <w:tcPr>
            <w:tcW w:w="5102" w:type="dxa"/>
          </w:tcPr>
          <w:p w14:paraId="33CEEFE7" w14:textId="52EB2277" w:rsidR="00B30BC6" w:rsidRPr="00C60B43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รับชำระคืน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4D651CD" w14:textId="0AF8A616" w:rsidR="00B30BC6" w:rsidRPr="006A5BCA" w:rsidRDefault="005B3818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08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B30BC6" w:rsidRPr="00B30B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242AA">
              <w:rPr>
                <w:rFonts w:ascii="Angsana New" w:hAnsi="Angsana New"/>
                <w:bCs/>
                <w:sz w:val="30"/>
                <w:szCs w:val="30"/>
              </w:rPr>
              <w:t>6,876</w:t>
            </w:r>
            <w:r w:rsidR="00B30BC6" w:rsidRPr="00B30B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4D0CF9FE" w14:textId="77777777" w:rsidR="00B30BC6" w:rsidRPr="00EA1C08" w:rsidRDefault="00B30BC6" w:rsidP="00B30BC6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5DF5AEC" w14:textId="3F2EDF6D" w:rsidR="00B30BC6" w:rsidRPr="00B30BC6" w:rsidRDefault="00B30BC6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</w:tr>
      <w:tr w:rsidR="00B30BC6" w:rsidRPr="00EA1C08" w14:paraId="5574B94D" w14:textId="77777777" w:rsidTr="00654BAF">
        <w:trPr>
          <w:cantSplit/>
        </w:trPr>
        <w:tc>
          <w:tcPr>
            <w:tcW w:w="5102" w:type="dxa"/>
          </w:tcPr>
          <w:p w14:paraId="43AA79C4" w14:textId="56B05C32" w:rsidR="00B30BC6" w:rsidRPr="00C60B43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0E33CF" w14:textId="22CFC220" w:rsidR="00B30BC6" w:rsidRPr="00D607F2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20,624</w:t>
            </w:r>
          </w:p>
        </w:tc>
        <w:tc>
          <w:tcPr>
            <w:tcW w:w="284" w:type="dxa"/>
          </w:tcPr>
          <w:p w14:paraId="01E683B7" w14:textId="77777777" w:rsidR="00B30BC6" w:rsidRPr="00EA1C08" w:rsidRDefault="00B30BC6" w:rsidP="00B30BC6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7AC2C" w14:textId="364D06C4" w:rsidR="00B30BC6" w:rsidRPr="006A5BCA" w:rsidRDefault="00B30BC6" w:rsidP="00B3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500</w:t>
            </w:r>
          </w:p>
        </w:tc>
      </w:tr>
    </w:tbl>
    <w:p w14:paraId="5E473578" w14:textId="23FC308D" w:rsidR="004B092B" w:rsidRDefault="00FE60CE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8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CDB35E6" w14:textId="77777777" w:rsidR="004B092B" w:rsidRPr="00D97991" w:rsidRDefault="004B092B" w:rsidP="00616F93">
      <w:pPr>
        <w:spacing w:line="240" w:lineRule="auto"/>
        <w:jc w:val="thaiDistribute"/>
        <w:rPr>
          <w:sz w:val="30"/>
          <w:szCs w:val="30"/>
        </w:rPr>
      </w:pPr>
    </w:p>
    <w:tbl>
      <w:tblPr>
        <w:tblW w:w="9464" w:type="dxa"/>
        <w:tblLayout w:type="fixed"/>
        <w:tblLook w:val="0100" w:firstRow="0" w:lastRow="0" w:firstColumn="0" w:lastColumn="1" w:noHBand="0" w:noVBand="0"/>
      </w:tblPr>
      <w:tblGrid>
        <w:gridCol w:w="4928"/>
        <w:gridCol w:w="2126"/>
        <w:gridCol w:w="284"/>
        <w:gridCol w:w="2126"/>
      </w:tblGrid>
      <w:tr w:rsidR="004B092B" w:rsidRPr="00F51F88" w14:paraId="3AB1B8AC" w14:textId="77777777" w:rsidTr="00DB0C30">
        <w:trPr>
          <w:cantSplit/>
        </w:trPr>
        <w:tc>
          <w:tcPr>
            <w:tcW w:w="4928" w:type="dxa"/>
          </w:tcPr>
          <w:p w14:paraId="30AFBBAE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0BFD741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6AEB0BA1" w14:textId="77777777" w:rsidTr="00DB0C30">
        <w:trPr>
          <w:cantSplit/>
          <w:trHeight w:val="370"/>
        </w:trPr>
        <w:tc>
          <w:tcPr>
            <w:tcW w:w="4928" w:type="dxa"/>
          </w:tcPr>
          <w:p w14:paraId="4F067314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79A2E1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66A58B1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D97F0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326F73ED" w14:textId="77777777" w:rsidTr="006A5BCA">
        <w:trPr>
          <w:cantSplit/>
        </w:trPr>
        <w:tc>
          <w:tcPr>
            <w:tcW w:w="4928" w:type="dxa"/>
          </w:tcPr>
          <w:p w14:paraId="562A0265" w14:textId="77777777" w:rsidR="00ED11C1" w:rsidRPr="00C60B43" w:rsidRDefault="00ED11C1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60B4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CC4D97" w:rsidRPr="00C60B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24AAAD8B" w14:textId="521CEAF4" w:rsidR="00ED11C1" w:rsidRPr="00666554" w:rsidRDefault="00152711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751218">
              <w:rPr>
                <w:rFonts w:ascii="Angsana New" w:hAnsi="Angsana New"/>
                <w:bCs/>
                <w:sz w:val="30"/>
                <w:szCs w:val="30"/>
              </w:rPr>
              <w:t>6,684</w:t>
            </w:r>
          </w:p>
        </w:tc>
        <w:tc>
          <w:tcPr>
            <w:tcW w:w="284" w:type="dxa"/>
          </w:tcPr>
          <w:p w14:paraId="42D06099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F16A2C6" w14:textId="77777777" w:rsidR="00ED11C1" w:rsidRPr="00ED11C1" w:rsidRDefault="00CC4D9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CC4D97">
              <w:rPr>
                <w:rFonts w:ascii="Angsana New" w:hAnsi="Angsana New"/>
                <w:bCs/>
                <w:sz w:val="30"/>
                <w:szCs w:val="30"/>
              </w:rPr>
              <w:t>182,583</w:t>
            </w:r>
          </w:p>
        </w:tc>
      </w:tr>
      <w:tr w:rsidR="00751218" w:rsidRPr="00E24209" w14:paraId="65B36C25" w14:textId="77777777" w:rsidTr="00DB0C30">
        <w:trPr>
          <w:cantSplit/>
        </w:trPr>
        <w:tc>
          <w:tcPr>
            <w:tcW w:w="4928" w:type="dxa"/>
          </w:tcPr>
          <w:p w14:paraId="78BF1772" w14:textId="77777777" w:rsidR="00751218" w:rsidRPr="00C60B43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5F37423" w14:textId="5B7C5026" w:rsidR="00751218" w:rsidRPr="00545627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>
              <w:rPr>
                <w:rFonts w:ascii="Angsana New" w:hAnsi="Angsana New"/>
                <w:bCs/>
                <w:sz w:val="30"/>
                <w:szCs w:val="30"/>
              </w:rPr>
              <w:t>704</w:t>
            </w:r>
            <w:r w:rsidR="00751218" w:rsidRPr="00B30B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7BB4924" w14:textId="77777777" w:rsidR="00751218" w:rsidRPr="00545627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6F1CF87" w14:textId="5EE963BA" w:rsidR="00751218" w:rsidRPr="00545627" w:rsidRDefault="00633EC6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B30BC6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751218">
              <w:rPr>
                <w:rFonts w:ascii="Angsana New" w:hAnsi="Angsana New"/>
                <w:bCs/>
                <w:sz w:val="30"/>
                <w:szCs w:val="30"/>
              </w:rPr>
              <w:t>,214</w:t>
            </w:r>
            <w:r w:rsidR="00751218" w:rsidRPr="00B30BC6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A5BCA" w:rsidRPr="00E24209" w14:paraId="4C11F806" w14:textId="77777777" w:rsidTr="00DB0C30">
        <w:trPr>
          <w:cantSplit/>
        </w:trPr>
        <w:tc>
          <w:tcPr>
            <w:tcW w:w="4928" w:type="dxa"/>
          </w:tcPr>
          <w:p w14:paraId="2F48BC2E" w14:textId="2D727A5A" w:rsidR="006A5BCA" w:rsidRPr="00161CAE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D45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D45B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4680A67" w14:textId="02618BF0" w:rsidR="006A5BCA" w:rsidRPr="00545627" w:rsidRDefault="00751218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385,980</w:t>
            </w:r>
          </w:p>
        </w:tc>
        <w:tc>
          <w:tcPr>
            <w:tcW w:w="284" w:type="dxa"/>
          </w:tcPr>
          <w:p w14:paraId="7663D526" w14:textId="77777777" w:rsidR="006A5BCA" w:rsidRPr="00545627" w:rsidRDefault="006A5BCA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EF51ACC" w14:textId="065EF861" w:rsidR="006A5BCA" w:rsidRPr="00545627" w:rsidRDefault="00B62FC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181,369</w:t>
            </w:r>
          </w:p>
        </w:tc>
      </w:tr>
    </w:tbl>
    <w:p w14:paraId="109576C0" w14:textId="77777777" w:rsidR="00D97991" w:rsidRDefault="00D97991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64D804" w14:textId="025B583A"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</w:t>
      </w:r>
      <w:r w:rsidRPr="001B4FD2">
        <w:rPr>
          <w:rFonts w:ascii="Angsana New" w:hAnsi="Angsana New" w:hint="cs"/>
          <w:sz w:val="30"/>
          <w:szCs w:val="30"/>
          <w:cs/>
        </w:rPr>
        <w:t>อายุ</w:t>
      </w:r>
      <w:r w:rsidRPr="001B4FD2">
        <w:rPr>
          <w:rFonts w:ascii="Angsana New" w:hAnsi="Angsana New"/>
          <w:sz w:val="30"/>
          <w:szCs w:val="30"/>
        </w:rPr>
        <w:t xml:space="preserve"> </w:t>
      </w:r>
      <w:r w:rsidR="001B4FD2" w:rsidRPr="001B4FD2">
        <w:rPr>
          <w:rFonts w:ascii="Angsana New" w:hAnsi="Angsana New"/>
          <w:sz w:val="30"/>
          <w:szCs w:val="30"/>
        </w:rPr>
        <w:t>20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1B4FD2">
        <w:rPr>
          <w:rFonts w:ascii="Angsana New" w:hAnsi="Angsana New"/>
          <w:sz w:val="30"/>
          <w:szCs w:val="30"/>
        </w:rPr>
        <w:t>30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  <w:r w:rsidR="00412A08">
        <w:rPr>
          <w:rFonts w:ascii="Angsana New" w:hAnsi="Angsana New" w:hint="cs"/>
          <w:sz w:val="30"/>
          <w:szCs w:val="30"/>
          <w:cs/>
        </w:rPr>
        <w:t>โดยมีรายได้ค่าเช่าดังนี้</w:t>
      </w:r>
    </w:p>
    <w:p w14:paraId="64EE7C4D" w14:textId="77777777" w:rsidR="00412A08" w:rsidRDefault="00412A08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3685"/>
        <w:gridCol w:w="1247"/>
        <w:gridCol w:w="284"/>
        <w:gridCol w:w="1247"/>
        <w:gridCol w:w="283"/>
        <w:gridCol w:w="1247"/>
        <w:gridCol w:w="284"/>
        <w:gridCol w:w="1247"/>
      </w:tblGrid>
      <w:tr w:rsidR="00657CE5" w:rsidRPr="004F07C8" w14:paraId="7E7A205D" w14:textId="77777777" w:rsidTr="00B368FE">
        <w:trPr>
          <w:cantSplit/>
        </w:trPr>
        <w:tc>
          <w:tcPr>
            <w:tcW w:w="3685" w:type="dxa"/>
          </w:tcPr>
          <w:p w14:paraId="71075719" w14:textId="77777777" w:rsidR="00657CE5" w:rsidRPr="0098458A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1A55351" w14:textId="77777777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7CE5" w:rsidRPr="004F07C8" w14:paraId="631C813A" w14:textId="77777777" w:rsidTr="00B368FE">
        <w:trPr>
          <w:cantSplit/>
        </w:trPr>
        <w:tc>
          <w:tcPr>
            <w:tcW w:w="3685" w:type="dxa"/>
          </w:tcPr>
          <w:p w14:paraId="2E389D1A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FB819" w14:textId="7054BABC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23768621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045ACF" w14:textId="71C65CC3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657CE5" w:rsidRPr="00E24209" w14:paraId="37F66E1E" w14:textId="77777777" w:rsidTr="00B368FE">
        <w:trPr>
          <w:cantSplit/>
        </w:trPr>
        <w:tc>
          <w:tcPr>
            <w:tcW w:w="3685" w:type="dxa"/>
          </w:tcPr>
          <w:p w14:paraId="57967997" w14:textId="77777777" w:rsidR="00657CE5" w:rsidRPr="00F51F8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2C388CC" w14:textId="61E18E43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263C603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8B03B01" w14:textId="251B900F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BD46E02" w14:textId="77777777" w:rsidR="00657CE5" w:rsidRPr="00D413D6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8CF1A1" w14:textId="2D72629F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D1EA274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B4B0472" w14:textId="183E3911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57CE5" w:rsidRPr="005B1188" w14:paraId="1DA6938D" w14:textId="77777777" w:rsidTr="00B368FE">
        <w:trPr>
          <w:cantSplit/>
        </w:trPr>
        <w:tc>
          <w:tcPr>
            <w:tcW w:w="3685" w:type="dxa"/>
          </w:tcPr>
          <w:p w14:paraId="45AADD8B" w14:textId="5A9F738E" w:rsidR="00657CE5" w:rsidRPr="0094751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7" w:type="dxa"/>
          </w:tcPr>
          <w:p w14:paraId="4701EAAC" w14:textId="2BED1A96" w:rsidR="00657CE5" w:rsidRPr="00F92EA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1,416</w:t>
            </w:r>
          </w:p>
        </w:tc>
        <w:tc>
          <w:tcPr>
            <w:tcW w:w="284" w:type="dxa"/>
          </w:tcPr>
          <w:p w14:paraId="2F94A5C5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4A855DF" w14:textId="7F470C65" w:rsidR="00657CE5" w:rsidRPr="005B1188" w:rsidRDefault="009E2C57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920</w:t>
            </w:r>
          </w:p>
        </w:tc>
        <w:tc>
          <w:tcPr>
            <w:tcW w:w="283" w:type="dxa"/>
          </w:tcPr>
          <w:p w14:paraId="78F34E02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2904A8A0" w14:textId="4B720A6C" w:rsidR="00657CE5" w:rsidRPr="00772FEC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2,830</w:t>
            </w:r>
          </w:p>
        </w:tc>
        <w:tc>
          <w:tcPr>
            <w:tcW w:w="284" w:type="dxa"/>
          </w:tcPr>
          <w:p w14:paraId="32C5CC61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693E7F4D" w14:textId="10012B06" w:rsidR="00657CE5" w:rsidRPr="005B1188" w:rsidRDefault="009E2C57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1,765</w:t>
            </w:r>
          </w:p>
        </w:tc>
      </w:tr>
      <w:tr w:rsidR="00657CE5" w:rsidRPr="005B1188" w14:paraId="26C49747" w14:textId="77777777" w:rsidTr="00B368FE">
        <w:trPr>
          <w:cantSplit/>
        </w:trPr>
        <w:tc>
          <w:tcPr>
            <w:tcW w:w="3685" w:type="dxa"/>
          </w:tcPr>
          <w:p w14:paraId="1A775540" w14:textId="6FA0505E" w:rsidR="00657CE5" w:rsidRPr="0094751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6F0E4799" w14:textId="79BF7B02" w:rsidR="00657CE5" w:rsidRPr="00F92EA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1,214</w:t>
            </w:r>
          </w:p>
        </w:tc>
        <w:tc>
          <w:tcPr>
            <w:tcW w:w="284" w:type="dxa"/>
          </w:tcPr>
          <w:p w14:paraId="11DDA023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E551363" w14:textId="1B332CBB" w:rsidR="00657CE5" w:rsidRPr="005B118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1,321</w:t>
            </w:r>
          </w:p>
        </w:tc>
        <w:tc>
          <w:tcPr>
            <w:tcW w:w="283" w:type="dxa"/>
          </w:tcPr>
          <w:p w14:paraId="20D5B168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4103A0BF" w14:textId="7F168B2A" w:rsidR="00657CE5" w:rsidRPr="00772FEC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2,528</w:t>
            </w:r>
          </w:p>
        </w:tc>
        <w:tc>
          <w:tcPr>
            <w:tcW w:w="284" w:type="dxa"/>
          </w:tcPr>
          <w:p w14:paraId="433AA18B" w14:textId="77777777" w:rsidR="00657CE5" w:rsidRPr="00F0151D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B542963" w14:textId="00363CA8" w:rsidR="00657CE5" w:rsidRPr="005B118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,809</w:t>
            </w:r>
          </w:p>
        </w:tc>
      </w:tr>
    </w:tbl>
    <w:p w14:paraId="7FC0097C" w14:textId="77777777" w:rsidR="00DB0C30" w:rsidRPr="004B1BBC" w:rsidRDefault="00DB0C30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38D9CE" w14:textId="4E5BE108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ทดแทนและ</w:t>
      </w:r>
      <w:r w:rsidRPr="00616F93">
        <w:rPr>
          <w:rFonts w:ascii="Angsana New" w:hAnsi="Angsana New"/>
          <w:spacing w:val="-2"/>
          <w:sz w:val="30"/>
          <w:szCs w:val="30"/>
          <w:cs/>
        </w:rPr>
        <w:t>วิธีเปรียบเทียบราคา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ตลาด</w:t>
      </w:r>
      <w:r w:rsidR="00616F93" w:rsidRPr="00616F93">
        <w:rPr>
          <w:rFonts w:ascii="Angsana New" w:hAnsi="Angsana New"/>
          <w:spacing w:val="-2"/>
          <w:sz w:val="30"/>
          <w:szCs w:val="30"/>
        </w:rPr>
        <w:t xml:space="preserve"> </w:t>
      </w:r>
      <w:r w:rsidR="00CC4D97" w:rsidRPr="00616F93">
        <w:rPr>
          <w:rFonts w:ascii="Angsana New" w:hAnsi="Angsana New" w:hint="cs"/>
          <w:spacing w:val="-2"/>
          <w:sz w:val="30"/>
          <w:szCs w:val="30"/>
          <w:cs/>
        </w:rPr>
        <w:t>(ฝ่ายบริหารได้พิจารณาและคาดการณ์ว่ามูลค่ายุติธรรมดังกล่าวไม่ได้เปลี่ยนแปลง</w:t>
      </w:r>
      <w:r w:rsidR="00CC4D97">
        <w:rPr>
          <w:rFonts w:ascii="Angsana New" w:hAnsi="Angsana New" w:hint="cs"/>
          <w:sz w:val="30"/>
          <w:szCs w:val="30"/>
          <w:cs/>
        </w:rPr>
        <w:t>ไปอย่างมีสาระสำคัญ</w:t>
      </w:r>
      <w:r w:rsidR="00540A79" w:rsidRPr="002B63E3">
        <w:rPr>
          <w:rFonts w:ascii="Angsana New" w:hAnsi="Angsana New" w:hint="cs"/>
          <w:szCs w:val="30"/>
          <w:cs/>
        </w:rPr>
        <w:t>ในระหว่างปี</w:t>
      </w:r>
      <w:r w:rsidR="00540A79">
        <w:rPr>
          <w:rFonts w:ascii="Angsana New" w:hAnsi="Angsana New" w:hint="cs"/>
          <w:szCs w:val="30"/>
          <w:cs/>
        </w:rPr>
        <w:t xml:space="preserve"> </w:t>
      </w:r>
      <w:r w:rsidR="005C1E32" w:rsidRPr="005C1E32">
        <w:rPr>
          <w:rFonts w:ascii="Angsana New" w:hAnsi="Angsana New"/>
          <w:sz w:val="30"/>
          <w:szCs w:val="30"/>
        </w:rPr>
        <w:t>2567</w:t>
      </w:r>
      <w:r w:rsidR="00540A79">
        <w:rPr>
          <w:rFonts w:ascii="Angsana New" w:hAnsi="Angsana New"/>
          <w:szCs w:val="30"/>
        </w:rPr>
        <w:t xml:space="preserve"> </w:t>
      </w:r>
      <w:r w:rsidR="00540A79">
        <w:rPr>
          <w:rFonts w:ascii="Angsana New" w:hAnsi="Angsana New" w:hint="cs"/>
          <w:szCs w:val="30"/>
          <w:cs/>
        </w:rPr>
        <w:t xml:space="preserve">และ </w:t>
      </w:r>
      <w:r w:rsidR="005C1E32" w:rsidRPr="005C1E32">
        <w:rPr>
          <w:rFonts w:ascii="Angsana New" w:hAnsi="Angsana New"/>
          <w:sz w:val="30"/>
          <w:szCs w:val="30"/>
        </w:rPr>
        <w:t>2568</w:t>
      </w:r>
      <w:r w:rsidR="00CC4D97">
        <w:rPr>
          <w:rFonts w:ascii="Angsana New" w:hAnsi="Angsana New" w:hint="cs"/>
          <w:sz w:val="30"/>
          <w:szCs w:val="30"/>
          <w:cs/>
        </w:rPr>
        <w:t>)</w:t>
      </w:r>
      <w:r w:rsidR="00CC4D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1085BC5" w14:textId="77777777" w:rsidR="00C57A1A" w:rsidRPr="00326EFF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02" w:type="dxa"/>
        <w:tblInd w:w="-4" w:type="dxa"/>
        <w:tblLook w:val="04A0" w:firstRow="1" w:lastRow="0" w:firstColumn="1" w:lastColumn="0" w:noHBand="0" w:noVBand="1"/>
      </w:tblPr>
      <w:tblGrid>
        <w:gridCol w:w="3798"/>
        <w:gridCol w:w="291"/>
        <w:gridCol w:w="1509"/>
        <w:gridCol w:w="327"/>
        <w:gridCol w:w="3577"/>
      </w:tblGrid>
      <w:tr w:rsidR="00C57A1A" w:rsidRPr="00EA0007" w14:paraId="6BAA8745" w14:textId="77777777" w:rsidTr="00491687">
        <w:tc>
          <w:tcPr>
            <w:tcW w:w="3798" w:type="dxa"/>
          </w:tcPr>
          <w:p w14:paraId="68B58DA6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8080787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71580F1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5F00482F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7" w:type="dxa"/>
          </w:tcPr>
          <w:p w14:paraId="28DE1A7A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487A646C" w14:textId="77777777" w:rsidTr="00491687">
        <w:tc>
          <w:tcPr>
            <w:tcW w:w="3798" w:type="dxa"/>
          </w:tcPr>
          <w:p w14:paraId="081450D0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E6D0106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6CD0545" w14:textId="77777777" w:rsidR="00C57A1A" w:rsidRPr="006765E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024FE37D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7" w:type="dxa"/>
            <w:tcBorders>
              <w:bottom w:val="single" w:sz="4" w:space="0" w:color="auto"/>
            </w:tcBorders>
          </w:tcPr>
          <w:p w14:paraId="4DD6E775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54ED81B0" w14:textId="77777777" w:rsidTr="00491687">
        <w:tc>
          <w:tcPr>
            <w:tcW w:w="3798" w:type="dxa"/>
          </w:tcPr>
          <w:p w14:paraId="1A6B69D0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5C71D97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2C6F934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6</w:t>
            </w:r>
            <w:r w:rsidR="00C57A1A">
              <w:rPr>
                <w:rFonts w:ascii="Angsana New" w:hAnsi="Angsana New"/>
                <w:sz w:val="30"/>
                <w:szCs w:val="30"/>
              </w:rPr>
              <w:t>49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57A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06532772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7" w:type="dxa"/>
            <w:vAlign w:val="center"/>
          </w:tcPr>
          <w:p w14:paraId="3F1CF4F0" w14:textId="77777777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76F0009" w14:textId="77777777" w:rsidTr="00491687">
        <w:tc>
          <w:tcPr>
            <w:tcW w:w="3798" w:type="dxa"/>
          </w:tcPr>
          <w:p w14:paraId="3695295C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136081E5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863EF00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342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27" w:type="dxa"/>
          </w:tcPr>
          <w:p w14:paraId="2CD4D7C6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7" w:type="dxa"/>
            <w:vAlign w:val="center"/>
          </w:tcPr>
          <w:p w14:paraId="7C669BAC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48611822" w14:textId="77777777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C6C234E" w14:textId="77777777" w:rsidR="00657CE5" w:rsidRDefault="00657CE5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DA2AD6" w14:textId="77777777" w:rsidR="00657CE5" w:rsidRDefault="00657CE5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91E88E" w14:textId="77777777" w:rsidR="00657CE5" w:rsidRPr="00326EFF" w:rsidRDefault="00657CE5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E7B966" w14:textId="77777777" w:rsidR="00994B2D" w:rsidRDefault="00FE60CE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994B2D">
        <w:rPr>
          <w:rFonts w:ascii="Angsana New" w:hAnsi="Angsana New"/>
          <w:b/>
          <w:bCs/>
          <w:sz w:val="30"/>
          <w:szCs w:val="30"/>
        </w:rPr>
        <w:t>.</w:t>
      </w:r>
      <w:r w:rsidR="00994B2D" w:rsidRPr="007D1E49">
        <w:rPr>
          <w:rFonts w:ascii="Angsana New" w:hAnsi="Angsana New"/>
          <w:b/>
          <w:bCs/>
          <w:sz w:val="30"/>
          <w:szCs w:val="30"/>
        </w:rPr>
        <w:tab/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  <w:r w:rsidR="00994B2D">
        <w:rPr>
          <w:rFonts w:ascii="Angsana New" w:hAnsi="Angsana New"/>
          <w:b/>
          <w:bCs/>
          <w:sz w:val="30"/>
          <w:szCs w:val="30"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994B2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07C07139" w14:textId="77777777" w:rsidR="00994B2D" w:rsidRPr="00657CE5" w:rsidRDefault="00994B2D" w:rsidP="00616F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20"/>
          <w:szCs w:val="20"/>
        </w:rPr>
      </w:pPr>
    </w:p>
    <w:tbl>
      <w:tblPr>
        <w:tblW w:w="9468" w:type="dxa"/>
        <w:tblInd w:w="-4" w:type="dxa"/>
        <w:tblLayout w:type="fixed"/>
        <w:tblLook w:val="0100" w:firstRow="0" w:lastRow="0" w:firstColumn="0" w:lastColumn="1" w:noHBand="0" w:noVBand="0"/>
      </w:tblPr>
      <w:tblGrid>
        <w:gridCol w:w="4932"/>
        <w:gridCol w:w="2126"/>
        <w:gridCol w:w="284"/>
        <w:gridCol w:w="2126"/>
      </w:tblGrid>
      <w:tr w:rsidR="00994B2D" w:rsidRPr="00F51F88" w14:paraId="4A1ABFAF" w14:textId="77777777" w:rsidTr="00616F93">
        <w:trPr>
          <w:cantSplit/>
        </w:trPr>
        <w:tc>
          <w:tcPr>
            <w:tcW w:w="4932" w:type="dxa"/>
          </w:tcPr>
          <w:p w14:paraId="7CC45226" w14:textId="77777777" w:rsidR="00994B2D" w:rsidRPr="002C3FE5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12906FB9" w14:textId="77777777" w:rsidR="00994B2D" w:rsidRPr="002C3FE5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B2D" w:rsidRPr="00F51F88" w14:paraId="431C57E8" w14:textId="77777777" w:rsidTr="00616F93">
        <w:trPr>
          <w:cantSplit/>
          <w:trHeight w:val="370"/>
        </w:trPr>
        <w:tc>
          <w:tcPr>
            <w:tcW w:w="4932" w:type="dxa"/>
          </w:tcPr>
          <w:p w14:paraId="7F386E3E" w14:textId="77777777" w:rsidR="00994B2D" w:rsidRPr="00F51F88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EA4047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B0B217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8AD1571" w14:textId="77777777" w:rsidR="00994B2D" w:rsidRPr="00E24209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5986B389" w14:textId="77777777" w:rsidTr="00616F93">
        <w:trPr>
          <w:cantSplit/>
        </w:trPr>
        <w:tc>
          <w:tcPr>
            <w:tcW w:w="4932" w:type="dxa"/>
          </w:tcPr>
          <w:p w14:paraId="3165408A" w14:textId="77777777" w:rsidR="00ED11C1" w:rsidRPr="00161CAE" w:rsidRDefault="00ED11C1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469BF22" w14:textId="5B0146FD" w:rsidR="00ED11C1" w:rsidRPr="006066D5" w:rsidRDefault="00AF55BC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066D5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5F003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751218">
              <w:rPr>
                <w:rFonts w:ascii="Angsana New" w:hAnsi="Angsana New"/>
                <w:bCs/>
                <w:sz w:val="30"/>
                <w:szCs w:val="30"/>
              </w:rPr>
              <w:t>88,013</w:t>
            </w:r>
          </w:p>
        </w:tc>
        <w:tc>
          <w:tcPr>
            <w:tcW w:w="284" w:type="dxa"/>
          </w:tcPr>
          <w:p w14:paraId="37D63C64" w14:textId="77777777" w:rsidR="00ED11C1" w:rsidRPr="00666554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0D79548" w14:textId="77777777" w:rsidR="00ED11C1" w:rsidRPr="00ED11C1" w:rsidRDefault="00AF55BC" w:rsidP="002C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AF55BC">
              <w:rPr>
                <w:rFonts w:asciiTheme="majorBidi" w:hAnsiTheme="majorBidi" w:cstheme="majorBidi"/>
                <w:sz w:val="30"/>
                <w:szCs w:val="30"/>
              </w:rPr>
              <w:t>691,</w:t>
            </w:r>
            <w:r w:rsidRPr="006066D5">
              <w:rPr>
                <w:rFonts w:ascii="Angsana New" w:hAnsi="Angsana New"/>
                <w:bCs/>
                <w:sz w:val="30"/>
                <w:szCs w:val="30"/>
              </w:rPr>
              <w:t>968</w:t>
            </w:r>
          </w:p>
        </w:tc>
      </w:tr>
      <w:tr w:rsidR="00751218" w:rsidRPr="00E24209" w14:paraId="770AB3E0" w14:textId="77777777" w:rsidTr="00616F93">
        <w:trPr>
          <w:cantSplit/>
        </w:trPr>
        <w:tc>
          <w:tcPr>
            <w:tcW w:w="4932" w:type="dxa"/>
          </w:tcPr>
          <w:p w14:paraId="1FA27A72" w14:textId="77777777" w:rsidR="00751218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ซื้อเพิ่มในระหว่างงวด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26" w:type="dxa"/>
          </w:tcPr>
          <w:p w14:paraId="37401B91" w14:textId="29F61E4F" w:rsidR="00751218" w:rsidRPr="00E026B1" w:rsidRDefault="00E026B1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47</w:t>
            </w:r>
            <w:r w:rsidR="00751218" w:rsidRPr="00E026B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E026B1">
              <w:rPr>
                <w:rFonts w:ascii="Angsana New" w:hAnsi="Angsana New"/>
                <w:bCs/>
                <w:sz w:val="30"/>
                <w:szCs w:val="30"/>
              </w:rPr>
              <w:t>599</w:t>
            </w:r>
          </w:p>
        </w:tc>
        <w:tc>
          <w:tcPr>
            <w:tcW w:w="284" w:type="dxa"/>
          </w:tcPr>
          <w:p w14:paraId="316E4D56" w14:textId="77777777" w:rsidR="00751218" w:rsidRPr="00E026B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F99B6E7" w14:textId="76D5FEE6" w:rsidR="00751218" w:rsidRPr="00E026B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026B1" w:rsidRPr="00E026B1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E026B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E026B1" w:rsidRPr="00E026B1">
              <w:rPr>
                <w:rFonts w:ascii="Angsana New" w:hAnsi="Angsana New"/>
                <w:bCs/>
                <w:sz w:val="30"/>
                <w:szCs w:val="30"/>
              </w:rPr>
              <w:t>930</w:t>
            </w:r>
          </w:p>
        </w:tc>
      </w:tr>
      <w:tr w:rsidR="00751218" w:rsidRPr="00E24209" w14:paraId="0CC7B376" w14:textId="77777777" w:rsidTr="00616F93">
        <w:trPr>
          <w:cantSplit/>
        </w:trPr>
        <w:tc>
          <w:tcPr>
            <w:tcW w:w="4932" w:type="dxa"/>
          </w:tcPr>
          <w:p w14:paraId="70A3913B" w14:textId="77777777" w:rsidR="00751218" w:rsidRPr="00161CA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จำหน่ายและตัดจำหน่ายในระหว่างงวด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vAlign w:val="center"/>
          </w:tcPr>
          <w:p w14:paraId="4E078430" w14:textId="00BE1F42" w:rsidR="00751218" w:rsidRPr="00E026B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E026B1">
              <w:rPr>
                <w:rFonts w:ascii="Angsana New" w:hAnsi="Angsana New"/>
                <w:bCs/>
                <w:sz w:val="30"/>
                <w:szCs w:val="30"/>
              </w:rPr>
              <w:t>871)</w:t>
            </w:r>
          </w:p>
        </w:tc>
        <w:tc>
          <w:tcPr>
            <w:tcW w:w="284" w:type="dxa"/>
          </w:tcPr>
          <w:p w14:paraId="1166F3BE" w14:textId="77777777" w:rsidR="00751218" w:rsidRPr="00E026B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35A16C62" w14:textId="3E047BDB" w:rsidR="00751218" w:rsidRPr="00E026B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E026B1">
              <w:rPr>
                <w:rFonts w:ascii="Angsana New" w:hAnsi="Angsana New"/>
                <w:bCs/>
                <w:sz w:val="30"/>
                <w:szCs w:val="30"/>
              </w:rPr>
              <w:t>99)</w:t>
            </w:r>
          </w:p>
        </w:tc>
      </w:tr>
      <w:tr w:rsidR="00751218" w:rsidRPr="00E24209" w14:paraId="100F8BD4" w14:textId="77777777" w:rsidTr="00B62FCB">
        <w:trPr>
          <w:cantSplit/>
        </w:trPr>
        <w:tc>
          <w:tcPr>
            <w:tcW w:w="4932" w:type="dxa"/>
          </w:tcPr>
          <w:p w14:paraId="2EEA5F54" w14:textId="291DBF70" w:rsidR="00751218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6128F4">
              <w:rPr>
                <w:rFonts w:ascii="Angsana New" w:hAnsi="Angsana New" w:hint="cs"/>
                <w:sz w:val="30"/>
                <w:szCs w:val="30"/>
                <w:cs/>
              </w:rPr>
              <w:t>เข้า - สุทธิ</w:t>
            </w:r>
          </w:p>
        </w:tc>
        <w:tc>
          <w:tcPr>
            <w:tcW w:w="2126" w:type="dxa"/>
            <w:vAlign w:val="center"/>
          </w:tcPr>
          <w:p w14:paraId="7057F620" w14:textId="3A93E848" w:rsidR="00751218" w:rsidRPr="00E026B1" w:rsidRDefault="00E026B1" w:rsidP="00E0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9,379</w:t>
            </w:r>
          </w:p>
        </w:tc>
        <w:tc>
          <w:tcPr>
            <w:tcW w:w="284" w:type="dxa"/>
          </w:tcPr>
          <w:p w14:paraId="798A16F1" w14:textId="77777777" w:rsidR="00751218" w:rsidRPr="00E026B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419F1C5A" w14:textId="0F75DC81" w:rsidR="00751218" w:rsidRPr="00E026B1" w:rsidRDefault="00751218" w:rsidP="00E0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026B1" w:rsidRPr="00E026B1">
              <w:rPr>
                <w:rFonts w:ascii="Angsana New" w:hAnsi="Angsana New"/>
                <w:bCs/>
                <w:sz w:val="30"/>
                <w:szCs w:val="30"/>
              </w:rPr>
              <w:t>,478</w:t>
            </w:r>
          </w:p>
        </w:tc>
      </w:tr>
      <w:tr w:rsidR="00751218" w:rsidRPr="00E24209" w14:paraId="6B3C0112" w14:textId="77777777" w:rsidTr="00616F93">
        <w:trPr>
          <w:cantSplit/>
        </w:trPr>
        <w:tc>
          <w:tcPr>
            <w:tcW w:w="4932" w:type="dxa"/>
          </w:tcPr>
          <w:p w14:paraId="643C70C2" w14:textId="77777777" w:rsidR="00751218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DBEB9D5" w14:textId="3A116B5F" w:rsidR="00751218" w:rsidRPr="00E026B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E026B1">
              <w:rPr>
                <w:rFonts w:ascii="Angsana New" w:hAnsi="Angsana New"/>
                <w:bCs/>
                <w:sz w:val="30"/>
                <w:szCs w:val="30"/>
              </w:rPr>
              <w:t>73,714)</w:t>
            </w:r>
          </w:p>
        </w:tc>
        <w:tc>
          <w:tcPr>
            <w:tcW w:w="284" w:type="dxa"/>
          </w:tcPr>
          <w:p w14:paraId="18EC2E25" w14:textId="77777777" w:rsidR="00751218" w:rsidRPr="00E026B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7B30E65" w14:textId="134075FC" w:rsidR="00751218" w:rsidRPr="00E026B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26B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E026B1">
              <w:rPr>
                <w:rFonts w:ascii="Angsana New" w:hAnsi="Angsana New"/>
                <w:bCs/>
                <w:sz w:val="30"/>
                <w:szCs w:val="30"/>
              </w:rPr>
              <w:t>39,363</w:t>
            </w:r>
            <w:r w:rsidRPr="00E026B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51218" w:rsidRPr="00E24209" w14:paraId="6E87B1AD" w14:textId="77777777" w:rsidTr="00616F93">
        <w:trPr>
          <w:cantSplit/>
        </w:trPr>
        <w:tc>
          <w:tcPr>
            <w:tcW w:w="4932" w:type="dxa"/>
          </w:tcPr>
          <w:p w14:paraId="7801FB35" w14:textId="7FE4AA4A" w:rsidR="00751218" w:rsidRPr="00161CAE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F0F2134" w14:textId="00FC2BF7" w:rsidR="00751218" w:rsidRPr="00545627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1,270,406</w:t>
            </w:r>
          </w:p>
        </w:tc>
        <w:tc>
          <w:tcPr>
            <w:tcW w:w="284" w:type="dxa"/>
          </w:tcPr>
          <w:p w14:paraId="0279B8F6" w14:textId="77777777" w:rsidR="00751218" w:rsidRPr="00666554" w:rsidRDefault="00751218" w:rsidP="00751218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12B96C98" w14:textId="35D63682" w:rsidR="00751218" w:rsidRPr="00545627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1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670,914</w:t>
            </w:r>
          </w:p>
        </w:tc>
      </w:tr>
    </w:tbl>
    <w:p w14:paraId="7535AC74" w14:textId="77777777" w:rsidR="00657CE5" w:rsidRPr="00657CE5" w:rsidRDefault="00657CE5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0172A68" w14:textId="4A6A42AF" w:rsidR="00545627" w:rsidRPr="00DD1EB5" w:rsidRDefault="00175B09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30"/>
          <w:szCs w:val="30"/>
        </w:rPr>
      </w:pPr>
      <w:r w:rsidRPr="00DD1EB5">
        <w:rPr>
          <w:rFonts w:ascii="Angsana New" w:hAnsi="Angsana New"/>
          <w:spacing w:val="-2"/>
          <w:sz w:val="30"/>
          <w:szCs w:val="30"/>
          <w:cs/>
        </w:rPr>
        <w:t>ในระหว่างไตรมาส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แรก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ของปี </w:t>
      </w:r>
      <w:r w:rsidR="00C36522">
        <w:rPr>
          <w:rFonts w:ascii="Angsana New" w:hAnsi="Angsana New"/>
          <w:spacing w:val="-2"/>
          <w:sz w:val="30"/>
          <w:szCs w:val="30"/>
        </w:rPr>
        <w:t>2568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(ชลบุรีกันยง) 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ขายที่ดินบางส่วนให้แก่กิจการที่ไม่เกี่ยวข้องกันเเห่งหนึ่ง ซึ่งมีกำไรจากการขายที่ดินดังกล่าวประมาณ </w:t>
      </w:r>
      <w:r w:rsidR="00C36522">
        <w:rPr>
          <w:rFonts w:ascii="Angsana New" w:hAnsi="Angsana New"/>
          <w:spacing w:val="-2"/>
          <w:sz w:val="30"/>
          <w:szCs w:val="30"/>
        </w:rPr>
        <w:t>21.2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 ล้านบาทโดยเเสดง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รายการเป็นส่วนหนึ่งของ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 "รายได้อื่น" 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DD1EB5" w:rsidRPr="00DD1EB5">
        <w:rPr>
          <w:rFonts w:ascii="Angsana New" w:hAnsi="Angsana New"/>
          <w:spacing w:val="-2"/>
          <w:sz w:val="30"/>
          <w:szCs w:val="30"/>
          <w:cs/>
        </w:rPr>
        <w:t>งบการเงินรวม</w:t>
      </w:r>
      <w:r w:rsidR="00947DD9">
        <w:rPr>
          <w:rFonts w:ascii="Angsana New" w:hAnsi="Angsana New" w:hint="cs"/>
          <w:spacing w:val="-2"/>
          <w:sz w:val="30"/>
          <w:szCs w:val="30"/>
          <w:cs/>
        </w:rPr>
        <w:t>สำหรับงวดหกเดือน</w:t>
      </w:r>
      <w:r w:rsidR="00DD1EB5" w:rsidRPr="00DD1EB5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DD1EB5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C36522">
        <w:rPr>
          <w:rFonts w:ascii="Angsana New" w:hAnsi="Angsana New"/>
          <w:spacing w:val="-2"/>
          <w:sz w:val="30"/>
          <w:szCs w:val="30"/>
        </w:rPr>
        <w:t>2568</w:t>
      </w:r>
    </w:p>
    <w:p w14:paraId="2D07CB64" w14:textId="77777777" w:rsidR="00326EFF" w:rsidRPr="00657CE5" w:rsidRDefault="00326EFF" w:rsidP="0035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F12959E" w14:textId="77777777" w:rsidR="006A5BCA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FE60CE">
        <w:rPr>
          <w:rFonts w:ascii="Angsana New" w:hAnsi="Angsana New"/>
          <w:b/>
          <w:bCs/>
          <w:sz w:val="30"/>
          <w:szCs w:val="30"/>
        </w:rPr>
        <w:t>0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 w:rsidRPr="006A5BC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6A5BCA">
        <w:rPr>
          <w:rFonts w:ascii="Angsana New" w:hAnsi="Angsana New"/>
          <w:b/>
          <w:bCs/>
          <w:sz w:val="30"/>
          <w:szCs w:val="30"/>
          <w:cs/>
        </w:rPr>
        <w:t xml:space="preserve">หนี้สินตามสัญญาเช่า </w:t>
      </w:r>
      <w:r>
        <w:rPr>
          <w:rFonts w:ascii="Angsana New" w:hAnsi="Angsana New" w:hint="cs"/>
          <w:b/>
          <w:bCs/>
          <w:sz w:val="30"/>
          <w:szCs w:val="30"/>
          <w:cs/>
        </w:rPr>
        <w:t>-</w:t>
      </w:r>
      <w:r w:rsidRPr="006A5BC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</w:p>
    <w:p w14:paraId="2702A385" w14:textId="77777777" w:rsidR="006A5BCA" w:rsidRPr="00657CE5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82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4946"/>
        <w:gridCol w:w="2126"/>
        <w:gridCol w:w="284"/>
        <w:gridCol w:w="2126"/>
      </w:tblGrid>
      <w:tr w:rsidR="006A5BCA" w:rsidRPr="00F51F88" w14:paraId="63297004" w14:textId="77777777" w:rsidTr="00616F93">
        <w:trPr>
          <w:cantSplit/>
        </w:trPr>
        <w:tc>
          <w:tcPr>
            <w:tcW w:w="4946" w:type="dxa"/>
          </w:tcPr>
          <w:p w14:paraId="2B47E5FB" w14:textId="77777777" w:rsidR="006A5BCA" w:rsidRPr="002C3FE5" w:rsidRDefault="006A5BCA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004E9EA9" w14:textId="77777777" w:rsidR="006A5BCA" w:rsidRPr="002C3FE5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A5BCA" w:rsidRPr="00F51F88" w14:paraId="0F446433" w14:textId="77777777" w:rsidTr="00ED1933">
        <w:trPr>
          <w:cantSplit/>
          <w:trHeight w:val="370"/>
        </w:trPr>
        <w:tc>
          <w:tcPr>
            <w:tcW w:w="4946" w:type="dxa"/>
          </w:tcPr>
          <w:p w14:paraId="47BB3341" w14:textId="77777777" w:rsidR="006A5BCA" w:rsidRPr="006A5BCA" w:rsidRDefault="006A5BCA" w:rsidP="002E657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3AA18C1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84A3A4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86AA68" w14:textId="77777777" w:rsidR="006A5BCA" w:rsidRPr="00E24209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6573" w:rsidRPr="00F51F88" w14:paraId="1FE4C1CB" w14:textId="77777777" w:rsidTr="00ED1933">
        <w:trPr>
          <w:cantSplit/>
          <w:trHeight w:val="370"/>
        </w:trPr>
        <w:tc>
          <w:tcPr>
            <w:tcW w:w="4946" w:type="dxa"/>
          </w:tcPr>
          <w:p w14:paraId="4DC4BB4A" w14:textId="77777777" w:rsidR="002E6573" w:rsidRPr="00BB7BB5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F51D9A8" w14:textId="77777777"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217B85A" w14:textId="77777777" w:rsidR="002E6573" w:rsidRPr="00E24209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30848FB" w14:textId="77777777" w:rsidR="002E6573" w:rsidRPr="004F07C8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5BCA" w:rsidRPr="00E24209" w14:paraId="24D9B185" w14:textId="77777777" w:rsidTr="00616F93">
        <w:trPr>
          <w:cantSplit/>
        </w:trPr>
        <w:tc>
          <w:tcPr>
            <w:tcW w:w="4946" w:type="dxa"/>
          </w:tcPr>
          <w:p w14:paraId="25EB3EEC" w14:textId="77777777" w:rsidR="006A5BCA" w:rsidRPr="00161CAE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4CD9A3B9" w14:textId="77777777" w:rsidR="006A5BCA" w:rsidRPr="006A5BCA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A5BCA">
              <w:rPr>
                <w:rFonts w:ascii="Angsana New" w:hAnsi="Angsana New"/>
                <w:bCs/>
                <w:sz w:val="30"/>
                <w:szCs w:val="30"/>
              </w:rPr>
              <w:t>101,256</w:t>
            </w:r>
          </w:p>
        </w:tc>
        <w:tc>
          <w:tcPr>
            <w:tcW w:w="284" w:type="dxa"/>
          </w:tcPr>
          <w:p w14:paraId="546ACEB1" w14:textId="77777777" w:rsidR="006A5BCA" w:rsidRPr="00666554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126" w:type="dxa"/>
          </w:tcPr>
          <w:p w14:paraId="20883804" w14:textId="77777777" w:rsidR="006A5BCA" w:rsidRPr="0055332B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332B">
              <w:rPr>
                <w:rFonts w:ascii="Angsana New" w:hAnsi="Angsana New"/>
                <w:bCs/>
                <w:sz w:val="30"/>
                <w:szCs w:val="30"/>
              </w:rPr>
              <w:t>96,658</w:t>
            </w:r>
          </w:p>
        </w:tc>
      </w:tr>
      <w:tr w:rsidR="006A5BCA" w:rsidRPr="00B16AC9" w14:paraId="5AD8559F" w14:textId="77777777" w:rsidTr="00616F93">
        <w:trPr>
          <w:cantSplit/>
        </w:trPr>
        <w:tc>
          <w:tcPr>
            <w:tcW w:w="4946" w:type="dxa"/>
          </w:tcPr>
          <w:p w14:paraId="4E7BFA68" w14:textId="77777777" w:rsidR="006A5BCA" w:rsidRPr="00B16AC9" w:rsidRDefault="009B3411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05423F60" w14:textId="7AB90BDC" w:rsidR="006A5BCA" w:rsidRPr="00F92EA8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7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2EA8">
              <w:rPr>
                <w:rFonts w:ascii="Angsana New" w:hAnsi="Angsana New"/>
                <w:bCs/>
                <w:sz w:val="30"/>
                <w:szCs w:val="30"/>
              </w:rPr>
              <w:t>1,698</w:t>
            </w:r>
          </w:p>
        </w:tc>
        <w:tc>
          <w:tcPr>
            <w:tcW w:w="284" w:type="dxa"/>
          </w:tcPr>
          <w:p w14:paraId="59860650" w14:textId="77777777" w:rsidR="006A5BCA" w:rsidRPr="00F5249C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05AD0CFF" w14:textId="3DA9536B" w:rsidR="006A5BCA" w:rsidRPr="0055332B" w:rsidRDefault="00B16AC9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332B">
              <w:rPr>
                <w:rFonts w:ascii="Angsana New" w:hAnsi="Angsana New"/>
                <w:bCs/>
                <w:sz w:val="30"/>
                <w:szCs w:val="30"/>
              </w:rPr>
              <w:t>1,6</w:t>
            </w:r>
            <w:r w:rsidR="0055332B">
              <w:rPr>
                <w:rFonts w:ascii="Angsana New" w:hAnsi="Angsana New"/>
                <w:bCs/>
                <w:sz w:val="30"/>
                <w:szCs w:val="30"/>
              </w:rPr>
              <w:t>98</w:t>
            </w:r>
          </w:p>
        </w:tc>
      </w:tr>
      <w:tr w:rsidR="006A5BCA" w:rsidRPr="00B16AC9" w14:paraId="5A78437C" w14:textId="77777777" w:rsidTr="00616F93">
        <w:trPr>
          <w:cantSplit/>
        </w:trPr>
        <w:tc>
          <w:tcPr>
            <w:tcW w:w="4946" w:type="dxa"/>
          </w:tcPr>
          <w:p w14:paraId="38599D70" w14:textId="77777777" w:rsidR="006A5BCA" w:rsidRPr="00B16AC9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0F9A202" w14:textId="45DCBD2E" w:rsidR="006A5BCA" w:rsidRPr="00F92EA8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2EA8">
              <w:rPr>
                <w:rFonts w:ascii="Angsana New" w:hAnsi="Angsana New"/>
                <w:sz w:val="30"/>
                <w:szCs w:val="30"/>
              </w:rPr>
              <w:t>(</w:t>
            </w:r>
            <w:r w:rsidR="00F92EA8">
              <w:rPr>
                <w:rFonts w:ascii="Angsana New" w:hAnsi="Angsana New"/>
                <w:sz w:val="30"/>
                <w:szCs w:val="30"/>
              </w:rPr>
              <w:t>4,193</w:t>
            </w:r>
            <w:r w:rsidRPr="00F92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3C91C23" w14:textId="77777777" w:rsidR="006A5BCA" w:rsidRPr="00F5249C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5495CC2" w14:textId="256CCEFB" w:rsidR="006A5BCA" w:rsidRPr="0055332B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32B">
              <w:rPr>
                <w:rFonts w:ascii="Angsana New" w:hAnsi="Angsana New"/>
                <w:sz w:val="30"/>
                <w:szCs w:val="30"/>
              </w:rPr>
              <w:t>(</w:t>
            </w:r>
            <w:r w:rsidR="0055332B">
              <w:rPr>
                <w:rFonts w:ascii="Angsana New" w:hAnsi="Angsana New"/>
                <w:sz w:val="30"/>
                <w:szCs w:val="30"/>
              </w:rPr>
              <w:t>4,259</w:t>
            </w:r>
            <w:r w:rsidRPr="005533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A5BCA" w:rsidRPr="00B16AC9" w14:paraId="78A84BBE" w14:textId="77777777" w:rsidTr="00616F93">
        <w:trPr>
          <w:cantSplit/>
        </w:trPr>
        <w:tc>
          <w:tcPr>
            <w:tcW w:w="4946" w:type="dxa"/>
          </w:tcPr>
          <w:p w14:paraId="52C1D10D" w14:textId="47DAC638" w:rsidR="006A5BCA" w:rsidRPr="00B16AC9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395D5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95D5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395D5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07DB3DD" w14:textId="6FF9A508" w:rsidR="006A5BCA" w:rsidRPr="00F92EA8" w:rsidRDefault="00F92EA8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98,761</w:t>
            </w:r>
          </w:p>
        </w:tc>
        <w:tc>
          <w:tcPr>
            <w:tcW w:w="284" w:type="dxa"/>
          </w:tcPr>
          <w:p w14:paraId="216A24D1" w14:textId="77777777" w:rsidR="006A5BCA" w:rsidRPr="00F5249C" w:rsidRDefault="006A5BCA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00131F66" w14:textId="2C526E5C" w:rsidR="006A5BCA" w:rsidRPr="0055332B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5332B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5332B">
              <w:rPr>
                <w:rFonts w:ascii="Angsana New" w:hAnsi="Angsana New"/>
                <w:bCs/>
                <w:sz w:val="30"/>
                <w:szCs w:val="30"/>
              </w:rPr>
              <w:t>4,097</w:t>
            </w:r>
          </w:p>
        </w:tc>
      </w:tr>
      <w:tr w:rsidR="002E6573" w:rsidRPr="00B16AC9" w14:paraId="3926FECF" w14:textId="77777777" w:rsidTr="00616F93">
        <w:trPr>
          <w:cantSplit/>
        </w:trPr>
        <w:tc>
          <w:tcPr>
            <w:tcW w:w="4946" w:type="dxa"/>
          </w:tcPr>
          <w:p w14:paraId="6B6EA0FF" w14:textId="77777777" w:rsidR="002E6573" w:rsidRPr="00657CE5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E23508C" w14:textId="77777777" w:rsidR="002E6573" w:rsidRPr="00657CE5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14:paraId="7BD5D2B6" w14:textId="77777777" w:rsidR="002E6573" w:rsidRPr="00657CE5" w:rsidRDefault="002E6573" w:rsidP="00C85564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50197BD" w14:textId="77777777" w:rsidR="002E6573" w:rsidRPr="00657CE5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2E6573" w:rsidRPr="00B16AC9" w14:paraId="3AA9955C" w14:textId="77777777" w:rsidTr="00616F93">
        <w:trPr>
          <w:cantSplit/>
          <w:trHeight w:val="370"/>
        </w:trPr>
        <w:tc>
          <w:tcPr>
            <w:tcW w:w="4946" w:type="dxa"/>
          </w:tcPr>
          <w:p w14:paraId="280A1A2D" w14:textId="77777777" w:rsidR="002E6573" w:rsidRPr="00BB7BB5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="007B47DE" w:rsidRPr="00BB7B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B7B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- สุทธิ</w:t>
            </w:r>
          </w:p>
        </w:tc>
        <w:tc>
          <w:tcPr>
            <w:tcW w:w="2126" w:type="dxa"/>
          </w:tcPr>
          <w:p w14:paraId="269AF50F" w14:textId="77777777"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1B80995" w14:textId="77777777" w:rsidR="002E6573" w:rsidRPr="00B16AC9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6" w:type="dxa"/>
          </w:tcPr>
          <w:p w14:paraId="2C545765" w14:textId="77777777" w:rsidR="002E6573" w:rsidRPr="0055332B" w:rsidRDefault="002E657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5B09" w:rsidRPr="00B16AC9" w14:paraId="0A7F89A1" w14:textId="77777777" w:rsidTr="00616F93">
        <w:trPr>
          <w:cantSplit/>
        </w:trPr>
        <w:tc>
          <w:tcPr>
            <w:tcW w:w="4946" w:type="dxa"/>
          </w:tcPr>
          <w:p w14:paraId="16D3B1D5" w14:textId="77777777" w:rsidR="00175B09" w:rsidRPr="00B16AC9" w:rsidRDefault="00175B0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16AC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B16AC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5259EFD3" w14:textId="77777777" w:rsidR="00175B09" w:rsidRPr="00B16AC9" w:rsidRDefault="009B3411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16AC9">
              <w:rPr>
                <w:rFonts w:ascii="Angsana New" w:hAnsi="Angsana New"/>
                <w:bCs/>
                <w:sz w:val="30"/>
                <w:szCs w:val="30"/>
              </w:rPr>
              <w:t>175,759</w:t>
            </w:r>
          </w:p>
        </w:tc>
        <w:tc>
          <w:tcPr>
            <w:tcW w:w="284" w:type="dxa"/>
          </w:tcPr>
          <w:p w14:paraId="5F525B60" w14:textId="77777777" w:rsidR="00175B09" w:rsidRPr="00B16AC9" w:rsidRDefault="00175B0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75885706" w14:textId="77777777" w:rsidR="00175B09" w:rsidRPr="0055332B" w:rsidRDefault="009B3411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5332B">
              <w:rPr>
                <w:rFonts w:ascii="Angsana New" w:hAnsi="Angsana New" w:hint="cs"/>
                <w:b/>
                <w:sz w:val="30"/>
                <w:szCs w:val="30"/>
                <w:cs/>
              </w:rPr>
              <w:t>161</w:t>
            </w:r>
            <w:r w:rsidRPr="0055332B">
              <w:rPr>
                <w:rFonts w:ascii="Angsana New" w:hAnsi="Angsana New"/>
                <w:bCs/>
                <w:sz w:val="30"/>
                <w:szCs w:val="30"/>
              </w:rPr>
              <w:t>,863</w:t>
            </w:r>
          </w:p>
        </w:tc>
      </w:tr>
      <w:tr w:rsidR="00B16AC9" w:rsidRPr="00B16AC9" w14:paraId="2D984BCF" w14:textId="77777777" w:rsidTr="00616F93">
        <w:trPr>
          <w:cantSplit/>
        </w:trPr>
        <w:tc>
          <w:tcPr>
            <w:tcW w:w="4946" w:type="dxa"/>
          </w:tcPr>
          <w:p w14:paraId="59CF901F" w14:textId="77777777" w:rsidR="00B16AC9" w:rsidRPr="00B16AC9" w:rsidRDefault="00B16AC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6" w:type="dxa"/>
          </w:tcPr>
          <w:p w14:paraId="0AD8DCAB" w14:textId="77777777" w:rsidR="00B16AC9" w:rsidRPr="00F92EA8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2EA8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  <w:tc>
          <w:tcPr>
            <w:tcW w:w="284" w:type="dxa"/>
          </w:tcPr>
          <w:p w14:paraId="3C9632B6" w14:textId="77777777" w:rsidR="00B16AC9" w:rsidRPr="00F5249C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126" w:type="dxa"/>
          </w:tcPr>
          <w:p w14:paraId="6924387F" w14:textId="77777777" w:rsidR="00B16AC9" w:rsidRPr="0055332B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2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5332B">
              <w:rPr>
                <w:rFonts w:ascii="Angsana New" w:hAnsi="Angsana New"/>
                <w:bCs/>
                <w:sz w:val="30"/>
                <w:szCs w:val="30"/>
              </w:rPr>
              <w:t>11,658</w:t>
            </w:r>
          </w:p>
        </w:tc>
      </w:tr>
      <w:tr w:rsidR="00B16AC9" w:rsidRPr="00E24209" w14:paraId="0EDB6D30" w14:textId="77777777" w:rsidTr="00616F93">
        <w:trPr>
          <w:cantSplit/>
        </w:trPr>
        <w:tc>
          <w:tcPr>
            <w:tcW w:w="4946" w:type="dxa"/>
          </w:tcPr>
          <w:p w14:paraId="46A11EB6" w14:textId="77777777" w:rsidR="00B16AC9" w:rsidRPr="00B16AC9" w:rsidRDefault="00B16AC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16AC9"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2126" w:type="dxa"/>
            <w:vAlign w:val="center"/>
          </w:tcPr>
          <w:p w14:paraId="2E241624" w14:textId="4EB0586C" w:rsidR="00B16AC9" w:rsidRPr="00F92EA8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2EA8">
              <w:rPr>
                <w:rFonts w:ascii="Angsana New" w:hAnsi="Angsana New"/>
                <w:sz w:val="30"/>
                <w:szCs w:val="30"/>
              </w:rPr>
              <w:t>(</w:t>
            </w:r>
            <w:r w:rsidR="00F92EA8">
              <w:rPr>
                <w:rFonts w:ascii="Angsana New" w:hAnsi="Angsana New"/>
                <w:sz w:val="30"/>
                <w:szCs w:val="30"/>
              </w:rPr>
              <w:t>22,389</w:t>
            </w:r>
            <w:r w:rsidRPr="00F92E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9723DBE" w14:textId="77777777" w:rsidR="00B16AC9" w:rsidRPr="00F5249C" w:rsidRDefault="00B16AC9" w:rsidP="001C1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center"/>
          </w:tcPr>
          <w:p w14:paraId="6EB7739E" w14:textId="7CC68759" w:rsidR="00B16AC9" w:rsidRPr="0055332B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32B">
              <w:rPr>
                <w:rFonts w:ascii="Angsana New" w:hAnsi="Angsana New"/>
                <w:sz w:val="30"/>
                <w:szCs w:val="30"/>
              </w:rPr>
              <w:t>(</w:t>
            </w:r>
            <w:r w:rsidR="0055332B">
              <w:rPr>
                <w:rFonts w:ascii="Angsana New" w:hAnsi="Angsana New"/>
                <w:sz w:val="30"/>
                <w:szCs w:val="30"/>
              </w:rPr>
              <w:t>17,571</w:t>
            </w:r>
            <w:r w:rsidRPr="0055332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16AC9" w:rsidRPr="00E24209" w14:paraId="23481FD7" w14:textId="77777777" w:rsidTr="00616F93">
        <w:trPr>
          <w:cantSplit/>
        </w:trPr>
        <w:tc>
          <w:tcPr>
            <w:tcW w:w="4946" w:type="dxa"/>
          </w:tcPr>
          <w:p w14:paraId="12F8766C" w14:textId="25A056B3" w:rsidR="00B16AC9" w:rsidRPr="00161CAE" w:rsidRDefault="00B16AC9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F524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5249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60E3D89C" w14:textId="420F0894" w:rsidR="00B16AC9" w:rsidRPr="00F92EA8" w:rsidRDefault="00B16AC9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2EA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92EA8">
              <w:rPr>
                <w:rFonts w:ascii="Angsana New" w:hAnsi="Angsana New"/>
                <w:bCs/>
                <w:sz w:val="30"/>
                <w:szCs w:val="30"/>
              </w:rPr>
              <w:t>65,028</w:t>
            </w:r>
          </w:p>
        </w:tc>
        <w:tc>
          <w:tcPr>
            <w:tcW w:w="284" w:type="dxa"/>
          </w:tcPr>
          <w:p w14:paraId="1FF9CE89" w14:textId="77777777" w:rsidR="00B16AC9" w:rsidRPr="00F5249C" w:rsidRDefault="00B16AC9" w:rsidP="001C1BBA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4D752CE5" w14:textId="1186DAC2" w:rsidR="00B16AC9" w:rsidRPr="0055332B" w:rsidRDefault="00B16AC9" w:rsidP="009B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5332B">
              <w:rPr>
                <w:rFonts w:ascii="Angsana New" w:hAnsi="Angsana New"/>
                <w:bCs/>
                <w:sz w:val="30"/>
                <w:szCs w:val="30"/>
              </w:rPr>
              <w:tab/>
            </w:r>
            <w:r w:rsidRPr="0055332B">
              <w:rPr>
                <w:rFonts w:ascii="Angsana New" w:hAnsi="Angsana New"/>
                <w:bCs/>
                <w:sz w:val="30"/>
                <w:szCs w:val="30"/>
              </w:rPr>
              <w:tab/>
              <w:t>1</w:t>
            </w:r>
            <w:r w:rsidR="0055332B">
              <w:rPr>
                <w:rFonts w:ascii="Angsana New" w:hAnsi="Angsana New"/>
                <w:bCs/>
                <w:sz w:val="30"/>
                <w:szCs w:val="30"/>
              </w:rPr>
              <w:t>55,950</w:t>
            </w:r>
          </w:p>
        </w:tc>
      </w:tr>
    </w:tbl>
    <w:p w14:paraId="31C32B30" w14:textId="77777777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F55BC">
        <w:rPr>
          <w:rFonts w:ascii="Angsana New" w:hAnsi="Angsana New"/>
          <w:b/>
          <w:bCs/>
          <w:sz w:val="30"/>
          <w:szCs w:val="30"/>
        </w:rPr>
        <w:t>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75C98BF" w14:textId="77777777" w:rsidR="00CF12B5" w:rsidRPr="00BD3815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3685"/>
        <w:gridCol w:w="1247"/>
        <w:gridCol w:w="284"/>
        <w:gridCol w:w="1247"/>
        <w:gridCol w:w="283"/>
        <w:gridCol w:w="1247"/>
        <w:gridCol w:w="284"/>
        <w:gridCol w:w="1247"/>
      </w:tblGrid>
      <w:tr w:rsidR="00CF12B5" w:rsidRPr="004F07C8" w14:paraId="28C7B78B" w14:textId="77777777" w:rsidTr="00654BAF">
        <w:trPr>
          <w:cantSplit/>
        </w:trPr>
        <w:tc>
          <w:tcPr>
            <w:tcW w:w="3685" w:type="dxa"/>
          </w:tcPr>
          <w:p w14:paraId="265C95BB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8E8DF34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65C59641" w14:textId="77777777" w:rsidTr="00654BAF">
        <w:trPr>
          <w:cantSplit/>
        </w:trPr>
        <w:tc>
          <w:tcPr>
            <w:tcW w:w="3685" w:type="dxa"/>
          </w:tcPr>
          <w:p w14:paraId="10D90752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FA94A0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24B50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1FE4D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F55BC" w:rsidRPr="00F51F88" w14:paraId="1EBF6A4D" w14:textId="77777777" w:rsidTr="00654BAF">
        <w:trPr>
          <w:cantSplit/>
        </w:trPr>
        <w:tc>
          <w:tcPr>
            <w:tcW w:w="3685" w:type="dxa"/>
          </w:tcPr>
          <w:p w14:paraId="682223FC" w14:textId="77777777" w:rsidR="00AF55BC" w:rsidRPr="00F51F88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CB7BBA" w14:textId="2914BFE0" w:rsidR="00AF55BC" w:rsidRPr="00E24209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F55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55B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95647BE" w14:textId="77777777"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E0B0E35" w14:textId="77777777"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92CBF7D" w14:textId="77777777" w:rsidR="00AF55BC" w:rsidRPr="00D413D6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4BAF165" w14:textId="686A74FF" w:rsidR="00AF55BC" w:rsidRPr="00E24209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AF55B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2CB7CC2" w14:textId="77777777"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7DDE21" w14:textId="77777777"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12B5" w:rsidRPr="00E24209" w14:paraId="2BBA2486" w14:textId="77777777" w:rsidTr="00654BAF">
        <w:trPr>
          <w:cantSplit/>
        </w:trPr>
        <w:tc>
          <w:tcPr>
            <w:tcW w:w="3685" w:type="dxa"/>
          </w:tcPr>
          <w:p w14:paraId="305DD7A7" w14:textId="77777777" w:rsidR="00CF12B5" w:rsidRPr="00BB7BB5" w:rsidRDefault="00CF12B5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B26E6AE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C5FDA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EA60257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B49CC6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8EF1140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6759C5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FC8D01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14:paraId="6146AFDA" w14:textId="77777777" w:rsidTr="00654BAF">
        <w:trPr>
          <w:cantSplit/>
        </w:trPr>
        <w:tc>
          <w:tcPr>
            <w:tcW w:w="3685" w:type="dxa"/>
          </w:tcPr>
          <w:p w14:paraId="1F17F542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47" w:type="dxa"/>
          </w:tcPr>
          <w:p w14:paraId="7528B0E0" w14:textId="48974540" w:rsidR="0020279B" w:rsidRPr="00F92EA8" w:rsidRDefault="00F92EA8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2EA8">
              <w:rPr>
                <w:rFonts w:ascii="Angsana New" w:hAnsi="Angsana New"/>
                <w:bCs/>
                <w:sz w:val="30"/>
                <w:szCs w:val="30"/>
              </w:rPr>
              <w:t>3,353</w:t>
            </w:r>
          </w:p>
        </w:tc>
        <w:tc>
          <w:tcPr>
            <w:tcW w:w="284" w:type="dxa"/>
          </w:tcPr>
          <w:p w14:paraId="351681A7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B78BC4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3" w:type="dxa"/>
          </w:tcPr>
          <w:p w14:paraId="21DCF7F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521B3B2" w14:textId="6290A84D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21,406</w:t>
            </w:r>
          </w:p>
        </w:tc>
        <w:tc>
          <w:tcPr>
            <w:tcW w:w="284" w:type="dxa"/>
          </w:tcPr>
          <w:p w14:paraId="68F77BE5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958DDEC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20279B" w:rsidRPr="00E24209" w14:paraId="431BB07E" w14:textId="77777777" w:rsidTr="00654BAF">
        <w:trPr>
          <w:cantSplit/>
        </w:trPr>
        <w:tc>
          <w:tcPr>
            <w:tcW w:w="3685" w:type="dxa"/>
          </w:tcPr>
          <w:p w14:paraId="6FD5279E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247" w:type="dxa"/>
          </w:tcPr>
          <w:p w14:paraId="5F5DC80A" w14:textId="7589F812" w:rsidR="0020279B" w:rsidRPr="00F92EA8" w:rsidRDefault="00F92EA8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92EA8">
              <w:rPr>
                <w:rFonts w:ascii="Angsana New" w:hAnsi="Angsana New"/>
                <w:bCs/>
                <w:sz w:val="30"/>
                <w:szCs w:val="30"/>
              </w:rPr>
              <w:t>351,146</w:t>
            </w:r>
          </w:p>
        </w:tc>
        <w:tc>
          <w:tcPr>
            <w:tcW w:w="284" w:type="dxa"/>
          </w:tcPr>
          <w:p w14:paraId="2BD01A59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698FA5B1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330,083</w:t>
            </w:r>
          </w:p>
        </w:tc>
        <w:tc>
          <w:tcPr>
            <w:tcW w:w="283" w:type="dxa"/>
          </w:tcPr>
          <w:p w14:paraId="46D45D94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5C16CE48" w14:textId="1633CADF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222,502</w:t>
            </w:r>
          </w:p>
        </w:tc>
        <w:tc>
          <w:tcPr>
            <w:tcW w:w="284" w:type="dxa"/>
          </w:tcPr>
          <w:p w14:paraId="71F47FFD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4BDEF2F6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212,340</w:t>
            </w:r>
          </w:p>
        </w:tc>
      </w:tr>
      <w:tr w:rsidR="0020279B" w:rsidRPr="00E24209" w14:paraId="113940C1" w14:textId="77777777" w:rsidTr="00654BAF">
        <w:trPr>
          <w:cantSplit/>
        </w:trPr>
        <w:tc>
          <w:tcPr>
            <w:tcW w:w="3685" w:type="dxa"/>
          </w:tcPr>
          <w:p w14:paraId="184EA58C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C31A22F" w14:textId="77A8603E" w:rsidR="0020279B" w:rsidRPr="00F92EA8" w:rsidRDefault="00F92EA8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354,499</w:t>
            </w:r>
          </w:p>
        </w:tc>
        <w:tc>
          <w:tcPr>
            <w:tcW w:w="284" w:type="dxa"/>
          </w:tcPr>
          <w:p w14:paraId="3727B300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90ADD3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333,602</w:t>
            </w:r>
          </w:p>
        </w:tc>
        <w:tc>
          <w:tcPr>
            <w:tcW w:w="283" w:type="dxa"/>
          </w:tcPr>
          <w:p w14:paraId="00D66FFD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92F5EE" w14:textId="08FF14CD" w:rsidR="0020279B" w:rsidRPr="00772FEC" w:rsidRDefault="00B30BC6" w:rsidP="0020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243,908</w:t>
            </w:r>
          </w:p>
        </w:tc>
        <w:tc>
          <w:tcPr>
            <w:tcW w:w="284" w:type="dxa"/>
          </w:tcPr>
          <w:p w14:paraId="49F18E1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2E408F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241,604</w:t>
            </w:r>
          </w:p>
        </w:tc>
      </w:tr>
      <w:tr w:rsidR="0020279B" w:rsidRPr="00E24209" w14:paraId="40709A9D" w14:textId="77777777" w:rsidTr="00654BAF">
        <w:trPr>
          <w:cantSplit/>
        </w:trPr>
        <w:tc>
          <w:tcPr>
            <w:tcW w:w="3685" w:type="dxa"/>
          </w:tcPr>
          <w:p w14:paraId="5C75EF19" w14:textId="77777777" w:rsidR="0020279B" w:rsidRPr="00BB7BB5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3627AC2" w14:textId="77777777" w:rsidR="0020279B" w:rsidRPr="00F92EA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0C34CC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3526B86" w14:textId="77777777"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3BF5B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00F16E" w14:textId="77777777" w:rsidR="0020279B" w:rsidRPr="00772FEC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3AEDF6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BC7F0DF" w14:textId="77777777"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14:paraId="050AF57A" w14:textId="77777777" w:rsidTr="00654BAF">
        <w:trPr>
          <w:cantSplit/>
        </w:trPr>
        <w:tc>
          <w:tcPr>
            <w:tcW w:w="3685" w:type="dxa"/>
          </w:tcPr>
          <w:p w14:paraId="3AE85FC3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7FAE96CD" w14:textId="3240D827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</w:t>
            </w:r>
            <w:r w:rsidR="007B7252">
              <w:rPr>
                <w:rFonts w:ascii="Angsana New" w:hAnsi="Angsana New"/>
                <w:bCs/>
                <w:sz w:val="30"/>
                <w:szCs w:val="30"/>
              </w:rPr>
              <w:t>528</w:t>
            </w:r>
          </w:p>
        </w:tc>
        <w:tc>
          <w:tcPr>
            <w:tcW w:w="284" w:type="dxa"/>
          </w:tcPr>
          <w:p w14:paraId="67DC23F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35BBCEE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3" w:type="dxa"/>
          </w:tcPr>
          <w:p w14:paraId="716BAAE8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A888C2E" w14:textId="6E02EDAF" w:rsidR="0020279B" w:rsidRPr="00772FEC" w:rsidRDefault="007B7252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855</w:t>
            </w:r>
          </w:p>
        </w:tc>
        <w:tc>
          <w:tcPr>
            <w:tcW w:w="284" w:type="dxa"/>
          </w:tcPr>
          <w:p w14:paraId="73768AF6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5BDFFCC" w14:textId="77777777" w:rsidR="0020279B" w:rsidRPr="00326EFF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1,74</w:t>
            </w:r>
            <w:r w:rsidR="00326EFF" w:rsidRPr="00326EF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20279B" w:rsidRPr="00E24209" w14:paraId="0B2A57B1" w14:textId="77777777" w:rsidTr="00654BAF">
        <w:trPr>
          <w:cantSplit/>
        </w:trPr>
        <w:tc>
          <w:tcPr>
            <w:tcW w:w="3685" w:type="dxa"/>
          </w:tcPr>
          <w:p w14:paraId="1077FDEC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47" w:type="dxa"/>
          </w:tcPr>
          <w:p w14:paraId="66550DD7" w14:textId="233DDFBF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37,245</w:t>
            </w:r>
          </w:p>
        </w:tc>
        <w:tc>
          <w:tcPr>
            <w:tcW w:w="284" w:type="dxa"/>
          </w:tcPr>
          <w:p w14:paraId="6800D967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3A13EA1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32,611</w:t>
            </w:r>
          </w:p>
        </w:tc>
        <w:tc>
          <w:tcPr>
            <w:tcW w:w="283" w:type="dxa"/>
          </w:tcPr>
          <w:p w14:paraId="5BEC63C7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6BCB977" w14:textId="08A653D5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25,766</w:t>
            </w:r>
          </w:p>
        </w:tc>
        <w:tc>
          <w:tcPr>
            <w:tcW w:w="284" w:type="dxa"/>
          </w:tcPr>
          <w:p w14:paraId="6123BA7C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2B5FFFD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21,219</w:t>
            </w:r>
          </w:p>
        </w:tc>
      </w:tr>
      <w:tr w:rsidR="0020279B" w:rsidRPr="00E24209" w14:paraId="6183D4BD" w14:textId="77777777" w:rsidTr="00654BAF">
        <w:trPr>
          <w:cantSplit/>
        </w:trPr>
        <w:tc>
          <w:tcPr>
            <w:tcW w:w="3685" w:type="dxa"/>
          </w:tcPr>
          <w:p w14:paraId="7272DF6A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เงินมัดจำรับล่วงหน้า</w:t>
            </w:r>
          </w:p>
        </w:tc>
        <w:tc>
          <w:tcPr>
            <w:tcW w:w="1247" w:type="dxa"/>
          </w:tcPr>
          <w:p w14:paraId="3BF1D59A" w14:textId="65FB839D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</w:t>
            </w:r>
            <w:r w:rsidR="007B7252">
              <w:rPr>
                <w:rFonts w:ascii="Angsana New" w:hAnsi="Angsana New"/>
                <w:bCs/>
                <w:sz w:val="30"/>
                <w:szCs w:val="30"/>
              </w:rPr>
              <w:t>087</w:t>
            </w:r>
          </w:p>
        </w:tc>
        <w:tc>
          <w:tcPr>
            <w:tcW w:w="284" w:type="dxa"/>
          </w:tcPr>
          <w:p w14:paraId="479C449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51005847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39,145</w:t>
            </w:r>
          </w:p>
        </w:tc>
        <w:tc>
          <w:tcPr>
            <w:tcW w:w="283" w:type="dxa"/>
          </w:tcPr>
          <w:p w14:paraId="15478C90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4E831F2" w14:textId="7446B3D0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35,</w:t>
            </w:r>
            <w:r w:rsidR="007B7252">
              <w:rPr>
                <w:rFonts w:ascii="Angsana New" w:hAnsi="Angsana New"/>
                <w:bCs/>
                <w:sz w:val="30"/>
                <w:szCs w:val="30"/>
              </w:rPr>
              <w:t>481</w:t>
            </w:r>
          </w:p>
        </w:tc>
        <w:tc>
          <w:tcPr>
            <w:tcW w:w="284" w:type="dxa"/>
          </w:tcPr>
          <w:p w14:paraId="0AD1159E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236F5E4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32,084</w:t>
            </w:r>
          </w:p>
        </w:tc>
      </w:tr>
      <w:tr w:rsidR="0020279B" w:rsidRPr="00E24209" w14:paraId="48E30EBB" w14:textId="77777777" w:rsidTr="00654BAF">
        <w:trPr>
          <w:cantSplit/>
        </w:trPr>
        <w:tc>
          <w:tcPr>
            <w:tcW w:w="3685" w:type="dxa"/>
          </w:tcPr>
          <w:p w14:paraId="1985373F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ค่าใช้จ่ายค้างจ่าย</w:t>
            </w:r>
          </w:p>
        </w:tc>
        <w:tc>
          <w:tcPr>
            <w:tcW w:w="1247" w:type="dxa"/>
          </w:tcPr>
          <w:p w14:paraId="26A52489" w14:textId="5C3DA530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24,321</w:t>
            </w:r>
          </w:p>
        </w:tc>
        <w:tc>
          <w:tcPr>
            <w:tcW w:w="284" w:type="dxa"/>
          </w:tcPr>
          <w:p w14:paraId="28775B89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5FF605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40,822</w:t>
            </w:r>
          </w:p>
        </w:tc>
        <w:tc>
          <w:tcPr>
            <w:tcW w:w="283" w:type="dxa"/>
          </w:tcPr>
          <w:p w14:paraId="31201E69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83B6116" w14:textId="630BF1EE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9,273</w:t>
            </w:r>
          </w:p>
        </w:tc>
        <w:tc>
          <w:tcPr>
            <w:tcW w:w="284" w:type="dxa"/>
          </w:tcPr>
          <w:p w14:paraId="590852A5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F5772FD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16,065</w:t>
            </w:r>
          </w:p>
        </w:tc>
      </w:tr>
      <w:tr w:rsidR="0020279B" w:rsidRPr="00E24209" w14:paraId="20476880" w14:textId="77777777" w:rsidTr="00654BAF">
        <w:trPr>
          <w:cantSplit/>
        </w:trPr>
        <w:tc>
          <w:tcPr>
            <w:tcW w:w="3685" w:type="dxa"/>
          </w:tcPr>
          <w:p w14:paraId="49B8E5F6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อื่น 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5AF9E3" w14:textId="392629B3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14,969</w:t>
            </w:r>
          </w:p>
        </w:tc>
        <w:tc>
          <w:tcPr>
            <w:tcW w:w="284" w:type="dxa"/>
          </w:tcPr>
          <w:p w14:paraId="1E316C6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189DAE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620</w:t>
            </w:r>
          </w:p>
        </w:tc>
        <w:tc>
          <w:tcPr>
            <w:tcW w:w="283" w:type="dxa"/>
          </w:tcPr>
          <w:p w14:paraId="70661C7C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85FC00E" w14:textId="4B7AD068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11,080</w:t>
            </w:r>
          </w:p>
        </w:tc>
        <w:tc>
          <w:tcPr>
            <w:tcW w:w="284" w:type="dxa"/>
          </w:tcPr>
          <w:p w14:paraId="2C578811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50BC9B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7,50</w:t>
            </w:r>
            <w:r w:rsidR="00326EF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20279B" w:rsidRPr="00E24209" w14:paraId="420E856E" w14:textId="77777777" w:rsidTr="00654BAF">
        <w:trPr>
          <w:cantSplit/>
        </w:trPr>
        <w:tc>
          <w:tcPr>
            <w:tcW w:w="3685" w:type="dxa"/>
          </w:tcPr>
          <w:p w14:paraId="6E80AE3E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9A9861F" w14:textId="3574D396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127,150</w:t>
            </w:r>
          </w:p>
        </w:tc>
        <w:tc>
          <w:tcPr>
            <w:tcW w:w="284" w:type="dxa"/>
          </w:tcPr>
          <w:p w14:paraId="578B280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08A98E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Cs/>
                <w:sz w:val="30"/>
                <w:szCs w:val="30"/>
              </w:rPr>
              <w:t>2,084</w:t>
            </w:r>
          </w:p>
        </w:tc>
        <w:tc>
          <w:tcPr>
            <w:tcW w:w="283" w:type="dxa"/>
          </w:tcPr>
          <w:p w14:paraId="301907B9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B4A1F52" w14:textId="11A6590B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82,455</w:t>
            </w:r>
          </w:p>
        </w:tc>
        <w:tc>
          <w:tcPr>
            <w:tcW w:w="284" w:type="dxa"/>
          </w:tcPr>
          <w:p w14:paraId="75A061D4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4D60870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78,616</w:t>
            </w:r>
          </w:p>
        </w:tc>
      </w:tr>
      <w:tr w:rsidR="0020279B" w:rsidRPr="00E24209" w14:paraId="7322D043" w14:textId="77777777" w:rsidTr="00654BAF">
        <w:trPr>
          <w:cantSplit/>
        </w:trPr>
        <w:tc>
          <w:tcPr>
            <w:tcW w:w="3685" w:type="dxa"/>
          </w:tcPr>
          <w:p w14:paraId="4221B782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289DB4F" w14:textId="24DE5A6F" w:rsidR="0020279B" w:rsidRPr="00F92EA8" w:rsidRDefault="00F92EA8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481,649</w:t>
            </w:r>
          </w:p>
        </w:tc>
        <w:tc>
          <w:tcPr>
            <w:tcW w:w="284" w:type="dxa"/>
          </w:tcPr>
          <w:p w14:paraId="1DAF1A73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19682D2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465,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83" w:type="dxa"/>
          </w:tcPr>
          <w:p w14:paraId="66259258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A6C34ED" w14:textId="6EF46BF1" w:rsidR="0020279B" w:rsidRPr="00772FEC" w:rsidRDefault="00B30BC6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326,363</w:t>
            </w:r>
          </w:p>
        </w:tc>
        <w:tc>
          <w:tcPr>
            <w:tcW w:w="284" w:type="dxa"/>
          </w:tcPr>
          <w:p w14:paraId="343744B6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753C113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320,220</w:t>
            </w:r>
          </w:p>
        </w:tc>
      </w:tr>
    </w:tbl>
    <w:p w14:paraId="00DACB9B" w14:textId="77777777" w:rsidR="00AF55BC" w:rsidRDefault="00AF55B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3C7B9D" w14:textId="7F713EB6" w:rsidR="00BD7B94" w:rsidRDefault="00BD7B94" w:rsidP="00BD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="00B733A6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2E72A3B9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034D7B" w14:textId="7B4EF99D" w:rsidR="00B415F4" w:rsidRPr="00F96FBF" w:rsidRDefault="00B415F4" w:rsidP="00B4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29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 xml:space="preserve">2566 </w:t>
      </w:r>
      <w:r w:rsidRPr="00F96FBF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F96FBF">
        <w:rPr>
          <w:rFonts w:ascii="Angsana New" w:hAnsi="Angsana New"/>
          <w:sz w:val="30"/>
          <w:szCs w:val="30"/>
        </w:rPr>
        <w:t>0.01</w:t>
      </w:r>
      <w:r w:rsidRPr="00F96FBF">
        <w:rPr>
          <w:rFonts w:ascii="Angsana New" w:hAnsi="Angsana New" w:hint="cs"/>
          <w:sz w:val="30"/>
          <w:szCs w:val="30"/>
          <w:cs/>
        </w:rPr>
        <w:t xml:space="preserve"> บาท</w:t>
      </w:r>
      <w:r w:rsidR="0049578F" w:rsidRPr="00F96FBF">
        <w:rPr>
          <w:rFonts w:ascii="Angsana New" w:hAnsi="Angsana New" w:hint="cs"/>
          <w:sz w:val="30"/>
          <w:szCs w:val="30"/>
          <w:cs/>
        </w:rPr>
        <w:t>เ</w:t>
      </w:r>
      <w:r w:rsidRPr="00F96FBF">
        <w:rPr>
          <w:rFonts w:ascii="Angsana New" w:hAnsi="Angsana New" w:hint="cs"/>
          <w:sz w:val="30"/>
          <w:szCs w:val="30"/>
          <w:cs/>
        </w:rPr>
        <w:t xml:space="preserve">ป็นจำนวนเงินรวม </w:t>
      </w:r>
      <w:r w:rsidRPr="00F96FBF">
        <w:rPr>
          <w:rFonts w:ascii="Angsana New" w:hAnsi="Angsana New"/>
          <w:sz w:val="30"/>
          <w:szCs w:val="30"/>
        </w:rPr>
        <w:t xml:space="preserve">27,679,398.81 </w:t>
      </w:r>
      <w:r w:rsidRPr="00F96FBF">
        <w:rPr>
          <w:rFonts w:ascii="Angsana New" w:hAnsi="Angsana New" w:hint="cs"/>
          <w:sz w:val="30"/>
          <w:szCs w:val="30"/>
          <w:cs/>
        </w:rPr>
        <w:t>บาท โดยจ่ายเงินปันผลให้แก่ผู้ถือหุ้นในวันที่</w:t>
      </w:r>
      <w:r w:rsidRPr="00F96FBF">
        <w:rPr>
          <w:rFonts w:ascii="Angsana New" w:hAnsi="Angsana New"/>
          <w:sz w:val="30"/>
          <w:szCs w:val="30"/>
        </w:rPr>
        <w:t xml:space="preserve"> 29</w:t>
      </w:r>
      <w:r w:rsidRPr="00F96FB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2567</w:t>
      </w:r>
    </w:p>
    <w:p w14:paraId="7A1B22D9" w14:textId="77777777" w:rsidR="00B415F4" w:rsidRPr="00F96FBF" w:rsidRDefault="00B415F4" w:rsidP="00B7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2E4FEA" w14:textId="5815461D" w:rsidR="00BD7B94" w:rsidRPr="00B733A6" w:rsidRDefault="00BD7B94" w:rsidP="00B7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>ในที่ประชุม</w:t>
      </w:r>
      <w:r w:rsidRPr="00F96FBF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F96FBF">
        <w:rPr>
          <w:rFonts w:ascii="Angsana New" w:hAnsi="Angsana New" w:hint="cs"/>
          <w:sz w:val="30"/>
          <w:szCs w:val="30"/>
        </w:rPr>
        <w:t>256</w:t>
      </w:r>
      <w:r w:rsidRPr="00F96FBF">
        <w:rPr>
          <w:rFonts w:ascii="Angsana New" w:hAnsi="Angsana New"/>
          <w:sz w:val="30"/>
          <w:szCs w:val="30"/>
        </w:rPr>
        <w:t>8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2568</w:t>
      </w:r>
      <w:r w:rsidRPr="00F96FBF">
        <w:rPr>
          <w:rFonts w:ascii="Angsana New" w:hAnsi="Angsana New"/>
          <w:sz w:val="30"/>
          <w:szCs w:val="30"/>
          <w:cs/>
        </w:rPr>
        <w:t xml:space="preserve"> </w:t>
      </w:r>
      <w:r w:rsidRPr="00F96FB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96FBF">
        <w:rPr>
          <w:rFonts w:ascii="Angsana New" w:hAnsi="Angsana New"/>
          <w:sz w:val="30"/>
          <w:szCs w:val="30"/>
          <w:cs/>
        </w:rPr>
        <w:t>ได้</w:t>
      </w:r>
      <w:r w:rsidRPr="00F96FBF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F96FBF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F96FBF">
        <w:rPr>
          <w:rFonts w:ascii="Angsana New" w:hAnsi="Angsana New" w:hint="cs"/>
          <w:sz w:val="30"/>
          <w:szCs w:val="30"/>
          <w:cs/>
        </w:rPr>
        <w:t>หุ้นละ</w:t>
      </w:r>
      <w:r w:rsidRPr="00F96FBF">
        <w:rPr>
          <w:rFonts w:ascii="Angsana New" w:hAnsi="Angsana New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  <w:cs/>
        </w:rPr>
        <w:t>.</w:t>
      </w:r>
      <w:r w:rsidRPr="00F96FBF">
        <w:rPr>
          <w:rFonts w:ascii="Angsana New" w:hAnsi="Angsana New" w:hint="cs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</w:rPr>
        <w:t>1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  <w:cs/>
        </w:rPr>
        <w:t xml:space="preserve">บาทเป็นจำนวนเงินรวม </w:t>
      </w:r>
      <w:r w:rsidRPr="00F96FBF">
        <w:rPr>
          <w:rFonts w:ascii="Angsana New" w:hAnsi="Angsana New"/>
          <w:sz w:val="30"/>
          <w:szCs w:val="30"/>
        </w:rPr>
        <w:t>27</w:t>
      </w:r>
      <w:r w:rsidR="009856EB">
        <w:rPr>
          <w:rFonts w:ascii="Angsana New" w:hAnsi="Angsana New"/>
          <w:sz w:val="30"/>
          <w:szCs w:val="30"/>
        </w:rPr>
        <w:t>,679,398.81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  <w:cs/>
        </w:rPr>
        <w:t>บาท</w:t>
      </w:r>
      <w:r w:rsidR="00B6327B"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 w:hint="cs"/>
          <w:sz w:val="30"/>
          <w:szCs w:val="30"/>
          <w:cs/>
        </w:rPr>
        <w:t>โดยจ่ายเงินปันผล</w:t>
      </w:r>
      <w:r w:rsidRPr="00F96FBF">
        <w:rPr>
          <w:rFonts w:ascii="Angsana New" w:hAnsi="Angsana New"/>
          <w:sz w:val="30"/>
          <w:szCs w:val="30"/>
          <w:cs/>
        </w:rPr>
        <w:t>ให้</w:t>
      </w:r>
      <w:r w:rsidRPr="00F96FBF">
        <w:rPr>
          <w:rFonts w:ascii="Angsana New" w:hAnsi="Angsana New" w:hint="cs"/>
          <w:sz w:val="30"/>
          <w:szCs w:val="30"/>
          <w:cs/>
        </w:rPr>
        <w:t>แก่</w:t>
      </w:r>
      <w:r w:rsidRPr="00F96FBF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2568</w:t>
      </w:r>
    </w:p>
    <w:p w14:paraId="35AA94E0" w14:textId="08A25687"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6C1E338F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DACDB26" w14:textId="1B0355E4"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840FA">
        <w:rPr>
          <w:rFonts w:ascii="Angsana New" w:hAnsi="Angsana New"/>
          <w:sz w:val="30"/>
          <w:szCs w:val="30"/>
        </w:rPr>
        <w:t xml:space="preserve">30 </w:t>
      </w:r>
      <w:r w:rsidR="00F840FA">
        <w:rPr>
          <w:rFonts w:ascii="Angsana New" w:hAnsi="Angsana New" w:hint="cs"/>
          <w:sz w:val="30"/>
          <w:szCs w:val="30"/>
          <w:cs/>
        </w:rPr>
        <w:t>มิถุนายน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F840FA">
        <w:rPr>
          <w:rFonts w:ascii="Angsana New" w:hAnsi="Angsana New"/>
          <w:sz w:val="30"/>
          <w:szCs w:val="30"/>
        </w:rPr>
        <w:t>2568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840FA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4B6037B7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907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1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14:paraId="15873780" w14:textId="77777777" w:rsidTr="003F2DB4">
        <w:trPr>
          <w:cantSplit/>
        </w:trPr>
        <w:tc>
          <w:tcPr>
            <w:tcW w:w="4521" w:type="dxa"/>
          </w:tcPr>
          <w:p w14:paraId="45464B6F" w14:textId="77777777"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34C8C701" w14:textId="77777777"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14:paraId="73AFBB7A" w14:textId="77777777" w:rsidTr="003F2DB4">
        <w:trPr>
          <w:cantSplit/>
        </w:trPr>
        <w:tc>
          <w:tcPr>
            <w:tcW w:w="4521" w:type="dxa"/>
          </w:tcPr>
          <w:p w14:paraId="7F68DD92" w14:textId="77777777"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75093374" w14:textId="77777777"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7D07EE6F" w14:textId="77777777"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34531DEC" w14:textId="77777777"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F55BC" w:rsidRPr="00673549" w14:paraId="0494ADFA" w14:textId="77777777" w:rsidTr="003F2DB4">
        <w:trPr>
          <w:cantSplit/>
        </w:trPr>
        <w:tc>
          <w:tcPr>
            <w:tcW w:w="4521" w:type="dxa"/>
          </w:tcPr>
          <w:p w14:paraId="37B821DF" w14:textId="77777777"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F826E1" w14:textId="7540FEAC" w:rsidR="00AF55BC" w:rsidRPr="00673549" w:rsidRDefault="00F840FA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F55BC"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5BC"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5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3F8486D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FF4A67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</w:tcPr>
          <w:p w14:paraId="0AD60BDE" w14:textId="77777777"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091EAD6" w14:textId="7A0A90AF" w:rsidR="00AF55BC" w:rsidRPr="00673549" w:rsidRDefault="00F840FA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5BC"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5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EAED83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7A65EEE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97A3D" w:rsidRPr="00673549" w14:paraId="19812B81" w14:textId="77777777" w:rsidTr="003F2DB4">
        <w:trPr>
          <w:cantSplit/>
        </w:trPr>
        <w:tc>
          <w:tcPr>
            <w:tcW w:w="4521" w:type="dxa"/>
          </w:tcPr>
          <w:p w14:paraId="56E2F74E" w14:textId="77777777" w:rsidR="00297A3D" w:rsidRPr="000F009F" w:rsidRDefault="00297A3D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00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5C3660F9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33110B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B218BA5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0F6F8B4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DB00155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0021A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0CD92AF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2678907B" w14:textId="77777777" w:rsidTr="003F2DB4">
        <w:trPr>
          <w:cantSplit/>
        </w:trPr>
        <w:tc>
          <w:tcPr>
            <w:tcW w:w="4521" w:type="dxa"/>
          </w:tcPr>
          <w:p w14:paraId="0B6EA4F2" w14:textId="77777777" w:rsidR="00297A3D" w:rsidRPr="00C54CDB" w:rsidRDefault="00297A3D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A41CE1" w:rsidRPr="00C54CDB">
              <w:rPr>
                <w:rFonts w:ascii="Angsana New" w:hAnsi="Angsana New" w:hint="cs"/>
                <w:sz w:val="28"/>
                <w:szCs w:val="28"/>
                <w:cs/>
              </w:rPr>
              <w:t>รายจ่ายหรือ</w:t>
            </w:r>
          </w:p>
        </w:tc>
        <w:tc>
          <w:tcPr>
            <w:tcW w:w="1134" w:type="dxa"/>
          </w:tcPr>
          <w:p w14:paraId="2EBA8A6B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5CEEAE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93D71D0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54401EA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D0A678A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30ACD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8322314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31301" w:rsidRPr="00673549" w14:paraId="7E6A388B" w14:textId="77777777" w:rsidTr="003F2DB4">
        <w:trPr>
          <w:cantSplit/>
        </w:trPr>
        <w:tc>
          <w:tcPr>
            <w:tcW w:w="4521" w:type="dxa"/>
          </w:tcPr>
          <w:p w14:paraId="7A4B8CD5" w14:textId="77777777" w:rsidR="00531301" w:rsidRPr="00C54CDB" w:rsidRDefault="00531301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หนี้สินทางภาษี</w:t>
            </w:r>
          </w:p>
        </w:tc>
        <w:tc>
          <w:tcPr>
            <w:tcW w:w="1134" w:type="dxa"/>
          </w:tcPr>
          <w:p w14:paraId="3F66B287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DBB54A" w14:textId="77777777" w:rsidR="00531301" w:rsidRPr="00673549" w:rsidRDefault="00531301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4C6C654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8B35451" w14:textId="77777777" w:rsidR="00531301" w:rsidRPr="00673549" w:rsidRDefault="00531301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32B66C10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C63FA" w14:textId="77777777" w:rsidR="00531301" w:rsidRPr="00673549" w:rsidRDefault="00531301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2743035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14:paraId="7CB6CD1D" w14:textId="77777777" w:rsidTr="003F2DB4">
        <w:trPr>
          <w:cantSplit/>
        </w:trPr>
        <w:tc>
          <w:tcPr>
            <w:tcW w:w="4521" w:type="dxa"/>
          </w:tcPr>
          <w:p w14:paraId="4C081DCA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E6B9A6F" w14:textId="7D6CE410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7,248</w:t>
            </w:r>
          </w:p>
        </w:tc>
        <w:tc>
          <w:tcPr>
            <w:tcW w:w="269" w:type="dxa"/>
          </w:tcPr>
          <w:p w14:paraId="31107C2D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0789AE5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5,476</w:t>
            </w:r>
          </w:p>
        </w:tc>
        <w:tc>
          <w:tcPr>
            <w:tcW w:w="283" w:type="dxa"/>
          </w:tcPr>
          <w:p w14:paraId="0DDB2726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2B799C1F" w14:textId="44DBA22E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4,087</w:t>
            </w:r>
          </w:p>
        </w:tc>
        <w:tc>
          <w:tcPr>
            <w:tcW w:w="270" w:type="dxa"/>
          </w:tcPr>
          <w:p w14:paraId="73671764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54F9582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3,507</w:t>
            </w:r>
          </w:p>
        </w:tc>
      </w:tr>
      <w:tr w:rsidR="00A779CF" w:rsidRPr="00673549" w14:paraId="0FF50F5C" w14:textId="77777777" w:rsidTr="003F2DB4">
        <w:trPr>
          <w:cantSplit/>
        </w:trPr>
        <w:tc>
          <w:tcPr>
            <w:tcW w:w="4521" w:type="dxa"/>
          </w:tcPr>
          <w:p w14:paraId="0BE7DDA8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592F1CEB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75479F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149A050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097F927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313E09B6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4075BF7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195FEC3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14:paraId="517F9594" w14:textId="77777777" w:rsidTr="003F2DB4">
        <w:trPr>
          <w:cantSplit/>
        </w:trPr>
        <w:tc>
          <w:tcPr>
            <w:tcW w:w="4521" w:type="dxa"/>
          </w:tcPr>
          <w:p w14:paraId="475B040E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09B75971" w14:textId="360138BC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4,550</w:t>
            </w:r>
          </w:p>
        </w:tc>
        <w:tc>
          <w:tcPr>
            <w:tcW w:w="269" w:type="dxa"/>
          </w:tcPr>
          <w:p w14:paraId="59EEFB0C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021E1A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4,587</w:t>
            </w:r>
          </w:p>
        </w:tc>
        <w:tc>
          <w:tcPr>
            <w:tcW w:w="283" w:type="dxa"/>
          </w:tcPr>
          <w:p w14:paraId="6EDA01BB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3C8142C4" w14:textId="5B88AA4C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1,558</w:t>
            </w:r>
          </w:p>
        </w:tc>
        <w:tc>
          <w:tcPr>
            <w:tcW w:w="270" w:type="dxa"/>
          </w:tcPr>
          <w:p w14:paraId="45EB3F55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CE96975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1,699</w:t>
            </w:r>
          </w:p>
        </w:tc>
      </w:tr>
      <w:tr w:rsidR="00A779CF" w:rsidRPr="00673549" w14:paraId="520652C5" w14:textId="77777777" w:rsidTr="003F2DB4">
        <w:trPr>
          <w:cantSplit/>
        </w:trPr>
        <w:tc>
          <w:tcPr>
            <w:tcW w:w="4521" w:type="dxa"/>
          </w:tcPr>
          <w:p w14:paraId="269A3425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04CF401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D990BD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E925DDB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0276112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1C3A018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8E1872B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5F0B5D47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F2CDB" w:rsidRPr="00673549" w14:paraId="3AB22689" w14:textId="77777777" w:rsidTr="003F2DB4">
        <w:trPr>
          <w:cantSplit/>
        </w:trPr>
        <w:tc>
          <w:tcPr>
            <w:tcW w:w="4521" w:type="dxa"/>
          </w:tcPr>
          <w:p w14:paraId="57A23192" w14:textId="77777777" w:rsidR="001F2CDB" w:rsidRPr="00C54CDB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04549E5C" w14:textId="47D3EFC4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14:paraId="3D4BED9D" w14:textId="77777777" w:rsidR="001F2CDB" w:rsidRPr="00673549" w:rsidRDefault="001F2CDB" w:rsidP="001F2C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24E770BC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1CDF">
              <w:rPr>
                <w:rFonts w:ascii="Angsana New" w:hAnsi="Angsana New"/>
                <w:bCs/>
                <w:sz w:val="28"/>
                <w:szCs w:val="28"/>
              </w:rPr>
              <w:t>3,</w:t>
            </w:r>
            <w:r w:rsidRPr="004D3D1B">
              <w:rPr>
                <w:rFonts w:ascii="Angsana New" w:hAnsi="Angsana New" w:hint="cs"/>
                <w:bCs/>
                <w:sz w:val="28"/>
                <w:szCs w:val="28"/>
              </w:rPr>
              <w:t>48</w:t>
            </w:r>
            <w:r w:rsidRPr="004D3D1B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5DDCA7D3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751F2716" w14:textId="4391AB3C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B643D" w14:textId="77777777" w:rsidR="001F2CDB" w:rsidRPr="00673549" w:rsidRDefault="001F2CDB" w:rsidP="001F2CD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66B14BB4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A779CF" w:rsidRPr="00673549" w14:paraId="1F5AB853" w14:textId="77777777" w:rsidTr="003F2DB4">
        <w:trPr>
          <w:cantSplit/>
        </w:trPr>
        <w:tc>
          <w:tcPr>
            <w:tcW w:w="4521" w:type="dxa"/>
          </w:tcPr>
          <w:p w14:paraId="5F7D300E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60A98491" w14:textId="3CFF3ED2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17,093</w:t>
            </w:r>
          </w:p>
        </w:tc>
        <w:tc>
          <w:tcPr>
            <w:tcW w:w="269" w:type="dxa"/>
          </w:tcPr>
          <w:p w14:paraId="624F95B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222EEADE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16,745</w:t>
            </w:r>
          </w:p>
        </w:tc>
        <w:tc>
          <w:tcPr>
            <w:tcW w:w="283" w:type="dxa"/>
          </w:tcPr>
          <w:p w14:paraId="7CF4FD45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DA529DD" w14:textId="79278F3B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11,371</w:t>
            </w:r>
          </w:p>
        </w:tc>
        <w:tc>
          <w:tcPr>
            <w:tcW w:w="270" w:type="dxa"/>
          </w:tcPr>
          <w:p w14:paraId="2443EF69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14:paraId="5D4446BD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11,270</w:t>
            </w:r>
          </w:p>
        </w:tc>
      </w:tr>
      <w:tr w:rsidR="00A779CF" w:rsidRPr="00673549" w14:paraId="07674A6B" w14:textId="77777777" w:rsidTr="003F2DB4">
        <w:trPr>
          <w:cantSplit/>
        </w:trPr>
        <w:tc>
          <w:tcPr>
            <w:tcW w:w="4521" w:type="dxa"/>
          </w:tcPr>
          <w:p w14:paraId="765DFEB2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0F00FBDC" w14:textId="28CDEA51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48,610</w:t>
            </w:r>
          </w:p>
        </w:tc>
        <w:tc>
          <w:tcPr>
            <w:tcW w:w="269" w:type="dxa"/>
          </w:tcPr>
          <w:p w14:paraId="33CAF0E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0B87A5EF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51,182</w:t>
            </w:r>
          </w:p>
        </w:tc>
        <w:tc>
          <w:tcPr>
            <w:tcW w:w="283" w:type="dxa"/>
          </w:tcPr>
          <w:p w14:paraId="6DF56C28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7B432C6B" w14:textId="48101AC5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31,095</w:t>
            </w:r>
          </w:p>
        </w:tc>
        <w:tc>
          <w:tcPr>
            <w:tcW w:w="270" w:type="dxa"/>
          </w:tcPr>
          <w:p w14:paraId="5B0C08AB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77B57570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32,243</w:t>
            </w:r>
          </w:p>
        </w:tc>
      </w:tr>
      <w:tr w:rsidR="001F2CDB" w:rsidRPr="00673549" w14:paraId="1D15E363" w14:textId="77777777" w:rsidTr="00AF0CF0">
        <w:trPr>
          <w:cantSplit/>
        </w:trPr>
        <w:tc>
          <w:tcPr>
            <w:tcW w:w="4521" w:type="dxa"/>
          </w:tcPr>
          <w:p w14:paraId="209EA0BF" w14:textId="77777777" w:rsidR="001F2CDB" w:rsidRPr="00C54CDB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008989DF" w14:textId="4DAEEACE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58</w:t>
            </w:r>
          </w:p>
        </w:tc>
        <w:tc>
          <w:tcPr>
            <w:tcW w:w="269" w:type="dxa"/>
          </w:tcPr>
          <w:p w14:paraId="377AD241" w14:textId="77777777" w:rsidR="001F2CDB" w:rsidRPr="00673549" w:rsidRDefault="001F2CDB" w:rsidP="001F2CD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DE0E1D3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1,089</w:t>
            </w:r>
          </w:p>
        </w:tc>
        <w:tc>
          <w:tcPr>
            <w:tcW w:w="283" w:type="dxa"/>
          </w:tcPr>
          <w:p w14:paraId="37445BA1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547C129E" w14:textId="0A38C8C5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E31D27" w14:textId="77777777" w:rsidR="001F2CDB" w:rsidRPr="00673549" w:rsidRDefault="001F2CDB" w:rsidP="001F2CD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1E22E45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988</w:t>
            </w:r>
          </w:p>
        </w:tc>
      </w:tr>
      <w:tr w:rsidR="001F2CDB" w:rsidRPr="00673549" w14:paraId="05B0C9ED" w14:textId="77777777" w:rsidTr="003F2DB4">
        <w:trPr>
          <w:cantSplit/>
        </w:trPr>
        <w:tc>
          <w:tcPr>
            <w:tcW w:w="4521" w:type="dxa"/>
          </w:tcPr>
          <w:p w14:paraId="6BC10A07" w14:textId="77777777" w:rsidR="001F2CDB" w:rsidRPr="00C54CDB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67AAB02B" w14:textId="3F82BB37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69" w:type="dxa"/>
          </w:tcPr>
          <w:p w14:paraId="1A3544C1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089B5F82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83" w:type="dxa"/>
          </w:tcPr>
          <w:p w14:paraId="4BABA4F7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12E46E0D" w14:textId="1D0FC64F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EA5CA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2A0B11A6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A779CF" w:rsidRPr="00673549" w14:paraId="653AA855" w14:textId="77777777" w:rsidTr="003F2DB4">
        <w:trPr>
          <w:cantSplit/>
        </w:trPr>
        <w:tc>
          <w:tcPr>
            <w:tcW w:w="4521" w:type="dxa"/>
          </w:tcPr>
          <w:p w14:paraId="6A3F3A8C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B60892" w14:textId="43BEEF78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788</w:t>
            </w:r>
          </w:p>
        </w:tc>
        <w:tc>
          <w:tcPr>
            <w:tcW w:w="269" w:type="dxa"/>
          </w:tcPr>
          <w:p w14:paraId="6073783E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8D8CCFF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1,183</w:t>
            </w:r>
          </w:p>
        </w:tc>
        <w:tc>
          <w:tcPr>
            <w:tcW w:w="283" w:type="dxa"/>
          </w:tcPr>
          <w:p w14:paraId="403D30BF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683EEA0" w14:textId="233D3FC3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E661E6F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7EAA458A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A779CF" w:rsidRPr="00673549" w14:paraId="5C049BB7" w14:textId="77777777" w:rsidTr="003F2DB4">
        <w:trPr>
          <w:cantSplit/>
        </w:trPr>
        <w:tc>
          <w:tcPr>
            <w:tcW w:w="4521" w:type="dxa"/>
          </w:tcPr>
          <w:p w14:paraId="16589F9F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F048F6" w14:textId="44568E73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92,631</w:t>
            </w:r>
          </w:p>
        </w:tc>
        <w:tc>
          <w:tcPr>
            <w:tcW w:w="269" w:type="dxa"/>
          </w:tcPr>
          <w:p w14:paraId="7D2BFA07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B23D7A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94,546</w:t>
            </w:r>
          </w:p>
        </w:tc>
        <w:tc>
          <w:tcPr>
            <w:tcW w:w="283" w:type="dxa"/>
          </w:tcPr>
          <w:p w14:paraId="49140358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FD1283A" w14:textId="5FB786A2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48,157</w:t>
            </w:r>
          </w:p>
        </w:tc>
        <w:tc>
          <w:tcPr>
            <w:tcW w:w="270" w:type="dxa"/>
          </w:tcPr>
          <w:p w14:paraId="36010A12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0EC159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49,753</w:t>
            </w:r>
          </w:p>
        </w:tc>
      </w:tr>
      <w:tr w:rsidR="004C3B26" w:rsidRPr="00673549" w14:paraId="7EBC4E96" w14:textId="77777777" w:rsidTr="003F2DB4">
        <w:trPr>
          <w:cantSplit/>
        </w:trPr>
        <w:tc>
          <w:tcPr>
            <w:tcW w:w="4521" w:type="dxa"/>
          </w:tcPr>
          <w:p w14:paraId="37D6AA3A" w14:textId="77777777" w:rsidR="00673549" w:rsidRPr="00C54CDB" w:rsidRDefault="00673549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14D3861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A78BBC0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14C79EC7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922EC98" w14:textId="77777777" w:rsidR="004C3B26" w:rsidRPr="00FC1DC2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5BDB54D0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51A85A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3FB430AE" w14:textId="77777777" w:rsidR="004C3B26" w:rsidRPr="00FC1DC2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4C3B26" w:rsidRPr="00673549" w14:paraId="5A288C63" w14:textId="77777777" w:rsidTr="003F2DB4">
        <w:trPr>
          <w:cantSplit/>
        </w:trPr>
        <w:tc>
          <w:tcPr>
            <w:tcW w:w="4521" w:type="dxa"/>
          </w:tcPr>
          <w:p w14:paraId="191FC65B" w14:textId="77777777" w:rsidR="004C3B26" w:rsidRPr="000F009F" w:rsidRDefault="004C3B26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00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3096041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BE9D9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0B08CFD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1D854E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78FA814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B739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A94D127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69DBA640" w14:textId="77777777" w:rsidTr="003F2DB4">
        <w:trPr>
          <w:cantSplit/>
        </w:trPr>
        <w:tc>
          <w:tcPr>
            <w:tcW w:w="4521" w:type="dxa"/>
          </w:tcPr>
          <w:p w14:paraId="609E9189" w14:textId="77777777" w:rsidR="004C3B26" w:rsidRPr="00C54CDB" w:rsidRDefault="004C3B26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A41CE1" w:rsidRPr="00C54CDB">
              <w:rPr>
                <w:rFonts w:ascii="Angsana New" w:hAnsi="Angsana New" w:hint="cs"/>
                <w:sz w:val="28"/>
                <w:szCs w:val="28"/>
                <w:cs/>
              </w:rPr>
              <w:t>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421594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429C52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E73A930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2E8781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2113D7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6F3998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8016DBB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C3B26" w:rsidRPr="00673549" w14:paraId="0849C06F" w14:textId="77777777" w:rsidTr="003F2DB4">
        <w:trPr>
          <w:cantSplit/>
        </w:trPr>
        <w:tc>
          <w:tcPr>
            <w:tcW w:w="4521" w:type="dxa"/>
          </w:tcPr>
          <w:p w14:paraId="2A85E741" w14:textId="77777777" w:rsidR="004C3B26" w:rsidRPr="00C54CDB" w:rsidRDefault="004C3B26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0561B5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824654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3D0DBCF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8D5F21" w14:textId="77777777" w:rsidR="004C3B26" w:rsidRPr="00673549" w:rsidRDefault="004C3B26" w:rsidP="004C3B26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087410B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7047C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6D3D973" w14:textId="77777777" w:rsidR="004C3B26" w:rsidRPr="00673549" w:rsidRDefault="004C3B26" w:rsidP="004C3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14:paraId="19A3825A" w14:textId="77777777" w:rsidTr="003F2DB4">
        <w:trPr>
          <w:cantSplit/>
        </w:trPr>
        <w:tc>
          <w:tcPr>
            <w:tcW w:w="4521" w:type="dxa"/>
          </w:tcPr>
          <w:p w14:paraId="106829E2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1B887D" w14:textId="056ABA9C" w:rsidR="00A779CF" w:rsidRPr="00673549" w:rsidRDefault="00F92EA8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58,215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4FDE87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118C6F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6,438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950CF4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71EBAB8" w14:textId="53341449" w:rsidR="00A779CF" w:rsidRPr="00673549" w:rsidRDefault="001F2CDB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38,657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DEE29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2D67DC4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1F2CDB" w:rsidRPr="00673549" w14:paraId="0CC51EF4" w14:textId="77777777" w:rsidTr="003F2DB4">
        <w:trPr>
          <w:cantSplit/>
        </w:trPr>
        <w:tc>
          <w:tcPr>
            <w:tcW w:w="4521" w:type="dxa"/>
          </w:tcPr>
          <w:p w14:paraId="30CC6860" w14:textId="77777777" w:rsidR="001F2CDB" w:rsidRPr="00C54CDB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CCCEEC3" w14:textId="028B78A9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0780B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403A2998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5A7FC4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34E449FC" w14:textId="45C82C71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722D6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080040DD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F2CDB" w:rsidRPr="00673549" w14:paraId="59BF593F" w14:textId="77777777" w:rsidTr="003F2DB4">
        <w:trPr>
          <w:cantSplit/>
        </w:trPr>
        <w:tc>
          <w:tcPr>
            <w:tcW w:w="4521" w:type="dxa"/>
          </w:tcPr>
          <w:p w14:paraId="014120C1" w14:textId="77777777" w:rsidR="001F2CDB" w:rsidRPr="00C54CDB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9242BD" w14:textId="2A89EAD9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58,663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171019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7D1604E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6,886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686647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E2898BF" w14:textId="1AB79649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38,657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8A0E4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CC12BF0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1F2CDB" w:rsidRPr="00673549" w14:paraId="68ECC975" w14:textId="77777777" w:rsidTr="003F2DB4">
        <w:trPr>
          <w:cantSplit/>
        </w:trPr>
        <w:tc>
          <w:tcPr>
            <w:tcW w:w="4521" w:type="dxa"/>
            <w:tcBorders>
              <w:bottom w:val="nil"/>
            </w:tcBorders>
          </w:tcPr>
          <w:p w14:paraId="1CCFB588" w14:textId="77777777" w:rsidR="001F2CDB" w:rsidRPr="00DD6603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DD660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D660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73EE9B" w14:textId="559852D4" w:rsidR="001F2CDB" w:rsidRPr="00673549" w:rsidRDefault="00F92EA8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33,968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95A618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911D53D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37,660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2E5BEC" w14:textId="77777777" w:rsidR="001F2CDB" w:rsidRPr="00673549" w:rsidRDefault="001F2CDB" w:rsidP="001F2CDB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979FA" w14:textId="0775A4A6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92E6E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71E28" w14:textId="77777777" w:rsidR="001F2CDB" w:rsidRPr="00673549" w:rsidRDefault="001F2CDB" w:rsidP="001F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1,590</w:t>
            </w:r>
          </w:p>
        </w:tc>
      </w:tr>
    </w:tbl>
    <w:p w14:paraId="5EF9810B" w14:textId="7315534D"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>ดือน</w:t>
      </w:r>
      <w:r w:rsidR="00BD3A47">
        <w:rPr>
          <w:rFonts w:ascii="Angsana New" w:hAnsi="Angsana New" w:hint="cs"/>
          <w:sz w:val="30"/>
          <w:szCs w:val="30"/>
          <w:cs/>
        </w:rPr>
        <w:t>และหกเดือน</w:t>
      </w:r>
      <w:r w:rsidR="005549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3679B">
        <w:rPr>
          <w:rFonts w:ascii="Angsana New" w:hAnsi="Angsana New"/>
          <w:sz w:val="30"/>
          <w:szCs w:val="30"/>
        </w:rPr>
        <w:t xml:space="preserve">30 </w:t>
      </w:r>
      <w:r w:rsidR="00C3679B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A779CF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9C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24D86049" w14:textId="77777777" w:rsidR="006F6E5C" w:rsidRPr="00BE0948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812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14:paraId="3B06A51C" w14:textId="77777777" w:rsidTr="003F2DB4">
        <w:trPr>
          <w:cantSplit/>
        </w:trPr>
        <w:tc>
          <w:tcPr>
            <w:tcW w:w="3812" w:type="dxa"/>
          </w:tcPr>
          <w:p w14:paraId="1BF28978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9075DE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71112" w:rsidRPr="002A5563" w14:paraId="66C21564" w14:textId="77777777" w:rsidTr="003F2DB4">
        <w:trPr>
          <w:cantSplit/>
        </w:trPr>
        <w:tc>
          <w:tcPr>
            <w:tcW w:w="3812" w:type="dxa"/>
          </w:tcPr>
          <w:p w14:paraId="4BE3263F" w14:textId="77777777" w:rsidR="00A71112" w:rsidRPr="00F51F88" w:rsidRDefault="00A71112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43F2D84" w14:textId="525E7B1D" w:rsidR="00A71112" w:rsidRPr="00E24209" w:rsidRDefault="00666ADA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6F6E5C" w:rsidRPr="002A5563" w14:paraId="398901DC" w14:textId="77777777" w:rsidTr="003F2DB4">
        <w:trPr>
          <w:cantSplit/>
        </w:trPr>
        <w:tc>
          <w:tcPr>
            <w:tcW w:w="3812" w:type="dxa"/>
          </w:tcPr>
          <w:p w14:paraId="08F8E663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AB14D1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4A803F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6E76C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779CF" w:rsidRPr="002A5563" w14:paraId="113E0B31" w14:textId="77777777" w:rsidTr="003F2DB4">
        <w:trPr>
          <w:cantSplit/>
        </w:trPr>
        <w:tc>
          <w:tcPr>
            <w:tcW w:w="3812" w:type="dxa"/>
          </w:tcPr>
          <w:p w14:paraId="581936C7" w14:textId="77777777" w:rsidR="00A779CF" w:rsidRPr="00E9777E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5752AC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0B7D47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D2031B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5CDF560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4B6A85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D4259E4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7F571E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5398" w:rsidRPr="002A5563" w14:paraId="4C5F3D90" w14:textId="77777777" w:rsidTr="003F2DB4">
        <w:trPr>
          <w:cantSplit/>
        </w:trPr>
        <w:tc>
          <w:tcPr>
            <w:tcW w:w="3812" w:type="dxa"/>
          </w:tcPr>
          <w:p w14:paraId="144022DB" w14:textId="77777777" w:rsidR="00E35398" w:rsidRPr="00DD6603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85ED0B" w14:textId="2A77C06D" w:rsidR="00E35398" w:rsidRPr="0075558C" w:rsidRDefault="007F5E24" w:rsidP="00E3539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5578E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84" w:type="dxa"/>
            <w:vAlign w:val="bottom"/>
          </w:tcPr>
          <w:p w14:paraId="5BE3B5C2" w14:textId="77777777" w:rsidR="00E35398" w:rsidRPr="00A60233" w:rsidRDefault="00E35398" w:rsidP="00E353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9C0A992" w14:textId="5E59147D" w:rsidR="00E35398" w:rsidRPr="000C67B3" w:rsidRDefault="00E35398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67B3">
              <w:rPr>
                <w:rFonts w:ascii="Angsana New" w:hAnsi="Angsana New"/>
                <w:bCs/>
                <w:sz w:val="30"/>
                <w:szCs w:val="30"/>
              </w:rPr>
              <w:t>8,585</w:t>
            </w:r>
          </w:p>
        </w:tc>
        <w:tc>
          <w:tcPr>
            <w:tcW w:w="283" w:type="dxa"/>
          </w:tcPr>
          <w:p w14:paraId="7F36148F" w14:textId="77777777" w:rsidR="00E35398" w:rsidRPr="00A60233" w:rsidRDefault="00E35398" w:rsidP="00E3539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BFBFF0" w14:textId="7DCF7612" w:rsidR="00E35398" w:rsidRPr="00ED11C1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14:paraId="4F333C1E" w14:textId="77777777" w:rsidR="00E35398" w:rsidRPr="00ED11C1" w:rsidRDefault="00E35398" w:rsidP="00E353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6343F" w14:textId="77777777" w:rsidR="00E35398" w:rsidRPr="00ED11C1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E3DF0" w:rsidRPr="002A5563" w14:paraId="4834814C" w14:textId="77777777" w:rsidTr="003040F3">
        <w:trPr>
          <w:cantSplit/>
        </w:trPr>
        <w:tc>
          <w:tcPr>
            <w:tcW w:w="3812" w:type="dxa"/>
          </w:tcPr>
          <w:p w14:paraId="7CC98DB5" w14:textId="7EE24908" w:rsidR="00AE3DF0" w:rsidRPr="00DD6603" w:rsidRDefault="00AE3DF0" w:rsidP="00AE3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F5E2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F5E2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F5E24">
              <w:rPr>
                <w:rFonts w:ascii="Angsana New" w:hAnsi="Angsana New" w:hint="cs"/>
                <w:sz w:val="30"/>
                <w:szCs w:val="30"/>
                <w:cs/>
              </w:rPr>
              <w:t>รายได้) ภาษี</w:t>
            </w: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5B4E5522" w14:textId="77777777" w:rsidR="00AE3DF0" w:rsidRPr="0075558C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724E745" w14:textId="77777777" w:rsidR="00AE3DF0" w:rsidRPr="00A60233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DC92DD1" w14:textId="15B971B5" w:rsidR="00AE3DF0" w:rsidRPr="00543E08" w:rsidRDefault="00AE3DF0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EF660A" w14:textId="77777777" w:rsidR="00AE3DF0" w:rsidRPr="00A60233" w:rsidRDefault="00AE3DF0" w:rsidP="00AE3D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02A99E5" w14:textId="77777777" w:rsidR="00AE3DF0" w:rsidRPr="0075558C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2D5EE798" w14:textId="77777777" w:rsidR="00AE3DF0" w:rsidRPr="00ED11C1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CE7805F" w14:textId="77777777" w:rsidR="00AE3DF0" w:rsidRPr="00ED11C1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DF0" w:rsidRPr="002A5563" w14:paraId="102BBD09" w14:textId="77777777" w:rsidTr="001A50ED">
        <w:trPr>
          <w:cantSplit/>
        </w:trPr>
        <w:tc>
          <w:tcPr>
            <w:tcW w:w="3812" w:type="dxa"/>
          </w:tcPr>
          <w:p w14:paraId="215110B6" w14:textId="77777777" w:rsidR="00AE3DF0" w:rsidRPr="00DD6603" w:rsidRDefault="00AE3DF0" w:rsidP="00AE3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FAD043" w14:textId="484F8631" w:rsidR="00AE3DF0" w:rsidRPr="0075558C" w:rsidRDefault="007F5E24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0557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5A147261" w14:textId="77777777" w:rsidR="00AE3DF0" w:rsidRPr="00A60233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D74DD7C" w14:textId="5AA1C38F" w:rsidR="00AE3DF0" w:rsidRPr="00543E08" w:rsidRDefault="00AE3DF0" w:rsidP="0054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82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3E08">
              <w:rPr>
                <w:rFonts w:ascii="Angsana New" w:hAnsi="Angsana New"/>
                <w:sz w:val="30"/>
                <w:szCs w:val="30"/>
              </w:rPr>
              <w:t>(3,416)</w:t>
            </w:r>
          </w:p>
        </w:tc>
        <w:tc>
          <w:tcPr>
            <w:tcW w:w="283" w:type="dxa"/>
          </w:tcPr>
          <w:p w14:paraId="6761CD9D" w14:textId="77777777" w:rsidR="00AE3DF0" w:rsidRPr="00A60233" w:rsidRDefault="00AE3DF0" w:rsidP="00AE3D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19EBA2" w14:textId="486A72C5" w:rsidR="00AE3DF0" w:rsidRPr="0075558C" w:rsidRDefault="00E35398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84" w:type="dxa"/>
            <w:vAlign w:val="bottom"/>
          </w:tcPr>
          <w:p w14:paraId="33717966" w14:textId="77777777" w:rsidR="00AE3DF0" w:rsidRPr="00ED11C1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4B05D7" w14:textId="61669DE0" w:rsidR="00AE3DF0" w:rsidRPr="00ED11C1" w:rsidRDefault="00AE3DF0" w:rsidP="00B4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1,056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3DF0" w:rsidRPr="002A5563" w14:paraId="14D46C71" w14:textId="77777777" w:rsidTr="00E043FC">
        <w:trPr>
          <w:cantSplit/>
        </w:trPr>
        <w:tc>
          <w:tcPr>
            <w:tcW w:w="3812" w:type="dxa"/>
          </w:tcPr>
          <w:p w14:paraId="78FFB106" w14:textId="5392D33D" w:rsidR="00AE3DF0" w:rsidRPr="00DD6603" w:rsidRDefault="00AE3DF0" w:rsidP="00AE3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1A36" w14:textId="1152F18B" w:rsidR="00AE3DF0" w:rsidRPr="0075558C" w:rsidRDefault="007F5E24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3,226</w:t>
            </w:r>
          </w:p>
        </w:tc>
        <w:tc>
          <w:tcPr>
            <w:tcW w:w="284" w:type="dxa"/>
            <w:vAlign w:val="bottom"/>
          </w:tcPr>
          <w:p w14:paraId="50F533CD" w14:textId="77777777" w:rsidR="00AE3DF0" w:rsidRPr="00A60233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1236D" w14:textId="413DFB48" w:rsidR="00AE3DF0" w:rsidRPr="00543E08" w:rsidRDefault="00AE3DF0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5,169</w:t>
            </w:r>
          </w:p>
        </w:tc>
        <w:tc>
          <w:tcPr>
            <w:tcW w:w="283" w:type="dxa"/>
          </w:tcPr>
          <w:p w14:paraId="1748F247" w14:textId="77777777" w:rsidR="00AE3DF0" w:rsidRPr="00A60233" w:rsidRDefault="00AE3DF0" w:rsidP="00AE3D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353ED" w14:textId="7F7C0DB1" w:rsidR="00AE3DF0" w:rsidRPr="0075558C" w:rsidRDefault="00E35398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84" w:type="dxa"/>
            <w:vAlign w:val="bottom"/>
          </w:tcPr>
          <w:p w14:paraId="1D37858A" w14:textId="77777777" w:rsidR="00AE3DF0" w:rsidRPr="00ED11C1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0ABBD2" w14:textId="38C3768A" w:rsidR="00AE3DF0" w:rsidRPr="00ED11C1" w:rsidRDefault="00AE3DF0" w:rsidP="00B41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1,056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450D5FC" w14:textId="77777777" w:rsidR="00B71F42" w:rsidRPr="00BE0948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812"/>
        <w:gridCol w:w="1276"/>
        <w:gridCol w:w="284"/>
        <w:gridCol w:w="1275"/>
        <w:gridCol w:w="283"/>
        <w:gridCol w:w="1276"/>
        <w:gridCol w:w="284"/>
        <w:gridCol w:w="1275"/>
      </w:tblGrid>
      <w:tr w:rsidR="00666ADA" w:rsidRPr="002A5563" w14:paraId="737A3927" w14:textId="77777777" w:rsidTr="00F225C6">
        <w:trPr>
          <w:cantSplit/>
        </w:trPr>
        <w:tc>
          <w:tcPr>
            <w:tcW w:w="3812" w:type="dxa"/>
          </w:tcPr>
          <w:p w14:paraId="6D1B2B23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652D9CC" w14:textId="77777777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66ADA" w:rsidRPr="002A5563" w14:paraId="2F9C8300" w14:textId="77777777" w:rsidTr="00F225C6">
        <w:trPr>
          <w:cantSplit/>
        </w:trPr>
        <w:tc>
          <w:tcPr>
            <w:tcW w:w="3812" w:type="dxa"/>
          </w:tcPr>
          <w:p w14:paraId="32EF8966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A76EE30" w14:textId="4AD5622C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</w:t>
            </w:r>
            <w:r w:rsidR="0022675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66ADA" w:rsidRPr="002A5563" w14:paraId="46A1E196" w14:textId="77777777" w:rsidTr="00F225C6">
        <w:trPr>
          <w:cantSplit/>
        </w:trPr>
        <w:tc>
          <w:tcPr>
            <w:tcW w:w="3812" w:type="dxa"/>
          </w:tcPr>
          <w:p w14:paraId="225A6F7E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73FC1C" w14:textId="77777777" w:rsidR="00666ADA" w:rsidRPr="00E24209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B6EA7" w14:textId="77777777" w:rsidR="00666ADA" w:rsidRPr="00E24209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F0C428" w14:textId="77777777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66ADA" w:rsidRPr="002A5563" w14:paraId="5DAAB39A" w14:textId="77777777" w:rsidTr="00F225C6">
        <w:trPr>
          <w:cantSplit/>
        </w:trPr>
        <w:tc>
          <w:tcPr>
            <w:tcW w:w="3812" w:type="dxa"/>
          </w:tcPr>
          <w:p w14:paraId="4B581407" w14:textId="77777777" w:rsidR="00666ADA" w:rsidRPr="00E9777E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0536E6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17CDAE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3A418F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DF1F160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5D554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195CF1C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37259D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35398" w:rsidRPr="002A5563" w14:paraId="5060220C" w14:textId="77777777" w:rsidTr="00F225C6">
        <w:trPr>
          <w:cantSplit/>
        </w:trPr>
        <w:tc>
          <w:tcPr>
            <w:tcW w:w="3812" w:type="dxa"/>
          </w:tcPr>
          <w:p w14:paraId="78B9044B" w14:textId="77777777" w:rsidR="00E35398" w:rsidRPr="00DD6603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699EB" w14:textId="64E641DB" w:rsidR="00E35398" w:rsidRPr="0075558C" w:rsidRDefault="007F5E24" w:rsidP="00E35398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11,36</w:t>
            </w:r>
            <w:r w:rsidR="000557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bottom"/>
          </w:tcPr>
          <w:p w14:paraId="65ABC321" w14:textId="77777777" w:rsidR="00E35398" w:rsidRPr="00A60233" w:rsidRDefault="00E35398" w:rsidP="00E353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69C573" w14:textId="4BDEBD83" w:rsidR="00E35398" w:rsidRPr="000C67B3" w:rsidRDefault="00E35398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C67B3">
              <w:rPr>
                <w:rFonts w:ascii="Angsana New" w:hAnsi="Angsana New"/>
                <w:bCs/>
                <w:sz w:val="30"/>
                <w:szCs w:val="30"/>
              </w:rPr>
              <w:t>17,962</w:t>
            </w:r>
          </w:p>
        </w:tc>
        <w:tc>
          <w:tcPr>
            <w:tcW w:w="283" w:type="dxa"/>
          </w:tcPr>
          <w:p w14:paraId="39C874F1" w14:textId="77777777" w:rsidR="00E35398" w:rsidRPr="00A60233" w:rsidRDefault="00E35398" w:rsidP="00E35398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3B02D0" w14:textId="24083447" w:rsidR="00E35398" w:rsidRPr="00ED11C1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14:paraId="24E7C76C" w14:textId="77777777" w:rsidR="00E35398" w:rsidRPr="00ED11C1" w:rsidRDefault="00E35398" w:rsidP="00E3539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ADA3640" w14:textId="77777777" w:rsidR="00E35398" w:rsidRPr="00ED11C1" w:rsidRDefault="00E35398" w:rsidP="00E3539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55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51BD9" w:rsidRPr="002A5563" w14:paraId="58FE431D" w14:textId="77777777" w:rsidTr="00F225C6">
        <w:trPr>
          <w:cantSplit/>
        </w:trPr>
        <w:tc>
          <w:tcPr>
            <w:tcW w:w="3812" w:type="dxa"/>
          </w:tcPr>
          <w:p w14:paraId="1306F650" w14:textId="26E3900E" w:rsidR="00E51BD9" w:rsidRPr="00DD6603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415F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B415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415F4">
              <w:rPr>
                <w:rFonts w:ascii="Angsana New" w:hAnsi="Angsana New" w:hint="cs"/>
                <w:sz w:val="30"/>
                <w:szCs w:val="30"/>
                <w:cs/>
              </w:rPr>
              <w:t>รายได้)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D240746" w14:textId="77777777" w:rsidR="00E51BD9" w:rsidRPr="0075558C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37C25A" w14:textId="77777777" w:rsidR="00E51BD9" w:rsidRPr="00A60233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827B9D6" w14:textId="77777777" w:rsidR="00E51BD9" w:rsidRPr="00FE2E84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10F0A0" w14:textId="77777777" w:rsidR="00E51BD9" w:rsidRPr="00A60233" w:rsidRDefault="00E51BD9" w:rsidP="00E51BD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5FEC1891" w14:textId="77777777" w:rsidR="00E51BD9" w:rsidRPr="0075558C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7F7768FC" w14:textId="77777777" w:rsidR="00E51BD9" w:rsidRPr="00ED11C1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303847C" w14:textId="77777777" w:rsidR="00E51BD9" w:rsidRPr="00ED11C1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BD9" w:rsidRPr="002A5563" w14:paraId="46601F44" w14:textId="77777777" w:rsidTr="003673CB">
        <w:trPr>
          <w:cantSplit/>
        </w:trPr>
        <w:tc>
          <w:tcPr>
            <w:tcW w:w="3812" w:type="dxa"/>
          </w:tcPr>
          <w:p w14:paraId="2D61A6F9" w14:textId="77777777" w:rsidR="00E51BD9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4F6677" w14:textId="7956B1A7" w:rsidR="00E51BD9" w:rsidRPr="0075558C" w:rsidRDefault="007F5E24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</w:t>
            </w:r>
            <w:r w:rsidR="000557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bottom"/>
          </w:tcPr>
          <w:p w14:paraId="7F1AAC0F" w14:textId="77777777" w:rsidR="00E51BD9" w:rsidRPr="00A60233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47AA92" w14:textId="7AEFCFE6" w:rsidR="00E51BD9" w:rsidRPr="00FE2E84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71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1,471</w:t>
            </w:r>
            <w:r w:rsidRPr="00F537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16764E8" w14:textId="77777777" w:rsidR="00E51BD9" w:rsidRPr="00A60233" w:rsidRDefault="00E51BD9" w:rsidP="00E51BD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96BECB" w14:textId="5BAFBCCE" w:rsidR="00E51BD9" w:rsidRPr="0075558C" w:rsidRDefault="00E35398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84" w:type="dxa"/>
            <w:vAlign w:val="bottom"/>
          </w:tcPr>
          <w:p w14:paraId="10225987" w14:textId="77777777" w:rsidR="00E51BD9" w:rsidRPr="00ED11C1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D13EBA" w14:textId="776C19F3" w:rsidR="00E51BD9" w:rsidRPr="00ED11C1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</w:tr>
      <w:tr w:rsidR="002C63E9" w:rsidRPr="002A5563" w14:paraId="42B0FAFF" w14:textId="77777777" w:rsidTr="00F656FB">
        <w:trPr>
          <w:cantSplit/>
        </w:trPr>
        <w:tc>
          <w:tcPr>
            <w:tcW w:w="3812" w:type="dxa"/>
          </w:tcPr>
          <w:p w14:paraId="709C484B" w14:textId="21EDCAC1" w:rsidR="002C63E9" w:rsidRDefault="002C63E9" w:rsidP="002C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E6839" w14:textId="1FC3CD2E" w:rsidR="002C63E9" w:rsidRPr="0075558C" w:rsidRDefault="007F5E24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15,058</w:t>
            </w:r>
          </w:p>
        </w:tc>
        <w:tc>
          <w:tcPr>
            <w:tcW w:w="284" w:type="dxa"/>
            <w:vAlign w:val="bottom"/>
          </w:tcPr>
          <w:p w14:paraId="104119AB" w14:textId="77777777" w:rsidR="002C63E9" w:rsidRPr="00A60233" w:rsidRDefault="002C63E9" w:rsidP="002C63E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2691F" w14:textId="5D07B5D8" w:rsidR="002C63E9" w:rsidRPr="00543E08" w:rsidRDefault="002C63E9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16,491</w:t>
            </w:r>
          </w:p>
        </w:tc>
        <w:tc>
          <w:tcPr>
            <w:tcW w:w="283" w:type="dxa"/>
          </w:tcPr>
          <w:p w14:paraId="2207A65A" w14:textId="77777777" w:rsidR="002C63E9" w:rsidRPr="00A60233" w:rsidRDefault="002C63E9" w:rsidP="002C63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5873D" w14:textId="51316E24" w:rsidR="002C63E9" w:rsidRPr="0075558C" w:rsidRDefault="00E35398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2,090</w:t>
            </w:r>
          </w:p>
        </w:tc>
        <w:tc>
          <w:tcPr>
            <w:tcW w:w="284" w:type="dxa"/>
            <w:vAlign w:val="bottom"/>
          </w:tcPr>
          <w:p w14:paraId="0FA20003" w14:textId="77777777" w:rsidR="002C63E9" w:rsidRPr="00ED11C1" w:rsidRDefault="002C63E9" w:rsidP="002C63E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72631" w14:textId="1AB7F0D4" w:rsidR="002C63E9" w:rsidRPr="00ED11C1" w:rsidRDefault="002C63E9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6D5F">
              <w:rPr>
                <w:rFonts w:ascii="Angsana New" w:hAnsi="Angsana New"/>
                <w:bCs/>
                <w:sz w:val="30"/>
                <w:szCs w:val="30"/>
              </w:rPr>
              <w:t>587</w:t>
            </w:r>
          </w:p>
        </w:tc>
      </w:tr>
    </w:tbl>
    <w:p w14:paraId="3A691A1A" w14:textId="77777777" w:rsidR="00666ADA" w:rsidRPr="00BE0948" w:rsidRDefault="00666AD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2E0176" w14:textId="01029302" w:rsidR="003106A9" w:rsidRPr="0005578E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5578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05578E">
        <w:rPr>
          <w:rFonts w:ascii="Angsana New" w:hAnsi="Angsana New"/>
          <w:spacing w:val="-2"/>
          <w:sz w:val="30"/>
          <w:szCs w:val="30"/>
        </w:rPr>
        <w:t>3</w:t>
      </w:r>
      <w:r w:rsidR="00DD602B" w:rsidRPr="0005578E">
        <w:rPr>
          <w:rFonts w:ascii="Angsana New" w:hAnsi="Angsana New"/>
          <w:spacing w:val="-2"/>
          <w:sz w:val="30"/>
          <w:szCs w:val="30"/>
        </w:rPr>
        <w:t xml:space="preserve">0 </w:t>
      </w:r>
      <w:r w:rsidR="00DD602B" w:rsidRPr="0005578E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05578E">
        <w:rPr>
          <w:rFonts w:ascii="Angsana New" w:hAnsi="Angsana New"/>
          <w:spacing w:val="-2"/>
          <w:sz w:val="30"/>
          <w:szCs w:val="30"/>
        </w:rPr>
        <w:t xml:space="preserve"> </w:t>
      </w:r>
      <w:r w:rsidR="00A779CF" w:rsidRPr="0005578E">
        <w:rPr>
          <w:rFonts w:ascii="Angsana New" w:hAnsi="Angsana New"/>
          <w:spacing w:val="-2"/>
          <w:sz w:val="30"/>
          <w:szCs w:val="30"/>
        </w:rPr>
        <w:t>2568</w:t>
      </w:r>
      <w:r w:rsidRPr="0005578E">
        <w:rPr>
          <w:rFonts w:ascii="Angsana New" w:hAnsi="Angsana New"/>
          <w:spacing w:val="-2"/>
          <w:sz w:val="30"/>
          <w:szCs w:val="30"/>
        </w:rPr>
        <w:t xml:space="preserve"> </w:t>
      </w:r>
      <w:r w:rsidRPr="0005578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ยัง</w:t>
      </w:r>
      <w:r w:rsidRPr="0005578E">
        <w:rPr>
          <w:rFonts w:ascii="Angsana New" w:hAnsi="Angsana New"/>
          <w:spacing w:val="-2"/>
          <w:sz w:val="30"/>
          <w:szCs w:val="30"/>
          <w:cs/>
        </w:rPr>
        <w:t>ไม่ได้รับรู้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05578E">
        <w:rPr>
          <w:rFonts w:ascii="Angsana New" w:hAnsi="Angsana New"/>
          <w:spacing w:val="-2"/>
          <w:sz w:val="30"/>
          <w:szCs w:val="30"/>
          <w:cs/>
        </w:rPr>
        <w:t>ขาดทุน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ทางภาษีจำนวนเงิน</w:t>
      </w:r>
      <w:r w:rsidR="00D3705F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E026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E381B" w:rsidRPr="00E026B1">
        <w:rPr>
          <w:rFonts w:ascii="Angsana New" w:hAnsi="Angsana New"/>
          <w:spacing w:val="-2"/>
          <w:sz w:val="30"/>
          <w:szCs w:val="30"/>
        </w:rPr>
        <w:t>13.8</w:t>
      </w:r>
      <w:r w:rsidR="00C4371C" w:rsidRPr="00E026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026B1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5578E">
        <w:rPr>
          <w:rFonts w:ascii="Angsana New" w:hAnsi="Angsana New"/>
          <w:spacing w:val="-2"/>
          <w:sz w:val="30"/>
          <w:szCs w:val="30"/>
          <w:cs/>
        </w:rPr>
        <w:t>เป็นสินทรัพย์ภาษีเงินได้รอการตัดบัญชี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เนื่องจาก</w:t>
      </w:r>
      <w:r w:rsidR="0005578E" w:rsidRPr="0005578E">
        <w:rPr>
          <w:rFonts w:ascii="Angsana New" w:hAnsi="Angsana New" w:hint="cs"/>
          <w:spacing w:val="-2"/>
          <w:sz w:val="30"/>
          <w:szCs w:val="30"/>
          <w:cs/>
        </w:rPr>
        <w:t>ยัง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มีความไม่แน่นอน</w:t>
      </w:r>
      <w:r w:rsidR="0005578E" w:rsidRPr="0005578E">
        <w:rPr>
          <w:rFonts w:ascii="Angsana New" w:hAnsi="Angsana New" w:hint="cs"/>
          <w:spacing w:val="-2"/>
          <w:sz w:val="30"/>
          <w:szCs w:val="30"/>
          <w:cs/>
        </w:rPr>
        <w:t>ในการรับรู้รายการ</w:t>
      </w:r>
      <w:r w:rsidRPr="0005578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ผลขาดทุนดังกล่าวจะ</w:t>
      </w:r>
      <w:r w:rsidR="00B7322F" w:rsidRPr="0005578E">
        <w:rPr>
          <w:rFonts w:ascii="Angsana New" w:hAnsi="Angsana New" w:hint="cs"/>
          <w:spacing w:val="-2"/>
          <w:sz w:val="30"/>
          <w:szCs w:val="30"/>
          <w:cs/>
        </w:rPr>
        <w:t>ทยอย</w:t>
      </w:r>
      <w:r w:rsidR="00B7322F" w:rsidRPr="0005578E">
        <w:rPr>
          <w:rFonts w:ascii="Angsana New" w:hAnsi="Angsana New"/>
          <w:spacing w:val="-2"/>
          <w:sz w:val="30"/>
          <w:szCs w:val="30"/>
          <w:cs/>
        </w:rPr>
        <w:t>หมดอายุ</w:t>
      </w:r>
      <w:r w:rsidR="00B7322F" w:rsidRPr="0005578E">
        <w:rPr>
          <w:rFonts w:ascii="Angsana New" w:hAnsi="Angsana New" w:hint="cs"/>
          <w:spacing w:val="-2"/>
          <w:sz w:val="30"/>
          <w:szCs w:val="30"/>
          <w:cs/>
        </w:rPr>
        <w:t xml:space="preserve">จนถึงปี </w:t>
      </w:r>
      <w:r w:rsidR="00DD602B" w:rsidRPr="0005578E">
        <w:rPr>
          <w:rFonts w:ascii="Angsana New" w:hAnsi="Angsana New"/>
          <w:spacing w:val="-2"/>
          <w:sz w:val="30"/>
          <w:szCs w:val="30"/>
        </w:rPr>
        <w:t>2570</w:t>
      </w:r>
    </w:p>
    <w:p w14:paraId="2BFAC856" w14:textId="77777777" w:rsidR="003106A9" w:rsidRDefault="003106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81ECF4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CEFA19C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DF7A29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8E6425" w14:textId="77777777" w:rsidR="00D85B5F" w:rsidRPr="00BE0948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E4551F" w14:textId="24350DDE" w:rsidR="009F6834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28A263D9" w14:textId="7F376544" w:rsidR="00DC771F" w:rsidRPr="00DC771F" w:rsidRDefault="00DC771F" w:rsidP="00DC771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ind w:firstLine="113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/>
          <w:szCs w:val="30"/>
          <w:cs/>
        </w:rPr>
        <w:br/>
      </w:r>
      <w:r w:rsidRPr="00DC771F">
        <w:rPr>
          <w:rFonts w:ascii="Angsana New" w:hAnsi="Angsana New"/>
          <w:spacing w:val="-6"/>
          <w:szCs w:val="30"/>
          <w:cs/>
        </w:rPr>
        <w:t>รายการเคลื่อนไหวของหนี้สินผลประโยชน์ของพนักงาน</w:t>
      </w:r>
      <w:r w:rsidR="00113D0C">
        <w:rPr>
          <w:rFonts w:ascii="Angsana New" w:hAnsi="Angsana New" w:hint="cs"/>
          <w:spacing w:val="-6"/>
          <w:szCs w:val="30"/>
          <w:cs/>
        </w:rPr>
        <w:t>หลังออกจากงาน</w:t>
      </w:r>
      <w:r w:rsidRPr="00DC771F">
        <w:rPr>
          <w:rFonts w:ascii="Angsana New" w:hAnsi="Angsana New"/>
          <w:spacing w:val="-6"/>
          <w:szCs w:val="30"/>
          <w:cs/>
        </w:rPr>
        <w:t>สำหรับงวด</w:t>
      </w:r>
      <w:r w:rsidR="000C67B3">
        <w:rPr>
          <w:rFonts w:ascii="Angsana New" w:hAnsi="Angsana New" w:hint="cs"/>
          <w:spacing w:val="-6"/>
          <w:szCs w:val="30"/>
          <w:cs/>
        </w:rPr>
        <w:t>หก</w:t>
      </w:r>
      <w:r w:rsidRPr="00DC771F">
        <w:rPr>
          <w:rFonts w:ascii="Angsana New" w:hAnsi="Angsana New"/>
          <w:spacing w:val="-6"/>
          <w:szCs w:val="30"/>
          <w:cs/>
        </w:rPr>
        <w:t xml:space="preserve">เดือนสิ้นสุดวันที่ </w:t>
      </w:r>
      <w:r w:rsidR="00EF524B">
        <w:rPr>
          <w:rFonts w:ascii="Angsana New" w:hAnsi="Angsana New"/>
          <w:spacing w:val="-6"/>
          <w:szCs w:val="30"/>
        </w:rPr>
        <w:t xml:space="preserve">30 </w:t>
      </w:r>
      <w:r w:rsidR="00EF524B">
        <w:rPr>
          <w:rFonts w:ascii="Angsana New" w:hAnsi="Angsana New" w:hint="cs"/>
          <w:spacing w:val="-6"/>
          <w:szCs w:val="30"/>
          <w:cs/>
        </w:rPr>
        <w:t>มิถุนายน</w:t>
      </w:r>
      <w:r w:rsidRPr="00DC771F">
        <w:rPr>
          <w:rFonts w:ascii="Angsana New" w:hAnsi="Angsana New" w:hint="cs"/>
          <w:spacing w:val="-6"/>
          <w:szCs w:val="30"/>
          <w:cs/>
        </w:rPr>
        <w:t xml:space="preserve"> </w:t>
      </w:r>
      <w:r w:rsidRPr="00DC771F">
        <w:rPr>
          <w:rFonts w:ascii="Angsana New" w:hAnsi="Angsana New"/>
          <w:spacing w:val="-6"/>
          <w:szCs w:val="30"/>
        </w:rPr>
        <w:t xml:space="preserve">2568 </w:t>
      </w:r>
      <w:r w:rsidRPr="00DC771F">
        <w:rPr>
          <w:rFonts w:ascii="Angsana New" w:hAnsi="Angsana New" w:hint="cs"/>
          <w:spacing w:val="-6"/>
          <w:szCs w:val="30"/>
          <w:cs/>
        </w:rPr>
        <w:t>มีดังนี้</w:t>
      </w:r>
    </w:p>
    <w:p w14:paraId="78DD50A6" w14:textId="77777777" w:rsidR="009F6834" w:rsidRPr="00D85B5F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312"/>
        <w:gridCol w:w="1931"/>
        <w:gridCol w:w="238"/>
        <w:gridCol w:w="1974"/>
        <w:gridCol w:w="6"/>
      </w:tblGrid>
      <w:tr w:rsidR="009F6834" w:rsidRPr="002A5563" w14:paraId="6D3C2A3E" w14:textId="77777777" w:rsidTr="000C67B3">
        <w:trPr>
          <w:cantSplit/>
        </w:trPr>
        <w:tc>
          <w:tcPr>
            <w:tcW w:w="5312" w:type="dxa"/>
          </w:tcPr>
          <w:p w14:paraId="5D6BE1D2" w14:textId="77777777" w:rsidR="009F6834" w:rsidRPr="00F51F88" w:rsidRDefault="009F683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4"/>
            <w:tcBorders>
              <w:bottom w:val="single" w:sz="4" w:space="0" w:color="auto"/>
            </w:tcBorders>
          </w:tcPr>
          <w:p w14:paraId="0EC31653" w14:textId="77777777" w:rsidR="009F6834" w:rsidRPr="00E24209" w:rsidRDefault="009F683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3D0C" w:rsidRPr="002A5563" w14:paraId="6C63B17F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382D804A" w14:textId="77777777" w:rsidR="00113D0C" w:rsidRPr="00F51F88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14:paraId="449F62C9" w14:textId="77777777" w:rsidR="00113D0C" w:rsidRPr="00E24209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9D92EF" w14:textId="77777777" w:rsidR="00113D0C" w:rsidRPr="00E24209" w:rsidRDefault="00113D0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14:paraId="051AB378" w14:textId="77777777" w:rsidR="00113D0C" w:rsidRPr="00E24209" w:rsidRDefault="00113D0C" w:rsidP="00113D0C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13D0C" w:rsidRPr="002A5563" w14:paraId="048B1AA8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479D4A1A" w14:textId="77777777" w:rsidR="00113D0C" w:rsidRPr="00D85B5F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78308FBF" w14:textId="404F13B2" w:rsidR="00113D0C" w:rsidRPr="008D0C8D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C8D">
              <w:rPr>
                <w:rFonts w:ascii="Angsana New" w:hAnsi="Angsana New" w:hint="cs"/>
                <w:b/>
                <w:sz w:val="30"/>
                <w:szCs w:val="30"/>
                <w:cs/>
              </w:rPr>
              <w:t>83</w:t>
            </w:r>
            <w:r w:rsidR="008D0C8D" w:rsidRPr="008D0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C8D">
              <w:rPr>
                <w:rFonts w:ascii="Angsana New" w:hAnsi="Angsana New" w:hint="cs"/>
                <w:b/>
                <w:sz w:val="30"/>
                <w:szCs w:val="30"/>
                <w:cs/>
              </w:rPr>
              <w:t>723</w:t>
            </w:r>
          </w:p>
        </w:tc>
        <w:tc>
          <w:tcPr>
            <w:tcW w:w="238" w:type="dxa"/>
            <w:vAlign w:val="bottom"/>
          </w:tcPr>
          <w:p w14:paraId="7A079D73" w14:textId="77777777"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113049C7" w14:textId="77777777" w:rsidR="00113D0C" w:rsidRPr="000C67B3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67B3">
              <w:rPr>
                <w:rFonts w:ascii="Angsana New" w:hAnsi="Angsana New"/>
                <w:bCs/>
                <w:sz w:val="30"/>
                <w:szCs w:val="30"/>
              </w:rPr>
              <w:t>56,352</w:t>
            </w:r>
          </w:p>
        </w:tc>
      </w:tr>
      <w:tr w:rsidR="00113D0C" w:rsidRPr="002A5563" w14:paraId="7993018C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678A5DD2" w14:textId="77777777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31" w:type="dxa"/>
            <w:vAlign w:val="bottom"/>
          </w:tcPr>
          <w:p w14:paraId="423E235F" w14:textId="45EAD026" w:rsidR="00113D0C" w:rsidRPr="00BC5CE6" w:rsidRDefault="00BC5CE6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2,687</w:t>
            </w:r>
          </w:p>
        </w:tc>
        <w:tc>
          <w:tcPr>
            <w:tcW w:w="238" w:type="dxa"/>
            <w:vAlign w:val="bottom"/>
          </w:tcPr>
          <w:p w14:paraId="64DFC46F" w14:textId="77777777" w:rsidR="00113D0C" w:rsidRPr="00BC5CE6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</w:tcPr>
          <w:p w14:paraId="777FB6C1" w14:textId="5D1F2096" w:rsidR="00113D0C" w:rsidRPr="00BC5CE6" w:rsidRDefault="00BC5CE6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1,639</w:t>
            </w:r>
          </w:p>
        </w:tc>
      </w:tr>
      <w:tr w:rsidR="00113D0C" w:rsidRPr="002A5563" w14:paraId="73EF68E1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17AF4662" w14:textId="77777777" w:rsidR="00113D0C" w:rsidRPr="009F3CE7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14:paraId="3A2BCE15" w14:textId="0238AA86" w:rsidR="00113D0C" w:rsidRPr="00BC5CE6" w:rsidRDefault="00BC5CE6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863</w:t>
            </w:r>
          </w:p>
        </w:tc>
        <w:tc>
          <w:tcPr>
            <w:tcW w:w="238" w:type="dxa"/>
            <w:vAlign w:val="bottom"/>
          </w:tcPr>
          <w:p w14:paraId="3D8DC31C" w14:textId="77777777" w:rsidR="00113D0C" w:rsidRPr="00BC5CE6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0282EDF4" w14:textId="350D21A6" w:rsidR="00113D0C" w:rsidRPr="00BC5CE6" w:rsidRDefault="00BC5CE6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548</w:t>
            </w:r>
          </w:p>
        </w:tc>
      </w:tr>
      <w:tr w:rsidR="00113D0C" w:rsidRPr="002A5563" w14:paraId="3DF66857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42976545" w14:textId="77777777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4514D744" w14:textId="3E21C310" w:rsidR="00113D0C" w:rsidRPr="00BC5CE6" w:rsidRDefault="008D0C8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3,550</w:t>
            </w:r>
          </w:p>
        </w:tc>
        <w:tc>
          <w:tcPr>
            <w:tcW w:w="238" w:type="dxa"/>
            <w:vAlign w:val="bottom"/>
          </w:tcPr>
          <w:p w14:paraId="4B932551" w14:textId="77777777" w:rsidR="00113D0C" w:rsidRPr="00BC5CE6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670B778E" w14:textId="1FB09B1F" w:rsidR="00113D0C" w:rsidRPr="00BC5CE6" w:rsidRDefault="008D0C8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2,187</w:t>
            </w:r>
          </w:p>
        </w:tc>
      </w:tr>
      <w:tr w:rsidR="00113D0C" w:rsidRPr="002A5563" w14:paraId="1CEBFFE9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310D9EB5" w14:textId="77777777" w:rsidR="00113D0C" w:rsidRPr="00D85B5F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28E5C12" w14:textId="5C7BF815" w:rsidR="00113D0C" w:rsidRPr="00BC5CE6" w:rsidRDefault="00113D0C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="Angsana New" w:hAnsi="Angsana New"/>
                <w:sz w:val="30"/>
                <w:szCs w:val="30"/>
              </w:rPr>
              <w:t>(1,</w:t>
            </w:r>
            <w:r w:rsidR="00BC5CE6" w:rsidRPr="00BC5CE6">
              <w:rPr>
                <w:rFonts w:ascii="Angsana New" w:hAnsi="Angsana New"/>
                <w:sz w:val="30"/>
                <w:szCs w:val="30"/>
              </w:rPr>
              <w:t>805</w:t>
            </w:r>
            <w:r w:rsidRPr="00BC5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A6F01F8" w14:textId="77777777" w:rsidR="00113D0C" w:rsidRPr="00BC5CE6" w:rsidRDefault="00113D0C" w:rsidP="00415645">
            <w:pPr>
              <w:tabs>
                <w:tab w:val="clear" w:pos="907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6FAB626E" w14:textId="2251C8B0" w:rsidR="00113D0C" w:rsidRPr="00BC5CE6" w:rsidRDefault="00113D0C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5CE6">
              <w:rPr>
                <w:rFonts w:ascii="Angsana New" w:hAnsi="Angsana New"/>
                <w:sz w:val="30"/>
                <w:szCs w:val="30"/>
              </w:rPr>
              <w:t>(1,</w:t>
            </w:r>
            <w:r w:rsidR="00BC5CE6" w:rsidRPr="00BC5CE6">
              <w:rPr>
                <w:rFonts w:ascii="Angsana New" w:hAnsi="Angsana New"/>
                <w:sz w:val="30"/>
                <w:szCs w:val="30"/>
              </w:rPr>
              <w:t>683</w:t>
            </w:r>
            <w:r w:rsidRPr="00BC5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3D0C" w:rsidRPr="002A5563" w14:paraId="4D5D6169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24C5617E" w14:textId="4CA69EFB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EF524B">
              <w:rPr>
                <w:rFonts w:ascii="Angsana New" w:hAnsi="Angsana New"/>
                <w:sz w:val="30"/>
                <w:szCs w:val="30"/>
              </w:rPr>
              <w:t>0</w:t>
            </w:r>
            <w:r w:rsidR="00EF524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DA60A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9DC11" w14:textId="65102695" w:rsidR="00113D0C" w:rsidRPr="00BC5CE6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C5CE6" w:rsidRPr="00BC5CE6">
              <w:rPr>
                <w:rFonts w:ascii="Angsana New" w:hAnsi="Angsana New"/>
                <w:bCs/>
                <w:sz w:val="30"/>
                <w:szCs w:val="30"/>
              </w:rPr>
              <w:t>5,468</w:t>
            </w:r>
          </w:p>
        </w:tc>
        <w:tc>
          <w:tcPr>
            <w:tcW w:w="238" w:type="dxa"/>
            <w:vAlign w:val="bottom"/>
          </w:tcPr>
          <w:p w14:paraId="1DBC41FC" w14:textId="77777777" w:rsidR="00113D0C" w:rsidRPr="00BC5CE6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C10CD" w14:textId="2E6C708D" w:rsidR="00113D0C" w:rsidRPr="00BC5CE6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C5CE6">
              <w:rPr>
                <w:rFonts w:ascii="Angsana New" w:hAnsi="Angsana New"/>
                <w:bCs/>
                <w:sz w:val="30"/>
                <w:szCs w:val="30"/>
              </w:rPr>
              <w:t>56,</w:t>
            </w:r>
            <w:r w:rsidR="00BC5CE6" w:rsidRPr="00BC5CE6">
              <w:rPr>
                <w:rFonts w:ascii="Angsana New" w:hAnsi="Angsana New"/>
                <w:bCs/>
                <w:sz w:val="30"/>
                <w:szCs w:val="30"/>
              </w:rPr>
              <w:t>856</w:t>
            </w:r>
          </w:p>
        </w:tc>
      </w:tr>
    </w:tbl>
    <w:p w14:paraId="441ED700" w14:textId="77777777" w:rsidR="001751CF" w:rsidRDefault="001751C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2AE4BA" w14:textId="19170753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7E95A994" w14:textId="77777777" w:rsidR="00F66A26" w:rsidRPr="003F2DB4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979644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286C8027" w14:textId="77777777" w:rsidR="00C11C3C" w:rsidRPr="003F2DB4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3869B6AB" w14:textId="22F49E26" w:rsidR="00136F18" w:rsidRPr="00136F18" w:rsidRDefault="00B50884" w:rsidP="001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 w:rsidR="00614D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</w:t>
      </w:r>
      <w:r w:rsidR="00AB0C70">
        <w:rPr>
          <w:rFonts w:ascii="Angsana New" w:hAnsi="Angsana New" w:hint="cs"/>
          <w:sz w:val="30"/>
          <w:szCs w:val="30"/>
          <w:cs/>
        </w:rPr>
        <w:t>พิจารณาเป็นประจำ</w:t>
      </w:r>
      <w:r>
        <w:rPr>
          <w:rFonts w:ascii="Angsana New" w:hAnsi="Angsana New" w:hint="cs"/>
          <w:sz w:val="30"/>
          <w:szCs w:val="30"/>
          <w:cs/>
        </w:rPr>
        <w:t>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="00113D0C">
        <w:rPr>
          <w:rFonts w:ascii="Angsana New" w:hAnsi="Angsana New" w:hint="cs"/>
          <w:sz w:val="30"/>
          <w:szCs w:val="30"/>
          <w:cs/>
        </w:rPr>
        <w:t>และได้</w:t>
      </w:r>
      <w:r w:rsidR="003F2DB4">
        <w:rPr>
          <w:rFonts w:ascii="Angsana New" w:hAnsi="Angsana New" w:hint="cs"/>
          <w:sz w:val="30"/>
          <w:szCs w:val="30"/>
          <w:cs/>
        </w:rPr>
        <w:t>แยกแสดงรายได้และต้นทุนแล้วในงบกำไร</w:t>
      </w:r>
      <w:r w:rsidR="003F2DB4" w:rsidRPr="00136F18">
        <w:rPr>
          <w:rFonts w:ascii="Angsana New" w:hAnsi="Angsana New" w:hint="cs"/>
          <w:sz w:val="30"/>
          <w:szCs w:val="30"/>
          <w:cs/>
        </w:rPr>
        <w:t>ขาดทุนเบ็ดเสร็จ</w:t>
      </w:r>
      <w:r w:rsidRPr="00136F18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 w:rsidRPr="00136F18">
        <w:rPr>
          <w:rFonts w:ascii="Angsana New" w:hAnsi="Angsana New" w:hint="cs"/>
          <w:sz w:val="30"/>
          <w:szCs w:val="30"/>
          <w:cs/>
        </w:rPr>
        <w:t xml:space="preserve"> งบการเงิน</w:t>
      </w:r>
      <w:r w:rsidR="004F744D" w:rsidRPr="00136F18">
        <w:rPr>
          <w:rFonts w:ascii="Angsana New" w:hAnsi="Angsana New" w:hint="cs"/>
          <w:sz w:val="30"/>
          <w:szCs w:val="30"/>
          <w:cs/>
        </w:rPr>
        <w:t>ระหว่างกาล</w:t>
      </w:r>
      <w:r w:rsidR="00AB52BB" w:rsidRPr="00136F18">
        <w:rPr>
          <w:rFonts w:ascii="Angsana New" w:hAnsi="Angsana New" w:hint="cs"/>
          <w:sz w:val="30"/>
          <w:szCs w:val="30"/>
          <w:cs/>
        </w:rPr>
        <w:t>นี้</w:t>
      </w:r>
      <w:r w:rsidRPr="00136F18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  <w:r w:rsidR="00136F18" w:rsidRPr="00136F18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136F18" w:rsidRPr="00136F18">
        <w:rPr>
          <w:rFonts w:ascii="Angsana New" w:hAnsi="Angsana New"/>
          <w:sz w:val="30"/>
          <w:szCs w:val="30"/>
          <w:cs/>
        </w:rPr>
        <w:t>ข้อมูลสินทรัพย์และหนี้สินตามส่วนงาน</w:t>
      </w:r>
      <w:r w:rsidR="00136F18" w:rsidRPr="00136F18">
        <w:rPr>
          <w:rFonts w:ascii="Angsana New" w:hAnsi="Angsana New" w:hint="cs"/>
          <w:sz w:val="30"/>
          <w:szCs w:val="30"/>
          <w:cs/>
        </w:rPr>
        <w:t>เป็นข้อมูลที่มิได้</w:t>
      </w:r>
      <w:r w:rsidR="00AB0C70">
        <w:rPr>
          <w:rFonts w:ascii="Angsana New" w:hAnsi="Angsana New" w:hint="cs"/>
          <w:sz w:val="30"/>
          <w:szCs w:val="30"/>
          <w:cs/>
        </w:rPr>
        <w:t>เป็นข้อมูลที่ถูก</w:t>
      </w:r>
      <w:r w:rsidR="00136F18" w:rsidRPr="00136F18">
        <w:rPr>
          <w:rFonts w:ascii="Angsana New" w:hAnsi="Angsana New" w:hint="cs"/>
          <w:sz w:val="30"/>
          <w:szCs w:val="30"/>
          <w:cs/>
        </w:rPr>
        <w:t>นำเสนอ</w:t>
      </w:r>
      <w:r w:rsidR="00136F18" w:rsidRPr="00136F18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136F18" w:rsidRPr="00136F18">
        <w:rPr>
          <w:rFonts w:ascii="Angsana New" w:hAnsi="Angsana New" w:hint="cs"/>
          <w:sz w:val="30"/>
          <w:szCs w:val="30"/>
          <w:cs/>
        </w:rPr>
        <w:t>พิจารณาเป็นประจำอย่างสม่ำเสมอ</w:t>
      </w:r>
    </w:p>
    <w:p w14:paraId="4A918993" w14:textId="77777777" w:rsidR="00136F18" w:rsidRPr="00136F18" w:rsidRDefault="00136F18" w:rsidP="001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0BC10D43" w14:textId="77777777" w:rsidR="003339DC" w:rsidRDefault="003339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425A6E0" w14:textId="77777777" w:rsidR="00DA60AF" w:rsidRDefault="00DA60AF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26679C" w14:textId="7D665260" w:rsidR="00B50884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64449">
        <w:rPr>
          <w:rFonts w:ascii="Angsana New" w:hAnsi="Angsana New"/>
          <w:sz w:val="30"/>
          <w:szCs w:val="30"/>
          <w:cs/>
        </w:rPr>
        <w:lastRenderedPageBreak/>
        <w:t>ข้อมูลเกี่ยวกับลูกค้า</w:t>
      </w:r>
      <w:r w:rsidRPr="002B7FEE">
        <w:rPr>
          <w:rFonts w:ascii="Angsana New" w:hAnsi="Angsana New"/>
          <w:sz w:val="30"/>
          <w:szCs w:val="30"/>
          <w:cs/>
        </w:rPr>
        <w:t>ราย</w:t>
      </w:r>
      <w:r w:rsidRPr="00447461">
        <w:rPr>
          <w:rFonts w:ascii="Angsana New" w:hAnsi="Angsana New"/>
          <w:sz w:val="30"/>
          <w:szCs w:val="30"/>
          <w:cs/>
        </w:rPr>
        <w:t>ใหญ่</w:t>
      </w:r>
      <w:r w:rsidRPr="00447461">
        <w:rPr>
          <w:rFonts w:ascii="Angsana New" w:hAnsi="Angsana New" w:hint="cs"/>
          <w:sz w:val="30"/>
          <w:szCs w:val="30"/>
          <w:cs/>
        </w:rPr>
        <w:t xml:space="preserve"> </w:t>
      </w:r>
      <w:r w:rsidRPr="002B7FEE">
        <w:rPr>
          <w:rFonts w:ascii="Angsana New" w:hAnsi="Angsana New"/>
          <w:sz w:val="30"/>
          <w:szCs w:val="30"/>
          <w:cs/>
        </w:rPr>
        <w:t>(</w:t>
      </w:r>
      <w:r w:rsidRPr="00364449">
        <w:rPr>
          <w:rFonts w:ascii="Angsana New" w:hAnsi="Angsana New"/>
          <w:sz w:val="30"/>
          <w:szCs w:val="30"/>
          <w:cs/>
        </w:rPr>
        <w:t>ลูกค้า</w:t>
      </w:r>
      <w:r>
        <w:rPr>
          <w:rFonts w:ascii="Angsana New" w:hAnsi="Angsana New" w:hint="cs"/>
          <w:sz w:val="30"/>
          <w:szCs w:val="30"/>
          <w:cs/>
        </w:rPr>
        <w:t>ที่มียอดรายการค้าถึง</w:t>
      </w:r>
      <w:r w:rsidRPr="00364449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10</w:t>
      </w:r>
      <w:r w:rsidRPr="00364449">
        <w:rPr>
          <w:rFonts w:ascii="Angsana New" w:hAnsi="Angsana New"/>
          <w:sz w:val="30"/>
          <w:szCs w:val="30"/>
          <w:cs/>
        </w:rPr>
        <w:t xml:space="preserve"> ของ</w:t>
      </w:r>
      <w:r>
        <w:rPr>
          <w:rFonts w:ascii="Angsana New" w:hAnsi="Angsana New" w:hint="cs"/>
          <w:sz w:val="30"/>
          <w:szCs w:val="30"/>
          <w:cs/>
        </w:rPr>
        <w:t>ยอดขายรวม</w:t>
      </w:r>
      <w:r w:rsidRPr="00364449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461207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3D4053">
        <w:rPr>
          <w:rFonts w:ascii="Angsana New" w:hAnsi="Angsana New" w:hint="cs"/>
          <w:sz w:val="30"/>
          <w:szCs w:val="30"/>
          <w:cs/>
        </w:rPr>
        <w:t>และหกเดือน</w:t>
      </w:r>
      <w:r w:rsidR="00B50884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D4053">
        <w:rPr>
          <w:rFonts w:ascii="Angsana New" w:hAnsi="Angsana New"/>
          <w:sz w:val="30"/>
          <w:szCs w:val="30"/>
        </w:rPr>
        <w:t xml:space="preserve">30 </w:t>
      </w:r>
      <w:r w:rsidR="003D4053">
        <w:rPr>
          <w:rFonts w:ascii="Angsana New" w:hAnsi="Angsana New" w:hint="cs"/>
          <w:sz w:val="30"/>
          <w:szCs w:val="30"/>
          <w:cs/>
        </w:rPr>
        <w:t>มิถุนายน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DB16BA">
        <w:rPr>
          <w:rFonts w:ascii="Angsana New" w:hAnsi="Angsana New" w:hint="cs"/>
          <w:sz w:val="30"/>
          <w:szCs w:val="30"/>
        </w:rPr>
        <w:t>256</w:t>
      </w:r>
      <w:r w:rsidR="00A779CF">
        <w:rPr>
          <w:rFonts w:ascii="Angsana New" w:hAnsi="Angsana New"/>
          <w:sz w:val="30"/>
          <w:szCs w:val="30"/>
        </w:rPr>
        <w:t>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9CF">
        <w:rPr>
          <w:rFonts w:ascii="Angsana New" w:hAnsi="Angsana New" w:hint="cs"/>
          <w:sz w:val="30"/>
          <w:szCs w:val="30"/>
        </w:rPr>
        <w:t xml:space="preserve">2567 </w:t>
      </w:r>
      <w:r w:rsidR="001C567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4617BDA" w14:textId="77777777" w:rsidR="00B50884" w:rsidRPr="00C8687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4F13ADBB" w14:textId="77777777" w:rsidTr="00646A23">
        <w:tc>
          <w:tcPr>
            <w:tcW w:w="3686" w:type="dxa"/>
          </w:tcPr>
          <w:p w14:paraId="30160EF5" w14:textId="77777777" w:rsidR="003E0630" w:rsidRPr="00E068A8" w:rsidRDefault="003E0630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59488B45" w14:textId="656D5A0A" w:rsidR="003E0630" w:rsidRPr="00E068A8" w:rsidRDefault="003E0630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B50884" w:rsidRPr="00E068A8" w14:paraId="19488F21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233425C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857D31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3209C5D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B7446" w14:textId="77777777" w:rsidR="00B50884" w:rsidRPr="00E068A8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E068A8" w14:paraId="4AF40739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0FA79578" w14:textId="77777777" w:rsidR="00A779CF" w:rsidRPr="00E068A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B1DE414" w14:textId="4A4BC2BF" w:rsidR="00A779CF" w:rsidRPr="00E068A8" w:rsidRDefault="009628A5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C391AF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DB8A5D0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FBE0217" w14:textId="77777777" w:rsidR="00A779CF" w:rsidRPr="00E068A8" w:rsidRDefault="00A779CF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630AE9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A695B1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AC96351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068A8" w:rsidRPr="00E068A8" w14:paraId="1B12FC6B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41A95EEF" w14:textId="487F5490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</w:tcPr>
          <w:p w14:paraId="19ABD6CF" w14:textId="60DD85E4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C90D3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2A2CCF63" w14:textId="46E8E568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141CCFA0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3055EB9E" w14:textId="325A40A8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70" w:type="dxa"/>
          </w:tcPr>
          <w:p w14:paraId="6B3CD29B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176865B8" w14:textId="570E6A47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E068A8" w:rsidRPr="00E068A8" w14:paraId="666CEE1A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EC5E5A9" w14:textId="5A09DD40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A672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="00A672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72E0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2" w:type="dxa"/>
            <w:tcBorders>
              <w:bottom w:val="nil"/>
            </w:tcBorders>
          </w:tcPr>
          <w:p w14:paraId="5908309A" w14:textId="77777777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D643B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103AEE93" w14:textId="4F5BA5C6" w:rsidR="00E068A8" w:rsidRPr="00646A23" w:rsidRDefault="00A24602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672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6A2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="00E068A8" w:rsidRPr="00646A23">
              <w:rPr>
                <w:rFonts w:ascii="Angsana New" w:hAnsi="Angsana New"/>
                <w:bCs/>
                <w:sz w:val="30"/>
                <w:szCs w:val="30"/>
              </w:rPr>
              <w:t>138,267</w:t>
            </w:r>
          </w:p>
        </w:tc>
        <w:tc>
          <w:tcPr>
            <w:tcW w:w="283" w:type="dxa"/>
          </w:tcPr>
          <w:p w14:paraId="3FDF274A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6EF309F6" w14:textId="50FB6BCA" w:rsidR="00E068A8" w:rsidRPr="00646A23" w:rsidRDefault="00A24602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6A2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="00E068A8" w:rsidRPr="00646A23">
              <w:rPr>
                <w:rFonts w:ascii="Angsana New" w:hAnsi="Angsana New"/>
                <w:bCs/>
                <w:sz w:val="30"/>
                <w:szCs w:val="30"/>
              </w:rPr>
              <w:t>46,922</w:t>
            </w:r>
          </w:p>
        </w:tc>
        <w:tc>
          <w:tcPr>
            <w:tcW w:w="270" w:type="dxa"/>
          </w:tcPr>
          <w:p w14:paraId="7CD21887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  <w:vAlign w:val="bottom"/>
          </w:tcPr>
          <w:p w14:paraId="2303DE1E" w14:textId="68EDA04F" w:rsidR="00E068A8" w:rsidRPr="00E068A8" w:rsidRDefault="00A24602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4"/>
                <w:tab w:val="left" w:pos="66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068A8" w:rsidRPr="00E068A8">
              <w:rPr>
                <w:rFonts w:ascii="Angsana New" w:hAnsi="Angsana New"/>
                <w:sz w:val="30"/>
                <w:szCs w:val="30"/>
              </w:rPr>
              <w:t>131,744</w:t>
            </w:r>
          </w:p>
        </w:tc>
      </w:tr>
    </w:tbl>
    <w:p w14:paraId="7BF7470A" w14:textId="77777777" w:rsidR="00F66A26" w:rsidRPr="00E068A8" w:rsidRDefault="00F66A26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36AD3720" w14:textId="77777777" w:rsidTr="00646A23">
        <w:tc>
          <w:tcPr>
            <w:tcW w:w="3686" w:type="dxa"/>
          </w:tcPr>
          <w:p w14:paraId="63229A04" w14:textId="77777777" w:rsidR="003E0630" w:rsidRPr="00E068A8" w:rsidRDefault="003E0630" w:rsidP="00F225C6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417B6A63" w14:textId="55783865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3E0630" w:rsidRPr="00E068A8" w14:paraId="68A6E712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2E2894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F1BDA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56C6305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F9514" w14:textId="77777777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0630" w:rsidRPr="00E068A8" w14:paraId="45E7F849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65FB90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EDCCAD7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5EA29F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491AC2B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386B19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157714D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A27E73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ED9D5B3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068A8" w:rsidRPr="009C03E3" w14:paraId="08656356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5F6D6A0" w14:textId="6F65319C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</w:tcPr>
          <w:p w14:paraId="69946E98" w14:textId="498DD000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3BF71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53B4466A" w14:textId="6885448D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45FE2DCB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432FA40E" w14:textId="661D3203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588BA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704B00AA" w14:textId="05FBF654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E068A8" w:rsidRPr="009C03E3" w14:paraId="2981A150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6F2CF490" w14:textId="27D8A882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 w:rsidR="00A672E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="00A672E0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82" w:type="dxa"/>
            <w:tcBorders>
              <w:bottom w:val="nil"/>
            </w:tcBorders>
          </w:tcPr>
          <w:p w14:paraId="2AAF35AB" w14:textId="07FE1C75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AB69E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162C888B" w14:textId="5F229294" w:rsidR="00E068A8" w:rsidRPr="00646A23" w:rsidRDefault="00A24602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6A2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="00E068A8" w:rsidRPr="00646A23">
              <w:rPr>
                <w:rFonts w:ascii="Angsana New" w:hAnsi="Angsana New"/>
                <w:bCs/>
                <w:sz w:val="30"/>
                <w:szCs w:val="30"/>
              </w:rPr>
              <w:t>208,300</w:t>
            </w:r>
          </w:p>
        </w:tc>
        <w:tc>
          <w:tcPr>
            <w:tcW w:w="283" w:type="dxa"/>
          </w:tcPr>
          <w:p w14:paraId="457EF85D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330AE6A5" w14:textId="1BDD9946" w:rsidR="00E068A8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F2022" w14:textId="77777777" w:rsidR="00E068A8" w:rsidRPr="00E068A8" w:rsidRDefault="00E068A8" w:rsidP="00E068A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44C08A2C" w14:textId="5078BDF5" w:rsidR="00E068A8" w:rsidRPr="00570F70" w:rsidRDefault="00A24602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068A8" w:rsidRPr="00E068A8">
              <w:rPr>
                <w:rFonts w:ascii="Angsana New" w:hAnsi="Angsana New"/>
                <w:sz w:val="30"/>
                <w:szCs w:val="30"/>
              </w:rPr>
              <w:t>208,300</w:t>
            </w:r>
          </w:p>
        </w:tc>
      </w:tr>
    </w:tbl>
    <w:p w14:paraId="4C232D50" w14:textId="77777777" w:rsidR="003F2DB4" w:rsidRPr="00C8687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C8E2B67" w14:textId="77777777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  <w:r w:rsidR="000C6D9C">
        <w:rPr>
          <w:rFonts w:ascii="Angsana New" w:hAnsi="Angsana New" w:hint="cs"/>
          <w:i/>
          <w:iCs/>
          <w:sz w:val="30"/>
          <w:szCs w:val="30"/>
          <w:cs/>
        </w:rPr>
        <w:t>หลัก</w:t>
      </w:r>
    </w:p>
    <w:p w14:paraId="75240A59" w14:textId="77777777" w:rsidR="00B91A48" w:rsidRPr="00C86874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4"/>
        <w:gridCol w:w="1275"/>
        <w:gridCol w:w="284"/>
        <w:gridCol w:w="1276"/>
      </w:tblGrid>
      <w:tr w:rsidR="00B91A48" w:rsidRPr="004F07C8" w14:paraId="6CEC94CD" w14:textId="77777777" w:rsidTr="00DA60AF">
        <w:trPr>
          <w:cantSplit/>
        </w:trPr>
        <w:tc>
          <w:tcPr>
            <w:tcW w:w="3686" w:type="dxa"/>
          </w:tcPr>
          <w:p w14:paraId="02ADE2F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3E896C3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D34AB2" w:rsidRPr="004F07C8" w14:paraId="0FF48895" w14:textId="77777777" w:rsidTr="00DA60AF">
        <w:trPr>
          <w:cantSplit/>
        </w:trPr>
        <w:tc>
          <w:tcPr>
            <w:tcW w:w="3686" w:type="dxa"/>
          </w:tcPr>
          <w:p w14:paraId="5936F550" w14:textId="77777777" w:rsidR="00D34AB2" w:rsidRPr="004F07C8" w:rsidRDefault="00D34AB2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C6DEB9C" w14:textId="227E423A" w:rsidR="00D34AB2" w:rsidRDefault="00D34AB2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</w:t>
            </w:r>
            <w:r w:rsidR="000428E7"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วดสาม</w:t>
            </w:r>
            <w:r w:rsid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B91A48" w:rsidRPr="004F07C8" w14:paraId="73BC5439" w14:textId="77777777" w:rsidTr="00DA60AF">
        <w:trPr>
          <w:cantSplit/>
        </w:trPr>
        <w:tc>
          <w:tcPr>
            <w:tcW w:w="3686" w:type="dxa"/>
          </w:tcPr>
          <w:p w14:paraId="4B1564C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C7D3C7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314369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7EE24C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F51F88" w14:paraId="3D5C640D" w14:textId="77777777" w:rsidTr="00DA60AF">
        <w:trPr>
          <w:cantSplit/>
        </w:trPr>
        <w:tc>
          <w:tcPr>
            <w:tcW w:w="3686" w:type="dxa"/>
          </w:tcPr>
          <w:p w14:paraId="1AF80E03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3E53F2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7273000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69359C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03A71B2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289333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48A40E0D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BBF2BF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91A48" w:rsidRPr="0040703F" w14:paraId="2295013A" w14:textId="77777777" w:rsidTr="00DA60AF">
        <w:trPr>
          <w:cantSplit/>
        </w:trPr>
        <w:tc>
          <w:tcPr>
            <w:tcW w:w="3686" w:type="dxa"/>
          </w:tcPr>
          <w:p w14:paraId="1C771852" w14:textId="77777777" w:rsidR="00B91A48" w:rsidRPr="003F2DB4" w:rsidRDefault="00B91A48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1FECD436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95EDF6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D6E81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C9349AC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7E1A9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05CFA552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A05FBAE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510AB" w:rsidRPr="00FE6E1F" w14:paraId="193CF203" w14:textId="77777777" w:rsidTr="00DA60AF">
        <w:trPr>
          <w:cantSplit/>
        </w:trPr>
        <w:tc>
          <w:tcPr>
            <w:tcW w:w="3686" w:type="dxa"/>
          </w:tcPr>
          <w:p w14:paraId="495CDEB1" w14:textId="77777777" w:rsidR="002510AB" w:rsidRPr="007C5763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0AD8173A" w14:textId="4ED1E187" w:rsidR="002510AB" w:rsidRPr="00812906" w:rsidRDefault="00D32AB3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615</w:t>
            </w:r>
            <w:r w:rsidR="00E068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169</w:t>
            </w:r>
          </w:p>
        </w:tc>
        <w:tc>
          <w:tcPr>
            <w:tcW w:w="283" w:type="dxa"/>
          </w:tcPr>
          <w:p w14:paraId="1EFFC744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8C4236" w14:textId="741B9EA4" w:rsidR="002510AB" w:rsidRPr="00855C4A" w:rsidRDefault="002510AB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685,129</w:t>
            </w:r>
          </w:p>
        </w:tc>
        <w:tc>
          <w:tcPr>
            <w:tcW w:w="284" w:type="dxa"/>
          </w:tcPr>
          <w:p w14:paraId="00D4E88A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02E99E39" w14:textId="75AFDA0A" w:rsidR="002510AB" w:rsidRPr="00812906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407,244</w:t>
            </w:r>
          </w:p>
        </w:tc>
        <w:tc>
          <w:tcPr>
            <w:tcW w:w="284" w:type="dxa"/>
          </w:tcPr>
          <w:p w14:paraId="5767AB00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F18107A" w14:textId="35569213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407,189</w:t>
            </w:r>
          </w:p>
        </w:tc>
      </w:tr>
      <w:tr w:rsidR="002510AB" w:rsidRPr="00FE6E1F" w14:paraId="1715291E" w14:textId="77777777" w:rsidTr="00DA60AF">
        <w:trPr>
          <w:cantSplit/>
        </w:trPr>
        <w:tc>
          <w:tcPr>
            <w:tcW w:w="3686" w:type="dxa"/>
          </w:tcPr>
          <w:p w14:paraId="521D20D3" w14:textId="77777777" w:rsidR="002510AB" w:rsidRPr="007C5763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42812049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EC05DFE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E2D26E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CAFBB39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2CAE5DD0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851C1D0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3852CD1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10AB" w:rsidRPr="00FE6E1F" w14:paraId="2973AE30" w14:textId="77777777" w:rsidTr="00DA60AF">
        <w:trPr>
          <w:cantSplit/>
        </w:trPr>
        <w:tc>
          <w:tcPr>
            <w:tcW w:w="3686" w:type="dxa"/>
          </w:tcPr>
          <w:p w14:paraId="21D7198D" w14:textId="77777777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FBEBCC" w14:textId="2E32E014" w:rsidR="002510AB" w:rsidRPr="00812906" w:rsidRDefault="00D32AB3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E068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707</w:t>
            </w:r>
          </w:p>
        </w:tc>
        <w:tc>
          <w:tcPr>
            <w:tcW w:w="283" w:type="dxa"/>
          </w:tcPr>
          <w:p w14:paraId="0291C61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68C65B" w14:textId="62A1E89F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7,818</w:t>
            </w:r>
          </w:p>
        </w:tc>
        <w:tc>
          <w:tcPr>
            <w:tcW w:w="284" w:type="dxa"/>
          </w:tcPr>
          <w:p w14:paraId="278E69C7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7CC42C" w14:textId="6C540BEE" w:rsidR="002510AB" w:rsidRPr="00812906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7,643</w:t>
            </w:r>
          </w:p>
        </w:tc>
        <w:tc>
          <w:tcPr>
            <w:tcW w:w="284" w:type="dxa"/>
          </w:tcPr>
          <w:p w14:paraId="567E8D6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34B7C" w14:textId="552EBD57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10,511</w:t>
            </w:r>
          </w:p>
        </w:tc>
      </w:tr>
      <w:tr w:rsidR="002510AB" w:rsidRPr="00FE6E1F" w14:paraId="1849367F" w14:textId="77777777" w:rsidTr="00DA60AF">
        <w:trPr>
          <w:cantSplit/>
        </w:trPr>
        <w:tc>
          <w:tcPr>
            <w:tcW w:w="3686" w:type="dxa"/>
          </w:tcPr>
          <w:p w14:paraId="55EE2E9E" w14:textId="77777777" w:rsidR="002510AB" w:rsidRPr="00A7434F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7F52AB" w14:textId="0F514935" w:rsidR="002510AB" w:rsidRPr="00E068A8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68A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C97C5F">
              <w:rPr>
                <w:rFonts w:ascii="Angsana New" w:hAnsi="Angsana New"/>
                <w:bCs/>
                <w:sz w:val="30"/>
                <w:szCs w:val="30"/>
              </w:rPr>
              <w:t>19</w:t>
            </w:r>
            <w:r w:rsidRPr="00E068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97C5F">
              <w:rPr>
                <w:rFonts w:ascii="Angsana New" w:hAnsi="Angsana New"/>
                <w:bCs/>
                <w:sz w:val="30"/>
                <w:szCs w:val="30"/>
              </w:rPr>
              <w:t>876</w:t>
            </w:r>
          </w:p>
        </w:tc>
        <w:tc>
          <w:tcPr>
            <w:tcW w:w="283" w:type="dxa"/>
          </w:tcPr>
          <w:p w14:paraId="089339D9" w14:textId="77777777" w:rsidR="002510AB" w:rsidRPr="00C86874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1EF780" w14:textId="7865FD17" w:rsidR="002510AB" w:rsidRPr="00C8687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692,947</w:t>
            </w:r>
          </w:p>
        </w:tc>
        <w:tc>
          <w:tcPr>
            <w:tcW w:w="284" w:type="dxa"/>
          </w:tcPr>
          <w:p w14:paraId="2609AFC9" w14:textId="77777777" w:rsidR="002510AB" w:rsidRPr="00C86874" w:rsidRDefault="002510AB" w:rsidP="002510AB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A97408" w14:textId="04E3A7FC" w:rsidR="002510AB" w:rsidRPr="00E068A8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68A8">
              <w:rPr>
                <w:rFonts w:ascii="Angsana New" w:hAnsi="Angsana New"/>
                <w:bCs/>
                <w:sz w:val="30"/>
                <w:szCs w:val="30"/>
              </w:rPr>
              <w:t>414,887</w:t>
            </w:r>
          </w:p>
        </w:tc>
        <w:tc>
          <w:tcPr>
            <w:tcW w:w="284" w:type="dxa"/>
          </w:tcPr>
          <w:p w14:paraId="6BD531B8" w14:textId="77777777" w:rsidR="002510AB" w:rsidRPr="00C86874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E13F60" w14:textId="7D2295A8" w:rsidR="002510AB" w:rsidRPr="00626BC2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417,700</w:t>
            </w:r>
          </w:p>
        </w:tc>
      </w:tr>
      <w:tr w:rsidR="002510AB" w:rsidRPr="00FE6E1F" w14:paraId="7FC01E60" w14:textId="77777777" w:rsidTr="00DA60AF">
        <w:trPr>
          <w:cantSplit/>
        </w:trPr>
        <w:tc>
          <w:tcPr>
            <w:tcW w:w="3686" w:type="dxa"/>
          </w:tcPr>
          <w:p w14:paraId="4BBC59E9" w14:textId="77777777" w:rsidR="002510AB" w:rsidRPr="00B45BD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13D22D31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1C79B6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3C75E47A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1CB005B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33D94E71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2A32569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7DEF740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10AB" w:rsidRPr="00FE6E1F" w14:paraId="674F05E7" w14:textId="77777777" w:rsidTr="00DA60AF">
        <w:trPr>
          <w:cantSplit/>
        </w:trPr>
        <w:tc>
          <w:tcPr>
            <w:tcW w:w="3686" w:type="dxa"/>
          </w:tcPr>
          <w:p w14:paraId="085A37B3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77405" w14:textId="7359BDC9" w:rsidR="002510AB" w:rsidRPr="00812906" w:rsidRDefault="00C97C5F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068A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520</w:t>
            </w:r>
          </w:p>
        </w:tc>
        <w:tc>
          <w:tcPr>
            <w:tcW w:w="283" w:type="dxa"/>
          </w:tcPr>
          <w:p w14:paraId="06CA9AD1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203D7" w14:textId="7BAB59AE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3,028</w:t>
            </w:r>
          </w:p>
        </w:tc>
        <w:tc>
          <w:tcPr>
            <w:tcW w:w="284" w:type="dxa"/>
          </w:tcPr>
          <w:p w14:paraId="537A269F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288199" w14:textId="714F0882" w:rsidR="002510AB" w:rsidRPr="00E068A8" w:rsidRDefault="00E068A8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068A8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14:paraId="7D008A4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C5620B" w14:textId="32D4532E" w:rsidR="002510AB" w:rsidRPr="00626BC2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468</w:t>
            </w:r>
          </w:p>
        </w:tc>
      </w:tr>
      <w:tr w:rsidR="002510AB" w:rsidRPr="00FE6E1F" w14:paraId="77648BC8" w14:textId="77777777" w:rsidTr="00DA60AF">
        <w:trPr>
          <w:cantSplit/>
        </w:trPr>
        <w:tc>
          <w:tcPr>
            <w:tcW w:w="3686" w:type="dxa"/>
          </w:tcPr>
          <w:p w14:paraId="5DA25AD0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82CCFB" w14:textId="531B0CAA" w:rsidR="002510AB" w:rsidRPr="00812906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622,396</w:t>
            </w:r>
          </w:p>
        </w:tc>
        <w:tc>
          <w:tcPr>
            <w:tcW w:w="283" w:type="dxa"/>
          </w:tcPr>
          <w:p w14:paraId="0CFE96D9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EDB842" w14:textId="779C7200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695,975</w:t>
            </w:r>
          </w:p>
        </w:tc>
        <w:tc>
          <w:tcPr>
            <w:tcW w:w="284" w:type="dxa"/>
          </w:tcPr>
          <w:p w14:paraId="43C28302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28C510" w14:textId="09A92724" w:rsidR="002510AB" w:rsidRPr="00CB4FEF" w:rsidRDefault="00E068A8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415,823</w:t>
            </w:r>
          </w:p>
        </w:tc>
        <w:tc>
          <w:tcPr>
            <w:tcW w:w="284" w:type="dxa"/>
          </w:tcPr>
          <w:p w14:paraId="6F1CA86A" w14:textId="77777777" w:rsidR="002510AB" w:rsidRPr="00076F50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75CDCA" w14:textId="1687DD03" w:rsidR="002510AB" w:rsidRPr="00CB4FEF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418,168</w:t>
            </w:r>
          </w:p>
        </w:tc>
      </w:tr>
      <w:tr w:rsidR="002510AB" w:rsidRPr="004F07C8" w14:paraId="11C8C8AD" w14:textId="77777777" w:rsidTr="00C86874">
        <w:trPr>
          <w:cantSplit/>
        </w:trPr>
        <w:tc>
          <w:tcPr>
            <w:tcW w:w="3686" w:type="dxa"/>
          </w:tcPr>
          <w:p w14:paraId="5D897B43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E4AAC81" w14:textId="77777777" w:rsidR="002510AB" w:rsidRPr="004F07C8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510AB" w:rsidRPr="004F07C8" w14:paraId="2C54EC1D" w14:textId="77777777" w:rsidTr="00C86874">
        <w:trPr>
          <w:cantSplit/>
        </w:trPr>
        <w:tc>
          <w:tcPr>
            <w:tcW w:w="3686" w:type="dxa"/>
          </w:tcPr>
          <w:p w14:paraId="5EC75968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0BDCC57" w14:textId="11AEE657" w:rsidR="002510AB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หกเดือน</w:t>
            </w:r>
          </w:p>
        </w:tc>
      </w:tr>
      <w:tr w:rsidR="002510AB" w:rsidRPr="004F07C8" w14:paraId="6E10BBAE" w14:textId="77777777" w:rsidTr="00C86874">
        <w:trPr>
          <w:cantSplit/>
        </w:trPr>
        <w:tc>
          <w:tcPr>
            <w:tcW w:w="3686" w:type="dxa"/>
          </w:tcPr>
          <w:p w14:paraId="50F2EB74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3F8F98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B747484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A6AB92" w14:textId="77777777" w:rsidR="002510AB" w:rsidRPr="004F07C8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510AB" w:rsidRPr="00F51F88" w14:paraId="242E18E0" w14:textId="77777777" w:rsidTr="00C86874">
        <w:trPr>
          <w:cantSplit/>
        </w:trPr>
        <w:tc>
          <w:tcPr>
            <w:tcW w:w="3686" w:type="dxa"/>
          </w:tcPr>
          <w:p w14:paraId="12FCF288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109AD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60CE327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31694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535E336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5A7857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CC786C3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89A28E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510AB" w:rsidRPr="0040703F" w14:paraId="56B9979B" w14:textId="77777777" w:rsidTr="00C86874">
        <w:trPr>
          <w:cantSplit/>
        </w:trPr>
        <w:tc>
          <w:tcPr>
            <w:tcW w:w="3686" w:type="dxa"/>
          </w:tcPr>
          <w:p w14:paraId="177D0372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31F9FD7D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E7E6C6A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120DB4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6A47B25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2297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68DCE720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D9BA298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5C510C" w:rsidRPr="00FE6E1F" w14:paraId="71C4A421" w14:textId="77777777" w:rsidTr="00C86874">
        <w:trPr>
          <w:cantSplit/>
        </w:trPr>
        <w:tc>
          <w:tcPr>
            <w:tcW w:w="3686" w:type="dxa"/>
          </w:tcPr>
          <w:p w14:paraId="28F9EEDA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174CD6FF" w14:textId="2834DE2A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32AB3"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D32AB3">
              <w:rPr>
                <w:rFonts w:ascii="Angsana New" w:hAnsi="Angsana New"/>
                <w:bCs/>
                <w:sz w:val="30"/>
                <w:szCs w:val="30"/>
              </w:rPr>
              <w:t>328</w:t>
            </w:r>
          </w:p>
        </w:tc>
        <w:tc>
          <w:tcPr>
            <w:tcW w:w="283" w:type="dxa"/>
          </w:tcPr>
          <w:p w14:paraId="79E0B825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055688" w14:textId="7036CA8F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1,415,323</w:t>
            </w:r>
          </w:p>
        </w:tc>
        <w:tc>
          <w:tcPr>
            <w:tcW w:w="284" w:type="dxa"/>
          </w:tcPr>
          <w:p w14:paraId="10D57940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6899378E" w14:textId="72785E8D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771,878</w:t>
            </w:r>
          </w:p>
        </w:tc>
        <w:tc>
          <w:tcPr>
            <w:tcW w:w="284" w:type="dxa"/>
          </w:tcPr>
          <w:p w14:paraId="58F54256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3FED1D4" w14:textId="2A6B52DF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824,875</w:t>
            </w:r>
          </w:p>
        </w:tc>
      </w:tr>
      <w:tr w:rsidR="005C510C" w:rsidRPr="00FE6E1F" w14:paraId="20E45061" w14:textId="77777777" w:rsidTr="00C86874">
        <w:trPr>
          <w:cantSplit/>
        </w:trPr>
        <w:tc>
          <w:tcPr>
            <w:tcW w:w="3686" w:type="dxa"/>
          </w:tcPr>
          <w:p w14:paraId="1FD97855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74EA0F8B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35050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0D00FA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8EB5095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67F5532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F43CAC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DC886B3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510C" w:rsidRPr="00FE6E1F" w14:paraId="0B0A449B" w14:textId="77777777" w:rsidTr="00C86874">
        <w:trPr>
          <w:cantSplit/>
        </w:trPr>
        <w:tc>
          <w:tcPr>
            <w:tcW w:w="3686" w:type="dxa"/>
          </w:tcPr>
          <w:p w14:paraId="71EC5A6C" w14:textId="77777777" w:rsidR="005C510C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55E27D" w14:textId="44676563" w:rsidR="005C510C" w:rsidRPr="00812906" w:rsidRDefault="00D32AB3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</w:t>
            </w:r>
            <w:r w:rsidR="00C97C5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300</w:t>
            </w:r>
          </w:p>
        </w:tc>
        <w:tc>
          <w:tcPr>
            <w:tcW w:w="283" w:type="dxa"/>
          </w:tcPr>
          <w:p w14:paraId="60DE959F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1EE826" w14:textId="0105D09B" w:rsidR="005C510C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17,812</w:t>
            </w:r>
          </w:p>
        </w:tc>
        <w:tc>
          <w:tcPr>
            <w:tcW w:w="284" w:type="dxa"/>
          </w:tcPr>
          <w:p w14:paraId="7ABCEF84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D8281" w14:textId="1D7A2D24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17,843</w:t>
            </w:r>
          </w:p>
        </w:tc>
        <w:tc>
          <w:tcPr>
            <w:tcW w:w="284" w:type="dxa"/>
          </w:tcPr>
          <w:p w14:paraId="7BC469E6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1F90FE" w14:textId="725705EE" w:rsidR="005C510C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23,425</w:t>
            </w:r>
          </w:p>
        </w:tc>
      </w:tr>
      <w:tr w:rsidR="005C510C" w:rsidRPr="00FE6E1F" w14:paraId="51695FCC" w14:textId="77777777" w:rsidTr="00C86874">
        <w:trPr>
          <w:cantSplit/>
        </w:trPr>
        <w:tc>
          <w:tcPr>
            <w:tcW w:w="3686" w:type="dxa"/>
          </w:tcPr>
          <w:p w14:paraId="23F6AA1A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E87F56" w14:textId="1805AFED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</w:t>
            </w:r>
            <w:r w:rsidR="00C97C5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C97C5F">
              <w:rPr>
                <w:rFonts w:ascii="Angsana New" w:hAnsi="Angsana New"/>
                <w:bCs/>
                <w:sz w:val="30"/>
                <w:szCs w:val="30"/>
              </w:rPr>
              <w:t>628</w:t>
            </w:r>
          </w:p>
        </w:tc>
        <w:tc>
          <w:tcPr>
            <w:tcW w:w="283" w:type="dxa"/>
          </w:tcPr>
          <w:p w14:paraId="1A69E28E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253308" w14:textId="57207923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1,433,135</w:t>
            </w:r>
          </w:p>
        </w:tc>
        <w:tc>
          <w:tcPr>
            <w:tcW w:w="284" w:type="dxa"/>
          </w:tcPr>
          <w:p w14:paraId="0D23A4C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745ADA" w14:textId="4D7F7093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789,721</w:t>
            </w:r>
          </w:p>
        </w:tc>
        <w:tc>
          <w:tcPr>
            <w:tcW w:w="284" w:type="dxa"/>
          </w:tcPr>
          <w:p w14:paraId="29CE35C3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823" w14:textId="0F8B8243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848,300</w:t>
            </w:r>
          </w:p>
        </w:tc>
      </w:tr>
      <w:tr w:rsidR="005C510C" w:rsidRPr="00FE6E1F" w14:paraId="24793C43" w14:textId="77777777" w:rsidTr="00C86874">
        <w:trPr>
          <w:cantSplit/>
        </w:trPr>
        <w:tc>
          <w:tcPr>
            <w:tcW w:w="3686" w:type="dxa"/>
          </w:tcPr>
          <w:p w14:paraId="528D0354" w14:textId="77777777" w:rsidR="005C510C" w:rsidRPr="00B45BD5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06C58EC7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40312ED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64F9F57F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4BFC73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220B685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06F7FD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647F6C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510C" w:rsidRPr="00FE6E1F" w14:paraId="4D401288" w14:textId="77777777" w:rsidTr="00C86874">
        <w:trPr>
          <w:cantSplit/>
        </w:trPr>
        <w:tc>
          <w:tcPr>
            <w:tcW w:w="3686" w:type="dxa"/>
          </w:tcPr>
          <w:p w14:paraId="5A098AA3" w14:textId="77777777" w:rsidR="005C510C" w:rsidRPr="003F2DB4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18872D" w14:textId="118DDA87" w:rsidR="005C510C" w:rsidRPr="00812906" w:rsidRDefault="00C97C5F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4,424</w:t>
            </w:r>
          </w:p>
        </w:tc>
        <w:tc>
          <w:tcPr>
            <w:tcW w:w="283" w:type="dxa"/>
          </w:tcPr>
          <w:p w14:paraId="37069BC5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92A6EA" w14:textId="13D421B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4,614</w:t>
            </w:r>
          </w:p>
        </w:tc>
        <w:tc>
          <w:tcPr>
            <w:tcW w:w="284" w:type="dxa"/>
          </w:tcPr>
          <w:p w14:paraId="7C1A2A6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D8E778" w14:textId="1BFE7E3D" w:rsidR="005C510C" w:rsidRPr="00DA605A" w:rsidRDefault="00DA605A" w:rsidP="00DA6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A605A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  <w:tc>
          <w:tcPr>
            <w:tcW w:w="284" w:type="dxa"/>
          </w:tcPr>
          <w:p w14:paraId="26348F6E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6F4893" w14:textId="7610EF1F" w:rsidR="005C510C" w:rsidRPr="0021147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</w:tr>
      <w:tr w:rsidR="005C510C" w:rsidRPr="00FE6E1F" w14:paraId="7548B97D" w14:textId="77777777" w:rsidTr="00C86874">
        <w:trPr>
          <w:cantSplit/>
        </w:trPr>
        <w:tc>
          <w:tcPr>
            <w:tcW w:w="3686" w:type="dxa"/>
          </w:tcPr>
          <w:p w14:paraId="2E13D129" w14:textId="77777777" w:rsidR="005C510C" w:rsidRPr="003F2DB4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4BDEFF" w14:textId="16F217C3" w:rsidR="005C510C" w:rsidRPr="00812906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1,218,052</w:t>
            </w:r>
          </w:p>
        </w:tc>
        <w:tc>
          <w:tcPr>
            <w:tcW w:w="283" w:type="dxa"/>
          </w:tcPr>
          <w:p w14:paraId="7EB6B2F3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FC1E12" w14:textId="4C1E1AEF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1,437,749</w:t>
            </w:r>
          </w:p>
        </w:tc>
        <w:tc>
          <w:tcPr>
            <w:tcW w:w="284" w:type="dxa"/>
          </w:tcPr>
          <w:p w14:paraId="001A73E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C4254" w14:textId="28970068" w:rsidR="005C510C" w:rsidRPr="00CB4FEF" w:rsidRDefault="00DA605A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790,657</w:t>
            </w:r>
          </w:p>
        </w:tc>
        <w:tc>
          <w:tcPr>
            <w:tcW w:w="284" w:type="dxa"/>
          </w:tcPr>
          <w:p w14:paraId="49E93DD9" w14:textId="77777777" w:rsidR="005C510C" w:rsidRPr="00076F50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3F691EC" w14:textId="02B26D9A" w:rsidR="005C510C" w:rsidRPr="00CB4FEF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849,236</w:t>
            </w:r>
          </w:p>
        </w:tc>
      </w:tr>
    </w:tbl>
    <w:p w14:paraId="02C869A4" w14:textId="77777777" w:rsidR="00A17F2A" w:rsidRDefault="00A17F2A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107CC8" w14:textId="1DB1E5E4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18FBB0E" w14:textId="77777777" w:rsidR="00155310" w:rsidRPr="003F2DB4" w:rsidRDefault="00155310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07DCFB" w14:textId="32D9DEF9" w:rsidR="00471751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17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471751">
        <w:rPr>
          <w:rFonts w:ascii="Angsana New" w:hAnsi="Angsana New" w:hint="cs"/>
          <w:sz w:val="30"/>
          <w:szCs w:val="30"/>
        </w:rPr>
        <w:t>3</w:t>
      </w:r>
      <w:r w:rsidR="008B71E1">
        <w:rPr>
          <w:rFonts w:ascii="Angsana New" w:hAnsi="Angsana New"/>
          <w:sz w:val="30"/>
          <w:szCs w:val="30"/>
        </w:rPr>
        <w:t xml:space="preserve">0 </w:t>
      </w:r>
      <w:r w:rsidR="008B71E1">
        <w:rPr>
          <w:rFonts w:ascii="Angsana New" w:hAnsi="Angsana New" w:hint="cs"/>
          <w:sz w:val="30"/>
          <w:szCs w:val="30"/>
          <w:cs/>
        </w:rPr>
        <w:t>มิถุนายน</w:t>
      </w:r>
      <w:r w:rsidR="00666554" w:rsidRPr="00471751">
        <w:rPr>
          <w:rFonts w:ascii="Angsana New" w:hAnsi="Angsana New" w:hint="cs"/>
          <w:sz w:val="30"/>
          <w:szCs w:val="30"/>
          <w:cs/>
        </w:rPr>
        <w:t xml:space="preserve"> </w:t>
      </w:r>
      <w:r w:rsidR="00666554" w:rsidRPr="00471751">
        <w:rPr>
          <w:rFonts w:ascii="Angsana New" w:hAnsi="Angsana New" w:hint="cs"/>
          <w:sz w:val="30"/>
          <w:szCs w:val="30"/>
        </w:rPr>
        <w:t>256</w:t>
      </w:r>
      <w:r w:rsidR="00A779CF">
        <w:rPr>
          <w:rFonts w:ascii="Angsana New" w:hAnsi="Angsana New"/>
          <w:sz w:val="30"/>
          <w:szCs w:val="30"/>
        </w:rPr>
        <w:t>8</w:t>
      </w:r>
    </w:p>
    <w:p w14:paraId="42B55B4E" w14:textId="77777777" w:rsidR="00471751" w:rsidRPr="003F2DB4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7C9C2C" w14:textId="45F11B80" w:rsidR="00A779CF" w:rsidRPr="00582539" w:rsidRDefault="00A779CF" w:rsidP="00341F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A410DE">
        <w:rPr>
          <w:rFonts w:ascii="Angsana New" w:hAnsi="Angsana New"/>
          <w:sz w:val="30"/>
          <w:szCs w:val="30"/>
          <w:cs/>
        </w:rPr>
        <w:t>กลุ่มบริ</w:t>
      </w:r>
      <w:r w:rsidRPr="009703A3">
        <w:rPr>
          <w:rFonts w:ascii="Angsana New" w:hAnsi="Angsana New"/>
          <w:sz w:val="30"/>
          <w:szCs w:val="30"/>
          <w:cs/>
        </w:rPr>
        <w:t>ษัทมีภาระผูกพันภายใต้สัญญาก่อสร้างและปรับปรุงอาคารโรงงานและสัญญาซื้อเครื่องจักรและอุปกรณ์เป็นจำนวนเงินรวม</w:t>
      </w:r>
      <w:r w:rsidRPr="00582539">
        <w:rPr>
          <w:rFonts w:ascii="Angsana New" w:hAnsi="Angsana New"/>
          <w:sz w:val="30"/>
          <w:szCs w:val="30"/>
          <w:cs/>
        </w:rPr>
        <w:t xml:space="preserve">ประมาณ </w:t>
      </w:r>
      <w:r w:rsidR="00582539" w:rsidRPr="00582539">
        <w:rPr>
          <w:rFonts w:ascii="Angsana New" w:hAnsi="Angsana New"/>
          <w:sz w:val="30"/>
          <w:szCs w:val="30"/>
        </w:rPr>
        <w:t>10</w:t>
      </w:r>
      <w:r w:rsidR="00270912" w:rsidRPr="00582539">
        <w:rPr>
          <w:rFonts w:ascii="Angsana New" w:hAnsi="Angsana New"/>
          <w:sz w:val="30"/>
          <w:szCs w:val="30"/>
        </w:rPr>
        <w:t>.5</w:t>
      </w:r>
      <w:r w:rsidRPr="00582539">
        <w:rPr>
          <w:rFonts w:ascii="Angsana New" w:hAnsi="Angsana New"/>
          <w:sz w:val="30"/>
          <w:szCs w:val="30"/>
        </w:rPr>
        <w:t xml:space="preserve"> </w:t>
      </w:r>
      <w:r w:rsidRPr="00582539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270912" w:rsidRPr="00582539">
        <w:rPr>
          <w:rFonts w:ascii="Angsana New" w:hAnsi="Angsana New"/>
          <w:sz w:val="30"/>
          <w:szCs w:val="30"/>
        </w:rPr>
        <w:t>1</w:t>
      </w:r>
      <w:r w:rsidRPr="00582539">
        <w:rPr>
          <w:rFonts w:ascii="Angsana New" w:hAnsi="Angsana New"/>
          <w:sz w:val="30"/>
          <w:szCs w:val="30"/>
          <w:cs/>
        </w:rPr>
        <w:t xml:space="preserve"> </w:t>
      </w:r>
      <w:r w:rsidR="00270912" w:rsidRPr="00582539">
        <w:rPr>
          <w:rFonts w:ascii="Angsana New" w:hAnsi="Angsana New" w:hint="cs"/>
          <w:sz w:val="30"/>
          <w:szCs w:val="30"/>
          <w:cs/>
        </w:rPr>
        <w:t>พัน</w:t>
      </w:r>
      <w:r w:rsidRPr="00582539">
        <w:rPr>
          <w:rFonts w:ascii="Angsana New" w:hAnsi="Angsana New"/>
          <w:sz w:val="30"/>
          <w:szCs w:val="30"/>
          <w:cs/>
        </w:rPr>
        <w:t>เหรียญสหรัฐ</w:t>
      </w:r>
      <w:r w:rsidR="00582539" w:rsidRPr="00582539">
        <w:rPr>
          <w:rFonts w:ascii="Angsana New" w:hAnsi="Angsana New"/>
          <w:sz w:val="30"/>
          <w:szCs w:val="30"/>
        </w:rPr>
        <w:t xml:space="preserve"> </w:t>
      </w:r>
      <w:r w:rsidR="00582539" w:rsidRPr="00582539">
        <w:rPr>
          <w:rFonts w:ascii="Angsana New" w:hAnsi="Angsana New" w:hint="cs"/>
          <w:spacing w:val="-8"/>
          <w:sz w:val="30"/>
          <w:szCs w:val="30"/>
          <w:cs/>
        </w:rPr>
        <w:t>(ส่วนของ</w:t>
      </w:r>
      <w:r w:rsidR="00582539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เฉพาะกิจการจำนวนเงินประมาณ </w:t>
      </w:r>
      <w:r w:rsidR="00582539">
        <w:rPr>
          <w:rFonts w:ascii="Angsana New" w:hAnsi="Angsana New"/>
          <w:spacing w:val="-8"/>
          <w:sz w:val="30"/>
          <w:szCs w:val="30"/>
        </w:rPr>
        <w:t>7.5</w:t>
      </w:r>
      <w:r w:rsidR="00582539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</w:t>
      </w:r>
      <w:r w:rsidR="00582539" w:rsidRPr="00582539">
        <w:rPr>
          <w:rFonts w:ascii="Angsana New" w:hAnsi="Angsana New"/>
          <w:sz w:val="30"/>
          <w:szCs w:val="30"/>
          <w:cs/>
        </w:rPr>
        <w:t xml:space="preserve">และ </w:t>
      </w:r>
      <w:r w:rsidR="00582539" w:rsidRPr="00582539">
        <w:rPr>
          <w:rFonts w:ascii="Angsana New" w:hAnsi="Angsana New"/>
          <w:sz w:val="30"/>
          <w:szCs w:val="30"/>
        </w:rPr>
        <w:t>1</w:t>
      </w:r>
      <w:r w:rsidR="00582539" w:rsidRPr="00582539">
        <w:rPr>
          <w:rFonts w:ascii="Angsana New" w:hAnsi="Angsana New"/>
          <w:sz w:val="30"/>
          <w:szCs w:val="30"/>
          <w:cs/>
        </w:rPr>
        <w:t xml:space="preserve"> </w:t>
      </w:r>
      <w:r w:rsidR="00582539" w:rsidRPr="00582539">
        <w:rPr>
          <w:rFonts w:ascii="Angsana New" w:hAnsi="Angsana New" w:hint="cs"/>
          <w:sz w:val="30"/>
          <w:szCs w:val="30"/>
          <w:cs/>
        </w:rPr>
        <w:t>พัน</w:t>
      </w:r>
      <w:r w:rsidR="00582539" w:rsidRPr="00582539">
        <w:rPr>
          <w:rFonts w:ascii="Angsana New" w:hAnsi="Angsana New"/>
          <w:sz w:val="30"/>
          <w:szCs w:val="30"/>
          <w:cs/>
        </w:rPr>
        <w:t>เหรียญสหรัฐ</w:t>
      </w:r>
      <w:r w:rsidR="00582539" w:rsidRPr="00582539">
        <w:rPr>
          <w:rFonts w:ascii="Angsana New" w:hAnsi="Angsana New" w:hint="cs"/>
          <w:spacing w:val="-8"/>
          <w:sz w:val="30"/>
          <w:szCs w:val="30"/>
          <w:cs/>
        </w:rPr>
        <w:t>)</w:t>
      </w:r>
    </w:p>
    <w:p w14:paraId="41801FD9" w14:textId="77777777" w:rsidR="00A779CF" w:rsidRPr="003F2DB4" w:rsidRDefault="00A779C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5295D4" w14:textId="22D479E6" w:rsidR="00A779CF" w:rsidRPr="00B61C7F" w:rsidRDefault="00A779CF" w:rsidP="00341F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61C7F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B61C7F">
        <w:rPr>
          <w:rFonts w:ascii="Angsana New" w:hAnsi="Angsana New" w:hint="cs"/>
          <w:spacing w:val="-6"/>
          <w:sz w:val="30"/>
          <w:szCs w:val="30"/>
          <w:cs/>
        </w:rPr>
        <w:t>มีเลตเตอร์ออฟเครดิตที่ยังไม่ได้ใช้กับธนาคารในประเทศแห่งหนึ่งเป็น</w:t>
      </w:r>
      <w:r w:rsidRPr="00C2574C">
        <w:rPr>
          <w:rFonts w:ascii="Angsana New" w:hAnsi="Angsana New" w:hint="cs"/>
          <w:spacing w:val="-6"/>
          <w:sz w:val="30"/>
          <w:szCs w:val="30"/>
          <w:cs/>
        </w:rPr>
        <w:t>จำนวนเงินประมาณ</w:t>
      </w:r>
      <w:r w:rsidRPr="00C2574C">
        <w:rPr>
          <w:rFonts w:ascii="Angsana New" w:hAnsi="Angsana New"/>
          <w:spacing w:val="-6"/>
          <w:sz w:val="30"/>
          <w:szCs w:val="30"/>
        </w:rPr>
        <w:t xml:space="preserve"> </w:t>
      </w:r>
      <w:r w:rsidR="009703A3" w:rsidRPr="00C2574C">
        <w:rPr>
          <w:rFonts w:ascii="Angsana New" w:hAnsi="Angsana New"/>
          <w:spacing w:val="-6"/>
          <w:sz w:val="30"/>
          <w:szCs w:val="30"/>
        </w:rPr>
        <w:t>10</w:t>
      </w:r>
      <w:r w:rsidRPr="00C2574C">
        <w:rPr>
          <w:rFonts w:ascii="Angsana New" w:hAnsi="Angsana New"/>
          <w:spacing w:val="-6"/>
          <w:sz w:val="30"/>
          <w:szCs w:val="30"/>
        </w:rPr>
        <w:t xml:space="preserve">.0 </w:t>
      </w:r>
      <w:r w:rsidRPr="00C2574C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5A4AE997" w14:textId="77777777" w:rsidR="00B50884" w:rsidRPr="003F2DB4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F01E33" w14:textId="74D0727A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44C343EC" w14:textId="77777777" w:rsidR="00B50884" w:rsidRPr="003F2DB4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21193D2" w14:textId="2E9BC758" w:rsidR="007F7D23" w:rsidRPr="00C2574C" w:rsidRDefault="006B7A36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C2574C">
        <w:rPr>
          <w:rFonts w:ascii="Angsana New" w:hAnsi="Angsana New"/>
          <w:spacing w:val="-8"/>
          <w:sz w:val="30"/>
          <w:szCs w:val="30"/>
          <w:cs/>
        </w:rPr>
        <w:t>ณ</w:t>
      </w:r>
      <w:r w:rsidR="007F7D23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43004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="00666554" w:rsidRPr="00C2574C">
        <w:rPr>
          <w:rFonts w:ascii="Angsana New" w:hAnsi="Angsana New" w:hint="cs"/>
          <w:spacing w:val="-8"/>
          <w:sz w:val="30"/>
          <w:szCs w:val="30"/>
        </w:rPr>
        <w:t>3</w:t>
      </w:r>
      <w:r w:rsidR="00A157B1" w:rsidRPr="00C2574C">
        <w:rPr>
          <w:rFonts w:ascii="Angsana New" w:hAnsi="Angsana New"/>
          <w:spacing w:val="-8"/>
          <w:sz w:val="30"/>
          <w:szCs w:val="30"/>
        </w:rPr>
        <w:t xml:space="preserve">0 </w:t>
      </w:r>
      <w:r w:rsidR="00E41AD9" w:rsidRPr="00C2574C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="00666554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A779CF" w:rsidRPr="00C2574C">
        <w:rPr>
          <w:rFonts w:ascii="Angsana New" w:hAnsi="Angsana New"/>
          <w:spacing w:val="-8"/>
          <w:sz w:val="30"/>
          <w:szCs w:val="30"/>
        </w:rPr>
        <w:t>2568</w:t>
      </w:r>
      <w:r w:rsidR="007F7D23" w:rsidRPr="00C2574C">
        <w:rPr>
          <w:rFonts w:ascii="Angsana New" w:hAnsi="Angsana New"/>
          <w:spacing w:val="-8"/>
          <w:sz w:val="30"/>
          <w:szCs w:val="30"/>
        </w:rPr>
        <w:t xml:space="preserve"> </w:t>
      </w:r>
      <w:r w:rsidR="00A779CF" w:rsidRPr="00C2574C">
        <w:rPr>
          <w:rFonts w:ascii="Angsana New" w:hAnsi="Angsana New"/>
          <w:spacing w:val="-8"/>
          <w:sz w:val="30"/>
          <w:szCs w:val="30"/>
          <w:cs/>
        </w:rPr>
        <w:t xml:space="preserve">ธนาคารในประเทศหลายแห่งได้ออกหนังสือค้ำประกันกลุ่มบริษัทให้กับรัฐวิสาหกิจและบริษัทเอกชนหลายแห่งเป็นจำนวนเงินรวมประมาณ </w:t>
      </w:r>
      <w:r w:rsidR="005617D1" w:rsidRPr="00C2574C">
        <w:rPr>
          <w:rFonts w:ascii="Angsana New" w:hAnsi="Angsana New"/>
          <w:spacing w:val="-8"/>
          <w:sz w:val="30"/>
          <w:szCs w:val="30"/>
        </w:rPr>
        <w:t>1</w:t>
      </w:r>
      <w:r w:rsidR="00270912" w:rsidRPr="00C2574C">
        <w:rPr>
          <w:rFonts w:ascii="Angsana New" w:hAnsi="Angsana New" w:hint="cs"/>
          <w:spacing w:val="-8"/>
          <w:sz w:val="30"/>
          <w:szCs w:val="30"/>
          <w:cs/>
        </w:rPr>
        <w:t>61</w:t>
      </w:r>
      <w:r w:rsidR="005617D1" w:rsidRPr="00C2574C">
        <w:rPr>
          <w:rFonts w:ascii="Angsana New" w:hAnsi="Angsana New"/>
          <w:spacing w:val="-8"/>
          <w:sz w:val="30"/>
          <w:szCs w:val="30"/>
        </w:rPr>
        <w:t>.6</w:t>
      </w:r>
      <w:r w:rsidR="00A779CF" w:rsidRPr="00C2574C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C2574C" w:rsidRPr="00C2574C">
        <w:rPr>
          <w:rFonts w:ascii="Angsana New" w:hAnsi="Angsana New"/>
          <w:spacing w:val="-8"/>
          <w:sz w:val="30"/>
          <w:szCs w:val="30"/>
        </w:rPr>
        <w:t xml:space="preserve"> </w:t>
      </w:r>
      <w:r w:rsidR="00C2574C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(ส่วนของเฉพาะกิจการจำนวนเงินประมาณ </w:t>
      </w:r>
      <w:r w:rsidR="00C2574C" w:rsidRPr="00C2574C">
        <w:rPr>
          <w:rFonts w:ascii="Angsana New" w:hAnsi="Angsana New"/>
          <w:spacing w:val="-8"/>
          <w:sz w:val="30"/>
          <w:szCs w:val="30"/>
        </w:rPr>
        <w:t>107.9</w:t>
      </w:r>
      <w:r w:rsidR="00C2574C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ล้านบาท)</w:t>
      </w:r>
      <w:r w:rsidR="00210E08">
        <w:rPr>
          <w:rFonts w:ascii="Angsana New" w:hAnsi="Angsana New"/>
          <w:spacing w:val="-8"/>
          <w:sz w:val="30"/>
          <w:szCs w:val="30"/>
        </w:rPr>
        <w:t xml:space="preserve"> </w:t>
      </w:r>
      <w:r w:rsidR="00C2574C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</w:p>
    <w:p w14:paraId="4760A605" w14:textId="77777777" w:rsidR="000D4452" w:rsidRDefault="000D4452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1CDF9A3" w14:textId="77777777" w:rsidR="003F2DB4" w:rsidRPr="003F2DB4" w:rsidRDefault="003F2DB4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5EECAAA" w14:textId="40051E43" w:rsidR="000F2F43" w:rsidRPr="00883602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88360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 w:rsidRPr="00883602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0F2F43" w:rsidRPr="00883602">
        <w:rPr>
          <w:rFonts w:ascii="Angsana New" w:hAnsi="Angsana New"/>
          <w:b/>
          <w:bCs/>
          <w:sz w:val="30"/>
          <w:szCs w:val="30"/>
        </w:rPr>
        <w:t>.</w:t>
      </w:r>
      <w:r w:rsidR="000F2F43" w:rsidRPr="00883602">
        <w:rPr>
          <w:rFonts w:ascii="Angsana New" w:hAnsi="Angsana New"/>
          <w:b/>
          <w:bCs/>
          <w:sz w:val="30"/>
          <w:szCs w:val="30"/>
        </w:rPr>
        <w:tab/>
      </w:r>
      <w:r w:rsidR="0003679A" w:rsidRPr="0088360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ประมาณการหนี้สินจากการถูกประเมินภาษีของบริษัทย่อยทางอ้อม</w:t>
      </w:r>
      <w:r w:rsidR="000F2F43" w:rsidRPr="0088360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4E1BD8B" w14:textId="77777777" w:rsidR="000F2F43" w:rsidRPr="00883602" w:rsidRDefault="000F2F43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331328D" w14:textId="4DFC2051" w:rsidR="00A779CF" w:rsidRPr="00883602" w:rsidRDefault="00A779CF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="002E0079"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="002E0079"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="002E0079" w:rsidRPr="00883602">
        <w:rPr>
          <w:rFonts w:ascii="Angsana New" w:hAnsi="Angsana New"/>
          <w:sz w:val="30"/>
          <w:szCs w:val="30"/>
        </w:rPr>
        <w:t>148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="002E0079"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="002E0079"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="002E0079" w:rsidRPr="00883602">
        <w:rPr>
          <w:rFonts w:ascii="Angsana New" w:hAnsi="Angsana New"/>
          <w:sz w:val="30"/>
          <w:szCs w:val="30"/>
        </w:rPr>
        <w:t>2563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 w:rsidR="003A6D10"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</w:p>
    <w:p w14:paraId="116CEF6B" w14:textId="77777777" w:rsidR="00A779CF" w:rsidRPr="00883602" w:rsidRDefault="00A779C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DD03716" w14:textId="288AFF9F" w:rsidR="005D212C" w:rsidRPr="00883602" w:rsidRDefault="00895711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6"/>
          <w:sz w:val="30"/>
          <w:szCs w:val="30"/>
        </w:rPr>
      </w:pPr>
      <w:r w:rsidRPr="00883602">
        <w:rPr>
          <w:rFonts w:ascii="Angsana New" w:hAnsi="Angsana New" w:hint="cs"/>
          <w:spacing w:val="-6"/>
          <w:sz w:val="30"/>
          <w:szCs w:val="30"/>
          <w:cs/>
        </w:rPr>
        <w:t>บริษัทย่อยได้รับหนังสือแจ้ง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ผลของการพิจารณาอุทธรณ์ในเดือนธันวาคม </w:t>
      </w:r>
      <w:r w:rsidR="002E0079" w:rsidRPr="00883602">
        <w:rPr>
          <w:rFonts w:ascii="Angsana New" w:hAnsi="Angsana New"/>
          <w:spacing w:val="-6"/>
          <w:sz w:val="30"/>
          <w:szCs w:val="30"/>
        </w:rPr>
        <w:t>2567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="002E0079" w:rsidRPr="00883602">
        <w:rPr>
          <w:rFonts w:ascii="Angsana New" w:hAnsi="Angsana New"/>
          <w:spacing w:val="-6"/>
          <w:sz w:val="30"/>
          <w:szCs w:val="30"/>
        </w:rPr>
        <w:t>148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 ล้านบาทเป็นประมาณ </w:t>
      </w:r>
      <w:r w:rsidR="002E0079" w:rsidRPr="00883602">
        <w:rPr>
          <w:rFonts w:ascii="Angsana New" w:hAnsi="Angsana New"/>
          <w:spacing w:val="-6"/>
          <w:sz w:val="30"/>
          <w:szCs w:val="30"/>
        </w:rPr>
        <w:t>112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 ล้านบาท (รวมเบี้ยปรับและเงินเพิ่ม</w:t>
      </w:r>
      <w:r w:rsidRPr="00883602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883602">
        <w:rPr>
          <w:rFonts w:ascii="Angsana New" w:hAnsi="Angsana New"/>
          <w:spacing w:val="-6"/>
          <w:sz w:val="30"/>
          <w:szCs w:val="30"/>
        </w:rPr>
        <w:t xml:space="preserve">19 </w:t>
      </w:r>
      <w:r w:rsidRPr="00883602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883602">
        <w:rPr>
          <w:rFonts w:ascii="Angsana New" w:hAnsi="Angsana New"/>
          <w:spacing w:val="-6"/>
          <w:sz w:val="30"/>
          <w:szCs w:val="30"/>
        </w:rPr>
        <w:t>2567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883602">
        <w:rPr>
          <w:rFonts w:ascii="Angsana New" w:hAnsi="Angsana New"/>
          <w:spacing w:val="-6"/>
          <w:sz w:val="30"/>
          <w:szCs w:val="30"/>
          <w:cs/>
        </w:rPr>
        <w:t>อย่างไรก็ดี ฝ่ายบริหารของบริษัทย่อยได้ปรึกษาหารือกับผู้เชี่ยวชาญด้านกฎหมาย</w:t>
      </w:r>
      <w:r w:rsidR="002679ED" w:rsidRPr="00883602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883602">
        <w:rPr>
          <w:rFonts w:ascii="Angsana New" w:hAnsi="Angsana New"/>
          <w:spacing w:val="-6"/>
          <w:sz w:val="30"/>
          <w:szCs w:val="30"/>
          <w:cs/>
        </w:rPr>
        <w:t>การตรวจสอบข้อเท็จจริงและรวบรวมเอกสารหลักฐานต่าง</w:t>
      </w:r>
      <w:r w:rsidR="00883602" w:rsidRPr="008836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83602">
        <w:rPr>
          <w:rFonts w:ascii="Angsana New" w:hAnsi="Angsana New"/>
          <w:spacing w:val="-6"/>
          <w:sz w:val="30"/>
          <w:szCs w:val="30"/>
          <w:cs/>
        </w:rPr>
        <w:t>ๆ เพิ่มเติม</w:t>
      </w:r>
      <w:r w:rsidR="003A6D10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883602">
        <w:rPr>
          <w:rFonts w:ascii="Angsana New" w:hAnsi="Angsana New" w:hint="cs"/>
          <w:spacing w:val="-6"/>
          <w:sz w:val="30"/>
          <w:szCs w:val="30"/>
          <w:cs/>
        </w:rPr>
        <w:t>ยื่นฟ้องคดี</w:t>
      </w:r>
      <w:r w:rsidR="003A6D10" w:rsidRPr="00883602">
        <w:rPr>
          <w:rFonts w:ascii="Angsana New" w:hAnsi="Angsana New"/>
          <w:spacing w:val="-6"/>
          <w:sz w:val="30"/>
          <w:szCs w:val="30"/>
          <w:cs/>
        </w:rPr>
        <w:t>ต่อศาลภาษีอากรกลาง (“ศาลฯ”)</w:t>
      </w:r>
      <w:r w:rsidR="003A6D10" w:rsidRPr="0088360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83602">
        <w:rPr>
          <w:rFonts w:ascii="Angsana New" w:hAnsi="Angsana New" w:hint="cs"/>
          <w:spacing w:val="-6"/>
          <w:sz w:val="30"/>
          <w:szCs w:val="30"/>
          <w:cs/>
        </w:rPr>
        <w:t>เมื่อ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5D212C" w:rsidRPr="00883602">
        <w:rPr>
          <w:rFonts w:ascii="Angsana New" w:hAnsi="Angsana New"/>
          <w:spacing w:val="-6"/>
          <w:sz w:val="30"/>
          <w:szCs w:val="30"/>
        </w:rPr>
        <w:t>28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2E0079" w:rsidRPr="00883602">
        <w:rPr>
          <w:rFonts w:ascii="Angsana New" w:hAnsi="Angsana New"/>
          <w:spacing w:val="-6"/>
          <w:sz w:val="30"/>
          <w:szCs w:val="30"/>
        </w:rPr>
        <w:t>2568</w:t>
      </w:r>
      <w:r w:rsidR="00A779CF" w:rsidRPr="0088360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83602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5D212C" w:rsidRPr="00883602">
        <w:rPr>
          <w:rFonts w:ascii="Angsana New" w:hAnsi="Angsana New" w:hint="cs"/>
          <w:spacing w:val="-6"/>
          <w:sz w:val="30"/>
          <w:szCs w:val="30"/>
          <w:cs/>
        </w:rPr>
        <w:t>ปัจจุบัน</w:t>
      </w:r>
      <w:r w:rsidR="002679ED" w:rsidRPr="00883602">
        <w:rPr>
          <w:rFonts w:ascii="Angsana New" w:hAnsi="Angsana New" w:hint="cs"/>
          <w:spacing w:val="-6"/>
          <w:sz w:val="30"/>
          <w:szCs w:val="30"/>
          <w:cs/>
        </w:rPr>
        <w:t>ยัง</w:t>
      </w:r>
      <w:r w:rsidR="005D212C" w:rsidRPr="00883602">
        <w:rPr>
          <w:rFonts w:ascii="Angsana New" w:hAnsi="Angsana New" w:hint="cs"/>
          <w:spacing w:val="-6"/>
          <w:sz w:val="30"/>
          <w:szCs w:val="30"/>
          <w:cs/>
        </w:rPr>
        <w:t>อยู่ระหว่างกระบวนการพิจารณาของศาล</w:t>
      </w:r>
    </w:p>
    <w:p w14:paraId="689E957E" w14:textId="77777777" w:rsidR="005D212C" w:rsidRPr="00883602" w:rsidRDefault="005D212C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74B44AE1" w14:textId="4ECE5879" w:rsidR="000B70C0" w:rsidRPr="00883602" w:rsidRDefault="003A6D10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5D212C"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5D212C" w:rsidRPr="00883602">
        <w:rPr>
          <w:rFonts w:ascii="Angsana New" w:hAnsi="Angsana New"/>
          <w:spacing w:val="-4"/>
          <w:sz w:val="30"/>
          <w:szCs w:val="30"/>
        </w:rPr>
        <w:t>2568</w:t>
      </w:r>
      <w:r w:rsidR="005D212C"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บริษัทย่อย</w:t>
      </w:r>
      <w:r w:rsidR="00895711" w:rsidRPr="00883602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5D212C" w:rsidRPr="00883602">
        <w:rPr>
          <w:rFonts w:ascii="Angsana New" w:hAnsi="Angsana New" w:hint="cs"/>
          <w:spacing w:val="-4"/>
          <w:sz w:val="30"/>
          <w:szCs w:val="30"/>
          <w:cs/>
        </w:rPr>
        <w:t>ยื่นคำร้องขอทุเลาการเสียภาษีเงินได้นิติบุคคลและภาษีมูลค่า</w:t>
      </w:r>
      <w:r w:rsidR="00FB762A" w:rsidRPr="00883602">
        <w:rPr>
          <w:rFonts w:ascii="Angsana New" w:hAnsi="Angsana New" w:hint="cs"/>
          <w:spacing w:val="-4"/>
          <w:sz w:val="30"/>
          <w:szCs w:val="30"/>
          <w:cs/>
        </w:rPr>
        <w:t>เพิ่ม</w:t>
      </w:r>
      <w:r w:rsidR="00895711" w:rsidRPr="00883602">
        <w:rPr>
          <w:rFonts w:ascii="Angsana New" w:hAnsi="Angsana New" w:hint="cs"/>
          <w:spacing w:val="-4"/>
          <w:sz w:val="30"/>
          <w:szCs w:val="30"/>
          <w:cs/>
        </w:rPr>
        <w:t>ที่เกี่ยวข้อง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(จำนวน </w:t>
      </w:r>
      <w:r>
        <w:rPr>
          <w:rFonts w:ascii="Angsana New" w:hAnsi="Angsana New"/>
          <w:spacing w:val="-4"/>
          <w:sz w:val="30"/>
          <w:szCs w:val="30"/>
        </w:rPr>
        <w:t xml:space="preserve">117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ล้านบาทรวมเบี้ยปรับและเงินเพิ่มเต็มอัตราตามกฎหมาย) </w:t>
      </w:r>
      <w:r w:rsidR="005D212C" w:rsidRPr="00883602">
        <w:rPr>
          <w:rFonts w:ascii="Angsana New" w:hAnsi="Angsana New" w:hint="cs"/>
          <w:spacing w:val="-4"/>
          <w:sz w:val="30"/>
          <w:szCs w:val="30"/>
          <w:cs/>
        </w:rPr>
        <w:t>ต่ออธิบดีกรมสรรพากร</w:t>
      </w:r>
      <w:r w:rsidR="00614D13" w:rsidRPr="00883602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="00C2574C"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0B70C0" w:rsidRPr="00883602">
        <w:rPr>
          <w:rFonts w:ascii="Angsana New" w:hAnsi="Angsana New" w:hint="cs"/>
          <w:spacing w:val="-4"/>
          <w:sz w:val="30"/>
          <w:szCs w:val="30"/>
          <w:cs/>
        </w:rPr>
        <w:t>กรก</w:t>
      </w:r>
      <w:r w:rsidR="00543E08" w:rsidRPr="00883602">
        <w:rPr>
          <w:rFonts w:ascii="Angsana New" w:hAnsi="Angsana New" w:hint="cs"/>
          <w:spacing w:val="-4"/>
          <w:sz w:val="30"/>
          <w:szCs w:val="30"/>
          <w:cs/>
        </w:rPr>
        <w:t>ฎ</w:t>
      </w:r>
      <w:r w:rsidR="000B70C0"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าคม </w:t>
      </w:r>
      <w:r w:rsidR="000B70C0" w:rsidRPr="00883602">
        <w:rPr>
          <w:rFonts w:ascii="Angsana New" w:hAnsi="Angsana New"/>
          <w:spacing w:val="-4"/>
          <w:sz w:val="30"/>
          <w:szCs w:val="30"/>
        </w:rPr>
        <w:t xml:space="preserve">2568 </w:t>
      </w:r>
      <w:r w:rsidR="000B70C0" w:rsidRPr="00883602">
        <w:rPr>
          <w:rFonts w:ascii="Angsana New" w:hAnsi="Angsana New" w:hint="cs"/>
          <w:spacing w:val="-4"/>
          <w:sz w:val="30"/>
          <w:szCs w:val="30"/>
          <w:cs/>
        </w:rPr>
        <w:t>อธิบดีกรมสรรพากร</w:t>
      </w:r>
      <w:r w:rsidR="00C2574C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0B70C0" w:rsidRPr="00883602">
        <w:rPr>
          <w:rFonts w:ascii="Angsana New" w:hAnsi="Angsana New" w:hint="cs"/>
          <w:spacing w:val="-4"/>
          <w:sz w:val="30"/>
          <w:szCs w:val="30"/>
          <w:cs/>
        </w:rPr>
        <w:t>อนุมัติให้ทุเลาการเสียภาษีอากร</w:t>
      </w:r>
      <w:r w:rsidR="00883602" w:rsidRPr="00883602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</w:p>
    <w:p w14:paraId="5B21F421" w14:textId="77777777" w:rsidR="000B70C0" w:rsidRPr="00883602" w:rsidRDefault="000B70C0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2598BC70" w14:textId="6E1C87A3" w:rsidR="005D212C" w:rsidRPr="00883602" w:rsidRDefault="00C2574C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ต่อมาเมื่อ</w:t>
      </w:r>
      <w:r w:rsidR="000B70C0" w:rsidRPr="0088360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0B70C0" w:rsidRPr="00883602">
        <w:rPr>
          <w:rFonts w:ascii="Angsana New" w:hAnsi="Angsana New"/>
          <w:sz w:val="30"/>
          <w:szCs w:val="30"/>
        </w:rPr>
        <w:t xml:space="preserve">25 </w:t>
      </w:r>
      <w:r w:rsidR="000B70C0" w:rsidRPr="0088360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0B70C0" w:rsidRPr="00883602">
        <w:rPr>
          <w:rFonts w:ascii="Angsana New" w:hAnsi="Angsana New"/>
          <w:sz w:val="30"/>
          <w:szCs w:val="30"/>
        </w:rPr>
        <w:t xml:space="preserve">2568 </w:t>
      </w:r>
      <w:r w:rsidR="000B70C0" w:rsidRPr="00883602">
        <w:rPr>
          <w:rFonts w:ascii="Angsana New" w:hAnsi="Angsana New" w:hint="cs"/>
          <w:sz w:val="30"/>
          <w:szCs w:val="30"/>
          <w:cs/>
        </w:rPr>
        <w:t>บริษัท</w:t>
      </w:r>
      <w:r w:rsidR="00D3705F">
        <w:rPr>
          <w:rFonts w:ascii="Angsana New" w:hAnsi="Angsana New" w:hint="cs"/>
          <w:sz w:val="30"/>
          <w:szCs w:val="30"/>
          <w:cs/>
        </w:rPr>
        <w:t>ย่อย</w:t>
      </w:r>
      <w:r w:rsidR="000B70C0" w:rsidRPr="00883602">
        <w:rPr>
          <w:rFonts w:ascii="Angsana New" w:hAnsi="Angsana New" w:hint="cs"/>
          <w:sz w:val="30"/>
          <w:szCs w:val="30"/>
          <w:cs/>
        </w:rPr>
        <w:t>ได้จ่ายชำระเงินเพิ่มของภาษีเงินได้นิติบุคคล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B70C0" w:rsidRPr="00883602">
        <w:rPr>
          <w:rFonts w:ascii="Angsana New" w:hAnsi="Angsana New" w:hint="cs"/>
          <w:sz w:val="30"/>
          <w:szCs w:val="30"/>
          <w:cs/>
        </w:rPr>
        <w:t xml:space="preserve">ครึ่งปีสำหรับรอบระยะเวลาบัญชีปี </w:t>
      </w:r>
      <w:r w:rsidR="000B70C0" w:rsidRPr="00883602">
        <w:rPr>
          <w:rFonts w:ascii="Angsana New" w:hAnsi="Angsana New"/>
          <w:sz w:val="30"/>
          <w:szCs w:val="30"/>
        </w:rPr>
        <w:t xml:space="preserve">2556 </w:t>
      </w:r>
      <w:r w:rsidR="000B70C0" w:rsidRPr="00883602">
        <w:rPr>
          <w:rFonts w:ascii="Angsana New" w:hAnsi="Angsana New" w:hint="cs"/>
          <w:sz w:val="30"/>
          <w:szCs w:val="30"/>
          <w:cs/>
        </w:rPr>
        <w:t>ซึ่งเป็นส่วนหนึ่ง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="000B70C0" w:rsidRPr="00883602">
        <w:rPr>
          <w:rFonts w:ascii="Angsana New" w:hAnsi="Angsana New" w:hint="cs"/>
          <w:sz w:val="30"/>
          <w:szCs w:val="30"/>
          <w:cs/>
        </w:rPr>
        <w:t>การถูกประเมินภาษีข้างต้นให้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="000B70C0" w:rsidRPr="00883602">
        <w:rPr>
          <w:rFonts w:ascii="Angsana New" w:hAnsi="Angsana New" w:hint="cs"/>
          <w:sz w:val="30"/>
          <w:szCs w:val="30"/>
          <w:cs/>
        </w:rPr>
        <w:t xml:space="preserve">กรมสรรพากรประมาณ </w:t>
      </w:r>
      <w:r w:rsidR="000B70C0" w:rsidRPr="00883602">
        <w:rPr>
          <w:rFonts w:ascii="Angsana New" w:hAnsi="Angsana New"/>
          <w:sz w:val="30"/>
          <w:szCs w:val="30"/>
        </w:rPr>
        <w:t xml:space="preserve">2 </w:t>
      </w:r>
      <w:r w:rsidR="000B70C0" w:rsidRPr="00883602">
        <w:rPr>
          <w:rFonts w:ascii="Angsana New" w:hAnsi="Angsana New" w:hint="cs"/>
          <w:sz w:val="30"/>
          <w:szCs w:val="30"/>
          <w:cs/>
        </w:rPr>
        <w:t>ล้านบาททำให้</w:t>
      </w:r>
      <w:r w:rsidR="005D212C" w:rsidRPr="00883602">
        <w:rPr>
          <w:rFonts w:ascii="Angsana New" w:hAnsi="Angsana New" w:hint="cs"/>
          <w:sz w:val="30"/>
          <w:szCs w:val="30"/>
          <w:cs/>
        </w:rPr>
        <w:t>ตัวเลขภาษีที่ถูกประเมิน</w:t>
      </w:r>
      <w:r w:rsidR="00C22C7C" w:rsidRPr="00883602">
        <w:rPr>
          <w:rFonts w:ascii="Angsana New" w:hAnsi="Angsana New" w:hint="cs"/>
          <w:sz w:val="30"/>
          <w:szCs w:val="30"/>
          <w:cs/>
        </w:rPr>
        <w:t>คงเหลือ</w:t>
      </w:r>
      <w:r w:rsidR="005D212C" w:rsidRPr="00883602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5D212C" w:rsidRPr="00883602">
        <w:rPr>
          <w:rFonts w:ascii="Angsana New" w:hAnsi="Angsana New"/>
          <w:sz w:val="30"/>
          <w:szCs w:val="30"/>
        </w:rPr>
        <w:t>11</w:t>
      </w:r>
      <w:r w:rsidR="00C22C7C" w:rsidRPr="00883602">
        <w:rPr>
          <w:rFonts w:ascii="Angsana New" w:hAnsi="Angsana New"/>
          <w:sz w:val="30"/>
          <w:szCs w:val="30"/>
        </w:rPr>
        <w:t>5</w:t>
      </w:r>
      <w:r w:rsidR="005D212C" w:rsidRPr="00883602">
        <w:rPr>
          <w:rFonts w:ascii="Angsana New" w:hAnsi="Angsana New" w:hint="cs"/>
          <w:sz w:val="30"/>
          <w:szCs w:val="30"/>
          <w:cs/>
        </w:rPr>
        <w:t xml:space="preserve"> ล้านบาท  </w:t>
      </w:r>
    </w:p>
    <w:p w14:paraId="11416A12" w14:textId="77777777" w:rsidR="005D212C" w:rsidRPr="00883602" w:rsidRDefault="005D212C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1B298516" w14:textId="73F5BFEB" w:rsidR="00A779CF" w:rsidRPr="00883602" w:rsidRDefault="00A779CF" w:rsidP="00A779CF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ทั้งนี้ ฝ่ายบริหารเชื่อว่าตัวเลขประมาณการที่ดีที่สุดข้างต้น (ประมาณ </w:t>
      </w:r>
      <w:r w:rsidR="00C2574C"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ล้านบาท) ซึ่งบันทึกไว้แล้วในงบการเงินรวมยังคงเหมาะสมต่อสถานการณ์ ณ ปัจจุบัน ผลที่สุดของเรื่องดังกล่าวนี้ยังคงไม่แน่นอนและขึ้นอยู่กับกระบวนการทางกฎหมายในอนาคตที่ยังไม่อาจระบุหรือทราบได้ในปัจจุบัน</w:t>
      </w:r>
    </w:p>
    <w:p w14:paraId="22E363BA" w14:textId="7EA8AAE0" w:rsidR="00B61C7F" w:rsidRDefault="00B61C7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994FE16" w14:textId="77777777" w:rsidR="00883602" w:rsidRDefault="00883602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2EFA0FF" w14:textId="1F298CEB" w:rsidR="003F2DB4" w:rsidRDefault="00A779CF" w:rsidP="00614D13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A779CF">
        <w:rPr>
          <w:rFonts w:ascii="Angsana New" w:hAnsi="Angsana New"/>
          <w:sz w:val="30"/>
          <w:szCs w:val="30"/>
          <w:cs/>
        </w:rPr>
        <w:lastRenderedPageBreak/>
        <w:t xml:space="preserve">เงินฝากประจำประมาณ </w:t>
      </w:r>
      <w:r w:rsidR="000C6D9C">
        <w:rPr>
          <w:rFonts w:ascii="Angsana New" w:hAnsi="Angsana New"/>
          <w:sz w:val="30"/>
          <w:szCs w:val="30"/>
        </w:rPr>
        <w:t>39</w:t>
      </w:r>
      <w:r w:rsidRPr="00A779CF">
        <w:rPr>
          <w:rFonts w:ascii="Angsana New" w:hAnsi="Angsana New"/>
          <w:sz w:val="30"/>
          <w:szCs w:val="30"/>
          <w:cs/>
        </w:rPr>
        <w:t xml:space="preserve"> ล้านบาทกับธนาคารในประเทศแห่งหนึ่งและที่ดินบางส่วนของกลุ่มบริษัทรวมถึงบุคคลและกิจการที่เกี่ยวข้องกันบางแห่งเป็นหลักประกันสำหรับการประเมินภาษีดังกล่าวนี้</w:t>
      </w:r>
      <w:r w:rsidR="00614D13">
        <w:rPr>
          <w:rFonts w:ascii="Angsana New" w:hAnsi="Angsana New" w:hint="cs"/>
          <w:sz w:val="30"/>
          <w:szCs w:val="30"/>
          <w:cs/>
        </w:rPr>
        <w:t xml:space="preserve"> </w:t>
      </w:r>
      <w:r w:rsidR="00BF53E1">
        <w:rPr>
          <w:rFonts w:ascii="Angsana New" w:hAnsi="Angsana New" w:hint="cs"/>
          <w:sz w:val="30"/>
          <w:szCs w:val="30"/>
          <w:cs/>
        </w:rPr>
        <w:t>ซึ่งต่อมาในเดือน</w:t>
      </w:r>
      <w:r w:rsidR="00614D1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14D13">
        <w:rPr>
          <w:rFonts w:ascii="Angsana New" w:hAnsi="Angsana New"/>
          <w:sz w:val="30"/>
          <w:szCs w:val="30"/>
        </w:rPr>
        <w:t xml:space="preserve">2568 </w:t>
      </w:r>
      <w:r w:rsidR="00614D13">
        <w:rPr>
          <w:rFonts w:ascii="Angsana New" w:hAnsi="Angsana New" w:hint="cs"/>
          <w:sz w:val="30"/>
          <w:szCs w:val="30"/>
          <w:cs/>
        </w:rPr>
        <w:t>บริษัท</w:t>
      </w:r>
      <w:r w:rsidR="00D304A6">
        <w:rPr>
          <w:rFonts w:ascii="Angsana New" w:hAnsi="Angsana New" w:hint="cs"/>
          <w:sz w:val="30"/>
          <w:szCs w:val="30"/>
          <w:cs/>
        </w:rPr>
        <w:t>ย่อย</w:t>
      </w:r>
      <w:r w:rsidR="00614D13">
        <w:rPr>
          <w:rFonts w:ascii="Angsana New" w:hAnsi="Angsana New" w:hint="cs"/>
          <w:sz w:val="30"/>
          <w:szCs w:val="30"/>
          <w:cs/>
        </w:rPr>
        <w:t>ได้ยื่นคำร้องขอไถ่ถอนหลักประกันบางรายการคืน</w:t>
      </w:r>
      <w:r w:rsidR="00BF53E1">
        <w:rPr>
          <w:rFonts w:ascii="Angsana New" w:hAnsi="Angsana New" w:hint="cs"/>
          <w:sz w:val="30"/>
          <w:szCs w:val="30"/>
          <w:cs/>
        </w:rPr>
        <w:t>ซึ่ง</w:t>
      </w:r>
      <w:r w:rsidR="00614D13">
        <w:rPr>
          <w:rFonts w:ascii="Angsana New" w:hAnsi="Angsana New" w:hint="cs"/>
          <w:sz w:val="30"/>
          <w:szCs w:val="30"/>
          <w:cs/>
        </w:rPr>
        <w:t>ได้แก่ เงินฝากประจำ</w:t>
      </w:r>
      <w:r w:rsidR="00883602">
        <w:rPr>
          <w:rFonts w:ascii="Angsana New" w:hAnsi="Angsana New" w:hint="cs"/>
          <w:sz w:val="30"/>
          <w:szCs w:val="30"/>
          <w:cs/>
        </w:rPr>
        <w:t>ประมาณ</w:t>
      </w:r>
      <w:r w:rsidR="00614D13">
        <w:rPr>
          <w:rFonts w:ascii="Angsana New" w:hAnsi="Angsana New" w:hint="cs"/>
          <w:sz w:val="30"/>
          <w:szCs w:val="30"/>
          <w:cs/>
        </w:rPr>
        <w:t xml:space="preserve"> </w:t>
      </w:r>
      <w:r w:rsidR="00614D13">
        <w:rPr>
          <w:rFonts w:ascii="Angsana New" w:hAnsi="Angsana New"/>
          <w:sz w:val="30"/>
          <w:szCs w:val="30"/>
        </w:rPr>
        <w:t xml:space="preserve">39 </w:t>
      </w:r>
      <w:r w:rsidR="00614D13">
        <w:rPr>
          <w:rFonts w:ascii="Angsana New" w:hAnsi="Angsana New" w:hint="cs"/>
          <w:sz w:val="30"/>
          <w:szCs w:val="30"/>
          <w:cs/>
        </w:rPr>
        <w:t>ล้านบาทและที่ดินบางส่วนของบุคคลที่เกี่ยวข้องกันซึ่งปัจจุบันยังอยู่ระหว่างกระบวนการพิจารณาของอธิบดีกรมสรรพากร</w:t>
      </w:r>
    </w:p>
    <w:p w14:paraId="3305D18A" w14:textId="77777777" w:rsidR="00883602" w:rsidRPr="00883602" w:rsidRDefault="00883602" w:rsidP="00614D13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24"/>
          <w:szCs w:val="24"/>
        </w:rPr>
      </w:pPr>
    </w:p>
    <w:p w14:paraId="61A62F0A" w14:textId="461F101B" w:rsidR="00196036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9</w:t>
      </w:r>
      <w:r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</w:t>
      </w:r>
      <w:r w:rsidR="000C6D9C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3F676DF9" w14:textId="78E63EB6" w:rsidR="00196036" w:rsidRPr="00883602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3DA0E6C8" w14:textId="096E9183" w:rsidR="000C6D9C" w:rsidRDefault="000C6D9C" w:rsidP="000C6D9C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0C6D9C">
        <w:rPr>
          <w:rFonts w:ascii="Angsana New" w:hAnsi="Angsana New"/>
          <w:spacing w:val="6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pacing w:val="6"/>
          <w:szCs w:val="30"/>
          <w:cs/>
        </w:rPr>
        <w:t>ฐานะการเงิน</w:t>
      </w:r>
      <w:r w:rsidRPr="000C6D9C">
        <w:rPr>
          <w:rFonts w:ascii="Angsana New" w:hAnsi="Angsana New"/>
          <w:spacing w:val="6"/>
          <w:szCs w:val="30"/>
          <w:cs/>
        </w:rPr>
        <w:t>รวม</w:t>
      </w:r>
      <w:r>
        <w:rPr>
          <w:rFonts w:ascii="Angsana New" w:hAnsi="Angsana New" w:hint="cs"/>
          <w:spacing w:val="6"/>
          <w:szCs w:val="30"/>
          <w:cs/>
        </w:rPr>
        <w:t xml:space="preserve"> ณ </w:t>
      </w:r>
      <w:r w:rsidRPr="0003679A">
        <w:rPr>
          <w:rFonts w:ascii="Angsana New" w:hAnsi="Angsana New"/>
          <w:spacing w:val="6"/>
          <w:szCs w:val="30"/>
          <w:cs/>
        </w:rPr>
        <w:t xml:space="preserve">วันที่ </w:t>
      </w:r>
      <w:r w:rsidRPr="0003679A">
        <w:rPr>
          <w:rFonts w:ascii="Angsana New" w:hAnsi="Angsana New"/>
          <w:spacing w:val="6"/>
          <w:szCs w:val="30"/>
        </w:rPr>
        <w:t xml:space="preserve">31 </w:t>
      </w:r>
      <w:r>
        <w:rPr>
          <w:rFonts w:ascii="Angsana New" w:hAnsi="Angsana New" w:hint="cs"/>
          <w:spacing w:val="6"/>
          <w:szCs w:val="30"/>
          <w:cs/>
        </w:rPr>
        <w:t>ธันว</w:t>
      </w:r>
      <w:r w:rsidRPr="0003679A">
        <w:rPr>
          <w:rFonts w:ascii="Angsana New" w:hAnsi="Angsana New" w:hint="cs"/>
          <w:spacing w:val="6"/>
          <w:szCs w:val="30"/>
          <w:cs/>
        </w:rPr>
        <w:t xml:space="preserve">าคม </w:t>
      </w:r>
      <w:r w:rsidRPr="0003679A">
        <w:rPr>
          <w:rFonts w:ascii="Angsana New" w:hAnsi="Angsana New"/>
          <w:spacing w:val="6"/>
          <w:szCs w:val="30"/>
        </w:rPr>
        <w:t>2567</w:t>
      </w:r>
      <w:r w:rsidRPr="0003679A">
        <w:rPr>
          <w:rFonts w:ascii="Angsana New" w:hAnsi="Angsana New" w:hint="cs"/>
          <w:spacing w:val="6"/>
          <w:szCs w:val="30"/>
          <w:cs/>
        </w:rPr>
        <w:t xml:space="preserve"> ใหม่เพื่อให้สอดคล้อง</w:t>
      </w:r>
      <w:r w:rsidR="00BF53E1">
        <w:rPr>
          <w:rFonts w:ascii="Angsana New" w:hAnsi="Angsana New" w:hint="cs"/>
          <w:spacing w:val="6"/>
          <w:szCs w:val="30"/>
          <w:cs/>
        </w:rPr>
        <w:t>และเปรียบเทียบกันได้</w:t>
      </w:r>
      <w:r w:rsidRPr="0003679A">
        <w:rPr>
          <w:rFonts w:ascii="Angsana New" w:hAnsi="Angsana New" w:hint="cs"/>
          <w:spacing w:val="6"/>
          <w:szCs w:val="30"/>
          <w:cs/>
        </w:rPr>
        <w:t>กับการแสดงรายการในงบ</w:t>
      </w:r>
      <w:r>
        <w:rPr>
          <w:rFonts w:ascii="Angsana New" w:hAnsi="Angsana New" w:hint="cs"/>
          <w:spacing w:val="6"/>
          <w:szCs w:val="30"/>
          <w:cs/>
        </w:rPr>
        <w:t>ฐานะการเงิน</w:t>
      </w:r>
      <w:r w:rsidRPr="0003679A">
        <w:rPr>
          <w:rFonts w:ascii="Angsana New" w:hAnsi="Angsana New" w:hint="cs"/>
          <w:spacing w:val="4"/>
          <w:szCs w:val="30"/>
          <w:cs/>
        </w:rPr>
        <w:t>รวม</w:t>
      </w:r>
      <w:r>
        <w:rPr>
          <w:rFonts w:ascii="Angsana New" w:hAnsi="Angsana New" w:hint="cs"/>
          <w:spacing w:val="4"/>
          <w:szCs w:val="30"/>
          <w:cs/>
        </w:rPr>
        <w:t xml:space="preserve"> ณ </w:t>
      </w:r>
      <w:r w:rsidRPr="0003679A">
        <w:rPr>
          <w:rFonts w:ascii="Angsana New" w:hAnsi="Angsana New" w:hint="cs"/>
          <w:spacing w:val="4"/>
          <w:szCs w:val="30"/>
          <w:cs/>
        </w:rPr>
        <w:t>วันที่</w:t>
      </w:r>
      <w:r w:rsidRPr="0003679A">
        <w:rPr>
          <w:rFonts w:ascii="Angsana New" w:hAnsi="Angsana New"/>
          <w:spacing w:val="4"/>
          <w:szCs w:val="30"/>
        </w:rPr>
        <w:t xml:space="preserve"> </w:t>
      </w:r>
      <w:r w:rsidR="006D0FEF">
        <w:rPr>
          <w:rFonts w:ascii="Angsana New" w:hAnsi="Angsana New"/>
          <w:spacing w:val="4"/>
          <w:szCs w:val="30"/>
        </w:rPr>
        <w:t xml:space="preserve">30 </w:t>
      </w:r>
      <w:r w:rsidR="006D0FEF">
        <w:rPr>
          <w:rFonts w:ascii="Angsana New" w:hAnsi="Angsana New" w:hint="cs"/>
          <w:spacing w:val="4"/>
          <w:szCs w:val="30"/>
          <w:cs/>
        </w:rPr>
        <w:t>มิถุนายน</w:t>
      </w:r>
      <w:r w:rsidRPr="0003679A">
        <w:rPr>
          <w:rFonts w:ascii="Angsana New" w:hAnsi="Angsana New" w:hint="cs"/>
          <w:spacing w:val="4"/>
          <w:szCs w:val="30"/>
          <w:cs/>
        </w:rPr>
        <w:t xml:space="preserve"> </w:t>
      </w:r>
      <w:r w:rsidRPr="0003679A">
        <w:rPr>
          <w:rFonts w:ascii="Angsana New" w:hAnsi="Angsana New"/>
          <w:spacing w:val="4"/>
          <w:szCs w:val="30"/>
        </w:rPr>
        <w:t>2568</w:t>
      </w:r>
      <w:r w:rsidRPr="0003679A">
        <w:rPr>
          <w:rFonts w:ascii="Angsana New" w:hAnsi="Angsana New" w:hint="cs"/>
          <w:spacing w:val="4"/>
          <w:szCs w:val="30"/>
          <w:cs/>
        </w:rPr>
        <w:t xml:space="preserve"> โดยไม่มี</w:t>
      </w:r>
      <w:r>
        <w:rPr>
          <w:rFonts w:ascii="Angsana New" w:hAnsi="Angsana New" w:hint="cs"/>
          <w:szCs w:val="30"/>
          <w:cs/>
        </w:rPr>
        <w:t>ผลกระทบต่อส่วนของผู้ถือหุ้น การจัดประเภทรายการบัญชีใหม่มีดังนี้</w:t>
      </w:r>
    </w:p>
    <w:p w14:paraId="60C24C6A" w14:textId="23291EAB" w:rsidR="000C6D9C" w:rsidRPr="00883602" w:rsidRDefault="000C6D9C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4438"/>
        <w:gridCol w:w="1497"/>
        <w:gridCol w:w="238"/>
        <w:gridCol w:w="1512"/>
        <w:gridCol w:w="238"/>
        <w:gridCol w:w="1498"/>
      </w:tblGrid>
      <w:tr w:rsidR="000C6D9C" w:rsidRPr="00635D34" w14:paraId="1E255FBE" w14:textId="77777777" w:rsidTr="0092169F">
        <w:tc>
          <w:tcPr>
            <w:tcW w:w="4438" w:type="dxa"/>
            <w:vAlign w:val="bottom"/>
          </w:tcPr>
          <w:p w14:paraId="18FA5C78" w14:textId="77777777"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83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57BA38E4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  <w:r w:rsidRPr="00635D34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</w:t>
            </w:r>
            <w:r w:rsidRPr="00635D34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 w:rsidRPr="00635D3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C6D9C" w:rsidRPr="00635D34" w14:paraId="189C3E48" w14:textId="77777777" w:rsidTr="0092169F">
        <w:tc>
          <w:tcPr>
            <w:tcW w:w="4438" w:type="dxa"/>
            <w:vAlign w:val="bottom"/>
          </w:tcPr>
          <w:p w14:paraId="1AD6B87E" w14:textId="77777777"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7083A7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77B42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C0416F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B0A7A" w14:textId="77777777" w:rsidR="000C6D9C" w:rsidRPr="00635D34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DCB48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C6D9C" w:rsidRPr="00635D34" w14:paraId="4BD00114" w14:textId="77777777" w:rsidTr="0092169F">
        <w:tc>
          <w:tcPr>
            <w:tcW w:w="4438" w:type="dxa"/>
            <w:vAlign w:val="bottom"/>
          </w:tcPr>
          <w:p w14:paraId="3D0E21AE" w14:textId="77777777" w:rsidR="000C6D9C" w:rsidRPr="00635D34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EDBA9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3AADDF3A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97F13" w14:textId="77777777" w:rsidR="000C6D9C" w:rsidRPr="00635D34" w:rsidRDefault="00635D34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  <w:r w:rsidR="000C6D9C"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38" w:type="dxa"/>
          </w:tcPr>
          <w:p w14:paraId="736CCEEC" w14:textId="77777777" w:rsidR="000C6D9C" w:rsidRPr="00635D34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B1777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35D3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C6D9C" w:rsidRPr="00635D34" w14:paraId="6F09EA00" w14:textId="77777777" w:rsidTr="0092169F">
        <w:tc>
          <w:tcPr>
            <w:tcW w:w="4438" w:type="dxa"/>
            <w:vAlign w:val="bottom"/>
          </w:tcPr>
          <w:p w14:paraId="05C635BC" w14:textId="77777777" w:rsidR="000C6D9C" w:rsidRPr="00635D34" w:rsidRDefault="000C6D9C" w:rsidP="000C6D9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35D34">
              <w:rPr>
                <w:rFonts w:ascii="Angsana New" w:hAnsi="Angsana New" w:hint="cs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97" w:type="dxa"/>
          </w:tcPr>
          <w:p w14:paraId="20081C21" w14:textId="77777777"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281,680</w:t>
            </w:r>
          </w:p>
        </w:tc>
        <w:tc>
          <w:tcPr>
            <w:tcW w:w="238" w:type="dxa"/>
          </w:tcPr>
          <w:p w14:paraId="722BE59E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1914D11E" w14:textId="33F537C2"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70912">
              <w:rPr>
                <w:rFonts w:ascii="Angsana New" w:hAnsi="Angsana New"/>
                <w:bCs/>
                <w:sz w:val="30"/>
                <w:szCs w:val="30"/>
              </w:rPr>
              <w:t>5,004</w:t>
            </w:r>
          </w:p>
        </w:tc>
        <w:tc>
          <w:tcPr>
            <w:tcW w:w="238" w:type="dxa"/>
          </w:tcPr>
          <w:p w14:paraId="4EA722F8" w14:textId="77777777" w:rsidR="000C6D9C" w:rsidRPr="00635D34" w:rsidRDefault="000C6D9C" w:rsidP="00635D34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7CF57156" w14:textId="3BC952E0"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337C33">
              <w:rPr>
                <w:rFonts w:ascii="Angsana New" w:hAnsi="Angsana New"/>
                <w:bCs/>
                <w:sz w:val="30"/>
                <w:szCs w:val="30"/>
              </w:rPr>
              <w:t>6,684</w:t>
            </w:r>
          </w:p>
        </w:tc>
      </w:tr>
      <w:tr w:rsidR="000C6D9C" w:rsidRPr="00635D34" w14:paraId="0E30C02D" w14:textId="77777777" w:rsidTr="0092169F">
        <w:tc>
          <w:tcPr>
            <w:tcW w:w="4438" w:type="dxa"/>
            <w:vAlign w:val="bottom"/>
          </w:tcPr>
          <w:p w14:paraId="6A62E248" w14:textId="77777777" w:rsidR="000C6D9C" w:rsidRPr="00312A18" w:rsidRDefault="00312A18" w:rsidP="00312A18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497" w:type="dxa"/>
          </w:tcPr>
          <w:p w14:paraId="6E8FCDBA" w14:textId="77777777"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1,393,017</w:t>
            </w:r>
          </w:p>
        </w:tc>
        <w:tc>
          <w:tcPr>
            <w:tcW w:w="238" w:type="dxa"/>
          </w:tcPr>
          <w:p w14:paraId="1DD45627" w14:textId="77777777" w:rsidR="000C6D9C" w:rsidRPr="00635D34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75F9DA20" w14:textId="160F1884" w:rsidR="000C6D9C" w:rsidRPr="00635D34" w:rsidRDefault="00635D34" w:rsidP="00635D34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21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(10</w:t>
            </w:r>
            <w:r w:rsidR="00270912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635D3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70912">
              <w:rPr>
                <w:rFonts w:ascii="Angsana New" w:hAnsi="Angsana New"/>
                <w:bCs/>
                <w:sz w:val="30"/>
                <w:szCs w:val="30"/>
              </w:rPr>
              <w:t>004</w:t>
            </w:r>
            <w:r w:rsidRPr="00635D3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D31F42A" w14:textId="77777777" w:rsidR="000C6D9C" w:rsidRPr="00635D34" w:rsidRDefault="000C6D9C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5070B085" w14:textId="46A048E5" w:rsidR="000C6D9C" w:rsidRPr="00635D34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35D34">
              <w:rPr>
                <w:rFonts w:ascii="Angsana New" w:hAnsi="Angsana New"/>
                <w:bCs/>
                <w:sz w:val="30"/>
                <w:szCs w:val="30"/>
              </w:rPr>
              <w:t>1,2</w:t>
            </w:r>
            <w:r w:rsidR="00337C33">
              <w:rPr>
                <w:rFonts w:ascii="Angsana New" w:hAnsi="Angsana New"/>
                <w:bCs/>
                <w:sz w:val="30"/>
                <w:szCs w:val="30"/>
              </w:rPr>
              <w:t>88,013</w:t>
            </w:r>
          </w:p>
        </w:tc>
      </w:tr>
    </w:tbl>
    <w:p w14:paraId="3750EE95" w14:textId="77777777" w:rsidR="00635D34" w:rsidRPr="00883602" w:rsidRDefault="00635D34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6DD9A14" w14:textId="1ED3A39B" w:rsidR="00DB0547" w:rsidRDefault="00E900F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AB577D"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DB0547" w:rsidRPr="00AB577D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B0547" w:rsidRPr="00AB577D">
        <w:rPr>
          <w:rFonts w:ascii="Angsana New" w:hAnsi="Angsana New" w:hint="cs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6E6CC3D6" w14:textId="77777777" w:rsidR="00DB0547" w:rsidRPr="00883602" w:rsidRDefault="00DB054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24"/>
          <w:szCs w:val="24"/>
        </w:rPr>
      </w:pPr>
    </w:p>
    <w:p w14:paraId="22A9D4C1" w14:textId="43480C5B" w:rsidR="001B4FD2" w:rsidRDefault="000D5ACF" w:rsidP="00341F92">
      <w:pPr>
        <w:pStyle w:val="NoSpacing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ind w:left="540" w:right="-38" w:hanging="540"/>
        <w:jc w:val="thaiDistribute"/>
        <w:rPr>
          <w:rFonts w:ascii="Angsana New" w:hAnsi="Angsana New"/>
          <w:spacing w:val="6"/>
          <w:szCs w:val="30"/>
        </w:rPr>
      </w:pPr>
      <w:r w:rsidRPr="00156A88">
        <w:rPr>
          <w:rFonts w:ascii="Angsana New" w:hAnsi="Angsana New"/>
          <w:spacing w:val="6"/>
          <w:szCs w:val="30"/>
          <w:cs/>
        </w:rPr>
        <w:t xml:space="preserve">เมื่อวันที่ </w:t>
      </w:r>
      <w:r w:rsidRPr="00156A88">
        <w:rPr>
          <w:rFonts w:ascii="Angsana New" w:hAnsi="Angsana New"/>
          <w:spacing w:val="6"/>
          <w:szCs w:val="30"/>
        </w:rPr>
        <w:t xml:space="preserve">9 </w:t>
      </w:r>
      <w:r w:rsidRPr="00156A88">
        <w:rPr>
          <w:rFonts w:ascii="Angsana New" w:hAnsi="Angsana New"/>
          <w:spacing w:val="6"/>
          <w:szCs w:val="30"/>
          <w:cs/>
        </w:rPr>
        <w:t xml:space="preserve">กรกฎาคม </w:t>
      </w:r>
      <w:r w:rsidRPr="00156A88">
        <w:rPr>
          <w:rFonts w:ascii="Angsana New" w:hAnsi="Angsana New"/>
          <w:spacing w:val="6"/>
          <w:szCs w:val="30"/>
        </w:rPr>
        <w:t xml:space="preserve">2568 </w:t>
      </w:r>
      <w:r w:rsidRPr="00156A88">
        <w:rPr>
          <w:rFonts w:ascii="Angsana New" w:hAnsi="Angsana New"/>
          <w:spacing w:val="6"/>
          <w:szCs w:val="30"/>
          <w:cs/>
        </w:rPr>
        <w:t>บริษัท</w:t>
      </w:r>
      <w:r w:rsidR="00AB577D" w:rsidRPr="00156A88">
        <w:rPr>
          <w:rFonts w:ascii="Angsana New" w:hAnsi="Angsana New" w:hint="cs"/>
          <w:spacing w:val="6"/>
          <w:szCs w:val="30"/>
          <w:cs/>
        </w:rPr>
        <w:t>ย่อย</w:t>
      </w:r>
      <w:r w:rsidR="001E4DC5">
        <w:rPr>
          <w:rFonts w:ascii="Angsana New" w:hAnsi="Angsana New" w:hint="cs"/>
          <w:spacing w:val="6"/>
          <w:szCs w:val="30"/>
          <w:cs/>
        </w:rPr>
        <w:t xml:space="preserve"> (ชลบุรีกันยง) </w:t>
      </w:r>
      <w:r w:rsidRPr="00156A88">
        <w:rPr>
          <w:rFonts w:ascii="Angsana New" w:hAnsi="Angsana New"/>
          <w:spacing w:val="6"/>
          <w:szCs w:val="30"/>
          <w:cs/>
        </w:rPr>
        <w:t xml:space="preserve">ได้ให้กู้ยืมเงินจำนวน </w:t>
      </w:r>
      <w:r w:rsidRPr="00156A88">
        <w:rPr>
          <w:rFonts w:ascii="Angsana New" w:hAnsi="Angsana New"/>
          <w:spacing w:val="6"/>
          <w:szCs w:val="30"/>
        </w:rPr>
        <w:t xml:space="preserve">13 </w:t>
      </w:r>
      <w:r w:rsidRPr="00156A88">
        <w:rPr>
          <w:rFonts w:ascii="Angsana New" w:hAnsi="Angsana New"/>
          <w:spacing w:val="6"/>
          <w:szCs w:val="30"/>
          <w:cs/>
        </w:rPr>
        <w:t>ล้านบาทแก่</w:t>
      </w:r>
      <w:r w:rsidR="001E4DC5">
        <w:rPr>
          <w:rFonts w:ascii="Angsana New" w:hAnsi="Angsana New" w:hint="cs"/>
          <w:spacing w:val="6"/>
          <w:szCs w:val="30"/>
          <w:cs/>
        </w:rPr>
        <w:t xml:space="preserve">กิจการที่ไม่เกี่ยวข้องกันแห่งหนึ่ง </w:t>
      </w:r>
      <w:r w:rsidR="00BF53E1">
        <w:rPr>
          <w:rFonts w:ascii="Angsana New" w:hAnsi="Angsana New" w:hint="cs"/>
          <w:spacing w:val="6"/>
          <w:szCs w:val="30"/>
          <w:cs/>
        </w:rPr>
        <w:t>เงิน</w:t>
      </w:r>
      <w:r w:rsidRPr="00156A88">
        <w:rPr>
          <w:rFonts w:ascii="Angsana New" w:hAnsi="Angsana New"/>
          <w:spacing w:val="6"/>
          <w:szCs w:val="30"/>
          <w:cs/>
        </w:rPr>
        <w:t xml:space="preserve">ให้กู้ยืมดังกล่าวมีอัตราดอกเบี้ยร้อยละ </w:t>
      </w:r>
      <w:r w:rsidRPr="00156A88">
        <w:rPr>
          <w:rFonts w:ascii="Angsana New" w:hAnsi="Angsana New"/>
          <w:spacing w:val="6"/>
          <w:szCs w:val="30"/>
        </w:rPr>
        <w:t xml:space="preserve">12 </w:t>
      </w:r>
      <w:r w:rsidRPr="00156A88">
        <w:rPr>
          <w:rFonts w:ascii="Angsana New" w:hAnsi="Angsana New"/>
          <w:spacing w:val="6"/>
          <w:szCs w:val="30"/>
          <w:cs/>
        </w:rPr>
        <w:t xml:space="preserve">ต่อปี ผู้กู้ได้ชำระดอกเบี้ยล่วงหน้าเป็นระยะเวลา </w:t>
      </w:r>
      <w:r w:rsidRPr="00156A88">
        <w:rPr>
          <w:rFonts w:ascii="Angsana New" w:hAnsi="Angsana New"/>
          <w:spacing w:val="6"/>
          <w:szCs w:val="30"/>
        </w:rPr>
        <w:t xml:space="preserve">3 </w:t>
      </w:r>
      <w:r w:rsidRPr="00156A88">
        <w:rPr>
          <w:rFonts w:ascii="Angsana New" w:hAnsi="Angsana New"/>
          <w:spacing w:val="6"/>
          <w:szCs w:val="30"/>
          <w:cs/>
        </w:rPr>
        <w:t xml:space="preserve">เดือน และกำหนดจ่ายชำระดอกเบี้ยส่วนที่เหลือเป็นรายเดือน ทั้งนี้ ผู้กู้ยืมได้ขายฝากที่ดินเพื่อใช้เป็นหลักประกันในการกู้ยืมเงินดังกล่าวระยะเวลาขายฝาก </w:t>
      </w:r>
      <w:r w:rsidRPr="00156A88">
        <w:rPr>
          <w:rFonts w:ascii="Angsana New" w:hAnsi="Angsana New"/>
          <w:spacing w:val="6"/>
          <w:szCs w:val="30"/>
        </w:rPr>
        <w:t xml:space="preserve">2 </w:t>
      </w:r>
      <w:r w:rsidRPr="00156A88">
        <w:rPr>
          <w:rFonts w:ascii="Angsana New" w:hAnsi="Angsana New"/>
          <w:spacing w:val="6"/>
          <w:szCs w:val="30"/>
          <w:cs/>
        </w:rPr>
        <w:t xml:space="preserve">ปีครบกำหนดไถ่ถอนในวันที่ </w:t>
      </w:r>
      <w:r w:rsidRPr="00156A88">
        <w:rPr>
          <w:rFonts w:ascii="Angsana New" w:hAnsi="Angsana New"/>
          <w:spacing w:val="6"/>
          <w:szCs w:val="30"/>
        </w:rPr>
        <w:t xml:space="preserve">9 </w:t>
      </w:r>
      <w:r w:rsidRPr="00156A88">
        <w:rPr>
          <w:rFonts w:ascii="Angsana New" w:hAnsi="Angsana New"/>
          <w:spacing w:val="6"/>
          <w:szCs w:val="30"/>
          <w:cs/>
        </w:rPr>
        <w:t xml:space="preserve">กรกฎาคม </w:t>
      </w:r>
      <w:r w:rsidRPr="00156A88">
        <w:rPr>
          <w:rFonts w:ascii="Angsana New" w:hAnsi="Angsana New"/>
          <w:spacing w:val="6"/>
          <w:szCs w:val="30"/>
        </w:rPr>
        <w:t xml:space="preserve">2570 </w:t>
      </w:r>
      <w:r w:rsidRPr="00156A88">
        <w:rPr>
          <w:rFonts w:ascii="Angsana New" w:hAnsi="Angsana New"/>
          <w:spacing w:val="6"/>
          <w:szCs w:val="30"/>
          <w:cs/>
        </w:rPr>
        <w:t>เงินให้กู้ยืมนี้ได้รับการอนุมัติโดยที่ประชุมคณะกรรมการบริษัท</w:t>
      </w:r>
      <w:r w:rsidR="00BF53E1">
        <w:rPr>
          <w:rFonts w:ascii="Angsana New" w:hAnsi="Angsana New" w:hint="cs"/>
          <w:spacing w:val="6"/>
          <w:szCs w:val="30"/>
          <w:cs/>
        </w:rPr>
        <w:t>ย่อย</w:t>
      </w:r>
      <w:r w:rsidRPr="00156A88">
        <w:rPr>
          <w:rFonts w:ascii="Angsana New" w:hAnsi="Angsana New"/>
          <w:spacing w:val="6"/>
          <w:szCs w:val="30"/>
          <w:cs/>
        </w:rPr>
        <w:t xml:space="preserve">เมื่อวันที่ </w:t>
      </w:r>
      <w:r w:rsidRPr="00156A88">
        <w:rPr>
          <w:rFonts w:ascii="Angsana New" w:hAnsi="Angsana New"/>
          <w:spacing w:val="6"/>
          <w:szCs w:val="30"/>
        </w:rPr>
        <w:t xml:space="preserve">7 </w:t>
      </w:r>
      <w:r w:rsidRPr="00156A88">
        <w:rPr>
          <w:rFonts w:ascii="Angsana New" w:hAnsi="Angsana New"/>
          <w:spacing w:val="6"/>
          <w:szCs w:val="30"/>
          <w:cs/>
        </w:rPr>
        <w:t xml:space="preserve">กรกฎาคม </w:t>
      </w:r>
      <w:r w:rsidRPr="00156A88">
        <w:rPr>
          <w:rFonts w:ascii="Angsana New" w:hAnsi="Angsana New"/>
          <w:spacing w:val="6"/>
          <w:szCs w:val="30"/>
        </w:rPr>
        <w:t>2568</w:t>
      </w:r>
    </w:p>
    <w:p w14:paraId="009398B3" w14:textId="77777777" w:rsidR="00AA31FF" w:rsidRDefault="00AA31FF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4143F2E8" w14:textId="77777777" w:rsidR="00531420" w:rsidRDefault="00531420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028182B0" w14:textId="77777777" w:rsidR="00531420" w:rsidRDefault="00531420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58620654" w14:textId="77777777" w:rsidR="00531420" w:rsidRDefault="00531420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76C1A1B6" w14:textId="77777777" w:rsidR="00531420" w:rsidRDefault="00531420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42CC8081" w14:textId="77777777" w:rsidR="00531420" w:rsidRDefault="00531420" w:rsidP="00AA31FF">
      <w:pPr>
        <w:pStyle w:val="NoSpacing"/>
        <w:tabs>
          <w:tab w:val="clear" w:pos="454"/>
          <w:tab w:val="clear" w:pos="680"/>
        </w:tabs>
        <w:ind w:left="540" w:right="-38"/>
        <w:jc w:val="thaiDistribute"/>
        <w:rPr>
          <w:rFonts w:ascii="Angsana New" w:hAnsi="Angsana New"/>
          <w:spacing w:val="6"/>
          <w:szCs w:val="30"/>
        </w:rPr>
      </w:pPr>
    </w:p>
    <w:p w14:paraId="60E9778F" w14:textId="0F8639FA" w:rsidR="00AA31FF" w:rsidRDefault="00AA31FF" w:rsidP="00341F92">
      <w:pPr>
        <w:pStyle w:val="NoSpacing"/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ind w:left="540" w:right="-38" w:hanging="540"/>
        <w:jc w:val="thaiDistribute"/>
        <w:rPr>
          <w:rFonts w:ascii="Angsana New" w:hAnsi="Angsana New"/>
          <w:spacing w:val="6"/>
          <w:szCs w:val="30"/>
        </w:rPr>
      </w:pPr>
      <w:r w:rsidRPr="00AA31FF">
        <w:rPr>
          <w:rFonts w:ascii="Angsana New" w:hAnsi="Angsana New"/>
          <w:spacing w:val="6"/>
          <w:szCs w:val="30"/>
          <w:cs/>
        </w:rPr>
        <w:lastRenderedPageBreak/>
        <w:t xml:space="preserve">ในที่ประชุมคณะกรรมการบริษัทเมื่อวันที่ </w:t>
      </w:r>
      <w:r w:rsidR="00DF3BD7">
        <w:rPr>
          <w:rFonts w:ascii="Angsana New" w:hAnsi="Angsana New"/>
          <w:spacing w:val="6"/>
          <w:szCs w:val="30"/>
        </w:rPr>
        <w:t>13</w:t>
      </w:r>
      <w:r w:rsidRPr="00AA31FF">
        <w:rPr>
          <w:rFonts w:ascii="Angsana New" w:hAnsi="Angsana New"/>
          <w:spacing w:val="6"/>
          <w:szCs w:val="30"/>
          <w:cs/>
        </w:rPr>
        <w:t xml:space="preserve"> สิงหาคม </w:t>
      </w:r>
      <w:r w:rsidR="00DF3BD7">
        <w:rPr>
          <w:rFonts w:ascii="Angsana New" w:hAnsi="Angsana New"/>
          <w:spacing w:val="6"/>
          <w:szCs w:val="30"/>
        </w:rPr>
        <w:t>2568</w:t>
      </w:r>
      <w:r w:rsidRPr="00AA31FF">
        <w:rPr>
          <w:rFonts w:ascii="Angsana New" w:hAnsi="Angsana New"/>
          <w:spacing w:val="6"/>
          <w:szCs w:val="30"/>
          <w:cs/>
        </w:rPr>
        <w:t xml:space="preserve"> คณะกรรมการบริษัทได้มีมติ</w:t>
      </w:r>
      <w:r w:rsidR="00531420">
        <w:rPr>
          <w:rFonts w:ascii="Angsana New" w:hAnsi="Angsana New" w:hint="cs"/>
          <w:spacing w:val="6"/>
          <w:szCs w:val="30"/>
          <w:cs/>
        </w:rPr>
        <w:t xml:space="preserve"> </w:t>
      </w:r>
      <w:r w:rsidR="00531420">
        <w:rPr>
          <w:rFonts w:ascii="Angsana New" w:hAnsi="Angsana New"/>
          <w:spacing w:val="6"/>
          <w:szCs w:val="30"/>
        </w:rPr>
        <w:t>:</w:t>
      </w:r>
    </w:p>
    <w:p w14:paraId="341EA8D3" w14:textId="77777777" w:rsidR="0008575C" w:rsidRPr="0008575C" w:rsidRDefault="00531420" w:rsidP="0008575C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clear" w:pos="907"/>
          <w:tab w:val="left" w:pos="1036"/>
        </w:tabs>
        <w:ind w:left="1064" w:right="-38" w:hanging="524"/>
        <w:jc w:val="thaiDistribute"/>
        <w:rPr>
          <w:rFonts w:ascii="Angsana New" w:hAnsi="Angsana New"/>
          <w:spacing w:val="6"/>
          <w:szCs w:val="30"/>
        </w:rPr>
      </w:pPr>
      <w:r w:rsidRPr="0008575C">
        <w:rPr>
          <w:rFonts w:ascii="Angsana New" w:hAnsi="Angsana New"/>
          <w:spacing w:val="6"/>
          <w:szCs w:val="30"/>
          <w:cs/>
        </w:rPr>
        <w:t xml:space="preserve">ให้สัตยาบันตามมติของการประชุมคณะกรรมการบริหารของบริษัทเมื่อวันที่ </w:t>
      </w:r>
      <w:r w:rsidRPr="0008575C">
        <w:rPr>
          <w:rFonts w:ascii="Angsana New" w:hAnsi="Angsana New"/>
          <w:spacing w:val="6"/>
          <w:szCs w:val="30"/>
          <w:lang w:val="af-ZA"/>
        </w:rPr>
        <w:t>21</w:t>
      </w:r>
      <w:r w:rsidRPr="0008575C">
        <w:rPr>
          <w:rFonts w:ascii="Angsana New" w:hAnsi="Angsana New"/>
          <w:spacing w:val="6"/>
          <w:szCs w:val="30"/>
        </w:rPr>
        <w:t xml:space="preserve"> </w:t>
      </w:r>
      <w:r w:rsidRPr="0008575C">
        <w:rPr>
          <w:rFonts w:ascii="Angsana New" w:hAnsi="Angsana New"/>
          <w:spacing w:val="6"/>
          <w:szCs w:val="30"/>
          <w:cs/>
        </w:rPr>
        <w:t xml:space="preserve">มิถุนายน </w:t>
      </w:r>
      <w:r w:rsidRPr="0008575C">
        <w:rPr>
          <w:rFonts w:ascii="Angsana New" w:hAnsi="Angsana New"/>
          <w:spacing w:val="6"/>
          <w:szCs w:val="30"/>
        </w:rPr>
        <w:t>2568</w:t>
      </w:r>
      <w:r w:rsidRPr="0008575C">
        <w:rPr>
          <w:rFonts w:ascii="Angsana New" w:hAnsi="Angsana New"/>
          <w:spacing w:val="6"/>
          <w:szCs w:val="30"/>
          <w:cs/>
        </w:rPr>
        <w:t xml:space="preserve"> ในส่วนที่เกี่ยวข้องกับรายการระหว่างกันกับบุคคลที่เกี่ยวข้องกั</w:t>
      </w:r>
      <w:r w:rsidRPr="0008575C">
        <w:rPr>
          <w:rFonts w:ascii="Angsana New" w:hAnsi="Angsana New" w:hint="cs"/>
          <w:spacing w:val="6"/>
          <w:szCs w:val="30"/>
          <w:cs/>
        </w:rPr>
        <w:t>น</w:t>
      </w:r>
      <w:r w:rsidR="0008575C" w:rsidRPr="0008575C">
        <w:rPr>
          <w:rFonts w:ascii="Angsana New" w:hAnsi="Angsana New" w:hint="cs"/>
          <w:spacing w:val="6"/>
          <w:szCs w:val="30"/>
          <w:cs/>
        </w:rPr>
        <w:t>ดังนี้</w:t>
      </w:r>
    </w:p>
    <w:p w14:paraId="6D3BAA1D" w14:textId="506CA3B6" w:rsidR="0008575C" w:rsidRDefault="00AA31FF" w:rsidP="0008575C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clear" w:pos="907"/>
        </w:tabs>
        <w:ind w:left="1470" w:right="-38" w:hanging="420"/>
        <w:jc w:val="thaiDistribute"/>
        <w:rPr>
          <w:rFonts w:ascii="Angsana New" w:hAnsi="Angsana New"/>
          <w:spacing w:val="6"/>
          <w:szCs w:val="30"/>
        </w:rPr>
      </w:pPr>
      <w:r w:rsidRPr="00AA31FF">
        <w:rPr>
          <w:rFonts w:ascii="Angsana New" w:hAnsi="Angsana New"/>
          <w:spacing w:val="6"/>
          <w:szCs w:val="30"/>
          <w:cs/>
        </w:rPr>
        <w:t>การไม่ต่ออายุและยกเลิกสัญญาเช่าที่ดิน</w:t>
      </w:r>
      <w:r w:rsidRPr="00E71E2A">
        <w:rPr>
          <w:rFonts w:ascii="Angsana New" w:hAnsi="Angsana New"/>
          <w:spacing w:val="6"/>
          <w:szCs w:val="30"/>
          <w:cs/>
        </w:rPr>
        <w:t>เนื้อที่</w:t>
      </w:r>
      <w:r w:rsidR="00DF3BD7" w:rsidRPr="00E71E2A">
        <w:rPr>
          <w:rFonts w:ascii="Angsana New" w:hAnsi="Angsana New"/>
          <w:spacing w:val="6"/>
          <w:szCs w:val="30"/>
        </w:rPr>
        <w:t xml:space="preserve"> 5 </w:t>
      </w:r>
      <w:r w:rsidRPr="00E71E2A">
        <w:rPr>
          <w:rFonts w:ascii="Angsana New" w:hAnsi="Angsana New"/>
          <w:spacing w:val="6"/>
          <w:szCs w:val="30"/>
          <w:cs/>
        </w:rPr>
        <w:t>ไร่ในจังหวัด</w:t>
      </w:r>
      <w:r w:rsidR="00DF3BD7" w:rsidRPr="00E71E2A">
        <w:rPr>
          <w:rFonts w:ascii="Angsana New" w:hAnsi="Angsana New" w:hint="cs"/>
          <w:spacing w:val="6"/>
          <w:szCs w:val="30"/>
          <w:cs/>
        </w:rPr>
        <w:t>ชลบุรี</w:t>
      </w:r>
      <w:r w:rsidR="00750F92">
        <w:rPr>
          <w:rFonts w:ascii="Angsana New" w:hAnsi="Angsana New" w:hint="cs"/>
          <w:spacing w:val="6"/>
          <w:szCs w:val="30"/>
          <w:cs/>
        </w:rPr>
        <w:t>โดย</w:t>
      </w:r>
      <w:r w:rsidRPr="00E71E2A">
        <w:rPr>
          <w:rFonts w:ascii="Angsana New" w:hAnsi="Angsana New"/>
          <w:spacing w:val="6"/>
          <w:szCs w:val="30"/>
          <w:cs/>
        </w:rPr>
        <w:t>ใช้</w:t>
      </w:r>
      <w:r w:rsidR="00E71E2A" w:rsidRPr="00E71E2A">
        <w:rPr>
          <w:rFonts w:ascii="Angsana New" w:hAnsi="Angsana New"/>
          <w:spacing w:val="6"/>
          <w:szCs w:val="30"/>
          <w:cs/>
        </w:rPr>
        <w:t>เป็น</w:t>
      </w:r>
      <w:r w:rsidR="00E71E2A" w:rsidRPr="00AA31FF">
        <w:rPr>
          <w:rFonts w:ascii="Angsana New" w:hAnsi="Angsana New"/>
          <w:spacing w:val="6"/>
          <w:szCs w:val="30"/>
          <w:cs/>
        </w:rPr>
        <w:t>แพล้นท์</w:t>
      </w:r>
      <w:r w:rsidR="00E71E2A" w:rsidRPr="00E71E2A">
        <w:rPr>
          <w:rFonts w:ascii="Angsana New" w:hAnsi="Angsana New"/>
          <w:spacing w:val="6"/>
          <w:szCs w:val="30"/>
          <w:cs/>
        </w:rPr>
        <w:t>คอนกรีต</w:t>
      </w:r>
      <w:r w:rsidR="00E71E2A" w:rsidRPr="00AA31FF">
        <w:rPr>
          <w:rFonts w:ascii="Angsana New" w:hAnsi="Angsana New"/>
          <w:spacing w:val="6"/>
          <w:szCs w:val="30"/>
          <w:cs/>
        </w:rPr>
        <w:t>เพื่อการขายสินค้า</w:t>
      </w:r>
      <w:r w:rsidR="00B461C1" w:rsidRPr="00E71E2A">
        <w:rPr>
          <w:rFonts w:ascii="Angsana New" w:hAnsi="Angsana New" w:hint="cs"/>
          <w:spacing w:val="6"/>
          <w:szCs w:val="30"/>
          <w:cs/>
        </w:rPr>
        <w:t>ของบริษัท</w:t>
      </w:r>
      <w:r w:rsidRPr="00E71E2A">
        <w:rPr>
          <w:rFonts w:ascii="Angsana New" w:hAnsi="Angsana New"/>
          <w:spacing w:val="6"/>
          <w:szCs w:val="30"/>
          <w:cs/>
        </w:rPr>
        <w:t>กับกรรมการบริษัทท่านหนึ่งซึ่งได้ครบกำหนดระยะเวลาการเช่า</w:t>
      </w:r>
      <w:r w:rsidR="00531420">
        <w:rPr>
          <w:rFonts w:ascii="Angsana New" w:hAnsi="Angsana New" w:hint="cs"/>
          <w:spacing w:val="6"/>
          <w:szCs w:val="30"/>
          <w:cs/>
        </w:rPr>
        <w:t xml:space="preserve"> </w:t>
      </w:r>
      <w:r w:rsidR="00531420">
        <w:rPr>
          <w:rFonts w:ascii="Angsana New" w:hAnsi="Angsana New"/>
          <w:spacing w:val="6"/>
          <w:szCs w:val="30"/>
        </w:rPr>
        <w:t>12</w:t>
      </w:r>
      <w:r w:rsidR="00531420">
        <w:rPr>
          <w:rFonts w:ascii="Angsana New" w:hAnsi="Angsana New" w:hint="cs"/>
          <w:spacing w:val="6"/>
          <w:szCs w:val="30"/>
          <w:cs/>
        </w:rPr>
        <w:t xml:space="preserve"> </w:t>
      </w:r>
      <w:r w:rsidRPr="00E71E2A">
        <w:rPr>
          <w:rFonts w:ascii="Angsana New" w:hAnsi="Angsana New"/>
          <w:spacing w:val="6"/>
          <w:szCs w:val="30"/>
          <w:cs/>
        </w:rPr>
        <w:t>ปีเมื่</w:t>
      </w:r>
      <w:r w:rsidRPr="00AA31FF">
        <w:rPr>
          <w:rFonts w:ascii="Angsana New" w:hAnsi="Angsana New"/>
          <w:spacing w:val="6"/>
          <w:szCs w:val="30"/>
          <w:cs/>
        </w:rPr>
        <w:t xml:space="preserve">อวันที่ </w:t>
      </w:r>
      <w:r w:rsidR="00DF3BD7">
        <w:rPr>
          <w:rFonts w:ascii="Angsana New" w:hAnsi="Angsana New"/>
          <w:spacing w:val="6"/>
          <w:szCs w:val="30"/>
        </w:rPr>
        <w:t>4</w:t>
      </w:r>
      <w:r w:rsidRPr="00AA31FF">
        <w:rPr>
          <w:rFonts w:ascii="Angsana New" w:hAnsi="Angsana New"/>
          <w:spacing w:val="6"/>
          <w:szCs w:val="30"/>
          <w:cs/>
        </w:rPr>
        <w:t xml:space="preserve"> กรกฎาคม </w:t>
      </w:r>
      <w:r w:rsidR="00DF3BD7">
        <w:rPr>
          <w:rFonts w:ascii="Angsana New" w:hAnsi="Angsana New"/>
          <w:spacing w:val="6"/>
          <w:szCs w:val="30"/>
        </w:rPr>
        <w:t>2568</w:t>
      </w:r>
      <w:r w:rsidRPr="00AA31FF">
        <w:rPr>
          <w:rFonts w:ascii="Angsana New" w:hAnsi="Angsana New"/>
          <w:spacing w:val="6"/>
          <w:szCs w:val="30"/>
          <w:cs/>
        </w:rPr>
        <w:t xml:space="preserve"> แล</w:t>
      </w:r>
      <w:bookmarkStart w:id="0" w:name="_Hlk205802263"/>
      <w:r w:rsidR="0008575C">
        <w:rPr>
          <w:rFonts w:ascii="Angsana New" w:hAnsi="Angsana New" w:hint="cs"/>
          <w:spacing w:val="6"/>
          <w:szCs w:val="30"/>
          <w:cs/>
        </w:rPr>
        <w:t>ะ</w:t>
      </w:r>
    </w:p>
    <w:p w14:paraId="264DEBFE" w14:textId="1A2AE1AC" w:rsidR="00AA31FF" w:rsidRPr="0008575C" w:rsidRDefault="00AA31FF" w:rsidP="0008575C">
      <w:pPr>
        <w:pStyle w:val="NoSpacing"/>
        <w:numPr>
          <w:ilvl w:val="0"/>
          <w:numId w:val="17"/>
        </w:numPr>
        <w:tabs>
          <w:tab w:val="clear" w:pos="454"/>
          <w:tab w:val="clear" w:pos="680"/>
          <w:tab w:val="clear" w:pos="907"/>
        </w:tabs>
        <w:ind w:left="1470" w:right="-38" w:hanging="420"/>
        <w:jc w:val="thaiDistribute"/>
        <w:rPr>
          <w:rFonts w:ascii="Angsana New" w:hAnsi="Angsana New"/>
          <w:spacing w:val="6"/>
          <w:szCs w:val="30"/>
        </w:rPr>
      </w:pPr>
      <w:r w:rsidRPr="0008575C">
        <w:rPr>
          <w:rFonts w:ascii="Angsana New" w:hAnsi="Angsana New"/>
          <w:spacing w:val="6"/>
          <w:szCs w:val="30"/>
          <w:cs/>
        </w:rPr>
        <w:t xml:space="preserve">การทำสัญญาเช่าที่ดินสองฉบับเมื่อวันที่ </w:t>
      </w:r>
      <w:r w:rsidR="00DF3BD7" w:rsidRPr="0008575C">
        <w:rPr>
          <w:rFonts w:ascii="Angsana New" w:hAnsi="Angsana New"/>
          <w:spacing w:val="6"/>
          <w:szCs w:val="30"/>
        </w:rPr>
        <w:t>1</w:t>
      </w:r>
      <w:r w:rsidRPr="0008575C">
        <w:rPr>
          <w:rFonts w:ascii="Angsana New" w:hAnsi="Angsana New"/>
          <w:spacing w:val="6"/>
          <w:szCs w:val="30"/>
        </w:rPr>
        <w:t xml:space="preserve"> </w:t>
      </w:r>
      <w:r w:rsidRPr="0008575C">
        <w:rPr>
          <w:rFonts w:ascii="Angsana New" w:hAnsi="Angsana New"/>
          <w:spacing w:val="6"/>
          <w:szCs w:val="30"/>
          <w:cs/>
        </w:rPr>
        <w:t xml:space="preserve">กรกฎาคม </w:t>
      </w:r>
      <w:r w:rsidR="00DF3BD7" w:rsidRPr="0008575C">
        <w:rPr>
          <w:rFonts w:ascii="Angsana New" w:hAnsi="Angsana New"/>
          <w:spacing w:val="6"/>
          <w:szCs w:val="30"/>
        </w:rPr>
        <w:t>2568</w:t>
      </w:r>
      <w:r w:rsidRPr="0008575C">
        <w:rPr>
          <w:rFonts w:ascii="Angsana New" w:hAnsi="Angsana New"/>
          <w:spacing w:val="6"/>
          <w:szCs w:val="30"/>
        </w:rPr>
        <w:t xml:space="preserve"> </w:t>
      </w:r>
      <w:r w:rsidRPr="0008575C">
        <w:rPr>
          <w:rFonts w:ascii="Angsana New" w:hAnsi="Angsana New"/>
          <w:spacing w:val="6"/>
          <w:szCs w:val="30"/>
          <w:cs/>
        </w:rPr>
        <w:t>กับกรรมการบริษัท</w:t>
      </w:r>
      <w:r w:rsidR="00531420" w:rsidRPr="0008575C">
        <w:rPr>
          <w:rFonts w:ascii="Angsana New" w:hAnsi="Angsana New" w:hint="cs"/>
          <w:spacing w:val="6"/>
          <w:szCs w:val="30"/>
          <w:cs/>
        </w:rPr>
        <w:t>สองท่าน</w:t>
      </w:r>
      <w:r w:rsidRPr="0008575C">
        <w:rPr>
          <w:rFonts w:ascii="Angsana New" w:hAnsi="Angsana New"/>
          <w:spacing w:val="6"/>
          <w:szCs w:val="30"/>
          <w:cs/>
        </w:rPr>
        <w:t>โดยที่ดินดังกล่าวถูกใช้เป็นแพล้นท์คอนกรีตเพื่อการขายสินค้าของบริษัทซึ่งมีกำหนดระยะเวลาการเช่า</w:t>
      </w:r>
      <w:r w:rsidR="00531420" w:rsidRPr="0008575C">
        <w:rPr>
          <w:rFonts w:ascii="Angsana New" w:hAnsi="Angsana New"/>
          <w:spacing w:val="6"/>
          <w:szCs w:val="30"/>
        </w:rPr>
        <w:t xml:space="preserve"> 3 </w:t>
      </w:r>
      <w:r w:rsidRPr="0008575C">
        <w:rPr>
          <w:rFonts w:ascii="Angsana New" w:hAnsi="Angsana New"/>
          <w:spacing w:val="6"/>
          <w:szCs w:val="30"/>
          <w:cs/>
        </w:rPr>
        <w:t>ปีโดย</w:t>
      </w:r>
      <w:r w:rsidR="00531420" w:rsidRPr="0008575C">
        <w:rPr>
          <w:rFonts w:ascii="Angsana New" w:hAnsi="Angsana New" w:hint="cs"/>
          <w:spacing w:val="6"/>
          <w:szCs w:val="30"/>
          <w:cs/>
        </w:rPr>
        <w:t>สัญญาฉบับหนึ่ง</w:t>
      </w:r>
      <w:r w:rsidRPr="0008575C">
        <w:rPr>
          <w:rFonts w:ascii="Angsana New" w:hAnsi="Angsana New"/>
          <w:spacing w:val="6"/>
          <w:szCs w:val="30"/>
          <w:cs/>
        </w:rPr>
        <w:t xml:space="preserve">มีเนื้อที่ประมาณ </w:t>
      </w:r>
      <w:r w:rsidRPr="0008575C">
        <w:rPr>
          <w:rFonts w:ascii="Angsana New" w:hAnsi="Angsana New"/>
          <w:spacing w:val="6"/>
          <w:szCs w:val="30"/>
        </w:rPr>
        <w:t xml:space="preserve">7-1-37 </w:t>
      </w:r>
      <w:r w:rsidRPr="0008575C">
        <w:rPr>
          <w:rFonts w:ascii="Angsana New" w:hAnsi="Angsana New"/>
          <w:spacing w:val="6"/>
          <w:szCs w:val="30"/>
          <w:cs/>
        </w:rPr>
        <w:t>ไร่ในจังหวัดหนองคายและ</w:t>
      </w:r>
      <w:r w:rsidR="00531420" w:rsidRPr="0008575C">
        <w:rPr>
          <w:rFonts w:ascii="Angsana New" w:hAnsi="Angsana New" w:hint="cs"/>
          <w:spacing w:val="6"/>
          <w:szCs w:val="30"/>
          <w:cs/>
        </w:rPr>
        <w:t>อีกฉบับหนึ่งมีเนื้อที่ประมาณ</w:t>
      </w:r>
      <w:r w:rsidRPr="0008575C">
        <w:rPr>
          <w:rFonts w:ascii="Angsana New" w:hAnsi="Angsana New"/>
          <w:spacing w:val="6"/>
          <w:szCs w:val="30"/>
          <w:cs/>
        </w:rPr>
        <w:t xml:space="preserve"> </w:t>
      </w:r>
      <w:r w:rsidRPr="0008575C">
        <w:rPr>
          <w:rFonts w:ascii="Angsana New" w:hAnsi="Angsana New"/>
          <w:spacing w:val="6"/>
          <w:szCs w:val="30"/>
        </w:rPr>
        <w:t xml:space="preserve">5 </w:t>
      </w:r>
      <w:r w:rsidRPr="0008575C">
        <w:rPr>
          <w:rFonts w:ascii="Angsana New" w:hAnsi="Angsana New"/>
          <w:spacing w:val="6"/>
          <w:szCs w:val="30"/>
          <w:cs/>
        </w:rPr>
        <w:t>ไร่ในจังหวัดชลบุรี</w:t>
      </w:r>
      <w:r w:rsidR="00531420" w:rsidRPr="0008575C">
        <w:rPr>
          <w:rFonts w:ascii="Angsana New" w:hAnsi="Angsana New" w:hint="cs"/>
          <w:spacing w:val="6"/>
          <w:szCs w:val="30"/>
          <w:cs/>
        </w:rPr>
        <w:t>โดย</w:t>
      </w:r>
      <w:r w:rsidRPr="0008575C">
        <w:rPr>
          <w:rFonts w:ascii="Angsana New" w:hAnsi="Angsana New"/>
          <w:spacing w:val="6"/>
          <w:szCs w:val="30"/>
          <w:cs/>
        </w:rPr>
        <w:t xml:space="preserve">กำหนดค่าเช่าอ้างอิงกับราคาค่าเช่าในพื้นที่ใกล้เคียงเป็นจำนวนเงินประมาณ </w:t>
      </w:r>
      <w:r w:rsidRPr="0008575C">
        <w:rPr>
          <w:rFonts w:ascii="Angsana New" w:hAnsi="Angsana New"/>
          <w:spacing w:val="6"/>
          <w:szCs w:val="30"/>
        </w:rPr>
        <w:t xml:space="preserve">0.6 </w:t>
      </w:r>
      <w:r w:rsidRPr="0008575C">
        <w:rPr>
          <w:rFonts w:ascii="Angsana New" w:hAnsi="Angsana New"/>
          <w:spacing w:val="6"/>
          <w:szCs w:val="30"/>
          <w:cs/>
        </w:rPr>
        <w:t xml:space="preserve">ล้านบาทต่อปีและ </w:t>
      </w:r>
      <w:r w:rsidRPr="0008575C">
        <w:rPr>
          <w:rFonts w:ascii="Angsana New" w:hAnsi="Angsana New"/>
          <w:spacing w:val="6"/>
          <w:szCs w:val="30"/>
        </w:rPr>
        <w:t xml:space="preserve">0.5 </w:t>
      </w:r>
      <w:r w:rsidRPr="0008575C">
        <w:rPr>
          <w:rFonts w:ascii="Angsana New" w:hAnsi="Angsana New"/>
          <w:spacing w:val="6"/>
          <w:szCs w:val="30"/>
          <w:cs/>
        </w:rPr>
        <w:t>ล้านบาทต่อปี ตามลำดับ</w:t>
      </w:r>
    </w:p>
    <w:p w14:paraId="351CC4B7" w14:textId="5822CF3D" w:rsidR="00531420" w:rsidRPr="00531420" w:rsidRDefault="00531420" w:rsidP="004E3850">
      <w:pPr>
        <w:pStyle w:val="NoSpacing"/>
        <w:numPr>
          <w:ilvl w:val="0"/>
          <w:numId w:val="21"/>
        </w:numPr>
        <w:tabs>
          <w:tab w:val="clear" w:pos="454"/>
          <w:tab w:val="clear" w:pos="680"/>
          <w:tab w:val="clear" w:pos="907"/>
          <w:tab w:val="left" w:pos="1036"/>
        </w:tabs>
        <w:ind w:left="1064" w:right="-38" w:hanging="524"/>
        <w:jc w:val="thaiDistribute"/>
        <w:rPr>
          <w:rFonts w:ascii="Angsana New" w:hAnsi="Angsana New"/>
          <w:spacing w:val="6"/>
          <w:szCs w:val="30"/>
        </w:rPr>
      </w:pPr>
      <w:r w:rsidRPr="00531420">
        <w:rPr>
          <w:rFonts w:ascii="Angsana New" w:hAnsi="Angsana New"/>
          <w:spacing w:val="6"/>
          <w:szCs w:val="30"/>
          <w:cs/>
        </w:rPr>
        <w:t>อนุมัติให้</w:t>
      </w:r>
      <w:r w:rsidR="004E3850">
        <w:rPr>
          <w:rFonts w:ascii="Angsana New" w:hAnsi="Angsana New" w:hint="cs"/>
          <w:spacing w:val="6"/>
          <w:szCs w:val="30"/>
          <w:cs/>
        </w:rPr>
        <w:t>บริษัท</w:t>
      </w:r>
      <w:r w:rsidRPr="00531420">
        <w:rPr>
          <w:rFonts w:ascii="Angsana New" w:hAnsi="Angsana New"/>
          <w:spacing w:val="6"/>
          <w:szCs w:val="30"/>
          <w:cs/>
        </w:rPr>
        <w:t>เข้าร่วมโครงการส่งเสริมการเพิ่มมูลค่าให้กับบริษัทจดทะเบียน (</w:t>
      </w:r>
      <w:r w:rsidRPr="00531420">
        <w:rPr>
          <w:rFonts w:ascii="Angsana New" w:hAnsi="Angsana New"/>
          <w:spacing w:val="6"/>
          <w:szCs w:val="30"/>
        </w:rPr>
        <w:t>JUMP+</w:t>
      </w:r>
      <w:r>
        <w:rPr>
          <w:rFonts w:ascii="Angsana New" w:hAnsi="Angsana New"/>
          <w:spacing w:val="6"/>
          <w:szCs w:val="30"/>
        </w:rPr>
        <w:t xml:space="preserve">) </w:t>
      </w:r>
      <w:r>
        <w:rPr>
          <w:rFonts w:ascii="Angsana New" w:hAnsi="Angsana New" w:hint="cs"/>
          <w:spacing w:val="6"/>
          <w:szCs w:val="30"/>
          <w:cs/>
        </w:rPr>
        <w:t>ของตลาดหลักทรัพย์ฯ</w:t>
      </w:r>
    </w:p>
    <w:bookmarkEnd w:id="0"/>
    <w:p w14:paraId="59931377" w14:textId="77777777" w:rsidR="00FA345F" w:rsidRPr="001169BA" w:rsidRDefault="00FA345F" w:rsidP="00E71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highlight w:val="yellow"/>
          <w:cs/>
        </w:rPr>
      </w:pPr>
    </w:p>
    <w:p w14:paraId="29A9A9D3" w14:textId="19601BF9" w:rsidR="00155310" w:rsidRPr="00B972AD" w:rsidRDefault="00196036" w:rsidP="00AA31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55310" w:rsidRPr="00B972AD">
        <w:rPr>
          <w:rFonts w:ascii="Angsana New" w:hAnsi="Angsana New"/>
          <w:b/>
          <w:bCs/>
          <w:sz w:val="30"/>
          <w:szCs w:val="30"/>
        </w:rPr>
        <w:t>.</w:t>
      </w:r>
      <w:r w:rsidR="00155310" w:rsidRPr="00B972AD">
        <w:rPr>
          <w:rFonts w:ascii="Angsana New" w:hAnsi="Angsana New"/>
          <w:b/>
          <w:bCs/>
          <w:sz w:val="30"/>
          <w:szCs w:val="30"/>
        </w:rPr>
        <w:tab/>
      </w:r>
      <w:r w:rsidR="00155310" w:rsidRPr="00B972AD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585F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6CE4C5F6" w14:textId="77777777" w:rsidR="00155310" w:rsidRPr="00635D34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8B650E" w14:textId="276DBA68" w:rsidR="00155310" w:rsidRPr="008C3C17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-4"/>
          <w:cs/>
        </w:rPr>
      </w:pPr>
      <w:r w:rsidRPr="008C3C17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มคณะกรรมการ</w:t>
      </w:r>
      <w:r w:rsidR="00111D92"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บริษัทเมื่อวันที่ </w:t>
      </w:r>
      <w:r w:rsidR="005A618D" w:rsidRPr="008C3C17">
        <w:rPr>
          <w:rFonts w:ascii="Angsana New" w:hAnsi="Angsana New"/>
          <w:spacing w:val="-4"/>
          <w:sz w:val="30"/>
          <w:szCs w:val="30"/>
        </w:rPr>
        <w:t>13</w:t>
      </w:r>
      <w:r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900F7">
        <w:rPr>
          <w:rFonts w:ascii="Angsana New" w:hAnsi="Angsana New" w:hint="cs"/>
          <w:spacing w:val="-4"/>
          <w:sz w:val="30"/>
          <w:szCs w:val="30"/>
          <w:cs/>
        </w:rPr>
        <w:t>สิงหา</w:t>
      </w:r>
      <w:r w:rsidR="00E72F0B" w:rsidRPr="008C3C17">
        <w:rPr>
          <w:rFonts w:ascii="Angsana New" w:hAnsi="Angsana New" w:hint="cs"/>
          <w:spacing w:val="-4"/>
          <w:sz w:val="30"/>
          <w:szCs w:val="30"/>
          <w:cs/>
        </w:rPr>
        <w:t>คม</w:t>
      </w:r>
      <w:r w:rsidRPr="008C3C17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8C3C17">
        <w:rPr>
          <w:rFonts w:ascii="Angsana New" w:hAnsi="Angsana New"/>
          <w:spacing w:val="-4"/>
          <w:sz w:val="30"/>
          <w:szCs w:val="30"/>
        </w:rPr>
        <w:t>25</w:t>
      </w:r>
      <w:r w:rsidR="003E3BA5" w:rsidRPr="008C3C17">
        <w:rPr>
          <w:rFonts w:ascii="Angsana New" w:hAnsi="Angsana New"/>
          <w:spacing w:val="-4"/>
          <w:sz w:val="30"/>
          <w:szCs w:val="30"/>
        </w:rPr>
        <w:t>6</w:t>
      </w:r>
      <w:r w:rsidR="005A618D" w:rsidRPr="008C3C17">
        <w:rPr>
          <w:rFonts w:ascii="Angsana New" w:hAnsi="Angsana New"/>
          <w:spacing w:val="-4"/>
          <w:sz w:val="30"/>
          <w:szCs w:val="30"/>
        </w:rPr>
        <w:t>8</w:t>
      </w:r>
    </w:p>
    <w:sectPr w:rsidR="00155310" w:rsidRPr="008C3C17" w:rsidSect="00E92D5A"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7AD9B" w14:textId="77777777" w:rsidR="003D5693" w:rsidRDefault="003D5693">
      <w:r>
        <w:separator/>
      </w:r>
    </w:p>
  </w:endnote>
  <w:endnote w:type="continuationSeparator" w:id="0">
    <w:p w14:paraId="25CCFCDE" w14:textId="77777777" w:rsidR="003D5693" w:rsidRDefault="003D5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7D49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512C3010" w14:textId="77777777" w:rsidR="00536A42" w:rsidRDefault="00536A42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D98EB" w14:textId="77777777" w:rsidR="00536A42" w:rsidRPr="00CD60A0" w:rsidRDefault="00536A42" w:rsidP="00D544D9">
    <w:pPr>
      <w:pStyle w:val="Footer"/>
      <w:framePr w:wrap="around" w:vAnchor="text" w:hAnchor="margin" w:xAlign="right" w:y="1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07E0537B" w14:textId="77777777" w:rsidR="00536A42" w:rsidRDefault="00536A4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CEC5" w14:textId="73410B72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335E84">
      <w:rPr>
        <w:rFonts w:ascii="Angsana New" w:hAnsi="Angsana New"/>
        <w:sz w:val="30"/>
        <w:szCs w:val="3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12D1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68DDBE6" w14:textId="77777777" w:rsidR="00536A42" w:rsidRDefault="00536A42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3521813"/>
      <w:docPartObj>
        <w:docPartGallery w:val="Page Numbers (Bottom of Page)"/>
        <w:docPartUnique/>
      </w:docPartObj>
    </w:sdtPr>
    <w:sdtEndPr/>
    <w:sdtContent>
      <w:p w14:paraId="3D868230" w14:textId="77777777" w:rsidR="00536A42" w:rsidRDefault="00536A42">
        <w:pPr>
          <w:pStyle w:val="Footer"/>
          <w:jc w:val="right"/>
        </w:pPr>
        <w:r w:rsidRPr="0085128D">
          <w:rPr>
            <w:rFonts w:ascii="Angsana New" w:hAnsi="Angsana New"/>
            <w:sz w:val="30"/>
          </w:rPr>
          <w:fldChar w:fldCharType="begin"/>
        </w:r>
        <w:r w:rsidRPr="0085128D">
          <w:rPr>
            <w:rFonts w:ascii="Angsana New" w:hAnsi="Angsana New"/>
            <w:sz w:val="30"/>
          </w:rPr>
          <w:instrText xml:space="preserve"> PAGE   \* MERGEFORMAT </w:instrText>
        </w:r>
        <w:r w:rsidRPr="0085128D">
          <w:rPr>
            <w:rFonts w:ascii="Angsana New" w:hAnsi="Angsana New"/>
            <w:sz w:val="30"/>
          </w:rPr>
          <w:fldChar w:fldCharType="separate"/>
        </w:r>
        <w:r w:rsidR="000755E0">
          <w:rPr>
            <w:rFonts w:ascii="Angsana New" w:hAnsi="Angsana New"/>
            <w:noProof/>
            <w:sz w:val="30"/>
          </w:rPr>
          <w:t>35</w:t>
        </w:r>
        <w:r w:rsidRPr="0085128D">
          <w:rPr>
            <w:rFonts w:ascii="Angsana New" w:hAnsi="Angsana New"/>
            <w:sz w:val="30"/>
          </w:rPr>
          <w:fldChar w:fldCharType="end"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7CA9" w14:textId="77777777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0C045" w14:textId="77777777" w:rsidR="003D5693" w:rsidRDefault="003D5693">
      <w:r>
        <w:separator/>
      </w:r>
    </w:p>
  </w:footnote>
  <w:footnote w:type="continuationSeparator" w:id="0">
    <w:p w14:paraId="3C60DA97" w14:textId="77777777" w:rsidR="003D5693" w:rsidRDefault="003D5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EA4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ECB010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2B4E13" w14:textId="77777777" w:rsidR="00536A42" w:rsidRPr="005F70D0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35EF6E9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3D33117A" w14:textId="6AAFF3F0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 w:rsidR="00F11B88">
      <w:rPr>
        <w:rFonts w:ascii="Angsana New" w:hAnsi="Angsana New"/>
        <w:b/>
        <w:bCs/>
        <w:sz w:val="32"/>
        <w:szCs w:val="32"/>
      </w:rPr>
      <w:t xml:space="preserve">0 </w:t>
    </w:r>
    <w:r w:rsidR="00F11B88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B323E13" w14:textId="77777777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84470F" w14:textId="77777777" w:rsidR="00536A42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4AA6AA25" w14:textId="77777777" w:rsidR="00536A42" w:rsidRPr="00E55B2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914B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A19C56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9B80F56" w14:textId="77777777" w:rsidR="00536A42" w:rsidRPr="005F70D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531322F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5EE3AF" w14:textId="68025A16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2538F7">
      <w:rPr>
        <w:rFonts w:ascii="Angsana New" w:hAnsi="Angsana New"/>
        <w:b/>
        <w:bCs/>
        <w:sz w:val="32"/>
        <w:szCs w:val="32"/>
      </w:rPr>
      <w:t xml:space="preserve">30 </w:t>
    </w:r>
    <w:r w:rsidR="002538F7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251634E" w14:textId="77777777" w:rsidR="00536A42" w:rsidRPr="00D27ADF" w:rsidRDefault="00536A4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75B59B1" w14:textId="77777777" w:rsidR="00536A42" w:rsidRDefault="00536A42">
    <w:pPr>
      <w:pStyle w:val="Header"/>
      <w:rPr>
        <w:sz w:val="30"/>
        <w:szCs w:val="30"/>
      </w:rPr>
    </w:pPr>
  </w:p>
  <w:p w14:paraId="768C912C" w14:textId="77777777" w:rsidR="00536A42" w:rsidRPr="00E55B20" w:rsidRDefault="00536A4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AFC1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BF944A5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4CB5D5D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8C97029" w14:textId="77777777" w:rsidR="00536A42" w:rsidRPr="00D27ADF" w:rsidRDefault="00536A4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2E09149" w14:textId="13836476" w:rsidR="00536A42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="00A3557E">
      <w:rPr>
        <w:rFonts w:ascii="Angsana New" w:hAnsi="Angsana New"/>
        <w:b/>
        <w:bCs/>
        <w:sz w:val="32"/>
        <w:szCs w:val="32"/>
      </w:rPr>
      <w:t xml:space="preserve">0 </w:t>
    </w:r>
    <w:r w:rsidR="00A3557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C3286CC" w14:textId="054E44F7" w:rsidR="00536A42" w:rsidRPr="00D27ADF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63632F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969FB75" w14:textId="77777777" w:rsidR="00536A42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41E06596" w14:textId="77777777" w:rsidR="00536A42" w:rsidRPr="00E55B20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A306D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5E0831C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112CE3F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7F1125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AC16C24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95E87A8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A87050E" w14:textId="77777777" w:rsidR="00536A42" w:rsidRPr="00CC5926" w:rsidRDefault="00536A42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14777"/>
    <w:multiLevelType w:val="hybridMultilevel"/>
    <w:tmpl w:val="BD6EB1B4"/>
    <w:lvl w:ilvl="0" w:tplc="2BCED890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33559"/>
    <w:multiLevelType w:val="hybridMultilevel"/>
    <w:tmpl w:val="E2626FE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D21964"/>
    <w:multiLevelType w:val="hybridMultilevel"/>
    <w:tmpl w:val="69DC7694"/>
    <w:lvl w:ilvl="0" w:tplc="8CF043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53891214">
    <w:abstractNumId w:val="6"/>
  </w:num>
  <w:num w:numId="2" w16cid:durableId="880896821">
    <w:abstractNumId w:val="5"/>
  </w:num>
  <w:num w:numId="3" w16cid:durableId="850490364">
    <w:abstractNumId w:val="9"/>
  </w:num>
  <w:num w:numId="4" w16cid:durableId="845481610">
    <w:abstractNumId w:val="7"/>
  </w:num>
  <w:num w:numId="5" w16cid:durableId="1915552922">
    <w:abstractNumId w:val="8"/>
  </w:num>
  <w:num w:numId="6" w16cid:durableId="1391147856">
    <w:abstractNumId w:val="3"/>
  </w:num>
  <w:num w:numId="7" w16cid:durableId="396981495">
    <w:abstractNumId w:val="2"/>
  </w:num>
  <w:num w:numId="8" w16cid:durableId="1332831963">
    <w:abstractNumId w:val="0"/>
  </w:num>
  <w:num w:numId="9" w16cid:durableId="1225873949">
    <w:abstractNumId w:val="1"/>
  </w:num>
  <w:num w:numId="10" w16cid:durableId="1846018887">
    <w:abstractNumId w:val="4"/>
  </w:num>
  <w:num w:numId="11" w16cid:durableId="1040938980">
    <w:abstractNumId w:val="18"/>
  </w:num>
  <w:num w:numId="12" w16cid:durableId="515195518">
    <w:abstractNumId w:val="13"/>
  </w:num>
  <w:num w:numId="13" w16cid:durableId="2068915867">
    <w:abstractNumId w:val="21"/>
  </w:num>
  <w:num w:numId="14" w16cid:durableId="1695379860">
    <w:abstractNumId w:val="16"/>
  </w:num>
  <w:num w:numId="15" w16cid:durableId="218563606">
    <w:abstractNumId w:val="19"/>
  </w:num>
  <w:num w:numId="16" w16cid:durableId="1937136046">
    <w:abstractNumId w:val="15"/>
  </w:num>
  <w:num w:numId="17" w16cid:durableId="1445464106">
    <w:abstractNumId w:val="14"/>
  </w:num>
  <w:num w:numId="18" w16cid:durableId="1686783325">
    <w:abstractNumId w:val="10"/>
  </w:num>
  <w:num w:numId="19" w16cid:durableId="1013342389">
    <w:abstractNumId w:val="20"/>
  </w:num>
  <w:num w:numId="20" w16cid:durableId="657919972">
    <w:abstractNumId w:val="11"/>
  </w:num>
  <w:num w:numId="21" w16cid:durableId="1295913717">
    <w:abstractNumId w:val="12"/>
  </w:num>
  <w:num w:numId="22" w16cid:durableId="24642906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195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508"/>
    <w:rsid w:val="00010C3B"/>
    <w:rsid w:val="00010E0E"/>
    <w:rsid w:val="00011147"/>
    <w:rsid w:val="000112DA"/>
    <w:rsid w:val="0001131E"/>
    <w:rsid w:val="000117B0"/>
    <w:rsid w:val="000118B1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E0"/>
    <w:rsid w:val="000245F4"/>
    <w:rsid w:val="00024A21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46A"/>
    <w:rsid w:val="00030922"/>
    <w:rsid w:val="00030926"/>
    <w:rsid w:val="00030B8F"/>
    <w:rsid w:val="00030E2A"/>
    <w:rsid w:val="00031A22"/>
    <w:rsid w:val="00031D96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915"/>
    <w:rsid w:val="00035B90"/>
    <w:rsid w:val="00035FDC"/>
    <w:rsid w:val="0003679A"/>
    <w:rsid w:val="00037056"/>
    <w:rsid w:val="00037269"/>
    <w:rsid w:val="000372A9"/>
    <w:rsid w:val="000375E1"/>
    <w:rsid w:val="00037831"/>
    <w:rsid w:val="00037D72"/>
    <w:rsid w:val="00040018"/>
    <w:rsid w:val="000400F6"/>
    <w:rsid w:val="00040639"/>
    <w:rsid w:val="00040654"/>
    <w:rsid w:val="000408CB"/>
    <w:rsid w:val="00040C07"/>
    <w:rsid w:val="00042061"/>
    <w:rsid w:val="000420C9"/>
    <w:rsid w:val="00042461"/>
    <w:rsid w:val="000428E7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0FE8"/>
    <w:rsid w:val="000510D2"/>
    <w:rsid w:val="00051874"/>
    <w:rsid w:val="00051B67"/>
    <w:rsid w:val="00051BFB"/>
    <w:rsid w:val="00051F7A"/>
    <w:rsid w:val="000520D3"/>
    <w:rsid w:val="00052224"/>
    <w:rsid w:val="0005273D"/>
    <w:rsid w:val="00052D77"/>
    <w:rsid w:val="00053684"/>
    <w:rsid w:val="0005379C"/>
    <w:rsid w:val="00053A06"/>
    <w:rsid w:val="00053B09"/>
    <w:rsid w:val="00053BF3"/>
    <w:rsid w:val="00053CEE"/>
    <w:rsid w:val="00053DA7"/>
    <w:rsid w:val="00053ED2"/>
    <w:rsid w:val="00054342"/>
    <w:rsid w:val="00054F9F"/>
    <w:rsid w:val="000554E3"/>
    <w:rsid w:val="0005552B"/>
    <w:rsid w:val="0005578E"/>
    <w:rsid w:val="00055807"/>
    <w:rsid w:val="00055C32"/>
    <w:rsid w:val="00056022"/>
    <w:rsid w:val="0005665B"/>
    <w:rsid w:val="00056687"/>
    <w:rsid w:val="00056F4A"/>
    <w:rsid w:val="000576C3"/>
    <w:rsid w:val="00057813"/>
    <w:rsid w:val="00057A56"/>
    <w:rsid w:val="00057D11"/>
    <w:rsid w:val="00060AA0"/>
    <w:rsid w:val="00060F63"/>
    <w:rsid w:val="00061092"/>
    <w:rsid w:val="0006152A"/>
    <w:rsid w:val="00061853"/>
    <w:rsid w:val="00061BBC"/>
    <w:rsid w:val="000620AC"/>
    <w:rsid w:val="00062267"/>
    <w:rsid w:val="000624A8"/>
    <w:rsid w:val="00062681"/>
    <w:rsid w:val="000639D7"/>
    <w:rsid w:val="000644F1"/>
    <w:rsid w:val="00064522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D9B"/>
    <w:rsid w:val="00066359"/>
    <w:rsid w:val="00066A8D"/>
    <w:rsid w:val="00066DEB"/>
    <w:rsid w:val="00066F7E"/>
    <w:rsid w:val="00067110"/>
    <w:rsid w:val="00067688"/>
    <w:rsid w:val="000678D5"/>
    <w:rsid w:val="00067E38"/>
    <w:rsid w:val="00067FB8"/>
    <w:rsid w:val="0007001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3C1F"/>
    <w:rsid w:val="00074061"/>
    <w:rsid w:val="00074082"/>
    <w:rsid w:val="00074B06"/>
    <w:rsid w:val="00074DA2"/>
    <w:rsid w:val="0007532D"/>
    <w:rsid w:val="0007540D"/>
    <w:rsid w:val="000755E0"/>
    <w:rsid w:val="000758C6"/>
    <w:rsid w:val="0007590A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AD8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564"/>
    <w:rsid w:val="0008476B"/>
    <w:rsid w:val="0008504F"/>
    <w:rsid w:val="00085743"/>
    <w:rsid w:val="0008575C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CC5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518"/>
    <w:rsid w:val="000B06BD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2F0F"/>
    <w:rsid w:val="000B33EF"/>
    <w:rsid w:val="000B3C0F"/>
    <w:rsid w:val="000B42FF"/>
    <w:rsid w:val="000B4359"/>
    <w:rsid w:val="000B453A"/>
    <w:rsid w:val="000B492A"/>
    <w:rsid w:val="000B4B3D"/>
    <w:rsid w:val="000B4B40"/>
    <w:rsid w:val="000B5696"/>
    <w:rsid w:val="000B5E1F"/>
    <w:rsid w:val="000B6130"/>
    <w:rsid w:val="000B6261"/>
    <w:rsid w:val="000B6884"/>
    <w:rsid w:val="000B6C88"/>
    <w:rsid w:val="000B6DB9"/>
    <w:rsid w:val="000B70C0"/>
    <w:rsid w:val="000B7444"/>
    <w:rsid w:val="000B7A9A"/>
    <w:rsid w:val="000C03D4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66EC"/>
    <w:rsid w:val="000C67A3"/>
    <w:rsid w:val="000C67B3"/>
    <w:rsid w:val="000C67C1"/>
    <w:rsid w:val="000C68DD"/>
    <w:rsid w:val="000C6D9C"/>
    <w:rsid w:val="000C6EC2"/>
    <w:rsid w:val="000C779E"/>
    <w:rsid w:val="000C7CBD"/>
    <w:rsid w:val="000C7D7B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5ACF"/>
    <w:rsid w:val="000D641F"/>
    <w:rsid w:val="000D66E8"/>
    <w:rsid w:val="000D69B7"/>
    <w:rsid w:val="000D69DA"/>
    <w:rsid w:val="000D6BAF"/>
    <w:rsid w:val="000D6D84"/>
    <w:rsid w:val="000D6FB7"/>
    <w:rsid w:val="000D71CF"/>
    <w:rsid w:val="000D7671"/>
    <w:rsid w:val="000D7B32"/>
    <w:rsid w:val="000D7C61"/>
    <w:rsid w:val="000E040A"/>
    <w:rsid w:val="000E0455"/>
    <w:rsid w:val="000E0C35"/>
    <w:rsid w:val="000E2129"/>
    <w:rsid w:val="000E216E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09F"/>
    <w:rsid w:val="000F0144"/>
    <w:rsid w:val="000F042D"/>
    <w:rsid w:val="000F1154"/>
    <w:rsid w:val="000F146E"/>
    <w:rsid w:val="000F14CA"/>
    <w:rsid w:val="000F1553"/>
    <w:rsid w:val="000F192A"/>
    <w:rsid w:val="000F1B02"/>
    <w:rsid w:val="000F1CA2"/>
    <w:rsid w:val="000F1CEB"/>
    <w:rsid w:val="000F1F11"/>
    <w:rsid w:val="000F22F5"/>
    <w:rsid w:val="000F292A"/>
    <w:rsid w:val="000F29C3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ADC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8C"/>
    <w:rsid w:val="001103DB"/>
    <w:rsid w:val="001107E5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D0C"/>
    <w:rsid w:val="00113FAE"/>
    <w:rsid w:val="0011420C"/>
    <w:rsid w:val="001145FD"/>
    <w:rsid w:val="001147C9"/>
    <w:rsid w:val="0011485E"/>
    <w:rsid w:val="001151B0"/>
    <w:rsid w:val="00115BF4"/>
    <w:rsid w:val="001164A7"/>
    <w:rsid w:val="001165BC"/>
    <w:rsid w:val="0011663B"/>
    <w:rsid w:val="00116893"/>
    <w:rsid w:val="001169BA"/>
    <w:rsid w:val="00116E07"/>
    <w:rsid w:val="001172BE"/>
    <w:rsid w:val="00117A77"/>
    <w:rsid w:val="00117AE8"/>
    <w:rsid w:val="00117C74"/>
    <w:rsid w:val="00117CA0"/>
    <w:rsid w:val="00117CDF"/>
    <w:rsid w:val="00117D96"/>
    <w:rsid w:val="001201A7"/>
    <w:rsid w:val="00120494"/>
    <w:rsid w:val="00121506"/>
    <w:rsid w:val="00121823"/>
    <w:rsid w:val="0012183F"/>
    <w:rsid w:val="001218FE"/>
    <w:rsid w:val="00122009"/>
    <w:rsid w:val="00122220"/>
    <w:rsid w:val="00122461"/>
    <w:rsid w:val="00122807"/>
    <w:rsid w:val="001228AE"/>
    <w:rsid w:val="00123C14"/>
    <w:rsid w:val="00123F83"/>
    <w:rsid w:val="001246B0"/>
    <w:rsid w:val="00124782"/>
    <w:rsid w:val="00124871"/>
    <w:rsid w:val="00124939"/>
    <w:rsid w:val="00124A4B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6DE"/>
    <w:rsid w:val="00127CB2"/>
    <w:rsid w:val="00130C02"/>
    <w:rsid w:val="00130EC9"/>
    <w:rsid w:val="00130FD7"/>
    <w:rsid w:val="001310B6"/>
    <w:rsid w:val="001319E2"/>
    <w:rsid w:val="00131B59"/>
    <w:rsid w:val="00132340"/>
    <w:rsid w:val="001329CE"/>
    <w:rsid w:val="00132BBB"/>
    <w:rsid w:val="00132D8C"/>
    <w:rsid w:val="00133541"/>
    <w:rsid w:val="00133C8B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92C"/>
    <w:rsid w:val="00136998"/>
    <w:rsid w:val="00136F18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AC7"/>
    <w:rsid w:val="00147E54"/>
    <w:rsid w:val="00147F37"/>
    <w:rsid w:val="0015041C"/>
    <w:rsid w:val="00151210"/>
    <w:rsid w:val="00151549"/>
    <w:rsid w:val="0015214B"/>
    <w:rsid w:val="00152711"/>
    <w:rsid w:val="0015298A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6A88"/>
    <w:rsid w:val="00157581"/>
    <w:rsid w:val="0015799C"/>
    <w:rsid w:val="00157B97"/>
    <w:rsid w:val="00157D58"/>
    <w:rsid w:val="00157FE9"/>
    <w:rsid w:val="001605B1"/>
    <w:rsid w:val="00160870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1CF"/>
    <w:rsid w:val="0017555E"/>
    <w:rsid w:val="001757E7"/>
    <w:rsid w:val="00175B09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2B7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4BA8"/>
    <w:rsid w:val="0019506A"/>
    <w:rsid w:val="00195F61"/>
    <w:rsid w:val="00196036"/>
    <w:rsid w:val="0019655F"/>
    <w:rsid w:val="00196F4B"/>
    <w:rsid w:val="001972F3"/>
    <w:rsid w:val="00197804"/>
    <w:rsid w:val="001979F2"/>
    <w:rsid w:val="00197C3F"/>
    <w:rsid w:val="00197F1A"/>
    <w:rsid w:val="001A0740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6323"/>
    <w:rsid w:val="001A7582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B64"/>
    <w:rsid w:val="001B2C21"/>
    <w:rsid w:val="001B2DB1"/>
    <w:rsid w:val="001B3185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4FD2"/>
    <w:rsid w:val="001B5C55"/>
    <w:rsid w:val="001B5D92"/>
    <w:rsid w:val="001B60CE"/>
    <w:rsid w:val="001B66C5"/>
    <w:rsid w:val="001B6BD9"/>
    <w:rsid w:val="001B6D4B"/>
    <w:rsid w:val="001B6E49"/>
    <w:rsid w:val="001B79CD"/>
    <w:rsid w:val="001B7B6C"/>
    <w:rsid w:val="001C024C"/>
    <w:rsid w:val="001C0C3D"/>
    <w:rsid w:val="001C1033"/>
    <w:rsid w:val="001C10FF"/>
    <w:rsid w:val="001C1BBA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4E2D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609"/>
    <w:rsid w:val="001D098C"/>
    <w:rsid w:val="001D0C6B"/>
    <w:rsid w:val="001D1501"/>
    <w:rsid w:val="001D19CA"/>
    <w:rsid w:val="001D1A80"/>
    <w:rsid w:val="001D236E"/>
    <w:rsid w:val="001D346B"/>
    <w:rsid w:val="001D36B5"/>
    <w:rsid w:val="001D45E8"/>
    <w:rsid w:val="001D54C3"/>
    <w:rsid w:val="001D5930"/>
    <w:rsid w:val="001D62F4"/>
    <w:rsid w:val="001D67EB"/>
    <w:rsid w:val="001D6EEA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DCF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408A"/>
    <w:rsid w:val="001E47ED"/>
    <w:rsid w:val="001E4DC5"/>
    <w:rsid w:val="001E6302"/>
    <w:rsid w:val="001E6A35"/>
    <w:rsid w:val="001E6AFC"/>
    <w:rsid w:val="001E6DBB"/>
    <w:rsid w:val="001E6F64"/>
    <w:rsid w:val="001E77AC"/>
    <w:rsid w:val="001E790F"/>
    <w:rsid w:val="001E7B35"/>
    <w:rsid w:val="001E7F70"/>
    <w:rsid w:val="001F03A8"/>
    <w:rsid w:val="001F069A"/>
    <w:rsid w:val="001F0BD0"/>
    <w:rsid w:val="001F18CF"/>
    <w:rsid w:val="001F1C7B"/>
    <w:rsid w:val="001F209C"/>
    <w:rsid w:val="001F2CDB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122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0A98"/>
    <w:rsid w:val="00200B88"/>
    <w:rsid w:val="00201133"/>
    <w:rsid w:val="002017DF"/>
    <w:rsid w:val="0020199E"/>
    <w:rsid w:val="00201AC9"/>
    <w:rsid w:val="00201FA0"/>
    <w:rsid w:val="00202101"/>
    <w:rsid w:val="00202138"/>
    <w:rsid w:val="002024F0"/>
    <w:rsid w:val="0020279B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295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0E08"/>
    <w:rsid w:val="002111E4"/>
    <w:rsid w:val="0021139A"/>
    <w:rsid w:val="0021147A"/>
    <w:rsid w:val="0021192B"/>
    <w:rsid w:val="00211B08"/>
    <w:rsid w:val="00211E14"/>
    <w:rsid w:val="00212164"/>
    <w:rsid w:val="0021258E"/>
    <w:rsid w:val="00213143"/>
    <w:rsid w:val="00213378"/>
    <w:rsid w:val="002139C5"/>
    <w:rsid w:val="00214868"/>
    <w:rsid w:val="002149EB"/>
    <w:rsid w:val="00214CC2"/>
    <w:rsid w:val="00214D73"/>
    <w:rsid w:val="00214DC9"/>
    <w:rsid w:val="00215B5F"/>
    <w:rsid w:val="00215E42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4ED3"/>
    <w:rsid w:val="00225184"/>
    <w:rsid w:val="00225361"/>
    <w:rsid w:val="00225612"/>
    <w:rsid w:val="00225964"/>
    <w:rsid w:val="00225FB2"/>
    <w:rsid w:val="0022658D"/>
    <w:rsid w:val="00226754"/>
    <w:rsid w:val="00227365"/>
    <w:rsid w:val="0022743F"/>
    <w:rsid w:val="0022746D"/>
    <w:rsid w:val="00227509"/>
    <w:rsid w:val="00227920"/>
    <w:rsid w:val="00227F74"/>
    <w:rsid w:val="002301A8"/>
    <w:rsid w:val="002302FE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4BD"/>
    <w:rsid w:val="00234609"/>
    <w:rsid w:val="00235469"/>
    <w:rsid w:val="0023553A"/>
    <w:rsid w:val="00235890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0F64"/>
    <w:rsid w:val="0024130A"/>
    <w:rsid w:val="0024132C"/>
    <w:rsid w:val="002416C7"/>
    <w:rsid w:val="00241F21"/>
    <w:rsid w:val="00241FDE"/>
    <w:rsid w:val="00242D58"/>
    <w:rsid w:val="00242DDD"/>
    <w:rsid w:val="00243202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EA"/>
    <w:rsid w:val="002473F9"/>
    <w:rsid w:val="00247E6B"/>
    <w:rsid w:val="00250390"/>
    <w:rsid w:val="00250475"/>
    <w:rsid w:val="002510AB"/>
    <w:rsid w:val="002518DD"/>
    <w:rsid w:val="00251901"/>
    <w:rsid w:val="002523D4"/>
    <w:rsid w:val="002529C2"/>
    <w:rsid w:val="00252BB5"/>
    <w:rsid w:val="00252C7A"/>
    <w:rsid w:val="0025311F"/>
    <w:rsid w:val="002532AD"/>
    <w:rsid w:val="002538F7"/>
    <w:rsid w:val="002539AA"/>
    <w:rsid w:val="00253AA3"/>
    <w:rsid w:val="00253D7C"/>
    <w:rsid w:val="00253E97"/>
    <w:rsid w:val="00254357"/>
    <w:rsid w:val="002545E0"/>
    <w:rsid w:val="00254905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4D3"/>
    <w:rsid w:val="002617CF"/>
    <w:rsid w:val="002617ED"/>
    <w:rsid w:val="002618B0"/>
    <w:rsid w:val="0026198F"/>
    <w:rsid w:val="00261F5C"/>
    <w:rsid w:val="00261FD0"/>
    <w:rsid w:val="00262352"/>
    <w:rsid w:val="00262DF2"/>
    <w:rsid w:val="00263611"/>
    <w:rsid w:val="002639C9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59"/>
    <w:rsid w:val="002679DE"/>
    <w:rsid w:val="002679ED"/>
    <w:rsid w:val="00267E95"/>
    <w:rsid w:val="00270401"/>
    <w:rsid w:val="002705B5"/>
    <w:rsid w:val="00270877"/>
    <w:rsid w:val="00270912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B54"/>
    <w:rsid w:val="00273DE3"/>
    <w:rsid w:val="002743C1"/>
    <w:rsid w:val="002747A1"/>
    <w:rsid w:val="00274D1C"/>
    <w:rsid w:val="002750BC"/>
    <w:rsid w:val="0027515D"/>
    <w:rsid w:val="00275508"/>
    <w:rsid w:val="002756D0"/>
    <w:rsid w:val="002756D2"/>
    <w:rsid w:val="002759CE"/>
    <w:rsid w:val="002765E4"/>
    <w:rsid w:val="0027670E"/>
    <w:rsid w:val="00276B29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81"/>
    <w:rsid w:val="002820A8"/>
    <w:rsid w:val="00283C37"/>
    <w:rsid w:val="00283CC0"/>
    <w:rsid w:val="0028442C"/>
    <w:rsid w:val="00284EE6"/>
    <w:rsid w:val="00285121"/>
    <w:rsid w:val="00285328"/>
    <w:rsid w:val="00285696"/>
    <w:rsid w:val="002858BF"/>
    <w:rsid w:val="00285912"/>
    <w:rsid w:val="002859D9"/>
    <w:rsid w:val="00285B1A"/>
    <w:rsid w:val="00285DC7"/>
    <w:rsid w:val="0028611C"/>
    <w:rsid w:val="00286BF5"/>
    <w:rsid w:val="00286F8B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2994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5A4"/>
    <w:rsid w:val="002A387B"/>
    <w:rsid w:val="002A38E0"/>
    <w:rsid w:val="002A3A5F"/>
    <w:rsid w:val="002A3B70"/>
    <w:rsid w:val="002A462D"/>
    <w:rsid w:val="002A46AA"/>
    <w:rsid w:val="002A48DA"/>
    <w:rsid w:val="002A4DD7"/>
    <w:rsid w:val="002A51DA"/>
    <w:rsid w:val="002A57A3"/>
    <w:rsid w:val="002A61B2"/>
    <w:rsid w:val="002A64F9"/>
    <w:rsid w:val="002A65A8"/>
    <w:rsid w:val="002A67A1"/>
    <w:rsid w:val="002A6DD1"/>
    <w:rsid w:val="002A71A5"/>
    <w:rsid w:val="002A754E"/>
    <w:rsid w:val="002B00BF"/>
    <w:rsid w:val="002B02B4"/>
    <w:rsid w:val="002B0649"/>
    <w:rsid w:val="002B070B"/>
    <w:rsid w:val="002B071B"/>
    <w:rsid w:val="002B084E"/>
    <w:rsid w:val="002B1057"/>
    <w:rsid w:val="002B1C45"/>
    <w:rsid w:val="002B1CA3"/>
    <w:rsid w:val="002B1D16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B3B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0B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3E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727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079"/>
    <w:rsid w:val="002E0661"/>
    <w:rsid w:val="002E0CEB"/>
    <w:rsid w:val="002E124B"/>
    <w:rsid w:val="002E2407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5DAC"/>
    <w:rsid w:val="002E61DB"/>
    <w:rsid w:val="002E6375"/>
    <w:rsid w:val="002E6573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6A88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522"/>
    <w:rsid w:val="0030182F"/>
    <w:rsid w:val="00302003"/>
    <w:rsid w:val="0030243C"/>
    <w:rsid w:val="00302684"/>
    <w:rsid w:val="00302BE8"/>
    <w:rsid w:val="00302C9A"/>
    <w:rsid w:val="00302DB3"/>
    <w:rsid w:val="00302E7A"/>
    <w:rsid w:val="00302EB7"/>
    <w:rsid w:val="00303044"/>
    <w:rsid w:val="00304052"/>
    <w:rsid w:val="00304719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4D6"/>
    <w:rsid w:val="00307660"/>
    <w:rsid w:val="003077C2"/>
    <w:rsid w:val="0031025B"/>
    <w:rsid w:val="003102C6"/>
    <w:rsid w:val="003102F0"/>
    <w:rsid w:val="003106A9"/>
    <w:rsid w:val="00310B2A"/>
    <w:rsid w:val="00310BE1"/>
    <w:rsid w:val="00310C87"/>
    <w:rsid w:val="0031160A"/>
    <w:rsid w:val="0031178A"/>
    <w:rsid w:val="00311E5F"/>
    <w:rsid w:val="00312312"/>
    <w:rsid w:val="0031279C"/>
    <w:rsid w:val="00312A18"/>
    <w:rsid w:val="003134C7"/>
    <w:rsid w:val="003137B3"/>
    <w:rsid w:val="003138CF"/>
    <w:rsid w:val="00313C18"/>
    <w:rsid w:val="00315582"/>
    <w:rsid w:val="00315936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1C5E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37B"/>
    <w:rsid w:val="003256F8"/>
    <w:rsid w:val="00325D54"/>
    <w:rsid w:val="00325FFB"/>
    <w:rsid w:val="0032618C"/>
    <w:rsid w:val="0032636A"/>
    <w:rsid w:val="00326719"/>
    <w:rsid w:val="00326EFF"/>
    <w:rsid w:val="003270C7"/>
    <w:rsid w:val="00327234"/>
    <w:rsid w:val="00327258"/>
    <w:rsid w:val="00327402"/>
    <w:rsid w:val="0032760A"/>
    <w:rsid w:val="003279C6"/>
    <w:rsid w:val="00327B8B"/>
    <w:rsid w:val="00327FDC"/>
    <w:rsid w:val="00330070"/>
    <w:rsid w:val="003307A7"/>
    <w:rsid w:val="0033081D"/>
    <w:rsid w:val="00330ADD"/>
    <w:rsid w:val="00330E69"/>
    <w:rsid w:val="003310B1"/>
    <w:rsid w:val="00331322"/>
    <w:rsid w:val="00332932"/>
    <w:rsid w:val="00332B3D"/>
    <w:rsid w:val="00332D82"/>
    <w:rsid w:val="0033318E"/>
    <w:rsid w:val="003333E7"/>
    <w:rsid w:val="00333413"/>
    <w:rsid w:val="0033376E"/>
    <w:rsid w:val="003339DC"/>
    <w:rsid w:val="00333CCF"/>
    <w:rsid w:val="00333DB6"/>
    <w:rsid w:val="00334006"/>
    <w:rsid w:val="003347E2"/>
    <w:rsid w:val="00334AFF"/>
    <w:rsid w:val="00334B89"/>
    <w:rsid w:val="00335E84"/>
    <w:rsid w:val="00335FED"/>
    <w:rsid w:val="00336486"/>
    <w:rsid w:val="00336A22"/>
    <w:rsid w:val="00336DCA"/>
    <w:rsid w:val="00336F3C"/>
    <w:rsid w:val="00337110"/>
    <w:rsid w:val="0033726B"/>
    <w:rsid w:val="00337808"/>
    <w:rsid w:val="00337C33"/>
    <w:rsid w:val="0034059E"/>
    <w:rsid w:val="00340A40"/>
    <w:rsid w:val="00341A0C"/>
    <w:rsid w:val="00341CDD"/>
    <w:rsid w:val="00341D85"/>
    <w:rsid w:val="00341F92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47F23"/>
    <w:rsid w:val="0035073F"/>
    <w:rsid w:val="00350A66"/>
    <w:rsid w:val="00351544"/>
    <w:rsid w:val="00351766"/>
    <w:rsid w:val="003519F6"/>
    <w:rsid w:val="00352115"/>
    <w:rsid w:val="00352543"/>
    <w:rsid w:val="0035290B"/>
    <w:rsid w:val="00352FB5"/>
    <w:rsid w:val="00353030"/>
    <w:rsid w:val="00353218"/>
    <w:rsid w:val="0035336E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EFB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2B68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029"/>
    <w:rsid w:val="00367C56"/>
    <w:rsid w:val="00370053"/>
    <w:rsid w:val="003703EF"/>
    <w:rsid w:val="003708D9"/>
    <w:rsid w:val="00370D48"/>
    <w:rsid w:val="003713D1"/>
    <w:rsid w:val="003713D7"/>
    <w:rsid w:val="00371440"/>
    <w:rsid w:val="00371633"/>
    <w:rsid w:val="00372892"/>
    <w:rsid w:val="00372C10"/>
    <w:rsid w:val="0037318C"/>
    <w:rsid w:val="00373750"/>
    <w:rsid w:val="00373F4B"/>
    <w:rsid w:val="00374AB9"/>
    <w:rsid w:val="00374D15"/>
    <w:rsid w:val="00375024"/>
    <w:rsid w:val="00375097"/>
    <w:rsid w:val="003752F9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34"/>
    <w:rsid w:val="00382DD0"/>
    <w:rsid w:val="00383144"/>
    <w:rsid w:val="003832D6"/>
    <w:rsid w:val="0038367E"/>
    <w:rsid w:val="00384067"/>
    <w:rsid w:val="00384113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53"/>
    <w:rsid w:val="00395DFE"/>
    <w:rsid w:val="00395EF9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D10"/>
    <w:rsid w:val="003A31FD"/>
    <w:rsid w:val="003A3666"/>
    <w:rsid w:val="003A395B"/>
    <w:rsid w:val="003A3EC7"/>
    <w:rsid w:val="003A3F2D"/>
    <w:rsid w:val="003A3FBC"/>
    <w:rsid w:val="003A4653"/>
    <w:rsid w:val="003A535A"/>
    <w:rsid w:val="003A5896"/>
    <w:rsid w:val="003A5A26"/>
    <w:rsid w:val="003A5B09"/>
    <w:rsid w:val="003A6384"/>
    <w:rsid w:val="003A6554"/>
    <w:rsid w:val="003A6AF0"/>
    <w:rsid w:val="003A6D10"/>
    <w:rsid w:val="003A7A50"/>
    <w:rsid w:val="003A7C7D"/>
    <w:rsid w:val="003A7C9D"/>
    <w:rsid w:val="003B04D1"/>
    <w:rsid w:val="003B0695"/>
    <w:rsid w:val="003B0747"/>
    <w:rsid w:val="003B0A93"/>
    <w:rsid w:val="003B0B2B"/>
    <w:rsid w:val="003B0B8B"/>
    <w:rsid w:val="003B0E27"/>
    <w:rsid w:val="003B10C0"/>
    <w:rsid w:val="003B10F9"/>
    <w:rsid w:val="003B1238"/>
    <w:rsid w:val="003B1EA3"/>
    <w:rsid w:val="003B34DE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18A4"/>
    <w:rsid w:val="003C20C0"/>
    <w:rsid w:val="003C2375"/>
    <w:rsid w:val="003C244D"/>
    <w:rsid w:val="003C2A02"/>
    <w:rsid w:val="003C2BB1"/>
    <w:rsid w:val="003C3466"/>
    <w:rsid w:val="003C3475"/>
    <w:rsid w:val="003C404F"/>
    <w:rsid w:val="003C4239"/>
    <w:rsid w:val="003C448A"/>
    <w:rsid w:val="003C4A2A"/>
    <w:rsid w:val="003C4B7E"/>
    <w:rsid w:val="003C548F"/>
    <w:rsid w:val="003C64BB"/>
    <w:rsid w:val="003C6670"/>
    <w:rsid w:val="003C7BD4"/>
    <w:rsid w:val="003D07F8"/>
    <w:rsid w:val="003D0AC8"/>
    <w:rsid w:val="003D0D2A"/>
    <w:rsid w:val="003D15D3"/>
    <w:rsid w:val="003D1C43"/>
    <w:rsid w:val="003D2230"/>
    <w:rsid w:val="003D2AFA"/>
    <w:rsid w:val="003D3571"/>
    <w:rsid w:val="003D3B5E"/>
    <w:rsid w:val="003D3C78"/>
    <w:rsid w:val="003D4053"/>
    <w:rsid w:val="003D40E6"/>
    <w:rsid w:val="003D429F"/>
    <w:rsid w:val="003D43CF"/>
    <w:rsid w:val="003D493D"/>
    <w:rsid w:val="003D52DF"/>
    <w:rsid w:val="003D52EA"/>
    <w:rsid w:val="003D5360"/>
    <w:rsid w:val="003D5521"/>
    <w:rsid w:val="003D5693"/>
    <w:rsid w:val="003D5765"/>
    <w:rsid w:val="003D5972"/>
    <w:rsid w:val="003D5A83"/>
    <w:rsid w:val="003D5F57"/>
    <w:rsid w:val="003D6256"/>
    <w:rsid w:val="003D6419"/>
    <w:rsid w:val="003D6888"/>
    <w:rsid w:val="003D6C0B"/>
    <w:rsid w:val="003D6DA8"/>
    <w:rsid w:val="003D768F"/>
    <w:rsid w:val="003E00F7"/>
    <w:rsid w:val="003E0630"/>
    <w:rsid w:val="003E0F00"/>
    <w:rsid w:val="003E146E"/>
    <w:rsid w:val="003E1901"/>
    <w:rsid w:val="003E1924"/>
    <w:rsid w:val="003E226A"/>
    <w:rsid w:val="003E2C08"/>
    <w:rsid w:val="003E2DB7"/>
    <w:rsid w:val="003E2ECF"/>
    <w:rsid w:val="003E2FB7"/>
    <w:rsid w:val="003E31EA"/>
    <w:rsid w:val="003E32AC"/>
    <w:rsid w:val="003E3457"/>
    <w:rsid w:val="003E3BA5"/>
    <w:rsid w:val="003E3CAF"/>
    <w:rsid w:val="003E3D16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DB4"/>
    <w:rsid w:val="003F2FE1"/>
    <w:rsid w:val="003F33CD"/>
    <w:rsid w:val="003F37AF"/>
    <w:rsid w:val="003F3CBF"/>
    <w:rsid w:val="003F3D3D"/>
    <w:rsid w:val="003F403B"/>
    <w:rsid w:val="003F46E7"/>
    <w:rsid w:val="003F4E22"/>
    <w:rsid w:val="003F5919"/>
    <w:rsid w:val="003F5D56"/>
    <w:rsid w:val="003F5EA8"/>
    <w:rsid w:val="003F604B"/>
    <w:rsid w:val="003F63EA"/>
    <w:rsid w:val="003F677B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94"/>
    <w:rsid w:val="004124B6"/>
    <w:rsid w:val="00412556"/>
    <w:rsid w:val="00412641"/>
    <w:rsid w:val="00412962"/>
    <w:rsid w:val="00412A08"/>
    <w:rsid w:val="004135A0"/>
    <w:rsid w:val="004135C1"/>
    <w:rsid w:val="0041370F"/>
    <w:rsid w:val="00413ABD"/>
    <w:rsid w:val="00414C97"/>
    <w:rsid w:val="00415645"/>
    <w:rsid w:val="00415A12"/>
    <w:rsid w:val="00415BAD"/>
    <w:rsid w:val="00415C54"/>
    <w:rsid w:val="00415F44"/>
    <w:rsid w:val="00416407"/>
    <w:rsid w:val="00416CDA"/>
    <w:rsid w:val="00417132"/>
    <w:rsid w:val="00417AD3"/>
    <w:rsid w:val="00417D5C"/>
    <w:rsid w:val="00417FCF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2CD"/>
    <w:rsid w:val="004226AF"/>
    <w:rsid w:val="004232B5"/>
    <w:rsid w:val="0042340C"/>
    <w:rsid w:val="004236E7"/>
    <w:rsid w:val="00423775"/>
    <w:rsid w:val="00424795"/>
    <w:rsid w:val="0042481D"/>
    <w:rsid w:val="00424D0C"/>
    <w:rsid w:val="00424EC5"/>
    <w:rsid w:val="004256D6"/>
    <w:rsid w:val="00425F49"/>
    <w:rsid w:val="00425FDC"/>
    <w:rsid w:val="0042612B"/>
    <w:rsid w:val="00426A0B"/>
    <w:rsid w:val="00426D03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F0E"/>
    <w:rsid w:val="00432FB3"/>
    <w:rsid w:val="0043390E"/>
    <w:rsid w:val="0043392D"/>
    <w:rsid w:val="00433C21"/>
    <w:rsid w:val="0043432E"/>
    <w:rsid w:val="004344C7"/>
    <w:rsid w:val="00434646"/>
    <w:rsid w:val="00434CDC"/>
    <w:rsid w:val="004351DD"/>
    <w:rsid w:val="004353E2"/>
    <w:rsid w:val="0043577B"/>
    <w:rsid w:val="0043589B"/>
    <w:rsid w:val="00435FB3"/>
    <w:rsid w:val="00436187"/>
    <w:rsid w:val="004365D0"/>
    <w:rsid w:val="004366A9"/>
    <w:rsid w:val="00436920"/>
    <w:rsid w:val="00436F39"/>
    <w:rsid w:val="00437A06"/>
    <w:rsid w:val="00437CE3"/>
    <w:rsid w:val="00437F78"/>
    <w:rsid w:val="0044040F"/>
    <w:rsid w:val="004404AC"/>
    <w:rsid w:val="00440558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1FC"/>
    <w:rsid w:val="00444225"/>
    <w:rsid w:val="00444433"/>
    <w:rsid w:val="004449BA"/>
    <w:rsid w:val="00445032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7E3"/>
    <w:rsid w:val="00476849"/>
    <w:rsid w:val="00476DD6"/>
    <w:rsid w:val="0047772B"/>
    <w:rsid w:val="00477808"/>
    <w:rsid w:val="00477D03"/>
    <w:rsid w:val="004805D9"/>
    <w:rsid w:val="004808D3"/>
    <w:rsid w:val="00480EC7"/>
    <w:rsid w:val="004810A3"/>
    <w:rsid w:val="004815AD"/>
    <w:rsid w:val="00481818"/>
    <w:rsid w:val="00482119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4758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687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78F"/>
    <w:rsid w:val="004959AB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823"/>
    <w:rsid w:val="004A4D08"/>
    <w:rsid w:val="004A52EB"/>
    <w:rsid w:val="004A53AC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BBC"/>
    <w:rsid w:val="004B1EAF"/>
    <w:rsid w:val="004B1F22"/>
    <w:rsid w:val="004B2459"/>
    <w:rsid w:val="004B2F84"/>
    <w:rsid w:val="004B3267"/>
    <w:rsid w:val="004B33D6"/>
    <w:rsid w:val="004B35E5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1EA"/>
    <w:rsid w:val="004C52D2"/>
    <w:rsid w:val="004C52EB"/>
    <w:rsid w:val="004C53BE"/>
    <w:rsid w:val="004C5658"/>
    <w:rsid w:val="004C57FD"/>
    <w:rsid w:val="004C5B04"/>
    <w:rsid w:val="004C5F0C"/>
    <w:rsid w:val="004C6138"/>
    <w:rsid w:val="004C634F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4AF"/>
    <w:rsid w:val="004D38D6"/>
    <w:rsid w:val="004D3A37"/>
    <w:rsid w:val="004D3D1B"/>
    <w:rsid w:val="004D3E29"/>
    <w:rsid w:val="004D45B1"/>
    <w:rsid w:val="004D4913"/>
    <w:rsid w:val="004D493D"/>
    <w:rsid w:val="004D5607"/>
    <w:rsid w:val="004D5821"/>
    <w:rsid w:val="004D5BC7"/>
    <w:rsid w:val="004D5BF4"/>
    <w:rsid w:val="004D5C0A"/>
    <w:rsid w:val="004D6114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850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5A9D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2EF0"/>
    <w:rsid w:val="004F3174"/>
    <w:rsid w:val="004F336E"/>
    <w:rsid w:val="004F4C12"/>
    <w:rsid w:val="004F50BB"/>
    <w:rsid w:val="004F51AF"/>
    <w:rsid w:val="004F522F"/>
    <w:rsid w:val="004F5642"/>
    <w:rsid w:val="004F5771"/>
    <w:rsid w:val="004F5BD9"/>
    <w:rsid w:val="004F6561"/>
    <w:rsid w:val="004F6BCE"/>
    <w:rsid w:val="004F6C30"/>
    <w:rsid w:val="004F7064"/>
    <w:rsid w:val="004F70A5"/>
    <w:rsid w:val="004F70FC"/>
    <w:rsid w:val="004F7202"/>
    <w:rsid w:val="004F744D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DD0"/>
    <w:rsid w:val="005050DD"/>
    <w:rsid w:val="00505D31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301"/>
    <w:rsid w:val="00531420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2F8"/>
    <w:rsid w:val="00536593"/>
    <w:rsid w:val="00536656"/>
    <w:rsid w:val="00536A42"/>
    <w:rsid w:val="00536B51"/>
    <w:rsid w:val="00536D4C"/>
    <w:rsid w:val="005373A3"/>
    <w:rsid w:val="005374C5"/>
    <w:rsid w:val="00537D27"/>
    <w:rsid w:val="00537D7B"/>
    <w:rsid w:val="0054051D"/>
    <w:rsid w:val="00540555"/>
    <w:rsid w:val="005409F1"/>
    <w:rsid w:val="00540A79"/>
    <w:rsid w:val="00540AA1"/>
    <w:rsid w:val="0054132D"/>
    <w:rsid w:val="00541393"/>
    <w:rsid w:val="005416F5"/>
    <w:rsid w:val="00541A39"/>
    <w:rsid w:val="00541CA5"/>
    <w:rsid w:val="005422DF"/>
    <w:rsid w:val="00542545"/>
    <w:rsid w:val="00542635"/>
    <w:rsid w:val="00542D46"/>
    <w:rsid w:val="00542EB7"/>
    <w:rsid w:val="005430B7"/>
    <w:rsid w:val="005430E4"/>
    <w:rsid w:val="005433E4"/>
    <w:rsid w:val="0054366D"/>
    <w:rsid w:val="00543BED"/>
    <w:rsid w:val="00543D99"/>
    <w:rsid w:val="00543E08"/>
    <w:rsid w:val="0054401E"/>
    <w:rsid w:val="00544E4B"/>
    <w:rsid w:val="00544F68"/>
    <w:rsid w:val="00545395"/>
    <w:rsid w:val="00545627"/>
    <w:rsid w:val="005462F1"/>
    <w:rsid w:val="00546633"/>
    <w:rsid w:val="00546A7E"/>
    <w:rsid w:val="00546AD7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309"/>
    <w:rsid w:val="0055332B"/>
    <w:rsid w:val="00553407"/>
    <w:rsid w:val="00553BBD"/>
    <w:rsid w:val="005549DC"/>
    <w:rsid w:val="00554D89"/>
    <w:rsid w:val="0055531D"/>
    <w:rsid w:val="00555326"/>
    <w:rsid w:val="0055567B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7D1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6E17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1E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6FDB"/>
    <w:rsid w:val="00577255"/>
    <w:rsid w:val="0057794A"/>
    <w:rsid w:val="00577AF6"/>
    <w:rsid w:val="00580579"/>
    <w:rsid w:val="00580B8F"/>
    <w:rsid w:val="005810AF"/>
    <w:rsid w:val="005814A5"/>
    <w:rsid w:val="00581644"/>
    <w:rsid w:val="00582539"/>
    <w:rsid w:val="00582599"/>
    <w:rsid w:val="00582B2B"/>
    <w:rsid w:val="005831DE"/>
    <w:rsid w:val="005832FB"/>
    <w:rsid w:val="005836DC"/>
    <w:rsid w:val="0058397D"/>
    <w:rsid w:val="005839B9"/>
    <w:rsid w:val="00584562"/>
    <w:rsid w:val="00584620"/>
    <w:rsid w:val="005850EE"/>
    <w:rsid w:val="005853AD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4EC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C57"/>
    <w:rsid w:val="005947B5"/>
    <w:rsid w:val="005947CE"/>
    <w:rsid w:val="00594A8B"/>
    <w:rsid w:val="00594F72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E99"/>
    <w:rsid w:val="005A4F4A"/>
    <w:rsid w:val="005A5003"/>
    <w:rsid w:val="005A57F5"/>
    <w:rsid w:val="005A618D"/>
    <w:rsid w:val="005A6363"/>
    <w:rsid w:val="005A68A0"/>
    <w:rsid w:val="005A6D9F"/>
    <w:rsid w:val="005A7171"/>
    <w:rsid w:val="005A74CB"/>
    <w:rsid w:val="005A77E4"/>
    <w:rsid w:val="005A7A4F"/>
    <w:rsid w:val="005A7B0C"/>
    <w:rsid w:val="005B00AF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818"/>
    <w:rsid w:val="005B3A1C"/>
    <w:rsid w:val="005B3AF9"/>
    <w:rsid w:val="005B3DFF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1E32"/>
    <w:rsid w:val="005C2228"/>
    <w:rsid w:val="005C22FF"/>
    <w:rsid w:val="005C2953"/>
    <w:rsid w:val="005C306E"/>
    <w:rsid w:val="005C3331"/>
    <w:rsid w:val="005C3A7D"/>
    <w:rsid w:val="005C3E40"/>
    <w:rsid w:val="005C4587"/>
    <w:rsid w:val="005C461D"/>
    <w:rsid w:val="005C4F98"/>
    <w:rsid w:val="005C510C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12C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D1A"/>
    <w:rsid w:val="005D3E58"/>
    <w:rsid w:val="005D3F8C"/>
    <w:rsid w:val="005D43BE"/>
    <w:rsid w:val="005D4427"/>
    <w:rsid w:val="005D45BC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E77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27"/>
    <w:rsid w:val="005F003B"/>
    <w:rsid w:val="005F01CE"/>
    <w:rsid w:val="005F02CE"/>
    <w:rsid w:val="005F04AF"/>
    <w:rsid w:val="005F051C"/>
    <w:rsid w:val="005F07BA"/>
    <w:rsid w:val="005F0C72"/>
    <w:rsid w:val="005F1F7F"/>
    <w:rsid w:val="005F2C93"/>
    <w:rsid w:val="005F4003"/>
    <w:rsid w:val="005F43E9"/>
    <w:rsid w:val="005F464E"/>
    <w:rsid w:val="005F4EAC"/>
    <w:rsid w:val="005F4FA3"/>
    <w:rsid w:val="005F55D8"/>
    <w:rsid w:val="005F565B"/>
    <w:rsid w:val="005F574E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5A2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2D"/>
    <w:rsid w:val="00602C8B"/>
    <w:rsid w:val="0060388C"/>
    <w:rsid w:val="00603E8F"/>
    <w:rsid w:val="00603FB6"/>
    <w:rsid w:val="0060416D"/>
    <w:rsid w:val="00604174"/>
    <w:rsid w:val="006044AE"/>
    <w:rsid w:val="006048BE"/>
    <w:rsid w:val="00604D84"/>
    <w:rsid w:val="00604DA3"/>
    <w:rsid w:val="0060649E"/>
    <w:rsid w:val="006065DF"/>
    <w:rsid w:val="006066D5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832"/>
    <w:rsid w:val="00610F25"/>
    <w:rsid w:val="0061117F"/>
    <w:rsid w:val="00611C57"/>
    <w:rsid w:val="00611C7A"/>
    <w:rsid w:val="00612367"/>
    <w:rsid w:val="00612582"/>
    <w:rsid w:val="00612621"/>
    <w:rsid w:val="006128F4"/>
    <w:rsid w:val="00612C27"/>
    <w:rsid w:val="0061334B"/>
    <w:rsid w:val="0061352D"/>
    <w:rsid w:val="00613604"/>
    <w:rsid w:val="00613833"/>
    <w:rsid w:val="00613AA9"/>
    <w:rsid w:val="00614355"/>
    <w:rsid w:val="00614C31"/>
    <w:rsid w:val="00614CC9"/>
    <w:rsid w:val="00614D13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9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6BC2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56E"/>
    <w:rsid w:val="00633E34"/>
    <w:rsid w:val="00633E3B"/>
    <w:rsid w:val="00633EC6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D34"/>
    <w:rsid w:val="00635FD9"/>
    <w:rsid w:val="0063632F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23"/>
    <w:rsid w:val="00646AA0"/>
    <w:rsid w:val="006471F6"/>
    <w:rsid w:val="006478F9"/>
    <w:rsid w:val="006479CF"/>
    <w:rsid w:val="00647D3B"/>
    <w:rsid w:val="00650484"/>
    <w:rsid w:val="00650A23"/>
    <w:rsid w:val="00650BCB"/>
    <w:rsid w:val="00652877"/>
    <w:rsid w:val="00652BF4"/>
    <w:rsid w:val="00652D67"/>
    <w:rsid w:val="00654240"/>
    <w:rsid w:val="00654265"/>
    <w:rsid w:val="0065457C"/>
    <w:rsid w:val="006549E8"/>
    <w:rsid w:val="00654B5C"/>
    <w:rsid w:val="00654BAF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57CE5"/>
    <w:rsid w:val="00657DB0"/>
    <w:rsid w:val="0066001D"/>
    <w:rsid w:val="0066023D"/>
    <w:rsid w:val="0066078C"/>
    <w:rsid w:val="006611BB"/>
    <w:rsid w:val="00661A5A"/>
    <w:rsid w:val="00661CC0"/>
    <w:rsid w:val="00661F23"/>
    <w:rsid w:val="0066205F"/>
    <w:rsid w:val="00662149"/>
    <w:rsid w:val="006629F5"/>
    <w:rsid w:val="00662B6F"/>
    <w:rsid w:val="00662C6B"/>
    <w:rsid w:val="00662E30"/>
    <w:rsid w:val="00662ED3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ADA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7AA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4A8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974"/>
    <w:rsid w:val="00680B5A"/>
    <w:rsid w:val="00680D71"/>
    <w:rsid w:val="00680FD4"/>
    <w:rsid w:val="00680FF1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F15"/>
    <w:rsid w:val="00693137"/>
    <w:rsid w:val="006942A6"/>
    <w:rsid w:val="006942F2"/>
    <w:rsid w:val="00694790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97914"/>
    <w:rsid w:val="006A009E"/>
    <w:rsid w:val="006A02DC"/>
    <w:rsid w:val="006A0864"/>
    <w:rsid w:val="006A0A90"/>
    <w:rsid w:val="006A0C42"/>
    <w:rsid w:val="006A0E9F"/>
    <w:rsid w:val="006A0FEE"/>
    <w:rsid w:val="006A10B7"/>
    <w:rsid w:val="006A127B"/>
    <w:rsid w:val="006A216D"/>
    <w:rsid w:val="006A2A28"/>
    <w:rsid w:val="006A2AC1"/>
    <w:rsid w:val="006A2D07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5BCA"/>
    <w:rsid w:val="006A6339"/>
    <w:rsid w:val="006A6600"/>
    <w:rsid w:val="006A69C3"/>
    <w:rsid w:val="006A6EFB"/>
    <w:rsid w:val="006A708C"/>
    <w:rsid w:val="006A7492"/>
    <w:rsid w:val="006A74E4"/>
    <w:rsid w:val="006A7C33"/>
    <w:rsid w:val="006B00BD"/>
    <w:rsid w:val="006B02CD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AB"/>
    <w:rsid w:val="006B4661"/>
    <w:rsid w:val="006B46B8"/>
    <w:rsid w:val="006B4B42"/>
    <w:rsid w:val="006B4BA5"/>
    <w:rsid w:val="006B55B8"/>
    <w:rsid w:val="006B5DA4"/>
    <w:rsid w:val="006B5E47"/>
    <w:rsid w:val="006B5EA2"/>
    <w:rsid w:val="006B60B3"/>
    <w:rsid w:val="006B6437"/>
    <w:rsid w:val="006B6F86"/>
    <w:rsid w:val="006B770C"/>
    <w:rsid w:val="006B7A36"/>
    <w:rsid w:val="006C0464"/>
    <w:rsid w:val="006C06A1"/>
    <w:rsid w:val="006C10D5"/>
    <w:rsid w:val="006C1484"/>
    <w:rsid w:val="006C201A"/>
    <w:rsid w:val="006C2511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687"/>
    <w:rsid w:val="006C57BC"/>
    <w:rsid w:val="006C59D3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0FEF"/>
    <w:rsid w:val="006D2244"/>
    <w:rsid w:val="006D26B3"/>
    <w:rsid w:val="006D2E04"/>
    <w:rsid w:val="006D3066"/>
    <w:rsid w:val="006D3A14"/>
    <w:rsid w:val="006D40AB"/>
    <w:rsid w:val="006D426D"/>
    <w:rsid w:val="006D427C"/>
    <w:rsid w:val="006D4290"/>
    <w:rsid w:val="006D4893"/>
    <w:rsid w:val="006D4BED"/>
    <w:rsid w:val="006D4CB2"/>
    <w:rsid w:val="006D5FA2"/>
    <w:rsid w:val="006D6B5E"/>
    <w:rsid w:val="006D6CCA"/>
    <w:rsid w:val="006D7389"/>
    <w:rsid w:val="006D7824"/>
    <w:rsid w:val="006D7B08"/>
    <w:rsid w:val="006D7EDD"/>
    <w:rsid w:val="006E0006"/>
    <w:rsid w:val="006E01B6"/>
    <w:rsid w:val="006E0624"/>
    <w:rsid w:val="006E062C"/>
    <w:rsid w:val="006E099D"/>
    <w:rsid w:val="006E0D38"/>
    <w:rsid w:val="006E0DA7"/>
    <w:rsid w:val="006E0F2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B81"/>
    <w:rsid w:val="006E2E90"/>
    <w:rsid w:val="006E33A1"/>
    <w:rsid w:val="006E34C1"/>
    <w:rsid w:val="006E34F9"/>
    <w:rsid w:val="006E3670"/>
    <w:rsid w:val="006E374F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218"/>
    <w:rsid w:val="006E75D4"/>
    <w:rsid w:val="006E78A6"/>
    <w:rsid w:val="006E7D3A"/>
    <w:rsid w:val="006E7DB8"/>
    <w:rsid w:val="006F087F"/>
    <w:rsid w:val="006F0ABD"/>
    <w:rsid w:val="006F0F59"/>
    <w:rsid w:val="006F16F0"/>
    <w:rsid w:val="006F18DC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C46"/>
    <w:rsid w:val="00702D90"/>
    <w:rsid w:val="00702E36"/>
    <w:rsid w:val="0070302F"/>
    <w:rsid w:val="00703D5F"/>
    <w:rsid w:val="00703DED"/>
    <w:rsid w:val="007046B7"/>
    <w:rsid w:val="00704A14"/>
    <w:rsid w:val="00704AE2"/>
    <w:rsid w:val="00705089"/>
    <w:rsid w:val="00705281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5978"/>
    <w:rsid w:val="007162D3"/>
    <w:rsid w:val="007164AD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2E8B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32C"/>
    <w:rsid w:val="00731D14"/>
    <w:rsid w:val="007320B3"/>
    <w:rsid w:val="007326D4"/>
    <w:rsid w:val="00732A83"/>
    <w:rsid w:val="00732AF3"/>
    <w:rsid w:val="00732CC7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CE2"/>
    <w:rsid w:val="00736EAD"/>
    <w:rsid w:val="00737188"/>
    <w:rsid w:val="00737A68"/>
    <w:rsid w:val="00740171"/>
    <w:rsid w:val="0074026C"/>
    <w:rsid w:val="00741630"/>
    <w:rsid w:val="00741772"/>
    <w:rsid w:val="00741991"/>
    <w:rsid w:val="0074199E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0F92"/>
    <w:rsid w:val="00751218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0C8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4D18"/>
    <w:rsid w:val="0076516B"/>
    <w:rsid w:val="007651B0"/>
    <w:rsid w:val="007652A7"/>
    <w:rsid w:val="007656DD"/>
    <w:rsid w:val="00766B4D"/>
    <w:rsid w:val="00766DBC"/>
    <w:rsid w:val="00766F9C"/>
    <w:rsid w:val="0076719D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4FC2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3B09"/>
    <w:rsid w:val="007840F6"/>
    <w:rsid w:val="007855DD"/>
    <w:rsid w:val="00785EC8"/>
    <w:rsid w:val="00786077"/>
    <w:rsid w:val="00786608"/>
    <w:rsid w:val="00786DB8"/>
    <w:rsid w:val="00786E32"/>
    <w:rsid w:val="007871E2"/>
    <w:rsid w:val="007879D6"/>
    <w:rsid w:val="00787E44"/>
    <w:rsid w:val="00790130"/>
    <w:rsid w:val="00790783"/>
    <w:rsid w:val="00790D37"/>
    <w:rsid w:val="00791055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9F5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9D8"/>
    <w:rsid w:val="007A3D27"/>
    <w:rsid w:val="007A4257"/>
    <w:rsid w:val="007A4572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7DE"/>
    <w:rsid w:val="007B5479"/>
    <w:rsid w:val="007B56D9"/>
    <w:rsid w:val="007B571F"/>
    <w:rsid w:val="007B5A33"/>
    <w:rsid w:val="007B5D2E"/>
    <w:rsid w:val="007B64F9"/>
    <w:rsid w:val="007B6C90"/>
    <w:rsid w:val="007B7252"/>
    <w:rsid w:val="007B75A1"/>
    <w:rsid w:val="007C0925"/>
    <w:rsid w:val="007C09A4"/>
    <w:rsid w:val="007C110A"/>
    <w:rsid w:val="007C1453"/>
    <w:rsid w:val="007C1516"/>
    <w:rsid w:val="007C2625"/>
    <w:rsid w:val="007C28C1"/>
    <w:rsid w:val="007C2FE8"/>
    <w:rsid w:val="007C306D"/>
    <w:rsid w:val="007C32AE"/>
    <w:rsid w:val="007C35BB"/>
    <w:rsid w:val="007C3C7E"/>
    <w:rsid w:val="007C3DF1"/>
    <w:rsid w:val="007C3F85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B0D"/>
    <w:rsid w:val="007C71BB"/>
    <w:rsid w:val="007D013D"/>
    <w:rsid w:val="007D048C"/>
    <w:rsid w:val="007D0746"/>
    <w:rsid w:val="007D15A0"/>
    <w:rsid w:val="007D1E49"/>
    <w:rsid w:val="007D2255"/>
    <w:rsid w:val="007D22C0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39"/>
    <w:rsid w:val="007E28A4"/>
    <w:rsid w:val="007E2EA4"/>
    <w:rsid w:val="007E381B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1BA"/>
    <w:rsid w:val="007F05B0"/>
    <w:rsid w:val="007F0A83"/>
    <w:rsid w:val="007F0ABA"/>
    <w:rsid w:val="007F0FC6"/>
    <w:rsid w:val="007F10D7"/>
    <w:rsid w:val="007F16AC"/>
    <w:rsid w:val="007F1C8D"/>
    <w:rsid w:val="007F1EC7"/>
    <w:rsid w:val="007F2172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5E24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E43"/>
    <w:rsid w:val="00801F9B"/>
    <w:rsid w:val="00802570"/>
    <w:rsid w:val="00802B2B"/>
    <w:rsid w:val="008031C9"/>
    <w:rsid w:val="008033FB"/>
    <w:rsid w:val="008038CC"/>
    <w:rsid w:val="00803B55"/>
    <w:rsid w:val="00804F79"/>
    <w:rsid w:val="00805022"/>
    <w:rsid w:val="008050C3"/>
    <w:rsid w:val="00805161"/>
    <w:rsid w:val="00805323"/>
    <w:rsid w:val="008055D4"/>
    <w:rsid w:val="008058CA"/>
    <w:rsid w:val="00805E1C"/>
    <w:rsid w:val="008066EC"/>
    <w:rsid w:val="00806959"/>
    <w:rsid w:val="008073A7"/>
    <w:rsid w:val="00807B2A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474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19F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3A64"/>
    <w:rsid w:val="00844420"/>
    <w:rsid w:val="00844A4A"/>
    <w:rsid w:val="008451BC"/>
    <w:rsid w:val="008455BA"/>
    <w:rsid w:val="00845718"/>
    <w:rsid w:val="00845DA1"/>
    <w:rsid w:val="008467B3"/>
    <w:rsid w:val="008467FD"/>
    <w:rsid w:val="008472D5"/>
    <w:rsid w:val="008479FE"/>
    <w:rsid w:val="00850053"/>
    <w:rsid w:val="008501AA"/>
    <w:rsid w:val="00850252"/>
    <w:rsid w:val="008504C1"/>
    <w:rsid w:val="0085054D"/>
    <w:rsid w:val="008507EE"/>
    <w:rsid w:val="00850DA9"/>
    <w:rsid w:val="00851149"/>
    <w:rsid w:val="0085128D"/>
    <w:rsid w:val="00851424"/>
    <w:rsid w:val="0085184A"/>
    <w:rsid w:val="00851ADB"/>
    <w:rsid w:val="00852227"/>
    <w:rsid w:val="0085243D"/>
    <w:rsid w:val="008525F8"/>
    <w:rsid w:val="00852AC9"/>
    <w:rsid w:val="00852C73"/>
    <w:rsid w:val="00852D03"/>
    <w:rsid w:val="00852F15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5F77"/>
    <w:rsid w:val="008567F1"/>
    <w:rsid w:val="00856A30"/>
    <w:rsid w:val="00856B9A"/>
    <w:rsid w:val="00856B9C"/>
    <w:rsid w:val="00856DFA"/>
    <w:rsid w:val="00856FA9"/>
    <w:rsid w:val="00857693"/>
    <w:rsid w:val="00857951"/>
    <w:rsid w:val="00857BFD"/>
    <w:rsid w:val="008600B0"/>
    <w:rsid w:val="008603F8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722"/>
    <w:rsid w:val="00873C72"/>
    <w:rsid w:val="0087470E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EBC"/>
    <w:rsid w:val="008803FF"/>
    <w:rsid w:val="008805C1"/>
    <w:rsid w:val="00880DDC"/>
    <w:rsid w:val="008813EF"/>
    <w:rsid w:val="00881ED9"/>
    <w:rsid w:val="00882279"/>
    <w:rsid w:val="00882377"/>
    <w:rsid w:val="008823C2"/>
    <w:rsid w:val="00882419"/>
    <w:rsid w:val="008825F7"/>
    <w:rsid w:val="00882683"/>
    <w:rsid w:val="00882DAB"/>
    <w:rsid w:val="00882E51"/>
    <w:rsid w:val="00883208"/>
    <w:rsid w:val="0088328D"/>
    <w:rsid w:val="00883602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900"/>
    <w:rsid w:val="00886A2A"/>
    <w:rsid w:val="00886ADA"/>
    <w:rsid w:val="00886BDF"/>
    <w:rsid w:val="00886E48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711"/>
    <w:rsid w:val="008957D7"/>
    <w:rsid w:val="0089581B"/>
    <w:rsid w:val="00896568"/>
    <w:rsid w:val="00896601"/>
    <w:rsid w:val="00896789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175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8B6"/>
    <w:rsid w:val="008A3A81"/>
    <w:rsid w:val="008A3AEC"/>
    <w:rsid w:val="008A3F3A"/>
    <w:rsid w:val="008A4065"/>
    <w:rsid w:val="008A40DC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82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57E9"/>
    <w:rsid w:val="008B6AAB"/>
    <w:rsid w:val="008B71E1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DFC"/>
    <w:rsid w:val="008C1E14"/>
    <w:rsid w:val="008C2215"/>
    <w:rsid w:val="008C31DF"/>
    <w:rsid w:val="008C339E"/>
    <w:rsid w:val="008C373A"/>
    <w:rsid w:val="008C3C17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0C8D"/>
    <w:rsid w:val="008D14C6"/>
    <w:rsid w:val="008D2362"/>
    <w:rsid w:val="008D2E0F"/>
    <w:rsid w:val="008D2F50"/>
    <w:rsid w:val="008D3451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57"/>
    <w:rsid w:val="008E1FC2"/>
    <w:rsid w:val="008E2011"/>
    <w:rsid w:val="008E2203"/>
    <w:rsid w:val="008E2743"/>
    <w:rsid w:val="008E2AC3"/>
    <w:rsid w:val="008E2C18"/>
    <w:rsid w:val="008E39CE"/>
    <w:rsid w:val="008E3A5F"/>
    <w:rsid w:val="008E3BBE"/>
    <w:rsid w:val="008E411F"/>
    <w:rsid w:val="008E4AA6"/>
    <w:rsid w:val="008E4BD1"/>
    <w:rsid w:val="008E4C34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84E"/>
    <w:rsid w:val="008F3C88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C3A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112C"/>
    <w:rsid w:val="009117E8"/>
    <w:rsid w:val="00911818"/>
    <w:rsid w:val="00911A7D"/>
    <w:rsid w:val="00911AE2"/>
    <w:rsid w:val="00911EFB"/>
    <w:rsid w:val="009126C4"/>
    <w:rsid w:val="00912851"/>
    <w:rsid w:val="00912DD3"/>
    <w:rsid w:val="00913400"/>
    <w:rsid w:val="009136FF"/>
    <w:rsid w:val="00913793"/>
    <w:rsid w:val="00913C7E"/>
    <w:rsid w:val="00913ED9"/>
    <w:rsid w:val="00913F50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EE3"/>
    <w:rsid w:val="00920623"/>
    <w:rsid w:val="00920DE6"/>
    <w:rsid w:val="009214A9"/>
    <w:rsid w:val="0092153A"/>
    <w:rsid w:val="0092169F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6844"/>
    <w:rsid w:val="0092744B"/>
    <w:rsid w:val="00927697"/>
    <w:rsid w:val="0092780F"/>
    <w:rsid w:val="00927893"/>
    <w:rsid w:val="00930234"/>
    <w:rsid w:val="00930521"/>
    <w:rsid w:val="0093089D"/>
    <w:rsid w:val="00930BBB"/>
    <w:rsid w:val="00930D43"/>
    <w:rsid w:val="00931723"/>
    <w:rsid w:val="00931ABB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BF6"/>
    <w:rsid w:val="00936238"/>
    <w:rsid w:val="0093629F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BF9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EFE"/>
    <w:rsid w:val="00947724"/>
    <w:rsid w:val="009478A7"/>
    <w:rsid w:val="00947D61"/>
    <w:rsid w:val="00947DD9"/>
    <w:rsid w:val="0095000D"/>
    <w:rsid w:val="009500C4"/>
    <w:rsid w:val="00950FDD"/>
    <w:rsid w:val="00951464"/>
    <w:rsid w:val="0095191A"/>
    <w:rsid w:val="00951948"/>
    <w:rsid w:val="00951BE0"/>
    <w:rsid w:val="00952D1A"/>
    <w:rsid w:val="00953169"/>
    <w:rsid w:val="00953225"/>
    <w:rsid w:val="0095336A"/>
    <w:rsid w:val="009534D6"/>
    <w:rsid w:val="00953612"/>
    <w:rsid w:val="00953CA9"/>
    <w:rsid w:val="0095405B"/>
    <w:rsid w:val="009542E9"/>
    <w:rsid w:val="009543CF"/>
    <w:rsid w:val="00954D6C"/>
    <w:rsid w:val="00954FB7"/>
    <w:rsid w:val="00955120"/>
    <w:rsid w:val="009551AF"/>
    <w:rsid w:val="00955383"/>
    <w:rsid w:val="009554BA"/>
    <w:rsid w:val="009554F3"/>
    <w:rsid w:val="00955D1B"/>
    <w:rsid w:val="00955F41"/>
    <w:rsid w:val="00956470"/>
    <w:rsid w:val="0095786B"/>
    <w:rsid w:val="00957C26"/>
    <w:rsid w:val="009600CA"/>
    <w:rsid w:val="00960164"/>
    <w:rsid w:val="009605C5"/>
    <w:rsid w:val="00960A1D"/>
    <w:rsid w:val="00960F29"/>
    <w:rsid w:val="00961194"/>
    <w:rsid w:val="00961314"/>
    <w:rsid w:val="009623ED"/>
    <w:rsid w:val="009628A5"/>
    <w:rsid w:val="00963D8C"/>
    <w:rsid w:val="00963EAF"/>
    <w:rsid w:val="00965636"/>
    <w:rsid w:val="009656AF"/>
    <w:rsid w:val="00965847"/>
    <w:rsid w:val="00965C00"/>
    <w:rsid w:val="00965CF8"/>
    <w:rsid w:val="00966608"/>
    <w:rsid w:val="00966651"/>
    <w:rsid w:val="0096674B"/>
    <w:rsid w:val="0096723F"/>
    <w:rsid w:val="00967C9E"/>
    <w:rsid w:val="009703A3"/>
    <w:rsid w:val="00970E16"/>
    <w:rsid w:val="00970EED"/>
    <w:rsid w:val="00970FCF"/>
    <w:rsid w:val="00971039"/>
    <w:rsid w:val="00971842"/>
    <w:rsid w:val="00971B38"/>
    <w:rsid w:val="00971CEB"/>
    <w:rsid w:val="00972294"/>
    <w:rsid w:val="009723DA"/>
    <w:rsid w:val="009728F2"/>
    <w:rsid w:val="00972BCA"/>
    <w:rsid w:val="00972D85"/>
    <w:rsid w:val="00973892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2A9"/>
    <w:rsid w:val="00976559"/>
    <w:rsid w:val="009765CD"/>
    <w:rsid w:val="00976BA8"/>
    <w:rsid w:val="00977413"/>
    <w:rsid w:val="00977531"/>
    <w:rsid w:val="009776A1"/>
    <w:rsid w:val="009776BE"/>
    <w:rsid w:val="009777BA"/>
    <w:rsid w:val="00977B1D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DD6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6EB"/>
    <w:rsid w:val="00985A26"/>
    <w:rsid w:val="009862CA"/>
    <w:rsid w:val="0098656A"/>
    <w:rsid w:val="00986D64"/>
    <w:rsid w:val="00986F45"/>
    <w:rsid w:val="00987696"/>
    <w:rsid w:val="009879C7"/>
    <w:rsid w:val="00987A5B"/>
    <w:rsid w:val="00987AE1"/>
    <w:rsid w:val="00990157"/>
    <w:rsid w:val="00990522"/>
    <w:rsid w:val="009908F6"/>
    <w:rsid w:val="00990928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873"/>
    <w:rsid w:val="009A4D2D"/>
    <w:rsid w:val="009A4DD2"/>
    <w:rsid w:val="009A4E3A"/>
    <w:rsid w:val="009A5430"/>
    <w:rsid w:val="009A5600"/>
    <w:rsid w:val="009A5F27"/>
    <w:rsid w:val="009A60C8"/>
    <w:rsid w:val="009A62B7"/>
    <w:rsid w:val="009A643C"/>
    <w:rsid w:val="009A6517"/>
    <w:rsid w:val="009A7FE7"/>
    <w:rsid w:val="009B10B4"/>
    <w:rsid w:val="009B1310"/>
    <w:rsid w:val="009B162C"/>
    <w:rsid w:val="009B176C"/>
    <w:rsid w:val="009B1C25"/>
    <w:rsid w:val="009B1C61"/>
    <w:rsid w:val="009B1D67"/>
    <w:rsid w:val="009B223A"/>
    <w:rsid w:val="009B2250"/>
    <w:rsid w:val="009B28D1"/>
    <w:rsid w:val="009B2A06"/>
    <w:rsid w:val="009B2AA1"/>
    <w:rsid w:val="009B2CDF"/>
    <w:rsid w:val="009B2F41"/>
    <w:rsid w:val="009B311D"/>
    <w:rsid w:val="009B31F9"/>
    <w:rsid w:val="009B3360"/>
    <w:rsid w:val="009B337F"/>
    <w:rsid w:val="009B3411"/>
    <w:rsid w:val="009B34C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C7CEF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99E"/>
    <w:rsid w:val="009E1A17"/>
    <w:rsid w:val="009E1E65"/>
    <w:rsid w:val="009E23F1"/>
    <w:rsid w:val="009E26F9"/>
    <w:rsid w:val="009E2995"/>
    <w:rsid w:val="009E2B7F"/>
    <w:rsid w:val="009E2C57"/>
    <w:rsid w:val="009E31F1"/>
    <w:rsid w:val="009E3896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9A7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1F4E"/>
    <w:rsid w:val="009F2085"/>
    <w:rsid w:val="009F2B71"/>
    <w:rsid w:val="009F2C8A"/>
    <w:rsid w:val="009F307B"/>
    <w:rsid w:val="009F3414"/>
    <w:rsid w:val="009F3543"/>
    <w:rsid w:val="009F35BE"/>
    <w:rsid w:val="009F3EA5"/>
    <w:rsid w:val="009F4324"/>
    <w:rsid w:val="009F443F"/>
    <w:rsid w:val="009F4A62"/>
    <w:rsid w:val="009F4DAB"/>
    <w:rsid w:val="009F5329"/>
    <w:rsid w:val="009F5BB4"/>
    <w:rsid w:val="009F5C41"/>
    <w:rsid w:val="009F5DC4"/>
    <w:rsid w:val="009F683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EEB"/>
    <w:rsid w:val="00A02F70"/>
    <w:rsid w:val="00A034CC"/>
    <w:rsid w:val="00A03B7C"/>
    <w:rsid w:val="00A03D3D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57"/>
    <w:rsid w:val="00A10FA2"/>
    <w:rsid w:val="00A11054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7B1"/>
    <w:rsid w:val="00A15A8D"/>
    <w:rsid w:val="00A161C9"/>
    <w:rsid w:val="00A162A4"/>
    <w:rsid w:val="00A1642F"/>
    <w:rsid w:val="00A164F5"/>
    <w:rsid w:val="00A1655B"/>
    <w:rsid w:val="00A168A3"/>
    <w:rsid w:val="00A179FC"/>
    <w:rsid w:val="00A17DB3"/>
    <w:rsid w:val="00A17F2A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602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557E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0DE"/>
    <w:rsid w:val="00A41485"/>
    <w:rsid w:val="00A41A84"/>
    <w:rsid w:val="00A41ADD"/>
    <w:rsid w:val="00A41AE7"/>
    <w:rsid w:val="00A41CE1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3D6"/>
    <w:rsid w:val="00A44473"/>
    <w:rsid w:val="00A446E6"/>
    <w:rsid w:val="00A44ADD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8B3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847"/>
    <w:rsid w:val="00A54A7C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5B3E"/>
    <w:rsid w:val="00A66C56"/>
    <w:rsid w:val="00A66E2B"/>
    <w:rsid w:val="00A66E5D"/>
    <w:rsid w:val="00A672E0"/>
    <w:rsid w:val="00A6751D"/>
    <w:rsid w:val="00A67645"/>
    <w:rsid w:val="00A6764B"/>
    <w:rsid w:val="00A67685"/>
    <w:rsid w:val="00A67781"/>
    <w:rsid w:val="00A67AFE"/>
    <w:rsid w:val="00A67CDA"/>
    <w:rsid w:val="00A67D91"/>
    <w:rsid w:val="00A70305"/>
    <w:rsid w:val="00A70B93"/>
    <w:rsid w:val="00A70E04"/>
    <w:rsid w:val="00A71112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34F"/>
    <w:rsid w:val="00A7458D"/>
    <w:rsid w:val="00A745DA"/>
    <w:rsid w:val="00A74656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779CF"/>
    <w:rsid w:val="00A77CCE"/>
    <w:rsid w:val="00A8003F"/>
    <w:rsid w:val="00A8073C"/>
    <w:rsid w:val="00A80D8F"/>
    <w:rsid w:val="00A810B1"/>
    <w:rsid w:val="00A81F77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2D7"/>
    <w:rsid w:val="00A873A7"/>
    <w:rsid w:val="00A876D6"/>
    <w:rsid w:val="00A87A21"/>
    <w:rsid w:val="00A87EB5"/>
    <w:rsid w:val="00A902C6"/>
    <w:rsid w:val="00A9033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621"/>
    <w:rsid w:val="00A9372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D83"/>
    <w:rsid w:val="00A97EFA"/>
    <w:rsid w:val="00AA0260"/>
    <w:rsid w:val="00AA0A4C"/>
    <w:rsid w:val="00AA0CBC"/>
    <w:rsid w:val="00AA1039"/>
    <w:rsid w:val="00AA145B"/>
    <w:rsid w:val="00AA14D4"/>
    <w:rsid w:val="00AA156B"/>
    <w:rsid w:val="00AA164E"/>
    <w:rsid w:val="00AA1C35"/>
    <w:rsid w:val="00AA2172"/>
    <w:rsid w:val="00AA2555"/>
    <w:rsid w:val="00AA2EAE"/>
    <w:rsid w:val="00AA31FF"/>
    <w:rsid w:val="00AA35EF"/>
    <w:rsid w:val="00AA362C"/>
    <w:rsid w:val="00AA3724"/>
    <w:rsid w:val="00AA3B9D"/>
    <w:rsid w:val="00AA3C8E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0C70"/>
    <w:rsid w:val="00AB0FE2"/>
    <w:rsid w:val="00AB1168"/>
    <w:rsid w:val="00AB15C2"/>
    <w:rsid w:val="00AB1933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77D"/>
    <w:rsid w:val="00AB5CD1"/>
    <w:rsid w:val="00AB5CFB"/>
    <w:rsid w:val="00AB61F4"/>
    <w:rsid w:val="00AB6CAB"/>
    <w:rsid w:val="00AB6E41"/>
    <w:rsid w:val="00AB6FEE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11B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B0A"/>
    <w:rsid w:val="00AD0C5D"/>
    <w:rsid w:val="00AD1200"/>
    <w:rsid w:val="00AD144B"/>
    <w:rsid w:val="00AD1CB7"/>
    <w:rsid w:val="00AD1E27"/>
    <w:rsid w:val="00AD20C7"/>
    <w:rsid w:val="00AD2556"/>
    <w:rsid w:val="00AD26B6"/>
    <w:rsid w:val="00AD2724"/>
    <w:rsid w:val="00AD2805"/>
    <w:rsid w:val="00AD2B18"/>
    <w:rsid w:val="00AD30F0"/>
    <w:rsid w:val="00AD3505"/>
    <w:rsid w:val="00AD377D"/>
    <w:rsid w:val="00AD40BD"/>
    <w:rsid w:val="00AD428F"/>
    <w:rsid w:val="00AD4426"/>
    <w:rsid w:val="00AD4460"/>
    <w:rsid w:val="00AD48FD"/>
    <w:rsid w:val="00AD49CA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0C4C"/>
    <w:rsid w:val="00AE1C14"/>
    <w:rsid w:val="00AE2021"/>
    <w:rsid w:val="00AE2197"/>
    <w:rsid w:val="00AE2470"/>
    <w:rsid w:val="00AE3107"/>
    <w:rsid w:val="00AE3825"/>
    <w:rsid w:val="00AE3AC7"/>
    <w:rsid w:val="00AE3DBB"/>
    <w:rsid w:val="00AE3DF0"/>
    <w:rsid w:val="00AE3EFA"/>
    <w:rsid w:val="00AE4009"/>
    <w:rsid w:val="00AE493F"/>
    <w:rsid w:val="00AE4C8B"/>
    <w:rsid w:val="00AE4F25"/>
    <w:rsid w:val="00AE58EC"/>
    <w:rsid w:val="00AE5E0D"/>
    <w:rsid w:val="00AE6050"/>
    <w:rsid w:val="00AE61BF"/>
    <w:rsid w:val="00AE6346"/>
    <w:rsid w:val="00AE65CE"/>
    <w:rsid w:val="00AE66E0"/>
    <w:rsid w:val="00AE677C"/>
    <w:rsid w:val="00AE6849"/>
    <w:rsid w:val="00AE6BD1"/>
    <w:rsid w:val="00AE6D89"/>
    <w:rsid w:val="00AE778A"/>
    <w:rsid w:val="00AE7883"/>
    <w:rsid w:val="00AE7A90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5BC"/>
    <w:rsid w:val="00AF5ABA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3010"/>
    <w:rsid w:val="00B03025"/>
    <w:rsid w:val="00B031A8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36F"/>
    <w:rsid w:val="00B155A4"/>
    <w:rsid w:val="00B15709"/>
    <w:rsid w:val="00B15D34"/>
    <w:rsid w:val="00B15DB5"/>
    <w:rsid w:val="00B16039"/>
    <w:rsid w:val="00B16AC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D89"/>
    <w:rsid w:val="00B23EB0"/>
    <w:rsid w:val="00B2469F"/>
    <w:rsid w:val="00B2490B"/>
    <w:rsid w:val="00B249DD"/>
    <w:rsid w:val="00B24BEA"/>
    <w:rsid w:val="00B25219"/>
    <w:rsid w:val="00B2542A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0BC6"/>
    <w:rsid w:val="00B31BA4"/>
    <w:rsid w:val="00B3212E"/>
    <w:rsid w:val="00B32A4D"/>
    <w:rsid w:val="00B32B18"/>
    <w:rsid w:val="00B32B67"/>
    <w:rsid w:val="00B32F09"/>
    <w:rsid w:val="00B33002"/>
    <w:rsid w:val="00B3390C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4A1"/>
    <w:rsid w:val="00B415F4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1C1"/>
    <w:rsid w:val="00B46927"/>
    <w:rsid w:val="00B46D00"/>
    <w:rsid w:val="00B46F93"/>
    <w:rsid w:val="00B475C6"/>
    <w:rsid w:val="00B47621"/>
    <w:rsid w:val="00B47C82"/>
    <w:rsid w:val="00B506AE"/>
    <w:rsid w:val="00B50884"/>
    <w:rsid w:val="00B50CCE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5B4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78F"/>
    <w:rsid w:val="00B57CE5"/>
    <w:rsid w:val="00B60624"/>
    <w:rsid w:val="00B60A86"/>
    <w:rsid w:val="00B60E65"/>
    <w:rsid w:val="00B61521"/>
    <w:rsid w:val="00B61596"/>
    <w:rsid w:val="00B61C7F"/>
    <w:rsid w:val="00B61ECB"/>
    <w:rsid w:val="00B6213F"/>
    <w:rsid w:val="00B62783"/>
    <w:rsid w:val="00B62FCB"/>
    <w:rsid w:val="00B631F9"/>
    <w:rsid w:val="00B6327B"/>
    <w:rsid w:val="00B6346C"/>
    <w:rsid w:val="00B634FA"/>
    <w:rsid w:val="00B63F2F"/>
    <w:rsid w:val="00B64638"/>
    <w:rsid w:val="00B64733"/>
    <w:rsid w:val="00B64A25"/>
    <w:rsid w:val="00B64BC0"/>
    <w:rsid w:val="00B64E27"/>
    <w:rsid w:val="00B64E73"/>
    <w:rsid w:val="00B6516E"/>
    <w:rsid w:val="00B654DC"/>
    <w:rsid w:val="00B6574C"/>
    <w:rsid w:val="00B65B90"/>
    <w:rsid w:val="00B65BF1"/>
    <w:rsid w:val="00B65D0C"/>
    <w:rsid w:val="00B66F78"/>
    <w:rsid w:val="00B67139"/>
    <w:rsid w:val="00B678F5"/>
    <w:rsid w:val="00B7013B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2F"/>
    <w:rsid w:val="00B7328F"/>
    <w:rsid w:val="00B733A6"/>
    <w:rsid w:val="00B734A4"/>
    <w:rsid w:val="00B73625"/>
    <w:rsid w:val="00B73978"/>
    <w:rsid w:val="00B73EC8"/>
    <w:rsid w:val="00B742D6"/>
    <w:rsid w:val="00B74D81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A2A"/>
    <w:rsid w:val="00B77CD5"/>
    <w:rsid w:val="00B77D5E"/>
    <w:rsid w:val="00B77F2C"/>
    <w:rsid w:val="00B77FDF"/>
    <w:rsid w:val="00B80798"/>
    <w:rsid w:val="00B80B36"/>
    <w:rsid w:val="00B8164F"/>
    <w:rsid w:val="00B8226B"/>
    <w:rsid w:val="00B823CD"/>
    <w:rsid w:val="00B82906"/>
    <w:rsid w:val="00B82ABF"/>
    <w:rsid w:val="00B82FC5"/>
    <w:rsid w:val="00B8304F"/>
    <w:rsid w:val="00B830C6"/>
    <w:rsid w:val="00B832AB"/>
    <w:rsid w:val="00B839BF"/>
    <w:rsid w:val="00B83BBE"/>
    <w:rsid w:val="00B83EDF"/>
    <w:rsid w:val="00B8427C"/>
    <w:rsid w:val="00B84CA7"/>
    <w:rsid w:val="00B84EBF"/>
    <w:rsid w:val="00B852E4"/>
    <w:rsid w:val="00B8569B"/>
    <w:rsid w:val="00B8598C"/>
    <w:rsid w:val="00B85DE1"/>
    <w:rsid w:val="00B86A2F"/>
    <w:rsid w:val="00B86C10"/>
    <w:rsid w:val="00B87B01"/>
    <w:rsid w:val="00B87B4D"/>
    <w:rsid w:val="00B87C3E"/>
    <w:rsid w:val="00B90B6D"/>
    <w:rsid w:val="00B9175E"/>
    <w:rsid w:val="00B919A7"/>
    <w:rsid w:val="00B919DC"/>
    <w:rsid w:val="00B91A48"/>
    <w:rsid w:val="00B926B2"/>
    <w:rsid w:val="00B929F9"/>
    <w:rsid w:val="00B92B2E"/>
    <w:rsid w:val="00B9304F"/>
    <w:rsid w:val="00B9318C"/>
    <w:rsid w:val="00B9323A"/>
    <w:rsid w:val="00B9354E"/>
    <w:rsid w:val="00B93605"/>
    <w:rsid w:val="00B938C2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CF4"/>
    <w:rsid w:val="00B96F8E"/>
    <w:rsid w:val="00B96F92"/>
    <w:rsid w:val="00B9716C"/>
    <w:rsid w:val="00B97557"/>
    <w:rsid w:val="00B9791B"/>
    <w:rsid w:val="00B97E10"/>
    <w:rsid w:val="00B97E8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8FD"/>
    <w:rsid w:val="00BA4B8A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1F9"/>
    <w:rsid w:val="00BB22A2"/>
    <w:rsid w:val="00BB246F"/>
    <w:rsid w:val="00BB28FC"/>
    <w:rsid w:val="00BB298D"/>
    <w:rsid w:val="00BB30C5"/>
    <w:rsid w:val="00BB32DA"/>
    <w:rsid w:val="00BB3ADB"/>
    <w:rsid w:val="00BB3C12"/>
    <w:rsid w:val="00BB3D5F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BB5"/>
    <w:rsid w:val="00BB7E25"/>
    <w:rsid w:val="00BC0616"/>
    <w:rsid w:val="00BC0DDC"/>
    <w:rsid w:val="00BC0DE1"/>
    <w:rsid w:val="00BC0F89"/>
    <w:rsid w:val="00BC1306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4CE6"/>
    <w:rsid w:val="00BC5457"/>
    <w:rsid w:val="00BC5CE6"/>
    <w:rsid w:val="00BC6F35"/>
    <w:rsid w:val="00BC6FEF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815"/>
    <w:rsid w:val="00BD3A47"/>
    <w:rsid w:val="00BD3C26"/>
    <w:rsid w:val="00BD3E87"/>
    <w:rsid w:val="00BD40A9"/>
    <w:rsid w:val="00BD48FD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126"/>
    <w:rsid w:val="00BD7B7E"/>
    <w:rsid w:val="00BD7B94"/>
    <w:rsid w:val="00BD7F7D"/>
    <w:rsid w:val="00BE0433"/>
    <w:rsid w:val="00BE07E4"/>
    <w:rsid w:val="00BE0948"/>
    <w:rsid w:val="00BE25D6"/>
    <w:rsid w:val="00BE2AB9"/>
    <w:rsid w:val="00BE2C63"/>
    <w:rsid w:val="00BE39B7"/>
    <w:rsid w:val="00BE3F4B"/>
    <w:rsid w:val="00BE42AD"/>
    <w:rsid w:val="00BE4378"/>
    <w:rsid w:val="00BE49BF"/>
    <w:rsid w:val="00BE4A8F"/>
    <w:rsid w:val="00BE4F09"/>
    <w:rsid w:val="00BE522D"/>
    <w:rsid w:val="00BE7A59"/>
    <w:rsid w:val="00BF0267"/>
    <w:rsid w:val="00BF0327"/>
    <w:rsid w:val="00BF09DA"/>
    <w:rsid w:val="00BF0CB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3E1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094"/>
    <w:rsid w:val="00C055D7"/>
    <w:rsid w:val="00C05A54"/>
    <w:rsid w:val="00C05CD7"/>
    <w:rsid w:val="00C06761"/>
    <w:rsid w:val="00C06A4F"/>
    <w:rsid w:val="00C06CFA"/>
    <w:rsid w:val="00C06DD3"/>
    <w:rsid w:val="00C076F0"/>
    <w:rsid w:val="00C0783D"/>
    <w:rsid w:val="00C0796E"/>
    <w:rsid w:val="00C07D8F"/>
    <w:rsid w:val="00C07E84"/>
    <w:rsid w:val="00C100BB"/>
    <w:rsid w:val="00C100C9"/>
    <w:rsid w:val="00C1075A"/>
    <w:rsid w:val="00C10838"/>
    <w:rsid w:val="00C11816"/>
    <w:rsid w:val="00C11A6C"/>
    <w:rsid w:val="00C11C3C"/>
    <w:rsid w:val="00C1216B"/>
    <w:rsid w:val="00C1269C"/>
    <w:rsid w:val="00C12A3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0CF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B29"/>
    <w:rsid w:val="00C20C9E"/>
    <w:rsid w:val="00C215AD"/>
    <w:rsid w:val="00C216E5"/>
    <w:rsid w:val="00C217A7"/>
    <w:rsid w:val="00C21840"/>
    <w:rsid w:val="00C21DF1"/>
    <w:rsid w:val="00C228B5"/>
    <w:rsid w:val="00C22B60"/>
    <w:rsid w:val="00C22C7C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74C"/>
    <w:rsid w:val="00C25EA7"/>
    <w:rsid w:val="00C25ECC"/>
    <w:rsid w:val="00C273D8"/>
    <w:rsid w:val="00C27675"/>
    <w:rsid w:val="00C302CF"/>
    <w:rsid w:val="00C31587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14E"/>
    <w:rsid w:val="00C3635E"/>
    <w:rsid w:val="00C36478"/>
    <w:rsid w:val="00C36522"/>
    <w:rsid w:val="00C3679B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371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FF7"/>
    <w:rsid w:val="00C4742B"/>
    <w:rsid w:val="00C47DF8"/>
    <w:rsid w:val="00C47F0A"/>
    <w:rsid w:val="00C502EE"/>
    <w:rsid w:val="00C50712"/>
    <w:rsid w:val="00C50E8D"/>
    <w:rsid w:val="00C511D9"/>
    <w:rsid w:val="00C513D8"/>
    <w:rsid w:val="00C5152F"/>
    <w:rsid w:val="00C51B12"/>
    <w:rsid w:val="00C526D4"/>
    <w:rsid w:val="00C527C4"/>
    <w:rsid w:val="00C528DF"/>
    <w:rsid w:val="00C52BDD"/>
    <w:rsid w:val="00C52DB9"/>
    <w:rsid w:val="00C52EA5"/>
    <w:rsid w:val="00C531A4"/>
    <w:rsid w:val="00C53301"/>
    <w:rsid w:val="00C53ABD"/>
    <w:rsid w:val="00C541DB"/>
    <w:rsid w:val="00C543B4"/>
    <w:rsid w:val="00C54613"/>
    <w:rsid w:val="00C5489E"/>
    <w:rsid w:val="00C54AB5"/>
    <w:rsid w:val="00C54CDB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B43"/>
    <w:rsid w:val="00C60E37"/>
    <w:rsid w:val="00C6222E"/>
    <w:rsid w:val="00C62330"/>
    <w:rsid w:val="00C6268D"/>
    <w:rsid w:val="00C6299D"/>
    <w:rsid w:val="00C62A86"/>
    <w:rsid w:val="00C62FF8"/>
    <w:rsid w:val="00C63848"/>
    <w:rsid w:val="00C6417E"/>
    <w:rsid w:val="00C64280"/>
    <w:rsid w:val="00C64554"/>
    <w:rsid w:val="00C6459D"/>
    <w:rsid w:val="00C6487E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BA1"/>
    <w:rsid w:val="00C66C01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5E44"/>
    <w:rsid w:val="00C761C8"/>
    <w:rsid w:val="00C76261"/>
    <w:rsid w:val="00C763D2"/>
    <w:rsid w:val="00C76487"/>
    <w:rsid w:val="00C77135"/>
    <w:rsid w:val="00C8108D"/>
    <w:rsid w:val="00C81111"/>
    <w:rsid w:val="00C8128F"/>
    <w:rsid w:val="00C81631"/>
    <w:rsid w:val="00C81670"/>
    <w:rsid w:val="00C8179C"/>
    <w:rsid w:val="00C81F0A"/>
    <w:rsid w:val="00C82281"/>
    <w:rsid w:val="00C823DB"/>
    <w:rsid w:val="00C82600"/>
    <w:rsid w:val="00C826B2"/>
    <w:rsid w:val="00C83207"/>
    <w:rsid w:val="00C83BBF"/>
    <w:rsid w:val="00C843A5"/>
    <w:rsid w:val="00C844F6"/>
    <w:rsid w:val="00C84CD0"/>
    <w:rsid w:val="00C854DA"/>
    <w:rsid w:val="00C854EF"/>
    <w:rsid w:val="00C85564"/>
    <w:rsid w:val="00C8577C"/>
    <w:rsid w:val="00C858FA"/>
    <w:rsid w:val="00C85980"/>
    <w:rsid w:val="00C85B97"/>
    <w:rsid w:val="00C86109"/>
    <w:rsid w:val="00C86209"/>
    <w:rsid w:val="00C867C9"/>
    <w:rsid w:val="00C86874"/>
    <w:rsid w:val="00C86E81"/>
    <w:rsid w:val="00C87089"/>
    <w:rsid w:val="00C87172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1F3"/>
    <w:rsid w:val="00C9529E"/>
    <w:rsid w:val="00C9532D"/>
    <w:rsid w:val="00C956CA"/>
    <w:rsid w:val="00C95BD4"/>
    <w:rsid w:val="00C96093"/>
    <w:rsid w:val="00C96816"/>
    <w:rsid w:val="00C969B6"/>
    <w:rsid w:val="00C96B3D"/>
    <w:rsid w:val="00C96E62"/>
    <w:rsid w:val="00C96F70"/>
    <w:rsid w:val="00C970BC"/>
    <w:rsid w:val="00C973F9"/>
    <w:rsid w:val="00C9756A"/>
    <w:rsid w:val="00C97983"/>
    <w:rsid w:val="00C97C5F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3238"/>
    <w:rsid w:val="00CA34A4"/>
    <w:rsid w:val="00CA358D"/>
    <w:rsid w:val="00CA436F"/>
    <w:rsid w:val="00CA47C8"/>
    <w:rsid w:val="00CA48B3"/>
    <w:rsid w:val="00CA4ECC"/>
    <w:rsid w:val="00CA4FA0"/>
    <w:rsid w:val="00CA5380"/>
    <w:rsid w:val="00CA5529"/>
    <w:rsid w:val="00CA573E"/>
    <w:rsid w:val="00CA5803"/>
    <w:rsid w:val="00CA5883"/>
    <w:rsid w:val="00CA6B3F"/>
    <w:rsid w:val="00CA6ED6"/>
    <w:rsid w:val="00CA6F76"/>
    <w:rsid w:val="00CA72D0"/>
    <w:rsid w:val="00CA769D"/>
    <w:rsid w:val="00CA7784"/>
    <w:rsid w:val="00CA778A"/>
    <w:rsid w:val="00CB018A"/>
    <w:rsid w:val="00CB03E0"/>
    <w:rsid w:val="00CB1352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4FEF"/>
    <w:rsid w:val="00CB543C"/>
    <w:rsid w:val="00CB558E"/>
    <w:rsid w:val="00CB587A"/>
    <w:rsid w:val="00CB5C94"/>
    <w:rsid w:val="00CB5E91"/>
    <w:rsid w:val="00CB619F"/>
    <w:rsid w:val="00CB668A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3655"/>
    <w:rsid w:val="00CC36AD"/>
    <w:rsid w:val="00CC3859"/>
    <w:rsid w:val="00CC3B1E"/>
    <w:rsid w:val="00CC416C"/>
    <w:rsid w:val="00CC497A"/>
    <w:rsid w:val="00CC4D97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5DC1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0B6E"/>
    <w:rsid w:val="00CF1080"/>
    <w:rsid w:val="00CF12B5"/>
    <w:rsid w:val="00CF196C"/>
    <w:rsid w:val="00CF21F8"/>
    <w:rsid w:val="00CF266E"/>
    <w:rsid w:val="00CF2D06"/>
    <w:rsid w:val="00CF2EE1"/>
    <w:rsid w:val="00CF33C3"/>
    <w:rsid w:val="00CF35AE"/>
    <w:rsid w:val="00CF3A1D"/>
    <w:rsid w:val="00CF436A"/>
    <w:rsid w:val="00CF4461"/>
    <w:rsid w:val="00CF46EF"/>
    <w:rsid w:val="00CF470A"/>
    <w:rsid w:val="00CF48A3"/>
    <w:rsid w:val="00CF4F18"/>
    <w:rsid w:val="00CF50B7"/>
    <w:rsid w:val="00CF5160"/>
    <w:rsid w:val="00CF59BB"/>
    <w:rsid w:val="00CF625E"/>
    <w:rsid w:val="00CF6350"/>
    <w:rsid w:val="00CF64EA"/>
    <w:rsid w:val="00CF6C71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19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572"/>
    <w:rsid w:val="00D16642"/>
    <w:rsid w:val="00D167F4"/>
    <w:rsid w:val="00D1688A"/>
    <w:rsid w:val="00D168E5"/>
    <w:rsid w:val="00D175EE"/>
    <w:rsid w:val="00D17828"/>
    <w:rsid w:val="00D17CD2"/>
    <w:rsid w:val="00D17EA7"/>
    <w:rsid w:val="00D2034A"/>
    <w:rsid w:val="00D203AC"/>
    <w:rsid w:val="00D204AD"/>
    <w:rsid w:val="00D21E05"/>
    <w:rsid w:val="00D21E07"/>
    <w:rsid w:val="00D21E41"/>
    <w:rsid w:val="00D223C7"/>
    <w:rsid w:val="00D225E8"/>
    <w:rsid w:val="00D22A60"/>
    <w:rsid w:val="00D23245"/>
    <w:rsid w:val="00D239C4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4A6"/>
    <w:rsid w:val="00D309B2"/>
    <w:rsid w:val="00D30E20"/>
    <w:rsid w:val="00D30EDA"/>
    <w:rsid w:val="00D314E8"/>
    <w:rsid w:val="00D31BBF"/>
    <w:rsid w:val="00D31E6B"/>
    <w:rsid w:val="00D3201D"/>
    <w:rsid w:val="00D32AAF"/>
    <w:rsid w:val="00D32AB3"/>
    <w:rsid w:val="00D32DC1"/>
    <w:rsid w:val="00D32DE4"/>
    <w:rsid w:val="00D32F32"/>
    <w:rsid w:val="00D33137"/>
    <w:rsid w:val="00D3336A"/>
    <w:rsid w:val="00D33744"/>
    <w:rsid w:val="00D337DF"/>
    <w:rsid w:val="00D338A3"/>
    <w:rsid w:val="00D3467F"/>
    <w:rsid w:val="00D34786"/>
    <w:rsid w:val="00D34910"/>
    <w:rsid w:val="00D34AB2"/>
    <w:rsid w:val="00D34DC4"/>
    <w:rsid w:val="00D34E3F"/>
    <w:rsid w:val="00D34F2A"/>
    <w:rsid w:val="00D34FB6"/>
    <w:rsid w:val="00D3506C"/>
    <w:rsid w:val="00D357AF"/>
    <w:rsid w:val="00D35B29"/>
    <w:rsid w:val="00D3623E"/>
    <w:rsid w:val="00D36D01"/>
    <w:rsid w:val="00D36D88"/>
    <w:rsid w:val="00D3705F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39AD"/>
    <w:rsid w:val="00D53A4B"/>
    <w:rsid w:val="00D53C22"/>
    <w:rsid w:val="00D53C2C"/>
    <w:rsid w:val="00D53E39"/>
    <w:rsid w:val="00D53E79"/>
    <w:rsid w:val="00D5433A"/>
    <w:rsid w:val="00D544D9"/>
    <w:rsid w:val="00D54E72"/>
    <w:rsid w:val="00D54FF6"/>
    <w:rsid w:val="00D55E3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29F"/>
    <w:rsid w:val="00D61613"/>
    <w:rsid w:val="00D61E7D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28E"/>
    <w:rsid w:val="00D77790"/>
    <w:rsid w:val="00D77A1E"/>
    <w:rsid w:val="00D77B66"/>
    <w:rsid w:val="00D77E34"/>
    <w:rsid w:val="00D8019D"/>
    <w:rsid w:val="00D80622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607"/>
    <w:rsid w:val="00D8398B"/>
    <w:rsid w:val="00D84184"/>
    <w:rsid w:val="00D8506C"/>
    <w:rsid w:val="00D85136"/>
    <w:rsid w:val="00D859DB"/>
    <w:rsid w:val="00D85B5F"/>
    <w:rsid w:val="00D85E0D"/>
    <w:rsid w:val="00D8661F"/>
    <w:rsid w:val="00D86BFC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5930"/>
    <w:rsid w:val="00D96202"/>
    <w:rsid w:val="00D9656E"/>
    <w:rsid w:val="00D967D2"/>
    <w:rsid w:val="00D969D5"/>
    <w:rsid w:val="00D97991"/>
    <w:rsid w:val="00D97F4F"/>
    <w:rsid w:val="00D97FA4"/>
    <w:rsid w:val="00DA05D2"/>
    <w:rsid w:val="00DA0930"/>
    <w:rsid w:val="00DA1127"/>
    <w:rsid w:val="00DA1369"/>
    <w:rsid w:val="00DA1716"/>
    <w:rsid w:val="00DA1965"/>
    <w:rsid w:val="00DA1F69"/>
    <w:rsid w:val="00DA2305"/>
    <w:rsid w:val="00DA2427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05A"/>
    <w:rsid w:val="00DA60AF"/>
    <w:rsid w:val="00DA6C21"/>
    <w:rsid w:val="00DA777D"/>
    <w:rsid w:val="00DA7937"/>
    <w:rsid w:val="00DA7E60"/>
    <w:rsid w:val="00DB0547"/>
    <w:rsid w:val="00DB0589"/>
    <w:rsid w:val="00DB0944"/>
    <w:rsid w:val="00DB0AD1"/>
    <w:rsid w:val="00DB0B6A"/>
    <w:rsid w:val="00DB0C30"/>
    <w:rsid w:val="00DB0CAF"/>
    <w:rsid w:val="00DB0CEA"/>
    <w:rsid w:val="00DB16BA"/>
    <w:rsid w:val="00DB181B"/>
    <w:rsid w:val="00DB18E5"/>
    <w:rsid w:val="00DB1910"/>
    <w:rsid w:val="00DB1D00"/>
    <w:rsid w:val="00DB202D"/>
    <w:rsid w:val="00DB20A2"/>
    <w:rsid w:val="00DB20A9"/>
    <w:rsid w:val="00DB22CC"/>
    <w:rsid w:val="00DB241C"/>
    <w:rsid w:val="00DB262E"/>
    <w:rsid w:val="00DB2E1C"/>
    <w:rsid w:val="00DB370A"/>
    <w:rsid w:val="00DB3B48"/>
    <w:rsid w:val="00DB3B95"/>
    <w:rsid w:val="00DB3BC4"/>
    <w:rsid w:val="00DB3CC3"/>
    <w:rsid w:val="00DB3CDE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2EE"/>
    <w:rsid w:val="00DC771F"/>
    <w:rsid w:val="00DC776F"/>
    <w:rsid w:val="00DC7800"/>
    <w:rsid w:val="00DC78E9"/>
    <w:rsid w:val="00DC7CCB"/>
    <w:rsid w:val="00DC7FBA"/>
    <w:rsid w:val="00DD05EF"/>
    <w:rsid w:val="00DD0660"/>
    <w:rsid w:val="00DD08D1"/>
    <w:rsid w:val="00DD09D9"/>
    <w:rsid w:val="00DD0DB6"/>
    <w:rsid w:val="00DD1A91"/>
    <w:rsid w:val="00DD1EB5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9DD"/>
    <w:rsid w:val="00DD5B9D"/>
    <w:rsid w:val="00DD5D68"/>
    <w:rsid w:val="00DD602B"/>
    <w:rsid w:val="00DD6031"/>
    <w:rsid w:val="00DD6447"/>
    <w:rsid w:val="00DD6603"/>
    <w:rsid w:val="00DD703B"/>
    <w:rsid w:val="00DD7A6A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7CE"/>
    <w:rsid w:val="00DF0196"/>
    <w:rsid w:val="00DF0962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BD7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59F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6B1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8A8"/>
    <w:rsid w:val="00E06BEE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66A"/>
    <w:rsid w:val="00E11A10"/>
    <w:rsid w:val="00E1237F"/>
    <w:rsid w:val="00E1282D"/>
    <w:rsid w:val="00E1350B"/>
    <w:rsid w:val="00E149F0"/>
    <w:rsid w:val="00E14C6C"/>
    <w:rsid w:val="00E14E2F"/>
    <w:rsid w:val="00E14E4B"/>
    <w:rsid w:val="00E14F33"/>
    <w:rsid w:val="00E1546E"/>
    <w:rsid w:val="00E15794"/>
    <w:rsid w:val="00E157D8"/>
    <w:rsid w:val="00E166A3"/>
    <w:rsid w:val="00E1723A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11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864"/>
    <w:rsid w:val="00E26960"/>
    <w:rsid w:val="00E26A52"/>
    <w:rsid w:val="00E26C91"/>
    <w:rsid w:val="00E273B0"/>
    <w:rsid w:val="00E277C5"/>
    <w:rsid w:val="00E27A44"/>
    <w:rsid w:val="00E30B2C"/>
    <w:rsid w:val="00E30C5B"/>
    <w:rsid w:val="00E30EA9"/>
    <w:rsid w:val="00E30FE1"/>
    <w:rsid w:val="00E31AC3"/>
    <w:rsid w:val="00E31D03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18E"/>
    <w:rsid w:val="00E342AD"/>
    <w:rsid w:val="00E347E0"/>
    <w:rsid w:val="00E34A50"/>
    <w:rsid w:val="00E3508A"/>
    <w:rsid w:val="00E35235"/>
    <w:rsid w:val="00E35339"/>
    <w:rsid w:val="00E35398"/>
    <w:rsid w:val="00E35851"/>
    <w:rsid w:val="00E35C54"/>
    <w:rsid w:val="00E35DC8"/>
    <w:rsid w:val="00E36094"/>
    <w:rsid w:val="00E367F7"/>
    <w:rsid w:val="00E37474"/>
    <w:rsid w:val="00E37A1D"/>
    <w:rsid w:val="00E37BAD"/>
    <w:rsid w:val="00E40A48"/>
    <w:rsid w:val="00E41061"/>
    <w:rsid w:val="00E413D0"/>
    <w:rsid w:val="00E41404"/>
    <w:rsid w:val="00E41479"/>
    <w:rsid w:val="00E4164F"/>
    <w:rsid w:val="00E41710"/>
    <w:rsid w:val="00E418B6"/>
    <w:rsid w:val="00E41AD9"/>
    <w:rsid w:val="00E41AF3"/>
    <w:rsid w:val="00E41C80"/>
    <w:rsid w:val="00E41FE4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5FF9"/>
    <w:rsid w:val="00E46240"/>
    <w:rsid w:val="00E46BD4"/>
    <w:rsid w:val="00E47DEE"/>
    <w:rsid w:val="00E5041F"/>
    <w:rsid w:val="00E50C52"/>
    <w:rsid w:val="00E51BD9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438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AAE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61DD"/>
    <w:rsid w:val="00E66AF4"/>
    <w:rsid w:val="00E66F7F"/>
    <w:rsid w:val="00E66FF1"/>
    <w:rsid w:val="00E67248"/>
    <w:rsid w:val="00E6728D"/>
    <w:rsid w:val="00E67296"/>
    <w:rsid w:val="00E67647"/>
    <w:rsid w:val="00E67B35"/>
    <w:rsid w:val="00E70078"/>
    <w:rsid w:val="00E7081C"/>
    <w:rsid w:val="00E70BE5"/>
    <w:rsid w:val="00E71C7D"/>
    <w:rsid w:val="00E71E2A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1F9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0F7"/>
    <w:rsid w:val="00E9010C"/>
    <w:rsid w:val="00E906D9"/>
    <w:rsid w:val="00E908E0"/>
    <w:rsid w:val="00E90B5F"/>
    <w:rsid w:val="00E90DA7"/>
    <w:rsid w:val="00E915A5"/>
    <w:rsid w:val="00E91654"/>
    <w:rsid w:val="00E916ED"/>
    <w:rsid w:val="00E91834"/>
    <w:rsid w:val="00E91AB6"/>
    <w:rsid w:val="00E9218D"/>
    <w:rsid w:val="00E927F7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905"/>
    <w:rsid w:val="00EA2966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E2"/>
    <w:rsid w:val="00EA7F58"/>
    <w:rsid w:val="00EA7FE3"/>
    <w:rsid w:val="00EB0270"/>
    <w:rsid w:val="00EB063E"/>
    <w:rsid w:val="00EB0BE7"/>
    <w:rsid w:val="00EB0EF3"/>
    <w:rsid w:val="00EB1011"/>
    <w:rsid w:val="00EB12CE"/>
    <w:rsid w:val="00EB1596"/>
    <w:rsid w:val="00EB1AF3"/>
    <w:rsid w:val="00EB1D40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D8A"/>
    <w:rsid w:val="00EC10B6"/>
    <w:rsid w:val="00EC1B61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5D06"/>
    <w:rsid w:val="00EC69A7"/>
    <w:rsid w:val="00EC7D54"/>
    <w:rsid w:val="00EC7D7C"/>
    <w:rsid w:val="00ED0175"/>
    <w:rsid w:val="00ED01AE"/>
    <w:rsid w:val="00ED0F3C"/>
    <w:rsid w:val="00ED105E"/>
    <w:rsid w:val="00ED11C1"/>
    <w:rsid w:val="00ED17C6"/>
    <w:rsid w:val="00ED1933"/>
    <w:rsid w:val="00ED1A99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4A6"/>
    <w:rsid w:val="00ED5538"/>
    <w:rsid w:val="00ED5969"/>
    <w:rsid w:val="00ED5AE0"/>
    <w:rsid w:val="00ED5B1B"/>
    <w:rsid w:val="00ED6F3B"/>
    <w:rsid w:val="00ED702A"/>
    <w:rsid w:val="00ED710F"/>
    <w:rsid w:val="00ED7EB9"/>
    <w:rsid w:val="00EE0A4D"/>
    <w:rsid w:val="00EE126A"/>
    <w:rsid w:val="00EE160F"/>
    <w:rsid w:val="00EE1B01"/>
    <w:rsid w:val="00EE1BF3"/>
    <w:rsid w:val="00EE23CB"/>
    <w:rsid w:val="00EE26B5"/>
    <w:rsid w:val="00EE2DEF"/>
    <w:rsid w:val="00EE33B1"/>
    <w:rsid w:val="00EE3A4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24B"/>
    <w:rsid w:val="00EF59BD"/>
    <w:rsid w:val="00EF6B4A"/>
    <w:rsid w:val="00EF7319"/>
    <w:rsid w:val="00EF764E"/>
    <w:rsid w:val="00EF7D61"/>
    <w:rsid w:val="00EF7F80"/>
    <w:rsid w:val="00F007A5"/>
    <w:rsid w:val="00F0107D"/>
    <w:rsid w:val="00F01104"/>
    <w:rsid w:val="00F016E4"/>
    <w:rsid w:val="00F01FFC"/>
    <w:rsid w:val="00F02382"/>
    <w:rsid w:val="00F027A0"/>
    <w:rsid w:val="00F02890"/>
    <w:rsid w:val="00F02A4E"/>
    <w:rsid w:val="00F03385"/>
    <w:rsid w:val="00F036C7"/>
    <w:rsid w:val="00F03AD2"/>
    <w:rsid w:val="00F03B11"/>
    <w:rsid w:val="00F044F8"/>
    <w:rsid w:val="00F04E43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30F"/>
    <w:rsid w:val="00F07364"/>
    <w:rsid w:val="00F07F51"/>
    <w:rsid w:val="00F07FA8"/>
    <w:rsid w:val="00F1046A"/>
    <w:rsid w:val="00F10C74"/>
    <w:rsid w:val="00F10C95"/>
    <w:rsid w:val="00F11210"/>
    <w:rsid w:val="00F11762"/>
    <w:rsid w:val="00F1194D"/>
    <w:rsid w:val="00F11B50"/>
    <w:rsid w:val="00F11B88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7EA"/>
    <w:rsid w:val="00F22B7D"/>
    <w:rsid w:val="00F22E53"/>
    <w:rsid w:val="00F22EED"/>
    <w:rsid w:val="00F23006"/>
    <w:rsid w:val="00F2348A"/>
    <w:rsid w:val="00F2386A"/>
    <w:rsid w:val="00F23B15"/>
    <w:rsid w:val="00F23C2B"/>
    <w:rsid w:val="00F23E02"/>
    <w:rsid w:val="00F242AA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27E50"/>
    <w:rsid w:val="00F30295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0EDD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F1"/>
    <w:rsid w:val="00F47FEF"/>
    <w:rsid w:val="00F500D4"/>
    <w:rsid w:val="00F509D4"/>
    <w:rsid w:val="00F50C86"/>
    <w:rsid w:val="00F50DE9"/>
    <w:rsid w:val="00F51464"/>
    <w:rsid w:val="00F51483"/>
    <w:rsid w:val="00F515E8"/>
    <w:rsid w:val="00F52035"/>
    <w:rsid w:val="00F52061"/>
    <w:rsid w:val="00F5249C"/>
    <w:rsid w:val="00F527DB"/>
    <w:rsid w:val="00F529C5"/>
    <w:rsid w:val="00F537D1"/>
    <w:rsid w:val="00F53E2D"/>
    <w:rsid w:val="00F53F13"/>
    <w:rsid w:val="00F53F1E"/>
    <w:rsid w:val="00F54023"/>
    <w:rsid w:val="00F5445F"/>
    <w:rsid w:val="00F5453F"/>
    <w:rsid w:val="00F546FD"/>
    <w:rsid w:val="00F54EA3"/>
    <w:rsid w:val="00F54F30"/>
    <w:rsid w:val="00F554B3"/>
    <w:rsid w:val="00F56583"/>
    <w:rsid w:val="00F56917"/>
    <w:rsid w:val="00F56B94"/>
    <w:rsid w:val="00F56C05"/>
    <w:rsid w:val="00F5764E"/>
    <w:rsid w:val="00F57829"/>
    <w:rsid w:val="00F57A69"/>
    <w:rsid w:val="00F57EA2"/>
    <w:rsid w:val="00F57EFF"/>
    <w:rsid w:val="00F60170"/>
    <w:rsid w:val="00F60265"/>
    <w:rsid w:val="00F607D0"/>
    <w:rsid w:val="00F60A3A"/>
    <w:rsid w:val="00F61BF5"/>
    <w:rsid w:val="00F61D6F"/>
    <w:rsid w:val="00F61DB8"/>
    <w:rsid w:val="00F61FA5"/>
    <w:rsid w:val="00F61FD4"/>
    <w:rsid w:val="00F6238B"/>
    <w:rsid w:val="00F625F3"/>
    <w:rsid w:val="00F62684"/>
    <w:rsid w:val="00F62948"/>
    <w:rsid w:val="00F62AA4"/>
    <w:rsid w:val="00F62EDE"/>
    <w:rsid w:val="00F639E8"/>
    <w:rsid w:val="00F6487E"/>
    <w:rsid w:val="00F64972"/>
    <w:rsid w:val="00F64DBD"/>
    <w:rsid w:val="00F64F1A"/>
    <w:rsid w:val="00F64F50"/>
    <w:rsid w:val="00F65396"/>
    <w:rsid w:val="00F65476"/>
    <w:rsid w:val="00F657C1"/>
    <w:rsid w:val="00F658B4"/>
    <w:rsid w:val="00F65B81"/>
    <w:rsid w:val="00F665DE"/>
    <w:rsid w:val="00F6682E"/>
    <w:rsid w:val="00F66A26"/>
    <w:rsid w:val="00F6786C"/>
    <w:rsid w:val="00F67A88"/>
    <w:rsid w:val="00F67E52"/>
    <w:rsid w:val="00F67F8A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CC1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367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26C0"/>
    <w:rsid w:val="00F828BB"/>
    <w:rsid w:val="00F82FC4"/>
    <w:rsid w:val="00F831B0"/>
    <w:rsid w:val="00F834EA"/>
    <w:rsid w:val="00F83757"/>
    <w:rsid w:val="00F83761"/>
    <w:rsid w:val="00F83BB9"/>
    <w:rsid w:val="00F840FA"/>
    <w:rsid w:val="00F84488"/>
    <w:rsid w:val="00F84E35"/>
    <w:rsid w:val="00F84F29"/>
    <w:rsid w:val="00F85075"/>
    <w:rsid w:val="00F8535D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EA8"/>
    <w:rsid w:val="00F92FC2"/>
    <w:rsid w:val="00F930D9"/>
    <w:rsid w:val="00F93173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E64"/>
    <w:rsid w:val="00F95FDD"/>
    <w:rsid w:val="00F96370"/>
    <w:rsid w:val="00F96A6A"/>
    <w:rsid w:val="00F96C80"/>
    <w:rsid w:val="00F96FBF"/>
    <w:rsid w:val="00F970D2"/>
    <w:rsid w:val="00F97509"/>
    <w:rsid w:val="00F97642"/>
    <w:rsid w:val="00F9777C"/>
    <w:rsid w:val="00F97D00"/>
    <w:rsid w:val="00F97DA5"/>
    <w:rsid w:val="00F97F6D"/>
    <w:rsid w:val="00FA0250"/>
    <w:rsid w:val="00FA02D8"/>
    <w:rsid w:val="00FA0CD4"/>
    <w:rsid w:val="00FA0E2E"/>
    <w:rsid w:val="00FA345F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4AB"/>
    <w:rsid w:val="00FA78E6"/>
    <w:rsid w:val="00FA7E9B"/>
    <w:rsid w:val="00FB007A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318"/>
    <w:rsid w:val="00FB2793"/>
    <w:rsid w:val="00FB2BD6"/>
    <w:rsid w:val="00FB30EC"/>
    <w:rsid w:val="00FB3A5F"/>
    <w:rsid w:val="00FB5185"/>
    <w:rsid w:val="00FB5629"/>
    <w:rsid w:val="00FB5899"/>
    <w:rsid w:val="00FB5F5C"/>
    <w:rsid w:val="00FB63A2"/>
    <w:rsid w:val="00FB6848"/>
    <w:rsid w:val="00FB6C84"/>
    <w:rsid w:val="00FB6DDD"/>
    <w:rsid w:val="00FB729B"/>
    <w:rsid w:val="00FB762A"/>
    <w:rsid w:val="00FB7886"/>
    <w:rsid w:val="00FB7A8A"/>
    <w:rsid w:val="00FB7B8B"/>
    <w:rsid w:val="00FB7F23"/>
    <w:rsid w:val="00FB7FAE"/>
    <w:rsid w:val="00FC00CE"/>
    <w:rsid w:val="00FC0341"/>
    <w:rsid w:val="00FC13C9"/>
    <w:rsid w:val="00FC14C5"/>
    <w:rsid w:val="00FC16CA"/>
    <w:rsid w:val="00FC197C"/>
    <w:rsid w:val="00FC1DC2"/>
    <w:rsid w:val="00FC1F5D"/>
    <w:rsid w:val="00FC207F"/>
    <w:rsid w:val="00FC270D"/>
    <w:rsid w:val="00FC28FD"/>
    <w:rsid w:val="00FC2F0D"/>
    <w:rsid w:val="00FC3205"/>
    <w:rsid w:val="00FC3469"/>
    <w:rsid w:val="00FC34AF"/>
    <w:rsid w:val="00FC356E"/>
    <w:rsid w:val="00FC381B"/>
    <w:rsid w:val="00FC41C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53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3266"/>
    <w:rsid w:val="00FE40EF"/>
    <w:rsid w:val="00FE4EAF"/>
    <w:rsid w:val="00FE50F6"/>
    <w:rsid w:val="00FE56E1"/>
    <w:rsid w:val="00FE5B6B"/>
    <w:rsid w:val="00FE60CE"/>
    <w:rsid w:val="00FE62F8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7879C9D"/>
  <w15:docId w15:val="{518D8F47-F019-437B-B29E-D45BFEED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  <w:style w:type="paragraph" w:styleId="FootnoteText">
    <w:name w:val="footnote text"/>
    <w:basedOn w:val="Normal"/>
    <w:link w:val="FootnoteTextChar"/>
    <w:rsid w:val="003339DC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39DC"/>
    <w:rPr>
      <w:rFonts w:ascii="Arial" w:hAnsi="Arial"/>
      <w:szCs w:val="25"/>
    </w:rPr>
  </w:style>
  <w:style w:type="character" w:styleId="FootnoteReference">
    <w:name w:val="footnote reference"/>
    <w:basedOn w:val="DefaultParagraphFont"/>
    <w:rsid w:val="003339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7A5F-F6E3-4700-A503-04DB2A48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2137</TotalTime>
  <Pages>27</Pages>
  <Words>5535</Words>
  <Characters>24437</Characters>
  <Application>Microsoft Office Word</Application>
  <DocSecurity>0</DocSecurity>
  <Lines>203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Gunyakorn Rujirachaowasit</cp:lastModifiedBy>
  <cp:revision>306</cp:revision>
  <cp:lastPrinted>2025-08-11T07:09:00Z</cp:lastPrinted>
  <dcterms:created xsi:type="dcterms:W3CDTF">2025-06-11T04:20:00Z</dcterms:created>
  <dcterms:modified xsi:type="dcterms:W3CDTF">2025-08-13T07:46:00Z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68c52ffc-3889-4812-b571-78523256fdf6</vt:lpwstr>
  </property>
</Properties>
</file>