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4F7F0" w14:textId="77777777" w:rsidR="00396236" w:rsidRPr="00DE3C7E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3C7E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DE3C7E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3C7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DE3C7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9085084" w14:textId="120EE87B" w:rsidR="00396236" w:rsidRPr="00DE3C7E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E3C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DE3C7E" w:rsidRPr="00DE3C7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DE3C7E" w:rsidRPr="00DE3C7E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0D5D79" w:rsidRPr="00DE3C7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0D5D79" w:rsidRPr="00DE3C7E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0F05AF2C" w14:textId="77777777" w:rsidR="00A16885" w:rsidRPr="00DE3C7E" w:rsidRDefault="00A16885" w:rsidP="002E5A5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DE3C7E" w:rsidRDefault="00DB4D95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3C7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DE3C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DE3C7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DE3C7E" w:rsidRDefault="00A6632B" w:rsidP="002E5A53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Theme="majorBidi" w:hAnsiTheme="majorBidi" w:cstheme="majorBidi"/>
        </w:rPr>
      </w:pPr>
      <w:r w:rsidRPr="00DE3C7E">
        <w:rPr>
          <w:rFonts w:asciiTheme="majorBidi" w:hAnsiTheme="majorBidi" w:cstheme="majorBidi"/>
        </w:rPr>
        <w:tab/>
        <w:t>1.1</w:t>
      </w:r>
      <w:r w:rsidR="009A1562" w:rsidRPr="00DE3C7E">
        <w:rPr>
          <w:rFonts w:asciiTheme="majorBidi" w:hAnsiTheme="majorBidi" w:cstheme="majorBidi"/>
        </w:rPr>
        <w:t xml:space="preserve"> </w:t>
      </w:r>
      <w:r w:rsidR="00D53507" w:rsidRPr="00DE3C7E">
        <w:rPr>
          <w:rFonts w:asciiTheme="majorBidi" w:hAnsiTheme="majorBidi" w:cstheme="majorBidi"/>
        </w:rPr>
        <w:tab/>
      </w:r>
      <w:r w:rsidRPr="00DE3C7E">
        <w:rPr>
          <w:rFonts w:asciiTheme="majorBidi" w:hAnsiTheme="majorBidi" w:cstheme="majorBidi"/>
          <w:cs/>
        </w:rPr>
        <w:t>สถานะของบริษัท</w:t>
      </w:r>
    </w:p>
    <w:p w14:paraId="2F125578" w14:textId="54242184" w:rsidR="002108ED" w:rsidRPr="00DE3C7E" w:rsidRDefault="00244D28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DE3C7E">
        <w:rPr>
          <w:rFonts w:asciiTheme="majorBidi" w:hAnsiTheme="majorBidi" w:cstheme="majorBidi"/>
          <w:sz w:val="32"/>
          <w:szCs w:val="32"/>
        </w:rPr>
        <w:t>(</w:t>
      </w:r>
      <w:r w:rsidRPr="00DE3C7E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E3C7E">
        <w:rPr>
          <w:rFonts w:asciiTheme="majorBidi" w:hAnsiTheme="majorBidi" w:cstheme="majorBidi"/>
          <w:sz w:val="32"/>
          <w:szCs w:val="32"/>
        </w:rPr>
        <w:t>) (“</w:t>
      </w:r>
      <w:r w:rsidRPr="00DE3C7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E3C7E">
        <w:rPr>
          <w:rFonts w:asciiTheme="majorBidi" w:hAnsiTheme="majorBidi" w:cstheme="majorBidi"/>
          <w:sz w:val="32"/>
          <w:szCs w:val="32"/>
        </w:rPr>
        <w:t xml:space="preserve">”) </w:t>
      </w:r>
      <w:r w:rsidRPr="00DE3C7E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</w:t>
      </w:r>
      <w:r w:rsidR="00B02081" w:rsidRPr="00DE3C7E">
        <w:rPr>
          <w:rFonts w:asciiTheme="majorBidi" w:hAnsiTheme="majorBidi" w:cstheme="majorBidi"/>
          <w:sz w:val="32"/>
          <w:szCs w:val="32"/>
          <w:cs/>
        </w:rPr>
        <w:br/>
      </w:r>
      <w:r w:rsidRPr="00DE3C7E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DE3C7E">
        <w:rPr>
          <w:rFonts w:asciiTheme="majorBidi" w:hAnsiTheme="majorBidi" w:cstheme="majorBidi"/>
          <w:sz w:val="32"/>
          <w:szCs w:val="32"/>
          <w:cs/>
        </w:rPr>
        <w:t>น</w:t>
      </w:r>
      <w:r w:rsidRPr="00DE3C7E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DE3C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E3C7E">
        <w:rPr>
          <w:rFonts w:asciiTheme="majorBidi" w:hAnsiTheme="majorBidi" w:cstheme="majorBidi"/>
          <w:sz w:val="32"/>
          <w:szCs w:val="32"/>
        </w:rPr>
        <w:t xml:space="preserve">8 </w:t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E3C7E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DE3C7E">
        <w:rPr>
          <w:rFonts w:asciiTheme="majorBidi" w:hAnsiTheme="majorBidi" w:cstheme="majorBidi"/>
          <w:sz w:val="32"/>
          <w:szCs w:val="32"/>
          <w:cs/>
        </w:rPr>
        <w:t>และ</w:t>
      </w:r>
      <w:r w:rsidR="00391164" w:rsidRPr="00DE3C7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DE3C7E">
        <w:rPr>
          <w:rFonts w:asciiTheme="majorBidi" w:hAnsiTheme="majorBidi" w:cstheme="majorBidi"/>
          <w:sz w:val="32"/>
          <w:szCs w:val="32"/>
          <w:cs/>
        </w:rPr>
        <w:br/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E3C7E">
        <w:rPr>
          <w:rFonts w:asciiTheme="majorBidi" w:hAnsiTheme="majorBidi" w:cstheme="majorBidi"/>
          <w:sz w:val="32"/>
          <w:szCs w:val="32"/>
        </w:rPr>
        <w:t xml:space="preserve">11 </w:t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E3C7E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208626A9" w14:textId="30E6FA60" w:rsidR="00DF4FC8" w:rsidRPr="00DE3C7E" w:rsidRDefault="00183651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3C7E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DE3C7E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</w:t>
      </w:r>
      <w:r w:rsidR="0090743A" w:rsidRPr="00DE3C7E">
        <w:rPr>
          <w:rFonts w:asciiTheme="majorBidi" w:hAnsiTheme="majorBidi" w:cstheme="majorBidi" w:hint="cs"/>
          <w:spacing w:val="-4"/>
          <w:sz w:val="32"/>
          <w:szCs w:val="32"/>
          <w:cs/>
        </w:rPr>
        <w:t>ตั้ง</w:t>
      </w:r>
      <w:r w:rsidR="00244D28" w:rsidRPr="00DE3C7E">
        <w:rPr>
          <w:rFonts w:asciiTheme="majorBidi" w:hAnsiTheme="majorBidi" w:cstheme="majorBidi"/>
          <w:spacing w:val="-4"/>
          <w:sz w:val="32"/>
          <w:szCs w:val="32"/>
          <w:cs/>
        </w:rPr>
        <w:t>อยู่</w:t>
      </w:r>
      <w:r w:rsidR="00DF4FC8" w:rsidRPr="00DE3C7E">
        <w:rPr>
          <w:rFonts w:asciiTheme="majorBidi" w:hAnsiTheme="majorBidi" w:cstheme="majorBidi" w:hint="cs"/>
          <w:spacing w:val="-4"/>
          <w:sz w:val="32"/>
          <w:szCs w:val="32"/>
          <w:cs/>
        </w:rPr>
        <w:t>เลขที่</w:t>
      </w:r>
      <w:r w:rsidR="00244D28" w:rsidRPr="00DE3C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F4FC8" w:rsidRPr="00DE3C7E">
        <w:rPr>
          <w:rFonts w:asciiTheme="majorBidi" w:hAnsiTheme="majorBidi" w:cstheme="majorBidi"/>
          <w:spacing w:val="-4"/>
          <w:sz w:val="32"/>
          <w:szCs w:val="32"/>
        </w:rPr>
        <w:t xml:space="preserve">205/1 </w:t>
      </w:r>
      <w:r w:rsidR="00DF4FC8" w:rsidRPr="00DE3C7E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DF4FC8" w:rsidRPr="00DE3C7E">
        <w:rPr>
          <w:rFonts w:asciiTheme="majorBidi" w:hAnsiTheme="majorBidi" w:cstheme="majorBidi"/>
          <w:sz w:val="32"/>
          <w:szCs w:val="32"/>
        </w:rPr>
        <w:t xml:space="preserve"> 10300</w:t>
      </w:r>
      <w:r w:rsidR="00DF4FC8" w:rsidRPr="00DE3C7E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</w:p>
    <w:p w14:paraId="1DAD87F4" w14:textId="77777777" w:rsidR="00E240FE" w:rsidRPr="00DE3C7E" w:rsidRDefault="00E240FE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2770FBE" w14:textId="77777777" w:rsidR="002108ED" w:rsidRPr="00DE3C7E" w:rsidRDefault="002108ED" w:rsidP="002E5A53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Theme="majorBidi" w:hAnsiTheme="majorBidi" w:cstheme="majorBidi"/>
        </w:rPr>
      </w:pPr>
      <w:r w:rsidRPr="00DE3C7E">
        <w:rPr>
          <w:rFonts w:asciiTheme="majorBidi" w:hAnsiTheme="majorBidi" w:cstheme="majorBidi"/>
        </w:rPr>
        <w:tab/>
        <w:t>1.</w:t>
      </w:r>
      <w:r w:rsidR="00A735BE" w:rsidRPr="00DE3C7E">
        <w:rPr>
          <w:rFonts w:asciiTheme="majorBidi" w:hAnsiTheme="majorBidi" w:cstheme="majorBidi"/>
        </w:rPr>
        <w:t>2</w:t>
      </w:r>
      <w:r w:rsidRPr="00DE3C7E">
        <w:rPr>
          <w:rFonts w:asciiTheme="majorBidi" w:hAnsiTheme="majorBidi" w:cstheme="majorBidi"/>
        </w:rPr>
        <w:tab/>
      </w:r>
      <w:r w:rsidR="00A735BE" w:rsidRPr="00DE3C7E">
        <w:rPr>
          <w:rFonts w:asciiTheme="majorBidi" w:hAnsiTheme="majorBidi" w:cstheme="majorBidi"/>
        </w:rPr>
        <w:tab/>
      </w:r>
      <w:r w:rsidRPr="00DE3C7E">
        <w:rPr>
          <w:rFonts w:asciiTheme="majorBidi" w:hAnsiTheme="majorBidi" w:cstheme="majorBidi"/>
          <w:cs/>
        </w:rPr>
        <w:t>ลักษณะธุรกิจ</w:t>
      </w:r>
    </w:p>
    <w:p w14:paraId="7CA3A3B1" w14:textId="044CB288" w:rsidR="002108ED" w:rsidRPr="00DE3C7E" w:rsidRDefault="002108ED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DE3C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4748" w:rsidRPr="00DE3C7E">
        <w:rPr>
          <w:rFonts w:asciiTheme="majorBidi" w:hAnsiTheme="majorBidi" w:cstheme="majorBidi"/>
          <w:sz w:val="32"/>
          <w:szCs w:val="32"/>
          <w:cs/>
        </w:rPr>
        <w:br/>
      </w:r>
      <w:r w:rsidR="00BA561B" w:rsidRPr="00DE3C7E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แตนเลส อลูมิเนียม </w:t>
      </w:r>
      <w:r w:rsidR="000C30B5" w:rsidRPr="00DE3C7E">
        <w:rPr>
          <w:rFonts w:asciiTheme="majorBidi" w:hAnsiTheme="majorBidi" w:cstheme="majorBidi"/>
          <w:sz w:val="32"/>
          <w:szCs w:val="32"/>
          <w:cs/>
        </w:rPr>
        <w:t>และธุรกิจ</w:t>
      </w:r>
      <w:r w:rsidR="00F55CB3" w:rsidRPr="00DE3C7E">
        <w:rPr>
          <w:rFonts w:asciiTheme="majorBidi" w:hAnsiTheme="majorBidi" w:cstheme="majorBidi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DE3C7E" w:rsidRDefault="00A6632B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EF57267" w14:textId="09B28699" w:rsidR="003D1493" w:rsidRPr="00DE3C7E" w:rsidRDefault="003D1493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3C7E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DE3C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E3C7E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</w:p>
    <w:p w14:paraId="4932A432" w14:textId="7F26CD6A" w:rsidR="00792D39" w:rsidRPr="00DE3C7E" w:rsidRDefault="00792D39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</w:rPr>
        <w:t>2.</w:t>
      </w:r>
      <w:r w:rsidR="003D1493" w:rsidRPr="00DE3C7E">
        <w:rPr>
          <w:rFonts w:asciiTheme="majorBidi" w:hAnsiTheme="majorBidi" w:cstheme="majorBidi"/>
          <w:sz w:val="32"/>
          <w:szCs w:val="32"/>
        </w:rPr>
        <w:t>1</w:t>
      </w:r>
      <w:r w:rsidR="007A73B1" w:rsidRPr="00DE3C7E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DE3C7E">
        <w:rPr>
          <w:rFonts w:asciiTheme="majorBidi" w:hAnsiTheme="majorBidi" w:cstheme="majorBidi"/>
          <w:sz w:val="32"/>
          <w:szCs w:val="32"/>
        </w:rPr>
        <w:tab/>
      </w:r>
      <w:r w:rsidR="00535028" w:rsidRPr="00DE3C7E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เกณฑ์การจัดทำงบการเงินระหว่างกาล</w:t>
      </w:r>
    </w:p>
    <w:p w14:paraId="57135939" w14:textId="77777777" w:rsidR="0033684B" w:rsidRPr="00DE3C7E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DE3C7E">
        <w:rPr>
          <w:rFonts w:asciiTheme="majorBidi" w:hAnsiTheme="majorBidi" w:cstheme="majorBidi"/>
          <w:sz w:val="32"/>
          <w:szCs w:val="32"/>
        </w:rPr>
        <w:t>34</w:t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0D6E8AAE" w:rsidR="0033684B" w:rsidRPr="00DE3C7E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DE3C7E">
        <w:rPr>
          <w:rFonts w:asciiTheme="majorBidi" w:hAnsiTheme="majorBidi" w:cstheme="majorBidi"/>
          <w:sz w:val="32"/>
          <w:szCs w:val="32"/>
        </w:rPr>
        <w:t>31</w:t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E3C7E">
        <w:rPr>
          <w:rFonts w:asciiTheme="majorBidi" w:hAnsiTheme="majorBidi" w:cstheme="majorBidi"/>
          <w:sz w:val="32"/>
          <w:szCs w:val="32"/>
        </w:rPr>
        <w:t>256</w:t>
      </w:r>
      <w:r w:rsidR="000D5D79" w:rsidRPr="00DE3C7E">
        <w:rPr>
          <w:rFonts w:asciiTheme="majorBidi" w:hAnsiTheme="majorBidi" w:cstheme="majorBidi"/>
          <w:sz w:val="32"/>
          <w:szCs w:val="32"/>
        </w:rPr>
        <w:t>7</w:t>
      </w:r>
    </w:p>
    <w:p w14:paraId="30B87296" w14:textId="77777777" w:rsidR="0033684B" w:rsidRPr="00DE3C7E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DE3C7E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DE3C7E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5935E459" w14:textId="77777777" w:rsidR="003F359A" w:rsidRPr="00DE3C7E" w:rsidRDefault="003F359A" w:rsidP="002E5A53">
      <w:pPr>
        <w:tabs>
          <w:tab w:val="clear" w:pos="227"/>
          <w:tab w:val="clear" w:pos="454"/>
          <w:tab w:val="left" w:pos="540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DB8A479" w14:textId="71263B86" w:rsidR="006B55F3" w:rsidRPr="00DE3C7E" w:rsidRDefault="006B55F3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DE3C7E">
        <w:rPr>
          <w:rFonts w:asciiTheme="majorBidi" w:hAnsiTheme="majorBidi" w:cstheme="majorBidi"/>
          <w:sz w:val="32"/>
          <w:szCs w:val="32"/>
        </w:rPr>
        <w:t xml:space="preserve">2.2 </w:t>
      </w:r>
      <w:r w:rsidRPr="00DE3C7E">
        <w:rPr>
          <w:rFonts w:asciiTheme="majorBidi" w:hAnsiTheme="majorBidi" w:cstheme="majorBidi"/>
          <w:sz w:val="32"/>
          <w:szCs w:val="32"/>
        </w:rPr>
        <w:tab/>
      </w:r>
      <w:r w:rsidRPr="00DE3C7E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084846" w:rsidRPr="00DE3C7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E3C7E">
        <w:rPr>
          <w:rFonts w:asciiTheme="majorBidi" w:hAnsiTheme="majorBidi" w:cstheme="majorBidi"/>
          <w:sz w:val="32"/>
          <w:szCs w:val="32"/>
          <w:cs/>
        </w:rPr>
        <w:t>รวม</w:t>
      </w:r>
    </w:p>
    <w:p w14:paraId="2F8AC33C" w14:textId="77777777" w:rsidR="006B55F3" w:rsidRPr="00DE3C7E" w:rsidRDefault="006B55F3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3C7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งบการเงินรวมระหว่างกาล</w:t>
      </w:r>
      <w:r w:rsidRPr="00DE3C7E">
        <w:rPr>
          <w:rFonts w:asciiTheme="majorBidi" w:hAnsiTheme="majorBidi" w:cstheme="majorBidi" w:hint="cs"/>
          <w:spacing w:val="-4"/>
          <w:sz w:val="32"/>
          <w:szCs w:val="32"/>
          <w:cs/>
        </w:rPr>
        <w:t>นี้ จัดทำขึ้นโดยรวม</w:t>
      </w:r>
      <w:r w:rsidRPr="00DE3C7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งบการเงินของบริษัทและบริษัทย่อย</w:t>
      </w:r>
      <w:r w:rsidRPr="00DE3C7E">
        <w:rPr>
          <w:rFonts w:asciiTheme="majorBidi" w:hAnsiTheme="majorBidi" w:cstheme="majorBidi"/>
          <w:sz w:val="32"/>
          <w:szCs w:val="32"/>
        </w:rPr>
        <w:t xml:space="preserve"> </w:t>
      </w:r>
      <w:r w:rsidRPr="00DE3C7E">
        <w:rPr>
          <w:rFonts w:asciiTheme="majorBidi" w:hAnsiTheme="majorBidi" w:cstheme="majorBidi"/>
          <w:sz w:val="32"/>
          <w:szCs w:val="32"/>
          <w:cs/>
        </w:rPr>
        <w:t>รายละเอียดบริษัทย่อยของบริษัท</w:t>
      </w:r>
      <w:r w:rsidRPr="00DE3C7E">
        <w:rPr>
          <w:rFonts w:asciiTheme="majorBidi" w:hAnsiTheme="majorBidi" w:cstheme="majorBidi"/>
          <w:sz w:val="32"/>
          <w:szCs w:val="32"/>
        </w:rPr>
        <w:t xml:space="preserve"> </w:t>
      </w:r>
      <w:r w:rsidRPr="00DE3C7E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94"/>
        <w:gridCol w:w="134"/>
        <w:gridCol w:w="2665"/>
        <w:gridCol w:w="134"/>
        <w:gridCol w:w="907"/>
        <w:gridCol w:w="134"/>
        <w:gridCol w:w="895"/>
        <w:gridCol w:w="142"/>
        <w:gridCol w:w="895"/>
      </w:tblGrid>
      <w:tr w:rsidR="00DE3C7E" w:rsidRPr="00DE3C7E" w14:paraId="4182C393" w14:textId="77777777" w:rsidTr="006B55F3">
        <w:tc>
          <w:tcPr>
            <w:tcW w:w="2494" w:type="dxa"/>
          </w:tcPr>
          <w:p w14:paraId="7970AE09" w14:textId="77777777" w:rsidR="006B55F3" w:rsidRPr="00DE3C7E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D175EB" w14:textId="77777777" w:rsidR="006B55F3" w:rsidRPr="00DE3C7E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</w:tcPr>
          <w:p w14:paraId="68A5B2E0" w14:textId="77777777" w:rsidR="006B55F3" w:rsidRPr="00DE3C7E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7CC3AFB" w14:textId="77777777" w:rsidR="006B55F3" w:rsidRPr="00DE3C7E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0FF6F79" w14:textId="77777777" w:rsidR="006B55F3" w:rsidRPr="00DE3C7E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26448F3" w14:textId="77777777" w:rsidR="006B55F3" w:rsidRPr="00DE3C7E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C4F83DE" w14:textId="77777777" w:rsidR="006B55F3" w:rsidRPr="00DE3C7E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3C7E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DE3C7E" w:rsidRPr="00DE3C7E" w14:paraId="584E8BBC" w14:textId="77777777" w:rsidTr="006B55F3">
        <w:tc>
          <w:tcPr>
            <w:tcW w:w="2494" w:type="dxa"/>
            <w:tcBorders>
              <w:bottom w:val="single" w:sz="6" w:space="0" w:color="auto"/>
            </w:tcBorders>
            <w:vAlign w:val="bottom"/>
          </w:tcPr>
          <w:p w14:paraId="5095B5D8" w14:textId="77777777" w:rsidR="006B55F3" w:rsidRPr="00DE3C7E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3C7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A6DF856" w14:textId="77777777" w:rsidR="006B55F3" w:rsidRPr="00DE3C7E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  <w:tcBorders>
              <w:bottom w:val="single" w:sz="6" w:space="0" w:color="auto"/>
            </w:tcBorders>
            <w:vAlign w:val="bottom"/>
          </w:tcPr>
          <w:p w14:paraId="07DCBF0E" w14:textId="77777777" w:rsidR="006B55F3" w:rsidRPr="00DE3C7E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3C7E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3A9A3E53" w14:textId="77777777" w:rsidR="006B55F3" w:rsidRPr="00DE3C7E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A55BF82" w14:textId="77777777" w:rsidR="006B55F3" w:rsidRPr="00DE3C7E" w:rsidRDefault="006B55F3" w:rsidP="00A506E1">
            <w:pPr>
              <w:tabs>
                <w:tab w:val="clear" w:pos="90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3C7E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ประเทศที่นิติบุคคลจัดตั้งขึ้น</w:t>
            </w:r>
          </w:p>
        </w:tc>
        <w:tc>
          <w:tcPr>
            <w:tcW w:w="134" w:type="dxa"/>
          </w:tcPr>
          <w:p w14:paraId="56A0B165" w14:textId="77777777" w:rsidR="006B55F3" w:rsidRPr="00DE3C7E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6DC2615B" w14:textId="2ED5A7A1" w:rsidR="006B55F3" w:rsidRPr="00DE3C7E" w:rsidRDefault="00DE3C7E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3C7E">
              <w:rPr>
                <w:rFonts w:asciiTheme="majorBidi" w:hAnsiTheme="majorBidi"/>
                <w:sz w:val="22"/>
                <w:szCs w:val="22"/>
                <w:cs/>
              </w:rPr>
              <w:t xml:space="preserve">ณ วันที่ </w:t>
            </w:r>
            <w:r w:rsidRPr="00DE3C7E">
              <w:rPr>
                <w:rFonts w:asciiTheme="majorBidi" w:hAnsiTheme="majorBidi"/>
                <w:sz w:val="22"/>
                <w:szCs w:val="22"/>
              </w:rPr>
              <w:t>30</w:t>
            </w:r>
            <w:r w:rsidRPr="00DE3C7E">
              <w:rPr>
                <w:rFonts w:asciiTheme="majorBidi" w:hAnsiTheme="majorBidi"/>
                <w:sz w:val="22"/>
                <w:szCs w:val="22"/>
                <w:cs/>
              </w:rPr>
              <w:t xml:space="preserve"> มิถุนายน</w:t>
            </w:r>
            <w:r w:rsidRPr="00DE3C7E">
              <w:rPr>
                <w:rFonts w:asciiTheme="majorBidi" w:hAnsiTheme="majorBidi"/>
                <w:sz w:val="22"/>
                <w:szCs w:val="22"/>
              </w:rPr>
              <w:t xml:space="preserve"> 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1DCEF4" w14:textId="77777777" w:rsidR="006B55F3" w:rsidRPr="00DE3C7E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739939E2" w14:textId="0F0372E6" w:rsidR="006B55F3" w:rsidRPr="00DE3C7E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E3C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E3C7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E3C7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DE3C7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DE3C7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0D5D79" w:rsidRPr="00DE3C7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</w:tr>
      <w:tr w:rsidR="00DE3C7E" w:rsidRPr="00DE3C7E" w14:paraId="33763B29" w14:textId="77777777" w:rsidTr="006B55F3">
        <w:tc>
          <w:tcPr>
            <w:tcW w:w="2494" w:type="dxa"/>
            <w:tcBorders>
              <w:top w:val="single" w:sz="6" w:space="0" w:color="auto"/>
            </w:tcBorders>
            <w:vAlign w:val="center"/>
          </w:tcPr>
          <w:p w14:paraId="58539638" w14:textId="77777777" w:rsidR="006B55F3" w:rsidRPr="00DE3C7E" w:rsidRDefault="006B55F3" w:rsidP="00A506E1">
            <w:pPr>
              <w:spacing w:line="260" w:lineRule="exact"/>
              <w:ind w:right="-194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E3C7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9B6C3E7" w14:textId="77777777" w:rsidR="006B55F3" w:rsidRPr="00DE3C7E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6" w:space="0" w:color="auto"/>
            </w:tcBorders>
          </w:tcPr>
          <w:p w14:paraId="13863B6E" w14:textId="77777777" w:rsidR="006B55F3" w:rsidRPr="00DE3C7E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E3C7E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1FA29B84" w14:textId="77777777" w:rsidR="006B55F3" w:rsidRPr="00DE3C7E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C34E567" w14:textId="77777777" w:rsidR="006B55F3" w:rsidRPr="00DE3C7E" w:rsidRDefault="006B55F3" w:rsidP="00A506E1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C7E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54518113" w14:textId="77777777" w:rsidR="006B55F3" w:rsidRPr="00DE3C7E" w:rsidRDefault="006B55F3" w:rsidP="00A506E1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5D19BE1" w14:textId="77777777" w:rsidR="006B55F3" w:rsidRPr="00DE3C7E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3C7E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14:paraId="6555E8BE" w14:textId="77777777" w:rsidR="006B55F3" w:rsidRPr="00DE3C7E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2BCEB158" w14:textId="77777777" w:rsidR="006B55F3" w:rsidRPr="00DE3C7E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3C7E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</w:tr>
      <w:tr w:rsidR="00DE3C7E" w:rsidRPr="00DE3C7E" w14:paraId="4A8FB77F" w14:textId="77777777" w:rsidTr="006B55F3">
        <w:tc>
          <w:tcPr>
            <w:tcW w:w="2494" w:type="dxa"/>
          </w:tcPr>
          <w:p w14:paraId="59C86497" w14:textId="77777777" w:rsidR="006B55F3" w:rsidRPr="00DE3C7E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pacing w:val="-6"/>
                <w:sz w:val="22"/>
                <w:szCs w:val="22"/>
                <w:cs/>
              </w:rPr>
            </w:pPr>
            <w:r w:rsidRPr="00DE3C7E">
              <w:rPr>
                <w:rFonts w:asciiTheme="majorBidi" w:hAnsiTheme="majorBidi" w:cstheme="majorBidi"/>
                <w:b/>
                <w:spacing w:val="-6"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77C7E6BE" w14:textId="77777777" w:rsidR="006B55F3" w:rsidRPr="00DE3C7E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  <w:vAlign w:val="center"/>
          </w:tcPr>
          <w:p w14:paraId="4AEC0AD2" w14:textId="77777777" w:rsidR="006B55F3" w:rsidRPr="00DE3C7E" w:rsidRDefault="006B55F3" w:rsidP="00A506E1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E3C7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เป็นตัวแทนจำหน่ายและให้บริการออกแบบ จัดหา และติดตั้งอุปกรณ์ผลิตกระแสไฟฟ้าโดยใช้พลังงานทางเลือก และ</w:t>
            </w:r>
            <w:r w:rsidRPr="00DE3C7E">
              <w:rPr>
                <w:rFonts w:asciiTheme="majorBidi" w:hAnsiTheme="majorBidi" w:cstheme="majorBidi"/>
                <w:sz w:val="22"/>
                <w:szCs w:val="22"/>
                <w:cs/>
              </w:rPr>
              <w:t>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C68079C" w14:textId="77777777" w:rsidR="006B55F3" w:rsidRPr="00DE3C7E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DF8C60A" w14:textId="77777777" w:rsidR="006B55F3" w:rsidRPr="00DE3C7E" w:rsidRDefault="006B55F3" w:rsidP="00A506E1">
            <w:pPr>
              <w:tabs>
                <w:tab w:val="clear" w:pos="907"/>
                <w:tab w:val="clear" w:pos="2807"/>
                <w:tab w:val="left" w:pos="890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C7E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BD2235B" w14:textId="77777777" w:rsidR="006B55F3" w:rsidRPr="00DE3C7E" w:rsidRDefault="006B55F3" w:rsidP="00A506E1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77A33CF6" w14:textId="77777777" w:rsidR="006B55F3" w:rsidRPr="00DE3C7E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3C7E">
              <w:rPr>
                <w:rFonts w:asciiTheme="majorBidi" w:hAnsiTheme="majorBidi" w:cstheme="majorBidi"/>
                <w:sz w:val="22"/>
                <w:szCs w:val="22"/>
              </w:rPr>
              <w:t>99.98</w:t>
            </w:r>
          </w:p>
        </w:tc>
        <w:tc>
          <w:tcPr>
            <w:tcW w:w="142" w:type="dxa"/>
          </w:tcPr>
          <w:p w14:paraId="4C66A094" w14:textId="77777777" w:rsidR="006B55F3" w:rsidRPr="00DE3C7E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182B274F" w14:textId="77777777" w:rsidR="006B55F3" w:rsidRPr="00DE3C7E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3C7E">
              <w:rPr>
                <w:rFonts w:asciiTheme="majorBidi" w:hAnsiTheme="majorBidi" w:cstheme="majorBidi"/>
                <w:sz w:val="22"/>
                <w:szCs w:val="22"/>
              </w:rPr>
              <w:t>99.98</w:t>
            </w:r>
          </w:p>
        </w:tc>
      </w:tr>
    </w:tbl>
    <w:p w14:paraId="7A098480" w14:textId="77777777" w:rsidR="006B55F3" w:rsidRPr="00DE3C7E" w:rsidRDefault="006B55F3" w:rsidP="00AD4F1B">
      <w:pPr>
        <w:tabs>
          <w:tab w:val="clear" w:pos="227"/>
          <w:tab w:val="clear" w:pos="454"/>
          <w:tab w:val="left" w:pos="54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  <w:sectPr w:rsidR="006B55F3" w:rsidRPr="00DE3C7E" w:rsidSect="002E5A5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3"/>
          <w:cols w:space="720"/>
          <w:titlePg/>
          <w:docGrid w:linePitch="245"/>
        </w:sectPr>
      </w:pPr>
    </w:p>
    <w:p w14:paraId="664FB5EC" w14:textId="77777777" w:rsidR="000B3182" w:rsidRPr="00DE3C7E" w:rsidRDefault="000B3182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บริษัทจัดทำงบการเงินระหว่างกาลเฉพาะกิจการเพื่อประโยชน์ต่อสาธารณะโดยแสดงเงิน</w:t>
      </w:r>
      <w:r w:rsidRPr="00DE3C7E">
        <w:rPr>
          <w:rFonts w:asciiTheme="majorBidi" w:hAnsiTheme="majorBidi" w:cstheme="majorBidi"/>
          <w:sz w:val="32"/>
          <w:szCs w:val="32"/>
          <w:cs/>
        </w:rPr>
        <w:t>ลงทุนในบริษัทย่อยตามวิธีราคาทุน</w:t>
      </w:r>
    </w:p>
    <w:p w14:paraId="1B02FA86" w14:textId="77777777" w:rsidR="00E04EB7" w:rsidRPr="00DE3C7E" w:rsidRDefault="00E04EB7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2D34BAB" w14:textId="437F1237" w:rsidR="000D5D79" w:rsidRPr="00DE3C7E" w:rsidRDefault="000D5D79" w:rsidP="002E5A53">
      <w:pPr>
        <w:tabs>
          <w:tab w:val="clear" w:pos="907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</w:rPr>
        <w:t>2.3</w:t>
      </w:r>
      <w:r w:rsidRPr="00DE3C7E">
        <w:rPr>
          <w:rFonts w:asciiTheme="majorBidi" w:hAnsiTheme="majorBidi" w:cstheme="majorBidi"/>
          <w:sz w:val="32"/>
          <w:szCs w:val="32"/>
        </w:rPr>
        <w:tab/>
      </w:r>
      <w:r w:rsidR="00891419" w:rsidRPr="00DE3C7E">
        <w:rPr>
          <w:rFonts w:asciiTheme="majorBidi" w:hAnsiTheme="majorBidi" w:cstheme="majorBidi"/>
          <w:sz w:val="32"/>
          <w:szCs w:val="32"/>
        </w:rPr>
        <w:tab/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F0AA793" w14:textId="26AB83D1" w:rsidR="000D5D79" w:rsidRPr="00DE3C7E" w:rsidRDefault="000D5D79" w:rsidP="002E5A53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/>
          <w:spacing w:val="-4"/>
          <w:sz w:val="32"/>
          <w:szCs w:val="32"/>
        </w:rPr>
        <w:tab/>
      </w:r>
      <w:r w:rsidRPr="00DE3C7E">
        <w:rPr>
          <w:rFonts w:asciiTheme="majorBidi" w:hAnsiTheme="majorBidi"/>
          <w:spacing w:val="-4"/>
          <w:sz w:val="32"/>
          <w:szCs w:val="32"/>
        </w:rPr>
        <w:tab/>
      </w:r>
      <w:r w:rsidRPr="00DE3C7E">
        <w:rPr>
          <w:rFonts w:asciiTheme="majorBidi" w:hAnsiTheme="majorBidi"/>
          <w:spacing w:val="-4"/>
          <w:sz w:val="32"/>
          <w:szCs w:val="32"/>
        </w:rPr>
        <w:tab/>
      </w:r>
      <w:r w:rsidRPr="00DE3C7E">
        <w:rPr>
          <w:rFonts w:asciiTheme="majorBidi" w:hAnsiTheme="majorBidi"/>
          <w:spacing w:val="-4"/>
          <w:sz w:val="32"/>
          <w:szCs w:val="32"/>
        </w:rPr>
        <w:tab/>
      </w:r>
      <w:r w:rsidRPr="00DE3C7E">
        <w:rPr>
          <w:rFonts w:asciiTheme="majorBidi" w:hAnsiTheme="majorBidi"/>
          <w:spacing w:val="-4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DE3C7E">
        <w:rPr>
          <w:rFonts w:asciiTheme="majorBidi" w:hAnsiTheme="majorBidi"/>
          <w:sz w:val="32"/>
          <w:szCs w:val="32"/>
          <w:cs/>
        </w:rPr>
        <w:t xml:space="preserve"> </w:t>
      </w:r>
      <w:r w:rsidRPr="00DE3C7E">
        <w:rPr>
          <w:rFonts w:asciiTheme="majorBidi" w:hAnsiTheme="majorBidi" w:cstheme="majorBidi"/>
          <w:sz w:val="32"/>
          <w:szCs w:val="32"/>
        </w:rPr>
        <w:t>2567</w:t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DE3C7E">
        <w:rPr>
          <w:rFonts w:asciiTheme="majorBidi" w:hAnsiTheme="majorBidi" w:cstheme="majorBidi"/>
          <w:sz w:val="32"/>
          <w:szCs w:val="32"/>
        </w:rPr>
        <w:t xml:space="preserve">2567 (Bound Volume 2024 Consolidated without early application) </w:t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DE3C7E">
        <w:rPr>
          <w:rFonts w:asciiTheme="majorBidi" w:hAnsiTheme="majorBidi" w:cstheme="majorBidi"/>
          <w:sz w:val="32"/>
          <w:szCs w:val="32"/>
        </w:rPr>
        <w:t>1</w:t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E3C7E">
        <w:rPr>
          <w:rFonts w:asciiTheme="majorBidi" w:hAnsiTheme="majorBidi" w:cstheme="majorBidi"/>
          <w:sz w:val="32"/>
          <w:szCs w:val="32"/>
        </w:rPr>
        <w:t>2568</w:t>
      </w:r>
    </w:p>
    <w:p w14:paraId="559B6D23" w14:textId="68712E95" w:rsidR="000D5D79" w:rsidRPr="00DE3C7E" w:rsidRDefault="000D5D79" w:rsidP="002E5A53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</w:rPr>
        <w:tab/>
      </w:r>
      <w:r w:rsidRPr="00DE3C7E">
        <w:rPr>
          <w:rFonts w:asciiTheme="majorBidi" w:hAnsiTheme="majorBidi" w:cstheme="majorBidi"/>
          <w:sz w:val="32"/>
          <w:szCs w:val="32"/>
        </w:rPr>
        <w:tab/>
      </w:r>
      <w:r w:rsidRPr="00DE3C7E">
        <w:rPr>
          <w:rFonts w:asciiTheme="majorBidi" w:hAnsiTheme="majorBidi" w:cstheme="majorBidi"/>
          <w:sz w:val="32"/>
          <w:szCs w:val="32"/>
        </w:rPr>
        <w:tab/>
      </w:r>
      <w:r w:rsidRPr="00DE3C7E">
        <w:rPr>
          <w:rFonts w:asciiTheme="majorBidi" w:hAnsiTheme="majorBidi" w:cstheme="majorBidi"/>
          <w:sz w:val="32"/>
          <w:szCs w:val="32"/>
        </w:rPr>
        <w:tab/>
      </w:r>
      <w:r w:rsidRPr="00DE3C7E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BA561B" w:rsidRPr="00DE3C7E">
        <w:rPr>
          <w:rFonts w:asciiTheme="majorBidi" w:hAnsiTheme="majorBidi" w:cstheme="majorBidi"/>
          <w:sz w:val="32"/>
          <w:szCs w:val="32"/>
          <w:cs/>
        </w:rPr>
        <w:br/>
      </w:r>
      <w:r w:rsidRPr="00DE3C7E">
        <w:rPr>
          <w:rFonts w:asciiTheme="majorBidi" w:hAnsiTheme="majorBidi" w:cstheme="majorBidi"/>
          <w:sz w:val="32"/>
          <w:szCs w:val="32"/>
          <w:cs/>
        </w:rPr>
        <w:t>สำคัญต่องบการเงินในงวดปัจจุบัน</w:t>
      </w:r>
    </w:p>
    <w:p w14:paraId="74668A21" w14:textId="77777777" w:rsidR="000D5D79" w:rsidRPr="00DE3C7E" w:rsidRDefault="000D5D79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740E2E" w14:textId="23C85EAF" w:rsidR="00EB448E" w:rsidRPr="00DE3C7E" w:rsidRDefault="00EB448E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3C7E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DE3C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E3C7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050FD3E" w14:textId="1BF024D6" w:rsidR="00EB448E" w:rsidRPr="00DE3C7E" w:rsidRDefault="00EB448E" w:rsidP="002E5A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E3C7E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DE3C7E">
        <w:rPr>
          <w:rFonts w:asciiTheme="majorBidi" w:hAnsiTheme="majorBidi" w:cstheme="majorBidi"/>
          <w:sz w:val="32"/>
          <w:szCs w:val="32"/>
        </w:rPr>
        <w:t xml:space="preserve">31 </w:t>
      </w:r>
      <w:r w:rsidRPr="00DE3C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E3C7E">
        <w:rPr>
          <w:rFonts w:asciiTheme="majorBidi" w:hAnsiTheme="majorBidi" w:cstheme="majorBidi"/>
          <w:sz w:val="32"/>
          <w:szCs w:val="32"/>
        </w:rPr>
        <w:t>256</w:t>
      </w:r>
      <w:r w:rsidR="001B0857" w:rsidRPr="00DE3C7E">
        <w:rPr>
          <w:rFonts w:asciiTheme="majorBidi" w:hAnsiTheme="majorBidi" w:cstheme="majorBidi"/>
          <w:sz w:val="32"/>
          <w:szCs w:val="32"/>
        </w:rPr>
        <w:t>7</w:t>
      </w:r>
    </w:p>
    <w:p w14:paraId="02B3CCDF" w14:textId="77777777" w:rsidR="000A68D8" w:rsidRPr="00DE3C7E" w:rsidRDefault="000A68D8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AB976BE" w14:textId="77777777" w:rsidR="00E11D0D" w:rsidRPr="00DE3C7E" w:rsidRDefault="00546028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E3C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DE3C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DE3C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DE3C7E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5021B998" w:rsidR="00E11D0D" w:rsidRPr="00DE3C7E" w:rsidRDefault="00E11D0D" w:rsidP="002E5A5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หรือถูกบริษัทควบคุมไม่ว่าจะเป็นโดยทางตรงและทางอ้อม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DE3C7E" w:rsidRDefault="00E11D0D" w:rsidP="002E5A5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 ประกอบด้วย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142"/>
        <w:gridCol w:w="3628"/>
        <w:gridCol w:w="134"/>
        <w:gridCol w:w="1531"/>
      </w:tblGrid>
      <w:tr w:rsidR="00DE3C7E" w:rsidRPr="002E5A53" w14:paraId="4F039CDA" w14:textId="77777777" w:rsidTr="006B55F3">
        <w:tc>
          <w:tcPr>
            <w:tcW w:w="2948" w:type="dxa"/>
            <w:tcBorders>
              <w:bottom w:val="single" w:sz="6" w:space="0" w:color="auto"/>
            </w:tcBorders>
          </w:tcPr>
          <w:p w14:paraId="19BE5F2C" w14:textId="77777777" w:rsidR="00E11D0D" w:rsidRPr="002E5A53" w:rsidRDefault="00E11D0D" w:rsidP="002E5A53">
            <w:pPr>
              <w:tabs>
                <w:tab w:val="left" w:pos="60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A53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2E5A53" w:rsidRDefault="00E11D0D" w:rsidP="002E5A53">
            <w:pPr>
              <w:tabs>
                <w:tab w:val="left" w:pos="600"/>
              </w:tabs>
              <w:spacing w:line="300" w:lineRule="exact"/>
              <w:ind w:left="-57" w:right="-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tcBorders>
              <w:bottom w:val="single" w:sz="6" w:space="0" w:color="auto"/>
            </w:tcBorders>
          </w:tcPr>
          <w:p w14:paraId="72E6CAA3" w14:textId="77777777" w:rsidR="00E11D0D" w:rsidRPr="002E5A53" w:rsidRDefault="00E11D0D" w:rsidP="002E5A53">
            <w:pPr>
              <w:tabs>
                <w:tab w:val="left" w:pos="60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2E5A53" w:rsidRDefault="00E11D0D" w:rsidP="002E5A53">
            <w:pPr>
              <w:spacing w:line="300" w:lineRule="exact"/>
              <w:ind w:left="-57" w:right="-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56D546A2" w14:textId="77777777" w:rsidR="00E11D0D" w:rsidRPr="002E5A53" w:rsidRDefault="00E11D0D" w:rsidP="002E5A53">
            <w:pPr>
              <w:tabs>
                <w:tab w:val="left" w:pos="60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A5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DE3C7E" w:rsidRPr="002E5A53" w14:paraId="5362A4B9" w14:textId="77777777" w:rsidTr="006B55F3">
        <w:tc>
          <w:tcPr>
            <w:tcW w:w="2948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2E5A53" w:rsidRDefault="00E11D0D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2E5A53" w:rsidRDefault="00E11D0D" w:rsidP="002E5A5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2E5A53" w:rsidRDefault="00E11D0D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2E5A53" w:rsidRDefault="00E11D0D" w:rsidP="002E5A53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013E7030" w14:textId="77777777" w:rsidR="00E11D0D" w:rsidRPr="002E5A53" w:rsidRDefault="00E11D0D" w:rsidP="002E5A5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</w:tr>
      <w:tr w:rsidR="00DE3C7E" w:rsidRPr="002E5A53" w14:paraId="273ECB25" w14:textId="77777777" w:rsidTr="006B55F3">
        <w:tc>
          <w:tcPr>
            <w:tcW w:w="2948" w:type="dxa"/>
          </w:tcPr>
          <w:p w14:paraId="0A562B66" w14:textId="77777777" w:rsidR="00E11D0D" w:rsidRPr="002E5A53" w:rsidRDefault="00E11D0D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2E5A53" w:rsidRDefault="00E11D0D" w:rsidP="002E5A5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69ECDB2A" w14:textId="0AC3F716" w:rsidR="00E11D0D" w:rsidRPr="002E5A53" w:rsidRDefault="00E11D0D" w:rsidP="002E5A53">
            <w:pPr>
              <w:tabs>
                <w:tab w:val="left" w:pos="600"/>
              </w:tabs>
              <w:spacing w:line="300" w:lineRule="exact"/>
              <w:ind w:right="-113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เป็นตัวแทนจำหน่ายและให้บริการออกแบบจัดหา และติดตั้งอุปกรณ์ผลิตกระแสไฟฟ้าโดยใช้พลังงาน</w:t>
            </w:r>
            <w:r w:rsidRPr="002E5A53">
              <w:rPr>
                <w:rFonts w:asciiTheme="majorBidi" w:hAnsiTheme="majorBidi" w:cstheme="majorBidi"/>
                <w:sz w:val="24"/>
                <w:szCs w:val="24"/>
                <w:cs/>
              </w:rPr>
              <w:t>ทางเลือก และประกอบแผงโซลาร์เซลล์</w:t>
            </w:r>
            <w:r w:rsidR="00BA561B" w:rsidRPr="002E5A5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E5A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2E5A53" w:rsidRDefault="00E11D0D" w:rsidP="002E5A53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3AECBDEC" w14:textId="77777777" w:rsidR="00E11D0D" w:rsidRPr="002E5A53" w:rsidRDefault="00E11D0D" w:rsidP="002E5A5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</w:tr>
      <w:tr w:rsidR="00DE3C7E" w:rsidRPr="002E5A53" w14:paraId="5A6DB85B" w14:textId="77777777" w:rsidTr="006B55F3">
        <w:tc>
          <w:tcPr>
            <w:tcW w:w="2948" w:type="dxa"/>
            <w:vAlign w:val="center"/>
          </w:tcPr>
          <w:p w14:paraId="30348F93" w14:textId="4FAB5B04" w:rsidR="00112D57" w:rsidRPr="002E5A53" w:rsidRDefault="00112D57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2E5A53" w:rsidRDefault="00112D57" w:rsidP="002E5A5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7A55B355" w14:textId="77141723" w:rsidR="00112D57" w:rsidRPr="002E5A53" w:rsidRDefault="00112D57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2E5A53" w:rsidRDefault="00112D57" w:rsidP="002E5A53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2447329F" w14:textId="7E0AB622" w:rsidR="00112D57" w:rsidRPr="002E5A53" w:rsidRDefault="00112D57" w:rsidP="002E5A5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กรรมการร่วมกัน</w:t>
            </w:r>
          </w:p>
        </w:tc>
      </w:tr>
      <w:tr w:rsidR="00DE3C7E" w:rsidRPr="002E5A53" w14:paraId="491B024D" w14:textId="77777777" w:rsidTr="006B55F3">
        <w:tc>
          <w:tcPr>
            <w:tcW w:w="2948" w:type="dxa"/>
            <w:vAlign w:val="center"/>
          </w:tcPr>
          <w:p w14:paraId="1297A56D" w14:textId="77777777" w:rsidR="00112D57" w:rsidRPr="002E5A53" w:rsidRDefault="00112D57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2E5A53" w:rsidRDefault="00112D57" w:rsidP="002E5A5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7026564B" w14:textId="3C5A5023" w:rsidR="00112D57" w:rsidRPr="002E5A53" w:rsidRDefault="00112D57" w:rsidP="002E5A53">
            <w:pPr>
              <w:tabs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2E5A53" w:rsidRDefault="00112D57" w:rsidP="002E5A53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0CEBB212" w14:textId="77777777" w:rsidR="00112D57" w:rsidRPr="002E5A53" w:rsidRDefault="00112D57" w:rsidP="002E5A5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กรรมการ</w:t>
            </w:r>
          </w:p>
        </w:tc>
      </w:tr>
      <w:tr w:rsidR="00DE3C7E" w:rsidRPr="002E5A53" w14:paraId="52B97C5F" w14:textId="77777777" w:rsidTr="006B55F3">
        <w:tc>
          <w:tcPr>
            <w:tcW w:w="2948" w:type="dxa"/>
            <w:vAlign w:val="center"/>
          </w:tcPr>
          <w:p w14:paraId="2C3432CB" w14:textId="77777777" w:rsidR="00112D57" w:rsidRPr="002E5A53" w:rsidRDefault="00112D57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2E5A53" w:rsidRDefault="00112D57" w:rsidP="002E5A5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6FF65692" w14:textId="6FC12195" w:rsidR="00112D57" w:rsidRPr="002E5A53" w:rsidRDefault="00112D57" w:rsidP="002E5A53">
            <w:pPr>
              <w:tabs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2E5A53" w:rsidRDefault="00112D57" w:rsidP="002E5A53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10CAE4D5" w14:textId="77777777" w:rsidR="00112D57" w:rsidRPr="002E5A53" w:rsidRDefault="00112D57" w:rsidP="002E5A5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z w:val="24"/>
                <w:szCs w:val="24"/>
              </w:rPr>
            </w:pPr>
            <w:r w:rsidRPr="002E5A53">
              <w:rPr>
                <w:rFonts w:asciiTheme="majorBidi" w:hAnsiTheme="majorBidi" w:cstheme="majorBidi"/>
                <w:sz w:val="24"/>
                <w:szCs w:val="24"/>
                <w:cs/>
              </w:rPr>
              <w:t>มารดากรรมการ</w:t>
            </w:r>
          </w:p>
        </w:tc>
      </w:tr>
    </w:tbl>
    <w:p w14:paraId="5A628A4F" w14:textId="77777777" w:rsidR="00DE3C7E" w:rsidRDefault="00DE3C7E" w:rsidP="002E5A53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8EF1F0" w14:textId="445EDE07" w:rsidR="00E11D0D" w:rsidRPr="00DE3C7E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12"/>
      </w:tblGrid>
      <w:tr w:rsidR="00DE3C7E" w:rsidRPr="00DE3C7E" w14:paraId="2C538340" w14:textId="77777777" w:rsidTr="00240270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DE3C7E" w:rsidRDefault="00E11D0D" w:rsidP="004A5F0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DE3C7E" w:rsidRDefault="00E11D0D" w:rsidP="004A5F0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14:paraId="39F94EDF" w14:textId="77777777" w:rsidR="00E11D0D" w:rsidRPr="00DE3C7E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3C7E" w:rsidRPr="00DE3C7E" w14:paraId="043A6F85" w14:textId="77777777" w:rsidTr="00240270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DE3C7E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รายได้จากการขาย/ซื้อสินค้า </w:t>
            </w:r>
          </w:p>
        </w:tc>
        <w:tc>
          <w:tcPr>
            <w:tcW w:w="142" w:type="dxa"/>
          </w:tcPr>
          <w:p w14:paraId="76CDC87A" w14:textId="77777777" w:rsidR="00E11D0D" w:rsidRPr="00DE3C7E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14:paraId="4F90E1FC" w14:textId="2E4717B5" w:rsidR="00E11D0D" w:rsidRPr="00DE3C7E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="00FD12DB"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DE3C7E" w:rsidRPr="00DE3C7E" w14:paraId="21632C95" w14:textId="77777777" w:rsidTr="00240270">
        <w:tc>
          <w:tcPr>
            <w:tcW w:w="4309" w:type="dxa"/>
          </w:tcPr>
          <w:p w14:paraId="50D4F52B" w14:textId="77777777" w:rsidR="00E11D0D" w:rsidRPr="00DE3C7E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ขาย/ซื้อทรัพย์สิน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DE3C7E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4797B0B7" w14:textId="073C991A" w:rsidR="00E11D0D" w:rsidRPr="00DE3C7E" w:rsidRDefault="00325C4A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E3C7E" w:rsidRPr="00DE3C7E" w14:paraId="12C4279F" w14:textId="77777777" w:rsidTr="00240270">
        <w:tc>
          <w:tcPr>
            <w:tcW w:w="4309" w:type="dxa"/>
          </w:tcPr>
          <w:p w14:paraId="74B20A45" w14:textId="77777777" w:rsidR="00E11D0D" w:rsidRPr="00DE3C7E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 (รายได้อื่น)/ค่าเช่ารับ/ค่าใช้จ่ายอื่น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DE3C7E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062A0EA" w14:textId="77777777" w:rsidR="00E11D0D" w:rsidRPr="00DE3C7E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DE3C7E" w:rsidRPr="00DE3C7E" w14:paraId="66EDD6C1" w14:textId="77777777" w:rsidTr="00C73907">
        <w:tc>
          <w:tcPr>
            <w:tcW w:w="4309" w:type="dxa"/>
          </w:tcPr>
          <w:p w14:paraId="0A30C6EC" w14:textId="77777777" w:rsidR="00E11D0D" w:rsidRPr="00DE3C7E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DE3C7E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A14B197" w14:textId="77777777" w:rsidR="00E11D0D" w:rsidRPr="00DE3C7E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DE3C7E" w:rsidRPr="00DE3C7E" w14:paraId="07560E31" w14:textId="77777777" w:rsidTr="003A59B0">
        <w:tc>
          <w:tcPr>
            <w:tcW w:w="4309" w:type="dxa"/>
          </w:tcPr>
          <w:p w14:paraId="4D548F57" w14:textId="77777777" w:rsidR="00E11D0D" w:rsidRPr="00DE3C7E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DE3C7E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3762AD6" w14:textId="77777777" w:rsidR="00E11D0D" w:rsidRPr="00DE3C7E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DE3C7E" w:rsidRPr="00DE3C7E" w14:paraId="65E5F8BB" w14:textId="77777777" w:rsidTr="00C73907">
        <w:tc>
          <w:tcPr>
            <w:tcW w:w="4309" w:type="dxa"/>
          </w:tcPr>
          <w:p w14:paraId="0B6B14FE" w14:textId="77777777" w:rsidR="003A59B0" w:rsidRPr="00DE3C7E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3A59B0" w:rsidRPr="00DE3C7E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660428C" w14:textId="77777777" w:rsidR="003A59B0" w:rsidRPr="00DE3C7E" w:rsidRDefault="003A59B0" w:rsidP="003A59B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DE3C7E" w:rsidRPr="00DE3C7E" w14:paraId="457409D7" w14:textId="77777777" w:rsidTr="00240270">
        <w:tc>
          <w:tcPr>
            <w:tcW w:w="4309" w:type="dxa"/>
          </w:tcPr>
          <w:p w14:paraId="42841226" w14:textId="77777777" w:rsidR="003A59B0" w:rsidRPr="00DE3C7E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3A59B0" w:rsidRPr="00DE3C7E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8EADED9" w14:textId="77777777" w:rsidR="003A59B0" w:rsidRPr="00DE3C7E" w:rsidRDefault="003A59B0" w:rsidP="003A59B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3A59B0" w:rsidRPr="00DE3C7E" w14:paraId="56C75F94" w14:textId="77777777" w:rsidTr="00240270">
        <w:tc>
          <w:tcPr>
            <w:tcW w:w="4309" w:type="dxa"/>
          </w:tcPr>
          <w:p w14:paraId="0FAA633C" w14:textId="77777777" w:rsidR="003A59B0" w:rsidRPr="00DE3C7E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3A59B0" w:rsidRPr="00DE3C7E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26D50F4" w14:textId="77777777" w:rsidR="003A59B0" w:rsidRPr="00DE3C7E" w:rsidRDefault="003A59B0" w:rsidP="003A59B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3C7E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4145DB93" w14:textId="44D9B66F" w:rsidR="00DE3C7E" w:rsidRPr="0061142B" w:rsidRDefault="00DE3C7E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รายการบัญชีกับบุคคลและกิจการที่เกี่ยวข้องกันที่มีสาระสำคัญสำหรับงวดสามเดือน</w:t>
      </w:r>
      <w:r w:rsidRPr="006114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หกเดือน</w:t>
      </w:r>
      <w:r w:rsidRPr="006114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สิ้นสุด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>
        <w:rPr>
          <w:rFonts w:asciiTheme="majorBidi" w:hAnsiTheme="majorBidi"/>
          <w:color w:val="000000" w:themeColor="text1"/>
          <w:sz w:val="32"/>
          <w:szCs w:val="32"/>
        </w:rPr>
        <w:t>68</w:t>
      </w:r>
      <w:r w:rsidRPr="00E0155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>และ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DE3C7E" w:rsidRPr="009632BB" w14:paraId="6642BA7B" w14:textId="77777777" w:rsidTr="00692E99">
        <w:tc>
          <w:tcPr>
            <w:tcW w:w="2041" w:type="dxa"/>
            <w:vAlign w:val="bottom"/>
          </w:tcPr>
          <w:p w14:paraId="3005800D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5E0E50E8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lang w:val="en-GB"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E3C7E" w:rsidRPr="009632BB" w14:paraId="62F3EB23" w14:textId="77777777" w:rsidTr="00692E99">
        <w:tc>
          <w:tcPr>
            <w:tcW w:w="2041" w:type="dxa"/>
            <w:vAlign w:val="bottom"/>
          </w:tcPr>
          <w:p w14:paraId="28F8F799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3F662C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53F8BAA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DDBEF7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3C7E" w:rsidRPr="009632BB" w14:paraId="3353C2A6" w14:textId="77777777" w:rsidTr="00692E99">
        <w:tc>
          <w:tcPr>
            <w:tcW w:w="2041" w:type="dxa"/>
            <w:vAlign w:val="bottom"/>
          </w:tcPr>
          <w:p w14:paraId="42907CA6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0ACB77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052C61EF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12B5CF2A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63D940B8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สำหรับงวดหกเดือนสิ้นสุด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br/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30</w:t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14:paraId="2094B11B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5B1F9F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59D8BCD3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vAlign w:val="bottom"/>
          </w:tcPr>
          <w:p w14:paraId="6AD0CEFB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67A15556" w14:textId="77777777" w:rsidR="00DE3C7E" w:rsidRPr="009632BB" w:rsidRDefault="00DE3C7E" w:rsidP="00692E99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สำหรับงวดหกเดือนสิ้นสุด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br/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30</w:t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DE3C7E" w:rsidRPr="009632BB" w14:paraId="79FF6D7D" w14:textId="77777777" w:rsidTr="00692E99">
        <w:tc>
          <w:tcPr>
            <w:tcW w:w="2041" w:type="dxa"/>
          </w:tcPr>
          <w:p w14:paraId="2F5F1E31" w14:textId="77777777" w:rsidR="00DE3C7E" w:rsidRPr="009632BB" w:rsidRDefault="00DE3C7E" w:rsidP="00DE3C7E">
            <w:pPr>
              <w:tabs>
                <w:tab w:val="left" w:pos="540"/>
              </w:tabs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6F160701" w14:textId="2F1BDB99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6" w:type="dxa"/>
            <w:vAlign w:val="bottom"/>
          </w:tcPr>
          <w:p w14:paraId="3B179CF6" w14:textId="77777777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13ED5CEA" w14:textId="5893D18C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  <w:vAlign w:val="bottom"/>
          </w:tcPr>
          <w:p w14:paraId="141244CB" w14:textId="77777777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5D3AD" w14:textId="38DB22EB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AF6429A" w14:textId="77777777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465F4F9" w14:textId="603FDC36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673C4EE" w14:textId="77777777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6256BB72" w14:textId="644D956C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6" w:type="dxa"/>
            <w:vAlign w:val="bottom"/>
          </w:tcPr>
          <w:p w14:paraId="3461EE37" w14:textId="77777777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2BFC79BE" w14:textId="47B64143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  <w:vAlign w:val="bottom"/>
          </w:tcPr>
          <w:p w14:paraId="0FD725A0" w14:textId="77777777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CB160F" w14:textId="799D2CE3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91A1A5C" w14:textId="77777777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721E42" w14:textId="7210E8A6" w:rsidR="00DE3C7E" w:rsidRPr="009632BB" w:rsidRDefault="00DE3C7E" w:rsidP="00DE3C7E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DE3C7E" w:rsidRPr="009632BB" w14:paraId="63104347" w14:textId="77777777" w:rsidTr="00692E99">
        <w:tc>
          <w:tcPr>
            <w:tcW w:w="2041" w:type="dxa"/>
          </w:tcPr>
          <w:p w14:paraId="5718585C" w14:textId="77777777" w:rsidR="00DE3C7E" w:rsidRPr="009632BB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Cs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hAnsi="Angsana New"/>
                <w:bCs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14:paraId="5C029650" w14:textId="77777777" w:rsidR="00DE3C7E" w:rsidRPr="009632BB" w:rsidRDefault="00DE3C7E" w:rsidP="00DE3C7E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A4D738C" w14:textId="77777777" w:rsidR="00DE3C7E" w:rsidRPr="009632BB" w:rsidRDefault="00DE3C7E" w:rsidP="00DE3C7E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8569EB2" w14:textId="77777777" w:rsidR="00DE3C7E" w:rsidRPr="009632BB" w:rsidRDefault="00DE3C7E" w:rsidP="00DE3C7E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E12EE86" w14:textId="77777777" w:rsidR="00DE3C7E" w:rsidRPr="009632BB" w:rsidRDefault="00DE3C7E" w:rsidP="00DE3C7E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67557F0B" w14:textId="77777777" w:rsidR="00DE3C7E" w:rsidRPr="009632BB" w:rsidRDefault="00DE3C7E" w:rsidP="00DE3C7E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5F7A648" w14:textId="77777777" w:rsidR="00DE3C7E" w:rsidRPr="009632BB" w:rsidRDefault="00DE3C7E" w:rsidP="00DE3C7E">
            <w:pPr>
              <w:spacing w:line="26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18B2F778" w14:textId="77777777" w:rsidR="00DE3C7E" w:rsidRPr="009632BB" w:rsidRDefault="00DE3C7E" w:rsidP="00DE3C7E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4CC6BDF" w14:textId="77777777" w:rsidR="00DE3C7E" w:rsidRPr="009632BB" w:rsidRDefault="00DE3C7E" w:rsidP="00DE3C7E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153031B" w14:textId="77777777" w:rsidR="00DE3C7E" w:rsidRPr="009632BB" w:rsidRDefault="00DE3C7E" w:rsidP="00DE3C7E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8AB0C61" w14:textId="77777777" w:rsidR="00DE3C7E" w:rsidRPr="009632BB" w:rsidRDefault="00DE3C7E" w:rsidP="00DE3C7E">
            <w:pPr>
              <w:spacing w:line="260" w:lineRule="exact"/>
              <w:ind w:firstLine="51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506E2D1" w14:textId="77777777" w:rsidR="00DE3C7E" w:rsidRPr="009632BB" w:rsidRDefault="00DE3C7E" w:rsidP="00DE3C7E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4385641" w14:textId="77777777" w:rsidR="00DE3C7E" w:rsidRPr="009632BB" w:rsidRDefault="00DE3C7E" w:rsidP="00DE3C7E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051A56D" w14:textId="77777777" w:rsidR="00DE3C7E" w:rsidRPr="009632BB" w:rsidRDefault="00DE3C7E" w:rsidP="00DE3C7E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74407B6" w14:textId="77777777" w:rsidR="00DE3C7E" w:rsidRPr="009632BB" w:rsidRDefault="00DE3C7E" w:rsidP="00DE3C7E">
            <w:pPr>
              <w:spacing w:line="26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7E8A509" w14:textId="77777777" w:rsidR="00DE3C7E" w:rsidRPr="009632BB" w:rsidRDefault="00DE3C7E" w:rsidP="00DE3C7E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26DE7" w:rsidRPr="009632BB" w14:paraId="14A3789B" w14:textId="77777777" w:rsidTr="00692E99">
        <w:tc>
          <w:tcPr>
            <w:tcW w:w="2041" w:type="dxa"/>
          </w:tcPr>
          <w:p w14:paraId="01F1E20C" w14:textId="77777777" w:rsidR="00D26DE7" w:rsidRPr="009632BB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</w:t>
            </w:r>
            <w:r w:rsidRPr="009632BB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847" w:type="dxa"/>
            <w:vAlign w:val="bottom"/>
          </w:tcPr>
          <w:p w14:paraId="3779A560" w14:textId="50DB201F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0CA2480" w14:textId="77777777" w:rsidR="00D26DE7" w:rsidRPr="009632BB" w:rsidRDefault="00D26DE7" w:rsidP="00D26DE7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75E71E0F" w14:textId="17C46786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E79244E" w14:textId="77777777" w:rsidR="00D26DE7" w:rsidRPr="009632BB" w:rsidRDefault="00D26DE7" w:rsidP="00D26DE7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8728BBE" w14:textId="1A5A53B2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D67D5D5" w14:textId="77777777" w:rsidR="00D26DE7" w:rsidRPr="009632BB" w:rsidRDefault="00D26DE7" w:rsidP="00D26DE7">
            <w:pPr>
              <w:spacing w:line="26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4383361A" w14:textId="6BD5A33B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BBF68AD" w14:textId="77777777" w:rsidR="00D26DE7" w:rsidRPr="009632BB" w:rsidRDefault="00D26DE7" w:rsidP="00D26DE7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91F7789" w14:textId="2A163954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>1,146</w:t>
            </w:r>
          </w:p>
        </w:tc>
        <w:tc>
          <w:tcPr>
            <w:tcW w:w="76" w:type="dxa"/>
            <w:vAlign w:val="bottom"/>
          </w:tcPr>
          <w:p w14:paraId="67398F92" w14:textId="77777777" w:rsidR="00D26DE7" w:rsidRPr="009632BB" w:rsidRDefault="00D26DE7" w:rsidP="00D26DE7">
            <w:pPr>
              <w:spacing w:line="260" w:lineRule="exact"/>
              <w:ind w:firstLine="51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2645B4D9" w14:textId="318987F2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1,225</w:t>
            </w:r>
          </w:p>
        </w:tc>
        <w:tc>
          <w:tcPr>
            <w:tcW w:w="76" w:type="dxa"/>
            <w:vAlign w:val="bottom"/>
          </w:tcPr>
          <w:p w14:paraId="5B37B662" w14:textId="77777777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35CA75F" w14:textId="08504286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>2,954</w:t>
            </w:r>
          </w:p>
        </w:tc>
        <w:tc>
          <w:tcPr>
            <w:tcW w:w="76" w:type="dxa"/>
            <w:vAlign w:val="bottom"/>
          </w:tcPr>
          <w:p w14:paraId="148D8BDB" w14:textId="77777777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153B07B5" w14:textId="3660DB0D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8</w:t>
            </w: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,995</w:t>
            </w:r>
          </w:p>
        </w:tc>
      </w:tr>
      <w:tr w:rsidR="00D26DE7" w:rsidRPr="009632BB" w14:paraId="73DC05A2" w14:textId="77777777" w:rsidTr="00692E99">
        <w:trPr>
          <w:trHeight w:val="77"/>
        </w:trPr>
        <w:tc>
          <w:tcPr>
            <w:tcW w:w="2041" w:type="dxa"/>
          </w:tcPr>
          <w:p w14:paraId="5E56A195" w14:textId="77777777" w:rsidR="00D26DE7" w:rsidRPr="009632BB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รายได้ทางการเงิน - ดอกเบี้ยรับ</w:t>
            </w:r>
          </w:p>
        </w:tc>
        <w:tc>
          <w:tcPr>
            <w:tcW w:w="847" w:type="dxa"/>
            <w:vAlign w:val="bottom"/>
          </w:tcPr>
          <w:p w14:paraId="3C81B1B6" w14:textId="016C271F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68B7220" w14:textId="77777777" w:rsidR="00D26DE7" w:rsidRPr="009632BB" w:rsidRDefault="00D26DE7" w:rsidP="00D26DE7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EA61BC1" w14:textId="54E5C2F9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58384B2" w14:textId="77777777" w:rsidR="00D26DE7" w:rsidRPr="009632BB" w:rsidRDefault="00D26DE7" w:rsidP="00D26DE7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21866261" w14:textId="1649A4F7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B78E22E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2789C85E" w14:textId="2DF058F8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BD886D4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CB95432" w14:textId="36E03B18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>3,27</w:t>
            </w:r>
            <w:r w:rsidR="00641D94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14:paraId="1CDFF2A2" w14:textId="77777777" w:rsidR="00D26DE7" w:rsidRPr="009632BB" w:rsidRDefault="00D26DE7" w:rsidP="00D26DE7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66BFD0D" w14:textId="6D59E142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2,201</w:t>
            </w:r>
          </w:p>
        </w:tc>
        <w:tc>
          <w:tcPr>
            <w:tcW w:w="76" w:type="dxa"/>
            <w:vAlign w:val="bottom"/>
          </w:tcPr>
          <w:p w14:paraId="07D7D184" w14:textId="77777777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D8D56BE" w14:textId="7915A1B2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>6,576</w:t>
            </w:r>
          </w:p>
        </w:tc>
        <w:tc>
          <w:tcPr>
            <w:tcW w:w="76" w:type="dxa"/>
            <w:vAlign w:val="bottom"/>
          </w:tcPr>
          <w:p w14:paraId="3245B428" w14:textId="77777777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71D2332" w14:textId="38AB2A53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4,483</w:t>
            </w:r>
          </w:p>
        </w:tc>
      </w:tr>
      <w:tr w:rsidR="00D26DE7" w:rsidRPr="009632BB" w14:paraId="6090FD79" w14:textId="77777777" w:rsidTr="00692E99">
        <w:tc>
          <w:tcPr>
            <w:tcW w:w="2041" w:type="dxa"/>
          </w:tcPr>
          <w:p w14:paraId="5AD11B33" w14:textId="77777777" w:rsidR="00D26DE7" w:rsidRPr="009632BB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14:paraId="230D5D67" w14:textId="2D258C48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2C50525" w14:textId="77777777" w:rsidR="00D26DE7" w:rsidRPr="009632BB" w:rsidRDefault="00D26DE7" w:rsidP="00D26DE7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B633647" w14:textId="73D0F8ED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82639D4" w14:textId="77777777" w:rsidR="00D26DE7" w:rsidRPr="009632BB" w:rsidRDefault="00D26DE7" w:rsidP="00D26DE7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D85538E" w14:textId="224A4E48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EE34AC0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40B76B43" w14:textId="13415416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79AB611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5478403" w14:textId="423E820B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>2,064</w:t>
            </w:r>
          </w:p>
        </w:tc>
        <w:tc>
          <w:tcPr>
            <w:tcW w:w="76" w:type="dxa"/>
            <w:vAlign w:val="bottom"/>
          </w:tcPr>
          <w:p w14:paraId="03A05F21" w14:textId="77777777" w:rsidR="00D26DE7" w:rsidRPr="009632BB" w:rsidRDefault="00D26DE7" w:rsidP="00D26DE7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A6E2804" w14:textId="697BC677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1,706</w:t>
            </w:r>
          </w:p>
        </w:tc>
        <w:tc>
          <w:tcPr>
            <w:tcW w:w="76" w:type="dxa"/>
            <w:vAlign w:val="bottom"/>
          </w:tcPr>
          <w:p w14:paraId="2F01EFAE" w14:textId="77777777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854B1F6" w14:textId="668B8A5F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>4,085</w:t>
            </w:r>
          </w:p>
        </w:tc>
        <w:tc>
          <w:tcPr>
            <w:tcW w:w="76" w:type="dxa"/>
            <w:vAlign w:val="bottom"/>
          </w:tcPr>
          <w:p w14:paraId="643C1CB5" w14:textId="77777777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1262CC9" w14:textId="64F7D3F4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3,412</w:t>
            </w:r>
          </w:p>
        </w:tc>
      </w:tr>
      <w:tr w:rsidR="00D26DE7" w:rsidRPr="009632BB" w14:paraId="01EC16FC" w14:textId="77777777" w:rsidTr="00692E99">
        <w:tc>
          <w:tcPr>
            <w:tcW w:w="2041" w:type="dxa"/>
          </w:tcPr>
          <w:p w14:paraId="3558FEDF" w14:textId="77777777" w:rsidR="00D26DE7" w:rsidRPr="009632BB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14:paraId="32368AC7" w14:textId="14836C98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176BEFE" w14:textId="77777777" w:rsidR="00D26DE7" w:rsidRPr="009632BB" w:rsidRDefault="00D26DE7" w:rsidP="00D26DE7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738A1A25" w14:textId="6D66E88C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419F1A8" w14:textId="77777777" w:rsidR="00D26DE7" w:rsidRPr="009632BB" w:rsidRDefault="00D26DE7" w:rsidP="00D26DE7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2588961" w14:textId="17A9DCA0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99B35CA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326B6146" w14:textId="55E65AF4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C7F7A91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18DF919" w14:textId="74B9AEF1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>155</w:t>
            </w:r>
          </w:p>
        </w:tc>
        <w:tc>
          <w:tcPr>
            <w:tcW w:w="76" w:type="dxa"/>
            <w:vAlign w:val="bottom"/>
          </w:tcPr>
          <w:p w14:paraId="5E9A078D" w14:textId="77777777" w:rsidR="00D26DE7" w:rsidRPr="009632BB" w:rsidRDefault="00D26DE7" w:rsidP="00D26DE7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6209366" w14:textId="72F59167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415</w:t>
            </w:r>
          </w:p>
        </w:tc>
        <w:tc>
          <w:tcPr>
            <w:tcW w:w="76" w:type="dxa"/>
            <w:vAlign w:val="bottom"/>
          </w:tcPr>
          <w:p w14:paraId="3AC38E77" w14:textId="77777777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3D3FF9" w14:textId="351548B2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>188</w:t>
            </w:r>
          </w:p>
        </w:tc>
        <w:tc>
          <w:tcPr>
            <w:tcW w:w="76" w:type="dxa"/>
            <w:vAlign w:val="bottom"/>
          </w:tcPr>
          <w:p w14:paraId="77CC1E01" w14:textId="77777777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CA7F197" w14:textId="00A559C2" w:rsidR="00D26DE7" w:rsidRPr="009632BB" w:rsidRDefault="00D26DE7" w:rsidP="00D26DE7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415</w:t>
            </w:r>
          </w:p>
        </w:tc>
      </w:tr>
      <w:tr w:rsidR="00D26DE7" w:rsidRPr="009632BB" w14:paraId="06C0F681" w14:textId="77777777" w:rsidTr="00692E99">
        <w:tc>
          <w:tcPr>
            <w:tcW w:w="2041" w:type="dxa"/>
          </w:tcPr>
          <w:p w14:paraId="593A6F07" w14:textId="77777777" w:rsidR="00D26DE7" w:rsidRPr="009632BB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14:paraId="31C24333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498DC57" w14:textId="77777777" w:rsidR="00D26DE7" w:rsidRPr="009632BB" w:rsidRDefault="00D26DE7" w:rsidP="00D26DE7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77499CCA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E10F182" w14:textId="77777777" w:rsidR="00D26DE7" w:rsidRPr="009632BB" w:rsidRDefault="00D26DE7" w:rsidP="00D26DE7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B0DF971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2274F7F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6921A71B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B14AD45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73481092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EB0AF72" w14:textId="77777777" w:rsidR="00D26DE7" w:rsidRPr="009632BB" w:rsidRDefault="00D26DE7" w:rsidP="00D26DE7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B476C60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E156F0D" w14:textId="77777777" w:rsidR="00D26DE7" w:rsidRPr="009632BB" w:rsidRDefault="00D26DE7" w:rsidP="00D26DE7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75206D5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0DD13A9" w14:textId="77777777" w:rsidR="00D26DE7" w:rsidRPr="009632BB" w:rsidRDefault="00D26DE7" w:rsidP="00D26DE7">
            <w:pPr>
              <w:spacing w:line="260" w:lineRule="exact"/>
              <w:ind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C482504" w14:textId="77777777" w:rsidR="00D26DE7" w:rsidRPr="009632BB" w:rsidRDefault="00D26DE7" w:rsidP="00D26DE7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C2AE6" w:rsidRPr="009632BB" w14:paraId="0C3F7278" w14:textId="77777777" w:rsidTr="00692E99">
        <w:tc>
          <w:tcPr>
            <w:tcW w:w="2041" w:type="dxa"/>
          </w:tcPr>
          <w:p w14:paraId="33BD637E" w14:textId="77777777" w:rsidR="00DC2AE6" w:rsidRPr="009632BB" w:rsidRDefault="00DC2AE6" w:rsidP="00DC2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hint="cs"/>
                <w:b/>
                <w:color w:val="000000" w:themeColor="text1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847" w:type="dxa"/>
            <w:vAlign w:val="bottom"/>
          </w:tcPr>
          <w:p w14:paraId="039EAE32" w14:textId="071E553D" w:rsidR="00DC2AE6" w:rsidRPr="00DC2AE6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6" w:type="dxa"/>
            <w:vAlign w:val="bottom"/>
          </w:tcPr>
          <w:p w14:paraId="798D6A56" w14:textId="77777777" w:rsidR="00DC2AE6" w:rsidRPr="009632BB" w:rsidRDefault="00DC2AE6" w:rsidP="00DC2AE6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1354B98" w14:textId="773F3FD5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34A1E4DB" w14:textId="77777777" w:rsidR="00DC2AE6" w:rsidRPr="009632BB" w:rsidRDefault="00DC2AE6" w:rsidP="00DC2AE6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1D568D8" w14:textId="72F1B3E6" w:rsidR="00DC2AE6" w:rsidRPr="00DC2AE6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32404A8" w14:textId="77777777" w:rsidR="00DC2AE6" w:rsidRPr="009632BB" w:rsidRDefault="00DC2AE6" w:rsidP="00DC2AE6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07D360E0" w14:textId="7B931B8A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57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3381B8F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A8620E8" w14:textId="1BE4BE3D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6A92398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1C76AB7" w14:textId="6A30B88B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A55C8EB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809C26C" w14:textId="1878C0E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6" w:type="dxa"/>
            <w:vAlign w:val="bottom"/>
          </w:tcPr>
          <w:p w14:paraId="2974AE62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C52B6E5" w14:textId="28DEABE9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57</w:t>
            </w:r>
          </w:p>
        </w:tc>
      </w:tr>
      <w:tr w:rsidR="00DC2AE6" w:rsidRPr="009632BB" w14:paraId="26B8D6E7" w14:textId="77777777" w:rsidTr="00692E99">
        <w:tc>
          <w:tcPr>
            <w:tcW w:w="2041" w:type="dxa"/>
          </w:tcPr>
          <w:p w14:paraId="7917220F" w14:textId="77777777" w:rsidR="00DC2AE6" w:rsidRPr="009632BB" w:rsidRDefault="00DC2AE6" w:rsidP="00DC2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14:paraId="078289B2" w14:textId="35AFE476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5E92909" w14:textId="77777777" w:rsidR="00DC2AE6" w:rsidRPr="009632BB" w:rsidRDefault="00DC2AE6" w:rsidP="00DC2AE6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CD82106" w14:textId="766E33DF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1A77CC75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00EB5FDA" w14:textId="3D8F6475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0C8DC46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14B75E79" w14:textId="3CBBA7FA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570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9AFFC41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F6D4193" w14:textId="116D83C2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D7976D3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27D04F00" w14:textId="1B69C78E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7D737E60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2C41EBD" w14:textId="28A9F813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8DC07DC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C265C89" w14:textId="1EA58BC3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570</w:t>
            </w:r>
          </w:p>
        </w:tc>
      </w:tr>
      <w:tr w:rsidR="00DC2AE6" w:rsidRPr="009632BB" w14:paraId="3ABEC000" w14:textId="77777777" w:rsidTr="00692E99">
        <w:tc>
          <w:tcPr>
            <w:tcW w:w="2041" w:type="dxa"/>
          </w:tcPr>
          <w:p w14:paraId="1C191B4F" w14:textId="77777777" w:rsidR="00DC2AE6" w:rsidRPr="009632BB" w:rsidRDefault="00DC2AE6" w:rsidP="00DC2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14:paraId="0A3972CE" w14:textId="77777777" w:rsidR="00DC2AE6" w:rsidRPr="009632BB" w:rsidRDefault="00DC2AE6" w:rsidP="00DC2AE6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8F5F8CA" w14:textId="77777777" w:rsidR="00DC2AE6" w:rsidRPr="009632BB" w:rsidRDefault="00DC2AE6" w:rsidP="00DC2AE6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F5640CF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B0146D3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B06EFC8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429B169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3E87D63F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C330533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C5B7F52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D304820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704BDD92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9802440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3FB689E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EE9462C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635D87A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C2AE6" w:rsidRPr="009632BB" w14:paraId="65285C5F" w14:textId="77777777" w:rsidTr="005847F4">
        <w:tc>
          <w:tcPr>
            <w:tcW w:w="2041" w:type="dxa"/>
          </w:tcPr>
          <w:p w14:paraId="42D88742" w14:textId="77777777" w:rsidR="00DC2AE6" w:rsidRPr="009632BB" w:rsidRDefault="00DC2AE6" w:rsidP="00DC2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</w:tcPr>
          <w:p w14:paraId="07C9BEDB" w14:textId="2E8516E3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C2AE6">
              <w:rPr>
                <w:rFonts w:ascii="Angsana New" w:hAnsi="Angsana New"/>
                <w:color w:val="000000" w:themeColor="text1"/>
                <w:sz w:val="22"/>
                <w:szCs w:val="22"/>
              </w:rPr>
              <w:t>5,368</w:t>
            </w:r>
          </w:p>
        </w:tc>
        <w:tc>
          <w:tcPr>
            <w:tcW w:w="76" w:type="dxa"/>
            <w:vAlign w:val="bottom"/>
          </w:tcPr>
          <w:p w14:paraId="61AB7CCC" w14:textId="77777777" w:rsidR="00DC2AE6" w:rsidRPr="009632BB" w:rsidRDefault="00DC2AE6" w:rsidP="00DC2AE6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</w:tcPr>
          <w:p w14:paraId="0ADF8284" w14:textId="454B8AEE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4,112</w:t>
            </w:r>
          </w:p>
        </w:tc>
        <w:tc>
          <w:tcPr>
            <w:tcW w:w="76" w:type="dxa"/>
            <w:vAlign w:val="bottom"/>
          </w:tcPr>
          <w:p w14:paraId="3B9EC4B7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</w:tcPr>
          <w:p w14:paraId="54ED7440" w14:textId="7D9F1324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C2AE6">
              <w:rPr>
                <w:rFonts w:ascii="Angsana New" w:hAnsi="Angsana New"/>
                <w:color w:val="000000" w:themeColor="text1"/>
                <w:sz w:val="22"/>
                <w:szCs w:val="22"/>
              </w:rPr>
              <w:t>11,397</w:t>
            </w:r>
          </w:p>
        </w:tc>
        <w:tc>
          <w:tcPr>
            <w:tcW w:w="76" w:type="dxa"/>
            <w:vAlign w:val="bottom"/>
          </w:tcPr>
          <w:p w14:paraId="349197F0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</w:tcPr>
          <w:p w14:paraId="507EA01D" w14:textId="4616BDC4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8,931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4D14EC8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</w:tcPr>
          <w:p w14:paraId="0CC804C2" w14:textId="75AB7F92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4,753 </w:t>
            </w:r>
          </w:p>
        </w:tc>
        <w:tc>
          <w:tcPr>
            <w:tcW w:w="76" w:type="dxa"/>
            <w:vAlign w:val="bottom"/>
          </w:tcPr>
          <w:p w14:paraId="706B3F7F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5D6FCDBE" w14:textId="1C8CD85A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3,438</w:t>
            </w:r>
          </w:p>
        </w:tc>
        <w:tc>
          <w:tcPr>
            <w:tcW w:w="76" w:type="dxa"/>
            <w:vAlign w:val="bottom"/>
          </w:tcPr>
          <w:p w14:paraId="2534CD5D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</w:tcPr>
          <w:p w14:paraId="75B72C5E" w14:textId="096359A0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9,462 </w:t>
            </w:r>
          </w:p>
        </w:tc>
        <w:tc>
          <w:tcPr>
            <w:tcW w:w="76" w:type="dxa"/>
            <w:vAlign w:val="bottom"/>
          </w:tcPr>
          <w:p w14:paraId="0F2E0C36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</w:tcPr>
          <w:p w14:paraId="7497230B" w14:textId="3048105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6,834</w:t>
            </w:r>
          </w:p>
        </w:tc>
      </w:tr>
      <w:tr w:rsidR="00DC2AE6" w:rsidRPr="009632BB" w14:paraId="6BFDC707" w14:textId="77777777" w:rsidTr="005847F4">
        <w:tc>
          <w:tcPr>
            <w:tcW w:w="2041" w:type="dxa"/>
          </w:tcPr>
          <w:p w14:paraId="586CA09F" w14:textId="77777777" w:rsidR="00DC2AE6" w:rsidRPr="009632BB" w:rsidRDefault="00DC2AE6" w:rsidP="00DC2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5A5AD41E" w14:textId="1D5D2139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C2AE6">
              <w:rPr>
                <w:rFonts w:ascii="Angsana New" w:hAnsi="Angsana New"/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76" w:type="dxa"/>
            <w:vAlign w:val="bottom"/>
          </w:tcPr>
          <w:p w14:paraId="6988735D" w14:textId="77777777" w:rsidR="00DC2AE6" w:rsidRPr="009632BB" w:rsidRDefault="00DC2AE6" w:rsidP="00DC2AE6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</w:tcPr>
          <w:p w14:paraId="32BEA947" w14:textId="5281A9A5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116</w:t>
            </w:r>
          </w:p>
        </w:tc>
        <w:tc>
          <w:tcPr>
            <w:tcW w:w="76" w:type="dxa"/>
            <w:vAlign w:val="bottom"/>
          </w:tcPr>
          <w:p w14:paraId="5770D13F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1E185088" w14:textId="5AAE4BE8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C2AE6">
              <w:rPr>
                <w:rFonts w:ascii="Angsana New" w:hAnsi="Angsana New"/>
                <w:color w:val="000000" w:themeColor="text1"/>
                <w:sz w:val="22"/>
                <w:szCs w:val="22"/>
              </w:rPr>
              <w:t>171</w:t>
            </w:r>
          </w:p>
        </w:tc>
        <w:tc>
          <w:tcPr>
            <w:tcW w:w="76" w:type="dxa"/>
            <w:vAlign w:val="bottom"/>
          </w:tcPr>
          <w:p w14:paraId="25D62170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</w:tcPr>
          <w:p w14:paraId="22CD89B9" w14:textId="1280AEB2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290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2295559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</w:tcPr>
          <w:p w14:paraId="46BC1AB0" w14:textId="4F4A037E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39 </w:t>
            </w:r>
          </w:p>
        </w:tc>
        <w:tc>
          <w:tcPr>
            <w:tcW w:w="76" w:type="dxa"/>
            <w:vAlign w:val="bottom"/>
          </w:tcPr>
          <w:p w14:paraId="3958A63C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</w:tcPr>
          <w:p w14:paraId="18EE0C8A" w14:textId="67A170AD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107</w:t>
            </w:r>
          </w:p>
        </w:tc>
        <w:tc>
          <w:tcPr>
            <w:tcW w:w="76" w:type="dxa"/>
            <w:vAlign w:val="bottom"/>
          </w:tcPr>
          <w:p w14:paraId="7F63BB35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</w:tcPr>
          <w:p w14:paraId="3011DF7C" w14:textId="0E8695FA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78 </w:t>
            </w:r>
          </w:p>
        </w:tc>
        <w:tc>
          <w:tcPr>
            <w:tcW w:w="76" w:type="dxa"/>
            <w:vAlign w:val="bottom"/>
          </w:tcPr>
          <w:p w14:paraId="38B75C02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</w:tcPr>
          <w:p w14:paraId="6D5188E6" w14:textId="55D8A264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223</w:t>
            </w:r>
          </w:p>
        </w:tc>
      </w:tr>
      <w:tr w:rsidR="00DC2AE6" w:rsidRPr="009632BB" w14:paraId="70311B8E" w14:textId="77777777" w:rsidTr="005847F4">
        <w:tc>
          <w:tcPr>
            <w:tcW w:w="2041" w:type="dxa"/>
          </w:tcPr>
          <w:p w14:paraId="01C951E8" w14:textId="77777777" w:rsidR="00DC2AE6" w:rsidRPr="009632BB" w:rsidRDefault="00DC2AE6" w:rsidP="00DC2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  <w:tab/>
            </w:r>
            <w:r w:rsidRPr="009632BB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2357D639" w14:textId="0A8368D5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C2AE6">
              <w:rPr>
                <w:rFonts w:ascii="Angsana New" w:hAnsi="Angsana New"/>
                <w:color w:val="000000" w:themeColor="text1"/>
                <w:sz w:val="22"/>
                <w:szCs w:val="22"/>
              </w:rPr>
              <w:t>5,415</w:t>
            </w:r>
          </w:p>
        </w:tc>
        <w:tc>
          <w:tcPr>
            <w:tcW w:w="76" w:type="dxa"/>
            <w:vAlign w:val="bottom"/>
          </w:tcPr>
          <w:p w14:paraId="7BC2113D" w14:textId="77777777" w:rsidR="00DC2AE6" w:rsidRPr="009632BB" w:rsidRDefault="00DC2AE6" w:rsidP="00DC2AE6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</w:tcPr>
          <w:p w14:paraId="5F1C3B68" w14:textId="242A62D9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4,228</w:t>
            </w:r>
          </w:p>
        </w:tc>
        <w:tc>
          <w:tcPr>
            <w:tcW w:w="76" w:type="dxa"/>
            <w:vAlign w:val="bottom"/>
          </w:tcPr>
          <w:p w14:paraId="591FF480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9F3A5AC" w14:textId="6BA2EF8D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C2AE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11,568 </w:t>
            </w:r>
          </w:p>
        </w:tc>
        <w:tc>
          <w:tcPr>
            <w:tcW w:w="76" w:type="dxa"/>
            <w:vAlign w:val="bottom"/>
          </w:tcPr>
          <w:p w14:paraId="532782C9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2DD147EA" w14:textId="2D1B525A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9,221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0C0AF41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</w:tcPr>
          <w:p w14:paraId="0B1022E3" w14:textId="6574D190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4,792 </w:t>
            </w:r>
          </w:p>
        </w:tc>
        <w:tc>
          <w:tcPr>
            <w:tcW w:w="76" w:type="dxa"/>
            <w:vAlign w:val="bottom"/>
          </w:tcPr>
          <w:p w14:paraId="051722E1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</w:tcPr>
          <w:p w14:paraId="63A1BEFE" w14:textId="5A7EC82A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3,545</w:t>
            </w:r>
          </w:p>
        </w:tc>
        <w:tc>
          <w:tcPr>
            <w:tcW w:w="76" w:type="dxa"/>
            <w:vAlign w:val="bottom"/>
          </w:tcPr>
          <w:p w14:paraId="4F290B63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74A6AB21" w14:textId="09A3AB0F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26DE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9,540 </w:t>
            </w:r>
          </w:p>
        </w:tc>
        <w:tc>
          <w:tcPr>
            <w:tcW w:w="76" w:type="dxa"/>
            <w:vAlign w:val="bottom"/>
          </w:tcPr>
          <w:p w14:paraId="39000CD8" w14:textId="77777777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</w:tcPr>
          <w:p w14:paraId="51F99E0C" w14:textId="49CD9CFE" w:rsidR="00DC2AE6" w:rsidRPr="009632BB" w:rsidRDefault="00DC2AE6" w:rsidP="00DC2AE6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7,057</w:t>
            </w:r>
          </w:p>
        </w:tc>
      </w:tr>
    </w:tbl>
    <w:p w14:paraId="6C3CEA3C" w14:textId="77777777" w:rsidR="002E5A53" w:rsidRDefault="002E5A53" w:rsidP="00435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3A8FC01C" w14:textId="2CFC75B8" w:rsidR="00123D48" w:rsidRPr="00B15B31" w:rsidRDefault="008E737B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  <w:r w:rsidRPr="00B15B31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="00DE3C7E" w:rsidRPr="00B15B31">
        <w:rPr>
          <w:rFonts w:asciiTheme="majorBidi" w:hAnsiTheme="majorBidi" w:cstheme="majorBidi"/>
          <w:sz w:val="32"/>
          <w:szCs w:val="32"/>
        </w:rPr>
        <w:t>30</w:t>
      </w:r>
      <w:r w:rsidR="004357E5" w:rsidRPr="00B15B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3C7E" w:rsidRPr="00B15B3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4357E5" w:rsidRPr="00B15B31">
        <w:rPr>
          <w:rFonts w:asciiTheme="majorBidi" w:hAnsiTheme="majorBidi"/>
          <w:sz w:val="32"/>
          <w:szCs w:val="32"/>
        </w:rPr>
        <w:t xml:space="preserve"> </w:t>
      </w:r>
      <w:r w:rsidR="004357E5" w:rsidRPr="00B15B31">
        <w:rPr>
          <w:rFonts w:asciiTheme="majorBidi" w:hAnsiTheme="majorBidi" w:cstheme="majorBidi"/>
          <w:sz w:val="32"/>
          <w:szCs w:val="32"/>
        </w:rPr>
        <w:t>2568</w:t>
      </w:r>
      <w:r w:rsidR="004357E5" w:rsidRPr="00B15B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5B31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B15B31">
        <w:rPr>
          <w:rFonts w:asciiTheme="majorBidi" w:hAnsiTheme="majorBidi" w:cstheme="majorBidi"/>
          <w:sz w:val="32"/>
          <w:szCs w:val="32"/>
        </w:rPr>
        <w:t xml:space="preserve"> 31 </w:t>
      </w:r>
      <w:r w:rsidRPr="00B15B3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15B31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B15B31">
        <w:rPr>
          <w:rFonts w:asciiTheme="majorBidi" w:hAnsiTheme="majorBidi" w:cstheme="majorBidi"/>
          <w:sz w:val="32"/>
          <w:szCs w:val="32"/>
        </w:rPr>
        <w:t>6</w:t>
      </w:r>
      <w:r w:rsidR="004357E5" w:rsidRPr="00B15B31">
        <w:rPr>
          <w:rFonts w:asciiTheme="majorBidi" w:hAnsiTheme="majorBidi" w:cstheme="majorBidi"/>
          <w:sz w:val="32"/>
          <w:szCs w:val="32"/>
        </w:rPr>
        <w:t>7</w:t>
      </w:r>
      <w:r w:rsidR="00C61095" w:rsidRPr="00B15B31">
        <w:rPr>
          <w:rFonts w:asciiTheme="majorBidi" w:hAnsiTheme="majorBidi" w:cstheme="majorBidi"/>
          <w:sz w:val="32"/>
          <w:szCs w:val="32"/>
        </w:rPr>
        <w:t xml:space="preserve"> </w:t>
      </w:r>
      <w:r w:rsidRPr="00B15B3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8"/>
        <w:gridCol w:w="1130"/>
        <w:gridCol w:w="134"/>
        <w:gridCol w:w="1129"/>
        <w:gridCol w:w="141"/>
        <w:gridCol w:w="1133"/>
      </w:tblGrid>
      <w:tr w:rsidR="00B15B31" w:rsidRPr="00B15B31" w14:paraId="1896EA09" w14:textId="77777777" w:rsidTr="00CA6DF6">
        <w:trPr>
          <w:trHeight w:val="62"/>
        </w:trPr>
        <w:tc>
          <w:tcPr>
            <w:tcW w:w="3457" w:type="dxa"/>
          </w:tcPr>
          <w:p w14:paraId="7D26D66C" w14:textId="77777777" w:rsidR="00C23441" w:rsidRPr="00B15B31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B15B31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15B31" w:rsidRPr="00B15B31" w14:paraId="74D75D60" w14:textId="77777777" w:rsidTr="00CA6DF6">
        <w:trPr>
          <w:trHeight w:val="62"/>
        </w:trPr>
        <w:tc>
          <w:tcPr>
            <w:tcW w:w="3457" w:type="dxa"/>
          </w:tcPr>
          <w:p w14:paraId="6DF0AF79" w14:textId="77777777" w:rsidR="00C23441" w:rsidRPr="00B15B31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B15B31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B15B31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193372" w14:textId="2F05C26E" w:rsidR="00C23441" w:rsidRPr="00B15B31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5B31" w:rsidRPr="00B15B31" w14:paraId="48447BA2" w14:textId="77777777" w:rsidTr="00B15B31">
        <w:trPr>
          <w:trHeight w:val="62"/>
        </w:trPr>
        <w:tc>
          <w:tcPr>
            <w:tcW w:w="3457" w:type="dxa"/>
          </w:tcPr>
          <w:p w14:paraId="78C19E00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DDF439" w14:textId="12B8F074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15B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E3C7E"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E3C7E" w:rsidRPr="00B15B31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F288A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7BDFDDB" w14:textId="1485A7CF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EC060B3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24E8F667" w14:textId="5F81E3F0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15B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E3C7E"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E3C7E" w:rsidRPr="00B15B31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1841A5B0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7EAF9F8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253E9FD" w14:textId="6C847DA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15B31" w:rsidRPr="00B15B31" w14:paraId="3254C23B" w14:textId="77777777" w:rsidTr="00B15B31">
        <w:trPr>
          <w:trHeight w:val="62"/>
        </w:trPr>
        <w:tc>
          <w:tcPr>
            <w:tcW w:w="3457" w:type="dxa"/>
          </w:tcPr>
          <w:p w14:paraId="0647BED6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46B83A72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A71470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8C7CB2E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63CA69EB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674E3DC7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A4DA3A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B15B31" w:rsidRPr="00B15B31" w14:paraId="79C7E31A" w14:textId="77777777" w:rsidTr="00B15B31">
        <w:trPr>
          <w:trHeight w:val="62"/>
        </w:trPr>
        <w:tc>
          <w:tcPr>
            <w:tcW w:w="3457" w:type="dxa"/>
          </w:tcPr>
          <w:p w14:paraId="78AC1F22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0FA0328D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0FC00333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544762F0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51AB7FDB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3B54D943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1FBDF9" w14:textId="77777777" w:rsidR="004357E5" w:rsidRPr="00B15B31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D26DE7" w:rsidRPr="00B15B31" w14:paraId="6F506141" w14:textId="77777777" w:rsidTr="00B15B31">
        <w:trPr>
          <w:trHeight w:val="70"/>
        </w:trPr>
        <w:tc>
          <w:tcPr>
            <w:tcW w:w="3457" w:type="dxa"/>
          </w:tcPr>
          <w:p w14:paraId="046060FF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15B3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6A2C9EA2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B4B6BD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06D35080" w14:textId="5A127DE8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3C3E349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3CF36ED7" w14:textId="743F001D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C32E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3,446 </w:t>
            </w:r>
          </w:p>
        </w:tc>
        <w:tc>
          <w:tcPr>
            <w:tcW w:w="141" w:type="dxa"/>
          </w:tcPr>
          <w:p w14:paraId="61F009BE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50B29D7B" w14:textId="1518184E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2,949 </w:t>
            </w:r>
          </w:p>
        </w:tc>
      </w:tr>
      <w:tr w:rsidR="00D26DE7" w:rsidRPr="00B15B31" w14:paraId="6869495F" w14:textId="77777777" w:rsidTr="00B15B31">
        <w:trPr>
          <w:trHeight w:val="62"/>
        </w:trPr>
        <w:tc>
          <w:tcPr>
            <w:tcW w:w="3457" w:type="dxa"/>
          </w:tcPr>
          <w:p w14:paraId="79AFF831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D15A1F" w14:textId="73B2566A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7B4DDF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5675288" w14:textId="30EF274B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7D60240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582118BB" w14:textId="2FF441D0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C32E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549 </w:t>
            </w:r>
          </w:p>
        </w:tc>
        <w:tc>
          <w:tcPr>
            <w:tcW w:w="141" w:type="dxa"/>
          </w:tcPr>
          <w:p w14:paraId="08BEA2B7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47505B9" w14:textId="5869373C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6,498 </w:t>
            </w:r>
          </w:p>
        </w:tc>
      </w:tr>
      <w:tr w:rsidR="00B15B31" w:rsidRPr="00B15B31" w14:paraId="50C61A50" w14:textId="77777777" w:rsidTr="00B15B31">
        <w:trPr>
          <w:trHeight w:val="62"/>
        </w:trPr>
        <w:tc>
          <w:tcPr>
            <w:tcW w:w="3457" w:type="dxa"/>
          </w:tcPr>
          <w:p w14:paraId="50E7D672" w14:textId="7DDF8802" w:rsidR="003A59B0" w:rsidRPr="00B15B31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1AA3F6" w14:textId="05904290" w:rsidR="003A59B0" w:rsidRPr="00B15B31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E10F852" w14:textId="77777777" w:rsidR="003A59B0" w:rsidRPr="00B15B31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C134778" w14:textId="19FC20FA" w:rsidR="003A59B0" w:rsidRPr="00B15B31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A98CB9" w14:textId="77777777" w:rsidR="003A59B0" w:rsidRPr="00B15B31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55889602" w14:textId="0F6CB916" w:rsidR="003A59B0" w:rsidRPr="00B15B31" w:rsidRDefault="00D26DE7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</w:t>
            </w:r>
            <w:r w:rsidR="00641D9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73EFADDB" w14:textId="77777777" w:rsidR="003A59B0" w:rsidRPr="00B15B31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CED9050" w14:textId="5778DCE6" w:rsidR="003A59B0" w:rsidRPr="00B15B31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9,447 </w:t>
            </w:r>
          </w:p>
        </w:tc>
      </w:tr>
      <w:tr w:rsidR="00B15B31" w:rsidRPr="00B15B31" w14:paraId="7479F9E8" w14:textId="77777777" w:rsidTr="00B15B31">
        <w:trPr>
          <w:trHeight w:val="62"/>
        </w:trPr>
        <w:tc>
          <w:tcPr>
            <w:tcW w:w="3457" w:type="dxa"/>
          </w:tcPr>
          <w:p w14:paraId="2EFBC8BC" w14:textId="77777777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0C5098EF" w14:textId="77777777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B07CAFD" w14:textId="77777777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45030E4C" w14:textId="77777777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4850E7" w14:textId="77777777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6E5478D8" w14:textId="532AC4AE" w:rsidR="001B2296" w:rsidRPr="00B15B31" w:rsidRDefault="00D26DE7" w:rsidP="001B2296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Pr="00D26DE7">
              <w:rPr>
                <w:rFonts w:asciiTheme="majorBidi" w:hAnsiTheme="majorBidi" w:cstheme="majorBidi"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39ACE8E3" w14:textId="77777777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396F0E07" w14:textId="0538E34E" w:rsidR="001B2296" w:rsidRPr="00B15B31" w:rsidRDefault="001B2296" w:rsidP="001B2296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(6) </w:t>
            </w:r>
          </w:p>
        </w:tc>
      </w:tr>
      <w:tr w:rsidR="00B15B31" w:rsidRPr="00B15B31" w14:paraId="1AF911C4" w14:textId="77777777" w:rsidTr="00B15B31">
        <w:trPr>
          <w:trHeight w:val="201"/>
        </w:trPr>
        <w:tc>
          <w:tcPr>
            <w:tcW w:w="3457" w:type="dxa"/>
          </w:tcPr>
          <w:p w14:paraId="0675318C" w14:textId="77777777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FA6980" w14:textId="77777777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9AE42B2" w14:textId="77777777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4D416F6B" w14:textId="77777777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25C4405" w14:textId="77777777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08AA6017" w14:textId="44BB5386" w:rsidR="001B2296" w:rsidRPr="00B15B31" w:rsidRDefault="00D26DE7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DE7">
              <w:rPr>
                <w:rFonts w:asciiTheme="majorBidi" w:hAnsiTheme="majorBidi" w:cstheme="majorBidi"/>
                <w:sz w:val="26"/>
                <w:szCs w:val="26"/>
              </w:rPr>
              <w:t>3,988</w:t>
            </w:r>
          </w:p>
        </w:tc>
        <w:tc>
          <w:tcPr>
            <w:tcW w:w="141" w:type="dxa"/>
          </w:tcPr>
          <w:p w14:paraId="0B3517E4" w14:textId="77777777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EE24EE3" w14:textId="117FF0E1" w:rsidR="001B2296" w:rsidRPr="00B15B31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9,441 </w:t>
            </w:r>
          </w:p>
        </w:tc>
      </w:tr>
      <w:tr w:rsidR="00B15B31" w:rsidRPr="00B15B31" w14:paraId="2FF73560" w14:textId="77777777" w:rsidTr="00B15B31">
        <w:tc>
          <w:tcPr>
            <w:tcW w:w="3457" w:type="dxa"/>
          </w:tcPr>
          <w:p w14:paraId="5EEFC311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2F1B5704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46E60740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1B0F114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C1D4309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9A1A803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9B72953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2B90B67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B15B31" w:rsidRPr="00B15B31" w14:paraId="0D02EEFE" w14:textId="77777777" w:rsidTr="00B15B31">
        <w:tc>
          <w:tcPr>
            <w:tcW w:w="3457" w:type="dxa"/>
          </w:tcPr>
          <w:p w14:paraId="39C77E3D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</w:t>
            </w: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ย่อย</w:t>
            </w:r>
          </w:p>
        </w:tc>
        <w:tc>
          <w:tcPr>
            <w:tcW w:w="1134" w:type="dxa"/>
          </w:tcPr>
          <w:p w14:paraId="3542C63F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5DBC41CA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A34D999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8C75AE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F8B8FC5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8174045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F0990C0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D26DE7" w:rsidRPr="00B15B31" w14:paraId="31F3FF7F" w14:textId="77777777" w:rsidTr="00B15B31">
        <w:tc>
          <w:tcPr>
            <w:tcW w:w="3457" w:type="dxa"/>
          </w:tcPr>
          <w:p w14:paraId="44974690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15B3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7A7AD64E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57C5FED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F78EF07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76908B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8941CC1" w14:textId="51E569DF" w:rsidR="00D26DE7" w:rsidRPr="00D26DE7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26DE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60,500 </w:t>
            </w:r>
          </w:p>
        </w:tc>
        <w:tc>
          <w:tcPr>
            <w:tcW w:w="141" w:type="dxa"/>
          </w:tcPr>
          <w:p w14:paraId="7520067B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8A58BE0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60,500 </w:t>
            </w:r>
          </w:p>
        </w:tc>
      </w:tr>
      <w:tr w:rsidR="00D26DE7" w:rsidRPr="00B15B31" w14:paraId="241D40FB" w14:textId="77777777" w:rsidTr="00B15B31">
        <w:tc>
          <w:tcPr>
            <w:tcW w:w="3457" w:type="dxa"/>
          </w:tcPr>
          <w:p w14:paraId="789D6CEC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688601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6E9C056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0847343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446D13F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4BD613C3" w14:textId="5D175217" w:rsidR="00D26DE7" w:rsidRPr="00D26DE7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26DE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237,500 </w:t>
            </w:r>
          </w:p>
        </w:tc>
        <w:tc>
          <w:tcPr>
            <w:tcW w:w="141" w:type="dxa"/>
          </w:tcPr>
          <w:p w14:paraId="6EC0EA51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9EA1464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255,500 </w:t>
            </w:r>
          </w:p>
        </w:tc>
      </w:tr>
      <w:tr w:rsidR="00B15B31" w:rsidRPr="00B15B31" w14:paraId="1F54F679" w14:textId="77777777" w:rsidTr="00B15B31">
        <w:tc>
          <w:tcPr>
            <w:tcW w:w="3457" w:type="dxa"/>
          </w:tcPr>
          <w:p w14:paraId="1152B261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2C91FADF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752095C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13E1226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54AFBDE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8AD591B" w14:textId="06A23F83" w:rsidR="00DE3C7E" w:rsidRPr="00D26DE7" w:rsidRDefault="00D26DE7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26DE7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298</w:t>
            </w:r>
            <w:r w:rsidRPr="00D26DE7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D26DE7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000</w:t>
            </w:r>
          </w:p>
        </w:tc>
        <w:tc>
          <w:tcPr>
            <w:tcW w:w="141" w:type="dxa"/>
          </w:tcPr>
          <w:p w14:paraId="7D401208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E00CA13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316,000 </w:t>
            </w:r>
          </w:p>
        </w:tc>
      </w:tr>
      <w:tr w:rsidR="00B15B31" w:rsidRPr="00B15B31" w14:paraId="170BFF47" w14:textId="77777777" w:rsidTr="00B15B31">
        <w:tc>
          <w:tcPr>
            <w:tcW w:w="3457" w:type="dxa"/>
          </w:tcPr>
          <w:p w14:paraId="198042F2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B15B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950039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 w:hint="cs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7368165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10ECEBE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 w:hint="cs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01E1AB3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4DF33066" w14:textId="39067B42" w:rsidR="00DE3C7E" w:rsidRPr="00B15B31" w:rsidRDefault="00D26DE7" w:rsidP="00D26DE7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Pr="00D26DE7">
              <w:rPr>
                <w:rFonts w:asciiTheme="majorBidi" w:hAnsiTheme="majorBidi" w:cstheme="majorBidi"/>
                <w:bCs/>
                <w:sz w:val="26"/>
                <w:szCs w:val="26"/>
              </w:rPr>
              <w:t>526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05949E23" w14:textId="77777777" w:rsidR="00DE3C7E" w:rsidRPr="00B15B31" w:rsidRDefault="00DE3C7E" w:rsidP="00DE3C7E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1835977" w14:textId="77777777" w:rsidR="00DE3C7E" w:rsidRPr="00B15B31" w:rsidRDefault="00DE3C7E" w:rsidP="00DE3C7E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(831) </w:t>
            </w:r>
          </w:p>
        </w:tc>
      </w:tr>
      <w:tr w:rsidR="00B15B31" w:rsidRPr="00B15B31" w14:paraId="56B9E30A" w14:textId="77777777" w:rsidTr="00B15B31">
        <w:tc>
          <w:tcPr>
            <w:tcW w:w="3457" w:type="dxa"/>
          </w:tcPr>
          <w:p w14:paraId="424D007D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189002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C5952FA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59D107C7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32437A8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5F78041E" w14:textId="2A1E634A" w:rsidR="00DE3C7E" w:rsidRPr="00D26DE7" w:rsidRDefault="00D26DE7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D26DE7">
              <w:rPr>
                <w:rFonts w:asciiTheme="majorBidi" w:hAnsiTheme="majorBidi"/>
                <w:sz w:val="26"/>
                <w:szCs w:val="26"/>
                <w:cs/>
              </w:rPr>
              <w:t>297</w:t>
            </w:r>
            <w:r w:rsidRPr="00D26D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26DE7">
              <w:rPr>
                <w:rFonts w:asciiTheme="majorBidi" w:hAnsiTheme="majorBidi"/>
                <w:sz w:val="26"/>
                <w:szCs w:val="26"/>
                <w:cs/>
              </w:rPr>
              <w:t>474</w:t>
            </w:r>
          </w:p>
        </w:tc>
        <w:tc>
          <w:tcPr>
            <w:tcW w:w="141" w:type="dxa"/>
          </w:tcPr>
          <w:p w14:paraId="1A42D5CE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11110B0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315,169 </w:t>
            </w:r>
          </w:p>
        </w:tc>
      </w:tr>
      <w:tr w:rsidR="00B15B31" w:rsidRPr="00B15B31" w14:paraId="21AC510F" w14:textId="77777777" w:rsidTr="00B15B31">
        <w:tc>
          <w:tcPr>
            <w:tcW w:w="3457" w:type="dxa"/>
          </w:tcPr>
          <w:p w14:paraId="3447CBD4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1634BA6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1959EBA9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double" w:sz="6" w:space="0" w:color="auto"/>
            </w:tcBorders>
          </w:tcPr>
          <w:p w14:paraId="29B26965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C82079B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6" w:space="0" w:color="auto"/>
            </w:tcBorders>
          </w:tcPr>
          <w:p w14:paraId="636A9CD3" w14:textId="175A12CF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C0F2A7D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3CDDBD1A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  </w:t>
            </w:r>
          </w:p>
        </w:tc>
      </w:tr>
    </w:tbl>
    <w:p w14:paraId="4236DB6E" w14:textId="55299B2B" w:rsidR="002E5A53" w:rsidRDefault="002E5A53"/>
    <w:p w14:paraId="383295E4" w14:textId="77777777" w:rsidR="002E5A53" w:rsidRDefault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8"/>
        <w:gridCol w:w="1130"/>
        <w:gridCol w:w="134"/>
        <w:gridCol w:w="1129"/>
        <w:gridCol w:w="141"/>
        <w:gridCol w:w="1133"/>
      </w:tblGrid>
      <w:tr w:rsidR="002E5A53" w:rsidRPr="00B15B31" w14:paraId="08B59FD6" w14:textId="77777777" w:rsidTr="00BB5CF5">
        <w:trPr>
          <w:trHeight w:val="62"/>
        </w:trPr>
        <w:tc>
          <w:tcPr>
            <w:tcW w:w="3457" w:type="dxa"/>
          </w:tcPr>
          <w:p w14:paraId="471270A5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</w:tcPr>
          <w:p w14:paraId="29785730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E5A53" w:rsidRPr="00B15B31" w14:paraId="0C8A8EC9" w14:textId="77777777" w:rsidTr="00BB5CF5">
        <w:trPr>
          <w:trHeight w:val="62"/>
        </w:trPr>
        <w:tc>
          <w:tcPr>
            <w:tcW w:w="3457" w:type="dxa"/>
          </w:tcPr>
          <w:p w14:paraId="3AC18E96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87F306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083018D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DF45EE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5A53" w:rsidRPr="00B15B31" w14:paraId="5D7FEC07" w14:textId="77777777" w:rsidTr="00BB5CF5">
        <w:trPr>
          <w:trHeight w:val="62"/>
        </w:trPr>
        <w:tc>
          <w:tcPr>
            <w:tcW w:w="3457" w:type="dxa"/>
          </w:tcPr>
          <w:p w14:paraId="3A9467E6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62A2D7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15B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15B31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50E0C76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700FC75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BE1FC6E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79DDF55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1E8D6B6A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15B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15B31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325E8971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FCB75E9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B775EE2" w14:textId="77777777" w:rsidR="002E5A53" w:rsidRPr="00B15B31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518F1" w:rsidRPr="00B15B31" w14:paraId="03F1FCF2" w14:textId="77777777" w:rsidTr="00B15B31">
        <w:tc>
          <w:tcPr>
            <w:tcW w:w="3457" w:type="dxa"/>
          </w:tcPr>
          <w:p w14:paraId="6AAE7248" w14:textId="6E2D0F88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  <w:r w:rsidR="005C4FD5" w:rsidRPr="005C4FD5">
              <w:rPr>
                <w:rFonts w:asciiTheme="majorBidi" w:hAnsiTheme="majorBidi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134" w:type="dxa"/>
          </w:tcPr>
          <w:p w14:paraId="41631916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1C62E2C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AE604E7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5571797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930D77E" w14:textId="60F86357" w:rsidR="000518F1" w:rsidRPr="000518F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0518F1">
              <w:rPr>
                <w:rFonts w:asciiTheme="majorBidi" w:hAnsiTheme="majorBidi"/>
                <w:sz w:val="26"/>
                <w:szCs w:val="26"/>
              </w:rPr>
              <w:t xml:space="preserve"> 237,698 </w:t>
            </w:r>
          </w:p>
        </w:tc>
        <w:tc>
          <w:tcPr>
            <w:tcW w:w="141" w:type="dxa"/>
          </w:tcPr>
          <w:p w14:paraId="41C7DC3B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B58AD02" w14:textId="0400F55F" w:rsidR="000518F1" w:rsidRPr="000518F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0518F1">
              <w:rPr>
                <w:rFonts w:asciiTheme="majorBidi" w:hAnsiTheme="majorBidi"/>
                <w:sz w:val="26"/>
                <w:szCs w:val="26"/>
              </w:rPr>
              <w:t xml:space="preserve"> 217,612 </w:t>
            </w:r>
          </w:p>
        </w:tc>
      </w:tr>
      <w:tr w:rsidR="000518F1" w:rsidRPr="00B15B31" w14:paraId="3196B78C" w14:textId="77777777" w:rsidTr="00B15B31">
        <w:tc>
          <w:tcPr>
            <w:tcW w:w="3457" w:type="dxa"/>
          </w:tcPr>
          <w:p w14:paraId="7AD9BCEE" w14:textId="77777777" w:rsidR="00733736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  <w:r w:rsidR="00733736" w:rsidRPr="00733736">
              <w:rPr>
                <w:rFonts w:asciiTheme="majorBidi" w:hAnsiTheme="majorBidi"/>
                <w:sz w:val="26"/>
                <w:szCs w:val="26"/>
                <w:cs/>
              </w:rPr>
              <w:t>แก่บริษัทย่อย</w:t>
            </w:r>
            <w:r w:rsidRPr="000518F1">
              <w:rPr>
                <w:rFonts w:asciiTheme="majorBidi" w:hAnsiTheme="majorBidi"/>
                <w:sz w:val="26"/>
                <w:szCs w:val="26"/>
                <w:cs/>
              </w:rPr>
              <w:t>ส่วนที่ถึง</w:t>
            </w:r>
          </w:p>
          <w:p w14:paraId="6006E072" w14:textId="57ED162B" w:rsidR="000518F1" w:rsidRPr="00733736" w:rsidRDefault="00733736" w:rsidP="0073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  </w:t>
            </w:r>
            <w:r w:rsidR="000518F1" w:rsidRPr="000518F1">
              <w:rPr>
                <w:rFonts w:asciiTheme="majorBidi" w:hAnsiTheme="majorBidi"/>
                <w:sz w:val="26"/>
                <w:szCs w:val="26"/>
                <w:cs/>
              </w:rPr>
              <w:t>กำหนด</w:t>
            </w:r>
            <w:r w:rsidRPr="000518F1">
              <w:rPr>
                <w:rFonts w:asciiTheme="majorBidi" w:hAnsiTheme="majorBidi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134" w:type="dxa"/>
          </w:tcPr>
          <w:p w14:paraId="3157193D" w14:textId="77777777" w:rsidR="000518F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02DD5CBF" w14:textId="6F948FA1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13BAB03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3292BA0" w14:textId="77777777" w:rsidR="000518F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691C383A" w14:textId="756FF579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A60B5D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CA349F0" w14:textId="77777777" w:rsidR="000518F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0518F1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14:paraId="4F0ED703" w14:textId="3A51BBED" w:rsidR="000518F1" w:rsidRPr="00D26DE7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0518F1">
              <w:rPr>
                <w:rFonts w:asciiTheme="majorBidi" w:hAnsiTheme="majorBidi"/>
                <w:sz w:val="26"/>
                <w:szCs w:val="26"/>
              </w:rPr>
              <w:t xml:space="preserve">51,327 </w:t>
            </w:r>
          </w:p>
        </w:tc>
        <w:tc>
          <w:tcPr>
            <w:tcW w:w="141" w:type="dxa"/>
          </w:tcPr>
          <w:p w14:paraId="075B5B0C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0C5054A" w14:textId="77777777" w:rsidR="000518F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  <w:p w14:paraId="56C07D60" w14:textId="7571FB5D" w:rsidR="000518F1" w:rsidRPr="000518F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0518F1">
              <w:rPr>
                <w:rFonts w:asciiTheme="majorBidi" w:hAnsiTheme="majorBidi"/>
                <w:sz w:val="26"/>
                <w:szCs w:val="26"/>
              </w:rPr>
              <w:t xml:space="preserve"> 68,302 </w:t>
            </w:r>
          </w:p>
        </w:tc>
      </w:tr>
      <w:tr w:rsidR="000518F1" w:rsidRPr="00B15B31" w14:paraId="585F70E3" w14:textId="77777777" w:rsidTr="00B15B31">
        <w:tc>
          <w:tcPr>
            <w:tcW w:w="3457" w:type="dxa"/>
          </w:tcPr>
          <w:p w14:paraId="758193DF" w14:textId="3D9CCBE4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  <w:r w:rsidR="00733736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แก่</w:t>
            </w:r>
            <w:r w:rsidR="00733736" w:rsidRPr="00733736">
              <w:rPr>
                <w:rFonts w:asciiTheme="majorBidi" w:hAnsi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12C88D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6A48A7B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16198E8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33B873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3337E826" w14:textId="245794FE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18F1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0518F1">
              <w:rPr>
                <w:rFonts w:asciiTheme="majorBidi" w:hAnsiTheme="majorBidi"/>
                <w:sz w:val="26"/>
                <w:szCs w:val="26"/>
              </w:rPr>
              <w:t>,</w:t>
            </w:r>
            <w:r w:rsidRPr="000518F1">
              <w:rPr>
                <w:rFonts w:asciiTheme="majorBidi" w:hAnsiTheme="majorBidi"/>
                <w:sz w:val="26"/>
                <w:szCs w:val="26"/>
                <w:cs/>
              </w:rPr>
              <w:t>449</w:t>
            </w:r>
          </w:p>
        </w:tc>
        <w:tc>
          <w:tcPr>
            <w:tcW w:w="141" w:type="dxa"/>
          </w:tcPr>
          <w:p w14:paraId="02D1C184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3F991E9" w14:textId="59E7CF6F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518F1">
              <w:rPr>
                <w:rFonts w:asciiTheme="majorBidi" w:hAnsiTheme="majorBidi" w:cstheme="majorBidi"/>
                <w:bCs/>
                <w:sz w:val="26"/>
                <w:szCs w:val="26"/>
              </w:rPr>
              <w:t>29,255</w:t>
            </w:r>
          </w:p>
        </w:tc>
      </w:tr>
      <w:tr w:rsidR="000518F1" w:rsidRPr="00B15B31" w14:paraId="3543DE8E" w14:textId="77777777" w:rsidTr="00B15B31">
        <w:tc>
          <w:tcPr>
            <w:tcW w:w="3457" w:type="dxa"/>
          </w:tcPr>
          <w:p w14:paraId="607A8BC1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227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05C67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DF5CDD6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79E64C3A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0743D6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18C21879" w14:textId="3A062503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DE7">
              <w:rPr>
                <w:rFonts w:asciiTheme="majorBidi" w:hAnsiTheme="majorBidi"/>
                <w:sz w:val="26"/>
                <w:szCs w:val="26"/>
                <w:cs/>
              </w:rPr>
              <w:t>297</w:t>
            </w:r>
            <w:r w:rsidRPr="00D26D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26DE7">
              <w:rPr>
                <w:rFonts w:asciiTheme="majorBidi" w:hAnsiTheme="majorBidi"/>
                <w:sz w:val="26"/>
                <w:szCs w:val="26"/>
                <w:cs/>
              </w:rPr>
              <w:t>474</w:t>
            </w:r>
          </w:p>
        </w:tc>
        <w:tc>
          <w:tcPr>
            <w:tcW w:w="141" w:type="dxa"/>
          </w:tcPr>
          <w:p w14:paraId="6931A87B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1195E50" w14:textId="77777777" w:rsidR="000518F1" w:rsidRPr="00B15B31" w:rsidRDefault="000518F1" w:rsidP="000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315,169 </w:t>
            </w:r>
          </w:p>
        </w:tc>
      </w:tr>
    </w:tbl>
    <w:p w14:paraId="482F7030" w14:textId="77777777" w:rsidR="00C73907" w:rsidRPr="00B15B31" w:rsidRDefault="00C73907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24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0689AD1" w14:textId="5C27AEBD" w:rsidR="006B5631" w:rsidRPr="00B15B31" w:rsidRDefault="00B86EBD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6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15B31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5C138A" w:rsidRPr="00B15B31">
        <w:rPr>
          <w:rFonts w:asciiTheme="majorBidi" w:hAnsiTheme="majorBidi" w:cstheme="majorBidi"/>
          <w:sz w:val="32"/>
          <w:szCs w:val="32"/>
          <w:cs/>
        </w:rPr>
        <w:t>ของบัญชี</w:t>
      </w:r>
      <w:r w:rsidRPr="00B15B31">
        <w:rPr>
          <w:rFonts w:asciiTheme="majorBidi" w:hAnsiTheme="majorBidi" w:cstheme="majorBidi"/>
          <w:sz w:val="32"/>
          <w:szCs w:val="32"/>
          <w:cs/>
        </w:rPr>
        <w:t>เงินให้กู้ยืมกิจการที่เกี่ยวข้องกัน</w:t>
      </w:r>
      <w:r w:rsidR="008153ED" w:rsidRPr="00B15B3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5B3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B15B31" w:rsidRPr="00B15B31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B15B31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B15B31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15B31" w:rsidRPr="00B15B31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B15B31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B15B31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B15B31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A0B07C" w14:textId="77777777" w:rsidR="000D4E37" w:rsidRPr="00B15B31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5B31" w:rsidRPr="00B15B31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D3A7AC" w14:textId="10CA972E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15B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15B31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F1A2BD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6A5CCE2" w14:textId="27FD0155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31B1EFF7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A9535" w14:textId="29D09CEB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15B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15B31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095AD325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2A10BC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D5E620" w14:textId="1AD0F0F6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15B3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15B31" w:rsidRPr="00B15B31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1EDE8B50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ยอดคงเหลือต้นงวด</w:t>
            </w:r>
            <w:r w:rsidRPr="00B15B31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</w:tcPr>
          <w:p w14:paraId="591ABBD5" w14:textId="0E7DF646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A4C2E1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51AB6" w14:textId="2131FA0F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6EA465" w14:textId="77777777" w:rsidR="00DE3C7E" w:rsidRPr="00B15B31" w:rsidRDefault="00DE3C7E" w:rsidP="00DE3C7E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69A555DC" w14:textId="08CC4C3E" w:rsidR="00DE3C7E" w:rsidRPr="00B15B31" w:rsidRDefault="00D26DE7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="Angsana New" w:hAnsi="Angsana New"/>
                <w:bCs/>
                <w:sz w:val="26"/>
                <w:szCs w:val="26"/>
              </w:rPr>
              <w:t>316,000</w:t>
            </w:r>
          </w:p>
        </w:tc>
        <w:tc>
          <w:tcPr>
            <w:tcW w:w="134" w:type="dxa"/>
          </w:tcPr>
          <w:p w14:paraId="06DBC859" w14:textId="77777777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A1A645" w14:textId="177F3E01" w:rsidR="00DE3C7E" w:rsidRPr="00B15B31" w:rsidRDefault="00DE3C7E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191,500</w:t>
            </w:r>
          </w:p>
        </w:tc>
      </w:tr>
      <w:tr w:rsidR="00D26DE7" w:rsidRPr="00B15B31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3E7CADD2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เพิ่มขึ้นระหว่างงวด</w:t>
            </w:r>
            <w:r w:rsidRPr="00B15B31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</w:tcPr>
          <w:p w14:paraId="09F42D6C" w14:textId="115D8FA8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7F32DE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F560C" w14:textId="23902750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4FDAC" w14:textId="77777777" w:rsidR="00D26DE7" w:rsidRPr="00B15B31" w:rsidRDefault="00D26DE7" w:rsidP="00D26DE7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4C249E3A" w14:textId="0862107E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3D702BE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910D89" w14:textId="7E877815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</w:tr>
      <w:tr w:rsidR="00D26DE7" w:rsidRPr="00B15B31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1A132518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ลดลงระหว่างงวด</w:t>
            </w:r>
            <w:r w:rsidRPr="00B15B31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4D5CEAA9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6060AD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5DDFF1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64F465" w14:textId="200A3794" w:rsidR="00D26DE7" w:rsidRPr="00D26DE7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15B31">
              <w:rPr>
                <w:rFonts w:ascii="Angsana New" w:hAnsi="Angsana New"/>
                <w:bCs/>
                <w:sz w:val="26"/>
                <w:szCs w:val="26"/>
              </w:rPr>
              <w:t>(1</w:t>
            </w:r>
            <w:r>
              <w:rPr>
                <w:rFonts w:ascii="Angsana New" w:hAnsi="Angsana New"/>
                <w:bCs/>
                <w:sz w:val="26"/>
                <w:szCs w:val="26"/>
              </w:rPr>
              <w:t>8</w:t>
            </w:r>
            <w:r w:rsidRPr="00B15B31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0</w:t>
            </w:r>
            <w:r w:rsidRPr="00B15B31">
              <w:rPr>
                <w:rFonts w:ascii="Angsana New" w:hAnsi="Angsana New"/>
                <w:bCs/>
                <w:sz w:val="26"/>
                <w:szCs w:val="26"/>
              </w:rPr>
              <w:t>00)</w:t>
            </w:r>
          </w:p>
        </w:tc>
        <w:tc>
          <w:tcPr>
            <w:tcW w:w="134" w:type="dxa"/>
          </w:tcPr>
          <w:p w14:paraId="4100AA59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93E223" w14:textId="38583351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="Angsana New" w:hAnsi="Angsana New"/>
                <w:bCs/>
                <w:sz w:val="26"/>
                <w:szCs w:val="26"/>
              </w:rPr>
              <w:t>(15,500)</w:t>
            </w:r>
          </w:p>
        </w:tc>
      </w:tr>
      <w:tr w:rsidR="00D26DE7" w:rsidRPr="00B15B31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701A1A28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B15B31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ยอดคงเหลือปลายงวด</w:t>
            </w:r>
            <w:r w:rsidRPr="00B15B31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00A32BF1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B44C71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FCA6AE" w14:textId="77777777" w:rsidR="00D26DE7" w:rsidRPr="00B15B31" w:rsidRDefault="00D26DE7" w:rsidP="00D26DE7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3934F0F" w14:textId="4F915ECE" w:rsidR="00D26DE7" w:rsidRPr="00D26DE7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26DE7">
              <w:rPr>
                <w:rFonts w:asciiTheme="majorBidi" w:hAnsiTheme="majorBidi"/>
                <w:b/>
                <w:sz w:val="26"/>
                <w:szCs w:val="26"/>
                <w:cs/>
              </w:rPr>
              <w:t>298</w:t>
            </w:r>
            <w:r w:rsidRPr="00D26DE7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D26DE7">
              <w:rPr>
                <w:rFonts w:asciiTheme="majorBidi" w:hAnsiTheme="majorBidi"/>
                <w:b/>
                <w:sz w:val="26"/>
                <w:szCs w:val="26"/>
                <w:cs/>
              </w:rPr>
              <w:t>000</w:t>
            </w:r>
          </w:p>
        </w:tc>
        <w:tc>
          <w:tcPr>
            <w:tcW w:w="134" w:type="dxa"/>
          </w:tcPr>
          <w:p w14:paraId="454CB104" w14:textId="77777777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2FB3A2" w14:textId="115ACDF9" w:rsidR="00D26DE7" w:rsidRPr="00B15B31" w:rsidRDefault="00D26DE7" w:rsidP="00D2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15B31">
              <w:rPr>
                <w:rFonts w:ascii="Angsana New" w:hAnsi="Angsana New"/>
                <w:bCs/>
                <w:sz w:val="26"/>
                <w:szCs w:val="26"/>
              </w:rPr>
              <w:t>316,000</w:t>
            </w:r>
          </w:p>
        </w:tc>
      </w:tr>
    </w:tbl>
    <w:p w14:paraId="6DA5D1D9" w14:textId="77777777" w:rsidR="00C25E26" w:rsidRPr="00B15B31" w:rsidRDefault="00C25E26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159405057"/>
      <w:bookmarkStart w:id="1" w:name="_Hlk159440038"/>
    </w:p>
    <w:p w14:paraId="720EE0FF" w14:textId="403A0FCC" w:rsidR="004357E5" w:rsidRPr="00B15B31" w:rsidRDefault="004357E5" w:rsidP="000E0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397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15B3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15B31">
        <w:rPr>
          <w:rFonts w:asciiTheme="majorBidi" w:hAnsiTheme="majorBidi" w:cstheme="majorBidi"/>
          <w:sz w:val="32"/>
          <w:szCs w:val="32"/>
        </w:rPr>
        <w:t>3</w:t>
      </w:r>
      <w:r w:rsidR="00B15B31">
        <w:rPr>
          <w:rFonts w:asciiTheme="majorBidi" w:hAnsiTheme="majorBidi" w:cstheme="majorBidi"/>
          <w:sz w:val="32"/>
          <w:szCs w:val="32"/>
        </w:rPr>
        <w:t xml:space="preserve">0 </w:t>
      </w:r>
      <w:r w:rsidR="00B15B3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15B3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5B31">
        <w:rPr>
          <w:rFonts w:asciiTheme="majorBidi" w:hAnsiTheme="majorBidi" w:cstheme="majorBidi"/>
          <w:sz w:val="32"/>
          <w:szCs w:val="32"/>
        </w:rPr>
        <w:t>2568</w:t>
      </w:r>
      <w:r w:rsidRPr="00B15B3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5B31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B15B3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15B3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Pr="00B15B3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15B3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15B31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B15B31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บริษัทมีสัญญาเงินให้กู้ยืมในรูปของตั๋วสัญญาใช้เงินแก่บริษัท</w:t>
      </w:r>
      <w:r w:rsidRPr="00B15B31">
        <w:rPr>
          <w:rFonts w:asciiTheme="majorBidi" w:hAnsiTheme="majorBidi" w:cstheme="majorBidi"/>
          <w:sz w:val="32"/>
          <w:szCs w:val="32"/>
          <w:cs/>
        </w:rPr>
        <w:t>ย่อยสองแห่ง จำนวนหลายฉบับ อายุของสัญญามีทั้งระยะสั้นและระยะยาว โดยคิดดอกเบี้ยในอัตรา</w:t>
      </w:r>
      <w:r w:rsidR="000E09D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15B31">
        <w:rPr>
          <w:rFonts w:asciiTheme="majorBidi" w:hAnsiTheme="majorBidi" w:cstheme="majorBidi"/>
          <w:sz w:val="32"/>
          <w:szCs w:val="32"/>
          <w:cs/>
        </w:rPr>
        <w:t>ร้อยล</w:t>
      </w:r>
      <w:r w:rsidR="00743CEF" w:rsidRPr="00B15B31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Pr="00B15B31">
        <w:rPr>
          <w:rFonts w:asciiTheme="majorBidi" w:hAnsiTheme="majorBidi" w:cstheme="majorBidi"/>
          <w:sz w:val="32"/>
          <w:szCs w:val="32"/>
        </w:rPr>
        <w:t xml:space="preserve">3.50 - 6.65 </w:t>
      </w:r>
      <w:r w:rsidRPr="00B15B31">
        <w:rPr>
          <w:rFonts w:asciiTheme="majorBidi" w:hAnsiTheme="majorBidi" w:cstheme="majorBidi"/>
          <w:sz w:val="32"/>
          <w:szCs w:val="32"/>
          <w:cs/>
        </w:rPr>
        <w:t>ต่อปี</w:t>
      </w:r>
    </w:p>
    <w:bookmarkEnd w:id="0"/>
    <w:bookmarkEnd w:id="1"/>
    <w:p w14:paraId="11F1AA44" w14:textId="77777777" w:rsidR="00C73907" w:rsidRPr="007F71A6" w:rsidRDefault="00C73907" w:rsidP="002E5A53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C61C607" w14:textId="61BFB0E2" w:rsidR="00B43E5F" w:rsidRPr="007F71A6" w:rsidRDefault="007656F6" w:rsidP="002E5A53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71A6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B43E5F" w:rsidRPr="007F71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3E5F" w:rsidRPr="007F71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73E2" w:rsidRPr="007F71A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  <w:r w:rsidR="00555575" w:rsidRPr="007F71A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DF6D49C" w14:textId="0B091861" w:rsidR="006C6020" w:rsidRPr="007F71A6" w:rsidRDefault="006C6020" w:rsidP="002E5A53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7F71A6">
        <w:rPr>
          <w:rFonts w:asciiTheme="majorBidi" w:hAnsiTheme="majorBidi" w:cstheme="majorBidi"/>
          <w:sz w:val="32"/>
          <w:szCs w:val="32"/>
        </w:rPr>
        <w:tab/>
      </w:r>
      <w:r w:rsidRPr="007F71A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  <w:r w:rsidR="00555575" w:rsidRPr="007F71A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7F71A6" w:rsidRPr="002E5A53" w14:paraId="6761CE39" w14:textId="77777777" w:rsidTr="00237281">
        <w:trPr>
          <w:trHeight w:val="62"/>
        </w:trPr>
        <w:tc>
          <w:tcPr>
            <w:tcW w:w="3458" w:type="dxa"/>
          </w:tcPr>
          <w:p w14:paraId="016F3819" w14:textId="77777777" w:rsidR="000D4E37" w:rsidRPr="002E5A53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2E5A53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F71A6" w:rsidRPr="002E5A53" w14:paraId="6F74E29E" w14:textId="77777777" w:rsidTr="00237281">
        <w:trPr>
          <w:trHeight w:val="62"/>
        </w:trPr>
        <w:tc>
          <w:tcPr>
            <w:tcW w:w="3458" w:type="dxa"/>
          </w:tcPr>
          <w:p w14:paraId="2E314141" w14:textId="77777777" w:rsidR="000D4E37" w:rsidRPr="002E5A53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2E5A53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2E5A53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95FF6E" w14:textId="77777777" w:rsidR="000D4E37" w:rsidRPr="002E5A53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71A6" w:rsidRPr="002E5A53" w14:paraId="1A93896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DE3C7E" w:rsidRPr="002E5A53" w:rsidRDefault="00DE3C7E" w:rsidP="002E5A53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E8CC1E2" w14:textId="1E021770" w:rsidR="00DE3C7E" w:rsidRPr="002E5A53" w:rsidRDefault="00DE3C7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E5A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E5A53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DE3C7E" w:rsidRPr="002E5A53" w:rsidRDefault="00DE3C7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A7CE3C" w14:textId="77777777" w:rsidR="00DE3C7E" w:rsidRPr="002E5A53" w:rsidRDefault="00DE3C7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79FDB98" w14:textId="559F84A6" w:rsidR="00DE3C7E" w:rsidRPr="002E5A53" w:rsidRDefault="00DE3C7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6AB812D5" w14:textId="77777777" w:rsidR="00DE3C7E" w:rsidRPr="002E5A53" w:rsidRDefault="00DE3C7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B7738F" w14:textId="0E8DF6AA" w:rsidR="00DE3C7E" w:rsidRPr="002E5A53" w:rsidRDefault="00DE3C7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E5A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E5A53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DE3C7E" w:rsidRPr="002E5A53" w:rsidRDefault="00DE3C7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AC176EE" w14:textId="77777777" w:rsidR="00DE3C7E" w:rsidRPr="002E5A53" w:rsidRDefault="00DE3C7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617A09" w14:textId="1AFC7316" w:rsidR="00DE3C7E" w:rsidRPr="002E5A53" w:rsidRDefault="00DE3C7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7F71A6" w:rsidRPr="002E5A53" w14:paraId="11D7FED0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0B17D446" w:rsidR="00DE3C7E" w:rsidRPr="002E5A53" w:rsidRDefault="00DE3C7E" w:rsidP="002E5A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6E472FF7" w:rsidR="00DE3C7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>36,653</w:t>
            </w:r>
          </w:p>
        </w:tc>
        <w:tc>
          <w:tcPr>
            <w:tcW w:w="134" w:type="dxa"/>
          </w:tcPr>
          <w:p w14:paraId="3E64AADF" w14:textId="77777777" w:rsidR="00DE3C7E" w:rsidRPr="002E5A53" w:rsidRDefault="00DE3C7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BC41C08" w:rsidR="00DE3C7E" w:rsidRPr="002E5A53" w:rsidRDefault="00DE3C7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40,173 </w:t>
            </w:r>
          </w:p>
        </w:tc>
        <w:tc>
          <w:tcPr>
            <w:tcW w:w="134" w:type="dxa"/>
          </w:tcPr>
          <w:p w14:paraId="7E77412A" w14:textId="77777777" w:rsidR="00DE3C7E" w:rsidRPr="002E5A53" w:rsidRDefault="00DE3C7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49F58FAE" w:rsidR="00DE3C7E" w:rsidRPr="002E5A53" w:rsidRDefault="007F71A6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>36,653</w:t>
            </w:r>
          </w:p>
        </w:tc>
        <w:tc>
          <w:tcPr>
            <w:tcW w:w="134" w:type="dxa"/>
          </w:tcPr>
          <w:p w14:paraId="237D2D11" w14:textId="77777777" w:rsidR="00DE3C7E" w:rsidRPr="002E5A53" w:rsidRDefault="00DE3C7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014DE65B" w:rsidR="00DE3C7E" w:rsidRPr="002E5A53" w:rsidRDefault="00DE3C7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40,173 </w:t>
            </w:r>
          </w:p>
        </w:tc>
      </w:tr>
      <w:tr w:rsidR="007F71A6" w:rsidRPr="002E5A53" w14:paraId="798E165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E38EA28" w14:textId="36C1E049" w:rsidR="00DE3C7E" w:rsidRPr="002E5A53" w:rsidRDefault="00DE3C7E" w:rsidP="002E5A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 - บุคคลและกิจการที่เกี่ยวข้องกัน</w:t>
            </w:r>
          </w:p>
        </w:tc>
        <w:tc>
          <w:tcPr>
            <w:tcW w:w="1133" w:type="dxa"/>
          </w:tcPr>
          <w:p w14:paraId="587BC3D1" w14:textId="77777777" w:rsidR="00DE3C7E" w:rsidRPr="002E5A53" w:rsidRDefault="00DE3C7E" w:rsidP="002E5A5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14071D" w14:textId="77777777" w:rsidR="00DE3C7E" w:rsidRPr="002E5A53" w:rsidRDefault="00DE3C7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61A35F" w14:textId="2C03539D" w:rsidR="00DE3C7E" w:rsidRPr="002E5A53" w:rsidRDefault="00DE3C7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2C56A6C" w14:textId="77777777" w:rsidR="00DE3C7E" w:rsidRPr="002E5A53" w:rsidRDefault="00DE3C7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909530" w14:textId="77777777" w:rsidR="00DE3C7E" w:rsidRPr="002E5A53" w:rsidRDefault="00DE3C7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7B8381E" w14:textId="77777777" w:rsidR="00DE3C7E" w:rsidRPr="002E5A53" w:rsidRDefault="00DE3C7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14D9D08" w14:textId="3A59A12F" w:rsidR="00DE3C7E" w:rsidRPr="002E5A53" w:rsidRDefault="00DE3C7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  </w:t>
            </w:r>
          </w:p>
        </w:tc>
      </w:tr>
      <w:tr w:rsidR="00E0262E" w:rsidRPr="002E5A53" w14:paraId="34B51B93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12FE75F0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</w:tcPr>
          <w:p w14:paraId="7751AC85" w14:textId="00204D02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1354565E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8204EE" w14:textId="62B9BAC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0803DB75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06C570" w14:textId="2DFC32D6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3,113</w:t>
            </w:r>
          </w:p>
        </w:tc>
        <w:tc>
          <w:tcPr>
            <w:tcW w:w="134" w:type="dxa"/>
          </w:tcPr>
          <w:p w14:paraId="79D11A6C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5EF9F09" w14:textId="7E239C50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8,717 </w:t>
            </w:r>
          </w:p>
        </w:tc>
      </w:tr>
      <w:tr w:rsidR="00E0262E" w:rsidRPr="002E5A53" w14:paraId="4A1A7E0D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23FC3A46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</w:tcPr>
          <w:p w14:paraId="5E074630" w14:textId="2641270E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1C8F87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BB240E" w14:textId="4D43347B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630A25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891E35" w14:textId="424E348F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58BF42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CADFEF3" w14:textId="48716C22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62E" w:rsidRPr="002E5A53" w14:paraId="13D4400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875BE9A" w14:textId="1C8E2D3A" w:rsidR="00E0262E" w:rsidRPr="002E5A53" w:rsidRDefault="00E0262E" w:rsidP="002E5A5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  0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81DDE21" w14:textId="6980D879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2CDF7D11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CDD05E" w14:textId="3BC5DBE8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36BF5BCC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317D0B" w14:textId="405D71FA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332</w:t>
            </w:r>
          </w:p>
        </w:tc>
        <w:tc>
          <w:tcPr>
            <w:tcW w:w="134" w:type="dxa"/>
          </w:tcPr>
          <w:p w14:paraId="13970A55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474119B" w14:textId="5ECAEF24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377 </w:t>
            </w:r>
          </w:p>
        </w:tc>
      </w:tr>
      <w:tr w:rsidR="00E0262E" w:rsidRPr="002E5A53" w14:paraId="3117FC0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1F70D86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รวมลูกหนี้การค้า - บุคคลและกิจการที่เกี่ยวข้องกัน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ECE8D59" w14:textId="0EFD802A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55117E4D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272A44" w14:textId="30922182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488D2175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496C87" w14:textId="2E345FFF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>3,445</w:t>
            </w:r>
          </w:p>
        </w:tc>
        <w:tc>
          <w:tcPr>
            <w:tcW w:w="134" w:type="dxa"/>
          </w:tcPr>
          <w:p w14:paraId="40D56DE1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6E52DB9" w14:textId="2A453044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9,094 </w:t>
            </w:r>
          </w:p>
        </w:tc>
      </w:tr>
    </w:tbl>
    <w:p w14:paraId="79163BD0" w14:textId="2D87527D" w:rsidR="002E5A53" w:rsidRDefault="002E5A53"/>
    <w:p w14:paraId="3B745669" w14:textId="77777777" w:rsidR="002E5A53" w:rsidRDefault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E0262E" w:rsidRPr="002E5A53" w14:paraId="74F9E487" w14:textId="77777777" w:rsidTr="00692C95">
        <w:trPr>
          <w:trHeight w:val="62"/>
        </w:trPr>
        <w:tc>
          <w:tcPr>
            <w:tcW w:w="3458" w:type="dxa"/>
          </w:tcPr>
          <w:p w14:paraId="61937D68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723EF996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0262E" w:rsidRPr="002E5A53" w14:paraId="3ECAA2AD" w14:textId="77777777" w:rsidTr="00692C95">
        <w:trPr>
          <w:trHeight w:val="62"/>
        </w:trPr>
        <w:tc>
          <w:tcPr>
            <w:tcW w:w="3458" w:type="dxa"/>
          </w:tcPr>
          <w:p w14:paraId="31C104C2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E047BD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CFF84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534D55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62E" w:rsidRPr="002E5A53" w14:paraId="54D6EB42" w14:textId="77777777" w:rsidTr="00692C9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ECF96CB" w14:textId="77777777" w:rsidR="00E0262E" w:rsidRPr="002E5A53" w:rsidRDefault="00E0262E" w:rsidP="002E5A53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77D0DA5" w14:textId="0DC45736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E5A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E5A53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814418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602CB2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5598297" w14:textId="2E9F7CE3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5F3A3FD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0C9904" w14:textId="49093B5C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E5A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E5A53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056F5DD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590A858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A94ADA9" w14:textId="6996E873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0262E" w:rsidRPr="002E5A53" w14:paraId="095A76BC" w14:textId="77777777" w:rsidTr="0079315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E0262E" w:rsidRPr="002E5A53" w:rsidRDefault="00E0262E" w:rsidP="002E5A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E0262E" w:rsidRPr="002E5A53" w:rsidRDefault="00E0262E" w:rsidP="002E5A5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97BF124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1B895601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  </w:t>
            </w:r>
          </w:p>
        </w:tc>
      </w:tr>
      <w:tr w:rsidR="00E0262E" w:rsidRPr="002E5A53" w14:paraId="66FCA6CF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40C973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</w:tcPr>
          <w:p w14:paraId="3878419D" w14:textId="15862220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225,671</w:t>
            </w:r>
          </w:p>
        </w:tc>
        <w:tc>
          <w:tcPr>
            <w:tcW w:w="134" w:type="dxa"/>
          </w:tcPr>
          <w:p w14:paraId="787A0810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943A75" w14:textId="6468C029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215,441 </w:t>
            </w:r>
          </w:p>
        </w:tc>
        <w:tc>
          <w:tcPr>
            <w:tcW w:w="134" w:type="dxa"/>
          </w:tcPr>
          <w:p w14:paraId="5D938307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168C5D" w14:textId="7BFF9D4D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144,349 </w:t>
            </w:r>
          </w:p>
        </w:tc>
        <w:tc>
          <w:tcPr>
            <w:tcW w:w="134" w:type="dxa"/>
          </w:tcPr>
          <w:p w14:paraId="1F13D069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62F131A" w14:textId="6F04A31A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152,531 </w:t>
            </w:r>
          </w:p>
        </w:tc>
      </w:tr>
      <w:tr w:rsidR="00E0262E" w:rsidRPr="002E5A53" w14:paraId="121F5586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678E2B46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</w:tcPr>
          <w:p w14:paraId="3A5AE66D" w14:textId="3613604F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8552E1" w14:textId="05F09475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18D674" w14:textId="19337E2C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 </w:t>
            </w:r>
          </w:p>
        </w:tc>
        <w:tc>
          <w:tcPr>
            <w:tcW w:w="134" w:type="dxa"/>
          </w:tcPr>
          <w:p w14:paraId="26E812DC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02838FF" w14:textId="27E93B19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62E" w:rsidRPr="002E5A53" w14:paraId="4001B3F8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E0262E" w:rsidRPr="002E5A53" w:rsidRDefault="00E0262E" w:rsidP="002E5A5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ถึง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</w:tcPr>
          <w:p w14:paraId="1A0F0054" w14:textId="5C20824B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66,389</w:t>
            </w:r>
          </w:p>
        </w:tc>
        <w:tc>
          <w:tcPr>
            <w:tcW w:w="134" w:type="dxa"/>
          </w:tcPr>
          <w:p w14:paraId="4C8C52AF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4CD7F2" w14:textId="2FD5F78E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93,503 </w:t>
            </w:r>
          </w:p>
        </w:tc>
        <w:tc>
          <w:tcPr>
            <w:tcW w:w="134" w:type="dxa"/>
          </w:tcPr>
          <w:p w14:paraId="2505269F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A77515" w14:textId="4B126E2B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27,174 </w:t>
            </w:r>
          </w:p>
        </w:tc>
        <w:tc>
          <w:tcPr>
            <w:tcW w:w="134" w:type="dxa"/>
          </w:tcPr>
          <w:p w14:paraId="20437FDF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88D4E4D" w14:textId="24423513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60,168 </w:t>
            </w:r>
          </w:p>
        </w:tc>
      </w:tr>
      <w:tr w:rsidR="00E0262E" w:rsidRPr="002E5A53" w14:paraId="2F5711BC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E0262E" w:rsidRPr="002E5A53" w:rsidRDefault="00E0262E" w:rsidP="002E5A5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ถึง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</w:tcPr>
          <w:p w14:paraId="7619BDB6" w14:textId="5B6C9722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19,929</w:t>
            </w:r>
          </w:p>
        </w:tc>
        <w:tc>
          <w:tcPr>
            <w:tcW w:w="134" w:type="dxa"/>
          </w:tcPr>
          <w:p w14:paraId="548FECD9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7E12E1" w14:textId="3E86CFFD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3,313 </w:t>
            </w:r>
          </w:p>
        </w:tc>
        <w:tc>
          <w:tcPr>
            <w:tcW w:w="134" w:type="dxa"/>
          </w:tcPr>
          <w:p w14:paraId="6FA7179B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1754A" w14:textId="1D1949C8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16,684 </w:t>
            </w:r>
          </w:p>
        </w:tc>
        <w:tc>
          <w:tcPr>
            <w:tcW w:w="134" w:type="dxa"/>
          </w:tcPr>
          <w:p w14:paraId="023D8BF3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E2EAAB1" w14:textId="1AFAD88C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1,473 </w:t>
            </w:r>
          </w:p>
        </w:tc>
      </w:tr>
      <w:tr w:rsidR="00E0262E" w:rsidRPr="002E5A53" w14:paraId="28DB0813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E0262E" w:rsidRPr="002E5A53" w:rsidRDefault="00E0262E" w:rsidP="002E5A5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  6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</w:tcPr>
          <w:p w14:paraId="2F84D162" w14:textId="3BAC4FA6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3,128</w:t>
            </w:r>
          </w:p>
        </w:tc>
        <w:tc>
          <w:tcPr>
            <w:tcW w:w="134" w:type="dxa"/>
          </w:tcPr>
          <w:p w14:paraId="15616655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9F9A87" w14:textId="54E5E8BD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4,085 </w:t>
            </w:r>
          </w:p>
        </w:tc>
        <w:tc>
          <w:tcPr>
            <w:tcW w:w="134" w:type="dxa"/>
          </w:tcPr>
          <w:p w14:paraId="09F80A1C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87837" w14:textId="6E302F2E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2,169 </w:t>
            </w:r>
          </w:p>
        </w:tc>
        <w:tc>
          <w:tcPr>
            <w:tcW w:w="134" w:type="dxa"/>
          </w:tcPr>
          <w:p w14:paraId="5918979E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F7D66BC" w14:textId="245220A5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1,350 </w:t>
            </w:r>
          </w:p>
        </w:tc>
      </w:tr>
      <w:tr w:rsidR="00E0262E" w:rsidRPr="002E5A53" w14:paraId="64147706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0AB5BF8" w:rsidR="00E0262E" w:rsidRPr="002E5A53" w:rsidRDefault="00E0262E" w:rsidP="002E5A5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2899AF6" w14:textId="11B2851E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13,483</w:t>
            </w:r>
          </w:p>
        </w:tc>
        <w:tc>
          <w:tcPr>
            <w:tcW w:w="134" w:type="dxa"/>
          </w:tcPr>
          <w:p w14:paraId="740A87A3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0261DE" w14:textId="131E6D9C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10,606 </w:t>
            </w:r>
          </w:p>
        </w:tc>
        <w:tc>
          <w:tcPr>
            <w:tcW w:w="134" w:type="dxa"/>
          </w:tcPr>
          <w:p w14:paraId="1D71508D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2BEEF7" w14:textId="498EFA63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10,077 </w:t>
            </w:r>
          </w:p>
        </w:tc>
        <w:tc>
          <w:tcPr>
            <w:tcW w:w="134" w:type="dxa"/>
          </w:tcPr>
          <w:p w14:paraId="737B46FB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B5EEF70" w14:textId="7DBB0CBD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9,490 </w:t>
            </w:r>
          </w:p>
        </w:tc>
      </w:tr>
      <w:tr w:rsidR="00E0262E" w:rsidRPr="002E5A53" w14:paraId="0CCF0724" w14:textId="77777777" w:rsidTr="00C25E26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115AF15F" w:rsidR="00E0262E" w:rsidRPr="002E5A53" w:rsidRDefault="00E0262E" w:rsidP="002E5A53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4E2C4AE" w14:textId="6CB6EDCD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328,600</w:t>
            </w:r>
          </w:p>
        </w:tc>
        <w:tc>
          <w:tcPr>
            <w:tcW w:w="134" w:type="dxa"/>
          </w:tcPr>
          <w:p w14:paraId="3AA0434B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4274AE" w14:textId="115FB013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326,948 </w:t>
            </w:r>
          </w:p>
        </w:tc>
        <w:tc>
          <w:tcPr>
            <w:tcW w:w="134" w:type="dxa"/>
          </w:tcPr>
          <w:p w14:paraId="5D830848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E1A088" w14:textId="0D28796A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200,453 </w:t>
            </w:r>
          </w:p>
        </w:tc>
        <w:tc>
          <w:tcPr>
            <w:tcW w:w="134" w:type="dxa"/>
          </w:tcPr>
          <w:p w14:paraId="18D823E0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6E51122" w14:textId="0BE4B4B6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225,012 </w:t>
            </w:r>
          </w:p>
        </w:tc>
      </w:tr>
      <w:tr w:rsidR="00E0262E" w:rsidRPr="002E5A53" w14:paraId="10A88213" w14:textId="77777777" w:rsidTr="002E2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FF62704" w14:textId="072A6300" w:rsidR="00E0262E" w:rsidRPr="002E5A53" w:rsidRDefault="00E0262E" w:rsidP="002E5A53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1438171" w14:textId="2ECFDB30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365,253</w:t>
            </w:r>
          </w:p>
        </w:tc>
        <w:tc>
          <w:tcPr>
            <w:tcW w:w="134" w:type="dxa"/>
          </w:tcPr>
          <w:p w14:paraId="45C9C6B5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D8F4EE" w14:textId="1EF2776F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367,121 </w:t>
            </w:r>
          </w:p>
        </w:tc>
        <w:tc>
          <w:tcPr>
            <w:tcW w:w="134" w:type="dxa"/>
          </w:tcPr>
          <w:p w14:paraId="66392CDE" w14:textId="7777777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7B3BC2" w14:textId="4A2184F6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240,551</w:t>
            </w:r>
          </w:p>
        </w:tc>
        <w:tc>
          <w:tcPr>
            <w:tcW w:w="134" w:type="dxa"/>
          </w:tcPr>
          <w:p w14:paraId="24B045AA" w14:textId="77777777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96D497A" w14:textId="5FF55BF1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274,279 </w:t>
            </w:r>
          </w:p>
        </w:tc>
      </w:tr>
      <w:tr w:rsidR="00E0262E" w:rsidRPr="002E5A53" w14:paraId="1C1F3CAB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49BCD8B7" w:rsidR="00E0262E" w:rsidRPr="002E5A53" w:rsidRDefault="00E0262E" w:rsidP="002E5A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042B9B41" w:rsidR="00E0262E" w:rsidRPr="002E5A53" w:rsidRDefault="00E0262E" w:rsidP="002E5A53">
            <w:pPr>
              <w:spacing w:line="320" w:lineRule="exact"/>
              <w:ind w:left="-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(20,613)</w:t>
            </w:r>
          </w:p>
        </w:tc>
        <w:tc>
          <w:tcPr>
            <w:tcW w:w="134" w:type="dxa"/>
          </w:tcPr>
          <w:p w14:paraId="00920B37" w14:textId="77777777" w:rsidR="00E0262E" w:rsidRPr="002E5A53" w:rsidRDefault="00E0262E" w:rsidP="002E5A53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368AD498" w:rsidR="00E0262E" w:rsidRPr="002E5A53" w:rsidRDefault="00E0262E" w:rsidP="002E5A53">
            <w:pPr>
              <w:spacing w:line="320" w:lineRule="exact"/>
              <w:ind w:left="-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(14,562) </w:t>
            </w:r>
          </w:p>
        </w:tc>
        <w:tc>
          <w:tcPr>
            <w:tcW w:w="134" w:type="dxa"/>
          </w:tcPr>
          <w:p w14:paraId="06CB0FDF" w14:textId="77777777" w:rsidR="00E0262E" w:rsidRPr="002E5A53" w:rsidRDefault="00E0262E" w:rsidP="002E5A53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02CDB971" w:rsidR="00E0262E" w:rsidRPr="002E5A53" w:rsidRDefault="00E0262E" w:rsidP="002E5A5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>(11,744)</w:t>
            </w:r>
          </w:p>
        </w:tc>
        <w:tc>
          <w:tcPr>
            <w:tcW w:w="134" w:type="dxa"/>
          </w:tcPr>
          <w:p w14:paraId="43ED390C" w14:textId="77777777" w:rsidR="00E0262E" w:rsidRPr="002E5A53" w:rsidRDefault="00E0262E" w:rsidP="002E5A5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722DB1C2" w:rsidR="00E0262E" w:rsidRPr="002E5A53" w:rsidRDefault="00E0262E" w:rsidP="002E5A53">
            <w:pPr>
              <w:spacing w:line="320" w:lineRule="exact"/>
              <w:ind w:lef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(10,911) </w:t>
            </w:r>
          </w:p>
        </w:tc>
      </w:tr>
      <w:tr w:rsidR="00E0262E" w:rsidRPr="002E5A53" w14:paraId="6B77287F" w14:textId="77777777" w:rsidTr="002E2B1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34A4FDE" w14:textId="04E53896" w:rsidR="00E0262E" w:rsidRPr="002E5A53" w:rsidRDefault="00E0262E" w:rsidP="002E5A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4E6B371" w14:textId="661BA7D5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344,640</w:t>
            </w:r>
          </w:p>
        </w:tc>
        <w:tc>
          <w:tcPr>
            <w:tcW w:w="134" w:type="dxa"/>
          </w:tcPr>
          <w:p w14:paraId="617ECDF1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F72DC" w14:textId="1B9D0670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352,559 </w:t>
            </w:r>
          </w:p>
        </w:tc>
        <w:tc>
          <w:tcPr>
            <w:tcW w:w="134" w:type="dxa"/>
          </w:tcPr>
          <w:p w14:paraId="5DD659BB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D45C9" w14:textId="4C36983B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>228,807</w:t>
            </w:r>
          </w:p>
        </w:tc>
        <w:tc>
          <w:tcPr>
            <w:tcW w:w="134" w:type="dxa"/>
          </w:tcPr>
          <w:p w14:paraId="60AAE43E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7030F85" w14:textId="424D256B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263,368 </w:t>
            </w:r>
          </w:p>
        </w:tc>
      </w:tr>
      <w:tr w:rsidR="00E0262E" w:rsidRPr="002E5A53" w14:paraId="7969A057" w14:textId="77777777" w:rsidTr="006E7AAD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178389A" w14:textId="77777777" w:rsidR="00E0262E" w:rsidRPr="002E5A53" w:rsidRDefault="00E0262E" w:rsidP="002E5A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C201E60" w14:textId="20627DE2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3A05B8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FA2A34" w14:textId="72496D3C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31D5DF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E6A2B4" w14:textId="77777777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FCB34C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C7757A2" w14:textId="4819BC83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  </w:t>
            </w:r>
          </w:p>
        </w:tc>
      </w:tr>
      <w:tr w:rsidR="00E0262E" w:rsidRPr="002E5A53" w14:paraId="27383580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439162D" w14:textId="541F0567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7D149DD3" w14:textId="2B71EC14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6,449</w:t>
            </w:r>
          </w:p>
        </w:tc>
        <w:tc>
          <w:tcPr>
            <w:tcW w:w="134" w:type="dxa"/>
          </w:tcPr>
          <w:p w14:paraId="1AF7B3EC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BE1969" w14:textId="38F86621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4,661 </w:t>
            </w:r>
          </w:p>
        </w:tc>
        <w:tc>
          <w:tcPr>
            <w:tcW w:w="134" w:type="dxa"/>
          </w:tcPr>
          <w:p w14:paraId="36E19F38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A60B87" w14:textId="27035D4D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1,418 </w:t>
            </w:r>
          </w:p>
        </w:tc>
        <w:tc>
          <w:tcPr>
            <w:tcW w:w="134" w:type="dxa"/>
          </w:tcPr>
          <w:p w14:paraId="6514E7E6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E1142AF" w14:textId="461B4129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868 </w:t>
            </w:r>
          </w:p>
        </w:tc>
      </w:tr>
      <w:tr w:rsidR="00E0262E" w:rsidRPr="002E5A53" w14:paraId="7A93EF5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2694824" w14:textId="6D323DDD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133" w:type="dxa"/>
          </w:tcPr>
          <w:p w14:paraId="0C01625A" w14:textId="5B344419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12,451</w:t>
            </w:r>
          </w:p>
        </w:tc>
        <w:tc>
          <w:tcPr>
            <w:tcW w:w="134" w:type="dxa"/>
          </w:tcPr>
          <w:p w14:paraId="2C26BEEF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779F0E" w14:textId="4A07CF1F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3,392 </w:t>
            </w:r>
          </w:p>
        </w:tc>
        <w:tc>
          <w:tcPr>
            <w:tcW w:w="134" w:type="dxa"/>
          </w:tcPr>
          <w:p w14:paraId="391DB9D2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6E900B" w14:textId="471F1D87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9,436 </w:t>
            </w:r>
          </w:p>
        </w:tc>
        <w:tc>
          <w:tcPr>
            <w:tcW w:w="134" w:type="dxa"/>
          </w:tcPr>
          <w:p w14:paraId="6098DF45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3BA3BC5" w14:textId="6AC4BCE0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E0262E" w:rsidRPr="002E5A53" w14:paraId="3CA89C4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D9CB3A2" w14:textId="2336482A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เงินชดเชยค้างรับ </w:t>
            </w:r>
            <w:r w:rsidRPr="002E5A53">
              <w:rPr>
                <w:rFonts w:asciiTheme="majorBidi" w:hAnsiTheme="majorBidi" w:cstheme="majorBidi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133" w:type="dxa"/>
          </w:tcPr>
          <w:p w14:paraId="1FA4090C" w14:textId="7F2552C3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27,408</w:t>
            </w:r>
          </w:p>
        </w:tc>
        <w:tc>
          <w:tcPr>
            <w:tcW w:w="134" w:type="dxa"/>
          </w:tcPr>
          <w:p w14:paraId="72FBD7DD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953691" w14:textId="60A7452E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28,631 </w:t>
            </w:r>
          </w:p>
        </w:tc>
        <w:tc>
          <w:tcPr>
            <w:tcW w:w="134" w:type="dxa"/>
          </w:tcPr>
          <w:p w14:paraId="715B271F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F8D748" w14:textId="125206DC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7567CB48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9EE791A" w14:textId="373F9D55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E0262E" w:rsidRPr="002E5A53" w14:paraId="2D5637EE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73C684D" w14:textId="3804D939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437A2585" w14:textId="55E50151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23,743</w:t>
            </w:r>
          </w:p>
        </w:tc>
        <w:tc>
          <w:tcPr>
            <w:tcW w:w="134" w:type="dxa"/>
          </w:tcPr>
          <w:p w14:paraId="3FFE2719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2EC460" w14:textId="404BB1E8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22,901 </w:t>
            </w:r>
          </w:p>
        </w:tc>
        <w:tc>
          <w:tcPr>
            <w:tcW w:w="134" w:type="dxa"/>
          </w:tcPr>
          <w:p w14:paraId="613045A1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EC1885" w14:textId="7DB2B59B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23,020 </w:t>
            </w:r>
          </w:p>
        </w:tc>
        <w:tc>
          <w:tcPr>
            <w:tcW w:w="134" w:type="dxa"/>
          </w:tcPr>
          <w:p w14:paraId="6375506D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69B4296" w14:textId="3A230C8F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22,824 </w:t>
            </w:r>
          </w:p>
        </w:tc>
      </w:tr>
      <w:tr w:rsidR="00E0262E" w:rsidRPr="002E5A53" w14:paraId="6F20E6D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FAC6B38" w14:textId="58531814" w:rsidR="00E0262E" w:rsidRPr="002E5A53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49A214D" w14:textId="4D7071A4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1,267</w:t>
            </w:r>
          </w:p>
        </w:tc>
        <w:tc>
          <w:tcPr>
            <w:tcW w:w="134" w:type="dxa"/>
          </w:tcPr>
          <w:p w14:paraId="57FC7EA2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92E9D7" w14:textId="77CD62DD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1,286 </w:t>
            </w:r>
          </w:p>
        </w:tc>
        <w:tc>
          <w:tcPr>
            <w:tcW w:w="134" w:type="dxa"/>
          </w:tcPr>
          <w:p w14:paraId="7B21A08A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18BA41" w14:textId="4BEE03E7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170 </w:t>
            </w:r>
          </w:p>
        </w:tc>
        <w:tc>
          <w:tcPr>
            <w:tcW w:w="134" w:type="dxa"/>
          </w:tcPr>
          <w:p w14:paraId="53AE2DA6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C1A1192" w14:textId="078EE24A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136 </w:t>
            </w:r>
          </w:p>
        </w:tc>
      </w:tr>
      <w:tr w:rsidR="00E0262E" w:rsidRPr="002E5A53" w14:paraId="7D42F6F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C443638" w14:textId="77777777" w:rsidR="00E0262E" w:rsidRPr="002E5A53" w:rsidRDefault="00E0262E" w:rsidP="002E5A53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E0EF11" w14:textId="6DC48C06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71,318</w:t>
            </w:r>
          </w:p>
        </w:tc>
        <w:tc>
          <w:tcPr>
            <w:tcW w:w="134" w:type="dxa"/>
          </w:tcPr>
          <w:p w14:paraId="33402828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515D39" w14:textId="2163B702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60,871 </w:t>
            </w:r>
          </w:p>
        </w:tc>
        <w:tc>
          <w:tcPr>
            <w:tcW w:w="134" w:type="dxa"/>
          </w:tcPr>
          <w:p w14:paraId="2F72339E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32FB0E" w14:textId="78E26AB1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34,044</w:t>
            </w:r>
          </w:p>
        </w:tc>
        <w:tc>
          <w:tcPr>
            <w:tcW w:w="134" w:type="dxa"/>
          </w:tcPr>
          <w:p w14:paraId="7DD62CF0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C86DFC3" w14:textId="0600A0DF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23,828 </w:t>
            </w:r>
          </w:p>
        </w:tc>
      </w:tr>
      <w:tr w:rsidR="00E0262E" w:rsidRPr="002E5A53" w14:paraId="34549717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D08FAE9" w14:textId="77777777" w:rsidR="00E0262E" w:rsidRPr="002E5A53" w:rsidRDefault="00E0262E" w:rsidP="002E5A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C8E7152" w14:textId="283CAE27" w:rsidR="00E0262E" w:rsidRPr="002E5A53" w:rsidRDefault="00E0262E" w:rsidP="002E5A53">
            <w:pPr>
              <w:spacing w:line="320" w:lineRule="exact"/>
              <w:ind w:lef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(14,225)</w:t>
            </w:r>
          </w:p>
        </w:tc>
        <w:tc>
          <w:tcPr>
            <w:tcW w:w="134" w:type="dxa"/>
          </w:tcPr>
          <w:p w14:paraId="6F9E24DD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F91677" w14:textId="3FBF6DE6" w:rsidR="00E0262E" w:rsidRPr="002E5A53" w:rsidRDefault="00E0262E" w:rsidP="002E5A53">
            <w:pPr>
              <w:spacing w:line="320" w:lineRule="exact"/>
              <w:ind w:left="-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(14,208) </w:t>
            </w:r>
          </w:p>
        </w:tc>
        <w:tc>
          <w:tcPr>
            <w:tcW w:w="134" w:type="dxa"/>
          </w:tcPr>
          <w:p w14:paraId="0EDFA787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2AA6C8" w14:textId="6BC460EA" w:rsidR="00E0262E" w:rsidRPr="002E5A53" w:rsidRDefault="00E0262E" w:rsidP="002E5A53">
            <w:pPr>
              <w:spacing w:line="320" w:lineRule="exact"/>
              <w:ind w:left="-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(48)</w:t>
            </w:r>
          </w:p>
        </w:tc>
        <w:tc>
          <w:tcPr>
            <w:tcW w:w="134" w:type="dxa"/>
          </w:tcPr>
          <w:p w14:paraId="404D1E19" w14:textId="77777777" w:rsidR="00E0262E" w:rsidRPr="002E5A53" w:rsidRDefault="00E0262E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9887DF2" w14:textId="4ABD35A9" w:rsidR="00E0262E" w:rsidRPr="002E5A53" w:rsidRDefault="00E0262E" w:rsidP="002E5A5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 xml:space="preserve">(33) </w:t>
            </w:r>
          </w:p>
        </w:tc>
      </w:tr>
      <w:tr w:rsidR="00E0262E" w:rsidRPr="002E5A53" w14:paraId="489DD8A1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C350F98" w14:textId="77777777" w:rsidR="00E0262E" w:rsidRPr="002E5A53" w:rsidRDefault="00E0262E" w:rsidP="002E5A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AA40394" w14:textId="3AF1DE44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57,093</w:t>
            </w:r>
          </w:p>
        </w:tc>
        <w:tc>
          <w:tcPr>
            <w:tcW w:w="134" w:type="dxa"/>
          </w:tcPr>
          <w:p w14:paraId="5129F192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255FB4" w14:textId="57975302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46,663 </w:t>
            </w:r>
          </w:p>
        </w:tc>
        <w:tc>
          <w:tcPr>
            <w:tcW w:w="134" w:type="dxa"/>
          </w:tcPr>
          <w:p w14:paraId="21D56B49" w14:textId="77777777" w:rsidR="00E0262E" w:rsidRPr="002E5A53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81A2C5" w14:textId="2084E9CD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>33,996</w:t>
            </w:r>
          </w:p>
        </w:tc>
        <w:tc>
          <w:tcPr>
            <w:tcW w:w="134" w:type="dxa"/>
          </w:tcPr>
          <w:p w14:paraId="6F4E0B79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01B0BBB" w14:textId="70F15349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 23,795</w:t>
            </w:r>
          </w:p>
        </w:tc>
      </w:tr>
      <w:tr w:rsidR="00E0262E" w:rsidRPr="002E5A53" w14:paraId="26B503BF" w14:textId="77777777" w:rsidTr="00241C43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A8C6E34" w14:textId="77777777" w:rsidR="00E0262E" w:rsidRPr="002E5A53" w:rsidRDefault="00E0262E" w:rsidP="002E5A53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86CB94D" w14:textId="49EAF79C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401,733</w:t>
            </w:r>
          </w:p>
        </w:tc>
        <w:tc>
          <w:tcPr>
            <w:tcW w:w="134" w:type="dxa"/>
          </w:tcPr>
          <w:p w14:paraId="6E0D94D7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13DC17" w14:textId="2C98806D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 xml:space="preserve">399,222  </w:t>
            </w:r>
          </w:p>
        </w:tc>
        <w:tc>
          <w:tcPr>
            <w:tcW w:w="134" w:type="dxa"/>
          </w:tcPr>
          <w:p w14:paraId="06EF2C0F" w14:textId="77777777" w:rsidR="00E0262E" w:rsidRPr="002E5A53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79FCCA" w14:textId="689FAA2D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A53">
              <w:rPr>
                <w:rFonts w:asciiTheme="majorBidi" w:hAnsiTheme="majorBidi" w:cstheme="majorBidi"/>
                <w:sz w:val="26"/>
                <w:szCs w:val="26"/>
              </w:rPr>
              <w:t>262,803</w:t>
            </w:r>
          </w:p>
        </w:tc>
        <w:tc>
          <w:tcPr>
            <w:tcW w:w="134" w:type="dxa"/>
          </w:tcPr>
          <w:p w14:paraId="02E393D9" w14:textId="77777777" w:rsidR="00E0262E" w:rsidRPr="002E5A53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FABA3BA" w14:textId="2908AC9E" w:rsidR="00E0262E" w:rsidRPr="002E5A53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A53">
              <w:rPr>
                <w:rFonts w:asciiTheme="majorBidi" w:hAnsiTheme="majorBidi"/>
                <w:sz w:val="26"/>
                <w:szCs w:val="26"/>
              </w:rPr>
              <w:t>287</w:t>
            </w:r>
            <w:r w:rsidRPr="002E5A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5A53">
              <w:rPr>
                <w:rFonts w:asciiTheme="majorBidi" w:hAnsiTheme="majorBidi"/>
                <w:sz w:val="26"/>
                <w:szCs w:val="26"/>
              </w:rPr>
              <w:t>16</w:t>
            </w:r>
            <w:r w:rsidRPr="002E5A53">
              <w:rPr>
                <w:rFonts w:asciiTheme="majorBidi" w:hAnsiTheme="majorBidi" w:hint="cs"/>
                <w:sz w:val="26"/>
                <w:szCs w:val="26"/>
              </w:rPr>
              <w:t>3</w:t>
            </w:r>
          </w:p>
        </w:tc>
      </w:tr>
    </w:tbl>
    <w:p w14:paraId="51FA174D" w14:textId="77777777" w:rsidR="00BA561B" w:rsidRPr="00B15B31" w:rsidRDefault="00BA561B" w:rsidP="002E5A53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49D4009" w14:textId="164436E1" w:rsidR="00336FAC" w:rsidRPr="00B15B31" w:rsidRDefault="00336FAC" w:rsidP="002E5A53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5B3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รายการเคลื่อนไหวของบัญชีค่าเผื่อ</w:t>
      </w:r>
      <w:r w:rsidR="006D2E1B" w:rsidRPr="00B15B31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B15B31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8"/>
        <w:gridCol w:w="1135"/>
      </w:tblGrid>
      <w:tr w:rsidR="00B15B31" w:rsidRPr="000866A8" w14:paraId="392D9E53" w14:textId="77777777" w:rsidTr="00174A05">
        <w:trPr>
          <w:trHeight w:val="62"/>
        </w:trPr>
        <w:tc>
          <w:tcPr>
            <w:tcW w:w="3457" w:type="dxa"/>
          </w:tcPr>
          <w:p w14:paraId="7DFA0EDA" w14:textId="77777777" w:rsidR="000D4E37" w:rsidRPr="000866A8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5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0866A8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15B31" w:rsidRPr="000866A8" w14:paraId="43DD5AB3" w14:textId="77777777" w:rsidTr="002F1302">
        <w:trPr>
          <w:trHeight w:val="62"/>
        </w:trPr>
        <w:tc>
          <w:tcPr>
            <w:tcW w:w="3457" w:type="dxa"/>
          </w:tcPr>
          <w:p w14:paraId="261F9B9D" w14:textId="77777777" w:rsidR="000D4E37" w:rsidRPr="000866A8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0866A8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0866A8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8EE469" w14:textId="77777777" w:rsidR="000D4E37" w:rsidRPr="000866A8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5B31" w:rsidRPr="000866A8" w14:paraId="2ED25A83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DE3C7E" w:rsidRPr="000866A8" w:rsidRDefault="00DE3C7E" w:rsidP="002E5A53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7D854FC" w14:textId="55E761BF" w:rsidR="00DE3C7E" w:rsidRPr="000866A8" w:rsidRDefault="00DE3C7E" w:rsidP="002E5A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866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866A8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0866A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DE3C7E" w:rsidRPr="000866A8" w:rsidRDefault="00DE3C7E" w:rsidP="002E5A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D49030" w14:textId="77777777" w:rsidR="00DE3C7E" w:rsidRPr="000866A8" w:rsidRDefault="00DE3C7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33A71E2" w14:textId="63AC646A" w:rsidR="00DE3C7E" w:rsidRPr="000866A8" w:rsidRDefault="00DE3C7E" w:rsidP="002E5A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866A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DE3C7E" w:rsidRPr="000866A8" w:rsidRDefault="00DE3C7E" w:rsidP="002E5A5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BADF4AA" w14:textId="62131947" w:rsidR="00DE3C7E" w:rsidRPr="000866A8" w:rsidRDefault="00DE3C7E" w:rsidP="002E5A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866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866A8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0866A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DE3C7E" w:rsidRPr="000866A8" w:rsidRDefault="00DE3C7E" w:rsidP="002E5A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B07AE" w14:textId="77777777" w:rsidR="00DE3C7E" w:rsidRPr="000866A8" w:rsidRDefault="00DE3C7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45FEB4A" w14:textId="48F27C52" w:rsidR="00DE3C7E" w:rsidRPr="000866A8" w:rsidRDefault="00DE3C7E" w:rsidP="002E5A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866A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15B31" w:rsidRPr="000866A8" w14:paraId="7E7B1E77" w14:textId="77777777" w:rsidTr="00FD7A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2A3D0D1F" w:rsidR="00DE3C7E" w:rsidRPr="000866A8" w:rsidRDefault="00DE3C7E" w:rsidP="002E5A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ยอดยกมาต้น</w:t>
            </w:r>
            <w:r w:rsidRPr="000866A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Pr="000866A8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20F088F5" w:rsidR="00DE3C7E" w:rsidRPr="000866A8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>28,770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DE3C7E" w:rsidRPr="000866A8" w:rsidRDefault="00DE3C7E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33F8DE" w14:textId="40AFAF4D" w:rsidR="00DE3C7E" w:rsidRPr="000866A8" w:rsidRDefault="00DE3C7E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 30,194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DE3C7E" w:rsidRPr="000866A8" w:rsidRDefault="00DE3C7E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C378E" w14:textId="0AFEF45C" w:rsidR="00DE3C7E" w:rsidRPr="000866A8" w:rsidRDefault="00A86A37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>10,944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DE3C7E" w:rsidRPr="000866A8" w:rsidRDefault="00DE3C7E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2542A9" w14:textId="6A33E0A5" w:rsidR="00DE3C7E" w:rsidRPr="000866A8" w:rsidRDefault="00DE3C7E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 13,191 </w:t>
            </w:r>
          </w:p>
        </w:tc>
      </w:tr>
      <w:tr w:rsidR="00DC62BA" w:rsidRPr="000866A8" w14:paraId="2824F23F" w14:textId="77777777" w:rsidTr="00FD7A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1DE30AFE" w14:textId="31508CEE" w:rsidR="00DC62BA" w:rsidRPr="000866A8" w:rsidRDefault="00DC62BA" w:rsidP="002E5A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เพิ่มระหว่าง</w:t>
            </w:r>
            <w:r w:rsidRPr="000866A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Pr="000866A8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97D81" w14:textId="1754B36E" w:rsidR="00DC62BA" w:rsidRPr="000866A8" w:rsidRDefault="00DC62BA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>6,068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7F6E" w14:textId="77777777" w:rsidR="00DC62BA" w:rsidRPr="000866A8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7E54FF7" w14:textId="2002AEB1" w:rsidR="00DC62BA" w:rsidRPr="000866A8" w:rsidRDefault="00DC62BA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88A0" w14:textId="77777777" w:rsidR="00DC62BA" w:rsidRPr="000866A8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B506C" w14:textId="5856D740" w:rsidR="00DC62BA" w:rsidRPr="000866A8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0118" w14:textId="77777777" w:rsidR="00DC62BA" w:rsidRPr="000866A8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1FBE8F6" w14:textId="3257EF7F" w:rsidR="00DC62BA" w:rsidRPr="000866A8" w:rsidRDefault="00DC62BA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DC62BA" w:rsidRPr="000866A8" w14:paraId="094805E2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77"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7A9FF90A" w:rsidR="00DC62BA" w:rsidRPr="000866A8" w:rsidRDefault="00DC62BA" w:rsidP="002E5A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โอนกลับระหว่าง</w:t>
            </w:r>
            <w:r w:rsidRPr="000866A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Pr="000866A8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FDF72" w14:textId="5F80A2A7" w:rsidR="00DC62BA" w:rsidRPr="000866A8" w:rsidRDefault="00DC62BA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DC62BA" w:rsidRPr="000866A8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164FB9D7" w:rsidR="00DC62BA" w:rsidRPr="000866A8" w:rsidRDefault="00DC62BA" w:rsidP="002E5A5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(1,424)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DC62BA" w:rsidRPr="000866A8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87ED1" w14:textId="25E07947" w:rsidR="00DC62BA" w:rsidRPr="000866A8" w:rsidRDefault="00DC62BA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DC62BA" w:rsidRPr="000866A8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8F7E639" w14:textId="3031BE0A" w:rsidR="00DC62BA" w:rsidRPr="000866A8" w:rsidRDefault="00DC62BA" w:rsidP="002E5A5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(2,247) </w:t>
            </w:r>
          </w:p>
        </w:tc>
      </w:tr>
      <w:tr w:rsidR="00DC62BA" w:rsidRPr="000866A8" w14:paraId="11034763" w14:textId="77777777" w:rsidTr="00FD7A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5582F24" w:rsidR="00DC62BA" w:rsidRPr="000866A8" w:rsidRDefault="00DC62BA" w:rsidP="002E5A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ยอดคงเหลือสิ้น</w:t>
            </w:r>
            <w:r w:rsidRPr="000866A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Pr="000866A8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45102BAB" w:rsidR="00DC62BA" w:rsidRPr="000866A8" w:rsidRDefault="00DC62BA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>34,838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DC62BA" w:rsidRPr="000866A8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5199A50E" w:rsidR="00DC62BA" w:rsidRPr="000866A8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 28,770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DC62BA" w:rsidRPr="000866A8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11F7FE6F" w:rsidR="00DC62BA" w:rsidRPr="000866A8" w:rsidRDefault="00DC62BA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>11,792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DC62BA" w:rsidRPr="000866A8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5E983D" w14:textId="30A1C912" w:rsidR="00DC62BA" w:rsidRPr="000866A8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 10,944 </w:t>
            </w:r>
          </w:p>
        </w:tc>
      </w:tr>
    </w:tbl>
    <w:p w14:paraId="514D8877" w14:textId="10CC1357" w:rsidR="00BA561B" w:rsidRPr="0040352E" w:rsidRDefault="00BA561B" w:rsidP="00023CBE">
      <w:pPr>
        <w:tabs>
          <w:tab w:val="clear" w:pos="227"/>
          <w:tab w:val="clear" w:pos="454"/>
          <w:tab w:val="clear" w:pos="68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color w:val="EE0000"/>
          <w:sz w:val="32"/>
          <w:szCs w:val="32"/>
          <w:vertAlign w:val="superscript"/>
          <w:cs/>
        </w:rPr>
      </w:pPr>
    </w:p>
    <w:p w14:paraId="000EA67C" w14:textId="77777777" w:rsidR="00BA561B" w:rsidRPr="0040352E" w:rsidRDefault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EE0000"/>
          <w:sz w:val="32"/>
          <w:szCs w:val="32"/>
          <w:vertAlign w:val="superscript"/>
          <w:cs/>
        </w:rPr>
      </w:pPr>
      <w:r w:rsidRPr="0040352E">
        <w:rPr>
          <w:rFonts w:asciiTheme="majorBidi" w:hAnsiTheme="majorBidi" w:cstheme="majorBidi"/>
          <w:color w:val="EE0000"/>
          <w:sz w:val="32"/>
          <w:szCs w:val="32"/>
          <w:vertAlign w:val="superscript"/>
        </w:rPr>
        <w:br w:type="page"/>
      </w:r>
    </w:p>
    <w:p w14:paraId="5A1B28DD" w14:textId="6AA83030" w:rsidR="0045452F" w:rsidRPr="00B15B31" w:rsidRDefault="0045452F" w:rsidP="00C70F92">
      <w:pPr>
        <w:tabs>
          <w:tab w:val="clear" w:pos="227"/>
          <w:tab w:val="clear" w:pos="454"/>
          <w:tab w:val="clear" w:pos="680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B15B31">
        <w:rPr>
          <w:rFonts w:asciiTheme="majorBidi" w:hAnsiTheme="majorBidi" w:cstheme="majorBidi"/>
          <w:sz w:val="32"/>
          <w:szCs w:val="32"/>
          <w:vertAlign w:val="superscript"/>
        </w:rPr>
        <w:lastRenderedPageBreak/>
        <w:t xml:space="preserve">    (*)</w:t>
      </w:r>
      <w:r w:rsidRPr="00B15B3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5B31">
        <w:rPr>
          <w:rFonts w:asciiTheme="majorBidi" w:hAnsiTheme="majorBidi" w:cstheme="majorBidi" w:hint="cs"/>
          <w:spacing w:val="-4"/>
          <w:sz w:val="32"/>
          <w:szCs w:val="32"/>
          <w:cs/>
        </w:rPr>
        <w:t>ตามสัญญาว่าจ้าง</w:t>
      </w:r>
      <w:r w:rsidRPr="001F42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ผลิตสินค้าระหว่าง </w:t>
      </w:r>
      <w:proofErr w:type="spellStart"/>
      <w:r w:rsidRPr="001F42E8">
        <w:rPr>
          <w:rFonts w:asciiTheme="majorBidi" w:hAnsiTheme="majorBidi" w:cstheme="majorBidi"/>
          <w:spacing w:val="-4"/>
          <w:sz w:val="32"/>
          <w:szCs w:val="32"/>
        </w:rPr>
        <w:t>Chint</w:t>
      </w:r>
      <w:proofErr w:type="spellEnd"/>
      <w:r w:rsidRPr="001F42E8">
        <w:rPr>
          <w:rFonts w:asciiTheme="majorBidi" w:hAnsiTheme="majorBidi" w:cstheme="majorBidi"/>
          <w:spacing w:val="-4"/>
          <w:sz w:val="32"/>
          <w:szCs w:val="32"/>
        </w:rPr>
        <w:t xml:space="preserve"> Solar (Hong Kong) Ltd. (</w:t>
      </w:r>
      <w:r w:rsidRPr="001F42E8">
        <w:rPr>
          <w:rFonts w:asciiTheme="majorBidi" w:hAnsiTheme="majorBidi" w:cstheme="majorBidi" w:hint="cs"/>
          <w:spacing w:val="-4"/>
          <w:sz w:val="32"/>
          <w:szCs w:val="32"/>
          <w:cs/>
        </w:rPr>
        <w:t>ผู้ว่าจ้าง)</w:t>
      </w:r>
      <w:r w:rsidRPr="00B15B3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กับบริษัท โซลาร์ พีพีเอ็ม</w:t>
      </w:r>
      <w:r w:rsidRPr="00B15B31">
        <w:rPr>
          <w:rFonts w:asciiTheme="majorBidi" w:hAnsiTheme="majorBidi" w:cstheme="majorBidi" w:hint="cs"/>
          <w:sz w:val="32"/>
          <w:szCs w:val="32"/>
          <w:cs/>
        </w:rPr>
        <w:t xml:space="preserve"> จำกัด (บริษัทย่อย) (ผู้รับจ้าง) เมื่อวันที่ </w:t>
      </w:r>
      <w:r w:rsidRPr="00B15B31">
        <w:rPr>
          <w:rFonts w:asciiTheme="majorBidi" w:hAnsiTheme="majorBidi" w:cstheme="majorBidi"/>
          <w:sz w:val="32"/>
          <w:szCs w:val="32"/>
        </w:rPr>
        <w:t xml:space="preserve">25 </w:t>
      </w:r>
      <w:r w:rsidRPr="00B15B31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B15B31">
        <w:rPr>
          <w:rFonts w:asciiTheme="majorBidi" w:hAnsiTheme="majorBidi" w:cstheme="majorBidi"/>
          <w:sz w:val="32"/>
          <w:szCs w:val="32"/>
        </w:rPr>
        <w:t xml:space="preserve">2561 </w:t>
      </w:r>
      <w:r w:rsidRPr="00B15B31">
        <w:rPr>
          <w:rFonts w:asciiTheme="majorBidi" w:hAnsiTheme="majorBidi" w:cstheme="majorBidi" w:hint="cs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Pr="00B15B31">
        <w:rPr>
          <w:rFonts w:asciiTheme="majorBidi" w:hAnsiTheme="majorBidi" w:cstheme="majorBidi"/>
          <w:sz w:val="32"/>
          <w:szCs w:val="32"/>
          <w:cs/>
        </w:rPr>
        <w:br/>
      </w:r>
      <w:r w:rsidRPr="00B15B31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Pr="00B15B31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Pr="00B15B31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B15B3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ถึงวันที่ </w:t>
      </w:r>
      <w:r w:rsidRPr="00B15B31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Pr="00B15B3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Pr="00B15B31">
        <w:rPr>
          <w:rFonts w:asciiTheme="majorBidi" w:hAnsiTheme="majorBidi" w:cstheme="majorBidi"/>
          <w:spacing w:val="-4"/>
          <w:sz w:val="32"/>
          <w:szCs w:val="32"/>
        </w:rPr>
        <w:t xml:space="preserve">2562 (1 </w:t>
      </w:r>
      <w:r w:rsidRPr="00B15B31">
        <w:rPr>
          <w:rFonts w:asciiTheme="majorBidi" w:hAnsiTheme="majorBidi" w:cstheme="majorBidi" w:hint="cs"/>
          <w:spacing w:val="-4"/>
          <w:sz w:val="32"/>
          <w:szCs w:val="32"/>
          <w:cs/>
        </w:rPr>
        <w:t>ปี) ผู้ว่าจ้างจะต้องว่าจ้างให้ผู้รับจ้างผลิตสินค้าให้ไม่ต่ำกว่า</w:t>
      </w:r>
      <w:r w:rsidRPr="00B15B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5B31">
        <w:rPr>
          <w:rFonts w:asciiTheme="majorBidi" w:hAnsiTheme="majorBidi" w:cstheme="majorBidi"/>
          <w:sz w:val="32"/>
          <w:szCs w:val="32"/>
        </w:rPr>
        <w:t xml:space="preserve">126 </w:t>
      </w:r>
      <w:r w:rsidRPr="00B15B31">
        <w:rPr>
          <w:rFonts w:asciiTheme="majorBidi" w:hAnsiTheme="majorBidi" w:cstheme="majorBidi"/>
          <w:sz w:val="32"/>
          <w:szCs w:val="32"/>
          <w:cs/>
        </w:rPr>
        <w:t>เมกะวัตต์</w:t>
      </w:r>
      <w:r w:rsidRPr="00B15B31">
        <w:rPr>
          <w:rFonts w:asciiTheme="majorBidi" w:hAnsiTheme="majorBidi" w:cstheme="majorBidi" w:hint="cs"/>
          <w:sz w:val="32"/>
          <w:szCs w:val="32"/>
          <w:cs/>
        </w:rPr>
        <w:t xml:space="preserve"> หรือร้อยละ </w:t>
      </w:r>
      <w:r w:rsidRPr="00B15B31">
        <w:rPr>
          <w:rFonts w:asciiTheme="majorBidi" w:hAnsiTheme="majorBidi" w:cstheme="majorBidi"/>
          <w:sz w:val="32"/>
          <w:szCs w:val="32"/>
        </w:rPr>
        <w:t xml:space="preserve">70 </w:t>
      </w:r>
      <w:r w:rsidRPr="00B15B31">
        <w:rPr>
          <w:rFonts w:asciiTheme="majorBidi" w:hAnsiTheme="majorBidi" w:cstheme="majorBidi" w:hint="cs"/>
          <w:sz w:val="32"/>
          <w:szCs w:val="32"/>
          <w:cs/>
        </w:rPr>
        <w:t>ของกำลังการผลิตตามสัญญา ซึ่งเมื่อสิ้นสุดระยะเวลาในสัญญาผู้ว่าจ้าง</w:t>
      </w:r>
      <w:r w:rsidRPr="00B15B31">
        <w:rPr>
          <w:rFonts w:asciiTheme="majorBidi" w:hAnsiTheme="majorBidi" w:cstheme="majorBidi"/>
          <w:sz w:val="32"/>
          <w:szCs w:val="32"/>
          <w:cs/>
        </w:rPr>
        <w:br/>
      </w:r>
      <w:r w:rsidRPr="00B15B31">
        <w:rPr>
          <w:rFonts w:asciiTheme="majorBidi" w:hAnsiTheme="majorBidi" w:cstheme="majorBidi" w:hint="cs"/>
          <w:sz w:val="32"/>
          <w:szCs w:val="32"/>
          <w:cs/>
        </w:rPr>
        <w:t xml:space="preserve">ไม่สามารถจ้างให้ผลิตได้ตามที่ตกลงในสัญญากัน บริษัทย่อยสามารถทำการเรียกเงินชดเชยจากการสูญเสียกำลังการผลิตได้คิดเป็นจำนวนเงิน </w:t>
      </w:r>
      <w:r w:rsidRPr="00B15B31">
        <w:rPr>
          <w:rFonts w:asciiTheme="majorBidi" w:hAnsiTheme="majorBidi" w:cstheme="majorBidi"/>
          <w:sz w:val="32"/>
          <w:szCs w:val="32"/>
        </w:rPr>
        <w:t xml:space="preserve">846,217 </w:t>
      </w:r>
      <w:r w:rsidRPr="00B15B31">
        <w:rPr>
          <w:rFonts w:asciiTheme="majorBidi" w:hAnsiTheme="majorBidi" w:cstheme="majorBidi"/>
          <w:sz w:val="32"/>
          <w:szCs w:val="32"/>
          <w:cs/>
        </w:rPr>
        <w:t>ดอลลาร์สหรัฐอเมริกา</w:t>
      </w:r>
      <w:r w:rsidRPr="00B15B31">
        <w:rPr>
          <w:rFonts w:asciiTheme="majorBidi" w:hAnsiTheme="majorBidi" w:cstheme="majorBidi"/>
          <w:sz w:val="32"/>
          <w:szCs w:val="32"/>
        </w:rPr>
        <w:t xml:space="preserve"> </w:t>
      </w:r>
    </w:p>
    <w:p w14:paraId="5EFB87D7" w14:textId="77777777" w:rsidR="0045452F" w:rsidRPr="00B15B31" w:rsidRDefault="0045452F" w:rsidP="00C70F92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5B3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15B31">
        <w:rPr>
          <w:rFonts w:asciiTheme="majorBidi" w:hAnsiTheme="majorBidi" w:cstheme="majorBidi"/>
          <w:sz w:val="32"/>
          <w:szCs w:val="32"/>
        </w:rPr>
        <w:t xml:space="preserve">25 </w:t>
      </w:r>
      <w:r w:rsidRPr="00B15B3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B15B31">
        <w:rPr>
          <w:rFonts w:asciiTheme="majorBidi" w:hAnsiTheme="majorBidi" w:cstheme="majorBidi"/>
          <w:sz w:val="32"/>
          <w:szCs w:val="32"/>
        </w:rPr>
        <w:t xml:space="preserve">2566 </w:t>
      </w:r>
      <w:r w:rsidRPr="00B15B31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ดำเนินการยื่นฟ้องต่อศาลทรัพย์สินทางปัญญาและการค้าระหว่างประเทศกลางในข้อหา/ฐานความผิด สัญญาซื้อขายระหว่างประเทศ และเมื่อวันที่ </w:t>
      </w:r>
      <w:r w:rsidRPr="00B15B31">
        <w:rPr>
          <w:rFonts w:asciiTheme="majorBidi" w:hAnsiTheme="majorBidi" w:cstheme="majorBidi"/>
          <w:sz w:val="32"/>
          <w:szCs w:val="32"/>
        </w:rPr>
        <w:t xml:space="preserve">25 </w:t>
      </w:r>
      <w:r w:rsidRPr="00B15B31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B15B31">
        <w:rPr>
          <w:rFonts w:asciiTheme="majorBidi" w:hAnsiTheme="majorBidi" w:cstheme="majorBidi"/>
          <w:sz w:val="32"/>
          <w:szCs w:val="32"/>
        </w:rPr>
        <w:t xml:space="preserve">2567 </w:t>
      </w:r>
      <w:r w:rsidRPr="00B15B31">
        <w:rPr>
          <w:rFonts w:asciiTheme="majorBidi" w:hAnsiTheme="majorBidi" w:cstheme="majorBidi"/>
          <w:sz w:val="32"/>
          <w:szCs w:val="32"/>
          <w:cs/>
        </w:rPr>
        <w:t xml:space="preserve">ได้มีการยื่นคำให้การและคำร้องขอชี้ขาดข้อกฎหมายต่อศาล ศาลรับคำให้การ ต่อมาเมื่อวันที่ </w:t>
      </w:r>
      <w:r w:rsidRPr="00B15B31">
        <w:rPr>
          <w:rFonts w:asciiTheme="majorBidi" w:hAnsiTheme="majorBidi" w:cstheme="majorBidi"/>
          <w:sz w:val="32"/>
          <w:szCs w:val="32"/>
        </w:rPr>
        <w:t xml:space="preserve">8 - 11 </w:t>
      </w:r>
      <w:r w:rsidRPr="00B15B31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B15B31">
        <w:rPr>
          <w:rFonts w:asciiTheme="majorBidi" w:hAnsiTheme="majorBidi" w:cstheme="majorBidi"/>
          <w:sz w:val="32"/>
          <w:szCs w:val="32"/>
        </w:rPr>
        <w:t xml:space="preserve">2567 </w:t>
      </w:r>
      <w:r w:rsidRPr="00B15B31">
        <w:rPr>
          <w:rFonts w:asciiTheme="majorBidi" w:hAnsiTheme="majorBidi" w:cstheme="majorBidi"/>
          <w:sz w:val="32"/>
          <w:szCs w:val="32"/>
          <w:cs/>
        </w:rPr>
        <w:t xml:space="preserve">ศาลได้สืบพยานโจทก์และพยานจำเลยเสร็จสิ้นไป </w:t>
      </w:r>
    </w:p>
    <w:p w14:paraId="0E9B6EDE" w14:textId="42C7A9FD" w:rsidR="00A9194D" w:rsidRPr="00B15B31" w:rsidRDefault="0045452F" w:rsidP="00C70F92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5B3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15B31">
        <w:rPr>
          <w:rFonts w:asciiTheme="majorBidi" w:hAnsiTheme="majorBidi" w:cstheme="majorBidi"/>
          <w:sz w:val="32"/>
          <w:szCs w:val="32"/>
        </w:rPr>
        <w:t xml:space="preserve">27 </w:t>
      </w:r>
      <w:r w:rsidRPr="00B15B3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B15B31">
        <w:rPr>
          <w:rFonts w:asciiTheme="majorBidi" w:hAnsiTheme="majorBidi" w:cstheme="majorBidi"/>
          <w:sz w:val="32"/>
          <w:szCs w:val="32"/>
        </w:rPr>
        <w:t>2567</w:t>
      </w:r>
      <w:r w:rsidRPr="00B15B31">
        <w:rPr>
          <w:rFonts w:asciiTheme="majorBidi" w:hAnsiTheme="majorBidi" w:cstheme="majorBidi"/>
          <w:sz w:val="32"/>
          <w:szCs w:val="32"/>
          <w:cs/>
        </w:rPr>
        <w:t xml:space="preserve"> ศาลทรัพย์สินทางปัญญาและการค้าระหว่างทางประเทศกลาง ได้มี</w:t>
      </w:r>
      <w:r w:rsidRPr="00B15B31">
        <w:rPr>
          <w:rFonts w:asciiTheme="majorBidi" w:hAnsiTheme="majorBidi" w:cstheme="majorBidi"/>
          <w:sz w:val="32"/>
          <w:szCs w:val="32"/>
        </w:rPr>
        <w:br/>
      </w:r>
      <w:r w:rsidRPr="00B15B31">
        <w:rPr>
          <w:rFonts w:asciiTheme="majorBidi" w:hAnsiTheme="majorBidi" w:cstheme="majorBidi"/>
          <w:sz w:val="32"/>
          <w:szCs w:val="32"/>
          <w:cs/>
        </w:rPr>
        <w:t xml:space="preserve">คำจำหน่ายคดีโดยให้ไปฟ้องที่ศาลสาธารณรัฐประชาชนจีน ต่อมาวันที่ </w:t>
      </w:r>
      <w:r w:rsidRPr="00B15B31">
        <w:rPr>
          <w:rFonts w:asciiTheme="majorBidi" w:hAnsiTheme="majorBidi" w:cstheme="majorBidi"/>
          <w:sz w:val="32"/>
          <w:szCs w:val="32"/>
        </w:rPr>
        <w:t xml:space="preserve">24 </w:t>
      </w:r>
      <w:r w:rsidRPr="00B15B3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15B31">
        <w:rPr>
          <w:rFonts w:asciiTheme="majorBidi" w:hAnsiTheme="majorBidi" w:cstheme="majorBidi"/>
          <w:sz w:val="32"/>
          <w:szCs w:val="32"/>
        </w:rPr>
        <w:t xml:space="preserve">2568 </w:t>
      </w:r>
      <w:r w:rsidRPr="00B15B31">
        <w:rPr>
          <w:rFonts w:asciiTheme="majorBidi" w:hAnsiTheme="majorBidi" w:cstheme="majorBidi"/>
          <w:sz w:val="32"/>
          <w:szCs w:val="32"/>
          <w:cs/>
        </w:rPr>
        <w:t>บริษัทย่อยได้ยื่น</w:t>
      </w:r>
      <w:r w:rsidRPr="00B15B31">
        <w:rPr>
          <w:rFonts w:asciiTheme="majorBidi" w:hAnsiTheme="majorBidi" w:cstheme="majorBidi"/>
          <w:sz w:val="32"/>
          <w:szCs w:val="32"/>
        </w:rPr>
        <w:br/>
      </w:r>
      <w:r w:rsidRPr="00B15B31">
        <w:rPr>
          <w:rFonts w:asciiTheme="majorBidi" w:hAnsiTheme="majorBidi" w:cstheme="majorBidi"/>
          <w:sz w:val="32"/>
          <w:szCs w:val="32"/>
          <w:cs/>
        </w:rPr>
        <w:t xml:space="preserve">คำร้องอุทธรณ์คำสั่ง ศาลมีคำสั่งรับอุทธรณ์ </w:t>
      </w:r>
    </w:p>
    <w:p w14:paraId="094493D1" w14:textId="3D7854B3" w:rsidR="00C70F92" w:rsidRDefault="00A50AA1" w:rsidP="002C165B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5B31">
        <w:rPr>
          <w:rFonts w:asciiTheme="majorBidi" w:hAnsiTheme="majorBidi" w:cstheme="majorBidi"/>
          <w:sz w:val="32"/>
          <w:szCs w:val="32"/>
          <w:cs/>
        </w:rPr>
        <w:t>เมื่อ</w:t>
      </w:r>
      <w:r w:rsidR="00C70F92" w:rsidRPr="00794CC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70F92" w:rsidRPr="00794CC2">
        <w:rPr>
          <w:rFonts w:asciiTheme="majorBidi" w:hAnsiTheme="majorBidi" w:cstheme="majorBidi" w:hint="cs"/>
          <w:sz w:val="32"/>
          <w:szCs w:val="32"/>
        </w:rPr>
        <w:t>22</w:t>
      </w:r>
      <w:r w:rsidR="00C70F92" w:rsidRPr="00794CC2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C70F92" w:rsidRPr="00794CC2">
        <w:rPr>
          <w:rFonts w:asciiTheme="majorBidi" w:hAnsiTheme="majorBidi" w:cstheme="majorBidi" w:hint="cs"/>
          <w:sz w:val="32"/>
          <w:szCs w:val="32"/>
        </w:rPr>
        <w:t>2568</w:t>
      </w:r>
      <w:r w:rsidR="00C70F92" w:rsidRPr="00794C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0F92" w:rsidRPr="00794CC2">
        <w:rPr>
          <w:rFonts w:asciiTheme="majorBidi" w:hAnsiTheme="majorBidi" w:cstheme="majorBidi"/>
          <w:sz w:val="32"/>
          <w:szCs w:val="32"/>
          <w:cs/>
        </w:rPr>
        <w:t>จำเลย</w:t>
      </w:r>
      <w:r w:rsidR="00C70F92" w:rsidRPr="00794CC2">
        <w:rPr>
          <w:rFonts w:asciiTheme="majorBidi" w:hAnsiTheme="majorBidi" w:cstheme="majorBidi" w:hint="cs"/>
          <w:sz w:val="32"/>
          <w:szCs w:val="32"/>
          <w:cs/>
        </w:rPr>
        <w:t>ได้ยื่นคำแก้อุทธรณ์ต่อศาล โดยได้รับคำแก้อุทธรณ์และ</w:t>
      </w:r>
      <w:r w:rsidR="00C70F92" w:rsidRPr="00794CC2">
        <w:rPr>
          <w:rFonts w:asciiTheme="majorBidi" w:hAnsiTheme="majorBidi" w:cstheme="majorBidi"/>
          <w:sz w:val="32"/>
          <w:szCs w:val="32"/>
          <w:cs/>
        </w:rPr>
        <w:br/>
      </w:r>
      <w:r w:rsidR="00C70F92" w:rsidRPr="00794CC2">
        <w:rPr>
          <w:rFonts w:asciiTheme="majorBidi" w:hAnsiTheme="majorBidi" w:cstheme="majorBidi" w:hint="cs"/>
          <w:spacing w:val="-2"/>
          <w:sz w:val="32"/>
          <w:szCs w:val="32"/>
          <w:cs/>
        </w:rPr>
        <w:t>ส่งให้บริษัทแล้ว ศาล</w:t>
      </w:r>
      <w:r w:rsidR="00C70F92" w:rsidRPr="00794CC2">
        <w:rPr>
          <w:rFonts w:asciiTheme="majorBidi" w:hAnsiTheme="majorBidi" w:cstheme="majorBidi"/>
          <w:spacing w:val="-2"/>
          <w:sz w:val="32"/>
          <w:szCs w:val="32"/>
          <w:cs/>
        </w:rPr>
        <w:t>ทรัพย์สินทางปัญญาและการค้าระหว่างทางประเทศกลาง</w:t>
      </w:r>
      <w:r w:rsidR="00C70F92" w:rsidRPr="00794C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70F92" w:rsidRPr="00794CC2">
        <w:rPr>
          <w:rFonts w:asciiTheme="majorBidi" w:hAnsiTheme="majorBidi" w:cstheme="majorBidi" w:hint="cs"/>
          <w:spacing w:val="-2"/>
          <w:sz w:val="32"/>
          <w:szCs w:val="32"/>
          <w:cs/>
        </w:rPr>
        <w:t>จะส่งสำนวนคดีและ</w:t>
      </w:r>
      <w:r w:rsidR="00C70F92" w:rsidRPr="00794CC2">
        <w:rPr>
          <w:rFonts w:asciiTheme="majorBidi" w:hAnsiTheme="majorBidi" w:cstheme="majorBidi" w:hint="cs"/>
          <w:sz w:val="32"/>
          <w:szCs w:val="32"/>
          <w:cs/>
        </w:rPr>
        <w:t xml:space="preserve">เอกสารทั้งหมดในเดือนพฤษภาคม </w:t>
      </w:r>
      <w:r w:rsidR="00C70F92" w:rsidRPr="00794CC2">
        <w:rPr>
          <w:rFonts w:asciiTheme="majorBidi" w:hAnsiTheme="majorBidi" w:cstheme="majorBidi"/>
          <w:sz w:val="32"/>
          <w:szCs w:val="32"/>
        </w:rPr>
        <w:t xml:space="preserve">2568 </w:t>
      </w:r>
      <w:r w:rsidR="00C70F92" w:rsidRPr="00794CC2">
        <w:rPr>
          <w:rFonts w:asciiTheme="majorBidi" w:hAnsiTheme="majorBidi" w:cstheme="majorBidi" w:hint="cs"/>
          <w:sz w:val="32"/>
          <w:szCs w:val="32"/>
          <w:cs/>
        </w:rPr>
        <w:t>เพื่อให้ศาลอุทธรณ์คดีความชำนาญพิเศษพิจารณาและมีคำ</w:t>
      </w:r>
      <w:r w:rsidR="00A51194" w:rsidRPr="00794CC2">
        <w:rPr>
          <w:rFonts w:asciiTheme="majorBidi" w:hAnsiTheme="majorBidi" w:cstheme="majorBidi" w:hint="cs"/>
          <w:sz w:val="32"/>
          <w:szCs w:val="32"/>
          <w:cs/>
        </w:rPr>
        <w:t>พิ</w:t>
      </w:r>
      <w:r w:rsidR="00C70F92" w:rsidRPr="00794CC2">
        <w:rPr>
          <w:rFonts w:asciiTheme="majorBidi" w:hAnsiTheme="majorBidi" w:cstheme="majorBidi" w:hint="cs"/>
          <w:sz w:val="32"/>
          <w:szCs w:val="32"/>
          <w:cs/>
        </w:rPr>
        <w:t>พากษาหรือคำสั่งต่อไป</w:t>
      </w:r>
    </w:p>
    <w:p w14:paraId="40C90E25" w14:textId="515C009B" w:rsidR="00A50AA1" w:rsidRDefault="00A50AA1" w:rsidP="002C165B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  <w:cs/>
        </w:rPr>
      </w:pPr>
      <w:r w:rsidRPr="00D5659A">
        <w:rPr>
          <w:rFonts w:asciiTheme="majorBidi" w:hAnsiTheme="majorBidi" w:cstheme="majorBidi" w:hint="cs"/>
          <w:sz w:val="32"/>
          <w:szCs w:val="32"/>
          <w:cs/>
        </w:rPr>
        <w:t>ต่อมาวันที่</w:t>
      </w:r>
      <w:r w:rsidR="00221624" w:rsidRPr="00D5659A">
        <w:rPr>
          <w:rFonts w:asciiTheme="majorBidi" w:hAnsiTheme="majorBidi" w:cstheme="majorBidi"/>
          <w:sz w:val="32"/>
          <w:szCs w:val="32"/>
        </w:rPr>
        <w:t xml:space="preserve"> 4</w:t>
      </w:r>
      <w:r w:rsidRPr="00D5659A">
        <w:rPr>
          <w:rFonts w:asciiTheme="majorBidi" w:hAnsiTheme="majorBidi" w:cstheme="majorBidi"/>
          <w:sz w:val="32"/>
          <w:szCs w:val="32"/>
        </w:rPr>
        <w:t xml:space="preserve"> </w:t>
      </w:r>
      <w:r w:rsidRPr="00D5659A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Pr="00D5659A">
        <w:rPr>
          <w:rFonts w:asciiTheme="majorBidi" w:hAnsiTheme="majorBidi"/>
          <w:sz w:val="32"/>
          <w:szCs w:val="32"/>
        </w:rPr>
        <w:t>2568</w:t>
      </w:r>
      <w:r w:rsidRPr="00D5659A">
        <w:rPr>
          <w:rFonts w:asciiTheme="majorBidi" w:hAnsiTheme="majorBidi" w:cstheme="majorBidi"/>
          <w:sz w:val="32"/>
          <w:szCs w:val="32"/>
        </w:rPr>
        <w:t xml:space="preserve"> </w:t>
      </w:r>
      <w:r w:rsidRPr="00D5659A">
        <w:rPr>
          <w:rFonts w:asciiTheme="majorBidi" w:hAnsiTheme="majorBidi"/>
          <w:sz w:val="32"/>
          <w:szCs w:val="32"/>
          <w:cs/>
        </w:rPr>
        <w:t>โจทก</w:t>
      </w:r>
      <w:r w:rsidR="00D5659A" w:rsidRPr="00D5659A">
        <w:rPr>
          <w:rFonts w:asciiTheme="majorBidi" w:hAnsiTheme="majorBidi" w:hint="cs"/>
          <w:sz w:val="32"/>
          <w:szCs w:val="32"/>
          <w:cs/>
        </w:rPr>
        <w:t>์</w:t>
      </w:r>
      <w:r w:rsidRPr="00D5659A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21624" w:rsidRPr="00D5659A">
        <w:rPr>
          <w:rFonts w:asciiTheme="majorBidi" w:hAnsiTheme="majorBidi" w:cstheme="majorBidi" w:hint="cs"/>
          <w:sz w:val="32"/>
          <w:szCs w:val="32"/>
          <w:cs/>
        </w:rPr>
        <w:t>ทำสัญญา</w:t>
      </w:r>
      <w:r w:rsidRPr="00D5659A">
        <w:rPr>
          <w:rFonts w:asciiTheme="majorBidi" w:hAnsiTheme="majorBidi" w:cstheme="majorBidi" w:hint="cs"/>
          <w:sz w:val="32"/>
          <w:szCs w:val="32"/>
          <w:cs/>
        </w:rPr>
        <w:t>ประนีประน</w:t>
      </w:r>
      <w:r w:rsidR="00221624" w:rsidRPr="00D5659A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D5659A">
        <w:rPr>
          <w:rFonts w:asciiTheme="majorBidi" w:hAnsiTheme="majorBidi" w:cstheme="majorBidi" w:hint="cs"/>
          <w:sz w:val="32"/>
          <w:szCs w:val="32"/>
          <w:cs/>
        </w:rPr>
        <w:t>ม</w:t>
      </w:r>
      <w:r w:rsidR="00221624" w:rsidRPr="00D5659A">
        <w:rPr>
          <w:rFonts w:asciiTheme="majorBidi" w:hAnsiTheme="majorBidi" w:cstheme="majorBidi" w:hint="cs"/>
          <w:sz w:val="32"/>
          <w:szCs w:val="32"/>
          <w:cs/>
        </w:rPr>
        <w:t>ยอมความ</w:t>
      </w:r>
      <w:r w:rsidRPr="00D5659A">
        <w:rPr>
          <w:rFonts w:asciiTheme="majorBidi" w:hAnsiTheme="majorBidi" w:cstheme="majorBidi" w:hint="cs"/>
          <w:sz w:val="32"/>
          <w:szCs w:val="32"/>
          <w:cs/>
        </w:rPr>
        <w:t>กับจำเลย โดยโจทก์ไม่ติดใจ</w:t>
      </w:r>
      <w:r w:rsidRPr="00D5659A">
        <w:rPr>
          <w:rFonts w:asciiTheme="majorBidi" w:hAnsiTheme="majorBidi"/>
          <w:sz w:val="32"/>
          <w:szCs w:val="32"/>
          <w:cs/>
        </w:rPr>
        <w:t>เรียกร้อง</w:t>
      </w:r>
      <w:r w:rsidRPr="00D5659A">
        <w:rPr>
          <w:rFonts w:asciiTheme="majorBidi" w:hAnsiTheme="majorBidi" w:cstheme="majorBidi" w:hint="cs"/>
          <w:sz w:val="32"/>
          <w:szCs w:val="32"/>
          <w:cs/>
        </w:rPr>
        <w:t xml:space="preserve"> ไม่ประสงค์ดำเนินคดีตามสัญญาพิพาท</w:t>
      </w:r>
      <w:r w:rsidRPr="00D5659A">
        <w:rPr>
          <w:rFonts w:asciiTheme="majorBidi" w:hAnsiTheme="majorBidi" w:cstheme="majorBidi"/>
          <w:sz w:val="32"/>
          <w:szCs w:val="32"/>
        </w:rPr>
        <w:t xml:space="preserve"> </w:t>
      </w:r>
      <w:r w:rsidRPr="00D5659A">
        <w:rPr>
          <w:rFonts w:asciiTheme="majorBidi" w:hAnsiTheme="majorBidi" w:cstheme="majorBidi" w:hint="cs"/>
          <w:sz w:val="32"/>
          <w:szCs w:val="32"/>
          <w:cs/>
        </w:rPr>
        <w:t>และได้มีการ</w:t>
      </w:r>
      <w:r w:rsidR="00221624" w:rsidRPr="00D5659A">
        <w:rPr>
          <w:rFonts w:asciiTheme="majorBidi" w:hAnsiTheme="majorBidi" w:cstheme="majorBidi" w:hint="cs"/>
          <w:sz w:val="32"/>
          <w:szCs w:val="32"/>
          <w:cs/>
        </w:rPr>
        <w:t>ยื่นคำร้อง</w:t>
      </w:r>
      <w:r w:rsidR="001F42E8" w:rsidRPr="00D5659A">
        <w:rPr>
          <w:rFonts w:asciiTheme="majorBidi" w:hAnsiTheme="majorBidi" w:cstheme="majorBidi" w:hint="cs"/>
          <w:sz w:val="32"/>
          <w:szCs w:val="32"/>
          <w:cs/>
        </w:rPr>
        <w:t>ขอถอนอุทธรณ์</w:t>
      </w:r>
      <w:r w:rsidR="00D5659A" w:rsidRPr="00D5659A">
        <w:rPr>
          <w:rFonts w:asciiTheme="majorBidi" w:hAnsiTheme="majorBidi" w:cstheme="majorBidi" w:hint="cs"/>
          <w:sz w:val="32"/>
          <w:szCs w:val="32"/>
          <w:cs/>
        </w:rPr>
        <w:t>และคำร้องขอถอนคำแก้อุทธรณ์ที่ศาล</w:t>
      </w:r>
      <w:r w:rsidR="00221624" w:rsidRPr="00D5659A">
        <w:rPr>
          <w:rFonts w:asciiTheme="majorBidi" w:hAnsiTheme="majorBidi" w:hint="cs"/>
          <w:sz w:val="32"/>
          <w:szCs w:val="32"/>
          <w:cs/>
        </w:rPr>
        <w:t xml:space="preserve">แล้วเมื่อวันที่ </w:t>
      </w:r>
      <w:r w:rsidR="00221624" w:rsidRPr="00D5659A">
        <w:rPr>
          <w:rFonts w:asciiTheme="majorBidi" w:hAnsiTheme="majorBidi"/>
          <w:sz w:val="32"/>
          <w:szCs w:val="32"/>
        </w:rPr>
        <w:t xml:space="preserve">5 </w:t>
      </w:r>
      <w:r w:rsidR="00221624" w:rsidRPr="00D5659A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221624" w:rsidRPr="00D5659A">
        <w:rPr>
          <w:rFonts w:asciiTheme="majorBidi" w:hAnsiTheme="majorBidi"/>
          <w:sz w:val="32"/>
          <w:szCs w:val="32"/>
        </w:rPr>
        <w:t>2568</w:t>
      </w:r>
      <w:r w:rsidR="00733736">
        <w:rPr>
          <w:rFonts w:asciiTheme="majorBidi" w:hAnsiTheme="majorBidi"/>
          <w:sz w:val="32"/>
          <w:szCs w:val="32"/>
        </w:rPr>
        <w:t xml:space="preserve"> </w:t>
      </w:r>
      <w:r w:rsidR="00FF2025" w:rsidRPr="005E1DA7">
        <w:rPr>
          <w:rFonts w:asciiTheme="majorBidi" w:hAnsiTheme="majorBidi" w:hint="cs"/>
          <w:sz w:val="32"/>
          <w:szCs w:val="32"/>
          <w:cs/>
        </w:rPr>
        <w:t>ขณะนี้อยู่ระหว่าง</w:t>
      </w:r>
      <w:r w:rsidR="00FF2025" w:rsidRPr="005E1DA7">
        <w:rPr>
          <w:rFonts w:asciiTheme="majorBidi" w:hAnsiTheme="majorBidi"/>
          <w:sz w:val="32"/>
          <w:szCs w:val="32"/>
          <w:cs/>
        </w:rPr>
        <w:t>ศาลพิจารณาคำร้อง</w:t>
      </w:r>
      <w:r w:rsidR="00FF2025" w:rsidRPr="005E1DA7">
        <w:rPr>
          <w:rFonts w:asciiTheme="majorBidi" w:hAnsiTheme="majorBidi" w:hint="cs"/>
          <w:sz w:val="32"/>
          <w:szCs w:val="32"/>
          <w:cs/>
        </w:rPr>
        <w:t>ที่ยื่นไป</w:t>
      </w:r>
    </w:p>
    <w:p w14:paraId="1FF02240" w14:textId="77777777" w:rsidR="00023CBE" w:rsidRDefault="00023CBE" w:rsidP="00C70F92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66C7A2F1" w14:textId="2BA25753" w:rsidR="00D14497" w:rsidRPr="00B15B31" w:rsidRDefault="007656F6" w:rsidP="00C7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166263167"/>
      <w:r w:rsidRPr="00B15B31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D14497" w:rsidRPr="00B15B3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497" w:rsidRPr="00B15B3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497" w:rsidRPr="00B15B3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 - หมุนเวียน</w:t>
      </w:r>
    </w:p>
    <w:p w14:paraId="2A3EE64E" w14:textId="14B7202D" w:rsidR="00D14497" w:rsidRPr="00B15B31" w:rsidRDefault="00D14497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B15B31">
        <w:rPr>
          <w:rFonts w:asciiTheme="majorBidi" w:hAnsiTheme="majorBidi" w:cstheme="majorBidi"/>
          <w:sz w:val="32"/>
          <w:szCs w:val="32"/>
          <w:cs/>
        </w:rPr>
        <w:t>การเปลี่ยนแปลงรายได้ที่ยังไม่ถึงกำหนดเรียกชำระตามสัญญาในงบการเงินรวม มีดังนี้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5"/>
        <w:gridCol w:w="1590"/>
      </w:tblGrid>
      <w:tr w:rsidR="00B15B31" w:rsidRPr="000866A8" w14:paraId="2C62A0B2" w14:textId="77777777" w:rsidTr="00A6092F">
        <w:trPr>
          <w:trHeight w:val="283"/>
          <w:tblHeader/>
        </w:trPr>
        <w:tc>
          <w:tcPr>
            <w:tcW w:w="5102" w:type="dxa"/>
            <w:vAlign w:val="center"/>
          </w:tcPr>
          <w:p w14:paraId="4A160298" w14:textId="77777777" w:rsidR="00D14497" w:rsidRPr="000866A8" w:rsidRDefault="00D14497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  <w:vAlign w:val="center"/>
          </w:tcPr>
          <w:p w14:paraId="496E6D44" w14:textId="5C8C5E01" w:rsidR="00D14497" w:rsidRPr="000866A8" w:rsidRDefault="00D14497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6A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15B31" w:rsidRPr="000866A8" w14:paraId="0280243C" w14:textId="77777777" w:rsidTr="00A6092F">
        <w:trPr>
          <w:trHeight w:val="283"/>
          <w:tblHeader/>
        </w:trPr>
        <w:tc>
          <w:tcPr>
            <w:tcW w:w="5102" w:type="dxa"/>
            <w:vAlign w:val="center"/>
          </w:tcPr>
          <w:p w14:paraId="5F186A6A" w14:textId="77777777" w:rsidR="002C165B" w:rsidRPr="000866A8" w:rsidRDefault="002C165B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  <w:vAlign w:val="center"/>
          </w:tcPr>
          <w:p w14:paraId="46B7568C" w14:textId="191B2CD6" w:rsidR="002C165B" w:rsidRPr="000866A8" w:rsidRDefault="002C165B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6A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15B31" w:rsidRPr="000866A8" w14:paraId="1913823F" w14:textId="77777777" w:rsidTr="00DC62BA">
        <w:trPr>
          <w:tblHeader/>
        </w:trPr>
        <w:tc>
          <w:tcPr>
            <w:tcW w:w="5102" w:type="dxa"/>
          </w:tcPr>
          <w:p w14:paraId="5EBBA215" w14:textId="77777777" w:rsidR="003A45DA" w:rsidRPr="000866A8" w:rsidRDefault="003A45DA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D08F509" w14:textId="4FCC011C" w:rsidR="003A45DA" w:rsidRPr="000866A8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6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866A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E3C7E" w:rsidRPr="000866A8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5F45DC2A" w14:textId="5E44EDA0" w:rsidR="003A45DA" w:rsidRPr="000866A8" w:rsidRDefault="00DE3C7E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66A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3A45DA" w:rsidRPr="00086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A45DA" w:rsidRPr="000866A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61C1D9D" w14:textId="77777777" w:rsidR="003A45DA" w:rsidRPr="000866A8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4FA8C828" w14:textId="1AFE8F26" w:rsidR="003A45DA" w:rsidRPr="000866A8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6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866A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86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866A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B15B31" w:rsidRPr="000866A8" w14:paraId="583E199D" w14:textId="77777777" w:rsidTr="00DC62BA">
        <w:trPr>
          <w:tblHeader/>
        </w:trPr>
        <w:tc>
          <w:tcPr>
            <w:tcW w:w="5102" w:type="dxa"/>
          </w:tcPr>
          <w:p w14:paraId="1C786AF4" w14:textId="1A12C178" w:rsidR="008F09B2" w:rsidRPr="000866A8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866A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ยอด</w:t>
            </w:r>
            <w:r w:rsidRPr="000866A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คงเหลือ</w:t>
            </w:r>
            <w:r w:rsidRPr="000866A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ต้นงวด</w:t>
            </w:r>
            <w:r w:rsidR="00084846" w:rsidRPr="000866A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</w:tcPr>
          <w:p w14:paraId="52ABD1BB" w14:textId="4C44885C" w:rsidR="008F09B2" w:rsidRPr="000866A8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66A8">
              <w:rPr>
                <w:rFonts w:asciiTheme="majorBidi" w:hAnsiTheme="majorBidi" w:cstheme="majorBidi"/>
                <w:sz w:val="32"/>
                <w:szCs w:val="32"/>
              </w:rPr>
              <w:t>49,834</w:t>
            </w:r>
          </w:p>
        </w:tc>
        <w:tc>
          <w:tcPr>
            <w:tcW w:w="135" w:type="dxa"/>
          </w:tcPr>
          <w:p w14:paraId="2499CA87" w14:textId="77777777" w:rsidR="008F09B2" w:rsidRPr="000866A8" w:rsidRDefault="008F09B2" w:rsidP="00EC0CEC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90" w:type="dxa"/>
          </w:tcPr>
          <w:p w14:paraId="3AFB5D7B" w14:textId="6DBDA2E1" w:rsidR="008F09B2" w:rsidRPr="000866A8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6A8">
              <w:rPr>
                <w:rFonts w:asciiTheme="majorBidi" w:hAnsiTheme="majorBidi" w:cstheme="majorBidi"/>
                <w:sz w:val="32"/>
                <w:szCs w:val="32"/>
              </w:rPr>
              <w:t xml:space="preserve"> 122,051 </w:t>
            </w:r>
          </w:p>
        </w:tc>
      </w:tr>
      <w:tr w:rsidR="00DC62BA" w:rsidRPr="000866A8" w14:paraId="1DE8CFF5" w14:textId="77777777" w:rsidTr="00DC62BA">
        <w:tc>
          <w:tcPr>
            <w:tcW w:w="5102" w:type="dxa"/>
            <w:vAlign w:val="center"/>
          </w:tcPr>
          <w:p w14:paraId="61698562" w14:textId="4B86D4F7" w:rsidR="00DC62BA" w:rsidRPr="000866A8" w:rsidRDefault="00DC62BA" w:rsidP="00DC62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866A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รายได้จากการให้บริการตามสัญญาที่เกิดขึ้นระหว่างงวด</w:t>
            </w:r>
            <w:r w:rsidRPr="000866A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</w:tcPr>
          <w:p w14:paraId="282EE947" w14:textId="3076E295" w:rsidR="00DC62BA" w:rsidRPr="000866A8" w:rsidRDefault="00DC62BA" w:rsidP="00DC62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66A8">
              <w:rPr>
                <w:rFonts w:asciiTheme="majorBidi" w:hAnsiTheme="majorBidi" w:cstheme="majorBidi"/>
                <w:sz w:val="32"/>
                <w:szCs w:val="32"/>
              </w:rPr>
              <w:t>133,659</w:t>
            </w:r>
          </w:p>
        </w:tc>
        <w:tc>
          <w:tcPr>
            <w:tcW w:w="135" w:type="dxa"/>
          </w:tcPr>
          <w:p w14:paraId="2AB8191E" w14:textId="77777777" w:rsidR="00DC62BA" w:rsidRPr="000866A8" w:rsidRDefault="00DC62BA" w:rsidP="00DC62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3A862F2" w14:textId="1F1E8AC0" w:rsidR="00DC62BA" w:rsidRPr="000866A8" w:rsidRDefault="00DC62BA" w:rsidP="00DC62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66A8">
              <w:rPr>
                <w:rFonts w:asciiTheme="majorBidi" w:hAnsiTheme="majorBidi" w:cstheme="majorBidi"/>
                <w:sz w:val="32"/>
                <w:szCs w:val="32"/>
              </w:rPr>
              <w:t xml:space="preserve"> 292,810 </w:t>
            </w:r>
          </w:p>
        </w:tc>
      </w:tr>
      <w:tr w:rsidR="00DC62BA" w:rsidRPr="000866A8" w14:paraId="4135E833" w14:textId="77777777" w:rsidTr="00DC62BA">
        <w:tc>
          <w:tcPr>
            <w:tcW w:w="5102" w:type="dxa"/>
            <w:vAlign w:val="center"/>
          </w:tcPr>
          <w:p w14:paraId="077EAF2B" w14:textId="50B95491" w:rsidR="00DC62BA" w:rsidRPr="000866A8" w:rsidRDefault="00DC62BA" w:rsidP="00DC62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866A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เงินงวดที่ถึงกำหนดเรียกเก็บตามสัญญาระหว่างงวด</w:t>
            </w:r>
            <w:r w:rsidRPr="000866A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</w:tcPr>
          <w:p w14:paraId="2212AAD6" w14:textId="1BD974CF" w:rsidR="00DC62BA" w:rsidRPr="000866A8" w:rsidRDefault="00DC62BA" w:rsidP="00DC62BA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66A8">
              <w:rPr>
                <w:rFonts w:asciiTheme="majorBidi" w:hAnsiTheme="majorBidi" w:cstheme="majorBidi"/>
                <w:sz w:val="32"/>
                <w:szCs w:val="32"/>
              </w:rPr>
              <w:t>(133,831)</w:t>
            </w:r>
          </w:p>
        </w:tc>
        <w:tc>
          <w:tcPr>
            <w:tcW w:w="135" w:type="dxa"/>
          </w:tcPr>
          <w:p w14:paraId="41309FA5" w14:textId="77777777" w:rsidR="00DC62BA" w:rsidRPr="000866A8" w:rsidRDefault="00DC62BA" w:rsidP="00DC62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16956DC" w14:textId="013E2939" w:rsidR="00DC62BA" w:rsidRPr="000866A8" w:rsidRDefault="00DC62BA" w:rsidP="00DC62BA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6A8">
              <w:rPr>
                <w:rFonts w:asciiTheme="majorBidi" w:hAnsiTheme="majorBidi" w:cstheme="majorBidi"/>
                <w:sz w:val="32"/>
                <w:szCs w:val="32"/>
              </w:rPr>
              <w:t xml:space="preserve">(365,027) </w:t>
            </w:r>
          </w:p>
        </w:tc>
      </w:tr>
      <w:tr w:rsidR="00DC62BA" w:rsidRPr="000866A8" w14:paraId="4F37B0F4" w14:textId="77777777" w:rsidTr="00DC62BA">
        <w:tc>
          <w:tcPr>
            <w:tcW w:w="5102" w:type="dxa"/>
            <w:vAlign w:val="center"/>
          </w:tcPr>
          <w:p w14:paraId="4C19C1CC" w14:textId="36E24B67" w:rsidR="00DC62BA" w:rsidRPr="000866A8" w:rsidRDefault="00DC62BA" w:rsidP="00DC62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866A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ยอดคงเหลือ</w:t>
            </w:r>
            <w:r w:rsidRPr="000866A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ปลาย</w:t>
            </w:r>
            <w:r w:rsidRPr="000866A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งวด</w:t>
            </w:r>
            <w:r w:rsidRPr="000866A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32C892D" w14:textId="092667CD" w:rsidR="00DC62BA" w:rsidRPr="000866A8" w:rsidRDefault="00DC62BA" w:rsidP="00DC62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66A8">
              <w:rPr>
                <w:rFonts w:asciiTheme="majorBidi" w:hAnsiTheme="majorBidi" w:cstheme="majorBidi"/>
                <w:sz w:val="32"/>
                <w:szCs w:val="32"/>
              </w:rPr>
              <w:t>49,662</w:t>
            </w:r>
          </w:p>
        </w:tc>
        <w:tc>
          <w:tcPr>
            <w:tcW w:w="135" w:type="dxa"/>
          </w:tcPr>
          <w:p w14:paraId="2E974390" w14:textId="77777777" w:rsidR="00DC62BA" w:rsidRPr="000866A8" w:rsidRDefault="00DC62BA" w:rsidP="00DC62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7C07B856" w14:textId="13FE3A77" w:rsidR="00DC62BA" w:rsidRPr="000866A8" w:rsidRDefault="00DC62BA" w:rsidP="00DC62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66A8">
              <w:rPr>
                <w:rFonts w:asciiTheme="majorBidi" w:hAnsiTheme="majorBidi" w:cstheme="majorBidi"/>
                <w:sz w:val="32"/>
                <w:szCs w:val="32"/>
              </w:rPr>
              <w:t xml:space="preserve"> 49,834 </w:t>
            </w:r>
          </w:p>
        </w:tc>
      </w:tr>
    </w:tbl>
    <w:p w14:paraId="4C0FE474" w14:textId="77777777" w:rsidR="008C695E" w:rsidRPr="00B15B31" w:rsidRDefault="008C695E" w:rsidP="00EC0CEC">
      <w:pPr>
        <w:tabs>
          <w:tab w:val="clear" w:pos="454"/>
          <w:tab w:val="clear" w:pos="68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E24F361" w14:textId="7E2E2A0B" w:rsidR="00764CBA" w:rsidRPr="00B15B31" w:rsidRDefault="00D14497" w:rsidP="00EC0CEC">
      <w:pPr>
        <w:tabs>
          <w:tab w:val="clear" w:pos="454"/>
          <w:tab w:val="clear" w:pos="68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5B3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เปลี่ยนแปลงในรายได้ที่ยังไม่ถึงกำหนดเรียกชำระตามสัญญา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 คาดว่าสินทรัพย์ที่เกิดจากสัญญาจะเรียกชำระจากลูกค้าภายใน </w:t>
      </w:r>
      <w:r w:rsidRPr="00B15B31">
        <w:rPr>
          <w:rFonts w:asciiTheme="majorBidi" w:hAnsiTheme="majorBidi" w:cstheme="majorBidi"/>
          <w:sz w:val="32"/>
          <w:szCs w:val="32"/>
        </w:rPr>
        <w:t xml:space="preserve">1 </w:t>
      </w:r>
      <w:r w:rsidRPr="00B15B3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C1F0B37" w14:textId="77777777" w:rsidR="006B55F3" w:rsidRPr="0040352E" w:rsidRDefault="006B55F3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7CC6387E" w14:textId="47023E5B" w:rsidR="00C75C8F" w:rsidRPr="00AA288F" w:rsidRDefault="007656F6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AA288F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C75C8F" w:rsidRPr="00AA288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C8F" w:rsidRPr="00AA288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C8F" w:rsidRPr="00AA288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AA288F" w:rsidRDefault="00C75C8F" w:rsidP="00EC0CEC">
      <w:pPr>
        <w:tabs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2"/>
        <w:gridCol w:w="1587"/>
        <w:gridCol w:w="134"/>
        <w:gridCol w:w="1590"/>
      </w:tblGrid>
      <w:tr w:rsidR="00AA288F" w:rsidRPr="00AA288F" w14:paraId="38DF9A74" w14:textId="77777777" w:rsidTr="00C4141A">
        <w:tc>
          <w:tcPr>
            <w:tcW w:w="5102" w:type="dxa"/>
            <w:vAlign w:val="center"/>
          </w:tcPr>
          <w:p w14:paraId="48B6B71A" w14:textId="77777777" w:rsidR="00FC3418" w:rsidRPr="00AA288F" w:rsidRDefault="00FC3418" w:rsidP="00EC0CEC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AA288F" w:rsidRDefault="00FC3418" w:rsidP="00EC0CE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A288F" w:rsidRPr="00AA288F" w14:paraId="5389199D" w14:textId="77777777" w:rsidTr="00C4141A">
        <w:tc>
          <w:tcPr>
            <w:tcW w:w="5102" w:type="dxa"/>
          </w:tcPr>
          <w:p w14:paraId="7535224A" w14:textId="77777777" w:rsidR="00FC3418" w:rsidRPr="00AA288F" w:rsidRDefault="00FC3418" w:rsidP="00EC0CEC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AA288F" w:rsidRDefault="00FC3418" w:rsidP="00EC0CE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A288F" w:rsidRPr="00AA288F" w14:paraId="119A8FEB" w14:textId="77777777" w:rsidTr="00C4141A">
        <w:tc>
          <w:tcPr>
            <w:tcW w:w="5102" w:type="dxa"/>
          </w:tcPr>
          <w:p w14:paraId="4DA86BD5" w14:textId="77777777" w:rsidR="003A45DA" w:rsidRPr="00AA288F" w:rsidRDefault="003A45DA" w:rsidP="00EC0CEC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03F1BD2" w14:textId="77777777" w:rsidR="00DE3C7E" w:rsidRPr="00AA288F" w:rsidRDefault="003A45DA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E3C7E" w:rsidRPr="00AA288F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14:paraId="47640C66" w14:textId="501B13F1" w:rsidR="003A45DA" w:rsidRPr="00AA288F" w:rsidRDefault="00DE3C7E" w:rsidP="00DE3C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3A45DA"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A45DA" w:rsidRPr="00AA288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3A45DA" w:rsidRPr="00AA288F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7A2C916D" w:rsidR="003A45DA" w:rsidRPr="00AA288F" w:rsidRDefault="003A45DA" w:rsidP="00EC0C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66E64" w:rsidRPr="00AA288F" w14:paraId="73521E20" w14:textId="77777777" w:rsidTr="00C4141A">
        <w:tc>
          <w:tcPr>
            <w:tcW w:w="5102" w:type="dxa"/>
          </w:tcPr>
          <w:p w14:paraId="6681855E" w14:textId="01E84594" w:rsidR="00C66E64" w:rsidRPr="00AA288F" w:rsidRDefault="00C66E64" w:rsidP="00C66E64">
            <w:pPr>
              <w:tabs>
                <w:tab w:val="clear" w:pos="6549"/>
                <w:tab w:val="left" w:pos="600"/>
                <w:tab w:val="left" w:pos="5044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10486D60" w:rsidR="00C66E64" w:rsidRPr="00C66E64" w:rsidRDefault="00C66E64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6E64">
              <w:rPr>
                <w:rFonts w:asciiTheme="majorBidi" w:hAnsiTheme="majorBidi" w:cstheme="majorBidi"/>
                <w:sz w:val="32"/>
                <w:szCs w:val="32"/>
              </w:rPr>
              <w:t>699,849</w:t>
            </w:r>
          </w:p>
        </w:tc>
        <w:tc>
          <w:tcPr>
            <w:tcW w:w="134" w:type="dxa"/>
            <w:vAlign w:val="bottom"/>
          </w:tcPr>
          <w:p w14:paraId="4EF81ACA" w14:textId="77777777" w:rsidR="00C66E64" w:rsidRPr="00AA288F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3AE91090" w:rsidR="00C66E64" w:rsidRPr="00AA288F" w:rsidRDefault="00C66E64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 xml:space="preserve"> 729,723 </w:t>
            </w:r>
          </w:p>
        </w:tc>
      </w:tr>
      <w:tr w:rsidR="00C66E64" w:rsidRPr="00AA288F" w14:paraId="16E90388" w14:textId="77777777" w:rsidTr="00C4141A">
        <w:tc>
          <w:tcPr>
            <w:tcW w:w="5102" w:type="dxa"/>
          </w:tcPr>
          <w:p w14:paraId="3F18BF6D" w14:textId="27C7CCF6" w:rsidR="00C66E64" w:rsidRPr="00AA288F" w:rsidRDefault="00C66E64" w:rsidP="00C66E6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</w:tcPr>
          <w:p w14:paraId="337490DD" w14:textId="10B95CC5" w:rsidR="00C66E64" w:rsidRPr="00C66E64" w:rsidRDefault="00C66E64" w:rsidP="00C66E6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6E64">
              <w:rPr>
                <w:rFonts w:asciiTheme="majorBidi" w:hAnsiTheme="majorBidi" w:cstheme="majorBidi"/>
                <w:sz w:val="32"/>
                <w:szCs w:val="32"/>
              </w:rPr>
              <w:t>(195,641)</w:t>
            </w:r>
          </w:p>
        </w:tc>
        <w:tc>
          <w:tcPr>
            <w:tcW w:w="134" w:type="dxa"/>
            <w:vAlign w:val="bottom"/>
          </w:tcPr>
          <w:p w14:paraId="19E64714" w14:textId="77777777" w:rsidR="00C66E64" w:rsidRPr="00AA288F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1A2D2F78" w:rsidR="00C66E64" w:rsidRPr="00AA288F" w:rsidRDefault="00C66E64" w:rsidP="00C66E6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 xml:space="preserve"> (202,044)</w:t>
            </w:r>
          </w:p>
        </w:tc>
      </w:tr>
      <w:tr w:rsidR="00C66E64" w:rsidRPr="00AA288F" w14:paraId="0DABFAE9" w14:textId="77777777" w:rsidTr="00C4141A">
        <w:tc>
          <w:tcPr>
            <w:tcW w:w="5102" w:type="dxa"/>
          </w:tcPr>
          <w:p w14:paraId="181C9887" w14:textId="4E1FD18E" w:rsidR="00C66E64" w:rsidRPr="00AA288F" w:rsidRDefault="00C66E64" w:rsidP="00C66E64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5FB1A1BD" w:rsidR="00C66E64" w:rsidRPr="00C66E64" w:rsidRDefault="00C66E64" w:rsidP="00C66E6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6E64">
              <w:rPr>
                <w:rFonts w:asciiTheme="majorBidi" w:hAnsiTheme="majorBidi" w:cstheme="majorBidi"/>
                <w:sz w:val="32"/>
                <w:szCs w:val="32"/>
              </w:rPr>
              <w:t>(44,288)</w:t>
            </w:r>
          </w:p>
        </w:tc>
        <w:tc>
          <w:tcPr>
            <w:tcW w:w="134" w:type="dxa"/>
            <w:vAlign w:val="bottom"/>
          </w:tcPr>
          <w:p w14:paraId="4D587F81" w14:textId="77777777" w:rsidR="00C66E64" w:rsidRPr="00AA288F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5282C930" w:rsidR="00C66E64" w:rsidRPr="00AA288F" w:rsidRDefault="00C66E64" w:rsidP="00C66E6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 xml:space="preserve"> (45,862)</w:t>
            </w:r>
          </w:p>
        </w:tc>
      </w:tr>
      <w:tr w:rsidR="00C66E64" w:rsidRPr="00AA288F" w14:paraId="77324300" w14:textId="77777777" w:rsidTr="00C4141A">
        <w:tc>
          <w:tcPr>
            <w:tcW w:w="5102" w:type="dxa"/>
          </w:tcPr>
          <w:p w14:paraId="40E61A1B" w14:textId="4C9147AC" w:rsidR="00C66E64" w:rsidRPr="00AA288F" w:rsidRDefault="00C66E64" w:rsidP="00C66E64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844657" w14:textId="7EB459D8" w:rsidR="00C66E64" w:rsidRPr="00C66E64" w:rsidRDefault="00C66E64" w:rsidP="00C66E6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6E64">
              <w:rPr>
                <w:rFonts w:asciiTheme="majorBidi" w:hAnsiTheme="majorBidi" w:cstheme="majorBidi"/>
                <w:sz w:val="32"/>
                <w:szCs w:val="32"/>
              </w:rPr>
              <w:t>(10,311)</w:t>
            </w:r>
          </w:p>
        </w:tc>
        <w:tc>
          <w:tcPr>
            <w:tcW w:w="134" w:type="dxa"/>
            <w:vAlign w:val="bottom"/>
          </w:tcPr>
          <w:p w14:paraId="2B8B4ADA" w14:textId="77777777" w:rsidR="00C66E64" w:rsidRPr="00AA288F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7E6D11EC" w:rsidR="00C66E64" w:rsidRPr="00AA288F" w:rsidRDefault="00C66E64" w:rsidP="00C66E6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 xml:space="preserve"> (11,382)</w:t>
            </w:r>
          </w:p>
        </w:tc>
      </w:tr>
      <w:tr w:rsidR="00C66E64" w:rsidRPr="00AA288F" w14:paraId="3CCD3B31" w14:textId="77777777" w:rsidTr="00C4141A">
        <w:tc>
          <w:tcPr>
            <w:tcW w:w="5102" w:type="dxa"/>
          </w:tcPr>
          <w:p w14:paraId="46BBED55" w14:textId="77777777" w:rsidR="00C66E64" w:rsidRPr="00AA288F" w:rsidRDefault="00C66E64" w:rsidP="00C66E6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28CAA2D" w14:textId="3EE77F07" w:rsidR="00C66E64" w:rsidRPr="00C66E64" w:rsidRDefault="00C66E64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6E64">
              <w:rPr>
                <w:rFonts w:asciiTheme="majorBidi" w:hAnsiTheme="majorBidi" w:cstheme="majorBidi"/>
                <w:sz w:val="32"/>
                <w:szCs w:val="32"/>
              </w:rPr>
              <w:t>449,609</w:t>
            </w:r>
          </w:p>
        </w:tc>
        <w:tc>
          <w:tcPr>
            <w:tcW w:w="134" w:type="dxa"/>
            <w:vAlign w:val="bottom"/>
          </w:tcPr>
          <w:p w14:paraId="59694116" w14:textId="77777777" w:rsidR="00C66E64" w:rsidRPr="00AA288F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3955829F" w:rsidR="00C66E64" w:rsidRPr="00AA288F" w:rsidRDefault="00C66E64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 xml:space="preserve"> 470,435 </w:t>
            </w:r>
          </w:p>
        </w:tc>
      </w:tr>
      <w:tr w:rsidR="00C66E64" w:rsidRPr="00AA288F" w14:paraId="2C113ED9" w14:textId="77777777" w:rsidTr="00C4141A">
        <w:tc>
          <w:tcPr>
            <w:tcW w:w="5102" w:type="dxa"/>
          </w:tcPr>
          <w:p w14:paraId="2B089468" w14:textId="7C776D31" w:rsidR="00C66E64" w:rsidRPr="00AA288F" w:rsidRDefault="00C66E64" w:rsidP="00C66E6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3216DA" w14:textId="0C226E2A" w:rsidR="00C66E64" w:rsidRPr="00C66E64" w:rsidRDefault="00C66E64" w:rsidP="00C66E6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6E64">
              <w:rPr>
                <w:rFonts w:asciiTheme="majorBidi" w:hAnsiTheme="majorBidi" w:cstheme="majorBidi"/>
                <w:sz w:val="32"/>
                <w:szCs w:val="32"/>
              </w:rPr>
              <w:t>(51,946)</w:t>
            </w:r>
          </w:p>
        </w:tc>
        <w:tc>
          <w:tcPr>
            <w:tcW w:w="134" w:type="dxa"/>
            <w:vAlign w:val="bottom"/>
          </w:tcPr>
          <w:p w14:paraId="33A35E19" w14:textId="77777777" w:rsidR="00C66E64" w:rsidRPr="00AA288F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2080D937" w:rsidR="00C66E64" w:rsidRPr="00AA288F" w:rsidRDefault="00C66E64" w:rsidP="00C66E6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 xml:space="preserve"> (3,155)</w:t>
            </w:r>
          </w:p>
        </w:tc>
      </w:tr>
      <w:tr w:rsidR="00C66E64" w:rsidRPr="00AA288F" w14:paraId="34FCBC70" w14:textId="77777777" w:rsidTr="00C4141A">
        <w:tc>
          <w:tcPr>
            <w:tcW w:w="5102" w:type="dxa"/>
          </w:tcPr>
          <w:p w14:paraId="7C6E3CDB" w14:textId="58E50B4E" w:rsidR="00C66E64" w:rsidRPr="00AA288F" w:rsidRDefault="00C66E64" w:rsidP="00C66E64">
            <w:pPr>
              <w:tabs>
                <w:tab w:val="left" w:pos="600"/>
              </w:tabs>
              <w:spacing w:line="380" w:lineRule="exact"/>
              <w:ind w:left="17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C21A182" w14:textId="53E8E49C" w:rsidR="00C66E64" w:rsidRPr="00C66E64" w:rsidRDefault="00C66E64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6E64">
              <w:rPr>
                <w:rFonts w:asciiTheme="majorBidi" w:hAnsiTheme="majorBidi" w:cstheme="majorBidi"/>
                <w:sz w:val="32"/>
                <w:szCs w:val="32"/>
              </w:rPr>
              <w:t>397,663</w:t>
            </w:r>
          </w:p>
        </w:tc>
        <w:tc>
          <w:tcPr>
            <w:tcW w:w="134" w:type="dxa"/>
            <w:vAlign w:val="bottom"/>
          </w:tcPr>
          <w:p w14:paraId="213DCD1F" w14:textId="77777777" w:rsidR="00C66E64" w:rsidRPr="00AA288F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0A19E974" w:rsidR="00C66E64" w:rsidRPr="00AA288F" w:rsidRDefault="00C66E64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 xml:space="preserve"> 467,280 </w:t>
            </w:r>
          </w:p>
        </w:tc>
      </w:tr>
      <w:tr w:rsidR="00C66E64" w:rsidRPr="00AA288F" w14:paraId="0E81B5E0" w14:textId="77777777" w:rsidTr="00C4141A">
        <w:tc>
          <w:tcPr>
            <w:tcW w:w="5102" w:type="dxa"/>
          </w:tcPr>
          <w:p w14:paraId="31AF6757" w14:textId="0CA4FD98" w:rsidR="00C66E64" w:rsidRPr="00AA288F" w:rsidRDefault="00C66E64" w:rsidP="00C66E6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587" w:type="dxa"/>
          </w:tcPr>
          <w:p w14:paraId="311C551D" w14:textId="4930C570" w:rsidR="00C66E64" w:rsidRPr="00C66E64" w:rsidRDefault="00C66E64" w:rsidP="00C66E6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6E64">
              <w:rPr>
                <w:rFonts w:asciiTheme="majorBidi" w:hAnsiTheme="majorBidi" w:cstheme="majorBidi"/>
                <w:sz w:val="32"/>
                <w:szCs w:val="32"/>
              </w:rPr>
              <w:t>(42,666)</w:t>
            </w:r>
          </w:p>
        </w:tc>
        <w:tc>
          <w:tcPr>
            <w:tcW w:w="134" w:type="dxa"/>
            <w:vAlign w:val="bottom"/>
          </w:tcPr>
          <w:p w14:paraId="26FA1194" w14:textId="77777777" w:rsidR="00C66E64" w:rsidRPr="00AA288F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62811EA6" w14:textId="1F1DABC8" w:rsidR="00C66E64" w:rsidRPr="00AA288F" w:rsidRDefault="00C66E64" w:rsidP="00C66E6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 xml:space="preserve"> (42,745)</w:t>
            </w:r>
          </w:p>
        </w:tc>
      </w:tr>
      <w:tr w:rsidR="00C66E64" w:rsidRPr="00AA288F" w14:paraId="06627745" w14:textId="77777777" w:rsidTr="00C4141A">
        <w:tc>
          <w:tcPr>
            <w:tcW w:w="5102" w:type="dxa"/>
          </w:tcPr>
          <w:p w14:paraId="0BB80F32" w14:textId="5045E444" w:rsidR="00C66E64" w:rsidRPr="00AA288F" w:rsidRDefault="00C66E64" w:rsidP="00C66E6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5002A453" w:rsidR="00C66E64" w:rsidRPr="00C66E64" w:rsidRDefault="00C66E64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6E64">
              <w:rPr>
                <w:rFonts w:asciiTheme="majorBidi" w:hAnsiTheme="majorBidi" w:cstheme="majorBidi"/>
                <w:sz w:val="32"/>
                <w:szCs w:val="32"/>
              </w:rPr>
              <w:t>354,997</w:t>
            </w:r>
          </w:p>
        </w:tc>
        <w:tc>
          <w:tcPr>
            <w:tcW w:w="134" w:type="dxa"/>
            <w:vAlign w:val="bottom"/>
          </w:tcPr>
          <w:p w14:paraId="38973668" w14:textId="77777777" w:rsidR="00C66E64" w:rsidRPr="00AA288F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5053EAAD" w:rsidR="00C66E64" w:rsidRPr="00AA288F" w:rsidRDefault="00C66E64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 xml:space="preserve"> 424,535 </w:t>
            </w:r>
          </w:p>
        </w:tc>
      </w:tr>
    </w:tbl>
    <w:p w14:paraId="663DF045" w14:textId="35EACA8C" w:rsidR="00701801" w:rsidRDefault="00701801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C608F9" w14:textId="1CBF73CF" w:rsidR="00532200" w:rsidRPr="00AA288F" w:rsidRDefault="00532200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3C7E" w:rsidRPr="00AA288F">
        <w:rPr>
          <w:rFonts w:asciiTheme="majorBidi" w:hAnsiTheme="majorBidi" w:cstheme="majorBidi"/>
          <w:sz w:val="32"/>
          <w:szCs w:val="32"/>
        </w:rPr>
        <w:t xml:space="preserve">30 </w:t>
      </w:r>
      <w:r w:rsidR="00DE3C7E" w:rsidRPr="00AA288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AA288F">
        <w:rPr>
          <w:rFonts w:asciiTheme="majorBidi" w:hAnsiTheme="majorBidi" w:cstheme="majorBidi"/>
          <w:sz w:val="32"/>
          <w:szCs w:val="32"/>
        </w:rPr>
        <w:t>256</w:t>
      </w:r>
      <w:r w:rsidR="003A45DA" w:rsidRPr="00AA288F">
        <w:rPr>
          <w:rFonts w:asciiTheme="majorBidi" w:hAnsiTheme="majorBidi" w:cstheme="majorBidi"/>
          <w:sz w:val="32"/>
          <w:szCs w:val="32"/>
        </w:rPr>
        <w:t>8</w:t>
      </w:r>
      <w:r w:rsidRPr="00AA288F">
        <w:rPr>
          <w:rFonts w:asciiTheme="majorBidi" w:hAnsiTheme="majorBidi" w:cstheme="majorBidi"/>
          <w:sz w:val="32"/>
          <w:szCs w:val="32"/>
        </w:rPr>
        <w:t xml:space="preserve"> </w:t>
      </w:r>
      <w:r w:rsidRPr="00AA288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AA288F">
        <w:rPr>
          <w:rFonts w:asciiTheme="majorBidi" w:hAnsiTheme="majorBidi" w:cstheme="majorBidi"/>
          <w:sz w:val="32"/>
          <w:szCs w:val="32"/>
        </w:rPr>
        <w:t xml:space="preserve">31 </w:t>
      </w:r>
      <w:r w:rsidRPr="00AA288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A288F">
        <w:rPr>
          <w:rFonts w:asciiTheme="majorBidi" w:hAnsiTheme="majorBidi" w:cstheme="majorBidi"/>
          <w:sz w:val="32"/>
          <w:szCs w:val="32"/>
        </w:rPr>
        <w:t xml:space="preserve"> 256</w:t>
      </w:r>
      <w:r w:rsidR="003A45DA" w:rsidRPr="00AA288F">
        <w:rPr>
          <w:rFonts w:asciiTheme="majorBidi" w:hAnsiTheme="majorBidi" w:cstheme="majorBidi"/>
          <w:sz w:val="32"/>
          <w:szCs w:val="32"/>
        </w:rPr>
        <w:t>7</w:t>
      </w:r>
      <w:r w:rsidRPr="00AA288F">
        <w:rPr>
          <w:rFonts w:asciiTheme="majorBidi" w:hAnsiTheme="majorBidi" w:cstheme="majorBidi"/>
          <w:sz w:val="32"/>
          <w:szCs w:val="32"/>
        </w:rPr>
        <w:t xml:space="preserve"> </w:t>
      </w:r>
      <w:r w:rsidRPr="00AA288F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จำนวนเงินขั้นต่ำที่จะได้รับจากลูกหนี้ตามสัญญาเช่าเงินทุนมีรายละเอียดดังนี้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13"/>
        <w:gridCol w:w="1134"/>
        <w:gridCol w:w="134"/>
        <w:gridCol w:w="1247"/>
        <w:gridCol w:w="134"/>
        <w:gridCol w:w="1247"/>
        <w:gridCol w:w="134"/>
        <w:gridCol w:w="1247"/>
      </w:tblGrid>
      <w:tr w:rsidR="00AA288F" w:rsidRPr="000866A8" w14:paraId="68BF7050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025206" w14:textId="77777777" w:rsidR="00EF2747" w:rsidRPr="000866A8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</w:tcPr>
          <w:p w14:paraId="5311B0FB" w14:textId="77777777" w:rsidR="00EF2747" w:rsidRPr="000866A8" w:rsidRDefault="00EF2747" w:rsidP="003B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A288F" w:rsidRPr="000866A8" w14:paraId="354FC7DD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4492D1" w14:textId="77777777" w:rsidR="00EF2747" w:rsidRPr="000866A8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8C12907" w14:textId="2AE9DA4C" w:rsidR="00EF2747" w:rsidRPr="000866A8" w:rsidRDefault="00DE102B" w:rsidP="003B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0C32BF" w:rsidRPr="000866A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3C7E" w:rsidRPr="000866A8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DE3C7E" w:rsidRPr="000866A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F2747"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F2747" w:rsidRPr="000866A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A45DA" w:rsidRPr="000866A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A288F" w:rsidRPr="000866A8" w14:paraId="1A324930" w14:textId="77777777" w:rsidTr="0020280F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B3265A" w14:textId="77777777" w:rsidR="00EF2747" w:rsidRPr="000866A8" w:rsidRDefault="00EF2747" w:rsidP="003B6C71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3D325F6" w14:textId="77777777" w:rsidR="00EF2747" w:rsidRPr="000866A8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6640AFC" w14:textId="77777777" w:rsidR="00EF2747" w:rsidRPr="000866A8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7063D5D" w14:textId="77777777" w:rsidR="00EF2747" w:rsidRPr="000866A8" w:rsidRDefault="00EF2747" w:rsidP="003B6C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  <w:r w:rsidRPr="000866A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6CEE21" w14:textId="77777777" w:rsidR="00EF2747" w:rsidRPr="000866A8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F83D8E" w14:textId="77777777" w:rsidR="00EF2747" w:rsidRPr="000866A8" w:rsidRDefault="00EF2747" w:rsidP="003B6C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</w:t>
            </w:r>
            <w:r w:rsidRPr="000866A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45E5B0E" w14:textId="77777777" w:rsidR="00EF2747" w:rsidRPr="000866A8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D82C8F" w14:textId="77777777" w:rsidR="00EF2747" w:rsidRPr="000866A8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14871" w:rsidRPr="000866A8" w14:paraId="21E8E08A" w14:textId="77777777" w:rsidTr="00507FDD">
        <w:trPr>
          <w:cantSplit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2E64BF" w14:textId="5B84A2A0" w:rsidR="00714871" w:rsidRPr="000866A8" w:rsidRDefault="00714871" w:rsidP="00714871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492055D8" w14:textId="77777777" w:rsidR="00714871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DBB09B" w14:textId="583A216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871">
              <w:rPr>
                <w:rFonts w:asciiTheme="majorBidi" w:hAnsiTheme="majorBidi" w:cstheme="majorBidi"/>
                <w:sz w:val="26"/>
                <w:szCs w:val="26"/>
              </w:rPr>
              <w:t>42,666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312ED25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75F4FA35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207F2D" w14:textId="6AEBDFC8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E64">
              <w:rPr>
                <w:rFonts w:asciiTheme="majorBidi" w:hAnsiTheme="majorBidi" w:cstheme="majorBidi"/>
                <w:sz w:val="26"/>
                <w:szCs w:val="26"/>
              </w:rPr>
              <w:t>14,604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1BBE047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0C397EF6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97D217" w14:textId="522FBB83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E64">
              <w:rPr>
                <w:rFonts w:asciiTheme="majorBidi" w:hAnsiTheme="majorBidi" w:cstheme="majorBidi"/>
                <w:sz w:val="26"/>
                <w:szCs w:val="26"/>
              </w:rPr>
              <w:t>3,595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E63B570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67EBA948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3477E8" w14:textId="14C86C33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E64">
              <w:rPr>
                <w:rFonts w:asciiTheme="majorBidi" w:hAnsiTheme="majorBidi" w:cstheme="majorBidi"/>
                <w:sz w:val="26"/>
                <w:szCs w:val="26"/>
              </w:rPr>
              <w:t>60,865</w:t>
            </w:r>
          </w:p>
        </w:tc>
      </w:tr>
      <w:tr w:rsidR="00714871" w:rsidRPr="000866A8" w14:paraId="6E4FD3E0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FADF20" w14:textId="77777777" w:rsidR="00714871" w:rsidRPr="000866A8" w:rsidRDefault="00714871" w:rsidP="00714871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866A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C4EDC64" w14:textId="034603DC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871">
              <w:rPr>
                <w:rFonts w:asciiTheme="majorBidi" w:hAnsiTheme="majorBidi" w:cstheme="majorBidi"/>
                <w:sz w:val="26"/>
                <w:szCs w:val="26"/>
              </w:rPr>
              <w:t>140,681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9B548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5C538A" w14:textId="1FDFE868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E64">
              <w:rPr>
                <w:rFonts w:asciiTheme="majorBidi" w:hAnsiTheme="majorBidi" w:cstheme="majorBidi"/>
                <w:sz w:val="26"/>
                <w:szCs w:val="26"/>
              </w:rPr>
              <w:t>53,317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9A71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1ABB90" w14:textId="3AE6736C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E64">
              <w:rPr>
                <w:rFonts w:asciiTheme="majorBidi" w:hAnsiTheme="majorBidi" w:cstheme="majorBidi"/>
                <w:sz w:val="26"/>
                <w:szCs w:val="26"/>
              </w:rPr>
              <w:t>13,151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6D57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6156E7" w14:textId="38760FE0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E64">
              <w:rPr>
                <w:rFonts w:asciiTheme="majorBidi" w:hAnsiTheme="majorBidi" w:cstheme="majorBidi"/>
                <w:sz w:val="26"/>
                <w:szCs w:val="26"/>
              </w:rPr>
              <w:t>207,149</w:t>
            </w:r>
          </w:p>
        </w:tc>
      </w:tr>
      <w:tr w:rsidR="00714871" w:rsidRPr="000866A8" w14:paraId="04649A59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80312A" w14:textId="77777777" w:rsidR="00714871" w:rsidRPr="000866A8" w:rsidRDefault="00714871" w:rsidP="00714871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BEAC43D" w14:textId="3FBDA651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871">
              <w:rPr>
                <w:rFonts w:asciiTheme="majorBidi" w:hAnsiTheme="majorBidi" w:cstheme="majorBidi"/>
                <w:sz w:val="26"/>
                <w:szCs w:val="26"/>
              </w:rPr>
              <w:t>276,573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749E6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AF26A" w14:textId="30BD28F2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E64">
              <w:rPr>
                <w:rFonts w:asciiTheme="majorBidi" w:hAnsiTheme="majorBidi" w:cstheme="majorBidi"/>
                <w:sz w:val="26"/>
                <w:szCs w:val="26"/>
              </w:rPr>
              <w:t>127,72</w:t>
            </w:r>
            <w:r w:rsidR="0073373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C200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A92649" w14:textId="4D50E19B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E64">
              <w:rPr>
                <w:rFonts w:asciiTheme="majorBidi" w:hAnsiTheme="majorBidi" w:cstheme="majorBidi"/>
                <w:sz w:val="26"/>
                <w:szCs w:val="26"/>
              </w:rPr>
              <w:t>27,54</w:t>
            </w:r>
            <w:r w:rsidR="0073373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7F69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DAB527" w14:textId="0A823938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E64">
              <w:rPr>
                <w:rFonts w:asciiTheme="majorBidi" w:hAnsiTheme="majorBidi" w:cstheme="majorBidi"/>
                <w:sz w:val="26"/>
                <w:szCs w:val="26"/>
              </w:rPr>
              <w:t>431,835</w:t>
            </w:r>
          </w:p>
        </w:tc>
      </w:tr>
      <w:tr w:rsidR="00714871" w:rsidRPr="000866A8" w14:paraId="6E324539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820181" w14:textId="77777777" w:rsidR="00714871" w:rsidRPr="000866A8" w:rsidRDefault="00714871" w:rsidP="00714871">
            <w:pPr>
              <w:spacing w:line="300" w:lineRule="exact"/>
              <w:ind w:left="340" w:righ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0807C0A" w14:textId="13509451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871">
              <w:rPr>
                <w:rFonts w:asciiTheme="majorBidi" w:hAnsiTheme="majorBidi" w:cstheme="majorBidi"/>
                <w:sz w:val="26"/>
                <w:szCs w:val="26"/>
              </w:rPr>
              <w:t xml:space="preserve">  459,920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38518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9B5AE21" w14:textId="0A5003CC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E64">
              <w:rPr>
                <w:rFonts w:asciiTheme="majorBidi" w:hAnsiTheme="majorBidi" w:cstheme="majorBidi"/>
                <w:sz w:val="26"/>
                <w:szCs w:val="26"/>
              </w:rPr>
              <w:t xml:space="preserve">  195,64</w:t>
            </w:r>
            <w:r w:rsidR="0073373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66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E5FB9B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66F25E6B" w14:textId="1AC95BBB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E64">
              <w:rPr>
                <w:rFonts w:asciiTheme="majorBidi" w:hAnsiTheme="majorBidi" w:cstheme="majorBidi"/>
                <w:sz w:val="26"/>
                <w:szCs w:val="26"/>
              </w:rPr>
              <w:t xml:space="preserve">  44,28</w:t>
            </w:r>
            <w:r w:rsidR="0073373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66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B1D2B66" w14:textId="77777777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2916E3EA" w14:textId="019E62EB" w:rsidR="00714871" w:rsidRPr="00C66E64" w:rsidRDefault="00714871" w:rsidP="00714871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6E64">
              <w:rPr>
                <w:rFonts w:asciiTheme="majorBidi" w:hAnsiTheme="majorBidi" w:cstheme="majorBidi"/>
                <w:sz w:val="26"/>
                <w:szCs w:val="26"/>
              </w:rPr>
              <w:t xml:space="preserve">  699,849 </w:t>
            </w:r>
          </w:p>
        </w:tc>
      </w:tr>
      <w:bookmarkEnd w:id="2"/>
    </w:tbl>
    <w:p w14:paraId="13615179" w14:textId="77777777" w:rsidR="000866A8" w:rsidRDefault="000866A8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B62475C" w14:textId="77777777" w:rsidR="00225233" w:rsidRDefault="00225233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421154D6" w14:textId="77777777" w:rsidR="00225233" w:rsidRDefault="00225233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B855DD7" w14:textId="77777777" w:rsidR="00225233" w:rsidRDefault="00225233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13"/>
        <w:gridCol w:w="1134"/>
        <w:gridCol w:w="134"/>
        <w:gridCol w:w="1247"/>
        <w:gridCol w:w="134"/>
        <w:gridCol w:w="1247"/>
        <w:gridCol w:w="134"/>
        <w:gridCol w:w="1247"/>
      </w:tblGrid>
      <w:tr w:rsidR="00225233" w:rsidRPr="00AA288F" w14:paraId="31056BB6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7AF75D" w14:textId="77777777" w:rsidR="00225233" w:rsidRPr="00AA288F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</w:tcPr>
          <w:p w14:paraId="407058A4" w14:textId="77777777" w:rsidR="00225233" w:rsidRPr="00AA288F" w:rsidRDefault="00225233" w:rsidP="009A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25233" w:rsidRPr="00AA288F" w14:paraId="32BF1FB9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0200AE" w14:textId="77777777" w:rsidR="00225233" w:rsidRPr="00AA288F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FE0EBB4" w14:textId="77777777" w:rsidR="00225233" w:rsidRPr="00AA288F" w:rsidRDefault="00225233" w:rsidP="009A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25233" w:rsidRPr="00AA288F" w14:paraId="0AAAB54F" w14:textId="77777777" w:rsidTr="009A718F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30D30C" w14:textId="77777777" w:rsidR="00225233" w:rsidRPr="00AA288F" w:rsidRDefault="00225233" w:rsidP="009A718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11D6135" w14:textId="77777777" w:rsidR="00225233" w:rsidRPr="00AA288F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F26ECAC" w14:textId="77777777" w:rsidR="00225233" w:rsidRPr="00AA288F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35241BA" w14:textId="77777777" w:rsidR="00225233" w:rsidRPr="00AA288F" w:rsidRDefault="00225233" w:rsidP="009A71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B03BBD" w14:textId="77777777" w:rsidR="00225233" w:rsidRPr="00AA288F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F079DC" w14:textId="77777777" w:rsidR="00225233" w:rsidRPr="00AA288F" w:rsidRDefault="00225233" w:rsidP="009A71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87FC03C" w14:textId="77777777" w:rsidR="00225233" w:rsidRPr="00AA288F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FE87C0" w14:textId="77777777" w:rsidR="00225233" w:rsidRPr="00AA288F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25233" w:rsidRPr="00AA288F" w14:paraId="1794EDCD" w14:textId="77777777" w:rsidTr="009A718F">
        <w:trPr>
          <w:cantSplit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FA4208" w14:textId="77777777" w:rsidR="00225233" w:rsidRPr="00AA288F" w:rsidRDefault="00225233" w:rsidP="009A718F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08C41ECD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DE558B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42,745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A84A2BD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4D64266B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22B728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14,477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CD93CAB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44F93C5F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8DD098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3,572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3882704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794DAF73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50B74E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60,794</w:t>
            </w:r>
          </w:p>
        </w:tc>
      </w:tr>
      <w:tr w:rsidR="00225233" w:rsidRPr="00AA288F" w14:paraId="18C25F53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73895E" w14:textId="77777777" w:rsidR="00225233" w:rsidRPr="00AA288F" w:rsidRDefault="00225233" w:rsidP="009A718F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A288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669C852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159,586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6BE38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2C284F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61,704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40DB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ABE974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14,827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7BD18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8DECCE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236,117</w:t>
            </w:r>
          </w:p>
        </w:tc>
      </w:tr>
      <w:tr w:rsidR="00225233" w:rsidRPr="00AA288F" w14:paraId="5175E881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CFA760" w14:textId="77777777" w:rsidR="00225233" w:rsidRPr="00AA288F" w:rsidRDefault="00225233" w:rsidP="009A718F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54FEDF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279,486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26131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1766C6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125,863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9737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8BF84B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27,463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0A86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BD6FC6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432,812</w:t>
            </w:r>
          </w:p>
        </w:tc>
      </w:tr>
      <w:tr w:rsidR="00225233" w:rsidRPr="00AA288F" w14:paraId="348C16B4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657428" w14:textId="77777777" w:rsidR="00225233" w:rsidRPr="00AA288F" w:rsidRDefault="00225233" w:rsidP="009A718F">
            <w:pPr>
              <w:spacing w:line="300" w:lineRule="exact"/>
              <w:ind w:left="340" w:righ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625ED75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481,817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393EC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21E8638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202,044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0091C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3A3A26E7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45,862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3F33A71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0515E8AE" w14:textId="77777777" w:rsidR="00225233" w:rsidRPr="00AA288F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729,723</w:t>
            </w:r>
          </w:p>
        </w:tc>
      </w:tr>
    </w:tbl>
    <w:p w14:paraId="3222E895" w14:textId="77777777" w:rsidR="000E09D0" w:rsidRDefault="000E09D0" w:rsidP="0070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7EAB65B" w14:textId="00416C3B" w:rsidR="00701801" w:rsidRDefault="00701801" w:rsidP="000E0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28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A288F">
        <w:rPr>
          <w:rFonts w:asciiTheme="majorBidi" w:hAnsiTheme="majorBidi" w:cstheme="majorBidi"/>
          <w:sz w:val="32"/>
          <w:szCs w:val="32"/>
        </w:rPr>
        <w:t xml:space="preserve">30 </w:t>
      </w:r>
      <w:r w:rsidRPr="00AA288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AA288F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บริษัทย่อยมี</w:t>
      </w:r>
      <w:r w:rsidRPr="00701801">
        <w:rPr>
          <w:rFonts w:asciiTheme="majorBidi" w:hAnsiTheme="majorBidi"/>
          <w:sz w:val="32"/>
          <w:szCs w:val="32"/>
          <w:cs/>
        </w:rPr>
        <w:t>ลูกหนี้ตามสัญญาเช่าเงินทุน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ราย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ที่มีปัญหาในการชำระหนี้และผิดนัดชำระหนี้ มูลหนี้คงเหลือ </w:t>
      </w:r>
      <w:r>
        <w:rPr>
          <w:rFonts w:asciiTheme="majorBidi" w:hAnsiTheme="majorBidi" w:cstheme="majorBidi"/>
          <w:sz w:val="32"/>
          <w:szCs w:val="32"/>
        </w:rPr>
        <w:t xml:space="preserve">47.33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ซึ่งได้พิจารณา</w:t>
      </w:r>
      <w:r w:rsidRPr="00701801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>แล้วทั้งจำนวน</w:t>
      </w:r>
    </w:p>
    <w:p w14:paraId="22F588E3" w14:textId="77777777" w:rsidR="000E09D0" w:rsidRDefault="000E09D0" w:rsidP="000E0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1A799EB" w14:textId="47FEC1E5" w:rsidR="005A40FD" w:rsidRPr="00AA288F" w:rsidRDefault="007656F6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A288F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A40FD" w:rsidRPr="00AA288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0FD" w:rsidRPr="00AA288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0FD" w:rsidRPr="00AA288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5A40FD" w:rsidRPr="00AA288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88CE3" w14:textId="30A3D524" w:rsidR="005A40FD" w:rsidRPr="00AA288F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6"/>
        <w:gridCol w:w="134"/>
        <w:gridCol w:w="1253"/>
      </w:tblGrid>
      <w:tr w:rsidR="00AA288F" w:rsidRPr="00AA288F" w14:paraId="326C024F" w14:textId="77777777" w:rsidTr="003F23DF">
        <w:tc>
          <w:tcPr>
            <w:tcW w:w="3005" w:type="dxa"/>
          </w:tcPr>
          <w:p w14:paraId="49D1A301" w14:textId="77777777" w:rsidR="005A40FD" w:rsidRPr="00AA288F" w:rsidRDefault="005A40FD" w:rsidP="006B55F3">
            <w:pPr>
              <w:tabs>
                <w:tab w:val="left" w:pos="54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AA288F" w:rsidRDefault="005A40FD" w:rsidP="006B55F3">
            <w:pPr>
              <w:tabs>
                <w:tab w:val="left" w:pos="1152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A288F" w:rsidRPr="00AA288F" w14:paraId="06BEADD5" w14:textId="77777777" w:rsidTr="003F23DF">
        <w:tc>
          <w:tcPr>
            <w:tcW w:w="3005" w:type="dxa"/>
          </w:tcPr>
          <w:p w14:paraId="74A14E36" w14:textId="77777777" w:rsidR="005A40FD" w:rsidRPr="00AA288F" w:rsidRDefault="005A40FD" w:rsidP="006B55F3">
            <w:pPr>
              <w:tabs>
                <w:tab w:val="left" w:pos="54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AA288F" w:rsidRDefault="005A40FD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36BA8D" w14:textId="77777777" w:rsidR="005A40FD" w:rsidRPr="00AA288F" w:rsidRDefault="005A40FD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AA288F" w:rsidRDefault="005A40FD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88F" w:rsidRPr="00AA288F" w14:paraId="644BEE36" w14:textId="77777777" w:rsidTr="00CF265A">
        <w:tc>
          <w:tcPr>
            <w:tcW w:w="3005" w:type="dxa"/>
          </w:tcPr>
          <w:p w14:paraId="5C1F6DE3" w14:textId="77777777" w:rsidR="003A45DA" w:rsidRPr="00AA288F" w:rsidRDefault="003A45DA" w:rsidP="003A45DA">
            <w:pPr>
              <w:tabs>
                <w:tab w:val="left" w:pos="54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CC78F6E" w14:textId="6A427CD7" w:rsidR="003A45DA" w:rsidRPr="00AA288F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E3C7E"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E3C7E" w:rsidRPr="00AA288F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D6535D" w14:textId="77777777" w:rsidR="003A45DA" w:rsidRPr="00AA288F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FC66FD7" w14:textId="77777777" w:rsidR="003A45DA" w:rsidRPr="00AA288F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E8E6169" w14:textId="2ABD8850" w:rsidR="003A45DA" w:rsidRPr="00AA288F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373BFC32" w14:textId="77777777" w:rsidR="003A45DA" w:rsidRPr="00AA288F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346D82B" w14:textId="3F7215E9" w:rsidR="003A45DA" w:rsidRPr="00AA288F" w:rsidRDefault="003A45DA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E3C7E"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E3C7E" w:rsidRPr="00AA288F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DFA079" w14:textId="77777777" w:rsidR="003A45DA" w:rsidRPr="00AA288F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67C5441" w14:textId="77777777" w:rsidR="003A45DA" w:rsidRPr="00AA288F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869F796" w14:textId="3AB90FB0" w:rsidR="003A45DA" w:rsidRPr="00AA288F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C62BA" w:rsidRPr="00AA288F" w14:paraId="0D10C4DD" w14:textId="77777777" w:rsidTr="00CF265A">
        <w:tc>
          <w:tcPr>
            <w:tcW w:w="3005" w:type="dxa"/>
          </w:tcPr>
          <w:p w14:paraId="4FFE7AB6" w14:textId="77777777" w:rsidR="00DC62BA" w:rsidRPr="00AA288F" w:rsidRDefault="00DC62BA" w:rsidP="00DC62BA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0B683F0" w14:textId="35E6EF22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327,741</w:t>
            </w:r>
          </w:p>
        </w:tc>
        <w:tc>
          <w:tcPr>
            <w:tcW w:w="134" w:type="dxa"/>
          </w:tcPr>
          <w:p w14:paraId="24F076A4" w14:textId="77777777" w:rsidR="00DC62BA" w:rsidRPr="00AA288F" w:rsidRDefault="00DC62BA" w:rsidP="00DC62BA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38042D26" w14:textId="35E36F47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339,172 </w:t>
            </w:r>
          </w:p>
        </w:tc>
        <w:tc>
          <w:tcPr>
            <w:tcW w:w="134" w:type="dxa"/>
          </w:tcPr>
          <w:p w14:paraId="1344CDCB" w14:textId="77777777" w:rsidR="00DC62BA" w:rsidRPr="00AA288F" w:rsidRDefault="00DC62BA" w:rsidP="00DC62B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197A70F" w14:textId="06077318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ACA">
              <w:rPr>
                <w:rFonts w:asciiTheme="majorBidi" w:hAnsiTheme="majorBidi" w:cstheme="majorBidi"/>
                <w:sz w:val="26"/>
                <w:szCs w:val="26"/>
              </w:rPr>
              <w:t xml:space="preserve"> 276,028 </w:t>
            </w:r>
          </w:p>
        </w:tc>
        <w:tc>
          <w:tcPr>
            <w:tcW w:w="134" w:type="dxa"/>
          </w:tcPr>
          <w:p w14:paraId="41F0BAC6" w14:textId="77777777" w:rsidR="00DC62BA" w:rsidRPr="00AA288F" w:rsidRDefault="00DC62BA" w:rsidP="00DC62B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4B3A0CFB" w14:textId="16123268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284,692 </w:t>
            </w:r>
          </w:p>
        </w:tc>
      </w:tr>
      <w:tr w:rsidR="00DC62BA" w:rsidRPr="00AA288F" w14:paraId="33A12701" w14:textId="77777777" w:rsidTr="00CF265A">
        <w:tc>
          <w:tcPr>
            <w:tcW w:w="3005" w:type="dxa"/>
          </w:tcPr>
          <w:p w14:paraId="575D174B" w14:textId="77777777" w:rsidR="00DC62BA" w:rsidRPr="00AA288F" w:rsidRDefault="00DC62BA" w:rsidP="00DC62BA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</w:tcPr>
          <w:p w14:paraId="29537D40" w14:textId="7770C5DD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25,022</w:t>
            </w:r>
          </w:p>
        </w:tc>
        <w:tc>
          <w:tcPr>
            <w:tcW w:w="134" w:type="dxa"/>
          </w:tcPr>
          <w:p w14:paraId="02F8D466" w14:textId="77777777" w:rsidR="00DC62BA" w:rsidRPr="00AA288F" w:rsidRDefault="00DC62BA" w:rsidP="00DC62BA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EF8FFDC" w14:textId="7130BB80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41,362 </w:t>
            </w:r>
          </w:p>
        </w:tc>
        <w:tc>
          <w:tcPr>
            <w:tcW w:w="134" w:type="dxa"/>
          </w:tcPr>
          <w:p w14:paraId="517C543E" w14:textId="77777777" w:rsidR="00DC62BA" w:rsidRPr="00AA288F" w:rsidRDefault="00DC62BA" w:rsidP="00DC62B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9B8BDA5" w14:textId="66D72387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ACA">
              <w:rPr>
                <w:rFonts w:asciiTheme="majorBidi" w:hAnsiTheme="majorBidi" w:cstheme="majorBidi"/>
                <w:sz w:val="26"/>
                <w:szCs w:val="26"/>
              </w:rPr>
              <w:t xml:space="preserve"> 16,878 </w:t>
            </w:r>
          </w:p>
        </w:tc>
        <w:tc>
          <w:tcPr>
            <w:tcW w:w="134" w:type="dxa"/>
          </w:tcPr>
          <w:p w14:paraId="2F5024BB" w14:textId="77777777" w:rsidR="00DC62BA" w:rsidRPr="00AA288F" w:rsidRDefault="00DC62BA" w:rsidP="00DC62B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09DDFD8" w14:textId="3B409BCD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37,546 </w:t>
            </w:r>
          </w:p>
        </w:tc>
      </w:tr>
      <w:tr w:rsidR="00DC62BA" w:rsidRPr="00AA288F" w14:paraId="106D0053" w14:textId="77777777" w:rsidTr="00CF265A">
        <w:tc>
          <w:tcPr>
            <w:tcW w:w="3005" w:type="dxa"/>
          </w:tcPr>
          <w:p w14:paraId="48621A6B" w14:textId="77777777" w:rsidR="00DC62BA" w:rsidRPr="00AA288F" w:rsidRDefault="00DC62BA" w:rsidP="00DC62BA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</w:tcPr>
          <w:p w14:paraId="769C5887" w14:textId="3C63994F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71,686</w:t>
            </w:r>
          </w:p>
        </w:tc>
        <w:tc>
          <w:tcPr>
            <w:tcW w:w="134" w:type="dxa"/>
          </w:tcPr>
          <w:p w14:paraId="66FD3531" w14:textId="77777777" w:rsidR="00DC62BA" w:rsidRPr="00AA288F" w:rsidRDefault="00DC62BA" w:rsidP="00DC62BA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AEE8646" w14:textId="75960CFE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55,596 </w:t>
            </w:r>
          </w:p>
        </w:tc>
        <w:tc>
          <w:tcPr>
            <w:tcW w:w="134" w:type="dxa"/>
          </w:tcPr>
          <w:p w14:paraId="4BA1ED5E" w14:textId="77777777" w:rsidR="00DC62BA" w:rsidRPr="00AA288F" w:rsidRDefault="00DC62BA" w:rsidP="00DC62B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E1C02FF" w14:textId="366DEA50" w:rsidR="00DC62BA" w:rsidRPr="00AA288F" w:rsidRDefault="00DC62BA" w:rsidP="00DC62B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33ABADEE" w14:textId="77777777" w:rsidR="00DC62BA" w:rsidRPr="00AA288F" w:rsidRDefault="00DC62BA" w:rsidP="00DC62B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5C3C4D44" w14:textId="33D459D3" w:rsidR="00DC62BA" w:rsidRPr="00AA288F" w:rsidRDefault="00DC62BA" w:rsidP="00DC62B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DC62BA" w:rsidRPr="00AA288F" w14:paraId="29C13F1B" w14:textId="77777777" w:rsidTr="00CF265A">
        <w:tc>
          <w:tcPr>
            <w:tcW w:w="3005" w:type="dxa"/>
          </w:tcPr>
          <w:p w14:paraId="40B222BB" w14:textId="77777777" w:rsidR="00DC62BA" w:rsidRPr="00AA288F" w:rsidRDefault="00DC62BA" w:rsidP="00DC62BA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6" w:type="dxa"/>
          </w:tcPr>
          <w:p w14:paraId="0CEB2AB7" w14:textId="53FD4670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22,460</w:t>
            </w:r>
          </w:p>
        </w:tc>
        <w:tc>
          <w:tcPr>
            <w:tcW w:w="134" w:type="dxa"/>
          </w:tcPr>
          <w:p w14:paraId="34D26C99" w14:textId="77777777" w:rsidR="00DC62BA" w:rsidRPr="00AA288F" w:rsidRDefault="00DC62BA" w:rsidP="00DC62BA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79CF351" w14:textId="187D50E8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11,780 </w:t>
            </w:r>
          </w:p>
        </w:tc>
        <w:tc>
          <w:tcPr>
            <w:tcW w:w="134" w:type="dxa"/>
          </w:tcPr>
          <w:p w14:paraId="2B2F13B6" w14:textId="77777777" w:rsidR="00DC62BA" w:rsidRPr="00AA288F" w:rsidRDefault="00DC62BA" w:rsidP="00DC62B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8140A2E" w14:textId="31C2C605" w:rsidR="00DC62BA" w:rsidRPr="00AA288F" w:rsidRDefault="00DC62BA" w:rsidP="00DC62B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43D7511D" w14:textId="77777777" w:rsidR="00DC62BA" w:rsidRPr="00AA288F" w:rsidRDefault="00DC62BA" w:rsidP="00DC62BA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64FAD89" w14:textId="7486B13E" w:rsidR="00DC62BA" w:rsidRPr="00AA288F" w:rsidRDefault="00DC62BA" w:rsidP="00DC62B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DC62BA" w:rsidRPr="00AA288F" w14:paraId="5D2D2E8C" w14:textId="77777777" w:rsidTr="00CF265A">
        <w:tc>
          <w:tcPr>
            <w:tcW w:w="3005" w:type="dxa"/>
          </w:tcPr>
          <w:p w14:paraId="759EBC95" w14:textId="77777777" w:rsidR="00DC62BA" w:rsidRPr="00AA288F" w:rsidRDefault="00DC62BA" w:rsidP="00DC62BA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65B58ECC" w14:textId="36840F41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50,648</w:t>
            </w:r>
          </w:p>
        </w:tc>
        <w:tc>
          <w:tcPr>
            <w:tcW w:w="134" w:type="dxa"/>
          </w:tcPr>
          <w:p w14:paraId="01340CE4" w14:textId="77777777" w:rsidR="00DC62BA" w:rsidRPr="00AA288F" w:rsidRDefault="00DC62BA" w:rsidP="00DC62BA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4DF4611" w14:textId="1A9585A9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52,084 </w:t>
            </w:r>
          </w:p>
        </w:tc>
        <w:tc>
          <w:tcPr>
            <w:tcW w:w="134" w:type="dxa"/>
          </w:tcPr>
          <w:p w14:paraId="448FDFB4" w14:textId="77777777" w:rsidR="00DC62BA" w:rsidRPr="00AA288F" w:rsidRDefault="00DC62BA" w:rsidP="00DC62B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E85E66A" w14:textId="1833882F" w:rsidR="00DC62BA" w:rsidRPr="00AA288F" w:rsidRDefault="00DC62BA" w:rsidP="00DC62B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51E54B2C" w14:textId="77777777" w:rsidR="00DC62BA" w:rsidRPr="00AA288F" w:rsidRDefault="00DC62BA" w:rsidP="00DC62BA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481A894" w14:textId="6E4A7D33" w:rsidR="00DC62BA" w:rsidRPr="00AA288F" w:rsidRDefault="00DC62BA" w:rsidP="00DC62B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DC62BA" w:rsidRPr="00AA288F" w14:paraId="0771AF7D" w14:textId="77777777" w:rsidTr="00CF265A">
        <w:tc>
          <w:tcPr>
            <w:tcW w:w="3005" w:type="dxa"/>
          </w:tcPr>
          <w:p w14:paraId="295FA992" w14:textId="7718444E" w:rsidR="00DC62BA" w:rsidRPr="00AA288F" w:rsidRDefault="00DC62BA" w:rsidP="00DC62BA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5F9116A" w14:textId="0349FEEB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2,265</w:t>
            </w:r>
          </w:p>
        </w:tc>
        <w:tc>
          <w:tcPr>
            <w:tcW w:w="134" w:type="dxa"/>
          </w:tcPr>
          <w:p w14:paraId="4F1E055F" w14:textId="77777777" w:rsidR="00DC62BA" w:rsidRPr="00AA288F" w:rsidRDefault="00DC62BA" w:rsidP="00DC62BA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DC0DCA3" w14:textId="753572C4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1,708 </w:t>
            </w:r>
          </w:p>
        </w:tc>
        <w:tc>
          <w:tcPr>
            <w:tcW w:w="134" w:type="dxa"/>
          </w:tcPr>
          <w:p w14:paraId="7ADD2BDC" w14:textId="77777777" w:rsidR="00DC62BA" w:rsidRPr="00AA288F" w:rsidRDefault="00DC62BA" w:rsidP="00DC62B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1E87E2D" w14:textId="0BFC28CD" w:rsidR="00DC62BA" w:rsidRPr="00AA288F" w:rsidRDefault="00DC62BA" w:rsidP="00DC62B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1F3D4384" w14:textId="77777777" w:rsidR="00DC62BA" w:rsidRPr="00AA288F" w:rsidRDefault="00DC62BA" w:rsidP="00DC62BA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C53D727" w14:textId="7F66ECF5" w:rsidR="00DC62BA" w:rsidRPr="00AA288F" w:rsidRDefault="00DC62BA" w:rsidP="00DC62B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DC62BA" w:rsidRPr="00AA288F" w14:paraId="45827127" w14:textId="77777777" w:rsidTr="00CF265A">
        <w:tc>
          <w:tcPr>
            <w:tcW w:w="3005" w:type="dxa"/>
          </w:tcPr>
          <w:p w14:paraId="2F660A5B" w14:textId="77777777" w:rsidR="00DC62BA" w:rsidRPr="00AA288F" w:rsidRDefault="00DC62BA" w:rsidP="00DC62BA">
            <w:pPr>
              <w:tabs>
                <w:tab w:val="clear" w:pos="227"/>
              </w:tabs>
              <w:spacing w:line="300" w:lineRule="exact"/>
              <w:ind w:left="22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8A80485" w14:textId="48C529BA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499,822</w:t>
            </w:r>
          </w:p>
        </w:tc>
        <w:tc>
          <w:tcPr>
            <w:tcW w:w="134" w:type="dxa"/>
          </w:tcPr>
          <w:p w14:paraId="60C25CBF" w14:textId="77777777" w:rsidR="00DC62BA" w:rsidRPr="00AA288F" w:rsidRDefault="00DC62BA" w:rsidP="00DC62BA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B6D0419" w14:textId="1E80C942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501,702 </w:t>
            </w:r>
          </w:p>
        </w:tc>
        <w:tc>
          <w:tcPr>
            <w:tcW w:w="134" w:type="dxa"/>
          </w:tcPr>
          <w:p w14:paraId="4042FE76" w14:textId="77777777" w:rsidR="00DC62BA" w:rsidRPr="00AA288F" w:rsidRDefault="00DC62BA" w:rsidP="00DC62B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528C45D" w14:textId="280887B9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ACA">
              <w:rPr>
                <w:rFonts w:asciiTheme="majorBidi" w:hAnsiTheme="majorBidi" w:cstheme="majorBidi"/>
                <w:sz w:val="26"/>
                <w:szCs w:val="26"/>
              </w:rPr>
              <w:t xml:space="preserve"> 292,906 </w:t>
            </w:r>
          </w:p>
        </w:tc>
        <w:tc>
          <w:tcPr>
            <w:tcW w:w="134" w:type="dxa"/>
          </w:tcPr>
          <w:p w14:paraId="68021945" w14:textId="77777777" w:rsidR="00DC62BA" w:rsidRPr="00AA288F" w:rsidRDefault="00DC62BA" w:rsidP="00DC62B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3906514" w14:textId="781FCD63" w:rsidR="00DC62BA" w:rsidRPr="00AA288F" w:rsidRDefault="00DC62BA" w:rsidP="00DC62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322,238 </w:t>
            </w:r>
          </w:p>
        </w:tc>
      </w:tr>
      <w:tr w:rsidR="008C08C2" w:rsidRPr="00AA288F" w14:paraId="0F9D804A" w14:textId="77777777" w:rsidTr="00CF265A">
        <w:tc>
          <w:tcPr>
            <w:tcW w:w="3005" w:type="dxa"/>
          </w:tcPr>
          <w:p w14:paraId="383BCA8C" w14:textId="77777777" w:rsidR="008C08C2" w:rsidRPr="00AA288F" w:rsidRDefault="008C08C2" w:rsidP="008C08C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8D62D7B" w14:textId="34E4B33F" w:rsidR="008C08C2" w:rsidRPr="00AA288F" w:rsidRDefault="008C08C2" w:rsidP="008C08C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(70,059)</w:t>
            </w:r>
          </w:p>
        </w:tc>
        <w:tc>
          <w:tcPr>
            <w:tcW w:w="134" w:type="dxa"/>
          </w:tcPr>
          <w:p w14:paraId="7B9BB29A" w14:textId="77777777" w:rsidR="008C08C2" w:rsidRPr="00AA288F" w:rsidRDefault="008C08C2" w:rsidP="008C08C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F1FC5DE" w14:textId="4DB5ACC9" w:rsidR="008C08C2" w:rsidRPr="00AA288F" w:rsidRDefault="008C08C2" w:rsidP="008C08C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(59,863) </w:t>
            </w:r>
          </w:p>
        </w:tc>
        <w:tc>
          <w:tcPr>
            <w:tcW w:w="134" w:type="dxa"/>
          </w:tcPr>
          <w:p w14:paraId="20F69C4F" w14:textId="77777777" w:rsidR="008C08C2" w:rsidRPr="00AA288F" w:rsidRDefault="008C08C2" w:rsidP="008C08C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FD74131" w14:textId="6A4B8372" w:rsidR="008C08C2" w:rsidRPr="00AA288F" w:rsidRDefault="008C08C2" w:rsidP="008C08C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ACA">
              <w:rPr>
                <w:rFonts w:asciiTheme="majorBidi" w:hAnsiTheme="majorBidi" w:cstheme="majorBidi"/>
                <w:sz w:val="26"/>
                <w:szCs w:val="26"/>
              </w:rPr>
              <w:t xml:space="preserve"> (26,621)</w:t>
            </w:r>
          </w:p>
        </w:tc>
        <w:tc>
          <w:tcPr>
            <w:tcW w:w="134" w:type="dxa"/>
          </w:tcPr>
          <w:p w14:paraId="6FECBB02" w14:textId="77777777" w:rsidR="008C08C2" w:rsidRPr="00AA288F" w:rsidRDefault="008C08C2" w:rsidP="008C08C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67CF1D22" w14:textId="5586E7E2" w:rsidR="008C08C2" w:rsidRPr="00AA288F" w:rsidRDefault="008C08C2" w:rsidP="008C08C2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(25,711)</w:t>
            </w:r>
          </w:p>
        </w:tc>
      </w:tr>
      <w:tr w:rsidR="008C08C2" w:rsidRPr="00AA288F" w14:paraId="6E65E3ED" w14:textId="77777777" w:rsidTr="00D25276">
        <w:tc>
          <w:tcPr>
            <w:tcW w:w="3005" w:type="dxa"/>
          </w:tcPr>
          <w:p w14:paraId="284F4FAE" w14:textId="08C967E9" w:rsidR="008C08C2" w:rsidRPr="00AA288F" w:rsidRDefault="008C08C2" w:rsidP="008C08C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05B093EA" w14:textId="44BD37F3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429,763</w:t>
            </w:r>
          </w:p>
        </w:tc>
        <w:tc>
          <w:tcPr>
            <w:tcW w:w="134" w:type="dxa"/>
          </w:tcPr>
          <w:p w14:paraId="62273958" w14:textId="77777777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5CFCDCC" w14:textId="4DB2839E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441,839 </w:t>
            </w:r>
          </w:p>
        </w:tc>
        <w:tc>
          <w:tcPr>
            <w:tcW w:w="134" w:type="dxa"/>
          </w:tcPr>
          <w:p w14:paraId="6016C301" w14:textId="77777777" w:rsidR="008C08C2" w:rsidRPr="00AA288F" w:rsidRDefault="008C08C2" w:rsidP="008C08C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443EA88" w14:textId="7566BCEC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ACA">
              <w:rPr>
                <w:rFonts w:asciiTheme="majorBidi" w:hAnsiTheme="majorBidi" w:cstheme="majorBidi"/>
                <w:sz w:val="26"/>
                <w:szCs w:val="26"/>
              </w:rPr>
              <w:t>266,285</w:t>
            </w:r>
          </w:p>
        </w:tc>
        <w:tc>
          <w:tcPr>
            <w:tcW w:w="134" w:type="dxa"/>
          </w:tcPr>
          <w:p w14:paraId="1C895633" w14:textId="77777777" w:rsidR="008C08C2" w:rsidRPr="00AA288F" w:rsidRDefault="008C08C2" w:rsidP="008C08C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5BBCA07E" w14:textId="0398BFEA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296,527 </w:t>
            </w:r>
          </w:p>
        </w:tc>
      </w:tr>
      <w:tr w:rsidR="008C08C2" w:rsidRPr="00AA288F" w14:paraId="4793E22D" w14:textId="77777777" w:rsidTr="00D25276">
        <w:tc>
          <w:tcPr>
            <w:tcW w:w="3005" w:type="dxa"/>
          </w:tcPr>
          <w:p w14:paraId="7D6D5275" w14:textId="7BD74F91" w:rsidR="008C08C2" w:rsidRPr="00AA288F" w:rsidRDefault="008C08C2" w:rsidP="008C08C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6014957" w14:textId="2A184ABB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24,135</w:t>
            </w:r>
          </w:p>
        </w:tc>
        <w:tc>
          <w:tcPr>
            <w:tcW w:w="134" w:type="dxa"/>
          </w:tcPr>
          <w:p w14:paraId="5A676BBD" w14:textId="77777777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C9D2965" w14:textId="5470341E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999 </w:t>
            </w:r>
          </w:p>
        </w:tc>
        <w:tc>
          <w:tcPr>
            <w:tcW w:w="134" w:type="dxa"/>
          </w:tcPr>
          <w:p w14:paraId="4449EB92" w14:textId="77777777" w:rsidR="008C08C2" w:rsidRPr="00AA288F" w:rsidRDefault="008C08C2" w:rsidP="008C08C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62DF1EBF" w14:textId="380C199F" w:rsidR="008C08C2" w:rsidRPr="00AA288F" w:rsidRDefault="008C08C2" w:rsidP="008C08C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4AB7602" w14:textId="7FAA451C" w:rsidR="008C08C2" w:rsidRPr="00AA288F" w:rsidRDefault="008C08C2" w:rsidP="008C08C2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vAlign w:val="center"/>
          </w:tcPr>
          <w:p w14:paraId="60DADE6D" w14:textId="298ACE49" w:rsidR="008C08C2" w:rsidRPr="00AA288F" w:rsidRDefault="008C08C2" w:rsidP="008C08C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08C2" w:rsidRPr="00AA288F" w14:paraId="363730D5" w14:textId="77777777" w:rsidTr="00D25276">
        <w:tc>
          <w:tcPr>
            <w:tcW w:w="3005" w:type="dxa"/>
          </w:tcPr>
          <w:p w14:paraId="67CDD52E" w14:textId="24389C00" w:rsidR="008C08C2" w:rsidRPr="00AA288F" w:rsidRDefault="008C08C2" w:rsidP="008C08C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E7840D1" w14:textId="00F7BF87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453,898</w:t>
            </w:r>
          </w:p>
        </w:tc>
        <w:tc>
          <w:tcPr>
            <w:tcW w:w="134" w:type="dxa"/>
          </w:tcPr>
          <w:p w14:paraId="465B7C79" w14:textId="77777777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EC31309" w14:textId="6F8C3611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442,838 </w:t>
            </w:r>
          </w:p>
        </w:tc>
        <w:tc>
          <w:tcPr>
            <w:tcW w:w="134" w:type="dxa"/>
          </w:tcPr>
          <w:p w14:paraId="5CBE1B62" w14:textId="77777777" w:rsidR="008C08C2" w:rsidRPr="00AA288F" w:rsidRDefault="008C08C2" w:rsidP="008C08C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42D53A6" w14:textId="20A4A6ED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ACA">
              <w:rPr>
                <w:rFonts w:asciiTheme="majorBidi" w:hAnsiTheme="majorBidi" w:cstheme="majorBidi"/>
                <w:sz w:val="26"/>
                <w:szCs w:val="26"/>
              </w:rPr>
              <w:t>266,285</w:t>
            </w:r>
          </w:p>
        </w:tc>
        <w:tc>
          <w:tcPr>
            <w:tcW w:w="134" w:type="dxa"/>
          </w:tcPr>
          <w:p w14:paraId="59EEC100" w14:textId="77777777" w:rsidR="008C08C2" w:rsidRPr="00AA288F" w:rsidRDefault="008C08C2" w:rsidP="008C08C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376EF198" w14:textId="23A69F42" w:rsidR="008C08C2" w:rsidRPr="00AA288F" w:rsidRDefault="008C08C2" w:rsidP="008C08C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296,527 </w:t>
            </w:r>
          </w:p>
        </w:tc>
      </w:tr>
    </w:tbl>
    <w:p w14:paraId="205340E0" w14:textId="77777777" w:rsidR="000E09D0" w:rsidRDefault="000E09D0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74A54357" w14:textId="77777777" w:rsidR="000E09D0" w:rsidRDefault="000E09D0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67326B4E" w14:textId="77777777" w:rsidR="000E09D0" w:rsidRDefault="000E09D0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2EF18AC9" w14:textId="77777777" w:rsidR="000E09D0" w:rsidRDefault="000E09D0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7FF5F205" w14:textId="77777777" w:rsidR="000E09D0" w:rsidRDefault="000E09D0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138AD0FB" w14:textId="77777777" w:rsidR="000E09D0" w:rsidRDefault="000E09D0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77FA23A4" w14:textId="77777777" w:rsidR="000E09D0" w:rsidRDefault="000E09D0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56B61983" w14:textId="4F7FE17C" w:rsidR="002449E1" w:rsidRPr="00AA288F" w:rsidRDefault="002449E1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รายการเคลื่อนไหวของบัญชีค่าเผื่อการลดลงของมูลค่าสินค้า มีดังนี้</w:t>
      </w:r>
    </w:p>
    <w:tbl>
      <w:tblPr>
        <w:tblW w:w="8376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AA288F" w:rsidRPr="00AA288F" w14:paraId="19F72246" w14:textId="77777777" w:rsidTr="00C3557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FD8CFC" w14:textId="77777777" w:rsidR="002449E1" w:rsidRPr="00AA288F" w:rsidRDefault="002449E1" w:rsidP="000866A8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66394" w14:textId="77777777" w:rsidR="002449E1" w:rsidRPr="00AA288F" w:rsidRDefault="002449E1" w:rsidP="000866A8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A288F" w:rsidRPr="00AA288F" w14:paraId="571EBD56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8EA947F" w14:textId="77777777" w:rsidR="002449E1" w:rsidRPr="00AA288F" w:rsidRDefault="002449E1" w:rsidP="000866A8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FA767" w14:textId="77777777" w:rsidR="002449E1" w:rsidRPr="00AA288F" w:rsidRDefault="002449E1" w:rsidP="000866A8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7CD5D708" w14:textId="77777777" w:rsidR="002449E1" w:rsidRPr="00AA288F" w:rsidRDefault="002449E1" w:rsidP="000866A8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74C16" w14:textId="77777777" w:rsidR="002449E1" w:rsidRPr="00AA288F" w:rsidRDefault="002449E1" w:rsidP="000866A8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88F" w:rsidRPr="00AA288F" w14:paraId="6D5DA341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515261CF" w14:textId="77777777" w:rsidR="00DE3C7E" w:rsidRPr="00AA288F" w:rsidRDefault="00DE3C7E" w:rsidP="000866A8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9E1A099" w14:textId="41D6F76B" w:rsidR="00DE3C7E" w:rsidRPr="00AA288F" w:rsidRDefault="00DE3C7E" w:rsidP="000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A288F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2FDAC674" w14:textId="77777777" w:rsidR="00DE3C7E" w:rsidRPr="00AA288F" w:rsidRDefault="00DE3C7E" w:rsidP="000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BC2B2E4" w14:textId="77777777" w:rsidR="00DE3C7E" w:rsidRPr="00AA288F" w:rsidRDefault="00DE3C7E" w:rsidP="000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21CFCC7" w14:textId="2755D63B" w:rsidR="00DE3C7E" w:rsidRPr="00AA288F" w:rsidRDefault="00DE3C7E" w:rsidP="000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8" w:type="dxa"/>
          </w:tcPr>
          <w:p w14:paraId="6D1A4791" w14:textId="77777777" w:rsidR="00DE3C7E" w:rsidRPr="00AA288F" w:rsidRDefault="00DE3C7E" w:rsidP="000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E2EF0C" w14:textId="13E13648" w:rsidR="00DE3C7E" w:rsidRPr="00AA288F" w:rsidRDefault="00DE3C7E" w:rsidP="000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A288F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F96E08" w14:textId="77777777" w:rsidR="00DE3C7E" w:rsidRPr="00AA288F" w:rsidRDefault="00DE3C7E" w:rsidP="000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18773857" w14:textId="77777777" w:rsidR="00DE3C7E" w:rsidRPr="00AA288F" w:rsidRDefault="00DE3C7E" w:rsidP="000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B40BB49" w14:textId="30B91349" w:rsidR="00DE3C7E" w:rsidRPr="00AA288F" w:rsidRDefault="00DE3C7E" w:rsidP="000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A288F" w:rsidRPr="00AA288F" w14:paraId="324C5AA5" w14:textId="77777777" w:rsidTr="00EF2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62"/>
        </w:trPr>
        <w:tc>
          <w:tcPr>
            <w:tcW w:w="2835" w:type="dxa"/>
          </w:tcPr>
          <w:p w14:paraId="3C4CD63F" w14:textId="39DCC493" w:rsidR="00DE3C7E" w:rsidRPr="00AA288F" w:rsidRDefault="00DE3C7E" w:rsidP="000866A8">
            <w:pPr>
              <w:tabs>
                <w:tab w:val="clear" w:pos="3515"/>
                <w:tab w:val="clear" w:pos="5387"/>
                <w:tab w:val="clear" w:pos="6549"/>
                <w:tab w:val="left" w:pos="272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ยอดยกมาต้นงวด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AC3FC6F" w14:textId="4E2F56C0" w:rsidR="00DE3C7E" w:rsidRPr="00AA288F" w:rsidRDefault="00DE3C7E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59,863</w:t>
            </w:r>
          </w:p>
        </w:tc>
        <w:tc>
          <w:tcPr>
            <w:tcW w:w="165" w:type="dxa"/>
          </w:tcPr>
          <w:p w14:paraId="7BB82E73" w14:textId="77777777" w:rsidR="00DE3C7E" w:rsidRPr="00AA288F" w:rsidRDefault="00DE3C7E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3DAE2D8" w14:textId="68F7F8CE" w:rsidR="00DE3C7E" w:rsidRPr="00AA288F" w:rsidRDefault="00DE3C7E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50,555</w:t>
            </w:r>
          </w:p>
        </w:tc>
        <w:tc>
          <w:tcPr>
            <w:tcW w:w="138" w:type="dxa"/>
          </w:tcPr>
          <w:p w14:paraId="5F3D560D" w14:textId="77777777" w:rsidR="00DE3C7E" w:rsidRPr="00AA288F" w:rsidRDefault="00DE3C7E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1B2BE7" w14:textId="0DBFCDE0" w:rsidR="00DE3C7E" w:rsidRPr="00AA288F" w:rsidRDefault="00DE3C7E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25,711</w:t>
            </w:r>
          </w:p>
        </w:tc>
        <w:tc>
          <w:tcPr>
            <w:tcW w:w="134" w:type="dxa"/>
          </w:tcPr>
          <w:p w14:paraId="60702E6F" w14:textId="77777777" w:rsidR="00DE3C7E" w:rsidRPr="00AA288F" w:rsidRDefault="00DE3C7E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4AB23948" w14:textId="593A92EE" w:rsidR="00DE3C7E" w:rsidRPr="00AA288F" w:rsidRDefault="00DE3C7E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21,218 </w:t>
            </w:r>
          </w:p>
        </w:tc>
      </w:tr>
      <w:tr w:rsidR="008C08C2" w:rsidRPr="00AA288F" w14:paraId="44F7E0B3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63E3D77" w14:textId="30B57CBA" w:rsidR="008C08C2" w:rsidRPr="00AA288F" w:rsidRDefault="008C08C2" w:rsidP="000866A8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เพิ่มระหว่างงวด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</w:tcPr>
          <w:p w14:paraId="0CC8C9B0" w14:textId="78B1C958" w:rsidR="008C08C2" w:rsidRPr="00AA288F" w:rsidRDefault="008C08C2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10,214</w:t>
            </w:r>
          </w:p>
        </w:tc>
        <w:tc>
          <w:tcPr>
            <w:tcW w:w="165" w:type="dxa"/>
          </w:tcPr>
          <w:p w14:paraId="0DEE150B" w14:textId="77777777" w:rsidR="008C08C2" w:rsidRPr="00AA288F" w:rsidRDefault="008C08C2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1AA1201" w14:textId="0C10E6EF" w:rsidR="008C08C2" w:rsidRPr="00AA288F" w:rsidRDefault="008C08C2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13,276</w:t>
            </w:r>
          </w:p>
        </w:tc>
        <w:tc>
          <w:tcPr>
            <w:tcW w:w="138" w:type="dxa"/>
          </w:tcPr>
          <w:p w14:paraId="74815D05" w14:textId="77777777" w:rsidR="008C08C2" w:rsidRPr="00AA288F" w:rsidRDefault="008C08C2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1DA6C8D" w14:textId="4D0F4CA5" w:rsidR="008C08C2" w:rsidRPr="00AA288F" w:rsidRDefault="008C08C2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ACA">
              <w:rPr>
                <w:rFonts w:asciiTheme="majorBidi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134" w:type="dxa"/>
          </w:tcPr>
          <w:p w14:paraId="5383133F" w14:textId="77777777" w:rsidR="008C08C2" w:rsidRPr="00AA288F" w:rsidRDefault="008C08C2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686304D" w14:textId="5665C0B9" w:rsidR="008C08C2" w:rsidRPr="00AA288F" w:rsidRDefault="008C08C2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4,493</w:t>
            </w:r>
          </w:p>
        </w:tc>
      </w:tr>
      <w:tr w:rsidR="008C08C2" w:rsidRPr="00AA288F" w14:paraId="5CE2B35D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74740DFD" w14:textId="0E52B8E4" w:rsidR="008C08C2" w:rsidRPr="00AA288F" w:rsidRDefault="008C08C2" w:rsidP="000866A8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โอนกลับระหว่างงวด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3499062" w14:textId="578625A9" w:rsidR="008C08C2" w:rsidRPr="00AA288F" w:rsidRDefault="008C08C2" w:rsidP="000866A8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165" w:type="dxa"/>
          </w:tcPr>
          <w:p w14:paraId="5834C19D" w14:textId="77777777" w:rsidR="008C08C2" w:rsidRPr="00AA288F" w:rsidRDefault="008C08C2" w:rsidP="000866A8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7AF47ED8" w14:textId="7F78081B" w:rsidR="008C08C2" w:rsidRPr="00AA288F" w:rsidRDefault="008C08C2" w:rsidP="000866A8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(3,968)</w:t>
            </w:r>
          </w:p>
        </w:tc>
        <w:tc>
          <w:tcPr>
            <w:tcW w:w="138" w:type="dxa"/>
          </w:tcPr>
          <w:p w14:paraId="10B32A5E" w14:textId="77777777" w:rsidR="008C08C2" w:rsidRPr="00AA288F" w:rsidRDefault="008C08C2" w:rsidP="000866A8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46D2267" w14:textId="1467230E" w:rsidR="008C08C2" w:rsidRPr="00AA288F" w:rsidRDefault="008C08C2" w:rsidP="000866A8">
            <w:pPr>
              <w:tabs>
                <w:tab w:val="clear" w:pos="907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29CDA37C" w14:textId="77777777" w:rsidR="008C08C2" w:rsidRPr="00AA288F" w:rsidRDefault="008C08C2" w:rsidP="000866A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1058C42" w14:textId="6CAEF3C5" w:rsidR="008C08C2" w:rsidRPr="00AA288F" w:rsidRDefault="008C08C2" w:rsidP="000866A8">
            <w:pPr>
              <w:tabs>
                <w:tab w:val="left" w:pos="-108"/>
              </w:tabs>
              <w:spacing w:line="32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BC5ACA" w:rsidRPr="00AA288F" w14:paraId="524D76D0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0007EC80" w14:textId="03739ECC" w:rsidR="00BC5ACA" w:rsidRPr="00AA288F" w:rsidRDefault="00BC5ACA" w:rsidP="000866A8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B08ABB0" w14:textId="0C675037" w:rsidR="00BC5ACA" w:rsidRPr="00AA288F" w:rsidRDefault="008C08C2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C2">
              <w:rPr>
                <w:rFonts w:asciiTheme="majorBidi" w:hAnsiTheme="majorBidi" w:cstheme="majorBidi"/>
                <w:sz w:val="26"/>
                <w:szCs w:val="26"/>
              </w:rPr>
              <w:t>70,059</w:t>
            </w:r>
          </w:p>
        </w:tc>
        <w:tc>
          <w:tcPr>
            <w:tcW w:w="165" w:type="dxa"/>
          </w:tcPr>
          <w:p w14:paraId="26AF59D4" w14:textId="77777777" w:rsidR="00BC5ACA" w:rsidRPr="00AA288F" w:rsidRDefault="00BC5ACA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3015E7CB" w14:textId="3ADBF73C" w:rsidR="00BC5ACA" w:rsidRPr="00AA288F" w:rsidRDefault="00BC5ACA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59,863</w:t>
            </w:r>
          </w:p>
        </w:tc>
        <w:tc>
          <w:tcPr>
            <w:tcW w:w="138" w:type="dxa"/>
          </w:tcPr>
          <w:p w14:paraId="536A1F0D" w14:textId="77777777" w:rsidR="00BC5ACA" w:rsidRPr="00AA288F" w:rsidRDefault="00BC5ACA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361A6E" w14:textId="01894F11" w:rsidR="00BC5ACA" w:rsidRPr="00AA288F" w:rsidRDefault="00BC5ACA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ACA">
              <w:rPr>
                <w:rFonts w:asciiTheme="majorBidi" w:hAnsiTheme="majorBidi" w:cstheme="majorBidi"/>
                <w:sz w:val="26"/>
                <w:szCs w:val="26"/>
              </w:rPr>
              <w:t>26,621</w:t>
            </w:r>
          </w:p>
        </w:tc>
        <w:tc>
          <w:tcPr>
            <w:tcW w:w="134" w:type="dxa"/>
          </w:tcPr>
          <w:p w14:paraId="1BA0A63C" w14:textId="77777777" w:rsidR="00BC5ACA" w:rsidRPr="00AA288F" w:rsidRDefault="00BC5ACA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D160F14" w14:textId="52408E60" w:rsidR="00BC5ACA" w:rsidRPr="00AA288F" w:rsidRDefault="00BC5ACA" w:rsidP="000866A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25,711 </w:t>
            </w:r>
          </w:p>
        </w:tc>
      </w:tr>
    </w:tbl>
    <w:p w14:paraId="06C31923" w14:textId="77777777" w:rsidR="000E09D0" w:rsidRDefault="000E09D0" w:rsidP="0008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6FBA3CC" w14:textId="5236435D" w:rsidR="006660F7" w:rsidRPr="00AA288F" w:rsidRDefault="007656F6" w:rsidP="0008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AA288F">
        <w:rPr>
          <w:rFonts w:asciiTheme="majorBidi" w:hAnsiTheme="majorBidi" w:cstheme="majorBidi" w:hint="cs"/>
          <w:b/>
          <w:bCs/>
          <w:sz w:val="32"/>
          <w:szCs w:val="32"/>
        </w:rPr>
        <w:t>9</w:t>
      </w:r>
      <w:r w:rsidR="005A40FD" w:rsidRPr="00AA288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2D96" w:rsidRPr="00AA288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02CB5" w:rsidRPr="00AA288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D44" w:rsidRPr="00AA288F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3A539870" w14:textId="1CFDBD41" w:rsidR="006B55F3" w:rsidRPr="00BC5ACA" w:rsidRDefault="00985F51" w:rsidP="000866A8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AA288F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DE3C7E" w:rsidRPr="00AA288F">
        <w:rPr>
          <w:rFonts w:asciiTheme="majorBidi" w:hAnsiTheme="majorBidi" w:cstheme="majorBidi"/>
          <w:sz w:val="32"/>
          <w:szCs w:val="32"/>
        </w:rPr>
        <w:t>0</w:t>
      </w:r>
      <w:r w:rsidRPr="00AA28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C7E" w:rsidRPr="00AA288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AA288F">
        <w:rPr>
          <w:rFonts w:asciiTheme="majorBidi" w:hAnsiTheme="majorBidi" w:cstheme="majorBidi"/>
          <w:sz w:val="32"/>
          <w:szCs w:val="32"/>
        </w:rPr>
        <w:t xml:space="preserve"> 2568 </w:t>
      </w:r>
      <w:r w:rsidRPr="00AA288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AA288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AA288F">
        <w:rPr>
          <w:rFonts w:asciiTheme="majorBidi" w:hAnsiTheme="majorBidi"/>
          <w:sz w:val="32"/>
          <w:szCs w:val="32"/>
          <w:lang w:val="en-GB"/>
        </w:rPr>
        <w:t>31</w:t>
      </w:r>
      <w:r w:rsidRPr="00AA288F">
        <w:rPr>
          <w:rFonts w:asciiTheme="majorBidi" w:hAnsiTheme="majorBidi"/>
          <w:sz w:val="32"/>
          <w:szCs w:val="32"/>
          <w:cs/>
        </w:rPr>
        <w:t xml:space="preserve"> </w:t>
      </w:r>
      <w:r w:rsidRPr="00AA288F">
        <w:rPr>
          <w:rFonts w:asciiTheme="majorBidi" w:hAnsiTheme="majorBidi" w:hint="cs"/>
          <w:sz w:val="32"/>
          <w:szCs w:val="32"/>
          <w:cs/>
        </w:rPr>
        <w:t>ธันวาคม</w:t>
      </w:r>
      <w:r w:rsidRPr="00AA288F">
        <w:rPr>
          <w:rFonts w:asciiTheme="majorBidi" w:hAnsiTheme="majorBidi"/>
          <w:sz w:val="32"/>
          <w:szCs w:val="32"/>
        </w:rPr>
        <w:t xml:space="preserve"> 2567 </w:t>
      </w:r>
      <w:r w:rsidRPr="00AA288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A288F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AA288F">
        <w:rPr>
          <w:rFonts w:asciiTheme="majorBidi" w:hAnsiTheme="majorBidi" w:cstheme="majorBidi"/>
          <w:sz w:val="32"/>
          <w:szCs w:val="32"/>
          <w:cs/>
        </w:rPr>
        <w:t>มี</w:t>
      </w:r>
      <w:r w:rsidRPr="00AA288F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AA288F">
        <w:rPr>
          <w:rFonts w:asciiTheme="majorBidi" w:hAnsiTheme="majorBidi" w:cstheme="majorBidi"/>
          <w:sz w:val="32"/>
          <w:szCs w:val="32"/>
          <w:cs/>
        </w:rPr>
        <w:t>เงินฝากกับธนาคาร</w:t>
      </w:r>
      <w:r w:rsidRPr="00AA288F">
        <w:rPr>
          <w:rFonts w:asciiTheme="majorBidi" w:hAnsiTheme="majorBidi" w:cstheme="majorBidi"/>
          <w:spacing w:val="-4"/>
          <w:sz w:val="32"/>
          <w:szCs w:val="32"/>
          <w:cs/>
        </w:rPr>
        <w:t>ในประเทศหลายแห่งจำนวน</w:t>
      </w:r>
      <w:r w:rsidRPr="00AA288F">
        <w:rPr>
          <w:rFonts w:asciiTheme="majorBidi" w:hAnsiTheme="majorBidi" w:cstheme="majorBidi" w:hint="cs"/>
          <w:spacing w:val="-4"/>
          <w:sz w:val="32"/>
          <w:szCs w:val="32"/>
          <w:cs/>
        </w:rPr>
        <w:t>เงิน</w:t>
      </w:r>
      <w:r w:rsidR="003A7593" w:rsidRPr="00AA28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C08C2">
        <w:rPr>
          <w:rFonts w:asciiTheme="majorBidi" w:hAnsiTheme="majorBidi" w:cstheme="majorBidi"/>
          <w:spacing w:val="-4"/>
          <w:sz w:val="32"/>
          <w:szCs w:val="32"/>
        </w:rPr>
        <w:t xml:space="preserve">113.94 </w:t>
      </w:r>
      <w:r w:rsidRPr="00AA28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r w:rsidRPr="00AA288F">
        <w:rPr>
          <w:rFonts w:asciiTheme="majorBidi" w:hAnsiTheme="majorBidi" w:cstheme="majorBidi"/>
          <w:spacing w:val="-4"/>
          <w:sz w:val="32"/>
          <w:szCs w:val="32"/>
        </w:rPr>
        <w:t xml:space="preserve">106.68 </w:t>
      </w:r>
      <w:r w:rsidRPr="00AA288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ตามลำดับ (เฉพาะกิจการ</w:t>
      </w:r>
      <w:r w:rsidRPr="000866A8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Pr="000866A8">
        <w:rPr>
          <w:rFonts w:asciiTheme="majorBidi" w:hAnsiTheme="majorBidi" w:cstheme="majorBidi"/>
          <w:sz w:val="32"/>
          <w:szCs w:val="32"/>
        </w:rPr>
        <w:t xml:space="preserve">86.12 </w:t>
      </w:r>
      <w:r w:rsidRPr="000866A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866A8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8C08C2" w:rsidRPr="000866A8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="008C08C2" w:rsidRPr="000866A8">
        <w:rPr>
          <w:rFonts w:asciiTheme="majorBidi" w:hAnsiTheme="majorBidi" w:cstheme="majorBidi"/>
          <w:sz w:val="32"/>
          <w:szCs w:val="32"/>
        </w:rPr>
        <w:t xml:space="preserve"> 0.20 - 1.30 </w:t>
      </w:r>
      <w:r w:rsidR="008C08C2" w:rsidRPr="000866A8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8C08C2" w:rsidRPr="000866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08C2" w:rsidRPr="000866A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866A8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Pr="000866A8">
        <w:rPr>
          <w:rFonts w:asciiTheme="majorBidi" w:hAnsiTheme="majorBidi" w:cstheme="majorBidi"/>
          <w:sz w:val="32"/>
          <w:szCs w:val="32"/>
        </w:rPr>
        <w:t xml:space="preserve"> 0.30 - 1.30 </w:t>
      </w:r>
      <w:r w:rsidR="000866A8">
        <w:rPr>
          <w:rFonts w:asciiTheme="majorBidi" w:hAnsiTheme="majorBidi" w:cstheme="majorBidi"/>
          <w:sz w:val="32"/>
          <w:szCs w:val="32"/>
        </w:rPr>
        <w:br/>
      </w:r>
      <w:r w:rsidRPr="000866A8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AA288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A28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08C2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AA288F">
        <w:rPr>
          <w:rFonts w:asciiTheme="majorBidi" w:hAnsiTheme="majorBidi" w:cstheme="majorBidi"/>
          <w:sz w:val="32"/>
          <w:szCs w:val="32"/>
          <w:cs/>
        </w:rPr>
        <w:t>ซึ่งใช้เป็นหลักประกันวงเงินสินเชื่อ</w:t>
      </w:r>
      <w:r w:rsidRPr="00AA288F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AA288F">
        <w:rPr>
          <w:rFonts w:asciiTheme="majorBidi" w:hAnsiTheme="majorBidi" w:cstheme="majorBidi"/>
          <w:sz w:val="32"/>
          <w:szCs w:val="32"/>
          <w:cs/>
        </w:rPr>
        <w:t xml:space="preserve">ธนาคารในประเทศดังกล่าว (ดูหมายเหตุ </w:t>
      </w:r>
      <w:r w:rsidRPr="00AA288F">
        <w:rPr>
          <w:rFonts w:asciiTheme="majorBidi" w:hAnsiTheme="majorBidi" w:cstheme="majorBidi"/>
          <w:sz w:val="32"/>
          <w:szCs w:val="32"/>
        </w:rPr>
        <w:t>15</w:t>
      </w:r>
      <w:r w:rsidRPr="00AA288F">
        <w:rPr>
          <w:rFonts w:asciiTheme="majorBidi" w:hAnsiTheme="majorBidi" w:cstheme="majorBidi"/>
          <w:sz w:val="32"/>
          <w:szCs w:val="32"/>
          <w:lang w:val="en-GB"/>
        </w:rPr>
        <w:t>)</w:t>
      </w:r>
    </w:p>
    <w:p w14:paraId="15C2A510" w14:textId="77777777" w:rsidR="00985F51" w:rsidRPr="0040352E" w:rsidRDefault="00985F51" w:rsidP="000866A8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207E617C" w14:textId="250CB7D5" w:rsidR="00D82471" w:rsidRPr="00AA288F" w:rsidRDefault="00345782" w:rsidP="0008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AA288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56F6" w:rsidRPr="00AA288F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="00653006" w:rsidRPr="00AA288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471" w:rsidRPr="00AA288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AA288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AA288F" w:rsidRDefault="00D82471" w:rsidP="000866A8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AA288F">
        <w:rPr>
          <w:rFonts w:asciiTheme="majorBidi" w:hAnsiTheme="majorBidi" w:cstheme="majorBidi"/>
          <w:sz w:val="32"/>
          <w:szCs w:val="32"/>
          <w:cs/>
        </w:rPr>
        <w:t>ตามที่แสดง</w:t>
      </w:r>
      <w:r w:rsidRPr="00AA288F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8"/>
        <w:gridCol w:w="794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AA288F" w:rsidRPr="00AA288F" w14:paraId="36980A3D" w14:textId="77777777" w:rsidTr="00EF2097">
        <w:trPr>
          <w:cantSplit/>
        </w:trPr>
        <w:tc>
          <w:tcPr>
            <w:tcW w:w="2268" w:type="dxa"/>
          </w:tcPr>
          <w:p w14:paraId="4A52D3DC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3" w:name="_Hlk513644543"/>
          </w:p>
        </w:tc>
        <w:tc>
          <w:tcPr>
            <w:tcW w:w="76" w:type="dxa"/>
          </w:tcPr>
          <w:p w14:paraId="66967C21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14:paraId="26990889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AA288F" w:rsidRPr="00AA288F" w14:paraId="7CDD06DB" w14:textId="77777777" w:rsidTr="00EF2097">
        <w:trPr>
          <w:cantSplit/>
        </w:trPr>
        <w:tc>
          <w:tcPr>
            <w:tcW w:w="2268" w:type="dxa"/>
          </w:tcPr>
          <w:p w14:paraId="01CDA7F2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AA288F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</w:t>
            </w:r>
          </w:p>
        </w:tc>
      </w:tr>
      <w:tr w:rsidR="00AA288F" w:rsidRPr="00AA288F" w14:paraId="5EC1F00C" w14:textId="77777777" w:rsidTr="00C468F1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034B34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1C5662FC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AA288F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217AABA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18F4DB72" w14:textId="00FD6695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8" w:type="dxa"/>
          </w:tcPr>
          <w:p w14:paraId="049359FE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3C2EDF3F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AA288F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198BBE21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D135A2C" w14:textId="2109AB9E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5A771476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28CC60C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AA288F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4815FC51" w14:textId="3B77D304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0E7D7FAD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C06546" w14:textId="4A89505C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Pr="00AA288F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หก</w:t>
            </w: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  <w:p w14:paraId="7F439542" w14:textId="7C05A60F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AA288F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</w:tr>
      <w:tr w:rsidR="00AA288F" w:rsidRPr="00AA288F" w14:paraId="43AD1105" w14:textId="77777777" w:rsidTr="00C468F1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CD0E3CD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24E7829C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2F6158D0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452F" w:rsidRPr="00AA288F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74353938" w:rsidR="00570DBF" w:rsidRPr="00AA288F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452F" w:rsidRPr="00AA288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AA288F" w:rsidRPr="00AA288F" w14:paraId="5C3E2136" w14:textId="77777777" w:rsidTr="00C468F1">
        <w:trPr>
          <w:cantSplit/>
        </w:trPr>
        <w:tc>
          <w:tcPr>
            <w:tcW w:w="2268" w:type="dxa"/>
            <w:vAlign w:val="center"/>
          </w:tcPr>
          <w:p w14:paraId="6172B45F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087E8C43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9D7A174" w14:textId="35EAEA25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0767F64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36F1C91D" w14:textId="061899F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AA288F">
              <w:rPr>
                <w:rFonts w:asciiTheme="majorBidi" w:hAnsiTheme="majorBidi"/>
                <w:sz w:val="20"/>
                <w:szCs w:val="20"/>
              </w:rPr>
              <w:t>.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74BD3FB0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B414132" w14:textId="75E6E6AF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AA288F">
              <w:rPr>
                <w:rFonts w:asciiTheme="majorBidi" w:hAnsiTheme="majorBidi"/>
                <w:sz w:val="20"/>
                <w:szCs w:val="20"/>
              </w:rPr>
              <w:t>.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316ED130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035BF6DB" w14:textId="6BBD1449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1691CA22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7777777" w:rsidR="00985F51" w:rsidRPr="00AA288F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985F51" w:rsidRPr="00AA288F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985F51" w:rsidRPr="00AA288F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A288F" w:rsidRPr="00AA288F" w14:paraId="10B383E4" w14:textId="77777777" w:rsidTr="00C468F1">
        <w:trPr>
          <w:cantSplit/>
          <w:trHeight w:val="63"/>
        </w:trPr>
        <w:tc>
          <w:tcPr>
            <w:tcW w:w="2268" w:type="dxa"/>
          </w:tcPr>
          <w:p w14:paraId="568CE923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88F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</w:t>
            </w: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34BC97F" w14:textId="27EB7255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 w:hint="cs"/>
                <w:sz w:val="20"/>
                <w:szCs w:val="20"/>
              </w:rPr>
              <w:t>13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>0,000</w:t>
            </w:r>
          </w:p>
        </w:tc>
        <w:tc>
          <w:tcPr>
            <w:tcW w:w="76" w:type="dxa"/>
          </w:tcPr>
          <w:p w14:paraId="3D7E0DA4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7679BEA3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 w:hint="cs"/>
                <w:sz w:val="20"/>
                <w:szCs w:val="20"/>
              </w:rPr>
              <w:t>13</w:t>
            </w:r>
            <w:r w:rsidRPr="00AA288F">
              <w:rPr>
                <w:rFonts w:asciiTheme="majorBidi" w:hAnsiTheme="majorBidi" w:cstheme="majorBidi"/>
                <w:sz w:val="20"/>
                <w:szCs w:val="20"/>
              </w:rPr>
              <w:t>0,000</w:t>
            </w:r>
          </w:p>
        </w:tc>
        <w:tc>
          <w:tcPr>
            <w:tcW w:w="78" w:type="dxa"/>
          </w:tcPr>
          <w:p w14:paraId="0DABC89F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123C2101" w14:textId="2CF3B650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27CAE168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2D36158B" w14:textId="21FF5E24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0EE54945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0D389265" w14:textId="7E116966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4E54D441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536F56CA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19518906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7777777" w:rsidR="00985F51" w:rsidRPr="00AA288F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985F51" w:rsidRPr="00AA288F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985F51" w:rsidRPr="00AA288F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A288F" w:rsidRPr="00AA288F" w14:paraId="4E334EF7" w14:textId="77777777" w:rsidTr="00C468F1">
        <w:trPr>
          <w:cantSplit/>
        </w:trPr>
        <w:tc>
          <w:tcPr>
            <w:tcW w:w="2268" w:type="dxa"/>
            <w:vAlign w:val="center"/>
          </w:tcPr>
          <w:p w14:paraId="51D76F29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60D5032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E1BF0F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</w:tcPr>
          <w:p w14:paraId="4C38EF53" w14:textId="420B054E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3F4225AF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51D707BD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5F8ED19E" w14:textId="77777777" w:rsidR="00985F51" w:rsidRPr="00AA288F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77777777" w:rsidR="00985F51" w:rsidRPr="00AA288F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985F51" w:rsidRPr="00AA288F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985F51" w:rsidRPr="00AA288F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28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3"/>
    </w:tbl>
    <w:p w14:paraId="5E423B26" w14:textId="77777777" w:rsidR="00985F51" w:rsidRPr="00AA288F" w:rsidRDefault="00985F51" w:rsidP="00C5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4F4E77D" w14:textId="7FCA5970" w:rsidR="002A1838" w:rsidRPr="00AA288F" w:rsidRDefault="002A1838" w:rsidP="00C51F55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AA288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A288F">
        <w:rPr>
          <w:rFonts w:asciiTheme="majorBidi" w:hAnsiTheme="majorBidi"/>
          <w:b/>
          <w:bCs/>
          <w:sz w:val="32"/>
          <w:szCs w:val="32"/>
        </w:rPr>
        <w:t>1.</w:t>
      </w:r>
      <w:r w:rsidRPr="00AA288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288F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D7D2E7D" w14:textId="25BC74E2" w:rsidR="002A1838" w:rsidRPr="00AA288F" w:rsidRDefault="002A1838" w:rsidP="00C5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15B31" w:rsidRPr="00AA288F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AA288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AA288F">
        <w:rPr>
          <w:rFonts w:asciiTheme="majorBidi" w:hAnsiTheme="majorBidi" w:cstheme="majorBidi"/>
          <w:sz w:val="32"/>
          <w:szCs w:val="32"/>
        </w:rPr>
        <w:t xml:space="preserve"> </w:t>
      </w:r>
      <w:r w:rsidR="00B15B31" w:rsidRPr="00AA288F">
        <w:rPr>
          <w:rFonts w:asciiTheme="majorBidi" w:hAnsiTheme="majorBidi" w:cstheme="majorBidi"/>
          <w:sz w:val="32"/>
          <w:szCs w:val="32"/>
        </w:rPr>
        <w:t>30</w:t>
      </w:r>
      <w:r w:rsidR="00B15B31" w:rsidRPr="00AA288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AA288F">
        <w:rPr>
          <w:rFonts w:asciiTheme="majorBidi" w:hAnsiTheme="majorBidi" w:cstheme="majorBidi"/>
          <w:sz w:val="32"/>
          <w:szCs w:val="32"/>
        </w:rPr>
        <w:t xml:space="preserve"> 2568 </w:t>
      </w:r>
      <w:r w:rsidRPr="00AA288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AA288F" w:rsidRPr="00AA288F" w14:paraId="3AD06162" w14:textId="77777777" w:rsidTr="00E67F75">
        <w:tc>
          <w:tcPr>
            <w:tcW w:w="4876" w:type="dxa"/>
          </w:tcPr>
          <w:p w14:paraId="13E9CDD2" w14:textId="77777777" w:rsidR="002A1838" w:rsidRPr="00AA288F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B89A6CB" w14:textId="77777777" w:rsidR="002A1838" w:rsidRPr="00AA288F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AA288F" w:rsidRPr="00AA288F" w14:paraId="534A1E0F" w14:textId="77777777" w:rsidTr="00E67F75">
        <w:tc>
          <w:tcPr>
            <w:tcW w:w="4876" w:type="dxa"/>
          </w:tcPr>
          <w:p w14:paraId="6734C9CF" w14:textId="77777777" w:rsidR="002A1838" w:rsidRPr="00AA288F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F2F08E7" w14:textId="77777777" w:rsidR="002A1838" w:rsidRPr="00AA288F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A7565AC" w14:textId="77777777" w:rsidR="002A1838" w:rsidRPr="00AA288F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CA7D16" w14:textId="77777777" w:rsidR="002A1838" w:rsidRPr="00AA288F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672D635F" w14:textId="77777777" w:rsidR="002A1838" w:rsidRPr="00AA288F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AA288F" w:rsidRPr="00AA288F" w14:paraId="58F8B176" w14:textId="77777777" w:rsidTr="00E67F75">
        <w:tc>
          <w:tcPr>
            <w:tcW w:w="4876" w:type="dxa"/>
          </w:tcPr>
          <w:p w14:paraId="5D700A87" w14:textId="77777777" w:rsidR="002A1838" w:rsidRPr="00AA288F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 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มกราคม 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701" w:type="dxa"/>
          </w:tcPr>
          <w:p w14:paraId="2E50B828" w14:textId="7C2F414E" w:rsidR="002A1838" w:rsidRPr="00AA288F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11,152</w:t>
            </w:r>
          </w:p>
        </w:tc>
        <w:tc>
          <w:tcPr>
            <w:tcW w:w="135" w:type="dxa"/>
          </w:tcPr>
          <w:p w14:paraId="69B5AB93" w14:textId="77777777" w:rsidR="002A1838" w:rsidRPr="00AA288F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79840675" w14:textId="01283D75" w:rsidR="002A1838" w:rsidRPr="00AA288F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34,655</w:t>
            </w:r>
          </w:p>
        </w:tc>
      </w:tr>
      <w:tr w:rsidR="00AA288F" w:rsidRPr="00AA288F" w14:paraId="4EFFA071" w14:textId="77777777" w:rsidTr="00E67F75">
        <w:tc>
          <w:tcPr>
            <w:tcW w:w="4876" w:type="dxa"/>
          </w:tcPr>
          <w:p w14:paraId="450026E2" w14:textId="138F0859" w:rsidR="0098635E" w:rsidRPr="00AA288F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284"/>
              <w:textAlignment w:val="baseline"/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 w:hint="cs"/>
                <w:spacing w:val="-6"/>
                <w:position w:val="2"/>
                <w:sz w:val="32"/>
                <w:szCs w:val="32"/>
                <w:cs/>
              </w:rPr>
              <w:t xml:space="preserve">โอนเข้า </w:t>
            </w:r>
            <w:r w:rsidRPr="00AA288F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- </w:t>
            </w:r>
            <w:r w:rsidRPr="00AA288F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="00084846" w:rsidRPr="00AA288F">
              <w:rPr>
                <w:rFonts w:asciiTheme="majorBidi" w:hAnsiTheme="majorBidi" w:cstheme="majorBidi" w:hint="cs"/>
                <w:b/>
                <w:spacing w:val="-6"/>
                <w:position w:val="2"/>
                <w:sz w:val="32"/>
                <w:szCs w:val="32"/>
                <w:cs/>
              </w:rPr>
              <w:t xml:space="preserve"> (หมายเหตุ </w:t>
            </w:r>
            <w:r w:rsidR="00084846" w:rsidRPr="00AA288F">
              <w:rPr>
                <w:rFonts w:asciiTheme="majorBidi" w:hAnsiTheme="majorBidi" w:cstheme="majorBidi"/>
                <w:bCs/>
                <w:spacing w:val="-6"/>
                <w:position w:val="2"/>
                <w:sz w:val="32"/>
                <w:szCs w:val="32"/>
              </w:rPr>
              <w:t>12)</w:t>
            </w:r>
          </w:p>
        </w:tc>
        <w:tc>
          <w:tcPr>
            <w:tcW w:w="1701" w:type="dxa"/>
          </w:tcPr>
          <w:p w14:paraId="31E073E2" w14:textId="4AD0A87F" w:rsidR="0098635E" w:rsidRPr="00AA288F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0ACA7F65" w14:textId="77777777" w:rsidR="0098635E" w:rsidRPr="00AA288F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585F473" w14:textId="0AB7CCD1" w:rsidR="0098635E" w:rsidRPr="00AA288F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 19,007</w:t>
            </w:r>
          </w:p>
        </w:tc>
      </w:tr>
      <w:tr w:rsidR="00AA288F" w:rsidRPr="00AA288F" w14:paraId="35229494" w14:textId="77777777" w:rsidTr="00E67F75">
        <w:tc>
          <w:tcPr>
            <w:tcW w:w="4876" w:type="dxa"/>
          </w:tcPr>
          <w:p w14:paraId="757654C6" w14:textId="77777777" w:rsidR="0098635E" w:rsidRPr="00AA288F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579F3334" w14:textId="466ED280" w:rsidR="0098635E" w:rsidRPr="00AA288F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117C34B9" w14:textId="77777777" w:rsidR="0098635E" w:rsidRPr="00AA288F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64FF6716" w14:textId="63387165" w:rsidR="0098635E" w:rsidRPr="00AA288F" w:rsidRDefault="00BC5ACA" w:rsidP="00C51F55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Pr="00BC5AC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,</w:t>
            </w:r>
            <w:r w:rsidRPr="00BC5AC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187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</w:tr>
      <w:tr w:rsidR="00AA288F" w:rsidRPr="00AA288F" w14:paraId="3D57174A" w14:textId="77777777" w:rsidTr="00E67F75">
        <w:tc>
          <w:tcPr>
            <w:tcW w:w="4876" w:type="dxa"/>
          </w:tcPr>
          <w:p w14:paraId="7696C4C4" w14:textId="7B857612" w:rsidR="0098635E" w:rsidRPr="00AA288F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ณ วันที่ </w:t>
            </w:r>
            <w:r w:rsidR="00B15B31"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="00B15B31" w:rsidRPr="00AA288F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มิถุนายน 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1079009" w14:textId="2E8C0AF8" w:rsidR="0098635E" w:rsidRPr="00AA288F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11,152</w:t>
            </w:r>
          </w:p>
        </w:tc>
        <w:tc>
          <w:tcPr>
            <w:tcW w:w="135" w:type="dxa"/>
          </w:tcPr>
          <w:p w14:paraId="6A2D746C" w14:textId="77777777" w:rsidR="0098635E" w:rsidRPr="00AA288F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CD83430" w14:textId="59F3F291" w:rsidR="0098635E" w:rsidRPr="00AA288F" w:rsidRDefault="00BC5ACA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BC5AC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52,475</w:t>
            </w:r>
          </w:p>
        </w:tc>
      </w:tr>
    </w:tbl>
    <w:p w14:paraId="6202AE3B" w14:textId="15C24374" w:rsidR="00CE21F0" w:rsidRPr="00AA288F" w:rsidRDefault="00AC588C" w:rsidP="000E0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A288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80F04" w:rsidRPr="00AA288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1F0" w:rsidRPr="00AA288F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E21F0" w:rsidRPr="00AA288F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AA288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AA28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09BB1D4E" w14:textId="77777777" w:rsidR="00B15B31" w:rsidRPr="00AA288F" w:rsidRDefault="00CE21F0" w:rsidP="00B1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งวด</w:t>
      </w:r>
      <w:r w:rsidR="00B15B31" w:rsidRPr="00AA288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15B31" w:rsidRPr="00AA288F">
        <w:rPr>
          <w:rFonts w:asciiTheme="majorBidi" w:hAnsiTheme="majorBidi" w:cstheme="majorBidi"/>
          <w:sz w:val="32"/>
          <w:szCs w:val="32"/>
        </w:rPr>
        <w:t xml:space="preserve"> 30</w:t>
      </w:r>
      <w:r w:rsidR="00B15B31" w:rsidRPr="00AA288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B15B31" w:rsidRPr="00AA288F">
        <w:rPr>
          <w:rFonts w:asciiTheme="majorBidi" w:hAnsiTheme="majorBidi" w:cstheme="majorBidi"/>
          <w:sz w:val="32"/>
          <w:szCs w:val="32"/>
        </w:rPr>
        <w:t xml:space="preserve"> 2568 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AA288F" w:rsidRPr="00AA288F" w14:paraId="13DED71B" w14:textId="77777777" w:rsidTr="00853134">
        <w:tc>
          <w:tcPr>
            <w:tcW w:w="4876" w:type="dxa"/>
          </w:tcPr>
          <w:p w14:paraId="6FA0629E" w14:textId="61B6DB04" w:rsidR="00CE21F0" w:rsidRPr="00AA288F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AA288F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AA288F" w:rsidRPr="00AA288F" w14:paraId="37549BC5" w14:textId="77777777" w:rsidTr="00A52287">
        <w:tc>
          <w:tcPr>
            <w:tcW w:w="4876" w:type="dxa"/>
          </w:tcPr>
          <w:p w14:paraId="66EEF1F6" w14:textId="77777777" w:rsidR="00CE21F0" w:rsidRPr="00AA288F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AA288F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6E78AA3" w14:textId="77777777" w:rsidR="00CE21F0" w:rsidRPr="00AA288F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4EA6F5" w14:textId="77777777" w:rsidR="00EB555A" w:rsidRPr="00AA288F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AA288F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AA288F" w:rsidRPr="00AA288F" w14:paraId="70E55DEA" w14:textId="77777777" w:rsidTr="00A52287">
        <w:tc>
          <w:tcPr>
            <w:tcW w:w="4876" w:type="dxa"/>
          </w:tcPr>
          <w:p w14:paraId="4697A8A4" w14:textId="45421882" w:rsidR="00D95923" w:rsidRPr="00AA288F" w:rsidRDefault="00D95923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 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มกราคม 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985F51"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14:paraId="432D80F5" w14:textId="12EE4D32" w:rsidR="00D95923" w:rsidRPr="00AA288F" w:rsidRDefault="00985F51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353,902</w:t>
            </w:r>
          </w:p>
        </w:tc>
        <w:tc>
          <w:tcPr>
            <w:tcW w:w="135" w:type="dxa"/>
          </w:tcPr>
          <w:p w14:paraId="43B907A0" w14:textId="77777777" w:rsidR="00D95923" w:rsidRPr="00AA288F" w:rsidRDefault="00D95923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C66700D" w14:textId="1AC6B45E" w:rsidR="00D95923" w:rsidRPr="00AA288F" w:rsidRDefault="00985F51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209,590</w:t>
            </w:r>
          </w:p>
        </w:tc>
      </w:tr>
      <w:tr w:rsidR="00AA288F" w:rsidRPr="00AA288F" w14:paraId="7B1571DB" w14:textId="77777777" w:rsidTr="009A0487">
        <w:tc>
          <w:tcPr>
            <w:tcW w:w="4876" w:type="dxa"/>
          </w:tcPr>
          <w:p w14:paraId="2A50C6E1" w14:textId="5F8CE59C" w:rsidR="00D95923" w:rsidRPr="00AA288F" w:rsidRDefault="00D95923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01" w:type="dxa"/>
          </w:tcPr>
          <w:p w14:paraId="77EA7CBA" w14:textId="7A2C8BC2" w:rsidR="00D95923" w:rsidRPr="00AA288F" w:rsidRDefault="008C08C2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8C08C2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17</w:t>
            </w:r>
            <w:r w:rsidRPr="008C08C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,</w:t>
            </w:r>
            <w:r w:rsidRPr="008C08C2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246</w:t>
            </w:r>
          </w:p>
        </w:tc>
        <w:tc>
          <w:tcPr>
            <w:tcW w:w="135" w:type="dxa"/>
          </w:tcPr>
          <w:p w14:paraId="79BFE759" w14:textId="77777777" w:rsidR="00D95923" w:rsidRPr="00AA288F" w:rsidRDefault="00D95923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1B443B" w14:textId="025DC031" w:rsidR="00D95923" w:rsidRPr="00AA288F" w:rsidRDefault="00F1471E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8,656</w:t>
            </w:r>
          </w:p>
        </w:tc>
      </w:tr>
      <w:tr w:rsidR="00AA288F" w:rsidRPr="00AA288F" w14:paraId="2E7F32EB" w14:textId="77777777" w:rsidTr="009A0487">
        <w:tc>
          <w:tcPr>
            <w:tcW w:w="4876" w:type="dxa"/>
          </w:tcPr>
          <w:p w14:paraId="0A61FD75" w14:textId="5403CABA" w:rsidR="00FF2DA1" w:rsidRPr="00AA288F" w:rsidRDefault="00FF2DA1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284"/>
              <w:textAlignment w:val="baseline"/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จำหน่าย - </w:t>
            </w:r>
            <w:r w:rsidRPr="00AA288F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AA288F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14:paraId="6C453922" w14:textId="6394DCFF" w:rsidR="00FF2DA1" w:rsidRPr="00AA288F" w:rsidRDefault="00C35DC3" w:rsidP="009822F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(417)</w:t>
            </w:r>
          </w:p>
        </w:tc>
        <w:tc>
          <w:tcPr>
            <w:tcW w:w="135" w:type="dxa"/>
          </w:tcPr>
          <w:p w14:paraId="36ADC011" w14:textId="77777777" w:rsidR="00FF2DA1" w:rsidRPr="00AA288F" w:rsidRDefault="00FF2DA1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2AE299D" w14:textId="6DB23D0C" w:rsidR="00FF2DA1" w:rsidRPr="00AA288F" w:rsidRDefault="00BC5ACA" w:rsidP="009822F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Pr="00BC5AC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184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</w:tr>
      <w:tr w:rsidR="00C35DC3" w:rsidRPr="00AA288F" w14:paraId="16324DE6" w14:textId="77777777" w:rsidTr="009A0487">
        <w:tc>
          <w:tcPr>
            <w:tcW w:w="4876" w:type="dxa"/>
          </w:tcPr>
          <w:p w14:paraId="357554A2" w14:textId="07A6C99E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284"/>
              <w:textAlignment w:val="baseline"/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 w:hint="cs"/>
                <w:spacing w:val="-6"/>
                <w:position w:val="2"/>
                <w:sz w:val="32"/>
                <w:szCs w:val="32"/>
                <w:cs/>
              </w:rPr>
              <w:t xml:space="preserve">โอนออก </w:t>
            </w:r>
            <w:r w:rsidRPr="00AA288F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- </w:t>
            </w:r>
            <w:r w:rsidRPr="00AA288F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713C8E22" w14:textId="1AFE2CD2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3B25B2E6" w14:textId="77777777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04D07D5" w14:textId="097DE237" w:rsidR="00C35DC3" w:rsidRPr="00AA288F" w:rsidRDefault="00C35DC3" w:rsidP="00C35DC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(19,007)</w:t>
            </w:r>
          </w:p>
        </w:tc>
      </w:tr>
      <w:tr w:rsidR="00C35DC3" w:rsidRPr="00AA288F" w14:paraId="5BBB092C" w14:textId="77777777" w:rsidTr="009A0487">
        <w:tc>
          <w:tcPr>
            <w:tcW w:w="4876" w:type="dxa"/>
          </w:tcPr>
          <w:p w14:paraId="1594301F" w14:textId="3E5F02E1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7106E415" w14:textId="3E094F29" w:rsidR="00C35DC3" w:rsidRPr="00AA288F" w:rsidRDefault="00C35DC3" w:rsidP="00C35DC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79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3068FD21" w14:textId="77777777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6C3AC6F" w14:textId="4BF412E9" w:rsidR="00C35DC3" w:rsidRPr="00AA288F" w:rsidRDefault="00C35DC3" w:rsidP="00C35DC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(38)</w:t>
            </w:r>
          </w:p>
        </w:tc>
      </w:tr>
      <w:tr w:rsidR="00C35DC3" w:rsidRPr="00AA288F" w14:paraId="781E68F1" w14:textId="77777777" w:rsidTr="007656F6">
        <w:tc>
          <w:tcPr>
            <w:tcW w:w="4876" w:type="dxa"/>
          </w:tcPr>
          <w:p w14:paraId="0B40AE3E" w14:textId="3B51879C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4B693D5D" w14:textId="7B489BC4" w:rsidR="00C35DC3" w:rsidRPr="00AA288F" w:rsidRDefault="00C35DC3" w:rsidP="00C35DC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Pr="00C35DC3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24,311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1F640582" w14:textId="77777777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41535" w14:textId="3B40257E" w:rsidR="00C35DC3" w:rsidRPr="00AA288F" w:rsidRDefault="00C35DC3" w:rsidP="00C35DC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Pr="00BC5AC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10,224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</w:tr>
      <w:tr w:rsidR="00C35DC3" w:rsidRPr="00AA288F" w14:paraId="71A16C28" w14:textId="77777777" w:rsidTr="003C2F44">
        <w:tc>
          <w:tcPr>
            <w:tcW w:w="4876" w:type="dxa"/>
          </w:tcPr>
          <w:p w14:paraId="3582FDC6" w14:textId="119F9FED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 w:hint="cs"/>
                <w:b/>
                <w:position w:val="2"/>
                <w:sz w:val="32"/>
                <w:szCs w:val="32"/>
                <w:cs/>
              </w:rPr>
              <w:t>โอนกลับ</w:t>
            </w:r>
            <w:r w:rsidRPr="00AA288F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D4E56A3" w14:textId="395C74CF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77</w:t>
            </w:r>
          </w:p>
        </w:tc>
        <w:tc>
          <w:tcPr>
            <w:tcW w:w="135" w:type="dxa"/>
          </w:tcPr>
          <w:p w14:paraId="415EB6E2" w14:textId="77777777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single" w:sz="6" w:space="0" w:color="auto"/>
            </w:tcBorders>
          </w:tcPr>
          <w:p w14:paraId="699AC5C1" w14:textId="4C2B4417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C35DC3" w:rsidRPr="00AA288F" w14:paraId="6A4B077C" w14:textId="77777777" w:rsidTr="003C2F44">
        <w:tc>
          <w:tcPr>
            <w:tcW w:w="4876" w:type="dxa"/>
          </w:tcPr>
          <w:p w14:paraId="7FA4B1D1" w14:textId="14A3DF22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ณ วันที่ 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Pr="00AA288F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มิถุนายน </w:t>
            </w:r>
            <w:r w:rsidRPr="00AA288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C46892C" w14:textId="641E86E1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C35DC3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346,418</w:t>
            </w:r>
          </w:p>
        </w:tc>
        <w:tc>
          <w:tcPr>
            <w:tcW w:w="135" w:type="dxa"/>
          </w:tcPr>
          <w:p w14:paraId="69094CB3" w14:textId="77777777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D068A3" w14:textId="7D818E92" w:rsidR="00C35DC3" w:rsidRPr="00AA288F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BC5AC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188,793</w:t>
            </w:r>
          </w:p>
        </w:tc>
      </w:tr>
    </w:tbl>
    <w:p w14:paraId="6047EAC3" w14:textId="77777777" w:rsidR="000866A8" w:rsidRDefault="000866A8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3A386749" w14:textId="77CBCB6C" w:rsidR="0030166B" w:rsidRPr="00AA288F" w:rsidRDefault="0030166B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AA288F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AA288F">
        <w:rPr>
          <w:rFonts w:asciiTheme="majorBidi" w:hAnsiTheme="majorBidi"/>
          <w:sz w:val="32"/>
          <w:szCs w:val="32"/>
        </w:rPr>
        <w:t xml:space="preserve">2 </w:t>
      </w:r>
      <w:r w:rsidRPr="00AA288F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AA288F">
        <w:rPr>
          <w:rFonts w:asciiTheme="majorBidi" w:hAnsiTheme="majorBidi"/>
          <w:sz w:val="32"/>
          <w:szCs w:val="32"/>
        </w:rPr>
        <w:t xml:space="preserve">2568 </w:t>
      </w:r>
      <w:r w:rsidRPr="00AA288F">
        <w:rPr>
          <w:rFonts w:asciiTheme="majorBidi" w:hAnsiTheme="majorBidi" w:hint="cs"/>
          <w:sz w:val="32"/>
          <w:szCs w:val="32"/>
          <w:cs/>
        </w:rPr>
        <w:t>บริษัทได้ทำสัญญาให้เช่าที่ดินกับบริษัทย่อยแห่งหนึ่ง ประกอบด้วย อาคาร</w:t>
      </w:r>
      <w:r w:rsidRPr="00AA288F">
        <w:rPr>
          <w:rFonts w:asciiTheme="majorBidi" w:hAnsiTheme="majorBidi" w:hint="cs"/>
          <w:spacing w:val="-4"/>
          <w:sz w:val="32"/>
          <w:szCs w:val="32"/>
          <w:cs/>
        </w:rPr>
        <w:t>สำนักงานและคลังสินค้า (จังหวัดชลบุรี) เพื่อใช้ดำเนินงาน จากเดิมให้เช่าเพียงบางส่วน</w:t>
      </w:r>
      <w:r w:rsidR="00CB1F44" w:rsidRPr="00AA288F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AA288F">
        <w:rPr>
          <w:rFonts w:asciiTheme="majorBidi" w:hAnsiTheme="majorBidi" w:hint="cs"/>
          <w:spacing w:val="-4"/>
          <w:sz w:val="32"/>
          <w:szCs w:val="32"/>
          <w:cs/>
        </w:rPr>
        <w:t>ปัจจุบันให้เช่า</w:t>
      </w:r>
      <w:r w:rsidRPr="00AA288F">
        <w:rPr>
          <w:rFonts w:asciiTheme="majorBidi" w:hAnsiTheme="majorBidi" w:hint="cs"/>
          <w:sz w:val="32"/>
          <w:szCs w:val="32"/>
          <w:cs/>
        </w:rPr>
        <w:t>ทั้งหมด</w:t>
      </w:r>
      <w:r w:rsidRPr="00AA288F">
        <w:rPr>
          <w:rFonts w:asciiTheme="majorBidi" w:hAnsiTheme="majorBidi"/>
          <w:sz w:val="32"/>
          <w:szCs w:val="32"/>
        </w:rPr>
        <w:t xml:space="preserve"> </w:t>
      </w:r>
      <w:r w:rsidRPr="00AA288F">
        <w:rPr>
          <w:rFonts w:asciiTheme="majorBidi" w:hAnsiTheme="majorBidi" w:hint="cs"/>
          <w:sz w:val="32"/>
          <w:szCs w:val="32"/>
          <w:cs/>
        </w:rPr>
        <w:t xml:space="preserve">โดยสัญญาดังกล่าวมีผลบังคับใช้ตั้งแต่วันที่ </w:t>
      </w:r>
      <w:r w:rsidRPr="00AA288F">
        <w:rPr>
          <w:rFonts w:asciiTheme="majorBidi" w:hAnsiTheme="majorBidi"/>
          <w:sz w:val="32"/>
          <w:szCs w:val="32"/>
        </w:rPr>
        <w:t xml:space="preserve">1 </w:t>
      </w:r>
      <w:r w:rsidRPr="00AA288F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AA288F">
        <w:rPr>
          <w:rFonts w:asciiTheme="majorBidi" w:hAnsiTheme="majorBidi"/>
          <w:sz w:val="32"/>
          <w:szCs w:val="32"/>
        </w:rPr>
        <w:t>2568</w:t>
      </w:r>
      <w:r w:rsidRPr="00AA288F">
        <w:rPr>
          <w:rFonts w:asciiTheme="majorBidi" w:hAnsiTheme="majorBidi" w:hint="cs"/>
          <w:sz w:val="32"/>
          <w:szCs w:val="32"/>
          <w:cs/>
        </w:rPr>
        <w:t xml:space="preserve"> เป็นต้นไป </w:t>
      </w:r>
      <w:r w:rsidR="002C165B" w:rsidRPr="00AA288F">
        <w:rPr>
          <w:rFonts w:asciiTheme="majorBidi" w:hAnsiTheme="majorBidi" w:hint="cs"/>
          <w:sz w:val="32"/>
          <w:szCs w:val="32"/>
          <w:cs/>
        </w:rPr>
        <w:t xml:space="preserve">ดังนั้น </w:t>
      </w:r>
      <w:r w:rsidRPr="00AA288F">
        <w:rPr>
          <w:rFonts w:asciiTheme="majorBidi" w:hAnsiTheme="majorBidi" w:hint="cs"/>
          <w:sz w:val="32"/>
          <w:szCs w:val="32"/>
          <w:cs/>
        </w:rPr>
        <w:t>บริษัท</w:t>
      </w:r>
      <w:r w:rsidR="002C165B" w:rsidRPr="00AA288F">
        <w:rPr>
          <w:rFonts w:asciiTheme="majorBidi" w:hAnsiTheme="majorBidi" w:hint="cs"/>
          <w:sz w:val="32"/>
          <w:szCs w:val="32"/>
          <w:cs/>
        </w:rPr>
        <w:t>จึง</w:t>
      </w:r>
      <w:r w:rsidRPr="00AA288F">
        <w:rPr>
          <w:rFonts w:asciiTheme="majorBidi" w:hAnsiTheme="majorBidi" w:hint="cs"/>
          <w:sz w:val="32"/>
          <w:szCs w:val="32"/>
          <w:cs/>
        </w:rPr>
        <w:t>โอน</w:t>
      </w:r>
      <w:r w:rsidR="005578AA" w:rsidRPr="00AA288F">
        <w:rPr>
          <w:rFonts w:asciiTheme="majorBidi" w:hAnsiTheme="majorBidi" w:hint="cs"/>
          <w:sz w:val="32"/>
          <w:szCs w:val="32"/>
          <w:cs/>
        </w:rPr>
        <w:t>จัดประเภท</w:t>
      </w:r>
      <w:r w:rsidRPr="00AA288F">
        <w:rPr>
          <w:rFonts w:asciiTheme="majorBidi" w:hAnsiTheme="majorBidi" w:hint="cs"/>
          <w:sz w:val="32"/>
          <w:szCs w:val="32"/>
          <w:cs/>
        </w:rPr>
        <w:t>ทรัพย์สินดังกล่าว</w:t>
      </w:r>
      <w:r w:rsidR="005578AA" w:rsidRPr="00AA288F">
        <w:rPr>
          <w:rFonts w:asciiTheme="majorBidi" w:hAnsiTheme="majorBidi" w:hint="cs"/>
          <w:sz w:val="32"/>
          <w:szCs w:val="32"/>
          <w:cs/>
        </w:rPr>
        <w:t>เป็นอสังหาริมทรัพย์เพื่อการลงทุนด้วย</w:t>
      </w:r>
      <w:r w:rsidRPr="00AA288F">
        <w:rPr>
          <w:rFonts w:asciiTheme="majorBidi" w:hAnsiTheme="majorBidi" w:hint="cs"/>
          <w:sz w:val="32"/>
          <w:szCs w:val="32"/>
          <w:cs/>
        </w:rPr>
        <w:t>มูลค่าตามบัญชี จำนวน</w:t>
      </w:r>
      <w:r w:rsidR="005578AA" w:rsidRPr="00AA288F">
        <w:rPr>
          <w:rFonts w:asciiTheme="majorBidi" w:hAnsiTheme="majorBidi" w:hint="cs"/>
          <w:sz w:val="32"/>
          <w:szCs w:val="32"/>
          <w:cs/>
        </w:rPr>
        <w:t>เงิน</w:t>
      </w:r>
      <w:r w:rsidRPr="00AA288F">
        <w:rPr>
          <w:rFonts w:asciiTheme="majorBidi" w:hAnsiTheme="majorBidi" w:hint="cs"/>
          <w:sz w:val="32"/>
          <w:szCs w:val="32"/>
          <w:cs/>
        </w:rPr>
        <w:t xml:space="preserve"> </w:t>
      </w:r>
      <w:r w:rsidRPr="00AA288F">
        <w:rPr>
          <w:rFonts w:asciiTheme="majorBidi" w:hAnsiTheme="majorBidi"/>
          <w:sz w:val="32"/>
          <w:szCs w:val="32"/>
        </w:rPr>
        <w:t xml:space="preserve">19.01 </w:t>
      </w:r>
      <w:r w:rsidRPr="00AA288F">
        <w:rPr>
          <w:rFonts w:asciiTheme="majorBidi" w:hAnsiTheme="majorBidi" w:hint="cs"/>
          <w:sz w:val="32"/>
          <w:szCs w:val="32"/>
          <w:cs/>
        </w:rPr>
        <w:t xml:space="preserve">ล้านบาท </w:t>
      </w:r>
    </w:p>
    <w:p w14:paraId="61FBADC7" w14:textId="3FE6EEFC" w:rsidR="007A7A86" w:rsidRPr="00AA288F" w:rsidRDefault="007A7A86" w:rsidP="005578AA">
      <w:pPr>
        <w:tabs>
          <w:tab w:val="left" w:pos="851"/>
        </w:tabs>
        <w:spacing w:line="360" w:lineRule="exact"/>
        <w:ind w:left="284" w:firstLine="561"/>
        <w:jc w:val="thaiDistribut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pacing w:val="-4"/>
          <w:sz w:val="32"/>
          <w:szCs w:val="32"/>
          <w:cs/>
        </w:rPr>
        <w:t>ที่ดินบางส่วนของบริษัท ที่ดินพร้อมสิ่งปลูกสร้างของบริษัทย่อย</w:t>
      </w:r>
      <w:r w:rsidRPr="00AA288F">
        <w:rPr>
          <w:rFonts w:asciiTheme="majorBidi" w:hAnsiTheme="majorBidi" w:cstheme="majorBidi"/>
          <w:sz w:val="32"/>
          <w:szCs w:val="32"/>
          <w:cs/>
        </w:rPr>
        <w:t xml:space="preserve">แห่งหนึ่ง ติดภาระค้ำประกันวงเงินเบิกเกินบัญชีและวงเงินสินเชื่อกับธนาคารพาณิชย์ในประเทศ </w:t>
      </w:r>
      <w:r w:rsidRPr="00AA288F">
        <w:rPr>
          <w:rFonts w:asciiTheme="majorBidi" w:hAnsiTheme="majorBidi" w:cstheme="majorBidi"/>
          <w:spacing w:val="-4"/>
          <w:sz w:val="32"/>
          <w:szCs w:val="32"/>
          <w:cs/>
        </w:rPr>
        <w:t xml:space="preserve">(ดูหมายเหตุ </w:t>
      </w:r>
      <w:r w:rsidRPr="00AA288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13EE9" w:rsidRPr="00AA288F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1F7306" w:rsidRPr="00AA288F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26DBDA04" w14:textId="5983BE55" w:rsidR="006B55F3" w:rsidRPr="00AA288F" w:rsidRDefault="006B55F3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rPr>
          <w:rFonts w:asciiTheme="majorBidi" w:hAnsiTheme="majorBidi" w:cstheme="majorBidi"/>
          <w:sz w:val="32"/>
          <w:szCs w:val="32"/>
          <w:cs/>
        </w:rPr>
      </w:pPr>
    </w:p>
    <w:p w14:paraId="0F6F3238" w14:textId="4EF8AACE" w:rsidR="00AB2305" w:rsidRPr="00AA288F" w:rsidRDefault="00AB2305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AA288F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B80F04" w:rsidRPr="00AA288F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Pr="00AA288F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Pr="00AA288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AA28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4405575" w14:textId="77777777" w:rsidR="00B15B31" w:rsidRPr="00AA288F" w:rsidRDefault="00570DBF" w:rsidP="00B1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งวด</w:t>
      </w:r>
      <w:r w:rsidR="00B15B31" w:rsidRPr="00AA288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15B31" w:rsidRPr="00AA288F">
        <w:rPr>
          <w:rFonts w:asciiTheme="majorBidi" w:hAnsiTheme="majorBidi" w:cstheme="majorBidi"/>
          <w:sz w:val="32"/>
          <w:szCs w:val="32"/>
        </w:rPr>
        <w:t xml:space="preserve"> 30</w:t>
      </w:r>
      <w:r w:rsidR="00B15B31" w:rsidRPr="00AA288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B15B31" w:rsidRPr="00AA288F">
        <w:rPr>
          <w:rFonts w:asciiTheme="majorBidi" w:hAnsiTheme="majorBidi" w:cstheme="majorBidi"/>
          <w:sz w:val="32"/>
          <w:szCs w:val="32"/>
        </w:rPr>
        <w:t xml:space="preserve"> 2568 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AA288F" w:rsidRPr="00AA288F" w14:paraId="49109BCB" w14:textId="77777777" w:rsidTr="007B22B2">
        <w:trPr>
          <w:trHeight w:val="20"/>
        </w:trPr>
        <w:tc>
          <w:tcPr>
            <w:tcW w:w="4876" w:type="dxa"/>
          </w:tcPr>
          <w:p w14:paraId="4736F907" w14:textId="77777777" w:rsidR="0055192C" w:rsidRPr="00AA288F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2FC6DE4" w14:textId="77777777" w:rsidR="0055192C" w:rsidRPr="00AA288F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A288F" w:rsidRPr="00AA288F" w14:paraId="775D9A15" w14:textId="77777777" w:rsidTr="007B22B2">
        <w:trPr>
          <w:trHeight w:val="20"/>
        </w:trPr>
        <w:tc>
          <w:tcPr>
            <w:tcW w:w="4876" w:type="dxa"/>
          </w:tcPr>
          <w:p w14:paraId="1D359E07" w14:textId="77777777" w:rsidR="0055192C" w:rsidRPr="00AA288F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FC3FDF" w14:textId="77777777" w:rsidR="0055192C" w:rsidRPr="00AA288F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2B12DE" w14:textId="77777777" w:rsidR="0055192C" w:rsidRPr="00AA288F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7FCC14" w14:textId="77777777" w:rsidR="0055192C" w:rsidRPr="00AA288F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</w:t>
            </w:r>
          </w:p>
          <w:p w14:paraId="38C4F7A7" w14:textId="77777777" w:rsidR="0055192C" w:rsidRPr="00AA288F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AA288F" w:rsidRPr="00AA288F" w14:paraId="7549BD55" w14:textId="77777777" w:rsidTr="007B22B2">
        <w:trPr>
          <w:trHeight w:val="20"/>
        </w:trPr>
        <w:tc>
          <w:tcPr>
            <w:tcW w:w="4876" w:type="dxa"/>
          </w:tcPr>
          <w:p w14:paraId="5CECFE5B" w14:textId="58F1E2CB" w:rsidR="004D33B3" w:rsidRPr="00AA288F" w:rsidRDefault="004D33B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A288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1</w:t>
            </w:r>
            <w:r w:rsidRPr="00AA288F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 มกราคม </w:t>
            </w:r>
            <w:r w:rsidRPr="00AA288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256</w:t>
            </w:r>
            <w:r w:rsidR="0017009C" w:rsidRPr="00AA288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14:paraId="0AE6C41A" w14:textId="74C1FB9C" w:rsidR="004D33B3" w:rsidRPr="00AA288F" w:rsidRDefault="0017009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>52,575</w:t>
            </w:r>
          </w:p>
        </w:tc>
        <w:tc>
          <w:tcPr>
            <w:tcW w:w="134" w:type="dxa"/>
          </w:tcPr>
          <w:p w14:paraId="51FDC128" w14:textId="77777777" w:rsidR="004D33B3" w:rsidRPr="00AA288F" w:rsidRDefault="004D33B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EE7FFB7" w14:textId="0BB68004" w:rsidR="004D33B3" w:rsidRPr="00AA288F" w:rsidRDefault="0017009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eastAsia="Calibri" w:hAnsiTheme="majorBidi"/>
                <w:sz w:val="32"/>
                <w:szCs w:val="32"/>
              </w:rPr>
              <w:t>47</w:t>
            </w:r>
            <w:r w:rsidRPr="00AA288F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AA288F">
              <w:rPr>
                <w:rFonts w:asciiTheme="majorBidi" w:eastAsia="Calibri" w:hAnsiTheme="majorBidi"/>
                <w:sz w:val="32"/>
                <w:szCs w:val="32"/>
              </w:rPr>
              <w:t>259</w:t>
            </w:r>
          </w:p>
        </w:tc>
      </w:tr>
      <w:tr w:rsidR="00AA288F" w:rsidRPr="00AA288F" w14:paraId="4522E592" w14:textId="77777777" w:rsidTr="007B22B2">
        <w:trPr>
          <w:trHeight w:val="20"/>
        </w:trPr>
        <w:tc>
          <w:tcPr>
            <w:tcW w:w="4876" w:type="dxa"/>
          </w:tcPr>
          <w:p w14:paraId="0B468DD5" w14:textId="08449A44" w:rsidR="003A7593" w:rsidRPr="00AA288F" w:rsidRDefault="003A759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CBBCA12" w14:textId="5477FA69" w:rsidR="003A7593" w:rsidRPr="00AA288F" w:rsidRDefault="00C35DC3" w:rsidP="005578AA">
            <w:pPr>
              <w:spacing w:line="360" w:lineRule="exact"/>
              <w:ind w:left="-57"/>
              <w:jc w:val="righ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 w:rsidRPr="00C35DC3">
              <w:rPr>
                <w:rFonts w:asciiTheme="majorBidi" w:eastAsia="Calibri" w:hAnsiTheme="majorBidi" w:cstheme="majorBidi"/>
                <w:sz w:val="32"/>
                <w:szCs w:val="32"/>
              </w:rPr>
              <w:t>2,708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3B43D607" w14:textId="77777777" w:rsidR="003A7593" w:rsidRPr="00AA288F" w:rsidRDefault="003A759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34769AF1" w14:textId="6C8CF4D6" w:rsidR="003A7593" w:rsidRPr="00AA288F" w:rsidRDefault="00BC5ACA" w:rsidP="005578AA">
            <w:pPr>
              <w:spacing w:line="360" w:lineRule="exact"/>
              <w:ind w:left="-57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 w:rsidRPr="00BC5ACA">
              <w:rPr>
                <w:rFonts w:asciiTheme="majorBidi" w:eastAsia="Calibri" w:hAnsiTheme="majorBidi" w:cstheme="majorBidi"/>
                <w:sz w:val="32"/>
                <w:szCs w:val="32"/>
              </w:rPr>
              <w:t>2,131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)</w:t>
            </w:r>
          </w:p>
        </w:tc>
      </w:tr>
      <w:tr w:rsidR="003A7593" w:rsidRPr="00AA288F" w14:paraId="1BAC395C" w14:textId="77777777" w:rsidTr="007B22B2">
        <w:trPr>
          <w:trHeight w:val="20"/>
        </w:trPr>
        <w:tc>
          <w:tcPr>
            <w:tcW w:w="4876" w:type="dxa"/>
          </w:tcPr>
          <w:p w14:paraId="66CDD998" w14:textId="54B60967" w:rsidR="003A7593" w:rsidRPr="00AA288F" w:rsidRDefault="003A759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15B31" w:rsidRPr="00AA288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30</w:t>
            </w:r>
            <w:r w:rsidR="00B15B31" w:rsidRPr="00AA288F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 xml:space="preserve"> </w:t>
            </w:r>
            <w:r w:rsidR="00B15B31" w:rsidRPr="00AA288F">
              <w:rPr>
                <w:rFonts w:asciiTheme="majorBidi" w:eastAsia="Calibri" w:hAnsiTheme="majorBidi"/>
                <w:b/>
                <w:sz w:val="32"/>
                <w:szCs w:val="32"/>
                <w:cs/>
              </w:rPr>
              <w:t xml:space="preserve">มิถุนายน </w:t>
            </w:r>
            <w:r w:rsidR="00B15B31" w:rsidRPr="00AA288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22187F8" w14:textId="5850C459" w:rsidR="003A7593" w:rsidRPr="00AA288F" w:rsidRDefault="00C35DC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35DC3">
              <w:rPr>
                <w:rFonts w:asciiTheme="majorBidi" w:eastAsia="Calibri" w:hAnsiTheme="majorBidi"/>
                <w:sz w:val="32"/>
                <w:szCs w:val="32"/>
                <w:cs/>
              </w:rPr>
              <w:t>49</w:t>
            </w:r>
            <w:r w:rsidRPr="00C35DC3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C35DC3">
              <w:rPr>
                <w:rFonts w:asciiTheme="majorBidi" w:eastAsia="Calibri" w:hAnsiTheme="majorBidi"/>
                <w:sz w:val="32"/>
                <w:szCs w:val="32"/>
                <w:cs/>
              </w:rPr>
              <w:t>867</w:t>
            </w:r>
          </w:p>
        </w:tc>
        <w:tc>
          <w:tcPr>
            <w:tcW w:w="134" w:type="dxa"/>
          </w:tcPr>
          <w:p w14:paraId="5B69F036" w14:textId="77777777" w:rsidR="003A7593" w:rsidRPr="00AA288F" w:rsidRDefault="003A759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A312D87" w14:textId="33C9BCFE" w:rsidR="003A7593" w:rsidRPr="00AA288F" w:rsidRDefault="00BC5ACA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C5ACA">
              <w:rPr>
                <w:rFonts w:asciiTheme="majorBidi" w:eastAsia="Calibri" w:hAnsiTheme="majorBidi" w:cstheme="majorBidi"/>
                <w:sz w:val="32"/>
                <w:szCs w:val="32"/>
              </w:rPr>
              <w:t>45,128</w:t>
            </w:r>
          </w:p>
        </w:tc>
      </w:tr>
    </w:tbl>
    <w:p w14:paraId="38EA3404" w14:textId="77777777" w:rsidR="0030166B" w:rsidRDefault="0030166B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0C98343" w14:textId="77777777" w:rsidR="000866A8" w:rsidRDefault="000866A8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0603A9BA" w14:textId="77777777" w:rsidR="000866A8" w:rsidRPr="00AA288F" w:rsidRDefault="000866A8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7E292A7" w14:textId="0BDA6083" w:rsidR="004161F4" w:rsidRPr="00AA288F" w:rsidRDefault="00AC588C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AA288F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</w:t>
      </w:r>
      <w:r w:rsidR="00F0379D" w:rsidRPr="00AA288F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4161F4" w:rsidRPr="00AA288F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="004161F4" w:rsidRPr="00AA288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161F4" w:rsidRPr="00AA28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14F7E44" w14:textId="77777777" w:rsidR="00B15B31" w:rsidRPr="00AA288F" w:rsidRDefault="00A11329" w:rsidP="00B1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 w:hint="cs"/>
          <w:spacing w:val="-4"/>
          <w:sz w:val="32"/>
          <w:szCs w:val="32"/>
          <w:cs/>
        </w:rPr>
        <w:t>ราย</w:t>
      </w:r>
      <w:r w:rsidR="004161F4" w:rsidRPr="00AA288F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งวด</w:t>
      </w:r>
      <w:r w:rsidR="00B15B31" w:rsidRPr="00AA288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15B31" w:rsidRPr="00AA288F">
        <w:rPr>
          <w:rFonts w:asciiTheme="majorBidi" w:hAnsiTheme="majorBidi" w:cstheme="majorBidi"/>
          <w:sz w:val="32"/>
          <w:szCs w:val="32"/>
        </w:rPr>
        <w:t xml:space="preserve"> 30</w:t>
      </w:r>
      <w:r w:rsidR="00B15B31" w:rsidRPr="00AA288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B15B31" w:rsidRPr="00AA288F">
        <w:rPr>
          <w:rFonts w:asciiTheme="majorBidi" w:hAnsiTheme="majorBidi" w:cstheme="majorBidi"/>
          <w:sz w:val="32"/>
          <w:szCs w:val="32"/>
        </w:rPr>
        <w:t xml:space="preserve"> 2568 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1246"/>
        <w:gridCol w:w="134"/>
        <w:gridCol w:w="1247"/>
        <w:gridCol w:w="134"/>
        <w:gridCol w:w="1250"/>
        <w:gridCol w:w="134"/>
        <w:gridCol w:w="1252"/>
      </w:tblGrid>
      <w:tr w:rsidR="00AA288F" w:rsidRPr="000866A8" w14:paraId="0C3432A6" w14:textId="77777777" w:rsidTr="005578AA">
        <w:tc>
          <w:tcPr>
            <w:tcW w:w="3572" w:type="dxa"/>
          </w:tcPr>
          <w:p w14:paraId="05C114BD" w14:textId="77777777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7" w:type="dxa"/>
            <w:gridSpan w:val="7"/>
          </w:tcPr>
          <w:p w14:paraId="5B4549FC" w14:textId="77777777" w:rsidR="00BE2BBD" w:rsidRPr="000866A8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A288F" w:rsidRPr="000866A8" w14:paraId="15583B89" w14:textId="77777777" w:rsidTr="005578AA">
        <w:tc>
          <w:tcPr>
            <w:tcW w:w="3572" w:type="dxa"/>
          </w:tcPr>
          <w:p w14:paraId="4987C593" w14:textId="77777777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7" w:type="dxa"/>
            <w:gridSpan w:val="7"/>
            <w:tcBorders>
              <w:top w:val="single" w:sz="6" w:space="0" w:color="auto"/>
            </w:tcBorders>
          </w:tcPr>
          <w:p w14:paraId="78B365E0" w14:textId="77777777" w:rsidR="00BE2BBD" w:rsidRPr="000866A8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AA288F" w:rsidRPr="000866A8" w14:paraId="400C90EE" w14:textId="77777777" w:rsidTr="005578AA">
        <w:tc>
          <w:tcPr>
            <w:tcW w:w="3572" w:type="dxa"/>
          </w:tcPr>
          <w:p w14:paraId="74F0C5AB" w14:textId="77777777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3DC1539" w14:textId="77777777" w:rsidR="00BE2BBD" w:rsidRPr="000866A8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271F52" w14:textId="77777777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0866A8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A28E2F" w14:textId="77777777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15357D17" w14:textId="77777777" w:rsidR="00BE2BBD" w:rsidRPr="000866A8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AA288F" w:rsidRPr="000866A8" w14:paraId="3AC735DA" w14:textId="77777777" w:rsidTr="005578AA">
        <w:tc>
          <w:tcPr>
            <w:tcW w:w="3572" w:type="dxa"/>
          </w:tcPr>
          <w:p w14:paraId="3D20CF6E" w14:textId="77777777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EC2880D" w14:textId="77777777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EA336F" w14:textId="009966ED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66A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7009C" w:rsidRPr="000866A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6EC42BEC" w14:textId="77777777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0866A8" w:rsidRDefault="00BE2BBD" w:rsidP="00F846E9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80AEF52" w14:textId="77777777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D400CAF" w14:textId="77777777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000000"/>
            </w:tcBorders>
          </w:tcPr>
          <w:p w14:paraId="7D337973" w14:textId="2B92A3B7" w:rsidR="00BE2BBD" w:rsidRPr="000866A8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866A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15B31" w:rsidRPr="000866A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866A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B15B31" w:rsidRPr="000866A8">
              <w:rPr>
                <w:rFonts w:asciiTheme="majorBidi" w:hAnsiTheme="majorBidi"/>
                <w:sz w:val="24"/>
                <w:szCs w:val="24"/>
                <w:cs/>
              </w:rPr>
              <w:t xml:space="preserve">มิถุนายน </w:t>
            </w:r>
            <w:r w:rsidR="00B15B31" w:rsidRPr="000866A8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</w:tr>
      <w:tr w:rsidR="00AA288F" w:rsidRPr="000866A8" w14:paraId="31FADEEF" w14:textId="77777777" w:rsidTr="005578AA">
        <w:tc>
          <w:tcPr>
            <w:tcW w:w="3572" w:type="dxa"/>
          </w:tcPr>
          <w:p w14:paraId="0769B674" w14:textId="77777777" w:rsidR="00BE2BBD" w:rsidRPr="000866A8" w:rsidRDefault="00BE2BBD" w:rsidP="00F8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46" w:type="dxa"/>
          </w:tcPr>
          <w:p w14:paraId="7D8933D6" w14:textId="77777777" w:rsidR="00BE2BBD" w:rsidRPr="000866A8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96A5AF" w14:textId="77777777" w:rsidR="00BE2BBD" w:rsidRPr="000866A8" w:rsidRDefault="00BE2BBD" w:rsidP="00F846E9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55EF7AE" w14:textId="77777777" w:rsidR="00BE2BBD" w:rsidRPr="000866A8" w:rsidRDefault="00BE2BBD" w:rsidP="00F846E9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507E29" w14:textId="77777777" w:rsidR="00BE2BBD" w:rsidRPr="000866A8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604F4B0" w14:textId="77777777" w:rsidR="00BE2BBD" w:rsidRPr="000866A8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2BDF46" w14:textId="77777777" w:rsidR="00BE2BBD" w:rsidRPr="000866A8" w:rsidRDefault="00BE2BBD" w:rsidP="00F846E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19216A62" w14:textId="77777777" w:rsidR="00BE2BBD" w:rsidRPr="000866A8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6E64" w:rsidRPr="000866A8" w14:paraId="67112862" w14:textId="77777777" w:rsidTr="005578AA">
        <w:tc>
          <w:tcPr>
            <w:tcW w:w="3572" w:type="dxa"/>
          </w:tcPr>
          <w:p w14:paraId="00474C8C" w14:textId="00297C05" w:rsidR="00C66E64" w:rsidRPr="000866A8" w:rsidRDefault="00C66E64" w:rsidP="00C6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</w:tcPr>
          <w:p w14:paraId="4A50428B" w14:textId="120C586B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6,594</w:t>
            </w:r>
          </w:p>
        </w:tc>
        <w:tc>
          <w:tcPr>
            <w:tcW w:w="134" w:type="dxa"/>
          </w:tcPr>
          <w:p w14:paraId="0415A45F" w14:textId="77777777" w:rsidR="00C66E64" w:rsidRPr="000866A8" w:rsidRDefault="00C66E64" w:rsidP="00C66E6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D4F7227" w14:textId="4C061B9C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10,930</w:t>
            </w:r>
          </w:p>
        </w:tc>
        <w:tc>
          <w:tcPr>
            <w:tcW w:w="134" w:type="dxa"/>
          </w:tcPr>
          <w:p w14:paraId="7BDB315C" w14:textId="77777777" w:rsidR="00C66E64" w:rsidRPr="000866A8" w:rsidRDefault="00C66E64" w:rsidP="00C66E64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301858B" w14:textId="0AEB7B53" w:rsidR="00C66E64" w:rsidRPr="000866A8" w:rsidRDefault="00C66E64" w:rsidP="00C66E6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6CE75D" w14:textId="77777777" w:rsidR="00C66E64" w:rsidRPr="000866A8" w:rsidRDefault="00C66E64" w:rsidP="00C66E6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8F4814C" w14:textId="1B46CA7D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17,524</w:t>
            </w:r>
          </w:p>
        </w:tc>
      </w:tr>
      <w:tr w:rsidR="00C66E64" w:rsidRPr="000866A8" w14:paraId="755C68E9" w14:textId="77777777" w:rsidTr="005578AA">
        <w:tc>
          <w:tcPr>
            <w:tcW w:w="3572" w:type="dxa"/>
          </w:tcPr>
          <w:p w14:paraId="6B2D520B" w14:textId="5F5F0E14" w:rsidR="00C66E64" w:rsidRPr="000866A8" w:rsidRDefault="00C66E64" w:rsidP="00C6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69" w:hanging="142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246" w:type="dxa"/>
          </w:tcPr>
          <w:p w14:paraId="44B15766" w14:textId="73B93B54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2,276</w:t>
            </w:r>
          </w:p>
        </w:tc>
        <w:tc>
          <w:tcPr>
            <w:tcW w:w="134" w:type="dxa"/>
          </w:tcPr>
          <w:p w14:paraId="6272B101" w14:textId="77777777" w:rsidR="00C66E64" w:rsidRPr="000866A8" w:rsidRDefault="00C66E64" w:rsidP="00C66E6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4FD621B" w14:textId="2D7AB0F7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(214)</w:t>
            </w:r>
          </w:p>
        </w:tc>
        <w:tc>
          <w:tcPr>
            <w:tcW w:w="134" w:type="dxa"/>
          </w:tcPr>
          <w:p w14:paraId="67A9917A" w14:textId="77777777" w:rsidR="00C66E64" w:rsidRPr="000866A8" w:rsidRDefault="00C66E64" w:rsidP="00C66E64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F3EF632" w14:textId="06E6D3D5" w:rsidR="00C66E64" w:rsidRPr="000866A8" w:rsidRDefault="00C66E64" w:rsidP="00C66E6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D77C630" w14:textId="77777777" w:rsidR="00C66E64" w:rsidRPr="000866A8" w:rsidRDefault="00C66E64" w:rsidP="00C66E6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6FAFA2D" w14:textId="07FFBF77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2,062</w:t>
            </w:r>
          </w:p>
        </w:tc>
      </w:tr>
      <w:tr w:rsidR="00C66E64" w:rsidRPr="000866A8" w14:paraId="5BDC9D11" w14:textId="77777777" w:rsidTr="005578AA">
        <w:trPr>
          <w:trHeight w:val="270"/>
        </w:trPr>
        <w:tc>
          <w:tcPr>
            <w:tcW w:w="3572" w:type="dxa"/>
          </w:tcPr>
          <w:p w14:paraId="18472766" w14:textId="77777777" w:rsidR="00C66E64" w:rsidRPr="000866A8" w:rsidRDefault="00C66E64" w:rsidP="00C6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46" w:type="dxa"/>
          </w:tcPr>
          <w:p w14:paraId="7CBF27D4" w14:textId="7D1389AB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11,973 </w:t>
            </w:r>
          </w:p>
        </w:tc>
        <w:tc>
          <w:tcPr>
            <w:tcW w:w="134" w:type="dxa"/>
          </w:tcPr>
          <w:p w14:paraId="4C67DD8F" w14:textId="77777777" w:rsidR="00C66E64" w:rsidRPr="000866A8" w:rsidRDefault="00C66E64" w:rsidP="00C66E6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7ABA65E" w14:textId="797AEC6D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2,039</w:t>
            </w:r>
          </w:p>
        </w:tc>
        <w:tc>
          <w:tcPr>
            <w:tcW w:w="134" w:type="dxa"/>
            <w:vAlign w:val="bottom"/>
          </w:tcPr>
          <w:p w14:paraId="1F1A41D0" w14:textId="77777777" w:rsidR="00C66E64" w:rsidRPr="000866A8" w:rsidRDefault="00C66E64" w:rsidP="00C66E6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D5B7DFC" w14:textId="60593A17" w:rsidR="00C66E64" w:rsidRPr="000866A8" w:rsidRDefault="00C66E64" w:rsidP="00C66E6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9FD19F1" w14:textId="77777777" w:rsidR="00C66E64" w:rsidRPr="000866A8" w:rsidRDefault="00C66E64" w:rsidP="00C66E6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0DD913E3" w14:textId="1477B4ED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14,012</w:t>
            </w:r>
          </w:p>
        </w:tc>
      </w:tr>
      <w:tr w:rsidR="00C66E64" w:rsidRPr="000866A8" w14:paraId="461F9F13" w14:textId="77777777" w:rsidTr="005578AA">
        <w:trPr>
          <w:trHeight w:val="270"/>
        </w:trPr>
        <w:tc>
          <w:tcPr>
            <w:tcW w:w="3572" w:type="dxa"/>
          </w:tcPr>
          <w:p w14:paraId="39827875" w14:textId="77777777" w:rsidR="00C66E64" w:rsidRPr="000866A8" w:rsidRDefault="00C66E64" w:rsidP="00C6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46" w:type="dxa"/>
          </w:tcPr>
          <w:p w14:paraId="5D53EDD4" w14:textId="0B88110A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77 </w:t>
            </w:r>
          </w:p>
        </w:tc>
        <w:tc>
          <w:tcPr>
            <w:tcW w:w="134" w:type="dxa"/>
          </w:tcPr>
          <w:p w14:paraId="77D7C93C" w14:textId="77777777" w:rsidR="00C66E64" w:rsidRPr="000866A8" w:rsidRDefault="00C66E64" w:rsidP="00C66E6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C50003A" w14:textId="06250C28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134" w:type="dxa"/>
            <w:vAlign w:val="bottom"/>
          </w:tcPr>
          <w:p w14:paraId="14258D9C" w14:textId="77777777" w:rsidR="00C66E64" w:rsidRPr="000866A8" w:rsidRDefault="00C66E64" w:rsidP="00C66E6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FB659A8" w14:textId="5A166889" w:rsidR="00C66E64" w:rsidRPr="000866A8" w:rsidRDefault="00C66E64" w:rsidP="00C66E6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19A86E2" w14:textId="77777777" w:rsidR="00C66E64" w:rsidRPr="000866A8" w:rsidRDefault="00C66E64" w:rsidP="00C66E6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0354186" w14:textId="64A805EE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  <w:tr w:rsidR="00C66E64" w:rsidRPr="000866A8" w14:paraId="0ACCAB46" w14:textId="77777777" w:rsidTr="005578AA">
        <w:tc>
          <w:tcPr>
            <w:tcW w:w="3572" w:type="dxa"/>
          </w:tcPr>
          <w:p w14:paraId="78F8393A" w14:textId="0F7217A6" w:rsidR="00C66E64" w:rsidRPr="000866A8" w:rsidRDefault="00C66E64" w:rsidP="00C6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</w:tcPr>
          <w:p w14:paraId="65B8612D" w14:textId="3AB274EA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9,198 </w:t>
            </w:r>
          </w:p>
        </w:tc>
        <w:tc>
          <w:tcPr>
            <w:tcW w:w="134" w:type="dxa"/>
          </w:tcPr>
          <w:p w14:paraId="6D74E5F8" w14:textId="77777777" w:rsidR="00C66E64" w:rsidRPr="000866A8" w:rsidRDefault="00C66E64" w:rsidP="00C66E6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8A74724" w14:textId="57673DB5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(4,208)</w:t>
            </w:r>
          </w:p>
        </w:tc>
        <w:tc>
          <w:tcPr>
            <w:tcW w:w="134" w:type="dxa"/>
          </w:tcPr>
          <w:p w14:paraId="04610739" w14:textId="77777777" w:rsidR="00C66E64" w:rsidRPr="000866A8" w:rsidRDefault="00C66E64" w:rsidP="00C66E64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95ED2B4" w14:textId="26883CBA" w:rsidR="00C66E64" w:rsidRPr="000866A8" w:rsidRDefault="00C66E64" w:rsidP="00C66E6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C5F152" w14:textId="77777777" w:rsidR="00C66E64" w:rsidRPr="000866A8" w:rsidRDefault="00C66E64" w:rsidP="00C66E6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5C7BDE3" w14:textId="018AD301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4,990</w:t>
            </w:r>
          </w:p>
        </w:tc>
      </w:tr>
      <w:tr w:rsidR="00C66E64" w:rsidRPr="000866A8" w14:paraId="3163695A" w14:textId="77777777" w:rsidTr="005578AA">
        <w:tc>
          <w:tcPr>
            <w:tcW w:w="3572" w:type="dxa"/>
          </w:tcPr>
          <w:p w14:paraId="275CB583" w14:textId="5EB2CC52" w:rsidR="00C66E64" w:rsidRPr="000866A8" w:rsidRDefault="00C66E64" w:rsidP="00C6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46" w:type="dxa"/>
          </w:tcPr>
          <w:p w14:paraId="2AAC3995" w14:textId="7B0F611F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88 </w:t>
            </w:r>
          </w:p>
        </w:tc>
        <w:tc>
          <w:tcPr>
            <w:tcW w:w="134" w:type="dxa"/>
          </w:tcPr>
          <w:p w14:paraId="2C29DE8C" w14:textId="77777777" w:rsidR="00C66E64" w:rsidRPr="000866A8" w:rsidRDefault="00C66E64" w:rsidP="00C66E6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D4B7D65" w14:textId="46DE830A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34" w:type="dxa"/>
          </w:tcPr>
          <w:p w14:paraId="3416720B" w14:textId="77777777" w:rsidR="00C66E64" w:rsidRPr="000866A8" w:rsidRDefault="00C66E64" w:rsidP="00C66E64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C21EE7B" w14:textId="3E5CF055" w:rsidR="00C66E64" w:rsidRPr="000866A8" w:rsidRDefault="00C66E64" w:rsidP="00C66E6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C6C066" w14:textId="77777777" w:rsidR="00C66E64" w:rsidRPr="000866A8" w:rsidRDefault="00C66E64" w:rsidP="00C66E6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0FCFC91F" w14:textId="7A1EEF65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</w:tr>
      <w:tr w:rsidR="00C66E64" w:rsidRPr="000866A8" w14:paraId="61A8FFC1" w14:textId="77777777" w:rsidTr="005578AA">
        <w:tc>
          <w:tcPr>
            <w:tcW w:w="3572" w:type="dxa"/>
          </w:tcPr>
          <w:p w14:paraId="68D34F01" w14:textId="642E9687" w:rsidR="00C66E64" w:rsidRPr="000866A8" w:rsidRDefault="00C66E64" w:rsidP="00C6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6" w:type="dxa"/>
          </w:tcPr>
          <w:p w14:paraId="0D8ACA82" w14:textId="650F5F7F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4,347 </w:t>
            </w:r>
          </w:p>
        </w:tc>
        <w:tc>
          <w:tcPr>
            <w:tcW w:w="134" w:type="dxa"/>
          </w:tcPr>
          <w:p w14:paraId="20879B58" w14:textId="77777777" w:rsidR="00C66E64" w:rsidRPr="000866A8" w:rsidRDefault="00C66E64" w:rsidP="00C66E6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5F48B4" w14:textId="3A5B9398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134" w:type="dxa"/>
          </w:tcPr>
          <w:p w14:paraId="1B74CAAE" w14:textId="77777777" w:rsidR="00C66E64" w:rsidRPr="000866A8" w:rsidRDefault="00C66E64" w:rsidP="00C66E64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A902BE8" w14:textId="4832810B" w:rsidR="00C66E64" w:rsidRPr="000866A8" w:rsidRDefault="00C66E64" w:rsidP="00C66E6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F1540D" w14:textId="77777777" w:rsidR="00C66E64" w:rsidRPr="000866A8" w:rsidRDefault="00C66E64" w:rsidP="00C66E6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032385C" w14:textId="27956D87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4,546</w:t>
            </w:r>
          </w:p>
        </w:tc>
      </w:tr>
      <w:tr w:rsidR="00C66E64" w:rsidRPr="000866A8" w14:paraId="4375B8FE" w14:textId="77777777" w:rsidTr="005578AA">
        <w:tc>
          <w:tcPr>
            <w:tcW w:w="3572" w:type="dxa"/>
          </w:tcPr>
          <w:p w14:paraId="2B688341" w14:textId="15F5BA29" w:rsidR="00C66E64" w:rsidRPr="000866A8" w:rsidRDefault="00C66E64" w:rsidP="00C6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63801CEB" w14:textId="476119F6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34,553 </w:t>
            </w:r>
          </w:p>
        </w:tc>
        <w:tc>
          <w:tcPr>
            <w:tcW w:w="134" w:type="dxa"/>
          </w:tcPr>
          <w:p w14:paraId="44E24813" w14:textId="77777777" w:rsidR="00C66E64" w:rsidRPr="000866A8" w:rsidRDefault="00C66E64" w:rsidP="00C66E6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596B4F1B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8,774</w:t>
            </w:r>
          </w:p>
        </w:tc>
        <w:tc>
          <w:tcPr>
            <w:tcW w:w="134" w:type="dxa"/>
          </w:tcPr>
          <w:p w14:paraId="21D3746C" w14:textId="77777777" w:rsidR="00C66E64" w:rsidRPr="000866A8" w:rsidRDefault="00C66E64" w:rsidP="00C66E6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19FFD1D4" w:rsidR="00C66E64" w:rsidRPr="000866A8" w:rsidRDefault="00C66E64" w:rsidP="00C66E6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82FE49" w14:textId="77777777" w:rsidR="00C66E64" w:rsidRPr="000866A8" w:rsidRDefault="00C66E64" w:rsidP="00C66E64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170233C5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43,327</w:t>
            </w:r>
          </w:p>
        </w:tc>
      </w:tr>
      <w:tr w:rsidR="00AA288F" w:rsidRPr="000866A8" w14:paraId="0206D92F" w14:textId="77777777" w:rsidTr="005578AA">
        <w:tc>
          <w:tcPr>
            <w:tcW w:w="3572" w:type="dxa"/>
          </w:tcPr>
          <w:p w14:paraId="40F60F38" w14:textId="77777777" w:rsidR="007A349C" w:rsidRPr="000866A8" w:rsidRDefault="007A349C" w:rsidP="007A349C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AB2B7A1" w14:textId="77777777" w:rsidR="007A349C" w:rsidRPr="000866A8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3B5E9F" w14:textId="77777777" w:rsidR="007A349C" w:rsidRPr="000866A8" w:rsidRDefault="007A349C" w:rsidP="007A34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1A9F061" w14:textId="77777777" w:rsidR="007A349C" w:rsidRPr="000866A8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775B07" w14:textId="77777777" w:rsidR="007A349C" w:rsidRPr="000866A8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50EC18AC" w14:textId="77777777" w:rsidR="007A349C" w:rsidRPr="000866A8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7B70E7" w14:textId="77777777" w:rsidR="007A349C" w:rsidRPr="000866A8" w:rsidRDefault="007A349C" w:rsidP="007A349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76A70F67" w14:textId="17FFB8CB" w:rsidR="007A349C" w:rsidRPr="000866A8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6E64" w:rsidRPr="000866A8" w14:paraId="4EF896DA" w14:textId="77777777" w:rsidTr="005578AA">
        <w:tc>
          <w:tcPr>
            <w:tcW w:w="3572" w:type="dxa"/>
          </w:tcPr>
          <w:p w14:paraId="02059EF0" w14:textId="20DE7324" w:rsidR="00C66E64" w:rsidRPr="000866A8" w:rsidRDefault="00C66E64" w:rsidP="00C6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46" w:type="dxa"/>
          </w:tcPr>
          <w:p w14:paraId="2CAEFCF5" w14:textId="697EC3F1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(8,210)</w:t>
            </w:r>
          </w:p>
        </w:tc>
        <w:tc>
          <w:tcPr>
            <w:tcW w:w="134" w:type="dxa"/>
          </w:tcPr>
          <w:p w14:paraId="502B1D72" w14:textId="77777777" w:rsidR="00C66E64" w:rsidRPr="000866A8" w:rsidRDefault="00C66E64" w:rsidP="00C66E6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115721C" w14:textId="5514B829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3,842</w:t>
            </w:r>
          </w:p>
        </w:tc>
        <w:tc>
          <w:tcPr>
            <w:tcW w:w="134" w:type="dxa"/>
          </w:tcPr>
          <w:p w14:paraId="4EC771E4" w14:textId="77777777" w:rsidR="00C66E64" w:rsidRPr="000866A8" w:rsidRDefault="00C66E64" w:rsidP="00C66E6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46909E0" w14:textId="207721DB" w:rsidR="00C66E64" w:rsidRPr="000866A8" w:rsidRDefault="00C66E64" w:rsidP="00C66E6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ACAC3E" w14:textId="77777777" w:rsidR="00C66E64" w:rsidRPr="000866A8" w:rsidRDefault="00C66E64" w:rsidP="00C66E64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6758A681" w14:textId="7A20FC69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(4,368)</w:t>
            </w:r>
          </w:p>
        </w:tc>
      </w:tr>
      <w:tr w:rsidR="00C66E64" w:rsidRPr="000866A8" w14:paraId="744F27CD" w14:textId="77777777" w:rsidTr="005578AA">
        <w:tc>
          <w:tcPr>
            <w:tcW w:w="3572" w:type="dxa"/>
          </w:tcPr>
          <w:p w14:paraId="4BAEBCE3" w14:textId="7C87E005" w:rsidR="00C66E64" w:rsidRPr="000866A8" w:rsidRDefault="00C66E64" w:rsidP="00C6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991285C" w14:textId="7AE54D9B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(8,210)</w:t>
            </w:r>
          </w:p>
        </w:tc>
        <w:tc>
          <w:tcPr>
            <w:tcW w:w="134" w:type="dxa"/>
          </w:tcPr>
          <w:p w14:paraId="20C6075F" w14:textId="2F59D7AF" w:rsidR="00C66E64" w:rsidRPr="000866A8" w:rsidRDefault="00C66E64" w:rsidP="00C66E6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231C44C4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3,842</w:t>
            </w:r>
          </w:p>
        </w:tc>
        <w:tc>
          <w:tcPr>
            <w:tcW w:w="134" w:type="dxa"/>
          </w:tcPr>
          <w:p w14:paraId="1F99D9DB" w14:textId="77777777" w:rsidR="00C66E64" w:rsidRPr="000866A8" w:rsidRDefault="00C66E64" w:rsidP="00C66E6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39FF8A36" w:rsidR="00C66E64" w:rsidRPr="000866A8" w:rsidRDefault="00C66E64" w:rsidP="00C66E6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729BA7" w14:textId="77777777" w:rsidR="00C66E64" w:rsidRPr="000866A8" w:rsidRDefault="00C66E64" w:rsidP="00C66E64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7BA361CC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(4,368)</w:t>
            </w:r>
          </w:p>
        </w:tc>
      </w:tr>
      <w:tr w:rsidR="00C66E64" w:rsidRPr="000866A8" w14:paraId="33046209" w14:textId="77777777" w:rsidTr="005578AA">
        <w:tc>
          <w:tcPr>
            <w:tcW w:w="3572" w:type="dxa"/>
          </w:tcPr>
          <w:p w14:paraId="1BB6D8BD" w14:textId="77777777" w:rsidR="00C66E64" w:rsidRPr="000866A8" w:rsidRDefault="00C66E64" w:rsidP="00C6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0A5887A" w14:textId="7E871CCB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26,343</w:t>
            </w:r>
          </w:p>
        </w:tc>
        <w:tc>
          <w:tcPr>
            <w:tcW w:w="134" w:type="dxa"/>
          </w:tcPr>
          <w:p w14:paraId="79718489" w14:textId="77777777" w:rsidR="00C66E64" w:rsidRPr="000866A8" w:rsidRDefault="00C66E64" w:rsidP="00C66E6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652FFF7B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12,616</w:t>
            </w:r>
          </w:p>
        </w:tc>
        <w:tc>
          <w:tcPr>
            <w:tcW w:w="134" w:type="dxa"/>
          </w:tcPr>
          <w:p w14:paraId="15F04658" w14:textId="77777777" w:rsidR="00C66E64" w:rsidRPr="000866A8" w:rsidRDefault="00C66E64" w:rsidP="00C66E6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364A8CF9" w:rsidR="00C66E64" w:rsidRPr="000866A8" w:rsidRDefault="00C66E64" w:rsidP="00C66E6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63EA63" w14:textId="77777777" w:rsidR="00C66E64" w:rsidRPr="000866A8" w:rsidRDefault="00C66E64" w:rsidP="00C66E64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7F32C7C6" w:rsidR="00C66E64" w:rsidRPr="000866A8" w:rsidRDefault="00C66E64" w:rsidP="00C66E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66E64">
              <w:rPr>
                <w:rFonts w:asciiTheme="majorBidi" w:hAnsiTheme="majorBidi" w:cstheme="majorBidi"/>
                <w:sz w:val="24"/>
                <w:szCs w:val="24"/>
              </w:rPr>
              <w:t>38,959</w:t>
            </w:r>
          </w:p>
        </w:tc>
      </w:tr>
    </w:tbl>
    <w:p w14:paraId="5592FEB7" w14:textId="77777777" w:rsidR="000866A8" w:rsidRDefault="000866A8"/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1246"/>
        <w:gridCol w:w="134"/>
        <w:gridCol w:w="1247"/>
        <w:gridCol w:w="134"/>
        <w:gridCol w:w="1250"/>
        <w:gridCol w:w="134"/>
        <w:gridCol w:w="1252"/>
      </w:tblGrid>
      <w:tr w:rsidR="00CD1C5B" w:rsidRPr="000866A8" w14:paraId="3029BFDB" w14:textId="77777777" w:rsidTr="005578AA">
        <w:tc>
          <w:tcPr>
            <w:tcW w:w="3572" w:type="dxa"/>
          </w:tcPr>
          <w:p w14:paraId="6FDEBF45" w14:textId="62C3DC9F" w:rsidR="003D22F8" w:rsidRPr="000866A8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sz w:val="24"/>
                <w:szCs w:val="24"/>
              </w:rPr>
              <w:br w:type="page"/>
            </w:r>
          </w:p>
        </w:tc>
        <w:tc>
          <w:tcPr>
            <w:tcW w:w="5397" w:type="dxa"/>
            <w:gridSpan w:val="7"/>
          </w:tcPr>
          <w:p w14:paraId="4F5CA4C4" w14:textId="77777777" w:rsidR="003D22F8" w:rsidRPr="000866A8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D1C5B" w:rsidRPr="000866A8" w14:paraId="2EC8B121" w14:textId="77777777" w:rsidTr="005578AA">
        <w:tc>
          <w:tcPr>
            <w:tcW w:w="3572" w:type="dxa"/>
          </w:tcPr>
          <w:p w14:paraId="4CB2076E" w14:textId="77777777" w:rsidR="003D22F8" w:rsidRPr="000866A8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7" w:type="dxa"/>
            <w:gridSpan w:val="7"/>
            <w:tcBorders>
              <w:top w:val="single" w:sz="6" w:space="0" w:color="auto"/>
            </w:tcBorders>
          </w:tcPr>
          <w:p w14:paraId="64D3DCC0" w14:textId="77777777" w:rsidR="003D22F8" w:rsidRPr="000866A8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1C5B" w:rsidRPr="000866A8" w14:paraId="77171C90" w14:textId="77777777" w:rsidTr="005578AA">
        <w:tc>
          <w:tcPr>
            <w:tcW w:w="3572" w:type="dxa"/>
          </w:tcPr>
          <w:p w14:paraId="644010BC" w14:textId="77777777" w:rsidR="003D22F8" w:rsidRPr="000866A8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08CEDCA9" w14:textId="77777777" w:rsidR="003D22F8" w:rsidRPr="000866A8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F3E324" w14:textId="77777777" w:rsidR="003D22F8" w:rsidRPr="000866A8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3D22F8" w:rsidRPr="000866A8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4B03ED" w14:textId="77777777" w:rsidR="003D22F8" w:rsidRPr="000866A8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67E27E60" w14:textId="77777777" w:rsidR="003D22F8" w:rsidRPr="000866A8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B15B31" w:rsidRPr="000866A8" w14:paraId="66DEF5CF" w14:textId="77777777" w:rsidTr="005578AA">
        <w:tc>
          <w:tcPr>
            <w:tcW w:w="3572" w:type="dxa"/>
          </w:tcPr>
          <w:p w14:paraId="4CAFAB89" w14:textId="77777777" w:rsidR="00B15B31" w:rsidRPr="000866A8" w:rsidRDefault="00B15B31" w:rsidP="00B15B3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A547DEA" w14:textId="77777777" w:rsidR="00B15B31" w:rsidRPr="000866A8" w:rsidRDefault="00B15B31" w:rsidP="00B15B3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66F36FF" w14:textId="4BED07F2" w:rsidR="00B15B31" w:rsidRPr="000866A8" w:rsidRDefault="00B15B31" w:rsidP="00B15B3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66A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539DCF4B" w14:textId="77777777" w:rsidR="00B15B31" w:rsidRPr="000866A8" w:rsidRDefault="00B15B31" w:rsidP="00B15B31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B15B31" w:rsidRPr="000866A8" w:rsidRDefault="00B15B31" w:rsidP="00B15B31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1F1C8C7" w14:textId="77777777" w:rsidR="00B15B31" w:rsidRPr="000866A8" w:rsidRDefault="00B15B31" w:rsidP="00B15B3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B15B31" w:rsidRPr="000866A8" w:rsidRDefault="00B15B31" w:rsidP="00B15B3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8B351EC" w14:textId="77777777" w:rsidR="00B15B31" w:rsidRPr="000866A8" w:rsidRDefault="00B15B31" w:rsidP="00B15B3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000000"/>
            </w:tcBorders>
          </w:tcPr>
          <w:p w14:paraId="025A8CFA" w14:textId="3728718E" w:rsidR="00B15B31" w:rsidRPr="000866A8" w:rsidRDefault="00B15B31" w:rsidP="00B15B3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866A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0866A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866A8">
              <w:rPr>
                <w:rFonts w:asciiTheme="majorBidi" w:hAnsiTheme="majorBidi"/>
                <w:sz w:val="24"/>
                <w:szCs w:val="24"/>
                <w:cs/>
              </w:rPr>
              <w:t xml:space="preserve">มิถุนายน </w:t>
            </w:r>
            <w:r w:rsidRPr="000866A8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</w:tr>
      <w:tr w:rsidR="00CD1C5B" w:rsidRPr="000866A8" w14:paraId="753A7ECA" w14:textId="77777777" w:rsidTr="005578AA">
        <w:tc>
          <w:tcPr>
            <w:tcW w:w="3572" w:type="dxa"/>
          </w:tcPr>
          <w:p w14:paraId="1288FFBD" w14:textId="77777777" w:rsidR="003D22F8" w:rsidRPr="000866A8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46" w:type="dxa"/>
          </w:tcPr>
          <w:p w14:paraId="2CC7B19B" w14:textId="77777777" w:rsidR="003D22F8" w:rsidRPr="000866A8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3F546C7" w14:textId="77777777" w:rsidR="003D22F8" w:rsidRPr="000866A8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3A8EDFF" w14:textId="77777777" w:rsidR="003D22F8" w:rsidRPr="000866A8" w:rsidRDefault="003D22F8" w:rsidP="003D22F8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BF4833" w14:textId="77777777" w:rsidR="003D22F8" w:rsidRPr="000866A8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F418A0A" w14:textId="77777777" w:rsidR="003D22F8" w:rsidRPr="000866A8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59A6B5" w14:textId="77777777" w:rsidR="003D22F8" w:rsidRPr="000866A8" w:rsidRDefault="003D22F8" w:rsidP="003D22F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A5D3802" w14:textId="77777777" w:rsidR="003D22F8" w:rsidRPr="000866A8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32E6" w:rsidRPr="000866A8" w14:paraId="0A132333" w14:textId="77777777" w:rsidTr="005578AA">
        <w:tc>
          <w:tcPr>
            <w:tcW w:w="3572" w:type="dxa"/>
          </w:tcPr>
          <w:p w14:paraId="601EF1F5" w14:textId="15DFF21E" w:rsidR="00AC32E6" w:rsidRPr="000866A8" w:rsidRDefault="00AC32E6" w:rsidP="00A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</w:tcPr>
          <w:p w14:paraId="1E353779" w14:textId="494DD456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2,355 </w:t>
            </w:r>
          </w:p>
        </w:tc>
        <w:tc>
          <w:tcPr>
            <w:tcW w:w="134" w:type="dxa"/>
          </w:tcPr>
          <w:p w14:paraId="7A9DCCE8" w14:textId="77777777" w:rsidR="00AC32E6" w:rsidRPr="000866A8" w:rsidRDefault="00AC32E6" w:rsidP="00AC32E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2CAEA14" w14:textId="0A2CC7ED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134" w:type="dxa"/>
          </w:tcPr>
          <w:p w14:paraId="0D82B63E" w14:textId="77777777" w:rsidR="00AC32E6" w:rsidRPr="000866A8" w:rsidRDefault="00AC32E6" w:rsidP="00AC32E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A962C1B" w14:textId="1510E6F8" w:rsidR="00AC32E6" w:rsidRPr="000866A8" w:rsidRDefault="00AC32E6" w:rsidP="00AC32E6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2701DF" w14:textId="77777777" w:rsidR="00AC32E6" w:rsidRPr="000866A8" w:rsidRDefault="00AC32E6" w:rsidP="00AC32E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97F775D" w14:textId="18BB5E91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2,464 </w:t>
            </w:r>
          </w:p>
        </w:tc>
      </w:tr>
      <w:tr w:rsidR="00AC32E6" w:rsidRPr="000866A8" w14:paraId="5808D950" w14:textId="77777777" w:rsidTr="005578AA">
        <w:trPr>
          <w:trHeight w:val="270"/>
        </w:trPr>
        <w:tc>
          <w:tcPr>
            <w:tcW w:w="3572" w:type="dxa"/>
          </w:tcPr>
          <w:p w14:paraId="73B1053D" w14:textId="5348EB2C" w:rsidR="00AC32E6" w:rsidRPr="000866A8" w:rsidRDefault="00AC32E6" w:rsidP="00A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46" w:type="dxa"/>
          </w:tcPr>
          <w:p w14:paraId="6922FAFB" w14:textId="49D7D05E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5,142 </w:t>
            </w:r>
          </w:p>
        </w:tc>
        <w:tc>
          <w:tcPr>
            <w:tcW w:w="134" w:type="dxa"/>
          </w:tcPr>
          <w:p w14:paraId="7E0358E7" w14:textId="77777777" w:rsidR="00AC32E6" w:rsidRPr="000866A8" w:rsidRDefault="00AC32E6" w:rsidP="00AC32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176A16F" w14:textId="72FE76A8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34" w:type="dxa"/>
          </w:tcPr>
          <w:p w14:paraId="1F1C018F" w14:textId="77777777" w:rsidR="00AC32E6" w:rsidRPr="000866A8" w:rsidRDefault="00AC32E6" w:rsidP="00AC32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0748373" w14:textId="0CBA983D" w:rsidR="00AC32E6" w:rsidRPr="000866A8" w:rsidRDefault="00AC32E6" w:rsidP="00AC32E6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E3849A" w14:textId="77777777" w:rsidR="00AC32E6" w:rsidRPr="000866A8" w:rsidRDefault="00AC32E6" w:rsidP="00AC32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13630022" w14:textId="67279F17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5,324 </w:t>
            </w:r>
          </w:p>
        </w:tc>
      </w:tr>
      <w:tr w:rsidR="00AC32E6" w:rsidRPr="000866A8" w14:paraId="272D9E47" w14:textId="77777777" w:rsidTr="005578AA">
        <w:tc>
          <w:tcPr>
            <w:tcW w:w="3572" w:type="dxa"/>
          </w:tcPr>
          <w:p w14:paraId="194B042B" w14:textId="57262ACE" w:rsidR="00AC32E6" w:rsidRPr="000866A8" w:rsidRDefault="00AC32E6" w:rsidP="00A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</w:tcPr>
          <w:p w14:paraId="6DEBAF93" w14:textId="718F090E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4,439 </w:t>
            </w:r>
          </w:p>
        </w:tc>
        <w:tc>
          <w:tcPr>
            <w:tcW w:w="134" w:type="dxa"/>
          </w:tcPr>
          <w:p w14:paraId="05BB7EF6" w14:textId="77777777" w:rsidR="00AC32E6" w:rsidRPr="000866A8" w:rsidRDefault="00AC32E6" w:rsidP="00AC32E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5024DDB" w14:textId="7FE762B9" w:rsidR="00AC32E6" w:rsidRPr="000866A8" w:rsidRDefault="007515A1" w:rsidP="007515A1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C32E6" w:rsidRPr="000866A8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4717DA9" w14:textId="77777777" w:rsidR="00AC32E6" w:rsidRPr="000866A8" w:rsidRDefault="00AC32E6" w:rsidP="00AC32E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0EE9196" w14:textId="607F17A7" w:rsidR="00AC32E6" w:rsidRPr="000866A8" w:rsidRDefault="00AC32E6" w:rsidP="00AC32E6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B54157C" w14:textId="77777777" w:rsidR="00AC32E6" w:rsidRPr="000866A8" w:rsidRDefault="00AC32E6" w:rsidP="00AC32E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13C928C4" w14:textId="7959CCFE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4,355</w:t>
            </w:r>
          </w:p>
        </w:tc>
      </w:tr>
      <w:tr w:rsidR="00AC32E6" w:rsidRPr="000866A8" w14:paraId="431E617A" w14:textId="77777777" w:rsidTr="005578AA">
        <w:tc>
          <w:tcPr>
            <w:tcW w:w="3572" w:type="dxa"/>
          </w:tcPr>
          <w:p w14:paraId="00D5A85F" w14:textId="14134221" w:rsidR="00AC32E6" w:rsidRPr="000866A8" w:rsidRDefault="00AC32E6" w:rsidP="00A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46" w:type="dxa"/>
          </w:tcPr>
          <w:p w14:paraId="1FA90195" w14:textId="175B5274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88 </w:t>
            </w:r>
          </w:p>
        </w:tc>
        <w:tc>
          <w:tcPr>
            <w:tcW w:w="134" w:type="dxa"/>
          </w:tcPr>
          <w:p w14:paraId="31AE6608" w14:textId="77777777" w:rsidR="00AC32E6" w:rsidRPr="000866A8" w:rsidRDefault="00AC32E6" w:rsidP="00AC32E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A8D0907" w14:textId="5300D4C0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34" w:type="dxa"/>
          </w:tcPr>
          <w:p w14:paraId="5FA011A4" w14:textId="77777777" w:rsidR="00AC32E6" w:rsidRPr="000866A8" w:rsidRDefault="00AC32E6" w:rsidP="00AC32E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AD1BCB3" w14:textId="34CB9799" w:rsidR="00AC32E6" w:rsidRPr="000866A8" w:rsidRDefault="00AC32E6" w:rsidP="00AC32E6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B40E169" w14:textId="77777777" w:rsidR="00AC32E6" w:rsidRPr="000866A8" w:rsidRDefault="00AC32E6" w:rsidP="00AC32E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031476CE" w14:textId="2D942481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</w:tr>
      <w:tr w:rsidR="00AC32E6" w:rsidRPr="000866A8" w14:paraId="59888531" w14:textId="77777777" w:rsidTr="005578AA">
        <w:tc>
          <w:tcPr>
            <w:tcW w:w="3572" w:type="dxa"/>
          </w:tcPr>
          <w:p w14:paraId="65E949AF" w14:textId="6A31CF42" w:rsidR="00AC32E6" w:rsidRPr="000866A8" w:rsidRDefault="00AC32E6" w:rsidP="00A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1BCAA19" w14:textId="2576E311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4,117 </w:t>
            </w:r>
          </w:p>
        </w:tc>
        <w:tc>
          <w:tcPr>
            <w:tcW w:w="134" w:type="dxa"/>
          </w:tcPr>
          <w:p w14:paraId="7DD64DA8" w14:textId="77777777" w:rsidR="00AC32E6" w:rsidRPr="000866A8" w:rsidRDefault="00AC32E6" w:rsidP="00AC32E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16E184D" w14:textId="61EEB01A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134" w:type="dxa"/>
          </w:tcPr>
          <w:p w14:paraId="17A6F59A" w14:textId="77777777" w:rsidR="00AC32E6" w:rsidRPr="000866A8" w:rsidRDefault="00AC32E6" w:rsidP="00AC32E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B28CE30" w14:textId="2E67B6AF" w:rsidR="00AC32E6" w:rsidRPr="000866A8" w:rsidRDefault="00AC32E6" w:rsidP="00AC32E6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7AFEF2" w14:textId="77777777" w:rsidR="00AC32E6" w:rsidRPr="000866A8" w:rsidRDefault="00AC32E6" w:rsidP="00AC32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74937F53" w14:textId="6C791D0A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4,254</w:t>
            </w:r>
          </w:p>
        </w:tc>
      </w:tr>
      <w:tr w:rsidR="00AC32E6" w:rsidRPr="000866A8" w14:paraId="5435760E" w14:textId="77777777" w:rsidTr="005578AA">
        <w:tc>
          <w:tcPr>
            <w:tcW w:w="3572" w:type="dxa"/>
          </w:tcPr>
          <w:p w14:paraId="656A9452" w14:textId="410A8998" w:rsidR="00AC32E6" w:rsidRPr="000866A8" w:rsidRDefault="00AC32E6" w:rsidP="00A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44C900BB" w14:textId="5CF1BC1F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16,141 </w:t>
            </w:r>
          </w:p>
        </w:tc>
        <w:tc>
          <w:tcPr>
            <w:tcW w:w="134" w:type="dxa"/>
          </w:tcPr>
          <w:p w14:paraId="6E2DD1D5" w14:textId="77777777" w:rsidR="00AC32E6" w:rsidRPr="000866A8" w:rsidRDefault="00AC32E6" w:rsidP="00AC32E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ED7D8A7" w14:textId="1CE6B3EF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134" w:type="dxa"/>
          </w:tcPr>
          <w:p w14:paraId="699F7DAB" w14:textId="77777777" w:rsidR="00AC32E6" w:rsidRPr="000866A8" w:rsidRDefault="00AC32E6" w:rsidP="00AC32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6A504D4" w14:textId="63FA7099" w:rsidR="00AC32E6" w:rsidRPr="000866A8" w:rsidRDefault="00AC32E6" w:rsidP="00AC32E6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B70E96" w14:textId="77777777" w:rsidR="00AC32E6" w:rsidRPr="000866A8" w:rsidRDefault="00AC32E6" w:rsidP="00AC32E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40B7549A" w14:textId="37FE4D51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16,528</w:t>
            </w:r>
          </w:p>
        </w:tc>
      </w:tr>
      <w:tr w:rsidR="00AC32E6" w:rsidRPr="000866A8" w14:paraId="2E68445A" w14:textId="77777777" w:rsidTr="005578AA">
        <w:tc>
          <w:tcPr>
            <w:tcW w:w="3572" w:type="dxa"/>
          </w:tcPr>
          <w:p w14:paraId="4204EA93" w14:textId="03F93E3D" w:rsidR="00AC32E6" w:rsidRPr="000866A8" w:rsidRDefault="00AC32E6" w:rsidP="00AC32E6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1A7ED0E" w14:textId="77777777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3E2241" w14:textId="77777777" w:rsidR="00AC32E6" w:rsidRPr="000866A8" w:rsidRDefault="00AC32E6" w:rsidP="00AC32E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4B4EE3C" w14:textId="77777777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24265F" w14:textId="77777777" w:rsidR="00AC32E6" w:rsidRPr="000866A8" w:rsidRDefault="00AC32E6" w:rsidP="00AC32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1E0FBA8" w14:textId="77777777" w:rsidR="00AC32E6" w:rsidRPr="000866A8" w:rsidRDefault="00AC32E6" w:rsidP="00AC32E6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231A4B" w14:textId="77777777" w:rsidR="00AC32E6" w:rsidRPr="000866A8" w:rsidRDefault="00AC32E6" w:rsidP="00AC32E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00B4AD48" w14:textId="77777777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32E6" w:rsidRPr="000866A8" w14:paraId="5F6CD5CE" w14:textId="77777777" w:rsidTr="005578AA">
        <w:tc>
          <w:tcPr>
            <w:tcW w:w="3572" w:type="dxa"/>
          </w:tcPr>
          <w:p w14:paraId="090B59D4" w14:textId="2BE1076C" w:rsidR="00AC32E6" w:rsidRPr="000866A8" w:rsidRDefault="00AC32E6" w:rsidP="00A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46" w:type="dxa"/>
          </w:tcPr>
          <w:p w14:paraId="1381D97C" w14:textId="3A34744D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(3,482) </w:t>
            </w:r>
          </w:p>
        </w:tc>
        <w:tc>
          <w:tcPr>
            <w:tcW w:w="134" w:type="dxa"/>
          </w:tcPr>
          <w:p w14:paraId="778117C0" w14:textId="77777777" w:rsidR="00AC32E6" w:rsidRPr="000866A8" w:rsidRDefault="00AC32E6" w:rsidP="00AC32E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E791950" w14:textId="59918D2C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134" w:type="dxa"/>
          </w:tcPr>
          <w:p w14:paraId="76CCCF93" w14:textId="77777777" w:rsidR="00AC32E6" w:rsidRPr="000866A8" w:rsidRDefault="00AC32E6" w:rsidP="00AC32E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A443F7A" w14:textId="47A87948" w:rsidR="00AC32E6" w:rsidRPr="000866A8" w:rsidRDefault="00AC32E6" w:rsidP="00AC32E6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43F594" w14:textId="77777777" w:rsidR="00AC32E6" w:rsidRPr="000866A8" w:rsidRDefault="00AC32E6" w:rsidP="00AC32E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2530E278" w14:textId="75F64005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(3,286)</w:t>
            </w:r>
          </w:p>
        </w:tc>
      </w:tr>
      <w:tr w:rsidR="00AC32E6" w:rsidRPr="000866A8" w14:paraId="6EED3836" w14:textId="77777777" w:rsidTr="005578AA">
        <w:tc>
          <w:tcPr>
            <w:tcW w:w="3572" w:type="dxa"/>
          </w:tcPr>
          <w:p w14:paraId="70EDE1CF" w14:textId="6FD5071B" w:rsidR="00AC32E6" w:rsidRPr="000866A8" w:rsidRDefault="00AC32E6" w:rsidP="00A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70FCA2EE" w14:textId="0B5A39DA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(3,482) </w:t>
            </w:r>
          </w:p>
        </w:tc>
        <w:tc>
          <w:tcPr>
            <w:tcW w:w="134" w:type="dxa"/>
          </w:tcPr>
          <w:p w14:paraId="2703717C" w14:textId="77777777" w:rsidR="00AC32E6" w:rsidRPr="000866A8" w:rsidRDefault="00AC32E6" w:rsidP="00AC32E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25609D" w14:textId="3FE1B769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134" w:type="dxa"/>
          </w:tcPr>
          <w:p w14:paraId="16F83437" w14:textId="77777777" w:rsidR="00AC32E6" w:rsidRPr="000866A8" w:rsidRDefault="00AC32E6" w:rsidP="00AC32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4AF7D8E7" w14:textId="5ADD2060" w:rsidR="00AC32E6" w:rsidRPr="000866A8" w:rsidRDefault="00AC32E6" w:rsidP="00AC32E6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48F53B" w14:textId="77777777" w:rsidR="00AC32E6" w:rsidRPr="000866A8" w:rsidRDefault="00AC32E6" w:rsidP="00AC32E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6F48DB6" w14:textId="2527715C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(3,286)</w:t>
            </w:r>
          </w:p>
        </w:tc>
      </w:tr>
      <w:tr w:rsidR="00AC32E6" w:rsidRPr="000866A8" w14:paraId="3FC22023" w14:textId="77777777" w:rsidTr="005578AA">
        <w:tc>
          <w:tcPr>
            <w:tcW w:w="3572" w:type="dxa"/>
          </w:tcPr>
          <w:p w14:paraId="411F0D48" w14:textId="6DF54551" w:rsidR="00AC32E6" w:rsidRPr="000866A8" w:rsidRDefault="00AC32E6" w:rsidP="00A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F4D4BD6" w14:textId="700990E2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 xml:space="preserve"> 12,659 </w:t>
            </w:r>
          </w:p>
        </w:tc>
        <w:tc>
          <w:tcPr>
            <w:tcW w:w="134" w:type="dxa"/>
          </w:tcPr>
          <w:p w14:paraId="336331ED" w14:textId="77777777" w:rsidR="00AC32E6" w:rsidRPr="000866A8" w:rsidRDefault="00AC32E6" w:rsidP="00AC32E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7F1B20" w14:textId="20365304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  <w:tc>
          <w:tcPr>
            <w:tcW w:w="134" w:type="dxa"/>
          </w:tcPr>
          <w:p w14:paraId="4A408626" w14:textId="77777777" w:rsidR="00AC32E6" w:rsidRPr="000866A8" w:rsidRDefault="00AC32E6" w:rsidP="00AC32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8672C75" w14:textId="51D3464A" w:rsidR="00AC32E6" w:rsidRPr="000866A8" w:rsidRDefault="00AC32E6" w:rsidP="00AC32E6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215761" w14:textId="77777777" w:rsidR="00AC32E6" w:rsidRPr="000866A8" w:rsidRDefault="00AC32E6" w:rsidP="00AC32E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2F21D3AB" w14:textId="28FB9061" w:rsidR="00AC32E6" w:rsidRPr="000866A8" w:rsidRDefault="00AC32E6" w:rsidP="00AC32E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66A8">
              <w:rPr>
                <w:rFonts w:asciiTheme="majorBidi" w:hAnsiTheme="majorBidi" w:cstheme="majorBidi"/>
                <w:sz w:val="24"/>
                <w:szCs w:val="24"/>
              </w:rPr>
              <w:t>13,242</w:t>
            </w:r>
          </w:p>
        </w:tc>
      </w:tr>
    </w:tbl>
    <w:p w14:paraId="02E45080" w14:textId="77777777" w:rsidR="00891419" w:rsidRDefault="00891419" w:rsidP="005578AA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2AC8FA91" w14:textId="77777777" w:rsidR="000866A8" w:rsidRDefault="000866A8" w:rsidP="005578AA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14889B57" w14:textId="77777777" w:rsidR="000866A8" w:rsidRPr="0040352E" w:rsidRDefault="000866A8" w:rsidP="005578AA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4870DC75" w14:textId="58745B6D" w:rsidR="00FD3B83" w:rsidRPr="00AA288F" w:rsidRDefault="00FD3B83" w:rsidP="00844DFE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A288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F34CD" w:rsidRPr="00AA288F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Pr="00AA288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A288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0C52" w:rsidRPr="00AA288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CC65816" w14:textId="77777777" w:rsidR="00FD3B83" w:rsidRPr="00AA288F" w:rsidRDefault="00FD3B83" w:rsidP="00844D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z w:val="32"/>
          <w:szCs w:val="32"/>
        </w:rPr>
        <w:tab/>
      </w:r>
      <w:r w:rsidRPr="00AA288F">
        <w:rPr>
          <w:rFonts w:asciiTheme="majorBidi" w:hAnsiTheme="majorBidi" w:cstheme="majorBidi"/>
          <w:sz w:val="32"/>
          <w:szCs w:val="32"/>
        </w:rPr>
        <w:tab/>
      </w:r>
      <w:r w:rsidRPr="00AA288F">
        <w:rPr>
          <w:rFonts w:asciiTheme="majorBidi" w:hAnsiTheme="majorBidi" w:cstheme="majorBidi"/>
          <w:sz w:val="32"/>
          <w:szCs w:val="32"/>
        </w:rPr>
        <w:tab/>
      </w:r>
      <w:r w:rsidRPr="00AA288F">
        <w:rPr>
          <w:rFonts w:asciiTheme="majorBidi" w:hAnsiTheme="majorBidi" w:cstheme="majorBidi"/>
          <w:sz w:val="32"/>
          <w:szCs w:val="32"/>
        </w:rPr>
        <w:tab/>
      </w:r>
      <w:r w:rsidRPr="00AA288F">
        <w:rPr>
          <w:rFonts w:asciiTheme="majorBidi" w:hAnsiTheme="majorBidi" w:cstheme="majorBidi"/>
          <w:sz w:val="32"/>
          <w:szCs w:val="32"/>
        </w:rPr>
        <w:tab/>
      </w:r>
      <w:r w:rsidRPr="00AA288F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50"/>
        <w:gridCol w:w="134"/>
        <w:gridCol w:w="1247"/>
        <w:gridCol w:w="134"/>
        <w:gridCol w:w="1252"/>
      </w:tblGrid>
      <w:tr w:rsidR="00AA288F" w:rsidRPr="00AA288F" w14:paraId="028A3DAF" w14:textId="77777777" w:rsidTr="005578AA">
        <w:tc>
          <w:tcPr>
            <w:tcW w:w="3002" w:type="dxa"/>
          </w:tcPr>
          <w:p w14:paraId="502E06D4" w14:textId="77777777" w:rsidR="00FD3B83" w:rsidRPr="00AA288F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10C8CDC2" w14:textId="77777777" w:rsidR="00FD3B83" w:rsidRPr="00AA288F" w:rsidRDefault="00FD3B83" w:rsidP="00D83E6B">
            <w:pPr>
              <w:tabs>
                <w:tab w:val="clear" w:pos="258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A288F" w:rsidRPr="00AA288F" w14:paraId="5D4816CE" w14:textId="77777777" w:rsidTr="00B15B31">
        <w:tc>
          <w:tcPr>
            <w:tcW w:w="3002" w:type="dxa"/>
          </w:tcPr>
          <w:p w14:paraId="0C6D0A84" w14:textId="77777777" w:rsidR="00FD3B83" w:rsidRPr="00AA288F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AA288F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AA288F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AA288F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88F" w:rsidRPr="00AA288F" w14:paraId="0ACAAD9C" w14:textId="77777777" w:rsidTr="00B15B31">
        <w:tc>
          <w:tcPr>
            <w:tcW w:w="3002" w:type="dxa"/>
          </w:tcPr>
          <w:p w14:paraId="319FC7D6" w14:textId="77777777" w:rsidR="00B15B31" w:rsidRPr="00AA288F" w:rsidRDefault="00B15B31" w:rsidP="00B15B3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9C21EE7" w14:textId="5455EC4B" w:rsidR="00B15B31" w:rsidRPr="00AA288F" w:rsidRDefault="00B15B31" w:rsidP="00B15B3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07286CAC" w14:textId="77777777" w:rsidR="00B15B31" w:rsidRPr="00AA288F" w:rsidRDefault="00B15B31" w:rsidP="00B15B3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B15B31" w:rsidRPr="00AA288F" w:rsidRDefault="00B15B31" w:rsidP="00B15B3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838B470" w14:textId="08534374" w:rsidR="00B15B31" w:rsidRPr="00AA288F" w:rsidRDefault="00B15B31" w:rsidP="00B15B3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726EF8BD" w14:textId="77777777" w:rsidR="00B15B31" w:rsidRPr="00AA288F" w:rsidRDefault="00B15B31" w:rsidP="00B15B3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6495283" w14:textId="52529161" w:rsidR="00B15B31" w:rsidRPr="00AA288F" w:rsidRDefault="00B15B31" w:rsidP="00B15B3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65EF3C23" w14:textId="77777777" w:rsidR="00B15B31" w:rsidRPr="00AA288F" w:rsidRDefault="00B15B31" w:rsidP="00B15B3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000000"/>
              <w:bottom w:val="single" w:sz="6" w:space="0" w:color="auto"/>
            </w:tcBorders>
          </w:tcPr>
          <w:p w14:paraId="2D802592" w14:textId="77777777" w:rsidR="00B15B31" w:rsidRPr="00AA288F" w:rsidRDefault="00B15B31" w:rsidP="00B15B3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EAFBCD" w14:textId="282E1FF8" w:rsidR="00B15B31" w:rsidRPr="00AA288F" w:rsidRDefault="00B15B31" w:rsidP="00B15B3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A5FED" w:rsidRPr="00AA288F" w14:paraId="4FE044DD" w14:textId="77777777" w:rsidTr="00B15B31">
        <w:tc>
          <w:tcPr>
            <w:tcW w:w="3002" w:type="dxa"/>
          </w:tcPr>
          <w:p w14:paraId="1C72EDC0" w14:textId="77777777" w:rsidR="003A5FED" w:rsidRPr="00AA288F" w:rsidRDefault="003A5FED" w:rsidP="003A5FED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46" w:type="dxa"/>
          </w:tcPr>
          <w:p w14:paraId="00179B72" w14:textId="31B92CAC" w:rsidR="003A5FED" w:rsidRPr="00AA288F" w:rsidRDefault="003A5FED" w:rsidP="003A5F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5FED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34" w:type="dxa"/>
          </w:tcPr>
          <w:p w14:paraId="24B31CD6" w14:textId="77777777" w:rsidR="003A5FED" w:rsidRPr="00AA288F" w:rsidRDefault="003A5FED" w:rsidP="003A5FE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6660EF8" w14:textId="7CCE1CD9" w:rsidR="003A5FED" w:rsidRPr="00AA288F" w:rsidRDefault="003A5FED" w:rsidP="003A5F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51,817 </w:t>
            </w:r>
          </w:p>
        </w:tc>
        <w:tc>
          <w:tcPr>
            <w:tcW w:w="134" w:type="dxa"/>
          </w:tcPr>
          <w:p w14:paraId="1458FD50" w14:textId="77777777" w:rsidR="003A5FED" w:rsidRPr="00AA288F" w:rsidRDefault="003A5FED" w:rsidP="003A5F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4FAA8E6" w14:textId="46F788DA" w:rsidR="003A5FED" w:rsidRPr="00AA288F" w:rsidRDefault="003A5FED" w:rsidP="003A5FED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0F2E5A4C" w14:textId="77777777" w:rsidR="003A5FED" w:rsidRPr="00AA288F" w:rsidRDefault="003A5FED" w:rsidP="003A5FE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04AC7D1" w14:textId="2E6E81F7" w:rsidR="003A5FED" w:rsidRPr="00AA288F" w:rsidRDefault="003A5FED" w:rsidP="003A5FED">
            <w:pPr>
              <w:tabs>
                <w:tab w:val="clear" w:pos="907"/>
                <w:tab w:val="left" w:pos="-10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3A5FED" w:rsidRPr="00AA288F" w14:paraId="489885FF" w14:textId="77777777" w:rsidTr="00B15B31">
        <w:tc>
          <w:tcPr>
            <w:tcW w:w="3002" w:type="dxa"/>
          </w:tcPr>
          <w:p w14:paraId="69BEA501" w14:textId="331D5B7C" w:rsidR="003A5FED" w:rsidRPr="00AA288F" w:rsidRDefault="003A5FED" w:rsidP="003A5FED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1CD13F8" w14:textId="27F3858C" w:rsidR="003A5FED" w:rsidRPr="00AA288F" w:rsidRDefault="003A5FED" w:rsidP="003A5F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5FED">
              <w:rPr>
                <w:rFonts w:asciiTheme="majorBidi" w:hAnsiTheme="majorBidi" w:cstheme="majorBidi"/>
                <w:sz w:val="26"/>
                <w:szCs w:val="26"/>
              </w:rPr>
              <w:t>418,643</w:t>
            </w:r>
          </w:p>
        </w:tc>
        <w:tc>
          <w:tcPr>
            <w:tcW w:w="134" w:type="dxa"/>
          </w:tcPr>
          <w:p w14:paraId="4383ED8E" w14:textId="77777777" w:rsidR="003A5FED" w:rsidRPr="00AA288F" w:rsidRDefault="003A5FED" w:rsidP="003A5F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73D3FF8" w14:textId="0A35A593" w:rsidR="003A5FED" w:rsidRPr="00AA288F" w:rsidRDefault="003A5FED" w:rsidP="003A5F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512,744 </w:t>
            </w:r>
          </w:p>
        </w:tc>
        <w:tc>
          <w:tcPr>
            <w:tcW w:w="134" w:type="dxa"/>
          </w:tcPr>
          <w:p w14:paraId="43CBEFB3" w14:textId="77777777" w:rsidR="003A5FED" w:rsidRPr="00AA288F" w:rsidRDefault="003A5FED" w:rsidP="003A5F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1B7815E" w14:textId="15181976" w:rsidR="003A5FED" w:rsidRPr="00AA288F" w:rsidRDefault="003A5FED" w:rsidP="003A5F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471E">
              <w:rPr>
                <w:rFonts w:asciiTheme="majorBidi" w:hAnsiTheme="majorBidi" w:cstheme="majorBidi"/>
                <w:sz w:val="26"/>
                <w:szCs w:val="26"/>
              </w:rPr>
              <w:t>312,565</w:t>
            </w:r>
          </w:p>
        </w:tc>
        <w:tc>
          <w:tcPr>
            <w:tcW w:w="134" w:type="dxa"/>
          </w:tcPr>
          <w:p w14:paraId="77EAB6BB" w14:textId="77777777" w:rsidR="003A5FED" w:rsidRPr="00AA288F" w:rsidRDefault="003A5FED" w:rsidP="003A5F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02711E00" w14:textId="32930441" w:rsidR="003A5FED" w:rsidRPr="00AA288F" w:rsidRDefault="003A5FED" w:rsidP="003A5F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/>
                <w:sz w:val="26"/>
                <w:szCs w:val="26"/>
              </w:rPr>
              <w:t>444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288F">
              <w:rPr>
                <w:rFonts w:asciiTheme="majorBidi" w:hAnsiTheme="majorBidi"/>
                <w:sz w:val="26"/>
                <w:szCs w:val="26"/>
              </w:rPr>
              <w:t>797</w:t>
            </w:r>
          </w:p>
        </w:tc>
      </w:tr>
      <w:tr w:rsidR="003A5FED" w:rsidRPr="00AA288F" w14:paraId="32106909" w14:textId="77777777" w:rsidTr="00B15B31">
        <w:trPr>
          <w:trHeight w:val="51"/>
        </w:trPr>
        <w:tc>
          <w:tcPr>
            <w:tcW w:w="3002" w:type="dxa"/>
          </w:tcPr>
          <w:p w14:paraId="1E59509F" w14:textId="77777777" w:rsidR="003A5FED" w:rsidRPr="00AA288F" w:rsidRDefault="003A5FED" w:rsidP="003A5FED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44571524" w:rsidR="003A5FED" w:rsidRPr="00AA288F" w:rsidRDefault="003A5FED" w:rsidP="003A5F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5FED">
              <w:rPr>
                <w:rFonts w:asciiTheme="majorBidi" w:hAnsiTheme="majorBidi" w:cstheme="majorBidi"/>
                <w:sz w:val="26"/>
                <w:szCs w:val="26"/>
              </w:rPr>
              <w:t>478,643</w:t>
            </w:r>
          </w:p>
        </w:tc>
        <w:tc>
          <w:tcPr>
            <w:tcW w:w="134" w:type="dxa"/>
          </w:tcPr>
          <w:p w14:paraId="5A8E8E8F" w14:textId="77777777" w:rsidR="003A5FED" w:rsidRPr="00AA288F" w:rsidRDefault="003A5FED" w:rsidP="003A5FE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471DABE1" w:rsidR="003A5FED" w:rsidRPr="00AA288F" w:rsidRDefault="003A5FED" w:rsidP="003A5F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564,561 </w:t>
            </w:r>
          </w:p>
        </w:tc>
        <w:tc>
          <w:tcPr>
            <w:tcW w:w="134" w:type="dxa"/>
          </w:tcPr>
          <w:p w14:paraId="5AEBDD86" w14:textId="77777777" w:rsidR="003A5FED" w:rsidRPr="00AA288F" w:rsidRDefault="003A5FED" w:rsidP="003A5F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36C61D06" w:rsidR="003A5FED" w:rsidRPr="00AA288F" w:rsidRDefault="003A5FED" w:rsidP="003A5F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471E">
              <w:rPr>
                <w:rFonts w:asciiTheme="majorBidi" w:hAnsiTheme="majorBidi" w:cstheme="majorBidi"/>
                <w:sz w:val="26"/>
                <w:szCs w:val="26"/>
              </w:rPr>
              <w:t>312,565</w:t>
            </w:r>
          </w:p>
        </w:tc>
        <w:tc>
          <w:tcPr>
            <w:tcW w:w="134" w:type="dxa"/>
          </w:tcPr>
          <w:p w14:paraId="438806AF" w14:textId="77777777" w:rsidR="003A5FED" w:rsidRPr="00AA288F" w:rsidRDefault="003A5FED" w:rsidP="003A5FE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4E9E9FFA" w:rsidR="003A5FED" w:rsidRPr="00AA288F" w:rsidRDefault="003A5FED" w:rsidP="003A5F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>444,797</w:t>
            </w:r>
          </w:p>
        </w:tc>
      </w:tr>
    </w:tbl>
    <w:p w14:paraId="69735156" w14:textId="77777777" w:rsidR="00F51FD1" w:rsidRPr="0040352E" w:rsidRDefault="00F51FD1" w:rsidP="00D83E6B">
      <w:pPr>
        <w:tabs>
          <w:tab w:val="left" w:pos="851"/>
        </w:tabs>
        <w:spacing w:line="240" w:lineRule="exact"/>
        <w:ind w:left="284" w:firstLine="561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1BFA588F" w14:textId="77777777" w:rsidR="003244AE" w:rsidRPr="00AA288F" w:rsidRDefault="003244AE" w:rsidP="003244AE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7515A1">
        <w:rPr>
          <w:rFonts w:ascii="Angsana New" w:hAnsi="Angsana New" w:hint="cs"/>
          <w:sz w:val="32"/>
          <w:szCs w:val="32"/>
          <w:cs/>
        </w:rPr>
        <w:t>วงเงินสินเชื่อของบริษัทและบริษัท</w:t>
      </w:r>
      <w:r w:rsidRPr="00AA288F">
        <w:rPr>
          <w:rFonts w:ascii="Angsana New" w:hAnsi="Angsana New" w:hint="cs"/>
          <w:sz w:val="32"/>
          <w:szCs w:val="32"/>
          <w:cs/>
        </w:rPr>
        <w:t>ย่อย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99"/>
        <w:gridCol w:w="545"/>
        <w:gridCol w:w="701"/>
        <w:gridCol w:w="134"/>
        <w:gridCol w:w="1250"/>
        <w:gridCol w:w="134"/>
        <w:gridCol w:w="1247"/>
        <w:gridCol w:w="134"/>
        <w:gridCol w:w="1252"/>
      </w:tblGrid>
      <w:tr w:rsidR="00AA288F" w:rsidRPr="00AA288F" w14:paraId="6C93962C" w14:textId="77777777" w:rsidTr="005578AA">
        <w:tc>
          <w:tcPr>
            <w:tcW w:w="2999" w:type="dxa"/>
          </w:tcPr>
          <w:p w14:paraId="6E242350" w14:textId="77777777" w:rsidR="003244AE" w:rsidRPr="00AA288F" w:rsidRDefault="003244AE" w:rsidP="005578A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7B6BAB32" w14:textId="77777777" w:rsidR="003244AE" w:rsidRPr="00AA288F" w:rsidRDefault="003244AE" w:rsidP="005578A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ล้านบาท</w:t>
            </w:r>
          </w:p>
        </w:tc>
      </w:tr>
      <w:tr w:rsidR="00AA288F" w:rsidRPr="00AA288F" w14:paraId="6F570757" w14:textId="77777777" w:rsidTr="005578AA">
        <w:tc>
          <w:tcPr>
            <w:tcW w:w="2999" w:type="dxa"/>
          </w:tcPr>
          <w:p w14:paraId="74F4FD4F" w14:textId="77777777" w:rsidR="003244AE" w:rsidRPr="00AA288F" w:rsidRDefault="003244AE" w:rsidP="005578A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0" w:type="dxa"/>
            <w:gridSpan w:val="4"/>
            <w:tcBorders>
              <w:bottom w:val="single" w:sz="6" w:space="0" w:color="auto"/>
            </w:tcBorders>
          </w:tcPr>
          <w:p w14:paraId="75A6AC1E" w14:textId="77777777" w:rsidR="003244AE" w:rsidRPr="00AA288F" w:rsidRDefault="003244AE" w:rsidP="005578A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625F4CF" w14:textId="77777777" w:rsidR="003244AE" w:rsidRPr="00AA288F" w:rsidRDefault="003244AE" w:rsidP="005578A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492D710E" w14:textId="77777777" w:rsidR="003244AE" w:rsidRPr="00AA288F" w:rsidRDefault="003244AE" w:rsidP="005578A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288F" w:rsidRPr="00AA288F" w14:paraId="0DA1838C" w14:textId="77777777" w:rsidTr="005578AA">
        <w:tc>
          <w:tcPr>
            <w:tcW w:w="2999" w:type="dxa"/>
          </w:tcPr>
          <w:p w14:paraId="78C18BF7" w14:textId="77777777" w:rsidR="00B15B31" w:rsidRPr="00AA288F" w:rsidRDefault="00B15B31" w:rsidP="00B15B3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34236A35" w14:textId="2E4C6615" w:rsidR="00B15B31" w:rsidRPr="00AA288F" w:rsidRDefault="00B15B31" w:rsidP="00B15B3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AA28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4DAE473F" w14:textId="6EADD6A3" w:rsidR="00B15B31" w:rsidRPr="00AA288F" w:rsidRDefault="00B15B31" w:rsidP="00B15B3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6AE05653" w14:textId="77777777" w:rsidR="00B15B31" w:rsidRPr="00AA288F" w:rsidRDefault="00B15B31" w:rsidP="00B15B3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1F02D7B" w14:textId="3B5CAF08" w:rsidR="00B15B31" w:rsidRPr="00AA288F" w:rsidRDefault="00B15B31" w:rsidP="00B15B3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660D893E" w14:textId="77777777" w:rsidR="00B15B31" w:rsidRPr="00AA288F" w:rsidRDefault="00B15B31" w:rsidP="00B15B3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auto"/>
            </w:tcBorders>
          </w:tcPr>
          <w:p w14:paraId="30570D41" w14:textId="5EF3A699" w:rsidR="00B15B31" w:rsidRPr="00AA288F" w:rsidRDefault="00B15B31" w:rsidP="00B15B3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AA28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16A44883" w14:textId="0A2C4589" w:rsidR="00B15B31" w:rsidRPr="00AA288F" w:rsidRDefault="00B15B31" w:rsidP="00B15B3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52" w:type="dxa"/>
            <w:tcBorders>
              <w:bottom w:val="single" w:sz="6" w:space="0" w:color="000000"/>
            </w:tcBorders>
          </w:tcPr>
          <w:p w14:paraId="0BB92D55" w14:textId="77777777" w:rsidR="00B15B31" w:rsidRPr="00AA288F" w:rsidRDefault="00B15B31" w:rsidP="00B15B3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77E9186" w14:textId="5A0CDB43" w:rsidR="00B15B31" w:rsidRPr="00AA288F" w:rsidRDefault="00B15B31" w:rsidP="00B15B3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AA288F" w:rsidRPr="00AA288F" w14:paraId="6715A47C" w14:textId="77777777" w:rsidTr="005578AA">
        <w:tc>
          <w:tcPr>
            <w:tcW w:w="2999" w:type="dxa"/>
          </w:tcPr>
          <w:p w14:paraId="08403860" w14:textId="77777777" w:rsidR="003244AE" w:rsidRPr="00AA288F" w:rsidRDefault="003244AE" w:rsidP="005578AA">
            <w:pPr>
              <w:tabs>
                <w:tab w:val="left" w:pos="284"/>
                <w:tab w:val="left" w:pos="567"/>
              </w:tabs>
              <w:spacing w:line="280" w:lineRule="exact"/>
              <w:ind w:left="62" w:hanging="1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วงเงินสินเชื่อ</w:t>
            </w:r>
          </w:p>
        </w:tc>
        <w:tc>
          <w:tcPr>
            <w:tcW w:w="1246" w:type="dxa"/>
            <w:gridSpan w:val="2"/>
          </w:tcPr>
          <w:p w14:paraId="22BF7C4A" w14:textId="77777777" w:rsidR="003244AE" w:rsidRPr="00AA288F" w:rsidRDefault="003244AE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0FEC50" w14:textId="77777777" w:rsidR="003244AE" w:rsidRPr="00AA288F" w:rsidRDefault="003244AE" w:rsidP="005578AA">
            <w:pPr>
              <w:tabs>
                <w:tab w:val="left" w:pos="284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</w:tcPr>
          <w:p w14:paraId="28E99334" w14:textId="77777777" w:rsidR="003244AE" w:rsidRPr="00AA288F" w:rsidRDefault="003244AE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C0F913" w14:textId="77777777" w:rsidR="003244AE" w:rsidRPr="00AA288F" w:rsidRDefault="003244AE" w:rsidP="005578AA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2016CF" w14:textId="77777777" w:rsidR="003244AE" w:rsidRPr="00AA288F" w:rsidRDefault="003244AE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317D2ED" w14:textId="77777777" w:rsidR="003244AE" w:rsidRPr="00AA288F" w:rsidRDefault="003244AE" w:rsidP="005578AA">
            <w:pPr>
              <w:tabs>
                <w:tab w:val="left" w:pos="284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14038BC4" w14:textId="77777777" w:rsidR="003244AE" w:rsidRPr="00AA288F" w:rsidRDefault="003244AE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288F" w:rsidRPr="00AA288F" w14:paraId="3DA141F7" w14:textId="77777777" w:rsidTr="005578AA">
        <w:tc>
          <w:tcPr>
            <w:tcW w:w="2999" w:type="dxa"/>
          </w:tcPr>
          <w:p w14:paraId="4454116C" w14:textId="274ED476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246" w:type="dxa"/>
            <w:gridSpan w:val="2"/>
          </w:tcPr>
          <w:p w14:paraId="682D370C" w14:textId="65C243A8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/>
                <w:sz w:val="24"/>
                <w:szCs w:val="24"/>
              </w:rPr>
              <w:t xml:space="preserve">  62.00</w:t>
            </w:r>
          </w:p>
        </w:tc>
        <w:tc>
          <w:tcPr>
            <w:tcW w:w="134" w:type="dxa"/>
          </w:tcPr>
          <w:p w14:paraId="29A5A6E5" w14:textId="77777777" w:rsidR="000B22E3" w:rsidRPr="00AA288F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</w:tcPr>
          <w:p w14:paraId="5300695F" w14:textId="6E56D509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A288F">
              <w:rPr>
                <w:rFonts w:asciiTheme="majorBidi" w:hAnsiTheme="majorBidi"/>
                <w:sz w:val="24"/>
                <w:szCs w:val="24"/>
              </w:rPr>
              <w:t xml:space="preserve">  62.00</w:t>
            </w:r>
          </w:p>
        </w:tc>
        <w:tc>
          <w:tcPr>
            <w:tcW w:w="134" w:type="dxa"/>
          </w:tcPr>
          <w:p w14:paraId="51D7349B" w14:textId="77777777" w:rsidR="000B22E3" w:rsidRPr="00AA288F" w:rsidRDefault="000B22E3" w:rsidP="005578AA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480A0902" w14:textId="6F1F71B4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AA288F">
              <w:rPr>
                <w:rFonts w:asciiTheme="majorBidi" w:hAnsiTheme="majorBidi" w:hint="cs"/>
                <w:sz w:val="24"/>
                <w:szCs w:val="24"/>
              </w:rPr>
              <w:t>57.00</w:t>
            </w:r>
          </w:p>
        </w:tc>
        <w:tc>
          <w:tcPr>
            <w:tcW w:w="134" w:type="dxa"/>
          </w:tcPr>
          <w:p w14:paraId="44085E61" w14:textId="77777777" w:rsidR="000B22E3" w:rsidRPr="00AA288F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1019821D" w14:textId="5C888076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288F">
              <w:rPr>
                <w:rFonts w:asciiTheme="majorBidi" w:hAnsiTheme="majorBidi" w:hint="cs"/>
                <w:sz w:val="24"/>
                <w:szCs w:val="24"/>
              </w:rPr>
              <w:t>57.00</w:t>
            </w:r>
          </w:p>
        </w:tc>
      </w:tr>
      <w:tr w:rsidR="00AA288F" w:rsidRPr="00AA288F" w14:paraId="24D43AD4" w14:textId="77777777" w:rsidTr="005578AA">
        <w:tc>
          <w:tcPr>
            <w:tcW w:w="2999" w:type="dxa"/>
          </w:tcPr>
          <w:p w14:paraId="6E6C79BE" w14:textId="0F79A0C9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PN L/C T/R L/G</w:t>
            </w:r>
            <w:r w:rsidRPr="00AA288F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t>Forward Contracts</w:t>
            </w:r>
          </w:p>
        </w:tc>
        <w:tc>
          <w:tcPr>
            <w:tcW w:w="1246" w:type="dxa"/>
            <w:gridSpan w:val="2"/>
          </w:tcPr>
          <w:p w14:paraId="52876622" w14:textId="4477A805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 xml:space="preserve">  2,</w:t>
            </w:r>
            <w:r w:rsidR="00C2378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515A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515A1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134" w:type="dxa"/>
          </w:tcPr>
          <w:p w14:paraId="2F6606C9" w14:textId="77777777" w:rsidR="000B22E3" w:rsidRPr="00AA288F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</w:tcPr>
          <w:p w14:paraId="781F1E17" w14:textId="21EE6CBC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2,187.87</w:t>
            </w:r>
          </w:p>
        </w:tc>
        <w:tc>
          <w:tcPr>
            <w:tcW w:w="134" w:type="dxa"/>
          </w:tcPr>
          <w:p w14:paraId="5CD246B9" w14:textId="77777777" w:rsidR="000B22E3" w:rsidRPr="00AA288F" w:rsidRDefault="000B22E3" w:rsidP="005578AA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09F0167B" w14:textId="6D231CBE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A288F">
              <w:rPr>
                <w:rFonts w:asciiTheme="majorBidi" w:hAnsiTheme="majorBidi"/>
                <w:sz w:val="24"/>
                <w:szCs w:val="24"/>
              </w:rPr>
              <w:t>1,</w:t>
            </w:r>
            <w:r w:rsidR="00C2378A">
              <w:rPr>
                <w:rFonts w:asciiTheme="majorBidi" w:hAnsiTheme="majorBidi"/>
                <w:sz w:val="24"/>
                <w:szCs w:val="24"/>
              </w:rPr>
              <w:t>92</w:t>
            </w:r>
            <w:r w:rsidR="007515A1">
              <w:rPr>
                <w:rFonts w:asciiTheme="majorBidi" w:hAnsiTheme="majorBidi"/>
                <w:sz w:val="24"/>
                <w:szCs w:val="24"/>
              </w:rPr>
              <w:t>8.77</w:t>
            </w:r>
          </w:p>
        </w:tc>
        <w:tc>
          <w:tcPr>
            <w:tcW w:w="134" w:type="dxa"/>
          </w:tcPr>
          <w:p w14:paraId="5A9B160B" w14:textId="77777777" w:rsidR="000B22E3" w:rsidRPr="00AA288F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0AA98807" w14:textId="6CAE4751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288F">
              <w:rPr>
                <w:rFonts w:asciiTheme="majorBidi" w:hAnsiTheme="majorBidi"/>
                <w:sz w:val="24"/>
                <w:szCs w:val="24"/>
              </w:rPr>
              <w:t>1,831.87</w:t>
            </w:r>
          </w:p>
        </w:tc>
      </w:tr>
      <w:tr w:rsidR="00AA288F" w:rsidRPr="00AA288F" w14:paraId="6B579559" w14:textId="77777777" w:rsidTr="005578AA">
        <w:tc>
          <w:tcPr>
            <w:tcW w:w="2999" w:type="dxa"/>
          </w:tcPr>
          <w:p w14:paraId="7CE19906" w14:textId="154C1A36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Fleet Card</w:t>
            </w: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75B87C5A" w14:textId="32366FF6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 xml:space="preserve">  2.</w:t>
            </w:r>
            <w:r w:rsidR="007515A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</w:p>
        </w:tc>
        <w:tc>
          <w:tcPr>
            <w:tcW w:w="134" w:type="dxa"/>
          </w:tcPr>
          <w:p w14:paraId="41878E98" w14:textId="77777777" w:rsidR="000B22E3" w:rsidRPr="00AA288F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876277A" w14:textId="4C61DAAE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 xml:space="preserve">  2.10 </w:t>
            </w:r>
          </w:p>
        </w:tc>
        <w:tc>
          <w:tcPr>
            <w:tcW w:w="134" w:type="dxa"/>
          </w:tcPr>
          <w:p w14:paraId="37D52706" w14:textId="77777777" w:rsidR="000B22E3" w:rsidRPr="00AA288F" w:rsidRDefault="000B22E3" w:rsidP="005578AA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46D166" w14:textId="29888BE6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A288F">
              <w:rPr>
                <w:rFonts w:asciiTheme="majorBidi" w:hAnsiTheme="majorBidi"/>
                <w:sz w:val="24"/>
                <w:szCs w:val="24"/>
              </w:rPr>
              <w:t>1.20</w:t>
            </w:r>
          </w:p>
        </w:tc>
        <w:tc>
          <w:tcPr>
            <w:tcW w:w="134" w:type="dxa"/>
          </w:tcPr>
          <w:p w14:paraId="42DBDCB8" w14:textId="77777777" w:rsidR="000B22E3" w:rsidRPr="00AA288F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07AF4E32" w14:textId="26746B57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A288F">
              <w:rPr>
                <w:rFonts w:asciiTheme="majorBidi" w:hAnsiTheme="majorBidi"/>
                <w:sz w:val="24"/>
                <w:szCs w:val="24"/>
              </w:rPr>
              <w:t>1.20</w:t>
            </w:r>
          </w:p>
        </w:tc>
      </w:tr>
      <w:tr w:rsidR="00AA288F" w:rsidRPr="00AA288F" w14:paraId="109FC7AE" w14:textId="77777777" w:rsidTr="005578AA">
        <w:tc>
          <w:tcPr>
            <w:tcW w:w="2999" w:type="dxa"/>
          </w:tcPr>
          <w:p w14:paraId="1A097896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453" w:hanging="113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63D2B4" w14:textId="5458EBA3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475A" w:rsidRPr="00AA28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515A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541B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515A1">
              <w:rPr>
                <w:rFonts w:asciiTheme="majorBidi" w:hAnsiTheme="majorBidi" w:cstheme="majorBidi"/>
                <w:sz w:val="24"/>
                <w:szCs w:val="24"/>
              </w:rPr>
              <w:t>9.37</w:t>
            </w:r>
          </w:p>
        </w:tc>
        <w:tc>
          <w:tcPr>
            <w:tcW w:w="134" w:type="dxa"/>
          </w:tcPr>
          <w:p w14:paraId="289736C8" w14:textId="77777777" w:rsidR="000B22E3" w:rsidRPr="00AA288F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C1D6601" w14:textId="1F2964BD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2,251.97</w:t>
            </w:r>
          </w:p>
        </w:tc>
        <w:tc>
          <w:tcPr>
            <w:tcW w:w="134" w:type="dxa"/>
          </w:tcPr>
          <w:p w14:paraId="1EDF1BEB" w14:textId="77777777" w:rsidR="000B22E3" w:rsidRPr="00AA288F" w:rsidRDefault="000B22E3" w:rsidP="005578AA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03EBAE5" w14:textId="4261CD9B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A288F">
              <w:rPr>
                <w:rFonts w:asciiTheme="majorBidi" w:hAnsiTheme="majorBidi"/>
                <w:sz w:val="24"/>
                <w:szCs w:val="24"/>
              </w:rPr>
              <w:t>1,9</w:t>
            </w:r>
            <w:r w:rsidR="000541BC">
              <w:rPr>
                <w:rFonts w:asciiTheme="majorBidi" w:hAnsiTheme="majorBidi"/>
                <w:sz w:val="24"/>
                <w:szCs w:val="24"/>
              </w:rPr>
              <w:t>86</w:t>
            </w:r>
            <w:r w:rsidRPr="00AA288F">
              <w:rPr>
                <w:rFonts w:asciiTheme="majorBidi" w:hAnsiTheme="majorBidi"/>
                <w:sz w:val="24"/>
                <w:szCs w:val="24"/>
              </w:rPr>
              <w:t>.</w:t>
            </w:r>
            <w:r w:rsidR="007515A1">
              <w:rPr>
                <w:rFonts w:asciiTheme="majorBidi" w:hAnsiTheme="majorBidi"/>
                <w:sz w:val="24"/>
                <w:szCs w:val="24"/>
              </w:rPr>
              <w:t>9</w:t>
            </w:r>
            <w:r w:rsidRPr="00AA288F">
              <w:rPr>
                <w:rFonts w:asciiTheme="majorBidi" w:hAnsi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3194C9B2" w14:textId="77777777" w:rsidR="000B22E3" w:rsidRPr="00AA288F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340A77B9" w14:textId="432E71A4" w:rsidR="000B22E3" w:rsidRPr="00AA288F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A288F">
              <w:rPr>
                <w:rFonts w:asciiTheme="majorBidi" w:hAnsiTheme="majorBidi"/>
                <w:sz w:val="24"/>
                <w:szCs w:val="24"/>
              </w:rPr>
              <w:t>1,890.07</w:t>
            </w:r>
          </w:p>
        </w:tc>
      </w:tr>
      <w:tr w:rsidR="00AA288F" w:rsidRPr="00AA288F" w14:paraId="6EFAE23E" w14:textId="77777777" w:rsidTr="005578AA">
        <w:tc>
          <w:tcPr>
            <w:tcW w:w="3544" w:type="dxa"/>
            <w:gridSpan w:val="2"/>
          </w:tcPr>
          <w:p w14:paraId="37FF0797" w14:textId="197E6C21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A288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Forward Contracts</w:t>
            </w:r>
            <w:r w:rsidRPr="00AA288F">
              <w:rPr>
                <w:rFonts w:asciiTheme="majorBidi" w:hAnsiTheme="majorBidi" w:cstheme="majorBidi" w:hint="cs"/>
                <w:spacing w:val="-4"/>
                <w:sz w:val="24"/>
                <w:szCs w:val="24"/>
              </w:rPr>
              <w:t xml:space="preserve"> </w:t>
            </w:r>
            <w:r w:rsidRPr="00AA288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AA288F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ล้านดอลลาร์สหรัฐอเมริกา</w:t>
            </w:r>
            <w:r w:rsidRPr="00AA288F">
              <w:rPr>
                <w:rFonts w:asciiTheme="majorBidi" w:hAnsi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32CAD822" w14:textId="178B92D1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14.51</w:t>
            </w:r>
          </w:p>
        </w:tc>
        <w:tc>
          <w:tcPr>
            <w:tcW w:w="134" w:type="dxa"/>
          </w:tcPr>
          <w:p w14:paraId="2AD24F11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D6D5DEE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14.51</w:t>
            </w:r>
          </w:p>
        </w:tc>
        <w:tc>
          <w:tcPr>
            <w:tcW w:w="134" w:type="dxa"/>
          </w:tcPr>
          <w:p w14:paraId="37B92D28" w14:textId="77777777" w:rsidR="000B22E3" w:rsidRPr="00AA288F" w:rsidRDefault="000B22E3" w:rsidP="005578AA">
            <w:pPr>
              <w:tabs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5D7A43D" w14:textId="0B03B51D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14.51</w:t>
            </w:r>
          </w:p>
        </w:tc>
        <w:tc>
          <w:tcPr>
            <w:tcW w:w="134" w:type="dxa"/>
          </w:tcPr>
          <w:p w14:paraId="7CC47F1D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4CA4F293" w14:textId="04293C8A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14.51</w:t>
            </w:r>
          </w:p>
        </w:tc>
      </w:tr>
      <w:tr w:rsidR="00AA288F" w:rsidRPr="00AA288F" w14:paraId="0CC8110A" w14:textId="77777777" w:rsidTr="005578AA">
        <w:tc>
          <w:tcPr>
            <w:tcW w:w="2999" w:type="dxa"/>
          </w:tcPr>
          <w:p w14:paraId="29C6537E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62" w:hanging="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246" w:type="dxa"/>
            <w:gridSpan w:val="2"/>
          </w:tcPr>
          <w:p w14:paraId="387DE310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7CB1EE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AC2DE7C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DE31E3" w14:textId="77777777" w:rsidR="000B22E3" w:rsidRPr="00AA288F" w:rsidRDefault="000B22E3" w:rsidP="005578AA">
            <w:pPr>
              <w:tabs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72C8816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26D9DCB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324B45F8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288F" w:rsidRPr="00AA288F" w14:paraId="0398EFB8" w14:textId="77777777" w:rsidTr="005578AA">
        <w:tc>
          <w:tcPr>
            <w:tcW w:w="2999" w:type="dxa"/>
          </w:tcPr>
          <w:p w14:paraId="72426D38" w14:textId="274ADE73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เงินฝากสถาบันการเงิน </w:t>
            </w:r>
            <w:r w:rsidRPr="00AA288F">
              <w:rPr>
                <w:rFonts w:ascii="Angsana New" w:hAnsi="Angsana New" w:cstheme="majorBidi"/>
                <w:spacing w:val="-2"/>
                <w:sz w:val="24"/>
                <w:szCs w:val="24"/>
                <w:cs/>
              </w:rPr>
              <w:t xml:space="preserve">(ดูหมายเหตุ </w:t>
            </w:r>
            <w:r w:rsidRPr="00AA288F">
              <w:rPr>
                <w:rFonts w:ascii="Angsana New" w:hAnsi="Angsana New"/>
                <w:spacing w:val="-2"/>
                <w:sz w:val="24"/>
                <w:szCs w:val="24"/>
              </w:rPr>
              <w:t>9)</w:t>
            </w:r>
          </w:p>
        </w:tc>
        <w:tc>
          <w:tcPr>
            <w:tcW w:w="1246" w:type="dxa"/>
            <w:gridSpan w:val="2"/>
          </w:tcPr>
          <w:p w14:paraId="7964ED35" w14:textId="0CD8ED33" w:rsidR="000B22E3" w:rsidRPr="00AA288F" w:rsidRDefault="009822F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515A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A28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515A1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34" w:type="dxa"/>
          </w:tcPr>
          <w:p w14:paraId="2FED11CD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4D0AF94" w14:textId="46626698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106.68</w:t>
            </w:r>
          </w:p>
        </w:tc>
        <w:tc>
          <w:tcPr>
            <w:tcW w:w="134" w:type="dxa"/>
          </w:tcPr>
          <w:p w14:paraId="44EC8CE5" w14:textId="77777777" w:rsidR="000B22E3" w:rsidRPr="00AA288F" w:rsidRDefault="000B22E3" w:rsidP="005578AA">
            <w:pPr>
              <w:tabs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1E5F5A6" w14:textId="2847C200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86.12</w:t>
            </w:r>
          </w:p>
        </w:tc>
        <w:tc>
          <w:tcPr>
            <w:tcW w:w="134" w:type="dxa"/>
          </w:tcPr>
          <w:p w14:paraId="2E0DAD95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DC90385" w14:textId="6692919B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/>
                <w:sz w:val="24"/>
                <w:szCs w:val="24"/>
              </w:rPr>
              <w:t>86.12</w:t>
            </w:r>
          </w:p>
        </w:tc>
      </w:tr>
      <w:tr w:rsidR="00AA288F" w:rsidRPr="00AA288F" w14:paraId="179F382D" w14:textId="77777777" w:rsidTr="005578AA">
        <w:tc>
          <w:tcPr>
            <w:tcW w:w="2999" w:type="dxa"/>
          </w:tcPr>
          <w:p w14:paraId="1D3116A0" w14:textId="55DAF0DA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ที่ดิน </w:t>
            </w:r>
            <w:r w:rsidRPr="00AA288F">
              <w:rPr>
                <w:rFonts w:ascii="Angsana New" w:hAnsi="Angsana New" w:cstheme="majorBidi"/>
                <w:spacing w:val="-2"/>
                <w:sz w:val="24"/>
                <w:szCs w:val="24"/>
                <w:cs/>
              </w:rPr>
              <w:t xml:space="preserve">(ดูหมายเหตุ </w:t>
            </w:r>
            <w:r w:rsidRPr="00AA288F">
              <w:rPr>
                <w:rFonts w:ascii="Angsana New" w:hAnsi="Angsana New"/>
                <w:spacing w:val="-2"/>
                <w:sz w:val="24"/>
                <w:szCs w:val="24"/>
              </w:rPr>
              <w:t>12)</w:t>
            </w:r>
          </w:p>
        </w:tc>
        <w:tc>
          <w:tcPr>
            <w:tcW w:w="1246" w:type="dxa"/>
            <w:gridSpan w:val="2"/>
          </w:tcPr>
          <w:p w14:paraId="7A347D32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ที่ดินบางส่วน</w:t>
            </w:r>
          </w:p>
          <w:p w14:paraId="7D5A1430" w14:textId="4AB3E664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03C582FB" w14:textId="77777777" w:rsidR="000B22E3" w:rsidRPr="00AA288F" w:rsidRDefault="000B22E3" w:rsidP="005578AA">
            <w:pPr>
              <w:tabs>
                <w:tab w:val="left" w:pos="284"/>
                <w:tab w:val="left" w:pos="567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2BEAC66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ที่ดินบางส่วน</w:t>
            </w:r>
          </w:p>
          <w:p w14:paraId="3A0C7F0D" w14:textId="27E899A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0C72D5CA" w14:textId="77777777" w:rsidR="000B22E3" w:rsidRPr="00AA288F" w:rsidRDefault="000B22E3" w:rsidP="005578AA">
            <w:pPr>
              <w:tabs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3EA30C5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ที่ดินบางส่วน</w:t>
            </w:r>
          </w:p>
          <w:p w14:paraId="54C1AA8C" w14:textId="2A5DED4E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24B8A3AA" w14:textId="77777777" w:rsidR="000B22E3" w:rsidRPr="00AA288F" w:rsidRDefault="000B22E3" w:rsidP="005578AA">
            <w:pPr>
              <w:tabs>
                <w:tab w:val="left" w:pos="284"/>
                <w:tab w:val="left" w:pos="567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2CA57FF" w14:textId="77777777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ที่ดินบางส่วน</w:t>
            </w:r>
          </w:p>
          <w:p w14:paraId="66279580" w14:textId="679EB97C" w:rsidR="000B22E3" w:rsidRPr="00AA288F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288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ของบริษัท</w:t>
            </w:r>
          </w:p>
        </w:tc>
      </w:tr>
    </w:tbl>
    <w:p w14:paraId="679DAB77" w14:textId="77777777" w:rsidR="000866A8" w:rsidRDefault="000866A8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5E6741" w14:textId="57BC2328" w:rsidR="001E27E2" w:rsidRPr="00AA288F" w:rsidRDefault="001E27E2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288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2F34CD" w:rsidRPr="00AA288F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6</w:t>
      </w:r>
      <w:r w:rsidRPr="00AA28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AA288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AA28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AA288F" w:rsidRDefault="001E27E2" w:rsidP="00F8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AA288F" w:rsidRPr="00AA288F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AA288F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AA288F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A288F" w:rsidRPr="00AA288F" w14:paraId="0B679AA1" w14:textId="77777777" w:rsidTr="00B32000">
        <w:tc>
          <w:tcPr>
            <w:tcW w:w="3458" w:type="dxa"/>
          </w:tcPr>
          <w:p w14:paraId="5A07452D" w14:textId="77777777" w:rsidR="001E27E2" w:rsidRPr="00AA288F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AA288F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AA288F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AA288F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88F" w:rsidRPr="00AA288F" w14:paraId="270FBC19" w14:textId="77777777" w:rsidTr="00D76AE0">
        <w:tc>
          <w:tcPr>
            <w:tcW w:w="3458" w:type="dxa"/>
          </w:tcPr>
          <w:p w14:paraId="20A3CC56" w14:textId="77777777" w:rsidR="00B15B31" w:rsidRPr="00AA288F" w:rsidRDefault="00B15B31" w:rsidP="00B1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7ECBAC22" w:rsidR="00B15B31" w:rsidRPr="00AA288F" w:rsidRDefault="00B15B31" w:rsidP="00B15B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B15B31" w:rsidRPr="00AA288F" w:rsidRDefault="00B15B31" w:rsidP="00B15B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B15B31" w:rsidRPr="00AA288F" w:rsidRDefault="00B15B31" w:rsidP="00B15B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076D0B8" w14:textId="5CF4E63C" w:rsidR="00B15B31" w:rsidRPr="00AA288F" w:rsidRDefault="00B15B31" w:rsidP="00B15B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B15B31" w:rsidRPr="00AA288F" w:rsidRDefault="00B15B31" w:rsidP="00B15B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158D402D" w:rsidR="00B15B31" w:rsidRPr="00AA288F" w:rsidRDefault="00B15B31" w:rsidP="00B15B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A288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B15B31" w:rsidRPr="00AA288F" w:rsidRDefault="00B15B31" w:rsidP="00B15B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17664FF7" w14:textId="77777777" w:rsidR="00B15B31" w:rsidRPr="00AA288F" w:rsidRDefault="00B15B31" w:rsidP="00B15B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05AD0F9" w14:textId="4B167778" w:rsidR="00B15B31" w:rsidRPr="00AA288F" w:rsidRDefault="00B15B31" w:rsidP="00B15B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A288F" w:rsidRPr="00AA288F" w14:paraId="1A489733" w14:textId="77777777" w:rsidTr="00844DFE">
        <w:trPr>
          <w:trHeight w:val="49"/>
        </w:trPr>
        <w:tc>
          <w:tcPr>
            <w:tcW w:w="3458" w:type="dxa"/>
          </w:tcPr>
          <w:p w14:paraId="21AFC42E" w14:textId="77777777" w:rsidR="001047CF" w:rsidRPr="00AA288F" w:rsidRDefault="001047CF" w:rsidP="001047CF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6F05DBEB" w14:textId="64D3C8AE" w:rsidR="001047CF" w:rsidRPr="00AA288F" w:rsidRDefault="00271A0D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1A0D">
              <w:rPr>
                <w:rFonts w:asciiTheme="majorBidi" w:hAnsiTheme="majorBidi" w:cstheme="majorBidi"/>
                <w:sz w:val="26"/>
                <w:szCs w:val="26"/>
              </w:rPr>
              <w:t>126,719</w:t>
            </w:r>
          </w:p>
        </w:tc>
        <w:tc>
          <w:tcPr>
            <w:tcW w:w="134" w:type="dxa"/>
          </w:tcPr>
          <w:p w14:paraId="4ED2C3F3" w14:textId="77777777" w:rsidR="001047CF" w:rsidRPr="00AA288F" w:rsidRDefault="001047CF" w:rsidP="0010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106EA737" w:rsidR="001047CF" w:rsidRPr="00AA288F" w:rsidRDefault="001047CF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101,902 </w:t>
            </w:r>
          </w:p>
        </w:tc>
        <w:tc>
          <w:tcPr>
            <w:tcW w:w="134" w:type="dxa"/>
          </w:tcPr>
          <w:p w14:paraId="48F9831E" w14:textId="77777777" w:rsidR="001047CF" w:rsidRPr="00AA288F" w:rsidRDefault="001047CF" w:rsidP="0010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27FD60" w14:textId="521B9CA1" w:rsidR="001047CF" w:rsidRPr="00AA288F" w:rsidRDefault="00F1471E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471E">
              <w:rPr>
                <w:rFonts w:asciiTheme="majorBidi" w:hAnsiTheme="majorBidi" w:cstheme="majorBidi"/>
                <w:sz w:val="26"/>
                <w:szCs w:val="26"/>
              </w:rPr>
              <w:t>31,06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44301FCB" w14:textId="77777777" w:rsidR="001047CF" w:rsidRPr="00AA288F" w:rsidRDefault="001047CF" w:rsidP="001047CF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65F5265F" w:rsidR="001047CF" w:rsidRPr="00AA288F" w:rsidRDefault="001047CF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23,34</w:t>
            </w:r>
            <w:r w:rsidR="00B41EDF" w:rsidRPr="00AA288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A288F" w:rsidRPr="00AA288F" w14:paraId="65BF93BC" w14:textId="77777777" w:rsidTr="00844DFE">
        <w:tc>
          <w:tcPr>
            <w:tcW w:w="3458" w:type="dxa"/>
          </w:tcPr>
          <w:p w14:paraId="6DDD3027" w14:textId="77777777" w:rsidR="001047CF" w:rsidRPr="00AA288F" w:rsidRDefault="001047CF" w:rsidP="001047CF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598D43F3" w14:textId="77777777" w:rsidR="001047CF" w:rsidRPr="00AA288F" w:rsidRDefault="001047CF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1047CF" w:rsidRPr="00AA288F" w:rsidRDefault="001047CF" w:rsidP="0010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58398F0F" w:rsidR="001047CF" w:rsidRPr="00AA288F" w:rsidRDefault="001047CF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1047CF" w:rsidRPr="00AA288F" w:rsidRDefault="001047CF" w:rsidP="0010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18FA7D" w14:textId="77777777" w:rsidR="001047CF" w:rsidRPr="00AA288F" w:rsidRDefault="001047CF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1047CF" w:rsidRPr="00AA288F" w:rsidRDefault="001047CF" w:rsidP="001047CF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58D2A7D2" w:rsidR="001047CF" w:rsidRPr="00AA288F" w:rsidRDefault="001047CF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</w:tr>
      <w:tr w:rsidR="00271A0D" w:rsidRPr="00AA288F" w14:paraId="1C753080" w14:textId="77777777" w:rsidTr="00844DFE">
        <w:tc>
          <w:tcPr>
            <w:tcW w:w="3458" w:type="dxa"/>
          </w:tcPr>
          <w:p w14:paraId="01937A1A" w14:textId="77777777" w:rsidR="00271A0D" w:rsidRPr="00AA288F" w:rsidRDefault="00271A0D" w:rsidP="00271A0D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11BFF304" w14:textId="4E4BEBF2" w:rsidR="00271A0D" w:rsidRPr="00AA288F" w:rsidRDefault="00271A0D" w:rsidP="00271A0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1A0D">
              <w:rPr>
                <w:rFonts w:asciiTheme="majorBidi" w:hAnsiTheme="majorBidi" w:cstheme="majorBidi"/>
                <w:sz w:val="26"/>
                <w:szCs w:val="26"/>
              </w:rPr>
              <w:t>17,878</w:t>
            </w:r>
          </w:p>
        </w:tc>
        <w:tc>
          <w:tcPr>
            <w:tcW w:w="134" w:type="dxa"/>
          </w:tcPr>
          <w:p w14:paraId="0BDAA372" w14:textId="77777777" w:rsidR="00271A0D" w:rsidRPr="00AA288F" w:rsidRDefault="00271A0D" w:rsidP="00271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25BA8CC0" w:rsidR="00271A0D" w:rsidRPr="00AA288F" w:rsidRDefault="00271A0D" w:rsidP="00271A0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17,256 </w:t>
            </w:r>
          </w:p>
        </w:tc>
        <w:tc>
          <w:tcPr>
            <w:tcW w:w="134" w:type="dxa"/>
          </w:tcPr>
          <w:p w14:paraId="34E44442" w14:textId="77777777" w:rsidR="00271A0D" w:rsidRPr="00AA288F" w:rsidRDefault="00271A0D" w:rsidP="00271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1B6767" w14:textId="4606B467" w:rsidR="00271A0D" w:rsidRPr="00AA288F" w:rsidRDefault="00271A0D" w:rsidP="00271A0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471E">
              <w:rPr>
                <w:rFonts w:asciiTheme="majorBidi" w:hAnsiTheme="majorBidi" w:cstheme="majorBidi"/>
                <w:sz w:val="26"/>
                <w:szCs w:val="26"/>
              </w:rPr>
              <w:t xml:space="preserve"> 8,323 </w:t>
            </w:r>
          </w:p>
        </w:tc>
        <w:tc>
          <w:tcPr>
            <w:tcW w:w="134" w:type="dxa"/>
          </w:tcPr>
          <w:p w14:paraId="1A5AA294" w14:textId="77777777" w:rsidR="00271A0D" w:rsidRPr="00AA288F" w:rsidRDefault="00271A0D" w:rsidP="00271A0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18476F22" w:rsidR="00271A0D" w:rsidRPr="00AA288F" w:rsidRDefault="00271A0D" w:rsidP="00271A0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6,702 </w:t>
            </w:r>
          </w:p>
        </w:tc>
      </w:tr>
      <w:tr w:rsidR="00271A0D" w:rsidRPr="00AA288F" w14:paraId="235F9F40" w14:textId="77777777" w:rsidTr="00844DFE">
        <w:tc>
          <w:tcPr>
            <w:tcW w:w="3458" w:type="dxa"/>
          </w:tcPr>
          <w:p w14:paraId="624517C9" w14:textId="77777777" w:rsidR="00271A0D" w:rsidRPr="00AA288F" w:rsidRDefault="00271A0D" w:rsidP="00271A0D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14:paraId="0FAE57D5" w14:textId="51A77B1B" w:rsidR="00271A0D" w:rsidRPr="00AA288F" w:rsidRDefault="00271A0D" w:rsidP="00271A0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1A0D"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34" w:type="dxa"/>
          </w:tcPr>
          <w:p w14:paraId="2E6C49BE" w14:textId="77777777" w:rsidR="00271A0D" w:rsidRPr="00AA288F" w:rsidRDefault="00271A0D" w:rsidP="00271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730F28C4" w:rsidR="00271A0D" w:rsidRPr="00AA288F" w:rsidRDefault="00271A0D" w:rsidP="00271A0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1,219 </w:t>
            </w:r>
          </w:p>
        </w:tc>
        <w:tc>
          <w:tcPr>
            <w:tcW w:w="134" w:type="dxa"/>
          </w:tcPr>
          <w:p w14:paraId="733959A4" w14:textId="77777777" w:rsidR="00271A0D" w:rsidRPr="00AA288F" w:rsidRDefault="00271A0D" w:rsidP="00271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30DFDC" w14:textId="2984BC6A" w:rsidR="00271A0D" w:rsidRPr="00AA288F" w:rsidRDefault="00271A0D" w:rsidP="00271A0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471E">
              <w:rPr>
                <w:rFonts w:asciiTheme="majorBidi" w:hAnsiTheme="majorBidi" w:cstheme="majorBidi"/>
                <w:sz w:val="26"/>
                <w:szCs w:val="26"/>
              </w:rPr>
              <w:t xml:space="preserve"> 497</w:t>
            </w:r>
          </w:p>
        </w:tc>
        <w:tc>
          <w:tcPr>
            <w:tcW w:w="134" w:type="dxa"/>
          </w:tcPr>
          <w:p w14:paraId="400901B8" w14:textId="77777777" w:rsidR="00271A0D" w:rsidRPr="00AA288F" w:rsidRDefault="00271A0D" w:rsidP="00271A0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077F24AD" w:rsidR="00271A0D" w:rsidRPr="00AA288F" w:rsidRDefault="00271A0D" w:rsidP="00271A0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1,046 </w:t>
            </w:r>
          </w:p>
        </w:tc>
      </w:tr>
      <w:tr w:rsidR="00271A0D" w:rsidRPr="00AA288F" w14:paraId="1F9DC0F1" w14:textId="77777777" w:rsidTr="00844DFE">
        <w:tc>
          <w:tcPr>
            <w:tcW w:w="3458" w:type="dxa"/>
          </w:tcPr>
          <w:p w14:paraId="5A1710C5" w14:textId="424D2918" w:rsidR="00271A0D" w:rsidRPr="00AA288F" w:rsidRDefault="00271A0D" w:rsidP="00271A0D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หนี้สินที่เกิดจากสัญญา-</w:t>
            </w: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4" w:type="dxa"/>
          </w:tcPr>
          <w:p w14:paraId="41EB3A1F" w14:textId="212A8CA2" w:rsidR="00271A0D" w:rsidRPr="00AA288F" w:rsidRDefault="00271A0D" w:rsidP="00271A0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1A0D">
              <w:rPr>
                <w:rFonts w:asciiTheme="majorBidi" w:hAnsiTheme="majorBidi" w:cstheme="majorBidi"/>
                <w:sz w:val="26"/>
                <w:szCs w:val="26"/>
              </w:rPr>
              <w:t>8,054</w:t>
            </w:r>
          </w:p>
        </w:tc>
        <w:tc>
          <w:tcPr>
            <w:tcW w:w="134" w:type="dxa"/>
          </w:tcPr>
          <w:p w14:paraId="782187F5" w14:textId="77777777" w:rsidR="00271A0D" w:rsidRPr="00AA288F" w:rsidRDefault="00271A0D" w:rsidP="00271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230F1DCF" w:rsidR="00271A0D" w:rsidRPr="00AA288F" w:rsidRDefault="00271A0D" w:rsidP="00271A0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20,098 </w:t>
            </w:r>
          </w:p>
        </w:tc>
        <w:tc>
          <w:tcPr>
            <w:tcW w:w="134" w:type="dxa"/>
          </w:tcPr>
          <w:p w14:paraId="272735A1" w14:textId="77777777" w:rsidR="00271A0D" w:rsidRPr="00AA288F" w:rsidRDefault="00271A0D" w:rsidP="00271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41285F" w14:textId="397EC60C" w:rsidR="00271A0D" w:rsidRPr="00AA288F" w:rsidRDefault="00271A0D" w:rsidP="00271A0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471E">
              <w:rPr>
                <w:rFonts w:asciiTheme="majorBidi" w:hAnsiTheme="majorBidi" w:cstheme="majorBidi"/>
                <w:sz w:val="26"/>
                <w:szCs w:val="26"/>
              </w:rPr>
              <w:t xml:space="preserve"> 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1471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2CB697E9" w14:textId="77777777" w:rsidR="00271A0D" w:rsidRPr="00AA288F" w:rsidRDefault="00271A0D" w:rsidP="00271A0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33AEB29A" w:rsidR="00271A0D" w:rsidRPr="00AA288F" w:rsidRDefault="00271A0D" w:rsidP="00271A0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646 </w:t>
            </w:r>
          </w:p>
        </w:tc>
      </w:tr>
      <w:tr w:rsidR="00F1471E" w:rsidRPr="00AA288F" w14:paraId="58977AA3" w14:textId="77777777" w:rsidTr="00844DFE">
        <w:tc>
          <w:tcPr>
            <w:tcW w:w="3458" w:type="dxa"/>
          </w:tcPr>
          <w:p w14:paraId="266D1EF6" w14:textId="77777777" w:rsidR="00F1471E" w:rsidRPr="00AA288F" w:rsidRDefault="00F1471E" w:rsidP="00F1471E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3498C7F" w14:textId="2D808455" w:rsidR="00F1471E" w:rsidRPr="00AA288F" w:rsidRDefault="00271A0D" w:rsidP="00F1471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12,510</w:t>
            </w:r>
          </w:p>
        </w:tc>
        <w:tc>
          <w:tcPr>
            <w:tcW w:w="134" w:type="dxa"/>
          </w:tcPr>
          <w:p w14:paraId="779FC8C3" w14:textId="77777777" w:rsidR="00F1471E" w:rsidRPr="00AA288F" w:rsidRDefault="00F1471E" w:rsidP="00F1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4EF4BE17" w:rsidR="00F1471E" w:rsidRPr="00AA288F" w:rsidRDefault="00F1471E" w:rsidP="00F1471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7,183 </w:t>
            </w:r>
          </w:p>
        </w:tc>
        <w:tc>
          <w:tcPr>
            <w:tcW w:w="134" w:type="dxa"/>
          </w:tcPr>
          <w:p w14:paraId="58A3D891" w14:textId="77777777" w:rsidR="00F1471E" w:rsidRPr="00AA288F" w:rsidRDefault="00F1471E" w:rsidP="00F1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B81E6D" w14:textId="47E039E7" w:rsidR="00F1471E" w:rsidRPr="00AA288F" w:rsidRDefault="00F1471E" w:rsidP="00F1471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471E">
              <w:rPr>
                <w:rFonts w:asciiTheme="majorBidi" w:hAnsiTheme="majorBidi" w:cstheme="majorBidi"/>
                <w:sz w:val="26"/>
                <w:szCs w:val="26"/>
              </w:rPr>
              <w:t xml:space="preserve"> 1,198 </w:t>
            </w:r>
          </w:p>
        </w:tc>
        <w:tc>
          <w:tcPr>
            <w:tcW w:w="134" w:type="dxa"/>
          </w:tcPr>
          <w:p w14:paraId="5273F6B7" w14:textId="77777777" w:rsidR="00F1471E" w:rsidRPr="00AA288F" w:rsidRDefault="00F1471E" w:rsidP="00F1471E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45CCB062" w14:textId="500688CC" w:rsidR="00F1471E" w:rsidRPr="00AA288F" w:rsidRDefault="00F1471E" w:rsidP="00F1471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1,239 </w:t>
            </w:r>
          </w:p>
        </w:tc>
      </w:tr>
      <w:tr w:rsidR="00AA288F" w:rsidRPr="00AA288F" w14:paraId="0C236F7C" w14:textId="77777777" w:rsidTr="00D76AE0">
        <w:tc>
          <w:tcPr>
            <w:tcW w:w="3458" w:type="dxa"/>
          </w:tcPr>
          <w:p w14:paraId="4648B3A7" w14:textId="77777777" w:rsidR="00405C99" w:rsidRPr="00AA288F" w:rsidRDefault="00405C99" w:rsidP="00405C99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20F1D8" w14:textId="2A978415" w:rsidR="00405C99" w:rsidRPr="00AA288F" w:rsidRDefault="00271A0D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1A0D">
              <w:rPr>
                <w:rFonts w:asciiTheme="majorBidi" w:hAnsiTheme="majorBidi" w:cstheme="majorBidi"/>
                <w:sz w:val="26"/>
                <w:szCs w:val="26"/>
                <w:cs/>
              </w:rPr>
              <w:t>165</w:t>
            </w:r>
            <w:r w:rsidRPr="00271A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1A0D">
              <w:rPr>
                <w:rFonts w:asciiTheme="majorBidi" w:hAnsiTheme="majorBidi" w:cstheme="majorBidi"/>
                <w:sz w:val="26"/>
                <w:szCs w:val="26"/>
                <w:cs/>
              </w:rPr>
              <w:t>894</w:t>
            </w:r>
          </w:p>
        </w:tc>
        <w:tc>
          <w:tcPr>
            <w:tcW w:w="134" w:type="dxa"/>
          </w:tcPr>
          <w:p w14:paraId="00EAE60E" w14:textId="77777777" w:rsidR="00405C99" w:rsidRPr="00AA288F" w:rsidRDefault="00405C99" w:rsidP="00405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4B807C4B" w:rsidR="00405C99" w:rsidRPr="00AA288F" w:rsidRDefault="00405C99" w:rsidP="00405C9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147,658 </w:t>
            </w:r>
          </w:p>
        </w:tc>
        <w:tc>
          <w:tcPr>
            <w:tcW w:w="134" w:type="dxa"/>
          </w:tcPr>
          <w:p w14:paraId="60F88D1F" w14:textId="77777777" w:rsidR="00405C99" w:rsidRPr="00AA288F" w:rsidRDefault="00405C99" w:rsidP="00405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4AC237" w14:textId="5A0FCD1E" w:rsidR="00405C99" w:rsidRPr="00AA288F" w:rsidRDefault="00F1471E" w:rsidP="00405C9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471E">
              <w:rPr>
                <w:rFonts w:asciiTheme="majorBidi" w:hAnsiTheme="majorBidi" w:cstheme="majorBidi"/>
                <w:sz w:val="26"/>
                <w:szCs w:val="26"/>
              </w:rPr>
              <w:t>42,080</w:t>
            </w:r>
          </w:p>
        </w:tc>
        <w:tc>
          <w:tcPr>
            <w:tcW w:w="134" w:type="dxa"/>
          </w:tcPr>
          <w:p w14:paraId="61099DA8" w14:textId="77777777" w:rsidR="00405C99" w:rsidRPr="00AA288F" w:rsidRDefault="00405C99" w:rsidP="00405C9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25BAE58F" w:rsidR="00405C99" w:rsidRPr="00AA288F" w:rsidRDefault="00405C99" w:rsidP="00405C9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88F">
              <w:rPr>
                <w:rFonts w:asciiTheme="majorBidi" w:hAnsiTheme="majorBidi" w:cstheme="majorBidi"/>
                <w:sz w:val="26"/>
                <w:szCs w:val="26"/>
              </w:rPr>
              <w:t xml:space="preserve"> 32,977 </w:t>
            </w:r>
          </w:p>
        </w:tc>
      </w:tr>
    </w:tbl>
    <w:p w14:paraId="06FEFE58" w14:textId="77777777" w:rsidR="00557713" w:rsidRPr="00AA288F" w:rsidRDefault="00557713" w:rsidP="0055771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5D15FDE3" w14:textId="6E31C928" w:rsidR="001047CF" w:rsidRPr="00AA288F" w:rsidRDefault="001047CF" w:rsidP="000866A8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AA288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AA288F">
        <w:rPr>
          <w:rFonts w:ascii="Angsana New" w:hAnsi="Angsana New"/>
          <w:b/>
          <w:bCs/>
          <w:sz w:val="32"/>
          <w:szCs w:val="32"/>
        </w:rPr>
        <w:t>7.</w:t>
      </w:r>
      <w:r w:rsidRPr="00AA288F">
        <w:rPr>
          <w:rFonts w:ascii="Angsana New" w:hAnsi="Angsana New"/>
          <w:b/>
          <w:bCs/>
          <w:sz w:val="32"/>
          <w:szCs w:val="32"/>
        </w:rPr>
        <w:tab/>
      </w:r>
      <w:r w:rsidRPr="00AA288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52C896C5" w14:textId="643E339B" w:rsidR="00782CA1" w:rsidRPr="00AA288F" w:rsidRDefault="00782CA1" w:rsidP="0008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="Angsana New" w:hAnsi="Angsana New"/>
          <w:sz w:val="32"/>
          <w:szCs w:val="32"/>
          <w:cs/>
        </w:rPr>
        <w:t>มูลค่าตามบัญชีของเงินกู้ยืมระยะยาวจากสถาบันการเงินและการเคลื่อนไหว</w:t>
      </w:r>
      <w:r w:rsidRPr="00AA288F">
        <w:rPr>
          <w:rFonts w:asciiTheme="majorBidi" w:hAnsiTheme="majorBidi"/>
          <w:sz w:val="32"/>
          <w:szCs w:val="32"/>
          <w:cs/>
        </w:rPr>
        <w:t>สำหรับ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งวด</w:t>
      </w:r>
      <w:r w:rsidR="00B15B31" w:rsidRPr="00AA288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15B31" w:rsidRPr="00AA288F">
        <w:rPr>
          <w:rFonts w:asciiTheme="majorBidi" w:hAnsiTheme="majorBidi" w:cstheme="majorBidi"/>
          <w:sz w:val="32"/>
          <w:szCs w:val="32"/>
        </w:rPr>
        <w:t xml:space="preserve"> 30</w:t>
      </w:r>
      <w:r w:rsidR="00B15B31" w:rsidRPr="00AA288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B15B31" w:rsidRPr="00AA288F">
        <w:rPr>
          <w:rFonts w:asciiTheme="majorBidi" w:hAnsiTheme="majorBidi" w:cstheme="majorBidi"/>
          <w:sz w:val="32"/>
          <w:szCs w:val="32"/>
        </w:rPr>
        <w:t xml:space="preserve"> 2568 </w:t>
      </w:r>
      <w:r w:rsidRPr="00AA288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3"/>
        <w:gridCol w:w="1587"/>
      </w:tblGrid>
      <w:tr w:rsidR="00AA288F" w:rsidRPr="00AA288F" w14:paraId="78259D5B" w14:textId="77777777" w:rsidTr="00C51F55">
        <w:trPr>
          <w:cantSplit/>
        </w:trPr>
        <w:tc>
          <w:tcPr>
            <w:tcW w:w="6803" w:type="dxa"/>
          </w:tcPr>
          <w:p w14:paraId="6ABEA64C" w14:textId="77777777" w:rsidR="00C51F55" w:rsidRPr="00AA288F" w:rsidRDefault="00C51F55" w:rsidP="000866A8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76EFE7B" w14:textId="77777777" w:rsidR="00C51F55" w:rsidRPr="00AA288F" w:rsidRDefault="00C51F55" w:rsidP="000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พันบาท</w:t>
            </w:r>
          </w:p>
        </w:tc>
      </w:tr>
      <w:tr w:rsidR="00AA288F" w:rsidRPr="00AA288F" w14:paraId="090EE141" w14:textId="77777777" w:rsidTr="00C51F55">
        <w:trPr>
          <w:cantSplit/>
        </w:trPr>
        <w:tc>
          <w:tcPr>
            <w:tcW w:w="6803" w:type="dxa"/>
          </w:tcPr>
          <w:p w14:paraId="5612A2D2" w14:textId="77777777" w:rsidR="00C51F55" w:rsidRPr="00AA288F" w:rsidRDefault="00C51F55" w:rsidP="000866A8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2030620" w14:textId="15FD3CD8" w:rsidR="00C51F55" w:rsidRPr="00AA288F" w:rsidRDefault="00C51F55" w:rsidP="000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</w:tr>
      <w:tr w:rsidR="00AA288F" w:rsidRPr="00AA288F" w14:paraId="127E9FC0" w14:textId="77777777" w:rsidTr="0030166B">
        <w:trPr>
          <w:cantSplit/>
        </w:trPr>
        <w:tc>
          <w:tcPr>
            <w:tcW w:w="6803" w:type="dxa"/>
          </w:tcPr>
          <w:p w14:paraId="1AE4361C" w14:textId="47AE0857" w:rsidR="00C51F55" w:rsidRPr="00AA288F" w:rsidRDefault="00C51F55" w:rsidP="000866A8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AA288F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1</w:t>
            </w:r>
            <w:r w:rsidRPr="00AA288F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 มกราคม</w:t>
            </w:r>
            <w:r w:rsidRPr="00AA288F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 2568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69AFA3B" w14:textId="76498ED8" w:rsidR="00C51F55" w:rsidRPr="00AA288F" w:rsidRDefault="00C51F55" w:rsidP="000866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>113,760</w:t>
            </w:r>
          </w:p>
        </w:tc>
      </w:tr>
      <w:tr w:rsidR="00AA288F" w:rsidRPr="00AA288F" w14:paraId="5F6AA3B8" w14:textId="77777777" w:rsidTr="0030166B">
        <w:trPr>
          <w:cantSplit/>
        </w:trPr>
        <w:tc>
          <w:tcPr>
            <w:tcW w:w="6803" w:type="dxa"/>
          </w:tcPr>
          <w:p w14:paraId="78F74C40" w14:textId="7131B006" w:rsidR="00C51F55" w:rsidRPr="00AA288F" w:rsidRDefault="00CB1F44" w:rsidP="000866A8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จ่ายชำระ</w:t>
            </w:r>
            <w:r w:rsidR="004A3E5C" w:rsidRPr="00AA288F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F5F8B2B" w14:textId="5688EC50" w:rsidR="00C51F55" w:rsidRPr="00AA288F" w:rsidRDefault="00271A0D" w:rsidP="000866A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71A0D">
              <w:rPr>
                <w:rFonts w:asciiTheme="majorBidi" w:hAnsiTheme="majorBidi" w:cstheme="majorBidi"/>
                <w:sz w:val="32"/>
                <w:szCs w:val="32"/>
              </w:rPr>
              <w:t>9,851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A288F" w:rsidRPr="00AA288F" w14:paraId="7B5D8FD5" w14:textId="77777777" w:rsidTr="0030166B">
        <w:trPr>
          <w:cantSplit/>
        </w:trPr>
        <w:tc>
          <w:tcPr>
            <w:tcW w:w="6803" w:type="dxa"/>
          </w:tcPr>
          <w:p w14:paraId="3C2F1E7D" w14:textId="47C39C4E" w:rsidR="00C51F55" w:rsidRPr="00AA288F" w:rsidRDefault="00C51F55" w:rsidP="000866A8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="00B15B31" w:rsidRPr="00AA288F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 w:rsidR="00B15B31" w:rsidRPr="00AA288F">
              <w:rPr>
                <w:rFonts w:asciiTheme="majorBidi" w:eastAsia="Calibri" w:hAnsiTheme="majorBidi"/>
                <w:kern w:val="2"/>
                <w:sz w:val="32"/>
                <w:szCs w:val="32"/>
                <w:cs/>
                <w14:ligatures w14:val="standardContextual"/>
              </w:rPr>
              <w:t xml:space="preserve">มิถุนายน </w:t>
            </w:r>
            <w:r w:rsidRPr="00AA288F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0006CE0" w14:textId="1AAB755A" w:rsidR="00C51F55" w:rsidRPr="00AA288F" w:rsidRDefault="00271A0D" w:rsidP="000866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1A0D">
              <w:rPr>
                <w:rFonts w:asciiTheme="majorBidi" w:hAnsiTheme="majorBidi" w:cstheme="majorBidi"/>
                <w:sz w:val="32"/>
                <w:szCs w:val="32"/>
              </w:rPr>
              <w:t>103,909</w:t>
            </w:r>
          </w:p>
        </w:tc>
      </w:tr>
      <w:tr w:rsidR="00AA288F" w:rsidRPr="00AA288F" w14:paraId="57A4FF64" w14:textId="77777777" w:rsidTr="00C51F55">
        <w:trPr>
          <w:cantSplit/>
        </w:trPr>
        <w:tc>
          <w:tcPr>
            <w:tcW w:w="6803" w:type="dxa"/>
          </w:tcPr>
          <w:p w14:paraId="4FB9D77D" w14:textId="54488685" w:rsidR="00C51F55" w:rsidRPr="00AA288F" w:rsidRDefault="00C51F55" w:rsidP="000866A8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eastAsia="Calibri" w:hAnsiTheme="majorBidi" w:cstheme="majorBidi"/>
                <w:kern w:val="2"/>
                <w:sz w:val="32"/>
                <w:szCs w:val="32"/>
                <w:u w:val="single"/>
                <w:cs/>
                <w14:ligatures w14:val="standardContextual"/>
              </w:rPr>
              <w:t>หัก</w:t>
            </w:r>
            <w:r w:rsidRPr="00AA288F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C522D69" w14:textId="2D95D017" w:rsidR="00C51F55" w:rsidRPr="00AA288F" w:rsidRDefault="00271A0D" w:rsidP="000866A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71A0D">
              <w:rPr>
                <w:rFonts w:asciiTheme="majorBidi" w:hAnsiTheme="majorBidi" w:cstheme="majorBidi"/>
                <w:sz w:val="32"/>
                <w:szCs w:val="32"/>
              </w:rPr>
              <w:t>20,618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A288F" w:rsidRPr="00AA288F" w14:paraId="15997EA0" w14:textId="77777777" w:rsidTr="00C51F55">
        <w:trPr>
          <w:cantSplit/>
        </w:trPr>
        <w:tc>
          <w:tcPr>
            <w:tcW w:w="6803" w:type="dxa"/>
          </w:tcPr>
          <w:p w14:paraId="5C423541" w14:textId="777D2FF7" w:rsidR="00C51F55" w:rsidRPr="00AA288F" w:rsidRDefault="00C51F55" w:rsidP="000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เงินกู้ยืมระยะยาวจากสถาบันการเงิน - สุทธิ</w:t>
            </w:r>
            <w:r w:rsidRPr="00AA288F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D183AEE" w14:textId="0E81D02A" w:rsidR="00C51F55" w:rsidRPr="00AA288F" w:rsidRDefault="00271A0D" w:rsidP="000866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1A0D">
              <w:rPr>
                <w:rFonts w:asciiTheme="majorBidi" w:hAnsiTheme="majorBidi" w:cstheme="majorBidi"/>
                <w:sz w:val="32"/>
                <w:szCs w:val="32"/>
              </w:rPr>
              <w:t>83,291</w:t>
            </w:r>
          </w:p>
        </w:tc>
      </w:tr>
    </w:tbl>
    <w:p w14:paraId="66C1C2EC" w14:textId="77777777" w:rsidR="00DF0F22" w:rsidRPr="00AA288F" w:rsidRDefault="00DF0F22" w:rsidP="000866A8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1D54C572" w14:textId="4CE4208E" w:rsidR="005F652E" w:rsidRPr="00AA288F" w:rsidRDefault="00A6092F" w:rsidP="000866A8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AA288F">
        <w:rPr>
          <w:rFonts w:asciiTheme="majorBidi" w:hAnsiTheme="majorBidi" w:cstheme="majorBidi" w:hint="cs"/>
          <w:b/>
          <w:bCs/>
          <w:sz w:val="32"/>
          <w:szCs w:val="32"/>
        </w:rPr>
        <w:t>18</w:t>
      </w:r>
      <w:r w:rsidR="005F652E" w:rsidRPr="00AA288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652E" w:rsidRPr="00AA288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7D86" w:rsidRPr="00AA288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6206A3E" w14:textId="42996C07" w:rsidR="00570DBF" w:rsidRPr="00AA288F" w:rsidRDefault="00570DBF" w:rsidP="000866A8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B15B31" w:rsidRPr="00AA288F">
        <w:rPr>
          <w:rFonts w:asciiTheme="majorBidi" w:hAnsiTheme="majorBidi"/>
          <w:sz w:val="32"/>
          <w:szCs w:val="32"/>
          <w:cs/>
        </w:rPr>
        <w:t>สำหรับ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งวด</w:t>
      </w:r>
      <w:r w:rsidR="00B15B31" w:rsidRPr="00AA288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B15B31" w:rsidRPr="00AA288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15B31" w:rsidRPr="00AA288F">
        <w:rPr>
          <w:rFonts w:asciiTheme="majorBidi" w:hAnsiTheme="majorBidi" w:cstheme="majorBidi"/>
          <w:sz w:val="32"/>
          <w:szCs w:val="32"/>
        </w:rPr>
        <w:t xml:space="preserve"> 30</w:t>
      </w:r>
      <w:r w:rsidR="00B15B31" w:rsidRPr="00AA288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B15B31" w:rsidRPr="00AA288F">
        <w:rPr>
          <w:rFonts w:asciiTheme="majorBidi" w:hAnsiTheme="majorBidi" w:cstheme="majorBidi"/>
          <w:sz w:val="32"/>
          <w:szCs w:val="32"/>
        </w:rPr>
        <w:t xml:space="preserve"> 2568 </w:t>
      </w:r>
      <w:r w:rsidR="00B15B31" w:rsidRPr="00AA288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5"/>
        <w:gridCol w:w="1589"/>
      </w:tblGrid>
      <w:tr w:rsidR="00AA288F" w:rsidRPr="00AA288F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AA288F" w:rsidRDefault="00D42704" w:rsidP="000866A8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AA288F" w:rsidRDefault="00D42704" w:rsidP="000866A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A288F" w:rsidRPr="00AA288F" w14:paraId="3486320D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AA288F" w:rsidRDefault="00D42704" w:rsidP="000866A8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AA288F" w:rsidRDefault="00D42704" w:rsidP="000866A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9EEAD3D" w14:textId="77777777" w:rsidR="00D42704" w:rsidRPr="00AA288F" w:rsidRDefault="00D42704" w:rsidP="000866A8">
            <w:pPr>
              <w:pStyle w:val="Heading7"/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AA288F" w:rsidRDefault="00D42704" w:rsidP="000866A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AA288F" w:rsidRDefault="00D42704" w:rsidP="000866A8">
            <w:pPr>
              <w:tabs>
                <w:tab w:val="clear" w:pos="1644"/>
                <w:tab w:val="left" w:pos="1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A288F" w:rsidRPr="00AA288F" w14:paraId="354C61B5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3512AF9B" w:rsidR="004F5FB9" w:rsidRPr="00AA288F" w:rsidRDefault="004F5FB9" w:rsidP="000866A8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AA2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AA2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AA2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AA2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DF0F22" w:rsidRPr="00AA2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014A3DB" w14:textId="15DB4D0D" w:rsidR="004F5FB9" w:rsidRPr="00AA288F" w:rsidRDefault="00DF0F22" w:rsidP="000866A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>141,777</w:t>
            </w:r>
          </w:p>
        </w:tc>
        <w:tc>
          <w:tcPr>
            <w:tcW w:w="135" w:type="dxa"/>
            <w:vAlign w:val="bottom"/>
          </w:tcPr>
          <w:p w14:paraId="72DEDDD3" w14:textId="77777777" w:rsidR="004F5FB9" w:rsidRPr="00AA288F" w:rsidRDefault="004F5FB9" w:rsidP="000866A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tcBorders>
              <w:top w:val="single" w:sz="6" w:space="0" w:color="auto"/>
            </w:tcBorders>
          </w:tcPr>
          <w:p w14:paraId="6AF0DC9D" w14:textId="7A24CA28" w:rsidR="004F5FB9" w:rsidRPr="00AA288F" w:rsidRDefault="00DF0F22" w:rsidP="000866A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88F">
              <w:rPr>
                <w:rFonts w:asciiTheme="majorBidi" w:hAnsiTheme="majorBidi" w:cstheme="majorBidi"/>
                <w:sz w:val="32"/>
                <w:szCs w:val="32"/>
              </w:rPr>
              <w:t>22,153</w:t>
            </w:r>
          </w:p>
        </w:tc>
      </w:tr>
      <w:tr w:rsidR="00205D0D" w:rsidRPr="00AA288F" w14:paraId="0363FF9D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34401475" w:rsidR="00205D0D" w:rsidRPr="00AA288F" w:rsidRDefault="00205D0D" w:rsidP="000866A8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A288F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จ่ายชำระระหว่างงวด</w:t>
            </w:r>
          </w:p>
        </w:tc>
        <w:tc>
          <w:tcPr>
            <w:tcW w:w="1587" w:type="dxa"/>
          </w:tcPr>
          <w:p w14:paraId="7F182638" w14:textId="2CAF6770" w:rsidR="00205D0D" w:rsidRPr="00AA288F" w:rsidRDefault="00271A0D" w:rsidP="000866A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71A0D">
              <w:rPr>
                <w:rFonts w:asciiTheme="majorBidi" w:hAnsiTheme="majorBidi" w:cstheme="majorBidi"/>
                <w:sz w:val="32"/>
                <w:szCs w:val="32"/>
              </w:rPr>
              <w:t>12,558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5C7F3E3C" w14:textId="77777777" w:rsidR="00205D0D" w:rsidRPr="00AA288F" w:rsidRDefault="00205D0D" w:rsidP="000866A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</w:tcPr>
          <w:p w14:paraId="1883626F" w14:textId="1FAE09FA" w:rsidR="00205D0D" w:rsidRPr="00AA288F" w:rsidRDefault="00205D0D" w:rsidP="000866A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05D0D">
              <w:rPr>
                <w:rFonts w:asciiTheme="majorBidi" w:hAnsiTheme="majorBidi" w:cstheme="majorBidi"/>
                <w:sz w:val="32"/>
                <w:szCs w:val="32"/>
              </w:rPr>
              <w:t>413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05D0D" w:rsidRPr="00AA288F" w14:paraId="1B9AA734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7D8E936A" w:rsidR="00205D0D" w:rsidRPr="00AA288F" w:rsidRDefault="00205D0D" w:rsidP="000866A8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AA2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AA2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Pr="00AA288F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มิถุนายน </w:t>
            </w:r>
            <w:r w:rsidRPr="00AA2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65274C3" w14:textId="137FDA49" w:rsidR="00205D0D" w:rsidRPr="00AA288F" w:rsidRDefault="00271A0D" w:rsidP="000866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1A0D">
              <w:rPr>
                <w:rFonts w:asciiTheme="majorBidi" w:hAnsiTheme="majorBidi" w:cstheme="majorBidi"/>
                <w:sz w:val="32"/>
                <w:szCs w:val="32"/>
              </w:rPr>
              <w:t>129,219</w:t>
            </w:r>
          </w:p>
        </w:tc>
        <w:tc>
          <w:tcPr>
            <w:tcW w:w="135" w:type="dxa"/>
          </w:tcPr>
          <w:p w14:paraId="74562D63" w14:textId="77777777" w:rsidR="00205D0D" w:rsidRPr="00AA288F" w:rsidRDefault="00205D0D" w:rsidP="000866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tcBorders>
              <w:top w:val="single" w:sz="6" w:space="0" w:color="auto"/>
            </w:tcBorders>
          </w:tcPr>
          <w:p w14:paraId="291812EC" w14:textId="215526BC" w:rsidR="00205D0D" w:rsidRPr="00205D0D" w:rsidRDefault="00205D0D" w:rsidP="000866A8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05D0D">
              <w:rPr>
                <w:rFonts w:asciiTheme="majorBidi" w:hAnsiTheme="majorBidi"/>
                <w:sz w:val="32"/>
                <w:szCs w:val="32"/>
              </w:rPr>
              <w:t xml:space="preserve"> 21,740 </w:t>
            </w:r>
          </w:p>
        </w:tc>
      </w:tr>
      <w:tr w:rsidR="00AA288F" w:rsidRPr="00AA288F" w14:paraId="6A171F06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4A3E5C" w:rsidRPr="00AA288F" w:rsidRDefault="004A3E5C" w:rsidP="000866A8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A2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A2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</w:tcPr>
          <w:p w14:paraId="6E1B76C7" w14:textId="286BEEC0" w:rsidR="004A3E5C" w:rsidRPr="00AA288F" w:rsidRDefault="00271A0D" w:rsidP="000866A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71A0D">
              <w:rPr>
                <w:rFonts w:asciiTheme="majorBidi" w:hAnsiTheme="majorBidi" w:cstheme="majorBidi"/>
                <w:sz w:val="32"/>
                <w:szCs w:val="32"/>
              </w:rPr>
              <w:t>25,945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2EA89419" w14:textId="77777777" w:rsidR="004A3E5C" w:rsidRPr="00AA288F" w:rsidRDefault="004A3E5C" w:rsidP="000866A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</w:tcPr>
          <w:p w14:paraId="14465AD3" w14:textId="69E5B9C1" w:rsidR="004A3E5C" w:rsidRPr="00AA288F" w:rsidRDefault="007515A1" w:rsidP="000866A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F1471E" w:rsidRPr="00F1471E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="00F1471E" w:rsidRPr="00F147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1471E" w:rsidRPr="00F1471E">
              <w:rPr>
                <w:rFonts w:asciiTheme="majorBidi" w:hAnsiTheme="majorBidi"/>
                <w:sz w:val="32"/>
                <w:szCs w:val="32"/>
                <w:cs/>
              </w:rPr>
              <w:t>143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</w:tr>
      <w:tr w:rsidR="00AA288F" w:rsidRPr="00AA288F" w14:paraId="328BB6EA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4A3E5C" w:rsidRPr="00AA288F" w:rsidRDefault="004A3E5C" w:rsidP="000866A8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A2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E50A687" w14:textId="5E77207C" w:rsidR="004A3E5C" w:rsidRPr="00AA288F" w:rsidRDefault="00271A0D" w:rsidP="000866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1A0D">
              <w:rPr>
                <w:rFonts w:asciiTheme="majorBidi" w:hAnsiTheme="majorBidi" w:cstheme="majorBidi"/>
                <w:sz w:val="32"/>
                <w:szCs w:val="32"/>
              </w:rPr>
              <w:t>103,274</w:t>
            </w:r>
          </w:p>
        </w:tc>
        <w:tc>
          <w:tcPr>
            <w:tcW w:w="135" w:type="dxa"/>
          </w:tcPr>
          <w:p w14:paraId="77119109" w14:textId="77777777" w:rsidR="004A3E5C" w:rsidRPr="00AA288F" w:rsidRDefault="004A3E5C" w:rsidP="000866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double" w:sz="6" w:space="0" w:color="auto"/>
            </w:tcBorders>
          </w:tcPr>
          <w:p w14:paraId="77F5FA2E" w14:textId="46240B50" w:rsidR="004A3E5C" w:rsidRPr="00AA288F" w:rsidRDefault="00F1471E" w:rsidP="000866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1471E">
              <w:rPr>
                <w:rFonts w:asciiTheme="majorBidi" w:hAnsiTheme="majorBidi" w:cstheme="majorBidi"/>
                <w:sz w:val="32"/>
                <w:szCs w:val="32"/>
              </w:rPr>
              <w:t>20,597</w:t>
            </w:r>
          </w:p>
        </w:tc>
      </w:tr>
    </w:tbl>
    <w:p w14:paraId="6CDB1E90" w14:textId="77777777" w:rsidR="000866A8" w:rsidRDefault="000866A8" w:rsidP="0008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23A1D42C" w14:textId="0E68FDBE" w:rsidR="00AA288F" w:rsidRPr="0061142B" w:rsidRDefault="00AA288F" w:rsidP="0008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61142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ค่าใช้จ่ายที่เกี่ยวข้องกับสัญญาเช่า</w:t>
      </w:r>
      <w:r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ที่รับรู้ในงบกำไรขาดทุนเบ็ดเสร็จสำหรับงวด</w:t>
      </w:r>
      <w:r w:rsidRPr="0061142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หก</w:t>
      </w:r>
      <w:r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เดือนสิ้นสุดวันที่</w:t>
      </w:r>
      <w:r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3</w:t>
      </w:r>
      <w:r w:rsidRPr="00E0155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 xml:space="preserve">0 </w:t>
      </w:r>
      <w:r w:rsidRPr="00E0155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มิถุนายน</w:t>
      </w:r>
      <w:r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256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8</w:t>
      </w:r>
      <w:r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และ </w:t>
      </w:r>
      <w:r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7</w:t>
      </w:r>
      <w:r w:rsidRPr="00E0155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7"/>
        <w:gridCol w:w="134"/>
        <w:gridCol w:w="1250"/>
        <w:gridCol w:w="134"/>
        <w:gridCol w:w="1247"/>
        <w:gridCol w:w="134"/>
        <w:gridCol w:w="1252"/>
      </w:tblGrid>
      <w:tr w:rsidR="00AA288F" w:rsidRPr="000866A8" w14:paraId="1E1E4458" w14:textId="77777777" w:rsidTr="00692E99">
        <w:trPr>
          <w:trHeight w:val="20"/>
        </w:trPr>
        <w:tc>
          <w:tcPr>
            <w:tcW w:w="3003" w:type="dxa"/>
          </w:tcPr>
          <w:p w14:paraId="2ED4F943" w14:textId="77777777" w:rsidR="00AA288F" w:rsidRPr="000866A8" w:rsidRDefault="00AA288F" w:rsidP="000866A8">
            <w:pPr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3B6B4AB8" w14:textId="77777777" w:rsidR="00AA288F" w:rsidRPr="000866A8" w:rsidRDefault="00AA288F" w:rsidP="000866A8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A288F" w:rsidRPr="000866A8" w14:paraId="64053FED" w14:textId="77777777" w:rsidTr="00692E99">
        <w:trPr>
          <w:trHeight w:val="20"/>
        </w:trPr>
        <w:tc>
          <w:tcPr>
            <w:tcW w:w="3003" w:type="dxa"/>
          </w:tcPr>
          <w:p w14:paraId="0A30B319" w14:textId="77777777" w:rsidR="00AA288F" w:rsidRPr="000866A8" w:rsidRDefault="00AA288F" w:rsidP="000866A8">
            <w:pPr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53725E" w14:textId="77777777" w:rsidR="00AA288F" w:rsidRPr="000866A8" w:rsidRDefault="00AA288F" w:rsidP="000866A8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1574109" w14:textId="77777777" w:rsidR="00AA288F" w:rsidRPr="000866A8" w:rsidRDefault="00AA288F" w:rsidP="000866A8">
            <w:pPr>
              <w:spacing w:line="32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6DBA5" w14:textId="77777777" w:rsidR="00AA288F" w:rsidRPr="000866A8" w:rsidRDefault="00AA288F" w:rsidP="000866A8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88F" w:rsidRPr="000866A8" w14:paraId="2ADCC545" w14:textId="77777777" w:rsidTr="00692E99">
        <w:trPr>
          <w:trHeight w:val="20"/>
        </w:trPr>
        <w:tc>
          <w:tcPr>
            <w:tcW w:w="3003" w:type="dxa"/>
          </w:tcPr>
          <w:p w14:paraId="38725205" w14:textId="77777777" w:rsidR="00AA288F" w:rsidRPr="000866A8" w:rsidRDefault="00AA288F" w:rsidP="000866A8">
            <w:pPr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4C16B60" w14:textId="10B1DC6F" w:rsidR="00AA288F" w:rsidRPr="000866A8" w:rsidRDefault="00AA288F" w:rsidP="000866A8">
            <w:pPr>
              <w:tabs>
                <w:tab w:val="center" w:pos="40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410862" w14:textId="77777777" w:rsidR="00AA288F" w:rsidRPr="000866A8" w:rsidRDefault="00AA288F" w:rsidP="000866A8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68EB6E84" w14:textId="79FE0B33" w:rsidR="00AA288F" w:rsidRPr="000866A8" w:rsidRDefault="00AA288F" w:rsidP="000866A8">
            <w:pPr>
              <w:tabs>
                <w:tab w:val="center" w:pos="40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2AFBB2C5" w14:textId="77777777" w:rsidR="00AA288F" w:rsidRPr="000866A8" w:rsidRDefault="00AA288F" w:rsidP="000866A8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505E9DD" w14:textId="382253CA" w:rsidR="00AA288F" w:rsidRPr="000866A8" w:rsidRDefault="00AA288F" w:rsidP="000866A8">
            <w:pPr>
              <w:tabs>
                <w:tab w:val="center" w:pos="40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E982E7" w14:textId="77777777" w:rsidR="00AA288F" w:rsidRPr="000866A8" w:rsidRDefault="00AA288F" w:rsidP="000866A8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7F4F938F" w14:textId="04FD6E04" w:rsidR="00AA288F" w:rsidRPr="000866A8" w:rsidRDefault="00AA288F" w:rsidP="000866A8">
            <w:pPr>
              <w:tabs>
                <w:tab w:val="center" w:pos="40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271A0D" w:rsidRPr="000866A8" w14:paraId="029C4ED7" w14:textId="77777777" w:rsidTr="00692E99">
        <w:trPr>
          <w:trHeight w:val="20"/>
        </w:trPr>
        <w:tc>
          <w:tcPr>
            <w:tcW w:w="3003" w:type="dxa"/>
          </w:tcPr>
          <w:p w14:paraId="7288A654" w14:textId="77777777" w:rsidR="00271A0D" w:rsidRPr="000866A8" w:rsidRDefault="00271A0D" w:rsidP="000866A8">
            <w:pPr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F61E28B" w14:textId="550F5482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2,708</w:t>
            </w:r>
          </w:p>
        </w:tc>
        <w:tc>
          <w:tcPr>
            <w:tcW w:w="134" w:type="dxa"/>
            <w:vAlign w:val="bottom"/>
          </w:tcPr>
          <w:p w14:paraId="693CDC6A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5EE0BA54" w14:textId="0EE37FAF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2,03</w:t>
            </w:r>
            <w:r w:rsidRPr="000866A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134" w:type="dxa"/>
            <w:vAlign w:val="bottom"/>
          </w:tcPr>
          <w:p w14:paraId="6E5910F7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9ECB582" w14:textId="3212BD33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2,131</w:t>
            </w:r>
          </w:p>
        </w:tc>
        <w:tc>
          <w:tcPr>
            <w:tcW w:w="134" w:type="dxa"/>
            <w:vAlign w:val="bottom"/>
          </w:tcPr>
          <w:p w14:paraId="38FC3E14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3FE656CA" w14:textId="01C8DBC1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</w:t>
            </w: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,010</w:t>
            </w:r>
          </w:p>
        </w:tc>
      </w:tr>
      <w:tr w:rsidR="00271A0D" w:rsidRPr="000866A8" w14:paraId="1E10A585" w14:textId="77777777" w:rsidTr="00692E99">
        <w:trPr>
          <w:trHeight w:val="20"/>
        </w:trPr>
        <w:tc>
          <w:tcPr>
            <w:tcW w:w="3003" w:type="dxa"/>
          </w:tcPr>
          <w:p w14:paraId="41893E36" w14:textId="77777777" w:rsidR="00271A0D" w:rsidRPr="000866A8" w:rsidRDefault="00271A0D" w:rsidP="000866A8">
            <w:pPr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</w:tcPr>
          <w:p w14:paraId="4924689F" w14:textId="4829D9D1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2,461</w:t>
            </w:r>
          </w:p>
        </w:tc>
        <w:tc>
          <w:tcPr>
            <w:tcW w:w="134" w:type="dxa"/>
            <w:vAlign w:val="bottom"/>
          </w:tcPr>
          <w:p w14:paraId="14CE85CA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1EF4AAF" w14:textId="241647AB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2,273</w:t>
            </w:r>
          </w:p>
        </w:tc>
        <w:tc>
          <w:tcPr>
            <w:tcW w:w="134" w:type="dxa"/>
            <w:vAlign w:val="bottom"/>
          </w:tcPr>
          <w:p w14:paraId="6410ED2B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8678367" w14:textId="10557D5E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581</w:t>
            </w:r>
          </w:p>
        </w:tc>
        <w:tc>
          <w:tcPr>
            <w:tcW w:w="134" w:type="dxa"/>
            <w:vAlign w:val="bottom"/>
          </w:tcPr>
          <w:p w14:paraId="3628FF21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5DD06071" w14:textId="3CAC639E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586</w:t>
            </w:r>
          </w:p>
        </w:tc>
      </w:tr>
      <w:tr w:rsidR="00271A0D" w:rsidRPr="000866A8" w14:paraId="23B41A7C" w14:textId="77777777" w:rsidTr="00692E99">
        <w:trPr>
          <w:trHeight w:val="20"/>
        </w:trPr>
        <w:tc>
          <w:tcPr>
            <w:tcW w:w="3003" w:type="dxa"/>
          </w:tcPr>
          <w:p w14:paraId="7FAAAA51" w14:textId="77777777" w:rsidR="00271A0D" w:rsidRPr="000866A8" w:rsidRDefault="00271A0D" w:rsidP="000866A8">
            <w:pPr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</w:tcPr>
          <w:p w14:paraId="5154DECF" w14:textId="0895F18F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1,587</w:t>
            </w:r>
          </w:p>
        </w:tc>
        <w:tc>
          <w:tcPr>
            <w:tcW w:w="134" w:type="dxa"/>
            <w:vAlign w:val="bottom"/>
          </w:tcPr>
          <w:p w14:paraId="3FF48EEE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41C113C" w14:textId="694205A4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2,754</w:t>
            </w:r>
          </w:p>
        </w:tc>
        <w:tc>
          <w:tcPr>
            <w:tcW w:w="134" w:type="dxa"/>
            <w:vAlign w:val="bottom"/>
          </w:tcPr>
          <w:p w14:paraId="63CDFD4B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07AFF8F" w14:textId="24E5272D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34" w:type="dxa"/>
            <w:vAlign w:val="bottom"/>
          </w:tcPr>
          <w:p w14:paraId="39AAFE92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FF4F6FC" w14:textId="25FE7C8E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17</w:t>
            </w:r>
          </w:p>
        </w:tc>
      </w:tr>
      <w:tr w:rsidR="00271A0D" w:rsidRPr="000866A8" w14:paraId="40841DD3" w14:textId="77777777" w:rsidTr="00692E99">
        <w:trPr>
          <w:trHeight w:val="20"/>
        </w:trPr>
        <w:tc>
          <w:tcPr>
            <w:tcW w:w="3003" w:type="dxa"/>
          </w:tcPr>
          <w:p w14:paraId="4F68C11E" w14:textId="77777777" w:rsidR="00271A0D" w:rsidRPr="000866A8" w:rsidRDefault="00271A0D" w:rsidP="000866A8">
            <w:pPr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47" w:type="dxa"/>
          </w:tcPr>
          <w:p w14:paraId="51DB8394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0F25477" w14:textId="3D5DC85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201</w:t>
            </w:r>
          </w:p>
        </w:tc>
        <w:tc>
          <w:tcPr>
            <w:tcW w:w="134" w:type="dxa"/>
            <w:vAlign w:val="bottom"/>
          </w:tcPr>
          <w:p w14:paraId="5B9F2210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5336BFB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C3F4702" w14:textId="40C25280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34" w:type="dxa"/>
            <w:vAlign w:val="bottom"/>
          </w:tcPr>
          <w:p w14:paraId="22941B15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6DFA8B5" w14:textId="5ECA3E49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146</w:t>
            </w:r>
          </w:p>
        </w:tc>
        <w:tc>
          <w:tcPr>
            <w:tcW w:w="134" w:type="dxa"/>
            <w:vAlign w:val="bottom"/>
          </w:tcPr>
          <w:p w14:paraId="6D57E472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5FE3C832" w14:textId="3CF9177E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102</w:t>
            </w:r>
          </w:p>
        </w:tc>
      </w:tr>
      <w:tr w:rsidR="00271A0D" w:rsidRPr="000866A8" w14:paraId="0815D262" w14:textId="77777777" w:rsidTr="000849FC">
        <w:trPr>
          <w:trHeight w:val="20"/>
        </w:trPr>
        <w:tc>
          <w:tcPr>
            <w:tcW w:w="3003" w:type="dxa"/>
          </w:tcPr>
          <w:p w14:paraId="27790491" w14:textId="77777777" w:rsidR="00271A0D" w:rsidRPr="000866A8" w:rsidRDefault="00271A0D" w:rsidP="000866A8">
            <w:pPr>
              <w:spacing w:line="320" w:lineRule="exact"/>
              <w:ind w:left="511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8B0EB24" w14:textId="2D14225E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6,957</w:t>
            </w:r>
          </w:p>
        </w:tc>
        <w:tc>
          <w:tcPr>
            <w:tcW w:w="134" w:type="dxa"/>
            <w:vAlign w:val="bottom"/>
          </w:tcPr>
          <w:p w14:paraId="6639B452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EC78B60" w14:textId="357914B9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7,20</w:t>
            </w:r>
            <w:r w:rsidRPr="000866A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134" w:type="dxa"/>
            <w:vAlign w:val="bottom"/>
          </w:tcPr>
          <w:p w14:paraId="583AB6B1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7F95D1" w14:textId="52DFADF9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2,875</w:t>
            </w:r>
          </w:p>
        </w:tc>
        <w:tc>
          <w:tcPr>
            <w:tcW w:w="134" w:type="dxa"/>
            <w:vAlign w:val="bottom"/>
          </w:tcPr>
          <w:p w14:paraId="3CA353E2" w14:textId="7777777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D5E096" w14:textId="19298027" w:rsidR="00271A0D" w:rsidRPr="000866A8" w:rsidRDefault="00271A0D" w:rsidP="000866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2,715</w:t>
            </w:r>
          </w:p>
        </w:tc>
      </w:tr>
    </w:tbl>
    <w:p w14:paraId="7EE5A5D3" w14:textId="3EAEA041" w:rsidR="00DB121F" w:rsidRPr="00AA288F" w:rsidRDefault="002F34CD" w:rsidP="00B42BF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A288F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lastRenderedPageBreak/>
        <w:t>19</w:t>
      </w:r>
      <w:r w:rsidR="00DB121F" w:rsidRPr="00AA288F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DB121F" w:rsidRPr="00AA288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121F" w:rsidRPr="00AA28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14:paraId="4B17842A" w14:textId="29D925A5" w:rsidR="00DB121F" w:rsidRPr="00AA288F" w:rsidRDefault="00DB121F" w:rsidP="00B42BF5">
      <w:pPr>
        <w:pStyle w:val="BodyTextIndent"/>
        <w:tabs>
          <w:tab w:val="clear" w:pos="907"/>
          <w:tab w:val="left" w:pos="284"/>
          <w:tab w:val="left" w:pos="851"/>
        </w:tabs>
        <w:spacing w:after="0"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z w:val="32"/>
          <w:szCs w:val="32"/>
        </w:rPr>
        <w:tab/>
      </w:r>
      <w:r w:rsidRPr="00AA288F">
        <w:rPr>
          <w:rFonts w:asciiTheme="majorBidi" w:hAnsiTheme="majorBidi" w:cstheme="majorBidi"/>
          <w:sz w:val="32"/>
          <w:szCs w:val="32"/>
        </w:rPr>
        <w:tab/>
      </w:r>
      <w:r w:rsidRPr="00AA288F">
        <w:rPr>
          <w:rFonts w:asciiTheme="majorBidi" w:hAnsiTheme="majorBidi" w:cstheme="majorBidi"/>
          <w:sz w:val="32"/>
          <w:szCs w:val="32"/>
        </w:rPr>
        <w:tab/>
      </w:r>
      <w:r w:rsidRPr="00AA288F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 w:rsidR="00AA288F" w:rsidRPr="00AA288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6141CA" w:rsidRPr="00AA288F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AA288F">
        <w:rPr>
          <w:rFonts w:asciiTheme="majorBidi" w:hAnsiTheme="majorBidi" w:cstheme="majorBidi"/>
          <w:sz w:val="32"/>
          <w:szCs w:val="32"/>
          <w:cs/>
        </w:rPr>
        <w:t>ดือนสิ้นสุดวันที่</w:t>
      </w:r>
      <w:r w:rsidRPr="00AA288F">
        <w:rPr>
          <w:rFonts w:asciiTheme="majorBidi" w:hAnsiTheme="majorBidi" w:cstheme="majorBidi"/>
          <w:sz w:val="32"/>
          <w:szCs w:val="32"/>
        </w:rPr>
        <w:t xml:space="preserve"> 3</w:t>
      </w:r>
      <w:r w:rsidR="00AA288F">
        <w:rPr>
          <w:rFonts w:asciiTheme="majorBidi" w:hAnsiTheme="majorBidi" w:cstheme="majorBidi"/>
          <w:sz w:val="32"/>
          <w:szCs w:val="32"/>
        </w:rPr>
        <w:t>0</w:t>
      </w:r>
      <w:r w:rsidRPr="00AA28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288F" w:rsidRPr="00AA288F">
        <w:rPr>
          <w:rFonts w:asciiTheme="majorBidi" w:hAnsiTheme="majorBidi"/>
          <w:sz w:val="32"/>
          <w:szCs w:val="32"/>
          <w:cs/>
        </w:rPr>
        <w:t>มิถุนายน</w:t>
      </w:r>
      <w:r w:rsidRPr="00AA288F">
        <w:rPr>
          <w:rFonts w:asciiTheme="majorBidi" w:hAnsiTheme="majorBidi" w:cstheme="majorBidi"/>
          <w:sz w:val="32"/>
          <w:szCs w:val="32"/>
        </w:rPr>
        <w:t xml:space="preserve"> 256</w:t>
      </w:r>
      <w:r w:rsidR="006141CA" w:rsidRPr="00AA288F">
        <w:rPr>
          <w:rFonts w:asciiTheme="majorBidi" w:hAnsiTheme="majorBidi" w:cstheme="majorBidi"/>
          <w:sz w:val="32"/>
          <w:szCs w:val="32"/>
        </w:rPr>
        <w:t>8</w:t>
      </w:r>
      <w:r w:rsidRPr="00AA288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AA288F">
        <w:rPr>
          <w:rFonts w:asciiTheme="majorBidi" w:hAnsiTheme="majorBidi" w:cstheme="majorBidi"/>
          <w:sz w:val="32"/>
          <w:szCs w:val="32"/>
        </w:rPr>
        <w:t xml:space="preserve"> 256</w:t>
      </w:r>
      <w:r w:rsidR="006141CA" w:rsidRPr="00AA288F">
        <w:rPr>
          <w:rFonts w:asciiTheme="majorBidi" w:hAnsiTheme="majorBidi" w:cstheme="majorBidi"/>
          <w:sz w:val="32"/>
          <w:szCs w:val="32"/>
        </w:rPr>
        <w:t>7</w:t>
      </w:r>
      <w:r w:rsidRPr="00AA288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347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083"/>
      </w:tblGrid>
      <w:tr w:rsidR="00AA288F" w:rsidRPr="000866A8" w14:paraId="7D00118E" w14:textId="77777777" w:rsidTr="00692E99">
        <w:trPr>
          <w:cantSplit/>
          <w:trHeight w:val="20"/>
        </w:trPr>
        <w:tc>
          <w:tcPr>
            <w:tcW w:w="3458" w:type="dxa"/>
          </w:tcPr>
          <w:p w14:paraId="60E23439" w14:textId="77777777" w:rsidR="00AA288F" w:rsidRPr="000866A8" w:rsidRDefault="00AA288F" w:rsidP="00692E99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60FA4A45" w14:textId="77777777" w:rsidR="00AA288F" w:rsidRPr="000866A8" w:rsidRDefault="00AA288F" w:rsidP="00692E99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A288F" w:rsidRPr="000866A8" w14:paraId="4ED4E136" w14:textId="77777777" w:rsidTr="00692E99">
        <w:trPr>
          <w:cantSplit/>
          <w:trHeight w:val="20"/>
        </w:trPr>
        <w:tc>
          <w:tcPr>
            <w:tcW w:w="3458" w:type="dxa"/>
          </w:tcPr>
          <w:p w14:paraId="06AE6249" w14:textId="77777777" w:rsidR="00AA288F" w:rsidRPr="000866A8" w:rsidRDefault="00AA288F" w:rsidP="00692E99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FD3AFF" w14:textId="77777777" w:rsidR="00AA288F" w:rsidRPr="000866A8" w:rsidRDefault="00AA288F" w:rsidP="00692E9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0FCD367C" w14:textId="77777777" w:rsidR="00AA288F" w:rsidRPr="000866A8" w:rsidRDefault="00AA288F" w:rsidP="00692E9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AFF19D" w14:textId="77777777" w:rsidR="00AA288F" w:rsidRPr="000866A8" w:rsidRDefault="00AA288F" w:rsidP="00692E9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288F" w:rsidRPr="000866A8" w14:paraId="2B1ECBE9" w14:textId="77777777" w:rsidTr="00692E99">
        <w:trPr>
          <w:cantSplit/>
          <w:trHeight w:val="20"/>
        </w:trPr>
        <w:tc>
          <w:tcPr>
            <w:tcW w:w="3458" w:type="dxa"/>
          </w:tcPr>
          <w:p w14:paraId="57D0B1E7" w14:textId="77777777" w:rsidR="00AA288F" w:rsidRPr="000866A8" w:rsidRDefault="00AA288F" w:rsidP="00AA288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45CA39" w14:textId="7A32A8B9" w:rsidR="00AA288F" w:rsidRPr="000866A8" w:rsidRDefault="00AA288F" w:rsidP="00AA288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6BEEB6" w14:textId="77777777" w:rsidR="00AA288F" w:rsidRPr="000866A8" w:rsidRDefault="00AA288F" w:rsidP="00AA288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B17549" w14:textId="52602FAA" w:rsidR="00AA288F" w:rsidRPr="000866A8" w:rsidRDefault="00AA288F" w:rsidP="00AA288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4" w:type="dxa"/>
          </w:tcPr>
          <w:p w14:paraId="79ED620F" w14:textId="77777777" w:rsidR="00AA288F" w:rsidRPr="000866A8" w:rsidRDefault="00AA288F" w:rsidP="00AA288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D7D30F" w14:textId="20596860" w:rsidR="00AA288F" w:rsidRPr="000866A8" w:rsidRDefault="00AA288F" w:rsidP="00AA288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0866A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C8B8CC" w14:textId="77777777" w:rsidR="00AA288F" w:rsidRPr="000866A8" w:rsidRDefault="00AA288F" w:rsidP="00AA288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B66357D" w14:textId="35808B09" w:rsidR="00AA288F" w:rsidRPr="000866A8" w:rsidRDefault="00AA288F" w:rsidP="00AA288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AA288F" w:rsidRPr="000866A8" w14:paraId="5BA6B851" w14:textId="77777777" w:rsidTr="00692E99">
        <w:trPr>
          <w:cantSplit/>
          <w:trHeight w:val="20"/>
        </w:trPr>
        <w:tc>
          <w:tcPr>
            <w:tcW w:w="3458" w:type="dxa"/>
          </w:tcPr>
          <w:p w14:paraId="578178C5" w14:textId="77777777" w:rsidR="00AA288F" w:rsidRPr="000866A8" w:rsidRDefault="00AA288F" w:rsidP="00AA288F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1D02F037" w14:textId="77777777" w:rsidR="00AA288F" w:rsidRPr="000866A8" w:rsidRDefault="00AA288F" w:rsidP="00AA2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4C62EDF" w14:textId="77777777" w:rsidR="00AA288F" w:rsidRPr="000866A8" w:rsidRDefault="00AA288F" w:rsidP="00AA2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200E008" w14:textId="77777777" w:rsidR="00AA288F" w:rsidRPr="000866A8" w:rsidRDefault="00AA288F" w:rsidP="00AA2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69F3D2A" w14:textId="77777777" w:rsidR="00AA288F" w:rsidRPr="000866A8" w:rsidRDefault="00AA288F" w:rsidP="00AA288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5FA5F2E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1224944" w14:textId="77777777" w:rsidR="00AA288F" w:rsidRPr="000866A8" w:rsidRDefault="00AA288F" w:rsidP="00AA2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B61A293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A288F" w:rsidRPr="000866A8" w14:paraId="7A79B6A6" w14:textId="77777777" w:rsidTr="00692E99">
        <w:trPr>
          <w:cantSplit/>
          <w:trHeight w:val="20"/>
        </w:trPr>
        <w:tc>
          <w:tcPr>
            <w:tcW w:w="3458" w:type="dxa"/>
          </w:tcPr>
          <w:p w14:paraId="25F9F03E" w14:textId="77777777" w:rsidR="00AA288F" w:rsidRPr="000866A8" w:rsidRDefault="00AA288F" w:rsidP="00AA288F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008234D2" w14:textId="77777777" w:rsidR="00AA288F" w:rsidRPr="000866A8" w:rsidRDefault="00AA288F" w:rsidP="00AA2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E311BE8" w14:textId="77777777" w:rsidR="00AA288F" w:rsidRPr="000866A8" w:rsidRDefault="00AA288F" w:rsidP="00AA2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D084EED" w14:textId="77777777" w:rsidR="00AA288F" w:rsidRPr="000866A8" w:rsidRDefault="00AA288F" w:rsidP="00AA2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2C8AF8E" w14:textId="77777777" w:rsidR="00AA288F" w:rsidRPr="000866A8" w:rsidRDefault="00AA288F" w:rsidP="00AA288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803A777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F3C41A5" w14:textId="77777777" w:rsidR="00AA288F" w:rsidRPr="000866A8" w:rsidRDefault="00AA288F" w:rsidP="00AA2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5AF2060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A288F" w:rsidRPr="000866A8" w14:paraId="08C41A1D" w14:textId="77777777" w:rsidTr="00692E99">
        <w:trPr>
          <w:cantSplit/>
          <w:trHeight w:val="77"/>
        </w:trPr>
        <w:tc>
          <w:tcPr>
            <w:tcW w:w="3458" w:type="dxa"/>
          </w:tcPr>
          <w:p w14:paraId="2A60EBDA" w14:textId="77777777" w:rsidR="00AA288F" w:rsidRPr="000866A8" w:rsidRDefault="00AA288F" w:rsidP="00AA288F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134" w:type="dxa"/>
            <w:vAlign w:val="bottom"/>
          </w:tcPr>
          <w:p w14:paraId="6344D340" w14:textId="616802A3" w:rsidR="00AA288F" w:rsidRPr="000866A8" w:rsidRDefault="00846530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22,708</w:t>
            </w:r>
          </w:p>
        </w:tc>
        <w:tc>
          <w:tcPr>
            <w:tcW w:w="134" w:type="dxa"/>
            <w:vAlign w:val="bottom"/>
          </w:tcPr>
          <w:p w14:paraId="62691BE9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560956E" w14:textId="68E1D58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18,965</w:t>
            </w:r>
          </w:p>
        </w:tc>
        <w:tc>
          <w:tcPr>
            <w:tcW w:w="134" w:type="dxa"/>
            <w:vAlign w:val="bottom"/>
          </w:tcPr>
          <w:p w14:paraId="15518A5C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35A663" w14:textId="463BD46C" w:rsidR="00AA288F" w:rsidRPr="000866A8" w:rsidRDefault="003D5A40" w:rsidP="003D5A4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9,635</w:t>
            </w:r>
          </w:p>
        </w:tc>
        <w:tc>
          <w:tcPr>
            <w:tcW w:w="134" w:type="dxa"/>
            <w:vAlign w:val="bottom"/>
          </w:tcPr>
          <w:p w14:paraId="493D224B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9597AAD" w14:textId="28718CAE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8,416</w:t>
            </w:r>
          </w:p>
        </w:tc>
      </w:tr>
      <w:tr w:rsidR="00AA288F" w:rsidRPr="000866A8" w14:paraId="51670FA5" w14:textId="77777777" w:rsidTr="00692E99">
        <w:trPr>
          <w:cantSplit/>
          <w:trHeight w:val="20"/>
        </w:trPr>
        <w:tc>
          <w:tcPr>
            <w:tcW w:w="3458" w:type="dxa"/>
          </w:tcPr>
          <w:p w14:paraId="662A8726" w14:textId="77777777" w:rsidR="00AA288F" w:rsidRPr="000866A8" w:rsidRDefault="00AA288F" w:rsidP="00AA288F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088FBAFD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D052AE5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A4B4266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43F072A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02B45F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FCE5962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A47D946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A288F" w:rsidRPr="000866A8" w14:paraId="72F950C5" w14:textId="77777777" w:rsidTr="001151F8">
        <w:trPr>
          <w:cantSplit/>
          <w:trHeight w:val="20"/>
        </w:trPr>
        <w:tc>
          <w:tcPr>
            <w:tcW w:w="3458" w:type="dxa"/>
          </w:tcPr>
          <w:p w14:paraId="79D01623" w14:textId="77777777" w:rsidR="00AA288F" w:rsidRPr="000866A8" w:rsidRDefault="00AA288F" w:rsidP="00AA288F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3EEE3DD1" w14:textId="78C5224F" w:rsidR="00AA288F" w:rsidRPr="000866A8" w:rsidRDefault="00D84A16" w:rsidP="0084653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65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</w:t>
            </w:r>
            <w:r w:rsidR="00C66E64" w:rsidRPr="008465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12</w:t>
            </w:r>
            <w:r w:rsidR="00C66E64" w:rsidRPr="008465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66E64" w:rsidRPr="008465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616</w:t>
            </w:r>
            <w:r w:rsidRPr="008465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54C65391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7FF73083" w14:textId="62B2B79C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(358)</w:t>
            </w:r>
          </w:p>
        </w:tc>
        <w:tc>
          <w:tcPr>
            <w:tcW w:w="134" w:type="dxa"/>
            <w:vAlign w:val="bottom"/>
          </w:tcPr>
          <w:p w14:paraId="490D002F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CAA795" w14:textId="77777777" w:rsidR="00AC32E6" w:rsidRPr="000866A8" w:rsidRDefault="00AC32E6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A0C2FF4" w14:textId="6352910E" w:rsidR="00AA288F" w:rsidRPr="000866A8" w:rsidRDefault="00AC32E6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(583)</w:t>
            </w:r>
          </w:p>
        </w:tc>
        <w:tc>
          <w:tcPr>
            <w:tcW w:w="134" w:type="dxa"/>
            <w:vAlign w:val="bottom"/>
          </w:tcPr>
          <w:p w14:paraId="20988CEB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90367F9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4A116ED" w14:textId="22B88DE1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(624)</w:t>
            </w:r>
          </w:p>
        </w:tc>
      </w:tr>
      <w:tr w:rsidR="00AA288F" w:rsidRPr="000866A8" w14:paraId="1D2489E2" w14:textId="77777777" w:rsidTr="00692E99">
        <w:trPr>
          <w:cantSplit/>
          <w:trHeight w:val="20"/>
        </w:trPr>
        <w:tc>
          <w:tcPr>
            <w:tcW w:w="3458" w:type="dxa"/>
          </w:tcPr>
          <w:p w14:paraId="619C8B21" w14:textId="77777777" w:rsidR="00AA288F" w:rsidRPr="000866A8" w:rsidRDefault="00AA288F" w:rsidP="00AA288F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924AAD" w14:textId="0A6AF95A" w:rsidR="00AA288F" w:rsidRPr="000866A8" w:rsidRDefault="00846530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65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10,092</w:t>
            </w:r>
          </w:p>
        </w:tc>
        <w:tc>
          <w:tcPr>
            <w:tcW w:w="134" w:type="dxa"/>
            <w:vAlign w:val="bottom"/>
          </w:tcPr>
          <w:p w14:paraId="0047B8F3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8EFD8B" w14:textId="533D92A3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18,607</w:t>
            </w:r>
          </w:p>
        </w:tc>
        <w:tc>
          <w:tcPr>
            <w:tcW w:w="134" w:type="dxa"/>
            <w:vAlign w:val="bottom"/>
          </w:tcPr>
          <w:p w14:paraId="3AA1B156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1D116C" w14:textId="0F4F92B1" w:rsidR="00AA288F" w:rsidRPr="000866A8" w:rsidRDefault="00AC32E6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9,052</w:t>
            </w:r>
          </w:p>
        </w:tc>
        <w:tc>
          <w:tcPr>
            <w:tcW w:w="134" w:type="dxa"/>
            <w:vAlign w:val="bottom"/>
          </w:tcPr>
          <w:p w14:paraId="3E324CA1" w14:textId="77777777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B281A6" w14:textId="1973EE5F" w:rsidR="00AA288F" w:rsidRPr="000866A8" w:rsidRDefault="00AA288F" w:rsidP="00AA288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66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7,792</w:t>
            </w:r>
          </w:p>
        </w:tc>
      </w:tr>
    </w:tbl>
    <w:p w14:paraId="59321AF3" w14:textId="77777777" w:rsidR="00A244D0" w:rsidRPr="00846530" w:rsidRDefault="00A244D0" w:rsidP="00A2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6EA8400" w14:textId="1EC07AC2" w:rsidR="00A244D0" w:rsidRPr="00846530" w:rsidRDefault="00A244D0" w:rsidP="00A2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46530">
        <w:rPr>
          <w:rFonts w:asciiTheme="majorBidi" w:hAnsiTheme="majorBidi" w:cstheme="majorBidi" w:hint="cs"/>
          <w:b/>
          <w:bCs/>
          <w:sz w:val="32"/>
          <w:szCs w:val="32"/>
        </w:rPr>
        <w:t>20</w:t>
      </w:r>
      <w:r w:rsidRPr="008465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4653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46530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Pr="0084653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846530">
        <w:rPr>
          <w:rFonts w:asciiTheme="majorBidi" w:hAnsiTheme="majorBidi"/>
          <w:b/>
          <w:bCs/>
          <w:sz w:val="32"/>
          <w:szCs w:val="32"/>
          <w:cs/>
        </w:rPr>
        <w:t xml:space="preserve">(ขาดทุน) </w:t>
      </w:r>
      <w:r w:rsidRPr="00846530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5DD6C3DF" w14:textId="77777777" w:rsidR="00A244D0" w:rsidRPr="00846530" w:rsidRDefault="00A244D0" w:rsidP="00A2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846530">
        <w:rPr>
          <w:rFonts w:asciiTheme="majorBidi" w:hAnsiTheme="majorBidi"/>
          <w:sz w:val="32"/>
          <w:szCs w:val="32"/>
          <w:cs/>
        </w:rPr>
        <w:t>กำไร (ขาดทุน) ต่อหุ้นขั้นพื้นฐานคำนวณโดยการหารกำไร (ขาดทุน) สำหรับงวด (ไม่รวมกำไรขาดทุนเบ็ดเสร็จอื่น) ด้วยจำนวนถัวเฉลี่ยถ่วงน้ำหนักของหุ้นสามัญที่ออกจำหน่ายแล้วระหว่างงวด</w:t>
      </w:r>
    </w:p>
    <w:p w14:paraId="42A10B29" w14:textId="4BFEA972" w:rsidR="00AA288F" w:rsidRPr="00846530" w:rsidRDefault="00AA288F" w:rsidP="00A2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46530">
        <w:rPr>
          <w:rFonts w:asciiTheme="majorBidi" w:hAnsi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A244D0" w:rsidRPr="00846530">
        <w:rPr>
          <w:rFonts w:asciiTheme="majorBidi" w:hAnsiTheme="majorBidi"/>
          <w:sz w:val="32"/>
          <w:szCs w:val="32"/>
        </w:rPr>
        <w:t>30</w:t>
      </w:r>
      <w:r w:rsidRPr="00846530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Pr="00846530">
        <w:rPr>
          <w:rFonts w:asciiTheme="majorBidi" w:hAnsiTheme="majorBidi"/>
          <w:sz w:val="32"/>
          <w:szCs w:val="32"/>
        </w:rPr>
        <w:t>2568</w:t>
      </w:r>
      <w:r w:rsidRPr="00846530">
        <w:rPr>
          <w:rFonts w:asciiTheme="majorBidi" w:hAnsiTheme="majorBidi"/>
          <w:sz w:val="32"/>
          <w:szCs w:val="32"/>
          <w:cs/>
        </w:rPr>
        <w:t xml:space="preserve"> และ </w:t>
      </w:r>
      <w:r w:rsidRPr="00846530">
        <w:rPr>
          <w:rFonts w:asciiTheme="majorBidi" w:hAnsiTheme="majorBidi"/>
          <w:sz w:val="32"/>
          <w:szCs w:val="32"/>
        </w:rPr>
        <w:t>2567</w:t>
      </w:r>
    </w:p>
    <w:tbl>
      <w:tblPr>
        <w:tblW w:w="891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4"/>
        <w:gridCol w:w="1136"/>
        <w:gridCol w:w="136"/>
        <w:gridCol w:w="1134"/>
        <w:gridCol w:w="136"/>
        <w:gridCol w:w="1134"/>
      </w:tblGrid>
      <w:tr w:rsidR="00846530" w:rsidRPr="00846530" w14:paraId="33E7274B" w14:textId="77777777" w:rsidTr="00B26880">
        <w:trPr>
          <w:cantSplit/>
        </w:trPr>
        <w:tc>
          <w:tcPr>
            <w:tcW w:w="3969" w:type="dxa"/>
          </w:tcPr>
          <w:p w14:paraId="6882F57D" w14:textId="77777777" w:rsidR="00A244D0" w:rsidRPr="00846530" w:rsidRDefault="00A244D0" w:rsidP="00B268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65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ab/>
            </w: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0310BB1E" w14:textId="77777777" w:rsidR="00A244D0" w:rsidRPr="00846530" w:rsidRDefault="00A244D0" w:rsidP="00B26880">
            <w:pPr>
              <w:pStyle w:val="a0"/>
              <w:tabs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46530" w:rsidRPr="00846530" w14:paraId="69F18D60" w14:textId="77777777" w:rsidTr="00B26880">
        <w:trPr>
          <w:cantSplit/>
        </w:trPr>
        <w:tc>
          <w:tcPr>
            <w:tcW w:w="3969" w:type="dxa"/>
          </w:tcPr>
          <w:p w14:paraId="45DB4755" w14:textId="77777777" w:rsidR="00A244D0" w:rsidRPr="0084653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688D8F24" w14:textId="77777777" w:rsidR="00A244D0" w:rsidRPr="0084653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65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75E31ACA" w14:textId="19B94686" w:rsidR="00A244D0" w:rsidRPr="0084653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465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8465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8465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14:paraId="2487A0A9" w14:textId="77777777" w:rsidR="00A244D0" w:rsidRPr="0084653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0D0FFD52" w14:textId="77777777" w:rsidR="00A244D0" w:rsidRPr="0084653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65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14:paraId="4DAFBCF9" w14:textId="3975F4F4" w:rsidR="00A244D0" w:rsidRPr="0084653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465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8465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8465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846530" w:rsidRPr="00846530" w14:paraId="5D5FCE25" w14:textId="77777777" w:rsidTr="00B26880">
        <w:trPr>
          <w:cantSplit/>
          <w:trHeight w:val="212"/>
        </w:trPr>
        <w:tc>
          <w:tcPr>
            <w:tcW w:w="3969" w:type="dxa"/>
          </w:tcPr>
          <w:p w14:paraId="72C98273" w14:textId="77777777" w:rsidR="00A244D0" w:rsidRPr="0084653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79E692B" w14:textId="2B15F5D3" w:rsidR="00A244D0" w:rsidRPr="0084653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653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46530" w:rsidRPr="0084653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3565F8" w14:textId="77777777" w:rsidR="00A244D0" w:rsidRPr="0084653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95C2A5" w14:textId="64CEDB24" w:rsidR="00A244D0" w:rsidRPr="0084653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653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46530" w:rsidRPr="0084653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6" w:type="dxa"/>
          </w:tcPr>
          <w:p w14:paraId="06590ED5" w14:textId="77777777" w:rsidR="00A244D0" w:rsidRPr="0084653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19AC185" w14:textId="122EA866" w:rsidR="00A244D0" w:rsidRPr="0084653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653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46530" w:rsidRPr="0084653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" w:type="dxa"/>
          </w:tcPr>
          <w:p w14:paraId="48FED160" w14:textId="77777777" w:rsidR="00A244D0" w:rsidRPr="0084653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B32358" w14:textId="69AD3B93" w:rsidR="00A244D0" w:rsidRPr="0084653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653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46530" w:rsidRPr="0084653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46530" w:rsidRPr="00846530" w14:paraId="66658C4E" w14:textId="77777777" w:rsidTr="008E5C95">
        <w:trPr>
          <w:cantSplit/>
        </w:trPr>
        <w:tc>
          <w:tcPr>
            <w:tcW w:w="3969" w:type="dxa"/>
          </w:tcPr>
          <w:p w14:paraId="3F743FED" w14:textId="77777777" w:rsidR="00A244D0" w:rsidRPr="0084653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59" w:hanging="3"/>
              <w:rPr>
                <w:rFonts w:asciiTheme="majorBidi" w:hAnsiTheme="majorBidi" w:cstheme="majorBidi"/>
                <w:sz w:val="24"/>
                <w:szCs w:val="24"/>
              </w:rPr>
            </w:pPr>
            <w:r w:rsidRPr="0084653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8465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(ขาดทุน) </w:t>
            </w:r>
            <w:r w:rsidRPr="0084653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สำหรับงวดที่เป็นของผู้ถือหุ้นสามัญ</w:t>
            </w:r>
          </w:p>
          <w:p w14:paraId="69C542CF" w14:textId="24DBFF39" w:rsidR="00A244D0" w:rsidRPr="0084653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84653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บริษัทใหญ่  (พันบาท)</w:t>
            </w:r>
            <w:r w:rsidRPr="008465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FA0E5A0" w14:textId="2B09F1A1" w:rsidR="00A244D0" w:rsidRPr="00846530" w:rsidRDefault="00846530" w:rsidP="00A24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(8,586)</w:t>
            </w:r>
          </w:p>
        </w:tc>
        <w:tc>
          <w:tcPr>
            <w:tcW w:w="134" w:type="dxa"/>
            <w:vAlign w:val="bottom"/>
          </w:tcPr>
          <w:p w14:paraId="6A961093" w14:textId="77777777" w:rsidR="00A244D0" w:rsidRPr="00846530" w:rsidRDefault="00A244D0" w:rsidP="00A244D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1A06D55C" w14:textId="543C9D2A" w:rsidR="00A244D0" w:rsidRPr="00846530" w:rsidRDefault="00A244D0" w:rsidP="00A24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25,084</w:t>
            </w:r>
          </w:p>
        </w:tc>
        <w:tc>
          <w:tcPr>
            <w:tcW w:w="136" w:type="dxa"/>
            <w:vAlign w:val="bottom"/>
          </w:tcPr>
          <w:p w14:paraId="1333EADD" w14:textId="77777777" w:rsidR="00A244D0" w:rsidRPr="00846530" w:rsidRDefault="00A244D0" w:rsidP="00A244D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9C5DBDA" w14:textId="283C3D38" w:rsidR="00A244D0" w:rsidRPr="00846530" w:rsidRDefault="00846530" w:rsidP="00A24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33,104</w:t>
            </w:r>
          </w:p>
        </w:tc>
        <w:tc>
          <w:tcPr>
            <w:tcW w:w="136" w:type="dxa"/>
            <w:vAlign w:val="bottom"/>
          </w:tcPr>
          <w:p w14:paraId="4690238B" w14:textId="77777777" w:rsidR="00A244D0" w:rsidRPr="00846530" w:rsidRDefault="00A244D0" w:rsidP="00A244D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2B0742C" w14:textId="1CC0EE25" w:rsidR="00A244D0" w:rsidRPr="00846530" w:rsidRDefault="00A244D0" w:rsidP="00A24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70,257</w:t>
            </w:r>
          </w:p>
        </w:tc>
      </w:tr>
      <w:tr w:rsidR="00846530" w:rsidRPr="00846530" w14:paraId="4CFB6E9A" w14:textId="77777777" w:rsidTr="00B26880">
        <w:trPr>
          <w:cantSplit/>
        </w:trPr>
        <w:tc>
          <w:tcPr>
            <w:tcW w:w="3969" w:type="dxa"/>
          </w:tcPr>
          <w:p w14:paraId="60C481BF" w14:textId="77777777" w:rsidR="00A244D0" w:rsidRPr="0084653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846530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846530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34" w:type="dxa"/>
          </w:tcPr>
          <w:p w14:paraId="6DB26E6D" w14:textId="1A75A79D" w:rsidR="00A244D0" w:rsidRPr="00846530" w:rsidRDefault="00A244D0" w:rsidP="00A24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714336F8" w14:textId="77777777" w:rsidR="00A244D0" w:rsidRPr="00846530" w:rsidRDefault="00A244D0" w:rsidP="00A244D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3AA0AD2C" w14:textId="15F4E8B8" w:rsidR="00A244D0" w:rsidRPr="00846530" w:rsidRDefault="00A244D0" w:rsidP="00A24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41204C2C" w14:textId="77777777" w:rsidR="00A244D0" w:rsidRPr="00846530" w:rsidRDefault="00A244D0" w:rsidP="00A244D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0F171000" w14:textId="184ECA5A" w:rsidR="00A244D0" w:rsidRPr="00846530" w:rsidRDefault="00A244D0" w:rsidP="00A24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02CD8594" w14:textId="77777777" w:rsidR="00A244D0" w:rsidRPr="00846530" w:rsidRDefault="00A244D0" w:rsidP="00A244D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218A2D60" w14:textId="4E2E2E39" w:rsidR="00A244D0" w:rsidRPr="00846530" w:rsidRDefault="00A244D0" w:rsidP="00A24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846530" w:rsidRPr="00846530" w14:paraId="6CE04777" w14:textId="77777777" w:rsidTr="00B26880">
        <w:trPr>
          <w:cantSplit/>
          <w:trHeight w:val="70"/>
        </w:trPr>
        <w:tc>
          <w:tcPr>
            <w:tcW w:w="3969" w:type="dxa"/>
          </w:tcPr>
          <w:p w14:paraId="64CEF9A9" w14:textId="77777777" w:rsidR="00A244D0" w:rsidRPr="0084653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 (</w:t>
            </w:r>
            <w:r w:rsidRPr="00846530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846530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84653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84653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34CC1ED" w14:textId="67AE6B1D" w:rsidR="00A244D0" w:rsidRPr="00846530" w:rsidRDefault="00A244D0" w:rsidP="00A24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(0.02</w:t>
            </w:r>
            <w:r w:rsidR="00846530"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</w:t>
            </w: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62B892C3" w14:textId="77777777" w:rsidR="00A244D0" w:rsidRPr="00846530" w:rsidRDefault="00A244D0" w:rsidP="00A244D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5DE331CF" w14:textId="507B91E2" w:rsidR="00A244D0" w:rsidRPr="00846530" w:rsidRDefault="00A244D0" w:rsidP="00A24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0.0594</w:t>
            </w:r>
          </w:p>
        </w:tc>
        <w:tc>
          <w:tcPr>
            <w:tcW w:w="136" w:type="dxa"/>
          </w:tcPr>
          <w:p w14:paraId="6FFAAC69" w14:textId="77777777" w:rsidR="00A244D0" w:rsidRPr="00846530" w:rsidRDefault="00A244D0" w:rsidP="00A244D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7EB52CA8" w14:textId="0A251769" w:rsidR="00A244D0" w:rsidRPr="00846530" w:rsidRDefault="00846530" w:rsidP="00A24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0.0784</w:t>
            </w:r>
          </w:p>
        </w:tc>
        <w:tc>
          <w:tcPr>
            <w:tcW w:w="136" w:type="dxa"/>
          </w:tcPr>
          <w:p w14:paraId="077F1442" w14:textId="77777777" w:rsidR="00A244D0" w:rsidRPr="00846530" w:rsidRDefault="00A244D0" w:rsidP="00A244D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3138D8C2" w14:textId="10253780" w:rsidR="00A244D0" w:rsidRPr="00846530" w:rsidRDefault="00A244D0" w:rsidP="00A24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0.1665</w:t>
            </w:r>
          </w:p>
        </w:tc>
      </w:tr>
    </w:tbl>
    <w:p w14:paraId="791BCD72" w14:textId="77777777" w:rsidR="00A244D0" w:rsidRPr="003A1129" w:rsidRDefault="00A244D0" w:rsidP="00A2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284" w:right="28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tbl>
      <w:tblPr>
        <w:tblW w:w="891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6"/>
        <w:gridCol w:w="1134"/>
        <w:gridCol w:w="136"/>
        <w:gridCol w:w="1134"/>
        <w:gridCol w:w="136"/>
        <w:gridCol w:w="1134"/>
      </w:tblGrid>
      <w:tr w:rsidR="00AA288F" w:rsidRPr="0061142B" w14:paraId="7F280C76" w14:textId="77777777" w:rsidTr="00692E99">
        <w:trPr>
          <w:cantSplit/>
        </w:trPr>
        <w:tc>
          <w:tcPr>
            <w:tcW w:w="3969" w:type="dxa"/>
          </w:tcPr>
          <w:p w14:paraId="40DDFA67" w14:textId="77777777" w:rsidR="00AA288F" w:rsidRPr="0061142B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1EDC2945" w14:textId="77777777" w:rsidR="00AA288F" w:rsidRPr="00E0155B" w:rsidRDefault="00AA288F" w:rsidP="00033B3F">
            <w:pPr>
              <w:pStyle w:val="a0"/>
              <w:tabs>
                <w:tab w:val="left" w:pos="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A288F" w:rsidRPr="0061142B" w14:paraId="3F8BDF04" w14:textId="77777777" w:rsidTr="00692E99">
        <w:trPr>
          <w:cantSplit/>
        </w:trPr>
        <w:tc>
          <w:tcPr>
            <w:tcW w:w="3969" w:type="dxa"/>
          </w:tcPr>
          <w:p w14:paraId="3E730740" w14:textId="77777777" w:rsidR="00AA288F" w:rsidRPr="0061142B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DE9E9CE" w14:textId="77777777" w:rsidR="00AA288F" w:rsidRPr="0061142B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71BB6F95" w14:textId="77777777" w:rsidR="00AA288F" w:rsidRPr="0061142B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14:paraId="3EB4889C" w14:textId="77777777" w:rsidR="00AA288F" w:rsidRPr="0061142B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2EE9AEA7" w14:textId="77777777" w:rsidR="00AA288F" w:rsidRPr="0061142B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14:paraId="55DDF84F" w14:textId="77777777" w:rsidR="00AA288F" w:rsidRPr="00E0155B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AA288F" w:rsidRPr="0061142B" w14:paraId="2B343BA3" w14:textId="77777777" w:rsidTr="00692E99">
        <w:trPr>
          <w:cantSplit/>
        </w:trPr>
        <w:tc>
          <w:tcPr>
            <w:tcW w:w="3969" w:type="dxa"/>
          </w:tcPr>
          <w:p w14:paraId="73F78101" w14:textId="77777777" w:rsidR="00AA288F" w:rsidRPr="00E0155B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1CFA6C" w14:textId="550A8073" w:rsidR="00AA288F" w:rsidRPr="0061142B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114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7BFF333" w14:textId="77777777" w:rsidR="00AA288F" w:rsidRPr="0061142B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E1D002" w14:textId="16468CA6" w:rsidR="00AA288F" w:rsidRPr="0061142B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114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6" w:type="dxa"/>
          </w:tcPr>
          <w:p w14:paraId="76F5A674" w14:textId="77777777" w:rsidR="00AA288F" w:rsidRPr="00E0155B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FFA627" w14:textId="1776264B" w:rsidR="00AA288F" w:rsidRPr="0061142B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114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6" w:type="dxa"/>
          </w:tcPr>
          <w:p w14:paraId="1296034F" w14:textId="77777777" w:rsidR="00AA288F" w:rsidRPr="0061142B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0998B6" w14:textId="5D677673" w:rsidR="00AA288F" w:rsidRPr="0061142B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114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</w:p>
        </w:tc>
      </w:tr>
      <w:tr w:rsidR="00AA288F" w:rsidRPr="0061142B" w14:paraId="456E597D" w14:textId="77777777" w:rsidTr="00692E99">
        <w:trPr>
          <w:cantSplit/>
        </w:trPr>
        <w:tc>
          <w:tcPr>
            <w:tcW w:w="3969" w:type="dxa"/>
          </w:tcPr>
          <w:p w14:paraId="0DE09490" w14:textId="77777777" w:rsidR="00AA288F" w:rsidRPr="0061142B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08" w:hanging="1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 xml:space="preserve">(พันบาท)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BB02290" w14:textId="1BC75F51" w:rsidR="00AA288F" w:rsidRPr="0061142B" w:rsidRDefault="009B4929" w:rsidP="00033B3F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B49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17,888</w:t>
            </w:r>
          </w:p>
        </w:tc>
        <w:tc>
          <w:tcPr>
            <w:tcW w:w="136" w:type="dxa"/>
            <w:vAlign w:val="bottom"/>
          </w:tcPr>
          <w:p w14:paraId="2F2AEEBE" w14:textId="77777777" w:rsidR="00AA288F" w:rsidRPr="0061142B" w:rsidRDefault="00AA288F" w:rsidP="00033B3F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D15AF64" w14:textId="15BBB6CB" w:rsidR="00AA288F" w:rsidRPr="00E0155B" w:rsidRDefault="00AA288F" w:rsidP="00033B3F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155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14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E0155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36" w:type="dxa"/>
            <w:vAlign w:val="bottom"/>
          </w:tcPr>
          <w:p w14:paraId="63F643ED" w14:textId="77777777" w:rsidR="00AA288F" w:rsidRPr="0061142B" w:rsidRDefault="00AA288F" w:rsidP="00033B3F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998C891" w14:textId="54242CD2" w:rsidR="00AA288F" w:rsidRPr="0061142B" w:rsidRDefault="009B4929" w:rsidP="00033B3F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9B492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36,037</w:t>
            </w:r>
          </w:p>
        </w:tc>
        <w:tc>
          <w:tcPr>
            <w:tcW w:w="136" w:type="dxa"/>
            <w:vAlign w:val="bottom"/>
          </w:tcPr>
          <w:p w14:paraId="75534AF9" w14:textId="77777777" w:rsidR="00AA288F" w:rsidRPr="0061142B" w:rsidRDefault="00AA288F" w:rsidP="00033B3F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7702CAB" w14:textId="328ED7C6" w:rsidR="00AA288F" w:rsidRPr="0061142B" w:rsidRDefault="00AA288F" w:rsidP="00033B3F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61142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30,340</w:t>
            </w:r>
          </w:p>
        </w:tc>
      </w:tr>
      <w:tr w:rsidR="00AA288F" w:rsidRPr="0061142B" w14:paraId="2F2CE307" w14:textId="77777777" w:rsidTr="00692E99">
        <w:trPr>
          <w:cantSplit/>
        </w:trPr>
        <w:tc>
          <w:tcPr>
            <w:tcW w:w="3969" w:type="dxa"/>
          </w:tcPr>
          <w:p w14:paraId="356BE12F" w14:textId="77777777" w:rsidR="00AA288F" w:rsidRPr="00E0155B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8" w:hanging="62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134" w:type="dxa"/>
          </w:tcPr>
          <w:p w14:paraId="06AA9A93" w14:textId="5C7BE933" w:rsidR="00AA288F" w:rsidRPr="0061142B" w:rsidRDefault="00AA288F" w:rsidP="00033B3F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9F8AC5A" w14:textId="77777777" w:rsidR="00AA288F" w:rsidRPr="0061142B" w:rsidRDefault="00AA288F" w:rsidP="00033B3F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33F8E651" w14:textId="4FF706EE" w:rsidR="00AA288F" w:rsidRPr="0061142B" w:rsidRDefault="00AA288F" w:rsidP="00033B3F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6EA8814C" w14:textId="77777777" w:rsidR="00AA288F" w:rsidRPr="0061142B" w:rsidRDefault="00AA288F" w:rsidP="00033B3F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97" w:right="54"/>
              <w:rPr>
                <w:rFonts w:asciiTheme="majorBidi" w:hAnsiTheme="majorBidi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51753293" w14:textId="09A80FA5" w:rsidR="00AA288F" w:rsidRPr="0061142B" w:rsidRDefault="00AA288F" w:rsidP="00033B3F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182215E2" w14:textId="77777777" w:rsidR="00AA288F" w:rsidRPr="0061142B" w:rsidRDefault="00AA288F" w:rsidP="00033B3F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97" w:right="54"/>
              <w:rPr>
                <w:rFonts w:asciiTheme="majorBidi" w:hAnsiTheme="majorBidi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6EAE48D4" w14:textId="568A9647" w:rsidR="00AA288F" w:rsidRPr="0061142B" w:rsidRDefault="00AA288F" w:rsidP="00033B3F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61142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</w:tr>
      <w:tr w:rsidR="00AA288F" w:rsidRPr="0061142B" w14:paraId="02E7AE2A" w14:textId="77777777" w:rsidTr="00692E99">
        <w:trPr>
          <w:cantSplit/>
          <w:trHeight w:val="63"/>
        </w:trPr>
        <w:tc>
          <w:tcPr>
            <w:tcW w:w="3969" w:type="dxa"/>
          </w:tcPr>
          <w:p w14:paraId="680E60AD" w14:textId="77777777" w:rsidR="00AA288F" w:rsidRPr="0061142B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</w:tcPr>
          <w:p w14:paraId="0A9FC496" w14:textId="09378C4A" w:rsidR="00AA288F" w:rsidRPr="0061142B" w:rsidRDefault="009B4929" w:rsidP="00033B3F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B49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0.0424</w:t>
            </w:r>
          </w:p>
        </w:tc>
        <w:tc>
          <w:tcPr>
            <w:tcW w:w="136" w:type="dxa"/>
          </w:tcPr>
          <w:p w14:paraId="2E456C02" w14:textId="77777777" w:rsidR="00AA288F" w:rsidRPr="0061142B" w:rsidRDefault="00AA288F" w:rsidP="00033B3F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384D6770" w14:textId="534A3348" w:rsidR="00AA288F" w:rsidRPr="0061142B" w:rsidRDefault="00AA288F" w:rsidP="00033B3F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E0155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0.0344</w:t>
            </w:r>
          </w:p>
        </w:tc>
        <w:tc>
          <w:tcPr>
            <w:tcW w:w="136" w:type="dxa"/>
          </w:tcPr>
          <w:p w14:paraId="0C85FDF2" w14:textId="77777777" w:rsidR="00AA288F" w:rsidRPr="0061142B" w:rsidRDefault="00AA288F" w:rsidP="00033B3F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97" w:right="54"/>
              <w:rPr>
                <w:rFonts w:asciiTheme="majorBidi" w:hAnsiTheme="majorBidi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0B6BE09E" w14:textId="1D7BA1CD" w:rsidR="00AA288F" w:rsidRPr="0061142B" w:rsidRDefault="009B4929" w:rsidP="00033B3F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9B492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0.0854</w:t>
            </w:r>
          </w:p>
        </w:tc>
        <w:tc>
          <w:tcPr>
            <w:tcW w:w="136" w:type="dxa"/>
          </w:tcPr>
          <w:p w14:paraId="4494CD9D" w14:textId="77777777" w:rsidR="00AA288F" w:rsidRPr="0061142B" w:rsidRDefault="00AA288F" w:rsidP="00033B3F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97" w:right="54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1BA0CD10" w14:textId="1B7616C9" w:rsidR="00AA288F" w:rsidRPr="0061142B" w:rsidRDefault="00AA288F" w:rsidP="00033B3F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E0155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0.0719</w:t>
            </w:r>
          </w:p>
        </w:tc>
      </w:tr>
    </w:tbl>
    <w:p w14:paraId="0431DA7E" w14:textId="77777777" w:rsidR="00557713" w:rsidRDefault="00557713" w:rsidP="00A2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left="284" w:right="28" w:firstLine="567"/>
        <w:jc w:val="thaiDistribute"/>
        <w:rPr>
          <w:rFonts w:asciiTheme="majorBidi" w:hAnsiTheme="majorBidi"/>
          <w:color w:val="EE0000"/>
          <w:sz w:val="32"/>
          <w:szCs w:val="32"/>
        </w:rPr>
      </w:pPr>
    </w:p>
    <w:p w14:paraId="38477A31" w14:textId="6969DD4C" w:rsidR="00AA288F" w:rsidRPr="0061142B" w:rsidRDefault="00AA288F" w:rsidP="0008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61142B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p w14:paraId="29278A4F" w14:textId="6D8B2409" w:rsidR="00AA288F" w:rsidRDefault="00AA288F" w:rsidP="0008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ในการประชุมสามัญผู้ถือหุ้นประจำปี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/>
          <w:color w:val="000000" w:themeColor="text1"/>
          <w:sz w:val="32"/>
          <w:szCs w:val="32"/>
        </w:rPr>
        <w:t>8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>2</w:t>
      </w:r>
      <w:r>
        <w:rPr>
          <w:rFonts w:asciiTheme="majorBidi" w:hAnsiTheme="majorBidi"/>
          <w:color w:val="000000" w:themeColor="text1"/>
          <w:sz w:val="32"/>
          <w:szCs w:val="32"/>
        </w:rPr>
        <w:t>4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/>
          <w:color w:val="000000" w:themeColor="text1"/>
          <w:sz w:val="32"/>
          <w:szCs w:val="32"/>
        </w:rPr>
        <w:t>8</w:t>
      </w:r>
      <w:r w:rsidRPr="00E0155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/>
          <w:color w:val="000000" w:themeColor="text1"/>
          <w:sz w:val="32"/>
          <w:szCs w:val="32"/>
        </w:rPr>
        <w:t>7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ให้แก่ผู้ถือหุ้นสามัญจำนวน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>422,000,</w:t>
      </w:r>
      <w:r>
        <w:rPr>
          <w:rFonts w:asciiTheme="majorBidi" w:hAnsiTheme="majorBidi"/>
          <w:color w:val="000000" w:themeColor="text1"/>
          <w:sz w:val="32"/>
          <w:szCs w:val="32"/>
        </w:rPr>
        <w:t>713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</w:t>
      </w:r>
      <w:r w:rsidRPr="00E0155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น 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>ในอัตราหุ้นละ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0.05 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>บาท รวมเป็น</w:t>
      </w:r>
      <w:r w:rsidRPr="00033B3F">
        <w:rPr>
          <w:rFonts w:asciiTheme="majorBidi" w:hAnsiTheme="majorBidi"/>
          <w:color w:val="000000" w:themeColor="text1"/>
          <w:sz w:val="32"/>
          <w:szCs w:val="32"/>
          <w:cs/>
        </w:rPr>
        <w:t>จำนวนเงินปัน</w:t>
      </w:r>
      <w:r w:rsidRPr="00033B3F">
        <w:rPr>
          <w:rFonts w:ascii="Angsana New" w:hAnsi="Angsana New"/>
          <w:color w:val="000000" w:themeColor="text1"/>
          <w:sz w:val="32"/>
          <w:szCs w:val="32"/>
          <w:cs/>
        </w:rPr>
        <w:t xml:space="preserve">ผลจ่าย </w:t>
      </w:r>
      <w:r w:rsidRPr="00033B3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21.10</w:t>
      </w:r>
      <w:r w:rsidRPr="00033B3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033B3F">
        <w:rPr>
          <w:rFonts w:ascii="Angsana New" w:hAnsi="Angsana New" w:cstheme="majorBidi"/>
          <w:color w:val="000000" w:themeColor="text1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การจ่ายเงินปันผลจะจ่ายให้แก่ผู้ถือหุ้นที่มีรายชื่อปรากฏอยู่ในสมุด</w:t>
      </w:r>
      <w:r w:rsidRPr="000866A8">
        <w:rPr>
          <w:rFonts w:ascii="Angsana New" w:hAnsi="Angsana New" w:cstheme="majorBidi"/>
          <w:color w:val="000000" w:themeColor="text1"/>
          <w:sz w:val="32"/>
          <w:szCs w:val="32"/>
          <w:cs/>
        </w:rPr>
        <w:t xml:space="preserve">ทะเบียนผู้ถือหุ้นของบริษัท ณ วันที่ </w:t>
      </w:r>
      <w:r w:rsidRPr="000866A8">
        <w:rPr>
          <w:rFonts w:ascii="Angsana New" w:hAnsi="Angsana New"/>
          <w:color w:val="000000" w:themeColor="text1"/>
          <w:sz w:val="32"/>
          <w:szCs w:val="32"/>
        </w:rPr>
        <w:t xml:space="preserve">8 </w:t>
      </w:r>
      <w:r w:rsidRPr="000866A8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Pr="000866A8">
        <w:rPr>
          <w:rFonts w:ascii="Angsana New" w:hAnsi="Angsana New"/>
          <w:color w:val="000000" w:themeColor="text1"/>
          <w:sz w:val="32"/>
          <w:szCs w:val="32"/>
        </w:rPr>
        <w:t xml:space="preserve">2568 (Record Date) </w:t>
      </w:r>
      <w:r w:rsidRPr="000866A8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0866A8">
        <w:rPr>
          <w:rFonts w:ascii="Angsana New" w:hAnsi="Angsana New"/>
          <w:color w:val="000000" w:themeColor="text1"/>
          <w:sz w:val="32"/>
          <w:szCs w:val="32"/>
          <w:cs/>
        </w:rPr>
        <w:t xml:space="preserve">จ่ายเงินปันผลในวันที่ </w:t>
      </w:r>
      <w:r w:rsidR="000866A8">
        <w:rPr>
          <w:rFonts w:ascii="Angsana New" w:hAnsi="Angsana New"/>
          <w:color w:val="000000" w:themeColor="text1"/>
          <w:sz w:val="32"/>
          <w:szCs w:val="32"/>
        </w:rPr>
        <w:br/>
      </w:r>
      <w:r w:rsidRPr="000866A8">
        <w:rPr>
          <w:rFonts w:ascii="Angsana New" w:hAnsi="Angsana New"/>
          <w:color w:val="000000" w:themeColor="text1"/>
          <w:sz w:val="32"/>
          <w:szCs w:val="32"/>
        </w:rPr>
        <w:t>23</w:t>
      </w:r>
      <w:r w:rsidRPr="000866A8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 </w:t>
      </w:r>
      <w:r w:rsidRPr="000866A8">
        <w:rPr>
          <w:rFonts w:ascii="Angsana New" w:hAnsi="Angsana New"/>
          <w:color w:val="000000" w:themeColor="text1"/>
          <w:sz w:val="32"/>
          <w:szCs w:val="32"/>
        </w:rPr>
        <w:t>2568</w:t>
      </w:r>
    </w:p>
    <w:p w14:paraId="21CEE7FB" w14:textId="2B15862C" w:rsidR="002E7912" w:rsidRPr="00AA288F" w:rsidRDefault="006478AF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AA288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A288F" w:rsidRPr="00AA288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E7912" w:rsidRPr="00AA288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7912" w:rsidRPr="00AA288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AA288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AA288F" w:rsidRDefault="002E7912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A288F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AA288F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A288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AA288F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AA288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AA288F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A288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AA288F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AA288F">
        <w:rPr>
          <w:rFonts w:asciiTheme="majorBidi" w:hAnsiTheme="majorBidi" w:cstheme="majorBidi"/>
          <w:spacing w:val="-2"/>
          <w:sz w:val="32"/>
          <w:szCs w:val="32"/>
        </w:rPr>
        <w:tab/>
      </w:r>
      <w:r w:rsidRPr="00AA288F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AA288F">
        <w:rPr>
          <w:rFonts w:asciiTheme="majorBidi" w:hAnsiTheme="majorBidi" w:cstheme="majorBidi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5FD72DF8" w:rsidR="002E7912" w:rsidRPr="00AA288F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A288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AA288F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AA288F">
        <w:rPr>
          <w:rFonts w:asciiTheme="majorBidi" w:hAnsiTheme="majorBidi" w:cstheme="majorBidi"/>
          <w:spacing w:val="-2"/>
          <w:sz w:val="32"/>
          <w:szCs w:val="32"/>
        </w:rPr>
        <w:tab/>
      </w:r>
      <w:r w:rsidRPr="00AA288F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ส่วนงานธุรกิจผลิตภัณฑ์วัสดุก่อสร้าง</w:t>
      </w:r>
    </w:p>
    <w:p w14:paraId="5D0B5B22" w14:textId="04ACB7DB" w:rsidR="008C7FBA" w:rsidRPr="00AA288F" w:rsidRDefault="008C7FBA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AA288F">
        <w:rPr>
          <w:rFonts w:asciiTheme="majorBidi" w:hAnsiTheme="majorBidi" w:cstheme="majorBidi"/>
          <w:spacing w:val="-2"/>
          <w:sz w:val="32"/>
          <w:szCs w:val="32"/>
        </w:rPr>
        <w:t xml:space="preserve">3   </w:t>
      </w:r>
      <w:r w:rsidR="00B42BF5" w:rsidRPr="00AA288F">
        <w:rPr>
          <w:rFonts w:asciiTheme="majorBidi" w:hAnsiTheme="majorBidi" w:cstheme="majorBidi"/>
          <w:spacing w:val="-2"/>
          <w:sz w:val="32"/>
          <w:szCs w:val="32"/>
        </w:rPr>
        <w:tab/>
      </w:r>
      <w:r w:rsidRPr="00AA288F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ส่วนงานธุรกิจกลุ่มผลิตภัณฑ์โซลาร์เซลล์โดยให้บริการออกแบบจัดหาและติดตั้ง</w:t>
      </w:r>
      <w:r w:rsidRPr="00AA288F">
        <w:rPr>
          <w:rFonts w:asciiTheme="majorBidi" w:hAnsiTheme="majorBidi" w:cstheme="majorBidi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AA288F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0AA40780" w:rsidR="004000C1" w:rsidRPr="00AA288F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A288F">
        <w:rPr>
          <w:rFonts w:asciiTheme="majorBidi" w:hAnsiTheme="majorBidi" w:cs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</w:t>
      </w:r>
      <w:r w:rsidR="00100061" w:rsidRPr="00AA288F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AA288F">
        <w:rPr>
          <w:rFonts w:asciiTheme="majorBidi" w:hAnsiTheme="majorBidi" w:cstheme="majorBidi"/>
          <w:spacing w:val="-2"/>
          <w:sz w:val="32"/>
          <w:szCs w:val="32"/>
          <w:cs/>
        </w:rPr>
        <w:t>ส่วน</w:t>
      </w:r>
      <w:r w:rsidRPr="00AA288F">
        <w:rPr>
          <w:rFonts w:asciiTheme="majorBidi" w:hAnsiTheme="majorBidi" w:cstheme="majorBidi"/>
          <w:sz w:val="32"/>
          <w:szCs w:val="32"/>
          <w:cs/>
        </w:rPr>
        <w:t>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3CFAC820" w14:textId="1ECB58B8" w:rsidR="002E7912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A288F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A288F" w:rsidRPr="00AA288F">
        <w:rPr>
          <w:rFonts w:asciiTheme="majorBidi" w:hAnsiTheme="majorBidi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033B3F">
        <w:rPr>
          <w:rFonts w:asciiTheme="majorBidi" w:hAnsiTheme="majorBidi"/>
          <w:spacing w:val="-2"/>
          <w:sz w:val="32"/>
          <w:szCs w:val="32"/>
        </w:rPr>
        <w:t>30</w:t>
      </w:r>
      <w:r w:rsidR="00AA288F" w:rsidRPr="00AA288F">
        <w:rPr>
          <w:rFonts w:asciiTheme="majorBidi" w:hAnsiTheme="majorBidi"/>
          <w:spacing w:val="-2"/>
          <w:sz w:val="32"/>
          <w:szCs w:val="32"/>
          <w:cs/>
        </w:rPr>
        <w:t xml:space="preserve"> มิถุนายน </w:t>
      </w:r>
      <w:r w:rsidR="00AA288F">
        <w:rPr>
          <w:rFonts w:asciiTheme="majorBidi" w:hAnsiTheme="majorBidi"/>
          <w:spacing w:val="-2"/>
          <w:sz w:val="32"/>
          <w:szCs w:val="32"/>
        </w:rPr>
        <w:t>2568</w:t>
      </w:r>
      <w:r w:rsidR="00AA288F" w:rsidRPr="00AA288F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="00AA288F">
        <w:rPr>
          <w:rFonts w:asciiTheme="majorBidi" w:hAnsiTheme="majorBidi"/>
          <w:spacing w:val="-2"/>
          <w:sz w:val="32"/>
          <w:szCs w:val="32"/>
        </w:rPr>
        <w:t>2567</w:t>
      </w:r>
      <w:r w:rsidR="00AA288F" w:rsidRPr="00AA288F">
        <w:rPr>
          <w:rFonts w:asciiTheme="majorBidi" w:hAnsi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794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637607" w:rsidRPr="00637607" w14:paraId="4264C6AF" w14:textId="77777777" w:rsidTr="00692E99">
        <w:tc>
          <w:tcPr>
            <w:tcW w:w="1644" w:type="dxa"/>
          </w:tcPr>
          <w:p w14:paraId="1F7C4237" w14:textId="35DA4BC0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bottom w:val="single" w:sz="6" w:space="0" w:color="auto"/>
            </w:tcBorders>
          </w:tcPr>
          <w:p w14:paraId="7D04F62B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37607" w:rsidRPr="00637607" w14:paraId="6F5353DF" w14:textId="77777777" w:rsidTr="00692E99">
        <w:tc>
          <w:tcPr>
            <w:tcW w:w="1644" w:type="dxa"/>
          </w:tcPr>
          <w:p w14:paraId="2F26F32E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044BE9C1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37607" w:rsidRPr="00637607" w14:paraId="516B87FB" w14:textId="77777777" w:rsidTr="00692E99">
        <w:tc>
          <w:tcPr>
            <w:tcW w:w="1644" w:type="dxa"/>
          </w:tcPr>
          <w:p w14:paraId="6AC58C24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9E4447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กลุ่มผลิตภัณฑ์</w:t>
            </w:r>
          </w:p>
          <w:p w14:paraId="4DAE33BB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0361E7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CFB402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4E398971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5A904A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5E315C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โครงการ</w:t>
            </w:r>
          </w:p>
          <w:p w14:paraId="21988565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หลังคาโซลาร์เซลล์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342279D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F6AD84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37607" w:rsidRPr="00637607" w14:paraId="2B37A1A0" w14:textId="77777777" w:rsidTr="00692E99">
        <w:tc>
          <w:tcPr>
            <w:tcW w:w="1644" w:type="dxa"/>
          </w:tcPr>
          <w:p w14:paraId="254C78A9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1BDA205" w14:textId="643B0B84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FD5D40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CEF4C60" w14:textId="50FDA01D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7351CD79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444898E" w14:textId="4D99EF94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745DC3F5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C3370C2" w14:textId="36D8180A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6C79ABE6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12C48633" w14:textId="110E7D44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185D1EE2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7767B19" w14:textId="04382903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275D545C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27A24F0" w14:textId="30CEDBEE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39" w:type="dxa"/>
          </w:tcPr>
          <w:p w14:paraId="62E7EB05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63004DE" w14:textId="01047999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</w:tr>
      <w:tr w:rsidR="00637607" w:rsidRPr="00637607" w14:paraId="5DF8D60A" w14:textId="77777777" w:rsidTr="00E430C8">
        <w:trPr>
          <w:trHeight w:val="62"/>
        </w:trPr>
        <w:tc>
          <w:tcPr>
            <w:tcW w:w="1644" w:type="dxa"/>
            <w:vAlign w:val="bottom"/>
          </w:tcPr>
          <w:p w14:paraId="10403D09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B7247CE" w14:textId="590E13EE" w:rsidR="00AA288F" w:rsidRPr="00714871" w:rsidRDefault="00714871" w:rsidP="00033B3F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642,390</w:t>
            </w:r>
          </w:p>
        </w:tc>
        <w:tc>
          <w:tcPr>
            <w:tcW w:w="134" w:type="dxa"/>
          </w:tcPr>
          <w:p w14:paraId="3A3972E4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8F9727D" w14:textId="347639A2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546,301</w:t>
            </w:r>
          </w:p>
        </w:tc>
        <w:tc>
          <w:tcPr>
            <w:tcW w:w="142" w:type="dxa"/>
            <w:vAlign w:val="bottom"/>
          </w:tcPr>
          <w:p w14:paraId="24AA0133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28FCC890" w14:textId="4B74B72D" w:rsidR="00AA288F" w:rsidRPr="00714871" w:rsidRDefault="0053439B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/>
                <w:sz w:val="22"/>
                <w:szCs w:val="22"/>
                <w:cs/>
              </w:rPr>
              <w:t>257</w:t>
            </w:r>
            <w:r w:rsidRPr="007148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4871">
              <w:rPr>
                <w:rFonts w:asciiTheme="majorBidi" w:hAnsiTheme="majorBidi"/>
                <w:sz w:val="22"/>
                <w:szCs w:val="22"/>
                <w:cs/>
              </w:rPr>
              <w:t>347</w:t>
            </w:r>
          </w:p>
        </w:tc>
        <w:tc>
          <w:tcPr>
            <w:tcW w:w="142" w:type="dxa"/>
          </w:tcPr>
          <w:p w14:paraId="04A6F749" w14:textId="77777777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4695D20" w14:textId="122D5DC9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264,465</w:t>
            </w:r>
          </w:p>
        </w:tc>
        <w:tc>
          <w:tcPr>
            <w:tcW w:w="142" w:type="dxa"/>
            <w:vAlign w:val="bottom"/>
          </w:tcPr>
          <w:p w14:paraId="2926518B" w14:textId="77777777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3E130ED3" w14:textId="463A985E" w:rsidR="00AA288F" w:rsidRPr="00714871" w:rsidRDefault="0053439B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129,718</w:t>
            </w:r>
          </w:p>
        </w:tc>
        <w:tc>
          <w:tcPr>
            <w:tcW w:w="142" w:type="dxa"/>
          </w:tcPr>
          <w:p w14:paraId="7C2C7982" w14:textId="77777777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513E6DA8" w14:textId="3D63C872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244,848</w:t>
            </w:r>
          </w:p>
        </w:tc>
        <w:tc>
          <w:tcPr>
            <w:tcW w:w="142" w:type="dxa"/>
            <w:vAlign w:val="bottom"/>
          </w:tcPr>
          <w:p w14:paraId="6301A291" w14:textId="77777777" w:rsidR="00AA288F" w:rsidRPr="00714871" w:rsidRDefault="00AA288F" w:rsidP="00033B3F">
            <w:pPr>
              <w:tabs>
                <w:tab w:val="clear" w:pos="907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50C67B07" w14:textId="1F911025" w:rsidR="00AA288F" w:rsidRPr="00714871" w:rsidRDefault="00714871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1,029,455</w:t>
            </w:r>
          </w:p>
        </w:tc>
        <w:tc>
          <w:tcPr>
            <w:tcW w:w="139" w:type="dxa"/>
          </w:tcPr>
          <w:p w14:paraId="696A9A06" w14:textId="77777777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39A3DA42" w14:textId="202F011A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1,055,614 </w:t>
            </w:r>
          </w:p>
        </w:tc>
      </w:tr>
      <w:tr w:rsidR="00637607" w:rsidRPr="00637607" w14:paraId="0C436966" w14:textId="77777777" w:rsidTr="00E430C8">
        <w:tc>
          <w:tcPr>
            <w:tcW w:w="1644" w:type="dxa"/>
            <w:vAlign w:val="bottom"/>
          </w:tcPr>
          <w:p w14:paraId="2E382316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vAlign w:val="bottom"/>
          </w:tcPr>
          <w:p w14:paraId="3AA6DA96" w14:textId="405BC9AA" w:rsidR="00AA288F" w:rsidRPr="00714871" w:rsidRDefault="00714871" w:rsidP="00033B3F">
            <w:pPr>
              <w:tabs>
                <w:tab w:val="clear" w:pos="907"/>
                <w:tab w:val="left" w:pos="195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(543,071)</w:t>
            </w:r>
          </w:p>
        </w:tc>
        <w:tc>
          <w:tcPr>
            <w:tcW w:w="134" w:type="dxa"/>
          </w:tcPr>
          <w:p w14:paraId="2E1C6CEF" w14:textId="6776701C" w:rsidR="00AA288F" w:rsidRPr="00714871" w:rsidRDefault="00AA288F" w:rsidP="00033B3F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38BC865" w14:textId="79C1BF2D" w:rsidR="00AA288F" w:rsidRPr="00714871" w:rsidRDefault="00AA288F" w:rsidP="00033B3F">
            <w:pPr>
              <w:tabs>
                <w:tab w:val="clear" w:pos="907"/>
                <w:tab w:val="left" w:pos="195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(494,803)</w:t>
            </w:r>
          </w:p>
        </w:tc>
        <w:tc>
          <w:tcPr>
            <w:tcW w:w="142" w:type="dxa"/>
            <w:vAlign w:val="bottom"/>
          </w:tcPr>
          <w:p w14:paraId="74938DAD" w14:textId="77777777" w:rsidR="00AA288F" w:rsidRPr="00714871" w:rsidRDefault="00AA288F" w:rsidP="00033B3F">
            <w:pP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BAF0E85" w14:textId="405AB0B8" w:rsidR="00AA288F" w:rsidRPr="00714871" w:rsidRDefault="0053439B" w:rsidP="00033B3F">
            <w:pPr>
              <w:tabs>
                <w:tab w:val="clear" w:pos="907"/>
                <w:tab w:val="left" w:pos="174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(198,946)</w:t>
            </w:r>
          </w:p>
        </w:tc>
        <w:tc>
          <w:tcPr>
            <w:tcW w:w="142" w:type="dxa"/>
          </w:tcPr>
          <w:p w14:paraId="65CCFB13" w14:textId="77777777" w:rsidR="00AA288F" w:rsidRPr="00714871" w:rsidRDefault="00AA288F" w:rsidP="00033B3F">
            <w:pPr>
              <w:tabs>
                <w:tab w:val="clear" w:pos="907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3C9044A" w14:textId="7EB8FF6C" w:rsidR="00AA288F" w:rsidRPr="00714871" w:rsidRDefault="00AA288F" w:rsidP="00033B3F">
            <w:pPr>
              <w:tabs>
                <w:tab w:val="clear" w:pos="907"/>
                <w:tab w:val="left" w:pos="174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(207,178)</w:t>
            </w:r>
          </w:p>
        </w:tc>
        <w:tc>
          <w:tcPr>
            <w:tcW w:w="142" w:type="dxa"/>
            <w:vAlign w:val="bottom"/>
          </w:tcPr>
          <w:p w14:paraId="51B62C13" w14:textId="77777777" w:rsidR="00AA288F" w:rsidRPr="00714871" w:rsidRDefault="00AA288F" w:rsidP="00033B3F">
            <w:pPr>
              <w:tabs>
                <w:tab w:val="clear" w:pos="907"/>
                <w:tab w:val="left" w:pos="1800"/>
                <w:tab w:val="left" w:pos="1980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C5C0A6" w14:textId="4804429E" w:rsidR="00AA288F" w:rsidRPr="00714871" w:rsidRDefault="0053439B" w:rsidP="00033B3F">
            <w:pPr>
              <w:tabs>
                <w:tab w:val="clear" w:pos="907"/>
                <w:tab w:val="left" w:pos="196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14871" w:rsidRPr="00714871">
              <w:rPr>
                <w:rFonts w:asciiTheme="majorBidi" w:hAnsiTheme="majorBidi" w:cstheme="majorBidi"/>
                <w:sz w:val="22"/>
                <w:szCs w:val="22"/>
              </w:rPr>
              <w:t>102,335</w:t>
            </w:r>
            <w:r w:rsidRPr="0071487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17C81C9" w14:textId="77777777" w:rsidR="00AA288F" w:rsidRPr="00714871" w:rsidRDefault="00AA288F" w:rsidP="00033B3F">
            <w:pPr>
              <w:tabs>
                <w:tab w:val="clear" w:pos="907"/>
                <w:tab w:val="left" w:pos="196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08BE1EC" w14:textId="7D5C1FAD" w:rsidR="00AA288F" w:rsidRPr="00714871" w:rsidRDefault="00AA288F" w:rsidP="00033B3F">
            <w:pPr>
              <w:tabs>
                <w:tab w:val="clear" w:pos="907"/>
                <w:tab w:val="left" w:pos="196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(191,250)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166F5C5" w14:textId="77777777" w:rsidR="00AA288F" w:rsidRPr="00714871" w:rsidRDefault="00AA288F" w:rsidP="00033B3F">
            <w:pPr>
              <w:tabs>
                <w:tab w:val="clear" w:pos="907"/>
                <w:tab w:val="left" w:pos="1800"/>
                <w:tab w:val="left" w:pos="1980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5EF7B02" w14:textId="4F546755" w:rsidR="00AA288F" w:rsidRPr="00714871" w:rsidRDefault="00714871" w:rsidP="00033B3F">
            <w:pPr>
              <w:tabs>
                <w:tab w:val="clear" w:pos="907"/>
                <w:tab w:val="left" w:pos="196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(844,352)</w:t>
            </w:r>
          </w:p>
        </w:tc>
        <w:tc>
          <w:tcPr>
            <w:tcW w:w="139" w:type="dxa"/>
          </w:tcPr>
          <w:p w14:paraId="1F4EB9B2" w14:textId="77777777" w:rsidR="00AA288F" w:rsidRPr="00714871" w:rsidRDefault="00AA288F" w:rsidP="00033B3F">
            <w:pPr>
              <w:tabs>
                <w:tab w:val="clear" w:pos="907"/>
                <w:tab w:val="left" w:pos="196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2A369D75" w14:textId="1FAF91DC" w:rsidR="00AA288F" w:rsidRPr="00714871" w:rsidRDefault="00AA288F" w:rsidP="00033B3F">
            <w:pPr>
              <w:tabs>
                <w:tab w:val="clear" w:pos="907"/>
                <w:tab w:val="left" w:pos="196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(893,231) </w:t>
            </w:r>
          </w:p>
        </w:tc>
      </w:tr>
      <w:tr w:rsidR="00637607" w:rsidRPr="00637607" w14:paraId="006FD6F7" w14:textId="77777777" w:rsidTr="00692E99">
        <w:tc>
          <w:tcPr>
            <w:tcW w:w="1644" w:type="dxa"/>
            <w:vAlign w:val="bottom"/>
          </w:tcPr>
          <w:p w14:paraId="112F2402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850BCF" w14:textId="2C57AC7A" w:rsidR="00AA288F" w:rsidRPr="00714871" w:rsidRDefault="00714871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99,319</w:t>
            </w:r>
          </w:p>
        </w:tc>
        <w:tc>
          <w:tcPr>
            <w:tcW w:w="134" w:type="dxa"/>
          </w:tcPr>
          <w:p w14:paraId="0322EF0D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3979F2" w14:textId="0478A667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51,498</w:t>
            </w:r>
          </w:p>
        </w:tc>
        <w:tc>
          <w:tcPr>
            <w:tcW w:w="142" w:type="dxa"/>
            <w:vAlign w:val="bottom"/>
          </w:tcPr>
          <w:p w14:paraId="2E0829E9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3C96E8" w14:textId="57D9D5C3" w:rsidR="00AA288F" w:rsidRPr="00714871" w:rsidRDefault="00714871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58,401</w:t>
            </w:r>
          </w:p>
        </w:tc>
        <w:tc>
          <w:tcPr>
            <w:tcW w:w="142" w:type="dxa"/>
          </w:tcPr>
          <w:p w14:paraId="5175EBCA" w14:textId="77777777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E3965A" w14:textId="1C017DC9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57,287</w:t>
            </w:r>
          </w:p>
        </w:tc>
        <w:tc>
          <w:tcPr>
            <w:tcW w:w="142" w:type="dxa"/>
            <w:vAlign w:val="bottom"/>
          </w:tcPr>
          <w:p w14:paraId="3D0BB8BD" w14:textId="77777777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5BAED6D" w14:textId="5607BBF9" w:rsidR="00AA288F" w:rsidRPr="00714871" w:rsidRDefault="00714871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27,383</w:t>
            </w:r>
          </w:p>
        </w:tc>
        <w:tc>
          <w:tcPr>
            <w:tcW w:w="142" w:type="dxa"/>
          </w:tcPr>
          <w:p w14:paraId="6F331C00" w14:textId="77777777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16C62F0D" w14:textId="51A0A892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53,598</w:t>
            </w:r>
          </w:p>
        </w:tc>
        <w:tc>
          <w:tcPr>
            <w:tcW w:w="142" w:type="dxa"/>
            <w:vAlign w:val="bottom"/>
          </w:tcPr>
          <w:p w14:paraId="4C07D3B9" w14:textId="77777777" w:rsidR="00AA288F" w:rsidRPr="00714871" w:rsidRDefault="00AA288F" w:rsidP="00033B3F">
            <w:pPr>
              <w:tabs>
                <w:tab w:val="clear" w:pos="907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523D6A" w14:textId="229C7441" w:rsidR="00AA288F" w:rsidRPr="00714871" w:rsidRDefault="00714871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185,103</w:t>
            </w:r>
          </w:p>
        </w:tc>
        <w:tc>
          <w:tcPr>
            <w:tcW w:w="139" w:type="dxa"/>
          </w:tcPr>
          <w:p w14:paraId="650B0A36" w14:textId="77777777" w:rsidR="00AA288F" w:rsidRPr="00714871" w:rsidRDefault="00AA288F" w:rsidP="00033B3F">
            <w:pPr>
              <w:tabs>
                <w:tab w:val="clear" w:pos="907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93995F" w14:textId="724E17F4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162,383</w:t>
            </w:r>
          </w:p>
        </w:tc>
      </w:tr>
      <w:tr w:rsidR="00637607" w:rsidRPr="00637607" w14:paraId="4B7E3115" w14:textId="77777777" w:rsidTr="00505665">
        <w:tc>
          <w:tcPr>
            <w:tcW w:w="1644" w:type="dxa"/>
          </w:tcPr>
          <w:p w14:paraId="5D96622C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vAlign w:val="bottom"/>
          </w:tcPr>
          <w:p w14:paraId="6D4124C6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72CAFB8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85E2659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EF1EB97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1E7CFBB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190489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5BCFE02C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0D7E11C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4E3C2F2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0BA743D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C0A1615" w14:textId="77777777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9FE203D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5277A56" w14:textId="3ADF7219" w:rsidR="00AA288F" w:rsidRPr="00714871" w:rsidRDefault="007E08C7" w:rsidP="007E08C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19,062</w:t>
            </w:r>
          </w:p>
        </w:tc>
        <w:tc>
          <w:tcPr>
            <w:tcW w:w="139" w:type="dxa"/>
          </w:tcPr>
          <w:p w14:paraId="268CF53C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8A8B6EC" w14:textId="656C7F90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20,335</w:t>
            </w:r>
          </w:p>
        </w:tc>
      </w:tr>
      <w:tr w:rsidR="007E08C7" w:rsidRPr="00637607" w14:paraId="233BA991" w14:textId="77777777" w:rsidTr="00692E99">
        <w:tc>
          <w:tcPr>
            <w:tcW w:w="1644" w:type="dxa"/>
          </w:tcPr>
          <w:p w14:paraId="432DD90E" w14:textId="77777777" w:rsidR="007E08C7" w:rsidRPr="00714871" w:rsidRDefault="007E08C7" w:rsidP="007E08C7">
            <w:pPr>
              <w:tabs>
                <w:tab w:val="left" w:pos="1800"/>
                <w:tab w:val="left" w:pos="1980"/>
              </w:tabs>
              <w:spacing w:line="24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vAlign w:val="bottom"/>
          </w:tcPr>
          <w:p w14:paraId="50ECD38A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87C2CBA" w14:textId="77777777" w:rsidR="007E08C7" w:rsidRPr="00714871" w:rsidRDefault="007E08C7" w:rsidP="007E08C7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ECC9C02" w14:textId="77777777" w:rsidR="007E08C7" w:rsidRPr="00714871" w:rsidRDefault="007E08C7" w:rsidP="007E08C7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A89DAA8" w14:textId="77777777" w:rsidR="007E08C7" w:rsidRPr="00714871" w:rsidRDefault="007E08C7" w:rsidP="007E08C7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5964862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16399EB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5147655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D0C69ED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0489B24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C74793D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B5BE5BD" w14:textId="77777777" w:rsidR="007E08C7" w:rsidRPr="00714871" w:rsidRDefault="007E08C7" w:rsidP="007E08C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F894F8F" w14:textId="77777777" w:rsidR="007E08C7" w:rsidRPr="00714871" w:rsidRDefault="007E08C7" w:rsidP="007E08C7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1BE213A" w14:textId="0466CFB9" w:rsidR="007E08C7" w:rsidRPr="00714871" w:rsidRDefault="007E08C7" w:rsidP="007E08C7">
            <w:pPr>
              <w:tabs>
                <w:tab w:val="clear" w:pos="907"/>
                <w:tab w:val="left" w:pos="195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(27,180) </w:t>
            </w:r>
          </w:p>
        </w:tc>
        <w:tc>
          <w:tcPr>
            <w:tcW w:w="139" w:type="dxa"/>
          </w:tcPr>
          <w:p w14:paraId="060D86B7" w14:textId="77777777" w:rsidR="007E08C7" w:rsidRPr="00714871" w:rsidRDefault="007E08C7" w:rsidP="007E08C7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FF5C963" w14:textId="137BCD12" w:rsidR="007E08C7" w:rsidRPr="00714871" w:rsidRDefault="007E08C7" w:rsidP="007E08C7">
            <w:pPr>
              <w:tabs>
                <w:tab w:val="clear" w:pos="907"/>
                <w:tab w:val="left" w:pos="195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(25,723) </w:t>
            </w:r>
          </w:p>
        </w:tc>
      </w:tr>
      <w:tr w:rsidR="007E08C7" w:rsidRPr="00637607" w14:paraId="5D520568" w14:textId="77777777" w:rsidTr="00692E99">
        <w:tc>
          <w:tcPr>
            <w:tcW w:w="1644" w:type="dxa"/>
          </w:tcPr>
          <w:p w14:paraId="42E4E7E8" w14:textId="77777777" w:rsidR="007E08C7" w:rsidRPr="00714871" w:rsidRDefault="007E08C7" w:rsidP="007E08C7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vAlign w:val="bottom"/>
          </w:tcPr>
          <w:p w14:paraId="62A18D04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AABB535" w14:textId="77777777" w:rsidR="007E08C7" w:rsidRPr="00714871" w:rsidRDefault="007E08C7" w:rsidP="007E08C7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8539B87" w14:textId="77777777" w:rsidR="007E08C7" w:rsidRPr="00714871" w:rsidRDefault="007E08C7" w:rsidP="007E08C7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A826BC1" w14:textId="77777777" w:rsidR="007E08C7" w:rsidRPr="00714871" w:rsidRDefault="007E08C7" w:rsidP="007E08C7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86C7932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47241D7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E54A44D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0301DF4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0F9D669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BA33989" w14:textId="77777777" w:rsidR="007E08C7" w:rsidRPr="00714871" w:rsidRDefault="007E08C7" w:rsidP="007E08C7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FE309DF" w14:textId="77777777" w:rsidR="007E08C7" w:rsidRPr="00714871" w:rsidRDefault="007E08C7" w:rsidP="007E08C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3FE8655" w14:textId="77777777" w:rsidR="007E08C7" w:rsidRPr="00714871" w:rsidRDefault="007E08C7" w:rsidP="007E08C7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67427F2" w14:textId="1FEE1939" w:rsidR="007E08C7" w:rsidRPr="00714871" w:rsidRDefault="007E08C7" w:rsidP="007E08C7">
            <w:pPr>
              <w:tabs>
                <w:tab w:val="clear" w:pos="907"/>
                <w:tab w:val="left" w:pos="195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(125,793) </w:t>
            </w:r>
          </w:p>
        </w:tc>
        <w:tc>
          <w:tcPr>
            <w:tcW w:w="139" w:type="dxa"/>
          </w:tcPr>
          <w:p w14:paraId="712D4A2D" w14:textId="42DA6BBC" w:rsidR="007E08C7" w:rsidRPr="00714871" w:rsidRDefault="007E08C7" w:rsidP="007E08C7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1838353" w14:textId="6002BADB" w:rsidR="007E08C7" w:rsidRPr="00714871" w:rsidRDefault="007E08C7" w:rsidP="007E08C7">
            <w:pPr>
              <w:tabs>
                <w:tab w:val="clear" w:pos="907"/>
                <w:tab w:val="left" w:pos="195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(56,379) </w:t>
            </w:r>
          </w:p>
        </w:tc>
      </w:tr>
      <w:tr w:rsidR="00714871" w:rsidRPr="00637607" w14:paraId="40C0322C" w14:textId="77777777" w:rsidTr="00692E99">
        <w:tc>
          <w:tcPr>
            <w:tcW w:w="1644" w:type="dxa"/>
          </w:tcPr>
          <w:p w14:paraId="2EA6432B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vAlign w:val="bottom"/>
          </w:tcPr>
          <w:p w14:paraId="3B6BA109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B0DBCFF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9185D99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6CBA40D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D616F07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ED0D06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1982D6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FBD15B1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F63239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6F15F30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4DDB444" w14:textId="77777777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85969E5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940642F" w14:textId="2C8F5729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6,576 </w:t>
            </w:r>
          </w:p>
        </w:tc>
        <w:tc>
          <w:tcPr>
            <w:tcW w:w="139" w:type="dxa"/>
          </w:tcPr>
          <w:p w14:paraId="365051CA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25E8FD2" w14:textId="6D7164E3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5,052 </w:t>
            </w:r>
          </w:p>
        </w:tc>
      </w:tr>
      <w:tr w:rsidR="00714871" w:rsidRPr="00637607" w14:paraId="2E280B4E" w14:textId="77777777" w:rsidTr="00692E99">
        <w:tc>
          <w:tcPr>
            <w:tcW w:w="1644" w:type="dxa"/>
          </w:tcPr>
          <w:p w14:paraId="28519562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vAlign w:val="bottom"/>
          </w:tcPr>
          <w:p w14:paraId="5CDC8A72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3B819F3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8C82D49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27E113A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967B164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A0D2292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F3FB54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EFD9983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1F701D1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C0D96DB" w14:textId="77777777" w:rsidR="00714871" w:rsidRPr="00714871" w:rsidRDefault="00714871" w:rsidP="00714871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0610091" w14:textId="77777777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45F6636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AE0ED8C" w14:textId="120F813C" w:rsidR="00714871" w:rsidRPr="00714871" w:rsidRDefault="00714871" w:rsidP="00714871">
            <w:pPr>
              <w:tabs>
                <w:tab w:val="clear" w:pos="907"/>
                <w:tab w:val="left" w:pos="195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(14,505)</w:t>
            </w:r>
          </w:p>
        </w:tc>
        <w:tc>
          <w:tcPr>
            <w:tcW w:w="139" w:type="dxa"/>
          </w:tcPr>
          <w:p w14:paraId="22060A79" w14:textId="77777777" w:rsidR="00714871" w:rsidRPr="00714871" w:rsidRDefault="00714871" w:rsidP="0071487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CCC8C1D" w14:textId="366C4CC5" w:rsidR="00714871" w:rsidRPr="00714871" w:rsidRDefault="00714871" w:rsidP="00714871">
            <w:pPr>
              <w:tabs>
                <w:tab w:val="clear" w:pos="907"/>
                <w:tab w:val="left" w:pos="195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(16,764)</w:t>
            </w:r>
          </w:p>
        </w:tc>
      </w:tr>
      <w:tr w:rsidR="00637607" w:rsidRPr="00637607" w14:paraId="2BAEEFC6" w14:textId="77777777" w:rsidTr="00E430C8">
        <w:tc>
          <w:tcPr>
            <w:tcW w:w="1644" w:type="dxa"/>
          </w:tcPr>
          <w:p w14:paraId="51466FD9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4" w:type="dxa"/>
            <w:vAlign w:val="bottom"/>
          </w:tcPr>
          <w:p w14:paraId="163DC0BC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A17AB29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90E2CF1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FDF0CB8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AF7A949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264970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9DC0129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2579EF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0C37901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605D12A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835FBC5" w14:textId="77777777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A08814B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354F415" w14:textId="191BAD03" w:rsidR="00AA288F" w:rsidRPr="00714871" w:rsidRDefault="00714871" w:rsidP="0053439B">
            <w:pPr>
              <w:tabs>
                <w:tab w:val="clear" w:pos="907"/>
                <w:tab w:val="left" w:pos="195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(10,092)</w:t>
            </w:r>
          </w:p>
        </w:tc>
        <w:tc>
          <w:tcPr>
            <w:tcW w:w="139" w:type="dxa"/>
          </w:tcPr>
          <w:p w14:paraId="1D24C1AB" w14:textId="77777777" w:rsidR="00AA288F" w:rsidRPr="00714871" w:rsidRDefault="00AA288F" w:rsidP="00033B3F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626704D" w14:textId="23A25A47" w:rsidR="00AA288F" w:rsidRPr="00714871" w:rsidRDefault="00AA288F" w:rsidP="00033B3F">
            <w:pPr>
              <w:tabs>
                <w:tab w:val="clear" w:pos="907"/>
                <w:tab w:val="left" w:pos="195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(18,607)</w:t>
            </w:r>
          </w:p>
        </w:tc>
      </w:tr>
      <w:tr w:rsidR="00637607" w:rsidRPr="00637607" w14:paraId="7A229903" w14:textId="77777777" w:rsidTr="00E430C8">
        <w:tc>
          <w:tcPr>
            <w:tcW w:w="1644" w:type="dxa"/>
          </w:tcPr>
          <w:p w14:paraId="71314270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94" w:type="dxa"/>
            <w:vAlign w:val="bottom"/>
          </w:tcPr>
          <w:p w14:paraId="09CEB5C8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A206D21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9078306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03A5692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917ED43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F61575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CA1F58E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C563070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18D093D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A826C1" w14:textId="77777777" w:rsidR="00AA288F" w:rsidRPr="00714871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FE3796D" w14:textId="77777777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4B63719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6C6E28" w14:textId="455DEBEC" w:rsidR="00AA288F" w:rsidRPr="00714871" w:rsidRDefault="00714871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33,171</w:t>
            </w:r>
          </w:p>
        </w:tc>
        <w:tc>
          <w:tcPr>
            <w:tcW w:w="139" w:type="dxa"/>
          </w:tcPr>
          <w:p w14:paraId="23CAD797" w14:textId="77777777" w:rsidR="00AA288F" w:rsidRPr="00714871" w:rsidRDefault="00AA288F" w:rsidP="00033B3F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BD7447" w14:textId="6AB07C55" w:rsidR="00AA288F" w:rsidRPr="00714871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70,297</w:t>
            </w:r>
          </w:p>
        </w:tc>
      </w:tr>
      <w:tr w:rsidR="00637607" w:rsidRPr="00637607" w14:paraId="1CFF8338" w14:textId="77777777" w:rsidTr="00692E99">
        <w:tc>
          <w:tcPr>
            <w:tcW w:w="1644" w:type="dxa"/>
          </w:tcPr>
          <w:p w14:paraId="1C550466" w14:textId="77777777" w:rsidR="00AA288F" w:rsidRPr="00637607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color w:val="EE0000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04967DB9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61CC52" w14:textId="77777777" w:rsidR="00AA288F" w:rsidRPr="00637607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</w:tcPr>
          <w:p w14:paraId="6EE81C69" w14:textId="77777777" w:rsidR="00AA288F" w:rsidRPr="00637607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96D1F1" w14:textId="77777777" w:rsidR="00AA288F" w:rsidRPr="00637607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A00F6AD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62040271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</w:tcPr>
          <w:p w14:paraId="4EDEA0B6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DC84307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C04660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589AC1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735BBB4" w14:textId="77777777" w:rsidR="00AA288F" w:rsidRPr="00637607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36E96D9" w14:textId="77777777" w:rsidR="00AA288F" w:rsidRPr="00637607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49DCDFC" w14:textId="77777777" w:rsidR="00AA288F" w:rsidRPr="00637607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39" w:type="dxa"/>
          </w:tcPr>
          <w:p w14:paraId="24F41D82" w14:textId="77777777" w:rsidR="00AA288F" w:rsidRPr="00637607" w:rsidRDefault="00AA288F" w:rsidP="00033B3F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41CB95A" w14:textId="77777777" w:rsidR="00AA288F" w:rsidRPr="00637607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</w:tr>
      <w:tr w:rsidR="00637607" w:rsidRPr="00637607" w14:paraId="384418AC" w14:textId="77777777" w:rsidTr="00692E99">
        <w:tc>
          <w:tcPr>
            <w:tcW w:w="1644" w:type="dxa"/>
          </w:tcPr>
          <w:p w14:paraId="1159C6CD" w14:textId="77777777" w:rsidR="00AA288F" w:rsidRPr="00714871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794" w:type="dxa"/>
            <w:vAlign w:val="bottom"/>
          </w:tcPr>
          <w:p w14:paraId="3C2C5694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34" w:type="dxa"/>
          </w:tcPr>
          <w:p w14:paraId="0C0236C6" w14:textId="77777777" w:rsidR="00AA288F" w:rsidRPr="00637607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</w:tcPr>
          <w:p w14:paraId="4BFBF696" w14:textId="77777777" w:rsidR="00AA288F" w:rsidRPr="00637607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C2FBC39" w14:textId="77777777" w:rsidR="00AA288F" w:rsidRPr="00637607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E54A77A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40A9EC2E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</w:tcPr>
          <w:p w14:paraId="51D67A1A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C1705AC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</w:tcPr>
          <w:p w14:paraId="0A41633E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88E724" w14:textId="77777777" w:rsidR="00AA288F" w:rsidRPr="00637607" w:rsidRDefault="00AA288F" w:rsidP="00033B3F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4180A98" w14:textId="77777777" w:rsidR="00AA288F" w:rsidRPr="00637607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95B641B" w14:textId="77777777" w:rsidR="00AA288F" w:rsidRPr="00637607" w:rsidRDefault="00AA288F" w:rsidP="00033B3F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21C0F17" w14:textId="77777777" w:rsidR="00AA288F" w:rsidRPr="00637607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139" w:type="dxa"/>
          </w:tcPr>
          <w:p w14:paraId="597BB06F" w14:textId="77777777" w:rsidR="00AA288F" w:rsidRPr="00637607" w:rsidRDefault="00AA288F" w:rsidP="00033B3F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  <w:tc>
          <w:tcPr>
            <w:tcW w:w="794" w:type="dxa"/>
          </w:tcPr>
          <w:p w14:paraId="792C6C4F" w14:textId="77777777" w:rsidR="00AA288F" w:rsidRPr="00637607" w:rsidRDefault="00AA288F" w:rsidP="00033B3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color w:val="EE0000"/>
                <w:sz w:val="22"/>
                <w:szCs w:val="22"/>
              </w:rPr>
            </w:pPr>
          </w:p>
        </w:tc>
      </w:tr>
      <w:tr w:rsidR="00CE1609" w:rsidRPr="00637607" w14:paraId="2AEF0096" w14:textId="77777777" w:rsidTr="002B29A1">
        <w:tc>
          <w:tcPr>
            <w:tcW w:w="1644" w:type="dxa"/>
          </w:tcPr>
          <w:p w14:paraId="27734FA2" w14:textId="77777777" w:rsidR="00CE1609" w:rsidRPr="00714871" w:rsidRDefault="00CE1609" w:rsidP="00CE1609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794" w:type="dxa"/>
          </w:tcPr>
          <w:p w14:paraId="0DC2C8D4" w14:textId="219B3788" w:rsidR="00CE1609" w:rsidRPr="00714871" w:rsidRDefault="00CE1609" w:rsidP="00CE1609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 432,763 </w:t>
            </w:r>
          </w:p>
        </w:tc>
        <w:tc>
          <w:tcPr>
            <w:tcW w:w="134" w:type="dxa"/>
          </w:tcPr>
          <w:p w14:paraId="049F31BB" w14:textId="77777777" w:rsidR="00CE1609" w:rsidRPr="00714871" w:rsidRDefault="00CE1609" w:rsidP="00CE1609">
            <w:pPr>
              <w:tabs>
                <w:tab w:val="clear" w:pos="907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A4375B3" w14:textId="023A5371" w:rsidR="00CE1609" w:rsidRPr="00714871" w:rsidRDefault="00CE1609" w:rsidP="00CE1609">
            <w:pPr>
              <w:tabs>
                <w:tab w:val="clear" w:pos="907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434,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714871">
              <w:rPr>
                <w:rFonts w:asciiTheme="majorBidi" w:hAnsiTheme="majorBidi" w:cstheme="majorBidi"/>
                <w:sz w:val="22"/>
                <w:szCs w:val="22"/>
              </w:rPr>
              <w:t>61</w:t>
            </w:r>
          </w:p>
        </w:tc>
        <w:tc>
          <w:tcPr>
            <w:tcW w:w="142" w:type="dxa"/>
            <w:vAlign w:val="bottom"/>
          </w:tcPr>
          <w:p w14:paraId="390738A8" w14:textId="77777777" w:rsidR="00CE1609" w:rsidRPr="00714871" w:rsidRDefault="00CE1609" w:rsidP="00CE1609">
            <w:pPr>
              <w:tabs>
                <w:tab w:val="clear" w:pos="907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5155CB2" w14:textId="1C3B8E11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/>
                <w:sz w:val="22"/>
                <w:szCs w:val="22"/>
                <w:cs/>
              </w:rPr>
              <w:t>257</w:t>
            </w:r>
            <w:r w:rsidRPr="007148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4871">
              <w:rPr>
                <w:rFonts w:asciiTheme="majorBidi" w:hAnsiTheme="majorBidi"/>
                <w:sz w:val="22"/>
                <w:szCs w:val="22"/>
                <w:cs/>
              </w:rPr>
              <w:t>347</w:t>
            </w:r>
          </w:p>
        </w:tc>
        <w:tc>
          <w:tcPr>
            <w:tcW w:w="142" w:type="dxa"/>
          </w:tcPr>
          <w:p w14:paraId="7F92066E" w14:textId="77777777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00DAE23" w14:textId="274E26EE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264,465</w:t>
            </w:r>
          </w:p>
        </w:tc>
        <w:tc>
          <w:tcPr>
            <w:tcW w:w="142" w:type="dxa"/>
            <w:vAlign w:val="bottom"/>
          </w:tcPr>
          <w:p w14:paraId="47DE3813" w14:textId="77777777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31A160F" w14:textId="7EBC4F9D" w:rsidR="00CE1609" w:rsidRPr="00714871" w:rsidRDefault="00CE1609" w:rsidP="00CE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ACCF92C" w14:textId="77777777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47FB78A" w14:textId="3D497387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126,546</w:t>
            </w:r>
          </w:p>
        </w:tc>
        <w:tc>
          <w:tcPr>
            <w:tcW w:w="142" w:type="dxa"/>
            <w:vAlign w:val="bottom"/>
          </w:tcPr>
          <w:p w14:paraId="62B12FED" w14:textId="77777777" w:rsidR="00CE1609" w:rsidRPr="00714871" w:rsidRDefault="00CE1609" w:rsidP="00CE1609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2888E9C" w14:textId="4CCDE052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 690,110 </w:t>
            </w:r>
          </w:p>
        </w:tc>
        <w:tc>
          <w:tcPr>
            <w:tcW w:w="139" w:type="dxa"/>
          </w:tcPr>
          <w:p w14:paraId="0BD3C5A6" w14:textId="77777777" w:rsidR="00CE1609" w:rsidRPr="00714871" w:rsidRDefault="00CE1609" w:rsidP="00CE1609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6523603" w14:textId="7316EF5B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609">
              <w:rPr>
                <w:rFonts w:asciiTheme="majorBidi" w:hAnsiTheme="majorBidi" w:cstheme="majorBidi"/>
                <w:sz w:val="22"/>
                <w:szCs w:val="22"/>
              </w:rPr>
              <w:t>825,472</w:t>
            </w:r>
          </w:p>
        </w:tc>
      </w:tr>
      <w:tr w:rsidR="00CE1609" w:rsidRPr="00637607" w14:paraId="5E733EC3" w14:textId="77777777" w:rsidTr="002B29A1">
        <w:tc>
          <w:tcPr>
            <w:tcW w:w="1644" w:type="dxa"/>
          </w:tcPr>
          <w:p w14:paraId="2DF638C2" w14:textId="77777777" w:rsidR="00CE1609" w:rsidRPr="00714871" w:rsidRDefault="00CE1609" w:rsidP="00CE1609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hint="cs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9EC4224" w14:textId="1C1E9DE0" w:rsidR="00CE1609" w:rsidRPr="00714871" w:rsidRDefault="00CE1609" w:rsidP="00CE1609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 209,627 </w:t>
            </w:r>
          </w:p>
        </w:tc>
        <w:tc>
          <w:tcPr>
            <w:tcW w:w="134" w:type="dxa"/>
          </w:tcPr>
          <w:p w14:paraId="57B24CD9" w14:textId="77777777" w:rsidR="00CE1609" w:rsidRPr="00714871" w:rsidRDefault="00CE1609" w:rsidP="00CE1609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E3AFEA4" w14:textId="06B8455D" w:rsidR="00CE1609" w:rsidRPr="00714871" w:rsidRDefault="00CE1609" w:rsidP="00CE1609">
            <w:pPr>
              <w:tabs>
                <w:tab w:val="clear" w:pos="907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 111,840</w:t>
            </w:r>
          </w:p>
        </w:tc>
        <w:tc>
          <w:tcPr>
            <w:tcW w:w="142" w:type="dxa"/>
            <w:vAlign w:val="bottom"/>
          </w:tcPr>
          <w:p w14:paraId="6847C34D" w14:textId="77777777" w:rsidR="00CE1609" w:rsidRPr="00714871" w:rsidRDefault="00CE1609" w:rsidP="00CE1609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41C4634" w14:textId="7BDC00F2" w:rsidR="00CE1609" w:rsidRPr="00714871" w:rsidRDefault="00CE1609" w:rsidP="00CE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BBDFB93" w14:textId="77777777" w:rsidR="00CE1609" w:rsidRPr="00714871" w:rsidRDefault="00CE1609" w:rsidP="00CE1609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2692990" w14:textId="16E84F17" w:rsidR="00CE1609" w:rsidRPr="00714871" w:rsidRDefault="00CE1609" w:rsidP="00CE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76C808F" w14:textId="77777777" w:rsidR="00CE1609" w:rsidRPr="00714871" w:rsidRDefault="00CE1609" w:rsidP="00CE1609">
            <w:pPr>
              <w:tabs>
                <w:tab w:val="left" w:pos="195"/>
                <w:tab w:val="left" w:pos="1800"/>
                <w:tab w:val="left" w:pos="198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88CC28C" w14:textId="08D429CD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129,718</w:t>
            </w:r>
          </w:p>
        </w:tc>
        <w:tc>
          <w:tcPr>
            <w:tcW w:w="142" w:type="dxa"/>
          </w:tcPr>
          <w:p w14:paraId="3B102B1C" w14:textId="77777777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6529820" w14:textId="02087DF2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118,302</w:t>
            </w:r>
          </w:p>
        </w:tc>
        <w:tc>
          <w:tcPr>
            <w:tcW w:w="142" w:type="dxa"/>
            <w:vAlign w:val="bottom"/>
          </w:tcPr>
          <w:p w14:paraId="59A3045A" w14:textId="77777777" w:rsidR="00CE1609" w:rsidRPr="00714871" w:rsidRDefault="00CE1609" w:rsidP="00CE1609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DEACCEE" w14:textId="11239550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 339,345 </w:t>
            </w:r>
          </w:p>
        </w:tc>
        <w:tc>
          <w:tcPr>
            <w:tcW w:w="139" w:type="dxa"/>
          </w:tcPr>
          <w:p w14:paraId="13C4B74E" w14:textId="77777777" w:rsidR="00CE1609" w:rsidRPr="00714871" w:rsidRDefault="00CE1609" w:rsidP="00CE1609">
            <w:pPr>
              <w:tabs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CB8F3F0" w14:textId="052E314C" w:rsidR="00CE1609" w:rsidRPr="00714871" w:rsidRDefault="00CE1609" w:rsidP="00CE160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609">
              <w:rPr>
                <w:rFonts w:asciiTheme="majorBidi" w:hAnsiTheme="majorBidi" w:cstheme="majorBidi"/>
                <w:sz w:val="22"/>
                <w:szCs w:val="22"/>
              </w:rPr>
              <w:t>230,142</w:t>
            </w:r>
          </w:p>
        </w:tc>
      </w:tr>
      <w:tr w:rsidR="00714871" w:rsidRPr="00637607" w14:paraId="48BEA1B5" w14:textId="77777777" w:rsidTr="009618FF">
        <w:tc>
          <w:tcPr>
            <w:tcW w:w="1644" w:type="dxa"/>
          </w:tcPr>
          <w:p w14:paraId="063BB35B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left="-57" w:right="-249" w:firstLine="143"/>
              <w:rPr>
                <w:rFonts w:asciiTheme="majorBidi" w:hAnsiTheme="majorBidi"/>
                <w:sz w:val="22"/>
                <w:szCs w:val="22"/>
                <w:cs/>
              </w:rPr>
            </w:pPr>
            <w:r w:rsidRPr="00714871">
              <w:rPr>
                <w:rFonts w:asciiTheme="majorBidi" w:hAnsi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5C6ED8" w14:textId="6170B23A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642,390</w:t>
            </w:r>
          </w:p>
        </w:tc>
        <w:tc>
          <w:tcPr>
            <w:tcW w:w="134" w:type="dxa"/>
          </w:tcPr>
          <w:p w14:paraId="64152491" w14:textId="77777777" w:rsidR="00714871" w:rsidRPr="00714871" w:rsidRDefault="00714871" w:rsidP="00714871">
            <w:pPr>
              <w:tabs>
                <w:tab w:val="clear" w:pos="907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28AF30" w14:textId="46BD72AC" w:rsidR="00714871" w:rsidRPr="00714871" w:rsidRDefault="00714871" w:rsidP="00714871">
            <w:pPr>
              <w:tabs>
                <w:tab w:val="clear" w:pos="907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546,301</w:t>
            </w:r>
          </w:p>
        </w:tc>
        <w:tc>
          <w:tcPr>
            <w:tcW w:w="142" w:type="dxa"/>
            <w:vAlign w:val="bottom"/>
          </w:tcPr>
          <w:p w14:paraId="25D5761E" w14:textId="77777777" w:rsidR="00714871" w:rsidRPr="00714871" w:rsidRDefault="00714871" w:rsidP="00714871">
            <w:pPr>
              <w:tabs>
                <w:tab w:val="clear" w:pos="907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120CA" w14:textId="1F7DCC8A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/>
                <w:sz w:val="22"/>
                <w:szCs w:val="22"/>
                <w:cs/>
              </w:rPr>
              <w:t>257</w:t>
            </w:r>
            <w:r w:rsidRPr="007148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14871">
              <w:rPr>
                <w:rFonts w:asciiTheme="majorBidi" w:hAnsiTheme="majorBidi"/>
                <w:sz w:val="22"/>
                <w:szCs w:val="22"/>
                <w:cs/>
              </w:rPr>
              <w:t>347</w:t>
            </w:r>
          </w:p>
        </w:tc>
        <w:tc>
          <w:tcPr>
            <w:tcW w:w="142" w:type="dxa"/>
          </w:tcPr>
          <w:p w14:paraId="56F38839" w14:textId="77777777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BDDE4E" w14:textId="444A002C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264,465</w:t>
            </w:r>
          </w:p>
        </w:tc>
        <w:tc>
          <w:tcPr>
            <w:tcW w:w="142" w:type="dxa"/>
            <w:vAlign w:val="bottom"/>
          </w:tcPr>
          <w:p w14:paraId="2A0629E2" w14:textId="77777777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49818AE2" w14:textId="38B81396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129,718</w:t>
            </w:r>
          </w:p>
        </w:tc>
        <w:tc>
          <w:tcPr>
            <w:tcW w:w="142" w:type="dxa"/>
          </w:tcPr>
          <w:p w14:paraId="09B9DA65" w14:textId="77777777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39FC0373" w14:textId="5FCD9626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244,848</w:t>
            </w:r>
          </w:p>
        </w:tc>
        <w:tc>
          <w:tcPr>
            <w:tcW w:w="142" w:type="dxa"/>
            <w:vAlign w:val="bottom"/>
          </w:tcPr>
          <w:p w14:paraId="141D1372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3A7FA686" w14:textId="001F94E3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>1,029,455</w:t>
            </w:r>
          </w:p>
        </w:tc>
        <w:tc>
          <w:tcPr>
            <w:tcW w:w="139" w:type="dxa"/>
          </w:tcPr>
          <w:p w14:paraId="4E243FAA" w14:textId="77777777" w:rsidR="00714871" w:rsidRPr="00714871" w:rsidRDefault="00714871" w:rsidP="00714871">
            <w:pPr>
              <w:tabs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5FAB468E" w14:textId="1AA9C3CA" w:rsidR="00714871" w:rsidRPr="00714871" w:rsidRDefault="00714871" w:rsidP="0071487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4871">
              <w:rPr>
                <w:rFonts w:asciiTheme="majorBidi" w:hAnsiTheme="majorBidi" w:cstheme="majorBidi"/>
                <w:sz w:val="22"/>
                <w:szCs w:val="22"/>
              </w:rPr>
              <w:t xml:space="preserve"> 1,055,614 </w:t>
            </w:r>
          </w:p>
        </w:tc>
      </w:tr>
    </w:tbl>
    <w:p w14:paraId="3DC88785" w14:textId="77777777" w:rsidR="00557713" w:rsidRDefault="00557713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87B002" w14:textId="77777777" w:rsidR="000A67F6" w:rsidRDefault="000A67F6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A8E45E" w14:textId="77777777" w:rsidR="0036227A" w:rsidRDefault="0036227A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3BD1DD" w14:textId="77777777" w:rsidR="0036227A" w:rsidRDefault="0036227A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197FF4" w14:textId="79111292" w:rsidR="00424763" w:rsidRPr="0010231C" w:rsidRDefault="00424763" w:rsidP="00033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1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0231C" w:rsidRPr="0010231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1023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023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485A" w:rsidRPr="0010231C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</w:t>
      </w:r>
      <w:r w:rsidRPr="0010231C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14:paraId="4814DBF2" w14:textId="6B779C1E" w:rsidR="000A424B" w:rsidRDefault="00424763" w:rsidP="00033B3F">
      <w:pPr>
        <w:tabs>
          <w:tab w:val="clear" w:pos="227"/>
          <w:tab w:val="clear" w:pos="454"/>
          <w:tab w:val="left" w:pos="42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0231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0231C">
        <w:rPr>
          <w:rFonts w:asciiTheme="majorBidi" w:hAnsiTheme="majorBidi" w:cstheme="majorBidi"/>
          <w:sz w:val="32"/>
          <w:szCs w:val="32"/>
        </w:rPr>
        <w:t xml:space="preserve"> 3</w:t>
      </w:r>
      <w:r w:rsidR="0010231C" w:rsidRPr="0010231C">
        <w:rPr>
          <w:rFonts w:asciiTheme="majorBidi" w:hAnsiTheme="majorBidi" w:cstheme="majorBidi"/>
          <w:sz w:val="32"/>
          <w:szCs w:val="32"/>
        </w:rPr>
        <w:t xml:space="preserve">0 </w:t>
      </w:r>
      <w:r w:rsidR="0010231C" w:rsidRPr="0010231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10231C">
        <w:rPr>
          <w:rFonts w:asciiTheme="majorBidi" w:hAnsiTheme="majorBidi" w:cstheme="majorBidi"/>
          <w:sz w:val="32"/>
          <w:szCs w:val="32"/>
        </w:rPr>
        <w:t xml:space="preserve"> 256</w:t>
      </w:r>
      <w:r w:rsidR="006141CA" w:rsidRPr="0010231C">
        <w:rPr>
          <w:rFonts w:asciiTheme="majorBidi" w:hAnsiTheme="majorBidi" w:cstheme="majorBidi"/>
          <w:sz w:val="32"/>
          <w:szCs w:val="32"/>
        </w:rPr>
        <w:t>8</w:t>
      </w:r>
      <w:r w:rsidR="000A424B" w:rsidRPr="0010231C">
        <w:rPr>
          <w:rFonts w:asciiTheme="majorBidi" w:hAnsiTheme="majorBidi" w:cstheme="majorBidi"/>
          <w:sz w:val="32"/>
          <w:szCs w:val="32"/>
        </w:rPr>
        <w:t xml:space="preserve"> </w:t>
      </w:r>
      <w:r w:rsidRPr="0010231C">
        <w:rPr>
          <w:rFonts w:asciiTheme="majorBidi" w:hAnsiTheme="majorBidi" w:cstheme="majorBidi"/>
          <w:sz w:val="32"/>
          <w:szCs w:val="32"/>
          <w:cs/>
        </w:rPr>
        <w:t>บริษัทมีสินทรัพย์</w:t>
      </w:r>
      <w:r w:rsidR="00E0155B" w:rsidRPr="0010231C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10231C">
        <w:rPr>
          <w:rFonts w:asciiTheme="majorBidi" w:hAnsiTheme="majorBidi" w:cstheme="majorBidi"/>
          <w:sz w:val="32"/>
          <w:szCs w:val="32"/>
          <w:cs/>
        </w:rPr>
        <w:t>ที่วัดมูลค่า</w:t>
      </w:r>
      <w:r w:rsidR="002F34CD" w:rsidRPr="0010231C">
        <w:rPr>
          <w:rFonts w:asciiTheme="majorBidi" w:hAnsiTheme="majorBidi" w:cstheme="majorBidi" w:hint="cs"/>
          <w:sz w:val="32"/>
          <w:szCs w:val="32"/>
          <w:cs/>
        </w:rPr>
        <w:t>และเปิดเผย</w:t>
      </w:r>
      <w:r w:rsidRPr="0010231C">
        <w:rPr>
          <w:rFonts w:asciiTheme="majorBidi" w:hAnsiTheme="majorBidi" w:cstheme="majorBidi"/>
          <w:sz w:val="32"/>
          <w:szCs w:val="32"/>
          <w:cs/>
        </w:rPr>
        <w:t>ด้วยมูลค่ายุติธรรม</w:t>
      </w:r>
      <w:r w:rsidR="000A424B" w:rsidRPr="0010231C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DF7CAC" w:rsidRPr="00033B3F" w14:paraId="7A9DB3D2" w14:textId="77777777" w:rsidTr="00113731">
        <w:trPr>
          <w:cantSplit/>
        </w:trPr>
        <w:tc>
          <w:tcPr>
            <w:tcW w:w="3458" w:type="dxa"/>
            <w:vAlign w:val="bottom"/>
          </w:tcPr>
          <w:p w14:paraId="51FE7931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A7C38D9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พันบาท</w:t>
            </w:r>
          </w:p>
        </w:tc>
      </w:tr>
      <w:tr w:rsidR="00DF7CAC" w:rsidRPr="00033B3F" w14:paraId="14684542" w14:textId="77777777" w:rsidTr="00113731">
        <w:trPr>
          <w:cantSplit/>
        </w:trPr>
        <w:tc>
          <w:tcPr>
            <w:tcW w:w="3458" w:type="dxa"/>
            <w:vAlign w:val="bottom"/>
          </w:tcPr>
          <w:p w14:paraId="0F087B13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663E13" w14:textId="647B2AAD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kern w:val="28"/>
                <w:position w:val="2"/>
                <w:sz w:val="26"/>
                <w:szCs w:val="26"/>
                <w:cs/>
              </w:rPr>
              <w:t>รวม</w:t>
            </w:r>
          </w:p>
        </w:tc>
      </w:tr>
      <w:tr w:rsidR="00DF7CAC" w:rsidRPr="00033B3F" w14:paraId="4500EB95" w14:textId="77777777" w:rsidTr="00113731">
        <w:trPr>
          <w:cantSplit/>
        </w:trPr>
        <w:tc>
          <w:tcPr>
            <w:tcW w:w="3458" w:type="dxa"/>
            <w:vAlign w:val="bottom"/>
          </w:tcPr>
          <w:p w14:paraId="7F35AD18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3E73CB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ED192B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EB9270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5DAA6D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600C57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C618EE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B74C8F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รวม</w:t>
            </w:r>
          </w:p>
        </w:tc>
      </w:tr>
      <w:tr w:rsidR="00DF7CAC" w:rsidRPr="00033B3F" w14:paraId="76771AD8" w14:textId="77777777" w:rsidTr="00113731">
        <w:trPr>
          <w:cantSplit/>
        </w:trPr>
        <w:tc>
          <w:tcPr>
            <w:tcW w:w="3458" w:type="dxa"/>
            <w:vAlign w:val="bottom"/>
          </w:tcPr>
          <w:p w14:paraId="4F5A809B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สินทรัพย์</w:t>
            </w:r>
            <w:r w:rsidRPr="00033B3F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5E048D1A" w14:textId="77777777" w:rsidR="00DF7CAC" w:rsidRPr="00033B3F" w:rsidRDefault="00DF7CAC" w:rsidP="00113731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A613A1" w14:textId="77777777" w:rsidR="00DF7CAC" w:rsidRPr="00033B3F" w:rsidRDefault="00DF7CAC" w:rsidP="001137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14C0AFD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D4E5D5B" w14:textId="77777777" w:rsidR="00DF7CAC" w:rsidRPr="00033B3F" w:rsidRDefault="00DF7CAC" w:rsidP="001137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6056E7" w14:textId="77777777" w:rsidR="00DF7CAC" w:rsidRPr="00033B3F" w:rsidRDefault="00DF7CAC" w:rsidP="00113731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74F2DD04" w14:textId="77777777" w:rsidR="00DF7CAC" w:rsidRPr="00033B3F" w:rsidRDefault="00DF7CAC" w:rsidP="001137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415E175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DF7CAC" w:rsidRPr="00033B3F" w14:paraId="62484FF7" w14:textId="77777777" w:rsidTr="00113731">
        <w:trPr>
          <w:cantSplit/>
        </w:trPr>
        <w:tc>
          <w:tcPr>
            <w:tcW w:w="3458" w:type="dxa"/>
            <w:vAlign w:val="bottom"/>
          </w:tcPr>
          <w:p w14:paraId="524DCC66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0DA74FAE" w14:textId="77777777" w:rsidR="00DF7CAC" w:rsidRPr="00033B3F" w:rsidRDefault="00DF7CAC" w:rsidP="00113731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6A88BE4" w14:textId="77777777" w:rsidR="00DF7CAC" w:rsidRPr="00033B3F" w:rsidRDefault="00DF7CAC" w:rsidP="001137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B0BA72E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/>
                <w:kern w:val="28"/>
                <w:position w:val="2"/>
                <w:sz w:val="26"/>
                <w:szCs w:val="26"/>
                <w:cs/>
              </w:rPr>
              <w:t>123</w:t>
            </w:r>
          </w:p>
        </w:tc>
        <w:tc>
          <w:tcPr>
            <w:tcW w:w="134" w:type="dxa"/>
          </w:tcPr>
          <w:p w14:paraId="39198B7E" w14:textId="77777777" w:rsidR="00DF7CAC" w:rsidRPr="00033B3F" w:rsidRDefault="00DF7CAC" w:rsidP="001137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4093D50" w14:textId="77777777" w:rsidR="00DF7CAC" w:rsidRPr="00033B3F" w:rsidRDefault="00DF7CAC" w:rsidP="00113731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181E60E" w14:textId="77777777" w:rsidR="00DF7CAC" w:rsidRPr="00033B3F" w:rsidRDefault="00DF7CAC" w:rsidP="001137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F635F35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/>
                <w:kern w:val="28"/>
                <w:position w:val="2"/>
                <w:sz w:val="26"/>
                <w:szCs w:val="26"/>
                <w:cs/>
              </w:rPr>
              <w:t>123</w:t>
            </w:r>
          </w:p>
        </w:tc>
      </w:tr>
      <w:tr w:rsidR="00DF7CAC" w:rsidRPr="00033B3F" w14:paraId="5F49AE47" w14:textId="77777777" w:rsidTr="00113731">
        <w:trPr>
          <w:cantSplit/>
        </w:trPr>
        <w:tc>
          <w:tcPr>
            <w:tcW w:w="3458" w:type="dxa"/>
            <w:vAlign w:val="bottom"/>
          </w:tcPr>
          <w:p w14:paraId="0B309D29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หนี้สิน</w:t>
            </w:r>
            <w:r w:rsidRPr="00033B3F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6309ECFB" w14:textId="77777777" w:rsidR="00DF7CAC" w:rsidRPr="00033B3F" w:rsidRDefault="00DF7CAC" w:rsidP="00113731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D55724" w14:textId="77777777" w:rsidR="00DF7CAC" w:rsidRPr="00033B3F" w:rsidRDefault="00DF7CAC" w:rsidP="001137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97CC085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1F269E3" w14:textId="77777777" w:rsidR="00DF7CAC" w:rsidRPr="00033B3F" w:rsidRDefault="00DF7CAC" w:rsidP="001137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D4EC74" w14:textId="77777777" w:rsidR="00DF7CAC" w:rsidRPr="00033B3F" w:rsidRDefault="00DF7CAC" w:rsidP="00113731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727FE073" w14:textId="77777777" w:rsidR="00DF7CAC" w:rsidRPr="00033B3F" w:rsidRDefault="00DF7CAC" w:rsidP="001137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ED29277" w14:textId="77777777" w:rsidR="00DF7CAC" w:rsidRPr="00033B3F" w:rsidRDefault="00DF7CAC" w:rsidP="0011373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DF7CAC" w:rsidRPr="00033B3F" w14:paraId="12A35E02" w14:textId="77777777" w:rsidTr="00113731">
        <w:trPr>
          <w:cantSplit/>
        </w:trPr>
        <w:tc>
          <w:tcPr>
            <w:tcW w:w="3458" w:type="dxa"/>
            <w:vAlign w:val="bottom"/>
          </w:tcPr>
          <w:p w14:paraId="28AFCBD6" w14:textId="77777777" w:rsidR="00DF7CAC" w:rsidRPr="00033B3F" w:rsidRDefault="00DF7CAC" w:rsidP="00DF7CA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7B2B95BF" w14:textId="77777777" w:rsidR="00DF7CAC" w:rsidRPr="00033B3F" w:rsidRDefault="00DF7CAC" w:rsidP="00DF7CAC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1CCBC1" w14:textId="77777777" w:rsidR="00DF7CAC" w:rsidRPr="00033B3F" w:rsidRDefault="00DF7CAC" w:rsidP="00DF7CA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5C17F42" w14:textId="4575312E" w:rsidR="00DF7CAC" w:rsidRPr="00033B3F" w:rsidRDefault="00DF7CAC" w:rsidP="00DF7CA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/>
                <w:kern w:val="28"/>
                <w:position w:val="2"/>
                <w:sz w:val="26"/>
                <w:szCs w:val="26"/>
              </w:rPr>
              <w:t>1,103</w:t>
            </w:r>
          </w:p>
        </w:tc>
        <w:tc>
          <w:tcPr>
            <w:tcW w:w="134" w:type="dxa"/>
          </w:tcPr>
          <w:p w14:paraId="5B3BE024" w14:textId="77777777" w:rsidR="00DF7CAC" w:rsidRPr="00033B3F" w:rsidRDefault="00DF7CAC" w:rsidP="00DF7CA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12A4C3" w14:textId="7AAA294D" w:rsidR="00DF7CAC" w:rsidRPr="00033B3F" w:rsidRDefault="00DF7CAC" w:rsidP="00DF7CAC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D47A4F5" w14:textId="77777777" w:rsidR="00DF7CAC" w:rsidRPr="00033B3F" w:rsidRDefault="00DF7CAC" w:rsidP="00DF7CA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09015DB" w14:textId="1B1468A8" w:rsidR="00DF7CAC" w:rsidRPr="00033B3F" w:rsidRDefault="00DF7CAC" w:rsidP="00DF7CA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/>
                <w:kern w:val="28"/>
                <w:position w:val="2"/>
                <w:sz w:val="26"/>
                <w:szCs w:val="26"/>
              </w:rPr>
              <w:t>1,103</w:t>
            </w:r>
          </w:p>
        </w:tc>
      </w:tr>
      <w:tr w:rsidR="00DF7CAC" w:rsidRPr="00033B3F" w14:paraId="762A3667" w14:textId="77777777" w:rsidTr="00113731">
        <w:trPr>
          <w:cantSplit/>
        </w:trPr>
        <w:tc>
          <w:tcPr>
            <w:tcW w:w="3458" w:type="dxa"/>
            <w:vAlign w:val="bottom"/>
          </w:tcPr>
          <w:p w14:paraId="205A3856" w14:textId="77777777" w:rsidR="00DF7CAC" w:rsidRPr="00033B3F" w:rsidRDefault="00DF7CAC" w:rsidP="00DF7CA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สินทรัพย์ที่</w:t>
            </w:r>
            <w:r w:rsidRPr="00033B3F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vAlign w:val="bottom"/>
          </w:tcPr>
          <w:p w14:paraId="40300B44" w14:textId="77777777" w:rsidR="00DF7CAC" w:rsidRPr="00033B3F" w:rsidRDefault="00DF7CAC" w:rsidP="00DF7CAC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2D093F" w14:textId="77777777" w:rsidR="00DF7CAC" w:rsidRPr="00033B3F" w:rsidRDefault="00DF7CAC" w:rsidP="00DF7CA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0C86BAF" w14:textId="77777777" w:rsidR="00DF7CAC" w:rsidRPr="00033B3F" w:rsidRDefault="00DF7CAC" w:rsidP="00DF7CA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3D80272" w14:textId="77777777" w:rsidR="00DF7CAC" w:rsidRPr="00033B3F" w:rsidRDefault="00DF7CAC" w:rsidP="00DF7CA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0E2C295" w14:textId="77777777" w:rsidR="00DF7CAC" w:rsidRPr="00033B3F" w:rsidRDefault="00DF7CAC" w:rsidP="00DF7CAC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364F8893" w14:textId="77777777" w:rsidR="00DF7CAC" w:rsidRPr="00033B3F" w:rsidRDefault="00DF7CAC" w:rsidP="00DF7CA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4373CF5" w14:textId="77777777" w:rsidR="00DF7CAC" w:rsidRPr="00033B3F" w:rsidRDefault="00DF7CAC" w:rsidP="00DF7CA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DF7CAC" w:rsidRPr="00033B3F" w14:paraId="2ED0D72F" w14:textId="77777777" w:rsidTr="00113731">
        <w:trPr>
          <w:cantSplit/>
        </w:trPr>
        <w:tc>
          <w:tcPr>
            <w:tcW w:w="3458" w:type="dxa"/>
            <w:vAlign w:val="bottom"/>
          </w:tcPr>
          <w:p w14:paraId="4C75FE7C" w14:textId="77777777" w:rsidR="00DF7CAC" w:rsidRPr="00033B3F" w:rsidRDefault="00DF7CAC" w:rsidP="00DF7CA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 w:hint="cs"/>
                <w:kern w:val="28"/>
                <w:position w:val="2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65B0B8A1" w14:textId="77777777" w:rsidR="00DF7CAC" w:rsidRPr="00033B3F" w:rsidRDefault="00DF7CAC" w:rsidP="00DF7CAC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7A7F3AC" w14:textId="77777777" w:rsidR="00DF7CAC" w:rsidRPr="00033B3F" w:rsidRDefault="00DF7CAC" w:rsidP="00DF7CA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13BD8A4" w14:textId="77777777" w:rsidR="00DF7CAC" w:rsidRPr="00033B3F" w:rsidRDefault="00DF7CAC" w:rsidP="00DF7CA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61,340</w:t>
            </w:r>
          </w:p>
        </w:tc>
        <w:tc>
          <w:tcPr>
            <w:tcW w:w="134" w:type="dxa"/>
          </w:tcPr>
          <w:p w14:paraId="3FF2C62C" w14:textId="77777777" w:rsidR="00DF7CAC" w:rsidRPr="00033B3F" w:rsidRDefault="00DF7CAC" w:rsidP="00DF7CA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FA96178" w14:textId="77777777" w:rsidR="00DF7CAC" w:rsidRPr="00033B3F" w:rsidRDefault="00DF7CAC" w:rsidP="00DF7CAC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00D307C" w14:textId="77777777" w:rsidR="00DF7CAC" w:rsidRPr="00033B3F" w:rsidRDefault="00DF7CAC" w:rsidP="00DF7CA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509AA24" w14:textId="77777777" w:rsidR="00DF7CAC" w:rsidRPr="00033B3F" w:rsidRDefault="00DF7CAC" w:rsidP="00DF7CA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61,340</w:t>
            </w:r>
          </w:p>
        </w:tc>
      </w:tr>
    </w:tbl>
    <w:p w14:paraId="41937BBA" w14:textId="77777777" w:rsidR="00DF7CAC" w:rsidRDefault="00DF7CAC" w:rsidP="000E09D0">
      <w:pPr>
        <w:tabs>
          <w:tab w:val="clear" w:pos="227"/>
          <w:tab w:val="clear" w:pos="454"/>
          <w:tab w:val="left" w:pos="426"/>
        </w:tabs>
        <w:spacing w:line="280" w:lineRule="exact"/>
        <w:ind w:left="284" w:firstLine="56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10231C" w:rsidRPr="00033B3F" w14:paraId="444FD9ED" w14:textId="77777777" w:rsidTr="000D3DEA">
        <w:trPr>
          <w:cantSplit/>
        </w:trPr>
        <w:tc>
          <w:tcPr>
            <w:tcW w:w="3458" w:type="dxa"/>
            <w:vAlign w:val="bottom"/>
          </w:tcPr>
          <w:p w14:paraId="5475AD07" w14:textId="77777777" w:rsidR="00424763" w:rsidRPr="00033B3F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033B3F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พันบาท</w:t>
            </w:r>
          </w:p>
        </w:tc>
      </w:tr>
      <w:tr w:rsidR="0010231C" w:rsidRPr="00033B3F" w14:paraId="3FDF493A" w14:textId="77777777" w:rsidTr="000D3DEA">
        <w:trPr>
          <w:cantSplit/>
        </w:trPr>
        <w:tc>
          <w:tcPr>
            <w:tcW w:w="3458" w:type="dxa"/>
            <w:vAlign w:val="bottom"/>
          </w:tcPr>
          <w:p w14:paraId="46684212" w14:textId="77777777" w:rsidR="00424763" w:rsidRPr="00033B3F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2DC0E4B0" w:rsidR="00424763" w:rsidRPr="00033B3F" w:rsidRDefault="00C73FEC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231C" w:rsidRPr="00033B3F" w14:paraId="31EC6A48" w14:textId="77777777" w:rsidTr="000D3DEA">
        <w:trPr>
          <w:cantSplit/>
        </w:trPr>
        <w:tc>
          <w:tcPr>
            <w:tcW w:w="3458" w:type="dxa"/>
            <w:vAlign w:val="bottom"/>
          </w:tcPr>
          <w:p w14:paraId="7409033E" w14:textId="77777777" w:rsidR="00424763" w:rsidRPr="00033B3F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033B3F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033B3F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033B3F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033B3F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033B3F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033B3F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033B3F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รวม</w:t>
            </w:r>
          </w:p>
        </w:tc>
      </w:tr>
      <w:tr w:rsidR="0010231C" w:rsidRPr="00033B3F" w14:paraId="6E97B8D6" w14:textId="77777777" w:rsidTr="00CB5BD0">
        <w:trPr>
          <w:cantSplit/>
        </w:trPr>
        <w:tc>
          <w:tcPr>
            <w:tcW w:w="3458" w:type="dxa"/>
            <w:vAlign w:val="bottom"/>
          </w:tcPr>
          <w:p w14:paraId="676569FD" w14:textId="1994EA99" w:rsidR="00751544" w:rsidRPr="00033B3F" w:rsidRDefault="00751544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สินทรัพย์</w:t>
            </w:r>
            <w:r w:rsidRPr="00033B3F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389FF9FC" w14:textId="77777777" w:rsidR="00751544" w:rsidRPr="00033B3F" w:rsidRDefault="00751544" w:rsidP="00193E8B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6C4601AD" w14:textId="77777777" w:rsidR="00751544" w:rsidRPr="00033B3F" w:rsidRDefault="00751544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4BB2E7A" w14:textId="77777777" w:rsidR="00751544" w:rsidRPr="00033B3F" w:rsidRDefault="00751544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F2D610" w14:textId="77777777" w:rsidR="00751544" w:rsidRPr="00033B3F" w:rsidRDefault="00751544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E0AF231" w14:textId="77777777" w:rsidR="00751544" w:rsidRPr="00033B3F" w:rsidRDefault="00751544" w:rsidP="00193E8B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24F9F521" w14:textId="77777777" w:rsidR="00751544" w:rsidRPr="00033B3F" w:rsidRDefault="00751544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43DB6BA" w14:textId="77777777" w:rsidR="00751544" w:rsidRPr="00033B3F" w:rsidRDefault="00751544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10231C" w:rsidRPr="00033B3F" w14:paraId="6FF9CA3F" w14:textId="77777777" w:rsidTr="003A0F81">
        <w:trPr>
          <w:cantSplit/>
        </w:trPr>
        <w:tc>
          <w:tcPr>
            <w:tcW w:w="3458" w:type="dxa"/>
            <w:vAlign w:val="bottom"/>
          </w:tcPr>
          <w:p w14:paraId="1B549B76" w14:textId="5E913CBD" w:rsidR="00BE5C48" w:rsidRPr="00033B3F" w:rsidRDefault="00BE5C48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17DCCA12" w14:textId="5604C033" w:rsidR="00BE5C48" w:rsidRPr="00033B3F" w:rsidRDefault="00BE5C48" w:rsidP="00193E8B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40E3F7" w14:textId="77777777" w:rsidR="00BE5C48" w:rsidRPr="00033B3F" w:rsidRDefault="00BE5C48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07642E3" w14:textId="1B57E3E0" w:rsidR="00BE5C48" w:rsidRPr="00033B3F" w:rsidRDefault="00E34288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/>
                <w:kern w:val="28"/>
                <w:position w:val="2"/>
                <w:sz w:val="26"/>
                <w:szCs w:val="26"/>
                <w:cs/>
              </w:rPr>
              <w:t>123</w:t>
            </w:r>
          </w:p>
        </w:tc>
        <w:tc>
          <w:tcPr>
            <w:tcW w:w="134" w:type="dxa"/>
          </w:tcPr>
          <w:p w14:paraId="43F0D53B" w14:textId="77777777" w:rsidR="00BE5C48" w:rsidRPr="00033B3F" w:rsidRDefault="00BE5C48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9311F50" w14:textId="3B202154" w:rsidR="00BE5C48" w:rsidRPr="00033B3F" w:rsidRDefault="00BE5C48" w:rsidP="00193E8B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C8B0299" w14:textId="77777777" w:rsidR="00BE5C48" w:rsidRPr="00033B3F" w:rsidRDefault="00BE5C48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BEF8CD0" w14:textId="7A241B41" w:rsidR="00BE5C48" w:rsidRPr="00033B3F" w:rsidRDefault="00E34288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/>
                <w:kern w:val="28"/>
                <w:position w:val="2"/>
                <w:sz w:val="26"/>
                <w:szCs w:val="26"/>
                <w:cs/>
              </w:rPr>
              <w:t>123</w:t>
            </w:r>
          </w:p>
        </w:tc>
      </w:tr>
      <w:tr w:rsidR="0010231C" w:rsidRPr="00033B3F" w14:paraId="7F8B0951" w14:textId="77777777" w:rsidTr="005A6000">
        <w:trPr>
          <w:cantSplit/>
        </w:trPr>
        <w:tc>
          <w:tcPr>
            <w:tcW w:w="3458" w:type="dxa"/>
            <w:vAlign w:val="bottom"/>
          </w:tcPr>
          <w:p w14:paraId="6147CD25" w14:textId="7A41F3C0" w:rsidR="00BE5C48" w:rsidRPr="00033B3F" w:rsidRDefault="00BE5C48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หนี้สิน</w:t>
            </w:r>
            <w:r w:rsidRPr="00033B3F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1A95F2BD" w14:textId="77777777" w:rsidR="00BE5C48" w:rsidRPr="00033B3F" w:rsidRDefault="00BE5C48" w:rsidP="00193E8B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8DFE87" w14:textId="77777777" w:rsidR="00BE5C48" w:rsidRPr="00033B3F" w:rsidRDefault="00BE5C48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36A278F" w14:textId="77777777" w:rsidR="00BE5C48" w:rsidRPr="00033B3F" w:rsidRDefault="00BE5C48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A7C5A5D" w14:textId="77777777" w:rsidR="00BE5C48" w:rsidRPr="00033B3F" w:rsidRDefault="00BE5C48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FA36B37" w14:textId="77777777" w:rsidR="00BE5C48" w:rsidRPr="00033B3F" w:rsidRDefault="00BE5C48" w:rsidP="00193E8B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54F71F" w14:textId="77777777" w:rsidR="00BE5C48" w:rsidRPr="00033B3F" w:rsidRDefault="00BE5C48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5992772" w14:textId="77777777" w:rsidR="00BE5C48" w:rsidRPr="00033B3F" w:rsidRDefault="00BE5C48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10231C" w:rsidRPr="00033B3F" w14:paraId="370A5FF3" w14:textId="77777777" w:rsidTr="003A0F81">
        <w:trPr>
          <w:cantSplit/>
        </w:trPr>
        <w:tc>
          <w:tcPr>
            <w:tcW w:w="3458" w:type="dxa"/>
            <w:vAlign w:val="bottom"/>
          </w:tcPr>
          <w:p w14:paraId="47F1E84E" w14:textId="4F30FC78" w:rsidR="00CB1F44" w:rsidRPr="00033B3F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2669E0F0" w14:textId="25525AD7" w:rsidR="00CB1F44" w:rsidRPr="00033B3F" w:rsidRDefault="00CB1F44" w:rsidP="00CB1F4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6E7208B" w14:textId="77777777" w:rsidR="00CB1F44" w:rsidRPr="00033B3F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BD847AB" w14:textId="21079901" w:rsidR="00CB1F44" w:rsidRPr="00033B3F" w:rsidRDefault="00E34288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/>
                <w:kern w:val="28"/>
                <w:position w:val="2"/>
                <w:sz w:val="26"/>
                <w:szCs w:val="26"/>
                <w:cs/>
              </w:rPr>
              <w:t>780</w:t>
            </w:r>
          </w:p>
        </w:tc>
        <w:tc>
          <w:tcPr>
            <w:tcW w:w="134" w:type="dxa"/>
          </w:tcPr>
          <w:p w14:paraId="2342366D" w14:textId="77777777" w:rsidR="00CB1F44" w:rsidRPr="00033B3F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E2EBC21" w14:textId="6A0E99A5" w:rsidR="00CB1F44" w:rsidRPr="00033B3F" w:rsidRDefault="00CB1F44" w:rsidP="00CB1F4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F4113C" w14:textId="77777777" w:rsidR="00CB1F44" w:rsidRPr="00033B3F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B45FD12" w14:textId="688C25C3" w:rsidR="00CB1F44" w:rsidRPr="00033B3F" w:rsidRDefault="00E34288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/>
                <w:kern w:val="28"/>
                <w:position w:val="2"/>
                <w:sz w:val="26"/>
                <w:szCs w:val="26"/>
                <w:cs/>
              </w:rPr>
              <w:t>780</w:t>
            </w:r>
          </w:p>
        </w:tc>
      </w:tr>
      <w:tr w:rsidR="0010231C" w:rsidRPr="00033B3F" w14:paraId="3359A06C" w14:textId="77777777" w:rsidTr="000D315E">
        <w:trPr>
          <w:cantSplit/>
        </w:trPr>
        <w:tc>
          <w:tcPr>
            <w:tcW w:w="3458" w:type="dxa"/>
            <w:vAlign w:val="bottom"/>
          </w:tcPr>
          <w:p w14:paraId="0B4CDAA4" w14:textId="77777777" w:rsidR="00CB1F44" w:rsidRPr="00033B3F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สินทรัพย์ที่</w:t>
            </w:r>
            <w:r w:rsidRPr="00033B3F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vAlign w:val="bottom"/>
          </w:tcPr>
          <w:p w14:paraId="1E6C8412" w14:textId="77777777" w:rsidR="00CB1F44" w:rsidRPr="00033B3F" w:rsidRDefault="00CB1F44" w:rsidP="00CB1F4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44136CBF" w14:textId="77777777" w:rsidR="00CB1F44" w:rsidRPr="00033B3F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83FBCCB" w14:textId="77777777" w:rsidR="00CB1F44" w:rsidRPr="00033B3F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03A96AF" w14:textId="77777777" w:rsidR="00CB1F44" w:rsidRPr="00033B3F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B3705E" w14:textId="77777777" w:rsidR="00CB1F44" w:rsidRPr="00033B3F" w:rsidRDefault="00CB1F44" w:rsidP="00CB1F4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18EABA37" w14:textId="77777777" w:rsidR="00CB1F44" w:rsidRPr="00033B3F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FF69FB3" w14:textId="77777777" w:rsidR="00CB1F44" w:rsidRPr="00033B3F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10231C" w:rsidRPr="00033B3F" w14:paraId="5AFA3DF0" w14:textId="77777777" w:rsidTr="000D315E">
        <w:trPr>
          <w:cantSplit/>
        </w:trPr>
        <w:tc>
          <w:tcPr>
            <w:tcW w:w="3458" w:type="dxa"/>
            <w:vAlign w:val="bottom"/>
          </w:tcPr>
          <w:p w14:paraId="106C1598" w14:textId="77777777" w:rsidR="00CB1F44" w:rsidRPr="00033B3F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 w:hint="cs"/>
                <w:kern w:val="28"/>
                <w:position w:val="2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1D853134" w14:textId="435266A8" w:rsidR="00CB1F44" w:rsidRPr="00033B3F" w:rsidRDefault="00CB1F44" w:rsidP="00CB1F4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9BD4839" w14:textId="77777777" w:rsidR="00CB1F44" w:rsidRPr="00033B3F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D886C41" w14:textId="3AFCCA7D" w:rsidR="00CB1F44" w:rsidRPr="00033B3F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61,340</w:t>
            </w:r>
          </w:p>
        </w:tc>
        <w:tc>
          <w:tcPr>
            <w:tcW w:w="134" w:type="dxa"/>
          </w:tcPr>
          <w:p w14:paraId="45ADC045" w14:textId="77777777" w:rsidR="00CB1F44" w:rsidRPr="00033B3F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B5FBEC" w14:textId="684FBBC4" w:rsidR="00CB1F44" w:rsidRPr="00033B3F" w:rsidRDefault="00CB1F44" w:rsidP="00CB1F4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8E52F2" w14:textId="77777777" w:rsidR="00CB1F44" w:rsidRPr="00033B3F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C10C8F5" w14:textId="564B3B9A" w:rsidR="00CB1F44" w:rsidRPr="00033B3F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33B3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61,340</w:t>
            </w:r>
          </w:p>
        </w:tc>
      </w:tr>
    </w:tbl>
    <w:p w14:paraId="2F2DCE37" w14:textId="77777777" w:rsidR="00760553" w:rsidRPr="0040352E" w:rsidRDefault="00760553" w:rsidP="000E09D0">
      <w:pPr>
        <w:spacing w:line="18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26"/>
          <w:szCs w:val="26"/>
        </w:rPr>
      </w:pPr>
    </w:p>
    <w:p w14:paraId="0D4FAB25" w14:textId="1660C8C5" w:rsidR="00424763" w:rsidRDefault="00424763" w:rsidP="0055771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0231C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E14F590" w14:textId="77777777" w:rsidR="000E09D0" w:rsidRPr="0010231C" w:rsidRDefault="000E09D0" w:rsidP="00124D5C">
      <w:pPr>
        <w:spacing w:line="1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E39B956" w14:textId="43F4F676" w:rsidR="00DB0E01" w:rsidRPr="0010231C" w:rsidRDefault="00DB0E01" w:rsidP="00557713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0231C">
        <w:rPr>
          <w:rFonts w:asciiTheme="majorBidi" w:hAnsiTheme="majorBidi" w:cstheme="majorBidi"/>
          <w:sz w:val="32"/>
          <w:szCs w:val="32"/>
        </w:rPr>
        <w:tab/>
      </w:r>
      <w:r w:rsidRPr="0010231C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10231C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3788056A" w14:textId="5F1759CF" w:rsidR="00DB0E01" w:rsidRPr="0010231C" w:rsidRDefault="00DB0E01" w:rsidP="00557713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0231C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สัญญาซื้อขายเงินตราต่างประเทศวัดมูลค่ายุติธรรมโดยใช้อัตราตลาดของแต่ละสัญญาที่คำนวณ</w:t>
      </w:r>
      <w:r w:rsidR="00C51F55" w:rsidRPr="0010231C">
        <w:rPr>
          <w:rFonts w:asciiTheme="majorBidi" w:hAnsiTheme="majorBidi" w:cstheme="majorBidi"/>
          <w:sz w:val="32"/>
          <w:szCs w:val="32"/>
          <w:cs/>
        </w:rPr>
        <w:br/>
      </w:r>
      <w:r w:rsidRPr="0010231C">
        <w:rPr>
          <w:rFonts w:asciiTheme="majorBidi" w:hAnsiTheme="majorBidi" w:cstheme="majorBidi"/>
          <w:sz w:val="32"/>
          <w:szCs w:val="32"/>
          <w:cs/>
        </w:rPr>
        <w:t>โดยสถาบันการเงินของบริษัท ณ วันที่ในงบฐานะการเงิน</w:t>
      </w:r>
    </w:p>
    <w:p w14:paraId="11358FC0" w14:textId="142390DA" w:rsidR="002F34CD" w:rsidRDefault="008B0FD0" w:rsidP="00557713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0231C">
        <w:rPr>
          <w:rFonts w:asciiTheme="majorBidi" w:hAnsiTheme="majorBidi" w:cstheme="majorBidi" w:hint="cs"/>
          <w:spacing w:val="-6"/>
          <w:sz w:val="32"/>
          <w:szCs w:val="32"/>
          <w:cs/>
        </w:rPr>
        <w:t>อสังหาริมทรัพย์เพื่อการลงทุน</w:t>
      </w:r>
      <w:r w:rsidR="00DC3324" w:rsidRPr="0010231C">
        <w:rPr>
          <w:rFonts w:asciiTheme="majorBidi" w:hAnsiTheme="majorBidi" w:cstheme="majorBidi" w:hint="cs"/>
          <w:spacing w:val="-6"/>
          <w:sz w:val="32"/>
          <w:szCs w:val="32"/>
          <w:cs/>
        </w:rPr>
        <w:t>วัดมูลค่ายุติธรรมโดยผู้ประเมินราคาอิสระ ซึ่ง</w:t>
      </w:r>
      <w:r w:rsidRPr="0010231C">
        <w:rPr>
          <w:rFonts w:asciiTheme="majorBidi" w:hAnsiTheme="majorBidi" w:cstheme="majorBidi" w:hint="cs"/>
          <w:spacing w:val="-6"/>
          <w:sz w:val="32"/>
          <w:szCs w:val="32"/>
          <w:cs/>
        </w:rPr>
        <w:t>ใช้วิธีเปรียบเที</w:t>
      </w:r>
      <w:r w:rsidR="00EC4E95" w:rsidRPr="0010231C">
        <w:rPr>
          <w:rFonts w:asciiTheme="majorBidi" w:hAnsiTheme="majorBidi" w:cstheme="majorBidi" w:hint="cs"/>
          <w:spacing w:val="-6"/>
          <w:sz w:val="32"/>
          <w:szCs w:val="32"/>
          <w:cs/>
        </w:rPr>
        <w:t>ยบ</w:t>
      </w:r>
      <w:r w:rsidRPr="0010231C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ราคาตลาด</w:t>
      </w:r>
    </w:p>
    <w:p w14:paraId="0DB812F1" w14:textId="77777777" w:rsidR="00271A0D" w:rsidRDefault="00271A0D" w:rsidP="000E09D0">
      <w:pPr>
        <w:tabs>
          <w:tab w:val="clear" w:pos="680"/>
          <w:tab w:val="clear" w:pos="907"/>
          <w:tab w:val="clear" w:pos="1644"/>
          <w:tab w:val="left" w:pos="156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6809F19" w14:textId="5E0313DF" w:rsidR="00056722" w:rsidRPr="0010231C" w:rsidRDefault="00056722" w:rsidP="00557713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023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231C" w:rsidRPr="0010231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141CA" w:rsidRPr="001023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0231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1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2BFECB8D" w:rsidR="00056722" w:rsidRPr="0010231C" w:rsidRDefault="00056722" w:rsidP="00557713">
      <w:pPr>
        <w:spacing w:line="36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1023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0231C">
        <w:rPr>
          <w:rFonts w:asciiTheme="majorBidi" w:hAnsiTheme="majorBidi" w:cstheme="majorBidi"/>
          <w:sz w:val="32"/>
          <w:szCs w:val="32"/>
        </w:rPr>
        <w:t>3</w:t>
      </w:r>
      <w:r w:rsidR="0010231C" w:rsidRPr="0010231C">
        <w:rPr>
          <w:rFonts w:asciiTheme="majorBidi" w:hAnsiTheme="majorBidi" w:cstheme="majorBidi"/>
          <w:sz w:val="32"/>
          <w:szCs w:val="32"/>
        </w:rPr>
        <w:t xml:space="preserve">0 </w:t>
      </w:r>
      <w:r w:rsidR="0010231C" w:rsidRPr="0010231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1023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0231C">
        <w:rPr>
          <w:rFonts w:asciiTheme="majorBidi" w:hAnsiTheme="majorBidi" w:cstheme="majorBidi"/>
          <w:sz w:val="32"/>
          <w:szCs w:val="32"/>
        </w:rPr>
        <w:t>25</w:t>
      </w:r>
      <w:r w:rsidR="00920684" w:rsidRPr="0010231C">
        <w:rPr>
          <w:rFonts w:asciiTheme="majorBidi" w:hAnsiTheme="majorBidi" w:cstheme="majorBidi"/>
          <w:sz w:val="32"/>
          <w:szCs w:val="32"/>
        </w:rPr>
        <w:t>6</w:t>
      </w:r>
      <w:r w:rsidR="006141CA" w:rsidRPr="0010231C">
        <w:rPr>
          <w:rFonts w:asciiTheme="majorBidi" w:hAnsiTheme="majorBidi" w:cstheme="majorBidi"/>
          <w:sz w:val="32"/>
          <w:szCs w:val="32"/>
        </w:rPr>
        <w:t>8</w:t>
      </w:r>
      <w:r w:rsidRPr="0010231C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2095818B" w:rsidR="00056722" w:rsidRPr="0010231C" w:rsidRDefault="00056722" w:rsidP="00557713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231C">
        <w:rPr>
          <w:rFonts w:asciiTheme="majorBidi" w:hAnsiTheme="majorBidi" w:cstheme="majorBidi"/>
          <w:sz w:val="32"/>
          <w:szCs w:val="32"/>
        </w:rPr>
        <w:t>2</w:t>
      </w:r>
      <w:r w:rsidR="0010231C" w:rsidRPr="0010231C">
        <w:rPr>
          <w:rFonts w:asciiTheme="majorBidi" w:hAnsiTheme="majorBidi" w:cstheme="majorBidi"/>
          <w:sz w:val="32"/>
          <w:szCs w:val="32"/>
        </w:rPr>
        <w:t>4</w:t>
      </w:r>
      <w:r w:rsidRPr="0010231C">
        <w:rPr>
          <w:rFonts w:asciiTheme="majorBidi" w:hAnsiTheme="majorBidi" w:cstheme="majorBidi"/>
          <w:sz w:val="32"/>
          <w:szCs w:val="32"/>
        </w:rPr>
        <w:t>.1</w:t>
      </w:r>
      <w:r w:rsidRPr="0010231C">
        <w:rPr>
          <w:rFonts w:asciiTheme="majorBidi" w:hAnsiTheme="majorBidi" w:cstheme="majorBidi"/>
          <w:sz w:val="32"/>
          <w:szCs w:val="32"/>
        </w:rPr>
        <w:tab/>
      </w:r>
      <w:r w:rsidR="0034100E" w:rsidRPr="0010231C">
        <w:rPr>
          <w:rFonts w:asciiTheme="majorBidi" w:hAnsiTheme="majorBidi" w:cstheme="majorBidi"/>
          <w:sz w:val="32"/>
          <w:szCs w:val="32"/>
        </w:rPr>
        <w:tab/>
      </w:r>
      <w:r w:rsidRPr="0010231C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บริษัทมีภาระผูกพันตามสัญญาบริการต่างๆที่จะต้องจ่ายค่าบริการดังกล่าว ดังนี้</w:t>
      </w:r>
    </w:p>
    <w:tbl>
      <w:tblPr>
        <w:tblW w:w="7820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83"/>
        <w:gridCol w:w="166"/>
        <w:gridCol w:w="1871"/>
      </w:tblGrid>
      <w:tr w:rsidR="0010231C" w:rsidRPr="0010231C" w14:paraId="2B16B0A1" w14:textId="77777777" w:rsidTr="00C51F55">
        <w:trPr>
          <w:cantSplit/>
        </w:trPr>
        <w:tc>
          <w:tcPr>
            <w:tcW w:w="5783" w:type="dxa"/>
          </w:tcPr>
          <w:p w14:paraId="6C37FC95" w14:textId="77777777" w:rsidR="00F560FD" w:rsidRPr="0010231C" w:rsidRDefault="00F560FD" w:rsidP="00557713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10231C" w:rsidRDefault="00F560FD" w:rsidP="00557713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05C9D5AB" w14:textId="09F60BE3" w:rsidR="00F560FD" w:rsidRPr="0010231C" w:rsidRDefault="00F560FD" w:rsidP="0055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10231C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พันบาท</w:t>
            </w:r>
          </w:p>
        </w:tc>
      </w:tr>
      <w:tr w:rsidR="0010231C" w:rsidRPr="0010231C" w14:paraId="197BE9AF" w14:textId="77777777" w:rsidTr="00C51F55">
        <w:trPr>
          <w:cantSplit/>
        </w:trPr>
        <w:tc>
          <w:tcPr>
            <w:tcW w:w="5783" w:type="dxa"/>
          </w:tcPr>
          <w:p w14:paraId="2D7A16A0" w14:textId="77777777" w:rsidR="00F560FD" w:rsidRPr="0010231C" w:rsidRDefault="00F560FD" w:rsidP="00557713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10231C" w:rsidRDefault="00F560FD" w:rsidP="00557713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10231C" w:rsidRDefault="00F560FD" w:rsidP="0055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10231C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10231C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/</w:t>
            </w:r>
            <w:r w:rsidRPr="0010231C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F05D54" w:rsidRPr="0010231C" w14:paraId="02B97E44" w14:textId="77777777" w:rsidTr="00C51F55">
        <w:trPr>
          <w:cantSplit/>
        </w:trPr>
        <w:tc>
          <w:tcPr>
            <w:tcW w:w="5783" w:type="dxa"/>
          </w:tcPr>
          <w:p w14:paraId="41C0A6F5" w14:textId="77777777" w:rsidR="00F05D54" w:rsidRPr="0010231C" w:rsidRDefault="00F05D54" w:rsidP="00F05D54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1C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F05D54" w:rsidRPr="0010231C" w:rsidRDefault="00F05D54" w:rsidP="00F05D54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25ECA66E" w14:textId="46A851CB" w:rsidR="00F05D54" w:rsidRPr="00945AEC" w:rsidRDefault="00F05D54" w:rsidP="00C1387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45AEC">
              <w:rPr>
                <w:rFonts w:asciiTheme="majorBidi" w:hAnsiTheme="majorBidi" w:cstheme="majorBidi"/>
                <w:sz w:val="32"/>
                <w:szCs w:val="32"/>
              </w:rPr>
              <w:t xml:space="preserve"> 5,761 </w:t>
            </w:r>
          </w:p>
        </w:tc>
      </w:tr>
      <w:tr w:rsidR="00F05D54" w:rsidRPr="0010231C" w14:paraId="282EF1D7" w14:textId="77777777" w:rsidTr="00C51F55">
        <w:trPr>
          <w:cantSplit/>
        </w:trPr>
        <w:tc>
          <w:tcPr>
            <w:tcW w:w="5783" w:type="dxa"/>
          </w:tcPr>
          <w:p w14:paraId="212DA1F0" w14:textId="77777777" w:rsidR="00F05D54" w:rsidRPr="0010231C" w:rsidRDefault="00F05D54" w:rsidP="00F05D54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1C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F05D54" w:rsidRPr="0010231C" w:rsidRDefault="00F05D54" w:rsidP="00F05D54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</w:tcPr>
          <w:p w14:paraId="2D9780A4" w14:textId="126FDD48" w:rsidR="00F05D54" w:rsidRPr="00945AEC" w:rsidRDefault="00F05D54" w:rsidP="00C1387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45AEC">
              <w:rPr>
                <w:rFonts w:asciiTheme="majorBidi" w:hAnsiTheme="majorBidi" w:cstheme="majorBidi"/>
                <w:sz w:val="32"/>
                <w:szCs w:val="32"/>
              </w:rPr>
              <w:t xml:space="preserve"> 659 </w:t>
            </w:r>
          </w:p>
        </w:tc>
      </w:tr>
      <w:tr w:rsidR="00F05D54" w:rsidRPr="0010231C" w14:paraId="4073C08B" w14:textId="77777777" w:rsidTr="00C51F55">
        <w:trPr>
          <w:cantSplit/>
        </w:trPr>
        <w:tc>
          <w:tcPr>
            <w:tcW w:w="5783" w:type="dxa"/>
          </w:tcPr>
          <w:p w14:paraId="2C008BEA" w14:textId="220F56E2" w:rsidR="00F05D54" w:rsidRPr="0010231C" w:rsidRDefault="00F05D54" w:rsidP="00F0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0231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0231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10231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3E5AF2A7" w14:textId="77777777" w:rsidR="00F05D54" w:rsidRPr="0010231C" w:rsidRDefault="00F05D54" w:rsidP="00F05D54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6" w:space="0" w:color="auto"/>
            </w:tcBorders>
          </w:tcPr>
          <w:p w14:paraId="421BD2D3" w14:textId="65CB0FE4" w:rsidR="00F05D54" w:rsidRPr="00945AEC" w:rsidRDefault="00F05D54" w:rsidP="00C1387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45AEC">
              <w:rPr>
                <w:rFonts w:asciiTheme="majorBidi" w:hAnsiTheme="majorBidi" w:cstheme="majorBidi"/>
                <w:sz w:val="32"/>
                <w:szCs w:val="32"/>
              </w:rPr>
              <w:t xml:space="preserve"> 6,420 </w:t>
            </w:r>
          </w:p>
        </w:tc>
      </w:tr>
    </w:tbl>
    <w:p w14:paraId="38010426" w14:textId="2FE316F0" w:rsidR="0000401E" w:rsidRPr="0010231C" w:rsidRDefault="00654552" w:rsidP="00557713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0231C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0231C" w:rsidRPr="0010231C">
        <w:rPr>
          <w:rFonts w:asciiTheme="majorBidi" w:hAnsiTheme="majorBidi" w:cstheme="majorBidi"/>
          <w:sz w:val="32"/>
          <w:szCs w:val="32"/>
        </w:rPr>
        <w:t>4</w:t>
      </w:r>
      <w:r w:rsidRPr="0010231C">
        <w:rPr>
          <w:rFonts w:asciiTheme="majorBidi" w:hAnsiTheme="majorBidi" w:cstheme="majorBidi"/>
          <w:sz w:val="32"/>
          <w:szCs w:val="32"/>
        </w:rPr>
        <w:t>.</w:t>
      </w:r>
      <w:r w:rsidRPr="0010231C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0231C">
        <w:rPr>
          <w:rFonts w:asciiTheme="majorBidi" w:hAnsiTheme="majorBidi" w:cstheme="majorBidi"/>
          <w:spacing w:val="-4"/>
          <w:sz w:val="32"/>
          <w:szCs w:val="32"/>
        </w:rPr>
        <w:tab/>
      </w:r>
      <w:r w:rsidRPr="0010231C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</w:t>
      </w:r>
      <w:r w:rsidR="006141CA" w:rsidRPr="0010231C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 มี</w:t>
      </w:r>
      <w:r w:rsidR="006141CA" w:rsidRPr="00CC15A2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ภาระผูกพันคงเหลือจากสัญญาปรับปรุงอาคาร สัญญาซื้อเครื่องตกแต่งติดตั้ง</w:t>
      </w:r>
      <w:r w:rsidR="00DF7CAC" w:rsidRPr="00CC15A2">
        <w:rPr>
          <w:rFonts w:asciiTheme="majorBidi" w:hAnsiTheme="majorBidi" w:cstheme="majorBidi"/>
          <w:spacing w:val="-4"/>
          <w:sz w:val="32"/>
          <w:szCs w:val="32"/>
          <w:cs/>
        </w:rPr>
        <w:t>และจากสัญญา</w:t>
      </w:r>
      <w:r w:rsidR="00DF7CAC" w:rsidRPr="00CC15A2">
        <w:rPr>
          <w:rFonts w:asciiTheme="majorBidi" w:hAnsiTheme="majorBidi" w:cstheme="majorBidi" w:hint="cs"/>
          <w:spacing w:val="-4"/>
          <w:sz w:val="32"/>
          <w:szCs w:val="32"/>
          <w:cs/>
        </w:rPr>
        <w:t>ติดตั้งโปรแกรมคอม</w:t>
      </w:r>
      <w:r w:rsidR="00CC15A2" w:rsidRPr="00CC15A2">
        <w:rPr>
          <w:rFonts w:asciiTheme="majorBidi" w:hAnsiTheme="majorBidi" w:cstheme="majorBidi" w:hint="cs"/>
          <w:spacing w:val="-4"/>
          <w:sz w:val="32"/>
          <w:szCs w:val="32"/>
          <w:cs/>
        </w:rPr>
        <w:t>พิวเตอร์</w:t>
      </w:r>
      <w:r w:rsidR="006141CA" w:rsidRPr="00CC15A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รวมจำนวนเงิน </w:t>
      </w:r>
      <w:r w:rsidR="00CC15A2" w:rsidRPr="00CC15A2">
        <w:rPr>
          <w:rFonts w:asciiTheme="majorBidi" w:hAnsiTheme="majorBidi"/>
          <w:spacing w:val="-4"/>
          <w:sz w:val="32"/>
          <w:szCs w:val="32"/>
        </w:rPr>
        <w:t>5.11</w:t>
      </w:r>
      <w:r w:rsidR="00AA1565" w:rsidRPr="00CC15A2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141CA" w:rsidRPr="00CC15A2">
        <w:rPr>
          <w:rFonts w:asciiTheme="majorBidi" w:hAnsiTheme="majorBidi"/>
          <w:spacing w:val="-4"/>
          <w:sz w:val="32"/>
          <w:szCs w:val="32"/>
          <w:cs/>
        </w:rPr>
        <w:t xml:space="preserve">ล้านบาท (รวมภาษีมูลค่าเพิ่ม) (เฉพาะกิจการจำนวนเงิน </w:t>
      </w:r>
      <w:r w:rsidR="003D5A40" w:rsidRPr="00CC15A2">
        <w:rPr>
          <w:rFonts w:asciiTheme="majorBidi" w:hAnsiTheme="majorBidi"/>
          <w:spacing w:val="-4"/>
          <w:sz w:val="32"/>
          <w:szCs w:val="32"/>
        </w:rPr>
        <w:t>0.60</w:t>
      </w:r>
      <w:r w:rsidR="006141CA" w:rsidRPr="00CC15A2">
        <w:rPr>
          <w:rFonts w:asciiTheme="majorBidi" w:hAnsiTheme="majorBidi"/>
          <w:spacing w:val="-4"/>
          <w:sz w:val="32"/>
          <w:szCs w:val="32"/>
          <w:cs/>
        </w:rPr>
        <w:t xml:space="preserve"> ล้านบาท </w:t>
      </w:r>
      <w:r w:rsidR="0030166B" w:rsidRPr="00CC15A2">
        <w:rPr>
          <w:rFonts w:asciiTheme="majorBidi" w:hAnsiTheme="majorBidi" w:hint="cs"/>
          <w:spacing w:val="-4"/>
          <w:sz w:val="32"/>
          <w:szCs w:val="32"/>
          <w:cs/>
        </w:rPr>
        <w:t>(</w:t>
      </w:r>
      <w:r w:rsidR="006141CA" w:rsidRPr="00CC15A2">
        <w:rPr>
          <w:rFonts w:asciiTheme="majorBidi" w:hAnsiTheme="majorBidi"/>
          <w:spacing w:val="-4"/>
          <w:sz w:val="32"/>
          <w:szCs w:val="32"/>
          <w:cs/>
        </w:rPr>
        <w:t>รวมภาษีมูลค่าเพิ่ม)</w:t>
      </w:r>
      <w:r w:rsidR="0030166B" w:rsidRPr="00CC15A2">
        <w:rPr>
          <w:rFonts w:asciiTheme="majorBidi" w:hAnsiTheme="majorBidi" w:hint="cs"/>
          <w:spacing w:val="-4"/>
          <w:sz w:val="32"/>
          <w:szCs w:val="32"/>
          <w:cs/>
        </w:rPr>
        <w:t>)</w:t>
      </w:r>
    </w:p>
    <w:p w14:paraId="5A9371B4" w14:textId="77777777" w:rsidR="0000401E" w:rsidRPr="0010231C" w:rsidRDefault="0000401E" w:rsidP="00C51F5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0443C0F" w14:textId="6B23A38A" w:rsidR="00C51F55" w:rsidRDefault="00654552" w:rsidP="0055771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C15A2">
        <w:rPr>
          <w:rFonts w:asciiTheme="majorBidi" w:hAnsiTheme="majorBidi" w:cstheme="majorBidi"/>
          <w:sz w:val="32"/>
          <w:szCs w:val="32"/>
        </w:rPr>
        <w:t>2</w:t>
      </w:r>
      <w:r w:rsidR="0010231C" w:rsidRPr="00CC15A2">
        <w:rPr>
          <w:rFonts w:asciiTheme="majorBidi" w:hAnsiTheme="majorBidi" w:cstheme="majorBidi"/>
          <w:sz w:val="32"/>
          <w:szCs w:val="32"/>
        </w:rPr>
        <w:t>4</w:t>
      </w:r>
      <w:r w:rsidRPr="00CC15A2">
        <w:rPr>
          <w:rFonts w:asciiTheme="majorBidi" w:hAnsiTheme="majorBidi" w:cstheme="majorBidi"/>
          <w:sz w:val="32"/>
          <w:szCs w:val="32"/>
        </w:rPr>
        <w:t xml:space="preserve">.3 </w:t>
      </w:r>
      <w:r w:rsidRPr="00CC15A2">
        <w:rPr>
          <w:rFonts w:asciiTheme="majorBidi" w:hAnsiTheme="majorBidi" w:cstheme="majorBidi"/>
          <w:sz w:val="32"/>
          <w:szCs w:val="32"/>
        </w:rPr>
        <w:tab/>
      </w:r>
      <w:r w:rsidR="006141CA" w:rsidRPr="00CC15A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141CA" w:rsidRPr="00CC15A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6141CA" w:rsidRPr="00CC15A2">
        <w:rPr>
          <w:rFonts w:asciiTheme="majorBidi" w:hAnsiTheme="majorBidi" w:cstheme="majorBidi"/>
          <w:sz w:val="32"/>
          <w:szCs w:val="32"/>
          <w:cs/>
        </w:rPr>
        <w:t>มีเลตเตอร์ออฟเครดิตสำหรับซื้อสินค้าที่ยังไม่ได้ใช้จำนวนเงินรวม</w:t>
      </w:r>
      <w:r w:rsidR="006141CA" w:rsidRPr="00CC15A2">
        <w:rPr>
          <w:rFonts w:asciiTheme="majorBidi" w:hAnsiTheme="majorBidi" w:cstheme="majorBidi"/>
          <w:sz w:val="32"/>
          <w:szCs w:val="32"/>
        </w:rPr>
        <w:t xml:space="preserve"> </w:t>
      </w:r>
      <w:r w:rsidR="00CC15A2" w:rsidRPr="00CC15A2">
        <w:rPr>
          <w:rFonts w:asciiTheme="majorBidi" w:hAnsiTheme="majorBidi" w:cstheme="majorBidi"/>
          <w:sz w:val="32"/>
          <w:szCs w:val="32"/>
        </w:rPr>
        <w:t>1.31</w:t>
      </w:r>
      <w:r w:rsidR="006141CA" w:rsidRPr="00CC15A2">
        <w:rPr>
          <w:rFonts w:asciiTheme="majorBidi" w:hAnsiTheme="majorBidi" w:cstheme="majorBidi"/>
          <w:sz w:val="32"/>
          <w:szCs w:val="32"/>
        </w:rPr>
        <w:t xml:space="preserve"> </w:t>
      </w:r>
      <w:r w:rsidR="006141CA" w:rsidRPr="00CC15A2">
        <w:rPr>
          <w:rFonts w:asciiTheme="majorBidi" w:hAnsiTheme="majorBidi" w:cstheme="majorBidi"/>
          <w:sz w:val="32"/>
          <w:szCs w:val="32"/>
          <w:cs/>
        </w:rPr>
        <w:t>ล้าน</w:t>
      </w:r>
      <w:r w:rsidR="006141CA" w:rsidRPr="00CC15A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6141CA" w:rsidRPr="00CC15A2">
        <w:rPr>
          <w:rFonts w:asciiTheme="majorBidi" w:hAnsiTheme="majorBidi" w:cstheme="majorBidi"/>
          <w:sz w:val="32"/>
          <w:szCs w:val="32"/>
        </w:rPr>
        <w:t xml:space="preserve"> </w:t>
      </w:r>
      <w:r w:rsidR="006141CA" w:rsidRPr="00CC15A2">
        <w:rPr>
          <w:rFonts w:asciiTheme="majorBidi" w:hAnsiTheme="majorBidi" w:cstheme="majorBidi" w:hint="cs"/>
          <w:sz w:val="32"/>
          <w:szCs w:val="32"/>
        </w:rPr>
        <w:t>(</w:t>
      </w:r>
      <w:r w:rsidR="006141CA" w:rsidRPr="00CC15A2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เฉพาะกิจการจำนวนเงิน </w:t>
      </w:r>
      <w:r w:rsidR="00CC15A2" w:rsidRPr="00CC15A2">
        <w:rPr>
          <w:rFonts w:asciiTheme="majorBidi" w:hAnsiTheme="majorBidi" w:cstheme="majorBidi"/>
          <w:sz w:val="32"/>
          <w:szCs w:val="32"/>
        </w:rPr>
        <w:t>1.31</w:t>
      </w:r>
      <w:r w:rsidR="006141CA" w:rsidRPr="00CC15A2">
        <w:rPr>
          <w:rFonts w:asciiTheme="majorBidi" w:hAnsiTheme="majorBidi" w:cstheme="majorBidi"/>
          <w:sz w:val="32"/>
          <w:szCs w:val="32"/>
        </w:rPr>
        <w:t xml:space="preserve"> </w:t>
      </w:r>
      <w:r w:rsidR="006141CA" w:rsidRPr="00CC15A2">
        <w:rPr>
          <w:rFonts w:asciiTheme="majorBidi" w:hAnsiTheme="majorBidi" w:cstheme="majorBidi"/>
          <w:sz w:val="32"/>
          <w:szCs w:val="32"/>
          <w:cs/>
        </w:rPr>
        <w:t>ล้าน</w:t>
      </w:r>
      <w:r w:rsidR="006141CA" w:rsidRPr="00CC15A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ดอลลาร์สหรัฐอเมริกา)</w:t>
      </w:r>
    </w:p>
    <w:p w14:paraId="41B1F9C4" w14:textId="77777777" w:rsidR="0010231C" w:rsidRPr="0010231C" w:rsidRDefault="0010231C" w:rsidP="0055771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FDDAD8D" w14:textId="7E66EDEC" w:rsidR="006141CA" w:rsidRPr="0010231C" w:rsidRDefault="006141CA" w:rsidP="00C51F5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0231C">
        <w:rPr>
          <w:rFonts w:asciiTheme="majorBidi" w:hAnsiTheme="majorBidi"/>
          <w:b/>
          <w:bCs/>
          <w:sz w:val="32"/>
          <w:szCs w:val="32"/>
        </w:rPr>
        <w:t>2</w:t>
      </w:r>
      <w:r w:rsidR="0010231C" w:rsidRPr="0010231C">
        <w:rPr>
          <w:rFonts w:asciiTheme="majorBidi" w:hAnsiTheme="majorBidi"/>
          <w:b/>
          <w:bCs/>
          <w:sz w:val="32"/>
          <w:szCs w:val="32"/>
        </w:rPr>
        <w:t>5</w:t>
      </w:r>
      <w:r w:rsidRPr="0010231C">
        <w:rPr>
          <w:rFonts w:asciiTheme="majorBidi" w:hAnsiTheme="majorBidi" w:hint="cs"/>
          <w:b/>
          <w:bCs/>
          <w:sz w:val="32"/>
          <w:szCs w:val="32"/>
        </w:rPr>
        <w:t>.</w:t>
      </w:r>
      <w:r w:rsidRPr="0010231C">
        <w:rPr>
          <w:rFonts w:asciiTheme="majorBidi" w:hAnsiTheme="majorBidi"/>
          <w:b/>
          <w:bCs/>
          <w:sz w:val="32"/>
          <w:szCs w:val="32"/>
        </w:rPr>
        <w:t xml:space="preserve">   </w:t>
      </w:r>
      <w:r w:rsidRPr="0010231C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1657AC34" w14:textId="41DC0127" w:rsidR="006141CA" w:rsidRPr="0010231C" w:rsidRDefault="0010231C" w:rsidP="00C51F5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0231C">
        <w:rPr>
          <w:rFonts w:asciiTheme="majorBidi" w:hAnsiTheme="majorBidi"/>
          <w:sz w:val="32"/>
          <w:szCs w:val="32"/>
          <w:cs/>
        </w:rPr>
        <w:t>ณ วันที่</w:t>
      </w:r>
      <w:r w:rsidRPr="0010231C">
        <w:rPr>
          <w:rFonts w:asciiTheme="majorBidi" w:hAnsiTheme="majorBidi"/>
          <w:sz w:val="32"/>
          <w:szCs w:val="32"/>
        </w:rPr>
        <w:t xml:space="preserve"> 30</w:t>
      </w:r>
      <w:r w:rsidRPr="0010231C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Pr="0010231C">
        <w:rPr>
          <w:rFonts w:asciiTheme="majorBidi" w:hAnsiTheme="majorBidi"/>
          <w:sz w:val="32"/>
          <w:szCs w:val="32"/>
        </w:rPr>
        <w:t xml:space="preserve">2568 </w:t>
      </w:r>
      <w:r w:rsidR="006141CA" w:rsidRPr="0010231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141CA" w:rsidRPr="0010231C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="006141CA" w:rsidRPr="0010231C">
        <w:rPr>
          <w:rFonts w:asciiTheme="majorBidi" w:hAnsiTheme="majorBidi" w:cstheme="majorBidi"/>
          <w:sz w:val="32"/>
          <w:szCs w:val="32"/>
          <w:cs/>
        </w:rPr>
        <w:t>มี</w:t>
      </w:r>
      <w:r w:rsidR="006141CA" w:rsidRPr="0010231C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="006141CA" w:rsidRPr="0010231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C760049" w14:textId="3984997C" w:rsidR="006141CA" w:rsidRPr="0010231C" w:rsidRDefault="006141CA" w:rsidP="00C51F5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0231C">
        <w:rPr>
          <w:rFonts w:asciiTheme="majorBidi" w:hAnsiTheme="majorBidi" w:cstheme="majorBidi"/>
          <w:sz w:val="32"/>
          <w:szCs w:val="32"/>
        </w:rPr>
        <w:t>2</w:t>
      </w:r>
      <w:r w:rsidR="0010231C" w:rsidRPr="0010231C">
        <w:rPr>
          <w:rFonts w:asciiTheme="majorBidi" w:hAnsiTheme="majorBidi" w:cstheme="majorBidi"/>
          <w:sz w:val="32"/>
          <w:szCs w:val="32"/>
        </w:rPr>
        <w:t>5</w:t>
      </w:r>
      <w:r w:rsidRPr="0010231C">
        <w:rPr>
          <w:rFonts w:asciiTheme="majorBidi" w:hAnsiTheme="majorBidi" w:cstheme="majorBidi" w:hint="cs"/>
          <w:sz w:val="32"/>
          <w:szCs w:val="32"/>
        </w:rPr>
        <w:t>.</w:t>
      </w:r>
      <w:r w:rsidRPr="0010231C">
        <w:rPr>
          <w:rFonts w:asciiTheme="majorBidi" w:hAnsiTheme="majorBidi" w:cstheme="majorBidi"/>
          <w:sz w:val="32"/>
          <w:szCs w:val="32"/>
        </w:rPr>
        <w:t>1</w:t>
      </w:r>
      <w:r w:rsidRPr="0010231C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>บริษัทมีหนี้สินที่อาจจะเกิดขึ้น</w:t>
      </w:r>
      <w:r w:rsidRPr="0010231C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10231C">
        <w:rPr>
          <w:rFonts w:asciiTheme="majorBidi" w:hAnsiTheme="majorBidi" w:cstheme="majorBidi"/>
          <w:sz w:val="32"/>
          <w:szCs w:val="32"/>
          <w:cs/>
        </w:rPr>
        <w:t>ออกหนังสือค้ำประกันบริษัท</w:t>
      </w:r>
      <w:r w:rsidRPr="0010231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10231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เพื่อค้ำประกันการใช้ไฟฟ้า</w:t>
      </w:r>
      <w:r w:rsidRPr="0010231C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เป็นจำนวนเงินรวม</w:t>
      </w:r>
      <w:r w:rsidRPr="0010231C">
        <w:rPr>
          <w:rFonts w:asciiTheme="majorBidi" w:hAnsiTheme="majorBidi" w:cstheme="majorBidi"/>
          <w:spacing w:val="-4"/>
          <w:sz w:val="32"/>
          <w:szCs w:val="32"/>
        </w:rPr>
        <w:t xml:space="preserve"> 4.04 </w:t>
      </w:r>
      <w:r w:rsidRPr="0010231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10231C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10231C">
        <w:rPr>
          <w:rFonts w:asciiTheme="majorBidi" w:hAnsiTheme="majorBidi" w:cstheme="majorBidi" w:hint="cs"/>
          <w:spacing w:val="-4"/>
          <w:sz w:val="32"/>
          <w:szCs w:val="32"/>
          <w:cs/>
        </w:rPr>
        <w:t>เฉพาะกิจการ จำนวน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Pr="0010231C">
        <w:rPr>
          <w:rFonts w:asciiTheme="majorBidi" w:hAnsiTheme="majorBidi" w:cstheme="majorBidi"/>
          <w:sz w:val="32"/>
          <w:szCs w:val="32"/>
        </w:rPr>
        <w:t xml:space="preserve">1.25 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15F5CF9B" w14:textId="77777777" w:rsidR="006141CA" w:rsidRPr="0010231C" w:rsidRDefault="006141CA" w:rsidP="00C51F55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2A340B" w14:textId="54FC0D44" w:rsidR="006141CA" w:rsidRPr="0010231C" w:rsidRDefault="006141CA" w:rsidP="00C51F55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0231C">
        <w:rPr>
          <w:rFonts w:asciiTheme="majorBidi" w:hAnsiTheme="majorBidi" w:cstheme="majorBidi"/>
          <w:sz w:val="32"/>
          <w:szCs w:val="32"/>
        </w:rPr>
        <w:t>2</w:t>
      </w:r>
      <w:r w:rsidR="0010231C" w:rsidRPr="0010231C">
        <w:rPr>
          <w:rFonts w:asciiTheme="majorBidi" w:hAnsiTheme="majorBidi" w:cstheme="majorBidi"/>
          <w:sz w:val="32"/>
          <w:szCs w:val="32"/>
        </w:rPr>
        <w:t>5</w:t>
      </w:r>
      <w:r w:rsidRPr="0010231C">
        <w:rPr>
          <w:rFonts w:asciiTheme="majorBidi" w:hAnsiTheme="majorBidi" w:cstheme="majorBidi" w:hint="cs"/>
          <w:sz w:val="32"/>
          <w:szCs w:val="32"/>
        </w:rPr>
        <w:t>.</w:t>
      </w:r>
      <w:r w:rsidRPr="0010231C">
        <w:rPr>
          <w:rFonts w:asciiTheme="majorBidi" w:hAnsiTheme="majorBidi" w:cstheme="majorBidi"/>
          <w:sz w:val="32"/>
          <w:szCs w:val="32"/>
        </w:rPr>
        <w:t>2</w:t>
      </w:r>
      <w:r w:rsidRPr="0010231C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10231C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10231C">
        <w:rPr>
          <w:rFonts w:asciiTheme="majorBidi" w:hAnsiTheme="majorBidi" w:cstheme="majorBidi"/>
          <w:sz w:val="32"/>
          <w:szCs w:val="32"/>
          <w:cs/>
        </w:rPr>
        <w:t>ธนาคารในประเทศแห่ง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10231C">
        <w:rPr>
          <w:rFonts w:asciiTheme="majorBidi" w:hAnsiTheme="majorBidi" w:cstheme="majorBidi"/>
          <w:sz w:val="32"/>
          <w:szCs w:val="32"/>
          <w:cs/>
        </w:rPr>
        <w:t>ออกหนังสือค้ำประกัน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เพื่อประโยชน์ทางการค้าเป็นจำนวนเงินรวม</w:t>
      </w:r>
      <w:r w:rsidRPr="0010231C">
        <w:rPr>
          <w:rFonts w:asciiTheme="majorBidi" w:hAnsiTheme="majorBidi" w:cstheme="majorBidi"/>
          <w:sz w:val="32"/>
          <w:szCs w:val="32"/>
        </w:rPr>
        <w:t xml:space="preserve"> 0.20 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81B4F74" w14:textId="77777777" w:rsidR="006141CA" w:rsidRPr="0010231C" w:rsidRDefault="006141CA" w:rsidP="00C51F5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4AC3FD97" w14:textId="46A0F76C" w:rsidR="006141CA" w:rsidRPr="0010231C" w:rsidRDefault="006141CA" w:rsidP="00C51F5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0231C">
        <w:rPr>
          <w:rFonts w:asciiTheme="majorBidi" w:hAnsiTheme="majorBidi" w:cstheme="majorBidi"/>
          <w:sz w:val="32"/>
          <w:szCs w:val="32"/>
        </w:rPr>
        <w:t>2</w:t>
      </w:r>
      <w:r w:rsidR="0010231C" w:rsidRPr="0010231C">
        <w:rPr>
          <w:rFonts w:asciiTheme="majorBidi" w:hAnsiTheme="majorBidi" w:cstheme="majorBidi"/>
          <w:sz w:val="32"/>
          <w:szCs w:val="32"/>
        </w:rPr>
        <w:t>5</w:t>
      </w:r>
      <w:r w:rsidRPr="0010231C">
        <w:rPr>
          <w:rFonts w:asciiTheme="majorBidi" w:hAnsiTheme="majorBidi" w:cstheme="majorBidi" w:hint="cs"/>
          <w:sz w:val="32"/>
          <w:szCs w:val="32"/>
        </w:rPr>
        <w:t>.</w:t>
      </w:r>
      <w:r w:rsidRPr="0010231C">
        <w:rPr>
          <w:rFonts w:asciiTheme="majorBidi" w:hAnsiTheme="majorBidi" w:cstheme="majorBidi"/>
          <w:sz w:val="32"/>
          <w:szCs w:val="32"/>
        </w:rPr>
        <w:t>3</w:t>
      </w:r>
      <w:r w:rsidRPr="0010231C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</w:t>
      </w:r>
      <w:r w:rsidRPr="0010231C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มีหนี้สินที่อาจจะเกิดขึ้นจากการที่ธนาคารในประเท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>ศ</w:t>
      </w:r>
      <w:r w:rsidRPr="00D84A16"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 w:rsidRPr="00D84A16">
        <w:rPr>
          <w:rFonts w:asciiTheme="majorBidi" w:hAnsiTheme="majorBidi" w:cstheme="majorBidi"/>
          <w:sz w:val="32"/>
          <w:szCs w:val="32"/>
          <w:cs/>
        </w:rPr>
        <w:t>ออกหนังสือ</w:t>
      </w:r>
      <w:r w:rsidRPr="00D84A16">
        <w:rPr>
          <w:rFonts w:asciiTheme="majorBidi" w:hAnsiTheme="majorBidi" w:cstheme="majorBidi"/>
          <w:sz w:val="32"/>
          <w:szCs w:val="32"/>
          <w:cs/>
        </w:rPr>
        <w:br/>
        <w:t>ค้ำ</w:t>
      </w:r>
      <w:r w:rsidRPr="00D84A16">
        <w:rPr>
          <w:rFonts w:asciiTheme="majorBidi" w:hAnsiTheme="majorBidi" w:cstheme="majorBidi"/>
          <w:spacing w:val="-2"/>
          <w:sz w:val="32"/>
          <w:szCs w:val="32"/>
          <w:cs/>
        </w:rPr>
        <w:t>ประกัน</w:t>
      </w:r>
      <w:r w:rsidRPr="00D84A1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สัญญาบริการให้กับบริษัทอื่น </w:t>
      </w:r>
      <w:r w:rsidRPr="00D84A1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AA1565" w:rsidRPr="00D84A16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D84A16" w:rsidRPr="00D84A16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AA1565" w:rsidRPr="00D84A1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D84A16" w:rsidRPr="00D84A16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D84A1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84A16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Pr="0010231C">
        <w:rPr>
          <w:rFonts w:asciiTheme="majorBidi" w:hAnsiTheme="majorBidi" w:cstheme="majorBidi"/>
          <w:spacing w:val="-2"/>
          <w:sz w:val="32"/>
          <w:szCs w:val="32"/>
          <w:cs/>
        </w:rPr>
        <w:t>บาท</w:t>
      </w:r>
    </w:p>
    <w:p w14:paraId="3F6C79AF" w14:textId="77777777" w:rsidR="00DF7CAC" w:rsidRPr="0010231C" w:rsidRDefault="00DF7CAC" w:rsidP="00C51F5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9121B1E" w14:textId="3273AE40" w:rsidR="00D64B9E" w:rsidRPr="0010231C" w:rsidRDefault="00D64B9E" w:rsidP="00D64B9E">
      <w:pPr>
        <w:tabs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sz w:val="32"/>
          <w:szCs w:val="32"/>
        </w:rPr>
      </w:pPr>
      <w:r w:rsidRPr="0010231C">
        <w:rPr>
          <w:rFonts w:asciiTheme="majorBidi" w:hAnsiTheme="majorBidi"/>
          <w:b/>
          <w:bCs/>
          <w:sz w:val="32"/>
          <w:szCs w:val="32"/>
        </w:rPr>
        <w:t>2</w:t>
      </w:r>
      <w:r w:rsidR="0010231C" w:rsidRPr="0010231C">
        <w:rPr>
          <w:rFonts w:asciiTheme="majorBidi" w:hAnsiTheme="majorBidi"/>
          <w:b/>
          <w:bCs/>
          <w:sz w:val="32"/>
          <w:szCs w:val="32"/>
        </w:rPr>
        <w:t>6</w:t>
      </w:r>
      <w:r w:rsidRPr="0010231C">
        <w:rPr>
          <w:rFonts w:asciiTheme="majorBidi" w:hAnsiTheme="majorBidi"/>
          <w:b/>
          <w:bCs/>
          <w:sz w:val="32"/>
          <w:szCs w:val="32"/>
        </w:rPr>
        <w:t>.</w:t>
      </w:r>
      <w:r w:rsidRPr="0010231C">
        <w:rPr>
          <w:rFonts w:asciiTheme="majorBidi" w:hAnsiTheme="majorBidi"/>
          <w:b/>
          <w:bCs/>
          <w:sz w:val="32"/>
          <w:szCs w:val="32"/>
        </w:rPr>
        <w:tab/>
      </w:r>
      <w:r w:rsidRPr="0010231C">
        <w:rPr>
          <w:rFonts w:asciiTheme="majorBidi" w:hAnsiTheme="majorBidi"/>
          <w:b/>
          <w:bCs/>
          <w:sz w:val="32"/>
          <w:szCs w:val="32"/>
        </w:rPr>
        <w:tab/>
      </w:r>
      <w:r w:rsidRPr="0010231C">
        <w:rPr>
          <w:rFonts w:asciiTheme="majorBidi" w:hAnsiTheme="majorBidi" w:hint="cs"/>
          <w:b/>
          <w:bCs/>
          <w:sz w:val="32"/>
          <w:szCs w:val="32"/>
          <w:cs/>
        </w:rPr>
        <w:t>อื่น ๆ</w:t>
      </w:r>
    </w:p>
    <w:p w14:paraId="076A4B9C" w14:textId="77777777" w:rsidR="00267980" w:rsidRDefault="00D64B9E" w:rsidP="00D64B9E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0231C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10231C">
        <w:rPr>
          <w:rFonts w:asciiTheme="majorBidi" w:hAnsiTheme="majorBidi" w:cstheme="majorBidi"/>
          <w:sz w:val="32"/>
          <w:szCs w:val="32"/>
        </w:rPr>
        <w:t xml:space="preserve">8 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10231C">
        <w:rPr>
          <w:rFonts w:asciiTheme="majorBidi" w:hAnsiTheme="majorBidi" w:cstheme="majorBidi"/>
          <w:sz w:val="32"/>
          <w:szCs w:val="32"/>
        </w:rPr>
        <w:t xml:space="preserve">2567 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 xml:space="preserve">บริษัท เอ็ม.แอล.ที.โซลาร์ เอเนอร์จี้ โปรดักส์ จำกัด ได้ฟ้องบริษัท โซลาร์ </w:t>
      </w:r>
      <w:r w:rsidRPr="0010231C">
        <w:rPr>
          <w:rFonts w:asciiTheme="majorBidi" w:hAnsiTheme="majorBidi" w:cstheme="majorBidi"/>
          <w:sz w:val="32"/>
          <w:szCs w:val="32"/>
          <w:cs/>
        </w:rPr>
        <w:br/>
      </w:r>
      <w:r w:rsidRPr="0010231C">
        <w:rPr>
          <w:rFonts w:asciiTheme="majorBidi" w:hAnsiTheme="majorBidi" w:cstheme="majorBidi" w:hint="cs"/>
          <w:sz w:val="32"/>
          <w:szCs w:val="32"/>
          <w:cs/>
        </w:rPr>
        <w:t>พีพีเอ็ม จำกัด (บริษัทย่อย)</w:t>
      </w:r>
      <w:r w:rsidRPr="0010231C">
        <w:rPr>
          <w:rFonts w:asciiTheme="majorBidi" w:hAnsiTheme="majorBidi" w:cstheme="majorBidi"/>
          <w:sz w:val="32"/>
          <w:szCs w:val="32"/>
        </w:rPr>
        <w:t xml:space="preserve"> 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 xml:space="preserve">ที่ศาลแพ่งเป็นคดีผิดสัญญา เรียกให้ชำระเงินจำนวน </w:t>
      </w:r>
      <w:r w:rsidRPr="0010231C">
        <w:rPr>
          <w:rFonts w:asciiTheme="majorBidi" w:hAnsiTheme="majorBidi" w:cstheme="majorBidi"/>
          <w:sz w:val="32"/>
          <w:szCs w:val="32"/>
        </w:rPr>
        <w:t xml:space="preserve">45.48 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="00557713" w:rsidRPr="0010231C">
        <w:rPr>
          <w:rFonts w:asciiTheme="majorBidi" w:hAnsiTheme="majorBidi" w:cstheme="majorBidi"/>
          <w:sz w:val="32"/>
          <w:szCs w:val="32"/>
        </w:rPr>
        <w:br/>
      </w:r>
      <w:r w:rsidRPr="0010231C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10231C">
        <w:rPr>
          <w:rFonts w:asciiTheme="majorBidi" w:hAnsiTheme="majorBidi" w:cstheme="majorBidi"/>
          <w:sz w:val="32"/>
          <w:szCs w:val="32"/>
        </w:rPr>
        <w:t xml:space="preserve">10 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0231C">
        <w:rPr>
          <w:rFonts w:asciiTheme="majorBidi" w:hAnsiTheme="majorBidi" w:cstheme="majorBidi"/>
          <w:sz w:val="32"/>
          <w:szCs w:val="32"/>
        </w:rPr>
        <w:t xml:space="preserve">2568 </w:t>
      </w:r>
      <w:r w:rsidRPr="0010231C">
        <w:rPr>
          <w:rFonts w:asciiTheme="majorBidi" w:hAnsiTheme="majorBidi" w:cstheme="majorBidi" w:hint="cs"/>
          <w:sz w:val="32"/>
          <w:szCs w:val="32"/>
          <w:cs/>
        </w:rPr>
        <w:t>บริษัทย่อยได้ยื่นคำให้การต่อสู้คดี พิจารณาจากเอกสารที่เกี่ยวข้องในคดี</w:t>
      </w:r>
      <w:r w:rsidRPr="0010231C">
        <w:rPr>
          <w:rFonts w:asciiTheme="majorBidi" w:hAnsiTheme="majorBidi" w:cstheme="majorBidi"/>
          <w:sz w:val="32"/>
          <w:szCs w:val="32"/>
          <w:cs/>
        </w:rPr>
        <w:br/>
      </w:r>
      <w:r w:rsidRPr="0010231C">
        <w:rPr>
          <w:rFonts w:asciiTheme="majorBidi" w:hAnsiTheme="majorBidi" w:cstheme="majorBidi" w:hint="cs"/>
          <w:sz w:val="32"/>
          <w:szCs w:val="32"/>
          <w:cs/>
        </w:rPr>
        <w:t xml:space="preserve">ทั้งหมดแล้วเชื่อมั่นว่า เอกสารของบริษัทย่อยมีความน่าเชื่อถือและหักล้างเอกสารโจทก์ได้ ส่วนจำนวนเงินที่ฟ้องไม่ถูกต้องและไม่มีมูลความจริง ส่วนค่าปรับหรือค่าเสียหายที่โจทก์ฟ้องมานั้นไม่อาจเรียกร้องได้ เพราะสูงเกินกว่าที่กฎหมายกำหนดและตกเป็นโมฆะ </w:t>
      </w:r>
    </w:p>
    <w:p w14:paraId="2F56C7DF" w14:textId="1BD52CBC" w:rsidR="00B207BD" w:rsidRPr="005878DC" w:rsidRDefault="00267980" w:rsidP="00B207BD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878DC">
        <w:rPr>
          <w:rFonts w:asciiTheme="majorBidi" w:hAnsiTheme="majorBidi" w:cstheme="majorBidi" w:hint="cs"/>
          <w:sz w:val="32"/>
          <w:szCs w:val="32"/>
          <w:cs/>
        </w:rPr>
        <w:t xml:space="preserve">ศาลจึงให้นัดไกล่เกลี่ย </w:t>
      </w:r>
      <w:r w:rsidRPr="005878DC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5878DC">
        <w:rPr>
          <w:rFonts w:asciiTheme="majorBidi" w:hAnsiTheme="majorBidi" w:cstheme="majorBidi"/>
          <w:sz w:val="32"/>
          <w:szCs w:val="32"/>
        </w:rPr>
        <w:t xml:space="preserve">1 </w:t>
      </w:r>
      <w:r w:rsidRPr="005878D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342557" w:rsidRPr="005878DC">
        <w:rPr>
          <w:rFonts w:asciiTheme="majorBidi" w:hAnsiTheme="majorBidi" w:cstheme="majorBidi"/>
          <w:sz w:val="32"/>
          <w:szCs w:val="32"/>
        </w:rPr>
        <w:t xml:space="preserve"> 30 </w:t>
      </w:r>
      <w:r w:rsidR="00342557" w:rsidRPr="005878DC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342557" w:rsidRPr="005878DC">
        <w:rPr>
          <w:rFonts w:asciiTheme="majorBidi" w:hAnsiTheme="majorBidi" w:cstheme="majorBidi"/>
          <w:sz w:val="32"/>
          <w:szCs w:val="32"/>
        </w:rPr>
        <w:t xml:space="preserve">2568, </w:t>
      </w:r>
      <w:r w:rsidR="00342557" w:rsidRPr="005878DC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342557" w:rsidRPr="005878DC">
        <w:rPr>
          <w:rFonts w:asciiTheme="majorBidi" w:hAnsiTheme="majorBidi" w:cstheme="majorBidi"/>
          <w:sz w:val="32"/>
          <w:szCs w:val="32"/>
        </w:rPr>
        <w:t xml:space="preserve">2 </w:t>
      </w:r>
      <w:r w:rsidR="00342557" w:rsidRPr="005878D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42557" w:rsidRPr="005878DC">
        <w:rPr>
          <w:rFonts w:asciiTheme="majorBidi" w:hAnsiTheme="majorBidi" w:cstheme="majorBidi"/>
          <w:sz w:val="32"/>
          <w:szCs w:val="32"/>
        </w:rPr>
        <w:t xml:space="preserve">11 </w:t>
      </w:r>
      <w:r w:rsidR="00342557" w:rsidRPr="005878D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42557" w:rsidRPr="005878DC">
        <w:rPr>
          <w:rFonts w:asciiTheme="majorBidi" w:hAnsiTheme="majorBidi" w:cstheme="majorBidi"/>
          <w:sz w:val="32"/>
          <w:szCs w:val="32"/>
        </w:rPr>
        <w:t>2568</w:t>
      </w:r>
      <w:r w:rsidRPr="005878DC">
        <w:rPr>
          <w:rFonts w:asciiTheme="majorBidi" w:hAnsiTheme="majorBidi" w:cstheme="majorBidi"/>
          <w:sz w:val="32"/>
          <w:szCs w:val="32"/>
        </w:rPr>
        <w:t xml:space="preserve">, </w:t>
      </w:r>
      <w:r w:rsidRPr="005878DC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5878DC">
        <w:rPr>
          <w:rFonts w:asciiTheme="majorBidi" w:hAnsiTheme="majorBidi" w:cstheme="majorBidi"/>
          <w:sz w:val="32"/>
          <w:szCs w:val="32"/>
        </w:rPr>
        <w:t xml:space="preserve">3 </w:t>
      </w:r>
      <w:r w:rsidRPr="005878D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878DC">
        <w:rPr>
          <w:rFonts w:asciiTheme="majorBidi" w:hAnsiTheme="majorBidi" w:cstheme="majorBidi"/>
          <w:sz w:val="32"/>
          <w:szCs w:val="32"/>
        </w:rPr>
        <w:t xml:space="preserve">15 </w:t>
      </w:r>
      <w:r w:rsidRPr="005878DC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5878DC">
        <w:rPr>
          <w:rFonts w:asciiTheme="majorBidi" w:hAnsiTheme="majorBidi" w:cstheme="majorBidi"/>
          <w:sz w:val="32"/>
          <w:szCs w:val="32"/>
        </w:rPr>
        <w:t xml:space="preserve">2568 </w:t>
      </w:r>
      <w:r w:rsidRPr="005878DC">
        <w:rPr>
          <w:rFonts w:asciiTheme="majorBidi" w:hAnsiTheme="majorBidi" w:cstheme="majorBidi"/>
          <w:sz w:val="32"/>
          <w:szCs w:val="32"/>
          <w:cs/>
        </w:rPr>
        <w:t xml:space="preserve">และครั้งที่ </w:t>
      </w:r>
      <w:r w:rsidRPr="005878DC">
        <w:rPr>
          <w:rFonts w:asciiTheme="majorBidi" w:hAnsiTheme="majorBidi" w:cstheme="majorBidi"/>
          <w:sz w:val="32"/>
          <w:szCs w:val="32"/>
        </w:rPr>
        <w:t xml:space="preserve">4 </w:t>
      </w:r>
      <w:r w:rsidRPr="005878D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42557" w:rsidRPr="005878DC">
        <w:rPr>
          <w:rFonts w:asciiTheme="majorBidi" w:hAnsiTheme="majorBidi" w:cstheme="majorBidi"/>
          <w:sz w:val="32"/>
          <w:szCs w:val="32"/>
        </w:rPr>
        <w:t xml:space="preserve">4 </w:t>
      </w:r>
      <w:r w:rsidR="00342557" w:rsidRPr="005878D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342557" w:rsidRPr="005878DC">
        <w:rPr>
          <w:rFonts w:asciiTheme="majorBidi" w:hAnsiTheme="majorBidi" w:cstheme="majorBidi"/>
          <w:sz w:val="32"/>
          <w:szCs w:val="32"/>
        </w:rPr>
        <w:t xml:space="preserve">2568 </w:t>
      </w:r>
      <w:r w:rsidR="00B207BD" w:rsidRPr="005878D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342557" w:rsidRPr="005878DC">
        <w:rPr>
          <w:rFonts w:asciiTheme="majorBidi" w:hAnsiTheme="majorBidi" w:cstheme="majorBidi" w:hint="cs"/>
          <w:sz w:val="32"/>
          <w:szCs w:val="32"/>
          <w:cs/>
        </w:rPr>
        <w:t>ผลการไกล่เกลี่ย</w:t>
      </w:r>
      <w:r w:rsidR="001E2780">
        <w:rPr>
          <w:rFonts w:asciiTheme="majorBidi" w:hAnsiTheme="majorBidi" w:cstheme="majorBidi" w:hint="cs"/>
          <w:sz w:val="32"/>
          <w:szCs w:val="32"/>
          <w:cs/>
        </w:rPr>
        <w:t>ครั้งล่าสุด</w:t>
      </w:r>
      <w:r w:rsidR="00B207BD" w:rsidRPr="005878DC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5878DC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5878DC">
        <w:rPr>
          <w:rFonts w:asciiTheme="majorBidi" w:hAnsiTheme="majorBidi" w:cstheme="majorBidi"/>
          <w:sz w:val="32"/>
          <w:szCs w:val="32"/>
          <w:cs/>
        </w:rPr>
        <w:t>ทำสัญญาประนีประนอมยอมความ</w:t>
      </w:r>
      <w:r w:rsidR="005878DC">
        <w:rPr>
          <w:rFonts w:asciiTheme="majorBidi" w:hAnsiTheme="majorBidi" w:cstheme="majorBidi" w:hint="cs"/>
          <w:sz w:val="32"/>
          <w:szCs w:val="32"/>
          <w:cs/>
        </w:rPr>
        <w:t>และไม่ติดเรียกร้องสิ่งอื่นใดต่อกันอีก</w:t>
      </w:r>
    </w:p>
    <w:p w14:paraId="0ADCF581" w14:textId="77777777" w:rsidR="00B207BD" w:rsidRDefault="00B207BD" w:rsidP="00B207BD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078AA397" w14:textId="77777777" w:rsidR="00E4577F" w:rsidRDefault="00E4577F" w:rsidP="00E4577F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69D299BE" w14:textId="77777777" w:rsidR="00C36413" w:rsidRDefault="00C36413" w:rsidP="004A523C">
      <w:pPr>
        <w:tabs>
          <w:tab w:val="left" w:pos="540"/>
        </w:tabs>
        <w:spacing w:line="3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95A5984" w14:textId="77777777" w:rsidR="00C36413" w:rsidRDefault="00C36413" w:rsidP="004A523C">
      <w:pPr>
        <w:tabs>
          <w:tab w:val="left" w:pos="540"/>
        </w:tabs>
        <w:spacing w:line="3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1433F185" w14:textId="77777777" w:rsidR="00C36413" w:rsidRDefault="00C36413" w:rsidP="004A523C">
      <w:pPr>
        <w:tabs>
          <w:tab w:val="left" w:pos="540"/>
        </w:tabs>
        <w:spacing w:line="3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7ECCC4E9" w14:textId="5D3B1EDF" w:rsidR="000518F1" w:rsidRPr="00DF2342" w:rsidRDefault="000518F1" w:rsidP="000518F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lastRenderedPageBreak/>
        <w:t>27</w:t>
      </w:r>
      <w:r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10AB18DB" w14:textId="170E978E" w:rsidR="000518F1" w:rsidRPr="00DF2342" w:rsidRDefault="000518F1" w:rsidP="000518F1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D58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บริษัทได้จัดประเภทรายการใหม่ของรายการในงบการเงิน</w:t>
      </w:r>
      <w:r w:rsidRPr="00BD58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ปี </w:t>
      </w:r>
      <w:r w:rsidRPr="00BD587E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BD58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เพื่อให้สอดคล้องกับการ</w:t>
      </w:r>
      <w:r w:rsidRPr="00BD587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จัดประเภทรายการบัญชีใน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</w:tblGrid>
      <w:tr w:rsidR="000518F1" w:rsidRPr="00033B3F" w14:paraId="58E6B782" w14:textId="77777777" w:rsidTr="00FD28C7">
        <w:tc>
          <w:tcPr>
            <w:tcW w:w="4195" w:type="dxa"/>
          </w:tcPr>
          <w:p w14:paraId="0EE546EE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33B3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184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0CDEC2E0" w14:textId="57128628" w:rsidR="000518F1" w:rsidRPr="00033B3F" w:rsidRDefault="000518F1" w:rsidP="00033B3F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33B3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0518F1" w:rsidRPr="00033B3F" w14:paraId="1A4091FD" w14:textId="77777777" w:rsidTr="00FD28C7">
        <w:tc>
          <w:tcPr>
            <w:tcW w:w="4195" w:type="dxa"/>
          </w:tcPr>
          <w:p w14:paraId="261ACF8B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18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98CEC0" w14:textId="0D0735B2" w:rsidR="000518F1" w:rsidRPr="00033B3F" w:rsidRDefault="000518F1" w:rsidP="00033B3F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033B3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0518F1" w:rsidRPr="00033B3F" w14:paraId="6CA30FE9" w14:textId="77777777" w:rsidTr="00FD28C7">
        <w:tc>
          <w:tcPr>
            <w:tcW w:w="4195" w:type="dxa"/>
          </w:tcPr>
          <w:p w14:paraId="3A2D62AA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2EDFBB" w14:textId="77777777" w:rsidR="000518F1" w:rsidRPr="00033B3F" w:rsidRDefault="000518F1" w:rsidP="00033B3F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ก่อนจัด</w:t>
            </w:r>
          </w:p>
          <w:p w14:paraId="734A102D" w14:textId="77777777" w:rsidR="000518F1" w:rsidRPr="00033B3F" w:rsidRDefault="000518F1" w:rsidP="00033B3F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5B894D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AF5207" w14:textId="77777777" w:rsidR="000518F1" w:rsidRPr="00033B3F" w:rsidRDefault="000518F1" w:rsidP="00033B3F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จัดประเภทใหม่</w:t>
            </w:r>
          </w:p>
          <w:p w14:paraId="3DEA7E2E" w14:textId="77777777" w:rsidR="000518F1" w:rsidRPr="00033B3F" w:rsidRDefault="000518F1" w:rsidP="00033B3F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F787EC" w14:textId="77777777" w:rsidR="000518F1" w:rsidRPr="00033B3F" w:rsidRDefault="000518F1" w:rsidP="00033B3F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265815" w14:textId="77777777" w:rsidR="000518F1" w:rsidRPr="00033B3F" w:rsidRDefault="000518F1" w:rsidP="00033B3F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หลังจัด</w:t>
            </w:r>
          </w:p>
          <w:p w14:paraId="400DCDF5" w14:textId="77777777" w:rsidR="000518F1" w:rsidRPr="00033B3F" w:rsidRDefault="000518F1" w:rsidP="00033B3F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</w:tr>
      <w:tr w:rsidR="000518F1" w:rsidRPr="00033B3F" w14:paraId="264E3E36" w14:textId="77777777" w:rsidTr="00FD28C7">
        <w:tc>
          <w:tcPr>
            <w:tcW w:w="4195" w:type="dxa"/>
            <w:hideMark/>
          </w:tcPr>
          <w:p w14:paraId="46A64AAA" w14:textId="77777777" w:rsidR="000518F1" w:rsidRPr="00033B3F" w:rsidRDefault="000518F1" w:rsidP="00033B3F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033B3F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งบ</w:t>
            </w:r>
            <w:r w:rsidRPr="00033B3F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ฐานะการเงิน</w:t>
            </w:r>
          </w:p>
        </w:tc>
        <w:tc>
          <w:tcPr>
            <w:tcW w:w="1304" w:type="dxa"/>
          </w:tcPr>
          <w:p w14:paraId="748B40AF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D3D6D1E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  <w:hideMark/>
          </w:tcPr>
          <w:p w14:paraId="588FCEF8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" w:type="dxa"/>
          </w:tcPr>
          <w:p w14:paraId="2003ED57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1B4F600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518F1" w:rsidRPr="00033B3F" w14:paraId="684A8581" w14:textId="77777777" w:rsidTr="00FD28C7">
        <w:tc>
          <w:tcPr>
            <w:tcW w:w="4195" w:type="dxa"/>
          </w:tcPr>
          <w:p w14:paraId="22B559C9" w14:textId="68A8F0E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33B3F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ณ </w:t>
            </w:r>
            <w:r w:rsidRPr="00033B3F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033B3F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033B3F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33B3F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04" w:type="dxa"/>
          </w:tcPr>
          <w:p w14:paraId="22424864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" w:type="dxa"/>
          </w:tcPr>
          <w:p w14:paraId="63DFEC08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06EE898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" w:type="dxa"/>
          </w:tcPr>
          <w:p w14:paraId="59DDC218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B6BF95F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518F1" w:rsidRPr="00033B3F" w14:paraId="2147B1CA" w14:textId="77777777" w:rsidTr="00FD28C7">
        <w:tc>
          <w:tcPr>
            <w:tcW w:w="4195" w:type="dxa"/>
          </w:tcPr>
          <w:p w14:paraId="7AE0E202" w14:textId="77777777" w:rsidR="00CD6E73" w:rsidRDefault="000518F1" w:rsidP="00033B3F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color w:val="000000" w:themeColor="text1"/>
                <w:sz w:val="28"/>
                <w:szCs w:val="28"/>
              </w:rPr>
            </w:pPr>
            <w:r w:rsidRPr="00033B3F">
              <w:rPr>
                <w:color w:val="000000" w:themeColor="text1"/>
                <w:sz w:val="28"/>
                <w:szCs w:val="28"/>
                <w:cs/>
              </w:rPr>
              <w:t>เงินให้กู้ยืมระยะยาว</w:t>
            </w:r>
            <w:r w:rsidR="00CD6E73" w:rsidRPr="00033B3F">
              <w:rPr>
                <w:color w:val="000000" w:themeColor="text1"/>
                <w:sz w:val="28"/>
                <w:szCs w:val="28"/>
                <w:cs/>
              </w:rPr>
              <w:t>แก่บริษัทย่อย</w:t>
            </w:r>
            <w:r w:rsidRPr="00033B3F">
              <w:rPr>
                <w:color w:val="000000" w:themeColor="text1"/>
                <w:sz w:val="28"/>
                <w:szCs w:val="28"/>
                <w:cs/>
              </w:rPr>
              <w:t>ส่วนที่ถึง</w:t>
            </w:r>
          </w:p>
          <w:p w14:paraId="0DF09775" w14:textId="23F72B09" w:rsidR="000518F1" w:rsidRPr="00033B3F" w:rsidRDefault="00CD6E73" w:rsidP="00033B3F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="000518F1" w:rsidRPr="00033B3F">
              <w:rPr>
                <w:color w:val="000000" w:themeColor="text1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304" w:type="dxa"/>
          </w:tcPr>
          <w:p w14:paraId="61EF2510" w14:textId="3557381E" w:rsidR="000518F1" w:rsidRPr="00033B3F" w:rsidRDefault="000518F1" w:rsidP="00033B3F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00"/>
              <w:jc w:val="right"/>
              <w:textAlignment w:val="baseline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033B3F">
              <w:rPr>
                <w:rFonts w:ascii="Angsana New" w:hAnsi="Angsana New"/>
                <w:position w:val="2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2E6DD48B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67FAA65" w14:textId="3AB5A4D0" w:rsidR="000518F1" w:rsidRPr="00033B3F" w:rsidRDefault="004F4FD2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</w:t>
            </w:r>
            <w:r w:rsidR="000518F1"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68,302</w:t>
            </w:r>
          </w:p>
        </w:tc>
        <w:tc>
          <w:tcPr>
            <w:tcW w:w="134" w:type="dxa"/>
            <w:vAlign w:val="bottom"/>
          </w:tcPr>
          <w:p w14:paraId="2AB8ACA0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9C337FE" w14:textId="5087E67A" w:rsidR="000518F1" w:rsidRPr="00033B3F" w:rsidRDefault="000518F1" w:rsidP="00033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68,302</w:t>
            </w:r>
          </w:p>
        </w:tc>
      </w:tr>
      <w:tr w:rsidR="000518F1" w:rsidRPr="00033B3F" w14:paraId="226487AA" w14:textId="77777777" w:rsidTr="00FD28C7">
        <w:tc>
          <w:tcPr>
            <w:tcW w:w="4195" w:type="dxa"/>
          </w:tcPr>
          <w:p w14:paraId="567C53CB" w14:textId="36A81EE8" w:rsidR="000518F1" w:rsidRPr="00033B3F" w:rsidRDefault="000518F1" w:rsidP="00033B3F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033B3F">
              <w:rPr>
                <w:color w:val="000000" w:themeColor="text1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04" w:type="dxa"/>
          </w:tcPr>
          <w:p w14:paraId="7AA78289" w14:textId="6C6F2E20" w:rsidR="000518F1" w:rsidRPr="00033B3F" w:rsidRDefault="004F4FD2" w:rsidP="00033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97,557</w:t>
            </w:r>
          </w:p>
        </w:tc>
        <w:tc>
          <w:tcPr>
            <w:tcW w:w="134" w:type="dxa"/>
            <w:vAlign w:val="bottom"/>
          </w:tcPr>
          <w:p w14:paraId="0747C246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6F4BEAF" w14:textId="5F77EC79" w:rsidR="000518F1" w:rsidRPr="00033B3F" w:rsidRDefault="000518F1" w:rsidP="00033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(68,302)</w:t>
            </w:r>
          </w:p>
        </w:tc>
        <w:tc>
          <w:tcPr>
            <w:tcW w:w="134" w:type="dxa"/>
            <w:vAlign w:val="bottom"/>
          </w:tcPr>
          <w:p w14:paraId="564435CF" w14:textId="77777777" w:rsidR="000518F1" w:rsidRPr="00033B3F" w:rsidRDefault="000518F1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1D1382B" w14:textId="0098090D" w:rsidR="000518F1" w:rsidRPr="00033B3F" w:rsidRDefault="004F4FD2" w:rsidP="00033B3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29</w:t>
            </w: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33B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</w:p>
        </w:tc>
      </w:tr>
    </w:tbl>
    <w:p w14:paraId="3C3F4B28" w14:textId="77777777" w:rsidR="000518F1" w:rsidRDefault="000518F1" w:rsidP="00DC5388">
      <w:pPr>
        <w:spacing w:line="380" w:lineRule="exact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0C986FCD" w14:textId="77777777" w:rsidR="00CE7B9B" w:rsidRPr="00DF2342" w:rsidRDefault="00CE7B9B" w:rsidP="00CE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28</w:t>
      </w:r>
      <w:r w:rsidRPr="00DF234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Pr="00DF234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="Angsana New" w:eastAsia="Calibri" w:hAnsi="Angsana New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35C85244" w14:textId="7BFDA93B" w:rsidR="005E1DA7" w:rsidRDefault="00CE7B9B" w:rsidP="00CE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EA189B">
        <w:rPr>
          <w:rFonts w:ascii="Angsana New" w:eastAsia="Calibri" w:hAnsi="Angsana New" w:hint="cs"/>
          <w:sz w:val="32"/>
          <w:szCs w:val="32"/>
          <w:cs/>
        </w:rPr>
        <w:t>ที่</w:t>
      </w:r>
      <w:r w:rsidRPr="00EA189B">
        <w:rPr>
          <w:rFonts w:ascii="Angsana New" w:eastAsia="Calibri" w:hAnsi="Angsana New"/>
          <w:sz w:val="32"/>
          <w:szCs w:val="32"/>
          <w:cs/>
        </w:rPr>
        <w:t>ประชุมคณะกรรมการบริษัท คร</w:t>
      </w:r>
      <w:r w:rsidRPr="00EA189B">
        <w:rPr>
          <w:rFonts w:ascii="Angsana New" w:eastAsia="Calibri" w:hAnsi="Angsana New" w:hint="cs"/>
          <w:sz w:val="32"/>
          <w:szCs w:val="32"/>
          <w:cs/>
        </w:rPr>
        <w:t>ั้</w:t>
      </w:r>
      <w:r w:rsidRPr="00EA189B">
        <w:rPr>
          <w:rFonts w:ascii="Angsana New" w:eastAsia="Calibri" w:hAnsi="Angsana New"/>
          <w:sz w:val="32"/>
          <w:szCs w:val="32"/>
          <w:cs/>
        </w:rPr>
        <w:t xml:space="preserve">งที่ </w:t>
      </w:r>
      <w:r w:rsidR="00EF20F8">
        <w:rPr>
          <w:rFonts w:ascii="Angsana New" w:eastAsia="Calibri" w:hAnsi="Angsana New"/>
          <w:sz w:val="32"/>
          <w:szCs w:val="32"/>
        </w:rPr>
        <w:t>3</w:t>
      </w:r>
      <w:r w:rsidR="00EF20F8" w:rsidRPr="00EF20F8">
        <w:rPr>
          <w:rFonts w:ascii="Angsana New" w:eastAsia="Calibri" w:hAnsi="Angsana New"/>
          <w:sz w:val="32"/>
          <w:szCs w:val="32"/>
        </w:rPr>
        <w:t>/256</w:t>
      </w:r>
      <w:r w:rsidR="00EF20F8">
        <w:rPr>
          <w:rFonts w:ascii="Angsana New" w:eastAsia="Calibri" w:hAnsi="Angsana New"/>
          <w:sz w:val="32"/>
          <w:szCs w:val="32"/>
        </w:rPr>
        <w:t>8</w:t>
      </w:r>
      <w:r w:rsidR="00EF20F8" w:rsidRPr="00EF20F8">
        <w:rPr>
          <w:rFonts w:ascii="Angsana New" w:eastAsia="Calibri" w:hAnsi="Angsana New"/>
          <w:sz w:val="32"/>
          <w:szCs w:val="32"/>
        </w:rPr>
        <w:t xml:space="preserve"> </w:t>
      </w:r>
      <w:r w:rsidRPr="00EA189B">
        <w:rPr>
          <w:rFonts w:ascii="Angsana New" w:eastAsia="Calibri" w:hAnsi="Angsana New"/>
          <w:sz w:val="32"/>
          <w:szCs w:val="32"/>
          <w:cs/>
        </w:rPr>
        <w:t>เมื่อ</w:t>
      </w:r>
      <w:r w:rsidRPr="00CA526A">
        <w:rPr>
          <w:rFonts w:ascii="Angsana New" w:eastAsia="Calibri" w:hAnsi="Angsana New"/>
          <w:sz w:val="32"/>
          <w:szCs w:val="32"/>
          <w:cs/>
        </w:rPr>
        <w:t xml:space="preserve">วันที่ </w:t>
      </w:r>
      <w:r w:rsidRPr="00CA526A">
        <w:rPr>
          <w:rFonts w:ascii="Angsana New" w:eastAsia="Calibri" w:hAnsi="Angsana New"/>
          <w:sz w:val="32"/>
          <w:szCs w:val="32"/>
        </w:rPr>
        <w:t xml:space="preserve">8 </w:t>
      </w:r>
      <w:r w:rsidRPr="00CA526A">
        <w:rPr>
          <w:rFonts w:ascii="Angsana New" w:eastAsia="Calibri" w:hAnsi="Angsana New" w:hint="cs"/>
          <w:sz w:val="32"/>
          <w:szCs w:val="32"/>
          <w:cs/>
        </w:rPr>
        <w:t>สิงหาคม</w:t>
      </w:r>
      <w:r w:rsidRPr="00CA526A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CA526A">
        <w:rPr>
          <w:rFonts w:ascii="Angsana New" w:eastAsia="Calibri" w:hAnsi="Angsana New"/>
          <w:sz w:val="32"/>
          <w:szCs w:val="32"/>
        </w:rPr>
        <w:t>2568</w:t>
      </w:r>
      <w:r w:rsidRPr="00CA526A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EA189B">
        <w:rPr>
          <w:rFonts w:ascii="Angsana New" w:eastAsia="Calibri" w:hAnsi="Angsana New"/>
          <w:sz w:val="32"/>
          <w:szCs w:val="32"/>
          <w:cs/>
        </w:rPr>
        <w:t>ได้มีมติอนุมัติการเพิ่มทุน</w:t>
      </w:r>
      <w:r w:rsidRPr="00CA526A">
        <w:rPr>
          <w:rFonts w:ascii="Angsana New" w:eastAsia="Calibri" w:hAnsi="Angsana New"/>
          <w:sz w:val="32"/>
          <w:szCs w:val="32"/>
          <w:cs/>
        </w:rPr>
        <w:t>ใน</w:t>
      </w:r>
      <w:r w:rsidR="00033B3F">
        <w:rPr>
          <w:rFonts w:ascii="Angsana New" w:eastAsia="Calibri" w:hAnsi="Angsana New" w:hint="cs"/>
          <w:sz w:val="32"/>
          <w:szCs w:val="32"/>
          <w:cs/>
        </w:rPr>
        <w:t>บริษัท</w:t>
      </w:r>
      <w:r w:rsidRPr="00CA526A">
        <w:rPr>
          <w:rFonts w:ascii="Angsana New" w:eastAsia="Calibri" w:hAnsi="Angsana New" w:hint="cs"/>
          <w:sz w:val="32"/>
          <w:szCs w:val="32"/>
          <w:cs/>
        </w:rPr>
        <w:t>พรีเมี่ยม เฟล็กซิเบิ้ล แพคเกจจิ้ง</w:t>
      </w:r>
      <w:r w:rsidRPr="00CA526A">
        <w:rPr>
          <w:rFonts w:ascii="Angsana New" w:eastAsia="Calibri" w:hAnsi="Angsana New"/>
          <w:sz w:val="32"/>
          <w:szCs w:val="32"/>
          <w:cs/>
        </w:rPr>
        <w:t xml:space="preserve"> จ</w:t>
      </w:r>
      <w:r w:rsidRPr="00CA526A">
        <w:rPr>
          <w:rFonts w:ascii="Angsana New" w:eastAsia="Calibri" w:hAnsi="Angsana New" w:hint="cs"/>
          <w:sz w:val="32"/>
          <w:szCs w:val="32"/>
          <w:cs/>
        </w:rPr>
        <w:t>ำ</w:t>
      </w:r>
      <w:r w:rsidRPr="00CA526A">
        <w:rPr>
          <w:rFonts w:ascii="Angsana New" w:eastAsia="Calibri" w:hAnsi="Angsana New"/>
          <w:sz w:val="32"/>
          <w:szCs w:val="32"/>
          <w:cs/>
        </w:rPr>
        <w:t>กัด ซึ่งเป็นบริษัทย่อย โดยมีวัตถุประสงค์เพื่อใช้เป็นเงินทุน</w:t>
      </w:r>
      <w:r w:rsidRPr="00033B3F">
        <w:rPr>
          <w:rFonts w:ascii="Angsana New" w:eastAsia="Calibri" w:hAnsi="Angsana New"/>
          <w:spacing w:val="-4"/>
          <w:sz w:val="32"/>
          <w:szCs w:val="32"/>
          <w:cs/>
        </w:rPr>
        <w:t>หมุนเวียนและใช้เป็นเงินลงทุนในการขยายธุรกิจของบริษัทย่อย เป็นเงินจ</w:t>
      </w:r>
      <w:r w:rsidRPr="00033B3F">
        <w:rPr>
          <w:rFonts w:ascii="Angsana New" w:eastAsia="Calibri" w:hAnsi="Angsana New" w:hint="cs"/>
          <w:spacing w:val="-4"/>
          <w:sz w:val="32"/>
          <w:szCs w:val="32"/>
          <w:cs/>
        </w:rPr>
        <w:t>ำ</w:t>
      </w:r>
      <w:r w:rsidRPr="00033B3F">
        <w:rPr>
          <w:rFonts w:ascii="Angsana New" w:eastAsia="Calibri" w:hAnsi="Angsana New"/>
          <w:spacing w:val="-4"/>
          <w:sz w:val="32"/>
          <w:szCs w:val="32"/>
          <w:cs/>
        </w:rPr>
        <w:t xml:space="preserve">นวน </w:t>
      </w:r>
      <w:r w:rsidR="006B768A">
        <w:rPr>
          <w:rFonts w:ascii="Angsana New" w:eastAsia="Calibri" w:hAnsi="Angsana New"/>
          <w:spacing w:val="-4"/>
          <w:sz w:val="32"/>
          <w:szCs w:val="32"/>
        </w:rPr>
        <w:t>3</w:t>
      </w:r>
      <w:r w:rsidRPr="00033B3F">
        <w:rPr>
          <w:rFonts w:ascii="Angsana New" w:eastAsia="Calibri" w:hAnsi="Angsana New"/>
          <w:spacing w:val="-4"/>
          <w:sz w:val="32"/>
          <w:szCs w:val="32"/>
        </w:rPr>
        <w:t>5</w:t>
      </w:r>
      <w:r w:rsidRPr="00033B3F">
        <w:rPr>
          <w:rFonts w:ascii="Angsana New" w:eastAsia="Calibri" w:hAnsi="Angsana New"/>
          <w:spacing w:val="-4"/>
          <w:sz w:val="32"/>
          <w:szCs w:val="32"/>
          <w:cs/>
        </w:rPr>
        <w:t xml:space="preserve"> ล้านบาท ทุนจด</w:t>
      </w:r>
      <w:r w:rsidRPr="00CA526A">
        <w:rPr>
          <w:rFonts w:ascii="Angsana New" w:eastAsia="Calibri" w:hAnsi="Angsana New"/>
          <w:sz w:val="32"/>
          <w:szCs w:val="32"/>
          <w:cs/>
        </w:rPr>
        <w:t>ทะเบียนช</w:t>
      </w:r>
      <w:r w:rsidRPr="00CA526A">
        <w:rPr>
          <w:rFonts w:ascii="Angsana New" w:eastAsia="Calibri" w:hAnsi="Angsana New" w:hint="cs"/>
          <w:sz w:val="32"/>
          <w:szCs w:val="32"/>
          <w:cs/>
        </w:rPr>
        <w:t>ำ</w:t>
      </w:r>
      <w:r w:rsidRPr="00CA526A">
        <w:rPr>
          <w:rFonts w:ascii="Angsana New" w:eastAsia="Calibri" w:hAnsi="Angsana New"/>
          <w:sz w:val="32"/>
          <w:szCs w:val="32"/>
          <w:cs/>
        </w:rPr>
        <w:t>ระก่อน</w:t>
      </w:r>
      <w:r w:rsidRPr="00CA526A">
        <w:rPr>
          <w:rFonts w:ascii="Angsana New" w:eastAsia="Calibri" w:hAnsi="Angsana New" w:hint="cs"/>
          <w:sz w:val="32"/>
          <w:szCs w:val="32"/>
          <w:cs/>
        </w:rPr>
        <w:t>การ</w:t>
      </w:r>
      <w:r w:rsidRPr="00CA526A">
        <w:rPr>
          <w:rFonts w:ascii="Angsana New" w:eastAsia="Calibri" w:hAnsi="Angsana New"/>
          <w:sz w:val="32"/>
          <w:szCs w:val="32"/>
          <w:cs/>
        </w:rPr>
        <w:t>เพิ่มทุน</w:t>
      </w:r>
      <w:r w:rsidRPr="00CA526A">
        <w:rPr>
          <w:rFonts w:ascii="Angsana New" w:eastAsia="Calibri" w:hAnsi="Angsana New"/>
          <w:sz w:val="32"/>
          <w:szCs w:val="32"/>
        </w:rPr>
        <w:t xml:space="preserve"> 60</w:t>
      </w:r>
      <w:r w:rsidRPr="00CA526A">
        <w:rPr>
          <w:rFonts w:ascii="Angsana New" w:eastAsia="Calibri" w:hAnsi="Angsana New" w:hint="cs"/>
          <w:sz w:val="32"/>
          <w:szCs w:val="32"/>
          <w:cs/>
        </w:rPr>
        <w:t xml:space="preserve"> ล้าน</w:t>
      </w:r>
      <w:r w:rsidRPr="00CA526A">
        <w:rPr>
          <w:rFonts w:ascii="Angsana New" w:eastAsia="Calibri" w:hAnsi="Angsana New"/>
          <w:sz w:val="32"/>
          <w:szCs w:val="32"/>
          <w:cs/>
        </w:rPr>
        <w:t>บาท แบ่งเป็นหุ้นสามัญจ</w:t>
      </w:r>
      <w:r w:rsidRPr="00CA526A">
        <w:rPr>
          <w:rFonts w:ascii="Angsana New" w:eastAsia="Calibri" w:hAnsi="Angsana New" w:hint="cs"/>
          <w:sz w:val="32"/>
          <w:szCs w:val="32"/>
          <w:cs/>
        </w:rPr>
        <w:t>ำ</w:t>
      </w:r>
      <w:r w:rsidRPr="00CA526A">
        <w:rPr>
          <w:rFonts w:ascii="Angsana New" w:eastAsia="Calibri" w:hAnsi="Angsana New"/>
          <w:sz w:val="32"/>
          <w:szCs w:val="32"/>
          <w:cs/>
        </w:rPr>
        <w:t>นวน</w:t>
      </w:r>
      <w:r w:rsidRPr="00EA189B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EA189B">
        <w:rPr>
          <w:rFonts w:ascii="Angsana New" w:eastAsia="Calibri" w:hAnsi="Angsana New"/>
          <w:sz w:val="32"/>
          <w:szCs w:val="32"/>
        </w:rPr>
        <w:t xml:space="preserve">6,000,000 </w:t>
      </w:r>
      <w:r w:rsidRPr="00EA189B">
        <w:rPr>
          <w:rFonts w:ascii="Angsana New" w:eastAsia="Calibri" w:hAnsi="Angsana New"/>
          <w:sz w:val="32"/>
          <w:szCs w:val="32"/>
          <w:cs/>
        </w:rPr>
        <w:t xml:space="preserve">หุ้น มูลค่าที่ตราไว้หุ้นละ </w:t>
      </w:r>
      <w:r w:rsidRPr="00EA189B">
        <w:rPr>
          <w:rFonts w:ascii="Angsana New" w:eastAsia="Calibri" w:hAnsi="Angsana New"/>
          <w:sz w:val="32"/>
          <w:szCs w:val="32"/>
        </w:rPr>
        <w:t xml:space="preserve">10 </w:t>
      </w:r>
      <w:r w:rsidRPr="00EA189B">
        <w:rPr>
          <w:rFonts w:ascii="Angsana New" w:eastAsia="Calibri" w:hAnsi="Angsana New"/>
          <w:sz w:val="32"/>
          <w:szCs w:val="32"/>
          <w:cs/>
        </w:rPr>
        <w:t>บาท</w:t>
      </w:r>
      <w:r w:rsidRPr="00EA189B">
        <w:rPr>
          <w:rFonts w:ascii="Angsana New" w:eastAsia="Calibri" w:hAnsi="Angsana New"/>
          <w:sz w:val="32"/>
          <w:szCs w:val="32"/>
        </w:rPr>
        <w:t xml:space="preserve"> (</w:t>
      </w:r>
      <w:r w:rsidRPr="00EA189B">
        <w:rPr>
          <w:rFonts w:ascii="Angsana New" w:eastAsia="Calibri" w:hAnsi="Angsana New" w:hint="cs"/>
          <w:sz w:val="32"/>
          <w:szCs w:val="32"/>
          <w:cs/>
        </w:rPr>
        <w:t xml:space="preserve">เดิมบริษัทถือหุ้นที่ร้อยละ </w:t>
      </w:r>
      <w:r w:rsidRPr="00EA189B">
        <w:rPr>
          <w:rFonts w:ascii="Angsana New" w:eastAsia="Calibri" w:hAnsi="Angsana New"/>
          <w:sz w:val="32"/>
          <w:szCs w:val="32"/>
        </w:rPr>
        <w:t>99.</w:t>
      </w:r>
      <w:r>
        <w:rPr>
          <w:rFonts w:ascii="Angsana New" w:eastAsia="Calibri" w:hAnsi="Angsana New"/>
          <w:sz w:val="32"/>
          <w:szCs w:val="32"/>
        </w:rPr>
        <w:t>50</w:t>
      </w:r>
      <w:r w:rsidRPr="00EA189B">
        <w:rPr>
          <w:rFonts w:ascii="Angsana New" w:eastAsia="Calibri" w:hAnsi="Angsana New"/>
          <w:sz w:val="32"/>
          <w:szCs w:val="32"/>
        </w:rPr>
        <w:t xml:space="preserve">) </w:t>
      </w:r>
      <w:r w:rsidRPr="00EA189B">
        <w:rPr>
          <w:rFonts w:ascii="Angsana New" w:eastAsia="Calibri" w:hAnsi="Angsana New"/>
          <w:sz w:val="32"/>
          <w:szCs w:val="32"/>
          <w:cs/>
        </w:rPr>
        <w:t>ทุนจดทะเบียนช</w:t>
      </w:r>
      <w:r w:rsidRPr="00EA189B">
        <w:rPr>
          <w:rFonts w:ascii="Angsana New" w:eastAsia="Calibri" w:hAnsi="Angsana New" w:hint="cs"/>
          <w:sz w:val="32"/>
          <w:szCs w:val="32"/>
          <w:cs/>
        </w:rPr>
        <w:t>ำ</w:t>
      </w:r>
      <w:r w:rsidRPr="00EA189B">
        <w:rPr>
          <w:rFonts w:ascii="Angsana New" w:eastAsia="Calibri" w:hAnsi="Angsana New"/>
          <w:sz w:val="32"/>
          <w:szCs w:val="32"/>
          <w:cs/>
        </w:rPr>
        <w:t>ระหลังก</w:t>
      </w:r>
      <w:r w:rsidRPr="00EA189B">
        <w:rPr>
          <w:rFonts w:ascii="Angsana New" w:eastAsia="Calibri" w:hAnsi="Angsana New" w:hint="cs"/>
          <w:sz w:val="32"/>
          <w:szCs w:val="32"/>
          <w:cs/>
        </w:rPr>
        <w:t>า</w:t>
      </w:r>
      <w:r w:rsidRPr="00EA189B">
        <w:rPr>
          <w:rFonts w:ascii="Angsana New" w:eastAsia="Calibri" w:hAnsi="Angsana New"/>
          <w:sz w:val="32"/>
          <w:szCs w:val="32"/>
          <w:cs/>
        </w:rPr>
        <w:t>รเพ</w:t>
      </w:r>
      <w:r w:rsidRPr="00EA189B">
        <w:rPr>
          <w:rFonts w:ascii="Angsana New" w:eastAsia="Calibri" w:hAnsi="Angsana New" w:hint="cs"/>
          <w:sz w:val="32"/>
          <w:szCs w:val="32"/>
          <w:cs/>
        </w:rPr>
        <w:t>ิ่</w:t>
      </w:r>
      <w:r w:rsidRPr="00EA189B">
        <w:rPr>
          <w:rFonts w:ascii="Angsana New" w:eastAsia="Calibri" w:hAnsi="Angsana New"/>
          <w:sz w:val="32"/>
          <w:szCs w:val="32"/>
          <w:cs/>
        </w:rPr>
        <w:t>ม</w:t>
      </w:r>
      <w:r w:rsidRPr="00EA189B">
        <w:rPr>
          <w:rFonts w:ascii="Angsana New" w:eastAsia="Calibri" w:hAnsi="Angsana New" w:hint="cs"/>
          <w:sz w:val="32"/>
          <w:szCs w:val="32"/>
          <w:cs/>
        </w:rPr>
        <w:t>ทุ</w:t>
      </w:r>
      <w:r w:rsidRPr="00EA189B">
        <w:rPr>
          <w:rFonts w:ascii="Angsana New" w:eastAsia="Calibri" w:hAnsi="Angsana New"/>
          <w:sz w:val="32"/>
          <w:szCs w:val="32"/>
          <w:cs/>
        </w:rPr>
        <w:t>น</w:t>
      </w:r>
      <w:r w:rsidRPr="00EA189B">
        <w:rPr>
          <w:rFonts w:ascii="Angsana New" w:eastAsia="Calibri" w:hAnsi="Angsana New"/>
          <w:sz w:val="32"/>
          <w:szCs w:val="32"/>
        </w:rPr>
        <w:t xml:space="preserve"> </w:t>
      </w:r>
      <w:r w:rsidR="006B768A">
        <w:rPr>
          <w:rFonts w:ascii="Angsana New" w:eastAsia="Calibri" w:hAnsi="Angsana New"/>
          <w:sz w:val="32"/>
          <w:szCs w:val="32"/>
        </w:rPr>
        <w:t>9</w:t>
      </w:r>
      <w:r w:rsidRPr="00EA189B">
        <w:rPr>
          <w:rFonts w:ascii="Angsana New" w:eastAsia="Calibri" w:hAnsi="Angsana New"/>
          <w:sz w:val="32"/>
          <w:szCs w:val="32"/>
        </w:rPr>
        <w:t>5</w:t>
      </w:r>
      <w:r w:rsidRPr="00EA189B">
        <w:rPr>
          <w:rFonts w:ascii="Angsana New" w:eastAsia="Calibri" w:hAnsi="Angsana New" w:hint="cs"/>
          <w:sz w:val="32"/>
          <w:szCs w:val="32"/>
          <w:cs/>
        </w:rPr>
        <w:t xml:space="preserve"> ล้าน</w:t>
      </w:r>
      <w:r w:rsidRPr="00EA189B">
        <w:rPr>
          <w:rFonts w:ascii="Angsana New" w:eastAsia="Calibri" w:hAnsi="Angsana New"/>
          <w:sz w:val="32"/>
          <w:szCs w:val="32"/>
          <w:cs/>
        </w:rPr>
        <w:t xml:space="preserve">บาท </w:t>
      </w:r>
      <w:r w:rsidRPr="00CA526A">
        <w:rPr>
          <w:rFonts w:ascii="Angsana New" w:eastAsia="Calibri" w:hAnsi="Angsana New"/>
          <w:sz w:val="32"/>
          <w:szCs w:val="32"/>
          <w:cs/>
        </w:rPr>
        <w:t>แบ่งเป็นหุ้นสามัญจ</w:t>
      </w:r>
      <w:r w:rsidRPr="00CA526A">
        <w:rPr>
          <w:rFonts w:ascii="Angsana New" w:eastAsia="Calibri" w:hAnsi="Angsana New" w:hint="cs"/>
          <w:sz w:val="32"/>
          <w:szCs w:val="32"/>
          <w:cs/>
        </w:rPr>
        <w:t>ำ</w:t>
      </w:r>
      <w:r w:rsidRPr="00CA526A">
        <w:rPr>
          <w:rFonts w:ascii="Angsana New" w:eastAsia="Calibri" w:hAnsi="Angsana New"/>
          <w:sz w:val="32"/>
          <w:szCs w:val="32"/>
          <w:cs/>
        </w:rPr>
        <w:t xml:space="preserve">นวน </w:t>
      </w:r>
      <w:r w:rsidR="006B768A">
        <w:rPr>
          <w:rFonts w:ascii="Angsana New" w:eastAsia="Calibri" w:hAnsi="Angsana New"/>
          <w:sz w:val="32"/>
          <w:szCs w:val="32"/>
        </w:rPr>
        <w:t>9</w:t>
      </w:r>
      <w:r w:rsidRPr="00CA526A">
        <w:rPr>
          <w:rFonts w:ascii="Angsana New" w:eastAsia="Calibri" w:hAnsi="Angsana New"/>
          <w:sz w:val="32"/>
          <w:szCs w:val="32"/>
        </w:rPr>
        <w:t>,500,000</w:t>
      </w:r>
      <w:r w:rsidRPr="00CA526A">
        <w:rPr>
          <w:rFonts w:ascii="Angsana New" w:eastAsia="Calibri" w:hAnsi="Angsana New"/>
          <w:sz w:val="32"/>
          <w:szCs w:val="32"/>
          <w:cs/>
        </w:rPr>
        <w:t xml:space="preserve"> หุ้น มูลค่าที่ตราไว้หุ้นละ </w:t>
      </w:r>
      <w:r w:rsidRPr="00CA526A">
        <w:rPr>
          <w:rFonts w:ascii="Angsana New" w:eastAsia="Calibri" w:hAnsi="Angsana New"/>
          <w:sz w:val="32"/>
          <w:szCs w:val="32"/>
        </w:rPr>
        <w:t xml:space="preserve">10 </w:t>
      </w:r>
      <w:r w:rsidRPr="00CA526A">
        <w:rPr>
          <w:rFonts w:ascii="Angsana New" w:eastAsia="Calibri" w:hAnsi="Angsana New"/>
          <w:sz w:val="32"/>
          <w:szCs w:val="32"/>
          <w:cs/>
        </w:rPr>
        <w:t>บาท</w:t>
      </w:r>
      <w:r w:rsidRPr="00CA526A">
        <w:rPr>
          <w:rFonts w:ascii="Angsana New" w:eastAsia="Calibri" w:hAnsi="Angsana New"/>
          <w:sz w:val="32"/>
          <w:szCs w:val="32"/>
        </w:rPr>
        <w:t xml:space="preserve"> </w:t>
      </w:r>
      <w:r w:rsidR="006B768A" w:rsidRPr="006B768A">
        <w:rPr>
          <w:rFonts w:ascii="Angsana New" w:eastAsia="Calibri" w:hAnsi="Angsana New"/>
          <w:sz w:val="32"/>
          <w:szCs w:val="32"/>
          <w:cs/>
        </w:rPr>
        <w:t>การเพิ่มทุนดังกล่าวดำเนินการโดยบริษัทเพียงรายเดียว โดยผู้ถือหุ้นท่านอื่นในฐานะบุคคลธรรมดาอีก</w:t>
      </w:r>
      <w:r w:rsidR="006B768A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6B768A">
        <w:rPr>
          <w:rFonts w:ascii="Angsana New" w:eastAsia="Calibri" w:hAnsi="Angsana New"/>
          <w:sz w:val="32"/>
          <w:szCs w:val="32"/>
        </w:rPr>
        <w:t>3</w:t>
      </w:r>
      <w:r w:rsidR="006B768A" w:rsidRPr="006B768A">
        <w:rPr>
          <w:rFonts w:ascii="Angsana New" w:eastAsia="Calibri" w:hAnsi="Angsana New"/>
          <w:sz w:val="32"/>
          <w:szCs w:val="32"/>
        </w:rPr>
        <w:t xml:space="preserve"> </w:t>
      </w:r>
      <w:r w:rsidR="006B768A" w:rsidRPr="006B768A">
        <w:rPr>
          <w:rFonts w:ascii="Angsana New" w:eastAsia="Calibri" w:hAnsi="Angsana New"/>
          <w:sz w:val="32"/>
          <w:szCs w:val="32"/>
          <w:cs/>
        </w:rPr>
        <w:t xml:space="preserve">ราย ไม่เพิ่มทุนตามสัดส่วนการถือหุ้นเดิม </w:t>
      </w:r>
      <w:r w:rsidR="005E1DA7" w:rsidRPr="00504DC2">
        <w:rPr>
          <w:rFonts w:ascii="Angsana New" w:eastAsia="Calibri" w:hAnsi="Angsana New"/>
          <w:sz w:val="32"/>
          <w:szCs w:val="32"/>
          <w:cs/>
        </w:rPr>
        <w:t>ท</w:t>
      </w:r>
      <w:r w:rsidR="005E1DA7">
        <w:rPr>
          <w:rFonts w:ascii="Angsana New" w:eastAsia="Calibri" w:hAnsi="Angsana New" w:hint="cs"/>
          <w:sz w:val="32"/>
          <w:szCs w:val="32"/>
          <w:cs/>
        </w:rPr>
        <w:t>ำ</w:t>
      </w:r>
      <w:r w:rsidR="005E1DA7" w:rsidRPr="00504DC2">
        <w:rPr>
          <w:rFonts w:ascii="Angsana New" w:eastAsia="Calibri" w:hAnsi="Angsana New"/>
          <w:sz w:val="32"/>
          <w:szCs w:val="32"/>
          <w:cs/>
        </w:rPr>
        <w:t>ให้ภายหลังการเพิ่มทุนดังกล่าว บริษัทจะมีสัดส่วนการถือหุ้น</w:t>
      </w:r>
      <w:r w:rsidR="005E1DA7">
        <w:rPr>
          <w:rFonts w:ascii="Angsana New" w:eastAsia="Calibri" w:hAnsi="Angsana New" w:hint="cs"/>
          <w:sz w:val="32"/>
          <w:szCs w:val="32"/>
          <w:cs/>
        </w:rPr>
        <w:t>ใน</w:t>
      </w:r>
      <w:r w:rsidR="005E1DA7" w:rsidRPr="007F656D">
        <w:rPr>
          <w:rFonts w:ascii="Angsana New" w:eastAsia="Calibri" w:hAnsi="Angsana New"/>
          <w:sz w:val="32"/>
          <w:szCs w:val="32"/>
          <w:cs/>
        </w:rPr>
        <w:t>บริษัทย่อย</w:t>
      </w:r>
      <w:r w:rsidR="005E1DA7">
        <w:rPr>
          <w:rFonts w:ascii="Angsana New" w:eastAsia="Calibri" w:hAnsi="Angsana New" w:hint="cs"/>
          <w:sz w:val="32"/>
          <w:szCs w:val="32"/>
          <w:cs/>
        </w:rPr>
        <w:t>ดังกล่าวเป็น</w:t>
      </w:r>
      <w:r w:rsidR="005E1DA7" w:rsidRPr="00504DC2">
        <w:rPr>
          <w:rFonts w:ascii="Angsana New" w:eastAsia="Calibri" w:hAnsi="Angsana New"/>
          <w:sz w:val="32"/>
          <w:szCs w:val="32"/>
          <w:cs/>
        </w:rPr>
        <w:t xml:space="preserve">ร้อยละ </w:t>
      </w:r>
      <w:r w:rsidR="005E1DA7" w:rsidRPr="00504DC2">
        <w:rPr>
          <w:rFonts w:ascii="Angsana New" w:eastAsia="Calibri" w:hAnsi="Angsana New"/>
          <w:sz w:val="32"/>
          <w:szCs w:val="32"/>
        </w:rPr>
        <w:t>99.</w:t>
      </w:r>
      <w:r w:rsidR="005E1DA7">
        <w:rPr>
          <w:rFonts w:ascii="Angsana New" w:eastAsia="Calibri" w:hAnsi="Angsana New"/>
          <w:sz w:val="32"/>
          <w:szCs w:val="32"/>
        </w:rPr>
        <w:t>68</w:t>
      </w:r>
    </w:p>
    <w:p w14:paraId="6CA4A2D0" w14:textId="77777777" w:rsidR="006B768A" w:rsidRPr="0040352E" w:rsidRDefault="006B768A" w:rsidP="00DC5388">
      <w:pPr>
        <w:spacing w:line="380" w:lineRule="exact"/>
        <w:jc w:val="thaiDistribute"/>
        <w:rPr>
          <w:rFonts w:asciiTheme="majorBidi" w:hAnsiTheme="majorBidi" w:cstheme="majorBidi"/>
          <w:color w:val="EE0000"/>
          <w:sz w:val="32"/>
          <w:szCs w:val="32"/>
          <w:cs/>
        </w:rPr>
      </w:pPr>
    </w:p>
    <w:p w14:paraId="26928C3E" w14:textId="39344DF1" w:rsidR="00A10C20" w:rsidRPr="0010231C" w:rsidRDefault="00DC5388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7B9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10C20" w:rsidRPr="001023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1023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10231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F1AF01A" w14:textId="568BFD40" w:rsidR="00A10C20" w:rsidRPr="0010231C" w:rsidRDefault="00A10C20" w:rsidP="004F1E6E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1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10231C">
        <w:rPr>
          <w:rFonts w:asciiTheme="majorBidi" w:hAnsiTheme="majorBidi" w:cstheme="majorBidi"/>
          <w:sz w:val="32"/>
          <w:szCs w:val="32"/>
        </w:rPr>
        <w:br/>
      </w:r>
      <w:r w:rsidR="0010231C">
        <w:rPr>
          <w:rFonts w:asciiTheme="majorBidi" w:hAnsiTheme="majorBidi" w:cstheme="majorBidi"/>
          <w:sz w:val="32"/>
          <w:szCs w:val="32"/>
        </w:rPr>
        <w:t xml:space="preserve">8 </w:t>
      </w:r>
      <w:r w:rsidR="0010231C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C15A86" w:rsidRPr="001023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57E5" w:rsidRPr="0010231C">
        <w:rPr>
          <w:rFonts w:asciiTheme="majorBidi" w:hAnsiTheme="majorBidi" w:cstheme="majorBidi"/>
          <w:sz w:val="32"/>
          <w:szCs w:val="32"/>
        </w:rPr>
        <w:t>2568</w:t>
      </w:r>
    </w:p>
    <w:sectPr w:rsidR="00A10C20" w:rsidRPr="0010231C" w:rsidSect="000866A8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2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05748" w14:textId="77777777" w:rsidR="0041790A" w:rsidRDefault="0041790A">
      <w:r>
        <w:separator/>
      </w:r>
    </w:p>
  </w:endnote>
  <w:endnote w:type="continuationSeparator" w:id="0">
    <w:p w14:paraId="01B6E585" w14:textId="77777777" w:rsidR="0041790A" w:rsidRDefault="0041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F9DF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CB52FB" w:rsidRDefault="00CB52FB"/>
  <w:p w14:paraId="19E0E193" w14:textId="77777777" w:rsidR="00CB52FB" w:rsidRDefault="00CB52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B10D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DBF3" w14:textId="77777777" w:rsidR="00AD4F1B" w:rsidRPr="006342B8" w:rsidRDefault="00AD4F1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413BCFAB" w14:textId="77777777" w:rsidR="00AD4F1B" w:rsidRDefault="00AD4F1B"/>
  <w:p w14:paraId="2E9ABD85" w14:textId="77777777" w:rsidR="00AD4F1B" w:rsidRDefault="00AD4F1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1179" w14:textId="77777777" w:rsidR="00AD4F1B" w:rsidRDefault="00AD4F1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18877" w14:textId="77777777" w:rsidR="0041790A" w:rsidRDefault="0041790A">
      <w:r>
        <w:separator/>
      </w:r>
    </w:p>
  </w:footnote>
  <w:footnote w:type="continuationSeparator" w:id="0">
    <w:p w14:paraId="13B3CFB2" w14:textId="77777777" w:rsidR="0041790A" w:rsidRDefault="00417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CB52FB" w:rsidRPr="00126CCB" w:rsidRDefault="00610B41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CB52FB" w:rsidRDefault="00CB52F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CB52FB" w:rsidRPr="0020624A" w:rsidRDefault="00CB52F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FAEE1FF" w14:textId="28B2DB56" w:rsidR="00CB52FB" w:rsidRPr="00005122" w:rsidRDefault="00CB52FB" w:rsidP="00E046C4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79885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78A0BE9" w14:textId="77777777" w:rsidR="00AD4F1B" w:rsidRDefault="00AD4F1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5F7AD3A" w14:textId="77777777" w:rsidR="00AD4F1B" w:rsidRPr="0020624A" w:rsidRDefault="00AD4F1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9BD8421" w14:textId="77777777" w:rsidR="00AD4F1B" w:rsidRDefault="00AD4F1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682BBC8" w14:textId="77777777" w:rsidR="00AD4F1B" w:rsidRPr="00126CCB" w:rsidRDefault="00610B41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503375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4D1406" w14:textId="77777777" w:rsidR="00AD4F1B" w:rsidRDefault="00AD4F1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2061A1F" w14:textId="77777777" w:rsidR="00AD4F1B" w:rsidRPr="0020624A" w:rsidRDefault="00AD4F1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9662CA9" w14:textId="77777777" w:rsidR="00AD4F1B" w:rsidRDefault="00AD4F1B" w:rsidP="00E046C4">
        <w:pPr>
          <w:pStyle w:val="Header"/>
          <w:spacing w:line="360" w:lineRule="exact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6F24FF56" w14:textId="20C7BB39" w:rsidR="00AD4F1B" w:rsidRPr="00005122" w:rsidRDefault="00610B41" w:rsidP="00AD4F1B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401E"/>
    <w:rsid w:val="00004271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6B7F"/>
    <w:rsid w:val="000170DB"/>
    <w:rsid w:val="000173B9"/>
    <w:rsid w:val="00017AB4"/>
    <w:rsid w:val="00017CE8"/>
    <w:rsid w:val="0002030B"/>
    <w:rsid w:val="00020D4F"/>
    <w:rsid w:val="00021770"/>
    <w:rsid w:val="000227DC"/>
    <w:rsid w:val="00022A9F"/>
    <w:rsid w:val="0002360E"/>
    <w:rsid w:val="00023811"/>
    <w:rsid w:val="00023CBE"/>
    <w:rsid w:val="000240A0"/>
    <w:rsid w:val="0002417E"/>
    <w:rsid w:val="00024195"/>
    <w:rsid w:val="00024307"/>
    <w:rsid w:val="000249F2"/>
    <w:rsid w:val="0002514E"/>
    <w:rsid w:val="00025D92"/>
    <w:rsid w:val="00025F21"/>
    <w:rsid w:val="0002639F"/>
    <w:rsid w:val="00026827"/>
    <w:rsid w:val="0002768D"/>
    <w:rsid w:val="00027886"/>
    <w:rsid w:val="00027AB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28"/>
    <w:rsid w:val="00032ADA"/>
    <w:rsid w:val="00032D3D"/>
    <w:rsid w:val="00033003"/>
    <w:rsid w:val="00033B3F"/>
    <w:rsid w:val="00033B65"/>
    <w:rsid w:val="00033EB5"/>
    <w:rsid w:val="0003401B"/>
    <w:rsid w:val="00034980"/>
    <w:rsid w:val="00035663"/>
    <w:rsid w:val="000358BC"/>
    <w:rsid w:val="00035B54"/>
    <w:rsid w:val="00035D72"/>
    <w:rsid w:val="00035F5F"/>
    <w:rsid w:val="00036507"/>
    <w:rsid w:val="0003688F"/>
    <w:rsid w:val="00036BB9"/>
    <w:rsid w:val="00037433"/>
    <w:rsid w:val="00037875"/>
    <w:rsid w:val="0004090D"/>
    <w:rsid w:val="000409EA"/>
    <w:rsid w:val="00041744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8F1"/>
    <w:rsid w:val="0005190D"/>
    <w:rsid w:val="000519DF"/>
    <w:rsid w:val="000524C4"/>
    <w:rsid w:val="000525DE"/>
    <w:rsid w:val="0005285D"/>
    <w:rsid w:val="00052A32"/>
    <w:rsid w:val="000532A9"/>
    <w:rsid w:val="0005334C"/>
    <w:rsid w:val="00053C14"/>
    <w:rsid w:val="000541BC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2C3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5A6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5FC"/>
    <w:rsid w:val="0008265F"/>
    <w:rsid w:val="000828A2"/>
    <w:rsid w:val="000828C8"/>
    <w:rsid w:val="00082C39"/>
    <w:rsid w:val="000831F9"/>
    <w:rsid w:val="00083221"/>
    <w:rsid w:val="000838E3"/>
    <w:rsid w:val="00083DD3"/>
    <w:rsid w:val="00084846"/>
    <w:rsid w:val="00084B0E"/>
    <w:rsid w:val="00084C6C"/>
    <w:rsid w:val="00084ECA"/>
    <w:rsid w:val="0008513D"/>
    <w:rsid w:val="00085BD3"/>
    <w:rsid w:val="00086011"/>
    <w:rsid w:val="00086397"/>
    <w:rsid w:val="000866A8"/>
    <w:rsid w:val="0008685F"/>
    <w:rsid w:val="00086F8F"/>
    <w:rsid w:val="00087612"/>
    <w:rsid w:val="00087793"/>
    <w:rsid w:val="00087E26"/>
    <w:rsid w:val="00090AB8"/>
    <w:rsid w:val="00090C55"/>
    <w:rsid w:val="00090CB5"/>
    <w:rsid w:val="00090E5C"/>
    <w:rsid w:val="000910D3"/>
    <w:rsid w:val="000911A3"/>
    <w:rsid w:val="00091DA5"/>
    <w:rsid w:val="00091F91"/>
    <w:rsid w:val="0009232C"/>
    <w:rsid w:val="00092354"/>
    <w:rsid w:val="00092655"/>
    <w:rsid w:val="00092E0B"/>
    <w:rsid w:val="0009335F"/>
    <w:rsid w:val="00094381"/>
    <w:rsid w:val="0009541E"/>
    <w:rsid w:val="00095FC4"/>
    <w:rsid w:val="0009644E"/>
    <w:rsid w:val="000964AC"/>
    <w:rsid w:val="00096739"/>
    <w:rsid w:val="00096B82"/>
    <w:rsid w:val="00096CCF"/>
    <w:rsid w:val="00096EBE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7F6"/>
    <w:rsid w:val="000A68D8"/>
    <w:rsid w:val="000A6A70"/>
    <w:rsid w:val="000A6A76"/>
    <w:rsid w:val="000A6C6D"/>
    <w:rsid w:val="000A7007"/>
    <w:rsid w:val="000A7700"/>
    <w:rsid w:val="000B04B8"/>
    <w:rsid w:val="000B0A8D"/>
    <w:rsid w:val="000B0B15"/>
    <w:rsid w:val="000B19D2"/>
    <w:rsid w:val="000B208E"/>
    <w:rsid w:val="000B22E3"/>
    <w:rsid w:val="000B2EA9"/>
    <w:rsid w:val="000B3182"/>
    <w:rsid w:val="000B3266"/>
    <w:rsid w:val="000B36CF"/>
    <w:rsid w:val="000B38C5"/>
    <w:rsid w:val="000B397E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A37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37E"/>
    <w:rsid w:val="000C5A1B"/>
    <w:rsid w:val="000C601B"/>
    <w:rsid w:val="000C6342"/>
    <w:rsid w:val="000C6523"/>
    <w:rsid w:val="000C674F"/>
    <w:rsid w:val="000C7481"/>
    <w:rsid w:val="000C7FE8"/>
    <w:rsid w:val="000D0000"/>
    <w:rsid w:val="000D01EB"/>
    <w:rsid w:val="000D0211"/>
    <w:rsid w:val="000D04F7"/>
    <w:rsid w:val="000D0732"/>
    <w:rsid w:val="000D09B9"/>
    <w:rsid w:val="000D10FD"/>
    <w:rsid w:val="000D1600"/>
    <w:rsid w:val="000D1ABA"/>
    <w:rsid w:val="000D1B42"/>
    <w:rsid w:val="000D1D9F"/>
    <w:rsid w:val="000D2585"/>
    <w:rsid w:val="000D2647"/>
    <w:rsid w:val="000D2F7A"/>
    <w:rsid w:val="000D39A1"/>
    <w:rsid w:val="000D3BB4"/>
    <w:rsid w:val="000D3DEA"/>
    <w:rsid w:val="000D3E3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D79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5EB"/>
    <w:rsid w:val="000E090E"/>
    <w:rsid w:val="000E09D0"/>
    <w:rsid w:val="000E0B0C"/>
    <w:rsid w:val="000E20E9"/>
    <w:rsid w:val="000E2C8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2A7"/>
    <w:rsid w:val="000F76F3"/>
    <w:rsid w:val="000F781B"/>
    <w:rsid w:val="000F791D"/>
    <w:rsid w:val="000F7E74"/>
    <w:rsid w:val="00100026"/>
    <w:rsid w:val="00100061"/>
    <w:rsid w:val="00101993"/>
    <w:rsid w:val="00101C49"/>
    <w:rsid w:val="0010231C"/>
    <w:rsid w:val="00102987"/>
    <w:rsid w:val="00102EC4"/>
    <w:rsid w:val="00103B7A"/>
    <w:rsid w:val="001041AC"/>
    <w:rsid w:val="001043A6"/>
    <w:rsid w:val="001047CF"/>
    <w:rsid w:val="001048A1"/>
    <w:rsid w:val="00104E81"/>
    <w:rsid w:val="0010509D"/>
    <w:rsid w:val="001050E7"/>
    <w:rsid w:val="0010518D"/>
    <w:rsid w:val="0010532E"/>
    <w:rsid w:val="00105500"/>
    <w:rsid w:val="001058CC"/>
    <w:rsid w:val="00106141"/>
    <w:rsid w:val="001064A6"/>
    <w:rsid w:val="00106695"/>
    <w:rsid w:val="0010678D"/>
    <w:rsid w:val="00106A7B"/>
    <w:rsid w:val="001078C0"/>
    <w:rsid w:val="00107BBC"/>
    <w:rsid w:val="00107E53"/>
    <w:rsid w:val="001101EB"/>
    <w:rsid w:val="00110669"/>
    <w:rsid w:val="00110BFC"/>
    <w:rsid w:val="00110DC7"/>
    <w:rsid w:val="00111115"/>
    <w:rsid w:val="00111172"/>
    <w:rsid w:val="00112276"/>
    <w:rsid w:val="0011248E"/>
    <w:rsid w:val="00112836"/>
    <w:rsid w:val="00112D57"/>
    <w:rsid w:val="00112EFB"/>
    <w:rsid w:val="001143EF"/>
    <w:rsid w:val="00115418"/>
    <w:rsid w:val="0011597E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D5C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CF7"/>
    <w:rsid w:val="00130F38"/>
    <w:rsid w:val="00131671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5DDC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33B"/>
    <w:rsid w:val="00142A4F"/>
    <w:rsid w:val="00142B9D"/>
    <w:rsid w:val="001430A5"/>
    <w:rsid w:val="0014321B"/>
    <w:rsid w:val="00143A8F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EDF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19A1"/>
    <w:rsid w:val="00162902"/>
    <w:rsid w:val="00162E9D"/>
    <w:rsid w:val="00163398"/>
    <w:rsid w:val="00164312"/>
    <w:rsid w:val="001644A8"/>
    <w:rsid w:val="00165889"/>
    <w:rsid w:val="00165B79"/>
    <w:rsid w:val="00165D06"/>
    <w:rsid w:val="00165D77"/>
    <w:rsid w:val="00166256"/>
    <w:rsid w:val="00166371"/>
    <w:rsid w:val="00166805"/>
    <w:rsid w:val="00166CAE"/>
    <w:rsid w:val="00166E84"/>
    <w:rsid w:val="00166FCD"/>
    <w:rsid w:val="0016786B"/>
    <w:rsid w:val="00167CA7"/>
    <w:rsid w:val="00170022"/>
    <w:rsid w:val="0017009C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A05"/>
    <w:rsid w:val="00174C97"/>
    <w:rsid w:val="00174D19"/>
    <w:rsid w:val="001758EE"/>
    <w:rsid w:val="00175C0F"/>
    <w:rsid w:val="00175FC2"/>
    <w:rsid w:val="00176247"/>
    <w:rsid w:val="00176D4E"/>
    <w:rsid w:val="00180317"/>
    <w:rsid w:val="001807EE"/>
    <w:rsid w:val="00180894"/>
    <w:rsid w:val="00180C78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06BD"/>
    <w:rsid w:val="00190A58"/>
    <w:rsid w:val="0019104F"/>
    <w:rsid w:val="0019143D"/>
    <w:rsid w:val="00191BF7"/>
    <w:rsid w:val="00191CE0"/>
    <w:rsid w:val="0019297B"/>
    <w:rsid w:val="00192C0C"/>
    <w:rsid w:val="001932FD"/>
    <w:rsid w:val="00193819"/>
    <w:rsid w:val="00193C6C"/>
    <w:rsid w:val="00193E8B"/>
    <w:rsid w:val="0019501A"/>
    <w:rsid w:val="0019584E"/>
    <w:rsid w:val="00195DE8"/>
    <w:rsid w:val="00196085"/>
    <w:rsid w:val="001960B3"/>
    <w:rsid w:val="00196230"/>
    <w:rsid w:val="0019640F"/>
    <w:rsid w:val="0019690D"/>
    <w:rsid w:val="00196A86"/>
    <w:rsid w:val="001972C0"/>
    <w:rsid w:val="001973C5"/>
    <w:rsid w:val="00197A11"/>
    <w:rsid w:val="001A097F"/>
    <w:rsid w:val="001A182A"/>
    <w:rsid w:val="001A1995"/>
    <w:rsid w:val="001A2111"/>
    <w:rsid w:val="001A30B3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857"/>
    <w:rsid w:val="001B0AFA"/>
    <w:rsid w:val="001B0CFE"/>
    <w:rsid w:val="001B1432"/>
    <w:rsid w:val="001B1F01"/>
    <w:rsid w:val="001B2296"/>
    <w:rsid w:val="001B2519"/>
    <w:rsid w:val="001B28DF"/>
    <w:rsid w:val="001B29DF"/>
    <w:rsid w:val="001B2EB9"/>
    <w:rsid w:val="001B30ED"/>
    <w:rsid w:val="001B3355"/>
    <w:rsid w:val="001B3534"/>
    <w:rsid w:val="001B3724"/>
    <w:rsid w:val="001B39C9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3F0D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12"/>
    <w:rsid w:val="001D722B"/>
    <w:rsid w:val="001D72DD"/>
    <w:rsid w:val="001D770C"/>
    <w:rsid w:val="001D7DC3"/>
    <w:rsid w:val="001E015A"/>
    <w:rsid w:val="001E0A92"/>
    <w:rsid w:val="001E0D50"/>
    <w:rsid w:val="001E1589"/>
    <w:rsid w:val="001E18DA"/>
    <w:rsid w:val="001E19D4"/>
    <w:rsid w:val="001E1F10"/>
    <w:rsid w:val="001E232B"/>
    <w:rsid w:val="001E2780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23"/>
    <w:rsid w:val="001E6DED"/>
    <w:rsid w:val="001E6E8F"/>
    <w:rsid w:val="001F06D8"/>
    <w:rsid w:val="001F1DD8"/>
    <w:rsid w:val="001F25FF"/>
    <w:rsid w:val="001F26FD"/>
    <w:rsid w:val="001F3056"/>
    <w:rsid w:val="001F385D"/>
    <w:rsid w:val="001F3979"/>
    <w:rsid w:val="001F3C6F"/>
    <w:rsid w:val="001F42E8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C8B"/>
    <w:rsid w:val="00201F43"/>
    <w:rsid w:val="002021AC"/>
    <w:rsid w:val="0020240D"/>
    <w:rsid w:val="0020251F"/>
    <w:rsid w:val="002026F8"/>
    <w:rsid w:val="0020280F"/>
    <w:rsid w:val="002048FC"/>
    <w:rsid w:val="00204EB5"/>
    <w:rsid w:val="002052B2"/>
    <w:rsid w:val="00205868"/>
    <w:rsid w:val="00205D0D"/>
    <w:rsid w:val="00205F22"/>
    <w:rsid w:val="00206066"/>
    <w:rsid w:val="0020643F"/>
    <w:rsid w:val="00206A6B"/>
    <w:rsid w:val="002071B5"/>
    <w:rsid w:val="00207697"/>
    <w:rsid w:val="00207A0A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1D"/>
    <w:rsid w:val="002127E9"/>
    <w:rsid w:val="0021324D"/>
    <w:rsid w:val="002132B6"/>
    <w:rsid w:val="002134FF"/>
    <w:rsid w:val="002135A1"/>
    <w:rsid w:val="002135E8"/>
    <w:rsid w:val="00213A04"/>
    <w:rsid w:val="00213CE9"/>
    <w:rsid w:val="00213E43"/>
    <w:rsid w:val="002143F9"/>
    <w:rsid w:val="00214C52"/>
    <w:rsid w:val="00214D76"/>
    <w:rsid w:val="002150D6"/>
    <w:rsid w:val="0021514E"/>
    <w:rsid w:val="002151F5"/>
    <w:rsid w:val="00215922"/>
    <w:rsid w:val="00215AA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1132"/>
    <w:rsid w:val="00221623"/>
    <w:rsid w:val="00221624"/>
    <w:rsid w:val="00222022"/>
    <w:rsid w:val="00222093"/>
    <w:rsid w:val="00222566"/>
    <w:rsid w:val="0022282B"/>
    <w:rsid w:val="00223307"/>
    <w:rsid w:val="00223A18"/>
    <w:rsid w:val="00223D59"/>
    <w:rsid w:val="002243B1"/>
    <w:rsid w:val="002244CC"/>
    <w:rsid w:val="00224A28"/>
    <w:rsid w:val="00225233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39C6"/>
    <w:rsid w:val="0023413D"/>
    <w:rsid w:val="002346EA"/>
    <w:rsid w:val="002348AD"/>
    <w:rsid w:val="00235D19"/>
    <w:rsid w:val="00235DC7"/>
    <w:rsid w:val="002360BB"/>
    <w:rsid w:val="00236253"/>
    <w:rsid w:val="00236633"/>
    <w:rsid w:val="0023669B"/>
    <w:rsid w:val="002371C6"/>
    <w:rsid w:val="0023721D"/>
    <w:rsid w:val="00237281"/>
    <w:rsid w:val="00237399"/>
    <w:rsid w:val="0023740A"/>
    <w:rsid w:val="002379F0"/>
    <w:rsid w:val="00240270"/>
    <w:rsid w:val="002405E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0F6B"/>
    <w:rsid w:val="00251331"/>
    <w:rsid w:val="0025134D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60B2"/>
    <w:rsid w:val="00256662"/>
    <w:rsid w:val="0025697C"/>
    <w:rsid w:val="00256C4A"/>
    <w:rsid w:val="00257A0B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6A4C"/>
    <w:rsid w:val="00267212"/>
    <w:rsid w:val="00267464"/>
    <w:rsid w:val="002676C0"/>
    <w:rsid w:val="00267980"/>
    <w:rsid w:val="00270269"/>
    <w:rsid w:val="002709A1"/>
    <w:rsid w:val="00271A0D"/>
    <w:rsid w:val="00271D77"/>
    <w:rsid w:val="002723D7"/>
    <w:rsid w:val="00272819"/>
    <w:rsid w:val="00272DBE"/>
    <w:rsid w:val="00272EEB"/>
    <w:rsid w:val="00273580"/>
    <w:rsid w:val="0027362B"/>
    <w:rsid w:val="00273C64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2FA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2CE6"/>
    <w:rsid w:val="00294CB5"/>
    <w:rsid w:val="00295354"/>
    <w:rsid w:val="00295621"/>
    <w:rsid w:val="00295657"/>
    <w:rsid w:val="00295F7F"/>
    <w:rsid w:val="00296583"/>
    <w:rsid w:val="00296665"/>
    <w:rsid w:val="00296EAE"/>
    <w:rsid w:val="00297124"/>
    <w:rsid w:val="0029731C"/>
    <w:rsid w:val="00297CCD"/>
    <w:rsid w:val="002A074F"/>
    <w:rsid w:val="002A1838"/>
    <w:rsid w:val="002A1897"/>
    <w:rsid w:val="002A1A06"/>
    <w:rsid w:val="002A1CD8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9F1"/>
    <w:rsid w:val="002B2FEF"/>
    <w:rsid w:val="002B3467"/>
    <w:rsid w:val="002B371E"/>
    <w:rsid w:val="002B42BE"/>
    <w:rsid w:val="002B4564"/>
    <w:rsid w:val="002B4751"/>
    <w:rsid w:val="002B4E6B"/>
    <w:rsid w:val="002B5093"/>
    <w:rsid w:val="002B5630"/>
    <w:rsid w:val="002B5713"/>
    <w:rsid w:val="002B5C9B"/>
    <w:rsid w:val="002B5D84"/>
    <w:rsid w:val="002B5DAE"/>
    <w:rsid w:val="002B5FC3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165B"/>
    <w:rsid w:val="002C21B7"/>
    <w:rsid w:val="002C2420"/>
    <w:rsid w:val="002C29CD"/>
    <w:rsid w:val="002C2D03"/>
    <w:rsid w:val="002C3375"/>
    <w:rsid w:val="002C3C6A"/>
    <w:rsid w:val="002C4344"/>
    <w:rsid w:val="002C4779"/>
    <w:rsid w:val="002C52CB"/>
    <w:rsid w:val="002C55CC"/>
    <w:rsid w:val="002C55ED"/>
    <w:rsid w:val="002C58F8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D94"/>
    <w:rsid w:val="002D3E6B"/>
    <w:rsid w:val="002D449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07B"/>
    <w:rsid w:val="002E0724"/>
    <w:rsid w:val="002E09EA"/>
    <w:rsid w:val="002E0AD3"/>
    <w:rsid w:val="002E0B50"/>
    <w:rsid w:val="002E0E71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20B"/>
    <w:rsid w:val="002E5A53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1302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31B"/>
    <w:rsid w:val="002F7611"/>
    <w:rsid w:val="002F7636"/>
    <w:rsid w:val="002F763C"/>
    <w:rsid w:val="002F7AEE"/>
    <w:rsid w:val="003013A8"/>
    <w:rsid w:val="003013DF"/>
    <w:rsid w:val="0030166B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8C5"/>
    <w:rsid w:val="00307B84"/>
    <w:rsid w:val="00310236"/>
    <w:rsid w:val="00310379"/>
    <w:rsid w:val="003103DD"/>
    <w:rsid w:val="00310E0C"/>
    <w:rsid w:val="00310F12"/>
    <w:rsid w:val="0031103C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4AE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1F8C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A5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6F5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A19"/>
    <w:rsid w:val="00341C69"/>
    <w:rsid w:val="00341F22"/>
    <w:rsid w:val="0034205B"/>
    <w:rsid w:val="00342557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1FDB"/>
    <w:rsid w:val="003539FC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B67"/>
    <w:rsid w:val="00360F2F"/>
    <w:rsid w:val="00361246"/>
    <w:rsid w:val="003612E0"/>
    <w:rsid w:val="003614DF"/>
    <w:rsid w:val="003617AE"/>
    <w:rsid w:val="00361DF2"/>
    <w:rsid w:val="0036227A"/>
    <w:rsid w:val="00362A57"/>
    <w:rsid w:val="00362EDA"/>
    <w:rsid w:val="00363D04"/>
    <w:rsid w:val="003644E6"/>
    <w:rsid w:val="003660CB"/>
    <w:rsid w:val="003661B5"/>
    <w:rsid w:val="0036651A"/>
    <w:rsid w:val="00366811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24D"/>
    <w:rsid w:val="00373561"/>
    <w:rsid w:val="0037361C"/>
    <w:rsid w:val="003737CC"/>
    <w:rsid w:val="003740CF"/>
    <w:rsid w:val="003748C0"/>
    <w:rsid w:val="00374A13"/>
    <w:rsid w:val="00374BFC"/>
    <w:rsid w:val="00374DA8"/>
    <w:rsid w:val="00374DF2"/>
    <w:rsid w:val="00374F34"/>
    <w:rsid w:val="00374F9F"/>
    <w:rsid w:val="00375177"/>
    <w:rsid w:val="00375279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28"/>
    <w:rsid w:val="0038219A"/>
    <w:rsid w:val="00382449"/>
    <w:rsid w:val="0038249C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4A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129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5DA"/>
    <w:rsid w:val="003A46A8"/>
    <w:rsid w:val="003A48E5"/>
    <w:rsid w:val="003A4BD4"/>
    <w:rsid w:val="003A4BF7"/>
    <w:rsid w:val="003A4C9B"/>
    <w:rsid w:val="003A55C8"/>
    <w:rsid w:val="003A580C"/>
    <w:rsid w:val="003A59B0"/>
    <w:rsid w:val="003A5FED"/>
    <w:rsid w:val="003A635B"/>
    <w:rsid w:val="003A67FA"/>
    <w:rsid w:val="003A6A76"/>
    <w:rsid w:val="003A7593"/>
    <w:rsid w:val="003A7664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5F1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42B8"/>
    <w:rsid w:val="003C51BA"/>
    <w:rsid w:val="003C5234"/>
    <w:rsid w:val="003C5E84"/>
    <w:rsid w:val="003C61E1"/>
    <w:rsid w:val="003C6252"/>
    <w:rsid w:val="003C6467"/>
    <w:rsid w:val="003C6844"/>
    <w:rsid w:val="003D0EEE"/>
    <w:rsid w:val="003D1493"/>
    <w:rsid w:val="003D20A3"/>
    <w:rsid w:val="003D22F8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A35"/>
    <w:rsid w:val="003D5A40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B25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59A"/>
    <w:rsid w:val="003F3780"/>
    <w:rsid w:val="003F4136"/>
    <w:rsid w:val="003F499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4A3"/>
    <w:rsid w:val="0040352E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5C99"/>
    <w:rsid w:val="00405D87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0F86"/>
    <w:rsid w:val="00411439"/>
    <w:rsid w:val="00411A80"/>
    <w:rsid w:val="004124F9"/>
    <w:rsid w:val="00412DC5"/>
    <w:rsid w:val="00412F5C"/>
    <w:rsid w:val="0041315B"/>
    <w:rsid w:val="004132EE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5A3"/>
    <w:rsid w:val="0041777F"/>
    <w:rsid w:val="0041790A"/>
    <w:rsid w:val="00417A05"/>
    <w:rsid w:val="00417A9D"/>
    <w:rsid w:val="00417B67"/>
    <w:rsid w:val="004201D3"/>
    <w:rsid w:val="004201DE"/>
    <w:rsid w:val="004201F6"/>
    <w:rsid w:val="00420459"/>
    <w:rsid w:val="004205D4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2AA"/>
    <w:rsid w:val="00426BD1"/>
    <w:rsid w:val="00426E9F"/>
    <w:rsid w:val="00426F22"/>
    <w:rsid w:val="00426F28"/>
    <w:rsid w:val="00427101"/>
    <w:rsid w:val="004274E9"/>
    <w:rsid w:val="00427E3E"/>
    <w:rsid w:val="00430319"/>
    <w:rsid w:val="0043034C"/>
    <w:rsid w:val="0043056C"/>
    <w:rsid w:val="004306FC"/>
    <w:rsid w:val="00430DA9"/>
    <w:rsid w:val="00431108"/>
    <w:rsid w:val="00431588"/>
    <w:rsid w:val="00431625"/>
    <w:rsid w:val="0043203E"/>
    <w:rsid w:val="0043251B"/>
    <w:rsid w:val="0043342D"/>
    <w:rsid w:val="004334C2"/>
    <w:rsid w:val="00433796"/>
    <w:rsid w:val="00433A47"/>
    <w:rsid w:val="004343F3"/>
    <w:rsid w:val="00434E06"/>
    <w:rsid w:val="00434E91"/>
    <w:rsid w:val="004357E5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2DA"/>
    <w:rsid w:val="004437BE"/>
    <w:rsid w:val="00443D28"/>
    <w:rsid w:val="0044452A"/>
    <w:rsid w:val="00444597"/>
    <w:rsid w:val="00445000"/>
    <w:rsid w:val="004451AA"/>
    <w:rsid w:val="004456F6"/>
    <w:rsid w:val="00445B2F"/>
    <w:rsid w:val="00445EF7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52F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8C0"/>
    <w:rsid w:val="0046494C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E3"/>
    <w:rsid w:val="00470AF4"/>
    <w:rsid w:val="00470C8B"/>
    <w:rsid w:val="00470CEE"/>
    <w:rsid w:val="00470E47"/>
    <w:rsid w:val="0047149E"/>
    <w:rsid w:val="0047191A"/>
    <w:rsid w:val="00471D71"/>
    <w:rsid w:val="0047296D"/>
    <w:rsid w:val="00472D7C"/>
    <w:rsid w:val="00472DAE"/>
    <w:rsid w:val="004730AF"/>
    <w:rsid w:val="004734F1"/>
    <w:rsid w:val="0047397A"/>
    <w:rsid w:val="004739EF"/>
    <w:rsid w:val="00474423"/>
    <w:rsid w:val="00474D85"/>
    <w:rsid w:val="004750AF"/>
    <w:rsid w:val="0047543B"/>
    <w:rsid w:val="004762BF"/>
    <w:rsid w:val="0047652F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BFB"/>
    <w:rsid w:val="00487F30"/>
    <w:rsid w:val="0049029E"/>
    <w:rsid w:val="00490CAF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49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3E5C"/>
    <w:rsid w:val="004A45AB"/>
    <w:rsid w:val="004A4795"/>
    <w:rsid w:val="004A47B1"/>
    <w:rsid w:val="004A47F6"/>
    <w:rsid w:val="004A498A"/>
    <w:rsid w:val="004A5229"/>
    <w:rsid w:val="004A523C"/>
    <w:rsid w:val="004A5F01"/>
    <w:rsid w:val="004A6835"/>
    <w:rsid w:val="004A6AD8"/>
    <w:rsid w:val="004A6F5B"/>
    <w:rsid w:val="004A7288"/>
    <w:rsid w:val="004A746D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435B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1C9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3B3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0B2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4FD2"/>
    <w:rsid w:val="004F5057"/>
    <w:rsid w:val="004F538E"/>
    <w:rsid w:val="004F54E5"/>
    <w:rsid w:val="004F554C"/>
    <w:rsid w:val="004F5FB9"/>
    <w:rsid w:val="004F5FE4"/>
    <w:rsid w:val="004F602D"/>
    <w:rsid w:val="004F699A"/>
    <w:rsid w:val="004F69A7"/>
    <w:rsid w:val="004F6A8B"/>
    <w:rsid w:val="004F6C59"/>
    <w:rsid w:val="004F7089"/>
    <w:rsid w:val="004F72DF"/>
    <w:rsid w:val="004F7372"/>
    <w:rsid w:val="004F7454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133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07FDD"/>
    <w:rsid w:val="005101C5"/>
    <w:rsid w:val="00510530"/>
    <w:rsid w:val="0051062B"/>
    <w:rsid w:val="00510647"/>
    <w:rsid w:val="00510653"/>
    <w:rsid w:val="00510C46"/>
    <w:rsid w:val="00511C74"/>
    <w:rsid w:val="00511ED1"/>
    <w:rsid w:val="00511F01"/>
    <w:rsid w:val="00511F1A"/>
    <w:rsid w:val="005123F3"/>
    <w:rsid w:val="00512917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5BE"/>
    <w:rsid w:val="0051763A"/>
    <w:rsid w:val="00517D7E"/>
    <w:rsid w:val="00517F1F"/>
    <w:rsid w:val="00520073"/>
    <w:rsid w:val="00520950"/>
    <w:rsid w:val="005209B1"/>
    <w:rsid w:val="00520C20"/>
    <w:rsid w:val="005212A2"/>
    <w:rsid w:val="0052186B"/>
    <w:rsid w:val="005218A1"/>
    <w:rsid w:val="00521A2B"/>
    <w:rsid w:val="005224FC"/>
    <w:rsid w:val="005228B0"/>
    <w:rsid w:val="00523DD5"/>
    <w:rsid w:val="00524CC9"/>
    <w:rsid w:val="00524D32"/>
    <w:rsid w:val="005252FB"/>
    <w:rsid w:val="00525614"/>
    <w:rsid w:val="00525666"/>
    <w:rsid w:val="00525B8A"/>
    <w:rsid w:val="00525E06"/>
    <w:rsid w:val="00525F83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39B"/>
    <w:rsid w:val="00534837"/>
    <w:rsid w:val="005348FC"/>
    <w:rsid w:val="00535028"/>
    <w:rsid w:val="00535330"/>
    <w:rsid w:val="005365D9"/>
    <w:rsid w:val="005369E5"/>
    <w:rsid w:val="0053713D"/>
    <w:rsid w:val="00537510"/>
    <w:rsid w:val="00541579"/>
    <w:rsid w:val="00541698"/>
    <w:rsid w:val="00541C4B"/>
    <w:rsid w:val="00541CBE"/>
    <w:rsid w:val="0054219A"/>
    <w:rsid w:val="005428B1"/>
    <w:rsid w:val="005429D9"/>
    <w:rsid w:val="00542C07"/>
    <w:rsid w:val="00542FDD"/>
    <w:rsid w:val="00543264"/>
    <w:rsid w:val="0054347C"/>
    <w:rsid w:val="00543505"/>
    <w:rsid w:val="00543CB3"/>
    <w:rsid w:val="00543CB5"/>
    <w:rsid w:val="005448AD"/>
    <w:rsid w:val="005452C8"/>
    <w:rsid w:val="0054530C"/>
    <w:rsid w:val="0054556E"/>
    <w:rsid w:val="00546028"/>
    <w:rsid w:val="00546488"/>
    <w:rsid w:val="005466A9"/>
    <w:rsid w:val="005474E7"/>
    <w:rsid w:val="00547D26"/>
    <w:rsid w:val="00547EBB"/>
    <w:rsid w:val="0055042E"/>
    <w:rsid w:val="005509D6"/>
    <w:rsid w:val="005509EE"/>
    <w:rsid w:val="00550C64"/>
    <w:rsid w:val="00550E4F"/>
    <w:rsid w:val="005512AC"/>
    <w:rsid w:val="0055192C"/>
    <w:rsid w:val="00551F87"/>
    <w:rsid w:val="005522A4"/>
    <w:rsid w:val="005522D6"/>
    <w:rsid w:val="00552626"/>
    <w:rsid w:val="00553102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1A4"/>
    <w:rsid w:val="00556467"/>
    <w:rsid w:val="005564E1"/>
    <w:rsid w:val="00557713"/>
    <w:rsid w:val="005578AA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5C62"/>
    <w:rsid w:val="00566FDB"/>
    <w:rsid w:val="005672B5"/>
    <w:rsid w:val="005673EE"/>
    <w:rsid w:val="00567ADE"/>
    <w:rsid w:val="00567B96"/>
    <w:rsid w:val="0057023D"/>
    <w:rsid w:val="005706FC"/>
    <w:rsid w:val="00570822"/>
    <w:rsid w:val="00570DBF"/>
    <w:rsid w:val="00571193"/>
    <w:rsid w:val="0057201F"/>
    <w:rsid w:val="00573516"/>
    <w:rsid w:val="00573568"/>
    <w:rsid w:val="005736B7"/>
    <w:rsid w:val="00573987"/>
    <w:rsid w:val="005739D9"/>
    <w:rsid w:val="00573C6F"/>
    <w:rsid w:val="00573DEC"/>
    <w:rsid w:val="00573E23"/>
    <w:rsid w:val="005755E5"/>
    <w:rsid w:val="00575753"/>
    <w:rsid w:val="00575E21"/>
    <w:rsid w:val="00575E5E"/>
    <w:rsid w:val="0057612A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83E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8DC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5DD"/>
    <w:rsid w:val="00596AF0"/>
    <w:rsid w:val="00596DF3"/>
    <w:rsid w:val="005973D3"/>
    <w:rsid w:val="00597C57"/>
    <w:rsid w:val="005A0E1A"/>
    <w:rsid w:val="005A141E"/>
    <w:rsid w:val="005A14FC"/>
    <w:rsid w:val="005A1A5E"/>
    <w:rsid w:val="005A1EDD"/>
    <w:rsid w:val="005A2091"/>
    <w:rsid w:val="005A3945"/>
    <w:rsid w:val="005A3D50"/>
    <w:rsid w:val="005A3D99"/>
    <w:rsid w:val="005A40FD"/>
    <w:rsid w:val="005A4881"/>
    <w:rsid w:val="005A5046"/>
    <w:rsid w:val="005A5237"/>
    <w:rsid w:val="005A5631"/>
    <w:rsid w:val="005A5CC4"/>
    <w:rsid w:val="005A5F04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0CC"/>
    <w:rsid w:val="005C2211"/>
    <w:rsid w:val="005C2C4F"/>
    <w:rsid w:val="005C3729"/>
    <w:rsid w:val="005C38EC"/>
    <w:rsid w:val="005C3D9C"/>
    <w:rsid w:val="005C4B1B"/>
    <w:rsid w:val="005C4FD5"/>
    <w:rsid w:val="005C5567"/>
    <w:rsid w:val="005C5E1B"/>
    <w:rsid w:val="005C6367"/>
    <w:rsid w:val="005C64CF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2F1C"/>
    <w:rsid w:val="005D300F"/>
    <w:rsid w:val="005D35B1"/>
    <w:rsid w:val="005D4264"/>
    <w:rsid w:val="005D45E3"/>
    <w:rsid w:val="005D4610"/>
    <w:rsid w:val="005D4938"/>
    <w:rsid w:val="005D4FB7"/>
    <w:rsid w:val="005D50E8"/>
    <w:rsid w:val="005D51A5"/>
    <w:rsid w:val="005D5FF6"/>
    <w:rsid w:val="005D6393"/>
    <w:rsid w:val="005D6641"/>
    <w:rsid w:val="005D6DC7"/>
    <w:rsid w:val="005D6FB9"/>
    <w:rsid w:val="005D70D6"/>
    <w:rsid w:val="005D756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DA7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3E6"/>
    <w:rsid w:val="005E6FDA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13B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BFB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41B"/>
    <w:rsid w:val="006035C5"/>
    <w:rsid w:val="00603892"/>
    <w:rsid w:val="006038C7"/>
    <w:rsid w:val="00603DBA"/>
    <w:rsid w:val="006040F6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B41"/>
    <w:rsid w:val="00610D56"/>
    <w:rsid w:val="00611161"/>
    <w:rsid w:val="0061142B"/>
    <w:rsid w:val="00611566"/>
    <w:rsid w:val="006118B8"/>
    <w:rsid w:val="006124A4"/>
    <w:rsid w:val="00612554"/>
    <w:rsid w:val="00612BB3"/>
    <w:rsid w:val="00612BB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1CA"/>
    <w:rsid w:val="006149A3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3CF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5886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C95"/>
    <w:rsid w:val="00633F18"/>
    <w:rsid w:val="006342B8"/>
    <w:rsid w:val="00634331"/>
    <w:rsid w:val="006344F2"/>
    <w:rsid w:val="00634BEF"/>
    <w:rsid w:val="0063520F"/>
    <w:rsid w:val="0063567A"/>
    <w:rsid w:val="006358C9"/>
    <w:rsid w:val="00635DA9"/>
    <w:rsid w:val="006365A3"/>
    <w:rsid w:val="006369DA"/>
    <w:rsid w:val="006371DB"/>
    <w:rsid w:val="00637607"/>
    <w:rsid w:val="0063777E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D94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5CB"/>
    <w:rsid w:val="00644614"/>
    <w:rsid w:val="00644975"/>
    <w:rsid w:val="00645266"/>
    <w:rsid w:val="0064549E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26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1C1"/>
    <w:rsid w:val="0067020E"/>
    <w:rsid w:val="006703FF"/>
    <w:rsid w:val="00670F66"/>
    <w:rsid w:val="0067106D"/>
    <w:rsid w:val="006711B1"/>
    <w:rsid w:val="00671934"/>
    <w:rsid w:val="00672425"/>
    <w:rsid w:val="00672B5B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151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413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71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B25"/>
    <w:rsid w:val="006B3EE3"/>
    <w:rsid w:val="006B4BF9"/>
    <w:rsid w:val="006B5404"/>
    <w:rsid w:val="006B55F3"/>
    <w:rsid w:val="006B5631"/>
    <w:rsid w:val="006B59AD"/>
    <w:rsid w:val="006B5B7E"/>
    <w:rsid w:val="006B5C06"/>
    <w:rsid w:val="006B628E"/>
    <w:rsid w:val="006B65B8"/>
    <w:rsid w:val="006B6DC3"/>
    <w:rsid w:val="006B6F53"/>
    <w:rsid w:val="006B73E2"/>
    <w:rsid w:val="006B7653"/>
    <w:rsid w:val="006B768A"/>
    <w:rsid w:val="006B7C4A"/>
    <w:rsid w:val="006B7E1B"/>
    <w:rsid w:val="006C00C7"/>
    <w:rsid w:val="006C0456"/>
    <w:rsid w:val="006C0789"/>
    <w:rsid w:val="006C0AE3"/>
    <w:rsid w:val="006C0B33"/>
    <w:rsid w:val="006C1CC4"/>
    <w:rsid w:val="006C222B"/>
    <w:rsid w:val="006C255E"/>
    <w:rsid w:val="006C2ADA"/>
    <w:rsid w:val="006C2D38"/>
    <w:rsid w:val="006C2E93"/>
    <w:rsid w:val="006C3205"/>
    <w:rsid w:val="006C356F"/>
    <w:rsid w:val="006C4230"/>
    <w:rsid w:val="006C4BB1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103F"/>
    <w:rsid w:val="006D12A1"/>
    <w:rsid w:val="006D21B3"/>
    <w:rsid w:val="006D22D0"/>
    <w:rsid w:val="006D2E1B"/>
    <w:rsid w:val="006D2E5C"/>
    <w:rsid w:val="006D3785"/>
    <w:rsid w:val="006D3A44"/>
    <w:rsid w:val="006D45CD"/>
    <w:rsid w:val="006D4957"/>
    <w:rsid w:val="006D4A79"/>
    <w:rsid w:val="006D4B7F"/>
    <w:rsid w:val="006D6A3C"/>
    <w:rsid w:val="006D709B"/>
    <w:rsid w:val="006D719C"/>
    <w:rsid w:val="006D7437"/>
    <w:rsid w:val="006D751F"/>
    <w:rsid w:val="006E0184"/>
    <w:rsid w:val="006E04CC"/>
    <w:rsid w:val="006E05D3"/>
    <w:rsid w:val="006E070C"/>
    <w:rsid w:val="006E07E1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94A"/>
    <w:rsid w:val="006F2705"/>
    <w:rsid w:val="006F28EB"/>
    <w:rsid w:val="006F2AB4"/>
    <w:rsid w:val="006F2EFA"/>
    <w:rsid w:val="006F2F11"/>
    <w:rsid w:val="006F2FB7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801"/>
    <w:rsid w:val="0070191C"/>
    <w:rsid w:val="00702387"/>
    <w:rsid w:val="0070246E"/>
    <w:rsid w:val="007025E7"/>
    <w:rsid w:val="00702CB5"/>
    <w:rsid w:val="0070360F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7B5"/>
    <w:rsid w:val="00710C63"/>
    <w:rsid w:val="00710CF1"/>
    <w:rsid w:val="00710FDF"/>
    <w:rsid w:val="0071107C"/>
    <w:rsid w:val="007110ED"/>
    <w:rsid w:val="00711279"/>
    <w:rsid w:val="00711614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871"/>
    <w:rsid w:val="00714C48"/>
    <w:rsid w:val="00715CDC"/>
    <w:rsid w:val="007160DB"/>
    <w:rsid w:val="0071653F"/>
    <w:rsid w:val="00716FF2"/>
    <w:rsid w:val="007170F2"/>
    <w:rsid w:val="0071750E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3EB6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736"/>
    <w:rsid w:val="00733AB0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3CEF"/>
    <w:rsid w:val="0074469C"/>
    <w:rsid w:val="00744BC7"/>
    <w:rsid w:val="00745364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4DA"/>
    <w:rsid w:val="00747ECB"/>
    <w:rsid w:val="007502D9"/>
    <w:rsid w:val="00750432"/>
    <w:rsid w:val="00750462"/>
    <w:rsid w:val="00750550"/>
    <w:rsid w:val="007511F9"/>
    <w:rsid w:val="0075138B"/>
    <w:rsid w:val="00751544"/>
    <w:rsid w:val="007515A1"/>
    <w:rsid w:val="00751B8B"/>
    <w:rsid w:val="00751D16"/>
    <w:rsid w:val="007522CE"/>
    <w:rsid w:val="0075238E"/>
    <w:rsid w:val="0075249B"/>
    <w:rsid w:val="0075266B"/>
    <w:rsid w:val="007529E4"/>
    <w:rsid w:val="00752C5A"/>
    <w:rsid w:val="00753409"/>
    <w:rsid w:val="007537A8"/>
    <w:rsid w:val="00753A5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88B"/>
    <w:rsid w:val="00756DFC"/>
    <w:rsid w:val="00756ED9"/>
    <w:rsid w:val="007571A0"/>
    <w:rsid w:val="00757D1D"/>
    <w:rsid w:val="00760553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6F52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2F9"/>
    <w:rsid w:val="0077399C"/>
    <w:rsid w:val="00773DB3"/>
    <w:rsid w:val="0077453B"/>
    <w:rsid w:val="00774965"/>
    <w:rsid w:val="00774D2C"/>
    <w:rsid w:val="00775103"/>
    <w:rsid w:val="00775277"/>
    <w:rsid w:val="00775451"/>
    <w:rsid w:val="007756E0"/>
    <w:rsid w:val="0077573B"/>
    <w:rsid w:val="00776520"/>
    <w:rsid w:val="00776C54"/>
    <w:rsid w:val="00776CDC"/>
    <w:rsid w:val="00777402"/>
    <w:rsid w:val="007774A6"/>
    <w:rsid w:val="00777BEE"/>
    <w:rsid w:val="00777EAA"/>
    <w:rsid w:val="00780E79"/>
    <w:rsid w:val="007811CD"/>
    <w:rsid w:val="00781320"/>
    <w:rsid w:val="00781863"/>
    <w:rsid w:val="00781BC7"/>
    <w:rsid w:val="00781D30"/>
    <w:rsid w:val="0078211D"/>
    <w:rsid w:val="00782165"/>
    <w:rsid w:val="00782478"/>
    <w:rsid w:val="0078268D"/>
    <w:rsid w:val="00782A4E"/>
    <w:rsid w:val="00782CA1"/>
    <w:rsid w:val="00782DF0"/>
    <w:rsid w:val="00783361"/>
    <w:rsid w:val="007836D6"/>
    <w:rsid w:val="00783771"/>
    <w:rsid w:val="00783B06"/>
    <w:rsid w:val="00783B3C"/>
    <w:rsid w:val="00783E7F"/>
    <w:rsid w:val="007843C1"/>
    <w:rsid w:val="00784A57"/>
    <w:rsid w:val="00784EFD"/>
    <w:rsid w:val="007855CF"/>
    <w:rsid w:val="00785B82"/>
    <w:rsid w:val="00785BE5"/>
    <w:rsid w:val="00786100"/>
    <w:rsid w:val="00786147"/>
    <w:rsid w:val="00786E3D"/>
    <w:rsid w:val="0078734C"/>
    <w:rsid w:val="007875C7"/>
    <w:rsid w:val="00787832"/>
    <w:rsid w:val="00787844"/>
    <w:rsid w:val="007905E5"/>
    <w:rsid w:val="0079146A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B6"/>
    <w:rsid w:val="007931C2"/>
    <w:rsid w:val="00793802"/>
    <w:rsid w:val="00793A97"/>
    <w:rsid w:val="00793D00"/>
    <w:rsid w:val="00794819"/>
    <w:rsid w:val="00794C34"/>
    <w:rsid w:val="00794CC2"/>
    <w:rsid w:val="00794D18"/>
    <w:rsid w:val="007954CC"/>
    <w:rsid w:val="007955DA"/>
    <w:rsid w:val="00795603"/>
    <w:rsid w:val="0079585E"/>
    <w:rsid w:val="00795CAC"/>
    <w:rsid w:val="0079672A"/>
    <w:rsid w:val="00796B20"/>
    <w:rsid w:val="00796D0F"/>
    <w:rsid w:val="00796E31"/>
    <w:rsid w:val="00796FC4"/>
    <w:rsid w:val="0079726F"/>
    <w:rsid w:val="007972A8"/>
    <w:rsid w:val="00797B5F"/>
    <w:rsid w:val="00797ED7"/>
    <w:rsid w:val="007A0A16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7A5"/>
    <w:rsid w:val="007A2AB8"/>
    <w:rsid w:val="007A2E09"/>
    <w:rsid w:val="007A33CC"/>
    <w:rsid w:val="007A349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B7B9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1ECA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702"/>
    <w:rsid w:val="007D6964"/>
    <w:rsid w:val="007D6A11"/>
    <w:rsid w:val="007D6C0C"/>
    <w:rsid w:val="007D7426"/>
    <w:rsid w:val="007D74D2"/>
    <w:rsid w:val="007D774D"/>
    <w:rsid w:val="007D7E46"/>
    <w:rsid w:val="007E0444"/>
    <w:rsid w:val="007E08C7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75A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555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14"/>
    <w:rsid w:val="007F5C63"/>
    <w:rsid w:val="007F5FDE"/>
    <w:rsid w:val="007F6288"/>
    <w:rsid w:val="007F64B4"/>
    <w:rsid w:val="007F71A6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567"/>
    <w:rsid w:val="00810759"/>
    <w:rsid w:val="00811EC0"/>
    <w:rsid w:val="008123D5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3D5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0FD"/>
    <w:rsid w:val="008412A7"/>
    <w:rsid w:val="00841374"/>
    <w:rsid w:val="008414EE"/>
    <w:rsid w:val="00841598"/>
    <w:rsid w:val="00841E89"/>
    <w:rsid w:val="0084246E"/>
    <w:rsid w:val="008428B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6530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1F5F"/>
    <w:rsid w:val="008622FA"/>
    <w:rsid w:val="00862402"/>
    <w:rsid w:val="00862BE0"/>
    <w:rsid w:val="00862D6E"/>
    <w:rsid w:val="00862F80"/>
    <w:rsid w:val="00863424"/>
    <w:rsid w:val="0086381F"/>
    <w:rsid w:val="008638B1"/>
    <w:rsid w:val="00863E15"/>
    <w:rsid w:val="00863F6E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3A30"/>
    <w:rsid w:val="008740EB"/>
    <w:rsid w:val="00874573"/>
    <w:rsid w:val="00874711"/>
    <w:rsid w:val="0087489D"/>
    <w:rsid w:val="00874925"/>
    <w:rsid w:val="00874A10"/>
    <w:rsid w:val="00874D22"/>
    <w:rsid w:val="00875037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3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19"/>
    <w:rsid w:val="00891454"/>
    <w:rsid w:val="00891A01"/>
    <w:rsid w:val="00891FDA"/>
    <w:rsid w:val="00892311"/>
    <w:rsid w:val="00892645"/>
    <w:rsid w:val="008928FB"/>
    <w:rsid w:val="00892F1F"/>
    <w:rsid w:val="00893412"/>
    <w:rsid w:val="00893576"/>
    <w:rsid w:val="00893756"/>
    <w:rsid w:val="008937F1"/>
    <w:rsid w:val="00893992"/>
    <w:rsid w:val="00893F2A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8BC"/>
    <w:rsid w:val="008A527D"/>
    <w:rsid w:val="008A64DA"/>
    <w:rsid w:val="008A6D25"/>
    <w:rsid w:val="008A767E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6F19"/>
    <w:rsid w:val="008B7175"/>
    <w:rsid w:val="008B7270"/>
    <w:rsid w:val="008B7475"/>
    <w:rsid w:val="008B7630"/>
    <w:rsid w:val="008B7789"/>
    <w:rsid w:val="008B7A32"/>
    <w:rsid w:val="008C007C"/>
    <w:rsid w:val="008C0131"/>
    <w:rsid w:val="008C017E"/>
    <w:rsid w:val="008C0782"/>
    <w:rsid w:val="008C08C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695E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A8"/>
    <w:rsid w:val="008D6BE4"/>
    <w:rsid w:val="008D6CAD"/>
    <w:rsid w:val="008D6F83"/>
    <w:rsid w:val="008D74B2"/>
    <w:rsid w:val="008D7B63"/>
    <w:rsid w:val="008E0FD8"/>
    <w:rsid w:val="008E13CF"/>
    <w:rsid w:val="008E1E32"/>
    <w:rsid w:val="008E2315"/>
    <w:rsid w:val="008E2433"/>
    <w:rsid w:val="008E253D"/>
    <w:rsid w:val="008E3108"/>
    <w:rsid w:val="008E36A8"/>
    <w:rsid w:val="008E3B7C"/>
    <w:rsid w:val="008E4191"/>
    <w:rsid w:val="008E4980"/>
    <w:rsid w:val="008E52A2"/>
    <w:rsid w:val="008E52A3"/>
    <w:rsid w:val="008E5427"/>
    <w:rsid w:val="008E54D4"/>
    <w:rsid w:val="008E65F1"/>
    <w:rsid w:val="008E66F1"/>
    <w:rsid w:val="008E6EDC"/>
    <w:rsid w:val="008E7318"/>
    <w:rsid w:val="008E737B"/>
    <w:rsid w:val="008E74B3"/>
    <w:rsid w:val="008E79A6"/>
    <w:rsid w:val="008E7DB5"/>
    <w:rsid w:val="008E7E18"/>
    <w:rsid w:val="008F004D"/>
    <w:rsid w:val="008F05CE"/>
    <w:rsid w:val="008F09B2"/>
    <w:rsid w:val="008F0AA5"/>
    <w:rsid w:val="008F0B9C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6F89"/>
    <w:rsid w:val="0090743A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5E06"/>
    <w:rsid w:val="0091620E"/>
    <w:rsid w:val="00916423"/>
    <w:rsid w:val="00916AC3"/>
    <w:rsid w:val="00916D58"/>
    <w:rsid w:val="0091790D"/>
    <w:rsid w:val="00917AEA"/>
    <w:rsid w:val="00917D4D"/>
    <w:rsid w:val="00917EE5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21C"/>
    <w:rsid w:val="009408E1"/>
    <w:rsid w:val="00941656"/>
    <w:rsid w:val="009416BB"/>
    <w:rsid w:val="009419E7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5AEC"/>
    <w:rsid w:val="009473E1"/>
    <w:rsid w:val="009474BC"/>
    <w:rsid w:val="009479FA"/>
    <w:rsid w:val="00947B45"/>
    <w:rsid w:val="009504AC"/>
    <w:rsid w:val="009516C8"/>
    <w:rsid w:val="00952260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161"/>
    <w:rsid w:val="00961709"/>
    <w:rsid w:val="009619FF"/>
    <w:rsid w:val="00961A89"/>
    <w:rsid w:val="009630DD"/>
    <w:rsid w:val="00963287"/>
    <w:rsid w:val="009632BB"/>
    <w:rsid w:val="009632D2"/>
    <w:rsid w:val="00963789"/>
    <w:rsid w:val="0096391A"/>
    <w:rsid w:val="0096395A"/>
    <w:rsid w:val="00964417"/>
    <w:rsid w:val="009655D2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326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29B"/>
    <w:rsid w:val="00973A8E"/>
    <w:rsid w:val="00973AE7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2F3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5F51"/>
    <w:rsid w:val="0098635E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0CB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29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126"/>
    <w:rsid w:val="009C5FEB"/>
    <w:rsid w:val="009C6133"/>
    <w:rsid w:val="009C6AB8"/>
    <w:rsid w:val="009C6FE1"/>
    <w:rsid w:val="009C728D"/>
    <w:rsid w:val="009C757C"/>
    <w:rsid w:val="009D0BC8"/>
    <w:rsid w:val="009D10FC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1BA5"/>
    <w:rsid w:val="009E25B8"/>
    <w:rsid w:val="009E3327"/>
    <w:rsid w:val="009E33E6"/>
    <w:rsid w:val="009E421A"/>
    <w:rsid w:val="009E480D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0A8"/>
    <w:rsid w:val="009F35E6"/>
    <w:rsid w:val="009F3A73"/>
    <w:rsid w:val="009F3C12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329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17"/>
    <w:rsid w:val="00A16088"/>
    <w:rsid w:val="00A160A7"/>
    <w:rsid w:val="00A16885"/>
    <w:rsid w:val="00A16E2C"/>
    <w:rsid w:val="00A171BF"/>
    <w:rsid w:val="00A17A7B"/>
    <w:rsid w:val="00A20371"/>
    <w:rsid w:val="00A209D7"/>
    <w:rsid w:val="00A20A31"/>
    <w:rsid w:val="00A20C83"/>
    <w:rsid w:val="00A210A6"/>
    <w:rsid w:val="00A211B0"/>
    <w:rsid w:val="00A213AB"/>
    <w:rsid w:val="00A218CA"/>
    <w:rsid w:val="00A227DF"/>
    <w:rsid w:val="00A22AAC"/>
    <w:rsid w:val="00A232A1"/>
    <w:rsid w:val="00A2355F"/>
    <w:rsid w:val="00A23BA1"/>
    <w:rsid w:val="00A23BB8"/>
    <w:rsid w:val="00A244D0"/>
    <w:rsid w:val="00A246F5"/>
    <w:rsid w:val="00A25B28"/>
    <w:rsid w:val="00A2601A"/>
    <w:rsid w:val="00A2601F"/>
    <w:rsid w:val="00A264E0"/>
    <w:rsid w:val="00A26E5D"/>
    <w:rsid w:val="00A26F7B"/>
    <w:rsid w:val="00A27314"/>
    <w:rsid w:val="00A27B53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B9A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762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AA1"/>
    <w:rsid w:val="00A50B7F"/>
    <w:rsid w:val="00A51194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3FB6"/>
    <w:rsid w:val="00A54095"/>
    <w:rsid w:val="00A5413F"/>
    <w:rsid w:val="00A55668"/>
    <w:rsid w:val="00A55BB8"/>
    <w:rsid w:val="00A56405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4B5"/>
    <w:rsid w:val="00A6450C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5B0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5C3"/>
    <w:rsid w:val="00A8491D"/>
    <w:rsid w:val="00A84C75"/>
    <w:rsid w:val="00A850EA"/>
    <w:rsid w:val="00A860AF"/>
    <w:rsid w:val="00A86A37"/>
    <w:rsid w:val="00A86BFA"/>
    <w:rsid w:val="00A86C7C"/>
    <w:rsid w:val="00A871F5"/>
    <w:rsid w:val="00A87958"/>
    <w:rsid w:val="00A879B2"/>
    <w:rsid w:val="00A87E15"/>
    <w:rsid w:val="00A90442"/>
    <w:rsid w:val="00A90A86"/>
    <w:rsid w:val="00A91859"/>
    <w:rsid w:val="00A9194D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388"/>
    <w:rsid w:val="00A959B3"/>
    <w:rsid w:val="00A95E97"/>
    <w:rsid w:val="00A9660A"/>
    <w:rsid w:val="00A96EA1"/>
    <w:rsid w:val="00A9707E"/>
    <w:rsid w:val="00A97317"/>
    <w:rsid w:val="00AA00FB"/>
    <w:rsid w:val="00AA0720"/>
    <w:rsid w:val="00AA0FD9"/>
    <w:rsid w:val="00AA1087"/>
    <w:rsid w:val="00AA1235"/>
    <w:rsid w:val="00AA1565"/>
    <w:rsid w:val="00AA1634"/>
    <w:rsid w:val="00AA1DA0"/>
    <w:rsid w:val="00AA1F00"/>
    <w:rsid w:val="00AA2608"/>
    <w:rsid w:val="00AA263A"/>
    <w:rsid w:val="00AA288F"/>
    <w:rsid w:val="00AA2928"/>
    <w:rsid w:val="00AA361B"/>
    <w:rsid w:val="00AA3E92"/>
    <w:rsid w:val="00AA4C0A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1DE"/>
    <w:rsid w:val="00AB44A5"/>
    <w:rsid w:val="00AB4564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295C"/>
    <w:rsid w:val="00AC3096"/>
    <w:rsid w:val="00AC32E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1F63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1B"/>
    <w:rsid w:val="00AD4F87"/>
    <w:rsid w:val="00AD5069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7DF"/>
    <w:rsid w:val="00AD7AAF"/>
    <w:rsid w:val="00AE010A"/>
    <w:rsid w:val="00AE0E23"/>
    <w:rsid w:val="00AE11F0"/>
    <w:rsid w:val="00AE12E1"/>
    <w:rsid w:val="00AE15DF"/>
    <w:rsid w:val="00AE1913"/>
    <w:rsid w:val="00AE273C"/>
    <w:rsid w:val="00AE2899"/>
    <w:rsid w:val="00AE2906"/>
    <w:rsid w:val="00AE3A07"/>
    <w:rsid w:val="00AE3C93"/>
    <w:rsid w:val="00AE3CB8"/>
    <w:rsid w:val="00AE428D"/>
    <w:rsid w:val="00AE503D"/>
    <w:rsid w:val="00AE5607"/>
    <w:rsid w:val="00AE5696"/>
    <w:rsid w:val="00AE56C5"/>
    <w:rsid w:val="00AE6386"/>
    <w:rsid w:val="00AE6816"/>
    <w:rsid w:val="00AE6D8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799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DF"/>
    <w:rsid w:val="00B13EE9"/>
    <w:rsid w:val="00B14274"/>
    <w:rsid w:val="00B14ABB"/>
    <w:rsid w:val="00B15097"/>
    <w:rsid w:val="00B15983"/>
    <w:rsid w:val="00B15A0D"/>
    <w:rsid w:val="00B15B31"/>
    <w:rsid w:val="00B16BEE"/>
    <w:rsid w:val="00B16F00"/>
    <w:rsid w:val="00B1757B"/>
    <w:rsid w:val="00B1786E"/>
    <w:rsid w:val="00B178FE"/>
    <w:rsid w:val="00B207BD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6AD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58D"/>
    <w:rsid w:val="00B35F26"/>
    <w:rsid w:val="00B364F0"/>
    <w:rsid w:val="00B366CB"/>
    <w:rsid w:val="00B3703E"/>
    <w:rsid w:val="00B37A29"/>
    <w:rsid w:val="00B4048F"/>
    <w:rsid w:val="00B40694"/>
    <w:rsid w:val="00B40AFA"/>
    <w:rsid w:val="00B40EA9"/>
    <w:rsid w:val="00B415F2"/>
    <w:rsid w:val="00B41C4C"/>
    <w:rsid w:val="00B41D57"/>
    <w:rsid w:val="00B41EDF"/>
    <w:rsid w:val="00B41F16"/>
    <w:rsid w:val="00B4239C"/>
    <w:rsid w:val="00B4290E"/>
    <w:rsid w:val="00B429FD"/>
    <w:rsid w:val="00B42BF5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731"/>
    <w:rsid w:val="00B51990"/>
    <w:rsid w:val="00B52742"/>
    <w:rsid w:val="00B52AEF"/>
    <w:rsid w:val="00B52B0C"/>
    <w:rsid w:val="00B534BF"/>
    <w:rsid w:val="00B5352B"/>
    <w:rsid w:val="00B538CF"/>
    <w:rsid w:val="00B53BFA"/>
    <w:rsid w:val="00B540C6"/>
    <w:rsid w:val="00B5416D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746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81C"/>
    <w:rsid w:val="00B80D07"/>
    <w:rsid w:val="00B80F04"/>
    <w:rsid w:val="00B81550"/>
    <w:rsid w:val="00B81A76"/>
    <w:rsid w:val="00B81FEA"/>
    <w:rsid w:val="00B82AD1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02E"/>
    <w:rsid w:val="00B91194"/>
    <w:rsid w:val="00B9120C"/>
    <w:rsid w:val="00B91AF8"/>
    <w:rsid w:val="00B930E1"/>
    <w:rsid w:val="00B93177"/>
    <w:rsid w:val="00B931FE"/>
    <w:rsid w:val="00B9390A"/>
    <w:rsid w:val="00B93B0F"/>
    <w:rsid w:val="00B94A8F"/>
    <w:rsid w:val="00B94C46"/>
    <w:rsid w:val="00B95E87"/>
    <w:rsid w:val="00B962CB"/>
    <w:rsid w:val="00B967A4"/>
    <w:rsid w:val="00B968E8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88E"/>
    <w:rsid w:val="00BA09A1"/>
    <w:rsid w:val="00BA0C79"/>
    <w:rsid w:val="00BA0F43"/>
    <w:rsid w:val="00BA0F52"/>
    <w:rsid w:val="00BA10B2"/>
    <w:rsid w:val="00BA2321"/>
    <w:rsid w:val="00BA2C5D"/>
    <w:rsid w:val="00BA3486"/>
    <w:rsid w:val="00BA37A7"/>
    <w:rsid w:val="00BA38F5"/>
    <w:rsid w:val="00BA3D63"/>
    <w:rsid w:val="00BA3DC2"/>
    <w:rsid w:val="00BA40D5"/>
    <w:rsid w:val="00BA4193"/>
    <w:rsid w:val="00BA4304"/>
    <w:rsid w:val="00BA538D"/>
    <w:rsid w:val="00BA561B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0BDC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023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6D7"/>
    <w:rsid w:val="00BB7A1F"/>
    <w:rsid w:val="00BB7A22"/>
    <w:rsid w:val="00BB7AB1"/>
    <w:rsid w:val="00BC02EE"/>
    <w:rsid w:val="00BC0BA5"/>
    <w:rsid w:val="00BC0E77"/>
    <w:rsid w:val="00BC18EF"/>
    <w:rsid w:val="00BC1B83"/>
    <w:rsid w:val="00BC1BA0"/>
    <w:rsid w:val="00BC2474"/>
    <w:rsid w:val="00BC3B05"/>
    <w:rsid w:val="00BC3BDE"/>
    <w:rsid w:val="00BC3CD6"/>
    <w:rsid w:val="00BC4129"/>
    <w:rsid w:val="00BC49A0"/>
    <w:rsid w:val="00BC4B97"/>
    <w:rsid w:val="00BC4D2F"/>
    <w:rsid w:val="00BC58CA"/>
    <w:rsid w:val="00BC5A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D033D"/>
    <w:rsid w:val="00BD07B4"/>
    <w:rsid w:val="00BD098A"/>
    <w:rsid w:val="00BD0C69"/>
    <w:rsid w:val="00BD1393"/>
    <w:rsid w:val="00BD15A1"/>
    <w:rsid w:val="00BD193E"/>
    <w:rsid w:val="00BD1F86"/>
    <w:rsid w:val="00BD2069"/>
    <w:rsid w:val="00BD2C94"/>
    <w:rsid w:val="00BD31D6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72BF"/>
    <w:rsid w:val="00BD7BC8"/>
    <w:rsid w:val="00BD7EE4"/>
    <w:rsid w:val="00BD7EE5"/>
    <w:rsid w:val="00BE0474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5C48"/>
    <w:rsid w:val="00BE602A"/>
    <w:rsid w:val="00BE644D"/>
    <w:rsid w:val="00BE74D4"/>
    <w:rsid w:val="00BE7BBC"/>
    <w:rsid w:val="00BE7FAA"/>
    <w:rsid w:val="00BF0058"/>
    <w:rsid w:val="00BF06EF"/>
    <w:rsid w:val="00BF09B1"/>
    <w:rsid w:val="00BF13A4"/>
    <w:rsid w:val="00BF2CD8"/>
    <w:rsid w:val="00BF2DA4"/>
    <w:rsid w:val="00BF353B"/>
    <w:rsid w:val="00BF4374"/>
    <w:rsid w:val="00BF4A55"/>
    <w:rsid w:val="00BF515B"/>
    <w:rsid w:val="00BF55D0"/>
    <w:rsid w:val="00BF5B2F"/>
    <w:rsid w:val="00BF6C6D"/>
    <w:rsid w:val="00BF6EC2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7B7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9EB"/>
    <w:rsid w:val="00C11D2D"/>
    <w:rsid w:val="00C12254"/>
    <w:rsid w:val="00C12402"/>
    <w:rsid w:val="00C12AE3"/>
    <w:rsid w:val="00C12F9D"/>
    <w:rsid w:val="00C1315D"/>
    <w:rsid w:val="00C1387B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378A"/>
    <w:rsid w:val="00C2408C"/>
    <w:rsid w:val="00C252B1"/>
    <w:rsid w:val="00C254C2"/>
    <w:rsid w:val="00C25C24"/>
    <w:rsid w:val="00C25E26"/>
    <w:rsid w:val="00C25F01"/>
    <w:rsid w:val="00C25F96"/>
    <w:rsid w:val="00C26527"/>
    <w:rsid w:val="00C26661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3ABF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5DC3"/>
    <w:rsid w:val="00C36027"/>
    <w:rsid w:val="00C36410"/>
    <w:rsid w:val="00C36413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41A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55"/>
    <w:rsid w:val="00C51FBA"/>
    <w:rsid w:val="00C52073"/>
    <w:rsid w:val="00C522BA"/>
    <w:rsid w:val="00C52804"/>
    <w:rsid w:val="00C5388E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6A1E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64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0F92"/>
    <w:rsid w:val="00C713DB"/>
    <w:rsid w:val="00C71514"/>
    <w:rsid w:val="00C71E2E"/>
    <w:rsid w:val="00C73907"/>
    <w:rsid w:val="00C73FEC"/>
    <w:rsid w:val="00C7430E"/>
    <w:rsid w:val="00C74914"/>
    <w:rsid w:val="00C74B3A"/>
    <w:rsid w:val="00C74D93"/>
    <w:rsid w:val="00C74F32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16C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4C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208"/>
    <w:rsid w:val="00C943D2"/>
    <w:rsid w:val="00C9465F"/>
    <w:rsid w:val="00C94700"/>
    <w:rsid w:val="00C94B8E"/>
    <w:rsid w:val="00C9512F"/>
    <w:rsid w:val="00C95840"/>
    <w:rsid w:val="00C95FF1"/>
    <w:rsid w:val="00C9639D"/>
    <w:rsid w:val="00C9656F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DF6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1984"/>
    <w:rsid w:val="00CB1F44"/>
    <w:rsid w:val="00CB22A8"/>
    <w:rsid w:val="00CB26AD"/>
    <w:rsid w:val="00CB2B7D"/>
    <w:rsid w:val="00CB362F"/>
    <w:rsid w:val="00CB37DE"/>
    <w:rsid w:val="00CB3AC6"/>
    <w:rsid w:val="00CB3BCD"/>
    <w:rsid w:val="00CB3EA7"/>
    <w:rsid w:val="00CB3EC1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04B"/>
    <w:rsid w:val="00CC0382"/>
    <w:rsid w:val="00CC145F"/>
    <w:rsid w:val="00CC14CA"/>
    <w:rsid w:val="00CC1560"/>
    <w:rsid w:val="00CC15A2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07A"/>
    <w:rsid w:val="00CD0A72"/>
    <w:rsid w:val="00CD1C5B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1BA"/>
    <w:rsid w:val="00CD6446"/>
    <w:rsid w:val="00CD64E0"/>
    <w:rsid w:val="00CD6D44"/>
    <w:rsid w:val="00CD6E73"/>
    <w:rsid w:val="00CD7BF5"/>
    <w:rsid w:val="00CD7DE5"/>
    <w:rsid w:val="00CE076F"/>
    <w:rsid w:val="00CE0F3A"/>
    <w:rsid w:val="00CE1582"/>
    <w:rsid w:val="00CE1609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FD6"/>
    <w:rsid w:val="00CE5147"/>
    <w:rsid w:val="00CE529E"/>
    <w:rsid w:val="00CE54B2"/>
    <w:rsid w:val="00CE61BC"/>
    <w:rsid w:val="00CE6966"/>
    <w:rsid w:val="00CE78A7"/>
    <w:rsid w:val="00CE7A4D"/>
    <w:rsid w:val="00CE7B9B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5A"/>
    <w:rsid w:val="00CF26C4"/>
    <w:rsid w:val="00CF2740"/>
    <w:rsid w:val="00CF2B38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8F1"/>
    <w:rsid w:val="00D01B68"/>
    <w:rsid w:val="00D01C5A"/>
    <w:rsid w:val="00D01F07"/>
    <w:rsid w:val="00D03BE2"/>
    <w:rsid w:val="00D03E0F"/>
    <w:rsid w:val="00D03FC0"/>
    <w:rsid w:val="00D04843"/>
    <w:rsid w:val="00D048CC"/>
    <w:rsid w:val="00D04A31"/>
    <w:rsid w:val="00D0679B"/>
    <w:rsid w:val="00D0695C"/>
    <w:rsid w:val="00D10845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9BC"/>
    <w:rsid w:val="00D14497"/>
    <w:rsid w:val="00D144E8"/>
    <w:rsid w:val="00D145D9"/>
    <w:rsid w:val="00D1478C"/>
    <w:rsid w:val="00D14937"/>
    <w:rsid w:val="00D153FF"/>
    <w:rsid w:val="00D159C5"/>
    <w:rsid w:val="00D15BF3"/>
    <w:rsid w:val="00D15D9B"/>
    <w:rsid w:val="00D15F5E"/>
    <w:rsid w:val="00D16139"/>
    <w:rsid w:val="00D163CE"/>
    <w:rsid w:val="00D16752"/>
    <w:rsid w:val="00D1792E"/>
    <w:rsid w:val="00D17E56"/>
    <w:rsid w:val="00D201BF"/>
    <w:rsid w:val="00D2022F"/>
    <w:rsid w:val="00D20D63"/>
    <w:rsid w:val="00D210C2"/>
    <w:rsid w:val="00D210EA"/>
    <w:rsid w:val="00D214E7"/>
    <w:rsid w:val="00D21C3E"/>
    <w:rsid w:val="00D2258B"/>
    <w:rsid w:val="00D225B1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C01"/>
    <w:rsid w:val="00D26D3B"/>
    <w:rsid w:val="00D26DE7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7A7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1E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C05"/>
    <w:rsid w:val="00D47E86"/>
    <w:rsid w:val="00D47FB3"/>
    <w:rsid w:val="00D50037"/>
    <w:rsid w:val="00D500AB"/>
    <w:rsid w:val="00D50208"/>
    <w:rsid w:val="00D50D7B"/>
    <w:rsid w:val="00D51050"/>
    <w:rsid w:val="00D51281"/>
    <w:rsid w:val="00D51321"/>
    <w:rsid w:val="00D518C0"/>
    <w:rsid w:val="00D51D8C"/>
    <w:rsid w:val="00D51E24"/>
    <w:rsid w:val="00D51F52"/>
    <w:rsid w:val="00D51F98"/>
    <w:rsid w:val="00D52142"/>
    <w:rsid w:val="00D5227B"/>
    <w:rsid w:val="00D53507"/>
    <w:rsid w:val="00D54106"/>
    <w:rsid w:val="00D54174"/>
    <w:rsid w:val="00D54CE5"/>
    <w:rsid w:val="00D55555"/>
    <w:rsid w:val="00D558EB"/>
    <w:rsid w:val="00D563E6"/>
    <w:rsid w:val="00D5659A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4B9E"/>
    <w:rsid w:val="00D651AA"/>
    <w:rsid w:val="00D652BD"/>
    <w:rsid w:val="00D6563F"/>
    <w:rsid w:val="00D6591F"/>
    <w:rsid w:val="00D6597C"/>
    <w:rsid w:val="00D65B35"/>
    <w:rsid w:val="00D65EB8"/>
    <w:rsid w:val="00D66224"/>
    <w:rsid w:val="00D66B7B"/>
    <w:rsid w:val="00D67587"/>
    <w:rsid w:val="00D67B13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77DE7"/>
    <w:rsid w:val="00D801F5"/>
    <w:rsid w:val="00D8051B"/>
    <w:rsid w:val="00D80FAF"/>
    <w:rsid w:val="00D810D3"/>
    <w:rsid w:val="00D814FF"/>
    <w:rsid w:val="00D815FC"/>
    <w:rsid w:val="00D81BF6"/>
    <w:rsid w:val="00D81C4C"/>
    <w:rsid w:val="00D81C58"/>
    <w:rsid w:val="00D81C66"/>
    <w:rsid w:val="00D82471"/>
    <w:rsid w:val="00D82662"/>
    <w:rsid w:val="00D83C92"/>
    <w:rsid w:val="00D83E6B"/>
    <w:rsid w:val="00D83F39"/>
    <w:rsid w:val="00D84923"/>
    <w:rsid w:val="00D84A16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DB"/>
    <w:rsid w:val="00D90FF3"/>
    <w:rsid w:val="00D914A5"/>
    <w:rsid w:val="00D91945"/>
    <w:rsid w:val="00D91A9B"/>
    <w:rsid w:val="00D92657"/>
    <w:rsid w:val="00D9269D"/>
    <w:rsid w:val="00D926A0"/>
    <w:rsid w:val="00D926CF"/>
    <w:rsid w:val="00D9324F"/>
    <w:rsid w:val="00D939B3"/>
    <w:rsid w:val="00D94323"/>
    <w:rsid w:val="00D95882"/>
    <w:rsid w:val="00D95923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B9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4D"/>
    <w:rsid w:val="00DB089C"/>
    <w:rsid w:val="00DB0E01"/>
    <w:rsid w:val="00DB121F"/>
    <w:rsid w:val="00DB20F0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49D"/>
    <w:rsid w:val="00DB74C6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A35"/>
    <w:rsid w:val="00DC2AE6"/>
    <w:rsid w:val="00DC2B93"/>
    <w:rsid w:val="00DC2BCC"/>
    <w:rsid w:val="00DC3324"/>
    <w:rsid w:val="00DC399A"/>
    <w:rsid w:val="00DC40E5"/>
    <w:rsid w:val="00DC5185"/>
    <w:rsid w:val="00DC5210"/>
    <w:rsid w:val="00DC5388"/>
    <w:rsid w:val="00DC62BA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4DFF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3C7E"/>
    <w:rsid w:val="00DE409A"/>
    <w:rsid w:val="00DE47D9"/>
    <w:rsid w:val="00DE5269"/>
    <w:rsid w:val="00DE5AB1"/>
    <w:rsid w:val="00DE5B20"/>
    <w:rsid w:val="00DE5F89"/>
    <w:rsid w:val="00DE6907"/>
    <w:rsid w:val="00DE715D"/>
    <w:rsid w:val="00DE7216"/>
    <w:rsid w:val="00DE73FE"/>
    <w:rsid w:val="00DF0172"/>
    <w:rsid w:val="00DF0A29"/>
    <w:rsid w:val="00DF0AE5"/>
    <w:rsid w:val="00DF0F22"/>
    <w:rsid w:val="00DF1560"/>
    <w:rsid w:val="00DF164C"/>
    <w:rsid w:val="00DF1A17"/>
    <w:rsid w:val="00DF20E2"/>
    <w:rsid w:val="00DF2C44"/>
    <w:rsid w:val="00DF2E7F"/>
    <w:rsid w:val="00DF3045"/>
    <w:rsid w:val="00DF3E65"/>
    <w:rsid w:val="00DF4B4F"/>
    <w:rsid w:val="00DF4F04"/>
    <w:rsid w:val="00DF4FC8"/>
    <w:rsid w:val="00DF53EC"/>
    <w:rsid w:val="00DF5AD2"/>
    <w:rsid w:val="00DF5E28"/>
    <w:rsid w:val="00DF66C3"/>
    <w:rsid w:val="00DF68B5"/>
    <w:rsid w:val="00DF7CAC"/>
    <w:rsid w:val="00E00008"/>
    <w:rsid w:val="00E0015B"/>
    <w:rsid w:val="00E00180"/>
    <w:rsid w:val="00E0028F"/>
    <w:rsid w:val="00E0041E"/>
    <w:rsid w:val="00E00C31"/>
    <w:rsid w:val="00E0155B"/>
    <w:rsid w:val="00E01DE4"/>
    <w:rsid w:val="00E02468"/>
    <w:rsid w:val="00E0262E"/>
    <w:rsid w:val="00E0283D"/>
    <w:rsid w:val="00E02BC2"/>
    <w:rsid w:val="00E02E30"/>
    <w:rsid w:val="00E0391C"/>
    <w:rsid w:val="00E040B5"/>
    <w:rsid w:val="00E046C4"/>
    <w:rsid w:val="00E046E5"/>
    <w:rsid w:val="00E04BF2"/>
    <w:rsid w:val="00E04EB7"/>
    <w:rsid w:val="00E0506C"/>
    <w:rsid w:val="00E05736"/>
    <w:rsid w:val="00E05C6F"/>
    <w:rsid w:val="00E06005"/>
    <w:rsid w:val="00E06096"/>
    <w:rsid w:val="00E06378"/>
    <w:rsid w:val="00E06529"/>
    <w:rsid w:val="00E0698D"/>
    <w:rsid w:val="00E06A0C"/>
    <w:rsid w:val="00E06B19"/>
    <w:rsid w:val="00E06B1D"/>
    <w:rsid w:val="00E06B59"/>
    <w:rsid w:val="00E07248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4E6"/>
    <w:rsid w:val="00E159FD"/>
    <w:rsid w:val="00E16145"/>
    <w:rsid w:val="00E16260"/>
    <w:rsid w:val="00E166BE"/>
    <w:rsid w:val="00E16B28"/>
    <w:rsid w:val="00E205CF"/>
    <w:rsid w:val="00E2075B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0FE"/>
    <w:rsid w:val="00E24284"/>
    <w:rsid w:val="00E24BC7"/>
    <w:rsid w:val="00E24F5B"/>
    <w:rsid w:val="00E25A60"/>
    <w:rsid w:val="00E25AF0"/>
    <w:rsid w:val="00E26E69"/>
    <w:rsid w:val="00E26FCB"/>
    <w:rsid w:val="00E2715E"/>
    <w:rsid w:val="00E27881"/>
    <w:rsid w:val="00E317B0"/>
    <w:rsid w:val="00E317C4"/>
    <w:rsid w:val="00E32C8E"/>
    <w:rsid w:val="00E3314C"/>
    <w:rsid w:val="00E34288"/>
    <w:rsid w:val="00E3440C"/>
    <w:rsid w:val="00E34C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076"/>
    <w:rsid w:val="00E44D3E"/>
    <w:rsid w:val="00E45284"/>
    <w:rsid w:val="00E455B2"/>
    <w:rsid w:val="00E4577F"/>
    <w:rsid w:val="00E45853"/>
    <w:rsid w:val="00E47F5D"/>
    <w:rsid w:val="00E5006C"/>
    <w:rsid w:val="00E50B7E"/>
    <w:rsid w:val="00E510D7"/>
    <w:rsid w:val="00E514CE"/>
    <w:rsid w:val="00E516D1"/>
    <w:rsid w:val="00E52301"/>
    <w:rsid w:val="00E53895"/>
    <w:rsid w:val="00E53972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57153"/>
    <w:rsid w:val="00E60426"/>
    <w:rsid w:val="00E6054F"/>
    <w:rsid w:val="00E60B74"/>
    <w:rsid w:val="00E6146F"/>
    <w:rsid w:val="00E6212E"/>
    <w:rsid w:val="00E622FB"/>
    <w:rsid w:val="00E62609"/>
    <w:rsid w:val="00E62791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6E02"/>
    <w:rsid w:val="00E670EC"/>
    <w:rsid w:val="00E67F9C"/>
    <w:rsid w:val="00E70403"/>
    <w:rsid w:val="00E7047B"/>
    <w:rsid w:val="00E70756"/>
    <w:rsid w:val="00E70B97"/>
    <w:rsid w:val="00E70EDD"/>
    <w:rsid w:val="00E713C3"/>
    <w:rsid w:val="00E716C9"/>
    <w:rsid w:val="00E7214E"/>
    <w:rsid w:val="00E72159"/>
    <w:rsid w:val="00E7270A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01"/>
    <w:rsid w:val="00E822DC"/>
    <w:rsid w:val="00E82809"/>
    <w:rsid w:val="00E83860"/>
    <w:rsid w:val="00E83AF9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8CF"/>
    <w:rsid w:val="00EA6BAA"/>
    <w:rsid w:val="00EA6DA4"/>
    <w:rsid w:val="00EA6E4C"/>
    <w:rsid w:val="00EA6FC8"/>
    <w:rsid w:val="00EA72C8"/>
    <w:rsid w:val="00EA78A1"/>
    <w:rsid w:val="00EA79A9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02"/>
    <w:rsid w:val="00EB4F6F"/>
    <w:rsid w:val="00EB5479"/>
    <w:rsid w:val="00EB555A"/>
    <w:rsid w:val="00EB574D"/>
    <w:rsid w:val="00EB58CE"/>
    <w:rsid w:val="00EB6474"/>
    <w:rsid w:val="00EB6BBD"/>
    <w:rsid w:val="00EB7886"/>
    <w:rsid w:val="00EC0CEC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60D5"/>
    <w:rsid w:val="00EC6D18"/>
    <w:rsid w:val="00EC6DFF"/>
    <w:rsid w:val="00EC7066"/>
    <w:rsid w:val="00EC71EC"/>
    <w:rsid w:val="00EC73D0"/>
    <w:rsid w:val="00EC761C"/>
    <w:rsid w:val="00EC7C8A"/>
    <w:rsid w:val="00ED04E9"/>
    <w:rsid w:val="00ED0CEC"/>
    <w:rsid w:val="00ED0DCC"/>
    <w:rsid w:val="00ED0F67"/>
    <w:rsid w:val="00ED1235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4A"/>
    <w:rsid w:val="00ED77E9"/>
    <w:rsid w:val="00ED7D78"/>
    <w:rsid w:val="00EE01B9"/>
    <w:rsid w:val="00EE0408"/>
    <w:rsid w:val="00EE095E"/>
    <w:rsid w:val="00EE0B95"/>
    <w:rsid w:val="00EE0DBA"/>
    <w:rsid w:val="00EE0E95"/>
    <w:rsid w:val="00EE10CA"/>
    <w:rsid w:val="00EE15BA"/>
    <w:rsid w:val="00EE188F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AF0"/>
    <w:rsid w:val="00EE4E6F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0F8"/>
    <w:rsid w:val="00EF2608"/>
    <w:rsid w:val="00EF2747"/>
    <w:rsid w:val="00EF2D2F"/>
    <w:rsid w:val="00EF31FF"/>
    <w:rsid w:val="00EF362E"/>
    <w:rsid w:val="00EF3909"/>
    <w:rsid w:val="00EF391F"/>
    <w:rsid w:val="00EF40B9"/>
    <w:rsid w:val="00EF474F"/>
    <w:rsid w:val="00EF47A5"/>
    <w:rsid w:val="00EF4BFC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79D"/>
    <w:rsid w:val="00F03A7F"/>
    <w:rsid w:val="00F04931"/>
    <w:rsid w:val="00F049D2"/>
    <w:rsid w:val="00F04C64"/>
    <w:rsid w:val="00F04F87"/>
    <w:rsid w:val="00F055D0"/>
    <w:rsid w:val="00F0561E"/>
    <w:rsid w:val="00F05A0D"/>
    <w:rsid w:val="00F05C2F"/>
    <w:rsid w:val="00F05C5C"/>
    <w:rsid w:val="00F05D54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71E"/>
    <w:rsid w:val="00F14B6B"/>
    <w:rsid w:val="00F157E3"/>
    <w:rsid w:val="00F15873"/>
    <w:rsid w:val="00F15930"/>
    <w:rsid w:val="00F16538"/>
    <w:rsid w:val="00F16541"/>
    <w:rsid w:val="00F1687F"/>
    <w:rsid w:val="00F179C9"/>
    <w:rsid w:val="00F17D9F"/>
    <w:rsid w:val="00F17DD3"/>
    <w:rsid w:val="00F17E59"/>
    <w:rsid w:val="00F17EF7"/>
    <w:rsid w:val="00F205D2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AA3"/>
    <w:rsid w:val="00F24C14"/>
    <w:rsid w:val="00F24C99"/>
    <w:rsid w:val="00F24D04"/>
    <w:rsid w:val="00F258A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27F2C"/>
    <w:rsid w:val="00F30137"/>
    <w:rsid w:val="00F305C1"/>
    <w:rsid w:val="00F305EA"/>
    <w:rsid w:val="00F30744"/>
    <w:rsid w:val="00F3115A"/>
    <w:rsid w:val="00F316B0"/>
    <w:rsid w:val="00F3178E"/>
    <w:rsid w:val="00F31E4F"/>
    <w:rsid w:val="00F31E9D"/>
    <w:rsid w:val="00F32165"/>
    <w:rsid w:val="00F32737"/>
    <w:rsid w:val="00F330C0"/>
    <w:rsid w:val="00F3360E"/>
    <w:rsid w:val="00F339FD"/>
    <w:rsid w:val="00F33A2F"/>
    <w:rsid w:val="00F33D82"/>
    <w:rsid w:val="00F344CF"/>
    <w:rsid w:val="00F349C6"/>
    <w:rsid w:val="00F35380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49E"/>
    <w:rsid w:val="00F415AD"/>
    <w:rsid w:val="00F41B21"/>
    <w:rsid w:val="00F41CAF"/>
    <w:rsid w:val="00F42046"/>
    <w:rsid w:val="00F421A0"/>
    <w:rsid w:val="00F4246F"/>
    <w:rsid w:val="00F425AC"/>
    <w:rsid w:val="00F42AB1"/>
    <w:rsid w:val="00F42AFA"/>
    <w:rsid w:val="00F42CFA"/>
    <w:rsid w:val="00F444BB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615B"/>
    <w:rsid w:val="00F56347"/>
    <w:rsid w:val="00F565C4"/>
    <w:rsid w:val="00F572B1"/>
    <w:rsid w:val="00F579FC"/>
    <w:rsid w:val="00F57E06"/>
    <w:rsid w:val="00F60901"/>
    <w:rsid w:val="00F60963"/>
    <w:rsid w:val="00F612CC"/>
    <w:rsid w:val="00F61797"/>
    <w:rsid w:val="00F618DD"/>
    <w:rsid w:val="00F61BF9"/>
    <w:rsid w:val="00F62261"/>
    <w:rsid w:val="00F62F03"/>
    <w:rsid w:val="00F6320F"/>
    <w:rsid w:val="00F63477"/>
    <w:rsid w:val="00F63759"/>
    <w:rsid w:val="00F63DC5"/>
    <w:rsid w:val="00F64632"/>
    <w:rsid w:val="00F64645"/>
    <w:rsid w:val="00F64E9E"/>
    <w:rsid w:val="00F65A04"/>
    <w:rsid w:val="00F65C3E"/>
    <w:rsid w:val="00F6603D"/>
    <w:rsid w:val="00F660F0"/>
    <w:rsid w:val="00F664E1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28E"/>
    <w:rsid w:val="00F814EB"/>
    <w:rsid w:val="00F82359"/>
    <w:rsid w:val="00F826F6"/>
    <w:rsid w:val="00F831CF"/>
    <w:rsid w:val="00F8320D"/>
    <w:rsid w:val="00F832D0"/>
    <w:rsid w:val="00F837C3"/>
    <w:rsid w:val="00F83915"/>
    <w:rsid w:val="00F83947"/>
    <w:rsid w:val="00F84283"/>
    <w:rsid w:val="00F84321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82E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3517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894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0A49"/>
    <w:rsid w:val="00FD100F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69C"/>
    <w:rsid w:val="00FD4704"/>
    <w:rsid w:val="00FD48AB"/>
    <w:rsid w:val="00FD4978"/>
    <w:rsid w:val="00FD4A28"/>
    <w:rsid w:val="00FD53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798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025"/>
    <w:rsid w:val="00FF2287"/>
    <w:rsid w:val="00FF26B5"/>
    <w:rsid w:val="00FF2C07"/>
    <w:rsid w:val="00FF2C25"/>
    <w:rsid w:val="00FF2DA1"/>
    <w:rsid w:val="00FF2FB3"/>
    <w:rsid w:val="00FF3AB0"/>
    <w:rsid w:val="00FF3F77"/>
    <w:rsid w:val="00FF4143"/>
    <w:rsid w:val="00FF4B07"/>
    <w:rsid w:val="00FF6116"/>
    <w:rsid w:val="00FF639E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B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813</TotalTime>
  <Pages>18</Pages>
  <Words>5894</Words>
  <Characters>25737</Characters>
  <Application>Microsoft Office Word</Application>
  <DocSecurity>0</DocSecurity>
  <Lines>214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wilaiwan.n</cp:lastModifiedBy>
  <cp:revision>54</cp:revision>
  <cp:lastPrinted>2025-08-08T08:28:00Z</cp:lastPrinted>
  <dcterms:created xsi:type="dcterms:W3CDTF">2025-06-17T03:43:00Z</dcterms:created>
  <dcterms:modified xsi:type="dcterms:W3CDTF">2025-08-08T10:51:00Z</dcterms:modified>
</cp:coreProperties>
</file>