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FEC1F" w14:textId="77777777" w:rsidR="00886800" w:rsidRPr="003F2D5F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3F2D5F">
        <w:rPr>
          <w:rFonts w:ascii="Angsana New" w:hAnsi="Angsana New"/>
          <w:b/>
          <w:bCs/>
          <w:sz w:val="52"/>
          <w:szCs w:val="52"/>
          <w:cs/>
        </w:rPr>
        <w:t>บริษัท สมบูรณ์ แอ๊ดวานซ์ เทคโนโลยี จำกัด (มหาชน)</w:t>
      </w:r>
    </w:p>
    <w:p w14:paraId="7B1248F6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F2D5F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AE828F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ExtraText"/>
      <w:bookmarkEnd w:id="0"/>
      <w:bookmarkEnd w:id="1"/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9D378CB" w14:textId="65C21D16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3F2D5F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Pr="003F2D5F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70CE0392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A6BF399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CBEFDF" w14:textId="77777777" w:rsidR="00102274" w:rsidRPr="003F2D5F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B826DF8" w14:textId="4D2A802C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5C1A1BA" w14:textId="77777777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7CAE23" w14:textId="77777777" w:rsidR="00886800" w:rsidRPr="003F2D5F" w:rsidRDefault="00886800" w:rsidP="00492B94">
      <w:pPr>
        <w:rPr>
          <w:rFonts w:ascii="Angsana New" w:hAnsi="Angsana New"/>
          <w:sz w:val="32"/>
          <w:szCs w:val="32"/>
        </w:rPr>
        <w:sectPr w:rsidR="00886800" w:rsidRPr="003F2D5F" w:rsidSect="00886800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FD6C2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238F1EBB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CC25B37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00FB283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30150888" w14:textId="47324F0E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F2D5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F5183B" w14:textId="77777777" w:rsidR="00886800" w:rsidRPr="003F2D5F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F2D5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B9005F" w14:textId="2C941B0A" w:rsidR="004B37A4" w:rsidRPr="003F2D5F" w:rsidRDefault="004B37A4" w:rsidP="004B37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F2D5F">
        <w:rPr>
          <w:rFonts w:ascii="Angsana New" w:hAnsi="Angsana New"/>
          <w:sz w:val="30"/>
          <w:szCs w:val="30"/>
        </w:rPr>
        <w:t xml:space="preserve">30 </w:t>
      </w:r>
      <w:r w:rsidRPr="003F2D5F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F2D5F">
        <w:rPr>
          <w:rFonts w:ascii="Angsana New" w:hAnsi="Angsana New"/>
          <w:sz w:val="30"/>
          <w:szCs w:val="30"/>
        </w:rPr>
        <w:t>2568</w:t>
      </w:r>
      <w:r w:rsidRPr="003F2D5F">
        <w:rPr>
          <w:rFonts w:ascii="Angsana New" w:hAnsi="Angsana New"/>
          <w:sz w:val="30"/>
          <w:szCs w:val="30"/>
          <w:cs/>
        </w:rPr>
        <w:t xml:space="preserve"> งบกำไรขาดทุนรวม</w:t>
      </w:r>
      <w:r w:rsidRPr="003F2D5F">
        <w:rPr>
          <w:rFonts w:ascii="Angsana New" w:hAnsi="Angsana New"/>
          <w:spacing w:val="2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</w:t>
      </w:r>
      <w:r w:rsidRPr="003F2D5F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Pr="003F2D5F">
        <w:rPr>
          <w:rFonts w:ascii="Angsana New" w:hAnsi="Angsana New"/>
          <w:sz w:val="30"/>
          <w:szCs w:val="30"/>
        </w:rPr>
        <w:t>30</w:t>
      </w:r>
      <w:r w:rsidRPr="003F2D5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F2D5F">
        <w:rPr>
          <w:rFonts w:ascii="Angsana New" w:hAnsi="Angsana New"/>
          <w:sz w:val="30"/>
          <w:szCs w:val="30"/>
        </w:rPr>
        <w:t>2568</w:t>
      </w:r>
      <w:r w:rsidRPr="003F2D5F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</w:t>
      </w:r>
      <w:r w:rsidRPr="003F2D5F">
        <w:rPr>
          <w:rFonts w:ascii="Angsana New" w:hAnsi="Angsana New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</w:t>
      </w:r>
      <w:r w:rsidRPr="003F2D5F">
        <w:rPr>
          <w:rFonts w:ascii="Angsana New" w:hAnsi="Angsana New"/>
          <w:sz w:val="30"/>
          <w:szCs w:val="30"/>
          <w:cs/>
        </w:rPr>
        <w:t xml:space="preserve"> </w:t>
      </w:r>
      <w:r w:rsidRPr="003F2D5F">
        <w:rPr>
          <w:rFonts w:ascii="Angsana New" w:hAnsi="Angsana New"/>
          <w:spacing w:val="-2"/>
          <w:sz w:val="30"/>
          <w:szCs w:val="30"/>
        </w:rPr>
        <w:t xml:space="preserve">30 </w:t>
      </w:r>
      <w:r w:rsidRPr="003F2D5F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Pr="003F2D5F">
        <w:rPr>
          <w:rFonts w:ascii="Angsana New" w:hAnsi="Angsana New"/>
          <w:spacing w:val="-2"/>
          <w:sz w:val="30"/>
          <w:szCs w:val="30"/>
        </w:rPr>
        <w:t>2568</w:t>
      </w:r>
      <w:r w:rsidRPr="003F2D5F">
        <w:rPr>
          <w:rFonts w:ascii="Angsana New" w:hAnsi="Angsana New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</w:t>
      </w:r>
      <w:r w:rsidRPr="003F2D5F">
        <w:rPr>
          <w:rFonts w:ascii="Angsana New" w:hAnsi="Angsana New"/>
          <w:sz w:val="30"/>
          <w:szCs w:val="30"/>
          <w:cs/>
        </w:rPr>
        <w:t xml:space="preserve">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F2D5F">
        <w:rPr>
          <w:rFonts w:ascii="Angsana New" w:hAnsi="Angsana New"/>
          <w:sz w:val="30"/>
          <w:szCs w:val="30"/>
        </w:rPr>
        <w:t xml:space="preserve">34 </w:t>
      </w:r>
      <w:r w:rsidRPr="003F2D5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2D5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รหัส</w:t>
      </w:r>
      <w:r w:rsidRPr="003F2D5F">
        <w:rPr>
          <w:rFonts w:ascii="Angsana New" w:hAnsi="Angsana New"/>
          <w:sz w:val="30"/>
          <w:szCs w:val="30"/>
        </w:rPr>
        <w:t xml:space="preserve"> 2410 “</w:t>
      </w:r>
      <w:r w:rsidRPr="003F2D5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2D5F">
        <w:rPr>
          <w:rFonts w:ascii="Angsana New" w:hAnsi="Angsana New"/>
          <w:sz w:val="30"/>
          <w:szCs w:val="30"/>
        </w:rPr>
        <w:t>”</w:t>
      </w:r>
      <w:r w:rsidRPr="003F2D5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38222C5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3F2D5F" w:rsidSect="006762BE"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8E785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2D5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9AA8FB9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3F2D5F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3F2D5F">
        <w:rPr>
          <w:rFonts w:ascii="Angsana New" w:hAnsi="Angsana New"/>
          <w:sz w:val="30"/>
          <w:szCs w:val="30"/>
        </w:rPr>
        <w:t>34</w:t>
      </w:r>
      <w:r w:rsidRPr="003F2D5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E58575B" w14:textId="77777777" w:rsidR="00886800" w:rsidRPr="003F2D5F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3F2D5F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3F2D5F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</w:rPr>
        <w:t>(</w:t>
      </w:r>
      <w:r w:rsidRPr="003F2D5F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3F2D5F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F2D5F">
        <w:rPr>
          <w:rFonts w:ascii="Angsana New" w:hAnsi="Angsana New"/>
          <w:sz w:val="30"/>
          <w:szCs w:val="30"/>
        </w:rPr>
        <w:t>109</w:t>
      </w:r>
      <w:r w:rsidR="00523B7F" w:rsidRPr="003F2D5F">
        <w:rPr>
          <w:rFonts w:ascii="Angsana New" w:hAnsi="Angsana New"/>
          <w:sz w:val="30"/>
          <w:szCs w:val="30"/>
        </w:rPr>
        <w:t>9</w:t>
      </w:r>
      <w:r w:rsidRPr="003F2D5F"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B9CED7" w14:textId="48537B98" w:rsidR="003B1AEA" w:rsidRPr="003F2D5F" w:rsidRDefault="00DD4995" w:rsidP="003B1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</w:rPr>
        <w:t>8</w:t>
      </w:r>
      <w:r w:rsidR="003B1AEA" w:rsidRPr="003F2D5F">
        <w:rPr>
          <w:rFonts w:ascii="Angsana New" w:hAnsi="Angsana New"/>
          <w:sz w:val="30"/>
          <w:szCs w:val="30"/>
        </w:rPr>
        <w:t xml:space="preserve"> </w:t>
      </w:r>
      <w:r w:rsidR="003B1AEA" w:rsidRPr="003F2D5F">
        <w:rPr>
          <w:rFonts w:ascii="Angsana New" w:hAnsi="Angsana New"/>
          <w:sz w:val="30"/>
          <w:szCs w:val="30"/>
          <w:cs/>
        </w:rPr>
        <w:t xml:space="preserve">สิงหาคม </w:t>
      </w:r>
      <w:r w:rsidR="003B1AEA" w:rsidRPr="003F2D5F">
        <w:rPr>
          <w:rFonts w:ascii="Angsana New" w:hAnsi="Angsana New"/>
          <w:sz w:val="30"/>
          <w:szCs w:val="30"/>
        </w:rPr>
        <w:t>2568</w:t>
      </w:r>
    </w:p>
    <w:p w14:paraId="3A689656" w14:textId="3AB0F3F8" w:rsidR="00771F12" w:rsidRPr="003F2D5F" w:rsidRDefault="00771F12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755DCE" w14:textId="77777777" w:rsidR="000F096E" w:rsidRPr="003F2D5F" w:rsidRDefault="000F096E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0F096E" w:rsidRPr="003F2D5F" w:rsidSect="0008252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17FD3" w14:textId="77777777" w:rsidR="00E134CD" w:rsidRDefault="00E134CD">
      <w:r>
        <w:separator/>
      </w:r>
    </w:p>
  </w:endnote>
  <w:endnote w:type="continuationSeparator" w:id="0">
    <w:p w14:paraId="24E90044" w14:textId="77777777" w:rsidR="00E134CD" w:rsidRDefault="00E1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49F6E05E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C9F80" w14:textId="77777777" w:rsidR="00E134CD" w:rsidRDefault="00E134CD">
      <w:r>
        <w:separator/>
      </w:r>
    </w:p>
  </w:footnote>
  <w:footnote w:type="continuationSeparator" w:id="0">
    <w:p w14:paraId="4825CF36" w14:textId="77777777" w:rsidR="00E134CD" w:rsidRDefault="00E13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7D0E" w14:textId="77EE4F5D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1D70AF" w14:textId="73AAB0DF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50543E" w14:textId="02BCCAD5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BE0E0B" w14:textId="592D8C78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372CB95" w14:textId="25F8F3DD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1E4AAC" w14:textId="77777777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93ECC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4ADF85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6DA8C4" w14:textId="5C22184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B58B6" w14:textId="77777777" w:rsidR="00CD18AA" w:rsidRPr="006762BE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D514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7F0A2056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65150F5D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084EB7EE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77F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6B9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1AE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D5F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37A4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07EED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1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68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B14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201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E27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995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D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2C7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1F2B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22F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6FAC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39F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A694D1-040F-4DC2-A6EA-971105AB8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6851</TotalTime>
  <Pages>3</Pages>
  <Words>423</Words>
  <Characters>1666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Sasin, Junyaworalug</cp:lastModifiedBy>
  <cp:revision>1116</cp:revision>
  <cp:lastPrinted>2024-11-07T04:27:00Z</cp:lastPrinted>
  <dcterms:created xsi:type="dcterms:W3CDTF">2022-07-15T08:03:00Z</dcterms:created>
  <dcterms:modified xsi:type="dcterms:W3CDTF">2025-07-31T03:09:00Z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