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498E762E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</w:t>
      </w:r>
      <w:r w:rsidR="009923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</w:t>
      </w:r>
      <w:r w:rsidR="009518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518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9518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9923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92315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7E33E" w14:textId="01DC4126" w:rsidR="00BA6D76" w:rsidRPr="00BB3A61" w:rsidRDefault="00BA6D76" w:rsidP="00BA6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951815">
        <w:rPr>
          <w:rFonts w:asciiTheme="majorBidi" w:hAnsiTheme="majorBidi" w:cstheme="majorBidi"/>
          <w:sz w:val="30"/>
          <w:szCs w:val="30"/>
        </w:rPr>
        <w:t xml:space="preserve">30 </w:t>
      </w:r>
      <w:r w:rsidR="0095181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923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2315">
        <w:rPr>
          <w:rFonts w:asciiTheme="majorBidi" w:hAnsiTheme="majorBidi" w:cstheme="majorBidi"/>
          <w:sz w:val="30"/>
          <w:szCs w:val="30"/>
        </w:rPr>
        <w:t>2568</w:t>
      </w:r>
      <w:r w:rsidR="005E164B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03A9B">
        <w:rPr>
          <w:rFonts w:asciiTheme="majorBidi" w:hAnsiTheme="majorBidi" w:cstheme="majorBidi"/>
          <w:sz w:val="30"/>
          <w:szCs w:val="30"/>
        </w:rPr>
        <w:t xml:space="preserve"> </w:t>
      </w:r>
      <w:r w:rsidR="00951815" w:rsidRPr="0026381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51815" w:rsidRPr="00263818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951815" w:rsidRPr="0026381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51815" w:rsidRPr="00263818">
        <w:rPr>
          <w:rFonts w:asciiTheme="majorBidi" w:hAnsiTheme="majorBidi" w:cstheme="majorBidi"/>
          <w:sz w:val="30"/>
          <w:szCs w:val="30"/>
        </w:rPr>
        <w:t xml:space="preserve"> 256</w:t>
      </w:r>
      <w:r w:rsidR="00951815">
        <w:rPr>
          <w:rFonts w:asciiTheme="majorBidi" w:hAnsiTheme="majorBidi" w:cstheme="majorBidi"/>
          <w:sz w:val="30"/>
          <w:szCs w:val="30"/>
        </w:rPr>
        <w:t>8</w:t>
      </w:r>
      <w:r w:rsidR="00951815"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951815"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51815" w:rsidRPr="0026381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951815"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51815" w:rsidRPr="00263818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951815" w:rsidRPr="0026381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51815" w:rsidRPr="00263818">
        <w:rPr>
          <w:rFonts w:asciiTheme="majorBidi" w:hAnsiTheme="majorBidi" w:cstheme="majorBidi"/>
          <w:sz w:val="30"/>
          <w:szCs w:val="30"/>
        </w:rPr>
        <w:t>256</w:t>
      </w:r>
      <w:r w:rsidR="00951815">
        <w:rPr>
          <w:rFonts w:asciiTheme="majorBidi" w:hAnsiTheme="majorBidi" w:cstheme="majorBidi"/>
          <w:sz w:val="30"/>
          <w:szCs w:val="30"/>
        </w:rPr>
        <w:t>8</w:t>
      </w:r>
      <w:r w:rsidR="009518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D93A6B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="00D20F89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BC662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BC6620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BC662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F2BC9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04C0A20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5F0980">
        <w:rPr>
          <w:rFonts w:asciiTheme="majorBidi" w:hAnsiTheme="majorBidi" w:cstheme="majorBidi"/>
          <w:cs/>
        </w:rPr>
        <w:t>(</w:t>
      </w:r>
      <w:r w:rsidR="005F0980" w:rsidRPr="005F0980">
        <w:rPr>
          <w:rFonts w:asciiTheme="majorBidi" w:hAnsiTheme="majorBidi" w:cs="Angsana New" w:hint="cs"/>
          <w:cs/>
        </w:rPr>
        <w:t>สุกัญญา รอดเคราะห์</w:t>
      </w:r>
      <w:r w:rsidRPr="005F0980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0AF139F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="005F0980">
        <w:rPr>
          <w:rFonts w:asciiTheme="majorBidi" w:hAnsiTheme="majorBidi" w:cstheme="majorBidi"/>
          <w:lang w:val="en-US"/>
        </w:rPr>
        <w:t>12089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43ACCC2B" w:rsidR="004F75E7" w:rsidRPr="00957BD5" w:rsidRDefault="003C444B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951815">
        <w:rPr>
          <w:rFonts w:asciiTheme="majorBidi" w:hAnsiTheme="majorBidi" w:cstheme="majorBidi"/>
          <w:sz w:val="30"/>
          <w:szCs w:val="30"/>
        </w:rPr>
        <w:t xml:space="preserve"> </w:t>
      </w:r>
      <w:r w:rsidR="0095181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992315">
        <w:rPr>
          <w:rFonts w:asciiTheme="majorBidi" w:hAnsiTheme="majorBidi" w:cstheme="majorBidi"/>
          <w:sz w:val="30"/>
          <w:szCs w:val="30"/>
        </w:rPr>
        <w:t>8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BC97" w14:textId="77777777" w:rsidR="002D0ECA" w:rsidRDefault="002D0ECA">
      <w:r>
        <w:separator/>
      </w:r>
    </w:p>
  </w:endnote>
  <w:endnote w:type="continuationSeparator" w:id="0">
    <w:p w14:paraId="07A607C2" w14:textId="77777777" w:rsidR="002D0ECA" w:rsidRDefault="002D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7FDC" w14:textId="77777777" w:rsidR="002D0ECA" w:rsidRDefault="002D0ECA">
      <w:r>
        <w:separator/>
      </w:r>
    </w:p>
  </w:footnote>
  <w:footnote w:type="continuationSeparator" w:id="0">
    <w:p w14:paraId="0EFBC22C" w14:textId="77777777" w:rsidR="002D0ECA" w:rsidRDefault="002D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617618D5" w14:textId="77777777" w:rsidR="0044654F" w:rsidRDefault="0044654F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4ED8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1F9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E2F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0ECA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BC9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3E8C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71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751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44B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1157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654F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47BE"/>
    <w:rsid w:val="004A48E2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04D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98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3CDC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479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3F39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77A6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0D9F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0903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181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15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C7C83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57214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8D1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5B8B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C6620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95E"/>
    <w:rsid w:val="00C01AA5"/>
    <w:rsid w:val="00C01BAC"/>
    <w:rsid w:val="00C021BB"/>
    <w:rsid w:val="00C024D4"/>
    <w:rsid w:val="00C02881"/>
    <w:rsid w:val="00C02F08"/>
    <w:rsid w:val="00C03A9B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3B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4ED7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53F2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0F89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4E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2EFE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3A6B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2E32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22A4EC-DCA0-45E3-B59B-1415FFFBC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1557</TotalTime>
  <Pages>3</Pages>
  <Words>431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165</cp:revision>
  <cp:lastPrinted>2025-08-13T04:23:00Z</cp:lastPrinted>
  <dcterms:created xsi:type="dcterms:W3CDTF">2023-10-24T08:34:00Z</dcterms:created>
  <dcterms:modified xsi:type="dcterms:W3CDTF">2025-08-13T04:24:00Z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