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32E9F" w14:textId="4608B583" w:rsidR="004C264D" w:rsidRPr="009013CB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9013C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9013C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08604F73" w14:textId="77777777" w:rsidR="004C264D" w:rsidRPr="009013CB" w:rsidRDefault="004C264D" w:rsidP="00592E5E">
      <w:pPr>
        <w:pStyle w:val="IndexHeading1"/>
        <w:tabs>
          <w:tab w:val="left" w:pos="2070"/>
        </w:tabs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269D3711" w14:textId="77A28CEF" w:rsidR="002965EB" w:rsidRPr="009013CB" w:rsidRDefault="00D441CC" w:rsidP="008F39F9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013CB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</w:t>
      </w:r>
      <w:r w:rsidR="004C264D" w:rsidRPr="009013CB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ab/>
      </w:r>
      <w:r w:rsidR="004C264D" w:rsidRPr="009013CB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8564729" w14:textId="74C3DDE8" w:rsidR="004C264D" w:rsidRPr="009013CB" w:rsidRDefault="008F39F9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2</w:t>
      </w:r>
      <w:r w:rsidR="004C264D"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4C264D" w:rsidRPr="009013CB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1E64A8E" w14:textId="3A0AE7D5" w:rsidR="008D5952" w:rsidRPr="009013CB" w:rsidRDefault="008F39F9" w:rsidP="008D5952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3</w:t>
      </w:r>
      <w:r w:rsidR="008D5952"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725B0F" w:rsidRPr="009013CB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สินทรัพย์ที่ใช้เป็นหลักประกัน</w:t>
      </w:r>
    </w:p>
    <w:p w14:paraId="1AC6DB31" w14:textId="15136427" w:rsidR="00A041C4" w:rsidRPr="009013CB" w:rsidRDefault="008F39F9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4</w:t>
      </w:r>
      <w:r w:rsidR="00A041C4"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47466D" w:rsidRPr="009013CB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26218F71" w14:textId="2EC0835E" w:rsidR="008D2F8B" w:rsidRPr="009013CB" w:rsidRDefault="008F39F9" w:rsidP="008D2F8B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5</w:t>
      </w:r>
      <w:r w:rsidR="00BE7333"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2965EB" w:rsidRPr="009013CB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5ACFA6E2" w14:textId="17C3073E" w:rsidR="008D2F8B" w:rsidRDefault="007422D2" w:rsidP="008D2F8B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6</w:t>
      </w:r>
      <w:r w:rsidR="008D2F8B"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060DA1" w:rsidRPr="00060DA1">
        <w:rPr>
          <w:rFonts w:asciiTheme="majorBidi" w:hAnsiTheme="majorBidi" w:cs="Angsana New" w:hint="cs"/>
          <w:sz w:val="30"/>
          <w:szCs w:val="30"/>
          <w:cs/>
          <w:lang w:bidi="th-TH"/>
        </w:rPr>
        <w:t>เงินปันผล</w:t>
      </w:r>
    </w:p>
    <w:p w14:paraId="0C208527" w14:textId="0D378157" w:rsidR="00E27464" w:rsidRPr="009013CB" w:rsidRDefault="00E27464" w:rsidP="008D2F8B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r w:rsidRPr="006F3D01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7</w:t>
      </w:r>
      <w:r>
        <w:rPr>
          <w:rFonts w:asciiTheme="majorBidi" w:hAnsiTheme="majorBidi" w:cstheme="majorBidi"/>
          <w:sz w:val="30"/>
          <w:szCs w:val="30"/>
          <w:lang w:bidi="th-TH"/>
        </w:rPr>
        <w:tab/>
      </w:r>
      <w:r w:rsidR="00060DA1" w:rsidRPr="00060DA1">
        <w:rPr>
          <w:rFonts w:asciiTheme="majorBidi" w:hAnsiTheme="majorBidi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08B8D982" w14:textId="2A5B7A9B" w:rsidR="005731F4" w:rsidRPr="009013CB" w:rsidRDefault="00E27464" w:rsidP="008011DB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8</w:t>
      </w:r>
      <w:r w:rsidR="002965EB" w:rsidRPr="009013C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354176" w:rsidRPr="009013CB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C674243" w14:textId="3E11F4AC" w:rsidR="000E7F9F" w:rsidRPr="009013CB" w:rsidRDefault="000E7F9F" w:rsidP="000E7F9F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0C67B226" w14:textId="66D4CC56" w:rsidR="000E7F9F" w:rsidRPr="009013CB" w:rsidRDefault="000E7F9F" w:rsidP="008011DB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27B4CF62" w14:textId="04AB184E" w:rsidR="0026104A" w:rsidRPr="009013CB" w:rsidRDefault="0026104A" w:rsidP="005C3F33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</w:p>
    <w:p w14:paraId="70B1D427" w14:textId="77777777" w:rsidR="00BE7333" w:rsidRPr="009013CB" w:rsidRDefault="00BE7333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7124DAF2" w14:textId="77777777" w:rsidR="00214C3B" w:rsidRPr="009013CB" w:rsidRDefault="00214C3B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DF05CA4" w14:textId="77777777" w:rsidR="00982385" w:rsidRPr="009013CB" w:rsidRDefault="0093431B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z w:val="22"/>
          <w:szCs w:val="22"/>
        </w:rPr>
        <w:br w:type="page"/>
      </w:r>
      <w:r w:rsidR="00982385" w:rsidRPr="009013CB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1777B0" w:rsidRPr="009013CB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982385" w:rsidRPr="009013CB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791EDA9D" w14:textId="77777777" w:rsidR="00982385" w:rsidRPr="009013CB" w:rsidRDefault="0098238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14:paraId="2FB5AD7A" w14:textId="6DBBC13E" w:rsidR="00982385" w:rsidRPr="009013CB" w:rsidRDefault="003F2DC4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964AB7" w:rsidRPr="009013CB">
        <w:rPr>
          <w:rFonts w:asciiTheme="majorBidi" w:hAnsiTheme="majorBidi" w:cstheme="majorBidi"/>
          <w:sz w:val="30"/>
          <w:szCs w:val="30"/>
          <w:cs/>
        </w:rPr>
        <w:t>นี้</w:t>
      </w:r>
      <w:r w:rsidRPr="009013CB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ได้รับอนุมัติให้ออกงบการเงินจาก</w:t>
      </w:r>
      <w:r w:rsidR="00E32E8B" w:rsidRPr="009013CB">
        <w:rPr>
          <w:rFonts w:asciiTheme="majorBidi" w:hAnsiTheme="majorBidi" w:cstheme="majorBidi"/>
          <w:sz w:val="30"/>
          <w:szCs w:val="30"/>
          <w:cs/>
        </w:rPr>
        <w:t>คณะ</w:t>
      </w:r>
      <w:r w:rsidRPr="009013CB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444287" w:rsidRPr="000F72E6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525F69" w:rsidRPr="000F72E6">
        <w:rPr>
          <w:rFonts w:asciiTheme="majorBidi" w:hAnsiTheme="majorBidi" w:cstheme="majorBidi"/>
          <w:sz w:val="30"/>
          <w:szCs w:val="30"/>
        </w:rPr>
        <w:t xml:space="preserve"> </w:t>
      </w:r>
      <w:r w:rsidR="00A05169">
        <w:rPr>
          <w:rFonts w:asciiTheme="majorBidi" w:hAnsiTheme="majorBidi" w:cstheme="majorBidi"/>
          <w:sz w:val="30"/>
          <w:szCs w:val="30"/>
        </w:rPr>
        <w:t>14</w:t>
      </w:r>
      <w:r w:rsidR="007422D2" w:rsidRPr="000F72E6">
        <w:rPr>
          <w:rFonts w:asciiTheme="majorBidi" w:hAnsiTheme="majorBidi" w:cstheme="majorBidi"/>
          <w:sz w:val="30"/>
          <w:szCs w:val="30"/>
        </w:rPr>
        <w:t xml:space="preserve"> </w:t>
      </w:r>
      <w:r w:rsidR="00E27464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7422D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422D2">
        <w:rPr>
          <w:rFonts w:asciiTheme="majorBidi" w:hAnsiTheme="majorBidi" w:cstheme="majorBidi"/>
          <w:sz w:val="30"/>
          <w:szCs w:val="30"/>
        </w:rPr>
        <w:t>2568</w:t>
      </w:r>
    </w:p>
    <w:p w14:paraId="67CCDF49" w14:textId="77777777" w:rsidR="00C31E08" w:rsidRPr="009013CB" w:rsidRDefault="00C31E08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14:paraId="31FB2760" w14:textId="4FF6D0E6" w:rsidR="00301746" w:rsidRPr="009013CB" w:rsidRDefault="00D441CC" w:rsidP="0006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013CB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E7DFF" w:rsidRPr="009013CB">
        <w:rPr>
          <w:rFonts w:asciiTheme="majorBidi" w:hAnsiTheme="majorBidi" w:cstheme="majorBidi"/>
          <w:b/>
          <w:bCs/>
          <w:sz w:val="30"/>
          <w:szCs w:val="30"/>
        </w:rPr>
        <w:tab/>
      </w:r>
      <w:r w:rsidR="001E7DFF" w:rsidRPr="009013CB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  <w:r w:rsidR="00AA0A9E" w:rsidRPr="009013CB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0B22646C" w14:textId="77777777" w:rsidR="00301746" w:rsidRPr="009013CB" w:rsidRDefault="00301746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14:paraId="0129F75C" w14:textId="6C29FA22" w:rsidR="005F0C7C" w:rsidRPr="009013CB" w:rsidRDefault="009C7481" w:rsidP="0006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9013CB">
        <w:rPr>
          <w:rFonts w:asciiTheme="majorBidi" w:hAnsiTheme="majorBidi" w:cstheme="majorBidi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9013CB">
        <w:rPr>
          <w:rFonts w:asciiTheme="majorBidi" w:hAnsiTheme="majorBidi" w:cstheme="majorBidi"/>
          <w:sz w:val="30"/>
          <w:szCs w:val="30"/>
        </w:rPr>
        <w:t xml:space="preserve">34 </w:t>
      </w:r>
      <w:r w:rsidRPr="009013C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9013CB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013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615DF" w:rsidRPr="009013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013CB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315A70" w:rsidRPr="009013CB">
        <w:rPr>
          <w:rFonts w:asciiTheme="majorBidi" w:hAnsiTheme="majorBidi" w:cstheme="majorBidi"/>
          <w:sz w:val="30"/>
          <w:szCs w:val="30"/>
        </w:rPr>
        <w:t xml:space="preserve"> </w:t>
      </w:r>
      <w:r w:rsidR="00315A70" w:rsidRPr="009013CB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 w:rsidR="008F39F9" w:rsidRPr="009013CB">
        <w:rPr>
          <w:rFonts w:asciiTheme="majorBidi" w:hAnsiTheme="majorBidi" w:cstheme="majorBidi"/>
          <w:sz w:val="30"/>
          <w:szCs w:val="30"/>
        </w:rPr>
        <w:br/>
      </w:r>
      <w:r w:rsidR="00315A70" w:rsidRPr="009013CB">
        <w:rPr>
          <w:rFonts w:asciiTheme="majorBidi" w:hAnsiTheme="majorBidi" w:cstheme="majorBidi"/>
          <w:sz w:val="30"/>
          <w:szCs w:val="30"/>
          <w:cs/>
        </w:rPr>
        <w:t xml:space="preserve">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315A70" w:rsidRPr="009013CB">
        <w:rPr>
          <w:rFonts w:asciiTheme="majorBidi" w:hAnsiTheme="majorBidi" w:cstheme="majorBidi"/>
          <w:sz w:val="30"/>
          <w:szCs w:val="30"/>
        </w:rPr>
        <w:t xml:space="preserve">31 </w:t>
      </w:r>
      <w:r w:rsidR="00315A70" w:rsidRPr="009013C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15A70" w:rsidRPr="009013CB">
        <w:rPr>
          <w:rFonts w:asciiTheme="majorBidi" w:hAnsiTheme="majorBidi" w:cstheme="majorBidi"/>
          <w:sz w:val="30"/>
          <w:szCs w:val="30"/>
        </w:rPr>
        <w:t>256</w:t>
      </w:r>
      <w:r w:rsidR="007422D2">
        <w:rPr>
          <w:rFonts w:asciiTheme="majorBidi" w:hAnsiTheme="majorBidi" w:cstheme="majorBidi"/>
          <w:sz w:val="30"/>
          <w:szCs w:val="30"/>
        </w:rPr>
        <w:t>7</w:t>
      </w:r>
    </w:p>
    <w:p w14:paraId="1E7C1712" w14:textId="77777777" w:rsidR="00063612" w:rsidRPr="009013CB" w:rsidRDefault="00063612" w:rsidP="0006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2032744" w14:textId="0E119AB0" w:rsidR="005F0C7C" w:rsidRPr="009013CB" w:rsidRDefault="005F0C7C" w:rsidP="006138A8">
      <w:pPr>
        <w:tabs>
          <w:tab w:val="left" w:pos="9360"/>
        </w:tabs>
        <w:spacing w:line="240" w:lineRule="auto"/>
        <w:ind w:left="540" w:right="2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013CB">
        <w:rPr>
          <w:rFonts w:asciiTheme="majorBidi" w:hAnsiTheme="majorBidi" w:cstheme="majorBidi"/>
          <w:b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F558E9" w:rsidRPr="009013C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013CB">
        <w:rPr>
          <w:rFonts w:asciiTheme="majorBidi" w:hAnsiTheme="majorBidi" w:cstheme="majorBidi"/>
          <w:b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D441CC" w:rsidRPr="009013CB">
        <w:rPr>
          <w:rFonts w:asciiTheme="majorBidi" w:hAnsiTheme="majorBidi" w:cstheme="majorBidi"/>
          <w:b/>
          <w:sz w:val="30"/>
          <w:szCs w:val="30"/>
          <w:cs/>
        </w:rPr>
        <w:t>ที่</w:t>
      </w:r>
      <w:r w:rsidRPr="009013CB">
        <w:rPr>
          <w:rFonts w:asciiTheme="majorBidi" w:hAnsiTheme="majorBidi" w:cstheme="majorBidi"/>
          <w:b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9013CB">
        <w:rPr>
          <w:rFonts w:asciiTheme="majorBidi" w:hAnsiTheme="majorBidi" w:cstheme="majorBidi"/>
          <w:bCs/>
          <w:sz w:val="30"/>
          <w:szCs w:val="30"/>
        </w:rPr>
        <w:t>31</w:t>
      </w:r>
      <w:r w:rsidRPr="009013C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013CB">
        <w:rPr>
          <w:rFonts w:asciiTheme="majorBidi" w:hAnsiTheme="majorBidi" w:cstheme="majorBidi"/>
          <w:b/>
          <w:sz w:val="30"/>
          <w:szCs w:val="30"/>
          <w:cs/>
        </w:rPr>
        <w:t xml:space="preserve">ธันวาคม </w:t>
      </w:r>
      <w:r w:rsidR="00C7265A" w:rsidRPr="009013CB">
        <w:rPr>
          <w:rFonts w:asciiTheme="majorBidi" w:hAnsiTheme="majorBidi" w:cstheme="majorBidi"/>
          <w:bCs/>
          <w:sz w:val="30"/>
          <w:szCs w:val="30"/>
        </w:rPr>
        <w:t>256</w:t>
      </w:r>
      <w:r w:rsidR="007422D2">
        <w:rPr>
          <w:rFonts w:asciiTheme="majorBidi" w:hAnsiTheme="majorBidi" w:cstheme="majorBidi"/>
          <w:bCs/>
          <w:sz w:val="30"/>
          <w:szCs w:val="30"/>
        </w:rPr>
        <w:t>7</w:t>
      </w:r>
    </w:p>
    <w:p w14:paraId="6C32D346" w14:textId="1B1201B1" w:rsidR="00024D7C" w:rsidRPr="009013CB" w:rsidRDefault="00024D7C" w:rsidP="00826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F51D659" w14:textId="5193FE2C" w:rsidR="007A12F2" w:rsidRPr="009013CB" w:rsidRDefault="008F39F9" w:rsidP="006138A8">
      <w:pPr>
        <w:pStyle w:val="BodyText2"/>
        <w:tabs>
          <w:tab w:val="left" w:pos="540"/>
          <w:tab w:val="left" w:pos="1710"/>
          <w:tab w:val="left" w:pos="1800"/>
          <w:tab w:val="left" w:pos="2070"/>
        </w:tabs>
        <w:ind w:left="0" w:right="20" w:firstLine="0"/>
        <w:rPr>
          <w:rFonts w:asciiTheme="majorBidi" w:hAnsiTheme="majorBidi" w:cstheme="majorBidi"/>
          <w:sz w:val="30"/>
          <w:szCs w:val="30"/>
          <w:cs/>
        </w:rPr>
      </w:pPr>
      <w:r w:rsidRPr="009013CB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E467AE" w:rsidRPr="009013CB">
        <w:rPr>
          <w:rFonts w:asciiTheme="majorBidi" w:hAnsiTheme="majorBidi" w:cstheme="majorBidi"/>
          <w:b/>
          <w:bCs/>
          <w:sz w:val="30"/>
          <w:szCs w:val="30"/>
        </w:rPr>
        <w:tab/>
      </w:r>
      <w:r w:rsidR="007A12F2" w:rsidRPr="009013CB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0E6F564" w14:textId="77777777" w:rsidR="00B07A23" w:rsidRPr="009013CB" w:rsidRDefault="00B07A23" w:rsidP="006138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82"/>
        <w:gridCol w:w="236"/>
        <w:gridCol w:w="1069"/>
        <w:gridCol w:w="11"/>
        <w:gridCol w:w="240"/>
        <w:gridCol w:w="1073"/>
        <w:gridCol w:w="236"/>
        <w:gridCol w:w="1121"/>
      </w:tblGrid>
      <w:tr w:rsidR="00A0782B" w:rsidRPr="009013CB" w14:paraId="2A60AB9C" w14:textId="77777777" w:rsidTr="0054053B">
        <w:trPr>
          <w:tblHeader/>
        </w:trPr>
        <w:tc>
          <w:tcPr>
            <w:tcW w:w="2274" w:type="pct"/>
            <w:shd w:val="clear" w:color="auto" w:fill="auto"/>
          </w:tcPr>
          <w:p w14:paraId="68154C3B" w14:textId="77777777" w:rsidR="00A0782B" w:rsidRPr="009013CB" w:rsidRDefault="00A07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84" w:type="pct"/>
            <w:gridSpan w:val="3"/>
            <w:shd w:val="clear" w:color="auto" w:fill="auto"/>
          </w:tcPr>
          <w:p w14:paraId="141A640E" w14:textId="77777777" w:rsidR="00A0782B" w:rsidRPr="009013CB" w:rsidRDefault="00A07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537D20C9" w14:textId="77777777" w:rsidR="00A0782B" w:rsidRPr="009013CB" w:rsidRDefault="00A07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shd w:val="clear" w:color="auto" w:fill="auto"/>
          </w:tcPr>
          <w:p w14:paraId="025FA59A" w14:textId="77777777" w:rsidR="00A0782B" w:rsidRPr="009013CB" w:rsidRDefault="00A07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628E" w:rsidRPr="009013CB" w14:paraId="14BDC0DE" w14:textId="77777777" w:rsidTr="0054053B">
        <w:trPr>
          <w:tblHeader/>
        </w:trPr>
        <w:tc>
          <w:tcPr>
            <w:tcW w:w="2274" w:type="pct"/>
            <w:shd w:val="clear" w:color="auto" w:fill="auto"/>
          </w:tcPr>
          <w:p w14:paraId="59A44F06" w14:textId="03C0F15E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274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E274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274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2" w:type="pct"/>
            <w:shd w:val="clear" w:color="auto" w:fill="auto"/>
          </w:tcPr>
          <w:p w14:paraId="0F787160" w14:textId="68210774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422D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" w:type="pct"/>
            <w:shd w:val="clear" w:color="auto" w:fill="auto"/>
          </w:tcPr>
          <w:p w14:paraId="1AA21B56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57FF7334" w14:textId="01D81A15" w:rsidR="00D7628E" w:rsidRPr="009013CB" w:rsidRDefault="007422D2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9" w:type="pct"/>
            <w:shd w:val="clear" w:color="auto" w:fill="auto"/>
          </w:tcPr>
          <w:p w14:paraId="7DF37E3C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13EB6AB" w14:textId="19A37036" w:rsidR="00D7628E" w:rsidRPr="009013CB" w:rsidRDefault="007422D2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7" w:type="pct"/>
            <w:shd w:val="clear" w:color="auto" w:fill="auto"/>
          </w:tcPr>
          <w:p w14:paraId="5DF25CC4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35DDB035" w14:textId="558C7A83" w:rsidR="00D7628E" w:rsidRPr="009013CB" w:rsidRDefault="007422D2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7628E" w:rsidRPr="009013CB" w14:paraId="4AC8C2AE" w14:textId="77777777">
        <w:trPr>
          <w:tblHeader/>
        </w:trPr>
        <w:tc>
          <w:tcPr>
            <w:tcW w:w="2274" w:type="pct"/>
          </w:tcPr>
          <w:p w14:paraId="4E9CAF6F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6" w:type="pct"/>
            <w:gridSpan w:val="8"/>
          </w:tcPr>
          <w:p w14:paraId="6C03044C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628E" w:rsidRPr="009013CB" w14:paraId="44E71FF4" w14:textId="77777777" w:rsidTr="0054053B">
        <w:tc>
          <w:tcPr>
            <w:tcW w:w="2274" w:type="pct"/>
          </w:tcPr>
          <w:p w14:paraId="12E17CC8" w14:textId="38FE7178" w:rsidR="00D7628E" w:rsidRPr="009013CB" w:rsidRDefault="00D7628E" w:rsidP="00D76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บริษัทใหญ่ของกลุ่มบริษัท</w:t>
            </w:r>
          </w:p>
        </w:tc>
        <w:tc>
          <w:tcPr>
            <w:tcW w:w="582" w:type="pct"/>
          </w:tcPr>
          <w:p w14:paraId="6F7CC9E3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15A0360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154041BC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5D268430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9AA1CCD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7E1FA582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F1D5F8B" w14:textId="77777777" w:rsidR="00D7628E" w:rsidRPr="009013CB" w:rsidRDefault="00D7628E" w:rsidP="00D76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27464" w:rsidRPr="009013CB" w14:paraId="4DE61BC7" w14:textId="77777777" w:rsidTr="0054053B">
        <w:tc>
          <w:tcPr>
            <w:tcW w:w="2274" w:type="pct"/>
          </w:tcPr>
          <w:p w14:paraId="71C19FEA" w14:textId="77777777" w:rsidR="00E27464" w:rsidRPr="009013CB" w:rsidRDefault="00E27464" w:rsidP="00E2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2" w:type="pct"/>
          </w:tcPr>
          <w:p w14:paraId="2C20D0C4" w14:textId="692487C6" w:rsidR="00E27464" w:rsidRPr="009013CB" w:rsidRDefault="00F71660" w:rsidP="00F71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5,949</w:t>
            </w:r>
          </w:p>
        </w:tc>
        <w:tc>
          <w:tcPr>
            <w:tcW w:w="127" w:type="pct"/>
          </w:tcPr>
          <w:p w14:paraId="01F5B351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49ECE22C" w14:textId="54C364FE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7,182</w:t>
            </w:r>
          </w:p>
        </w:tc>
        <w:tc>
          <w:tcPr>
            <w:tcW w:w="129" w:type="pct"/>
          </w:tcPr>
          <w:p w14:paraId="1FAD9139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0A8FD04" w14:textId="2855F5F8" w:rsidR="00E27464" w:rsidRPr="009013CB" w:rsidRDefault="00F71660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5,949</w:t>
            </w:r>
          </w:p>
        </w:tc>
        <w:tc>
          <w:tcPr>
            <w:tcW w:w="127" w:type="pct"/>
          </w:tcPr>
          <w:p w14:paraId="4DFF5CF7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89E59C1" w14:textId="25BCC285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7,182</w:t>
            </w:r>
          </w:p>
        </w:tc>
      </w:tr>
      <w:tr w:rsidR="00E27464" w:rsidRPr="009013CB" w14:paraId="646F4152" w14:textId="77777777" w:rsidTr="0054053B">
        <w:tc>
          <w:tcPr>
            <w:tcW w:w="2274" w:type="pct"/>
          </w:tcPr>
          <w:p w14:paraId="0FC472E5" w14:textId="77777777" w:rsidR="00E27464" w:rsidRPr="009013CB" w:rsidRDefault="00E27464" w:rsidP="00E2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2" w:type="pct"/>
          </w:tcPr>
          <w:p w14:paraId="7E78673F" w14:textId="0B695995" w:rsidR="00E27464" w:rsidRPr="009013CB" w:rsidRDefault="00F71660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7,370</w:t>
            </w:r>
          </w:p>
        </w:tc>
        <w:tc>
          <w:tcPr>
            <w:tcW w:w="127" w:type="pct"/>
          </w:tcPr>
          <w:p w14:paraId="6C1DD498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4F71BD09" w14:textId="78D10A71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8,931</w:t>
            </w:r>
          </w:p>
        </w:tc>
        <w:tc>
          <w:tcPr>
            <w:tcW w:w="129" w:type="pct"/>
          </w:tcPr>
          <w:p w14:paraId="596DD8CF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6237588" w14:textId="15C49246" w:rsidR="00E27464" w:rsidRPr="009013CB" w:rsidRDefault="00F71660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7,370</w:t>
            </w:r>
          </w:p>
        </w:tc>
        <w:tc>
          <w:tcPr>
            <w:tcW w:w="127" w:type="pct"/>
          </w:tcPr>
          <w:p w14:paraId="7960D7AA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33E9F3A" w14:textId="0C08E201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8,931</w:t>
            </w:r>
          </w:p>
        </w:tc>
      </w:tr>
      <w:tr w:rsidR="00E27464" w:rsidRPr="009013CB" w14:paraId="5335C818" w14:textId="77777777" w:rsidTr="0054053B">
        <w:tc>
          <w:tcPr>
            <w:tcW w:w="2274" w:type="pct"/>
          </w:tcPr>
          <w:p w14:paraId="4CE6E13E" w14:textId="77777777" w:rsidR="00E27464" w:rsidRPr="009013CB" w:rsidRDefault="00E27464" w:rsidP="00E2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2" w:type="pct"/>
          </w:tcPr>
          <w:p w14:paraId="505BDDC4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6F5784A9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0B894D25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2D6140C3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7" w:type="pct"/>
          </w:tcPr>
          <w:p w14:paraId="06FE34C9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613BC27B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</w:tcPr>
          <w:p w14:paraId="4CA0E31E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27464" w:rsidRPr="009013CB" w14:paraId="49088378" w14:textId="77777777" w:rsidTr="0054053B">
        <w:tc>
          <w:tcPr>
            <w:tcW w:w="2274" w:type="pct"/>
          </w:tcPr>
          <w:p w14:paraId="514A2486" w14:textId="77777777" w:rsidR="00E27464" w:rsidRPr="009013CB" w:rsidRDefault="00E27464" w:rsidP="00E2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2468006C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4E4FD9C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1FE2235D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41736A85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3CA51F4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3B6A4C2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0DB52EA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7464" w:rsidRPr="009013CB" w14:paraId="6D05FD48" w14:textId="77777777" w:rsidTr="0054053B">
        <w:tc>
          <w:tcPr>
            <w:tcW w:w="2274" w:type="pct"/>
          </w:tcPr>
          <w:p w14:paraId="66A86FBA" w14:textId="77777777" w:rsidR="00E27464" w:rsidRPr="009013CB" w:rsidRDefault="00E27464" w:rsidP="00E2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66D32A4E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E0AD637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10C8DAB1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47A828F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AEF5BA6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B9BD5E1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4690C34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7464" w:rsidRPr="009013CB" w14:paraId="46E9B15B" w14:textId="77777777" w:rsidTr="0054053B">
        <w:tc>
          <w:tcPr>
            <w:tcW w:w="2274" w:type="pct"/>
          </w:tcPr>
          <w:p w14:paraId="52035B7B" w14:textId="77777777" w:rsidR="00E27464" w:rsidRPr="009013CB" w:rsidRDefault="00E27464" w:rsidP="00E2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9D29D8F" w14:textId="187EC2C9" w:rsidR="00E27464" w:rsidRPr="009013CB" w:rsidRDefault="00E27464" w:rsidP="00E2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3FF327BA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E47EDEC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587F7164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C2DF082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9706345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79D492C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80D079C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7464" w:rsidRPr="009013CB" w14:paraId="3774B1C2" w14:textId="77777777" w:rsidTr="0054053B">
        <w:tc>
          <w:tcPr>
            <w:tcW w:w="2274" w:type="pct"/>
          </w:tcPr>
          <w:p w14:paraId="0E45C70E" w14:textId="77777777" w:rsidR="00E27464" w:rsidRPr="009013CB" w:rsidRDefault="00E27464" w:rsidP="00E2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582" w:type="pct"/>
          </w:tcPr>
          <w:p w14:paraId="25F21325" w14:textId="04237EC1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52D5289D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5683F563" w14:textId="73363CE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1F69B574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562D87E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C1819D7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33A40C32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7464" w:rsidRPr="009013CB" w14:paraId="5FD060B7" w14:textId="77777777" w:rsidTr="0054053B">
        <w:tc>
          <w:tcPr>
            <w:tcW w:w="2274" w:type="pct"/>
          </w:tcPr>
          <w:p w14:paraId="12D41FEB" w14:textId="77777777" w:rsidR="00E27464" w:rsidRPr="009013CB" w:rsidRDefault="00E27464" w:rsidP="00E2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82" w:type="pct"/>
          </w:tcPr>
          <w:p w14:paraId="6ED935F0" w14:textId="3C7E38F1" w:rsidR="00E27464" w:rsidRPr="00167DB8" w:rsidRDefault="00193CDA" w:rsidP="00167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7D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DF7218A" w14:textId="77777777" w:rsidR="00E27464" w:rsidRPr="00167DB8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2CCE6D99" w14:textId="63C448D3" w:rsidR="00E27464" w:rsidRPr="00167DB8" w:rsidRDefault="00E27464" w:rsidP="00167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7D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64F3E7B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91CBB7E" w14:textId="4C62D89C" w:rsidR="00E27464" w:rsidRPr="009013CB" w:rsidRDefault="00193CDA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2,026</w:t>
            </w:r>
          </w:p>
        </w:tc>
        <w:tc>
          <w:tcPr>
            <w:tcW w:w="127" w:type="pct"/>
          </w:tcPr>
          <w:p w14:paraId="4E519D33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2C0891DC" w14:textId="16558B0F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2,383</w:t>
            </w:r>
          </w:p>
        </w:tc>
      </w:tr>
      <w:tr w:rsidR="00E27464" w:rsidRPr="009013CB" w14:paraId="0685B741" w14:textId="77777777" w:rsidTr="0054053B">
        <w:tc>
          <w:tcPr>
            <w:tcW w:w="2274" w:type="pct"/>
          </w:tcPr>
          <w:p w14:paraId="581B245F" w14:textId="77777777" w:rsidR="00E27464" w:rsidRPr="009013CB" w:rsidRDefault="00E27464" w:rsidP="00E2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2" w:type="pct"/>
          </w:tcPr>
          <w:p w14:paraId="244F2CD3" w14:textId="515B56F5" w:rsidR="00E27464" w:rsidRPr="00167DB8" w:rsidRDefault="00193CDA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7D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C776C1A" w14:textId="77777777" w:rsidR="00E27464" w:rsidRPr="00167DB8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</w:tcPr>
          <w:p w14:paraId="5C7AE5EE" w14:textId="0C447D77" w:rsidR="00E27464" w:rsidRPr="00167DB8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7D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1D3B60C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61FBDB59" w14:textId="036823FC" w:rsidR="00E27464" w:rsidRPr="009013CB" w:rsidRDefault="00193CDA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20,338</w:t>
            </w:r>
          </w:p>
        </w:tc>
        <w:tc>
          <w:tcPr>
            <w:tcW w:w="127" w:type="pct"/>
          </w:tcPr>
          <w:p w14:paraId="161AE23E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0661022" w14:textId="0D3F43AE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21,650</w:t>
            </w:r>
          </w:p>
        </w:tc>
      </w:tr>
      <w:tr w:rsidR="00E27464" w:rsidRPr="009013CB" w14:paraId="4528C8C3" w14:textId="77777777" w:rsidTr="0054053B">
        <w:tc>
          <w:tcPr>
            <w:tcW w:w="2274" w:type="pct"/>
          </w:tcPr>
          <w:p w14:paraId="52D3F65A" w14:textId="77777777" w:rsidR="00E27464" w:rsidRPr="009013CB" w:rsidRDefault="00E27464" w:rsidP="00E2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2" w:type="pct"/>
          </w:tcPr>
          <w:p w14:paraId="289ECE50" w14:textId="3823D3F0" w:rsidR="00E27464" w:rsidRPr="00167DB8" w:rsidRDefault="00193CDA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7D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F5D90F3" w14:textId="77777777" w:rsidR="00E27464" w:rsidRPr="00167DB8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738EBBD3" w14:textId="70EC1087" w:rsidR="00E27464" w:rsidRPr="00167DB8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7D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5C8901A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A4D186D" w14:textId="6DA5AF69" w:rsidR="00E27464" w:rsidRPr="009013CB" w:rsidRDefault="00193CDA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127" w:type="pct"/>
          </w:tcPr>
          <w:p w14:paraId="3AAEE56A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62A3E8D9" w14:textId="50484BAE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</w:tr>
      <w:tr w:rsidR="00E27464" w:rsidRPr="009013CB" w14:paraId="47FA42F9" w14:textId="77777777" w:rsidTr="0054053B">
        <w:tc>
          <w:tcPr>
            <w:tcW w:w="2274" w:type="pct"/>
          </w:tcPr>
          <w:p w14:paraId="48AACB50" w14:textId="77777777" w:rsidR="00E27464" w:rsidRPr="009013CB" w:rsidRDefault="00E27464" w:rsidP="00E2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2" w:type="pct"/>
          </w:tcPr>
          <w:p w14:paraId="5B469A2C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3E956938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04F25E04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610D7CAB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7" w:type="pct"/>
          </w:tcPr>
          <w:p w14:paraId="5D749552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5C914587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</w:tcPr>
          <w:p w14:paraId="4C25249C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27464" w:rsidRPr="009013CB" w14:paraId="640197A5" w14:textId="77777777" w:rsidTr="0054053B">
        <w:tc>
          <w:tcPr>
            <w:tcW w:w="2274" w:type="pct"/>
          </w:tcPr>
          <w:p w14:paraId="66E81D2D" w14:textId="77777777" w:rsidR="00E27464" w:rsidRPr="009013CB" w:rsidRDefault="00E27464" w:rsidP="00E2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71B43591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977DCEF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76638DF8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644A586E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32F5F30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B636525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F2BF277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7464" w:rsidRPr="009013CB" w14:paraId="2FC1754E" w14:textId="77777777" w:rsidTr="0054053B">
        <w:tc>
          <w:tcPr>
            <w:tcW w:w="2274" w:type="pct"/>
          </w:tcPr>
          <w:p w14:paraId="2C237BAB" w14:textId="77777777" w:rsidR="00E27464" w:rsidRPr="009013CB" w:rsidRDefault="00E27464" w:rsidP="00E2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2" w:type="pct"/>
          </w:tcPr>
          <w:p w14:paraId="684C2A15" w14:textId="4A0EB85A" w:rsidR="00E27464" w:rsidRPr="009013CB" w:rsidRDefault="00193CDA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54,806</w:t>
            </w:r>
          </w:p>
        </w:tc>
        <w:tc>
          <w:tcPr>
            <w:tcW w:w="127" w:type="pct"/>
          </w:tcPr>
          <w:p w14:paraId="4CF75519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47888862" w14:textId="2165008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58,813</w:t>
            </w:r>
          </w:p>
        </w:tc>
        <w:tc>
          <w:tcPr>
            <w:tcW w:w="129" w:type="pct"/>
          </w:tcPr>
          <w:p w14:paraId="5BE4EB72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8295811" w14:textId="613670E8" w:rsidR="00E27464" w:rsidRPr="009013CB" w:rsidRDefault="00193CDA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54,651</w:t>
            </w:r>
          </w:p>
        </w:tc>
        <w:tc>
          <w:tcPr>
            <w:tcW w:w="127" w:type="pct"/>
          </w:tcPr>
          <w:p w14:paraId="65247457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2902AA9" w14:textId="2B34C9F7" w:rsidR="00E27464" w:rsidRPr="009013CB" w:rsidRDefault="00E27464" w:rsidP="00322E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58,66</w:t>
            </w:r>
            <w:r w:rsidR="00322E3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27464" w:rsidRPr="009013CB" w14:paraId="42BCF77B" w14:textId="77777777" w:rsidTr="0054053B">
        <w:tc>
          <w:tcPr>
            <w:tcW w:w="2274" w:type="pct"/>
          </w:tcPr>
          <w:p w14:paraId="2BBDF7FF" w14:textId="77777777" w:rsidR="00E27464" w:rsidRPr="009013CB" w:rsidRDefault="00E27464" w:rsidP="00E2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82" w:type="pct"/>
          </w:tcPr>
          <w:p w14:paraId="31DFB021" w14:textId="45581E46" w:rsidR="00E27464" w:rsidRPr="009013CB" w:rsidRDefault="00193CDA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2,947</w:t>
            </w:r>
          </w:p>
        </w:tc>
        <w:tc>
          <w:tcPr>
            <w:tcW w:w="127" w:type="pct"/>
          </w:tcPr>
          <w:p w14:paraId="6D74A832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2F656792" w14:textId="240E469A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2,947</w:t>
            </w:r>
          </w:p>
        </w:tc>
        <w:tc>
          <w:tcPr>
            <w:tcW w:w="129" w:type="pct"/>
            <w:shd w:val="clear" w:color="auto" w:fill="auto"/>
          </w:tcPr>
          <w:p w14:paraId="60432AF9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BD4719F" w14:textId="2562B605" w:rsidR="00E27464" w:rsidRPr="009013CB" w:rsidRDefault="00193CDA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2,947</w:t>
            </w:r>
          </w:p>
        </w:tc>
        <w:tc>
          <w:tcPr>
            <w:tcW w:w="127" w:type="pct"/>
            <w:shd w:val="clear" w:color="auto" w:fill="auto"/>
          </w:tcPr>
          <w:p w14:paraId="70178819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51CD0EC8" w14:textId="52FD8B72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2,947</w:t>
            </w:r>
          </w:p>
        </w:tc>
      </w:tr>
      <w:tr w:rsidR="00E27464" w:rsidRPr="009013CB" w14:paraId="4728A39C" w14:textId="77777777" w:rsidTr="0054053B">
        <w:tc>
          <w:tcPr>
            <w:tcW w:w="2274" w:type="pct"/>
          </w:tcPr>
          <w:p w14:paraId="168ED552" w14:textId="5158BBFF" w:rsidR="00E27464" w:rsidRPr="009013CB" w:rsidRDefault="00E27464" w:rsidP="00E2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2" w:type="pct"/>
          </w:tcPr>
          <w:p w14:paraId="009A622A" w14:textId="608E346D" w:rsidR="00E27464" w:rsidRPr="00DD426D" w:rsidRDefault="00193CDA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42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DB4A1A7" w14:textId="77777777" w:rsidR="00E27464" w:rsidRPr="00DD426D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55AA4694" w14:textId="5AB71453" w:rsidR="00E27464" w:rsidRPr="00DD426D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D42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006288F1" w14:textId="77777777" w:rsidR="00E27464" w:rsidRPr="00DD426D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14:paraId="5F2C2B9D" w14:textId="56ED9B8E" w:rsidR="00E27464" w:rsidRPr="00DD426D" w:rsidRDefault="00193CDA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42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3C920A5E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49A48254" w14:textId="782696FC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</w:tr>
      <w:tr w:rsidR="00E27464" w:rsidRPr="009013CB" w14:paraId="5444FE34" w14:textId="77777777" w:rsidTr="0054053B">
        <w:tc>
          <w:tcPr>
            <w:tcW w:w="2274" w:type="pct"/>
          </w:tcPr>
          <w:p w14:paraId="666F07F1" w14:textId="77777777" w:rsidR="00E27464" w:rsidRPr="009013CB" w:rsidRDefault="00E27464" w:rsidP="00E2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2" w:type="pct"/>
          </w:tcPr>
          <w:p w14:paraId="4C9095B9" w14:textId="00CC82ED" w:rsidR="00E27464" w:rsidRPr="009013CB" w:rsidRDefault="00193CDA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2,406</w:t>
            </w:r>
          </w:p>
        </w:tc>
        <w:tc>
          <w:tcPr>
            <w:tcW w:w="127" w:type="pct"/>
          </w:tcPr>
          <w:p w14:paraId="61CCA6A2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0321792F" w14:textId="07CE8C01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3,159</w:t>
            </w:r>
          </w:p>
        </w:tc>
        <w:tc>
          <w:tcPr>
            <w:tcW w:w="129" w:type="pct"/>
            <w:shd w:val="clear" w:color="auto" w:fill="auto"/>
          </w:tcPr>
          <w:p w14:paraId="3632BBDE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14:paraId="535E0B8A" w14:textId="3C970C90" w:rsidR="00E27464" w:rsidRPr="009013CB" w:rsidRDefault="007A659F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2,406</w:t>
            </w:r>
          </w:p>
        </w:tc>
        <w:tc>
          <w:tcPr>
            <w:tcW w:w="127" w:type="pct"/>
            <w:shd w:val="clear" w:color="auto" w:fill="auto"/>
          </w:tcPr>
          <w:p w14:paraId="59EDA072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0C312429" w14:textId="3FE45389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3,159</w:t>
            </w:r>
          </w:p>
        </w:tc>
      </w:tr>
      <w:tr w:rsidR="00E27464" w:rsidRPr="009013CB" w14:paraId="2B2C5092" w14:textId="77777777" w:rsidTr="0054053B">
        <w:tc>
          <w:tcPr>
            <w:tcW w:w="2274" w:type="pct"/>
          </w:tcPr>
          <w:p w14:paraId="75D8EB67" w14:textId="77777777" w:rsidR="00E27464" w:rsidRPr="009013CB" w:rsidRDefault="00E27464" w:rsidP="00E2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2" w:type="pct"/>
          </w:tcPr>
          <w:p w14:paraId="1DCBB872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2B6FA1CA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749E9AF2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03AB2A95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7" w:type="pct"/>
          </w:tcPr>
          <w:p w14:paraId="588D428F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3E3F5D23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</w:tcPr>
          <w:p w14:paraId="1FE4E4DA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27464" w:rsidRPr="009013CB" w14:paraId="5EC0E459" w14:textId="77777777" w:rsidTr="0054053B">
        <w:tc>
          <w:tcPr>
            <w:tcW w:w="2274" w:type="pct"/>
          </w:tcPr>
          <w:p w14:paraId="5E1BAE8E" w14:textId="77777777" w:rsidR="00E27464" w:rsidRPr="009013CB" w:rsidRDefault="00E27464" w:rsidP="00E2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2" w:type="pct"/>
          </w:tcPr>
          <w:p w14:paraId="67045C4B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D5599DD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47FC8D59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EC775E9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50338AD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7A1EDD5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A2DEBEE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27464" w:rsidRPr="009013CB" w14:paraId="525737EE" w14:textId="77777777" w:rsidTr="0054053B">
        <w:tc>
          <w:tcPr>
            <w:tcW w:w="2274" w:type="pct"/>
          </w:tcPr>
          <w:p w14:paraId="290510D6" w14:textId="77777777" w:rsidR="00E27464" w:rsidRPr="009013CB" w:rsidRDefault="00E27464" w:rsidP="00E2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9013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2" w:type="pct"/>
          </w:tcPr>
          <w:p w14:paraId="4263A7CD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42936F2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3C2DA2BA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DC897FB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37B4CED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C430AA5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2FC4104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7464" w:rsidRPr="009013CB" w14:paraId="4221D919" w14:textId="77777777" w:rsidTr="0054053B">
        <w:tc>
          <w:tcPr>
            <w:tcW w:w="2274" w:type="pct"/>
          </w:tcPr>
          <w:p w14:paraId="77097A80" w14:textId="77777777" w:rsidR="00E27464" w:rsidRPr="009013CB" w:rsidRDefault="00E27464" w:rsidP="00E27464">
            <w:pPr>
              <w:spacing w:line="240" w:lineRule="auto"/>
              <w:ind w:left="2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2" w:type="pct"/>
          </w:tcPr>
          <w:p w14:paraId="41AD86EC" w14:textId="0A4BA6D8" w:rsidR="00E27464" w:rsidRPr="009013CB" w:rsidRDefault="007A659F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5,527</w:t>
            </w:r>
          </w:p>
        </w:tc>
        <w:tc>
          <w:tcPr>
            <w:tcW w:w="127" w:type="pct"/>
          </w:tcPr>
          <w:p w14:paraId="391DE07B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4A3992DE" w14:textId="4B54EEE6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5,816</w:t>
            </w:r>
          </w:p>
        </w:tc>
        <w:tc>
          <w:tcPr>
            <w:tcW w:w="129" w:type="pct"/>
            <w:shd w:val="clear" w:color="auto" w:fill="auto"/>
          </w:tcPr>
          <w:p w14:paraId="1DC433BB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B0141B0" w14:textId="392FCA73" w:rsidR="00E27464" w:rsidRPr="009013CB" w:rsidRDefault="007A659F" w:rsidP="00167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2,05</w:t>
            </w:r>
            <w:r w:rsidR="00167DB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7" w:type="pct"/>
            <w:shd w:val="clear" w:color="auto" w:fill="auto"/>
          </w:tcPr>
          <w:p w14:paraId="4A41AB9E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5461AC75" w14:textId="5B99BA9B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2,687</w:t>
            </w:r>
          </w:p>
        </w:tc>
      </w:tr>
      <w:tr w:rsidR="00E27464" w:rsidRPr="009013CB" w14:paraId="2E5A3C71" w14:textId="77777777" w:rsidTr="0054053B">
        <w:tc>
          <w:tcPr>
            <w:tcW w:w="2274" w:type="pct"/>
          </w:tcPr>
          <w:p w14:paraId="279270B2" w14:textId="77777777" w:rsidR="00E27464" w:rsidRPr="009013CB" w:rsidRDefault="00E27464" w:rsidP="00E27464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7FA239F" w14:textId="490126AC" w:rsidR="00E27464" w:rsidRPr="009013CB" w:rsidRDefault="007A659F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  <w:tc>
          <w:tcPr>
            <w:tcW w:w="127" w:type="pct"/>
          </w:tcPr>
          <w:p w14:paraId="12356521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7558B7" w14:textId="6B94EC6C" w:rsidR="00E27464" w:rsidRPr="000F72E6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  <w:tc>
          <w:tcPr>
            <w:tcW w:w="129" w:type="pct"/>
            <w:shd w:val="clear" w:color="auto" w:fill="auto"/>
          </w:tcPr>
          <w:p w14:paraId="21D92106" w14:textId="77777777" w:rsidR="00E27464" w:rsidRPr="000F72E6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21D4B408" w14:textId="51476D1E" w:rsidR="00E27464" w:rsidRPr="000F72E6" w:rsidRDefault="007A659F" w:rsidP="00167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127" w:type="pct"/>
            <w:shd w:val="clear" w:color="auto" w:fill="auto"/>
          </w:tcPr>
          <w:p w14:paraId="780B4A01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642303EB" w14:textId="06CDFC12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</w:tr>
      <w:tr w:rsidR="00E27464" w:rsidRPr="009013CB" w14:paraId="12A7AF68" w14:textId="77777777" w:rsidTr="0054053B">
        <w:tc>
          <w:tcPr>
            <w:tcW w:w="2274" w:type="pct"/>
          </w:tcPr>
          <w:p w14:paraId="56CD8E5F" w14:textId="77777777" w:rsidR="00E27464" w:rsidRPr="009013CB" w:rsidRDefault="00E27464" w:rsidP="00E2746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6DBABC1" w14:textId="01CE7A45" w:rsidR="00E27464" w:rsidRPr="009013CB" w:rsidRDefault="00193CDA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A659F">
              <w:rPr>
                <w:rFonts w:asciiTheme="majorBidi" w:hAnsiTheme="majorBidi" w:cstheme="majorBidi"/>
                <w:sz w:val="30"/>
                <w:szCs w:val="30"/>
              </w:rPr>
              <w:t>,724</w:t>
            </w:r>
          </w:p>
        </w:tc>
        <w:tc>
          <w:tcPr>
            <w:tcW w:w="127" w:type="pct"/>
          </w:tcPr>
          <w:p w14:paraId="5458CB67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800269" w14:textId="46EC6418" w:rsidR="00E27464" w:rsidRPr="000F72E6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6,042</w:t>
            </w:r>
          </w:p>
        </w:tc>
        <w:tc>
          <w:tcPr>
            <w:tcW w:w="129" w:type="pct"/>
            <w:shd w:val="clear" w:color="auto" w:fill="auto"/>
          </w:tcPr>
          <w:p w14:paraId="62E967BC" w14:textId="77777777" w:rsidR="00E27464" w:rsidRPr="000F72E6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3D7F39" w14:textId="25F046BF" w:rsidR="00E27464" w:rsidRPr="000F72E6" w:rsidRDefault="007A659F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2,185</w:t>
            </w:r>
          </w:p>
        </w:tc>
        <w:tc>
          <w:tcPr>
            <w:tcW w:w="127" w:type="pct"/>
            <w:shd w:val="clear" w:color="auto" w:fill="auto"/>
          </w:tcPr>
          <w:p w14:paraId="65468512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6BFBCC" w14:textId="25658E16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2,804</w:t>
            </w:r>
          </w:p>
        </w:tc>
      </w:tr>
      <w:tr w:rsidR="00E27464" w:rsidRPr="009013CB" w14:paraId="769E0D35" w14:textId="77777777" w:rsidTr="0054053B">
        <w:tc>
          <w:tcPr>
            <w:tcW w:w="2274" w:type="pct"/>
          </w:tcPr>
          <w:p w14:paraId="4600EAA5" w14:textId="77777777" w:rsidR="00E27464" w:rsidRPr="009013CB" w:rsidRDefault="00E27464" w:rsidP="00E2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2C3688D2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432BA1B4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BE73FD1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  <w:shd w:val="clear" w:color="auto" w:fill="auto"/>
          </w:tcPr>
          <w:p w14:paraId="7188356D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11768439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  <w:shd w:val="clear" w:color="auto" w:fill="auto"/>
          </w:tcPr>
          <w:p w14:paraId="0ABB284C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  <w:shd w:val="clear" w:color="auto" w:fill="auto"/>
          </w:tcPr>
          <w:p w14:paraId="490597D1" w14:textId="77777777" w:rsidR="00E27464" w:rsidRPr="009013CB" w:rsidRDefault="00E27464" w:rsidP="00E27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14:paraId="3E3C3524" w14:textId="60D8061A" w:rsidR="00060D87" w:rsidRPr="009013CB" w:rsidRDefault="00060D87" w:rsidP="00AF7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4"/>
        <w:rPr>
          <w:rFonts w:asciiTheme="majorBidi" w:hAnsiTheme="majorBidi" w:cstheme="majorBidi"/>
          <w:sz w:val="24"/>
          <w:szCs w:val="24"/>
        </w:rPr>
      </w:pPr>
    </w:p>
    <w:p w14:paraId="2CA11D8F" w14:textId="25642C82" w:rsidR="00B91469" w:rsidRPr="009013CB" w:rsidRDefault="00060D87" w:rsidP="00A760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9013CB"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1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112"/>
        <w:gridCol w:w="236"/>
        <w:gridCol w:w="9"/>
        <w:gridCol w:w="1103"/>
        <w:gridCol w:w="272"/>
        <w:gridCol w:w="1078"/>
        <w:gridCol w:w="272"/>
        <w:gridCol w:w="22"/>
        <w:gridCol w:w="1058"/>
      </w:tblGrid>
      <w:tr w:rsidR="00BB3A61" w:rsidRPr="009013CB" w14:paraId="7B2F734C" w14:textId="77777777" w:rsidTr="009C2EE2">
        <w:trPr>
          <w:tblHeader/>
        </w:trPr>
        <w:tc>
          <w:tcPr>
            <w:tcW w:w="2170" w:type="pct"/>
            <w:shd w:val="clear" w:color="auto" w:fill="auto"/>
          </w:tcPr>
          <w:p w14:paraId="3BF7D18A" w14:textId="77777777" w:rsidR="003D12BA" w:rsidRPr="00035CFE" w:rsidRDefault="003D12BA" w:rsidP="006A042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9" w:type="pct"/>
            <w:gridSpan w:val="4"/>
            <w:shd w:val="clear" w:color="auto" w:fill="auto"/>
          </w:tcPr>
          <w:p w14:paraId="2D2E65C3" w14:textId="77777777" w:rsidR="003D12BA" w:rsidRPr="00035CFE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5C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35CFE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9" w:type="pct"/>
            <w:shd w:val="clear" w:color="auto" w:fill="auto"/>
          </w:tcPr>
          <w:p w14:paraId="6802C061" w14:textId="77777777" w:rsidR="003D12BA" w:rsidRPr="00035CFE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2" w:type="pct"/>
            <w:gridSpan w:val="4"/>
            <w:shd w:val="clear" w:color="auto" w:fill="auto"/>
          </w:tcPr>
          <w:p w14:paraId="4C9B4193" w14:textId="77777777" w:rsidR="003D12BA" w:rsidRPr="00035CFE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5C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422D2" w:rsidRPr="009013CB" w14:paraId="03B402EA" w14:textId="77777777" w:rsidTr="00580D74">
        <w:trPr>
          <w:tblHeader/>
        </w:trPr>
        <w:tc>
          <w:tcPr>
            <w:tcW w:w="2170" w:type="pct"/>
            <w:shd w:val="clear" w:color="auto" w:fill="auto"/>
          </w:tcPr>
          <w:p w14:paraId="66673513" w14:textId="77777777" w:rsidR="007422D2" w:rsidRPr="00035CFE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06C0D85" w14:textId="3BF29E76" w:rsidR="007422D2" w:rsidRPr="00035CFE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5CF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27464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E2746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  <w:shd w:val="clear" w:color="auto" w:fill="auto"/>
          </w:tcPr>
          <w:p w14:paraId="6C4F6534" w14:textId="77777777" w:rsidR="007422D2" w:rsidRPr="00035CFE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3CEA7D71" w14:textId="3DADCE63" w:rsidR="007422D2" w:rsidRPr="00035CFE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5CF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35CF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" w:type="pct"/>
            <w:shd w:val="clear" w:color="auto" w:fill="auto"/>
          </w:tcPr>
          <w:p w14:paraId="0ADB3424" w14:textId="77777777" w:rsidR="007422D2" w:rsidRPr="00035CFE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1" w:type="pct"/>
            <w:shd w:val="clear" w:color="auto" w:fill="auto"/>
          </w:tcPr>
          <w:p w14:paraId="166C05A0" w14:textId="0D352B81" w:rsidR="007422D2" w:rsidRPr="00035CFE" w:rsidRDefault="00E27464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1" w:type="pct"/>
            <w:gridSpan w:val="2"/>
            <w:shd w:val="clear" w:color="auto" w:fill="auto"/>
          </w:tcPr>
          <w:p w14:paraId="4920759C" w14:textId="77777777" w:rsidR="007422D2" w:rsidRPr="00035CFE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D4CBB22" w14:textId="047DAE93" w:rsidR="007422D2" w:rsidRPr="00035CFE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5CF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35CF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422D2" w:rsidRPr="009013CB" w14:paraId="663DB555" w14:textId="77777777" w:rsidTr="00580D74">
        <w:trPr>
          <w:tblHeader/>
        </w:trPr>
        <w:tc>
          <w:tcPr>
            <w:tcW w:w="2170" w:type="pct"/>
            <w:shd w:val="clear" w:color="auto" w:fill="auto"/>
          </w:tcPr>
          <w:p w14:paraId="2BE06C5A" w14:textId="789B417D" w:rsidR="007422D2" w:rsidRPr="00035CFE" w:rsidRDefault="00035CFE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5CF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10" w:type="pct"/>
            <w:shd w:val="clear" w:color="auto" w:fill="auto"/>
          </w:tcPr>
          <w:p w14:paraId="5BA98C04" w14:textId="1299FFCE" w:rsidR="007422D2" w:rsidRPr="00035CFE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5CF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9" w:type="pct"/>
            <w:shd w:val="clear" w:color="auto" w:fill="auto"/>
          </w:tcPr>
          <w:p w14:paraId="126D4EB2" w14:textId="77777777" w:rsidR="007422D2" w:rsidRPr="00035CFE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0670C2F5" w14:textId="00E1776D" w:rsidR="007422D2" w:rsidRPr="00035CFE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5C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9" w:type="pct"/>
            <w:shd w:val="clear" w:color="auto" w:fill="auto"/>
          </w:tcPr>
          <w:p w14:paraId="2EF3DEA3" w14:textId="77777777" w:rsidR="007422D2" w:rsidRPr="00035CFE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1" w:type="pct"/>
            <w:shd w:val="clear" w:color="auto" w:fill="auto"/>
          </w:tcPr>
          <w:p w14:paraId="5CB0DE71" w14:textId="3E60F25F" w:rsidR="007422D2" w:rsidRPr="00035CFE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5CF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1" w:type="pct"/>
            <w:gridSpan w:val="2"/>
            <w:shd w:val="clear" w:color="auto" w:fill="auto"/>
          </w:tcPr>
          <w:p w14:paraId="08527CFB" w14:textId="77777777" w:rsidR="007422D2" w:rsidRPr="00035CFE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F915A2F" w14:textId="126240DD" w:rsidR="007422D2" w:rsidRPr="00035CFE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5C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422D2" w:rsidRPr="009013CB" w14:paraId="092D307F" w14:textId="77777777" w:rsidTr="00BB3A61">
        <w:trPr>
          <w:tblHeader/>
        </w:trPr>
        <w:tc>
          <w:tcPr>
            <w:tcW w:w="2170" w:type="pct"/>
          </w:tcPr>
          <w:p w14:paraId="68626C2C" w14:textId="0F085BA4" w:rsidR="007422D2" w:rsidRPr="00035CFE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0" w:type="pct"/>
            <w:gridSpan w:val="9"/>
          </w:tcPr>
          <w:p w14:paraId="22DCBC36" w14:textId="77777777" w:rsidR="007422D2" w:rsidRPr="00035CFE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5C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22D2" w:rsidRPr="009013CB" w14:paraId="0956CF10" w14:textId="77777777" w:rsidTr="00580D74">
        <w:tc>
          <w:tcPr>
            <w:tcW w:w="2170" w:type="pct"/>
          </w:tcPr>
          <w:p w14:paraId="5147DD26" w14:textId="2E6BFF9E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0" w:type="pct"/>
          </w:tcPr>
          <w:p w14:paraId="4CFBE6A0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6CB7092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75AA992E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CC37B90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626814E8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DF70111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7F0BB86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22D2" w:rsidRPr="009013CB" w14:paraId="12F0A090" w14:textId="77777777" w:rsidTr="00580D74">
        <w:tc>
          <w:tcPr>
            <w:tcW w:w="2170" w:type="pct"/>
          </w:tcPr>
          <w:p w14:paraId="25AA398D" w14:textId="07557F12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610" w:type="pct"/>
          </w:tcPr>
          <w:p w14:paraId="0E6E9FA8" w14:textId="010E9CF8" w:rsidR="007422D2" w:rsidRPr="001C1D61" w:rsidRDefault="0013611D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1,94</w:t>
            </w:r>
            <w:r w:rsidR="00520CF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44EFA3CF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386C0362" w14:textId="094F1628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2F1F">
              <w:rPr>
                <w:rFonts w:ascii="Angsana New" w:hAnsi="Angsana New" w:cs="Angsana New"/>
                <w:sz w:val="30"/>
                <w:szCs w:val="30"/>
              </w:rPr>
              <w:t>721</w:t>
            </w:r>
          </w:p>
        </w:tc>
        <w:tc>
          <w:tcPr>
            <w:tcW w:w="149" w:type="pct"/>
          </w:tcPr>
          <w:p w14:paraId="22CA8F82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4FF03DF3" w14:textId="36294342" w:rsidR="007422D2" w:rsidRPr="009013CB" w:rsidRDefault="0013611D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1,94</w:t>
            </w:r>
            <w:r w:rsidR="00584C6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4E85774E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713ED7FB" w14:textId="5D50BD8E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721</w:t>
            </w:r>
          </w:p>
        </w:tc>
      </w:tr>
      <w:tr w:rsidR="007422D2" w:rsidRPr="009013CB" w14:paraId="725F4E9D" w14:textId="77777777" w:rsidTr="00580D74">
        <w:trPr>
          <w:trHeight w:hRule="exact" w:val="371"/>
        </w:trPr>
        <w:tc>
          <w:tcPr>
            <w:tcW w:w="2170" w:type="pct"/>
          </w:tcPr>
          <w:p w14:paraId="344C68D7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0" w:type="pct"/>
          </w:tcPr>
          <w:p w14:paraId="725EC03E" w14:textId="65DA8A64" w:rsidR="007422D2" w:rsidRPr="00826CFA" w:rsidRDefault="0013611D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826CFA">
              <w:rPr>
                <w:rFonts w:asciiTheme="majorBidi" w:hAnsiTheme="majorBidi" w:cstheme="majorBidi"/>
                <w:sz w:val="30"/>
                <w:szCs w:val="30"/>
              </w:rPr>
              <w:t>23,92</w:t>
            </w:r>
            <w:r w:rsidR="00520CF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3801F6F2" w14:textId="77777777" w:rsidR="007422D2" w:rsidRPr="00826CFA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3E6B7576" w14:textId="536090FC" w:rsidR="007422D2" w:rsidRPr="00826CFA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826CFA">
              <w:rPr>
                <w:rFonts w:ascii="Angsana New" w:hAnsi="Angsana New" w:cs="Angsana New"/>
                <w:sz w:val="30"/>
                <w:szCs w:val="30"/>
              </w:rPr>
              <w:t>25,765</w:t>
            </w:r>
          </w:p>
        </w:tc>
        <w:tc>
          <w:tcPr>
            <w:tcW w:w="149" w:type="pct"/>
          </w:tcPr>
          <w:p w14:paraId="3B85F7A6" w14:textId="77777777" w:rsidR="007422D2" w:rsidRPr="00826CFA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D7A7599" w14:textId="6F8122AF" w:rsidR="007422D2" w:rsidRPr="00826CFA" w:rsidRDefault="0013611D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826CFA">
              <w:rPr>
                <w:rFonts w:asciiTheme="majorBidi" w:hAnsiTheme="majorBidi" w:cstheme="majorBidi"/>
                <w:sz w:val="30"/>
                <w:szCs w:val="30"/>
              </w:rPr>
              <w:t>23,8</w:t>
            </w:r>
            <w:r w:rsidR="00584C67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49" w:type="pct"/>
          </w:tcPr>
          <w:p w14:paraId="7DFE1D55" w14:textId="77777777" w:rsidR="007422D2" w:rsidRPr="00DD426D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2" w:type="pct"/>
            <w:gridSpan w:val="2"/>
          </w:tcPr>
          <w:p w14:paraId="18B85345" w14:textId="6EF6D3FC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A82F1F">
              <w:rPr>
                <w:rFonts w:ascii="Angsana New" w:hAnsi="Angsana New" w:cs="Angsana New"/>
                <w:sz w:val="30"/>
                <w:szCs w:val="30"/>
              </w:rPr>
              <w:t>25,709</w:t>
            </w:r>
          </w:p>
        </w:tc>
      </w:tr>
      <w:tr w:rsidR="007422D2" w:rsidRPr="009013CB" w14:paraId="25D8F1CE" w14:textId="77777777" w:rsidTr="00580D74">
        <w:tc>
          <w:tcPr>
            <w:tcW w:w="2170" w:type="pct"/>
          </w:tcPr>
          <w:p w14:paraId="0C2D3669" w14:textId="118DA74C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3D8D2333" w14:textId="629948D7" w:rsidR="007422D2" w:rsidRPr="00826CFA" w:rsidRDefault="0013611D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826CFA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25,868</w:t>
            </w:r>
          </w:p>
        </w:tc>
        <w:tc>
          <w:tcPr>
            <w:tcW w:w="129" w:type="pct"/>
          </w:tcPr>
          <w:p w14:paraId="6A8C392F" w14:textId="77777777" w:rsidR="007422D2" w:rsidRPr="00826CFA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7AC23A" w14:textId="31B6F796" w:rsidR="007422D2" w:rsidRPr="00826CFA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826C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26,486</w:t>
            </w:r>
          </w:p>
        </w:tc>
        <w:tc>
          <w:tcPr>
            <w:tcW w:w="149" w:type="pct"/>
          </w:tcPr>
          <w:p w14:paraId="2079F21B" w14:textId="77777777" w:rsidR="007422D2" w:rsidRPr="00826CFA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0149B0C8" w14:textId="4E159232" w:rsidR="007422D2" w:rsidRPr="00826CFA" w:rsidRDefault="0013611D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826CFA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25,796</w:t>
            </w:r>
          </w:p>
        </w:tc>
        <w:tc>
          <w:tcPr>
            <w:tcW w:w="149" w:type="pct"/>
          </w:tcPr>
          <w:p w14:paraId="030F9A43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9DB943" w14:textId="4A982B16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A82F1F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26,430</w:t>
            </w:r>
          </w:p>
        </w:tc>
      </w:tr>
      <w:tr w:rsidR="007422D2" w:rsidRPr="009013CB" w14:paraId="29C5E453" w14:textId="77777777" w:rsidTr="00580D74">
        <w:trPr>
          <w:trHeight w:val="60"/>
        </w:trPr>
        <w:tc>
          <w:tcPr>
            <w:tcW w:w="2170" w:type="pct"/>
          </w:tcPr>
          <w:p w14:paraId="7691F936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0" w:type="pct"/>
          </w:tcPr>
          <w:p w14:paraId="59128A32" w14:textId="77777777" w:rsidR="007422D2" w:rsidRPr="00826CFA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374C8A7D" w14:textId="77777777" w:rsidR="007422D2" w:rsidRPr="00826CFA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610" w:type="pct"/>
            <w:gridSpan w:val="2"/>
          </w:tcPr>
          <w:p w14:paraId="0E69AD96" w14:textId="77777777" w:rsidR="007422D2" w:rsidRPr="00826CFA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0735149C" w14:textId="77777777" w:rsidR="007422D2" w:rsidRPr="00826CFA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591" w:type="pct"/>
          </w:tcPr>
          <w:p w14:paraId="1A64523B" w14:textId="77777777" w:rsidR="007422D2" w:rsidRPr="00826CFA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15B365B2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2" w:type="pct"/>
            <w:gridSpan w:val="2"/>
          </w:tcPr>
          <w:p w14:paraId="1E51235A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422D2" w:rsidRPr="009013CB" w14:paraId="3816C38A" w14:textId="77777777" w:rsidTr="00580D74">
        <w:trPr>
          <w:trHeight w:val="60"/>
        </w:trPr>
        <w:tc>
          <w:tcPr>
            <w:tcW w:w="2170" w:type="pct"/>
          </w:tcPr>
          <w:p w14:paraId="34D58CF9" w14:textId="02A0316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7218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10" w:type="pct"/>
          </w:tcPr>
          <w:p w14:paraId="7F8DE938" w14:textId="420551BF" w:rsidR="007422D2" w:rsidRPr="00826CFA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2391577" w14:textId="77777777" w:rsidR="007422D2" w:rsidRPr="00826CFA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62F91D1E" w14:textId="6337B397" w:rsidR="007422D2" w:rsidRPr="00826CFA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09DEEC29" w14:textId="77777777" w:rsidR="007422D2" w:rsidRPr="00826CFA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91" w:type="pct"/>
          </w:tcPr>
          <w:p w14:paraId="4816865C" w14:textId="77777777" w:rsidR="007422D2" w:rsidRPr="00826CFA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32D4A5F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B8AD4EA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22D2" w:rsidRPr="009013CB" w14:paraId="5AEF8F1E" w14:textId="77777777" w:rsidTr="00580D74">
        <w:trPr>
          <w:trHeight w:val="60"/>
        </w:trPr>
        <w:tc>
          <w:tcPr>
            <w:tcW w:w="2170" w:type="pct"/>
          </w:tcPr>
          <w:p w14:paraId="68973F06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14:paraId="0D59A75E" w14:textId="66AFCDE3" w:rsidR="007422D2" w:rsidRPr="00826CFA" w:rsidRDefault="0007276B" w:rsidP="00C40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826CFA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37680FD" w14:textId="77777777" w:rsidR="007422D2" w:rsidRPr="00826CFA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343F3A76" w14:textId="4996ADB5" w:rsidR="007422D2" w:rsidRPr="00826CFA" w:rsidRDefault="007422D2" w:rsidP="00DD4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CFA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8B27E75" w14:textId="77777777" w:rsidR="007422D2" w:rsidRPr="00826CFA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91" w:type="pct"/>
          </w:tcPr>
          <w:p w14:paraId="72AA342E" w14:textId="401800BB" w:rsidR="007422D2" w:rsidRPr="00826CFA" w:rsidRDefault="0007276B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CFA">
              <w:rPr>
                <w:rFonts w:asciiTheme="majorBidi" w:hAnsiTheme="majorBidi" w:cstheme="majorBidi"/>
                <w:sz w:val="30"/>
                <w:szCs w:val="30"/>
              </w:rPr>
              <w:t>1,685</w:t>
            </w:r>
          </w:p>
        </w:tc>
        <w:tc>
          <w:tcPr>
            <w:tcW w:w="149" w:type="pct"/>
          </w:tcPr>
          <w:p w14:paraId="06A0B549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5E576CA3" w14:textId="65181CAC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872254">
              <w:rPr>
                <w:rFonts w:ascii="Angsana New" w:hAnsi="Angsana New" w:cs="Angsana New"/>
                <w:sz w:val="30"/>
                <w:szCs w:val="30"/>
              </w:rPr>
              <w:t>2,061</w:t>
            </w:r>
          </w:p>
        </w:tc>
      </w:tr>
      <w:tr w:rsidR="007422D2" w:rsidRPr="009013CB" w14:paraId="313E5554" w14:textId="77777777" w:rsidTr="00580D74">
        <w:tc>
          <w:tcPr>
            <w:tcW w:w="2170" w:type="pct"/>
          </w:tcPr>
          <w:p w14:paraId="33524CF0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0" w:type="pct"/>
          </w:tcPr>
          <w:p w14:paraId="775E6142" w14:textId="07A1E47E" w:rsidR="007422D2" w:rsidRPr="00826CFA" w:rsidRDefault="0007276B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826CFA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  <w:tc>
          <w:tcPr>
            <w:tcW w:w="129" w:type="pct"/>
          </w:tcPr>
          <w:p w14:paraId="7AC62B84" w14:textId="77777777" w:rsidR="007422D2" w:rsidRPr="00826CFA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1F80619D" w14:textId="02B3BFB8" w:rsidR="007422D2" w:rsidRPr="00826CFA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826CFA">
              <w:rPr>
                <w:rFonts w:ascii="Angsana New" w:hAnsi="Angsana New" w:cs="Angsana New"/>
                <w:sz w:val="30"/>
                <w:szCs w:val="30"/>
              </w:rPr>
              <w:t>2,407</w:t>
            </w:r>
          </w:p>
        </w:tc>
        <w:tc>
          <w:tcPr>
            <w:tcW w:w="149" w:type="pct"/>
          </w:tcPr>
          <w:p w14:paraId="1B2D84DA" w14:textId="77777777" w:rsidR="007422D2" w:rsidRPr="00826CFA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C4E573E" w14:textId="34CDFCF0" w:rsidR="007422D2" w:rsidRPr="00826CFA" w:rsidRDefault="0007276B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826CFA">
              <w:rPr>
                <w:rFonts w:asciiTheme="majorBidi" w:hAnsiTheme="majorBidi" w:cstheme="majorBidi"/>
                <w:sz w:val="30"/>
                <w:szCs w:val="30"/>
              </w:rPr>
              <w:t>2,180</w:t>
            </w:r>
          </w:p>
        </w:tc>
        <w:tc>
          <w:tcPr>
            <w:tcW w:w="149" w:type="pct"/>
          </w:tcPr>
          <w:p w14:paraId="2475BA45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5377AD40" w14:textId="49D3A044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A82F1F">
              <w:rPr>
                <w:rFonts w:ascii="Angsana New" w:hAnsi="Angsana New" w:cs="Angsana New"/>
                <w:sz w:val="30"/>
                <w:szCs w:val="30"/>
              </w:rPr>
              <w:t>2,388</w:t>
            </w:r>
          </w:p>
        </w:tc>
      </w:tr>
      <w:tr w:rsidR="007422D2" w:rsidRPr="009013CB" w14:paraId="178CF938" w14:textId="77777777" w:rsidTr="00580D74">
        <w:tc>
          <w:tcPr>
            <w:tcW w:w="2170" w:type="pct"/>
          </w:tcPr>
          <w:p w14:paraId="3F5C52A1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53DABF88" w14:textId="6EEB5F91" w:rsidR="007422D2" w:rsidRPr="00826CFA" w:rsidRDefault="0007276B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826CFA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2,200</w:t>
            </w:r>
          </w:p>
        </w:tc>
        <w:tc>
          <w:tcPr>
            <w:tcW w:w="129" w:type="pct"/>
          </w:tcPr>
          <w:p w14:paraId="09F2A478" w14:textId="77777777" w:rsidR="007422D2" w:rsidRPr="00826CFA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9C3DD3" w14:textId="45EF4FB9" w:rsidR="007422D2" w:rsidRPr="00826CFA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826CFA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2,407</w:t>
            </w:r>
          </w:p>
        </w:tc>
        <w:tc>
          <w:tcPr>
            <w:tcW w:w="149" w:type="pct"/>
          </w:tcPr>
          <w:p w14:paraId="50FCA443" w14:textId="77777777" w:rsidR="007422D2" w:rsidRPr="00826CFA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07368BAA" w14:textId="1EB3C357" w:rsidR="007422D2" w:rsidRPr="00826CFA" w:rsidRDefault="0007276B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826CFA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3,865</w:t>
            </w:r>
          </w:p>
        </w:tc>
        <w:tc>
          <w:tcPr>
            <w:tcW w:w="149" w:type="pct"/>
          </w:tcPr>
          <w:p w14:paraId="5298ACC2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286A90" w14:textId="717031BC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2F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4,449</w:t>
            </w:r>
          </w:p>
        </w:tc>
      </w:tr>
      <w:tr w:rsidR="007422D2" w:rsidRPr="00964F36" w14:paraId="0846A6F9" w14:textId="77777777" w:rsidTr="00580D74">
        <w:tc>
          <w:tcPr>
            <w:tcW w:w="2170" w:type="pct"/>
          </w:tcPr>
          <w:p w14:paraId="18F931FB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10" w:type="pct"/>
          </w:tcPr>
          <w:p w14:paraId="2AFF3364" w14:textId="77777777" w:rsidR="007422D2" w:rsidRPr="00826CFA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1B634890" w14:textId="77777777" w:rsidR="007422D2" w:rsidRPr="00826CFA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0" w:type="pct"/>
            <w:gridSpan w:val="2"/>
          </w:tcPr>
          <w:p w14:paraId="4AE38FDB" w14:textId="77777777" w:rsidR="007422D2" w:rsidRPr="00826CFA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1712B2B5" w14:textId="77777777" w:rsidR="007422D2" w:rsidRPr="00826CFA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1" w:type="pct"/>
          </w:tcPr>
          <w:p w14:paraId="435E7DAE" w14:textId="77777777" w:rsidR="007422D2" w:rsidRPr="00826CFA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1B085155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2" w:type="pct"/>
            <w:gridSpan w:val="2"/>
          </w:tcPr>
          <w:p w14:paraId="2924EA8B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422D2" w:rsidRPr="009013CB" w14:paraId="4C5EE4C7" w14:textId="77777777" w:rsidTr="00580D74">
        <w:tc>
          <w:tcPr>
            <w:tcW w:w="2170" w:type="pct"/>
          </w:tcPr>
          <w:p w14:paraId="4FBF9F5D" w14:textId="626E4141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10" w:type="pct"/>
          </w:tcPr>
          <w:p w14:paraId="055194F2" w14:textId="77777777" w:rsidR="007422D2" w:rsidRPr="00826CFA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5CBB972" w14:textId="77777777" w:rsidR="007422D2" w:rsidRPr="00826CFA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1396005E" w14:textId="77777777" w:rsidR="007422D2" w:rsidRPr="00826CFA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C98C13B" w14:textId="77777777" w:rsidR="007422D2" w:rsidRPr="00826CFA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0B39DF49" w14:textId="77777777" w:rsidR="007422D2" w:rsidRPr="00826CFA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637A7E5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6030D4C1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22D2" w:rsidRPr="009013CB" w14:paraId="62BAB8AF" w14:textId="77777777" w:rsidTr="00580D74">
        <w:tc>
          <w:tcPr>
            <w:tcW w:w="2170" w:type="pct"/>
          </w:tcPr>
          <w:p w14:paraId="449E8664" w14:textId="66C75CE4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610" w:type="pct"/>
          </w:tcPr>
          <w:p w14:paraId="10967B07" w14:textId="5F145A47" w:rsidR="007422D2" w:rsidRPr="00826CFA" w:rsidRDefault="0007276B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CFA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A5409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77FA8711" w14:textId="77777777" w:rsidR="007422D2" w:rsidRPr="00826CFA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611C9AF9" w14:textId="47C3DAF5" w:rsidR="007422D2" w:rsidRPr="00826CFA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CFA">
              <w:rPr>
                <w:rFonts w:ascii="Angsana New" w:hAnsi="Angsana New" w:cs="Angsana New"/>
                <w:sz w:val="30"/>
                <w:szCs w:val="30"/>
              </w:rPr>
              <w:t>905</w:t>
            </w:r>
          </w:p>
        </w:tc>
        <w:tc>
          <w:tcPr>
            <w:tcW w:w="149" w:type="pct"/>
          </w:tcPr>
          <w:p w14:paraId="21722FC8" w14:textId="77777777" w:rsidR="007422D2" w:rsidRPr="00826CFA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49FBFA8" w14:textId="4ED06D7B" w:rsidR="007422D2" w:rsidRPr="00826CFA" w:rsidRDefault="0007276B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CFA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A5409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6F886C1E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5FA89DCD" w14:textId="1B4F38EC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A82F1F">
              <w:rPr>
                <w:rFonts w:ascii="Angsana New" w:hAnsi="Angsana New" w:cs="Angsana New"/>
                <w:sz w:val="30"/>
                <w:szCs w:val="30"/>
              </w:rPr>
              <w:t>905</w:t>
            </w:r>
          </w:p>
        </w:tc>
      </w:tr>
      <w:tr w:rsidR="007422D2" w:rsidRPr="009013CB" w14:paraId="1074C52D" w14:textId="77777777" w:rsidTr="00580D74">
        <w:tc>
          <w:tcPr>
            <w:tcW w:w="2170" w:type="pct"/>
          </w:tcPr>
          <w:p w14:paraId="304BEB0A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14:paraId="6B84B3D3" w14:textId="392F98DC" w:rsidR="007422D2" w:rsidRPr="00826CFA" w:rsidRDefault="0007276B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826CFA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CF393A5" w14:textId="77777777" w:rsidR="007422D2" w:rsidRPr="00826CFA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077413A9" w14:textId="6B9D68CA" w:rsidR="007422D2" w:rsidRPr="00826CFA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826CFA">
              <w:rPr>
                <w:rFonts w:asciiTheme="majorBidi" w:hAnsiTheme="majorBidi" w:cstheme="majorBidi" w:hint="cs"/>
                <w:noProof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B22F165" w14:textId="77777777" w:rsidR="007422D2" w:rsidRPr="00826CFA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6936F9B" w14:textId="2E60EDF5" w:rsidR="007422D2" w:rsidRPr="00826CFA" w:rsidRDefault="0007276B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826CFA">
              <w:rPr>
                <w:rFonts w:asciiTheme="majorBidi" w:hAnsiTheme="majorBidi" w:cstheme="majorBidi"/>
                <w:sz w:val="30"/>
                <w:szCs w:val="30"/>
              </w:rPr>
              <w:t>10,58</w:t>
            </w:r>
            <w:r w:rsidR="00A5409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14:paraId="712D64D2" w14:textId="77777777" w:rsidR="007422D2" w:rsidRPr="0007276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2" w:type="pct"/>
            <w:gridSpan w:val="2"/>
          </w:tcPr>
          <w:p w14:paraId="7581D27C" w14:textId="556239DB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872254">
              <w:rPr>
                <w:rFonts w:ascii="Angsana New" w:hAnsi="Angsana New" w:cs="Angsana New"/>
                <w:sz w:val="30"/>
                <w:szCs w:val="30"/>
              </w:rPr>
              <w:t>8,73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422D2" w:rsidRPr="009013CB" w14:paraId="0C17618F" w14:textId="77777777" w:rsidTr="00580D74">
        <w:tc>
          <w:tcPr>
            <w:tcW w:w="2170" w:type="pct"/>
          </w:tcPr>
          <w:p w14:paraId="6ABD1900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7375040A" w14:textId="46C43C31" w:rsidR="007422D2" w:rsidRPr="009013CB" w:rsidRDefault="0007276B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68</w:t>
            </w:r>
            <w:r w:rsidR="00A54093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6B28FB2D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38DDD1" w14:textId="2F4A89C4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905</w:t>
            </w:r>
          </w:p>
        </w:tc>
        <w:tc>
          <w:tcPr>
            <w:tcW w:w="149" w:type="pct"/>
          </w:tcPr>
          <w:p w14:paraId="06A26722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1F5B2C6A" w14:textId="2276A298" w:rsidR="007422D2" w:rsidRPr="009013CB" w:rsidRDefault="0007276B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11,26</w:t>
            </w:r>
            <w:r w:rsidR="00A54093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9</w:t>
            </w:r>
          </w:p>
        </w:tc>
        <w:tc>
          <w:tcPr>
            <w:tcW w:w="149" w:type="pct"/>
          </w:tcPr>
          <w:p w14:paraId="07C3A6AB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DD9E86" w14:textId="575FF9B1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A82F1F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9,640</w:t>
            </w:r>
          </w:p>
        </w:tc>
      </w:tr>
      <w:tr w:rsidR="007422D2" w:rsidRPr="009013CB" w14:paraId="12272451" w14:textId="77777777" w:rsidTr="00580D74">
        <w:tc>
          <w:tcPr>
            <w:tcW w:w="2170" w:type="pct"/>
          </w:tcPr>
          <w:p w14:paraId="732A4A69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0" w:type="pct"/>
          </w:tcPr>
          <w:p w14:paraId="38758878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pct"/>
            <w:gridSpan w:val="2"/>
          </w:tcPr>
          <w:p w14:paraId="100133D8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605" w:type="pct"/>
          </w:tcPr>
          <w:p w14:paraId="192EAD8D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2EC4CA06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1" w:type="pct"/>
          </w:tcPr>
          <w:p w14:paraId="4E870CD0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2E037017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2" w:type="pct"/>
            <w:gridSpan w:val="2"/>
          </w:tcPr>
          <w:p w14:paraId="54EFE4BE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422D2" w:rsidRPr="00EF20C5" w14:paraId="4B220DF0" w14:textId="77777777" w:rsidTr="00580D74">
        <w:tc>
          <w:tcPr>
            <w:tcW w:w="2170" w:type="pct"/>
          </w:tcPr>
          <w:p w14:paraId="5F968FE9" w14:textId="2EF1C94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7218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10" w:type="pct"/>
          </w:tcPr>
          <w:p w14:paraId="2E1BC772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7ABF262B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605" w:type="pct"/>
          </w:tcPr>
          <w:p w14:paraId="122843F3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DC36C5D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D20F045" w14:textId="4019F9C1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3AE61A8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43E534A9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5CFE" w:rsidRPr="009013CB" w14:paraId="083B4754" w14:textId="77777777" w:rsidTr="00580D74">
        <w:tc>
          <w:tcPr>
            <w:tcW w:w="2170" w:type="pct"/>
          </w:tcPr>
          <w:p w14:paraId="702E7264" w14:textId="284529EE" w:rsidR="00035CFE" w:rsidRPr="009013CB" w:rsidRDefault="00035CFE" w:rsidP="00CF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14:paraId="40E75273" w14:textId="4514CD7E" w:rsidR="00035CFE" w:rsidRPr="00EF20C5" w:rsidRDefault="00803696" w:rsidP="00DD4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14:paraId="0552E3D1" w14:textId="77777777" w:rsidR="00035CFE" w:rsidRPr="009013CB" w:rsidRDefault="00035CFE" w:rsidP="00EF2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605" w:type="pct"/>
          </w:tcPr>
          <w:p w14:paraId="57FA7AD4" w14:textId="6BF3CBCA" w:rsidR="00035CFE" w:rsidRPr="009013CB" w:rsidRDefault="00035CFE" w:rsidP="00DD4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F20C5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F46EFCE" w14:textId="77777777" w:rsidR="00035CFE" w:rsidRPr="009013CB" w:rsidRDefault="00035CFE" w:rsidP="00CF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F6A950B" w14:textId="23CEFD11" w:rsidR="00035CFE" w:rsidRPr="00D4218B" w:rsidRDefault="00803696" w:rsidP="00D421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  <w:tc>
          <w:tcPr>
            <w:tcW w:w="149" w:type="pct"/>
          </w:tcPr>
          <w:p w14:paraId="56E48D5A" w14:textId="77777777" w:rsidR="00035CFE" w:rsidRPr="009013CB" w:rsidRDefault="00035CFE" w:rsidP="00D421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90FA50B" w14:textId="3B6EC246" w:rsidR="00035CFE" w:rsidRPr="009013CB" w:rsidRDefault="00035CFE" w:rsidP="00D421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D4218B">
              <w:rPr>
                <w:rFonts w:asciiTheme="majorBidi" w:hAnsiTheme="majorBidi" w:cstheme="majorBidi"/>
                <w:sz w:val="30"/>
                <w:szCs w:val="30"/>
              </w:rPr>
              <w:t>265</w:t>
            </w:r>
          </w:p>
        </w:tc>
      </w:tr>
      <w:tr w:rsidR="00035CFE" w:rsidRPr="009013CB" w14:paraId="309D4648" w14:textId="77777777" w:rsidTr="00580D74">
        <w:tc>
          <w:tcPr>
            <w:tcW w:w="2170" w:type="pct"/>
          </w:tcPr>
          <w:p w14:paraId="253EF792" w14:textId="148FAE0E" w:rsidR="00035CFE" w:rsidRPr="009013CB" w:rsidRDefault="00035CFE" w:rsidP="00CF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0" w:type="pct"/>
          </w:tcPr>
          <w:p w14:paraId="7BAC5235" w14:textId="3139CF57" w:rsidR="00035CFE" w:rsidRPr="00D4218B" w:rsidRDefault="00803696" w:rsidP="00D421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1,280</w:t>
            </w:r>
          </w:p>
        </w:tc>
        <w:tc>
          <w:tcPr>
            <w:tcW w:w="134" w:type="pct"/>
            <w:gridSpan w:val="2"/>
          </w:tcPr>
          <w:p w14:paraId="1CDAC7F9" w14:textId="77777777" w:rsidR="00035CFE" w:rsidRPr="009013CB" w:rsidRDefault="00035CFE" w:rsidP="00D421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103653BB" w14:textId="564C3B79" w:rsidR="00035CFE" w:rsidRPr="009013CB" w:rsidRDefault="00035CFE" w:rsidP="00D421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D4218B">
              <w:rPr>
                <w:rFonts w:asciiTheme="majorBidi" w:hAnsiTheme="majorBidi" w:cstheme="majorBidi"/>
                <w:sz w:val="30"/>
                <w:szCs w:val="30"/>
              </w:rPr>
              <w:t>1,340</w:t>
            </w:r>
          </w:p>
        </w:tc>
        <w:tc>
          <w:tcPr>
            <w:tcW w:w="149" w:type="pct"/>
          </w:tcPr>
          <w:p w14:paraId="0F36F039" w14:textId="77777777" w:rsidR="00035CFE" w:rsidRPr="009013CB" w:rsidRDefault="00035CFE" w:rsidP="00D421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49AA7287" w14:textId="6195C8A6" w:rsidR="00035CFE" w:rsidRPr="009013CB" w:rsidRDefault="00803696" w:rsidP="00D421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1280</w:t>
            </w:r>
          </w:p>
        </w:tc>
        <w:tc>
          <w:tcPr>
            <w:tcW w:w="149" w:type="pct"/>
          </w:tcPr>
          <w:p w14:paraId="2AF88B3F" w14:textId="77777777" w:rsidR="00035CFE" w:rsidRPr="009013CB" w:rsidRDefault="00035CFE" w:rsidP="00D421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C02C070" w14:textId="38CDF265" w:rsidR="00035CFE" w:rsidRPr="009013CB" w:rsidRDefault="00035CFE" w:rsidP="00D421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D4218B">
              <w:rPr>
                <w:rFonts w:asciiTheme="majorBidi" w:hAnsiTheme="majorBidi" w:cstheme="majorBidi"/>
                <w:sz w:val="30"/>
                <w:szCs w:val="30"/>
              </w:rPr>
              <w:t>1,340</w:t>
            </w:r>
          </w:p>
        </w:tc>
      </w:tr>
      <w:tr w:rsidR="00035CFE" w:rsidRPr="009013CB" w14:paraId="0DDB93A5" w14:textId="77777777" w:rsidTr="00782352">
        <w:tc>
          <w:tcPr>
            <w:tcW w:w="2170" w:type="pct"/>
          </w:tcPr>
          <w:p w14:paraId="1C9DF779" w14:textId="5097AF7D" w:rsidR="00035CFE" w:rsidRPr="009013CB" w:rsidRDefault="00035CFE" w:rsidP="00CF6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732BA316" w14:textId="30BF4235" w:rsidR="00035CFE" w:rsidRPr="00DD426D" w:rsidRDefault="00803696" w:rsidP="00CF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42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1,280</w:t>
            </w:r>
          </w:p>
        </w:tc>
        <w:tc>
          <w:tcPr>
            <w:tcW w:w="134" w:type="pct"/>
            <w:gridSpan w:val="2"/>
          </w:tcPr>
          <w:p w14:paraId="6C1C83CB" w14:textId="77777777" w:rsidR="00035CFE" w:rsidRPr="009013CB" w:rsidRDefault="00035CFE" w:rsidP="00CF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1CF8E5E1" w14:textId="4138CC43" w:rsidR="00035CFE" w:rsidRPr="009013CB" w:rsidRDefault="00035CFE" w:rsidP="00CF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4C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1,340</w:t>
            </w:r>
          </w:p>
        </w:tc>
        <w:tc>
          <w:tcPr>
            <w:tcW w:w="149" w:type="pct"/>
          </w:tcPr>
          <w:p w14:paraId="1397A835" w14:textId="77777777" w:rsidR="00035CFE" w:rsidRPr="009013CB" w:rsidRDefault="00035CFE" w:rsidP="00CF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C1CA6F6" w14:textId="4B20D193" w:rsidR="00035CFE" w:rsidRPr="00DD426D" w:rsidRDefault="00803696" w:rsidP="00CF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42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1,609</w:t>
            </w:r>
          </w:p>
        </w:tc>
        <w:tc>
          <w:tcPr>
            <w:tcW w:w="149" w:type="pct"/>
          </w:tcPr>
          <w:p w14:paraId="323DFD91" w14:textId="77777777" w:rsidR="00035CFE" w:rsidRPr="009013CB" w:rsidRDefault="00035CFE" w:rsidP="00CF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35611F" w14:textId="20716D50" w:rsidR="00035CFE" w:rsidRPr="009013CB" w:rsidRDefault="00035CFE" w:rsidP="00CF6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1,605</w:t>
            </w:r>
          </w:p>
        </w:tc>
      </w:tr>
    </w:tbl>
    <w:p w14:paraId="3A5B9D65" w14:textId="6067D6A7" w:rsidR="00060D87" w:rsidRPr="009013CB" w:rsidRDefault="00060D87" w:rsidP="00D05D87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CE03542" w14:textId="1E1D3694" w:rsidR="00A87730" w:rsidRPr="009013CB" w:rsidRDefault="00060D87" w:rsidP="00060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9013CB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C8D5CBB" w14:textId="66252725" w:rsidR="00D05D87" w:rsidRPr="009013CB" w:rsidRDefault="008F39F9" w:rsidP="00D05D87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9013CB"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D05D87" w:rsidRPr="009013CB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D05D87" w:rsidRPr="009013CB">
        <w:rPr>
          <w:rFonts w:asciiTheme="majorBidi" w:hAnsiTheme="majorBidi" w:cstheme="majorBidi"/>
          <w:b/>
          <w:bCs/>
          <w:sz w:val="30"/>
          <w:szCs w:val="30"/>
        </w:rPr>
        <w:tab/>
      </w:r>
      <w:r w:rsidR="00D05D87" w:rsidRPr="009013CB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สินทรัพย์ที่ใช้เป็นหลักประกัน</w:t>
      </w:r>
    </w:p>
    <w:p w14:paraId="180C17AC" w14:textId="77777777" w:rsidR="00A87730" w:rsidRPr="009013CB" w:rsidRDefault="00A87730" w:rsidP="00D05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7BE942" w14:textId="5089750D" w:rsidR="00D05D87" w:rsidRPr="009013CB" w:rsidRDefault="00D05D87" w:rsidP="006138A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480"/>
          <w:tab w:val="left" w:pos="6570"/>
          <w:tab w:val="left" w:pos="6660"/>
          <w:tab w:val="left" w:pos="9360"/>
          <w:tab w:val="left" w:pos="9540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กลุ่มบริษัทมีวงเงินสินเชื่อที่ยังมิได้เบิกใช้เป็นจำนวน</w:t>
      </w:r>
      <w:r w:rsidRPr="00DD3EB0">
        <w:rPr>
          <w:rFonts w:asciiTheme="majorBidi" w:hAnsiTheme="majorBidi" w:cstheme="majorBidi"/>
          <w:sz w:val="30"/>
          <w:szCs w:val="30"/>
          <w:cs/>
        </w:rPr>
        <w:t xml:space="preserve">เงิน </w:t>
      </w:r>
      <w:r w:rsidR="00F8089F" w:rsidRPr="00DD3EB0">
        <w:rPr>
          <w:rFonts w:asciiTheme="majorBidi" w:hAnsiTheme="majorBidi" w:cstheme="majorBidi"/>
          <w:sz w:val="30"/>
          <w:szCs w:val="30"/>
        </w:rPr>
        <w:t>129</w:t>
      </w:r>
      <w:r w:rsidR="00202B0E" w:rsidRPr="00DD3EB0">
        <w:rPr>
          <w:rFonts w:asciiTheme="majorBidi" w:hAnsiTheme="majorBidi" w:cstheme="majorBidi"/>
          <w:sz w:val="30"/>
          <w:szCs w:val="30"/>
        </w:rPr>
        <w:t xml:space="preserve"> </w:t>
      </w:r>
      <w:r w:rsidRPr="00DD3EB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116B0" w:rsidRPr="00DD3EB0">
        <w:rPr>
          <w:rFonts w:asciiTheme="majorBidi" w:hAnsiTheme="majorBidi" w:cstheme="majorBidi"/>
          <w:sz w:val="30"/>
          <w:szCs w:val="30"/>
        </w:rPr>
        <w:t xml:space="preserve"> </w:t>
      </w:r>
      <w:r w:rsidR="00014E23" w:rsidRPr="00DD3EB0">
        <w:rPr>
          <w:rFonts w:asciiTheme="majorBidi" w:hAnsiTheme="majorBidi" w:cstheme="majorBidi"/>
          <w:sz w:val="30"/>
          <w:szCs w:val="30"/>
          <w:cs/>
        </w:rPr>
        <w:t>และ</w:t>
      </w:r>
      <w:r w:rsidRPr="00DD3EB0">
        <w:rPr>
          <w:rFonts w:asciiTheme="majorBidi" w:hAnsiTheme="majorBidi" w:cstheme="majorBidi"/>
          <w:sz w:val="30"/>
          <w:szCs w:val="30"/>
          <w:cs/>
        </w:rPr>
        <w:t>บ</w:t>
      </w:r>
      <w:r w:rsidR="00014E23" w:rsidRPr="00DD3EB0">
        <w:rPr>
          <w:rFonts w:asciiTheme="majorBidi" w:hAnsiTheme="majorBidi" w:cstheme="majorBidi"/>
          <w:sz w:val="30"/>
          <w:szCs w:val="30"/>
          <w:cs/>
        </w:rPr>
        <w:t>ริษัทมีวงเงินสินเชื่อที่</w:t>
      </w:r>
      <w:r w:rsidR="003F2895" w:rsidRPr="00DD3EB0">
        <w:rPr>
          <w:rFonts w:asciiTheme="majorBidi" w:hAnsiTheme="majorBidi" w:cstheme="majorBidi"/>
          <w:sz w:val="30"/>
          <w:szCs w:val="30"/>
          <w:cs/>
        </w:rPr>
        <w:t>ยังมิได้</w:t>
      </w:r>
      <w:r w:rsidR="00014E23" w:rsidRPr="00DD3EB0">
        <w:rPr>
          <w:rFonts w:asciiTheme="majorBidi" w:hAnsiTheme="majorBidi" w:cstheme="majorBidi"/>
          <w:sz w:val="30"/>
          <w:szCs w:val="30"/>
          <w:cs/>
        </w:rPr>
        <w:t xml:space="preserve">เบิกใช้เป็นจำนวนเงิน </w:t>
      </w:r>
      <w:r w:rsidR="00F8089F" w:rsidRPr="00DD3EB0">
        <w:rPr>
          <w:rFonts w:asciiTheme="majorBidi" w:hAnsiTheme="majorBidi" w:cstheme="majorBidi"/>
          <w:sz w:val="30"/>
          <w:szCs w:val="30"/>
        </w:rPr>
        <w:t>110</w:t>
      </w:r>
      <w:r w:rsidR="00014E23" w:rsidRPr="00DD3EB0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747E74" w:rsidRPr="00DD3E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D3EB0">
        <w:rPr>
          <w:rFonts w:asciiTheme="majorBidi" w:hAnsiTheme="majorBidi" w:cstheme="majorBidi"/>
          <w:sz w:val="30"/>
          <w:szCs w:val="30"/>
          <w:cs/>
        </w:rPr>
        <w:t>ซึ่งค้ำประกันโด</w:t>
      </w:r>
      <w:r w:rsidR="00747E74" w:rsidRPr="00DD3EB0">
        <w:rPr>
          <w:rFonts w:asciiTheme="majorBidi" w:hAnsiTheme="majorBidi" w:cstheme="majorBidi"/>
          <w:sz w:val="30"/>
          <w:szCs w:val="30"/>
          <w:cs/>
        </w:rPr>
        <w:t>ย</w:t>
      </w:r>
      <w:r w:rsidRPr="00DD3EB0">
        <w:rPr>
          <w:rFonts w:asciiTheme="majorBidi" w:hAnsiTheme="majorBidi" w:cstheme="majorBidi"/>
          <w:sz w:val="30"/>
          <w:szCs w:val="30"/>
          <w:cs/>
        </w:rPr>
        <w:t>ที่ดิน รวม</w:t>
      </w:r>
      <w:r w:rsidRPr="009013CB">
        <w:rPr>
          <w:rFonts w:asciiTheme="majorBidi" w:hAnsiTheme="majorBidi" w:cstheme="majorBidi"/>
          <w:sz w:val="30"/>
          <w:szCs w:val="30"/>
          <w:cs/>
        </w:rPr>
        <w:t>ทั้งสิ่งปลูกสร้างที่มีอยู่และที่จะมีขึ้นในอนาคต แล</w:t>
      </w:r>
      <w:r w:rsidR="00DD3EB0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9013CB">
        <w:rPr>
          <w:rFonts w:asciiTheme="majorBidi" w:hAnsiTheme="majorBidi" w:cstheme="majorBidi"/>
          <w:sz w:val="30"/>
          <w:szCs w:val="30"/>
          <w:cs/>
        </w:rPr>
        <w:t>เครื่องจักรและอุปกรณ์บางส่วนของกลุ่มบริษัทและบริษัท</w:t>
      </w:r>
      <w:r w:rsidR="00C44A2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013CB">
        <w:rPr>
          <w:rFonts w:asciiTheme="majorBidi" w:hAnsiTheme="majorBidi" w:cstheme="majorBidi"/>
          <w:sz w:val="30"/>
          <w:szCs w:val="30"/>
          <w:cs/>
        </w:rPr>
        <w:t>นอกจากนี้เงินฝากประจำธนาคารของกลุ่มบริษัทและบริษัทได้ถูกนำไปใช้เป็นหลักประกันหนังสือค้ำประกันที่ออกโดยสถาบันการเงินหลายแห่ง</w:t>
      </w:r>
    </w:p>
    <w:p w14:paraId="5EB06FED" w14:textId="77777777" w:rsidR="00D05D87" w:rsidRPr="009013CB" w:rsidRDefault="00D05D87" w:rsidP="00D05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 w:right="2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31C2C6F7" w14:textId="0CE98FC6" w:rsidR="00D05D87" w:rsidRPr="009013CB" w:rsidRDefault="00D05D87" w:rsidP="00D05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013CB">
        <w:rPr>
          <w:rFonts w:asciiTheme="majorBidi" w:hAnsiTheme="majorBidi" w:cstheme="majorBidi"/>
          <w:sz w:val="30"/>
          <w:szCs w:val="30"/>
          <w:cs/>
        </w:rPr>
        <w:t>มูลค่าสุทธิทางบัญชีของทรัพย์สินที่ใช้เป็นหลักประกันสินเชื่อดังกล่าว มีดังนี้</w:t>
      </w:r>
    </w:p>
    <w:p w14:paraId="24A9513C" w14:textId="1F07DAF7" w:rsidR="001C1777" w:rsidRPr="009013CB" w:rsidRDefault="001C1777" w:rsidP="00C35F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/>
          <w:sz w:val="24"/>
          <w:szCs w:val="24"/>
          <w:cs/>
        </w:rPr>
      </w:pPr>
    </w:p>
    <w:tbl>
      <w:tblPr>
        <w:tblW w:w="91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9"/>
        <w:gridCol w:w="1098"/>
        <w:gridCol w:w="279"/>
        <w:gridCol w:w="1089"/>
        <w:gridCol w:w="261"/>
        <w:gridCol w:w="1053"/>
        <w:gridCol w:w="236"/>
        <w:gridCol w:w="1134"/>
      </w:tblGrid>
      <w:tr w:rsidR="00D05D87" w:rsidRPr="009013CB" w14:paraId="0C6EF7E7" w14:textId="77777777" w:rsidTr="00AA554A">
        <w:tc>
          <w:tcPr>
            <w:tcW w:w="3969" w:type="dxa"/>
          </w:tcPr>
          <w:p w14:paraId="27214FD2" w14:textId="77777777" w:rsidR="00D05D87" w:rsidRPr="009013CB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14:paraId="43FFEB81" w14:textId="77777777" w:rsidR="00D05D87" w:rsidRPr="009013CB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4BFA80E4" w14:textId="77777777" w:rsidR="00D05D87" w:rsidRPr="009013CB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3" w:type="dxa"/>
            <w:gridSpan w:val="3"/>
          </w:tcPr>
          <w:p w14:paraId="642F7A2D" w14:textId="77777777" w:rsidR="00D05D87" w:rsidRPr="009013CB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22D2" w:rsidRPr="009013CB" w14:paraId="28599875" w14:textId="77777777" w:rsidTr="00AA554A">
        <w:tc>
          <w:tcPr>
            <w:tcW w:w="3969" w:type="dxa"/>
          </w:tcPr>
          <w:p w14:paraId="18290D72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9F58E8D" w14:textId="5381006F" w:rsidR="007422D2" w:rsidRPr="009013CB" w:rsidRDefault="00E27464" w:rsidP="007422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79" w:type="dxa"/>
          </w:tcPr>
          <w:p w14:paraId="5C6AA3A4" w14:textId="77777777" w:rsidR="007422D2" w:rsidRPr="009013CB" w:rsidRDefault="007422D2" w:rsidP="007422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214C47E" w14:textId="071A2365" w:rsidR="007422D2" w:rsidRPr="009013CB" w:rsidRDefault="007422D2" w:rsidP="007422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</w:tcPr>
          <w:p w14:paraId="71C2B730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5FAAD17" w14:textId="65F2F724" w:rsidR="007422D2" w:rsidRPr="009013CB" w:rsidRDefault="00E27464" w:rsidP="007422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36" w:type="dxa"/>
          </w:tcPr>
          <w:p w14:paraId="0CCF377B" w14:textId="77777777" w:rsidR="007422D2" w:rsidRPr="009013CB" w:rsidRDefault="007422D2" w:rsidP="007422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4902149" w14:textId="5CD9267F" w:rsidR="007422D2" w:rsidRPr="009013CB" w:rsidRDefault="007422D2" w:rsidP="007422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422D2" w:rsidRPr="009013CB" w14:paraId="011694C2" w14:textId="77777777" w:rsidTr="00AA554A">
        <w:tc>
          <w:tcPr>
            <w:tcW w:w="3969" w:type="dxa"/>
          </w:tcPr>
          <w:p w14:paraId="103A770E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DF6108E" w14:textId="194FB1D2" w:rsidR="007422D2" w:rsidRPr="007422D2" w:rsidRDefault="007422D2" w:rsidP="007422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9" w:type="dxa"/>
          </w:tcPr>
          <w:p w14:paraId="53E5E177" w14:textId="77777777" w:rsidR="007422D2" w:rsidRPr="009013CB" w:rsidRDefault="007422D2" w:rsidP="007422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5076FD1" w14:textId="4D274541" w:rsidR="007422D2" w:rsidRPr="009013CB" w:rsidRDefault="007422D2" w:rsidP="007422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14:paraId="795979BE" w14:textId="77777777" w:rsidR="007422D2" w:rsidRPr="009013CB" w:rsidRDefault="007422D2" w:rsidP="00742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8A05F89" w14:textId="474EA6BA" w:rsidR="007422D2" w:rsidRPr="009013CB" w:rsidRDefault="007422D2" w:rsidP="007422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3B7E122A" w14:textId="77777777" w:rsidR="007422D2" w:rsidRPr="009013CB" w:rsidRDefault="007422D2" w:rsidP="007422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E8BB7C9" w14:textId="6C97CE36" w:rsidR="007422D2" w:rsidRPr="009013CB" w:rsidRDefault="007422D2" w:rsidP="007422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422D2" w:rsidRPr="009013CB" w14:paraId="38DFC728" w14:textId="77777777" w:rsidTr="00AA554A">
        <w:tc>
          <w:tcPr>
            <w:tcW w:w="3969" w:type="dxa"/>
          </w:tcPr>
          <w:p w14:paraId="5A5577F8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50" w:type="dxa"/>
            <w:gridSpan w:val="7"/>
          </w:tcPr>
          <w:p w14:paraId="1BE8465B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22D2" w:rsidRPr="009013CB" w14:paraId="10C29837" w14:textId="77777777" w:rsidTr="00AA554A">
        <w:tc>
          <w:tcPr>
            <w:tcW w:w="3969" w:type="dxa"/>
          </w:tcPr>
          <w:p w14:paraId="7BE828E9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98" w:type="dxa"/>
          </w:tcPr>
          <w:p w14:paraId="14767B9E" w14:textId="5DEB6E6E" w:rsidR="003F4D36" w:rsidRPr="009013CB" w:rsidRDefault="003F4D36" w:rsidP="003F4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7,755</w:t>
            </w:r>
          </w:p>
        </w:tc>
        <w:tc>
          <w:tcPr>
            <w:tcW w:w="279" w:type="dxa"/>
          </w:tcPr>
          <w:p w14:paraId="20711160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9" w:type="dxa"/>
          </w:tcPr>
          <w:p w14:paraId="2CB45376" w14:textId="5E3444CC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sz w:val="30"/>
                <w:szCs w:val="30"/>
              </w:rPr>
              <w:t>7,755</w:t>
            </w:r>
          </w:p>
        </w:tc>
        <w:tc>
          <w:tcPr>
            <w:tcW w:w="261" w:type="dxa"/>
          </w:tcPr>
          <w:p w14:paraId="1CF2A991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53" w:type="dxa"/>
          </w:tcPr>
          <w:p w14:paraId="245FCF08" w14:textId="32D367DB" w:rsidR="007422D2" w:rsidRPr="009013CB" w:rsidRDefault="003F4D36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2,580</w:t>
            </w:r>
          </w:p>
        </w:tc>
        <w:tc>
          <w:tcPr>
            <w:tcW w:w="236" w:type="dxa"/>
          </w:tcPr>
          <w:p w14:paraId="0A9637F5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FED6182" w14:textId="4629D9C0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sz w:val="30"/>
                <w:szCs w:val="30"/>
              </w:rPr>
              <w:t>2,580</w:t>
            </w:r>
          </w:p>
        </w:tc>
      </w:tr>
      <w:tr w:rsidR="007422D2" w:rsidRPr="009013CB" w14:paraId="7CBC3DF5" w14:textId="77777777" w:rsidTr="00AA554A">
        <w:tc>
          <w:tcPr>
            <w:tcW w:w="3969" w:type="dxa"/>
          </w:tcPr>
          <w:p w14:paraId="14561D3F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98" w:type="dxa"/>
          </w:tcPr>
          <w:p w14:paraId="46ACB441" w14:textId="551D2D23" w:rsidR="007422D2" w:rsidRPr="009013CB" w:rsidRDefault="003F4D36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60,983</w:t>
            </w:r>
          </w:p>
        </w:tc>
        <w:tc>
          <w:tcPr>
            <w:tcW w:w="279" w:type="dxa"/>
          </w:tcPr>
          <w:p w14:paraId="6A8C0E8F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9" w:type="dxa"/>
          </w:tcPr>
          <w:p w14:paraId="1A1761D6" w14:textId="38CDF425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sz w:val="30"/>
                <w:szCs w:val="30"/>
              </w:rPr>
              <w:t>60,983</w:t>
            </w:r>
          </w:p>
        </w:tc>
        <w:tc>
          <w:tcPr>
            <w:tcW w:w="261" w:type="dxa"/>
          </w:tcPr>
          <w:p w14:paraId="0E111913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53" w:type="dxa"/>
          </w:tcPr>
          <w:p w14:paraId="40FBA892" w14:textId="3D50387A" w:rsidR="007422D2" w:rsidRPr="009013CB" w:rsidRDefault="003F4D36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65,557</w:t>
            </w:r>
          </w:p>
        </w:tc>
        <w:tc>
          <w:tcPr>
            <w:tcW w:w="236" w:type="dxa"/>
          </w:tcPr>
          <w:p w14:paraId="117ECB7F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851948A" w14:textId="08D5C313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sz w:val="30"/>
                <w:szCs w:val="30"/>
              </w:rPr>
              <w:t>65,557</w:t>
            </w:r>
          </w:p>
        </w:tc>
      </w:tr>
      <w:tr w:rsidR="007422D2" w:rsidRPr="009013CB" w14:paraId="2C1F9548" w14:textId="77777777" w:rsidTr="00AA554A">
        <w:tc>
          <w:tcPr>
            <w:tcW w:w="3969" w:type="dxa"/>
          </w:tcPr>
          <w:p w14:paraId="5CA1D950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98" w:type="dxa"/>
            <w:tcBorders>
              <w:bottom w:val="single" w:sz="4" w:space="0" w:color="000000"/>
            </w:tcBorders>
          </w:tcPr>
          <w:p w14:paraId="481AAEE6" w14:textId="12AC1A90" w:rsidR="007422D2" w:rsidRPr="009013CB" w:rsidRDefault="003F4D36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37,607</w:t>
            </w:r>
          </w:p>
        </w:tc>
        <w:tc>
          <w:tcPr>
            <w:tcW w:w="279" w:type="dxa"/>
          </w:tcPr>
          <w:p w14:paraId="42B4896B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000000"/>
            </w:tcBorders>
          </w:tcPr>
          <w:p w14:paraId="23089BE0" w14:textId="5B586676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sz w:val="30"/>
                <w:szCs w:val="30"/>
              </w:rPr>
              <w:t>37,607</w:t>
            </w:r>
          </w:p>
        </w:tc>
        <w:tc>
          <w:tcPr>
            <w:tcW w:w="261" w:type="dxa"/>
          </w:tcPr>
          <w:p w14:paraId="1C50973A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000000"/>
            </w:tcBorders>
          </w:tcPr>
          <w:p w14:paraId="5AC63E0C" w14:textId="7836DB13" w:rsidR="007422D2" w:rsidRPr="009013CB" w:rsidRDefault="003F4D36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33,033</w:t>
            </w:r>
          </w:p>
        </w:tc>
        <w:tc>
          <w:tcPr>
            <w:tcW w:w="236" w:type="dxa"/>
          </w:tcPr>
          <w:p w14:paraId="0247321F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005A87FD" w14:textId="7EAF16E1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sz w:val="30"/>
                <w:szCs w:val="30"/>
              </w:rPr>
              <w:t>33,033</w:t>
            </w:r>
          </w:p>
        </w:tc>
      </w:tr>
      <w:tr w:rsidR="007422D2" w:rsidRPr="009013CB" w14:paraId="56E5AEB9" w14:textId="77777777" w:rsidTr="00AA554A">
        <w:tc>
          <w:tcPr>
            <w:tcW w:w="3969" w:type="dxa"/>
          </w:tcPr>
          <w:p w14:paraId="52AEC79D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000000"/>
              <w:bottom w:val="double" w:sz="4" w:space="0" w:color="000000"/>
            </w:tcBorders>
          </w:tcPr>
          <w:p w14:paraId="162CA12A" w14:textId="3C45B7A8" w:rsidR="007422D2" w:rsidRPr="009013CB" w:rsidRDefault="003F4D36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7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106,345</w:t>
            </w:r>
          </w:p>
        </w:tc>
        <w:tc>
          <w:tcPr>
            <w:tcW w:w="279" w:type="dxa"/>
          </w:tcPr>
          <w:p w14:paraId="492F748A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000000"/>
              <w:bottom w:val="double" w:sz="4" w:space="0" w:color="000000"/>
            </w:tcBorders>
          </w:tcPr>
          <w:p w14:paraId="3C96B962" w14:textId="14927F01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7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106,345</w:t>
            </w:r>
          </w:p>
        </w:tc>
        <w:tc>
          <w:tcPr>
            <w:tcW w:w="261" w:type="dxa"/>
          </w:tcPr>
          <w:p w14:paraId="7D52C9FA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double" w:sz="4" w:space="0" w:color="000000"/>
            </w:tcBorders>
          </w:tcPr>
          <w:p w14:paraId="6C1B72CE" w14:textId="2AFBB9BC" w:rsidR="007422D2" w:rsidRPr="009013CB" w:rsidRDefault="003F4D36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7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101,170</w:t>
            </w:r>
          </w:p>
        </w:tc>
        <w:tc>
          <w:tcPr>
            <w:tcW w:w="236" w:type="dxa"/>
          </w:tcPr>
          <w:p w14:paraId="741033C1" w14:textId="7777777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</w:tcPr>
          <w:p w14:paraId="2C9E7B1C" w14:textId="0C606F07" w:rsidR="007422D2" w:rsidRPr="009013CB" w:rsidRDefault="007422D2" w:rsidP="00742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3D6E37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101,170</w:t>
            </w:r>
          </w:p>
        </w:tc>
      </w:tr>
    </w:tbl>
    <w:p w14:paraId="3840AFBE" w14:textId="77777777" w:rsidR="0015135A" w:rsidRPr="009013CB" w:rsidRDefault="0015135A" w:rsidP="00151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15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</w:p>
    <w:p w14:paraId="449A2A7E" w14:textId="2DB5F339" w:rsidR="001D0CA6" w:rsidRPr="009013CB" w:rsidRDefault="008F39F9" w:rsidP="0015135A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013CB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1D0CA6" w:rsidRPr="009013CB">
        <w:rPr>
          <w:rFonts w:asciiTheme="majorBidi" w:hAnsiTheme="majorBidi" w:cstheme="majorBidi"/>
          <w:b/>
          <w:bCs/>
          <w:sz w:val="30"/>
          <w:szCs w:val="30"/>
        </w:rPr>
        <w:tab/>
      </w:r>
      <w:r w:rsidR="0047466D" w:rsidRPr="009013CB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695D004F" w14:textId="233E6124" w:rsidR="00AA7966" w:rsidRPr="009013CB" w:rsidRDefault="00AA7966" w:rsidP="00AA7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21E7A36" w14:textId="6B3BB0D3" w:rsidR="00A07D3D" w:rsidRPr="009013CB" w:rsidRDefault="00A07D3D" w:rsidP="007E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013CB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ส่วนงานดำเนินงาน</w:t>
      </w:r>
    </w:p>
    <w:p w14:paraId="54C8DA07" w14:textId="55BB7999" w:rsidR="007E7E94" w:rsidRPr="009013CB" w:rsidRDefault="007E7E94" w:rsidP="007E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6431EF7" w14:textId="1916B76B" w:rsidR="00A07D3D" w:rsidRPr="009013CB" w:rsidRDefault="00A07D3D" w:rsidP="00A07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 ธุรกิจผลิตและจัดจำหน่ายชิ้นส่วนประกอบรถยนต์ ดังนั้น มีส่วนงานที่รายงานเพียงส่วนงานเดียว</w:t>
      </w:r>
    </w:p>
    <w:p w14:paraId="3807D029" w14:textId="601748A5" w:rsidR="00A07D3D" w:rsidRPr="009013CB" w:rsidRDefault="00A07D3D" w:rsidP="00A07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05AC9C6" w14:textId="228B80B1" w:rsidR="00085901" w:rsidRPr="009013CB" w:rsidRDefault="00A07D3D" w:rsidP="00871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กลุ่มบริษัทมีการจัดการบริหารโดยมาตรฐานระดับสากล แต่มีกระบวนการผลิตและสำนักงานขายในประเทศไทย </w:t>
      </w:r>
      <w:r w:rsidRPr="009013CB">
        <w:rPr>
          <w:rFonts w:asciiTheme="majorBidi" w:hAnsiTheme="majorBidi" w:cstheme="majorBidi"/>
          <w:sz w:val="30"/>
          <w:szCs w:val="30"/>
        </w:rPr>
        <w:br/>
      </w:r>
      <w:r w:rsidRPr="009013CB">
        <w:rPr>
          <w:rFonts w:asciiTheme="majorBidi" w:hAnsiTheme="majorBidi" w:cstheme="majorBidi"/>
          <w:sz w:val="30"/>
          <w:szCs w:val="30"/>
          <w:cs/>
        </w:rPr>
        <w:t>จึงไม่มีสินทรัพย์ในต่างประเทศที่มีสาระสำคัญ</w:t>
      </w:r>
    </w:p>
    <w:p w14:paraId="5CD4CCA8" w14:textId="6ABC385F" w:rsidR="0015135A" w:rsidRPr="009013CB" w:rsidRDefault="0015135A" w:rsidP="00871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443D7E8" w14:textId="77777777" w:rsidR="00647337" w:rsidRPr="009013CB" w:rsidRDefault="00647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013C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01BD1CB" w14:textId="62F1B0B6" w:rsidR="00B10DA2" w:rsidRDefault="00085901" w:rsidP="00316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013C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การจำแนกรายได้</w:t>
      </w:r>
      <w:r w:rsidR="00E56DEB" w:rsidRPr="009013C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3D88BAF0" w14:textId="4AA28BEB" w:rsidR="00B77D94" w:rsidRPr="009013CB" w:rsidRDefault="006539FC" w:rsidP="00B77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noProof/>
          <w:sz w:val="30"/>
          <w:szCs w:val="30"/>
        </w:rPr>
        <w:drawing>
          <wp:anchor distT="0" distB="0" distL="114300" distR="114300" simplePos="0" relativeHeight="251664385" behindDoc="1" locked="0" layoutInCell="1" allowOverlap="1" wp14:anchorId="380F3F94" wp14:editId="21922186">
            <wp:simplePos x="0" y="0"/>
            <wp:positionH relativeFrom="margin">
              <wp:align>center</wp:align>
            </wp:positionH>
            <wp:positionV relativeFrom="paragraph">
              <wp:posOffset>4007854</wp:posOffset>
            </wp:positionV>
            <wp:extent cx="6583045" cy="3599815"/>
            <wp:effectExtent l="0" t="0" r="0" b="635"/>
            <wp:wrapTight wrapText="bothSides">
              <wp:wrapPolygon edited="0">
                <wp:start x="7751" y="114"/>
                <wp:lineTo x="7313" y="686"/>
                <wp:lineTo x="7313" y="914"/>
                <wp:lineTo x="7501" y="2172"/>
                <wp:lineTo x="4563" y="4001"/>
                <wp:lineTo x="3750" y="4115"/>
                <wp:lineTo x="3750" y="4458"/>
                <wp:lineTo x="4250" y="5830"/>
                <wp:lineTo x="3375" y="6630"/>
                <wp:lineTo x="2438" y="7658"/>
                <wp:lineTo x="2125" y="8344"/>
                <wp:lineTo x="1625" y="9487"/>
                <wp:lineTo x="1375" y="10859"/>
                <wp:lineTo x="1313" y="11316"/>
                <wp:lineTo x="1250" y="13145"/>
                <wp:lineTo x="1563" y="14974"/>
                <wp:lineTo x="2250" y="16803"/>
                <wp:lineTo x="2313" y="17717"/>
                <wp:lineTo x="4563" y="18632"/>
                <wp:lineTo x="7001" y="18632"/>
                <wp:lineTo x="7063" y="21490"/>
                <wp:lineTo x="14564" y="21490"/>
                <wp:lineTo x="14564" y="18632"/>
                <wp:lineTo x="16877" y="18632"/>
                <wp:lineTo x="19377" y="17717"/>
                <wp:lineTo x="19377" y="16803"/>
                <wp:lineTo x="20064" y="14974"/>
                <wp:lineTo x="20314" y="13145"/>
                <wp:lineTo x="20314" y="11316"/>
                <wp:lineTo x="20002" y="9487"/>
                <wp:lineTo x="19189" y="7658"/>
                <wp:lineTo x="18689" y="7087"/>
                <wp:lineTo x="17314" y="5830"/>
                <wp:lineTo x="18377" y="4572"/>
                <wp:lineTo x="18439" y="4001"/>
                <wp:lineTo x="17814" y="4001"/>
                <wp:lineTo x="20502" y="3201"/>
                <wp:lineTo x="20377" y="2515"/>
                <wp:lineTo x="14189" y="2172"/>
                <wp:lineTo x="14314" y="800"/>
                <wp:lineTo x="14251" y="114"/>
                <wp:lineTo x="7751" y="114"/>
              </wp:wrapPolygon>
            </wp:wrapTight>
            <wp:docPr id="176556245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5562454" name="Picture 4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83192" cy="35999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ajorBidi" w:hAnsiTheme="majorBidi" w:cstheme="majorBidi"/>
          <w:i/>
          <w:iCs/>
          <w:noProof/>
          <w:sz w:val="30"/>
          <w:szCs w:val="30"/>
        </w:rPr>
        <w:drawing>
          <wp:anchor distT="0" distB="0" distL="114300" distR="114300" simplePos="0" relativeHeight="251663361" behindDoc="1" locked="0" layoutInCell="1" allowOverlap="1" wp14:anchorId="733AD259" wp14:editId="758C4724">
            <wp:simplePos x="0" y="0"/>
            <wp:positionH relativeFrom="margin">
              <wp:align>center</wp:align>
            </wp:positionH>
            <wp:positionV relativeFrom="paragraph">
              <wp:posOffset>137028</wp:posOffset>
            </wp:positionV>
            <wp:extent cx="6579235" cy="3638550"/>
            <wp:effectExtent l="0" t="0" r="0" b="0"/>
            <wp:wrapTight wrapText="bothSides">
              <wp:wrapPolygon edited="0">
                <wp:start x="7755" y="113"/>
                <wp:lineTo x="7317" y="679"/>
                <wp:lineTo x="7317" y="905"/>
                <wp:lineTo x="7568" y="2149"/>
                <wp:lineTo x="7568" y="2262"/>
                <wp:lineTo x="10632" y="3958"/>
                <wp:lineTo x="3690" y="4071"/>
                <wp:lineTo x="3690" y="4863"/>
                <wp:lineTo x="10757" y="5768"/>
                <wp:lineTo x="4503" y="5881"/>
                <wp:lineTo x="2627" y="6220"/>
                <wp:lineTo x="2627" y="7577"/>
                <wp:lineTo x="2189" y="8369"/>
                <wp:lineTo x="1689" y="9386"/>
                <wp:lineTo x="1313" y="11196"/>
                <wp:lineTo x="1251" y="13005"/>
                <wp:lineTo x="1501" y="14815"/>
                <wp:lineTo x="2126" y="16624"/>
                <wp:lineTo x="2189" y="17076"/>
                <wp:lineTo x="3815" y="18434"/>
                <wp:lineTo x="4315" y="18434"/>
                <wp:lineTo x="7317" y="20243"/>
                <wp:lineTo x="7443" y="21487"/>
                <wp:lineTo x="14260" y="21487"/>
                <wp:lineTo x="14260" y="18434"/>
                <wp:lineTo x="17199" y="18434"/>
                <wp:lineTo x="19451" y="17642"/>
                <wp:lineTo x="19451" y="16624"/>
                <wp:lineTo x="20076" y="14815"/>
                <wp:lineTo x="20326" y="13005"/>
                <wp:lineTo x="20326" y="11196"/>
                <wp:lineTo x="19951" y="9386"/>
                <wp:lineTo x="19326" y="8142"/>
                <wp:lineTo x="19138" y="6333"/>
                <wp:lineTo x="17074" y="5881"/>
                <wp:lineTo x="10757" y="5768"/>
                <wp:lineTo x="18325" y="4863"/>
                <wp:lineTo x="18325" y="4071"/>
                <wp:lineTo x="20326" y="3732"/>
                <wp:lineTo x="20389" y="2940"/>
                <wp:lineTo x="14135" y="2149"/>
                <wp:lineTo x="14510" y="452"/>
                <wp:lineTo x="14510" y="113"/>
                <wp:lineTo x="7755" y="113"/>
              </wp:wrapPolygon>
            </wp:wrapTight>
            <wp:docPr id="69702750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7027508" name="Picture 3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9257" cy="3639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14A05" w:rsidRPr="009013CB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5757F6DA" w14:textId="06B60504" w:rsidR="002965EB" w:rsidRPr="009013CB" w:rsidRDefault="008F39F9" w:rsidP="00296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013CB">
        <w:rPr>
          <w:rFonts w:asciiTheme="majorBidi" w:hAnsiTheme="majorBidi" w:cstheme="majorBidi"/>
          <w:b/>
          <w:bCs/>
          <w:sz w:val="30"/>
          <w:szCs w:val="30"/>
        </w:rPr>
        <w:lastRenderedPageBreak/>
        <w:t>5</w:t>
      </w:r>
      <w:r w:rsidR="002965EB" w:rsidRPr="009013CB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ภาษีเงินได้</w:t>
      </w:r>
    </w:p>
    <w:p w14:paraId="64A5F889" w14:textId="77777777" w:rsidR="002965EB" w:rsidRPr="009013CB" w:rsidRDefault="002965EB" w:rsidP="00AA7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3A5991B" w14:textId="02F0C6FA" w:rsidR="00A0782B" w:rsidRPr="009013CB" w:rsidRDefault="00A0782B" w:rsidP="00844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32C7B">
        <w:rPr>
          <w:rFonts w:asciiTheme="majorBidi" w:hAnsiTheme="majorBidi" w:cstheme="majorBidi"/>
          <w:spacing w:val="-4"/>
          <w:sz w:val="30"/>
          <w:szCs w:val="30"/>
          <w:cs/>
        </w:rPr>
        <w:t>อัตราภาษีเงินได้ที่แท้จริงรวมของกลุ่มบริษัทสำหรับระยะเวลา</w:t>
      </w:r>
      <w:r w:rsidR="00CF372A" w:rsidRPr="00432C7B"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="00844912" w:rsidRPr="00432C7B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E27464" w:rsidRPr="00432C7B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E27464" w:rsidRPr="00432C7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มิถุนายน </w:t>
      </w:r>
      <w:r w:rsidR="00971620" w:rsidRPr="00432C7B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7422D2" w:rsidRPr="00432C7B">
        <w:rPr>
          <w:rFonts w:asciiTheme="majorBidi" w:hAnsiTheme="majorBidi" w:cstheme="majorBidi"/>
          <w:spacing w:val="-4"/>
          <w:sz w:val="30"/>
          <w:szCs w:val="30"/>
        </w:rPr>
        <w:t>8</w:t>
      </w:r>
      <w:r w:rsidR="00DD2354" w:rsidRPr="00432C7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32C7B">
        <w:rPr>
          <w:rFonts w:asciiTheme="majorBidi" w:hAnsiTheme="majorBidi" w:cstheme="majorBidi"/>
          <w:spacing w:val="-4"/>
          <w:sz w:val="30"/>
          <w:szCs w:val="30"/>
          <w:cs/>
        </w:rPr>
        <w:t>คือร้อยล</w:t>
      </w:r>
      <w:r w:rsidR="00204FE7" w:rsidRPr="00432C7B">
        <w:rPr>
          <w:rFonts w:asciiTheme="majorBidi" w:hAnsiTheme="majorBidi" w:cstheme="majorBidi"/>
          <w:spacing w:val="-4"/>
          <w:sz w:val="30"/>
          <w:szCs w:val="30"/>
          <w:cs/>
        </w:rPr>
        <w:t>ะ</w:t>
      </w:r>
      <w:r w:rsidR="00204FE7" w:rsidRPr="009013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5169">
        <w:rPr>
          <w:rFonts w:asciiTheme="majorBidi" w:hAnsiTheme="majorBidi" w:cstheme="majorBidi"/>
          <w:sz w:val="30"/>
          <w:szCs w:val="30"/>
        </w:rPr>
        <w:t>18.</w:t>
      </w:r>
      <w:r w:rsidR="00F865B4">
        <w:rPr>
          <w:rFonts w:asciiTheme="majorBidi" w:hAnsiTheme="majorBidi" w:cstheme="majorBidi"/>
          <w:sz w:val="30"/>
          <w:szCs w:val="30"/>
        </w:rPr>
        <w:t>1</w:t>
      </w:r>
      <w:r w:rsidR="00442F1B" w:rsidRPr="009013CB">
        <w:rPr>
          <w:rFonts w:asciiTheme="majorBidi" w:hAnsiTheme="majorBidi" w:cstheme="majorBidi"/>
          <w:sz w:val="30"/>
          <w:szCs w:val="30"/>
        </w:rPr>
        <w:t xml:space="preserve"> </w:t>
      </w:r>
      <w:r w:rsidR="001310EA" w:rsidRPr="009013CB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7422D2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1310EA" w:rsidRPr="009013C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310EA" w:rsidRPr="009013CB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1310EA" w:rsidRPr="009013C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27464">
        <w:rPr>
          <w:rFonts w:asciiTheme="majorBidi" w:hAnsiTheme="majorBidi" w:cstheme="majorBidi"/>
          <w:i/>
          <w:iCs/>
          <w:sz w:val="30"/>
          <w:szCs w:val="30"/>
        </w:rPr>
        <w:t>17.6</w:t>
      </w:r>
      <w:r w:rsidR="00136A5F" w:rsidRPr="009013CB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9013CB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</w:t>
      </w:r>
      <w:r w:rsidR="001310EA" w:rsidRPr="009013CB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Pr="009013CB">
        <w:rPr>
          <w:rFonts w:asciiTheme="majorBidi" w:hAnsiTheme="majorBidi" w:cstheme="majorBidi"/>
          <w:sz w:val="30"/>
          <w:szCs w:val="30"/>
          <w:cs/>
        </w:rPr>
        <w:t>มีสาเหตุหลักจากบริษัทย่อยมี</w:t>
      </w:r>
      <w:r w:rsidR="000208DF">
        <w:rPr>
          <w:rFonts w:asciiTheme="majorBidi" w:hAnsiTheme="majorBidi" w:cstheme="majorBidi"/>
          <w:sz w:val="30"/>
          <w:szCs w:val="30"/>
          <w:cs/>
        </w:rPr>
        <w:br/>
      </w:r>
      <w:r w:rsidRPr="009013CB">
        <w:rPr>
          <w:rFonts w:asciiTheme="majorBidi" w:hAnsiTheme="majorBidi" w:cstheme="majorBidi"/>
          <w:sz w:val="30"/>
          <w:szCs w:val="30"/>
          <w:cs/>
        </w:rPr>
        <w:t xml:space="preserve">การใช้ขาดทุนทางภาษีเดิมที่ไม่ได้บันทึก </w:t>
      </w:r>
      <w:r w:rsidR="001310EA" w:rsidRPr="009013CB">
        <w:rPr>
          <w:rFonts w:asciiTheme="majorBidi" w:hAnsiTheme="majorBidi" w:cstheme="majorBidi"/>
          <w:sz w:val="30"/>
          <w:szCs w:val="30"/>
          <w:cs/>
        </w:rPr>
        <w:t>และอัตราภาษีเงินได้ที่แท้จริงของบริษัทสำหรับรอบระยะเวลา</w:t>
      </w:r>
      <w:r w:rsidR="00CF372A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844912" w:rsidRPr="009013C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27464">
        <w:rPr>
          <w:rFonts w:asciiTheme="majorBidi" w:hAnsiTheme="majorBidi" w:cstheme="majorBidi"/>
          <w:sz w:val="30"/>
          <w:szCs w:val="30"/>
        </w:rPr>
        <w:t xml:space="preserve">30 </w:t>
      </w:r>
      <w:r w:rsidR="00E27464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7422D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422D2">
        <w:rPr>
          <w:rFonts w:asciiTheme="majorBidi" w:hAnsiTheme="majorBidi" w:cstheme="majorBidi"/>
          <w:sz w:val="30"/>
          <w:szCs w:val="30"/>
        </w:rPr>
        <w:t>2568</w:t>
      </w:r>
      <w:r w:rsidR="00971620" w:rsidRPr="009013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10EA" w:rsidRPr="009013CB">
        <w:rPr>
          <w:rFonts w:asciiTheme="majorBidi" w:hAnsiTheme="majorBidi" w:cstheme="majorBidi"/>
          <w:sz w:val="30"/>
          <w:szCs w:val="30"/>
          <w:cs/>
        </w:rPr>
        <w:t xml:space="preserve">คือร้อยละ </w:t>
      </w:r>
      <w:r w:rsidR="00A05169">
        <w:rPr>
          <w:rFonts w:asciiTheme="majorBidi" w:hAnsiTheme="majorBidi" w:cstheme="majorBidi"/>
          <w:sz w:val="30"/>
          <w:szCs w:val="30"/>
        </w:rPr>
        <w:t>19.3</w:t>
      </w:r>
      <w:r w:rsidR="003753E1" w:rsidRPr="009013CB">
        <w:rPr>
          <w:rFonts w:asciiTheme="majorBidi" w:hAnsiTheme="majorBidi" w:cstheme="majorBidi"/>
          <w:sz w:val="30"/>
          <w:szCs w:val="30"/>
        </w:rPr>
        <w:t xml:space="preserve"> </w:t>
      </w:r>
      <w:r w:rsidR="001310EA" w:rsidRPr="009013CB">
        <w:rPr>
          <w:rFonts w:asciiTheme="majorBidi" w:hAnsiTheme="majorBidi" w:cstheme="majorBidi"/>
          <w:i/>
          <w:iCs/>
          <w:sz w:val="30"/>
          <w:szCs w:val="30"/>
        </w:rPr>
        <w:t>(25</w:t>
      </w:r>
      <w:r w:rsidR="000D498A">
        <w:rPr>
          <w:rFonts w:asciiTheme="majorBidi" w:hAnsiTheme="majorBidi" w:cstheme="majorBidi"/>
          <w:i/>
          <w:iCs/>
          <w:sz w:val="30"/>
          <w:szCs w:val="30"/>
        </w:rPr>
        <w:t>67</w:t>
      </w:r>
      <w:r w:rsidR="001310EA" w:rsidRPr="009013C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310EA" w:rsidRPr="009013CB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8D1B46" w:rsidRPr="009013C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E27464">
        <w:rPr>
          <w:rFonts w:asciiTheme="majorBidi" w:hAnsiTheme="majorBidi" w:cstheme="majorBidi"/>
          <w:i/>
          <w:iCs/>
          <w:sz w:val="30"/>
          <w:szCs w:val="30"/>
        </w:rPr>
        <w:t>9.8</w:t>
      </w:r>
      <w:r w:rsidR="001310EA" w:rsidRPr="009013CB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521B5E" w:rsidRPr="009013C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310EA" w:rsidRPr="009013CB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การเปลี่ยนแปลงในอัตราภาษีเงินได้ที่แท้จริงของบริษัทมีสาเหตุ</w:t>
      </w:r>
      <w:r w:rsidR="000D3705" w:rsidRPr="009013CB">
        <w:rPr>
          <w:rFonts w:asciiTheme="majorBidi" w:hAnsiTheme="majorBidi" w:cstheme="majorBidi"/>
          <w:sz w:val="30"/>
          <w:szCs w:val="30"/>
          <w:cs/>
        </w:rPr>
        <w:t>หลักจากเงินปันผลรับซึ่งได้รับยกเว้นในทางภาษี</w:t>
      </w:r>
    </w:p>
    <w:p w14:paraId="36952718" w14:textId="77777777" w:rsidR="00E27464" w:rsidRDefault="00E27464" w:rsidP="00E27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8C21F0" w14:textId="7E554E76" w:rsidR="00E27464" w:rsidRDefault="00343FE1" w:rsidP="00E27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E27464" w:rsidRPr="009013CB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E27464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31585133" w14:textId="77777777" w:rsidR="00E27464" w:rsidRDefault="00E27464" w:rsidP="00E27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5"/>
        <w:gridCol w:w="1693"/>
        <w:gridCol w:w="1696"/>
        <w:gridCol w:w="1350"/>
        <w:gridCol w:w="231"/>
        <w:gridCol w:w="1365"/>
      </w:tblGrid>
      <w:tr w:rsidR="00E27464" w:rsidRPr="00E36DF9" w14:paraId="3A7D9341" w14:textId="77777777" w:rsidTr="00F81F87">
        <w:trPr>
          <w:tblHeader/>
        </w:trPr>
        <w:tc>
          <w:tcPr>
            <w:tcW w:w="2845" w:type="dxa"/>
            <w:vAlign w:val="bottom"/>
          </w:tcPr>
          <w:p w14:paraId="7AFDE5B7" w14:textId="77777777" w:rsidR="00E27464" w:rsidRPr="00E36DF9" w:rsidRDefault="00E27464" w:rsidP="00F8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3" w:type="dxa"/>
            <w:vAlign w:val="bottom"/>
          </w:tcPr>
          <w:p w14:paraId="79628E05" w14:textId="77777777" w:rsidR="00E27464" w:rsidRPr="00E36DF9" w:rsidRDefault="00E27464" w:rsidP="00F8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6DF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96" w:type="dxa"/>
            <w:vAlign w:val="bottom"/>
          </w:tcPr>
          <w:p w14:paraId="54EF4F6D" w14:textId="77777777" w:rsidR="00E27464" w:rsidRPr="00E36DF9" w:rsidRDefault="00E27464" w:rsidP="00F8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6DF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0" w:type="dxa"/>
            <w:vAlign w:val="bottom"/>
          </w:tcPr>
          <w:p w14:paraId="7BC6DAF1" w14:textId="77777777" w:rsidR="00E27464" w:rsidRPr="00E36DF9" w:rsidRDefault="00E27464" w:rsidP="00F8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6DF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16CA414B" w14:textId="77777777" w:rsidR="00E27464" w:rsidRPr="00E36DF9" w:rsidRDefault="00E27464" w:rsidP="00F8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5" w:type="dxa"/>
            <w:vAlign w:val="bottom"/>
          </w:tcPr>
          <w:p w14:paraId="6837A9E5" w14:textId="77777777" w:rsidR="00E27464" w:rsidRPr="00E36DF9" w:rsidDel="00D43E7A" w:rsidRDefault="00E27464" w:rsidP="00F8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6DF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E27464" w:rsidRPr="00E36DF9" w14:paraId="4D5181C1" w14:textId="77777777" w:rsidTr="00F81F87">
        <w:trPr>
          <w:tblHeader/>
        </w:trPr>
        <w:tc>
          <w:tcPr>
            <w:tcW w:w="2845" w:type="dxa"/>
          </w:tcPr>
          <w:p w14:paraId="7E86EF03" w14:textId="77777777" w:rsidR="00E27464" w:rsidRPr="00E36DF9" w:rsidRDefault="00E27464" w:rsidP="00F8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93" w:type="dxa"/>
          </w:tcPr>
          <w:p w14:paraId="198C5475" w14:textId="77777777" w:rsidR="00E27464" w:rsidRPr="00E36DF9" w:rsidRDefault="00E27464" w:rsidP="00F8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</w:tcPr>
          <w:p w14:paraId="3790C47A" w14:textId="77777777" w:rsidR="00E27464" w:rsidRPr="00E36DF9" w:rsidRDefault="00E27464" w:rsidP="00F8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7CE4A19" w14:textId="77777777" w:rsidR="00E27464" w:rsidRPr="00E36DF9" w:rsidRDefault="00E27464" w:rsidP="00F8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6D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4FFD6963" w14:textId="77777777" w:rsidR="00E27464" w:rsidRPr="00E36DF9" w:rsidRDefault="00E27464" w:rsidP="00F8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5" w:type="dxa"/>
          </w:tcPr>
          <w:p w14:paraId="47C0DFAB" w14:textId="77777777" w:rsidR="00E27464" w:rsidRPr="00E36DF9" w:rsidRDefault="00E27464" w:rsidP="00F8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36D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27464" w:rsidRPr="00E36DF9" w14:paraId="7C1A92A9" w14:textId="77777777" w:rsidTr="00F81F87">
        <w:trPr>
          <w:tblHeader/>
        </w:trPr>
        <w:tc>
          <w:tcPr>
            <w:tcW w:w="2845" w:type="dxa"/>
          </w:tcPr>
          <w:p w14:paraId="4AEBB2C3" w14:textId="33EC1982" w:rsidR="00E27464" w:rsidRPr="006F48EB" w:rsidRDefault="00E27464" w:rsidP="00F8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693" w:type="dxa"/>
          </w:tcPr>
          <w:p w14:paraId="4F35C106" w14:textId="77777777" w:rsidR="00E27464" w:rsidRPr="00E36DF9" w:rsidRDefault="00E27464" w:rsidP="00F8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</w:tcPr>
          <w:p w14:paraId="5C3AE961" w14:textId="77777777" w:rsidR="00E27464" w:rsidRPr="00E36DF9" w:rsidRDefault="00E27464" w:rsidP="00F8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B182526" w14:textId="77777777" w:rsidR="00E27464" w:rsidRPr="00E36DF9" w:rsidRDefault="00E27464" w:rsidP="00F8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485606C2" w14:textId="77777777" w:rsidR="00E27464" w:rsidRPr="00E36DF9" w:rsidRDefault="00E27464" w:rsidP="00F8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5" w:type="dxa"/>
          </w:tcPr>
          <w:p w14:paraId="274E2628" w14:textId="77777777" w:rsidR="00E27464" w:rsidRPr="00E36DF9" w:rsidRDefault="00E27464" w:rsidP="00F8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27464" w:rsidRPr="00E36DF9" w14:paraId="5342C054" w14:textId="77777777" w:rsidTr="00F81F87">
        <w:trPr>
          <w:tblHeader/>
        </w:trPr>
        <w:tc>
          <w:tcPr>
            <w:tcW w:w="2845" w:type="dxa"/>
          </w:tcPr>
          <w:p w14:paraId="22795E33" w14:textId="66715078" w:rsidR="00E27464" w:rsidRPr="00707939" w:rsidRDefault="00E27464" w:rsidP="00F8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93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707939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93" w:type="dxa"/>
          </w:tcPr>
          <w:p w14:paraId="251F874C" w14:textId="03C39269" w:rsidR="00E27464" w:rsidRPr="00E36DF9" w:rsidRDefault="00E27464" w:rsidP="00F8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EA794A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96" w:type="dxa"/>
          </w:tcPr>
          <w:p w14:paraId="45962E00" w14:textId="2F2ADE2F" w:rsidR="00E27464" w:rsidRPr="00E36DF9" w:rsidRDefault="00E27464" w:rsidP="00F8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2D6F831A" w14:textId="6F9F8CB4" w:rsidR="00E27464" w:rsidRPr="008F6E88" w:rsidRDefault="00EA794A" w:rsidP="00F8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0.078</w:t>
            </w:r>
          </w:p>
        </w:tc>
        <w:tc>
          <w:tcPr>
            <w:tcW w:w="231" w:type="dxa"/>
          </w:tcPr>
          <w:p w14:paraId="2A0552C4" w14:textId="77777777" w:rsidR="00E27464" w:rsidRPr="008F6E88" w:rsidRDefault="00E27464" w:rsidP="00F8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5" w:type="dxa"/>
          </w:tcPr>
          <w:p w14:paraId="2944E645" w14:textId="1A8A476B" w:rsidR="00E27464" w:rsidRPr="008F6E88" w:rsidRDefault="00EA794A" w:rsidP="00F8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15.52</w:t>
            </w:r>
          </w:p>
        </w:tc>
      </w:tr>
      <w:tr w:rsidR="00E27464" w:rsidRPr="00E36DF9" w14:paraId="757D43F9" w14:textId="77777777" w:rsidTr="00F81F87">
        <w:trPr>
          <w:tblHeader/>
        </w:trPr>
        <w:tc>
          <w:tcPr>
            <w:tcW w:w="2845" w:type="dxa"/>
          </w:tcPr>
          <w:p w14:paraId="42D9397F" w14:textId="77777777" w:rsidR="00E27464" w:rsidRPr="00E36DF9" w:rsidRDefault="00E27464" w:rsidP="00F8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93" w:type="dxa"/>
          </w:tcPr>
          <w:p w14:paraId="227F94F4" w14:textId="77777777" w:rsidR="00E27464" w:rsidRPr="00E36DF9" w:rsidRDefault="00E27464" w:rsidP="00F8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</w:tcPr>
          <w:p w14:paraId="138229FD" w14:textId="77777777" w:rsidR="00E27464" w:rsidRPr="00E36DF9" w:rsidRDefault="00E27464" w:rsidP="00F8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3917E1E" w14:textId="77777777" w:rsidR="00E27464" w:rsidRPr="008F6E88" w:rsidRDefault="00E27464" w:rsidP="00F8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7FA00901" w14:textId="77777777" w:rsidR="00E27464" w:rsidRPr="008F6E88" w:rsidRDefault="00E27464" w:rsidP="00F8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5" w:type="dxa"/>
          </w:tcPr>
          <w:p w14:paraId="39866FD6" w14:textId="77777777" w:rsidR="00E27464" w:rsidRPr="008F6E88" w:rsidRDefault="00E27464" w:rsidP="00F8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27464" w:rsidRPr="00E36DF9" w14:paraId="6681DCCB" w14:textId="77777777" w:rsidTr="00F81F87">
        <w:trPr>
          <w:tblHeader/>
        </w:trPr>
        <w:tc>
          <w:tcPr>
            <w:tcW w:w="2845" w:type="dxa"/>
          </w:tcPr>
          <w:p w14:paraId="61A5A27D" w14:textId="78726BB0" w:rsidR="00E27464" w:rsidRPr="006F48EB" w:rsidRDefault="00E27464" w:rsidP="00F8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93" w:type="dxa"/>
          </w:tcPr>
          <w:p w14:paraId="2A577924" w14:textId="77777777" w:rsidR="00E27464" w:rsidRPr="00E36DF9" w:rsidRDefault="00E27464" w:rsidP="00F8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6" w:type="dxa"/>
          </w:tcPr>
          <w:p w14:paraId="78CF2AD9" w14:textId="77777777" w:rsidR="00E27464" w:rsidRPr="00E36DF9" w:rsidRDefault="00E27464" w:rsidP="00F8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EABBFB1" w14:textId="77777777" w:rsidR="00E27464" w:rsidRPr="008F6E88" w:rsidRDefault="00E27464" w:rsidP="00F8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5DE5C2B0" w14:textId="77777777" w:rsidR="00E27464" w:rsidRPr="008F6E88" w:rsidRDefault="00E27464" w:rsidP="00F8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5" w:type="dxa"/>
          </w:tcPr>
          <w:p w14:paraId="526ACE86" w14:textId="77777777" w:rsidR="00E27464" w:rsidRPr="008F6E88" w:rsidRDefault="00E27464" w:rsidP="00F8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27464" w:rsidRPr="00E36DF9" w14:paraId="5D913266" w14:textId="77777777" w:rsidTr="00F81F87">
        <w:trPr>
          <w:tblHeader/>
        </w:trPr>
        <w:tc>
          <w:tcPr>
            <w:tcW w:w="2845" w:type="dxa"/>
          </w:tcPr>
          <w:p w14:paraId="1F004A17" w14:textId="6062EA76" w:rsidR="00E27464" w:rsidRPr="00E36DF9" w:rsidRDefault="00E27464" w:rsidP="00E2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93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707939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693" w:type="dxa"/>
          </w:tcPr>
          <w:p w14:paraId="69270EDF" w14:textId="47BB74D9" w:rsidR="00E27464" w:rsidRPr="00E36DF9" w:rsidRDefault="00E27464" w:rsidP="00E2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26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96" w:type="dxa"/>
          </w:tcPr>
          <w:p w14:paraId="1A727BE6" w14:textId="7A61E6E7" w:rsidR="00E27464" w:rsidRPr="00E36DF9" w:rsidRDefault="00E27464" w:rsidP="00E2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3507D5D6" w14:textId="02724A8D" w:rsidR="00E27464" w:rsidRPr="008F6E88" w:rsidRDefault="00E27464" w:rsidP="00E2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E88">
              <w:rPr>
                <w:rFonts w:asciiTheme="majorBidi" w:hAnsiTheme="majorBidi" w:cstheme="majorBidi"/>
                <w:sz w:val="30"/>
                <w:szCs w:val="30"/>
              </w:rPr>
              <w:t>0.116</w:t>
            </w:r>
          </w:p>
        </w:tc>
        <w:tc>
          <w:tcPr>
            <w:tcW w:w="231" w:type="dxa"/>
          </w:tcPr>
          <w:p w14:paraId="08A33DD3" w14:textId="77777777" w:rsidR="00E27464" w:rsidRPr="008F6E88" w:rsidRDefault="00E27464" w:rsidP="00E2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5" w:type="dxa"/>
          </w:tcPr>
          <w:p w14:paraId="79877B46" w14:textId="7CACB531" w:rsidR="00E27464" w:rsidRPr="008F6E88" w:rsidRDefault="00E27464" w:rsidP="00E2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E88">
              <w:rPr>
                <w:rFonts w:asciiTheme="majorBidi" w:hAnsiTheme="majorBidi" w:cstheme="majorBidi"/>
                <w:sz w:val="30"/>
                <w:szCs w:val="30"/>
              </w:rPr>
              <w:t>23.08</w:t>
            </w:r>
          </w:p>
        </w:tc>
      </w:tr>
    </w:tbl>
    <w:p w14:paraId="0D906041" w14:textId="77777777" w:rsidR="00343FE1" w:rsidRDefault="00343FE1" w:rsidP="00E27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0507DFC" w14:textId="61774D02" w:rsidR="00E27464" w:rsidRDefault="00343FE1" w:rsidP="00E27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7</w:t>
      </w:r>
      <w:r w:rsidRPr="00343FE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343FE1">
        <w:rPr>
          <w:rFonts w:asciiTheme="majorBidi" w:hAnsiTheme="majorBidi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3729A851" w14:textId="77777777" w:rsidR="00343FE1" w:rsidRPr="009013CB" w:rsidRDefault="00343FE1" w:rsidP="00E27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CEE4BFC" w14:textId="77777777" w:rsidR="00343FE1" w:rsidRPr="00754CBA" w:rsidRDefault="00343FE1" w:rsidP="00343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54CBA">
        <w:rPr>
          <w:rFonts w:asciiTheme="majorBidi" w:hAnsiTheme="majorBidi" w:cs="Angsana New" w:hint="cs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754CBA">
        <w:rPr>
          <w:rFonts w:asciiTheme="majorBidi" w:hAnsiTheme="majorBidi" w:cs="Angsana New"/>
          <w:i/>
          <w:iCs/>
          <w:sz w:val="30"/>
          <w:szCs w:val="30"/>
          <w:cs/>
        </w:rPr>
        <w:t xml:space="preserve">   </w:t>
      </w:r>
    </w:p>
    <w:p w14:paraId="5D40184B" w14:textId="23085EEF" w:rsidR="00E27464" w:rsidRDefault="00343FE1" w:rsidP="00503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3FE1">
        <w:rPr>
          <w:rFonts w:asciiTheme="majorBidi" w:hAnsiTheme="majorBidi" w:cs="Angsana New" w:hint="cs"/>
          <w:sz w:val="30"/>
          <w:szCs w:val="30"/>
          <w:cs/>
        </w:rPr>
        <w:t>สินทรัพย์และหนี้สินทางการเงินส่วนใหญ่ของกลุ่มบริษัทจัดอยู่ในประเภทระยะสั้น</w:t>
      </w:r>
      <w:r w:rsidRPr="00343F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43FE1">
        <w:rPr>
          <w:rFonts w:asciiTheme="majorBidi" w:hAnsiTheme="majorBidi" w:cs="Angsana New" w:hint="cs"/>
          <w:sz w:val="30"/>
          <w:szCs w:val="30"/>
          <w:cs/>
        </w:rPr>
        <w:t>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ฐานะการเงิน</w:t>
      </w:r>
    </w:p>
    <w:p w14:paraId="05868141" w14:textId="77777777" w:rsidR="00503A71" w:rsidRDefault="00503A71" w:rsidP="00503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D005CC" w14:textId="77777777" w:rsidR="00503A71" w:rsidRDefault="00503A71" w:rsidP="00503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823799" w14:textId="77777777" w:rsidR="00503A71" w:rsidRDefault="00503A71" w:rsidP="00503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6A5BD0" w14:textId="77777777" w:rsidR="00503A71" w:rsidRDefault="00503A71" w:rsidP="00503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0A364A" w14:textId="77777777" w:rsidR="00503A71" w:rsidRDefault="00503A71" w:rsidP="00503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F26EA5" w14:textId="77777777" w:rsidR="00503A71" w:rsidRDefault="00503A71" w:rsidP="00503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48B9CE" w14:textId="77777777" w:rsidR="00503A71" w:rsidRDefault="00503A71" w:rsidP="00503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40ABF4" w14:textId="77777777" w:rsidR="00503A71" w:rsidRDefault="00503A71" w:rsidP="00503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9A87F0" w14:textId="77777777" w:rsidR="00503A71" w:rsidRPr="00503A71" w:rsidRDefault="00503A71" w:rsidP="00503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3D1710" w14:textId="677F1941" w:rsidR="00E27464" w:rsidRPr="009013CB" w:rsidRDefault="00E27464" w:rsidP="00E73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2C7960" w:rsidRPr="009013CB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8109F7" w:rsidRPr="009013CB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38E60604" w14:textId="4B973EF4" w:rsidR="00AA7966" w:rsidRPr="009013CB" w:rsidRDefault="00AA7966" w:rsidP="00286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1"/>
        <w:gridCol w:w="1415"/>
        <w:gridCol w:w="243"/>
        <w:gridCol w:w="1443"/>
      </w:tblGrid>
      <w:tr w:rsidR="00AB61FA" w:rsidRPr="009013CB" w14:paraId="3EBBDB67" w14:textId="77777777" w:rsidTr="005B2F38">
        <w:tc>
          <w:tcPr>
            <w:tcW w:w="3302" w:type="pct"/>
            <w:vAlign w:val="bottom"/>
          </w:tcPr>
          <w:p w14:paraId="7774589E" w14:textId="12F66612" w:rsidR="00AB61FA" w:rsidRPr="009013CB" w:rsidRDefault="00844912" w:rsidP="0044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274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274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E274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2568</w:t>
            </w:r>
          </w:p>
        </w:tc>
        <w:tc>
          <w:tcPr>
            <w:tcW w:w="775" w:type="pct"/>
            <w:vAlign w:val="bottom"/>
          </w:tcPr>
          <w:p w14:paraId="457899C3" w14:textId="77777777" w:rsidR="00AB61FA" w:rsidRPr="009013CB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3" w:type="pct"/>
            <w:vAlign w:val="bottom"/>
          </w:tcPr>
          <w:p w14:paraId="3EAFAB20" w14:textId="77777777" w:rsidR="00AB61FA" w:rsidRPr="009013CB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0" w:type="pct"/>
            <w:vAlign w:val="bottom"/>
          </w:tcPr>
          <w:p w14:paraId="7444C9EE" w14:textId="77777777" w:rsidR="00AB61FA" w:rsidRPr="009013CB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E03B177" w14:textId="77777777" w:rsidR="00AB61FA" w:rsidRPr="009013CB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B61FA" w:rsidRPr="009013CB" w14:paraId="69A49F8B" w14:textId="77777777" w:rsidTr="00AA554A">
        <w:tc>
          <w:tcPr>
            <w:tcW w:w="3302" w:type="pct"/>
          </w:tcPr>
          <w:p w14:paraId="47DCC899" w14:textId="77777777" w:rsidR="00AB61FA" w:rsidRPr="009013CB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98" w:type="pct"/>
            <w:gridSpan w:val="3"/>
          </w:tcPr>
          <w:p w14:paraId="7C0868AD" w14:textId="77777777" w:rsidR="00AB61FA" w:rsidRPr="009013CB" w:rsidRDefault="00AB61FA" w:rsidP="004437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013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36362" w:rsidRPr="009013CB" w14:paraId="714EF83A" w14:textId="77777777" w:rsidTr="005B2F38">
        <w:tc>
          <w:tcPr>
            <w:tcW w:w="3302" w:type="pct"/>
          </w:tcPr>
          <w:p w14:paraId="12243F53" w14:textId="0F9C6369" w:rsidR="00F36362" w:rsidRPr="009013CB" w:rsidRDefault="006C45A3" w:rsidP="005B2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45A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775" w:type="pct"/>
          </w:tcPr>
          <w:p w14:paraId="139E13BE" w14:textId="77777777" w:rsidR="00F36362" w:rsidRPr="009013CB" w:rsidRDefault="00F36362" w:rsidP="005B2F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32682987" w14:textId="77777777" w:rsidR="00F36362" w:rsidRPr="009013CB" w:rsidRDefault="00F36362" w:rsidP="005B2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0" w:type="pct"/>
          </w:tcPr>
          <w:p w14:paraId="610E0126" w14:textId="77777777" w:rsidR="00F36362" w:rsidRPr="009013CB" w:rsidRDefault="00F36362" w:rsidP="005B2F38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6BDA" w:rsidRPr="009013CB" w14:paraId="4261D0AE" w14:textId="77777777" w:rsidTr="00EF500F">
        <w:tc>
          <w:tcPr>
            <w:tcW w:w="3302" w:type="pct"/>
          </w:tcPr>
          <w:p w14:paraId="143055FE" w14:textId="4E6B2203" w:rsidR="00636BDA" w:rsidRPr="006C45A3" w:rsidRDefault="00636BDA" w:rsidP="00636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5A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75" w:type="pct"/>
          </w:tcPr>
          <w:p w14:paraId="1D5FA99F" w14:textId="2652212C" w:rsidR="00636BDA" w:rsidRPr="00233875" w:rsidRDefault="005B218D" w:rsidP="00636BDA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531</w:t>
            </w:r>
          </w:p>
        </w:tc>
        <w:tc>
          <w:tcPr>
            <w:tcW w:w="133" w:type="pct"/>
          </w:tcPr>
          <w:p w14:paraId="79FB0303" w14:textId="77777777" w:rsidR="00636BDA" w:rsidRPr="009013CB" w:rsidRDefault="00636BDA" w:rsidP="00636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0" w:type="pct"/>
          </w:tcPr>
          <w:p w14:paraId="2DAF8A85" w14:textId="5FBC836E" w:rsidR="00636BDA" w:rsidRPr="00DD426D" w:rsidRDefault="005B218D" w:rsidP="00DD426D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42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339</w:t>
            </w:r>
          </w:p>
        </w:tc>
      </w:tr>
      <w:tr w:rsidR="00636BDA" w:rsidRPr="009013CB" w14:paraId="61563FD8" w14:textId="77777777" w:rsidTr="00EF500F">
        <w:tc>
          <w:tcPr>
            <w:tcW w:w="3302" w:type="pct"/>
          </w:tcPr>
          <w:p w14:paraId="3D8F7E2D" w14:textId="0790BD87" w:rsidR="00636BDA" w:rsidRPr="009013CB" w:rsidRDefault="00636BDA" w:rsidP="00636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75" w:type="pct"/>
          </w:tcPr>
          <w:p w14:paraId="44E84B74" w14:textId="6DEC287C" w:rsidR="00636BDA" w:rsidRPr="009013CB" w:rsidRDefault="005B218D" w:rsidP="00636BDA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33" w:type="pct"/>
          </w:tcPr>
          <w:p w14:paraId="1EA38971" w14:textId="77777777" w:rsidR="00636BDA" w:rsidRPr="009013CB" w:rsidRDefault="00636BDA" w:rsidP="00636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0" w:type="pct"/>
          </w:tcPr>
          <w:p w14:paraId="02DC87E6" w14:textId="0CBB1AFD" w:rsidR="00636BDA" w:rsidRPr="00DD426D" w:rsidRDefault="005B218D" w:rsidP="00DD426D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42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</w:t>
            </w:r>
          </w:p>
        </w:tc>
      </w:tr>
      <w:tr w:rsidR="00D979F5" w:rsidRPr="007F1BAC" w14:paraId="507BD32A" w14:textId="77777777" w:rsidTr="0011684A">
        <w:tc>
          <w:tcPr>
            <w:tcW w:w="3302" w:type="pct"/>
          </w:tcPr>
          <w:p w14:paraId="278E1C07" w14:textId="67B67415" w:rsidR="00D979F5" w:rsidRPr="00EF500F" w:rsidRDefault="00D979F5" w:rsidP="00636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</w:tcPr>
          <w:p w14:paraId="11D5F337" w14:textId="693CF9E5" w:rsidR="00D979F5" w:rsidRPr="005B218D" w:rsidRDefault="005B218D" w:rsidP="00636BDA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2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1,031</w:t>
            </w:r>
          </w:p>
        </w:tc>
        <w:tc>
          <w:tcPr>
            <w:tcW w:w="133" w:type="pct"/>
          </w:tcPr>
          <w:p w14:paraId="57E04112" w14:textId="77777777" w:rsidR="00D979F5" w:rsidRPr="005B218D" w:rsidRDefault="00D979F5" w:rsidP="00636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</w:tcPr>
          <w:p w14:paraId="512D434D" w14:textId="3A7E3953" w:rsidR="00D979F5" w:rsidRPr="0055097A" w:rsidRDefault="005B218D" w:rsidP="00DD426D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09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839</w:t>
            </w:r>
          </w:p>
        </w:tc>
      </w:tr>
      <w:tr w:rsidR="00D979F5" w:rsidRPr="009013CB" w14:paraId="0360C878" w14:textId="77777777" w:rsidTr="0011684A">
        <w:tc>
          <w:tcPr>
            <w:tcW w:w="3302" w:type="pct"/>
          </w:tcPr>
          <w:p w14:paraId="7D95B8B6" w14:textId="38B63EF1" w:rsidR="00D979F5" w:rsidRPr="009013CB" w:rsidRDefault="00D979F5" w:rsidP="00636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5" w:type="pct"/>
            <w:tcBorders>
              <w:top w:val="double" w:sz="4" w:space="0" w:color="auto"/>
            </w:tcBorders>
          </w:tcPr>
          <w:p w14:paraId="73DC10D4" w14:textId="429987F4" w:rsidR="00D979F5" w:rsidRPr="00312FF1" w:rsidRDefault="00D979F5" w:rsidP="00636BDA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5C7E98D0" w14:textId="77777777" w:rsidR="00D979F5" w:rsidRPr="006C45A3" w:rsidRDefault="00D979F5" w:rsidP="00636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90" w:type="pct"/>
            <w:tcBorders>
              <w:top w:val="double" w:sz="4" w:space="0" w:color="auto"/>
            </w:tcBorders>
          </w:tcPr>
          <w:p w14:paraId="7FB950E1" w14:textId="170184C5" w:rsidR="00D979F5" w:rsidRPr="006C45A3" w:rsidRDefault="00D979F5" w:rsidP="00636BDA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79F5" w:rsidRPr="009013CB" w14:paraId="2FA58E34" w14:textId="77777777" w:rsidTr="0011684A">
        <w:tc>
          <w:tcPr>
            <w:tcW w:w="3302" w:type="pct"/>
          </w:tcPr>
          <w:p w14:paraId="32F75978" w14:textId="304F26F9" w:rsidR="00D979F5" w:rsidRPr="009013CB" w:rsidRDefault="00D979F5" w:rsidP="00636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75" w:type="pct"/>
          </w:tcPr>
          <w:p w14:paraId="56301B12" w14:textId="77777777" w:rsidR="00D979F5" w:rsidRPr="009013CB" w:rsidRDefault="00D979F5" w:rsidP="00636B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0E8B7083" w14:textId="77777777" w:rsidR="00D979F5" w:rsidRPr="009013CB" w:rsidRDefault="00D979F5" w:rsidP="00636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0" w:type="pct"/>
          </w:tcPr>
          <w:p w14:paraId="16680571" w14:textId="77777777" w:rsidR="00D979F5" w:rsidRPr="009013CB" w:rsidRDefault="00D979F5" w:rsidP="00636BDA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79F5" w:rsidRPr="009013CB" w14:paraId="66466A37" w14:textId="77777777" w:rsidTr="0011684A">
        <w:tc>
          <w:tcPr>
            <w:tcW w:w="3302" w:type="pct"/>
          </w:tcPr>
          <w:p w14:paraId="5E17CDD8" w14:textId="262D885E" w:rsidR="00D979F5" w:rsidRPr="009013CB" w:rsidRDefault="00D979F5" w:rsidP="00636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75" w:type="pct"/>
            <w:vAlign w:val="bottom"/>
          </w:tcPr>
          <w:p w14:paraId="5240C8FC" w14:textId="69D1D3EE" w:rsidR="00D979F5" w:rsidRPr="009013CB" w:rsidRDefault="005B218D" w:rsidP="007F1BAC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245</w:t>
            </w:r>
          </w:p>
        </w:tc>
        <w:tc>
          <w:tcPr>
            <w:tcW w:w="133" w:type="pct"/>
            <w:vAlign w:val="bottom"/>
          </w:tcPr>
          <w:p w14:paraId="1A6B4C82" w14:textId="77777777" w:rsidR="00D979F5" w:rsidRPr="009013CB" w:rsidRDefault="00D979F5" w:rsidP="00636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0" w:type="pct"/>
            <w:vAlign w:val="bottom"/>
          </w:tcPr>
          <w:p w14:paraId="2162CC5A" w14:textId="005E026A" w:rsidR="00D979F5" w:rsidRPr="009013CB" w:rsidRDefault="005B218D" w:rsidP="00636BDA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</w:tr>
      <w:tr w:rsidR="00D979F5" w:rsidRPr="009013CB" w14:paraId="10AF8091" w14:textId="77777777" w:rsidTr="0011684A">
        <w:tc>
          <w:tcPr>
            <w:tcW w:w="3302" w:type="pct"/>
          </w:tcPr>
          <w:p w14:paraId="0EECB932" w14:textId="714D91CF" w:rsidR="00D979F5" w:rsidRPr="009013CB" w:rsidRDefault="00D979F5" w:rsidP="00636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3CB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vAlign w:val="bottom"/>
          </w:tcPr>
          <w:p w14:paraId="2A8973D4" w14:textId="61CD4E44" w:rsidR="00D979F5" w:rsidRPr="009013CB" w:rsidRDefault="005B218D" w:rsidP="00636BDA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3,380</w:t>
            </w:r>
          </w:p>
        </w:tc>
        <w:tc>
          <w:tcPr>
            <w:tcW w:w="133" w:type="pct"/>
            <w:vAlign w:val="bottom"/>
          </w:tcPr>
          <w:p w14:paraId="762D5C7C" w14:textId="77777777" w:rsidR="00D979F5" w:rsidRPr="009013CB" w:rsidRDefault="00D979F5" w:rsidP="00636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45420465" w14:textId="1B4B5CFB" w:rsidR="00D979F5" w:rsidRPr="009013CB" w:rsidRDefault="005B218D" w:rsidP="00636BDA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2,580</w:t>
            </w:r>
          </w:p>
        </w:tc>
      </w:tr>
      <w:tr w:rsidR="00D979F5" w:rsidRPr="009013CB" w14:paraId="067A7719" w14:textId="77777777" w:rsidTr="0011684A">
        <w:tc>
          <w:tcPr>
            <w:tcW w:w="3302" w:type="pct"/>
          </w:tcPr>
          <w:p w14:paraId="3665B1CC" w14:textId="52D51768" w:rsidR="00D979F5" w:rsidRPr="009013CB" w:rsidRDefault="00D979F5" w:rsidP="00636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013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62B593" w14:textId="093641A8" w:rsidR="00D979F5" w:rsidRPr="00DD426D" w:rsidRDefault="005B218D" w:rsidP="00636BDA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D42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3,625</w:t>
            </w:r>
          </w:p>
        </w:tc>
        <w:tc>
          <w:tcPr>
            <w:tcW w:w="133" w:type="pct"/>
            <w:vAlign w:val="bottom"/>
          </w:tcPr>
          <w:p w14:paraId="43DCB9C5" w14:textId="77777777" w:rsidR="00D979F5" w:rsidRPr="00DD426D" w:rsidRDefault="00D979F5" w:rsidP="00636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F8DAA" w14:textId="5BF01BD2" w:rsidR="00D979F5" w:rsidRPr="00DD426D" w:rsidRDefault="005B218D" w:rsidP="00636BDA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42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2,708</w:t>
            </w:r>
          </w:p>
        </w:tc>
      </w:tr>
    </w:tbl>
    <w:p w14:paraId="389F2AFB" w14:textId="64C93B1A" w:rsidR="004B0450" w:rsidRPr="009013CB" w:rsidRDefault="004B0450" w:rsidP="00721D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8E9B3E" w14:textId="46F32F68" w:rsidR="003706A7" w:rsidRPr="009013CB" w:rsidRDefault="00286EB0" w:rsidP="00DF7D69">
      <w:pPr>
        <w:pStyle w:val="BodyText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ภาระผูกพันภายใต้หนังสือค้ำประกันจากการที่สถาบันการเงินแห่งหนึ่งออกหนังสื</w:t>
      </w:r>
      <w:r w:rsidR="00DF7D69" w:rsidRPr="009013CB">
        <w:rPr>
          <w:rFonts w:asciiTheme="majorBidi" w:hAnsiTheme="majorBidi" w:cstheme="majorBidi"/>
          <w:sz w:val="30"/>
          <w:szCs w:val="30"/>
          <w:cs/>
        </w:rPr>
        <w:t>อ</w:t>
      </w:r>
      <w:r w:rsidRPr="009013CB">
        <w:rPr>
          <w:rFonts w:asciiTheme="majorBidi" w:hAnsiTheme="majorBidi" w:cstheme="majorBidi"/>
          <w:sz w:val="30"/>
          <w:szCs w:val="30"/>
          <w:cs/>
        </w:rPr>
        <w:t xml:space="preserve">ประกันสำหรับการใช้ไฟฟ้าและสถานีน้ำมัน ซึ่งค้ำประกันโดยเงินฝากประจำของกลุ่มบริษัทและบริษัท </w:t>
      </w:r>
      <w:r w:rsidR="00DF7D69" w:rsidRPr="009013CB">
        <w:rPr>
          <w:rFonts w:asciiTheme="majorBidi" w:hAnsiTheme="majorBidi" w:cstheme="majorBidi"/>
          <w:sz w:val="30"/>
          <w:szCs w:val="30"/>
          <w:cs/>
        </w:rPr>
        <w:br/>
      </w:r>
      <w:r w:rsidRPr="009013CB">
        <w:rPr>
          <w:rFonts w:asciiTheme="majorBidi" w:hAnsiTheme="majorBidi" w:cstheme="majorBidi"/>
          <w:i/>
          <w:iCs/>
          <w:sz w:val="30"/>
          <w:szCs w:val="30"/>
          <w:cs/>
        </w:rPr>
        <w:t xml:space="preserve">(หมายเหตุข้อ </w:t>
      </w:r>
      <w:r w:rsidR="008F39F9" w:rsidRPr="009013CB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9013CB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7CE67B74" w14:textId="77777777" w:rsidR="00605329" w:rsidRPr="009013CB" w:rsidRDefault="00605329" w:rsidP="006053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1AFA7E" w14:textId="7A6E8624" w:rsidR="00286EB0" w:rsidRPr="009013CB" w:rsidRDefault="00286EB0" w:rsidP="00E7337E">
      <w:pPr>
        <w:pStyle w:val="BodyText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7920"/>
        </w:tabs>
        <w:spacing w:after="0"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013CB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สินเชื่อเพื่อซื้อเงินตราต่างประเทศล่วงหน้ากับสถาบันการเงินในประเทศแห่งหนึ่ง</w:t>
      </w:r>
      <w:r w:rsidR="00DC79EA" w:rsidRPr="009013CB">
        <w:rPr>
          <w:rFonts w:asciiTheme="majorBidi" w:hAnsiTheme="majorBidi" w:cstheme="majorBidi"/>
          <w:sz w:val="30"/>
          <w:szCs w:val="30"/>
        </w:rPr>
        <w:br/>
      </w:r>
      <w:r w:rsidRPr="009013CB">
        <w:rPr>
          <w:rFonts w:asciiTheme="majorBidi" w:hAnsiTheme="majorBidi" w:cstheme="majorBidi"/>
          <w:sz w:val="30"/>
          <w:szCs w:val="30"/>
          <w:cs/>
        </w:rPr>
        <w:t>เพื่อป้องกันความเสี่ยงจากการชำระเงินในการซื้อสินค้า สัญญาสินเชื่อดังกล่าวมีการค้ำประกันโดยเงินฝากธนาคารของกลุ่มบริษัท</w:t>
      </w:r>
      <w:r w:rsidR="00ED684F" w:rsidRPr="009013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684F" w:rsidRPr="009013CB">
        <w:rPr>
          <w:rFonts w:asciiTheme="majorBidi" w:hAnsiTheme="majorBidi" w:cstheme="majorBidi"/>
          <w:i/>
          <w:iCs/>
          <w:sz w:val="30"/>
          <w:szCs w:val="30"/>
          <w:cs/>
        </w:rPr>
        <w:t>(หมายเหตุข้อ</w:t>
      </w:r>
      <w:r w:rsidR="00183FE7" w:rsidRPr="009013C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F39F9" w:rsidRPr="009013CB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ED684F" w:rsidRPr="009013CB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7308763B" w14:textId="57C959B6" w:rsidR="00BE2EF0" w:rsidRPr="009013CB" w:rsidRDefault="00BE2EF0" w:rsidP="005B2F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BB693E" w14:textId="30AAFD19" w:rsidR="000C27FB" w:rsidRPr="008F18DC" w:rsidRDefault="000C27FB" w:rsidP="000C27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90"/>
        </w:tabs>
        <w:spacing w:line="240" w:lineRule="auto"/>
        <w:rPr>
          <w:rFonts w:asciiTheme="majorBidi" w:hAnsiTheme="majorBidi" w:cstheme="majorBidi"/>
        </w:rPr>
      </w:pPr>
    </w:p>
    <w:p w14:paraId="0385668A" w14:textId="0403B1AA" w:rsidR="000E7F9F" w:rsidRPr="008F18DC" w:rsidRDefault="000E7F9F" w:rsidP="008F18DC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</w:p>
    <w:sectPr w:rsidR="000E7F9F" w:rsidRPr="008F18DC" w:rsidSect="00681B7F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gNumType w:start="1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231BC" w14:textId="77777777" w:rsidR="00E228E8" w:rsidRDefault="00E228E8">
      <w:r>
        <w:separator/>
      </w:r>
    </w:p>
  </w:endnote>
  <w:endnote w:type="continuationSeparator" w:id="0">
    <w:p w14:paraId="1E605E4D" w14:textId="77777777" w:rsidR="00E228E8" w:rsidRDefault="00E228E8">
      <w:r>
        <w:continuationSeparator/>
      </w:r>
    </w:p>
  </w:endnote>
  <w:endnote w:type="continuationNotice" w:id="1">
    <w:p w14:paraId="2DE47A9F" w14:textId="77777777" w:rsidR="00E228E8" w:rsidRDefault="00E228E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1806295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0"/>
        <w:szCs w:val="30"/>
      </w:rPr>
    </w:sdtEndPr>
    <w:sdtContent>
      <w:p w14:paraId="382D5510" w14:textId="4CD57E78" w:rsidR="00547D5C" w:rsidRPr="00B92CFC" w:rsidRDefault="00B92CFC" w:rsidP="00B92CFC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B92CF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B92CF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B92CF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B92CFC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B92CF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DFE1B" w14:textId="77777777" w:rsidR="00E228E8" w:rsidRDefault="00E228E8">
      <w:r>
        <w:separator/>
      </w:r>
    </w:p>
  </w:footnote>
  <w:footnote w:type="continuationSeparator" w:id="0">
    <w:p w14:paraId="60694252" w14:textId="77777777" w:rsidR="00E228E8" w:rsidRDefault="00E228E8">
      <w:r>
        <w:continuationSeparator/>
      </w:r>
    </w:p>
  </w:footnote>
  <w:footnote w:type="continuationNotice" w:id="1">
    <w:p w14:paraId="580D962C" w14:textId="77777777" w:rsidR="00E228E8" w:rsidRDefault="00E228E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F0FD4" w14:textId="77777777" w:rsidR="00685665" w:rsidRPr="003E24D3" w:rsidRDefault="00685665" w:rsidP="006856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ซีพีอาร์ โกมุ อินดัสเตรียล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29EEEA85" w14:textId="77777777" w:rsidR="00685665" w:rsidRPr="003E24D3" w:rsidRDefault="00685665" w:rsidP="006856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DA7B420" w14:textId="34CF2D7B" w:rsidR="00685665" w:rsidRDefault="00D7628E" w:rsidP="0068566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="00E2746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สิ้นสุดวันที่</w:t>
    </w:r>
    <w:r w:rsidRPr="00E411E7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="00E27464">
      <w:rPr>
        <w:rFonts w:ascii="Angsana New" w:hAnsi="Angsana New" w:cs="Angsana New"/>
        <w:sz w:val="32"/>
        <w:szCs w:val="32"/>
        <w:lang w:bidi="th-TH"/>
      </w:rPr>
      <w:t xml:space="preserve">30 </w:t>
    </w:r>
    <w:r w:rsidR="00E27464" w:rsidRPr="00E2746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D37285">
      <w:rPr>
        <w:rFonts w:ascii="Angsana New" w:hAnsi="Angsana New" w:cs="Angsana New"/>
        <w:sz w:val="32"/>
        <w:szCs w:val="32"/>
        <w:lang w:bidi="th-TH"/>
      </w:rPr>
      <w:t>256</w:t>
    </w:r>
    <w:r w:rsidR="007422D2">
      <w:rPr>
        <w:rFonts w:ascii="Angsana New" w:hAnsi="Angsana New" w:cs="Angsana New"/>
        <w:sz w:val="32"/>
        <w:szCs w:val="32"/>
        <w:lang w:val="en-US" w:bidi="th-TH"/>
      </w:rPr>
      <w:t>8</w:t>
    </w:r>
    <w:r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685665"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>(</w:t>
    </w:r>
    <w:r w:rsidR="00685665"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ไม่ได้ตรวจสอบ</w:t>
    </w:r>
    <w:r w:rsidR="00685665"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>)</w:t>
    </w:r>
  </w:p>
  <w:p w14:paraId="0A346E26" w14:textId="77777777" w:rsidR="000519A2" w:rsidRPr="001329D0" w:rsidRDefault="000519A2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5968D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BF6CEA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902E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7F66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6E95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DE31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5059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FC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6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E04A6"/>
    <w:multiLevelType w:val="singleLevel"/>
    <w:tmpl w:val="87FA01D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D565880"/>
    <w:multiLevelType w:val="singleLevel"/>
    <w:tmpl w:val="F8EC0A0C"/>
    <w:lvl w:ilvl="0">
      <w:start w:val="1"/>
      <w:numFmt w:val="thaiLetters"/>
      <w:lvlText w:val="(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color w:val="auto"/>
        <w:sz w:val="30"/>
        <w:szCs w:val="30"/>
      </w:rPr>
    </w:lvl>
  </w:abstractNum>
  <w:abstractNum w:abstractNumId="13" w15:restartNumberingAfterBreak="0">
    <w:nsid w:val="0F4920B8"/>
    <w:multiLevelType w:val="hybridMultilevel"/>
    <w:tmpl w:val="7F148658"/>
    <w:lvl w:ilvl="0" w:tplc="2E48107A">
      <w:start w:val="1"/>
      <w:numFmt w:val="thaiLetters"/>
      <w:lvlText w:val="%1."/>
      <w:lvlJc w:val="left"/>
      <w:pPr>
        <w:ind w:left="900" w:hanging="360"/>
      </w:pPr>
      <w:rPr>
        <w:rFonts w:ascii="Times New Roman" w:hAnsi="Times New Roman" w:cs="Times New Roman" w:hint="default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10A40B2A"/>
    <w:multiLevelType w:val="multilevel"/>
    <w:tmpl w:val="5554DBE4"/>
    <w:lvl w:ilvl="0">
      <w:start w:val="1"/>
      <w:numFmt w:val="decimal"/>
      <w:lvlText w:val="%1"/>
      <w:lvlJc w:val="left"/>
      <w:pPr>
        <w:tabs>
          <w:tab w:val="num" w:pos="10958"/>
        </w:tabs>
        <w:ind w:left="109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1298"/>
        </w:tabs>
        <w:ind w:left="112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638"/>
        </w:tabs>
        <w:ind w:left="116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1979"/>
        </w:tabs>
        <w:ind w:left="119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2319"/>
        </w:tabs>
        <w:ind w:left="123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2659"/>
        </w:tabs>
        <w:ind w:left="126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2999"/>
        </w:tabs>
        <w:ind w:left="129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13339"/>
        </w:tabs>
        <w:ind w:left="133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13679"/>
        </w:tabs>
        <w:ind w:left="13679" w:hanging="340"/>
      </w:pPr>
      <w:rPr>
        <w:rFonts w:ascii="Symbol" w:hAnsi="Symbol" w:hint="default"/>
      </w:rPr>
    </w:lvl>
  </w:abstractNum>
  <w:abstractNum w:abstractNumId="15" w15:restartNumberingAfterBreak="0">
    <w:nsid w:val="182C06EA"/>
    <w:multiLevelType w:val="hybridMultilevel"/>
    <w:tmpl w:val="EF2026A6"/>
    <w:lvl w:ilvl="0" w:tplc="A606A07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C1711E"/>
    <w:multiLevelType w:val="hybridMultilevel"/>
    <w:tmpl w:val="EC5AC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263C93"/>
    <w:multiLevelType w:val="multilevel"/>
    <w:tmpl w:val="B956CB1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9" w15:restartNumberingAfterBreak="0">
    <w:nsid w:val="5A40057D"/>
    <w:multiLevelType w:val="hybridMultilevel"/>
    <w:tmpl w:val="7780C76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21512BB"/>
    <w:multiLevelType w:val="hybridMultilevel"/>
    <w:tmpl w:val="ADA8A01E"/>
    <w:lvl w:ilvl="0" w:tplc="14B85A6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94A104C"/>
    <w:multiLevelType w:val="hybridMultilevel"/>
    <w:tmpl w:val="A762FBBC"/>
    <w:lvl w:ilvl="0" w:tplc="CA804A92">
      <w:start w:val="1"/>
      <w:numFmt w:val="thaiLetters"/>
      <w:lvlText w:val="%1)"/>
      <w:lvlJc w:val="left"/>
      <w:pPr>
        <w:tabs>
          <w:tab w:val="num" w:pos="1345"/>
        </w:tabs>
        <w:ind w:left="1345" w:hanging="465"/>
      </w:pPr>
      <w:rPr>
        <w:rFonts w:ascii="Times New Roman" w:hAnsi="Times New Roman" w:cs="Times New Roman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4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A5ADF"/>
    <w:multiLevelType w:val="hybridMultilevel"/>
    <w:tmpl w:val="AAAE63C8"/>
    <w:lvl w:ilvl="0" w:tplc="7D4EB0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1120319"/>
    <w:multiLevelType w:val="hybridMultilevel"/>
    <w:tmpl w:val="62F4C628"/>
    <w:lvl w:ilvl="0" w:tplc="5D6EA584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353FD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74436A"/>
    <w:multiLevelType w:val="multilevel"/>
    <w:tmpl w:val="91E46A72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994987232">
    <w:abstractNumId w:val="18"/>
  </w:num>
  <w:num w:numId="2" w16cid:durableId="2025131111">
    <w:abstractNumId w:val="14"/>
  </w:num>
  <w:num w:numId="3" w16cid:durableId="1461993465">
    <w:abstractNumId w:val="24"/>
  </w:num>
  <w:num w:numId="4" w16cid:durableId="1105347065">
    <w:abstractNumId w:val="26"/>
  </w:num>
  <w:num w:numId="5" w16cid:durableId="1768380292">
    <w:abstractNumId w:val="39"/>
  </w:num>
  <w:num w:numId="6" w16cid:durableId="1472791969">
    <w:abstractNumId w:val="19"/>
  </w:num>
  <w:num w:numId="7" w16cid:durableId="590360029">
    <w:abstractNumId w:val="38"/>
  </w:num>
  <w:num w:numId="8" w16cid:durableId="191771123">
    <w:abstractNumId w:val="13"/>
  </w:num>
  <w:num w:numId="9" w16cid:durableId="1100947837">
    <w:abstractNumId w:val="9"/>
  </w:num>
  <w:num w:numId="10" w16cid:durableId="2146314204">
    <w:abstractNumId w:val="7"/>
  </w:num>
  <w:num w:numId="11" w16cid:durableId="1877889145">
    <w:abstractNumId w:val="6"/>
  </w:num>
  <w:num w:numId="12" w16cid:durableId="1522551126">
    <w:abstractNumId w:val="5"/>
  </w:num>
  <w:num w:numId="13" w16cid:durableId="699009401">
    <w:abstractNumId w:val="8"/>
  </w:num>
  <w:num w:numId="14" w16cid:durableId="1288927288">
    <w:abstractNumId w:val="3"/>
  </w:num>
  <w:num w:numId="15" w16cid:durableId="127475639">
    <w:abstractNumId w:val="2"/>
  </w:num>
  <w:num w:numId="16" w16cid:durableId="1341733793">
    <w:abstractNumId w:val="0"/>
  </w:num>
  <w:num w:numId="17" w16cid:durableId="1433547052">
    <w:abstractNumId w:val="1"/>
  </w:num>
  <w:num w:numId="18" w16cid:durableId="1047604314">
    <w:abstractNumId w:val="4"/>
  </w:num>
  <w:num w:numId="19" w16cid:durableId="882641392">
    <w:abstractNumId w:val="23"/>
  </w:num>
  <w:num w:numId="20" w16cid:durableId="2057197689">
    <w:abstractNumId w:val="33"/>
  </w:num>
  <w:num w:numId="21" w16cid:durableId="1978946295">
    <w:abstractNumId w:val="10"/>
  </w:num>
  <w:num w:numId="22" w16cid:durableId="1522552247">
    <w:abstractNumId w:val="40"/>
  </w:num>
  <w:num w:numId="23" w16cid:durableId="1740905162">
    <w:abstractNumId w:val="28"/>
  </w:num>
  <w:num w:numId="24" w16cid:durableId="831022288">
    <w:abstractNumId w:val="16"/>
  </w:num>
  <w:num w:numId="25" w16cid:durableId="1636371028">
    <w:abstractNumId w:val="12"/>
  </w:num>
  <w:num w:numId="26" w16cid:durableId="2029066217">
    <w:abstractNumId w:val="32"/>
  </w:num>
  <w:num w:numId="27" w16cid:durableId="732656447">
    <w:abstractNumId w:val="25"/>
  </w:num>
  <w:num w:numId="28" w16cid:durableId="557978544">
    <w:abstractNumId w:val="27"/>
  </w:num>
  <w:num w:numId="29" w16cid:durableId="1442384721">
    <w:abstractNumId w:val="34"/>
  </w:num>
  <w:num w:numId="30" w16cid:durableId="2073388794">
    <w:abstractNumId w:val="35"/>
  </w:num>
  <w:num w:numId="31" w16cid:durableId="1830242174">
    <w:abstractNumId w:val="15"/>
  </w:num>
  <w:num w:numId="32" w16cid:durableId="1575970237">
    <w:abstractNumId w:val="31"/>
  </w:num>
  <w:num w:numId="33" w16cid:durableId="628899937">
    <w:abstractNumId w:val="29"/>
  </w:num>
  <w:num w:numId="34" w16cid:durableId="1092314747">
    <w:abstractNumId w:val="37"/>
  </w:num>
  <w:num w:numId="35" w16cid:durableId="1596666500">
    <w:abstractNumId w:val="17"/>
  </w:num>
  <w:num w:numId="36" w16cid:durableId="922883359">
    <w:abstractNumId w:val="30"/>
  </w:num>
  <w:num w:numId="37" w16cid:durableId="1573810295">
    <w:abstractNumId w:val="36"/>
  </w:num>
  <w:num w:numId="38" w16cid:durableId="801845648">
    <w:abstractNumId w:val="22"/>
  </w:num>
  <w:num w:numId="39" w16cid:durableId="1450082132">
    <w:abstractNumId w:val="11"/>
  </w:num>
  <w:num w:numId="40" w16cid:durableId="433328596">
    <w:abstractNumId w:val="20"/>
  </w:num>
  <w:num w:numId="41" w16cid:durableId="544298360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D1"/>
    <w:rsid w:val="00000905"/>
    <w:rsid w:val="00000F14"/>
    <w:rsid w:val="00001087"/>
    <w:rsid w:val="000014C9"/>
    <w:rsid w:val="00002014"/>
    <w:rsid w:val="00002B68"/>
    <w:rsid w:val="00002C37"/>
    <w:rsid w:val="00002E91"/>
    <w:rsid w:val="0000361D"/>
    <w:rsid w:val="000036BD"/>
    <w:rsid w:val="000039A4"/>
    <w:rsid w:val="00005BAB"/>
    <w:rsid w:val="00005D89"/>
    <w:rsid w:val="00007166"/>
    <w:rsid w:val="0000768B"/>
    <w:rsid w:val="00007B57"/>
    <w:rsid w:val="00007D21"/>
    <w:rsid w:val="0001102F"/>
    <w:rsid w:val="0001192B"/>
    <w:rsid w:val="00012081"/>
    <w:rsid w:val="00012EC5"/>
    <w:rsid w:val="000132DF"/>
    <w:rsid w:val="000135CB"/>
    <w:rsid w:val="00014E23"/>
    <w:rsid w:val="00015364"/>
    <w:rsid w:val="00015C52"/>
    <w:rsid w:val="00016540"/>
    <w:rsid w:val="000202DC"/>
    <w:rsid w:val="0002055E"/>
    <w:rsid w:val="000208DF"/>
    <w:rsid w:val="000215A2"/>
    <w:rsid w:val="00021C32"/>
    <w:rsid w:val="00022288"/>
    <w:rsid w:val="000224D3"/>
    <w:rsid w:val="00023605"/>
    <w:rsid w:val="00023831"/>
    <w:rsid w:val="00023CE6"/>
    <w:rsid w:val="00024D7C"/>
    <w:rsid w:val="0002659A"/>
    <w:rsid w:val="0002666D"/>
    <w:rsid w:val="00027430"/>
    <w:rsid w:val="00030C0D"/>
    <w:rsid w:val="00030E69"/>
    <w:rsid w:val="00031241"/>
    <w:rsid w:val="00032C5E"/>
    <w:rsid w:val="00032F78"/>
    <w:rsid w:val="0003377F"/>
    <w:rsid w:val="000338AF"/>
    <w:rsid w:val="00033D0B"/>
    <w:rsid w:val="00033EFB"/>
    <w:rsid w:val="000346AA"/>
    <w:rsid w:val="00034A64"/>
    <w:rsid w:val="000351AC"/>
    <w:rsid w:val="000359AD"/>
    <w:rsid w:val="00035A15"/>
    <w:rsid w:val="00035CFE"/>
    <w:rsid w:val="00035D27"/>
    <w:rsid w:val="00040B63"/>
    <w:rsid w:val="0004113C"/>
    <w:rsid w:val="0004120C"/>
    <w:rsid w:val="00041D97"/>
    <w:rsid w:val="000423BD"/>
    <w:rsid w:val="000427CC"/>
    <w:rsid w:val="00042F74"/>
    <w:rsid w:val="0004314C"/>
    <w:rsid w:val="000434F1"/>
    <w:rsid w:val="00044FDB"/>
    <w:rsid w:val="0004509B"/>
    <w:rsid w:val="00045807"/>
    <w:rsid w:val="00045ECF"/>
    <w:rsid w:val="000460CE"/>
    <w:rsid w:val="000467E6"/>
    <w:rsid w:val="00046B70"/>
    <w:rsid w:val="00047EA3"/>
    <w:rsid w:val="00050012"/>
    <w:rsid w:val="00050DDE"/>
    <w:rsid w:val="00051879"/>
    <w:rsid w:val="000519A2"/>
    <w:rsid w:val="000521B3"/>
    <w:rsid w:val="00054433"/>
    <w:rsid w:val="00054F23"/>
    <w:rsid w:val="00055208"/>
    <w:rsid w:val="0005542F"/>
    <w:rsid w:val="000558C4"/>
    <w:rsid w:val="00056274"/>
    <w:rsid w:val="000568FA"/>
    <w:rsid w:val="00056A14"/>
    <w:rsid w:val="000570AA"/>
    <w:rsid w:val="00057C4F"/>
    <w:rsid w:val="000605A6"/>
    <w:rsid w:val="00060D87"/>
    <w:rsid w:val="00060DA1"/>
    <w:rsid w:val="00061A80"/>
    <w:rsid w:val="000624A5"/>
    <w:rsid w:val="0006276B"/>
    <w:rsid w:val="00062C4B"/>
    <w:rsid w:val="00063020"/>
    <w:rsid w:val="00063093"/>
    <w:rsid w:val="00063612"/>
    <w:rsid w:val="00063C95"/>
    <w:rsid w:val="000652EC"/>
    <w:rsid w:val="00066174"/>
    <w:rsid w:val="00066461"/>
    <w:rsid w:val="00066524"/>
    <w:rsid w:val="000667FD"/>
    <w:rsid w:val="000670CB"/>
    <w:rsid w:val="000675C1"/>
    <w:rsid w:val="00067A00"/>
    <w:rsid w:val="000701EB"/>
    <w:rsid w:val="00070D48"/>
    <w:rsid w:val="00071BA8"/>
    <w:rsid w:val="00071E82"/>
    <w:rsid w:val="0007276B"/>
    <w:rsid w:val="00075166"/>
    <w:rsid w:val="0007529E"/>
    <w:rsid w:val="00076F03"/>
    <w:rsid w:val="00076F2A"/>
    <w:rsid w:val="00077757"/>
    <w:rsid w:val="00080CDF"/>
    <w:rsid w:val="00080DC1"/>
    <w:rsid w:val="00081555"/>
    <w:rsid w:val="00081591"/>
    <w:rsid w:val="000816EC"/>
    <w:rsid w:val="000822FF"/>
    <w:rsid w:val="00083A6A"/>
    <w:rsid w:val="00085901"/>
    <w:rsid w:val="00085E4E"/>
    <w:rsid w:val="00085EAB"/>
    <w:rsid w:val="00086443"/>
    <w:rsid w:val="000867BA"/>
    <w:rsid w:val="00086E06"/>
    <w:rsid w:val="00087870"/>
    <w:rsid w:val="000901E2"/>
    <w:rsid w:val="0009177C"/>
    <w:rsid w:val="000917BC"/>
    <w:rsid w:val="00092224"/>
    <w:rsid w:val="00092CB6"/>
    <w:rsid w:val="000937D7"/>
    <w:rsid w:val="00093C9D"/>
    <w:rsid w:val="0009552F"/>
    <w:rsid w:val="000959C3"/>
    <w:rsid w:val="0009628F"/>
    <w:rsid w:val="00096740"/>
    <w:rsid w:val="00096AC7"/>
    <w:rsid w:val="00097002"/>
    <w:rsid w:val="000977BD"/>
    <w:rsid w:val="000978EF"/>
    <w:rsid w:val="00097CD1"/>
    <w:rsid w:val="000A078A"/>
    <w:rsid w:val="000A0804"/>
    <w:rsid w:val="000A0F55"/>
    <w:rsid w:val="000A0FBB"/>
    <w:rsid w:val="000A12A1"/>
    <w:rsid w:val="000A1619"/>
    <w:rsid w:val="000A171A"/>
    <w:rsid w:val="000A2FC1"/>
    <w:rsid w:val="000A3A33"/>
    <w:rsid w:val="000A42C6"/>
    <w:rsid w:val="000A458E"/>
    <w:rsid w:val="000A4C41"/>
    <w:rsid w:val="000A5073"/>
    <w:rsid w:val="000A551F"/>
    <w:rsid w:val="000A66B9"/>
    <w:rsid w:val="000A78E1"/>
    <w:rsid w:val="000A7957"/>
    <w:rsid w:val="000B0B2E"/>
    <w:rsid w:val="000B0D32"/>
    <w:rsid w:val="000B142E"/>
    <w:rsid w:val="000B16E6"/>
    <w:rsid w:val="000B29B4"/>
    <w:rsid w:val="000B33B6"/>
    <w:rsid w:val="000B33FE"/>
    <w:rsid w:val="000B3779"/>
    <w:rsid w:val="000B37BB"/>
    <w:rsid w:val="000B4486"/>
    <w:rsid w:val="000B50BA"/>
    <w:rsid w:val="000B549E"/>
    <w:rsid w:val="000B5E6A"/>
    <w:rsid w:val="000B6C82"/>
    <w:rsid w:val="000B6EB0"/>
    <w:rsid w:val="000B7492"/>
    <w:rsid w:val="000C00BB"/>
    <w:rsid w:val="000C00C1"/>
    <w:rsid w:val="000C12C2"/>
    <w:rsid w:val="000C1F3C"/>
    <w:rsid w:val="000C27FB"/>
    <w:rsid w:val="000C44F2"/>
    <w:rsid w:val="000C4DF0"/>
    <w:rsid w:val="000C5A4F"/>
    <w:rsid w:val="000C5B61"/>
    <w:rsid w:val="000C694C"/>
    <w:rsid w:val="000C6B3B"/>
    <w:rsid w:val="000C6DF3"/>
    <w:rsid w:val="000C77E0"/>
    <w:rsid w:val="000D0B66"/>
    <w:rsid w:val="000D0E5D"/>
    <w:rsid w:val="000D2AD0"/>
    <w:rsid w:val="000D3705"/>
    <w:rsid w:val="000D3B78"/>
    <w:rsid w:val="000D3D86"/>
    <w:rsid w:val="000D3F3E"/>
    <w:rsid w:val="000D4432"/>
    <w:rsid w:val="000D498A"/>
    <w:rsid w:val="000D4AED"/>
    <w:rsid w:val="000D4B18"/>
    <w:rsid w:val="000D54D4"/>
    <w:rsid w:val="000D6696"/>
    <w:rsid w:val="000D67F3"/>
    <w:rsid w:val="000D6971"/>
    <w:rsid w:val="000D6F11"/>
    <w:rsid w:val="000D79A7"/>
    <w:rsid w:val="000E078D"/>
    <w:rsid w:val="000E0D2F"/>
    <w:rsid w:val="000E1CBD"/>
    <w:rsid w:val="000E276F"/>
    <w:rsid w:val="000E32D5"/>
    <w:rsid w:val="000E3A83"/>
    <w:rsid w:val="000E3D6B"/>
    <w:rsid w:val="000E4043"/>
    <w:rsid w:val="000E42B9"/>
    <w:rsid w:val="000E56C6"/>
    <w:rsid w:val="000E66EA"/>
    <w:rsid w:val="000E6788"/>
    <w:rsid w:val="000E7DC5"/>
    <w:rsid w:val="000E7F9F"/>
    <w:rsid w:val="000F0134"/>
    <w:rsid w:val="000F0251"/>
    <w:rsid w:val="000F0E53"/>
    <w:rsid w:val="000F18E1"/>
    <w:rsid w:val="000F2500"/>
    <w:rsid w:val="000F2E40"/>
    <w:rsid w:val="000F3074"/>
    <w:rsid w:val="000F30BE"/>
    <w:rsid w:val="000F72E6"/>
    <w:rsid w:val="00100142"/>
    <w:rsid w:val="00100C4E"/>
    <w:rsid w:val="00100E84"/>
    <w:rsid w:val="0010180B"/>
    <w:rsid w:val="00101E1D"/>
    <w:rsid w:val="00101F8B"/>
    <w:rsid w:val="0010200D"/>
    <w:rsid w:val="00102948"/>
    <w:rsid w:val="00102C92"/>
    <w:rsid w:val="00102ECA"/>
    <w:rsid w:val="00102F68"/>
    <w:rsid w:val="001032C9"/>
    <w:rsid w:val="00103A52"/>
    <w:rsid w:val="00104AE3"/>
    <w:rsid w:val="00106B2D"/>
    <w:rsid w:val="001077C8"/>
    <w:rsid w:val="00107E13"/>
    <w:rsid w:val="00107F2F"/>
    <w:rsid w:val="0011238A"/>
    <w:rsid w:val="0011240E"/>
    <w:rsid w:val="00112626"/>
    <w:rsid w:val="00113FF0"/>
    <w:rsid w:val="00114298"/>
    <w:rsid w:val="00114918"/>
    <w:rsid w:val="001149FB"/>
    <w:rsid w:val="00114F77"/>
    <w:rsid w:val="001152E9"/>
    <w:rsid w:val="001154A8"/>
    <w:rsid w:val="00116967"/>
    <w:rsid w:val="00116EC2"/>
    <w:rsid w:val="00117024"/>
    <w:rsid w:val="001173CE"/>
    <w:rsid w:val="00117690"/>
    <w:rsid w:val="00117B7C"/>
    <w:rsid w:val="00117BF0"/>
    <w:rsid w:val="00120624"/>
    <w:rsid w:val="0012094F"/>
    <w:rsid w:val="00120C4E"/>
    <w:rsid w:val="00121944"/>
    <w:rsid w:val="00121F3F"/>
    <w:rsid w:val="00122D49"/>
    <w:rsid w:val="00122FC5"/>
    <w:rsid w:val="0012316A"/>
    <w:rsid w:val="001237A0"/>
    <w:rsid w:val="00123E80"/>
    <w:rsid w:val="00124BF6"/>
    <w:rsid w:val="0012735A"/>
    <w:rsid w:val="00127931"/>
    <w:rsid w:val="00127B3A"/>
    <w:rsid w:val="00130E7D"/>
    <w:rsid w:val="001310EA"/>
    <w:rsid w:val="001311D3"/>
    <w:rsid w:val="00131892"/>
    <w:rsid w:val="0013210B"/>
    <w:rsid w:val="001329D0"/>
    <w:rsid w:val="00132CDC"/>
    <w:rsid w:val="00132F57"/>
    <w:rsid w:val="001330AC"/>
    <w:rsid w:val="00133A7E"/>
    <w:rsid w:val="00133C4B"/>
    <w:rsid w:val="00133FB5"/>
    <w:rsid w:val="001346D4"/>
    <w:rsid w:val="0013611D"/>
    <w:rsid w:val="0013657B"/>
    <w:rsid w:val="00136A5F"/>
    <w:rsid w:val="00136F11"/>
    <w:rsid w:val="0013717D"/>
    <w:rsid w:val="00137743"/>
    <w:rsid w:val="001378A2"/>
    <w:rsid w:val="00137F71"/>
    <w:rsid w:val="001414F5"/>
    <w:rsid w:val="00142055"/>
    <w:rsid w:val="001422FE"/>
    <w:rsid w:val="00142E27"/>
    <w:rsid w:val="0014390D"/>
    <w:rsid w:val="00143F57"/>
    <w:rsid w:val="001443F1"/>
    <w:rsid w:val="00144CAE"/>
    <w:rsid w:val="00145251"/>
    <w:rsid w:val="00145551"/>
    <w:rsid w:val="00146071"/>
    <w:rsid w:val="00146CD3"/>
    <w:rsid w:val="00147620"/>
    <w:rsid w:val="00147BA3"/>
    <w:rsid w:val="001504CB"/>
    <w:rsid w:val="0015135A"/>
    <w:rsid w:val="00151911"/>
    <w:rsid w:val="00152530"/>
    <w:rsid w:val="00152E58"/>
    <w:rsid w:val="00153159"/>
    <w:rsid w:val="00154129"/>
    <w:rsid w:val="0015451C"/>
    <w:rsid w:val="00154FA7"/>
    <w:rsid w:val="0015507C"/>
    <w:rsid w:val="00155730"/>
    <w:rsid w:val="001564AF"/>
    <w:rsid w:val="00156B5E"/>
    <w:rsid w:val="00157E35"/>
    <w:rsid w:val="001600C5"/>
    <w:rsid w:val="001601D6"/>
    <w:rsid w:val="001603D0"/>
    <w:rsid w:val="0016041F"/>
    <w:rsid w:val="00160499"/>
    <w:rsid w:val="0016051A"/>
    <w:rsid w:val="00161AC9"/>
    <w:rsid w:val="00161D5D"/>
    <w:rsid w:val="00162D56"/>
    <w:rsid w:val="00162E95"/>
    <w:rsid w:val="0016397A"/>
    <w:rsid w:val="00164D10"/>
    <w:rsid w:val="00164DDA"/>
    <w:rsid w:val="00165B67"/>
    <w:rsid w:val="001665F7"/>
    <w:rsid w:val="00167DB8"/>
    <w:rsid w:val="00170AC6"/>
    <w:rsid w:val="00170CB3"/>
    <w:rsid w:val="00170EB5"/>
    <w:rsid w:val="00170FEF"/>
    <w:rsid w:val="00171105"/>
    <w:rsid w:val="00171787"/>
    <w:rsid w:val="00172081"/>
    <w:rsid w:val="0017245A"/>
    <w:rsid w:val="001751A8"/>
    <w:rsid w:val="00175B84"/>
    <w:rsid w:val="00175DF6"/>
    <w:rsid w:val="001760B5"/>
    <w:rsid w:val="001777B0"/>
    <w:rsid w:val="00177E6F"/>
    <w:rsid w:val="00180C2E"/>
    <w:rsid w:val="00180CF1"/>
    <w:rsid w:val="001826A8"/>
    <w:rsid w:val="001826D9"/>
    <w:rsid w:val="00182C4F"/>
    <w:rsid w:val="00183F00"/>
    <w:rsid w:val="00183FE7"/>
    <w:rsid w:val="001842EF"/>
    <w:rsid w:val="00185175"/>
    <w:rsid w:val="00185A95"/>
    <w:rsid w:val="00185AFD"/>
    <w:rsid w:val="00185B1A"/>
    <w:rsid w:val="00186A96"/>
    <w:rsid w:val="00186E89"/>
    <w:rsid w:val="0018700C"/>
    <w:rsid w:val="0018700E"/>
    <w:rsid w:val="00190544"/>
    <w:rsid w:val="001905D1"/>
    <w:rsid w:val="00190B6F"/>
    <w:rsid w:val="00190D53"/>
    <w:rsid w:val="00191A8E"/>
    <w:rsid w:val="00191B7A"/>
    <w:rsid w:val="001923E9"/>
    <w:rsid w:val="001924E5"/>
    <w:rsid w:val="0019386D"/>
    <w:rsid w:val="00193BFA"/>
    <w:rsid w:val="00193CDA"/>
    <w:rsid w:val="00194187"/>
    <w:rsid w:val="001951B6"/>
    <w:rsid w:val="00195304"/>
    <w:rsid w:val="001958A6"/>
    <w:rsid w:val="00195C95"/>
    <w:rsid w:val="00196D6C"/>
    <w:rsid w:val="001970E8"/>
    <w:rsid w:val="001A0707"/>
    <w:rsid w:val="001A07B7"/>
    <w:rsid w:val="001A0FAD"/>
    <w:rsid w:val="001A123E"/>
    <w:rsid w:val="001A190C"/>
    <w:rsid w:val="001A2406"/>
    <w:rsid w:val="001A365B"/>
    <w:rsid w:val="001A3718"/>
    <w:rsid w:val="001A3ADC"/>
    <w:rsid w:val="001A3B24"/>
    <w:rsid w:val="001A3CD8"/>
    <w:rsid w:val="001A410F"/>
    <w:rsid w:val="001A467E"/>
    <w:rsid w:val="001A4C12"/>
    <w:rsid w:val="001A528F"/>
    <w:rsid w:val="001A56FA"/>
    <w:rsid w:val="001A5847"/>
    <w:rsid w:val="001A5873"/>
    <w:rsid w:val="001A6292"/>
    <w:rsid w:val="001B059B"/>
    <w:rsid w:val="001B0FEC"/>
    <w:rsid w:val="001B1A94"/>
    <w:rsid w:val="001B1C96"/>
    <w:rsid w:val="001B1D49"/>
    <w:rsid w:val="001B2937"/>
    <w:rsid w:val="001B5A26"/>
    <w:rsid w:val="001B5A9B"/>
    <w:rsid w:val="001B5EDB"/>
    <w:rsid w:val="001B5FE6"/>
    <w:rsid w:val="001B6118"/>
    <w:rsid w:val="001B662B"/>
    <w:rsid w:val="001B6B01"/>
    <w:rsid w:val="001B79EB"/>
    <w:rsid w:val="001C040F"/>
    <w:rsid w:val="001C0491"/>
    <w:rsid w:val="001C0604"/>
    <w:rsid w:val="001C069E"/>
    <w:rsid w:val="001C09FB"/>
    <w:rsid w:val="001C0F7D"/>
    <w:rsid w:val="001C1777"/>
    <w:rsid w:val="001C1D61"/>
    <w:rsid w:val="001C2002"/>
    <w:rsid w:val="001C2A2F"/>
    <w:rsid w:val="001C4516"/>
    <w:rsid w:val="001C45DC"/>
    <w:rsid w:val="001C4C92"/>
    <w:rsid w:val="001C6251"/>
    <w:rsid w:val="001C6B2D"/>
    <w:rsid w:val="001C7420"/>
    <w:rsid w:val="001D0CA6"/>
    <w:rsid w:val="001D0F2C"/>
    <w:rsid w:val="001D1889"/>
    <w:rsid w:val="001D3434"/>
    <w:rsid w:val="001D381A"/>
    <w:rsid w:val="001D43A9"/>
    <w:rsid w:val="001D4DBF"/>
    <w:rsid w:val="001D5A4F"/>
    <w:rsid w:val="001D5D99"/>
    <w:rsid w:val="001D69AA"/>
    <w:rsid w:val="001D6D3F"/>
    <w:rsid w:val="001D6DD4"/>
    <w:rsid w:val="001D7169"/>
    <w:rsid w:val="001D74D3"/>
    <w:rsid w:val="001E08FE"/>
    <w:rsid w:val="001E0CE4"/>
    <w:rsid w:val="001E0D77"/>
    <w:rsid w:val="001E10E4"/>
    <w:rsid w:val="001E152F"/>
    <w:rsid w:val="001E153D"/>
    <w:rsid w:val="001E1A63"/>
    <w:rsid w:val="001E1B26"/>
    <w:rsid w:val="001E242B"/>
    <w:rsid w:val="001E3763"/>
    <w:rsid w:val="001E56F2"/>
    <w:rsid w:val="001E57CC"/>
    <w:rsid w:val="001E5A75"/>
    <w:rsid w:val="001E680F"/>
    <w:rsid w:val="001E6863"/>
    <w:rsid w:val="001E6D58"/>
    <w:rsid w:val="001E7ACE"/>
    <w:rsid w:val="001E7DFF"/>
    <w:rsid w:val="001E7EF8"/>
    <w:rsid w:val="001F134A"/>
    <w:rsid w:val="001F1637"/>
    <w:rsid w:val="001F1777"/>
    <w:rsid w:val="001F1C27"/>
    <w:rsid w:val="001F248C"/>
    <w:rsid w:val="001F29E5"/>
    <w:rsid w:val="001F2A75"/>
    <w:rsid w:val="001F3CF7"/>
    <w:rsid w:val="001F4547"/>
    <w:rsid w:val="001F49DB"/>
    <w:rsid w:val="001F4E17"/>
    <w:rsid w:val="001F51C1"/>
    <w:rsid w:val="001F568E"/>
    <w:rsid w:val="001F56C4"/>
    <w:rsid w:val="001F59A0"/>
    <w:rsid w:val="001F5C3D"/>
    <w:rsid w:val="001F6452"/>
    <w:rsid w:val="001F6AB1"/>
    <w:rsid w:val="001F6DAD"/>
    <w:rsid w:val="001F6F0C"/>
    <w:rsid w:val="001F7B90"/>
    <w:rsid w:val="001F7CB5"/>
    <w:rsid w:val="00200E87"/>
    <w:rsid w:val="00201948"/>
    <w:rsid w:val="002019C3"/>
    <w:rsid w:val="0020200D"/>
    <w:rsid w:val="002023AE"/>
    <w:rsid w:val="00202832"/>
    <w:rsid w:val="00202B06"/>
    <w:rsid w:val="00202B0E"/>
    <w:rsid w:val="00203457"/>
    <w:rsid w:val="00203480"/>
    <w:rsid w:val="0020348E"/>
    <w:rsid w:val="00203A66"/>
    <w:rsid w:val="00203B9F"/>
    <w:rsid w:val="0020499B"/>
    <w:rsid w:val="00204CE4"/>
    <w:rsid w:val="00204FE7"/>
    <w:rsid w:val="002065CE"/>
    <w:rsid w:val="0020690E"/>
    <w:rsid w:val="00206D26"/>
    <w:rsid w:val="0020758F"/>
    <w:rsid w:val="0021124F"/>
    <w:rsid w:val="002114B8"/>
    <w:rsid w:val="00211BCC"/>
    <w:rsid w:val="00211C80"/>
    <w:rsid w:val="002122D5"/>
    <w:rsid w:val="0021287D"/>
    <w:rsid w:val="0021327E"/>
    <w:rsid w:val="002134EA"/>
    <w:rsid w:val="00213B00"/>
    <w:rsid w:val="00213BCF"/>
    <w:rsid w:val="0021444F"/>
    <w:rsid w:val="00214C3B"/>
    <w:rsid w:val="00215113"/>
    <w:rsid w:val="00215D68"/>
    <w:rsid w:val="00216EDB"/>
    <w:rsid w:val="002201D6"/>
    <w:rsid w:val="002206C3"/>
    <w:rsid w:val="00220EAE"/>
    <w:rsid w:val="002212CB"/>
    <w:rsid w:val="002217EA"/>
    <w:rsid w:val="0022190E"/>
    <w:rsid w:val="00221E05"/>
    <w:rsid w:val="00221EB8"/>
    <w:rsid w:val="002228B3"/>
    <w:rsid w:val="00222E10"/>
    <w:rsid w:val="00222F3D"/>
    <w:rsid w:val="00223AEC"/>
    <w:rsid w:val="00223E67"/>
    <w:rsid w:val="00224609"/>
    <w:rsid w:val="0022496A"/>
    <w:rsid w:val="00224AF2"/>
    <w:rsid w:val="00224BB2"/>
    <w:rsid w:val="00224C82"/>
    <w:rsid w:val="00226049"/>
    <w:rsid w:val="002263CE"/>
    <w:rsid w:val="00226626"/>
    <w:rsid w:val="00226CD3"/>
    <w:rsid w:val="002270AF"/>
    <w:rsid w:val="0022736F"/>
    <w:rsid w:val="002273EE"/>
    <w:rsid w:val="00230BCE"/>
    <w:rsid w:val="00231198"/>
    <w:rsid w:val="00233875"/>
    <w:rsid w:val="002338AE"/>
    <w:rsid w:val="00234038"/>
    <w:rsid w:val="002341D1"/>
    <w:rsid w:val="00236180"/>
    <w:rsid w:val="002367FD"/>
    <w:rsid w:val="00236AFF"/>
    <w:rsid w:val="0023725C"/>
    <w:rsid w:val="002372CE"/>
    <w:rsid w:val="00240703"/>
    <w:rsid w:val="00241B26"/>
    <w:rsid w:val="00241EC1"/>
    <w:rsid w:val="00242563"/>
    <w:rsid w:val="002425B2"/>
    <w:rsid w:val="00243291"/>
    <w:rsid w:val="00243648"/>
    <w:rsid w:val="00243796"/>
    <w:rsid w:val="00243921"/>
    <w:rsid w:val="00244218"/>
    <w:rsid w:val="002451F8"/>
    <w:rsid w:val="00246AA5"/>
    <w:rsid w:val="0024775B"/>
    <w:rsid w:val="002502A3"/>
    <w:rsid w:val="00250423"/>
    <w:rsid w:val="00250550"/>
    <w:rsid w:val="002506A1"/>
    <w:rsid w:val="0025105F"/>
    <w:rsid w:val="002510CF"/>
    <w:rsid w:val="0025164D"/>
    <w:rsid w:val="00252647"/>
    <w:rsid w:val="002526C0"/>
    <w:rsid w:val="002532AF"/>
    <w:rsid w:val="002532FD"/>
    <w:rsid w:val="00253541"/>
    <w:rsid w:val="00253889"/>
    <w:rsid w:val="002538CE"/>
    <w:rsid w:val="002539C6"/>
    <w:rsid w:val="002539E7"/>
    <w:rsid w:val="0025486A"/>
    <w:rsid w:val="0025598A"/>
    <w:rsid w:val="00255C1A"/>
    <w:rsid w:val="00256C6E"/>
    <w:rsid w:val="0025705F"/>
    <w:rsid w:val="00260F0D"/>
    <w:rsid w:val="00260F18"/>
    <w:rsid w:val="0026104A"/>
    <w:rsid w:val="002610A1"/>
    <w:rsid w:val="0026275B"/>
    <w:rsid w:val="00263417"/>
    <w:rsid w:val="00263818"/>
    <w:rsid w:val="00264406"/>
    <w:rsid w:val="00264901"/>
    <w:rsid w:val="00264A08"/>
    <w:rsid w:val="00265DDE"/>
    <w:rsid w:val="002662D6"/>
    <w:rsid w:val="00266D98"/>
    <w:rsid w:val="00267E13"/>
    <w:rsid w:val="00270BB0"/>
    <w:rsid w:val="00270BBF"/>
    <w:rsid w:val="00270EE0"/>
    <w:rsid w:val="00270F83"/>
    <w:rsid w:val="00270FAA"/>
    <w:rsid w:val="00271F9C"/>
    <w:rsid w:val="00272D23"/>
    <w:rsid w:val="00273435"/>
    <w:rsid w:val="0027358C"/>
    <w:rsid w:val="00273DCE"/>
    <w:rsid w:val="00273E73"/>
    <w:rsid w:val="0027449B"/>
    <w:rsid w:val="00274E1D"/>
    <w:rsid w:val="00274EDA"/>
    <w:rsid w:val="0027565C"/>
    <w:rsid w:val="00275F32"/>
    <w:rsid w:val="00276171"/>
    <w:rsid w:val="00276809"/>
    <w:rsid w:val="00277095"/>
    <w:rsid w:val="0027761F"/>
    <w:rsid w:val="0027765C"/>
    <w:rsid w:val="002776D0"/>
    <w:rsid w:val="002779C9"/>
    <w:rsid w:val="00280271"/>
    <w:rsid w:val="0028037C"/>
    <w:rsid w:val="0028057B"/>
    <w:rsid w:val="00280D73"/>
    <w:rsid w:val="00280FC6"/>
    <w:rsid w:val="002817A6"/>
    <w:rsid w:val="00281913"/>
    <w:rsid w:val="0028195C"/>
    <w:rsid w:val="00282EC7"/>
    <w:rsid w:val="002832EB"/>
    <w:rsid w:val="0028406E"/>
    <w:rsid w:val="00284FE0"/>
    <w:rsid w:val="00285231"/>
    <w:rsid w:val="00286617"/>
    <w:rsid w:val="00286671"/>
    <w:rsid w:val="00286C12"/>
    <w:rsid w:val="00286EB0"/>
    <w:rsid w:val="00287773"/>
    <w:rsid w:val="00287D18"/>
    <w:rsid w:val="00290B77"/>
    <w:rsid w:val="00290CC8"/>
    <w:rsid w:val="0029102F"/>
    <w:rsid w:val="002917DD"/>
    <w:rsid w:val="00291851"/>
    <w:rsid w:val="00291867"/>
    <w:rsid w:val="00291E35"/>
    <w:rsid w:val="00292435"/>
    <w:rsid w:val="00292A15"/>
    <w:rsid w:val="00293041"/>
    <w:rsid w:val="0029318F"/>
    <w:rsid w:val="0029375E"/>
    <w:rsid w:val="00294959"/>
    <w:rsid w:val="00294C8E"/>
    <w:rsid w:val="0029651A"/>
    <w:rsid w:val="002965EB"/>
    <w:rsid w:val="002975B1"/>
    <w:rsid w:val="00297D70"/>
    <w:rsid w:val="00297E21"/>
    <w:rsid w:val="00297F58"/>
    <w:rsid w:val="002A2306"/>
    <w:rsid w:val="002A2685"/>
    <w:rsid w:val="002A2B4D"/>
    <w:rsid w:val="002A2D02"/>
    <w:rsid w:val="002A31D1"/>
    <w:rsid w:val="002A3B1F"/>
    <w:rsid w:val="002A447F"/>
    <w:rsid w:val="002A44A7"/>
    <w:rsid w:val="002A48A7"/>
    <w:rsid w:val="002A4A02"/>
    <w:rsid w:val="002A592D"/>
    <w:rsid w:val="002A5B7F"/>
    <w:rsid w:val="002A6930"/>
    <w:rsid w:val="002A6A02"/>
    <w:rsid w:val="002A76F7"/>
    <w:rsid w:val="002A7BA5"/>
    <w:rsid w:val="002B037C"/>
    <w:rsid w:val="002B0856"/>
    <w:rsid w:val="002B087D"/>
    <w:rsid w:val="002B1F41"/>
    <w:rsid w:val="002B2AE8"/>
    <w:rsid w:val="002B3308"/>
    <w:rsid w:val="002B35E0"/>
    <w:rsid w:val="002B37B3"/>
    <w:rsid w:val="002B455C"/>
    <w:rsid w:val="002B5CD9"/>
    <w:rsid w:val="002B70E1"/>
    <w:rsid w:val="002C16FC"/>
    <w:rsid w:val="002C35D9"/>
    <w:rsid w:val="002C35F3"/>
    <w:rsid w:val="002C3756"/>
    <w:rsid w:val="002C4228"/>
    <w:rsid w:val="002C5027"/>
    <w:rsid w:val="002C55A6"/>
    <w:rsid w:val="002C56BB"/>
    <w:rsid w:val="002C589E"/>
    <w:rsid w:val="002C62EE"/>
    <w:rsid w:val="002C6B32"/>
    <w:rsid w:val="002C7960"/>
    <w:rsid w:val="002C7DF7"/>
    <w:rsid w:val="002D0442"/>
    <w:rsid w:val="002D07E9"/>
    <w:rsid w:val="002D1677"/>
    <w:rsid w:val="002D1886"/>
    <w:rsid w:val="002D1D76"/>
    <w:rsid w:val="002D1E91"/>
    <w:rsid w:val="002D3889"/>
    <w:rsid w:val="002D495C"/>
    <w:rsid w:val="002D4C04"/>
    <w:rsid w:val="002D4F84"/>
    <w:rsid w:val="002D55F4"/>
    <w:rsid w:val="002D6F4F"/>
    <w:rsid w:val="002D7384"/>
    <w:rsid w:val="002D7FA1"/>
    <w:rsid w:val="002E139B"/>
    <w:rsid w:val="002E2CF1"/>
    <w:rsid w:val="002E3315"/>
    <w:rsid w:val="002E409F"/>
    <w:rsid w:val="002E43BE"/>
    <w:rsid w:val="002E557E"/>
    <w:rsid w:val="002E5FA9"/>
    <w:rsid w:val="002E6263"/>
    <w:rsid w:val="002E654A"/>
    <w:rsid w:val="002E7688"/>
    <w:rsid w:val="002E7785"/>
    <w:rsid w:val="002E7962"/>
    <w:rsid w:val="002E7F14"/>
    <w:rsid w:val="002F04C6"/>
    <w:rsid w:val="002F0B82"/>
    <w:rsid w:val="002F0CAB"/>
    <w:rsid w:val="002F182A"/>
    <w:rsid w:val="002F1CCE"/>
    <w:rsid w:val="002F2370"/>
    <w:rsid w:val="002F2437"/>
    <w:rsid w:val="002F2DE8"/>
    <w:rsid w:val="002F40B8"/>
    <w:rsid w:val="002F5C81"/>
    <w:rsid w:val="002F6148"/>
    <w:rsid w:val="002F70A4"/>
    <w:rsid w:val="002F7166"/>
    <w:rsid w:val="002F7969"/>
    <w:rsid w:val="002F7E2C"/>
    <w:rsid w:val="002F7EBB"/>
    <w:rsid w:val="00300191"/>
    <w:rsid w:val="003010D9"/>
    <w:rsid w:val="00301746"/>
    <w:rsid w:val="00301C87"/>
    <w:rsid w:val="003021AC"/>
    <w:rsid w:val="00302836"/>
    <w:rsid w:val="00302B30"/>
    <w:rsid w:val="00302D9A"/>
    <w:rsid w:val="0030306E"/>
    <w:rsid w:val="0030358D"/>
    <w:rsid w:val="00303B6F"/>
    <w:rsid w:val="00303D8D"/>
    <w:rsid w:val="0030436A"/>
    <w:rsid w:val="0030490B"/>
    <w:rsid w:val="00304A0E"/>
    <w:rsid w:val="00304D2A"/>
    <w:rsid w:val="00305B63"/>
    <w:rsid w:val="00306928"/>
    <w:rsid w:val="00307073"/>
    <w:rsid w:val="00307213"/>
    <w:rsid w:val="0031041C"/>
    <w:rsid w:val="003104DC"/>
    <w:rsid w:val="003108D2"/>
    <w:rsid w:val="00310E12"/>
    <w:rsid w:val="00310E51"/>
    <w:rsid w:val="0031110E"/>
    <w:rsid w:val="00311A1B"/>
    <w:rsid w:val="003129E8"/>
    <w:rsid w:val="00312D54"/>
    <w:rsid w:val="00312E24"/>
    <w:rsid w:val="00312FF1"/>
    <w:rsid w:val="00313103"/>
    <w:rsid w:val="00313335"/>
    <w:rsid w:val="00313761"/>
    <w:rsid w:val="00313ACC"/>
    <w:rsid w:val="00314925"/>
    <w:rsid w:val="00314CB2"/>
    <w:rsid w:val="00315A70"/>
    <w:rsid w:val="00315CC8"/>
    <w:rsid w:val="00315D67"/>
    <w:rsid w:val="0031652A"/>
    <w:rsid w:val="00316875"/>
    <w:rsid w:val="00316ABB"/>
    <w:rsid w:val="00317513"/>
    <w:rsid w:val="003177CF"/>
    <w:rsid w:val="003200ED"/>
    <w:rsid w:val="00320F09"/>
    <w:rsid w:val="00322E39"/>
    <w:rsid w:val="00323906"/>
    <w:rsid w:val="00323B73"/>
    <w:rsid w:val="00324055"/>
    <w:rsid w:val="00325B75"/>
    <w:rsid w:val="00325BF4"/>
    <w:rsid w:val="00325C89"/>
    <w:rsid w:val="0032658F"/>
    <w:rsid w:val="003268A8"/>
    <w:rsid w:val="00326FFA"/>
    <w:rsid w:val="00327035"/>
    <w:rsid w:val="00327510"/>
    <w:rsid w:val="00327C2B"/>
    <w:rsid w:val="00327E5B"/>
    <w:rsid w:val="00330080"/>
    <w:rsid w:val="00330EA8"/>
    <w:rsid w:val="00331012"/>
    <w:rsid w:val="00331639"/>
    <w:rsid w:val="0033195A"/>
    <w:rsid w:val="00331D1B"/>
    <w:rsid w:val="00332460"/>
    <w:rsid w:val="00332A52"/>
    <w:rsid w:val="003331DA"/>
    <w:rsid w:val="00333484"/>
    <w:rsid w:val="00334396"/>
    <w:rsid w:val="00334D0A"/>
    <w:rsid w:val="00335ED8"/>
    <w:rsid w:val="0033781D"/>
    <w:rsid w:val="00337BE5"/>
    <w:rsid w:val="00337C70"/>
    <w:rsid w:val="00340488"/>
    <w:rsid w:val="00340CE4"/>
    <w:rsid w:val="00341454"/>
    <w:rsid w:val="003417A7"/>
    <w:rsid w:val="0034190E"/>
    <w:rsid w:val="00341A45"/>
    <w:rsid w:val="00343FE1"/>
    <w:rsid w:val="003440F4"/>
    <w:rsid w:val="00344165"/>
    <w:rsid w:val="0034436B"/>
    <w:rsid w:val="0034495A"/>
    <w:rsid w:val="00344C39"/>
    <w:rsid w:val="0034585C"/>
    <w:rsid w:val="003463C0"/>
    <w:rsid w:val="00346A0B"/>
    <w:rsid w:val="00346D7B"/>
    <w:rsid w:val="003472FA"/>
    <w:rsid w:val="003473B2"/>
    <w:rsid w:val="0034757D"/>
    <w:rsid w:val="003501A3"/>
    <w:rsid w:val="00350364"/>
    <w:rsid w:val="003506A8"/>
    <w:rsid w:val="00350862"/>
    <w:rsid w:val="00350981"/>
    <w:rsid w:val="0035100A"/>
    <w:rsid w:val="003516A1"/>
    <w:rsid w:val="00351862"/>
    <w:rsid w:val="00352D38"/>
    <w:rsid w:val="00352F53"/>
    <w:rsid w:val="00353034"/>
    <w:rsid w:val="00353DF8"/>
    <w:rsid w:val="00354176"/>
    <w:rsid w:val="0035458A"/>
    <w:rsid w:val="003549E4"/>
    <w:rsid w:val="00355807"/>
    <w:rsid w:val="0035661D"/>
    <w:rsid w:val="003579EF"/>
    <w:rsid w:val="00360335"/>
    <w:rsid w:val="003617C7"/>
    <w:rsid w:val="00361A08"/>
    <w:rsid w:val="0036202E"/>
    <w:rsid w:val="003627AA"/>
    <w:rsid w:val="00362F12"/>
    <w:rsid w:val="00363956"/>
    <w:rsid w:val="003642E0"/>
    <w:rsid w:val="00364729"/>
    <w:rsid w:val="00364A31"/>
    <w:rsid w:val="0036526C"/>
    <w:rsid w:val="003653A8"/>
    <w:rsid w:val="00366306"/>
    <w:rsid w:val="003667EB"/>
    <w:rsid w:val="00366C29"/>
    <w:rsid w:val="00366D0E"/>
    <w:rsid w:val="003679C8"/>
    <w:rsid w:val="00367B29"/>
    <w:rsid w:val="00370125"/>
    <w:rsid w:val="003706A7"/>
    <w:rsid w:val="00371496"/>
    <w:rsid w:val="00371E0E"/>
    <w:rsid w:val="00371FE3"/>
    <w:rsid w:val="0037248A"/>
    <w:rsid w:val="0037352F"/>
    <w:rsid w:val="00373761"/>
    <w:rsid w:val="00373870"/>
    <w:rsid w:val="00374233"/>
    <w:rsid w:val="00374533"/>
    <w:rsid w:val="0037509B"/>
    <w:rsid w:val="003753E1"/>
    <w:rsid w:val="0037559B"/>
    <w:rsid w:val="00375CB4"/>
    <w:rsid w:val="00375F46"/>
    <w:rsid w:val="00376606"/>
    <w:rsid w:val="0037718C"/>
    <w:rsid w:val="00377CE9"/>
    <w:rsid w:val="00380D84"/>
    <w:rsid w:val="00381D29"/>
    <w:rsid w:val="00382566"/>
    <w:rsid w:val="003827C7"/>
    <w:rsid w:val="00382A84"/>
    <w:rsid w:val="0038337A"/>
    <w:rsid w:val="00383708"/>
    <w:rsid w:val="00383C67"/>
    <w:rsid w:val="00384902"/>
    <w:rsid w:val="00384EA5"/>
    <w:rsid w:val="003855DD"/>
    <w:rsid w:val="00385BDD"/>
    <w:rsid w:val="00385CFC"/>
    <w:rsid w:val="00387012"/>
    <w:rsid w:val="00390062"/>
    <w:rsid w:val="003905DA"/>
    <w:rsid w:val="00392978"/>
    <w:rsid w:val="00392B23"/>
    <w:rsid w:val="00393070"/>
    <w:rsid w:val="00393DEA"/>
    <w:rsid w:val="0039484E"/>
    <w:rsid w:val="00394E0A"/>
    <w:rsid w:val="00395648"/>
    <w:rsid w:val="003958C0"/>
    <w:rsid w:val="00396DDB"/>
    <w:rsid w:val="00396E5D"/>
    <w:rsid w:val="00396FA5"/>
    <w:rsid w:val="003A0147"/>
    <w:rsid w:val="003A0CCC"/>
    <w:rsid w:val="003A0EF4"/>
    <w:rsid w:val="003A1435"/>
    <w:rsid w:val="003A20B0"/>
    <w:rsid w:val="003A2785"/>
    <w:rsid w:val="003A3AB8"/>
    <w:rsid w:val="003A4876"/>
    <w:rsid w:val="003A5369"/>
    <w:rsid w:val="003A5D8A"/>
    <w:rsid w:val="003A699A"/>
    <w:rsid w:val="003A6E22"/>
    <w:rsid w:val="003B0BE2"/>
    <w:rsid w:val="003B0CA7"/>
    <w:rsid w:val="003B12CD"/>
    <w:rsid w:val="003B188C"/>
    <w:rsid w:val="003B299F"/>
    <w:rsid w:val="003B37C3"/>
    <w:rsid w:val="003B50D2"/>
    <w:rsid w:val="003B56A5"/>
    <w:rsid w:val="003B5767"/>
    <w:rsid w:val="003B73CD"/>
    <w:rsid w:val="003B78FE"/>
    <w:rsid w:val="003B7C9E"/>
    <w:rsid w:val="003B7E78"/>
    <w:rsid w:val="003C026C"/>
    <w:rsid w:val="003C13BF"/>
    <w:rsid w:val="003C18DE"/>
    <w:rsid w:val="003C1915"/>
    <w:rsid w:val="003C1B11"/>
    <w:rsid w:val="003C25C5"/>
    <w:rsid w:val="003C273F"/>
    <w:rsid w:val="003C30A8"/>
    <w:rsid w:val="003C30FC"/>
    <w:rsid w:val="003C3236"/>
    <w:rsid w:val="003C3E97"/>
    <w:rsid w:val="003C3EC1"/>
    <w:rsid w:val="003C4C4B"/>
    <w:rsid w:val="003C687E"/>
    <w:rsid w:val="003C6E8F"/>
    <w:rsid w:val="003C6F92"/>
    <w:rsid w:val="003C7677"/>
    <w:rsid w:val="003C7863"/>
    <w:rsid w:val="003C794A"/>
    <w:rsid w:val="003D08E1"/>
    <w:rsid w:val="003D093E"/>
    <w:rsid w:val="003D0BF8"/>
    <w:rsid w:val="003D12BA"/>
    <w:rsid w:val="003D151B"/>
    <w:rsid w:val="003D2AAC"/>
    <w:rsid w:val="003D3B51"/>
    <w:rsid w:val="003D4290"/>
    <w:rsid w:val="003D4FA6"/>
    <w:rsid w:val="003D58D8"/>
    <w:rsid w:val="003D615C"/>
    <w:rsid w:val="003D638D"/>
    <w:rsid w:val="003D6A41"/>
    <w:rsid w:val="003D6B63"/>
    <w:rsid w:val="003D6BA4"/>
    <w:rsid w:val="003D75C9"/>
    <w:rsid w:val="003D7BC7"/>
    <w:rsid w:val="003D7D38"/>
    <w:rsid w:val="003E01C5"/>
    <w:rsid w:val="003E0CC4"/>
    <w:rsid w:val="003E0D6C"/>
    <w:rsid w:val="003E24D3"/>
    <w:rsid w:val="003E2C40"/>
    <w:rsid w:val="003E33FF"/>
    <w:rsid w:val="003E3A7F"/>
    <w:rsid w:val="003E3B61"/>
    <w:rsid w:val="003E3C72"/>
    <w:rsid w:val="003E3F0E"/>
    <w:rsid w:val="003E3F21"/>
    <w:rsid w:val="003E424C"/>
    <w:rsid w:val="003E602B"/>
    <w:rsid w:val="003E6F42"/>
    <w:rsid w:val="003E754E"/>
    <w:rsid w:val="003F06E0"/>
    <w:rsid w:val="003F2895"/>
    <w:rsid w:val="003F2B11"/>
    <w:rsid w:val="003F2DC4"/>
    <w:rsid w:val="003F4D36"/>
    <w:rsid w:val="003F507A"/>
    <w:rsid w:val="003F57F6"/>
    <w:rsid w:val="003F5A88"/>
    <w:rsid w:val="003F5ABA"/>
    <w:rsid w:val="003F5B4C"/>
    <w:rsid w:val="003F67E1"/>
    <w:rsid w:val="003F7105"/>
    <w:rsid w:val="003F72D3"/>
    <w:rsid w:val="003F791B"/>
    <w:rsid w:val="003F7E6F"/>
    <w:rsid w:val="004001FA"/>
    <w:rsid w:val="0040297E"/>
    <w:rsid w:val="004030ED"/>
    <w:rsid w:val="004058CE"/>
    <w:rsid w:val="004058DD"/>
    <w:rsid w:val="00406F04"/>
    <w:rsid w:val="00407164"/>
    <w:rsid w:val="004073E1"/>
    <w:rsid w:val="0040792D"/>
    <w:rsid w:val="00410E14"/>
    <w:rsid w:val="00411AF3"/>
    <w:rsid w:val="00412DF3"/>
    <w:rsid w:val="00413721"/>
    <w:rsid w:val="00413A57"/>
    <w:rsid w:val="00414843"/>
    <w:rsid w:val="0041541C"/>
    <w:rsid w:val="00415BA7"/>
    <w:rsid w:val="00415DAF"/>
    <w:rsid w:val="0041718F"/>
    <w:rsid w:val="00417994"/>
    <w:rsid w:val="00420312"/>
    <w:rsid w:val="004210F2"/>
    <w:rsid w:val="0042215B"/>
    <w:rsid w:val="00422221"/>
    <w:rsid w:val="004224D8"/>
    <w:rsid w:val="004234A2"/>
    <w:rsid w:val="004238B1"/>
    <w:rsid w:val="0042429B"/>
    <w:rsid w:val="00424431"/>
    <w:rsid w:val="004245CD"/>
    <w:rsid w:val="0042464E"/>
    <w:rsid w:val="00424C1B"/>
    <w:rsid w:val="00424EDA"/>
    <w:rsid w:val="0042551E"/>
    <w:rsid w:val="0042618B"/>
    <w:rsid w:val="0043121D"/>
    <w:rsid w:val="00431237"/>
    <w:rsid w:val="004316D7"/>
    <w:rsid w:val="00432B27"/>
    <w:rsid w:val="00432BE6"/>
    <w:rsid w:val="00432C7B"/>
    <w:rsid w:val="00434E89"/>
    <w:rsid w:val="00435971"/>
    <w:rsid w:val="00435B87"/>
    <w:rsid w:val="0043690F"/>
    <w:rsid w:val="0043728C"/>
    <w:rsid w:val="0043740F"/>
    <w:rsid w:val="00437E67"/>
    <w:rsid w:val="00440075"/>
    <w:rsid w:val="00440222"/>
    <w:rsid w:val="004410A6"/>
    <w:rsid w:val="004415C9"/>
    <w:rsid w:val="00441E8F"/>
    <w:rsid w:val="00442F1B"/>
    <w:rsid w:val="0044377C"/>
    <w:rsid w:val="00444287"/>
    <w:rsid w:val="00444500"/>
    <w:rsid w:val="00445BF6"/>
    <w:rsid w:val="00445F24"/>
    <w:rsid w:val="00447DB3"/>
    <w:rsid w:val="004502E7"/>
    <w:rsid w:val="00451479"/>
    <w:rsid w:val="00451D6D"/>
    <w:rsid w:val="0045251B"/>
    <w:rsid w:val="00452A90"/>
    <w:rsid w:val="00452B51"/>
    <w:rsid w:val="00452EB2"/>
    <w:rsid w:val="0045422E"/>
    <w:rsid w:val="0045491C"/>
    <w:rsid w:val="004550BD"/>
    <w:rsid w:val="004553A2"/>
    <w:rsid w:val="004553BD"/>
    <w:rsid w:val="00455851"/>
    <w:rsid w:val="00455ECF"/>
    <w:rsid w:val="0045657D"/>
    <w:rsid w:val="004576C0"/>
    <w:rsid w:val="004576D4"/>
    <w:rsid w:val="00460D65"/>
    <w:rsid w:val="004618EC"/>
    <w:rsid w:val="00461CD3"/>
    <w:rsid w:val="00461FF3"/>
    <w:rsid w:val="00462046"/>
    <w:rsid w:val="00463333"/>
    <w:rsid w:val="00463FA1"/>
    <w:rsid w:val="00464252"/>
    <w:rsid w:val="004645A6"/>
    <w:rsid w:val="004655B7"/>
    <w:rsid w:val="004669FE"/>
    <w:rsid w:val="00466DEC"/>
    <w:rsid w:val="0046708F"/>
    <w:rsid w:val="00467524"/>
    <w:rsid w:val="00467956"/>
    <w:rsid w:val="00467D5D"/>
    <w:rsid w:val="00470398"/>
    <w:rsid w:val="004703D0"/>
    <w:rsid w:val="00470444"/>
    <w:rsid w:val="00470AC8"/>
    <w:rsid w:val="00470D4A"/>
    <w:rsid w:val="00470E45"/>
    <w:rsid w:val="00471406"/>
    <w:rsid w:val="00471DC9"/>
    <w:rsid w:val="00472531"/>
    <w:rsid w:val="00472BB2"/>
    <w:rsid w:val="00473046"/>
    <w:rsid w:val="00473CBE"/>
    <w:rsid w:val="00473FEB"/>
    <w:rsid w:val="004745E7"/>
    <w:rsid w:val="0047466D"/>
    <w:rsid w:val="0047494C"/>
    <w:rsid w:val="00475639"/>
    <w:rsid w:val="00476F9B"/>
    <w:rsid w:val="00477FD1"/>
    <w:rsid w:val="004802BB"/>
    <w:rsid w:val="00482024"/>
    <w:rsid w:val="00482817"/>
    <w:rsid w:val="00482872"/>
    <w:rsid w:val="00482DAC"/>
    <w:rsid w:val="00483E57"/>
    <w:rsid w:val="0048443E"/>
    <w:rsid w:val="00484A3D"/>
    <w:rsid w:val="00484A75"/>
    <w:rsid w:val="004853A0"/>
    <w:rsid w:val="00485922"/>
    <w:rsid w:val="004859A3"/>
    <w:rsid w:val="00485AA2"/>
    <w:rsid w:val="00486079"/>
    <w:rsid w:val="004865E5"/>
    <w:rsid w:val="004918AC"/>
    <w:rsid w:val="00491A70"/>
    <w:rsid w:val="00491E5A"/>
    <w:rsid w:val="00492C76"/>
    <w:rsid w:val="00493216"/>
    <w:rsid w:val="00493FF3"/>
    <w:rsid w:val="00495AC1"/>
    <w:rsid w:val="00495C96"/>
    <w:rsid w:val="004960BE"/>
    <w:rsid w:val="00496258"/>
    <w:rsid w:val="00496730"/>
    <w:rsid w:val="00496E0A"/>
    <w:rsid w:val="0049716C"/>
    <w:rsid w:val="004973AE"/>
    <w:rsid w:val="004A0064"/>
    <w:rsid w:val="004A03B5"/>
    <w:rsid w:val="004A0FA8"/>
    <w:rsid w:val="004A1248"/>
    <w:rsid w:val="004A195A"/>
    <w:rsid w:val="004A2683"/>
    <w:rsid w:val="004A3D01"/>
    <w:rsid w:val="004A4505"/>
    <w:rsid w:val="004A452F"/>
    <w:rsid w:val="004A5676"/>
    <w:rsid w:val="004A5FAB"/>
    <w:rsid w:val="004A651F"/>
    <w:rsid w:val="004A6877"/>
    <w:rsid w:val="004A779B"/>
    <w:rsid w:val="004A79A3"/>
    <w:rsid w:val="004A7A83"/>
    <w:rsid w:val="004A7B84"/>
    <w:rsid w:val="004A7EDB"/>
    <w:rsid w:val="004B00BD"/>
    <w:rsid w:val="004B0450"/>
    <w:rsid w:val="004B04B7"/>
    <w:rsid w:val="004B5037"/>
    <w:rsid w:val="004B5601"/>
    <w:rsid w:val="004B5B8D"/>
    <w:rsid w:val="004B6290"/>
    <w:rsid w:val="004B6ADD"/>
    <w:rsid w:val="004B6BB8"/>
    <w:rsid w:val="004B6DD6"/>
    <w:rsid w:val="004C1F38"/>
    <w:rsid w:val="004C1F7F"/>
    <w:rsid w:val="004C264D"/>
    <w:rsid w:val="004C30BE"/>
    <w:rsid w:val="004C331E"/>
    <w:rsid w:val="004C3F86"/>
    <w:rsid w:val="004C4228"/>
    <w:rsid w:val="004C423A"/>
    <w:rsid w:val="004C426F"/>
    <w:rsid w:val="004C4329"/>
    <w:rsid w:val="004C4B41"/>
    <w:rsid w:val="004C5026"/>
    <w:rsid w:val="004C50F1"/>
    <w:rsid w:val="004C52C7"/>
    <w:rsid w:val="004C6213"/>
    <w:rsid w:val="004C7334"/>
    <w:rsid w:val="004C781A"/>
    <w:rsid w:val="004D01C2"/>
    <w:rsid w:val="004D1B22"/>
    <w:rsid w:val="004D23DD"/>
    <w:rsid w:val="004D2901"/>
    <w:rsid w:val="004D29F8"/>
    <w:rsid w:val="004D2A09"/>
    <w:rsid w:val="004D2A74"/>
    <w:rsid w:val="004D2A99"/>
    <w:rsid w:val="004D2E74"/>
    <w:rsid w:val="004D3903"/>
    <w:rsid w:val="004D43FC"/>
    <w:rsid w:val="004D4DCA"/>
    <w:rsid w:val="004D57FC"/>
    <w:rsid w:val="004D7110"/>
    <w:rsid w:val="004D755D"/>
    <w:rsid w:val="004D7C07"/>
    <w:rsid w:val="004D7C4B"/>
    <w:rsid w:val="004E0F34"/>
    <w:rsid w:val="004E19A5"/>
    <w:rsid w:val="004E1E5B"/>
    <w:rsid w:val="004E2797"/>
    <w:rsid w:val="004E3821"/>
    <w:rsid w:val="004E390B"/>
    <w:rsid w:val="004E41FC"/>
    <w:rsid w:val="004E4C15"/>
    <w:rsid w:val="004E4CC0"/>
    <w:rsid w:val="004E53BB"/>
    <w:rsid w:val="004E6966"/>
    <w:rsid w:val="004E70DA"/>
    <w:rsid w:val="004E7C71"/>
    <w:rsid w:val="004F1363"/>
    <w:rsid w:val="004F2C01"/>
    <w:rsid w:val="004F3823"/>
    <w:rsid w:val="004F3D5C"/>
    <w:rsid w:val="004F4810"/>
    <w:rsid w:val="004F4E7F"/>
    <w:rsid w:val="004F4FB9"/>
    <w:rsid w:val="004F5758"/>
    <w:rsid w:val="004F5814"/>
    <w:rsid w:val="004F5FCE"/>
    <w:rsid w:val="004F61D6"/>
    <w:rsid w:val="004F6CDB"/>
    <w:rsid w:val="004F75E7"/>
    <w:rsid w:val="004F7E65"/>
    <w:rsid w:val="005002A2"/>
    <w:rsid w:val="00500371"/>
    <w:rsid w:val="00500945"/>
    <w:rsid w:val="005011CA"/>
    <w:rsid w:val="00502824"/>
    <w:rsid w:val="00502D4E"/>
    <w:rsid w:val="00503349"/>
    <w:rsid w:val="00503A71"/>
    <w:rsid w:val="00503F1D"/>
    <w:rsid w:val="0050434A"/>
    <w:rsid w:val="00504453"/>
    <w:rsid w:val="00505F1C"/>
    <w:rsid w:val="00506094"/>
    <w:rsid w:val="00506531"/>
    <w:rsid w:val="00506E04"/>
    <w:rsid w:val="00506F59"/>
    <w:rsid w:val="00506F6D"/>
    <w:rsid w:val="00510EC1"/>
    <w:rsid w:val="005114A4"/>
    <w:rsid w:val="00511741"/>
    <w:rsid w:val="005126B4"/>
    <w:rsid w:val="005127B9"/>
    <w:rsid w:val="00512DF3"/>
    <w:rsid w:val="00513385"/>
    <w:rsid w:val="005142A2"/>
    <w:rsid w:val="005143F8"/>
    <w:rsid w:val="005146C0"/>
    <w:rsid w:val="005162DC"/>
    <w:rsid w:val="00516390"/>
    <w:rsid w:val="00516A8B"/>
    <w:rsid w:val="00516F5B"/>
    <w:rsid w:val="00517626"/>
    <w:rsid w:val="005200AE"/>
    <w:rsid w:val="00520C47"/>
    <w:rsid w:val="00520CEB"/>
    <w:rsid w:val="00520CF1"/>
    <w:rsid w:val="005210C0"/>
    <w:rsid w:val="0052121C"/>
    <w:rsid w:val="0052141E"/>
    <w:rsid w:val="00521933"/>
    <w:rsid w:val="00521B5E"/>
    <w:rsid w:val="00521E77"/>
    <w:rsid w:val="0052221F"/>
    <w:rsid w:val="00522EAF"/>
    <w:rsid w:val="0052386C"/>
    <w:rsid w:val="005239BF"/>
    <w:rsid w:val="00523F8A"/>
    <w:rsid w:val="0052415B"/>
    <w:rsid w:val="0052440F"/>
    <w:rsid w:val="00524909"/>
    <w:rsid w:val="00525F69"/>
    <w:rsid w:val="00526209"/>
    <w:rsid w:val="0052660D"/>
    <w:rsid w:val="0052709D"/>
    <w:rsid w:val="0052757A"/>
    <w:rsid w:val="00527996"/>
    <w:rsid w:val="00527A73"/>
    <w:rsid w:val="00527E23"/>
    <w:rsid w:val="00530A2C"/>
    <w:rsid w:val="00531AA2"/>
    <w:rsid w:val="0053269C"/>
    <w:rsid w:val="00532922"/>
    <w:rsid w:val="0053293A"/>
    <w:rsid w:val="00532F0E"/>
    <w:rsid w:val="005331C2"/>
    <w:rsid w:val="005332B7"/>
    <w:rsid w:val="00533A5C"/>
    <w:rsid w:val="00533D9A"/>
    <w:rsid w:val="0053411F"/>
    <w:rsid w:val="00534512"/>
    <w:rsid w:val="00534C7E"/>
    <w:rsid w:val="00535512"/>
    <w:rsid w:val="00535CDD"/>
    <w:rsid w:val="00535F5D"/>
    <w:rsid w:val="005374AD"/>
    <w:rsid w:val="00537C8F"/>
    <w:rsid w:val="00540231"/>
    <w:rsid w:val="005402B1"/>
    <w:rsid w:val="0054053B"/>
    <w:rsid w:val="0054080D"/>
    <w:rsid w:val="00540AF3"/>
    <w:rsid w:val="005411B1"/>
    <w:rsid w:val="0054209B"/>
    <w:rsid w:val="0054237E"/>
    <w:rsid w:val="0054259E"/>
    <w:rsid w:val="00542A53"/>
    <w:rsid w:val="005434C7"/>
    <w:rsid w:val="00543EB8"/>
    <w:rsid w:val="00544203"/>
    <w:rsid w:val="00547D5C"/>
    <w:rsid w:val="00550185"/>
    <w:rsid w:val="0055097A"/>
    <w:rsid w:val="00551437"/>
    <w:rsid w:val="00551B91"/>
    <w:rsid w:val="005522F1"/>
    <w:rsid w:val="005528DF"/>
    <w:rsid w:val="00552C6E"/>
    <w:rsid w:val="00553123"/>
    <w:rsid w:val="00553D28"/>
    <w:rsid w:val="0055575B"/>
    <w:rsid w:val="005561E8"/>
    <w:rsid w:val="0055728E"/>
    <w:rsid w:val="00557F51"/>
    <w:rsid w:val="0056012D"/>
    <w:rsid w:val="00560748"/>
    <w:rsid w:val="00562729"/>
    <w:rsid w:val="00562754"/>
    <w:rsid w:val="0056408D"/>
    <w:rsid w:val="005649D5"/>
    <w:rsid w:val="00564A7E"/>
    <w:rsid w:val="00564B23"/>
    <w:rsid w:val="00564C96"/>
    <w:rsid w:val="00564CEF"/>
    <w:rsid w:val="00565676"/>
    <w:rsid w:val="00565F56"/>
    <w:rsid w:val="00567511"/>
    <w:rsid w:val="00567D59"/>
    <w:rsid w:val="0057213F"/>
    <w:rsid w:val="00572945"/>
    <w:rsid w:val="005729A1"/>
    <w:rsid w:val="005731F4"/>
    <w:rsid w:val="0057326C"/>
    <w:rsid w:val="00573E28"/>
    <w:rsid w:val="00574611"/>
    <w:rsid w:val="00575241"/>
    <w:rsid w:val="0057526B"/>
    <w:rsid w:val="005754FE"/>
    <w:rsid w:val="005759AB"/>
    <w:rsid w:val="00575A27"/>
    <w:rsid w:val="0057631E"/>
    <w:rsid w:val="005767A5"/>
    <w:rsid w:val="00576C27"/>
    <w:rsid w:val="00577196"/>
    <w:rsid w:val="005778FF"/>
    <w:rsid w:val="00577B93"/>
    <w:rsid w:val="005805D6"/>
    <w:rsid w:val="00580D74"/>
    <w:rsid w:val="0058186B"/>
    <w:rsid w:val="00581D10"/>
    <w:rsid w:val="005827F0"/>
    <w:rsid w:val="005831E0"/>
    <w:rsid w:val="005832DF"/>
    <w:rsid w:val="00583718"/>
    <w:rsid w:val="00583CF9"/>
    <w:rsid w:val="00584C67"/>
    <w:rsid w:val="0058540A"/>
    <w:rsid w:val="00585762"/>
    <w:rsid w:val="00587F35"/>
    <w:rsid w:val="005905FC"/>
    <w:rsid w:val="00590909"/>
    <w:rsid w:val="005911EE"/>
    <w:rsid w:val="0059139F"/>
    <w:rsid w:val="00591656"/>
    <w:rsid w:val="00591ED5"/>
    <w:rsid w:val="00592B8D"/>
    <w:rsid w:val="00592E5E"/>
    <w:rsid w:val="00592FED"/>
    <w:rsid w:val="0059334C"/>
    <w:rsid w:val="005939D8"/>
    <w:rsid w:val="00594C70"/>
    <w:rsid w:val="00594F42"/>
    <w:rsid w:val="00595753"/>
    <w:rsid w:val="00595E12"/>
    <w:rsid w:val="0059606F"/>
    <w:rsid w:val="0059648F"/>
    <w:rsid w:val="00596934"/>
    <w:rsid w:val="00596964"/>
    <w:rsid w:val="00596D5A"/>
    <w:rsid w:val="00597A5B"/>
    <w:rsid w:val="00597F53"/>
    <w:rsid w:val="00597FBF"/>
    <w:rsid w:val="005A066D"/>
    <w:rsid w:val="005A08C5"/>
    <w:rsid w:val="005A1437"/>
    <w:rsid w:val="005A1628"/>
    <w:rsid w:val="005A20FC"/>
    <w:rsid w:val="005A25B4"/>
    <w:rsid w:val="005A34F0"/>
    <w:rsid w:val="005A356F"/>
    <w:rsid w:val="005A3572"/>
    <w:rsid w:val="005A39EE"/>
    <w:rsid w:val="005A3B08"/>
    <w:rsid w:val="005A3F43"/>
    <w:rsid w:val="005A4088"/>
    <w:rsid w:val="005A4499"/>
    <w:rsid w:val="005A4B77"/>
    <w:rsid w:val="005A592D"/>
    <w:rsid w:val="005A5DAA"/>
    <w:rsid w:val="005A5EAF"/>
    <w:rsid w:val="005A632F"/>
    <w:rsid w:val="005A685C"/>
    <w:rsid w:val="005A7B2B"/>
    <w:rsid w:val="005B17A9"/>
    <w:rsid w:val="005B1EEA"/>
    <w:rsid w:val="005B2120"/>
    <w:rsid w:val="005B218D"/>
    <w:rsid w:val="005B24B9"/>
    <w:rsid w:val="005B24E8"/>
    <w:rsid w:val="005B2C2C"/>
    <w:rsid w:val="005B2D41"/>
    <w:rsid w:val="005B2E02"/>
    <w:rsid w:val="005B2F38"/>
    <w:rsid w:val="005B34F5"/>
    <w:rsid w:val="005B37D7"/>
    <w:rsid w:val="005B4286"/>
    <w:rsid w:val="005B44E4"/>
    <w:rsid w:val="005B45C5"/>
    <w:rsid w:val="005B462B"/>
    <w:rsid w:val="005B4F92"/>
    <w:rsid w:val="005B5054"/>
    <w:rsid w:val="005B53B3"/>
    <w:rsid w:val="005B661F"/>
    <w:rsid w:val="005B6F5D"/>
    <w:rsid w:val="005B7094"/>
    <w:rsid w:val="005B73F0"/>
    <w:rsid w:val="005B7BD0"/>
    <w:rsid w:val="005C09E3"/>
    <w:rsid w:val="005C1346"/>
    <w:rsid w:val="005C1601"/>
    <w:rsid w:val="005C24BF"/>
    <w:rsid w:val="005C2604"/>
    <w:rsid w:val="005C2660"/>
    <w:rsid w:val="005C3F33"/>
    <w:rsid w:val="005C4256"/>
    <w:rsid w:val="005C53B8"/>
    <w:rsid w:val="005C5931"/>
    <w:rsid w:val="005C60DC"/>
    <w:rsid w:val="005C6558"/>
    <w:rsid w:val="005C6714"/>
    <w:rsid w:val="005C7203"/>
    <w:rsid w:val="005C7312"/>
    <w:rsid w:val="005C7776"/>
    <w:rsid w:val="005C7F8F"/>
    <w:rsid w:val="005D030B"/>
    <w:rsid w:val="005D1409"/>
    <w:rsid w:val="005D233C"/>
    <w:rsid w:val="005D2931"/>
    <w:rsid w:val="005D2AAC"/>
    <w:rsid w:val="005D2DE6"/>
    <w:rsid w:val="005D3A12"/>
    <w:rsid w:val="005D3AC4"/>
    <w:rsid w:val="005D3E60"/>
    <w:rsid w:val="005D3F82"/>
    <w:rsid w:val="005D44CE"/>
    <w:rsid w:val="005D530A"/>
    <w:rsid w:val="005D539D"/>
    <w:rsid w:val="005D598C"/>
    <w:rsid w:val="005D5FD6"/>
    <w:rsid w:val="005D60DC"/>
    <w:rsid w:val="005D633C"/>
    <w:rsid w:val="005D66FC"/>
    <w:rsid w:val="005D67C4"/>
    <w:rsid w:val="005E1639"/>
    <w:rsid w:val="005E164B"/>
    <w:rsid w:val="005E3254"/>
    <w:rsid w:val="005E3C43"/>
    <w:rsid w:val="005E3D84"/>
    <w:rsid w:val="005E4FDF"/>
    <w:rsid w:val="005E51B1"/>
    <w:rsid w:val="005E548A"/>
    <w:rsid w:val="005E5B12"/>
    <w:rsid w:val="005E5B79"/>
    <w:rsid w:val="005E5F9E"/>
    <w:rsid w:val="005E60ED"/>
    <w:rsid w:val="005E64EF"/>
    <w:rsid w:val="005E7266"/>
    <w:rsid w:val="005F0217"/>
    <w:rsid w:val="005F0830"/>
    <w:rsid w:val="005F0C7C"/>
    <w:rsid w:val="005F0DD2"/>
    <w:rsid w:val="005F17FF"/>
    <w:rsid w:val="005F2545"/>
    <w:rsid w:val="005F2D54"/>
    <w:rsid w:val="005F312A"/>
    <w:rsid w:val="005F3E86"/>
    <w:rsid w:val="005F3FBE"/>
    <w:rsid w:val="005F46F9"/>
    <w:rsid w:val="005F470B"/>
    <w:rsid w:val="005F50F1"/>
    <w:rsid w:val="005F5654"/>
    <w:rsid w:val="005F6B49"/>
    <w:rsid w:val="005F6C9F"/>
    <w:rsid w:val="005F776F"/>
    <w:rsid w:val="005F7CD9"/>
    <w:rsid w:val="006006B1"/>
    <w:rsid w:val="00600E68"/>
    <w:rsid w:val="006016AB"/>
    <w:rsid w:val="00601C06"/>
    <w:rsid w:val="00602340"/>
    <w:rsid w:val="00603100"/>
    <w:rsid w:val="006040AC"/>
    <w:rsid w:val="00604113"/>
    <w:rsid w:val="006044BF"/>
    <w:rsid w:val="006045EF"/>
    <w:rsid w:val="00605329"/>
    <w:rsid w:val="006056D3"/>
    <w:rsid w:val="0060646B"/>
    <w:rsid w:val="006067F0"/>
    <w:rsid w:val="00610B1F"/>
    <w:rsid w:val="00610CD9"/>
    <w:rsid w:val="006117EE"/>
    <w:rsid w:val="006133A5"/>
    <w:rsid w:val="006138A8"/>
    <w:rsid w:val="006141B5"/>
    <w:rsid w:val="00614F90"/>
    <w:rsid w:val="006151EA"/>
    <w:rsid w:val="00615962"/>
    <w:rsid w:val="006162A7"/>
    <w:rsid w:val="00616DF6"/>
    <w:rsid w:val="00616E4A"/>
    <w:rsid w:val="00620955"/>
    <w:rsid w:val="00620F29"/>
    <w:rsid w:val="00620FA5"/>
    <w:rsid w:val="00621BDF"/>
    <w:rsid w:val="0062258D"/>
    <w:rsid w:val="00622DCE"/>
    <w:rsid w:val="00623AAD"/>
    <w:rsid w:val="00623ACA"/>
    <w:rsid w:val="0062422E"/>
    <w:rsid w:val="006244BB"/>
    <w:rsid w:val="00625731"/>
    <w:rsid w:val="00625BF0"/>
    <w:rsid w:val="00625D63"/>
    <w:rsid w:val="00626C90"/>
    <w:rsid w:val="006278D2"/>
    <w:rsid w:val="00627E26"/>
    <w:rsid w:val="006300AE"/>
    <w:rsid w:val="00630B8D"/>
    <w:rsid w:val="00631A90"/>
    <w:rsid w:val="00631CEA"/>
    <w:rsid w:val="00631D3C"/>
    <w:rsid w:val="006321E5"/>
    <w:rsid w:val="006328AF"/>
    <w:rsid w:val="00633302"/>
    <w:rsid w:val="0063332A"/>
    <w:rsid w:val="00633A65"/>
    <w:rsid w:val="0063411A"/>
    <w:rsid w:val="0063411E"/>
    <w:rsid w:val="00634246"/>
    <w:rsid w:val="00634708"/>
    <w:rsid w:val="0063492E"/>
    <w:rsid w:val="00634EC8"/>
    <w:rsid w:val="00634F15"/>
    <w:rsid w:val="006354E1"/>
    <w:rsid w:val="00636621"/>
    <w:rsid w:val="006367F9"/>
    <w:rsid w:val="00636BDA"/>
    <w:rsid w:val="00636DD8"/>
    <w:rsid w:val="00637048"/>
    <w:rsid w:val="00637090"/>
    <w:rsid w:val="00637449"/>
    <w:rsid w:val="006378D3"/>
    <w:rsid w:val="00637B93"/>
    <w:rsid w:val="00641055"/>
    <w:rsid w:val="00641355"/>
    <w:rsid w:val="006413D1"/>
    <w:rsid w:val="0064254E"/>
    <w:rsid w:val="00642819"/>
    <w:rsid w:val="00643C96"/>
    <w:rsid w:val="00644165"/>
    <w:rsid w:val="00645611"/>
    <w:rsid w:val="00646520"/>
    <w:rsid w:val="006465AF"/>
    <w:rsid w:val="00646C4E"/>
    <w:rsid w:val="00647294"/>
    <w:rsid w:val="00647337"/>
    <w:rsid w:val="00647895"/>
    <w:rsid w:val="00650452"/>
    <w:rsid w:val="0065046F"/>
    <w:rsid w:val="00650596"/>
    <w:rsid w:val="0065093D"/>
    <w:rsid w:val="00650CE1"/>
    <w:rsid w:val="006517AE"/>
    <w:rsid w:val="00651E4F"/>
    <w:rsid w:val="00652658"/>
    <w:rsid w:val="00652918"/>
    <w:rsid w:val="0065370D"/>
    <w:rsid w:val="006539FC"/>
    <w:rsid w:val="00654119"/>
    <w:rsid w:val="00654A8B"/>
    <w:rsid w:val="00655175"/>
    <w:rsid w:val="006569DE"/>
    <w:rsid w:val="00657F55"/>
    <w:rsid w:val="00660257"/>
    <w:rsid w:val="00660E3B"/>
    <w:rsid w:val="006613FD"/>
    <w:rsid w:val="00661B17"/>
    <w:rsid w:val="00662BB5"/>
    <w:rsid w:val="00662DB6"/>
    <w:rsid w:val="00663F9A"/>
    <w:rsid w:val="00663F9B"/>
    <w:rsid w:val="00664481"/>
    <w:rsid w:val="00664A25"/>
    <w:rsid w:val="00665B4F"/>
    <w:rsid w:val="0066655A"/>
    <w:rsid w:val="00666F00"/>
    <w:rsid w:val="0066747C"/>
    <w:rsid w:val="006676CC"/>
    <w:rsid w:val="00670386"/>
    <w:rsid w:val="0067202F"/>
    <w:rsid w:val="0067268C"/>
    <w:rsid w:val="00672C08"/>
    <w:rsid w:val="00672CE7"/>
    <w:rsid w:val="006737C8"/>
    <w:rsid w:val="00673B99"/>
    <w:rsid w:val="00675809"/>
    <w:rsid w:val="006761C1"/>
    <w:rsid w:val="0067661C"/>
    <w:rsid w:val="006777B7"/>
    <w:rsid w:val="00677C9B"/>
    <w:rsid w:val="00677E00"/>
    <w:rsid w:val="00677FAE"/>
    <w:rsid w:val="006804EF"/>
    <w:rsid w:val="00681213"/>
    <w:rsid w:val="00681231"/>
    <w:rsid w:val="00681B7F"/>
    <w:rsid w:val="00681E31"/>
    <w:rsid w:val="00682E4B"/>
    <w:rsid w:val="00684E9C"/>
    <w:rsid w:val="006854BC"/>
    <w:rsid w:val="00685665"/>
    <w:rsid w:val="0068658E"/>
    <w:rsid w:val="006866C7"/>
    <w:rsid w:val="006869A3"/>
    <w:rsid w:val="00686ABF"/>
    <w:rsid w:val="006905A4"/>
    <w:rsid w:val="00691A97"/>
    <w:rsid w:val="00691D49"/>
    <w:rsid w:val="00692183"/>
    <w:rsid w:val="006922A3"/>
    <w:rsid w:val="006922CB"/>
    <w:rsid w:val="006926BB"/>
    <w:rsid w:val="006933AA"/>
    <w:rsid w:val="0069350E"/>
    <w:rsid w:val="00694203"/>
    <w:rsid w:val="006942DB"/>
    <w:rsid w:val="006945D4"/>
    <w:rsid w:val="00694B6D"/>
    <w:rsid w:val="006958F0"/>
    <w:rsid w:val="00695EA4"/>
    <w:rsid w:val="0069624A"/>
    <w:rsid w:val="006A0094"/>
    <w:rsid w:val="006A0424"/>
    <w:rsid w:val="006A08F4"/>
    <w:rsid w:val="006A0B46"/>
    <w:rsid w:val="006A0CA1"/>
    <w:rsid w:val="006A161C"/>
    <w:rsid w:val="006A1B37"/>
    <w:rsid w:val="006A1D11"/>
    <w:rsid w:val="006A2695"/>
    <w:rsid w:val="006A2BCB"/>
    <w:rsid w:val="006A2D27"/>
    <w:rsid w:val="006A333B"/>
    <w:rsid w:val="006A34F6"/>
    <w:rsid w:val="006A45F8"/>
    <w:rsid w:val="006A5906"/>
    <w:rsid w:val="006A5B0F"/>
    <w:rsid w:val="006A5CB6"/>
    <w:rsid w:val="006A608B"/>
    <w:rsid w:val="006A6774"/>
    <w:rsid w:val="006A6AA3"/>
    <w:rsid w:val="006A6ACF"/>
    <w:rsid w:val="006A708F"/>
    <w:rsid w:val="006A7C85"/>
    <w:rsid w:val="006A7FF2"/>
    <w:rsid w:val="006B028F"/>
    <w:rsid w:val="006B1743"/>
    <w:rsid w:val="006B17EB"/>
    <w:rsid w:val="006B2166"/>
    <w:rsid w:val="006B2C80"/>
    <w:rsid w:val="006B3609"/>
    <w:rsid w:val="006B37B1"/>
    <w:rsid w:val="006B39E6"/>
    <w:rsid w:val="006B3B4D"/>
    <w:rsid w:val="006B3D21"/>
    <w:rsid w:val="006B49F7"/>
    <w:rsid w:val="006B4B05"/>
    <w:rsid w:val="006B530E"/>
    <w:rsid w:val="006B5BF9"/>
    <w:rsid w:val="006B5D43"/>
    <w:rsid w:val="006B6F24"/>
    <w:rsid w:val="006B7275"/>
    <w:rsid w:val="006B7824"/>
    <w:rsid w:val="006C01F9"/>
    <w:rsid w:val="006C0EDD"/>
    <w:rsid w:val="006C1531"/>
    <w:rsid w:val="006C19BE"/>
    <w:rsid w:val="006C1C84"/>
    <w:rsid w:val="006C2465"/>
    <w:rsid w:val="006C26E8"/>
    <w:rsid w:val="006C2A15"/>
    <w:rsid w:val="006C2B06"/>
    <w:rsid w:val="006C3157"/>
    <w:rsid w:val="006C45A3"/>
    <w:rsid w:val="006C4DE5"/>
    <w:rsid w:val="006C4F56"/>
    <w:rsid w:val="006C5080"/>
    <w:rsid w:val="006C51E9"/>
    <w:rsid w:val="006C760F"/>
    <w:rsid w:val="006C777A"/>
    <w:rsid w:val="006C785E"/>
    <w:rsid w:val="006D0C4B"/>
    <w:rsid w:val="006D0D98"/>
    <w:rsid w:val="006D1625"/>
    <w:rsid w:val="006D168F"/>
    <w:rsid w:val="006D1A5F"/>
    <w:rsid w:val="006D1C8F"/>
    <w:rsid w:val="006D1FC6"/>
    <w:rsid w:val="006D2221"/>
    <w:rsid w:val="006D25AA"/>
    <w:rsid w:val="006D28B3"/>
    <w:rsid w:val="006D2B3D"/>
    <w:rsid w:val="006D2C44"/>
    <w:rsid w:val="006D2CAB"/>
    <w:rsid w:val="006D302C"/>
    <w:rsid w:val="006D524D"/>
    <w:rsid w:val="006D5466"/>
    <w:rsid w:val="006D5C1D"/>
    <w:rsid w:val="006D6A0A"/>
    <w:rsid w:val="006D6B8D"/>
    <w:rsid w:val="006D77B1"/>
    <w:rsid w:val="006E02EB"/>
    <w:rsid w:val="006E0758"/>
    <w:rsid w:val="006E15AE"/>
    <w:rsid w:val="006E1725"/>
    <w:rsid w:val="006E2854"/>
    <w:rsid w:val="006E2BB6"/>
    <w:rsid w:val="006E3896"/>
    <w:rsid w:val="006E4DAA"/>
    <w:rsid w:val="006E5B17"/>
    <w:rsid w:val="006E5C1C"/>
    <w:rsid w:val="006E7099"/>
    <w:rsid w:val="006E754C"/>
    <w:rsid w:val="006E76B4"/>
    <w:rsid w:val="006E794E"/>
    <w:rsid w:val="006F098D"/>
    <w:rsid w:val="006F1055"/>
    <w:rsid w:val="006F27DE"/>
    <w:rsid w:val="006F30BF"/>
    <w:rsid w:val="006F3D01"/>
    <w:rsid w:val="006F3E67"/>
    <w:rsid w:val="006F41E8"/>
    <w:rsid w:val="006F48EB"/>
    <w:rsid w:val="006F4F47"/>
    <w:rsid w:val="006F5506"/>
    <w:rsid w:val="006F5B58"/>
    <w:rsid w:val="006F66B2"/>
    <w:rsid w:val="006F6F6F"/>
    <w:rsid w:val="006F7097"/>
    <w:rsid w:val="006F7572"/>
    <w:rsid w:val="0070035A"/>
    <w:rsid w:val="00700644"/>
    <w:rsid w:val="007017FE"/>
    <w:rsid w:val="00701B3B"/>
    <w:rsid w:val="00701E78"/>
    <w:rsid w:val="007021D3"/>
    <w:rsid w:val="00702287"/>
    <w:rsid w:val="00702691"/>
    <w:rsid w:val="00702A9F"/>
    <w:rsid w:val="0070380A"/>
    <w:rsid w:val="00704627"/>
    <w:rsid w:val="00704B75"/>
    <w:rsid w:val="00704D91"/>
    <w:rsid w:val="00704F70"/>
    <w:rsid w:val="0070527A"/>
    <w:rsid w:val="00705F89"/>
    <w:rsid w:val="0070704D"/>
    <w:rsid w:val="007077B5"/>
    <w:rsid w:val="00707939"/>
    <w:rsid w:val="00710211"/>
    <w:rsid w:val="00710506"/>
    <w:rsid w:val="0071071D"/>
    <w:rsid w:val="00710AA6"/>
    <w:rsid w:val="0071119A"/>
    <w:rsid w:val="00711215"/>
    <w:rsid w:val="0071243F"/>
    <w:rsid w:val="00712A84"/>
    <w:rsid w:val="007139BC"/>
    <w:rsid w:val="00713D63"/>
    <w:rsid w:val="00713FF1"/>
    <w:rsid w:val="007147D7"/>
    <w:rsid w:val="00714A27"/>
    <w:rsid w:val="0071515E"/>
    <w:rsid w:val="00715473"/>
    <w:rsid w:val="00715475"/>
    <w:rsid w:val="00715477"/>
    <w:rsid w:val="0071588A"/>
    <w:rsid w:val="007158AB"/>
    <w:rsid w:val="00715D75"/>
    <w:rsid w:val="0071744E"/>
    <w:rsid w:val="00717E4A"/>
    <w:rsid w:val="00717EC1"/>
    <w:rsid w:val="00720458"/>
    <w:rsid w:val="007207A1"/>
    <w:rsid w:val="00721890"/>
    <w:rsid w:val="00721961"/>
    <w:rsid w:val="00721D6F"/>
    <w:rsid w:val="0072260F"/>
    <w:rsid w:val="00723056"/>
    <w:rsid w:val="00723321"/>
    <w:rsid w:val="00724085"/>
    <w:rsid w:val="0072563D"/>
    <w:rsid w:val="00725720"/>
    <w:rsid w:val="00725B0F"/>
    <w:rsid w:val="007275F3"/>
    <w:rsid w:val="00730433"/>
    <w:rsid w:val="00730B4D"/>
    <w:rsid w:val="00730E29"/>
    <w:rsid w:val="00731A0D"/>
    <w:rsid w:val="00732268"/>
    <w:rsid w:val="007322A3"/>
    <w:rsid w:val="00732493"/>
    <w:rsid w:val="00733489"/>
    <w:rsid w:val="00733C2E"/>
    <w:rsid w:val="007352C0"/>
    <w:rsid w:val="00735370"/>
    <w:rsid w:val="00735EA5"/>
    <w:rsid w:val="0073600B"/>
    <w:rsid w:val="00736F65"/>
    <w:rsid w:val="00737A85"/>
    <w:rsid w:val="007403CA"/>
    <w:rsid w:val="007406B9"/>
    <w:rsid w:val="00741486"/>
    <w:rsid w:val="00741E42"/>
    <w:rsid w:val="007422D2"/>
    <w:rsid w:val="007423A0"/>
    <w:rsid w:val="007428C6"/>
    <w:rsid w:val="00742FEF"/>
    <w:rsid w:val="00743D83"/>
    <w:rsid w:val="00744592"/>
    <w:rsid w:val="00744A8C"/>
    <w:rsid w:val="00744F2E"/>
    <w:rsid w:val="00744FEF"/>
    <w:rsid w:val="007451BF"/>
    <w:rsid w:val="00745C4F"/>
    <w:rsid w:val="007460B3"/>
    <w:rsid w:val="00746C5D"/>
    <w:rsid w:val="00747354"/>
    <w:rsid w:val="0074736C"/>
    <w:rsid w:val="00747E74"/>
    <w:rsid w:val="007501BE"/>
    <w:rsid w:val="00750321"/>
    <w:rsid w:val="007508BE"/>
    <w:rsid w:val="00750C5D"/>
    <w:rsid w:val="00750EC8"/>
    <w:rsid w:val="00750FF1"/>
    <w:rsid w:val="00752892"/>
    <w:rsid w:val="00752E03"/>
    <w:rsid w:val="00753845"/>
    <w:rsid w:val="00753CDB"/>
    <w:rsid w:val="007541E0"/>
    <w:rsid w:val="007548B7"/>
    <w:rsid w:val="00754944"/>
    <w:rsid w:val="00754CBA"/>
    <w:rsid w:val="00756268"/>
    <w:rsid w:val="007567FD"/>
    <w:rsid w:val="00756FA5"/>
    <w:rsid w:val="00757032"/>
    <w:rsid w:val="007601A2"/>
    <w:rsid w:val="0076052A"/>
    <w:rsid w:val="00761F72"/>
    <w:rsid w:val="00762761"/>
    <w:rsid w:val="00762E69"/>
    <w:rsid w:val="0076347B"/>
    <w:rsid w:val="00763840"/>
    <w:rsid w:val="00763E81"/>
    <w:rsid w:val="00764067"/>
    <w:rsid w:val="00764137"/>
    <w:rsid w:val="007656B6"/>
    <w:rsid w:val="00765A55"/>
    <w:rsid w:val="00765C1A"/>
    <w:rsid w:val="00766A26"/>
    <w:rsid w:val="00766BA5"/>
    <w:rsid w:val="00767AED"/>
    <w:rsid w:val="00767EAC"/>
    <w:rsid w:val="007705A6"/>
    <w:rsid w:val="00770666"/>
    <w:rsid w:val="00771381"/>
    <w:rsid w:val="0077221C"/>
    <w:rsid w:val="00772F04"/>
    <w:rsid w:val="007739E6"/>
    <w:rsid w:val="00773B1F"/>
    <w:rsid w:val="00773B2A"/>
    <w:rsid w:val="0077410E"/>
    <w:rsid w:val="00774464"/>
    <w:rsid w:val="00774EB7"/>
    <w:rsid w:val="007750C9"/>
    <w:rsid w:val="00775DE6"/>
    <w:rsid w:val="0077623C"/>
    <w:rsid w:val="0077647D"/>
    <w:rsid w:val="007764E0"/>
    <w:rsid w:val="00776DC3"/>
    <w:rsid w:val="00777E03"/>
    <w:rsid w:val="00780344"/>
    <w:rsid w:val="00780C2B"/>
    <w:rsid w:val="00780E2C"/>
    <w:rsid w:val="00781F8B"/>
    <w:rsid w:val="00782266"/>
    <w:rsid w:val="007825D0"/>
    <w:rsid w:val="007827ED"/>
    <w:rsid w:val="00782813"/>
    <w:rsid w:val="007836F7"/>
    <w:rsid w:val="00783946"/>
    <w:rsid w:val="00783A01"/>
    <w:rsid w:val="00785171"/>
    <w:rsid w:val="0078614E"/>
    <w:rsid w:val="007866AD"/>
    <w:rsid w:val="00786C38"/>
    <w:rsid w:val="00787073"/>
    <w:rsid w:val="007871D3"/>
    <w:rsid w:val="00787819"/>
    <w:rsid w:val="00787A18"/>
    <w:rsid w:val="00787C6A"/>
    <w:rsid w:val="007900B9"/>
    <w:rsid w:val="007912DD"/>
    <w:rsid w:val="00791AAB"/>
    <w:rsid w:val="00791F08"/>
    <w:rsid w:val="00793BE1"/>
    <w:rsid w:val="0079404F"/>
    <w:rsid w:val="00794F6F"/>
    <w:rsid w:val="00796046"/>
    <w:rsid w:val="007968F7"/>
    <w:rsid w:val="00797A45"/>
    <w:rsid w:val="00797E01"/>
    <w:rsid w:val="007A03BA"/>
    <w:rsid w:val="007A0711"/>
    <w:rsid w:val="007A076D"/>
    <w:rsid w:val="007A12F2"/>
    <w:rsid w:val="007A1AA5"/>
    <w:rsid w:val="007A1C7E"/>
    <w:rsid w:val="007A1DA3"/>
    <w:rsid w:val="007A3612"/>
    <w:rsid w:val="007A3917"/>
    <w:rsid w:val="007A3BA2"/>
    <w:rsid w:val="007A3E87"/>
    <w:rsid w:val="007A45CD"/>
    <w:rsid w:val="007A4BFA"/>
    <w:rsid w:val="007A5F88"/>
    <w:rsid w:val="007A607A"/>
    <w:rsid w:val="007A659F"/>
    <w:rsid w:val="007B0E22"/>
    <w:rsid w:val="007B0EAA"/>
    <w:rsid w:val="007B0EC0"/>
    <w:rsid w:val="007B2BF0"/>
    <w:rsid w:val="007B3CF7"/>
    <w:rsid w:val="007B4264"/>
    <w:rsid w:val="007B4590"/>
    <w:rsid w:val="007B4B9B"/>
    <w:rsid w:val="007B5C05"/>
    <w:rsid w:val="007B6BED"/>
    <w:rsid w:val="007B726E"/>
    <w:rsid w:val="007C031C"/>
    <w:rsid w:val="007C0FBB"/>
    <w:rsid w:val="007C16B9"/>
    <w:rsid w:val="007C2817"/>
    <w:rsid w:val="007C281B"/>
    <w:rsid w:val="007C2CAD"/>
    <w:rsid w:val="007C2E86"/>
    <w:rsid w:val="007C3B42"/>
    <w:rsid w:val="007C3CD5"/>
    <w:rsid w:val="007C48DD"/>
    <w:rsid w:val="007C5239"/>
    <w:rsid w:val="007C5CD3"/>
    <w:rsid w:val="007C6064"/>
    <w:rsid w:val="007C6497"/>
    <w:rsid w:val="007C6978"/>
    <w:rsid w:val="007C6B64"/>
    <w:rsid w:val="007C78C7"/>
    <w:rsid w:val="007D0750"/>
    <w:rsid w:val="007D07F0"/>
    <w:rsid w:val="007D0A81"/>
    <w:rsid w:val="007D0C57"/>
    <w:rsid w:val="007D0CA3"/>
    <w:rsid w:val="007D19A1"/>
    <w:rsid w:val="007D1AA0"/>
    <w:rsid w:val="007D22C1"/>
    <w:rsid w:val="007D3C2B"/>
    <w:rsid w:val="007D40B6"/>
    <w:rsid w:val="007D4155"/>
    <w:rsid w:val="007D57B3"/>
    <w:rsid w:val="007E054A"/>
    <w:rsid w:val="007E0B09"/>
    <w:rsid w:val="007E1AE3"/>
    <w:rsid w:val="007E1F90"/>
    <w:rsid w:val="007E2124"/>
    <w:rsid w:val="007E22B6"/>
    <w:rsid w:val="007E3621"/>
    <w:rsid w:val="007E3D77"/>
    <w:rsid w:val="007E503A"/>
    <w:rsid w:val="007E5296"/>
    <w:rsid w:val="007E53E8"/>
    <w:rsid w:val="007E5D55"/>
    <w:rsid w:val="007E63AD"/>
    <w:rsid w:val="007E669C"/>
    <w:rsid w:val="007E6F26"/>
    <w:rsid w:val="007E74B9"/>
    <w:rsid w:val="007E7559"/>
    <w:rsid w:val="007E7A61"/>
    <w:rsid w:val="007E7E94"/>
    <w:rsid w:val="007F0F0F"/>
    <w:rsid w:val="007F1BAC"/>
    <w:rsid w:val="007F2B71"/>
    <w:rsid w:val="007F2E6D"/>
    <w:rsid w:val="007F31E0"/>
    <w:rsid w:val="007F4294"/>
    <w:rsid w:val="007F42A9"/>
    <w:rsid w:val="007F4E47"/>
    <w:rsid w:val="007F7118"/>
    <w:rsid w:val="007F7126"/>
    <w:rsid w:val="0080071D"/>
    <w:rsid w:val="00800836"/>
    <w:rsid w:val="00800C44"/>
    <w:rsid w:val="00800DBC"/>
    <w:rsid w:val="0080112F"/>
    <w:rsid w:val="008011DB"/>
    <w:rsid w:val="008021BA"/>
    <w:rsid w:val="0080231E"/>
    <w:rsid w:val="008028FB"/>
    <w:rsid w:val="00803696"/>
    <w:rsid w:val="00803896"/>
    <w:rsid w:val="00803A47"/>
    <w:rsid w:val="00804802"/>
    <w:rsid w:val="00804A5B"/>
    <w:rsid w:val="00804E58"/>
    <w:rsid w:val="00805E16"/>
    <w:rsid w:val="00805F4C"/>
    <w:rsid w:val="008065B2"/>
    <w:rsid w:val="008076C6"/>
    <w:rsid w:val="00807B5A"/>
    <w:rsid w:val="00807C2C"/>
    <w:rsid w:val="008108A3"/>
    <w:rsid w:val="008109F7"/>
    <w:rsid w:val="00810EE8"/>
    <w:rsid w:val="00810FE4"/>
    <w:rsid w:val="00811102"/>
    <w:rsid w:val="008121BA"/>
    <w:rsid w:val="00812B7B"/>
    <w:rsid w:val="0081331F"/>
    <w:rsid w:val="0081356A"/>
    <w:rsid w:val="0081453D"/>
    <w:rsid w:val="00814A98"/>
    <w:rsid w:val="00814B45"/>
    <w:rsid w:val="00814E8A"/>
    <w:rsid w:val="00815005"/>
    <w:rsid w:val="008153AB"/>
    <w:rsid w:val="00815BE1"/>
    <w:rsid w:val="00815E98"/>
    <w:rsid w:val="00816403"/>
    <w:rsid w:val="00816692"/>
    <w:rsid w:val="00816981"/>
    <w:rsid w:val="00816B67"/>
    <w:rsid w:val="008173D6"/>
    <w:rsid w:val="00817568"/>
    <w:rsid w:val="00820553"/>
    <w:rsid w:val="00820DF2"/>
    <w:rsid w:val="0082143C"/>
    <w:rsid w:val="00821D95"/>
    <w:rsid w:val="008222CB"/>
    <w:rsid w:val="008228A3"/>
    <w:rsid w:val="008228AD"/>
    <w:rsid w:val="008230E1"/>
    <w:rsid w:val="00823CD7"/>
    <w:rsid w:val="00823F71"/>
    <w:rsid w:val="00824995"/>
    <w:rsid w:val="008253D8"/>
    <w:rsid w:val="008261E4"/>
    <w:rsid w:val="008262A4"/>
    <w:rsid w:val="008263F9"/>
    <w:rsid w:val="0082678B"/>
    <w:rsid w:val="008269D8"/>
    <w:rsid w:val="00826CFA"/>
    <w:rsid w:val="008279EF"/>
    <w:rsid w:val="00827BCF"/>
    <w:rsid w:val="008303EE"/>
    <w:rsid w:val="00830C7F"/>
    <w:rsid w:val="008313B7"/>
    <w:rsid w:val="00831AA5"/>
    <w:rsid w:val="00831EE5"/>
    <w:rsid w:val="0083226D"/>
    <w:rsid w:val="00832875"/>
    <w:rsid w:val="00832C93"/>
    <w:rsid w:val="00834CF8"/>
    <w:rsid w:val="00835C33"/>
    <w:rsid w:val="00835E39"/>
    <w:rsid w:val="008362DE"/>
    <w:rsid w:val="00837005"/>
    <w:rsid w:val="0083763A"/>
    <w:rsid w:val="00837D7E"/>
    <w:rsid w:val="00840452"/>
    <w:rsid w:val="0084112B"/>
    <w:rsid w:val="00841738"/>
    <w:rsid w:val="00843974"/>
    <w:rsid w:val="00843FB4"/>
    <w:rsid w:val="00844912"/>
    <w:rsid w:val="00844E82"/>
    <w:rsid w:val="00844FF3"/>
    <w:rsid w:val="0084559F"/>
    <w:rsid w:val="0084565F"/>
    <w:rsid w:val="00845973"/>
    <w:rsid w:val="00845B17"/>
    <w:rsid w:val="00846506"/>
    <w:rsid w:val="00846FCE"/>
    <w:rsid w:val="00847836"/>
    <w:rsid w:val="008478B6"/>
    <w:rsid w:val="00850204"/>
    <w:rsid w:val="0085045B"/>
    <w:rsid w:val="008506FA"/>
    <w:rsid w:val="0085092F"/>
    <w:rsid w:val="00850D3B"/>
    <w:rsid w:val="0085140E"/>
    <w:rsid w:val="008519A4"/>
    <w:rsid w:val="00852025"/>
    <w:rsid w:val="008522E2"/>
    <w:rsid w:val="008547C2"/>
    <w:rsid w:val="008551FF"/>
    <w:rsid w:val="008557FB"/>
    <w:rsid w:val="0085587C"/>
    <w:rsid w:val="00855A91"/>
    <w:rsid w:val="0085601F"/>
    <w:rsid w:val="0085643B"/>
    <w:rsid w:val="0085663D"/>
    <w:rsid w:val="00856A80"/>
    <w:rsid w:val="00857F42"/>
    <w:rsid w:val="00860235"/>
    <w:rsid w:val="0086050C"/>
    <w:rsid w:val="00860597"/>
    <w:rsid w:val="00860E73"/>
    <w:rsid w:val="00861273"/>
    <w:rsid w:val="0086142A"/>
    <w:rsid w:val="00861961"/>
    <w:rsid w:val="008620A9"/>
    <w:rsid w:val="0086213F"/>
    <w:rsid w:val="008621B0"/>
    <w:rsid w:val="0086264A"/>
    <w:rsid w:val="00862A5F"/>
    <w:rsid w:val="00862A8A"/>
    <w:rsid w:val="008653A7"/>
    <w:rsid w:val="008659BC"/>
    <w:rsid w:val="0086748A"/>
    <w:rsid w:val="008704F1"/>
    <w:rsid w:val="008712C6"/>
    <w:rsid w:val="008719F2"/>
    <w:rsid w:val="00871D1D"/>
    <w:rsid w:val="00871E8E"/>
    <w:rsid w:val="00871F3B"/>
    <w:rsid w:val="00872363"/>
    <w:rsid w:val="008728F5"/>
    <w:rsid w:val="00872EC5"/>
    <w:rsid w:val="00873714"/>
    <w:rsid w:val="00873BD2"/>
    <w:rsid w:val="00873F1B"/>
    <w:rsid w:val="00874B08"/>
    <w:rsid w:val="00874CB4"/>
    <w:rsid w:val="008758DA"/>
    <w:rsid w:val="00875B5C"/>
    <w:rsid w:val="00876D39"/>
    <w:rsid w:val="00876E98"/>
    <w:rsid w:val="00877703"/>
    <w:rsid w:val="00877A26"/>
    <w:rsid w:val="00880F04"/>
    <w:rsid w:val="00880FAF"/>
    <w:rsid w:val="00881713"/>
    <w:rsid w:val="008822F9"/>
    <w:rsid w:val="00882459"/>
    <w:rsid w:val="0088249F"/>
    <w:rsid w:val="008832E2"/>
    <w:rsid w:val="0088433D"/>
    <w:rsid w:val="0088488C"/>
    <w:rsid w:val="00884BC6"/>
    <w:rsid w:val="00884CB9"/>
    <w:rsid w:val="00885C1B"/>
    <w:rsid w:val="00885F2D"/>
    <w:rsid w:val="00886B75"/>
    <w:rsid w:val="0088772E"/>
    <w:rsid w:val="00887801"/>
    <w:rsid w:val="00887988"/>
    <w:rsid w:val="00890002"/>
    <w:rsid w:val="008902C8"/>
    <w:rsid w:val="00890F70"/>
    <w:rsid w:val="00891104"/>
    <w:rsid w:val="00892CFE"/>
    <w:rsid w:val="008930F4"/>
    <w:rsid w:val="008937B3"/>
    <w:rsid w:val="00893EF1"/>
    <w:rsid w:val="008944AF"/>
    <w:rsid w:val="008944BC"/>
    <w:rsid w:val="008949C7"/>
    <w:rsid w:val="0089564A"/>
    <w:rsid w:val="00895713"/>
    <w:rsid w:val="00896465"/>
    <w:rsid w:val="00896BDA"/>
    <w:rsid w:val="00896C99"/>
    <w:rsid w:val="00897795"/>
    <w:rsid w:val="008A0A0A"/>
    <w:rsid w:val="008A1033"/>
    <w:rsid w:val="008A12C0"/>
    <w:rsid w:val="008A1329"/>
    <w:rsid w:val="008A19B6"/>
    <w:rsid w:val="008A2285"/>
    <w:rsid w:val="008A25D4"/>
    <w:rsid w:val="008A2BC7"/>
    <w:rsid w:val="008A2D49"/>
    <w:rsid w:val="008A37EB"/>
    <w:rsid w:val="008A3F84"/>
    <w:rsid w:val="008A5186"/>
    <w:rsid w:val="008A6B69"/>
    <w:rsid w:val="008A7D7A"/>
    <w:rsid w:val="008B0A57"/>
    <w:rsid w:val="008B10F1"/>
    <w:rsid w:val="008B1DC2"/>
    <w:rsid w:val="008B1F65"/>
    <w:rsid w:val="008B2106"/>
    <w:rsid w:val="008B24BC"/>
    <w:rsid w:val="008B25AC"/>
    <w:rsid w:val="008B2693"/>
    <w:rsid w:val="008B2753"/>
    <w:rsid w:val="008B287D"/>
    <w:rsid w:val="008B3867"/>
    <w:rsid w:val="008B3A33"/>
    <w:rsid w:val="008B3A63"/>
    <w:rsid w:val="008B3AF1"/>
    <w:rsid w:val="008B4A66"/>
    <w:rsid w:val="008B5163"/>
    <w:rsid w:val="008B5651"/>
    <w:rsid w:val="008B626B"/>
    <w:rsid w:val="008B6CB5"/>
    <w:rsid w:val="008B7538"/>
    <w:rsid w:val="008C0C55"/>
    <w:rsid w:val="008C15C9"/>
    <w:rsid w:val="008C1973"/>
    <w:rsid w:val="008C213A"/>
    <w:rsid w:val="008C2ED8"/>
    <w:rsid w:val="008C3A9F"/>
    <w:rsid w:val="008C3C99"/>
    <w:rsid w:val="008C3F05"/>
    <w:rsid w:val="008C4724"/>
    <w:rsid w:val="008C47A7"/>
    <w:rsid w:val="008C4BEF"/>
    <w:rsid w:val="008C4D1A"/>
    <w:rsid w:val="008C646B"/>
    <w:rsid w:val="008C65CF"/>
    <w:rsid w:val="008C706F"/>
    <w:rsid w:val="008C7729"/>
    <w:rsid w:val="008C7F47"/>
    <w:rsid w:val="008D022F"/>
    <w:rsid w:val="008D10DE"/>
    <w:rsid w:val="008D1B46"/>
    <w:rsid w:val="008D2F8B"/>
    <w:rsid w:val="008D369E"/>
    <w:rsid w:val="008D3BC0"/>
    <w:rsid w:val="008D43E0"/>
    <w:rsid w:val="008D508C"/>
    <w:rsid w:val="008D54B6"/>
    <w:rsid w:val="008D5952"/>
    <w:rsid w:val="008D5D6D"/>
    <w:rsid w:val="008D5E5F"/>
    <w:rsid w:val="008D6CD0"/>
    <w:rsid w:val="008D77C8"/>
    <w:rsid w:val="008D7A65"/>
    <w:rsid w:val="008E0CD3"/>
    <w:rsid w:val="008E143E"/>
    <w:rsid w:val="008E1CB6"/>
    <w:rsid w:val="008E1E16"/>
    <w:rsid w:val="008E1E2D"/>
    <w:rsid w:val="008E2044"/>
    <w:rsid w:val="008E3372"/>
    <w:rsid w:val="008E3975"/>
    <w:rsid w:val="008E3C1A"/>
    <w:rsid w:val="008E3F51"/>
    <w:rsid w:val="008E4041"/>
    <w:rsid w:val="008E43F9"/>
    <w:rsid w:val="008E44B9"/>
    <w:rsid w:val="008E44BE"/>
    <w:rsid w:val="008E479C"/>
    <w:rsid w:val="008E4BC3"/>
    <w:rsid w:val="008E55D4"/>
    <w:rsid w:val="008E60FF"/>
    <w:rsid w:val="008E69B4"/>
    <w:rsid w:val="008E6BFD"/>
    <w:rsid w:val="008E6E0F"/>
    <w:rsid w:val="008E6F66"/>
    <w:rsid w:val="008E716F"/>
    <w:rsid w:val="008E7A16"/>
    <w:rsid w:val="008E7CEB"/>
    <w:rsid w:val="008E7EEB"/>
    <w:rsid w:val="008F037B"/>
    <w:rsid w:val="008F0B59"/>
    <w:rsid w:val="008F0CE6"/>
    <w:rsid w:val="008F0ED8"/>
    <w:rsid w:val="008F113E"/>
    <w:rsid w:val="008F12E5"/>
    <w:rsid w:val="008F1354"/>
    <w:rsid w:val="008F13EC"/>
    <w:rsid w:val="008F18DC"/>
    <w:rsid w:val="008F2251"/>
    <w:rsid w:val="008F270D"/>
    <w:rsid w:val="008F392F"/>
    <w:rsid w:val="008F39F9"/>
    <w:rsid w:val="008F3F48"/>
    <w:rsid w:val="008F56E7"/>
    <w:rsid w:val="008F656C"/>
    <w:rsid w:val="008F65E6"/>
    <w:rsid w:val="008F6E88"/>
    <w:rsid w:val="008F742E"/>
    <w:rsid w:val="008F7B8A"/>
    <w:rsid w:val="008F7D96"/>
    <w:rsid w:val="009000E1"/>
    <w:rsid w:val="0090035B"/>
    <w:rsid w:val="009009EF"/>
    <w:rsid w:val="00900F7C"/>
    <w:rsid w:val="009010B9"/>
    <w:rsid w:val="00901134"/>
    <w:rsid w:val="009013CB"/>
    <w:rsid w:val="00901513"/>
    <w:rsid w:val="00901A6E"/>
    <w:rsid w:val="00901B14"/>
    <w:rsid w:val="00902274"/>
    <w:rsid w:val="009025FD"/>
    <w:rsid w:val="00902FBF"/>
    <w:rsid w:val="00903001"/>
    <w:rsid w:val="0090371C"/>
    <w:rsid w:val="009038A6"/>
    <w:rsid w:val="00903B7D"/>
    <w:rsid w:val="00904051"/>
    <w:rsid w:val="009044EF"/>
    <w:rsid w:val="00906761"/>
    <w:rsid w:val="009070AB"/>
    <w:rsid w:val="009073DE"/>
    <w:rsid w:val="009079E5"/>
    <w:rsid w:val="00907E21"/>
    <w:rsid w:val="00910716"/>
    <w:rsid w:val="00911699"/>
    <w:rsid w:val="00911711"/>
    <w:rsid w:val="00911ADF"/>
    <w:rsid w:val="00911DB1"/>
    <w:rsid w:val="00911EC9"/>
    <w:rsid w:val="0091307C"/>
    <w:rsid w:val="00913343"/>
    <w:rsid w:val="009135FA"/>
    <w:rsid w:val="00913986"/>
    <w:rsid w:val="00913EB6"/>
    <w:rsid w:val="00915626"/>
    <w:rsid w:val="009159DD"/>
    <w:rsid w:val="00915C35"/>
    <w:rsid w:val="0091673F"/>
    <w:rsid w:val="00916847"/>
    <w:rsid w:val="00916B48"/>
    <w:rsid w:val="009173D7"/>
    <w:rsid w:val="009177A8"/>
    <w:rsid w:val="00917866"/>
    <w:rsid w:val="00917DBE"/>
    <w:rsid w:val="0092150D"/>
    <w:rsid w:val="00921699"/>
    <w:rsid w:val="00921FE3"/>
    <w:rsid w:val="00922B85"/>
    <w:rsid w:val="009235A1"/>
    <w:rsid w:val="009235ED"/>
    <w:rsid w:val="009239FA"/>
    <w:rsid w:val="0092406A"/>
    <w:rsid w:val="0092427B"/>
    <w:rsid w:val="00924365"/>
    <w:rsid w:val="009247B2"/>
    <w:rsid w:val="009247D5"/>
    <w:rsid w:val="009249D7"/>
    <w:rsid w:val="00924C58"/>
    <w:rsid w:val="00924F8D"/>
    <w:rsid w:val="009256B4"/>
    <w:rsid w:val="00925AFE"/>
    <w:rsid w:val="00926EA6"/>
    <w:rsid w:val="00926F2A"/>
    <w:rsid w:val="00927E9E"/>
    <w:rsid w:val="0093105B"/>
    <w:rsid w:val="0093283F"/>
    <w:rsid w:val="00932BA0"/>
    <w:rsid w:val="00933D95"/>
    <w:rsid w:val="0093431B"/>
    <w:rsid w:val="00934454"/>
    <w:rsid w:val="00934608"/>
    <w:rsid w:val="00935A77"/>
    <w:rsid w:val="00935D1B"/>
    <w:rsid w:val="00936025"/>
    <w:rsid w:val="009378F1"/>
    <w:rsid w:val="00937DBF"/>
    <w:rsid w:val="00937F80"/>
    <w:rsid w:val="00940CF6"/>
    <w:rsid w:val="00942262"/>
    <w:rsid w:val="0094242C"/>
    <w:rsid w:val="00942ACE"/>
    <w:rsid w:val="009439E9"/>
    <w:rsid w:val="00944477"/>
    <w:rsid w:val="009444BA"/>
    <w:rsid w:val="00944A8D"/>
    <w:rsid w:val="00944A9F"/>
    <w:rsid w:val="00944E1C"/>
    <w:rsid w:val="0094551D"/>
    <w:rsid w:val="00945836"/>
    <w:rsid w:val="00945A9E"/>
    <w:rsid w:val="009469A2"/>
    <w:rsid w:val="00947695"/>
    <w:rsid w:val="009479CA"/>
    <w:rsid w:val="00950473"/>
    <w:rsid w:val="00950A4C"/>
    <w:rsid w:val="00951236"/>
    <w:rsid w:val="00951495"/>
    <w:rsid w:val="009525E7"/>
    <w:rsid w:val="00953117"/>
    <w:rsid w:val="00954B19"/>
    <w:rsid w:val="009553B2"/>
    <w:rsid w:val="00955987"/>
    <w:rsid w:val="00956C26"/>
    <w:rsid w:val="009576B4"/>
    <w:rsid w:val="00957902"/>
    <w:rsid w:val="00957BD5"/>
    <w:rsid w:val="00957EE4"/>
    <w:rsid w:val="00961D07"/>
    <w:rsid w:val="00962208"/>
    <w:rsid w:val="00963B8A"/>
    <w:rsid w:val="0096429D"/>
    <w:rsid w:val="00964881"/>
    <w:rsid w:val="00964AB7"/>
    <w:rsid w:val="00964F36"/>
    <w:rsid w:val="00964F78"/>
    <w:rsid w:val="00964FF9"/>
    <w:rsid w:val="0096514D"/>
    <w:rsid w:val="0096521E"/>
    <w:rsid w:val="009656F2"/>
    <w:rsid w:val="00965B88"/>
    <w:rsid w:val="009666DB"/>
    <w:rsid w:val="00966A63"/>
    <w:rsid w:val="00967476"/>
    <w:rsid w:val="0097029F"/>
    <w:rsid w:val="00970845"/>
    <w:rsid w:val="00970C34"/>
    <w:rsid w:val="009710C3"/>
    <w:rsid w:val="00971372"/>
    <w:rsid w:val="009714E4"/>
    <w:rsid w:val="00971620"/>
    <w:rsid w:val="0097163B"/>
    <w:rsid w:val="00973A9E"/>
    <w:rsid w:val="00974640"/>
    <w:rsid w:val="00974B83"/>
    <w:rsid w:val="00975653"/>
    <w:rsid w:val="00975751"/>
    <w:rsid w:val="00976EA8"/>
    <w:rsid w:val="009771CA"/>
    <w:rsid w:val="009776E7"/>
    <w:rsid w:val="00977EDC"/>
    <w:rsid w:val="00980289"/>
    <w:rsid w:val="009810BE"/>
    <w:rsid w:val="009810D0"/>
    <w:rsid w:val="00981977"/>
    <w:rsid w:val="00981B9E"/>
    <w:rsid w:val="00982385"/>
    <w:rsid w:val="00982935"/>
    <w:rsid w:val="009840A4"/>
    <w:rsid w:val="00984241"/>
    <w:rsid w:val="00984BAB"/>
    <w:rsid w:val="009869D7"/>
    <w:rsid w:val="0098730F"/>
    <w:rsid w:val="00990217"/>
    <w:rsid w:val="00990407"/>
    <w:rsid w:val="00991E7B"/>
    <w:rsid w:val="0099200F"/>
    <w:rsid w:val="009923BC"/>
    <w:rsid w:val="009926F3"/>
    <w:rsid w:val="00992D61"/>
    <w:rsid w:val="00993B52"/>
    <w:rsid w:val="00994037"/>
    <w:rsid w:val="009941E5"/>
    <w:rsid w:val="00994CB0"/>
    <w:rsid w:val="00994E37"/>
    <w:rsid w:val="00994E64"/>
    <w:rsid w:val="00994ECF"/>
    <w:rsid w:val="00995CA4"/>
    <w:rsid w:val="00996DF3"/>
    <w:rsid w:val="009A019D"/>
    <w:rsid w:val="009A0E1E"/>
    <w:rsid w:val="009A267F"/>
    <w:rsid w:val="009A318A"/>
    <w:rsid w:val="009A32F1"/>
    <w:rsid w:val="009A34CA"/>
    <w:rsid w:val="009A3B7C"/>
    <w:rsid w:val="009A3B8B"/>
    <w:rsid w:val="009A4627"/>
    <w:rsid w:val="009A5EBA"/>
    <w:rsid w:val="009A6189"/>
    <w:rsid w:val="009A77B7"/>
    <w:rsid w:val="009A7EF8"/>
    <w:rsid w:val="009B00CC"/>
    <w:rsid w:val="009B0351"/>
    <w:rsid w:val="009B0608"/>
    <w:rsid w:val="009B13AA"/>
    <w:rsid w:val="009B1878"/>
    <w:rsid w:val="009B196F"/>
    <w:rsid w:val="009B1EF1"/>
    <w:rsid w:val="009B1FCD"/>
    <w:rsid w:val="009B1FCF"/>
    <w:rsid w:val="009B2283"/>
    <w:rsid w:val="009B2862"/>
    <w:rsid w:val="009B311F"/>
    <w:rsid w:val="009B4212"/>
    <w:rsid w:val="009B48C4"/>
    <w:rsid w:val="009B4FC6"/>
    <w:rsid w:val="009B50AA"/>
    <w:rsid w:val="009B5A95"/>
    <w:rsid w:val="009B5B9B"/>
    <w:rsid w:val="009B7DDA"/>
    <w:rsid w:val="009C0587"/>
    <w:rsid w:val="009C094D"/>
    <w:rsid w:val="009C0C22"/>
    <w:rsid w:val="009C1B68"/>
    <w:rsid w:val="009C1C22"/>
    <w:rsid w:val="009C2183"/>
    <w:rsid w:val="009C250C"/>
    <w:rsid w:val="009C2C09"/>
    <w:rsid w:val="009C2EE2"/>
    <w:rsid w:val="009C356A"/>
    <w:rsid w:val="009C3859"/>
    <w:rsid w:val="009C4269"/>
    <w:rsid w:val="009C4DA4"/>
    <w:rsid w:val="009C5132"/>
    <w:rsid w:val="009C58D3"/>
    <w:rsid w:val="009C5B4C"/>
    <w:rsid w:val="009C6C23"/>
    <w:rsid w:val="009C7481"/>
    <w:rsid w:val="009D02B8"/>
    <w:rsid w:val="009D06C2"/>
    <w:rsid w:val="009D07F9"/>
    <w:rsid w:val="009D0A85"/>
    <w:rsid w:val="009D0C6C"/>
    <w:rsid w:val="009D142B"/>
    <w:rsid w:val="009D16A3"/>
    <w:rsid w:val="009D1D30"/>
    <w:rsid w:val="009D1EB4"/>
    <w:rsid w:val="009D2252"/>
    <w:rsid w:val="009D2335"/>
    <w:rsid w:val="009D26CA"/>
    <w:rsid w:val="009D27E8"/>
    <w:rsid w:val="009D391A"/>
    <w:rsid w:val="009D3E12"/>
    <w:rsid w:val="009D4F51"/>
    <w:rsid w:val="009D60E5"/>
    <w:rsid w:val="009D66E6"/>
    <w:rsid w:val="009D67E8"/>
    <w:rsid w:val="009D6DC3"/>
    <w:rsid w:val="009D72D0"/>
    <w:rsid w:val="009E0591"/>
    <w:rsid w:val="009E0CA7"/>
    <w:rsid w:val="009E16D8"/>
    <w:rsid w:val="009E292E"/>
    <w:rsid w:val="009E2CC1"/>
    <w:rsid w:val="009E355C"/>
    <w:rsid w:val="009E38B3"/>
    <w:rsid w:val="009E533E"/>
    <w:rsid w:val="009E548A"/>
    <w:rsid w:val="009E656F"/>
    <w:rsid w:val="009E794E"/>
    <w:rsid w:val="009F0E31"/>
    <w:rsid w:val="009F1365"/>
    <w:rsid w:val="009F14FB"/>
    <w:rsid w:val="009F1971"/>
    <w:rsid w:val="009F1BD5"/>
    <w:rsid w:val="009F2914"/>
    <w:rsid w:val="009F3356"/>
    <w:rsid w:val="009F3D2B"/>
    <w:rsid w:val="009F4AD3"/>
    <w:rsid w:val="009F5B2C"/>
    <w:rsid w:val="009F6540"/>
    <w:rsid w:val="009F6763"/>
    <w:rsid w:val="009F678C"/>
    <w:rsid w:val="009F6D91"/>
    <w:rsid w:val="009F6DBA"/>
    <w:rsid w:val="009F6EAB"/>
    <w:rsid w:val="009F7448"/>
    <w:rsid w:val="009F7D13"/>
    <w:rsid w:val="00A00A7A"/>
    <w:rsid w:val="00A01646"/>
    <w:rsid w:val="00A01F38"/>
    <w:rsid w:val="00A024E0"/>
    <w:rsid w:val="00A02645"/>
    <w:rsid w:val="00A028DF"/>
    <w:rsid w:val="00A02B30"/>
    <w:rsid w:val="00A03574"/>
    <w:rsid w:val="00A041C4"/>
    <w:rsid w:val="00A05169"/>
    <w:rsid w:val="00A05321"/>
    <w:rsid w:val="00A059B7"/>
    <w:rsid w:val="00A0668A"/>
    <w:rsid w:val="00A06BE3"/>
    <w:rsid w:val="00A07047"/>
    <w:rsid w:val="00A07603"/>
    <w:rsid w:val="00A0782B"/>
    <w:rsid w:val="00A07D3D"/>
    <w:rsid w:val="00A10DA3"/>
    <w:rsid w:val="00A11005"/>
    <w:rsid w:val="00A1100B"/>
    <w:rsid w:val="00A116B0"/>
    <w:rsid w:val="00A12162"/>
    <w:rsid w:val="00A136E1"/>
    <w:rsid w:val="00A13C71"/>
    <w:rsid w:val="00A13C96"/>
    <w:rsid w:val="00A1425A"/>
    <w:rsid w:val="00A15006"/>
    <w:rsid w:val="00A1519E"/>
    <w:rsid w:val="00A15691"/>
    <w:rsid w:val="00A15DA8"/>
    <w:rsid w:val="00A15E63"/>
    <w:rsid w:val="00A163FE"/>
    <w:rsid w:val="00A166DA"/>
    <w:rsid w:val="00A17F87"/>
    <w:rsid w:val="00A2117B"/>
    <w:rsid w:val="00A21B1F"/>
    <w:rsid w:val="00A21D4E"/>
    <w:rsid w:val="00A21F2B"/>
    <w:rsid w:val="00A220A5"/>
    <w:rsid w:val="00A22165"/>
    <w:rsid w:val="00A22430"/>
    <w:rsid w:val="00A23E37"/>
    <w:rsid w:val="00A242DD"/>
    <w:rsid w:val="00A24651"/>
    <w:rsid w:val="00A24B50"/>
    <w:rsid w:val="00A24FEF"/>
    <w:rsid w:val="00A256BB"/>
    <w:rsid w:val="00A26484"/>
    <w:rsid w:val="00A266D1"/>
    <w:rsid w:val="00A27118"/>
    <w:rsid w:val="00A2717E"/>
    <w:rsid w:val="00A27581"/>
    <w:rsid w:val="00A27872"/>
    <w:rsid w:val="00A300A9"/>
    <w:rsid w:val="00A308B0"/>
    <w:rsid w:val="00A3169A"/>
    <w:rsid w:val="00A31842"/>
    <w:rsid w:val="00A318BF"/>
    <w:rsid w:val="00A327B9"/>
    <w:rsid w:val="00A35C99"/>
    <w:rsid w:val="00A36567"/>
    <w:rsid w:val="00A3764D"/>
    <w:rsid w:val="00A40086"/>
    <w:rsid w:val="00A40D81"/>
    <w:rsid w:val="00A4145F"/>
    <w:rsid w:val="00A42B5F"/>
    <w:rsid w:val="00A42E46"/>
    <w:rsid w:val="00A43485"/>
    <w:rsid w:val="00A441CD"/>
    <w:rsid w:val="00A44536"/>
    <w:rsid w:val="00A44AA2"/>
    <w:rsid w:val="00A44B14"/>
    <w:rsid w:val="00A450A8"/>
    <w:rsid w:val="00A4529A"/>
    <w:rsid w:val="00A455DC"/>
    <w:rsid w:val="00A45DF4"/>
    <w:rsid w:val="00A45F33"/>
    <w:rsid w:val="00A4649A"/>
    <w:rsid w:val="00A475D5"/>
    <w:rsid w:val="00A47A9B"/>
    <w:rsid w:val="00A50766"/>
    <w:rsid w:val="00A50816"/>
    <w:rsid w:val="00A50A05"/>
    <w:rsid w:val="00A5105D"/>
    <w:rsid w:val="00A518DF"/>
    <w:rsid w:val="00A51A11"/>
    <w:rsid w:val="00A51AB5"/>
    <w:rsid w:val="00A51AB6"/>
    <w:rsid w:val="00A525B2"/>
    <w:rsid w:val="00A5274F"/>
    <w:rsid w:val="00A528C8"/>
    <w:rsid w:val="00A52AB3"/>
    <w:rsid w:val="00A539B2"/>
    <w:rsid w:val="00A53BA6"/>
    <w:rsid w:val="00A54093"/>
    <w:rsid w:val="00A541A7"/>
    <w:rsid w:val="00A541F8"/>
    <w:rsid w:val="00A545FC"/>
    <w:rsid w:val="00A56803"/>
    <w:rsid w:val="00A60B06"/>
    <w:rsid w:val="00A61291"/>
    <w:rsid w:val="00A61D27"/>
    <w:rsid w:val="00A61EFF"/>
    <w:rsid w:val="00A6299A"/>
    <w:rsid w:val="00A630F8"/>
    <w:rsid w:val="00A635F3"/>
    <w:rsid w:val="00A638B9"/>
    <w:rsid w:val="00A63E4E"/>
    <w:rsid w:val="00A65F41"/>
    <w:rsid w:val="00A66B54"/>
    <w:rsid w:val="00A672DD"/>
    <w:rsid w:val="00A67A05"/>
    <w:rsid w:val="00A67E3F"/>
    <w:rsid w:val="00A70295"/>
    <w:rsid w:val="00A705CB"/>
    <w:rsid w:val="00A70A73"/>
    <w:rsid w:val="00A71E21"/>
    <w:rsid w:val="00A729FD"/>
    <w:rsid w:val="00A73DD4"/>
    <w:rsid w:val="00A73E85"/>
    <w:rsid w:val="00A743BB"/>
    <w:rsid w:val="00A74461"/>
    <w:rsid w:val="00A755BF"/>
    <w:rsid w:val="00A760FB"/>
    <w:rsid w:val="00A761BD"/>
    <w:rsid w:val="00A7631F"/>
    <w:rsid w:val="00A7668B"/>
    <w:rsid w:val="00A76EED"/>
    <w:rsid w:val="00A7715F"/>
    <w:rsid w:val="00A77596"/>
    <w:rsid w:val="00A803D7"/>
    <w:rsid w:val="00A80AF7"/>
    <w:rsid w:val="00A81995"/>
    <w:rsid w:val="00A83862"/>
    <w:rsid w:val="00A84032"/>
    <w:rsid w:val="00A841A8"/>
    <w:rsid w:val="00A8499E"/>
    <w:rsid w:val="00A855EC"/>
    <w:rsid w:val="00A8589C"/>
    <w:rsid w:val="00A85E0E"/>
    <w:rsid w:val="00A86532"/>
    <w:rsid w:val="00A869B2"/>
    <w:rsid w:val="00A86C1B"/>
    <w:rsid w:val="00A86DD7"/>
    <w:rsid w:val="00A87730"/>
    <w:rsid w:val="00A9012A"/>
    <w:rsid w:val="00A90552"/>
    <w:rsid w:val="00A908E4"/>
    <w:rsid w:val="00A90F2E"/>
    <w:rsid w:val="00A911C0"/>
    <w:rsid w:val="00A91820"/>
    <w:rsid w:val="00A92723"/>
    <w:rsid w:val="00A927B8"/>
    <w:rsid w:val="00A92B28"/>
    <w:rsid w:val="00A92C7A"/>
    <w:rsid w:val="00A92EA7"/>
    <w:rsid w:val="00A93B63"/>
    <w:rsid w:val="00A95063"/>
    <w:rsid w:val="00A954BA"/>
    <w:rsid w:val="00A95584"/>
    <w:rsid w:val="00A95BC6"/>
    <w:rsid w:val="00A95E58"/>
    <w:rsid w:val="00A971A8"/>
    <w:rsid w:val="00A97CAC"/>
    <w:rsid w:val="00AA0A9E"/>
    <w:rsid w:val="00AA0DFA"/>
    <w:rsid w:val="00AA0E9C"/>
    <w:rsid w:val="00AA12EC"/>
    <w:rsid w:val="00AA2398"/>
    <w:rsid w:val="00AA25D6"/>
    <w:rsid w:val="00AA2BC2"/>
    <w:rsid w:val="00AA3760"/>
    <w:rsid w:val="00AA3BF1"/>
    <w:rsid w:val="00AA3CA3"/>
    <w:rsid w:val="00AA4FB7"/>
    <w:rsid w:val="00AA554A"/>
    <w:rsid w:val="00AA5791"/>
    <w:rsid w:val="00AA5CF2"/>
    <w:rsid w:val="00AA5ED2"/>
    <w:rsid w:val="00AA6C55"/>
    <w:rsid w:val="00AA7451"/>
    <w:rsid w:val="00AA7720"/>
    <w:rsid w:val="00AA7966"/>
    <w:rsid w:val="00AB01FB"/>
    <w:rsid w:val="00AB0236"/>
    <w:rsid w:val="00AB0C56"/>
    <w:rsid w:val="00AB0DF8"/>
    <w:rsid w:val="00AB0F6C"/>
    <w:rsid w:val="00AB1FB0"/>
    <w:rsid w:val="00AB327F"/>
    <w:rsid w:val="00AB4279"/>
    <w:rsid w:val="00AB458B"/>
    <w:rsid w:val="00AB52C8"/>
    <w:rsid w:val="00AB552D"/>
    <w:rsid w:val="00AB58B0"/>
    <w:rsid w:val="00AB59E3"/>
    <w:rsid w:val="00AB61FA"/>
    <w:rsid w:val="00AB6CAD"/>
    <w:rsid w:val="00AB6EFF"/>
    <w:rsid w:val="00AB700C"/>
    <w:rsid w:val="00AB7AC3"/>
    <w:rsid w:val="00AB7CD3"/>
    <w:rsid w:val="00AC010B"/>
    <w:rsid w:val="00AC016B"/>
    <w:rsid w:val="00AC09E6"/>
    <w:rsid w:val="00AC1002"/>
    <w:rsid w:val="00AC17B2"/>
    <w:rsid w:val="00AC1BFD"/>
    <w:rsid w:val="00AC27E6"/>
    <w:rsid w:val="00AC2A2C"/>
    <w:rsid w:val="00AC35D0"/>
    <w:rsid w:val="00AC51D2"/>
    <w:rsid w:val="00AC51DF"/>
    <w:rsid w:val="00AC5673"/>
    <w:rsid w:val="00AC5B38"/>
    <w:rsid w:val="00AC6B00"/>
    <w:rsid w:val="00AC6D94"/>
    <w:rsid w:val="00AC6E79"/>
    <w:rsid w:val="00AD0086"/>
    <w:rsid w:val="00AD02EB"/>
    <w:rsid w:val="00AD0AF9"/>
    <w:rsid w:val="00AD0C61"/>
    <w:rsid w:val="00AD1499"/>
    <w:rsid w:val="00AD1A1A"/>
    <w:rsid w:val="00AD1BD5"/>
    <w:rsid w:val="00AD1ED8"/>
    <w:rsid w:val="00AD1F36"/>
    <w:rsid w:val="00AD2F41"/>
    <w:rsid w:val="00AD2F9A"/>
    <w:rsid w:val="00AD388E"/>
    <w:rsid w:val="00AD3974"/>
    <w:rsid w:val="00AD3A56"/>
    <w:rsid w:val="00AD3D70"/>
    <w:rsid w:val="00AD3E88"/>
    <w:rsid w:val="00AD4630"/>
    <w:rsid w:val="00AD4985"/>
    <w:rsid w:val="00AD573E"/>
    <w:rsid w:val="00AD5E35"/>
    <w:rsid w:val="00AD5F7D"/>
    <w:rsid w:val="00AD6A1B"/>
    <w:rsid w:val="00AD7138"/>
    <w:rsid w:val="00AD73B5"/>
    <w:rsid w:val="00AD756D"/>
    <w:rsid w:val="00AE03F2"/>
    <w:rsid w:val="00AE0AAC"/>
    <w:rsid w:val="00AE0E46"/>
    <w:rsid w:val="00AE0F50"/>
    <w:rsid w:val="00AE2244"/>
    <w:rsid w:val="00AE3296"/>
    <w:rsid w:val="00AE3AAD"/>
    <w:rsid w:val="00AE4FFB"/>
    <w:rsid w:val="00AE5B7D"/>
    <w:rsid w:val="00AE780B"/>
    <w:rsid w:val="00AE7819"/>
    <w:rsid w:val="00AE7A80"/>
    <w:rsid w:val="00AF0260"/>
    <w:rsid w:val="00AF18A8"/>
    <w:rsid w:val="00AF256D"/>
    <w:rsid w:val="00AF2EBC"/>
    <w:rsid w:val="00AF3056"/>
    <w:rsid w:val="00AF367B"/>
    <w:rsid w:val="00AF38F9"/>
    <w:rsid w:val="00AF3D48"/>
    <w:rsid w:val="00AF4006"/>
    <w:rsid w:val="00AF4717"/>
    <w:rsid w:val="00AF5573"/>
    <w:rsid w:val="00AF62C5"/>
    <w:rsid w:val="00AF682C"/>
    <w:rsid w:val="00AF6A1B"/>
    <w:rsid w:val="00AF7248"/>
    <w:rsid w:val="00AF73D4"/>
    <w:rsid w:val="00AF763E"/>
    <w:rsid w:val="00AF7D14"/>
    <w:rsid w:val="00B00195"/>
    <w:rsid w:val="00B00667"/>
    <w:rsid w:val="00B006ED"/>
    <w:rsid w:val="00B00857"/>
    <w:rsid w:val="00B027DB"/>
    <w:rsid w:val="00B044C2"/>
    <w:rsid w:val="00B05B8A"/>
    <w:rsid w:val="00B06AF8"/>
    <w:rsid w:val="00B06E0F"/>
    <w:rsid w:val="00B07A23"/>
    <w:rsid w:val="00B102FA"/>
    <w:rsid w:val="00B10DA2"/>
    <w:rsid w:val="00B10DEB"/>
    <w:rsid w:val="00B10F4D"/>
    <w:rsid w:val="00B11812"/>
    <w:rsid w:val="00B1199B"/>
    <w:rsid w:val="00B11AB0"/>
    <w:rsid w:val="00B11BE9"/>
    <w:rsid w:val="00B12319"/>
    <w:rsid w:val="00B12B3D"/>
    <w:rsid w:val="00B1347A"/>
    <w:rsid w:val="00B13518"/>
    <w:rsid w:val="00B13D58"/>
    <w:rsid w:val="00B1465A"/>
    <w:rsid w:val="00B14780"/>
    <w:rsid w:val="00B15FD9"/>
    <w:rsid w:val="00B1731A"/>
    <w:rsid w:val="00B1777E"/>
    <w:rsid w:val="00B179F9"/>
    <w:rsid w:val="00B17EF8"/>
    <w:rsid w:val="00B21207"/>
    <w:rsid w:val="00B22312"/>
    <w:rsid w:val="00B2264A"/>
    <w:rsid w:val="00B228F1"/>
    <w:rsid w:val="00B23451"/>
    <w:rsid w:val="00B2495D"/>
    <w:rsid w:val="00B265C9"/>
    <w:rsid w:val="00B268BB"/>
    <w:rsid w:val="00B269C3"/>
    <w:rsid w:val="00B27FA1"/>
    <w:rsid w:val="00B302CA"/>
    <w:rsid w:val="00B30B50"/>
    <w:rsid w:val="00B30C10"/>
    <w:rsid w:val="00B30DE6"/>
    <w:rsid w:val="00B30E31"/>
    <w:rsid w:val="00B317D8"/>
    <w:rsid w:val="00B31BCA"/>
    <w:rsid w:val="00B322C9"/>
    <w:rsid w:val="00B322F5"/>
    <w:rsid w:val="00B32307"/>
    <w:rsid w:val="00B32680"/>
    <w:rsid w:val="00B329F2"/>
    <w:rsid w:val="00B32B7F"/>
    <w:rsid w:val="00B3303E"/>
    <w:rsid w:val="00B330DB"/>
    <w:rsid w:val="00B33DB9"/>
    <w:rsid w:val="00B35824"/>
    <w:rsid w:val="00B35D32"/>
    <w:rsid w:val="00B36002"/>
    <w:rsid w:val="00B3601B"/>
    <w:rsid w:val="00B36327"/>
    <w:rsid w:val="00B36AD2"/>
    <w:rsid w:val="00B3703F"/>
    <w:rsid w:val="00B370CC"/>
    <w:rsid w:val="00B374CC"/>
    <w:rsid w:val="00B378C0"/>
    <w:rsid w:val="00B40906"/>
    <w:rsid w:val="00B41294"/>
    <w:rsid w:val="00B415D8"/>
    <w:rsid w:val="00B42AEC"/>
    <w:rsid w:val="00B42DEF"/>
    <w:rsid w:val="00B43E90"/>
    <w:rsid w:val="00B448B1"/>
    <w:rsid w:val="00B44FBF"/>
    <w:rsid w:val="00B451CB"/>
    <w:rsid w:val="00B45BD8"/>
    <w:rsid w:val="00B45C87"/>
    <w:rsid w:val="00B464FD"/>
    <w:rsid w:val="00B47537"/>
    <w:rsid w:val="00B50217"/>
    <w:rsid w:val="00B504FC"/>
    <w:rsid w:val="00B50760"/>
    <w:rsid w:val="00B50B91"/>
    <w:rsid w:val="00B50D2D"/>
    <w:rsid w:val="00B51B93"/>
    <w:rsid w:val="00B5216C"/>
    <w:rsid w:val="00B52E6A"/>
    <w:rsid w:val="00B53311"/>
    <w:rsid w:val="00B550C8"/>
    <w:rsid w:val="00B555A5"/>
    <w:rsid w:val="00B558F4"/>
    <w:rsid w:val="00B55BE4"/>
    <w:rsid w:val="00B55F8E"/>
    <w:rsid w:val="00B562C2"/>
    <w:rsid w:val="00B5662B"/>
    <w:rsid w:val="00B569DC"/>
    <w:rsid w:val="00B57698"/>
    <w:rsid w:val="00B57D4B"/>
    <w:rsid w:val="00B60730"/>
    <w:rsid w:val="00B619B7"/>
    <w:rsid w:val="00B61DBC"/>
    <w:rsid w:val="00B61F25"/>
    <w:rsid w:val="00B620B8"/>
    <w:rsid w:val="00B62D7E"/>
    <w:rsid w:val="00B646B9"/>
    <w:rsid w:val="00B646FF"/>
    <w:rsid w:val="00B64A63"/>
    <w:rsid w:val="00B65174"/>
    <w:rsid w:val="00B65288"/>
    <w:rsid w:val="00B665E7"/>
    <w:rsid w:val="00B666AE"/>
    <w:rsid w:val="00B66FDE"/>
    <w:rsid w:val="00B700B7"/>
    <w:rsid w:val="00B70A16"/>
    <w:rsid w:val="00B70AEA"/>
    <w:rsid w:val="00B70B54"/>
    <w:rsid w:val="00B71351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46B4"/>
    <w:rsid w:val="00B74D88"/>
    <w:rsid w:val="00B766A5"/>
    <w:rsid w:val="00B767DF"/>
    <w:rsid w:val="00B76B38"/>
    <w:rsid w:val="00B77935"/>
    <w:rsid w:val="00B77D94"/>
    <w:rsid w:val="00B81142"/>
    <w:rsid w:val="00B8180F"/>
    <w:rsid w:val="00B81EAC"/>
    <w:rsid w:val="00B82C6E"/>
    <w:rsid w:val="00B83469"/>
    <w:rsid w:val="00B861A7"/>
    <w:rsid w:val="00B868E2"/>
    <w:rsid w:val="00B870D5"/>
    <w:rsid w:val="00B87171"/>
    <w:rsid w:val="00B872C3"/>
    <w:rsid w:val="00B876AB"/>
    <w:rsid w:val="00B879E9"/>
    <w:rsid w:val="00B87E2B"/>
    <w:rsid w:val="00B91469"/>
    <w:rsid w:val="00B91705"/>
    <w:rsid w:val="00B925A5"/>
    <w:rsid w:val="00B92CFC"/>
    <w:rsid w:val="00B92E8F"/>
    <w:rsid w:val="00B9370A"/>
    <w:rsid w:val="00B94BE5"/>
    <w:rsid w:val="00B95295"/>
    <w:rsid w:val="00B958D2"/>
    <w:rsid w:val="00B96B3D"/>
    <w:rsid w:val="00BA0018"/>
    <w:rsid w:val="00BA0997"/>
    <w:rsid w:val="00BA2298"/>
    <w:rsid w:val="00BA2571"/>
    <w:rsid w:val="00BA263F"/>
    <w:rsid w:val="00BA277C"/>
    <w:rsid w:val="00BA2EF0"/>
    <w:rsid w:val="00BA3BBB"/>
    <w:rsid w:val="00BA3BCF"/>
    <w:rsid w:val="00BA3CAE"/>
    <w:rsid w:val="00BA4C62"/>
    <w:rsid w:val="00BA4DB2"/>
    <w:rsid w:val="00BA4E9E"/>
    <w:rsid w:val="00BA5BC9"/>
    <w:rsid w:val="00BA6550"/>
    <w:rsid w:val="00BA699B"/>
    <w:rsid w:val="00BA6D76"/>
    <w:rsid w:val="00BA77B9"/>
    <w:rsid w:val="00BA78A1"/>
    <w:rsid w:val="00BB0704"/>
    <w:rsid w:val="00BB1382"/>
    <w:rsid w:val="00BB2765"/>
    <w:rsid w:val="00BB277B"/>
    <w:rsid w:val="00BB32E1"/>
    <w:rsid w:val="00BB342E"/>
    <w:rsid w:val="00BB364D"/>
    <w:rsid w:val="00BB392B"/>
    <w:rsid w:val="00BB3A61"/>
    <w:rsid w:val="00BB3CA0"/>
    <w:rsid w:val="00BB4C43"/>
    <w:rsid w:val="00BB614C"/>
    <w:rsid w:val="00BB61EB"/>
    <w:rsid w:val="00BB6AE7"/>
    <w:rsid w:val="00BB7133"/>
    <w:rsid w:val="00BB734A"/>
    <w:rsid w:val="00BC051D"/>
    <w:rsid w:val="00BC0523"/>
    <w:rsid w:val="00BC0BAD"/>
    <w:rsid w:val="00BC0BF1"/>
    <w:rsid w:val="00BC2665"/>
    <w:rsid w:val="00BC2A39"/>
    <w:rsid w:val="00BC2F42"/>
    <w:rsid w:val="00BC398A"/>
    <w:rsid w:val="00BC3FD1"/>
    <w:rsid w:val="00BC3FF2"/>
    <w:rsid w:val="00BC4A17"/>
    <w:rsid w:val="00BC4C6E"/>
    <w:rsid w:val="00BC5FEF"/>
    <w:rsid w:val="00BD03C4"/>
    <w:rsid w:val="00BD0D25"/>
    <w:rsid w:val="00BD1369"/>
    <w:rsid w:val="00BD15E9"/>
    <w:rsid w:val="00BD1BA1"/>
    <w:rsid w:val="00BD2581"/>
    <w:rsid w:val="00BD2C95"/>
    <w:rsid w:val="00BD2E29"/>
    <w:rsid w:val="00BD3166"/>
    <w:rsid w:val="00BD3977"/>
    <w:rsid w:val="00BD4E1B"/>
    <w:rsid w:val="00BD4F3F"/>
    <w:rsid w:val="00BD528E"/>
    <w:rsid w:val="00BD5BE7"/>
    <w:rsid w:val="00BD62AB"/>
    <w:rsid w:val="00BD699D"/>
    <w:rsid w:val="00BD7BAD"/>
    <w:rsid w:val="00BE0F7D"/>
    <w:rsid w:val="00BE149B"/>
    <w:rsid w:val="00BE1FC9"/>
    <w:rsid w:val="00BE2AC1"/>
    <w:rsid w:val="00BE2EF0"/>
    <w:rsid w:val="00BE554B"/>
    <w:rsid w:val="00BE6A7D"/>
    <w:rsid w:val="00BE6E9C"/>
    <w:rsid w:val="00BE7333"/>
    <w:rsid w:val="00BE799D"/>
    <w:rsid w:val="00BE7D6D"/>
    <w:rsid w:val="00BF00E5"/>
    <w:rsid w:val="00BF0A30"/>
    <w:rsid w:val="00BF136A"/>
    <w:rsid w:val="00BF1678"/>
    <w:rsid w:val="00BF1BC6"/>
    <w:rsid w:val="00BF1DF0"/>
    <w:rsid w:val="00BF23EA"/>
    <w:rsid w:val="00BF2463"/>
    <w:rsid w:val="00BF247A"/>
    <w:rsid w:val="00BF285E"/>
    <w:rsid w:val="00BF286B"/>
    <w:rsid w:val="00BF2E15"/>
    <w:rsid w:val="00BF3311"/>
    <w:rsid w:val="00BF3607"/>
    <w:rsid w:val="00BF420C"/>
    <w:rsid w:val="00BF43D4"/>
    <w:rsid w:val="00BF4591"/>
    <w:rsid w:val="00BF4F9D"/>
    <w:rsid w:val="00BF5111"/>
    <w:rsid w:val="00BF532D"/>
    <w:rsid w:val="00BF5ACD"/>
    <w:rsid w:val="00BF5F4A"/>
    <w:rsid w:val="00BF62BB"/>
    <w:rsid w:val="00BF70E5"/>
    <w:rsid w:val="00BF7288"/>
    <w:rsid w:val="00C0017C"/>
    <w:rsid w:val="00C00FA4"/>
    <w:rsid w:val="00C01AA5"/>
    <w:rsid w:val="00C01BAC"/>
    <w:rsid w:val="00C021BB"/>
    <w:rsid w:val="00C024D4"/>
    <w:rsid w:val="00C02881"/>
    <w:rsid w:val="00C02F08"/>
    <w:rsid w:val="00C04184"/>
    <w:rsid w:val="00C04DE0"/>
    <w:rsid w:val="00C0520C"/>
    <w:rsid w:val="00C059D4"/>
    <w:rsid w:val="00C05C92"/>
    <w:rsid w:val="00C05F53"/>
    <w:rsid w:val="00C061AA"/>
    <w:rsid w:val="00C06B94"/>
    <w:rsid w:val="00C07D1F"/>
    <w:rsid w:val="00C1015A"/>
    <w:rsid w:val="00C11A2C"/>
    <w:rsid w:val="00C122A6"/>
    <w:rsid w:val="00C12810"/>
    <w:rsid w:val="00C13A73"/>
    <w:rsid w:val="00C14167"/>
    <w:rsid w:val="00C14528"/>
    <w:rsid w:val="00C1453F"/>
    <w:rsid w:val="00C14BB4"/>
    <w:rsid w:val="00C17D49"/>
    <w:rsid w:val="00C17E04"/>
    <w:rsid w:val="00C17FAC"/>
    <w:rsid w:val="00C20BDA"/>
    <w:rsid w:val="00C21314"/>
    <w:rsid w:val="00C21A83"/>
    <w:rsid w:val="00C21FD5"/>
    <w:rsid w:val="00C22045"/>
    <w:rsid w:val="00C22223"/>
    <w:rsid w:val="00C222D0"/>
    <w:rsid w:val="00C22462"/>
    <w:rsid w:val="00C22ABD"/>
    <w:rsid w:val="00C22FA4"/>
    <w:rsid w:val="00C22FE0"/>
    <w:rsid w:val="00C23145"/>
    <w:rsid w:val="00C237B9"/>
    <w:rsid w:val="00C23C09"/>
    <w:rsid w:val="00C24ED8"/>
    <w:rsid w:val="00C25CBF"/>
    <w:rsid w:val="00C2608E"/>
    <w:rsid w:val="00C27235"/>
    <w:rsid w:val="00C30790"/>
    <w:rsid w:val="00C309E5"/>
    <w:rsid w:val="00C31326"/>
    <w:rsid w:val="00C31BAD"/>
    <w:rsid w:val="00C31E08"/>
    <w:rsid w:val="00C31ECF"/>
    <w:rsid w:val="00C3204D"/>
    <w:rsid w:val="00C326A2"/>
    <w:rsid w:val="00C32B44"/>
    <w:rsid w:val="00C32C58"/>
    <w:rsid w:val="00C33469"/>
    <w:rsid w:val="00C33799"/>
    <w:rsid w:val="00C3384E"/>
    <w:rsid w:val="00C33997"/>
    <w:rsid w:val="00C3425B"/>
    <w:rsid w:val="00C34496"/>
    <w:rsid w:val="00C345CF"/>
    <w:rsid w:val="00C34A5D"/>
    <w:rsid w:val="00C35FED"/>
    <w:rsid w:val="00C37CCA"/>
    <w:rsid w:val="00C37F8D"/>
    <w:rsid w:val="00C40165"/>
    <w:rsid w:val="00C4050B"/>
    <w:rsid w:val="00C409A8"/>
    <w:rsid w:val="00C4115F"/>
    <w:rsid w:val="00C416DB"/>
    <w:rsid w:val="00C42B38"/>
    <w:rsid w:val="00C430E7"/>
    <w:rsid w:val="00C432E7"/>
    <w:rsid w:val="00C43880"/>
    <w:rsid w:val="00C43AF1"/>
    <w:rsid w:val="00C43CFC"/>
    <w:rsid w:val="00C43E24"/>
    <w:rsid w:val="00C44A2A"/>
    <w:rsid w:val="00C4521D"/>
    <w:rsid w:val="00C4537D"/>
    <w:rsid w:val="00C4598D"/>
    <w:rsid w:val="00C45D3A"/>
    <w:rsid w:val="00C4708D"/>
    <w:rsid w:val="00C5020D"/>
    <w:rsid w:val="00C50A57"/>
    <w:rsid w:val="00C50BE6"/>
    <w:rsid w:val="00C51122"/>
    <w:rsid w:val="00C516F9"/>
    <w:rsid w:val="00C52072"/>
    <w:rsid w:val="00C522DD"/>
    <w:rsid w:val="00C52B43"/>
    <w:rsid w:val="00C53400"/>
    <w:rsid w:val="00C53FD4"/>
    <w:rsid w:val="00C54D7C"/>
    <w:rsid w:val="00C54E5C"/>
    <w:rsid w:val="00C5500C"/>
    <w:rsid w:val="00C55319"/>
    <w:rsid w:val="00C55DCB"/>
    <w:rsid w:val="00C566D3"/>
    <w:rsid w:val="00C56ED1"/>
    <w:rsid w:val="00C5717F"/>
    <w:rsid w:val="00C57193"/>
    <w:rsid w:val="00C576CF"/>
    <w:rsid w:val="00C577A8"/>
    <w:rsid w:val="00C57B08"/>
    <w:rsid w:val="00C60128"/>
    <w:rsid w:val="00C60660"/>
    <w:rsid w:val="00C61075"/>
    <w:rsid w:val="00C61258"/>
    <w:rsid w:val="00C61D1D"/>
    <w:rsid w:val="00C625A4"/>
    <w:rsid w:val="00C64F45"/>
    <w:rsid w:val="00C65CE6"/>
    <w:rsid w:val="00C65F29"/>
    <w:rsid w:val="00C66089"/>
    <w:rsid w:val="00C66CB2"/>
    <w:rsid w:val="00C67370"/>
    <w:rsid w:val="00C67D57"/>
    <w:rsid w:val="00C67FE9"/>
    <w:rsid w:val="00C701CA"/>
    <w:rsid w:val="00C70506"/>
    <w:rsid w:val="00C7131A"/>
    <w:rsid w:val="00C717BC"/>
    <w:rsid w:val="00C71ABA"/>
    <w:rsid w:val="00C71B57"/>
    <w:rsid w:val="00C71C43"/>
    <w:rsid w:val="00C7265A"/>
    <w:rsid w:val="00C72A62"/>
    <w:rsid w:val="00C72F9D"/>
    <w:rsid w:val="00C734BD"/>
    <w:rsid w:val="00C74296"/>
    <w:rsid w:val="00C74DCC"/>
    <w:rsid w:val="00C752A0"/>
    <w:rsid w:val="00C75584"/>
    <w:rsid w:val="00C761D0"/>
    <w:rsid w:val="00C76CCF"/>
    <w:rsid w:val="00C76E91"/>
    <w:rsid w:val="00C771C0"/>
    <w:rsid w:val="00C7781A"/>
    <w:rsid w:val="00C77D6C"/>
    <w:rsid w:val="00C80570"/>
    <w:rsid w:val="00C80F82"/>
    <w:rsid w:val="00C825A7"/>
    <w:rsid w:val="00C84C2D"/>
    <w:rsid w:val="00C8579A"/>
    <w:rsid w:val="00C8629C"/>
    <w:rsid w:val="00C865C7"/>
    <w:rsid w:val="00C86A1E"/>
    <w:rsid w:val="00C86A6A"/>
    <w:rsid w:val="00C877FE"/>
    <w:rsid w:val="00C9007E"/>
    <w:rsid w:val="00C904C1"/>
    <w:rsid w:val="00C91EAB"/>
    <w:rsid w:val="00C9339D"/>
    <w:rsid w:val="00C93469"/>
    <w:rsid w:val="00C93AA1"/>
    <w:rsid w:val="00C93BB1"/>
    <w:rsid w:val="00C943A2"/>
    <w:rsid w:val="00C94B5B"/>
    <w:rsid w:val="00C94CAF"/>
    <w:rsid w:val="00C978B5"/>
    <w:rsid w:val="00CA02AB"/>
    <w:rsid w:val="00CA071D"/>
    <w:rsid w:val="00CA11D5"/>
    <w:rsid w:val="00CA1485"/>
    <w:rsid w:val="00CA1B23"/>
    <w:rsid w:val="00CA1E6E"/>
    <w:rsid w:val="00CA1FE5"/>
    <w:rsid w:val="00CA2A24"/>
    <w:rsid w:val="00CA347D"/>
    <w:rsid w:val="00CA3DEC"/>
    <w:rsid w:val="00CA40C5"/>
    <w:rsid w:val="00CA4119"/>
    <w:rsid w:val="00CA69AA"/>
    <w:rsid w:val="00CA70A9"/>
    <w:rsid w:val="00CB23AE"/>
    <w:rsid w:val="00CB2A54"/>
    <w:rsid w:val="00CB2D0C"/>
    <w:rsid w:val="00CB3962"/>
    <w:rsid w:val="00CB4738"/>
    <w:rsid w:val="00CB52CB"/>
    <w:rsid w:val="00CB61D9"/>
    <w:rsid w:val="00CB650C"/>
    <w:rsid w:val="00CB6A85"/>
    <w:rsid w:val="00CB702D"/>
    <w:rsid w:val="00CB7898"/>
    <w:rsid w:val="00CB7EB1"/>
    <w:rsid w:val="00CC0186"/>
    <w:rsid w:val="00CC0598"/>
    <w:rsid w:val="00CC0FA2"/>
    <w:rsid w:val="00CC13B0"/>
    <w:rsid w:val="00CC1459"/>
    <w:rsid w:val="00CC35F7"/>
    <w:rsid w:val="00CC4448"/>
    <w:rsid w:val="00CC521F"/>
    <w:rsid w:val="00CC53EE"/>
    <w:rsid w:val="00CC5469"/>
    <w:rsid w:val="00CC586C"/>
    <w:rsid w:val="00CC5921"/>
    <w:rsid w:val="00CC5BA9"/>
    <w:rsid w:val="00CC5E8A"/>
    <w:rsid w:val="00CC5E9B"/>
    <w:rsid w:val="00CC6474"/>
    <w:rsid w:val="00CC72EE"/>
    <w:rsid w:val="00CC77D0"/>
    <w:rsid w:val="00CD0DB9"/>
    <w:rsid w:val="00CD1012"/>
    <w:rsid w:val="00CD11A5"/>
    <w:rsid w:val="00CD1E43"/>
    <w:rsid w:val="00CD2370"/>
    <w:rsid w:val="00CD3BAC"/>
    <w:rsid w:val="00CD3F51"/>
    <w:rsid w:val="00CD40B7"/>
    <w:rsid w:val="00CD4E8C"/>
    <w:rsid w:val="00CD55B3"/>
    <w:rsid w:val="00CD5A7A"/>
    <w:rsid w:val="00CD6276"/>
    <w:rsid w:val="00CD69E7"/>
    <w:rsid w:val="00CD7938"/>
    <w:rsid w:val="00CE054F"/>
    <w:rsid w:val="00CE068D"/>
    <w:rsid w:val="00CE0CF2"/>
    <w:rsid w:val="00CE0EF3"/>
    <w:rsid w:val="00CE12D0"/>
    <w:rsid w:val="00CE167F"/>
    <w:rsid w:val="00CE16AB"/>
    <w:rsid w:val="00CE17D0"/>
    <w:rsid w:val="00CE28F6"/>
    <w:rsid w:val="00CE2D8A"/>
    <w:rsid w:val="00CE3D1E"/>
    <w:rsid w:val="00CE3F04"/>
    <w:rsid w:val="00CE4108"/>
    <w:rsid w:val="00CE4624"/>
    <w:rsid w:val="00CE46B6"/>
    <w:rsid w:val="00CE4918"/>
    <w:rsid w:val="00CE51BC"/>
    <w:rsid w:val="00CE59DB"/>
    <w:rsid w:val="00CE7132"/>
    <w:rsid w:val="00CE7511"/>
    <w:rsid w:val="00CE753A"/>
    <w:rsid w:val="00CE7877"/>
    <w:rsid w:val="00CE7A4E"/>
    <w:rsid w:val="00CF0ADA"/>
    <w:rsid w:val="00CF1824"/>
    <w:rsid w:val="00CF1B6E"/>
    <w:rsid w:val="00CF20AC"/>
    <w:rsid w:val="00CF23F3"/>
    <w:rsid w:val="00CF25F0"/>
    <w:rsid w:val="00CF2A77"/>
    <w:rsid w:val="00CF34C0"/>
    <w:rsid w:val="00CF34E6"/>
    <w:rsid w:val="00CF372A"/>
    <w:rsid w:val="00CF3BAA"/>
    <w:rsid w:val="00CF3E3C"/>
    <w:rsid w:val="00CF4428"/>
    <w:rsid w:val="00CF57FB"/>
    <w:rsid w:val="00CF67B5"/>
    <w:rsid w:val="00CF6A21"/>
    <w:rsid w:val="00D01312"/>
    <w:rsid w:val="00D0176C"/>
    <w:rsid w:val="00D019DA"/>
    <w:rsid w:val="00D0250B"/>
    <w:rsid w:val="00D03197"/>
    <w:rsid w:val="00D03597"/>
    <w:rsid w:val="00D0364E"/>
    <w:rsid w:val="00D037CD"/>
    <w:rsid w:val="00D058EB"/>
    <w:rsid w:val="00D05A87"/>
    <w:rsid w:val="00D05D87"/>
    <w:rsid w:val="00D06A41"/>
    <w:rsid w:val="00D06CC8"/>
    <w:rsid w:val="00D0710A"/>
    <w:rsid w:val="00D07D5D"/>
    <w:rsid w:val="00D1035D"/>
    <w:rsid w:val="00D10C00"/>
    <w:rsid w:val="00D10FCE"/>
    <w:rsid w:val="00D117DB"/>
    <w:rsid w:val="00D11DCC"/>
    <w:rsid w:val="00D13694"/>
    <w:rsid w:val="00D1400F"/>
    <w:rsid w:val="00D14A68"/>
    <w:rsid w:val="00D1532A"/>
    <w:rsid w:val="00D1595F"/>
    <w:rsid w:val="00D15BA8"/>
    <w:rsid w:val="00D165CC"/>
    <w:rsid w:val="00D170B8"/>
    <w:rsid w:val="00D17348"/>
    <w:rsid w:val="00D1788F"/>
    <w:rsid w:val="00D17D84"/>
    <w:rsid w:val="00D2000B"/>
    <w:rsid w:val="00D20578"/>
    <w:rsid w:val="00D20D66"/>
    <w:rsid w:val="00D20ED1"/>
    <w:rsid w:val="00D20F01"/>
    <w:rsid w:val="00D21076"/>
    <w:rsid w:val="00D215D9"/>
    <w:rsid w:val="00D2297A"/>
    <w:rsid w:val="00D231FC"/>
    <w:rsid w:val="00D23355"/>
    <w:rsid w:val="00D237C6"/>
    <w:rsid w:val="00D244E8"/>
    <w:rsid w:val="00D245E5"/>
    <w:rsid w:val="00D24854"/>
    <w:rsid w:val="00D254E9"/>
    <w:rsid w:val="00D2617E"/>
    <w:rsid w:val="00D262A5"/>
    <w:rsid w:val="00D26FB3"/>
    <w:rsid w:val="00D272E6"/>
    <w:rsid w:val="00D27799"/>
    <w:rsid w:val="00D27EE6"/>
    <w:rsid w:val="00D30050"/>
    <w:rsid w:val="00D302FE"/>
    <w:rsid w:val="00D30F5B"/>
    <w:rsid w:val="00D30FD7"/>
    <w:rsid w:val="00D31286"/>
    <w:rsid w:val="00D31328"/>
    <w:rsid w:val="00D31FB6"/>
    <w:rsid w:val="00D3239F"/>
    <w:rsid w:val="00D331CA"/>
    <w:rsid w:val="00D33209"/>
    <w:rsid w:val="00D33741"/>
    <w:rsid w:val="00D337C3"/>
    <w:rsid w:val="00D33ADF"/>
    <w:rsid w:val="00D3456C"/>
    <w:rsid w:val="00D35862"/>
    <w:rsid w:val="00D358AB"/>
    <w:rsid w:val="00D3734F"/>
    <w:rsid w:val="00D40284"/>
    <w:rsid w:val="00D404CB"/>
    <w:rsid w:val="00D405AF"/>
    <w:rsid w:val="00D40958"/>
    <w:rsid w:val="00D40B8A"/>
    <w:rsid w:val="00D4163E"/>
    <w:rsid w:val="00D41A76"/>
    <w:rsid w:val="00D41E18"/>
    <w:rsid w:val="00D4218B"/>
    <w:rsid w:val="00D4240B"/>
    <w:rsid w:val="00D42F23"/>
    <w:rsid w:val="00D43B05"/>
    <w:rsid w:val="00D441CC"/>
    <w:rsid w:val="00D445A4"/>
    <w:rsid w:val="00D44846"/>
    <w:rsid w:val="00D44894"/>
    <w:rsid w:val="00D45577"/>
    <w:rsid w:val="00D45B20"/>
    <w:rsid w:val="00D46367"/>
    <w:rsid w:val="00D46B50"/>
    <w:rsid w:val="00D46C57"/>
    <w:rsid w:val="00D47809"/>
    <w:rsid w:val="00D47BC0"/>
    <w:rsid w:val="00D50C86"/>
    <w:rsid w:val="00D50CAE"/>
    <w:rsid w:val="00D515C3"/>
    <w:rsid w:val="00D518D7"/>
    <w:rsid w:val="00D51FDD"/>
    <w:rsid w:val="00D520EE"/>
    <w:rsid w:val="00D52B05"/>
    <w:rsid w:val="00D52DC0"/>
    <w:rsid w:val="00D52DE0"/>
    <w:rsid w:val="00D5301F"/>
    <w:rsid w:val="00D53658"/>
    <w:rsid w:val="00D53FD0"/>
    <w:rsid w:val="00D54584"/>
    <w:rsid w:val="00D54EF9"/>
    <w:rsid w:val="00D54F93"/>
    <w:rsid w:val="00D55054"/>
    <w:rsid w:val="00D55187"/>
    <w:rsid w:val="00D55188"/>
    <w:rsid w:val="00D55642"/>
    <w:rsid w:val="00D5586D"/>
    <w:rsid w:val="00D55AB7"/>
    <w:rsid w:val="00D55D7D"/>
    <w:rsid w:val="00D55FC9"/>
    <w:rsid w:val="00D56B45"/>
    <w:rsid w:val="00D575DD"/>
    <w:rsid w:val="00D60F2D"/>
    <w:rsid w:val="00D61151"/>
    <w:rsid w:val="00D615DF"/>
    <w:rsid w:val="00D61724"/>
    <w:rsid w:val="00D62286"/>
    <w:rsid w:val="00D62864"/>
    <w:rsid w:val="00D63642"/>
    <w:rsid w:val="00D638D9"/>
    <w:rsid w:val="00D6584A"/>
    <w:rsid w:val="00D67D73"/>
    <w:rsid w:val="00D7042F"/>
    <w:rsid w:val="00D70494"/>
    <w:rsid w:val="00D708E3"/>
    <w:rsid w:val="00D70D9B"/>
    <w:rsid w:val="00D70EFC"/>
    <w:rsid w:val="00D71E28"/>
    <w:rsid w:val="00D72729"/>
    <w:rsid w:val="00D73515"/>
    <w:rsid w:val="00D736B1"/>
    <w:rsid w:val="00D73B45"/>
    <w:rsid w:val="00D73C91"/>
    <w:rsid w:val="00D74C04"/>
    <w:rsid w:val="00D74CA4"/>
    <w:rsid w:val="00D75803"/>
    <w:rsid w:val="00D75889"/>
    <w:rsid w:val="00D7628E"/>
    <w:rsid w:val="00D7633E"/>
    <w:rsid w:val="00D76B82"/>
    <w:rsid w:val="00D7708D"/>
    <w:rsid w:val="00D7746C"/>
    <w:rsid w:val="00D7755E"/>
    <w:rsid w:val="00D77A1C"/>
    <w:rsid w:val="00D77EEB"/>
    <w:rsid w:val="00D80AD4"/>
    <w:rsid w:val="00D80C31"/>
    <w:rsid w:val="00D81825"/>
    <w:rsid w:val="00D81AE6"/>
    <w:rsid w:val="00D82DFC"/>
    <w:rsid w:val="00D82E01"/>
    <w:rsid w:val="00D82F85"/>
    <w:rsid w:val="00D8306C"/>
    <w:rsid w:val="00D8369B"/>
    <w:rsid w:val="00D8394C"/>
    <w:rsid w:val="00D84287"/>
    <w:rsid w:val="00D84410"/>
    <w:rsid w:val="00D85D4E"/>
    <w:rsid w:val="00D85F51"/>
    <w:rsid w:val="00D862F2"/>
    <w:rsid w:val="00D867F2"/>
    <w:rsid w:val="00D8707F"/>
    <w:rsid w:val="00D87F77"/>
    <w:rsid w:val="00D91BF6"/>
    <w:rsid w:val="00D926C1"/>
    <w:rsid w:val="00D929A7"/>
    <w:rsid w:val="00D946AF"/>
    <w:rsid w:val="00D953D3"/>
    <w:rsid w:val="00D95A5D"/>
    <w:rsid w:val="00D95B16"/>
    <w:rsid w:val="00D95F7A"/>
    <w:rsid w:val="00D96829"/>
    <w:rsid w:val="00D96BC9"/>
    <w:rsid w:val="00D97766"/>
    <w:rsid w:val="00D979F5"/>
    <w:rsid w:val="00DA074B"/>
    <w:rsid w:val="00DA0B05"/>
    <w:rsid w:val="00DA0C42"/>
    <w:rsid w:val="00DA186E"/>
    <w:rsid w:val="00DA33C1"/>
    <w:rsid w:val="00DA34E8"/>
    <w:rsid w:val="00DA3676"/>
    <w:rsid w:val="00DA37B5"/>
    <w:rsid w:val="00DA39AC"/>
    <w:rsid w:val="00DA42CA"/>
    <w:rsid w:val="00DA497F"/>
    <w:rsid w:val="00DA4E99"/>
    <w:rsid w:val="00DA5057"/>
    <w:rsid w:val="00DA63B5"/>
    <w:rsid w:val="00DA66BB"/>
    <w:rsid w:val="00DA6E0A"/>
    <w:rsid w:val="00DA73CF"/>
    <w:rsid w:val="00DB008F"/>
    <w:rsid w:val="00DB0120"/>
    <w:rsid w:val="00DB086E"/>
    <w:rsid w:val="00DB0EE6"/>
    <w:rsid w:val="00DB1050"/>
    <w:rsid w:val="00DB13E7"/>
    <w:rsid w:val="00DB1802"/>
    <w:rsid w:val="00DB1917"/>
    <w:rsid w:val="00DB1EBF"/>
    <w:rsid w:val="00DB2227"/>
    <w:rsid w:val="00DB2239"/>
    <w:rsid w:val="00DB279A"/>
    <w:rsid w:val="00DB2E32"/>
    <w:rsid w:val="00DB3375"/>
    <w:rsid w:val="00DB36B4"/>
    <w:rsid w:val="00DB388B"/>
    <w:rsid w:val="00DB3B2A"/>
    <w:rsid w:val="00DB44E7"/>
    <w:rsid w:val="00DB591A"/>
    <w:rsid w:val="00DB74FF"/>
    <w:rsid w:val="00DB7FBD"/>
    <w:rsid w:val="00DC0559"/>
    <w:rsid w:val="00DC05E9"/>
    <w:rsid w:val="00DC0B17"/>
    <w:rsid w:val="00DC1C28"/>
    <w:rsid w:val="00DC3D70"/>
    <w:rsid w:val="00DC3F19"/>
    <w:rsid w:val="00DC4089"/>
    <w:rsid w:val="00DC426F"/>
    <w:rsid w:val="00DC4AEB"/>
    <w:rsid w:val="00DC52D5"/>
    <w:rsid w:val="00DC5651"/>
    <w:rsid w:val="00DC6BFC"/>
    <w:rsid w:val="00DC79EA"/>
    <w:rsid w:val="00DC7AD2"/>
    <w:rsid w:val="00DD05D4"/>
    <w:rsid w:val="00DD1B08"/>
    <w:rsid w:val="00DD1BCB"/>
    <w:rsid w:val="00DD2354"/>
    <w:rsid w:val="00DD2993"/>
    <w:rsid w:val="00DD2B78"/>
    <w:rsid w:val="00DD35F2"/>
    <w:rsid w:val="00DD3720"/>
    <w:rsid w:val="00DD3EB0"/>
    <w:rsid w:val="00DD426D"/>
    <w:rsid w:val="00DD45CB"/>
    <w:rsid w:val="00DD4C42"/>
    <w:rsid w:val="00DD4FBB"/>
    <w:rsid w:val="00DD5F3B"/>
    <w:rsid w:val="00DD645B"/>
    <w:rsid w:val="00DD73C0"/>
    <w:rsid w:val="00DD7670"/>
    <w:rsid w:val="00DE1975"/>
    <w:rsid w:val="00DE1E28"/>
    <w:rsid w:val="00DE4103"/>
    <w:rsid w:val="00DE4F91"/>
    <w:rsid w:val="00DE6D8B"/>
    <w:rsid w:val="00DE790C"/>
    <w:rsid w:val="00DF133E"/>
    <w:rsid w:val="00DF19D9"/>
    <w:rsid w:val="00DF1C8B"/>
    <w:rsid w:val="00DF1DBE"/>
    <w:rsid w:val="00DF5313"/>
    <w:rsid w:val="00DF5F0B"/>
    <w:rsid w:val="00DF5F96"/>
    <w:rsid w:val="00DF7009"/>
    <w:rsid w:val="00DF71D3"/>
    <w:rsid w:val="00DF7D69"/>
    <w:rsid w:val="00E0098D"/>
    <w:rsid w:val="00E00A4F"/>
    <w:rsid w:val="00E00BE6"/>
    <w:rsid w:val="00E00EE5"/>
    <w:rsid w:val="00E0100C"/>
    <w:rsid w:val="00E0169B"/>
    <w:rsid w:val="00E019BE"/>
    <w:rsid w:val="00E01D2C"/>
    <w:rsid w:val="00E02432"/>
    <w:rsid w:val="00E02C64"/>
    <w:rsid w:val="00E03BC4"/>
    <w:rsid w:val="00E0435E"/>
    <w:rsid w:val="00E0465A"/>
    <w:rsid w:val="00E04A00"/>
    <w:rsid w:val="00E04EF4"/>
    <w:rsid w:val="00E04FE7"/>
    <w:rsid w:val="00E05DFD"/>
    <w:rsid w:val="00E062E9"/>
    <w:rsid w:val="00E06E8D"/>
    <w:rsid w:val="00E07466"/>
    <w:rsid w:val="00E078AD"/>
    <w:rsid w:val="00E10370"/>
    <w:rsid w:val="00E1490B"/>
    <w:rsid w:val="00E14A05"/>
    <w:rsid w:val="00E14C48"/>
    <w:rsid w:val="00E151FF"/>
    <w:rsid w:val="00E155AB"/>
    <w:rsid w:val="00E16457"/>
    <w:rsid w:val="00E20367"/>
    <w:rsid w:val="00E20771"/>
    <w:rsid w:val="00E21DC7"/>
    <w:rsid w:val="00E226A7"/>
    <w:rsid w:val="00E228A3"/>
    <w:rsid w:val="00E228E8"/>
    <w:rsid w:val="00E22A63"/>
    <w:rsid w:val="00E22DAD"/>
    <w:rsid w:val="00E22E16"/>
    <w:rsid w:val="00E23EEC"/>
    <w:rsid w:val="00E2435C"/>
    <w:rsid w:val="00E24624"/>
    <w:rsid w:val="00E25F30"/>
    <w:rsid w:val="00E26168"/>
    <w:rsid w:val="00E27464"/>
    <w:rsid w:val="00E27521"/>
    <w:rsid w:val="00E27EF2"/>
    <w:rsid w:val="00E3055E"/>
    <w:rsid w:val="00E31956"/>
    <w:rsid w:val="00E31B2D"/>
    <w:rsid w:val="00E327C1"/>
    <w:rsid w:val="00E32E8B"/>
    <w:rsid w:val="00E338F4"/>
    <w:rsid w:val="00E3566C"/>
    <w:rsid w:val="00E363D3"/>
    <w:rsid w:val="00E36578"/>
    <w:rsid w:val="00E36DF9"/>
    <w:rsid w:val="00E3765B"/>
    <w:rsid w:val="00E37857"/>
    <w:rsid w:val="00E37E08"/>
    <w:rsid w:val="00E418AE"/>
    <w:rsid w:val="00E41D51"/>
    <w:rsid w:val="00E42AC0"/>
    <w:rsid w:val="00E43C34"/>
    <w:rsid w:val="00E4476A"/>
    <w:rsid w:val="00E44D5E"/>
    <w:rsid w:val="00E452AA"/>
    <w:rsid w:val="00E45716"/>
    <w:rsid w:val="00E4576F"/>
    <w:rsid w:val="00E45796"/>
    <w:rsid w:val="00E45F35"/>
    <w:rsid w:val="00E460D1"/>
    <w:rsid w:val="00E466C9"/>
    <w:rsid w:val="00E467AE"/>
    <w:rsid w:val="00E5066D"/>
    <w:rsid w:val="00E50F0C"/>
    <w:rsid w:val="00E512DD"/>
    <w:rsid w:val="00E51951"/>
    <w:rsid w:val="00E52497"/>
    <w:rsid w:val="00E5274C"/>
    <w:rsid w:val="00E531C2"/>
    <w:rsid w:val="00E5409F"/>
    <w:rsid w:val="00E54EB6"/>
    <w:rsid w:val="00E55E5B"/>
    <w:rsid w:val="00E56DEB"/>
    <w:rsid w:val="00E56E6D"/>
    <w:rsid w:val="00E571E1"/>
    <w:rsid w:val="00E5760B"/>
    <w:rsid w:val="00E57EED"/>
    <w:rsid w:val="00E6083B"/>
    <w:rsid w:val="00E61318"/>
    <w:rsid w:val="00E626A1"/>
    <w:rsid w:val="00E62AC5"/>
    <w:rsid w:val="00E62E16"/>
    <w:rsid w:val="00E63267"/>
    <w:rsid w:val="00E65890"/>
    <w:rsid w:val="00E65ACE"/>
    <w:rsid w:val="00E65BFC"/>
    <w:rsid w:val="00E65D74"/>
    <w:rsid w:val="00E6621B"/>
    <w:rsid w:val="00E66767"/>
    <w:rsid w:val="00E67900"/>
    <w:rsid w:val="00E67E3A"/>
    <w:rsid w:val="00E7092A"/>
    <w:rsid w:val="00E7114E"/>
    <w:rsid w:val="00E72192"/>
    <w:rsid w:val="00E72437"/>
    <w:rsid w:val="00E7337E"/>
    <w:rsid w:val="00E73BD8"/>
    <w:rsid w:val="00E73F11"/>
    <w:rsid w:val="00E74163"/>
    <w:rsid w:val="00E74B50"/>
    <w:rsid w:val="00E75220"/>
    <w:rsid w:val="00E7550B"/>
    <w:rsid w:val="00E7569F"/>
    <w:rsid w:val="00E769C7"/>
    <w:rsid w:val="00E77FDA"/>
    <w:rsid w:val="00E808DF"/>
    <w:rsid w:val="00E80C3B"/>
    <w:rsid w:val="00E80C6A"/>
    <w:rsid w:val="00E814AB"/>
    <w:rsid w:val="00E8257D"/>
    <w:rsid w:val="00E829BD"/>
    <w:rsid w:val="00E8393B"/>
    <w:rsid w:val="00E845EA"/>
    <w:rsid w:val="00E847B7"/>
    <w:rsid w:val="00E84FB7"/>
    <w:rsid w:val="00E854E6"/>
    <w:rsid w:val="00E86E6E"/>
    <w:rsid w:val="00E87A07"/>
    <w:rsid w:val="00E87BD6"/>
    <w:rsid w:val="00E909FD"/>
    <w:rsid w:val="00E90C7C"/>
    <w:rsid w:val="00E913CA"/>
    <w:rsid w:val="00E92D61"/>
    <w:rsid w:val="00E95728"/>
    <w:rsid w:val="00E9675E"/>
    <w:rsid w:val="00E967D5"/>
    <w:rsid w:val="00E968D9"/>
    <w:rsid w:val="00E96B32"/>
    <w:rsid w:val="00E96C57"/>
    <w:rsid w:val="00E9722B"/>
    <w:rsid w:val="00E97484"/>
    <w:rsid w:val="00E97649"/>
    <w:rsid w:val="00E97865"/>
    <w:rsid w:val="00E97EFF"/>
    <w:rsid w:val="00EA0722"/>
    <w:rsid w:val="00EA0983"/>
    <w:rsid w:val="00EA0C4C"/>
    <w:rsid w:val="00EA0D93"/>
    <w:rsid w:val="00EA1707"/>
    <w:rsid w:val="00EA191D"/>
    <w:rsid w:val="00EA1B92"/>
    <w:rsid w:val="00EA223E"/>
    <w:rsid w:val="00EA32BD"/>
    <w:rsid w:val="00EA34A8"/>
    <w:rsid w:val="00EA374F"/>
    <w:rsid w:val="00EA3E64"/>
    <w:rsid w:val="00EA4013"/>
    <w:rsid w:val="00EA42F2"/>
    <w:rsid w:val="00EA44A5"/>
    <w:rsid w:val="00EA57E3"/>
    <w:rsid w:val="00EA593F"/>
    <w:rsid w:val="00EA5CFE"/>
    <w:rsid w:val="00EA60C3"/>
    <w:rsid w:val="00EA794A"/>
    <w:rsid w:val="00EA7D20"/>
    <w:rsid w:val="00EB08C6"/>
    <w:rsid w:val="00EB1CA0"/>
    <w:rsid w:val="00EB1E18"/>
    <w:rsid w:val="00EB266D"/>
    <w:rsid w:val="00EB2AB1"/>
    <w:rsid w:val="00EB2B71"/>
    <w:rsid w:val="00EB2D2A"/>
    <w:rsid w:val="00EB2F1D"/>
    <w:rsid w:val="00EB3E11"/>
    <w:rsid w:val="00EB3EE9"/>
    <w:rsid w:val="00EB3F38"/>
    <w:rsid w:val="00EB4AE6"/>
    <w:rsid w:val="00EB4EC5"/>
    <w:rsid w:val="00EB52A2"/>
    <w:rsid w:val="00EB5A2C"/>
    <w:rsid w:val="00EB60B3"/>
    <w:rsid w:val="00EB6F68"/>
    <w:rsid w:val="00EB71BF"/>
    <w:rsid w:val="00EB7816"/>
    <w:rsid w:val="00EC06F6"/>
    <w:rsid w:val="00EC09B5"/>
    <w:rsid w:val="00EC15C3"/>
    <w:rsid w:val="00EC1694"/>
    <w:rsid w:val="00EC1FF1"/>
    <w:rsid w:val="00EC2E8F"/>
    <w:rsid w:val="00EC2FE2"/>
    <w:rsid w:val="00EC3235"/>
    <w:rsid w:val="00EC3521"/>
    <w:rsid w:val="00EC3A81"/>
    <w:rsid w:val="00EC5F4E"/>
    <w:rsid w:val="00EC637C"/>
    <w:rsid w:val="00EC7677"/>
    <w:rsid w:val="00ED006A"/>
    <w:rsid w:val="00ED0173"/>
    <w:rsid w:val="00ED1D10"/>
    <w:rsid w:val="00ED235C"/>
    <w:rsid w:val="00ED2C3E"/>
    <w:rsid w:val="00ED44A6"/>
    <w:rsid w:val="00ED49C8"/>
    <w:rsid w:val="00ED4FB6"/>
    <w:rsid w:val="00ED51A2"/>
    <w:rsid w:val="00ED684F"/>
    <w:rsid w:val="00ED6991"/>
    <w:rsid w:val="00ED7C86"/>
    <w:rsid w:val="00ED7F3A"/>
    <w:rsid w:val="00EE15B2"/>
    <w:rsid w:val="00EE1C46"/>
    <w:rsid w:val="00EE246C"/>
    <w:rsid w:val="00EE25F2"/>
    <w:rsid w:val="00EE25F6"/>
    <w:rsid w:val="00EE277B"/>
    <w:rsid w:val="00EE3027"/>
    <w:rsid w:val="00EE3574"/>
    <w:rsid w:val="00EE4313"/>
    <w:rsid w:val="00EE455F"/>
    <w:rsid w:val="00EE5231"/>
    <w:rsid w:val="00EE5308"/>
    <w:rsid w:val="00EE65E6"/>
    <w:rsid w:val="00EE66D4"/>
    <w:rsid w:val="00EE68B6"/>
    <w:rsid w:val="00EE6B6E"/>
    <w:rsid w:val="00EE6E12"/>
    <w:rsid w:val="00EE742B"/>
    <w:rsid w:val="00EE78EC"/>
    <w:rsid w:val="00EE7DF4"/>
    <w:rsid w:val="00EF0743"/>
    <w:rsid w:val="00EF0C9D"/>
    <w:rsid w:val="00EF1900"/>
    <w:rsid w:val="00EF1F9A"/>
    <w:rsid w:val="00EF20C5"/>
    <w:rsid w:val="00EF22F3"/>
    <w:rsid w:val="00EF23EE"/>
    <w:rsid w:val="00EF2694"/>
    <w:rsid w:val="00EF2F93"/>
    <w:rsid w:val="00EF3109"/>
    <w:rsid w:val="00EF36B2"/>
    <w:rsid w:val="00EF4406"/>
    <w:rsid w:val="00EF500F"/>
    <w:rsid w:val="00EF505A"/>
    <w:rsid w:val="00EF5249"/>
    <w:rsid w:val="00EF58AA"/>
    <w:rsid w:val="00EF600D"/>
    <w:rsid w:val="00EF610F"/>
    <w:rsid w:val="00EF735C"/>
    <w:rsid w:val="00EF753D"/>
    <w:rsid w:val="00EF7E34"/>
    <w:rsid w:val="00EF7FB0"/>
    <w:rsid w:val="00F00835"/>
    <w:rsid w:val="00F00DBD"/>
    <w:rsid w:val="00F01015"/>
    <w:rsid w:val="00F01941"/>
    <w:rsid w:val="00F0233B"/>
    <w:rsid w:val="00F027FC"/>
    <w:rsid w:val="00F03162"/>
    <w:rsid w:val="00F03DC8"/>
    <w:rsid w:val="00F042BD"/>
    <w:rsid w:val="00F0437E"/>
    <w:rsid w:val="00F044DC"/>
    <w:rsid w:val="00F04E85"/>
    <w:rsid w:val="00F05B64"/>
    <w:rsid w:val="00F0602C"/>
    <w:rsid w:val="00F067C7"/>
    <w:rsid w:val="00F06C5F"/>
    <w:rsid w:val="00F1032C"/>
    <w:rsid w:val="00F10B36"/>
    <w:rsid w:val="00F11C83"/>
    <w:rsid w:val="00F1201E"/>
    <w:rsid w:val="00F1259E"/>
    <w:rsid w:val="00F13C5F"/>
    <w:rsid w:val="00F13F51"/>
    <w:rsid w:val="00F14362"/>
    <w:rsid w:val="00F147DB"/>
    <w:rsid w:val="00F149CF"/>
    <w:rsid w:val="00F15451"/>
    <w:rsid w:val="00F15F88"/>
    <w:rsid w:val="00F16408"/>
    <w:rsid w:val="00F16581"/>
    <w:rsid w:val="00F16969"/>
    <w:rsid w:val="00F16A28"/>
    <w:rsid w:val="00F16A4A"/>
    <w:rsid w:val="00F17012"/>
    <w:rsid w:val="00F2000C"/>
    <w:rsid w:val="00F206AB"/>
    <w:rsid w:val="00F20A4B"/>
    <w:rsid w:val="00F20B0B"/>
    <w:rsid w:val="00F20B3F"/>
    <w:rsid w:val="00F21A32"/>
    <w:rsid w:val="00F2327A"/>
    <w:rsid w:val="00F2395F"/>
    <w:rsid w:val="00F239CD"/>
    <w:rsid w:val="00F23B5F"/>
    <w:rsid w:val="00F24AEB"/>
    <w:rsid w:val="00F24FDE"/>
    <w:rsid w:val="00F2537F"/>
    <w:rsid w:val="00F25C12"/>
    <w:rsid w:val="00F25CC0"/>
    <w:rsid w:val="00F27E79"/>
    <w:rsid w:val="00F3042F"/>
    <w:rsid w:val="00F30CEF"/>
    <w:rsid w:val="00F32038"/>
    <w:rsid w:val="00F32442"/>
    <w:rsid w:val="00F329A6"/>
    <w:rsid w:val="00F32B73"/>
    <w:rsid w:val="00F32CA7"/>
    <w:rsid w:val="00F330C1"/>
    <w:rsid w:val="00F332E9"/>
    <w:rsid w:val="00F34089"/>
    <w:rsid w:val="00F35D62"/>
    <w:rsid w:val="00F35F4B"/>
    <w:rsid w:val="00F3604A"/>
    <w:rsid w:val="00F36362"/>
    <w:rsid w:val="00F36E49"/>
    <w:rsid w:val="00F37398"/>
    <w:rsid w:val="00F3763D"/>
    <w:rsid w:val="00F37CA3"/>
    <w:rsid w:val="00F4028F"/>
    <w:rsid w:val="00F40F24"/>
    <w:rsid w:val="00F4206B"/>
    <w:rsid w:val="00F427BA"/>
    <w:rsid w:val="00F42B71"/>
    <w:rsid w:val="00F47373"/>
    <w:rsid w:val="00F47E42"/>
    <w:rsid w:val="00F512FD"/>
    <w:rsid w:val="00F52A12"/>
    <w:rsid w:val="00F52D73"/>
    <w:rsid w:val="00F53CD0"/>
    <w:rsid w:val="00F5431E"/>
    <w:rsid w:val="00F547D8"/>
    <w:rsid w:val="00F55341"/>
    <w:rsid w:val="00F5543C"/>
    <w:rsid w:val="00F558E9"/>
    <w:rsid w:val="00F5593B"/>
    <w:rsid w:val="00F55EB2"/>
    <w:rsid w:val="00F605AC"/>
    <w:rsid w:val="00F6100B"/>
    <w:rsid w:val="00F61157"/>
    <w:rsid w:val="00F61217"/>
    <w:rsid w:val="00F61567"/>
    <w:rsid w:val="00F6168A"/>
    <w:rsid w:val="00F61A0D"/>
    <w:rsid w:val="00F6251D"/>
    <w:rsid w:val="00F625B3"/>
    <w:rsid w:val="00F625FD"/>
    <w:rsid w:val="00F62C4D"/>
    <w:rsid w:val="00F632C3"/>
    <w:rsid w:val="00F636FA"/>
    <w:rsid w:val="00F63EA1"/>
    <w:rsid w:val="00F65F91"/>
    <w:rsid w:val="00F6601E"/>
    <w:rsid w:val="00F6606A"/>
    <w:rsid w:val="00F661D7"/>
    <w:rsid w:val="00F664E9"/>
    <w:rsid w:val="00F66564"/>
    <w:rsid w:val="00F669D8"/>
    <w:rsid w:val="00F700E5"/>
    <w:rsid w:val="00F70E24"/>
    <w:rsid w:val="00F71660"/>
    <w:rsid w:val="00F71AE4"/>
    <w:rsid w:val="00F723D5"/>
    <w:rsid w:val="00F74A33"/>
    <w:rsid w:val="00F75223"/>
    <w:rsid w:val="00F75971"/>
    <w:rsid w:val="00F7602F"/>
    <w:rsid w:val="00F77B31"/>
    <w:rsid w:val="00F80096"/>
    <w:rsid w:val="00F8089F"/>
    <w:rsid w:val="00F81217"/>
    <w:rsid w:val="00F81B1E"/>
    <w:rsid w:val="00F81E28"/>
    <w:rsid w:val="00F822EC"/>
    <w:rsid w:val="00F82542"/>
    <w:rsid w:val="00F8282A"/>
    <w:rsid w:val="00F83FB0"/>
    <w:rsid w:val="00F849B2"/>
    <w:rsid w:val="00F85AA2"/>
    <w:rsid w:val="00F862BE"/>
    <w:rsid w:val="00F865B4"/>
    <w:rsid w:val="00F86FA4"/>
    <w:rsid w:val="00F87494"/>
    <w:rsid w:val="00F9016B"/>
    <w:rsid w:val="00F90429"/>
    <w:rsid w:val="00F91721"/>
    <w:rsid w:val="00F91F60"/>
    <w:rsid w:val="00F936F8"/>
    <w:rsid w:val="00F93EA0"/>
    <w:rsid w:val="00F94912"/>
    <w:rsid w:val="00F94C1B"/>
    <w:rsid w:val="00F96611"/>
    <w:rsid w:val="00F96CD9"/>
    <w:rsid w:val="00F96E32"/>
    <w:rsid w:val="00F97DD8"/>
    <w:rsid w:val="00FA0EE8"/>
    <w:rsid w:val="00FA0FFD"/>
    <w:rsid w:val="00FA23B2"/>
    <w:rsid w:val="00FA3867"/>
    <w:rsid w:val="00FA47D8"/>
    <w:rsid w:val="00FA5D75"/>
    <w:rsid w:val="00FA622E"/>
    <w:rsid w:val="00FA6983"/>
    <w:rsid w:val="00FA7704"/>
    <w:rsid w:val="00FA771D"/>
    <w:rsid w:val="00FA7D07"/>
    <w:rsid w:val="00FB15E6"/>
    <w:rsid w:val="00FB1C8D"/>
    <w:rsid w:val="00FB1DC5"/>
    <w:rsid w:val="00FB225A"/>
    <w:rsid w:val="00FB23BB"/>
    <w:rsid w:val="00FB268A"/>
    <w:rsid w:val="00FB2CAB"/>
    <w:rsid w:val="00FB2D7D"/>
    <w:rsid w:val="00FB2F8C"/>
    <w:rsid w:val="00FB312F"/>
    <w:rsid w:val="00FB31C1"/>
    <w:rsid w:val="00FB31D5"/>
    <w:rsid w:val="00FB3465"/>
    <w:rsid w:val="00FB416A"/>
    <w:rsid w:val="00FB4D1F"/>
    <w:rsid w:val="00FB57EA"/>
    <w:rsid w:val="00FB6A8D"/>
    <w:rsid w:val="00FB6B6B"/>
    <w:rsid w:val="00FB6CC6"/>
    <w:rsid w:val="00FC0078"/>
    <w:rsid w:val="00FC0112"/>
    <w:rsid w:val="00FC0CCB"/>
    <w:rsid w:val="00FC0F01"/>
    <w:rsid w:val="00FC3409"/>
    <w:rsid w:val="00FC3CA0"/>
    <w:rsid w:val="00FC4080"/>
    <w:rsid w:val="00FC5022"/>
    <w:rsid w:val="00FC524B"/>
    <w:rsid w:val="00FC598E"/>
    <w:rsid w:val="00FC599D"/>
    <w:rsid w:val="00FC5B07"/>
    <w:rsid w:val="00FC5F18"/>
    <w:rsid w:val="00FC626E"/>
    <w:rsid w:val="00FC68C3"/>
    <w:rsid w:val="00FC70B9"/>
    <w:rsid w:val="00FC70FA"/>
    <w:rsid w:val="00FC771A"/>
    <w:rsid w:val="00FD02D6"/>
    <w:rsid w:val="00FD073A"/>
    <w:rsid w:val="00FD08A2"/>
    <w:rsid w:val="00FD154E"/>
    <w:rsid w:val="00FD1EDB"/>
    <w:rsid w:val="00FD2344"/>
    <w:rsid w:val="00FD2CB6"/>
    <w:rsid w:val="00FD2ED6"/>
    <w:rsid w:val="00FD347D"/>
    <w:rsid w:val="00FD36D8"/>
    <w:rsid w:val="00FD4447"/>
    <w:rsid w:val="00FD456B"/>
    <w:rsid w:val="00FD4B66"/>
    <w:rsid w:val="00FD5E49"/>
    <w:rsid w:val="00FD5F5B"/>
    <w:rsid w:val="00FD7248"/>
    <w:rsid w:val="00FD7EE3"/>
    <w:rsid w:val="00FE05CF"/>
    <w:rsid w:val="00FE1F0D"/>
    <w:rsid w:val="00FE20FB"/>
    <w:rsid w:val="00FE2A09"/>
    <w:rsid w:val="00FE2B83"/>
    <w:rsid w:val="00FE39D1"/>
    <w:rsid w:val="00FE7356"/>
    <w:rsid w:val="00FE74C1"/>
    <w:rsid w:val="00FE7B41"/>
    <w:rsid w:val="00FF0014"/>
    <w:rsid w:val="00FF0299"/>
    <w:rsid w:val="00FF0ABD"/>
    <w:rsid w:val="00FF10AC"/>
    <w:rsid w:val="00FF13E5"/>
    <w:rsid w:val="00FF1587"/>
    <w:rsid w:val="00FF185A"/>
    <w:rsid w:val="00FF1CBF"/>
    <w:rsid w:val="00FF1CE5"/>
    <w:rsid w:val="00FF27A5"/>
    <w:rsid w:val="00FF35C3"/>
    <w:rsid w:val="00FF4F6C"/>
    <w:rsid w:val="00FF5400"/>
    <w:rsid w:val="00FF5C22"/>
    <w:rsid w:val="00FF5F84"/>
    <w:rsid w:val="00FF6411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23647D0"/>
  <w15:chartTrackingRefBased/>
  <w15:docId w15:val="{7D348C57-9347-4685-93F2-8F22522A1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36DF9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142055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E35457-DBB5-4C89-9269-22ED88EAD5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D65F29-A1BA-4ACB-B3C0-5B18B33D2A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5110E3-D965-43FC-86DA-7BA5F77BBA6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0F152D2-B7B8-4F39-824F-61F1EA390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160</TotalTime>
  <Pages>8</Pages>
  <Words>1137</Words>
  <Characters>4880</Characters>
  <Application>Microsoft Office Word</Application>
  <DocSecurity>0</DocSecurity>
  <Lines>40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6005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Sataporn, Benyasrisawat</cp:lastModifiedBy>
  <cp:revision>45</cp:revision>
  <cp:lastPrinted>2025-08-13T06:33:00Z</cp:lastPrinted>
  <dcterms:created xsi:type="dcterms:W3CDTF">2025-05-08T06:54:00Z</dcterms:created>
  <dcterms:modified xsi:type="dcterms:W3CDTF">2025-08-13T06:34:00Z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