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684" w14:textId="23363D79" w:rsidR="00654E70" w:rsidRPr="00C43471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sz w:val="28"/>
          <w:szCs w:val="28"/>
          <w:lang w:val="en-US"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 xml:space="preserve">หมายเหตุ   </w:t>
      </w:r>
      <w:r w:rsidRPr="00C43471">
        <w:rPr>
          <w:rFonts w:asciiTheme="minorBidi" w:eastAsia="Cordia New" w:hAnsiTheme="minorBidi" w:cstheme="minorBidi"/>
          <w:sz w:val="28"/>
          <w:szCs w:val="28"/>
          <w:lang w:bidi="th-TH"/>
        </w:rPr>
        <w:t xml:space="preserve">   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สารบัญ</w:t>
      </w:r>
      <w:r w:rsidR="00F57E7C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ab/>
      </w:r>
    </w:p>
    <w:p w14:paraId="7563B897" w14:textId="77777777" w:rsidR="00654E70" w:rsidRPr="00C43471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4B72D9F2" w:rsidR="00683B23" w:rsidRPr="00476DEE" w:rsidRDefault="005A416F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D12E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247C19F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95148C" w:rsidRPr="00632788">
        <w:rPr>
          <w:rFonts w:asciiTheme="minorBidi" w:eastAsia="Cordia New" w:hAnsiTheme="minorBidi" w:cstheme="minorBidi"/>
          <w:sz w:val="28"/>
          <w:szCs w:val="28"/>
        </w:rPr>
        <w:t>8</w:t>
      </w:r>
      <w:r w:rsidRPr="0063278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632788" w:rsidRPr="00632788">
        <w:rPr>
          <w:rFonts w:asciiTheme="minorBidi" w:eastAsia="Cordia New" w:hAnsiTheme="minorBidi" w:cstheme="minorBidi" w:hint="cs"/>
          <w:sz w:val="28"/>
          <w:szCs w:val="28"/>
          <w:cs/>
        </w:rPr>
        <w:t>สิงหาคม</w:t>
      </w:r>
      <w:r w:rsidRPr="00632788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632788">
        <w:rPr>
          <w:rFonts w:asciiTheme="minorBidi" w:eastAsia="Cordia New" w:hAnsiTheme="minorBidi" w:cstheme="minorBidi"/>
          <w:sz w:val="28"/>
          <w:szCs w:val="28"/>
        </w:rPr>
        <w:t>256</w:t>
      </w:r>
      <w:r w:rsidR="0095148C" w:rsidRPr="00632788">
        <w:rPr>
          <w:rFonts w:asciiTheme="minorBidi" w:eastAsia="Cordia New" w:hAnsiTheme="minorBidi" w:cstheme="minorBidi"/>
          <w:sz w:val="28"/>
          <w:szCs w:val="28"/>
        </w:rPr>
        <w:t>8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16E33AC3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020E5" w:rsidRPr="00A020E5">
        <w:rPr>
          <w:rFonts w:asciiTheme="minorBidi" w:eastAsia="Cordia New" w:hAnsiTheme="minorBidi" w:cstheme="minorBidi"/>
          <w:sz w:val="28"/>
          <w:szCs w:val="28"/>
        </w:rPr>
        <w:t xml:space="preserve">30 </w:t>
      </w:r>
      <w:r w:rsidR="00A020E5" w:rsidRPr="00A020E5">
        <w:rPr>
          <w:rFonts w:asciiTheme="minorBidi" w:eastAsia="Cordia New" w:hAnsiTheme="minorBidi" w:cs="Cordia New" w:hint="cs"/>
          <w:sz w:val="28"/>
          <w:szCs w:val="28"/>
          <w:cs/>
        </w:rPr>
        <w:t>มิถุนายน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95148C">
        <w:rPr>
          <w:rFonts w:asciiTheme="minorBidi" w:eastAsia="Cordia New" w:hAnsiTheme="minorBidi" w:cstheme="minorBidi"/>
          <w:sz w:val="28"/>
          <w:szCs w:val="28"/>
        </w:rPr>
        <w:t>8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366A0378" w14:textId="6145F396" w:rsidR="009E3087" w:rsidRDefault="004E4E0E" w:rsidP="00AA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6C712A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 w:rsidR="00FC013B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3BF7D4C5" w14:textId="77777777" w:rsidR="008C3BD3" w:rsidRPr="00E36E38" w:rsidRDefault="008C3BD3" w:rsidP="008C3BD3">
      <w:pPr>
        <w:spacing w:after="240"/>
        <w:ind w:left="540" w:right="-45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335B4A" w14:textId="0ED1C85C" w:rsidR="008C3BD3" w:rsidRDefault="008C3BD3" w:rsidP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256</w:t>
      </w:r>
      <w:r>
        <w:rPr>
          <w:rFonts w:asciiTheme="minorBidi" w:eastAsia="Cordia New" w:hAnsiTheme="minorBidi" w:cstheme="minorBidi"/>
          <w:sz w:val="28"/>
          <w:szCs w:val="28"/>
        </w:rPr>
        <w:t>8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0DC0CA7D" w14:textId="77777777" w:rsidR="009D03EC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="Cordia New"/>
          <w:sz w:val="28"/>
          <w:szCs w:val="28"/>
        </w:rPr>
      </w:pPr>
      <w:r w:rsidRPr="005F6564">
        <w:rPr>
          <w:rFonts w:asciiTheme="minorBidi" w:eastAsia="Cordia New" w:hAnsiTheme="minorBidi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2DB18179" w14:textId="261FF66F" w:rsidR="009D03EC" w:rsidRPr="00E36E38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</w:t>
      </w:r>
      <w:r w:rsidR="009931BC">
        <w:rPr>
          <w:rFonts w:asciiTheme="minorBidi" w:eastAsia="Cordia New" w:hAnsiTheme="minorBidi" w:cstheme="minorBidi" w:hint="cs"/>
          <w:sz w:val="28"/>
          <w:szCs w:val="28"/>
          <w:cs/>
        </w:rPr>
        <w:t>ร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เงินระหว่างกาลฉบับภาษาอังกฤษแปลมาจากงบการเงินระหว่างกาลฉบับภาษาไทยนี้</w:t>
      </w:r>
    </w:p>
    <w:p w14:paraId="17106180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741C3A6F" w14:textId="088951B6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5C15B0E8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2B58B3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591E17BF" w14:textId="2240153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8429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4741FA00" w:rsidR="00143782" w:rsidRPr="00C43471" w:rsidRDefault="004E4E0E" w:rsidP="00AE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556ABE">
        <w:rPr>
          <w:rFonts w:asciiTheme="minorBidi" w:eastAsia="Cordia New" w:hAnsiTheme="minorBidi" w:cstheme="minorBidi"/>
          <w:sz w:val="28"/>
          <w:szCs w:val="28"/>
        </w:rPr>
        <w:t>3</w:t>
      </w:r>
    </w:p>
    <w:p w14:paraId="19A4159F" w14:textId="20DE2008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7B3D8295" w:rsidR="008C3BD3" w:rsidRDefault="008C3BD3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01C7911C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B08CA16" w14:textId="7777777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5"/>
        <w:gridCol w:w="1079"/>
        <w:gridCol w:w="270"/>
        <w:gridCol w:w="8"/>
        <w:gridCol w:w="1087"/>
        <w:gridCol w:w="270"/>
        <w:gridCol w:w="1085"/>
        <w:gridCol w:w="270"/>
        <w:gridCol w:w="1150"/>
      </w:tblGrid>
      <w:tr w:rsidR="008509D2" w:rsidRPr="00C43471" w14:paraId="7250B93D" w14:textId="77777777" w:rsidTr="00A962A9">
        <w:trPr>
          <w:tblHeader/>
        </w:trPr>
        <w:tc>
          <w:tcPr>
            <w:tcW w:w="2219" w:type="pct"/>
          </w:tcPr>
          <w:p w14:paraId="6E755422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4"/>
          </w:tcPr>
          <w:p w14:paraId="262980D5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40352F" w14:textId="07C81620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374522B1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46C5C64" w14:textId="77777777" w:rsidTr="00A962A9">
        <w:trPr>
          <w:tblHeader/>
        </w:trPr>
        <w:tc>
          <w:tcPr>
            <w:tcW w:w="2219" w:type="pct"/>
          </w:tcPr>
          <w:p w14:paraId="1DDF4A4E" w14:textId="41977DAC" w:rsidR="00DB6C55" w:rsidRPr="00C43471" w:rsidRDefault="00F22A61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20ED4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820ED4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20ED4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5" w:type="pct"/>
          </w:tcPr>
          <w:p w14:paraId="1A32509B" w14:textId="4523C4A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174AFB9D" w14:textId="376029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2A37D71" w14:textId="7AADDB5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451035DC" w14:textId="76E901BF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9EF22A6" w14:textId="542F5B69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0610F919" w14:textId="79416347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430EFCD" w14:textId="2A350502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104204" w:rsidRPr="00C43471" w14:paraId="03EB4DFC" w14:textId="77777777" w:rsidTr="001426AA">
        <w:trPr>
          <w:tblHeader/>
        </w:trPr>
        <w:tc>
          <w:tcPr>
            <w:tcW w:w="2219" w:type="pct"/>
          </w:tcPr>
          <w:p w14:paraId="7C216F1F" w14:textId="3EEECBCA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8"/>
          </w:tcPr>
          <w:p w14:paraId="29B0EFC6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713C" w:rsidRPr="00C43471" w14:paraId="65666090" w14:textId="77777777" w:rsidTr="00A962A9">
        <w:tc>
          <w:tcPr>
            <w:tcW w:w="2219" w:type="pct"/>
          </w:tcPr>
          <w:p w14:paraId="751B61DC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3686204C" w14:textId="77CBE7D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291C253" w14:textId="520EE133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CD8C544" w14:textId="7F3FC76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496BF" w14:textId="3CC12DD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7E7FD72" w14:textId="79EA6DA7" w:rsidR="00104204" w:rsidRPr="00D10E4E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9F2D303" w14:textId="0F6C4A3A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395D057" w14:textId="4DD673F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A962A9" w:rsidRPr="00C43471" w14:paraId="2D577BAF" w14:textId="77777777" w:rsidTr="00647742">
        <w:tc>
          <w:tcPr>
            <w:tcW w:w="2219" w:type="pct"/>
          </w:tcPr>
          <w:p w14:paraId="23934EAE" w14:textId="1C680CDC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653E1EEF" w14:textId="358056AE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B3599BB" w14:textId="2CB6F4E7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2576BC7" w14:textId="587BE813" w:rsidR="00A962A9" w:rsidRPr="00C43471" w:rsidRDefault="00A962A9" w:rsidP="00187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CEB11F" w14:textId="32CF616A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A6DC79A" w14:textId="7DD307DF" w:rsidR="00A962A9" w:rsidRPr="00D10E4E" w:rsidRDefault="00647742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08F5AE0" w14:textId="6A3CA429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69E2DFF" w14:textId="0715F6D2" w:rsidR="00A962A9" w:rsidRPr="00AF107E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2,054</w:t>
            </w:r>
          </w:p>
        </w:tc>
      </w:tr>
      <w:tr w:rsidR="00A962A9" w:rsidRPr="00C43471" w14:paraId="4473FF6D" w14:textId="77777777" w:rsidTr="00647742">
        <w:tc>
          <w:tcPr>
            <w:tcW w:w="2219" w:type="pct"/>
            <w:vAlign w:val="bottom"/>
          </w:tcPr>
          <w:p w14:paraId="6198A6E9" w14:textId="1F8EB668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3848187B" w14:textId="178A14E0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0DFE65F" w14:textId="54E7A007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895B37C" w14:textId="1ABF4EAF" w:rsidR="00A962A9" w:rsidRPr="00C43471" w:rsidRDefault="00A962A9" w:rsidP="00187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213883E" w14:textId="4D5626EB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25E9773" w14:textId="450DA95F" w:rsidR="00A962A9" w:rsidRPr="00D10E4E" w:rsidRDefault="00E32B47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2B47">
              <w:rPr>
                <w:rFonts w:asciiTheme="minorBidi" w:eastAsia="Cordia New" w:hAnsiTheme="minorBidi" w:cstheme="minorBidi"/>
                <w:sz w:val="28"/>
                <w:szCs w:val="28"/>
              </w:rPr>
              <w:t>697,616</w:t>
            </w:r>
          </w:p>
        </w:tc>
        <w:tc>
          <w:tcPr>
            <w:tcW w:w="144" w:type="pct"/>
          </w:tcPr>
          <w:p w14:paraId="11E50A52" w14:textId="20BD1552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C9A2B7" w14:textId="5945F7F1" w:rsidR="00A962A9" w:rsidRPr="00AF107E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842,249</w:t>
            </w:r>
          </w:p>
        </w:tc>
      </w:tr>
      <w:tr w:rsidR="00A962A9" w:rsidRPr="00C43471" w14:paraId="5D4B38BD" w14:textId="77777777" w:rsidTr="00647742">
        <w:tc>
          <w:tcPr>
            <w:tcW w:w="2219" w:type="pct"/>
            <w:vAlign w:val="bottom"/>
          </w:tcPr>
          <w:p w14:paraId="4C6E98E4" w14:textId="5D4B82E5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49EC3C5E" w14:textId="274F89AD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D4BE50" w14:textId="1FFE015C" w:rsidR="00A962A9" w:rsidRPr="00C43471" w:rsidRDefault="00A962A9" w:rsidP="00A9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A95C693" w14:textId="2D8410D5" w:rsidR="00A962A9" w:rsidRPr="00C43471" w:rsidRDefault="00A962A9" w:rsidP="00187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EFC221" w14:textId="4A6E61E5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EF745D3" w14:textId="7C0735B8" w:rsidR="00A962A9" w:rsidRPr="00D10E4E" w:rsidRDefault="00CC54A2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C54A2">
              <w:rPr>
                <w:rFonts w:asciiTheme="minorBidi" w:eastAsia="Cordia New" w:hAnsiTheme="minorBidi" w:cstheme="minorBidi"/>
                <w:sz w:val="28"/>
                <w:szCs w:val="28"/>
              </w:rPr>
              <w:t>10,846</w:t>
            </w:r>
          </w:p>
        </w:tc>
        <w:tc>
          <w:tcPr>
            <w:tcW w:w="144" w:type="pct"/>
          </w:tcPr>
          <w:p w14:paraId="4F3EA7B0" w14:textId="0670833A" w:rsidR="00A962A9" w:rsidRPr="00C43471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1B3E454" w14:textId="4CEFC8ED" w:rsidR="00A962A9" w:rsidRPr="00AF107E" w:rsidRDefault="00A962A9" w:rsidP="00A9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11,429</w:t>
            </w:r>
          </w:p>
        </w:tc>
      </w:tr>
      <w:tr w:rsidR="007D713C" w:rsidRPr="00C43471" w14:paraId="70B26979" w14:textId="77777777" w:rsidTr="00647742">
        <w:tc>
          <w:tcPr>
            <w:tcW w:w="2219" w:type="pct"/>
            <w:vAlign w:val="bottom"/>
          </w:tcPr>
          <w:p w14:paraId="517B943E" w14:textId="693420DB" w:rsidR="00F22A61" w:rsidRPr="009558A0" w:rsidRDefault="00A77557" w:rsidP="00A7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</w:tcPr>
          <w:p w14:paraId="0CF2FD92" w14:textId="1999873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0F684DB" w14:textId="2EA12B1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C53B5F3" w14:textId="40595484" w:rsidR="00A77557" w:rsidRPr="00C43471" w:rsidRDefault="00A77557" w:rsidP="00187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27816CC" w14:textId="27B12E8A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40F8320" w14:textId="4D13E5E3" w:rsidR="00A77557" w:rsidRPr="00C43471" w:rsidRDefault="00057F41" w:rsidP="00CC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57F41">
              <w:rPr>
                <w:rFonts w:asciiTheme="minorBidi" w:eastAsia="Cordia New" w:hAnsiTheme="minorBidi" w:cstheme="minorBidi"/>
                <w:sz w:val="28"/>
                <w:szCs w:val="28"/>
              </w:rPr>
              <w:t>2,770</w:t>
            </w:r>
          </w:p>
        </w:tc>
        <w:tc>
          <w:tcPr>
            <w:tcW w:w="144" w:type="pct"/>
          </w:tcPr>
          <w:p w14:paraId="5226357F" w14:textId="0E81CA96" w:rsidR="00A77557" w:rsidRPr="00C43471" w:rsidRDefault="00A77557" w:rsidP="0063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EDF1EEF" w14:textId="6EC2EC44" w:rsidR="00A77557" w:rsidRPr="00C43471" w:rsidRDefault="004D60BB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7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9558A0" w:rsidRPr="00C43471" w14:paraId="0FA07B69" w14:textId="77777777" w:rsidTr="00820ED4">
        <w:tc>
          <w:tcPr>
            <w:tcW w:w="2219" w:type="pct"/>
            <w:vAlign w:val="bottom"/>
          </w:tcPr>
          <w:p w14:paraId="02D4E41C" w14:textId="77777777" w:rsidR="009558A0" w:rsidRPr="00C43471" w:rsidRDefault="009558A0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3C3FAF6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3818B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D184A31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7E3186F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E2D440C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986583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67B34AD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68340BD1" w14:textId="77777777" w:rsidTr="00820ED4">
        <w:tc>
          <w:tcPr>
            <w:tcW w:w="2219" w:type="pct"/>
            <w:vAlign w:val="bottom"/>
          </w:tcPr>
          <w:p w14:paraId="2E3A927E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1812B38F" w14:textId="4C5468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7F28E0" w14:textId="541A49C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94FEE7E" w14:textId="17ED894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A7D3ECD" w14:textId="3CC8D8D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1DF0EF2" w14:textId="09D14BB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4D36E6" w14:textId="77A82B4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3FFF5B" w14:textId="59EC83B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79CA6891" w14:textId="77777777" w:rsidTr="00820ED4">
        <w:tc>
          <w:tcPr>
            <w:tcW w:w="2219" w:type="pct"/>
            <w:vAlign w:val="bottom"/>
          </w:tcPr>
          <w:p w14:paraId="2FB62EE3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7B318BC2" w14:textId="0DEBEE61" w:rsidR="00BE470D" w:rsidRPr="00C43471" w:rsidRDefault="00BE470D" w:rsidP="004D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6CB94C0" w14:textId="7EB0FB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B166C95" w14:textId="606F4E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6505A02" w14:textId="4A71039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99DC50" w14:textId="62FA11F1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A5BDE2" w14:textId="57CE6E9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1725241" w14:textId="5CD17EA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28AF" w:rsidRPr="00C43471" w14:paraId="04695868" w14:textId="77777777" w:rsidTr="00722D34">
        <w:tc>
          <w:tcPr>
            <w:tcW w:w="2219" w:type="pct"/>
            <w:vAlign w:val="bottom"/>
          </w:tcPr>
          <w:p w14:paraId="651A8486" w14:textId="3E0291D0" w:rsidR="006528AF" w:rsidRPr="00C43471" w:rsidRDefault="006528AF" w:rsidP="006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455B00A4" w14:textId="79E4A773" w:rsidR="006528AF" w:rsidRPr="00C43471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30,345</w:t>
            </w:r>
          </w:p>
        </w:tc>
        <w:tc>
          <w:tcPr>
            <w:tcW w:w="144" w:type="pct"/>
          </w:tcPr>
          <w:p w14:paraId="4F346600" w14:textId="63873B0A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839E059" w14:textId="03E9DBB6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19,424</w:t>
            </w:r>
          </w:p>
        </w:tc>
        <w:tc>
          <w:tcPr>
            <w:tcW w:w="144" w:type="pct"/>
          </w:tcPr>
          <w:p w14:paraId="4F6081B6" w14:textId="0DCF1FAE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45CF29E" w14:textId="12E811ED" w:rsidR="006528AF" w:rsidRPr="00E365C1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26,168</w:t>
            </w:r>
          </w:p>
        </w:tc>
        <w:tc>
          <w:tcPr>
            <w:tcW w:w="144" w:type="pct"/>
          </w:tcPr>
          <w:p w14:paraId="3CD46686" w14:textId="52AD05F3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B6DF554" w14:textId="4DCEFE4C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15,299</w:t>
            </w:r>
          </w:p>
        </w:tc>
      </w:tr>
      <w:tr w:rsidR="006528AF" w:rsidRPr="00C43471" w14:paraId="7228BBCC" w14:textId="77777777" w:rsidTr="00722D34">
        <w:tc>
          <w:tcPr>
            <w:tcW w:w="2219" w:type="pct"/>
            <w:vAlign w:val="bottom"/>
          </w:tcPr>
          <w:p w14:paraId="58714CCB" w14:textId="44622830" w:rsidR="006528AF" w:rsidRPr="00C43471" w:rsidRDefault="006528AF" w:rsidP="006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9BFEBC" w14:textId="50533610" w:rsidR="006528AF" w:rsidRPr="00C43471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111</w:t>
            </w:r>
          </w:p>
        </w:tc>
        <w:tc>
          <w:tcPr>
            <w:tcW w:w="144" w:type="pct"/>
          </w:tcPr>
          <w:p w14:paraId="348836DB" w14:textId="60CD157A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68AD511D" w14:textId="3D9E7A6F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44" w:type="pct"/>
          </w:tcPr>
          <w:p w14:paraId="5C0DB268" w14:textId="410092EB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48216B3" w14:textId="14B0CEAC" w:rsidR="006528AF" w:rsidRPr="00E365C1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sz w:val="28"/>
                <w:szCs w:val="28"/>
              </w:rPr>
              <w:t>111</w:t>
            </w:r>
          </w:p>
        </w:tc>
        <w:tc>
          <w:tcPr>
            <w:tcW w:w="144" w:type="pct"/>
          </w:tcPr>
          <w:p w14:paraId="5DAD9F7A" w14:textId="4AB864CE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CBEBFA" w14:textId="18FE96C8" w:rsidR="006528AF" w:rsidRPr="00C43471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85</w:t>
            </w:r>
          </w:p>
        </w:tc>
      </w:tr>
      <w:tr w:rsidR="006528AF" w:rsidRPr="00C43471" w14:paraId="3162D737" w14:textId="77777777" w:rsidTr="00722D34">
        <w:tc>
          <w:tcPr>
            <w:tcW w:w="2219" w:type="pct"/>
            <w:vAlign w:val="bottom"/>
          </w:tcPr>
          <w:p w14:paraId="1FB9631E" w14:textId="6C83B1FD" w:rsidR="006528AF" w:rsidRPr="008E51C2" w:rsidRDefault="006528AF" w:rsidP="006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61C3FDB" w14:textId="3ACA0C35" w:rsidR="006528AF" w:rsidRPr="004A601E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22D3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30,456</w:t>
            </w:r>
          </w:p>
        </w:tc>
        <w:tc>
          <w:tcPr>
            <w:tcW w:w="144" w:type="pct"/>
          </w:tcPr>
          <w:p w14:paraId="24CA72C0" w14:textId="20BDBD41" w:rsidR="006528AF" w:rsidRPr="004A601E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A10074" w14:textId="03CBB956" w:rsidR="006528AF" w:rsidRPr="004A601E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19,509</w:t>
            </w:r>
          </w:p>
        </w:tc>
        <w:tc>
          <w:tcPr>
            <w:tcW w:w="144" w:type="pct"/>
          </w:tcPr>
          <w:p w14:paraId="0C9B074F" w14:textId="440A6480" w:rsidR="006528AF" w:rsidRPr="004A601E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27418C6" w14:textId="1038A0FA" w:rsidR="006528AF" w:rsidRPr="004A601E" w:rsidRDefault="00722D34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22D3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26,279</w:t>
            </w:r>
          </w:p>
        </w:tc>
        <w:tc>
          <w:tcPr>
            <w:tcW w:w="144" w:type="pct"/>
          </w:tcPr>
          <w:p w14:paraId="2AE72AD0" w14:textId="36F48F25" w:rsidR="006528AF" w:rsidRPr="004A601E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16240F6" w14:textId="79EB4314" w:rsidR="006528AF" w:rsidRPr="004A601E" w:rsidRDefault="006528AF" w:rsidP="006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15,384</w:t>
            </w:r>
          </w:p>
        </w:tc>
      </w:tr>
      <w:tr w:rsidR="007D713C" w:rsidRPr="00C43471" w14:paraId="25B32BAB" w14:textId="77777777" w:rsidTr="00A962A9">
        <w:tc>
          <w:tcPr>
            <w:tcW w:w="2219" w:type="pct"/>
            <w:vAlign w:val="bottom"/>
          </w:tcPr>
          <w:p w14:paraId="3D56B95C" w14:textId="7777777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311D4AA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E185A39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2749F5BB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B64C32D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3A070A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D0FD385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63328F5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68C9462F" w14:textId="77777777" w:rsidTr="00A962A9">
        <w:trPr>
          <w:trHeight w:val="144"/>
          <w:tblHeader/>
        </w:trPr>
        <w:tc>
          <w:tcPr>
            <w:tcW w:w="2219" w:type="pct"/>
          </w:tcPr>
          <w:p w14:paraId="7A03CF88" w14:textId="77777777" w:rsidR="00910D84" w:rsidRPr="00C43471" w:rsidRDefault="00910D84" w:rsidP="00910D84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2" w:type="pct"/>
            <w:gridSpan w:val="4"/>
          </w:tcPr>
          <w:p w14:paraId="760572AA" w14:textId="231E10F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BCCBF10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4A0CD161" w14:textId="49DB8C8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A4ABB5D" w14:textId="77777777" w:rsidTr="00A962A9">
        <w:trPr>
          <w:trHeight w:val="144"/>
          <w:tblHeader/>
        </w:trPr>
        <w:tc>
          <w:tcPr>
            <w:tcW w:w="2219" w:type="pct"/>
          </w:tcPr>
          <w:p w14:paraId="19D9DB1F" w14:textId="3FDBF26E" w:rsidR="00FC013B" w:rsidRPr="00C43471" w:rsidRDefault="00FC013B" w:rsidP="00FC013B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5" w:type="pct"/>
            <w:vAlign w:val="center"/>
          </w:tcPr>
          <w:p w14:paraId="55B7ED48" w14:textId="0F5A0127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6528AF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6528AF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0C16C5C4" w14:textId="2788F8DB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00A6994D" w14:textId="28AE5FC4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vAlign w:val="center"/>
          </w:tcPr>
          <w:p w14:paraId="78008D0A" w14:textId="77777777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1253CC4F" w14:textId="7B255FAC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6528AF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6528AF" w:rsidRPr="006528AF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33D1A20E" w14:textId="3B6C8201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C42D0A3" w14:textId="3FFE2EE3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7D713C" w:rsidRPr="00C43471" w14:paraId="495F25F8" w14:textId="77777777" w:rsidTr="00A962A9">
        <w:trPr>
          <w:trHeight w:val="144"/>
          <w:tblHeader/>
        </w:trPr>
        <w:tc>
          <w:tcPr>
            <w:tcW w:w="2219" w:type="pct"/>
          </w:tcPr>
          <w:p w14:paraId="0C967203" w14:textId="4341FAF0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02A09703" w14:textId="4865DB0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65CE1139" w14:textId="674EEA7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63675EDF" w14:textId="59CC75EC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center"/>
          </w:tcPr>
          <w:p w14:paraId="5A52BBBB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FAF7E1C" w14:textId="64DBD880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5A85BDA1" w14:textId="0EA5C0C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7C8B1F0" w14:textId="615434FF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910D84" w:rsidRPr="00C43471" w14:paraId="5364B860" w14:textId="77777777" w:rsidTr="00C310C1">
        <w:trPr>
          <w:trHeight w:val="144"/>
          <w:tblHeader/>
        </w:trPr>
        <w:tc>
          <w:tcPr>
            <w:tcW w:w="2219" w:type="pct"/>
          </w:tcPr>
          <w:p w14:paraId="7A754575" w14:textId="77777777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8"/>
            <w:vAlign w:val="center"/>
          </w:tcPr>
          <w:p w14:paraId="6E948950" w14:textId="321D38B6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7D713C" w:rsidRPr="00C43471" w14:paraId="3AC9098E" w14:textId="77777777" w:rsidTr="00A962A9">
        <w:trPr>
          <w:trHeight w:val="144"/>
          <w:tblHeader/>
        </w:trPr>
        <w:tc>
          <w:tcPr>
            <w:tcW w:w="2219" w:type="pct"/>
          </w:tcPr>
          <w:p w14:paraId="236DB3F2" w14:textId="2B8E1E4F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vAlign w:val="center"/>
          </w:tcPr>
          <w:p w14:paraId="429D0AE7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1DB81E68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4D30A56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5E46B8F6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5A328CF5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605679CE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708BB5C4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42632F" w:rsidRPr="00C43471" w14:paraId="25DDB1C3" w14:textId="77777777" w:rsidTr="00401B4A">
        <w:trPr>
          <w:trHeight w:val="144"/>
        </w:trPr>
        <w:tc>
          <w:tcPr>
            <w:tcW w:w="2219" w:type="pct"/>
          </w:tcPr>
          <w:p w14:paraId="6FFF66D4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3418B566" w14:textId="520200AF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2F3D090" w14:textId="4A7076E6" w:rsidR="0042632F" w:rsidRPr="00401B4A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476D4E2" w14:textId="3078BEB6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DEF2733" w14:textId="6A9437CE" w:rsidR="0042632F" w:rsidRPr="00401B4A" w:rsidRDefault="0042632F" w:rsidP="0080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DD1C2C3" w14:textId="580D4A5E" w:rsidR="0042632F" w:rsidRPr="0000107B" w:rsidRDefault="00401B4A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  <w:cs/>
              </w:rPr>
            </w:pPr>
            <w:r w:rsidRPr="00401B4A">
              <w:rPr>
                <w:rFonts w:asciiTheme="minorBidi" w:eastAsia="Cordia New" w:hAnsiTheme="minorBidi" w:cstheme="minorBidi"/>
                <w:sz w:val="28"/>
                <w:szCs w:val="28"/>
              </w:rPr>
              <w:t>176,145</w:t>
            </w:r>
          </w:p>
        </w:tc>
        <w:tc>
          <w:tcPr>
            <w:tcW w:w="144" w:type="pct"/>
          </w:tcPr>
          <w:p w14:paraId="13297275" w14:textId="1E348BFC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818AE26" w14:textId="2A916E29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42632F" w:rsidRPr="00C43471" w14:paraId="75D25CD2" w14:textId="77777777" w:rsidTr="00401B4A">
        <w:trPr>
          <w:trHeight w:val="144"/>
        </w:trPr>
        <w:tc>
          <w:tcPr>
            <w:tcW w:w="2219" w:type="pct"/>
          </w:tcPr>
          <w:p w14:paraId="44F94408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9B3B79B" w14:textId="31E11117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E9780D5" w14:textId="31FCE528" w:rsidR="0042632F" w:rsidRPr="00401B4A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5453FEAB" w14:textId="7061F4BF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02DF1F7" w14:textId="77777777" w:rsidR="0042632F" w:rsidRPr="00401B4A" w:rsidRDefault="0042632F" w:rsidP="008027C1">
            <w:pPr>
              <w:pStyle w:val="BodyText"/>
              <w:tabs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55DC07C" w14:textId="02DC2BCB" w:rsidR="0042632F" w:rsidRPr="0000107B" w:rsidRDefault="00401B4A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right="-454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8AE3122" w14:textId="562F1B37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D9FC841" w14:textId="1B712CC7" w:rsidR="0042632F" w:rsidRPr="00EC6EA3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5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42632F" w:rsidRPr="00C43471" w14:paraId="7C6DDD65" w14:textId="77777777" w:rsidTr="00401B4A">
        <w:trPr>
          <w:trHeight w:val="144"/>
        </w:trPr>
        <w:tc>
          <w:tcPr>
            <w:tcW w:w="2219" w:type="pct"/>
          </w:tcPr>
          <w:p w14:paraId="223FE432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2080B" w14:textId="22597F31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center"/>
          </w:tcPr>
          <w:p w14:paraId="1C9B321D" w14:textId="1C0168C5" w:rsidR="0042632F" w:rsidRPr="00401B4A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57E4A" w14:textId="5BEC68C8" w:rsidR="0042632F" w:rsidRPr="00401B4A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0784CE8" w14:textId="77777777" w:rsidR="0042632F" w:rsidRPr="00401B4A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EFAD166" w14:textId="06BB4654" w:rsidR="0042632F" w:rsidRPr="0000107B" w:rsidRDefault="00401B4A" w:rsidP="00ED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  <w:r w:rsidRPr="00401B4A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176,145</w:t>
            </w:r>
          </w:p>
        </w:tc>
        <w:tc>
          <w:tcPr>
            <w:tcW w:w="144" w:type="pct"/>
          </w:tcPr>
          <w:p w14:paraId="673FFAD6" w14:textId="6D7B2504" w:rsidR="0042632F" w:rsidRPr="00C43471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6DA35" w14:textId="39D43028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724B6C" w:rsidRPr="00C43471" w14:paraId="5F8E716A" w14:textId="77777777" w:rsidTr="00A962A9">
        <w:trPr>
          <w:tblHeader/>
        </w:trPr>
        <w:tc>
          <w:tcPr>
            <w:tcW w:w="2219" w:type="pct"/>
          </w:tcPr>
          <w:p w14:paraId="56A4D4CA" w14:textId="1B3010EC" w:rsidR="00A86619" w:rsidRPr="001426AA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center"/>
          </w:tcPr>
          <w:p w14:paraId="0C842C4B" w14:textId="39D77F01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center"/>
          </w:tcPr>
          <w:p w14:paraId="45A3E3BB" w14:textId="3B969E13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3B645666" w14:textId="2551452C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3535C40" w14:textId="07A1ED24" w:rsidR="00A86619" w:rsidRPr="00401B4A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006CAE3" w14:textId="4058AF7E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1FA20C75" w14:textId="0D30FD0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6C49B81" w14:textId="14B6B55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24B6C" w:rsidRPr="00C43471" w14:paraId="499BD9A8" w14:textId="77777777" w:rsidTr="00A962A9">
        <w:trPr>
          <w:trHeight w:val="144"/>
        </w:trPr>
        <w:tc>
          <w:tcPr>
            <w:tcW w:w="2219" w:type="pct"/>
          </w:tcPr>
          <w:p w14:paraId="7132BDF9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42AEDC70" w14:textId="75AEA0E5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494B8C94" w14:textId="291A8139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25CE613" w14:textId="10E56BB8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0F35EB6" w14:textId="3EF64482" w:rsidR="00104204" w:rsidRPr="00C43471" w:rsidRDefault="00104204" w:rsidP="00D823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385570A" w14:textId="55827139" w:rsidR="00104204" w:rsidRPr="00C43471" w:rsidRDefault="00104204" w:rsidP="00D823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D68FC43" w14:textId="7F03484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FA28A2D" w14:textId="711D929E" w:rsidR="00104204" w:rsidRPr="00C43471" w:rsidRDefault="00104204" w:rsidP="00D823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5A284AA1" w14:textId="77777777" w:rsidTr="00616FF6">
        <w:trPr>
          <w:trHeight w:val="144"/>
        </w:trPr>
        <w:tc>
          <w:tcPr>
            <w:tcW w:w="2219" w:type="pct"/>
          </w:tcPr>
          <w:p w14:paraId="7AF9DED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EE7C682" w14:textId="6DFFD838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7CB75DBD" w14:textId="11008BAD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19406CF" w14:textId="1CBF0BDF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6D60373" w14:textId="1C91BE47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4F1ADC" w14:textId="3015F796" w:rsidR="00E05ACC" w:rsidRPr="00616FF6" w:rsidRDefault="00616FF6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447,007</w:t>
            </w:r>
          </w:p>
        </w:tc>
        <w:tc>
          <w:tcPr>
            <w:tcW w:w="144" w:type="pct"/>
          </w:tcPr>
          <w:p w14:paraId="44C639B8" w14:textId="6C60ABEB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3A132D8" w14:textId="4557B3DA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402,860</w:t>
            </w:r>
          </w:p>
        </w:tc>
      </w:tr>
      <w:tr w:rsidR="00724B6C" w:rsidRPr="00C43471" w14:paraId="64D040E9" w14:textId="77777777" w:rsidTr="00616FF6">
        <w:trPr>
          <w:trHeight w:val="144"/>
        </w:trPr>
        <w:tc>
          <w:tcPr>
            <w:tcW w:w="2219" w:type="pct"/>
          </w:tcPr>
          <w:p w14:paraId="56C3EB3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5245A74" w14:textId="2ECBA9F1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4EAEDF11" w14:textId="32E68AA6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25B08198" w14:textId="30D9BB29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F6865B4" w14:textId="4DE8C243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6312A126" w14:textId="18A15B48" w:rsidR="00E05ACC" w:rsidRPr="00616FF6" w:rsidRDefault="00616FF6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447,007</w:t>
            </w:r>
          </w:p>
        </w:tc>
        <w:tc>
          <w:tcPr>
            <w:tcW w:w="144" w:type="pct"/>
          </w:tcPr>
          <w:p w14:paraId="5CBD2B42" w14:textId="5AF6B872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03177DD" w14:textId="77FC6219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402,860</w:t>
            </w:r>
          </w:p>
        </w:tc>
      </w:tr>
      <w:tr w:rsidR="00724B6C" w:rsidRPr="00C43471" w14:paraId="7ED75654" w14:textId="77777777" w:rsidTr="00A962A9">
        <w:trPr>
          <w:trHeight w:val="144"/>
        </w:trPr>
        <w:tc>
          <w:tcPr>
            <w:tcW w:w="2219" w:type="pct"/>
          </w:tcPr>
          <w:p w14:paraId="24570C81" w14:textId="0E83EE30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A876CE2" w14:textId="6ECA5A00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868E088" w14:textId="756AC583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A7AB7B7" w14:textId="2E9336ED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0E6E07E" w14:textId="7F586A4B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43F02AA" w14:textId="069DF297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055F2C5" w14:textId="74E7012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bottom"/>
          </w:tcPr>
          <w:p w14:paraId="2C4F720E" w14:textId="295A9D08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33066C1D" w14:textId="77777777" w:rsidTr="00A962A9">
        <w:trPr>
          <w:trHeight w:val="144"/>
        </w:trPr>
        <w:tc>
          <w:tcPr>
            <w:tcW w:w="2219" w:type="pct"/>
          </w:tcPr>
          <w:p w14:paraId="2617CD27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</w:tcPr>
          <w:p w14:paraId="7A2615B9" w14:textId="673B8AB9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221C6221" w14:textId="77A13ADC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35ED52A6" w14:textId="4EC9E592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C8868CB" w14:textId="2B2A47E0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48292051" w14:textId="350A209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C9A4E8" w14:textId="76BFB51E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0EC83E30" w14:textId="2FBD91CD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754CAA6E" w14:textId="77777777" w:rsidTr="00616FF6">
        <w:trPr>
          <w:trHeight w:val="144"/>
        </w:trPr>
        <w:tc>
          <w:tcPr>
            <w:tcW w:w="2219" w:type="pct"/>
          </w:tcPr>
          <w:p w14:paraId="186E629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DC9DED9" w14:textId="52666A8D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2477256B" w14:textId="45987A44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9E333A5" w14:textId="3395AE88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C40F623" w14:textId="264A9104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32F9B92" w14:textId="7DB4BE54" w:rsidR="00E05ACC" w:rsidRPr="00616FF6" w:rsidRDefault="00616FF6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137,249</w:t>
            </w:r>
          </w:p>
        </w:tc>
        <w:tc>
          <w:tcPr>
            <w:tcW w:w="144" w:type="pct"/>
          </w:tcPr>
          <w:p w14:paraId="246FF773" w14:textId="006ECC7A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74AE39" w14:textId="5E442359" w:rsidR="00E05ACC" w:rsidRPr="00616FF6" w:rsidRDefault="00C37310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126</w:t>
            </w:r>
            <w:r w:rsidR="00E05ACC"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616FF6">
              <w:rPr>
                <w:rFonts w:asciiTheme="minorBidi" w:eastAsia="Cordia New" w:hAnsiTheme="minorBidi" w:cstheme="minorBidi"/>
                <w:sz w:val="28"/>
                <w:szCs w:val="28"/>
              </w:rPr>
              <w:t>073</w:t>
            </w:r>
          </w:p>
        </w:tc>
      </w:tr>
      <w:tr w:rsidR="00724B6C" w:rsidRPr="00C43471" w14:paraId="3EC49249" w14:textId="77777777" w:rsidTr="00616FF6">
        <w:trPr>
          <w:trHeight w:val="144"/>
        </w:trPr>
        <w:tc>
          <w:tcPr>
            <w:tcW w:w="2219" w:type="pct"/>
          </w:tcPr>
          <w:p w14:paraId="19332331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9D9D190" w14:textId="4C2B5C43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14495516" w14:textId="54298522" w:rsidR="00E05ACC" w:rsidRPr="00616FF6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C51E350" w14:textId="44ECE6AE" w:rsidR="00E05ACC" w:rsidRPr="00616FF6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C8A685A" w14:textId="14BA834E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4D21AEF" w14:textId="5F8C63D8" w:rsidR="00E05ACC" w:rsidRPr="00616FF6" w:rsidRDefault="00616FF6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137,249</w:t>
            </w:r>
          </w:p>
        </w:tc>
        <w:tc>
          <w:tcPr>
            <w:tcW w:w="144" w:type="pct"/>
          </w:tcPr>
          <w:p w14:paraId="3B6045A6" w14:textId="5DD04FB5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CD0D6" w14:textId="39B4BCE0" w:rsidR="00E05ACC" w:rsidRPr="00616FF6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2BF800E" w14:textId="77777777" w:rsidR="009558A0" w:rsidRDefault="0095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A0F02DA" w14:textId="1AAB2537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5D871C2" w14:textId="5BC40520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467781DF" w:rsidR="00667036" w:rsidRPr="00C43471" w:rsidRDefault="00BB1DEC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บริษัทได้ทำสัญญาใช้บริการจ้างผลิตชิ้นงานกับบริษัท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บริษัทต้องชำระเงินล่วงหน้าให้กับบริษัท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6D055AD8" w:rsidR="00AF754B" w:rsidRPr="00C43471" w:rsidRDefault="00A945CD" w:rsidP="00EC6B46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บริษัทได้ทำสัญญาการฝึกอบรมทางเทคนิคกับบริษัท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เพื่อรับบริการการฝึกอบรมทาง</w:t>
      </w:r>
      <w:r w:rsidR="00EC6B46">
        <w:rPr>
          <w:rFonts w:asciiTheme="minorBidi" w:eastAsia="Cordia New" w:hAnsiTheme="minorBidi" w:cs="Cordia New"/>
          <w:sz w:val="28"/>
          <w:szCs w:val="28"/>
          <w:cs/>
        </w:rPr>
        <w:br/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ด้านเทคนิคและความชำนาญโดยมีจุดประสงค์ในการปรับปรุงประสิทธิภาพการผลิต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บริษัทมีภาระผูกพันในการจ่ายค่าบริการตามที่ตกลงกันในสัญญา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</w:t>
      </w:r>
      <w:r w:rsidR="00667036" w:rsidRPr="00C43471">
        <w:rPr>
          <w:rFonts w:asciiTheme="minorBidi" w:eastAsia="Cordia New" w:hAnsiTheme="minorBidi" w:cstheme="minorBidi"/>
          <w:sz w:val="28"/>
          <w:szCs w:val="28"/>
          <w:cs/>
        </w:rPr>
        <w:t>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00F003F1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593C78" w:rsidRPr="00C43471" w14:paraId="1A004268" w14:textId="77777777" w:rsidTr="00F003F1">
        <w:trPr>
          <w:trHeight w:val="385"/>
          <w:tblHeader/>
        </w:trPr>
        <w:tc>
          <w:tcPr>
            <w:tcW w:w="3330" w:type="dxa"/>
          </w:tcPr>
          <w:p w14:paraId="3AD8FDE4" w14:textId="52327D7E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593C78" w:rsidRPr="00C43471" w:rsidRDefault="00593C78" w:rsidP="00593C7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6E436584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16FE5EFF" w14:textId="7A8C14C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A82634B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59016EE5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558B6B51" w14:textId="40CA8D0F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81CFA22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75519F7B" w14:textId="77777777" w:rsidTr="00F003F1">
        <w:trPr>
          <w:trHeight w:val="385"/>
          <w:tblHeader/>
        </w:trPr>
        <w:tc>
          <w:tcPr>
            <w:tcW w:w="3330" w:type="dxa"/>
          </w:tcPr>
          <w:p w14:paraId="763F04C5" w14:textId="789A3927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593C78" w:rsidRPr="00C43471" w:rsidRDefault="00593C78" w:rsidP="00593C7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629EC1DF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C3697BA" w14:textId="70B90262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06F5DBC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</w:tcPr>
          <w:p w14:paraId="2F652C75" w14:textId="40BA06FD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7C70030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center"/>
          </w:tcPr>
          <w:p w14:paraId="34479FE2" w14:textId="131126F8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120247E4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357B03E7" w14:textId="77777777" w:rsidTr="00F003F1">
        <w:trPr>
          <w:trHeight w:val="399"/>
          <w:tblHeader/>
        </w:trPr>
        <w:tc>
          <w:tcPr>
            <w:tcW w:w="3330" w:type="dxa"/>
          </w:tcPr>
          <w:p w14:paraId="576036AE" w14:textId="12A35A01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C43471" w14:paraId="596ACFD5" w14:textId="77777777" w:rsidTr="00D600F0">
        <w:trPr>
          <w:trHeight w:val="399"/>
        </w:trPr>
        <w:tc>
          <w:tcPr>
            <w:tcW w:w="3330" w:type="dxa"/>
          </w:tcPr>
          <w:p w14:paraId="3A15C04F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8775F83" w14:textId="00C61B6E" w:rsidR="00593C78" w:rsidRPr="00C43471" w:rsidRDefault="00D4253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42537">
              <w:rPr>
                <w:rFonts w:asciiTheme="minorBidi" w:hAnsiTheme="minorBidi" w:cstheme="minorBidi"/>
                <w:sz w:val="28"/>
                <w:szCs w:val="28"/>
              </w:rPr>
              <w:t>808,731</w:t>
            </w:r>
          </w:p>
        </w:tc>
        <w:tc>
          <w:tcPr>
            <w:tcW w:w="236" w:type="dxa"/>
            <w:vAlign w:val="bottom"/>
          </w:tcPr>
          <w:p w14:paraId="6697E972" w14:textId="515D4DA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CE3B7D7" w14:textId="2775B88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8353B">
              <w:rPr>
                <w:rFonts w:asciiTheme="minorBidi" w:hAnsiTheme="minorBidi" w:cstheme="minorBidi"/>
                <w:sz w:val="28"/>
                <w:szCs w:val="28"/>
              </w:rPr>
              <w:t>1,177,458</w:t>
            </w:r>
          </w:p>
        </w:tc>
        <w:tc>
          <w:tcPr>
            <w:tcW w:w="265" w:type="dxa"/>
            <w:vAlign w:val="bottom"/>
          </w:tcPr>
          <w:p w14:paraId="7710B5DA" w14:textId="4F8A128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71D6B0C" w14:textId="2924A00F" w:rsidR="00593C78" w:rsidRPr="00C43471" w:rsidRDefault="0085563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855631">
              <w:rPr>
                <w:rFonts w:asciiTheme="minorBidi" w:eastAsia="Cordia New" w:hAnsiTheme="minorBidi" w:cstheme="minorBidi"/>
                <w:sz w:val="28"/>
                <w:szCs w:val="28"/>
              </w:rPr>
              <w:t>808,731</w:t>
            </w:r>
          </w:p>
        </w:tc>
        <w:tc>
          <w:tcPr>
            <w:tcW w:w="279" w:type="dxa"/>
            <w:vAlign w:val="bottom"/>
          </w:tcPr>
          <w:p w14:paraId="1EA09922" w14:textId="0170789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F64CD" w14:textId="09B864E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1,128,454</w:t>
            </w:r>
          </w:p>
        </w:tc>
      </w:tr>
      <w:tr w:rsidR="00593C78" w:rsidRPr="00C43471" w14:paraId="3AC37A9F" w14:textId="77777777" w:rsidTr="00D600F0">
        <w:trPr>
          <w:trHeight w:val="399"/>
        </w:trPr>
        <w:tc>
          <w:tcPr>
            <w:tcW w:w="3330" w:type="dxa"/>
          </w:tcPr>
          <w:p w14:paraId="71B40388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B43E68" w14:textId="3B0E97EB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745EF07" w14:textId="51801E13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509F468" w14:textId="010254E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044B24" w14:textId="6651CD93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61C61E0" w14:textId="77777777" w:rsidTr="00D600F0">
        <w:trPr>
          <w:trHeight w:val="399"/>
        </w:trPr>
        <w:tc>
          <w:tcPr>
            <w:tcW w:w="3330" w:type="dxa"/>
          </w:tcPr>
          <w:p w14:paraId="7843F7BB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F18057" w14:textId="4B74E020" w:rsidR="00593C78" w:rsidRPr="00C43471" w:rsidRDefault="00D4253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42537">
              <w:rPr>
                <w:rFonts w:asciiTheme="minorBidi" w:hAnsiTheme="minorBidi" w:cstheme="minorBidi"/>
                <w:sz w:val="28"/>
                <w:szCs w:val="28"/>
              </w:rPr>
              <w:t>262,334</w:t>
            </w:r>
          </w:p>
        </w:tc>
        <w:tc>
          <w:tcPr>
            <w:tcW w:w="236" w:type="dxa"/>
            <w:vAlign w:val="bottom"/>
          </w:tcPr>
          <w:p w14:paraId="58D58430" w14:textId="1CB2E9B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23D0593" w14:textId="3563889D" w:rsidR="00593C78" w:rsidRPr="001D5337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A0B8D9A" w14:textId="2C4184FD" w:rsidR="00593C78" w:rsidRPr="001D5337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442570" w14:textId="791A1ECC" w:rsidR="00593C78" w:rsidRPr="00C43471" w:rsidRDefault="00855631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855631">
              <w:rPr>
                <w:rFonts w:asciiTheme="minorBidi" w:hAnsiTheme="minorBidi" w:cstheme="minorBidi"/>
                <w:sz w:val="28"/>
                <w:szCs w:val="28"/>
              </w:rPr>
              <w:t>213,645</w:t>
            </w:r>
          </w:p>
        </w:tc>
        <w:tc>
          <w:tcPr>
            <w:tcW w:w="279" w:type="dxa"/>
            <w:vAlign w:val="bottom"/>
          </w:tcPr>
          <w:p w14:paraId="295D0105" w14:textId="1B133F1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FCF3A8" w14:textId="10D65D88" w:rsidR="00593C78" w:rsidRPr="00453E5E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C6CD15F" w14:textId="77777777" w:rsidTr="00D600F0">
        <w:trPr>
          <w:trHeight w:val="399"/>
        </w:trPr>
        <w:tc>
          <w:tcPr>
            <w:tcW w:w="3330" w:type="dxa"/>
          </w:tcPr>
          <w:p w14:paraId="174D7615" w14:textId="3F686B93" w:rsidR="00593C78" w:rsidRPr="00C43471" w:rsidRDefault="00593C78" w:rsidP="00593C78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3FB2B7" w14:textId="341019D4" w:rsidR="00593C78" w:rsidRPr="00C43471" w:rsidRDefault="00D42537" w:rsidP="00D42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42537"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  <w:tc>
          <w:tcPr>
            <w:tcW w:w="236" w:type="dxa"/>
            <w:vAlign w:val="bottom"/>
          </w:tcPr>
          <w:p w14:paraId="4DB80825" w14:textId="6094251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281D6256" w14:textId="3A3EE18D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A52507E" w14:textId="3EAC71D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2E69DAF" w14:textId="10D2C8A3" w:rsidR="00593C78" w:rsidRPr="00C43471" w:rsidRDefault="00855631" w:rsidP="00D21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855631"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  <w:tc>
          <w:tcPr>
            <w:tcW w:w="279" w:type="dxa"/>
            <w:vAlign w:val="bottom"/>
          </w:tcPr>
          <w:p w14:paraId="343C06FC" w14:textId="161E0B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E4C52A" w14:textId="40B246C8" w:rsidR="00593C78" w:rsidRPr="00453E5E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2BD2796" w14:textId="77777777" w:rsidTr="00D600F0">
        <w:trPr>
          <w:trHeight w:val="399"/>
        </w:trPr>
        <w:tc>
          <w:tcPr>
            <w:tcW w:w="3330" w:type="dxa"/>
          </w:tcPr>
          <w:p w14:paraId="7C48A20A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79BE7B2" w14:textId="6EBCD113" w:rsidR="00593C78" w:rsidRPr="00C43471" w:rsidRDefault="00D4253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42537">
              <w:rPr>
                <w:rFonts w:asciiTheme="minorBidi" w:hAnsiTheme="minorBidi" w:cstheme="minorBidi"/>
                <w:sz w:val="28"/>
                <w:szCs w:val="28"/>
              </w:rPr>
              <w:t>3,428</w:t>
            </w:r>
          </w:p>
        </w:tc>
        <w:tc>
          <w:tcPr>
            <w:tcW w:w="236" w:type="dxa"/>
            <w:vAlign w:val="bottom"/>
          </w:tcPr>
          <w:p w14:paraId="23146E6F" w14:textId="0D8EACC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1DD58D6" w14:textId="064DA4B3" w:rsidR="00593C78" w:rsidRPr="0027242F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265" w:type="dxa"/>
            <w:vAlign w:val="bottom"/>
          </w:tcPr>
          <w:p w14:paraId="03A5F2A5" w14:textId="0DF149B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05A62CF" w14:textId="431DDAC9" w:rsidR="00593C78" w:rsidRPr="00C43471" w:rsidRDefault="00D210C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210C6">
              <w:rPr>
                <w:rFonts w:asciiTheme="minorBidi" w:hAnsiTheme="minorBidi" w:cstheme="minorBidi"/>
                <w:sz w:val="28"/>
                <w:szCs w:val="28"/>
              </w:rPr>
              <w:t>3,428</w:t>
            </w:r>
          </w:p>
        </w:tc>
        <w:tc>
          <w:tcPr>
            <w:tcW w:w="279" w:type="dxa"/>
            <w:vAlign w:val="bottom"/>
          </w:tcPr>
          <w:p w14:paraId="768D61E2" w14:textId="6179DFE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F10E45" w14:textId="76C66DB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3,269</w:t>
            </w:r>
          </w:p>
        </w:tc>
      </w:tr>
      <w:tr w:rsidR="00593C78" w:rsidRPr="00C43471" w14:paraId="2A28F49E" w14:textId="77777777" w:rsidTr="00D600F0">
        <w:trPr>
          <w:trHeight w:val="399"/>
        </w:trPr>
        <w:tc>
          <w:tcPr>
            <w:tcW w:w="3330" w:type="dxa"/>
          </w:tcPr>
          <w:p w14:paraId="6DA47A02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1E1E972" w14:textId="1AE01463" w:rsidR="00593C78" w:rsidRPr="00C43471" w:rsidRDefault="00D42537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42537">
              <w:rPr>
                <w:rFonts w:asciiTheme="minorBidi" w:hAnsiTheme="minorBidi" w:cstheme="minorBidi"/>
                <w:sz w:val="28"/>
                <w:szCs w:val="28"/>
              </w:rPr>
              <w:t>60,972</w:t>
            </w:r>
          </w:p>
        </w:tc>
        <w:tc>
          <w:tcPr>
            <w:tcW w:w="236" w:type="dxa"/>
            <w:vAlign w:val="bottom"/>
          </w:tcPr>
          <w:p w14:paraId="02C5C1BD" w14:textId="60A6057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7A624EE" w14:textId="7524F2A8" w:rsidR="00593C78" w:rsidRPr="002A0E00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63459">
              <w:rPr>
                <w:rFonts w:asciiTheme="minorBidi" w:hAnsiTheme="minorBidi" w:cstheme="minorBidi"/>
                <w:sz w:val="28"/>
                <w:szCs w:val="28"/>
              </w:rPr>
              <w:t>62,589</w:t>
            </w:r>
          </w:p>
        </w:tc>
        <w:tc>
          <w:tcPr>
            <w:tcW w:w="265" w:type="dxa"/>
            <w:vAlign w:val="bottom"/>
          </w:tcPr>
          <w:p w14:paraId="3BE3C449" w14:textId="68DC554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EDFECF" w14:textId="595D5B7B" w:rsidR="00593C78" w:rsidRPr="00C43471" w:rsidRDefault="00D210C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C5AA74" w14:textId="14F076E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593C78" w:rsidRPr="00C43471" w14:paraId="76141F6A" w14:textId="77777777" w:rsidTr="00D600F0">
        <w:trPr>
          <w:trHeight w:val="399"/>
        </w:trPr>
        <w:tc>
          <w:tcPr>
            <w:tcW w:w="3330" w:type="dxa"/>
          </w:tcPr>
          <w:p w14:paraId="003D0806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2029" w14:textId="14C78483" w:rsidR="00593C78" w:rsidRPr="00C43471" w:rsidRDefault="00BE5823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BE582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1,135,929</w:t>
            </w:r>
          </w:p>
        </w:tc>
        <w:tc>
          <w:tcPr>
            <w:tcW w:w="236" w:type="dxa"/>
            <w:vAlign w:val="bottom"/>
          </w:tcPr>
          <w:p w14:paraId="12528AE1" w14:textId="7351770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6F823F3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1,243,316</w:t>
            </w:r>
          </w:p>
        </w:tc>
        <w:tc>
          <w:tcPr>
            <w:tcW w:w="265" w:type="dxa"/>
            <w:vAlign w:val="bottom"/>
          </w:tcPr>
          <w:p w14:paraId="2B445D76" w14:textId="05F2C26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2F89" w14:textId="432BCA4C" w:rsidR="00593C78" w:rsidRPr="00C43471" w:rsidRDefault="00D210C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210C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1,026,268</w:t>
            </w:r>
          </w:p>
        </w:tc>
        <w:tc>
          <w:tcPr>
            <w:tcW w:w="279" w:type="dxa"/>
            <w:vAlign w:val="bottom"/>
          </w:tcPr>
          <w:p w14:paraId="4CA69966" w14:textId="79AC002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30F318E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593C78" w:rsidRPr="00C43471" w14:paraId="58AB7963" w14:textId="77777777" w:rsidTr="00D600F0">
        <w:trPr>
          <w:trHeight w:val="399"/>
        </w:trPr>
        <w:tc>
          <w:tcPr>
            <w:tcW w:w="3330" w:type="dxa"/>
          </w:tcPr>
          <w:p w14:paraId="0C5008ED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593C78" w:rsidRPr="00C43471" w:rsidRDefault="00593C78" w:rsidP="00593C7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8875B2C" w14:textId="727D1DBB" w:rsidR="00593C78" w:rsidRPr="00C43471" w:rsidRDefault="00BE5823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BE5823">
              <w:rPr>
                <w:rFonts w:asciiTheme="minorBidi" w:hAnsiTheme="minorBidi" w:cstheme="minorBidi"/>
                <w:sz w:val="28"/>
                <w:szCs w:val="28"/>
              </w:rPr>
              <w:t>(96,843)</w:t>
            </w:r>
          </w:p>
        </w:tc>
        <w:tc>
          <w:tcPr>
            <w:tcW w:w="236" w:type="dxa"/>
            <w:vAlign w:val="bottom"/>
          </w:tcPr>
          <w:p w14:paraId="5BC186F7" w14:textId="133946B2" w:rsidR="00593C78" w:rsidRPr="00C43471" w:rsidRDefault="00593C78" w:rsidP="00BE5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8D2D95E" w14:textId="77777777" w:rsidR="00593C78" w:rsidRPr="00E36E38" w:rsidRDefault="00593C78" w:rsidP="00593C7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63A5B9" w14:textId="7BE9DFA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(99,396)</w:t>
            </w:r>
          </w:p>
        </w:tc>
        <w:tc>
          <w:tcPr>
            <w:tcW w:w="265" w:type="dxa"/>
            <w:vAlign w:val="bottom"/>
          </w:tcPr>
          <w:p w14:paraId="4BD96493" w14:textId="2BE6C6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DF44858" w14:textId="6D8B5319" w:rsidR="00593C78" w:rsidRPr="00C43471" w:rsidRDefault="00D210C6" w:rsidP="00C91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2497A09" w14:textId="77777777" w:rsidR="00593C78" w:rsidRPr="00E36E38" w:rsidRDefault="00593C78" w:rsidP="00593C7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D469ABF" w14:textId="47DB826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031309CA" w14:textId="77777777" w:rsidTr="00D600F0">
        <w:trPr>
          <w:trHeight w:val="399"/>
        </w:trPr>
        <w:tc>
          <w:tcPr>
            <w:tcW w:w="3330" w:type="dxa"/>
          </w:tcPr>
          <w:p w14:paraId="455CA94D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0DA0F" w14:textId="5618EE80" w:rsidR="00593C78" w:rsidRPr="00C43471" w:rsidRDefault="00BE5823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58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1,039,086</w:t>
            </w:r>
          </w:p>
        </w:tc>
        <w:tc>
          <w:tcPr>
            <w:tcW w:w="236" w:type="dxa"/>
            <w:vAlign w:val="bottom"/>
          </w:tcPr>
          <w:p w14:paraId="556A2FCA" w14:textId="488E4EC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7A7D41B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vAlign w:val="bottom"/>
          </w:tcPr>
          <w:p w14:paraId="67237E1A" w14:textId="3CBE5B0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989A1" w14:textId="4565720B" w:rsidR="00593C78" w:rsidRPr="00C43471" w:rsidRDefault="00D210C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210C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1,026,268</w:t>
            </w:r>
          </w:p>
        </w:tc>
        <w:tc>
          <w:tcPr>
            <w:tcW w:w="279" w:type="dxa"/>
            <w:vAlign w:val="bottom"/>
          </w:tcPr>
          <w:p w14:paraId="1E11CBB1" w14:textId="4F30B2A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2C72D7C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593C78" w:rsidRPr="00C43471" w14:paraId="50622ED5" w14:textId="77777777" w:rsidTr="00D600F0">
        <w:trPr>
          <w:trHeight w:val="399"/>
        </w:trPr>
        <w:tc>
          <w:tcPr>
            <w:tcW w:w="3330" w:type="dxa"/>
          </w:tcPr>
          <w:p w14:paraId="0C6B49B3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FC54" w14:textId="39F60170" w:rsidR="00593C78" w:rsidRPr="00C43471" w:rsidRDefault="00BE5823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58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1,039,086</w:t>
            </w:r>
          </w:p>
        </w:tc>
        <w:tc>
          <w:tcPr>
            <w:tcW w:w="236" w:type="dxa"/>
            <w:vAlign w:val="bottom"/>
          </w:tcPr>
          <w:p w14:paraId="3578ED40" w14:textId="1C90C93A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42C83F8B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vAlign w:val="bottom"/>
          </w:tcPr>
          <w:p w14:paraId="58D2151A" w14:textId="4BBBE08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63E2" w14:textId="5EA3A657" w:rsidR="00593C78" w:rsidRPr="00C43471" w:rsidRDefault="00D210C6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210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1,026,268</w:t>
            </w:r>
          </w:p>
        </w:tc>
        <w:tc>
          <w:tcPr>
            <w:tcW w:w="279" w:type="dxa"/>
            <w:vAlign w:val="bottom"/>
          </w:tcPr>
          <w:p w14:paraId="6E849BFB" w14:textId="718EC6A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7FFBF545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0D0A3955" w14:textId="393D234A" w:rsidR="00F45566" w:rsidRPr="00C43471" w:rsidRDefault="00400545" w:rsidP="0040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"/>
          <w:szCs w:val="2"/>
        </w:rPr>
      </w:pPr>
      <w:r>
        <w:rPr>
          <w:rFonts w:asciiTheme="minorBidi" w:eastAsia="Cordia New" w:hAnsiTheme="minorBidi" w:cstheme="minorBidi"/>
          <w:sz w:val="2"/>
          <w:szCs w:val="2"/>
        </w:rPr>
        <w:br w:type="page"/>
      </w: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4943C7" w:rsidRPr="00C43471" w14:paraId="41D91674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nil"/>
              <w:bottom w:val="nil"/>
            </w:tcBorders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C43471" w14:paraId="23A58713" w14:textId="77777777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824D84C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88A98C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5812DFFB" w14:textId="54626D4E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7277F0A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7141A12F" w14:textId="3F9B8DAE" w:rsidR="00593C78" w:rsidRPr="00C43471" w:rsidRDefault="00593C78" w:rsidP="00593C78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9324B4D" w14:textId="44E21B3E" w:rsidR="00593C78" w:rsidRPr="00C43471" w:rsidRDefault="00593C78" w:rsidP="00593C78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97FB565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5EB729" w14:textId="3AD22FF0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66EA457E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B7A9B42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A2F9C8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C556071" w14:textId="18403C23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61D9BE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EEB3041" w14:textId="59BDFBBE" w:rsidR="00593C78" w:rsidRPr="00C43471" w:rsidRDefault="00593C78" w:rsidP="00593C78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6993605" w14:textId="18F84B68" w:rsidR="00593C78" w:rsidRPr="00C43471" w:rsidRDefault="00593C78" w:rsidP="00593C78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593C78" w:rsidRPr="00C43471" w:rsidRDefault="00593C78" w:rsidP="00593C78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244EA8" w14:textId="0A8A2F5A" w:rsidR="00593C78" w:rsidRPr="00C43471" w:rsidRDefault="00593C78" w:rsidP="00593C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700795B8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B270B63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3ECA30B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3" w:type="dxa"/>
            <w:gridSpan w:val="7"/>
            <w:tcBorders>
              <w:top w:val="nil"/>
              <w:bottom w:val="nil"/>
            </w:tcBorders>
            <w:vAlign w:val="bottom"/>
          </w:tcPr>
          <w:p w14:paraId="62AF0960" w14:textId="3D47AA4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6BE59561" w14:textId="77777777" w:rsidTr="003C57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4254F79F" w14:textId="52213B25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F24C569" w14:textId="07756093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13C36AE" w14:textId="429415D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740EE2C" w14:textId="77777777" w:rsidTr="003C57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68C21966" w14:textId="5FE6E3A4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77EA4A5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22426F8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4556ECE6" w14:textId="77777777" w:rsidTr="00D600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16B422E" w14:textId="24F93FB3" w:rsidR="00593C78" w:rsidRPr="00F45566" w:rsidRDefault="0013720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AD6AAD6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864C290" w14:textId="7602C2FB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C88DAA9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939891E" w14:textId="756ADA74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sz w:val="28"/>
                <w:szCs w:val="28"/>
              </w:rPr>
              <w:t>173,456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4E2A54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4BA979B" w14:textId="58D97DFF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593C78" w:rsidRPr="00C43471" w14:paraId="162A9677" w14:textId="77777777" w:rsidTr="00D600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60F869A4" w14:textId="090D7126" w:rsidR="00593C78" w:rsidRPr="00F45566" w:rsidRDefault="0013720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4F9915F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654AA65A" w14:textId="61C988C6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DCB76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5D754CDA" w14:textId="7FD3C375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sz w:val="28"/>
                <w:szCs w:val="28"/>
              </w:rPr>
              <w:t>2,689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8121E09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A172D1D" w14:textId="2BC6E493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4CB3D3D2" w14:textId="77777777" w:rsidTr="00D600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19172" w14:textId="63BA7E58" w:rsidR="00593C78" w:rsidRPr="006B26F2" w:rsidRDefault="0013720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A57A03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664" w14:textId="0DFDD1D4" w:rsidR="00593C78" w:rsidRPr="00F4556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0430E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E434" w14:textId="1FD8EA78" w:rsidR="00593C78" w:rsidRPr="009F217D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176,145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E68F21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E916" w14:textId="743AAD7D" w:rsidR="00593C78" w:rsidRPr="009F217D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593C78" w:rsidRPr="00C43471" w14:paraId="7E82ADC4" w14:textId="77777777" w:rsidTr="00D600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9B0F" w14:textId="048DD103" w:rsidR="00593C78" w:rsidRPr="00F45566" w:rsidRDefault="0013720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541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9379" w14:textId="0460591F" w:rsidR="00593C78" w:rsidRPr="006B26F2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851628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C7E4D" w14:textId="558E2A46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C6137B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48C6" w14:textId="4F7ABC5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7A3EBD69" w14:textId="77777777" w:rsidTr="00D600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E94E41C" w14:textId="15F7D9F1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0FFDBD1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0AC01" w14:textId="4F9807CD" w:rsidR="00593C78" w:rsidRPr="006B26F2" w:rsidRDefault="0013720D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8F37C5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684F" w14:textId="5D5EC38C" w:rsidR="00593C78" w:rsidRPr="00F4556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0C497B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E906" w14:textId="0148811F" w:rsidR="00593C78" w:rsidRPr="009F217D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176,145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3D7500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66B3" w14:textId="0FD1C31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593C78" w:rsidRPr="00C43471" w14:paraId="3865D220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AD3C982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9E68095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vAlign w:val="bottom"/>
          </w:tcPr>
          <w:p w14:paraId="0ADF8D74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D424CE5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338CB80C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387D6972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3E430006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B64B634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51AEC26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F2331F7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264C9B5" w14:textId="7B3C3661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0F9AF96D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75F87D0" w14:textId="1BB5114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6EA1FC3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4ED15694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FF34455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2913F2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9319A6E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EFE5C2E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06F3F0AE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  <w:vAlign w:val="bottom"/>
          </w:tcPr>
          <w:p w14:paraId="61A0A08C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bottom w:val="nil"/>
            </w:tcBorders>
          </w:tcPr>
          <w:p w14:paraId="6A3C13DE" w14:textId="38EDE61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DD312E7" w14:textId="4245B7B5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C25E8">
              <w:rPr>
                <w:rFonts w:asciiTheme="minorBidi" w:hAnsiTheme="minorBidi" w:cstheme="minorBidi"/>
                <w:sz w:val="28"/>
                <w:szCs w:val="28"/>
              </w:rPr>
              <w:t>331,431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588E6EF" w14:textId="54517DB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30102F73" w14:textId="6FF4248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77F91355" w14:textId="66D8C0DC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2967ABCD" w14:textId="446677AA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sz w:val="28"/>
                <w:szCs w:val="28"/>
              </w:rPr>
              <w:t>331,431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9369E22" w14:textId="5F00028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0F5D3CD8" w14:textId="543BBEF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345,661</w:t>
            </w:r>
          </w:p>
        </w:tc>
      </w:tr>
      <w:tr w:rsidR="00593C78" w:rsidRPr="00C43471" w14:paraId="719CCD80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460C66CC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bottom w:val="nil"/>
            </w:tcBorders>
          </w:tcPr>
          <w:p w14:paraId="64D08CC1" w14:textId="65DAFDB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2FB4B07D" w14:textId="7806DE81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C25E8">
              <w:rPr>
                <w:rFonts w:asciiTheme="minorBidi" w:hAnsiTheme="minorBidi" w:cstheme="minorBidi"/>
                <w:sz w:val="28"/>
                <w:szCs w:val="28"/>
              </w:rPr>
              <w:t>75,925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1E38639" w14:textId="1289B29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50A1183D" w14:textId="5CDA410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73,843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4F2BCCB4" w14:textId="245FB2C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5E58E87C" w14:textId="4F96009A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hAnsiTheme="minorBidi" w:cstheme="minorBidi"/>
                <w:sz w:val="28"/>
                <w:szCs w:val="28"/>
              </w:rPr>
              <w:t>63,74</w:t>
            </w:r>
            <w:r w:rsidR="00B10581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3DBC7BF" w14:textId="7537F6F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718AB709" w14:textId="5CA1F5C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33,067</w:t>
            </w:r>
          </w:p>
        </w:tc>
      </w:tr>
      <w:tr w:rsidR="00593C78" w:rsidRPr="00C43471" w14:paraId="1CEA74A5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784A3CF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bottom w:val="nil"/>
            </w:tcBorders>
          </w:tcPr>
          <w:p w14:paraId="268CFCDD" w14:textId="3F047ACB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9CD7AC3" w14:textId="01F85994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25E8">
              <w:rPr>
                <w:rFonts w:asciiTheme="minorBidi" w:hAnsiTheme="minorBidi" w:cstheme="minorBidi"/>
                <w:sz w:val="28"/>
                <w:szCs w:val="28"/>
              </w:rPr>
              <w:t>28,716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AEB4177" w14:textId="7B58630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1E3B35AB" w14:textId="091EA75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94,721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086A6E1" w14:textId="5258195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28BCE3B3" w14:textId="3FD7C01B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sz w:val="28"/>
                <w:szCs w:val="28"/>
              </w:rPr>
              <w:t>19,109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1781B52" w14:textId="46BA6B4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27BD1C11" w14:textId="4586863A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83,190</w:t>
            </w:r>
          </w:p>
        </w:tc>
      </w:tr>
      <w:tr w:rsidR="00593C78" w:rsidRPr="00C43471" w14:paraId="6932B038" w14:textId="77777777" w:rsidTr="00D600F0">
        <w:trPr>
          <w:trHeight w:val="399"/>
        </w:trPr>
        <w:tc>
          <w:tcPr>
            <w:tcW w:w="3328" w:type="dxa"/>
          </w:tcPr>
          <w:p w14:paraId="6989A7D2" w14:textId="46E403D0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</w:tcPr>
          <w:p w14:paraId="60F800DF" w14:textId="235D9718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5466632" w14:textId="2F61BA4C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C25E8">
              <w:rPr>
                <w:rFonts w:asciiTheme="minorBidi" w:eastAsia="Cordia New" w:hAnsiTheme="minorBidi" w:cstheme="minorBidi"/>
                <w:sz w:val="28"/>
                <w:szCs w:val="28"/>
              </w:rPr>
              <w:t>13,469</w:t>
            </w:r>
          </w:p>
        </w:tc>
        <w:tc>
          <w:tcPr>
            <w:tcW w:w="239" w:type="dxa"/>
            <w:vAlign w:val="bottom"/>
          </w:tcPr>
          <w:p w14:paraId="18CB5752" w14:textId="26C35A1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BE19F62" w14:textId="22986714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18,586</w:t>
            </w:r>
          </w:p>
        </w:tc>
        <w:tc>
          <w:tcPr>
            <w:tcW w:w="265" w:type="dxa"/>
            <w:vAlign w:val="bottom"/>
          </w:tcPr>
          <w:p w14:paraId="29AC4E17" w14:textId="23355D2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523C99E0" w14:textId="76359064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sz w:val="28"/>
                <w:szCs w:val="28"/>
              </w:rPr>
              <w:t>1,572</w:t>
            </w:r>
          </w:p>
        </w:tc>
        <w:tc>
          <w:tcPr>
            <w:tcW w:w="279" w:type="dxa"/>
            <w:vAlign w:val="bottom"/>
          </w:tcPr>
          <w:p w14:paraId="79E81830" w14:textId="302F2EA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F4E644" w14:textId="03CD2E2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6,602</w:t>
            </w:r>
          </w:p>
        </w:tc>
      </w:tr>
      <w:tr w:rsidR="00593C78" w:rsidRPr="00C43471" w14:paraId="45E82D4F" w14:textId="77777777" w:rsidTr="00D600F0">
        <w:trPr>
          <w:trHeight w:val="399"/>
        </w:trPr>
        <w:tc>
          <w:tcPr>
            <w:tcW w:w="3328" w:type="dxa"/>
          </w:tcPr>
          <w:p w14:paraId="589F354D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</w:tcPr>
          <w:p w14:paraId="6ECCA675" w14:textId="67E804BA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ACE64" w14:textId="0E3F3933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C25E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449,541</w:t>
            </w:r>
          </w:p>
        </w:tc>
        <w:tc>
          <w:tcPr>
            <w:tcW w:w="239" w:type="dxa"/>
            <w:vAlign w:val="bottom"/>
          </w:tcPr>
          <w:p w14:paraId="6B6C9DC7" w14:textId="576464E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D820" w14:textId="4E7DAB58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532,811</w:t>
            </w:r>
          </w:p>
        </w:tc>
        <w:tc>
          <w:tcPr>
            <w:tcW w:w="265" w:type="dxa"/>
            <w:vAlign w:val="bottom"/>
          </w:tcPr>
          <w:p w14:paraId="7F890EC6" w14:textId="635DB1B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8C940" w14:textId="09487162" w:rsidR="00593C78" w:rsidRPr="00C43471" w:rsidRDefault="00474B62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74B6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415,85</w:t>
            </w:r>
            <w:r w:rsidR="00B1058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" w:type="dxa"/>
            <w:vAlign w:val="bottom"/>
          </w:tcPr>
          <w:p w14:paraId="141D77E4" w14:textId="497416C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1EEC" w14:textId="2B48B799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593C78" w:rsidRPr="00C43471" w14:paraId="712EA1A5" w14:textId="77777777" w:rsidTr="00D600F0">
        <w:trPr>
          <w:trHeight w:val="399"/>
        </w:trPr>
        <w:tc>
          <w:tcPr>
            <w:tcW w:w="3328" w:type="dxa"/>
          </w:tcPr>
          <w:p w14:paraId="11723A7C" w14:textId="77777777" w:rsidR="00593C78" w:rsidRPr="00C43471" w:rsidRDefault="00593C78" w:rsidP="00593C7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593C78" w:rsidRPr="00C43471" w:rsidRDefault="00593C78" w:rsidP="00593C7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3" w:type="dxa"/>
          </w:tcPr>
          <w:p w14:paraId="7C592954" w14:textId="09D3930C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7222" w14:textId="0F3306C6" w:rsidR="00593C78" w:rsidRPr="00C43471" w:rsidRDefault="00EC25E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C25E8">
              <w:rPr>
                <w:rFonts w:asciiTheme="minorBidi" w:eastAsia="Cordia New" w:hAnsiTheme="minorBidi" w:cstheme="minorBidi"/>
                <w:sz w:val="28"/>
                <w:szCs w:val="28"/>
              </w:rPr>
              <w:t>(27,515)</w:t>
            </w:r>
          </w:p>
        </w:tc>
        <w:tc>
          <w:tcPr>
            <w:tcW w:w="239" w:type="dxa"/>
            <w:vAlign w:val="bottom"/>
          </w:tcPr>
          <w:p w14:paraId="4A8E2425" w14:textId="5B253A3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098FF93" w14:textId="77777777" w:rsidR="00593C78" w:rsidRPr="00E36E38" w:rsidRDefault="00593C78" w:rsidP="00593C7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A0D7635" w14:textId="189183F2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(29,442)</w:t>
            </w:r>
          </w:p>
        </w:tc>
        <w:tc>
          <w:tcPr>
            <w:tcW w:w="265" w:type="dxa"/>
            <w:vAlign w:val="bottom"/>
          </w:tcPr>
          <w:p w14:paraId="017CB622" w14:textId="6433A59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3F8E4" w14:textId="5477F484" w:rsidR="00593C78" w:rsidRPr="00C43471" w:rsidRDefault="00C91FFB" w:rsidP="00C91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E5001B2" w14:textId="575C438B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ACD7B6C" w14:textId="77777777" w:rsidR="00593C78" w:rsidRPr="00E36E38" w:rsidRDefault="00593C78" w:rsidP="00593C7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E5DD7D9" w14:textId="3804C81C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593C78" w:rsidRPr="00C43471" w14:paraId="1689CEF7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9ED7" w14:textId="7FC22677" w:rsidR="00593C78" w:rsidRPr="00C43471" w:rsidRDefault="00D600F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600F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422,026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35DF7FF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886C" w14:textId="17D1CEA6" w:rsidR="00593C78" w:rsidRPr="00C43471" w:rsidRDefault="00C91FF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1FF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415,85</w:t>
            </w:r>
            <w:r w:rsidR="00B1058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317B7F44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593C78" w:rsidRPr="00C43471" w14:paraId="524FB431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06AA" w14:textId="29DA27B5" w:rsidR="00593C78" w:rsidRPr="00C43471" w:rsidRDefault="00D600F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600F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422,026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1792D9D8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27D4" w14:textId="2B6F0192" w:rsidR="00593C78" w:rsidRPr="00C43471" w:rsidRDefault="00C91FF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1FF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591,99</w:t>
            </w:r>
            <w:r w:rsidR="00DA183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23DE9461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700,173</w:t>
            </w:r>
          </w:p>
        </w:tc>
      </w:tr>
      <w:tr w:rsidR="00593C78" w:rsidRPr="00C43471" w14:paraId="6736B5EB" w14:textId="77777777" w:rsidTr="00D600F0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593C78" w:rsidRPr="00C43471" w:rsidRDefault="00593C78" w:rsidP="00593C78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E7A7B" w14:textId="40C9193C" w:rsidR="00593C78" w:rsidRPr="00C43471" w:rsidRDefault="00D600F0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D600F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1,461,112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7D5E51A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1,647,289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22B" w14:textId="6A3610F4" w:rsidR="00593C78" w:rsidRPr="00C43471" w:rsidRDefault="00C91FFB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91FF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1,618,26</w:t>
            </w:r>
            <w:r w:rsidR="00DA183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6B76560F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1,831,896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79CA63C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0D3C90DA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42A94030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785DDADB" w14:textId="77777777" w:rsidR="008B756A" w:rsidRPr="00C43471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lastRenderedPageBreak/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6"/>
        <w:gridCol w:w="283"/>
        <w:gridCol w:w="1124"/>
        <w:gridCol w:w="263"/>
        <w:gridCol w:w="1080"/>
        <w:gridCol w:w="279"/>
        <w:gridCol w:w="1070"/>
      </w:tblGrid>
      <w:tr w:rsidR="00A30598" w:rsidRPr="00C43471" w14:paraId="6A51B23B" w14:textId="77777777" w:rsidTr="00B11CD2">
        <w:trPr>
          <w:tblHeader/>
        </w:trPr>
        <w:tc>
          <w:tcPr>
            <w:tcW w:w="2149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hideMark/>
          </w:tcPr>
          <w:p w14:paraId="55FC1297" w14:textId="77777777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hideMark/>
          </w:tcPr>
          <w:p w14:paraId="470A1EF0" w14:textId="77777777" w:rsidR="00A30598" w:rsidRPr="00C43471" w:rsidRDefault="00A30598" w:rsidP="00B11CD2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C43471" w14:paraId="1E4A5F53" w14:textId="77777777">
        <w:trPr>
          <w:tblHeader/>
        </w:trPr>
        <w:tc>
          <w:tcPr>
            <w:tcW w:w="2149" w:type="pct"/>
          </w:tcPr>
          <w:p w14:paraId="52839014" w14:textId="24DAFD20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4FDDE79" w14:textId="439968C4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" w:type="pct"/>
          </w:tcPr>
          <w:p w14:paraId="3A4C94AF" w14:textId="67CA2180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6F0D76A" w14:textId="7ECDA6C2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4672FD8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" w:type="pct"/>
          </w:tcPr>
          <w:p w14:paraId="458A40AC" w14:textId="15BF231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3DFDDBC" w14:textId="648DE74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93C78" w:rsidRPr="00C43471" w14:paraId="6934C150" w14:textId="77777777" w:rsidTr="00B11CD2">
        <w:trPr>
          <w:tblHeader/>
        </w:trPr>
        <w:tc>
          <w:tcPr>
            <w:tcW w:w="2149" w:type="pct"/>
          </w:tcPr>
          <w:p w14:paraId="5B2F617E" w14:textId="6AD96290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1C7439C3" w14:textId="583472B1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31D8B4CC" w14:textId="3D7E3BCD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hideMark/>
          </w:tcPr>
          <w:p w14:paraId="619CD079" w14:textId="5B479299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7F68E0B" w14:textId="2F1F99EA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28B41EE7" w14:textId="385C99FE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211254C5" w14:textId="71F71A9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hideMark/>
          </w:tcPr>
          <w:p w14:paraId="574ABCAB" w14:textId="4CC4F1EF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C43471" w14:paraId="6EDBBDA7" w14:textId="77777777" w:rsidTr="00B11CD2">
        <w:trPr>
          <w:tblHeader/>
        </w:trPr>
        <w:tc>
          <w:tcPr>
            <w:tcW w:w="2149" w:type="pct"/>
          </w:tcPr>
          <w:p w14:paraId="27E9080F" w14:textId="650024D9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51" w:type="pct"/>
            <w:gridSpan w:val="7"/>
            <w:hideMark/>
          </w:tcPr>
          <w:p w14:paraId="0423DCD6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665F0C8F" w14:textId="77777777" w:rsidTr="006321F1">
        <w:tc>
          <w:tcPr>
            <w:tcW w:w="2149" w:type="pct"/>
            <w:hideMark/>
          </w:tcPr>
          <w:p w14:paraId="7F07AD8B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</w:tcPr>
          <w:p w14:paraId="778F736D" w14:textId="4CEF9C5B" w:rsidR="00593C78" w:rsidRPr="00C43471" w:rsidRDefault="00EF13B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EF13B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981,760</w:t>
            </w:r>
          </w:p>
        </w:tc>
        <w:tc>
          <w:tcPr>
            <w:tcW w:w="154" w:type="pct"/>
          </w:tcPr>
          <w:p w14:paraId="554C0C8A" w14:textId="41584F1E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6189F25B" w14:textId="1EBEB1F0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864,513</w:t>
            </w:r>
          </w:p>
        </w:tc>
        <w:tc>
          <w:tcPr>
            <w:tcW w:w="143" w:type="pct"/>
          </w:tcPr>
          <w:p w14:paraId="0423804D" w14:textId="454F115B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60FDCB62" w14:textId="42EAA36A" w:rsidR="00593C78" w:rsidRPr="00C43471" w:rsidRDefault="006321F1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872,162</w:t>
            </w:r>
          </w:p>
        </w:tc>
        <w:tc>
          <w:tcPr>
            <w:tcW w:w="152" w:type="pct"/>
          </w:tcPr>
          <w:p w14:paraId="03705E66" w14:textId="1990E1FB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8E222D5" w14:textId="51AF9BE6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719,940</w:t>
            </w:r>
          </w:p>
        </w:tc>
      </w:tr>
      <w:tr w:rsidR="00593C78" w:rsidRPr="00C43471" w14:paraId="5308AAB6" w14:textId="77777777" w:rsidTr="006321F1">
        <w:tc>
          <w:tcPr>
            <w:tcW w:w="2149" w:type="pct"/>
            <w:hideMark/>
          </w:tcPr>
          <w:p w14:paraId="6771B937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</w:tcPr>
          <w:p w14:paraId="4C5A9534" w14:textId="58E83ADA" w:rsidR="00593C78" w:rsidRPr="007F177A" w:rsidRDefault="00EF13B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EF13B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1,099,585</w:t>
            </w:r>
          </w:p>
        </w:tc>
        <w:tc>
          <w:tcPr>
            <w:tcW w:w="154" w:type="pct"/>
          </w:tcPr>
          <w:p w14:paraId="4A1AD889" w14:textId="026A5121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02F1E826" w14:textId="304AE85F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1,531,811</w:t>
            </w:r>
          </w:p>
        </w:tc>
        <w:tc>
          <w:tcPr>
            <w:tcW w:w="143" w:type="pct"/>
          </w:tcPr>
          <w:p w14:paraId="1563AE42" w14:textId="2363096E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2C20D327" w14:textId="53D1EE7D" w:rsidR="00593C78" w:rsidRPr="00C43471" w:rsidRDefault="006321F1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1,000,898</w:t>
            </w:r>
          </w:p>
        </w:tc>
        <w:tc>
          <w:tcPr>
            <w:tcW w:w="152" w:type="pct"/>
          </w:tcPr>
          <w:p w14:paraId="025139FE" w14:textId="078BF2A4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12A68F2" w14:textId="6FC4674C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1,462,855</w:t>
            </w:r>
          </w:p>
        </w:tc>
      </w:tr>
      <w:tr w:rsidR="00593C78" w:rsidRPr="00C43471" w14:paraId="172B782D" w14:textId="77777777" w:rsidTr="006321F1">
        <w:tc>
          <w:tcPr>
            <w:tcW w:w="2149" w:type="pct"/>
          </w:tcPr>
          <w:p w14:paraId="0E89EBB2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</w:tcPr>
          <w:p w14:paraId="61D8E037" w14:textId="4F74F607" w:rsidR="00593C78" w:rsidRPr="00C43471" w:rsidRDefault="00EF13B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F13B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244,241</w:t>
            </w:r>
          </w:p>
        </w:tc>
        <w:tc>
          <w:tcPr>
            <w:tcW w:w="154" w:type="pct"/>
          </w:tcPr>
          <w:p w14:paraId="581E859B" w14:textId="7E0B475E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25F86D2B" w14:textId="47002EE1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262,946</w:t>
            </w:r>
          </w:p>
        </w:tc>
        <w:tc>
          <w:tcPr>
            <w:tcW w:w="143" w:type="pct"/>
          </w:tcPr>
          <w:p w14:paraId="4680C6A3" w14:textId="3ECC1AED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55514802" w14:textId="051A1A78" w:rsidR="00593C78" w:rsidRPr="00C43471" w:rsidRDefault="006321F1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152,681</w:t>
            </w:r>
          </w:p>
        </w:tc>
        <w:tc>
          <w:tcPr>
            <w:tcW w:w="152" w:type="pct"/>
          </w:tcPr>
          <w:p w14:paraId="2A446B0A" w14:textId="79745CF8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1DCB3135" w14:textId="2CC5EA34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131,025</w:t>
            </w:r>
          </w:p>
        </w:tc>
      </w:tr>
      <w:tr w:rsidR="00593C78" w:rsidRPr="00C43471" w14:paraId="44C104FD" w14:textId="77777777" w:rsidTr="006321F1">
        <w:tc>
          <w:tcPr>
            <w:tcW w:w="2149" w:type="pct"/>
            <w:hideMark/>
          </w:tcPr>
          <w:p w14:paraId="79AE197B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47DC4" w14:textId="479C6BB2" w:rsidR="00593C78" w:rsidRPr="00C43471" w:rsidRDefault="00EA5276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A5276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131,925</w:t>
            </w:r>
          </w:p>
        </w:tc>
        <w:tc>
          <w:tcPr>
            <w:tcW w:w="154" w:type="pct"/>
          </w:tcPr>
          <w:p w14:paraId="5C799EF8" w14:textId="15EA6FBB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76F8" w14:textId="17BC29CB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43" w:type="pct"/>
          </w:tcPr>
          <w:p w14:paraId="31E4F0FF" w14:textId="58B61A46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2581" w14:textId="54506E7F" w:rsidR="00593C78" w:rsidRPr="00C43471" w:rsidRDefault="006321F1" w:rsidP="00593C7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131,925</w:t>
            </w:r>
          </w:p>
        </w:tc>
        <w:tc>
          <w:tcPr>
            <w:tcW w:w="152" w:type="pct"/>
          </w:tcPr>
          <w:p w14:paraId="4EF1888D" w14:textId="5DAB6D67" w:rsidR="00593C78" w:rsidRPr="00C43471" w:rsidRDefault="00593C78" w:rsidP="00593C7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5607" w14:textId="5B91D7D7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</w:tr>
      <w:tr w:rsidR="00593C78" w:rsidRPr="00C43471" w14:paraId="62EA9FD0" w14:textId="77777777" w:rsidTr="006321F1">
        <w:trPr>
          <w:trHeight w:val="445"/>
        </w:trPr>
        <w:tc>
          <w:tcPr>
            <w:tcW w:w="2149" w:type="pct"/>
            <w:hideMark/>
          </w:tcPr>
          <w:p w14:paraId="3BE92B76" w14:textId="77777777" w:rsidR="00593C78" w:rsidRPr="00C43471" w:rsidRDefault="00593C78" w:rsidP="00593C7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7702028E" w:rsidR="00593C78" w:rsidRPr="00C43471" w:rsidRDefault="00EA5276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A527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2,457,511</w:t>
            </w:r>
          </w:p>
        </w:tc>
        <w:tc>
          <w:tcPr>
            <w:tcW w:w="154" w:type="pct"/>
            <w:vAlign w:val="bottom"/>
          </w:tcPr>
          <w:p w14:paraId="0BA5F12D" w14:textId="24A0516F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06F5B261" w:rsidR="00593C78" w:rsidRPr="00C43471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2,728,578</w:t>
            </w:r>
          </w:p>
        </w:tc>
        <w:tc>
          <w:tcPr>
            <w:tcW w:w="143" w:type="pct"/>
            <w:vAlign w:val="bottom"/>
          </w:tcPr>
          <w:p w14:paraId="4A791EFD" w14:textId="270FFDCD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20CB31D2" w:rsidR="00593C78" w:rsidRPr="00C43471" w:rsidRDefault="006321F1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2,157,666</w:t>
            </w:r>
          </w:p>
        </w:tc>
        <w:tc>
          <w:tcPr>
            <w:tcW w:w="152" w:type="pct"/>
            <w:vAlign w:val="bottom"/>
          </w:tcPr>
          <w:p w14:paraId="4CDEF002" w14:textId="388F9C33" w:rsidR="00593C78" w:rsidRPr="00C43471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261968AA" w:rsidR="00593C78" w:rsidRPr="00C43471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2,383,128</w:t>
            </w:r>
          </w:p>
        </w:tc>
      </w:tr>
      <w:tr w:rsidR="00593C78" w:rsidRPr="006370C8" w14:paraId="203D8FC3" w14:textId="77777777" w:rsidTr="00000253">
        <w:trPr>
          <w:trHeight w:val="445"/>
        </w:trPr>
        <w:tc>
          <w:tcPr>
            <w:tcW w:w="2149" w:type="pct"/>
          </w:tcPr>
          <w:p w14:paraId="12D3AAED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0F347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91D8F1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C497A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EDBA2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389B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BF7020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5AA92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601C6019" w14:textId="77777777" w:rsidTr="008438D1">
        <w:trPr>
          <w:trHeight w:val="317"/>
        </w:trPr>
        <w:tc>
          <w:tcPr>
            <w:tcW w:w="2149" w:type="pct"/>
          </w:tcPr>
          <w:p w14:paraId="3768F32F" w14:textId="7A85B3C3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118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D1185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D118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0F37EEE8" w14:textId="5187355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FD4F0D4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323" w:type="pct"/>
            <w:gridSpan w:val="3"/>
            <w:tcBorders>
              <w:left w:val="nil"/>
              <w:right w:val="nil"/>
            </w:tcBorders>
          </w:tcPr>
          <w:p w14:paraId="75372892" w14:textId="2A5CAF09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6370C8" w14:paraId="1FC3E7F2" w14:textId="77777777" w:rsidTr="008438D1">
        <w:trPr>
          <w:trHeight w:val="362"/>
        </w:trPr>
        <w:tc>
          <w:tcPr>
            <w:tcW w:w="2149" w:type="pct"/>
          </w:tcPr>
          <w:p w14:paraId="7187A3BC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7BA15230" w14:textId="14685FC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76DAF50B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48F79FB5" w14:textId="79745688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EB6AE35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145FDB9" w14:textId="6C14CD18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15236D3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B2183A4" w14:textId="68059E0C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93C78" w:rsidRPr="006370C8" w14:paraId="176F3E1A" w14:textId="77777777" w:rsidTr="008438D1">
        <w:trPr>
          <w:trHeight w:val="344"/>
        </w:trPr>
        <w:tc>
          <w:tcPr>
            <w:tcW w:w="2149" w:type="pct"/>
          </w:tcPr>
          <w:p w14:paraId="124D3271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  <w:tcBorders>
              <w:left w:val="nil"/>
              <w:right w:val="nil"/>
            </w:tcBorders>
          </w:tcPr>
          <w:p w14:paraId="24818244" w14:textId="28FEE4F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6370C8" w14:paraId="0619C17F" w14:textId="77777777" w:rsidTr="006321F1">
        <w:trPr>
          <w:trHeight w:val="389"/>
        </w:trPr>
        <w:tc>
          <w:tcPr>
            <w:tcW w:w="2149" w:type="pct"/>
          </w:tcPr>
          <w:p w14:paraId="647FD8ED" w14:textId="28A13D89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17B1F7A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176AFA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13DD91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BEE489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2521BAE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02FCE018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3A2DB230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4F7E2751" w14:textId="77777777" w:rsidTr="006321F1">
        <w:trPr>
          <w:trHeight w:val="362"/>
        </w:trPr>
        <w:tc>
          <w:tcPr>
            <w:tcW w:w="2149" w:type="pct"/>
          </w:tcPr>
          <w:p w14:paraId="6997CA4E" w14:textId="4CC2860A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7F38F889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47A396A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9D8753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1691C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CE47435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34B166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42A8597F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303FDFE0" w14:textId="77777777" w:rsidTr="006321F1">
        <w:trPr>
          <w:trHeight w:val="425"/>
        </w:trPr>
        <w:tc>
          <w:tcPr>
            <w:tcW w:w="2149" w:type="pct"/>
          </w:tcPr>
          <w:p w14:paraId="59B73F14" w14:textId="5D9CFC3B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65FBB9C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130D7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46F95A7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1049D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6EDA94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684D3E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00C2122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29669AA5" w14:textId="77777777" w:rsidTr="006321F1">
        <w:trPr>
          <w:trHeight w:val="362"/>
        </w:trPr>
        <w:tc>
          <w:tcPr>
            <w:tcW w:w="2149" w:type="pct"/>
          </w:tcPr>
          <w:p w14:paraId="6FC6E14E" w14:textId="6A85520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14:paraId="3BBE6260" w14:textId="78A3E521" w:rsidR="00593C78" w:rsidRPr="006370C8" w:rsidRDefault="006321F1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</w:rPr>
              <w:t>1,918,055</w:t>
            </w:r>
          </w:p>
        </w:tc>
        <w:tc>
          <w:tcPr>
            <w:tcW w:w="154" w:type="pct"/>
          </w:tcPr>
          <w:p w14:paraId="11D0CC3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12378E43" w14:textId="730FDC77" w:rsidR="00593C78" w:rsidRPr="00DA1891" w:rsidRDefault="00DA1891" w:rsidP="00756FC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1</w:t>
            </w:r>
            <w:r w:rsidR="00201CDE"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,</w:t>
            </w:r>
            <w:r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95</w:t>
            </w:r>
            <w:r w:rsidR="005E432E"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3,</w:t>
            </w:r>
            <w:r w:rsidR="005E432E" w:rsidRPr="005E432E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497</w:t>
            </w:r>
          </w:p>
        </w:tc>
        <w:tc>
          <w:tcPr>
            <w:tcW w:w="143" w:type="pct"/>
          </w:tcPr>
          <w:p w14:paraId="785954DD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161988CA" w14:textId="4B0E2153" w:rsidR="00593C78" w:rsidRPr="006370C8" w:rsidRDefault="006321F1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1,993,56</w:t>
            </w:r>
            <w:r w:rsidR="00C67C00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52" w:type="pct"/>
            <w:vAlign w:val="bottom"/>
          </w:tcPr>
          <w:p w14:paraId="6CA173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</w:tcPr>
          <w:p w14:paraId="08D68986" w14:textId="77ACD0EC" w:rsidR="00593C78" w:rsidRPr="00C33E29" w:rsidRDefault="00F43457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33E29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2,042,864</w:t>
            </w:r>
          </w:p>
        </w:tc>
      </w:tr>
      <w:tr w:rsidR="00593C78" w:rsidRPr="006370C8" w14:paraId="23A514C2" w14:textId="77777777" w:rsidTr="006321F1">
        <w:trPr>
          <w:trHeight w:val="445"/>
        </w:trPr>
        <w:tc>
          <w:tcPr>
            <w:tcW w:w="2149" w:type="pct"/>
            <w:vAlign w:val="bottom"/>
          </w:tcPr>
          <w:p w14:paraId="0014E354" w14:textId="17A8B448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D034" w14:textId="3B826531" w:rsidR="00593C78" w:rsidRPr="0008110F" w:rsidRDefault="006321F1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321F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1,918,055</w:t>
            </w:r>
          </w:p>
        </w:tc>
        <w:tc>
          <w:tcPr>
            <w:tcW w:w="154" w:type="pct"/>
            <w:vAlign w:val="bottom"/>
          </w:tcPr>
          <w:p w14:paraId="0F7D27B2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89FBF" w14:textId="3A7DE91C" w:rsidR="00593C78" w:rsidRPr="005E432E" w:rsidRDefault="005E432E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E432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</w:t>
            </w:r>
            <w:r w:rsidR="00201CD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5E432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953,497</w:t>
            </w:r>
          </w:p>
        </w:tc>
        <w:tc>
          <w:tcPr>
            <w:tcW w:w="143" w:type="pct"/>
            <w:vAlign w:val="bottom"/>
          </w:tcPr>
          <w:p w14:paraId="7BC5322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32012" w14:textId="44E28CFF" w:rsidR="00593C78" w:rsidRPr="00D34822" w:rsidRDefault="006321F1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321F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1,993,56</w:t>
            </w:r>
            <w:r w:rsidR="00C67C0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52" w:type="pct"/>
            <w:vAlign w:val="bottom"/>
          </w:tcPr>
          <w:p w14:paraId="79923B1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0BD8F" w14:textId="5E7E1575" w:rsidR="00593C78" w:rsidRPr="00C33E29" w:rsidRDefault="00F43457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33E2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  <w:t>2,042,864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93182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52BF16BA" w:rsidR="00F268DA" w:rsidRPr="00C43471" w:rsidRDefault="007A5F01" w:rsidP="00F268DA">
      <w:pPr>
        <w:ind w:left="540" w:hanging="180"/>
        <w:jc w:val="thaiDistribute"/>
        <w:rPr>
          <w:rFonts w:asciiTheme="minorBidi" w:hAnsiTheme="minorBidi" w:cstheme="minorBidi"/>
        </w:rPr>
      </w:pPr>
      <w:r>
        <w:rPr>
          <w:rFonts w:asciiTheme="minorBidi" w:eastAsia="Cordia New" w:hAnsiTheme="minorBidi" w:cstheme="minorBidi"/>
          <w:sz w:val="28"/>
          <w:szCs w:val="28"/>
        </w:rPr>
        <w:t xml:space="preserve">    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042E58">
        <w:rPr>
          <w:rFonts w:asciiTheme="minorBidi" w:eastAsia="Cordia New" w:hAnsiTheme="minorBidi" w:cstheme="minorBidi"/>
          <w:sz w:val="28"/>
          <w:szCs w:val="28"/>
        </w:rPr>
        <w:t>0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3F32B5">
        <w:rPr>
          <w:rFonts w:asciiTheme="minorBidi" w:eastAsia="Cordia New" w:hAnsiTheme="minorBidi" w:cstheme="minorBidi" w:hint="cs"/>
          <w:sz w:val="28"/>
          <w:szCs w:val="28"/>
          <w:cs/>
        </w:rPr>
        <w:t>ม</w:t>
      </w:r>
      <w:r w:rsidR="00042E58">
        <w:rPr>
          <w:rFonts w:asciiTheme="minorBidi" w:eastAsia="Cordia New" w:hAnsiTheme="minorBidi" w:cstheme="minorBidi" w:hint="cs"/>
          <w:sz w:val="28"/>
          <w:szCs w:val="28"/>
          <w:cs/>
        </w:rPr>
        <w:t>ิถุนายน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8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7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180"/>
        <w:gridCol w:w="720"/>
        <w:gridCol w:w="180"/>
        <w:gridCol w:w="1170"/>
        <w:gridCol w:w="180"/>
        <w:gridCol w:w="1154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808"/>
        <w:gridCol w:w="182"/>
        <w:gridCol w:w="932"/>
      </w:tblGrid>
      <w:tr w:rsidR="00E402CA" w:rsidRPr="00E36E38" w14:paraId="6F4CB6D4" w14:textId="77777777" w:rsidTr="00700D51">
        <w:trPr>
          <w:cantSplit/>
          <w:trHeight w:val="288"/>
          <w:tblHeader/>
        </w:trPr>
        <w:tc>
          <w:tcPr>
            <w:tcW w:w="1800" w:type="dxa"/>
            <w:vAlign w:val="bottom"/>
          </w:tcPr>
          <w:p w14:paraId="68D19D7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91C9C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nil"/>
            </w:tcBorders>
            <w:vAlign w:val="bottom"/>
          </w:tcPr>
          <w:p w14:paraId="0FF7777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AF00B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nil"/>
            </w:tcBorders>
            <w:vAlign w:val="bottom"/>
          </w:tcPr>
          <w:p w14:paraId="0BBA9F2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17889F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58" w:type="dxa"/>
            <w:gridSpan w:val="15"/>
            <w:tcBorders>
              <w:bottom w:val="nil"/>
            </w:tcBorders>
          </w:tcPr>
          <w:p w14:paraId="58527B3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402CA" w:rsidRPr="00E36E38" w14:paraId="26F8AECF" w14:textId="77777777" w:rsidTr="00700D51">
        <w:trPr>
          <w:cantSplit/>
          <w:trHeight w:val="549"/>
          <w:tblHeader/>
        </w:trPr>
        <w:tc>
          <w:tcPr>
            <w:tcW w:w="1800" w:type="dxa"/>
            <w:vAlign w:val="bottom"/>
          </w:tcPr>
          <w:p w14:paraId="6D0ECD6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B3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  <w:vAlign w:val="bottom"/>
          </w:tcPr>
          <w:p w14:paraId="3902EDB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06720A2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5BD0C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14:paraId="10661C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853735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7CA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6C78B68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FF85E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EC0CA8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4527891F" w14:textId="77777777" w:rsidR="00E402CA" w:rsidRPr="00E36E38" w:rsidRDefault="00E402CA" w:rsidP="0075484A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8C4348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1F860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66652E0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2A3B5E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761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22" w:type="dxa"/>
            <w:gridSpan w:val="3"/>
            <w:tcBorders>
              <w:top w:val="nil"/>
              <w:bottom w:val="nil"/>
            </w:tcBorders>
            <w:vAlign w:val="bottom"/>
          </w:tcPr>
          <w:p w14:paraId="7DA7BC8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11B8C" w:rsidRPr="00E36E38" w14:paraId="741013F4" w14:textId="77777777" w:rsidTr="00E72155">
        <w:trPr>
          <w:cantSplit/>
          <w:trHeight w:val="180"/>
          <w:tblHeader/>
        </w:trPr>
        <w:tc>
          <w:tcPr>
            <w:tcW w:w="1800" w:type="dxa"/>
            <w:vAlign w:val="bottom"/>
          </w:tcPr>
          <w:p w14:paraId="2D57095A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867A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AF0FC" w14:textId="39219DC0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63D221E1" w14:textId="304427F3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6B49ECC8" w14:textId="06AADC4D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0D953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61E864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01D0299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3A23243F" w14:textId="13F958E3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24B9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0B0A6B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409B6936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318BD839" w14:textId="25201B41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2C4DE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A0E1FD2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6AE7A503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68776165" w14:textId="53B2493E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E05D59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E68225E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7BFB6E79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2869EA43" w14:textId="77CA21BF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24CD865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45F80E2E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5844C543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59165C2D" w14:textId="61509146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9DB211C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1B8DAFBD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259BAB6C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76921C31" w14:textId="600C05D4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E5068A7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00FAA0FE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9FEF18A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4DCBBB63" w14:textId="3484F6A1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0B450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BB28769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6B019B36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16721165" w14:textId="37AC5F2D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112093D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9061EA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14093231" w14:textId="77777777" w:rsidR="00F11B8C" w:rsidRPr="00C43471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1BF92FD2" w14:textId="3FD72FA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C49C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55DFD129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66800A4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099743DE" w14:textId="5EED58E3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1356B2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3215E5D3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D1EACCB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7FF1A33B" w14:textId="4C6AA9A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</w:tr>
      <w:tr w:rsidR="00F11B8C" w:rsidRPr="00E36E38" w14:paraId="47DFCA76" w14:textId="77777777" w:rsidTr="00700D51">
        <w:trPr>
          <w:cantSplit/>
          <w:trHeight w:val="314"/>
          <w:tblHeader/>
        </w:trPr>
        <w:tc>
          <w:tcPr>
            <w:tcW w:w="1800" w:type="dxa"/>
            <w:vAlign w:val="bottom"/>
          </w:tcPr>
          <w:p w14:paraId="27DA6BD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687FE9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20FFCED6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top w:val="nil"/>
            </w:tcBorders>
          </w:tcPr>
          <w:p w14:paraId="10AE9C45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40" w:type="dxa"/>
            <w:gridSpan w:val="19"/>
            <w:tcBorders>
              <w:top w:val="nil"/>
            </w:tcBorders>
          </w:tcPr>
          <w:p w14:paraId="15ADCEB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11B8C" w:rsidRPr="00E36E38" w14:paraId="2FDCE8A4" w14:textId="77777777" w:rsidTr="00E72155">
        <w:trPr>
          <w:cantSplit/>
          <w:trHeight w:val="248"/>
        </w:trPr>
        <w:tc>
          <w:tcPr>
            <w:tcW w:w="1800" w:type="dxa"/>
            <w:vAlign w:val="bottom"/>
          </w:tcPr>
          <w:p w14:paraId="6F66E4BF" w14:textId="77777777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  <w:vAlign w:val="bottom"/>
          </w:tcPr>
          <w:p w14:paraId="59626DA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1623BF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61C1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4FB58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3F7D4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77362F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6B5CA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158E504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A56B41B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4827A1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A2531B0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FF023D8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9C1FD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27F27A5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320ADE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07BD0D6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8EE8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3A2B7E3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4753E0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861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3F9B0E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1D04E05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1E5F10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2B31C846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AC3091" w:rsidRPr="00E36E38" w14:paraId="00BBF766" w14:textId="77777777" w:rsidTr="001C0423">
        <w:trPr>
          <w:cantSplit/>
          <w:trHeight w:val="746"/>
        </w:trPr>
        <w:tc>
          <w:tcPr>
            <w:tcW w:w="1800" w:type="dxa"/>
            <w:vAlign w:val="bottom"/>
          </w:tcPr>
          <w:p w14:paraId="48D5B2CB" w14:textId="77777777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49390012" w14:textId="005B806C" w:rsidR="00F11B8C" w:rsidRPr="00E36E38" w:rsidRDefault="00F11B8C" w:rsidP="00F11B8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AC482B7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FD76798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vAlign w:val="bottom"/>
          </w:tcPr>
          <w:p w14:paraId="15AE0624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2E5756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</w:tcPr>
          <w:p w14:paraId="1CD96A4B" w14:textId="77777777" w:rsidR="00F11B8C" w:rsidRPr="00EB5A73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CF6FE0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4003B9C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9FB7D4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70021981" w14:textId="77777777" w:rsidR="00F11B8C" w:rsidRPr="00E36E38" w:rsidRDefault="00F11B8C" w:rsidP="00F11B8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6EB7" w14:textId="56F54C62" w:rsidR="00F11B8C" w:rsidRPr="00E36E38" w:rsidRDefault="009F267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9F267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9,164</w:t>
            </w:r>
          </w:p>
        </w:tc>
        <w:tc>
          <w:tcPr>
            <w:tcW w:w="179" w:type="dxa"/>
          </w:tcPr>
          <w:p w14:paraId="683917E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98B7120" w14:textId="77777777" w:rsidR="00F11B8C" w:rsidRDefault="00F11B8C" w:rsidP="00F11B8C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7156E650" w14:textId="157F886F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8,741</w:t>
            </w:r>
          </w:p>
        </w:tc>
        <w:tc>
          <w:tcPr>
            <w:tcW w:w="178" w:type="dxa"/>
          </w:tcPr>
          <w:p w14:paraId="2DCE6C65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32136BB" w14:textId="6F42BBD0" w:rsidR="00F11B8C" w:rsidRPr="00E36E38" w:rsidRDefault="009A3E11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9A3E1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(1,394)</w:t>
            </w:r>
          </w:p>
        </w:tc>
        <w:tc>
          <w:tcPr>
            <w:tcW w:w="181" w:type="dxa"/>
            <w:vAlign w:val="bottom"/>
          </w:tcPr>
          <w:p w14:paraId="0C3D8E2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55F9F98" w14:textId="77777777" w:rsidR="00F11B8C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30846A48" w14:textId="307A57FF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(1,045)</w:t>
            </w:r>
          </w:p>
        </w:tc>
        <w:tc>
          <w:tcPr>
            <w:tcW w:w="180" w:type="dxa"/>
            <w:vAlign w:val="bottom"/>
          </w:tcPr>
          <w:p w14:paraId="62EE116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21DFCDF" w14:textId="6174C682" w:rsidR="00F11B8C" w:rsidRPr="00E36E38" w:rsidRDefault="001C619A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1C619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7,77</w:t>
            </w:r>
            <w:r w:rsidR="00955585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5" w:type="dxa"/>
            <w:vAlign w:val="bottom"/>
          </w:tcPr>
          <w:p w14:paraId="337AE52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BA9589" w14:textId="77777777" w:rsidR="00F11B8C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0CB609D3" w14:textId="690786F4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7,696</w:t>
            </w:r>
          </w:p>
        </w:tc>
        <w:tc>
          <w:tcPr>
            <w:tcW w:w="180" w:type="dxa"/>
          </w:tcPr>
          <w:p w14:paraId="3EA39268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28DD2D12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43486CF" w14:textId="134A6A50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2483A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7A966B04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9DC3A79" w14:textId="2D8C4DEE" w:rsidR="00F11B8C" w:rsidRPr="00E36E38" w:rsidRDefault="00F11B8C" w:rsidP="00F11B8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AC3091" w:rsidRPr="00E36E38" w14:paraId="5722102B" w14:textId="77777777" w:rsidTr="001C0423">
        <w:trPr>
          <w:cantSplit/>
          <w:trHeight w:val="460"/>
        </w:trPr>
        <w:tc>
          <w:tcPr>
            <w:tcW w:w="1800" w:type="dxa"/>
            <w:vAlign w:val="bottom"/>
          </w:tcPr>
          <w:p w14:paraId="460EA373" w14:textId="2E3728B1" w:rsidR="00F11B8C" w:rsidRPr="00E36E38" w:rsidRDefault="00F11B8C" w:rsidP="00F11B8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M.C.S. - JAPAN 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Co., Ltd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AA150BD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720" w:type="dxa"/>
            <w:vAlign w:val="bottom"/>
          </w:tcPr>
          <w:p w14:paraId="59A33F6C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vAlign w:val="bottom"/>
          </w:tcPr>
          <w:p w14:paraId="66C4E720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E3AF1C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7BC1A201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710297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607D290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3C9AF68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1FEFCFB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7372" w14:textId="44F7C44C" w:rsidR="00F11B8C" w:rsidRPr="00E36E38" w:rsidRDefault="009F267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9F267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10,898</w:t>
            </w:r>
          </w:p>
        </w:tc>
        <w:tc>
          <w:tcPr>
            <w:tcW w:w="179" w:type="dxa"/>
          </w:tcPr>
          <w:p w14:paraId="5BFCB474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8A3B065" w14:textId="4F547AA5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78" w:type="dxa"/>
          </w:tcPr>
          <w:p w14:paraId="0AB2B589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4EB0E02" w14:textId="6958F003" w:rsidR="00F11B8C" w:rsidRPr="00E36E38" w:rsidRDefault="009A3E11" w:rsidP="009A3E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9A3E1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181" w:type="dxa"/>
            <w:vAlign w:val="bottom"/>
          </w:tcPr>
          <w:p w14:paraId="48850FE8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33C0256D" w14:textId="202FA664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8A0E2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1F0F995" w14:textId="7FB2B76E" w:rsidR="00F11B8C" w:rsidRPr="00E36E38" w:rsidRDefault="001C619A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1C619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10,898</w:t>
            </w:r>
          </w:p>
        </w:tc>
        <w:tc>
          <w:tcPr>
            <w:tcW w:w="185" w:type="dxa"/>
            <w:vAlign w:val="bottom"/>
          </w:tcPr>
          <w:p w14:paraId="74A3B02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A9BF01" w14:textId="6F014A0B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80" w:type="dxa"/>
          </w:tcPr>
          <w:p w14:paraId="7911667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420EC0A5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B960DE0" w14:textId="46E45E9E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69F080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0C00BC74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0E045448" w14:textId="4B014D56" w:rsidR="00F11B8C" w:rsidRPr="00E36E38" w:rsidRDefault="00F11B8C" w:rsidP="00F11B8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AC3091" w:rsidRPr="00E36E38" w14:paraId="39CA94B0" w14:textId="77777777" w:rsidTr="001C0423">
        <w:trPr>
          <w:cantSplit/>
          <w:trHeight w:val="409"/>
        </w:trPr>
        <w:tc>
          <w:tcPr>
            <w:tcW w:w="1800" w:type="dxa"/>
            <w:tcBorders>
              <w:bottom w:val="nil"/>
            </w:tcBorders>
            <w:vAlign w:val="bottom"/>
          </w:tcPr>
          <w:p w14:paraId="52431448" w14:textId="77777777" w:rsidR="00F11B8C" w:rsidRDefault="00F11B8C" w:rsidP="00F11B8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</w:p>
          <w:p w14:paraId="50D31C6F" w14:textId="6A3D863F" w:rsidR="00F11B8C" w:rsidRPr="00E36E38" w:rsidRDefault="00F11B8C" w:rsidP="00F11B8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Ltd.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DF6ADDB" w14:textId="77777777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B789B1B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E3078B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A523D5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</w:tcPr>
          <w:p w14:paraId="065C6F09" w14:textId="77777777" w:rsidR="00F11B8C" w:rsidRPr="00EB5A73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1C58C7" w14:textId="77777777" w:rsidR="00F11B8C" w:rsidRPr="00EB5A73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186A017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4B84501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5C3C2F79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1565" w14:textId="3063001F" w:rsidR="00F11B8C" w:rsidRPr="00E36E38" w:rsidRDefault="009F267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9F267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140,743</w:t>
            </w:r>
          </w:p>
        </w:tc>
        <w:tc>
          <w:tcPr>
            <w:tcW w:w="179" w:type="dxa"/>
            <w:tcBorders>
              <w:bottom w:val="nil"/>
            </w:tcBorders>
          </w:tcPr>
          <w:p w14:paraId="7A9F6E66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15B2D6C" w14:textId="3A4AECD8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134,246</w:t>
            </w:r>
          </w:p>
        </w:tc>
        <w:tc>
          <w:tcPr>
            <w:tcW w:w="178" w:type="dxa"/>
            <w:tcBorders>
              <w:bottom w:val="nil"/>
            </w:tcBorders>
          </w:tcPr>
          <w:p w14:paraId="31EA7781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AF75F97" w14:textId="757DED88" w:rsidR="00F11B8C" w:rsidRPr="00E36E38" w:rsidRDefault="009A3E11" w:rsidP="009A3E1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9A3E1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1AE185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554A97F6" w14:textId="797E7464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(10,807)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9B4A0BE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118773D7" w14:textId="5A9BEDC1" w:rsidR="00F11B8C" w:rsidRPr="00E36E38" w:rsidRDefault="001C619A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1C619A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140,743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73B847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7145F9" w14:textId="708A580A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123,439</w:t>
            </w:r>
          </w:p>
        </w:tc>
        <w:tc>
          <w:tcPr>
            <w:tcW w:w="180" w:type="dxa"/>
            <w:tcBorders>
              <w:bottom w:val="nil"/>
            </w:tcBorders>
          </w:tcPr>
          <w:p w14:paraId="3296348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0458585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476AEFEC" w14:textId="403E4763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6C82FD6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71334FB" w14:textId="77777777" w:rsidR="00F11B8C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783F91D5" w14:textId="76201003" w:rsidR="00F11B8C" w:rsidRPr="00E36E38" w:rsidRDefault="00F11B8C" w:rsidP="00F11B8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AC3091" w:rsidRPr="00E36E38" w14:paraId="103FBEAC" w14:textId="77777777" w:rsidTr="001C0423">
        <w:trPr>
          <w:cantSplit/>
          <w:trHeight w:val="187"/>
        </w:trPr>
        <w:tc>
          <w:tcPr>
            <w:tcW w:w="1800" w:type="dxa"/>
            <w:tcBorders>
              <w:bottom w:val="nil"/>
            </w:tcBorders>
            <w:vAlign w:val="bottom"/>
          </w:tcPr>
          <w:p w14:paraId="2BB6E49A" w14:textId="77777777" w:rsidR="00F11B8C" w:rsidRPr="00E36E38" w:rsidRDefault="00F11B8C" w:rsidP="00F11B8C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226CB86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FEBBDD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1DF645B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19E32F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2D39AC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0A4CCA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6308892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2EF422CE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6E8112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7CB1A" w14:textId="373C3717" w:rsidR="00F11B8C" w:rsidRPr="00E36E38" w:rsidRDefault="009F267B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9F267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160,805</w:t>
            </w:r>
          </w:p>
        </w:tc>
        <w:tc>
          <w:tcPr>
            <w:tcW w:w="179" w:type="dxa"/>
            <w:tcBorders>
              <w:bottom w:val="nil"/>
            </w:tcBorders>
          </w:tcPr>
          <w:p w14:paraId="2A67A9E5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D7CFF" w14:textId="59ABCEF5" w:rsidR="00F11B8C" w:rsidRPr="00E36E38" w:rsidRDefault="00F11B8C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153,382</w:t>
            </w:r>
          </w:p>
        </w:tc>
        <w:tc>
          <w:tcPr>
            <w:tcW w:w="178" w:type="dxa"/>
            <w:tcBorders>
              <w:bottom w:val="nil"/>
            </w:tcBorders>
          </w:tcPr>
          <w:p w14:paraId="62E1356D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B7AEC" w14:textId="25198755" w:rsidR="00F11B8C" w:rsidRPr="00E36E38" w:rsidRDefault="009A3E11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9A3E1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(1,394)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D37B841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46DA8" w14:textId="2F11DEE2" w:rsidR="00F11B8C" w:rsidRPr="00E36E38" w:rsidRDefault="00F11B8C" w:rsidP="00F11B8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(11,852)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80F89EB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AC594" w14:textId="370797D3" w:rsidR="00F11B8C" w:rsidRPr="00E36E38" w:rsidRDefault="001C0423" w:rsidP="00F11B8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1C0423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159,41</w:t>
            </w:r>
            <w:r w:rsidR="00955585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5EEA83FF" w14:textId="77777777" w:rsidR="00F11B8C" w:rsidRPr="00E36E38" w:rsidRDefault="00F11B8C" w:rsidP="00F11B8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6C78B" w14:textId="60BFDD58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141,530</w:t>
            </w:r>
          </w:p>
        </w:tc>
        <w:tc>
          <w:tcPr>
            <w:tcW w:w="180" w:type="dxa"/>
            <w:tcBorders>
              <w:bottom w:val="nil"/>
            </w:tcBorders>
          </w:tcPr>
          <w:p w14:paraId="7BB20DA3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8C226D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4B59E7D7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320112D" w14:textId="77777777" w:rsidR="00F11B8C" w:rsidRPr="00E36E38" w:rsidRDefault="00F11B8C" w:rsidP="00F11B8C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FC510C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34BE23C2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7D6EA09D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8"/>
        <w:gridCol w:w="783"/>
        <w:gridCol w:w="1710"/>
        <w:gridCol w:w="269"/>
        <w:gridCol w:w="1675"/>
      </w:tblGrid>
      <w:tr w:rsidR="00363059" w:rsidRPr="00C43471" w14:paraId="00F600F5" w14:textId="77777777" w:rsidTr="00183563">
        <w:trPr>
          <w:trHeight w:val="659"/>
        </w:trPr>
        <w:tc>
          <w:tcPr>
            <w:tcW w:w="2574" w:type="pct"/>
          </w:tcPr>
          <w:p w14:paraId="2E7A4F8B" w14:textId="77777777" w:rsidR="00363059" w:rsidRPr="00C43471" w:rsidRDefault="00363059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" w:type="pct"/>
          </w:tcPr>
          <w:p w14:paraId="254A44B7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472F752A" w14:textId="317E1EEC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183563">
        <w:trPr>
          <w:trHeight w:val="87"/>
        </w:trPr>
        <w:tc>
          <w:tcPr>
            <w:tcW w:w="2574" w:type="pct"/>
          </w:tcPr>
          <w:p w14:paraId="16049F93" w14:textId="63CF60C9" w:rsidR="001D2F9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8" w:type="pct"/>
          </w:tcPr>
          <w:p w14:paraId="4A6A97A7" w14:textId="77777777" w:rsidR="001D2F97" w:rsidRPr="00C43471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</w:tcPr>
          <w:p w14:paraId="7648C5EB" w14:textId="76308BB5" w:rsidR="001D2F97" w:rsidRPr="00745F66" w:rsidRDefault="00911CF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C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1B8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11CF2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F11B8C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  <w:r w:rsidRPr="00911CF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4B62CA15" w:rsidR="001D2F97" w:rsidRPr="00745F66" w:rsidRDefault="00745F66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C2C07" w:rsidRPr="00C43471" w14:paraId="636865A5" w14:textId="77777777" w:rsidTr="00183563">
        <w:trPr>
          <w:trHeight w:val="87"/>
        </w:trPr>
        <w:tc>
          <w:tcPr>
            <w:tcW w:w="2574" w:type="pct"/>
          </w:tcPr>
          <w:p w14:paraId="476C8E4E" w14:textId="77777777" w:rsidR="001C2C0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2A9C26EC" w14:textId="77777777" w:rsidR="001C2C07" w:rsidRPr="00C43471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6E4836BA" w14:textId="0D899153" w:rsidR="001C2C07" w:rsidRPr="00745F66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126F5C" w14:paraId="2E5AEB02" w14:textId="77777777" w:rsidTr="00126F5C">
        <w:tc>
          <w:tcPr>
            <w:tcW w:w="2574" w:type="pct"/>
          </w:tcPr>
          <w:p w14:paraId="0E3B2D9F" w14:textId="1DC7948F" w:rsidR="004536BA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8" w:type="pct"/>
          </w:tcPr>
          <w:p w14:paraId="0F51D6CD" w14:textId="77777777" w:rsidR="004536BA" w:rsidRPr="00126F5C" w:rsidRDefault="004536BA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51AA2620" w14:textId="171C5F5C" w:rsidR="004536BA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118,251</w:t>
            </w:r>
          </w:p>
        </w:tc>
        <w:tc>
          <w:tcPr>
            <w:tcW w:w="147" w:type="pct"/>
          </w:tcPr>
          <w:p w14:paraId="0785878C" w14:textId="77777777" w:rsidR="004536BA" w:rsidRPr="00126F5C" w:rsidRDefault="004536BA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31DC30C2" w:rsidR="004536BA" w:rsidRPr="00126F5C" w:rsidRDefault="00F366B3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  <w:cs/>
              </w:rPr>
              <w:t>149</w:t>
            </w:r>
            <w:r w:rsidRPr="00126F5C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</w:rPr>
              <w:t>593</w:t>
            </w:r>
          </w:p>
        </w:tc>
      </w:tr>
      <w:tr w:rsidR="009B2DF8" w:rsidRPr="00126F5C" w14:paraId="3E7B97A6" w14:textId="77777777" w:rsidTr="00126F5C">
        <w:tc>
          <w:tcPr>
            <w:tcW w:w="2574" w:type="pct"/>
          </w:tcPr>
          <w:p w14:paraId="18AFC42A" w14:textId="48207897" w:rsidR="001D2F97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8" w:type="pct"/>
          </w:tcPr>
          <w:p w14:paraId="2A053223" w14:textId="77777777" w:rsidR="001D2F97" w:rsidRPr="00126F5C" w:rsidRDefault="001D2F97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24612901" w14:textId="335AE8FD" w:rsidR="001D2F97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118,251</w:t>
            </w:r>
          </w:p>
        </w:tc>
        <w:tc>
          <w:tcPr>
            <w:tcW w:w="147" w:type="pct"/>
          </w:tcPr>
          <w:p w14:paraId="1BF4F108" w14:textId="77777777" w:rsidR="001D2F97" w:rsidRPr="00126F5C" w:rsidRDefault="001D2F97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23451C83" w:rsidR="001D2F97" w:rsidRPr="00126F5C" w:rsidRDefault="00F366B3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149</w:t>
            </w: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593</w:t>
            </w:r>
          </w:p>
        </w:tc>
      </w:tr>
    </w:tbl>
    <w:p w14:paraId="7E947397" w14:textId="77777777" w:rsidR="00E87690" w:rsidRPr="00126F5C" w:rsidRDefault="00E87690" w:rsidP="00126F5C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A07A1D" w:rsidRPr="00126F5C" w14:paraId="12CCF253" w14:textId="77777777" w:rsidTr="00705387">
        <w:trPr>
          <w:trHeight w:val="659"/>
        </w:trPr>
        <w:tc>
          <w:tcPr>
            <w:tcW w:w="2572" w:type="pct"/>
          </w:tcPr>
          <w:p w14:paraId="48F460D4" w14:textId="469782CA" w:rsidR="00A07A1D" w:rsidRPr="00126F5C" w:rsidRDefault="00DB054B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91EBF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891EBF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30</w:t>
            </w:r>
            <w:r w:rsidR="00911CF2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91EBF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62337A95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BF2909A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126F5C" w14:paraId="35BE777D" w14:textId="77777777" w:rsidTr="00705387">
        <w:trPr>
          <w:trHeight w:val="87"/>
        </w:trPr>
        <w:tc>
          <w:tcPr>
            <w:tcW w:w="2572" w:type="pct"/>
          </w:tcPr>
          <w:p w14:paraId="55EA29AD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34DC684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9C56250" w14:textId="25754A87" w:rsidR="00A07A1D" w:rsidRPr="00126F5C" w:rsidRDefault="00A07A1D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 w:rsidRPr="00126F5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5" w:type="pct"/>
          </w:tcPr>
          <w:p w14:paraId="14595EEC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9B3EA1" w14:textId="114F428B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 w:rsidRPr="00126F5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857E7" w:rsidRPr="00126F5C" w14:paraId="5DD99428" w14:textId="77777777" w:rsidTr="00705387">
        <w:trPr>
          <w:trHeight w:val="87"/>
        </w:trPr>
        <w:tc>
          <w:tcPr>
            <w:tcW w:w="2572" w:type="pct"/>
          </w:tcPr>
          <w:p w14:paraId="168D5C80" w14:textId="77777777" w:rsidR="00B857E7" w:rsidRPr="00126F5C" w:rsidRDefault="00B857E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8225C37" w14:textId="77777777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39E69471" w14:textId="4717155E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26F5C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75922" w:rsidRPr="00126F5C" w14:paraId="13C53E3A" w14:textId="77777777" w:rsidTr="00126F5C">
        <w:tc>
          <w:tcPr>
            <w:tcW w:w="2572" w:type="pct"/>
          </w:tcPr>
          <w:p w14:paraId="66FAB772" w14:textId="77777777" w:rsidR="00875922" w:rsidRPr="00126F5C" w:rsidRDefault="00875922" w:rsidP="00126F5C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3B5C83BB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67366550" w14:textId="59E39766" w:rsidR="00875922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149,593</w:t>
            </w:r>
          </w:p>
        </w:tc>
        <w:tc>
          <w:tcPr>
            <w:tcW w:w="155" w:type="pct"/>
          </w:tcPr>
          <w:p w14:paraId="2CD999BC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2EB9BD0" w14:textId="165F5E23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</w:rPr>
              <w:t>235,042</w:t>
            </w:r>
          </w:p>
        </w:tc>
      </w:tr>
      <w:tr w:rsidR="00875922" w:rsidRPr="00126F5C" w14:paraId="119D9DE6" w14:textId="77777777" w:rsidTr="00126F5C">
        <w:tc>
          <w:tcPr>
            <w:tcW w:w="2572" w:type="pct"/>
          </w:tcPr>
          <w:p w14:paraId="770E5307" w14:textId="284D1ADF" w:rsidR="00875922" w:rsidRPr="00126F5C" w:rsidRDefault="00875922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B941D43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7C339EEE" w14:textId="09CFA46A" w:rsidR="00875922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(39,143)</w:t>
            </w:r>
          </w:p>
        </w:tc>
        <w:tc>
          <w:tcPr>
            <w:tcW w:w="155" w:type="pct"/>
          </w:tcPr>
          <w:p w14:paraId="6364F995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3C7C357" w14:textId="105A3845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</w:rPr>
              <w:t>(25,548)</w:t>
            </w:r>
          </w:p>
        </w:tc>
      </w:tr>
      <w:tr w:rsidR="00875922" w:rsidRPr="00126F5C" w14:paraId="6AFF08D0" w14:textId="77777777" w:rsidTr="00126F5C">
        <w:tc>
          <w:tcPr>
            <w:tcW w:w="2572" w:type="pct"/>
          </w:tcPr>
          <w:p w14:paraId="613667EE" w14:textId="77777777" w:rsidR="00875922" w:rsidRPr="00126F5C" w:rsidRDefault="00875922" w:rsidP="00126F5C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34D25B82" w14:textId="5F372863" w:rsidR="00875922" w:rsidRPr="00126F5C" w:rsidRDefault="00875922" w:rsidP="00126F5C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050D5D40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CBF1D9D" w14:textId="6E5B5CFA" w:rsidR="00875922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7,801</w:t>
            </w:r>
          </w:p>
        </w:tc>
        <w:tc>
          <w:tcPr>
            <w:tcW w:w="155" w:type="pct"/>
            <w:vAlign w:val="bottom"/>
          </w:tcPr>
          <w:p w14:paraId="7AE0072B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17B46579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F7FF5A0" w14:textId="7EA59591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126F5C">
              <w:rPr>
                <w:rFonts w:asciiTheme="minorBidi" w:hAnsiTheme="minorBidi" w:cs="Cordia New"/>
                <w:sz w:val="28"/>
                <w:szCs w:val="28"/>
              </w:rPr>
              <w:t>(11,455)</w:t>
            </w:r>
          </w:p>
        </w:tc>
      </w:tr>
      <w:tr w:rsidR="00875922" w:rsidRPr="00C43471" w14:paraId="2732E966" w14:textId="77777777" w:rsidTr="00126F5C">
        <w:tc>
          <w:tcPr>
            <w:tcW w:w="2572" w:type="pct"/>
          </w:tcPr>
          <w:p w14:paraId="5501FFFC" w14:textId="6146662B" w:rsidR="00875922" w:rsidRPr="00126F5C" w:rsidRDefault="00875922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126F5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7" w:type="pct"/>
          </w:tcPr>
          <w:p w14:paraId="48C63A17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727F" w14:textId="560E3104" w:rsidR="00875922" w:rsidRPr="00126F5C" w:rsidRDefault="00126F5C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118,251</w:t>
            </w:r>
          </w:p>
        </w:tc>
        <w:tc>
          <w:tcPr>
            <w:tcW w:w="155" w:type="pct"/>
            <w:vAlign w:val="bottom"/>
          </w:tcPr>
          <w:p w14:paraId="20C872CA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4E88494" w14:textId="756B9AF0" w:rsidR="00875922" w:rsidRPr="00183563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198,039</w:t>
            </w:r>
          </w:p>
        </w:tc>
      </w:tr>
    </w:tbl>
    <w:p w14:paraId="1DFE89AD" w14:textId="23691CBB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2619BE83" w14:textId="77777777" w:rsidR="002916CD" w:rsidRDefault="00291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b/>
          <w:bCs/>
          <w:color w:val="000000"/>
          <w:sz w:val="28"/>
          <w:szCs w:val="28"/>
          <w:cs/>
        </w:rPr>
      </w:pPr>
      <w:r>
        <w:rPr>
          <w:rFonts w:asciiTheme="minorBidi" w:hAnsiTheme="minorBidi" w:cs="Cordia New"/>
          <w:color w:val="000000"/>
          <w:sz w:val="28"/>
          <w:szCs w:val="28"/>
          <w:cs/>
        </w:rPr>
        <w:br w:type="page"/>
      </w:r>
    </w:p>
    <w:p w14:paraId="69240B8E" w14:textId="4715B050" w:rsidR="00AC48E9" w:rsidRDefault="006C58B2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color w:val="000000"/>
          <w:sz w:val="28"/>
          <w:szCs w:val="28"/>
          <w:u w:val="none"/>
        </w:rPr>
      </w:pPr>
      <w:r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lastRenderedPageBreak/>
        <w:t>หนี้สิน</w:t>
      </w:r>
      <w:r w:rsidR="00CD6AF0"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ที่มีภาระดอกเบี้ย</w:t>
      </w:r>
    </w:p>
    <w:p w14:paraId="0CEA385F" w14:textId="77777777" w:rsidR="00BA460B" w:rsidRPr="00E40CAE" w:rsidRDefault="00BA460B" w:rsidP="00E40CA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17AB6B" w14:textId="194C03F5" w:rsidR="00CD6AF0" w:rsidRDefault="00CD6AF0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  <w:r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เงิน</w:t>
      </w:r>
      <w:r w:rsidR="00BA460B"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กู้ยืมระยะสั้น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9323F4" w:rsidRPr="00EB0C5D" w14:paraId="68D7B951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3EB61DA2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BAF88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EA9F2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918C9" w:rsidRPr="00EB0C5D" w14:paraId="4BF4D8F9" w14:textId="77777777">
        <w:trPr>
          <w:trHeight w:val="385"/>
        </w:trPr>
        <w:tc>
          <w:tcPr>
            <w:tcW w:w="6000" w:type="dxa"/>
            <w:vAlign w:val="bottom"/>
          </w:tcPr>
          <w:p w14:paraId="36ED43E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1ADFC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8C6C93" w14:textId="1460BA61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D2DF694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967ED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18C9" w:rsidRPr="00EB0C5D" w14:paraId="5E931C84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0B34953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4C05E9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8BB3A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078F3C0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2BE8E9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7918C9" w:rsidRPr="00EB0C5D" w14:paraId="7BA7BD19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CB9E71E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E44AB5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B12CF4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18C9" w:rsidRPr="00EB0C5D" w14:paraId="3C227922" w14:textId="77777777" w:rsidTr="00AA7D57">
        <w:trPr>
          <w:trHeight w:val="399"/>
        </w:trPr>
        <w:tc>
          <w:tcPr>
            <w:tcW w:w="6000" w:type="dxa"/>
            <w:vAlign w:val="bottom"/>
          </w:tcPr>
          <w:p w14:paraId="6D0E5925" w14:textId="77777777" w:rsidR="007918C9" w:rsidRPr="00EB0C5D" w:rsidRDefault="007918C9" w:rsidP="007918C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A7EE464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CA539" w14:textId="176F9CF4" w:rsidR="007918C9" w:rsidRPr="00171D82" w:rsidRDefault="002F1AEB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F1AEB">
              <w:rPr>
                <w:rFonts w:asciiTheme="minorBidi" w:hAnsiTheme="minorBidi" w:cstheme="minorBidi"/>
                <w:sz w:val="28"/>
                <w:szCs w:val="28"/>
              </w:rPr>
              <w:t>165,216</w:t>
            </w:r>
          </w:p>
        </w:tc>
        <w:tc>
          <w:tcPr>
            <w:tcW w:w="270" w:type="dxa"/>
          </w:tcPr>
          <w:p w14:paraId="6D2B4DD3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59ADA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222,905</w:t>
            </w:r>
          </w:p>
        </w:tc>
      </w:tr>
      <w:tr w:rsidR="007918C9" w:rsidRPr="00337A57" w14:paraId="05D9FC74" w14:textId="77777777" w:rsidTr="00AA7D57">
        <w:trPr>
          <w:trHeight w:val="399"/>
        </w:trPr>
        <w:tc>
          <w:tcPr>
            <w:tcW w:w="6000" w:type="dxa"/>
            <w:vAlign w:val="bottom"/>
          </w:tcPr>
          <w:p w14:paraId="118DE253" w14:textId="77777777" w:rsidR="007918C9" w:rsidRPr="00EB0C5D" w:rsidRDefault="007918C9" w:rsidP="007918C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EB0C5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0B303CE2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5C74" w14:textId="00A5DD52" w:rsidR="007918C9" w:rsidRPr="00171D82" w:rsidRDefault="00573A26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573A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165,216</w:t>
            </w:r>
          </w:p>
        </w:tc>
        <w:tc>
          <w:tcPr>
            <w:tcW w:w="270" w:type="dxa"/>
            <w:vAlign w:val="bottom"/>
          </w:tcPr>
          <w:p w14:paraId="0D93AA61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C15B7" w14:textId="77777777" w:rsidR="007918C9" w:rsidRPr="00CA5897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222,905</w:t>
            </w:r>
          </w:p>
        </w:tc>
      </w:tr>
    </w:tbl>
    <w:p w14:paraId="5EEF749A" w14:textId="77777777" w:rsidR="002916CD" w:rsidRDefault="002916CD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</w:p>
    <w:p w14:paraId="4EBEE4F5" w14:textId="5327A95F" w:rsidR="00BE35F0" w:rsidRDefault="00BE35F0" w:rsidP="00642307">
      <w:pPr>
        <w:pStyle w:val="ListParagraph"/>
        <w:spacing w:before="120" w:after="120"/>
        <w:ind w:left="547"/>
        <w:jc w:val="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8E6312">
        <w:rPr>
          <w:rFonts w:ascii="Cordia New" w:hAnsi="Cordia New" w:cs="Cordia New" w:hint="cs"/>
          <w:spacing w:val="-6"/>
          <w:sz w:val="28"/>
          <w:szCs w:val="28"/>
          <w:cs/>
        </w:rPr>
        <w:t>สั้น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053520">
        <w:rPr>
          <w:rFonts w:ascii="Cordia New" w:hAnsi="Cordia New" w:cs="Cordia New" w:hint="cs"/>
          <w:spacing w:val="-6"/>
          <w:sz w:val="28"/>
          <w:szCs w:val="28"/>
          <w:cs/>
        </w:rPr>
        <w:t>หก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="00053520">
        <w:rPr>
          <w:rFonts w:ascii="Cordia New" w:hAnsi="Cordia New" w:cs="Cordia New"/>
          <w:spacing w:val="-6"/>
          <w:sz w:val="28"/>
          <w:szCs w:val="28"/>
        </w:rPr>
        <w:t>0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ม</w:t>
      </w:r>
      <w:r w:rsidR="00053520">
        <w:rPr>
          <w:rFonts w:ascii="Cordia New" w:hAnsi="Cordia New" w:cs="Cordia New" w:hint="cs"/>
          <w:spacing w:val="-6"/>
          <w:sz w:val="28"/>
          <w:szCs w:val="28"/>
          <w:cs/>
        </w:rPr>
        <w:t>ิถุนายน</w:t>
      </w:r>
      <w:r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/>
          <w:spacing w:val="-6"/>
          <w:sz w:val="28"/>
          <w:szCs w:val="28"/>
        </w:rPr>
        <w:t>2568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>
        <w:rPr>
          <w:rFonts w:ascii="Cordia New" w:hAnsi="Cordia New" w:cs="Cordia New"/>
          <w:spacing w:val="-6"/>
          <w:sz w:val="28"/>
          <w:szCs w:val="28"/>
        </w:rPr>
        <w:t>2567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337A57" w14:paraId="39C05638" w14:textId="77777777" w:rsidTr="00A907B0">
        <w:trPr>
          <w:tblHeader/>
        </w:trPr>
        <w:tc>
          <w:tcPr>
            <w:tcW w:w="3308" w:type="pct"/>
          </w:tcPr>
          <w:p w14:paraId="34F48D7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4E36A58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3736538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337A57" w14:paraId="2613436F" w14:textId="77777777" w:rsidTr="00A907B0">
        <w:trPr>
          <w:tblHeader/>
        </w:trPr>
        <w:tc>
          <w:tcPr>
            <w:tcW w:w="3308" w:type="pct"/>
          </w:tcPr>
          <w:p w14:paraId="22B878AA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9F9CED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F804FE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1886A6FE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0C10FB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E35F0" w:rsidRPr="00337A57" w14:paraId="2B23C7C1" w14:textId="77777777" w:rsidTr="00A907B0">
        <w:trPr>
          <w:tblHeader/>
        </w:trPr>
        <w:tc>
          <w:tcPr>
            <w:tcW w:w="3308" w:type="pct"/>
          </w:tcPr>
          <w:p w14:paraId="4C0ECBE5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B0F079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15063B76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337A57" w14:paraId="289E2F25" w14:textId="77777777" w:rsidTr="006342AD">
        <w:tc>
          <w:tcPr>
            <w:tcW w:w="3308" w:type="pct"/>
          </w:tcPr>
          <w:p w14:paraId="16B2FF32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BF4F0F6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ECCF85E" w14:textId="101E1B2D" w:rsidR="00A907B0" w:rsidRPr="00337A57" w:rsidRDefault="0023330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33306">
              <w:rPr>
                <w:rFonts w:asciiTheme="minorBidi" w:hAnsiTheme="minorBidi" w:cstheme="minorBidi"/>
                <w:sz w:val="28"/>
                <w:szCs w:val="28"/>
              </w:rPr>
              <w:t>222,905</w:t>
            </w:r>
          </w:p>
        </w:tc>
        <w:tc>
          <w:tcPr>
            <w:tcW w:w="149" w:type="pct"/>
          </w:tcPr>
          <w:p w14:paraId="0860F050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9EFEF74" w14:textId="14324838" w:rsidR="00A907B0" w:rsidRPr="00337A57" w:rsidRDefault="0023330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120,600</w:t>
            </w:r>
          </w:p>
        </w:tc>
      </w:tr>
      <w:tr w:rsidR="00A907B0" w:rsidRPr="00337A57" w14:paraId="3D091396" w14:textId="77777777" w:rsidTr="00B57D9D">
        <w:tc>
          <w:tcPr>
            <w:tcW w:w="3308" w:type="pct"/>
          </w:tcPr>
          <w:p w14:paraId="5783747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</w:tcPr>
          <w:p w14:paraId="69179A6C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498C0CFB" w14:textId="1C28090E" w:rsidR="00A907B0" w:rsidRPr="008438D1" w:rsidRDefault="009D5988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5988">
              <w:rPr>
                <w:rFonts w:asciiTheme="minorBidi" w:hAnsiTheme="minorBidi" w:cstheme="minorBidi"/>
                <w:sz w:val="28"/>
                <w:szCs w:val="28"/>
              </w:rPr>
              <w:t>55,349</w:t>
            </w:r>
          </w:p>
        </w:tc>
        <w:tc>
          <w:tcPr>
            <w:tcW w:w="149" w:type="pct"/>
          </w:tcPr>
          <w:p w14:paraId="1CDADAAB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30391AA" w14:textId="0A1C61EB" w:rsidR="00A907B0" w:rsidRPr="006C40DC" w:rsidRDefault="00ED4EB8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D4EB8">
              <w:rPr>
                <w:rFonts w:ascii="Cordia New" w:hAnsi="Cordia New"/>
                <w:sz w:val="28"/>
                <w:szCs w:val="28"/>
              </w:rPr>
              <w:t>87,956</w:t>
            </w:r>
          </w:p>
        </w:tc>
      </w:tr>
      <w:tr w:rsidR="00A907B0" w:rsidRPr="00337A57" w14:paraId="2DFB6065" w14:textId="77777777" w:rsidTr="00B57D9D">
        <w:tc>
          <w:tcPr>
            <w:tcW w:w="3308" w:type="pct"/>
          </w:tcPr>
          <w:p w14:paraId="20413D0F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01D01A9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7986719" w14:textId="32FEFDE4" w:rsidR="00A907B0" w:rsidRPr="009D5988" w:rsidRDefault="00104860" w:rsidP="009D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598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D5988" w:rsidRPr="009D5988">
              <w:rPr>
                <w:rFonts w:asciiTheme="minorBidi" w:hAnsiTheme="minorBidi" w:cstheme="minorBidi"/>
                <w:sz w:val="28"/>
                <w:szCs w:val="28"/>
              </w:rPr>
              <w:t>109</w:t>
            </w:r>
            <w:r w:rsidRPr="009D598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D5988" w:rsidRPr="009D5988">
              <w:rPr>
                <w:rFonts w:asciiTheme="minorBidi" w:hAnsiTheme="minorBidi" w:cstheme="minorBidi"/>
                <w:sz w:val="28"/>
                <w:szCs w:val="28"/>
              </w:rPr>
              <w:t>452</w:t>
            </w:r>
            <w:r w:rsidRPr="009D598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14:paraId="1CB800EE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086295" w14:textId="34A5AD55" w:rsidR="00A907B0" w:rsidRPr="001573AB" w:rsidRDefault="001573AB" w:rsidP="001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1573AB">
              <w:rPr>
                <w:rFonts w:ascii="Cordia New" w:hAnsi="Cordia New"/>
                <w:sz w:val="28"/>
                <w:szCs w:val="28"/>
              </w:rPr>
              <w:t>(55,902)</w:t>
            </w:r>
          </w:p>
        </w:tc>
      </w:tr>
      <w:tr w:rsidR="00A907B0" w:rsidRPr="00337A57" w14:paraId="71ED1303" w14:textId="77777777" w:rsidTr="00B57D9D">
        <w:tc>
          <w:tcPr>
            <w:tcW w:w="3308" w:type="pct"/>
          </w:tcPr>
          <w:p w14:paraId="1FADBE43" w14:textId="77777777" w:rsidR="00A907B0" w:rsidRPr="00BD0668" w:rsidRDefault="00A907B0" w:rsidP="0075484A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768D353" w14:textId="77777777" w:rsidR="00A907B0" w:rsidRPr="00BD0668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3B7FFFD4" w14:textId="2E554E01" w:rsidR="00A907B0" w:rsidRPr="008438D1" w:rsidRDefault="002E78FC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E78FC">
              <w:rPr>
                <w:rFonts w:asciiTheme="minorBidi" w:hAnsiTheme="minorBidi" w:cstheme="minorBidi"/>
                <w:sz w:val="28"/>
                <w:szCs w:val="28"/>
              </w:rPr>
              <w:t>(3,586)</w:t>
            </w:r>
          </w:p>
        </w:tc>
        <w:tc>
          <w:tcPr>
            <w:tcW w:w="149" w:type="pct"/>
          </w:tcPr>
          <w:p w14:paraId="38863857" w14:textId="77777777" w:rsidR="00A907B0" w:rsidRPr="00BD0668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02C30A8" w14:textId="6D51D90C" w:rsidR="00A907B0" w:rsidRPr="001573AB" w:rsidRDefault="001573AB" w:rsidP="0015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573A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337A57" w14:paraId="0581724A" w14:textId="77777777" w:rsidTr="00B57D9D">
        <w:tc>
          <w:tcPr>
            <w:tcW w:w="3308" w:type="pct"/>
            <w:vAlign w:val="center"/>
          </w:tcPr>
          <w:p w14:paraId="4E443A5E" w14:textId="1AC75E21" w:rsidR="00A907B0" w:rsidRPr="00337A57" w:rsidRDefault="00A907B0" w:rsidP="0075484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820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</w:t>
            </w:r>
            <w:r w:rsidR="00D820D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9" w:type="pct"/>
          </w:tcPr>
          <w:p w14:paraId="2A7FFCE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161" w14:textId="239EF763" w:rsidR="00A907B0" w:rsidRPr="004A0814" w:rsidRDefault="00EF0EE1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0E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165,216</w:t>
            </w:r>
          </w:p>
        </w:tc>
        <w:tc>
          <w:tcPr>
            <w:tcW w:w="149" w:type="pct"/>
          </w:tcPr>
          <w:p w14:paraId="57DCC4F4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9FC1" w14:textId="27BBA078" w:rsidR="00A907B0" w:rsidRPr="006C40DC" w:rsidRDefault="00BB2CA9" w:rsidP="0078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B2CA9">
              <w:rPr>
                <w:rFonts w:ascii="Cordia New" w:hAnsi="Cordia New"/>
                <w:b/>
                <w:bCs/>
                <w:sz w:val="28"/>
                <w:szCs w:val="28"/>
              </w:rPr>
              <w:t>152,654</w:t>
            </w:r>
          </w:p>
        </w:tc>
      </w:tr>
    </w:tbl>
    <w:p w14:paraId="38BD76B6" w14:textId="77777777" w:rsidR="00AC48E9" w:rsidRDefault="00AC48E9" w:rsidP="00AC48E9">
      <w:pPr>
        <w:rPr>
          <w:rFonts w:cstheme="minorBidi"/>
          <w:lang w:val="th-TH"/>
        </w:rPr>
      </w:pPr>
    </w:p>
    <w:p w14:paraId="41755D4F" w14:textId="470533DE" w:rsidR="00FC2073" w:rsidRPr="00AC48E9" w:rsidRDefault="00FC2073" w:rsidP="00C028AE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438D1">
        <w:rPr>
          <w:rFonts w:asciiTheme="minorBidi" w:hAnsiTheme="minorBidi" w:cstheme="minorBidi"/>
          <w:sz w:val="28"/>
          <w:szCs w:val="28"/>
        </w:rPr>
        <w:t>3</w:t>
      </w:r>
      <w:r w:rsidR="00451CCA">
        <w:rPr>
          <w:rFonts w:asciiTheme="minorBidi" w:hAnsiTheme="minorBidi" w:cstheme="minorBidi"/>
          <w:sz w:val="28"/>
          <w:szCs w:val="28"/>
        </w:rPr>
        <w:t>0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 w:hint="cs"/>
          <w:sz w:val="28"/>
          <w:szCs w:val="28"/>
          <w:cs/>
        </w:rPr>
        <w:t>ม</w:t>
      </w:r>
      <w:r w:rsidR="00451CCA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</w:rPr>
        <w:t xml:space="preserve">2568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="00C028AE">
        <w:rPr>
          <w:rFonts w:asciiTheme="minorBidi" w:hAnsiTheme="minorBidi" w:cstheme="minorBidi"/>
          <w:sz w:val="28"/>
          <w:szCs w:val="28"/>
        </w:rPr>
        <w:br/>
      </w:r>
      <w:r w:rsidR="00D14B1E" w:rsidRPr="00056A0A">
        <w:rPr>
          <w:rFonts w:asciiTheme="minorBidi" w:hAnsiTheme="minorBidi" w:cstheme="minorBidi"/>
          <w:sz w:val="28"/>
          <w:szCs w:val="28"/>
        </w:rPr>
        <w:t>3</w:t>
      </w:r>
      <w:r w:rsidR="004A4A6D" w:rsidRPr="00056A0A">
        <w:rPr>
          <w:rFonts w:asciiTheme="minorBidi" w:hAnsiTheme="minorBidi" w:cstheme="minorBidi"/>
          <w:sz w:val="28"/>
          <w:szCs w:val="28"/>
        </w:rPr>
        <w:t>5.82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DB2F8E" w:rsidRPr="00056A0A">
        <w:rPr>
          <w:rFonts w:asciiTheme="minorBidi" w:hAnsiTheme="minorBidi" w:cstheme="minorBidi"/>
          <w:sz w:val="28"/>
          <w:szCs w:val="28"/>
        </w:rPr>
        <w:t>165.22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โดยมีอัตราดอกเบี้ยร้อยละ </w:t>
      </w:r>
      <w:r w:rsidRPr="00056A0A">
        <w:rPr>
          <w:rFonts w:asciiTheme="minorBidi" w:hAnsiTheme="minorBidi" w:cstheme="minorBidi"/>
          <w:sz w:val="28"/>
          <w:szCs w:val="28"/>
        </w:rPr>
        <w:t>3.</w:t>
      </w:r>
      <w:r w:rsidR="003C4AB5" w:rsidRPr="00056A0A">
        <w:rPr>
          <w:rFonts w:asciiTheme="minorBidi" w:hAnsiTheme="minorBidi" w:cstheme="minorBidi"/>
          <w:sz w:val="28"/>
          <w:szCs w:val="28"/>
        </w:rPr>
        <w:t>6</w:t>
      </w:r>
      <w:r w:rsidRPr="00056A0A">
        <w:rPr>
          <w:rFonts w:asciiTheme="minorBidi" w:hAnsiTheme="minorBidi" w:cstheme="minorBidi"/>
          <w:sz w:val="28"/>
          <w:szCs w:val="28"/>
        </w:rPr>
        <w:t xml:space="preserve">0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056A0A">
        <w:rPr>
          <w:rFonts w:asciiTheme="minorBidi" w:hAnsiTheme="minorBidi" w:cstheme="minorBidi"/>
          <w:sz w:val="28"/>
          <w:szCs w:val="28"/>
        </w:rPr>
        <w:t xml:space="preserve">3.90 </w:t>
      </w:r>
      <w:r w:rsidRPr="00056A0A">
        <w:rPr>
          <w:rFonts w:asciiTheme="minorBidi" w:hAnsiTheme="minorBidi" w:cstheme="minorBidi"/>
          <w:sz w:val="28"/>
          <w:szCs w:val="28"/>
          <w:cs/>
        </w:rPr>
        <w:t>ต่อปีและ</w:t>
      </w:r>
      <w:r w:rsidR="00C028AE">
        <w:rPr>
          <w:rFonts w:asciiTheme="minorBidi" w:hAnsiTheme="minorBidi" w:cstheme="minorBidi"/>
          <w:sz w:val="28"/>
          <w:szCs w:val="28"/>
        </w:rPr>
        <w:br/>
      </w:r>
      <w:r w:rsidRPr="00056A0A">
        <w:rPr>
          <w:rFonts w:asciiTheme="minorBidi" w:hAnsiTheme="minorBidi" w:cstheme="minorBidi"/>
          <w:sz w:val="28"/>
          <w:szCs w:val="28"/>
          <w:cs/>
        </w:rPr>
        <w:t>จะถึงกำหนดชำระภายใน</w:t>
      </w:r>
      <w:r w:rsidRPr="00056A0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755C9" w:rsidRPr="00056A0A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</w:rPr>
        <w:t>256</w:t>
      </w:r>
      <w:r w:rsidR="00961BD5" w:rsidRPr="00056A0A">
        <w:rPr>
          <w:rFonts w:asciiTheme="minorBidi" w:hAnsiTheme="minorBidi" w:cstheme="minorBidi"/>
          <w:sz w:val="28"/>
          <w:szCs w:val="28"/>
        </w:rPr>
        <w:t>9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4BA3A28" w14:textId="77777777" w:rsidR="00084B6E" w:rsidRPr="00AC48E9" w:rsidRDefault="00084B6E" w:rsidP="00AC48E9">
      <w:pPr>
        <w:rPr>
          <w:rFonts w:cstheme="minorBidi"/>
          <w:lang w:val="th-TH"/>
        </w:rPr>
      </w:pPr>
    </w:p>
    <w:p w14:paraId="40742402" w14:textId="2DC8EBC6" w:rsidR="009E3CFD" w:rsidRPr="00C43471" w:rsidRDefault="009E3CFD" w:rsidP="00303B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</w:t>
      </w:r>
      <w:r w:rsidR="00AC48E9">
        <w:rPr>
          <w:rFonts w:asciiTheme="minorBidi" w:eastAsia="Cordia New" w:hAnsiTheme="minorBidi" w:cstheme="minorBidi" w:hint="cs"/>
          <w:color w:val="000000"/>
          <w:sz w:val="28"/>
          <w:szCs w:val="28"/>
          <w:u w:val="none"/>
          <w:cs/>
          <w:lang w:val="th-TH"/>
        </w:rPr>
        <w:t>ยาว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4509AE" w:rsidRPr="00EB0C5D" w14:paraId="284BF654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1BAEF10A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1DD42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271F189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51CCA" w:rsidRPr="00EB0C5D" w14:paraId="07C7CF6F" w14:textId="77777777">
        <w:trPr>
          <w:trHeight w:val="385"/>
        </w:trPr>
        <w:tc>
          <w:tcPr>
            <w:tcW w:w="6000" w:type="dxa"/>
            <w:vAlign w:val="bottom"/>
          </w:tcPr>
          <w:p w14:paraId="0535BB07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4AC18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B0988" w14:textId="276D3E3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F898723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236A9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51CCA" w:rsidRPr="00EB0C5D" w14:paraId="162CA9E8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176D873B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994DC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09F21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5E57B58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9CE4F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451CCA" w:rsidRPr="00EB0C5D" w14:paraId="66E911BB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A7EF0D6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A2D7E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6CDFF5E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1CCA" w:rsidRPr="00EB0C5D" w14:paraId="461BDDFF" w14:textId="77777777" w:rsidTr="00B57D9D">
        <w:trPr>
          <w:trHeight w:val="399"/>
        </w:trPr>
        <w:tc>
          <w:tcPr>
            <w:tcW w:w="6000" w:type="dxa"/>
          </w:tcPr>
          <w:p w14:paraId="165A250D" w14:textId="77777777" w:rsidR="00451CCA" w:rsidRPr="00EB0C5D" w:rsidRDefault="00451CCA" w:rsidP="00451CCA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B4C2FB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EC6E9" w14:textId="51804A48" w:rsidR="00451CCA" w:rsidRPr="00EB0C5D" w:rsidRDefault="00F75A52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75A52">
              <w:rPr>
                <w:rFonts w:asciiTheme="minorBidi" w:hAnsiTheme="minorBidi" w:cstheme="minorBidi"/>
                <w:sz w:val="28"/>
                <w:szCs w:val="28"/>
              </w:rPr>
              <w:t>297,751</w:t>
            </w:r>
          </w:p>
        </w:tc>
        <w:tc>
          <w:tcPr>
            <w:tcW w:w="270" w:type="dxa"/>
          </w:tcPr>
          <w:p w14:paraId="1BB1AD2B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CF9E8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301,554</w:t>
            </w:r>
          </w:p>
        </w:tc>
      </w:tr>
      <w:tr w:rsidR="00451CCA" w:rsidRPr="00EB0C5D" w14:paraId="16BCE8C4" w14:textId="77777777" w:rsidTr="00B57D9D">
        <w:trPr>
          <w:trHeight w:val="399"/>
        </w:trPr>
        <w:tc>
          <w:tcPr>
            <w:tcW w:w="6000" w:type="dxa"/>
          </w:tcPr>
          <w:p w14:paraId="362059A0" w14:textId="77777777" w:rsidR="00451CCA" w:rsidRPr="00EB0C5D" w:rsidRDefault="00451CCA" w:rsidP="00451CC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121B2EBD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CB372" w14:textId="41FAE5AA" w:rsidR="00451CCA" w:rsidRPr="00EB0C5D" w:rsidRDefault="00AE61B7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E61B7">
              <w:rPr>
                <w:rFonts w:asciiTheme="minorBidi" w:hAnsiTheme="minorBidi" w:cstheme="minorBidi"/>
                <w:sz w:val="28"/>
                <w:szCs w:val="28"/>
              </w:rPr>
              <w:t>(27,497)</w:t>
            </w:r>
          </w:p>
        </w:tc>
        <w:tc>
          <w:tcPr>
            <w:tcW w:w="270" w:type="dxa"/>
          </w:tcPr>
          <w:p w14:paraId="28DCEB6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3F200A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(26,265)</w:t>
            </w:r>
          </w:p>
        </w:tc>
      </w:tr>
      <w:tr w:rsidR="00451CCA" w:rsidRPr="00337A57" w14:paraId="3FC3529E" w14:textId="77777777" w:rsidTr="00B57D9D">
        <w:trPr>
          <w:trHeight w:val="399"/>
        </w:trPr>
        <w:tc>
          <w:tcPr>
            <w:tcW w:w="6000" w:type="dxa"/>
            <w:vAlign w:val="bottom"/>
          </w:tcPr>
          <w:p w14:paraId="683A6577" w14:textId="77777777" w:rsidR="00451CCA" w:rsidRPr="00EB0C5D" w:rsidRDefault="00451CCA" w:rsidP="00451CCA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23538443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5C5BF" w14:textId="5AEB3A4A" w:rsidR="00451CCA" w:rsidRPr="00EB0C5D" w:rsidRDefault="00203CE9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CE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270,254</w:t>
            </w:r>
          </w:p>
        </w:tc>
        <w:tc>
          <w:tcPr>
            <w:tcW w:w="270" w:type="dxa"/>
            <w:vAlign w:val="bottom"/>
          </w:tcPr>
          <w:p w14:paraId="36800E33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D7DE3" w14:textId="77777777" w:rsidR="00451CCA" w:rsidRPr="007A6270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275,289</w:t>
            </w:r>
          </w:p>
        </w:tc>
      </w:tr>
    </w:tbl>
    <w:p w14:paraId="67C2E68C" w14:textId="77777777" w:rsidR="00B55D3A" w:rsidRPr="00033A03" w:rsidRDefault="00B55D3A" w:rsidP="00033A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62ACA9A" w14:textId="77777777" w:rsidR="00C85691" w:rsidRDefault="00C8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8CD1090" w14:textId="16FA8317" w:rsidR="0011344A" w:rsidRPr="00A907B0" w:rsidRDefault="0011344A" w:rsidP="00A907B0">
      <w:pPr>
        <w:pStyle w:val="ListParagraph"/>
        <w:spacing w:after="120" w:line="240" w:lineRule="auto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r w:rsidR="002E4BB3">
        <w:rPr>
          <w:rFonts w:asciiTheme="minorBidi" w:hAnsiTheme="minorBidi" w:cstheme="minorBidi" w:hint="cs"/>
          <w:spacing w:val="-6"/>
          <w:sz w:val="28"/>
          <w:szCs w:val="28"/>
          <w:cs/>
        </w:rPr>
        <w:t>หก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เดือนสิ้นสุดวันที่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451CCA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>ม</w:t>
      </w:r>
      <w:r w:rsidR="00451CCA">
        <w:rPr>
          <w:rFonts w:asciiTheme="minorBidi" w:hAnsiTheme="minorBidi" w:cstheme="minorBidi" w:hint="cs"/>
          <w:spacing w:val="-6"/>
          <w:sz w:val="28"/>
          <w:szCs w:val="28"/>
          <w:cs/>
        </w:rPr>
        <w:t>ิถุนายน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2568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A907B0" w14:paraId="15805185" w14:textId="77777777" w:rsidTr="00A907B0">
        <w:trPr>
          <w:tblHeader/>
        </w:trPr>
        <w:tc>
          <w:tcPr>
            <w:tcW w:w="3308" w:type="pct"/>
          </w:tcPr>
          <w:p w14:paraId="5E0131A3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A256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1DB10C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A907B0" w14:paraId="3C68247F" w14:textId="77777777" w:rsidTr="00A907B0">
        <w:trPr>
          <w:tblHeader/>
        </w:trPr>
        <w:tc>
          <w:tcPr>
            <w:tcW w:w="3308" w:type="pct"/>
          </w:tcPr>
          <w:p w14:paraId="76C410AA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AC0302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A05609B" w14:textId="38854BF5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5B57D28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333818B" w14:textId="11DDEDF3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1344A" w:rsidRPr="00A907B0" w14:paraId="2B0C3BD3" w14:textId="77777777" w:rsidTr="00A907B0">
        <w:trPr>
          <w:tblHeader/>
        </w:trPr>
        <w:tc>
          <w:tcPr>
            <w:tcW w:w="3308" w:type="pct"/>
          </w:tcPr>
          <w:p w14:paraId="024CF442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D432C77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750DBCAD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A907B0" w14:paraId="73F1E565" w14:textId="77777777" w:rsidTr="00B57D9D">
        <w:tc>
          <w:tcPr>
            <w:tcW w:w="3308" w:type="pct"/>
          </w:tcPr>
          <w:p w14:paraId="0F5FD49D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A6C3F0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BB185B" w14:textId="2B0CBF67" w:rsidR="00A907B0" w:rsidRPr="00A907B0" w:rsidRDefault="00F84D1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84D16"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  <w:tc>
          <w:tcPr>
            <w:tcW w:w="149" w:type="pct"/>
          </w:tcPr>
          <w:p w14:paraId="05A23DF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3C2FFD94" w14:textId="0CAE7B00" w:rsidR="00A907B0" w:rsidRPr="00A907B0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32ECBB9C" w14:textId="77777777" w:rsidTr="00B57D9D">
        <w:tc>
          <w:tcPr>
            <w:tcW w:w="3308" w:type="pct"/>
          </w:tcPr>
          <w:p w14:paraId="2CC4B955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1206C2BB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8693309" w14:textId="375DCA52" w:rsidR="00A907B0" w:rsidRPr="00A907B0" w:rsidRDefault="00CD7CF5" w:rsidP="00B57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CF5">
              <w:rPr>
                <w:rFonts w:asciiTheme="minorBidi" w:hAnsiTheme="minorBidi" w:cstheme="minorBidi"/>
                <w:sz w:val="28"/>
                <w:szCs w:val="28"/>
              </w:rPr>
              <w:t>(14,117)</w:t>
            </w:r>
          </w:p>
        </w:tc>
        <w:tc>
          <w:tcPr>
            <w:tcW w:w="149" w:type="pct"/>
          </w:tcPr>
          <w:p w14:paraId="66D7B576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C595DDC" w14:textId="1CB17117" w:rsidR="00A907B0" w:rsidRPr="00A907B0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107EC74E" w14:textId="77777777" w:rsidTr="00B57D9D">
        <w:tc>
          <w:tcPr>
            <w:tcW w:w="3308" w:type="pct"/>
          </w:tcPr>
          <w:p w14:paraId="553B76EB" w14:textId="6789FAB4" w:rsidR="00A907B0" w:rsidRPr="00A907B0" w:rsidRDefault="00A907B0" w:rsidP="006342AD">
            <w:pPr>
              <w:spacing w:line="240" w:lineRule="auto"/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54DFE1E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7C1AC28D" w14:textId="7D5DAD65" w:rsidR="00A907B0" w:rsidRPr="00A907B0" w:rsidRDefault="00C97C9C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97C9C">
              <w:rPr>
                <w:rFonts w:asciiTheme="minorBidi" w:hAnsiTheme="minorBidi" w:cstheme="minorBidi"/>
                <w:sz w:val="28"/>
                <w:szCs w:val="28"/>
              </w:rPr>
              <w:t>10,314</w:t>
            </w:r>
          </w:p>
        </w:tc>
        <w:tc>
          <w:tcPr>
            <w:tcW w:w="149" w:type="pct"/>
          </w:tcPr>
          <w:p w14:paraId="29A68C84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5697001" w14:textId="5E4C3AC6" w:rsidR="00A907B0" w:rsidRPr="00A907B0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70B36EA2" w14:textId="77777777" w:rsidTr="00B57D9D">
        <w:tc>
          <w:tcPr>
            <w:tcW w:w="3308" w:type="pct"/>
          </w:tcPr>
          <w:p w14:paraId="3EE60BD7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1A6119D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A29F633" w14:textId="612CD5AF" w:rsidR="00A907B0" w:rsidRPr="00A907B0" w:rsidRDefault="00B57D9D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57D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297,751</w:t>
            </w:r>
          </w:p>
        </w:tc>
        <w:tc>
          <w:tcPr>
            <w:tcW w:w="149" w:type="pct"/>
          </w:tcPr>
          <w:p w14:paraId="56D6BDDF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73EE876" w14:textId="2D779958" w:rsidR="00A907B0" w:rsidRPr="00A907B0" w:rsidRDefault="00D9753D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A907B0" w:rsidRPr="00A907B0" w14:paraId="26C89349" w14:textId="77777777" w:rsidTr="00B57D9D">
        <w:tc>
          <w:tcPr>
            <w:tcW w:w="3308" w:type="pct"/>
          </w:tcPr>
          <w:p w14:paraId="2EA83749" w14:textId="77777777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" w:type="pct"/>
          </w:tcPr>
          <w:p w14:paraId="065DBDDF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49B906" w14:textId="5230D975" w:rsidR="00A907B0" w:rsidRPr="00A907B0" w:rsidRDefault="00B57D9D" w:rsidP="005B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57D9D">
              <w:rPr>
                <w:rFonts w:asciiTheme="minorBidi" w:hAnsiTheme="minorBidi" w:cstheme="minorBidi"/>
                <w:sz w:val="28"/>
                <w:szCs w:val="28"/>
              </w:rPr>
              <w:t>(27,497)</w:t>
            </w:r>
          </w:p>
        </w:tc>
        <w:tc>
          <w:tcPr>
            <w:tcW w:w="149" w:type="pct"/>
          </w:tcPr>
          <w:p w14:paraId="084C110C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6936A21E" w14:textId="60428F85" w:rsidR="00A907B0" w:rsidRPr="00A907B0" w:rsidRDefault="00D9753D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7BFA8C32" w14:textId="77777777" w:rsidTr="00B57D9D">
        <w:tc>
          <w:tcPr>
            <w:tcW w:w="3308" w:type="pct"/>
            <w:vAlign w:val="bottom"/>
          </w:tcPr>
          <w:p w14:paraId="232609EC" w14:textId="54D2BFB1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bookmarkStart w:id="4" w:name="_Hlk198900379"/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7D514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</w:t>
            </w:r>
            <w:r w:rsidR="007D514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bookmarkEnd w:id="4"/>
          </w:p>
        </w:tc>
        <w:tc>
          <w:tcPr>
            <w:tcW w:w="149" w:type="pct"/>
          </w:tcPr>
          <w:p w14:paraId="0557589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F2328" w14:textId="5E4EE590" w:rsidR="00A907B0" w:rsidRPr="00A907B0" w:rsidRDefault="00B57D9D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7D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270,254</w:t>
            </w:r>
          </w:p>
        </w:tc>
        <w:tc>
          <w:tcPr>
            <w:tcW w:w="149" w:type="pct"/>
          </w:tcPr>
          <w:p w14:paraId="2B2457C6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2126" w14:textId="7488D740" w:rsidR="00A907B0" w:rsidRPr="00A907B0" w:rsidRDefault="00D9753D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FADC452" w14:textId="77777777" w:rsidR="0089090E" w:rsidRPr="00A907B0" w:rsidRDefault="0089090E" w:rsidP="00A907B0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FC861A8" w14:textId="568B409F" w:rsidR="004D60BB" w:rsidRPr="008438D1" w:rsidRDefault="009E3CFD" w:rsidP="00FB3A76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bookmarkStart w:id="5" w:name="_Hlk198900401"/>
      <w:r w:rsidR="007D5145" w:rsidRPr="007D5145">
        <w:rPr>
          <w:rFonts w:asciiTheme="minorBidi" w:hAnsiTheme="minorBidi" w:cstheme="minorBidi"/>
          <w:sz w:val="28"/>
          <w:szCs w:val="28"/>
        </w:rPr>
        <w:t xml:space="preserve">30 </w:t>
      </w:r>
      <w:r w:rsidR="007D5145" w:rsidRPr="007D5145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69610A"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610A" w:rsidRPr="008438D1">
        <w:rPr>
          <w:rFonts w:asciiTheme="minorBidi" w:hAnsiTheme="minorBidi" w:cstheme="minorBidi"/>
          <w:sz w:val="28"/>
          <w:szCs w:val="28"/>
        </w:rPr>
        <w:t>2568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bookmarkEnd w:id="5"/>
      <w:r w:rsidRPr="00056A0A">
        <w:rPr>
          <w:rFonts w:asciiTheme="minorBidi" w:hAnsiTheme="minorBidi" w:cstheme="minorBidi"/>
          <w:sz w:val="28"/>
          <w:szCs w:val="28"/>
          <w:cs/>
        </w:rPr>
        <w:t>บริษัทย่อยแห่งหนึ่งมียอดคงเหลือเงินกู้ยืมระยะ</w:t>
      </w:r>
      <w:r w:rsidR="00153CFB" w:rsidRPr="00056A0A">
        <w:rPr>
          <w:rFonts w:asciiTheme="minorBidi" w:hAnsiTheme="minorBidi" w:cstheme="minorBidi"/>
          <w:sz w:val="28"/>
          <w:szCs w:val="28"/>
          <w:cs/>
        </w:rPr>
        <w:t>ยาว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จากสถาบันการเงินแห่งหนึ่งจำนวน </w:t>
      </w:r>
      <w:r w:rsidRPr="00056A0A">
        <w:rPr>
          <w:rFonts w:asciiTheme="minorBidi" w:hAnsiTheme="minorBidi" w:cstheme="minorBidi"/>
          <w:sz w:val="28"/>
          <w:szCs w:val="28"/>
          <w:cs/>
        </w:rPr>
        <w:br/>
      </w:r>
      <w:r w:rsidR="00D8364B" w:rsidRPr="00056A0A">
        <w:rPr>
          <w:rFonts w:asciiTheme="minorBidi" w:hAnsiTheme="minorBidi" w:cstheme="minorBidi"/>
          <w:sz w:val="28"/>
          <w:szCs w:val="28"/>
        </w:rPr>
        <w:t>7.92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D56F75" w:rsidRPr="00056A0A">
        <w:rPr>
          <w:rFonts w:asciiTheme="minorBidi" w:hAnsiTheme="minorBidi" w:cstheme="minorBidi"/>
          <w:sz w:val="28"/>
          <w:szCs w:val="28"/>
        </w:rPr>
        <w:t>3</w:t>
      </w:r>
      <w:r w:rsidR="00830BE1" w:rsidRPr="00056A0A">
        <w:rPr>
          <w:rFonts w:asciiTheme="minorBidi" w:hAnsiTheme="minorBidi" w:cstheme="minorBidi"/>
          <w:sz w:val="28"/>
          <w:szCs w:val="28"/>
        </w:rPr>
        <w:t>6.53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โดยมีอัตราดอกเบี้ยร้อยละ </w:t>
      </w:r>
      <w:r w:rsidR="008D65D0" w:rsidRPr="00056A0A">
        <w:rPr>
          <w:rFonts w:asciiTheme="minorBidi" w:hAnsiTheme="minorBidi" w:cstheme="minorBidi"/>
          <w:sz w:val="28"/>
          <w:szCs w:val="28"/>
        </w:rPr>
        <w:t>3.90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ต่อปีและจะถึงกำหนดชำระภายใน</w:t>
      </w:r>
      <w:r w:rsidR="00E25CDB" w:rsidRPr="00056A0A">
        <w:rPr>
          <w:rFonts w:asciiTheme="minorBidi" w:hAnsiTheme="minorBidi" w:cstheme="minorBidi"/>
          <w:sz w:val="28"/>
          <w:szCs w:val="28"/>
          <w:cs/>
        </w:rPr>
        <w:t>เดือนกันยายน</w:t>
      </w:r>
      <w:r w:rsidR="00AD5FA6" w:rsidRPr="00056A0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D5FA6" w:rsidRPr="00056A0A">
        <w:rPr>
          <w:rFonts w:asciiTheme="minorBidi" w:hAnsiTheme="minorBidi" w:cstheme="minorBidi"/>
          <w:sz w:val="28"/>
          <w:szCs w:val="28"/>
        </w:rPr>
        <w:t>25</w:t>
      </w:r>
      <w:r w:rsidR="00E847BB" w:rsidRPr="00056A0A">
        <w:rPr>
          <w:rFonts w:asciiTheme="minorBidi" w:hAnsiTheme="minorBidi" w:cstheme="minorBidi"/>
          <w:sz w:val="28"/>
          <w:szCs w:val="28"/>
        </w:rPr>
        <w:t>6</w:t>
      </w:r>
      <w:r w:rsidR="00453953" w:rsidRPr="00056A0A">
        <w:rPr>
          <w:rFonts w:asciiTheme="minorBidi" w:hAnsiTheme="minorBidi" w:cstheme="minorBidi"/>
          <w:sz w:val="28"/>
          <w:szCs w:val="28"/>
        </w:rPr>
        <w:t>9</w:t>
      </w:r>
      <w:r w:rsidR="00E847BB"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0392FCD7" w14:textId="77777777" w:rsidR="00A575EC" w:rsidRPr="008438D1" w:rsidRDefault="00A575EC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DDE0803" w14:textId="373B0488" w:rsidR="00606985" w:rsidRPr="008438D1" w:rsidRDefault="000C4814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7D5145" w:rsidRPr="007D5145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7D5145" w:rsidRPr="007D5145">
        <w:rPr>
          <w:rFonts w:asciiTheme="minorBidi" w:hAnsiTheme="minorBidi" w:cs="Cordia New" w:hint="cs"/>
          <w:spacing w:val="-4"/>
          <w:sz w:val="28"/>
          <w:szCs w:val="28"/>
          <w:cs/>
        </w:rPr>
        <w:t>มิถุนายน</w:t>
      </w:r>
      <w:r w:rsidR="007D5145" w:rsidRPr="007D514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7D5145" w:rsidRPr="007D5145">
        <w:rPr>
          <w:rFonts w:asciiTheme="minorBidi" w:hAnsiTheme="minorBidi" w:cstheme="minorBidi"/>
          <w:spacing w:val="-4"/>
          <w:sz w:val="28"/>
          <w:szCs w:val="28"/>
        </w:rPr>
        <w:t xml:space="preserve">2568 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บริษัทย่อยอีกแห่งหนึ่งมียอดคงเหลือเงินกู้ยืมจากสถาบันการเงินแห่งหนึ่ง จำนวน </w:t>
      </w:r>
      <w:r w:rsidR="00CE74B1" w:rsidRPr="00056A0A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056A0A">
        <w:rPr>
          <w:rFonts w:asciiTheme="minorBidi" w:hAnsiTheme="minorBidi" w:cstheme="minorBidi"/>
          <w:spacing w:val="-4"/>
          <w:sz w:val="28"/>
          <w:szCs w:val="28"/>
        </w:rPr>
        <w:t>,</w:t>
      </w:r>
      <w:r w:rsidR="0050505E" w:rsidRPr="00056A0A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BC59D0" w:rsidRPr="00056A0A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50505E" w:rsidRPr="00056A0A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ล้านเยนหรือเทียบเท่ากับ </w:t>
      </w:r>
      <w:r w:rsidR="004D60BB" w:rsidRPr="00056A0A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185C65" w:rsidRPr="00056A0A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453AE0" w:rsidRPr="00056A0A">
        <w:rPr>
          <w:rFonts w:asciiTheme="minorBidi" w:hAnsiTheme="minorBidi" w:cstheme="minorBidi"/>
          <w:spacing w:val="-4"/>
          <w:sz w:val="28"/>
          <w:szCs w:val="28"/>
        </w:rPr>
        <w:t>1.22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โดยมีอัตราดอกเบี้ย </w:t>
      </w:r>
      <w:r w:rsidRPr="00056A0A">
        <w:rPr>
          <w:rFonts w:asciiTheme="minorBidi" w:hAnsiTheme="minorBidi" w:cstheme="minorBidi"/>
          <w:spacing w:val="-4"/>
          <w:sz w:val="28"/>
          <w:szCs w:val="28"/>
        </w:rPr>
        <w:t xml:space="preserve">TIBOR 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และจะถึงกำหนดชำระภายในเดือนธันวาคม </w:t>
      </w:r>
      <w:r w:rsidR="00CE74B1" w:rsidRPr="00056A0A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 xml:space="preserve">72 </w:t>
      </w:r>
      <w:r w:rsidR="004D60BB" w:rsidRPr="00056A0A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เงินกู้ยืมดังกล่าวค้ำประกันโดยสินทรัพย์ของ</w:t>
      </w:r>
      <w:r w:rsidR="00363404" w:rsidRPr="00056A0A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</w:p>
    <w:p w14:paraId="5698B713" w14:textId="1A03323B" w:rsidR="00F564EB" w:rsidRPr="00A907B0" w:rsidRDefault="00F564EB" w:rsidP="00A9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</w:p>
    <w:p w14:paraId="426B5688" w14:textId="613558B3" w:rsidR="00297667" w:rsidRPr="00A907B0" w:rsidRDefault="00297667" w:rsidP="00A907B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A907B0" w:rsidRDefault="00297667" w:rsidP="00A907B0">
      <w:pPr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A907B0" w:rsidRDefault="007C72F0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A907B0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A907B0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A907B0" w:rsidRDefault="00C42F7E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1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2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A907B0" w:rsidRDefault="00C42F7E" w:rsidP="00A907B0">
      <w:pPr>
        <w:pStyle w:val="ListParagraph"/>
        <w:tabs>
          <w:tab w:val="clear" w:pos="680"/>
          <w:tab w:val="clear" w:pos="907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A907B0">
      <w:pPr>
        <w:pStyle w:val="ListParagraph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6" w:name="_Hlk69322219"/>
      <w:r w:rsidRPr="00A907B0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A907B0">
        <w:rPr>
          <w:rFonts w:asciiTheme="minorBidi" w:hAnsiTheme="minorBidi" w:cstheme="minorBidi"/>
          <w:sz w:val="28"/>
          <w:szCs w:val="28"/>
        </w:rPr>
        <w:br/>
      </w:r>
      <w:r w:rsidRPr="00A907B0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A907B0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A907B0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C43471">
        <w:rPr>
          <w:rFonts w:asciiTheme="minorBidi" w:hAnsiTheme="minorBidi" w:cstheme="minorBidi"/>
          <w:sz w:val="28"/>
          <w:szCs w:val="28"/>
          <w:cs/>
        </w:rPr>
        <w:t>เดียวกัน</w:t>
      </w:r>
    </w:p>
    <w:bookmarkEnd w:id="6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AA5249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AA5249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698A" w:rsidRPr="00C43471" w14:paraId="35D4E04E" w14:textId="77777777" w:rsidTr="00AA5249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474AD3E2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34DC3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</w:t>
            </w:r>
            <w:r w:rsidR="00634DC3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0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634DC3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851" w:type="dxa"/>
            <w:vAlign w:val="bottom"/>
          </w:tcPr>
          <w:p w14:paraId="4C066A87" w14:textId="736FB91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D31ACC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BD8802" w14:textId="057B398C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317A66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573939" w14:textId="76AD9E98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063B12F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52ECEA" w14:textId="0575C66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F57916B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2897E" w14:textId="7994FA0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4E117586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D66BDA" w14:textId="0412693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2F4395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4808A7" w14:textId="345C1D6D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C80F744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AA446" w14:textId="1C5D412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99CF097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69E8F" w14:textId="439F420E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72BD9549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14FA57" w14:textId="2E94A9F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B6FEE" w:rsidRPr="00C43471" w14:paraId="42D574B3" w14:textId="77777777" w:rsidTr="00AA5249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6DBD9975" w14:textId="77777777" w:rsidTr="00E4118B">
        <w:trPr>
          <w:trHeight w:val="144"/>
        </w:trPr>
        <w:tc>
          <w:tcPr>
            <w:tcW w:w="3492" w:type="dxa"/>
          </w:tcPr>
          <w:p w14:paraId="4B31C647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F905FF1" w14:textId="70D378AD" w:rsidR="00D26235" w:rsidRPr="00C43471" w:rsidRDefault="00024C4B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24C4B">
              <w:rPr>
                <w:rFonts w:asciiTheme="minorBidi" w:hAnsiTheme="minorBidi" w:cstheme="minorBidi"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70BD8BB2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6043D29C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041B0636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C9FE44" w14:textId="283ED296" w:rsidR="00D26235" w:rsidRPr="00C43471" w:rsidRDefault="00EA5A5D" w:rsidP="00EA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11,770</w:t>
            </w:r>
          </w:p>
        </w:tc>
        <w:tc>
          <w:tcPr>
            <w:tcW w:w="283" w:type="dxa"/>
          </w:tcPr>
          <w:p w14:paraId="2F2C3678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32632C" w14:textId="2DAE936B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Pr="00C876D9">
              <w:rPr>
                <w:rFonts w:asciiTheme="minorBidi" w:hAnsiTheme="minorBidi" w:cstheme="minorBidi"/>
                <w:sz w:val="24"/>
                <w:szCs w:val="24"/>
              </w:rPr>
              <w:t>765</w:t>
            </w:r>
          </w:p>
        </w:tc>
        <w:tc>
          <w:tcPr>
            <w:tcW w:w="283" w:type="dxa"/>
          </w:tcPr>
          <w:p w14:paraId="7E13770E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B5FC0" w14:textId="1C42BEAF" w:rsidR="00D26235" w:rsidRPr="005F3512" w:rsidRDefault="00A813D4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A813D4">
              <w:rPr>
                <w:rFonts w:asciiTheme="minorBidi" w:hAnsiTheme="minorBidi" w:cs="Cordia New"/>
                <w:sz w:val="24"/>
                <w:szCs w:val="24"/>
              </w:rPr>
              <w:t>310</w:t>
            </w:r>
          </w:p>
        </w:tc>
        <w:tc>
          <w:tcPr>
            <w:tcW w:w="283" w:type="dxa"/>
          </w:tcPr>
          <w:p w14:paraId="542538C4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FFA63F" w14:textId="524336F2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15,597</w:t>
            </w:r>
          </w:p>
        </w:tc>
        <w:tc>
          <w:tcPr>
            <w:tcW w:w="283" w:type="dxa"/>
          </w:tcPr>
          <w:p w14:paraId="1499A012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9E9C91" w14:textId="7196DA40" w:rsidR="00D26235" w:rsidRPr="00C43471" w:rsidRDefault="00B04416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E95233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33B1B" w14:textId="479280F6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BFF46B6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88E07" w14:textId="20391471" w:rsidR="00D26235" w:rsidRPr="00C43471" w:rsidRDefault="00131F5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sz w:val="24"/>
                <w:szCs w:val="24"/>
              </w:rPr>
              <w:t>2,732,360</w:t>
            </w:r>
          </w:p>
        </w:tc>
        <w:tc>
          <w:tcPr>
            <w:tcW w:w="284" w:type="dxa"/>
          </w:tcPr>
          <w:p w14:paraId="297DA18C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B4D34" w14:textId="40A35A6D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2,535,</w:t>
            </w:r>
            <w:r w:rsidRPr="00105195">
              <w:rPr>
                <w:rFonts w:asciiTheme="minorBidi" w:hAnsiTheme="minorBidi" w:cstheme="minorBidi"/>
                <w:sz w:val="24"/>
                <w:szCs w:val="24"/>
              </w:rPr>
              <w:t>48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</w:tr>
      <w:tr w:rsidR="002B7CB0" w:rsidRPr="00C43471" w14:paraId="66C2B06C" w14:textId="77777777" w:rsidTr="00E4118B">
        <w:trPr>
          <w:trHeight w:val="144"/>
        </w:trPr>
        <w:tc>
          <w:tcPr>
            <w:tcW w:w="3492" w:type="dxa"/>
          </w:tcPr>
          <w:p w14:paraId="1DB507FB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FE001" w14:textId="31A882B5" w:rsidR="00D26235" w:rsidRPr="00C43471" w:rsidRDefault="00371019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24F38F01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A86E13" w14:textId="5913B996" w:rsidR="00D26235" w:rsidRPr="00C43471" w:rsidRDefault="00EA5A5D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657,128</w:t>
            </w:r>
          </w:p>
        </w:tc>
        <w:tc>
          <w:tcPr>
            <w:tcW w:w="283" w:type="dxa"/>
          </w:tcPr>
          <w:p w14:paraId="40939509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C954B4" w14:textId="1D5A3ACD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669,106</w:t>
            </w:r>
          </w:p>
        </w:tc>
        <w:tc>
          <w:tcPr>
            <w:tcW w:w="283" w:type="dxa"/>
          </w:tcPr>
          <w:p w14:paraId="5EC386CF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179223" w14:textId="31BA2907" w:rsidR="00D26235" w:rsidRPr="005F3512" w:rsidRDefault="00B43379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B43379">
              <w:rPr>
                <w:rFonts w:asciiTheme="minorBidi" w:hAnsiTheme="minorBidi" w:cs="Cordia New"/>
                <w:sz w:val="24"/>
                <w:szCs w:val="24"/>
              </w:rPr>
              <w:t>69,988</w:t>
            </w:r>
          </w:p>
        </w:tc>
        <w:tc>
          <w:tcPr>
            <w:tcW w:w="283" w:type="dxa"/>
          </w:tcPr>
          <w:p w14:paraId="394E0183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9CCC4B" w14:textId="779FB216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178,157</w:t>
            </w:r>
          </w:p>
        </w:tc>
        <w:tc>
          <w:tcPr>
            <w:tcW w:w="283" w:type="dxa"/>
          </w:tcPr>
          <w:p w14:paraId="1A561A96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6AEF4" w14:textId="020D38FD" w:rsidR="00D26235" w:rsidRPr="00C43471" w:rsidRDefault="00B04416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56B2B067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2634EA" w14:textId="5A6A4A76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74C8B225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3E09" w14:textId="5AD652B4" w:rsidR="00D26235" w:rsidRPr="00C43471" w:rsidRDefault="00CA4F32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3BE34" w14:textId="7777777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64B00D" w14:textId="55D0CF87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C3E30" w:rsidRPr="00C43471" w14:paraId="38549545" w14:textId="77777777" w:rsidTr="00E4118B">
        <w:trPr>
          <w:trHeight w:val="144"/>
        </w:trPr>
        <w:tc>
          <w:tcPr>
            <w:tcW w:w="3492" w:type="dxa"/>
          </w:tcPr>
          <w:p w14:paraId="55F706EF" w14:textId="1A8C4F2E" w:rsidR="00D26235" w:rsidRPr="00C43471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313973C8" w:rsidR="00D26235" w:rsidRPr="00D36737" w:rsidRDefault="00024C4B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24C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0FB0A991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2EC1D528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6B47FAF9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1078B85E" w:rsidR="00D26235" w:rsidRPr="00D36737" w:rsidRDefault="00457594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57672601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298E968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Pr="00F468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7F1D43F2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1CB5AA0F" w:rsidR="00D26235" w:rsidRPr="00D36737" w:rsidRDefault="00761F9F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30A249AE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447FDD78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</w:tcPr>
          <w:p w14:paraId="3386675B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2EF03D26" w:rsidR="00D26235" w:rsidRPr="00D36737" w:rsidRDefault="00B04416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682D26B8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3AB77CB1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7561A618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224C5DD3" w:rsidR="00D26235" w:rsidRPr="00D36737" w:rsidRDefault="00131F5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  <w:tc>
          <w:tcPr>
            <w:tcW w:w="284" w:type="dxa"/>
          </w:tcPr>
          <w:p w14:paraId="009F2D51" w14:textId="77777777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46B65645" w:rsidR="00D26235" w:rsidRPr="00D36737" w:rsidRDefault="00D26235" w:rsidP="00D2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Pr="0010519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</w:tr>
      <w:tr w:rsidR="0083320E" w:rsidRPr="00C43471" w14:paraId="638A96A4" w14:textId="77777777" w:rsidTr="007279C7">
        <w:trPr>
          <w:trHeight w:val="177"/>
        </w:trPr>
        <w:tc>
          <w:tcPr>
            <w:tcW w:w="3492" w:type="dxa"/>
          </w:tcPr>
          <w:p w14:paraId="1FEF5A9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7373F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1779F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9F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1F89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5FBC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CA1A5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0D21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68CAC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8B30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39C3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0928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73A0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E8F15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8013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2BD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7ED3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659F5885" w14:textId="77777777" w:rsidTr="007279C7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68D8B4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0E3B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8BFB4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2D3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E84B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9DFA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03F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3619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7458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544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FFC9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3A43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1F16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9D4B7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5A3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3761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223281DB" w14:textId="77777777" w:rsidTr="007279C7">
        <w:trPr>
          <w:trHeight w:val="144"/>
        </w:trPr>
        <w:tc>
          <w:tcPr>
            <w:tcW w:w="3492" w:type="dxa"/>
          </w:tcPr>
          <w:p w14:paraId="2D13CC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6B96FA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B809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40B5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7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0413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2F68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9C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1A51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3958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4C3AC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76C85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19849" w14:textId="00CAC27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6C1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7531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5B1C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8CB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5CD6531A" w14:textId="77777777" w:rsidTr="00E4118B">
        <w:trPr>
          <w:trHeight w:val="144"/>
        </w:trPr>
        <w:tc>
          <w:tcPr>
            <w:tcW w:w="3492" w:type="dxa"/>
          </w:tcPr>
          <w:p w14:paraId="06AC709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20676BDB" w14:textId="0B68DCC9" w:rsidR="000C3ACA" w:rsidRPr="00C43471" w:rsidRDefault="0004231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A169BB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3F82B40E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  <w:tc>
          <w:tcPr>
            <w:tcW w:w="283" w:type="dxa"/>
          </w:tcPr>
          <w:p w14:paraId="12052CA2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072F" w14:textId="5CAAB313" w:rsidR="000C3ACA" w:rsidRPr="00C43471" w:rsidRDefault="00EA5A5D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5A5D">
              <w:rPr>
                <w:rFonts w:asciiTheme="minorBidi" w:hAnsiTheme="minorBidi" w:cstheme="minorBidi"/>
                <w:sz w:val="24"/>
                <w:szCs w:val="24"/>
              </w:rPr>
              <w:t>657,128</w:t>
            </w:r>
          </w:p>
        </w:tc>
        <w:tc>
          <w:tcPr>
            <w:tcW w:w="283" w:type="dxa"/>
          </w:tcPr>
          <w:p w14:paraId="42B68917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60A4C" w14:textId="013EA731" w:rsidR="000C3ACA" w:rsidRPr="00C43471" w:rsidRDefault="000C064C" w:rsidP="000C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C064C">
              <w:rPr>
                <w:rFonts w:asciiTheme="minorBidi" w:hAnsiTheme="minorBidi" w:cstheme="minorBidi"/>
                <w:sz w:val="24"/>
                <w:szCs w:val="24"/>
              </w:rPr>
              <w:t>669,106</w:t>
            </w:r>
          </w:p>
        </w:tc>
        <w:tc>
          <w:tcPr>
            <w:tcW w:w="283" w:type="dxa"/>
          </w:tcPr>
          <w:p w14:paraId="35B608BC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E958" w14:textId="794F5C08" w:rsidR="000C3ACA" w:rsidRPr="00A5588D" w:rsidRDefault="00B43379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43379">
              <w:rPr>
                <w:rFonts w:asciiTheme="minorBidi" w:hAnsiTheme="minorBidi" w:cstheme="minorBidi"/>
                <w:sz w:val="24"/>
                <w:szCs w:val="24"/>
              </w:rPr>
              <w:t>64,272</w:t>
            </w:r>
          </w:p>
        </w:tc>
        <w:tc>
          <w:tcPr>
            <w:tcW w:w="283" w:type="dxa"/>
          </w:tcPr>
          <w:p w14:paraId="16F98EAB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E459" w14:textId="466D4D2F" w:rsidR="000C3ACA" w:rsidRPr="00C43471" w:rsidRDefault="00B57DD8" w:rsidP="000C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57DD8">
              <w:rPr>
                <w:rFonts w:asciiTheme="minorBidi" w:hAnsiTheme="minorBidi" w:cstheme="minorBidi"/>
                <w:sz w:val="24"/>
                <w:szCs w:val="24"/>
              </w:rPr>
              <w:t>176,538</w:t>
            </w:r>
          </w:p>
        </w:tc>
        <w:tc>
          <w:tcPr>
            <w:tcW w:w="283" w:type="dxa"/>
          </w:tcPr>
          <w:p w14:paraId="615F2D4E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F6A9" w14:textId="39C7BACB" w:rsidR="000C3ACA" w:rsidRPr="00C43471" w:rsidRDefault="00C415E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15E5">
              <w:rPr>
                <w:rFonts w:asciiTheme="minorBidi" w:hAnsiTheme="minorBidi" w:cstheme="minorBidi"/>
                <w:sz w:val="24"/>
                <w:szCs w:val="24"/>
              </w:rPr>
              <w:t>(721,400)</w:t>
            </w:r>
          </w:p>
        </w:tc>
        <w:tc>
          <w:tcPr>
            <w:tcW w:w="283" w:type="dxa"/>
          </w:tcPr>
          <w:p w14:paraId="65586565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6AFC8" w14:textId="4CC0709B" w:rsidR="000C3ACA" w:rsidRPr="003C5EFF" w:rsidRDefault="000C064C" w:rsidP="000C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C064C">
              <w:rPr>
                <w:rFonts w:asciiTheme="minorBidi" w:hAnsiTheme="minorBidi" w:cstheme="minorBidi"/>
                <w:sz w:val="24"/>
                <w:szCs w:val="24"/>
              </w:rPr>
              <w:t>(845,644)</w:t>
            </w:r>
          </w:p>
        </w:tc>
        <w:tc>
          <w:tcPr>
            <w:tcW w:w="284" w:type="dxa"/>
          </w:tcPr>
          <w:p w14:paraId="4C02483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89D61" w14:textId="6B2FB86D" w:rsidR="000C3ACA" w:rsidRPr="00C43471" w:rsidRDefault="00CA4F32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FDA4558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2EFCD" w14:textId="738307D1" w:rsidR="000C3ACA" w:rsidRPr="00C43471" w:rsidRDefault="0057225E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7225E">
              <w:rPr>
                <w:rFonts w:asciiTheme="minorBidi" w:hAnsiTheme="minorBidi" w:cs="Cordia New"/>
                <w:sz w:val="24"/>
                <w:szCs w:val="24"/>
                <w:cs/>
              </w:rPr>
              <w:t>122</w:t>
            </w:r>
            <w:r w:rsidRPr="0057225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7225E">
              <w:rPr>
                <w:rFonts w:asciiTheme="minorBidi" w:hAnsiTheme="minorBidi" w:cs="Cordia New"/>
                <w:sz w:val="24"/>
                <w:szCs w:val="24"/>
                <w:cs/>
              </w:rPr>
              <w:t>688</w:t>
            </w:r>
          </w:p>
        </w:tc>
      </w:tr>
      <w:tr w:rsidR="0083320E" w:rsidRPr="00C43471" w14:paraId="0307EEEF" w14:textId="77777777" w:rsidTr="00E4118B">
        <w:trPr>
          <w:trHeight w:val="144"/>
        </w:trPr>
        <w:tc>
          <w:tcPr>
            <w:tcW w:w="3492" w:type="dxa"/>
          </w:tcPr>
          <w:p w14:paraId="1D288A56" w14:textId="5A38C6C9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vAlign w:val="bottom"/>
          </w:tcPr>
          <w:p w14:paraId="374FC0BC" w14:textId="50EAD25A" w:rsidR="000C3ACA" w:rsidRPr="00C43471" w:rsidRDefault="0004231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14425F78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F62966" w14:textId="0FE11E6F" w:rsidR="000C3ACA" w:rsidRPr="00C43471" w:rsidRDefault="007C003B" w:rsidP="007C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C003B">
              <w:rPr>
                <w:rFonts w:asciiTheme="minorBidi" w:hAnsiTheme="minorBidi" w:cstheme="minorBidi"/>
                <w:sz w:val="24"/>
                <w:szCs w:val="24"/>
              </w:rPr>
              <w:t>11,770</w:t>
            </w:r>
          </w:p>
        </w:tc>
        <w:tc>
          <w:tcPr>
            <w:tcW w:w="283" w:type="dxa"/>
          </w:tcPr>
          <w:p w14:paraId="259F0E7D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BA27B" w14:textId="51537F89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Pr="00E93A62">
              <w:rPr>
                <w:rFonts w:asciiTheme="minorBidi" w:hAnsiTheme="minorBidi" w:cstheme="minorBidi"/>
                <w:sz w:val="24"/>
                <w:szCs w:val="24"/>
              </w:rPr>
              <w:t>76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0D95370E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6DDCEB" w14:textId="54F9AD84" w:rsidR="000C3ACA" w:rsidRPr="008E5AC5" w:rsidRDefault="00B43379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B43379">
              <w:rPr>
                <w:rFonts w:asciiTheme="minorBidi" w:hAnsiTheme="minorBidi" w:cs="Cordia New"/>
                <w:sz w:val="24"/>
                <w:szCs w:val="24"/>
              </w:rPr>
              <w:t>5,716</w:t>
            </w:r>
          </w:p>
        </w:tc>
        <w:tc>
          <w:tcPr>
            <w:tcW w:w="283" w:type="dxa"/>
          </w:tcPr>
          <w:p w14:paraId="01C0EC21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2F6FC6" w14:textId="112471FF" w:rsidR="000C3ACA" w:rsidRPr="007E098A" w:rsidRDefault="00B57DD8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57DD8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B57DD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57DD8">
              <w:rPr>
                <w:rFonts w:asciiTheme="minorBidi" w:hAnsiTheme="minorBidi" w:cs="Cordia New"/>
                <w:sz w:val="24"/>
                <w:szCs w:val="24"/>
                <w:cs/>
              </w:rPr>
              <w:t>619</w:t>
            </w:r>
          </w:p>
        </w:tc>
        <w:tc>
          <w:tcPr>
            <w:tcW w:w="283" w:type="dxa"/>
          </w:tcPr>
          <w:p w14:paraId="73DFEB3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4F066D" w14:textId="33023900" w:rsidR="000C3ACA" w:rsidRPr="00C43471" w:rsidRDefault="00C415E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15E5">
              <w:rPr>
                <w:rFonts w:asciiTheme="minorBidi" w:hAnsiTheme="minorBidi" w:cstheme="minorBidi"/>
                <w:sz w:val="24"/>
                <w:szCs w:val="24"/>
              </w:rPr>
              <w:t>(5,716)</w:t>
            </w:r>
          </w:p>
        </w:tc>
        <w:tc>
          <w:tcPr>
            <w:tcW w:w="283" w:type="dxa"/>
          </w:tcPr>
          <w:p w14:paraId="22B66A07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E4DB5" w14:textId="1B00F01D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(1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619)</w:t>
            </w:r>
          </w:p>
        </w:tc>
        <w:tc>
          <w:tcPr>
            <w:tcW w:w="284" w:type="dxa"/>
          </w:tcPr>
          <w:p w14:paraId="7EC7F74F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679ABE" w14:textId="290E1601" w:rsidR="000C3ACA" w:rsidRPr="00C43471" w:rsidRDefault="00CA4F32" w:rsidP="00CA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11,770</w:t>
            </w:r>
          </w:p>
        </w:tc>
        <w:tc>
          <w:tcPr>
            <w:tcW w:w="284" w:type="dxa"/>
          </w:tcPr>
          <w:p w14:paraId="19A84D68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E5536" w14:textId="141936FC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1712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6817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0C3ACA">
              <w:rPr>
                <w:rFonts w:asciiTheme="minorBidi" w:hAnsiTheme="minorBidi" w:cstheme="minorBidi"/>
                <w:sz w:val="24"/>
                <w:szCs w:val="24"/>
                <w:cs/>
              </w:rPr>
              <w:t>765</w:t>
            </w:r>
          </w:p>
        </w:tc>
      </w:tr>
      <w:tr w:rsidR="002B7CB0" w:rsidRPr="00C43471" w14:paraId="226993F7" w14:textId="77777777" w:rsidTr="00E4118B">
        <w:trPr>
          <w:trHeight w:val="144"/>
        </w:trPr>
        <w:tc>
          <w:tcPr>
            <w:tcW w:w="3492" w:type="dxa"/>
          </w:tcPr>
          <w:p w14:paraId="7452C461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4C2B0" w14:textId="08240125" w:rsidR="000C3ACA" w:rsidRPr="00C43471" w:rsidRDefault="006B6110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36EDA0BF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3C8BD0" w14:textId="5155450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2,391,431</w:t>
            </w:r>
          </w:p>
        </w:tc>
        <w:tc>
          <w:tcPr>
            <w:tcW w:w="283" w:type="dxa"/>
          </w:tcPr>
          <w:p w14:paraId="0ECC8EE5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92A2FC" w14:textId="54FC1A5B" w:rsidR="000C3ACA" w:rsidRPr="00C43471" w:rsidRDefault="007C003B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C837571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3D2600" w14:textId="128F0F86" w:rsidR="000C3ACA" w:rsidRPr="00C43471" w:rsidRDefault="000C064C" w:rsidP="000C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E79F7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DCC342" w14:textId="45428002" w:rsidR="000C3ACA" w:rsidRPr="008E5AC5" w:rsidRDefault="00A813D4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A813D4">
              <w:rPr>
                <w:rFonts w:asciiTheme="minorBidi" w:hAnsiTheme="minorBidi" w:cs="Cordia New"/>
                <w:sz w:val="24"/>
                <w:szCs w:val="24"/>
              </w:rPr>
              <w:t>310</w:t>
            </w:r>
          </w:p>
        </w:tc>
        <w:tc>
          <w:tcPr>
            <w:tcW w:w="283" w:type="dxa"/>
          </w:tcPr>
          <w:p w14:paraId="763BBBED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A56429" w14:textId="7D7985EC" w:rsidR="000C3ACA" w:rsidRPr="00B57DD8" w:rsidRDefault="00B57DD8" w:rsidP="00B5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B57DD8">
              <w:rPr>
                <w:rFonts w:asciiTheme="minorBidi" w:hAnsiTheme="minorBidi" w:cs="Cordia New"/>
                <w:sz w:val="24"/>
                <w:szCs w:val="24"/>
              </w:rPr>
              <w:t>15,597</w:t>
            </w:r>
          </w:p>
        </w:tc>
        <w:tc>
          <w:tcPr>
            <w:tcW w:w="283" w:type="dxa"/>
          </w:tcPr>
          <w:p w14:paraId="20007CD8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C23F5D" w14:textId="77517968" w:rsidR="000C3ACA" w:rsidRPr="00C43471" w:rsidRDefault="00C415E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005A4E8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4351E" w14:textId="3B5948E7" w:rsidR="000C3ACA" w:rsidRPr="00C43471" w:rsidRDefault="000C064C" w:rsidP="000C0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7C69BC3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255D8" w14:textId="4CBA635E" w:rsidR="000C3ACA" w:rsidRPr="00C43471" w:rsidRDefault="00CA4F32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2,720,590</w:t>
            </w:r>
          </w:p>
        </w:tc>
        <w:tc>
          <w:tcPr>
            <w:tcW w:w="284" w:type="dxa"/>
          </w:tcPr>
          <w:p w14:paraId="56B3F651" w14:textId="77777777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FD59C4" w14:textId="2E33D292" w:rsidR="000C3ACA" w:rsidRPr="00C43471" w:rsidRDefault="0057225E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7225E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57225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7225E">
              <w:rPr>
                <w:rFonts w:asciiTheme="minorBidi" w:hAnsiTheme="minorBidi" w:cs="Cordia New"/>
                <w:sz w:val="24"/>
                <w:szCs w:val="24"/>
                <w:cs/>
              </w:rPr>
              <w:t>407</w:t>
            </w:r>
            <w:r w:rsidRPr="0057225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7225E">
              <w:rPr>
                <w:rFonts w:asciiTheme="minorBidi" w:hAnsiTheme="minorBidi" w:cs="Cordia New"/>
                <w:sz w:val="24"/>
                <w:szCs w:val="24"/>
                <w:cs/>
              </w:rPr>
              <w:t>028</w:t>
            </w:r>
          </w:p>
        </w:tc>
      </w:tr>
      <w:tr w:rsidR="007C3E30" w:rsidRPr="00C43471" w14:paraId="449F6EEA" w14:textId="77777777" w:rsidTr="00E4118B">
        <w:trPr>
          <w:trHeight w:val="144"/>
        </w:trPr>
        <w:tc>
          <w:tcPr>
            <w:tcW w:w="3492" w:type="dxa"/>
          </w:tcPr>
          <w:p w14:paraId="475E2373" w14:textId="7C122958" w:rsidR="000C3ACA" w:rsidRPr="00C43471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5F723268" w:rsidR="000C3ACA" w:rsidRPr="00D36737" w:rsidRDefault="006B6110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14D359D6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4F45ED7E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6B6D3A4C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31437A76" w:rsidR="000C3ACA" w:rsidRPr="00D36737" w:rsidRDefault="00457594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50FD147D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2B1BC4EC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Pr="00F468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7F20A9B0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18EB15E8" w:rsidR="000C3ACA" w:rsidRPr="00D36737" w:rsidRDefault="00761F9F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53ADF78C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60B2AACE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193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754</w:t>
            </w:r>
          </w:p>
        </w:tc>
        <w:tc>
          <w:tcPr>
            <w:tcW w:w="283" w:type="dxa"/>
          </w:tcPr>
          <w:p w14:paraId="69DE208C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60764880" w:rsidR="000C3ACA" w:rsidRPr="00D36737" w:rsidRDefault="00B04416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7D4EF663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6E32226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(847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263)</w:t>
            </w:r>
          </w:p>
        </w:tc>
        <w:tc>
          <w:tcPr>
            <w:tcW w:w="284" w:type="dxa"/>
          </w:tcPr>
          <w:p w14:paraId="4FB93A1F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64D41335" w:rsidR="000C3ACA" w:rsidRPr="00D36737" w:rsidRDefault="00131F55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  <w:tc>
          <w:tcPr>
            <w:tcW w:w="284" w:type="dxa"/>
          </w:tcPr>
          <w:p w14:paraId="292CF11C" w14:textId="77777777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282F3EEE" w:rsidR="000C3ACA" w:rsidRPr="00D36737" w:rsidRDefault="000C3ACA" w:rsidP="000C3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535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48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</w:t>
            </w:r>
          </w:p>
        </w:tc>
      </w:tr>
      <w:tr w:rsidR="0083320E" w:rsidRPr="00C43471" w14:paraId="4F5AD3C5" w14:textId="77777777" w:rsidTr="007279C7">
        <w:trPr>
          <w:trHeight w:val="144"/>
        </w:trPr>
        <w:tc>
          <w:tcPr>
            <w:tcW w:w="3492" w:type="dxa"/>
          </w:tcPr>
          <w:p w14:paraId="336EE62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080CD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FC0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598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476B9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86A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317FC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4205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1E52DE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E41F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3D4AA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4B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97BC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374D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7AF8C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BE64C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2DB3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DF5FF6F" w14:textId="77777777" w:rsidTr="007279C7">
        <w:trPr>
          <w:trHeight w:val="144"/>
        </w:trPr>
        <w:tc>
          <w:tcPr>
            <w:tcW w:w="3492" w:type="dxa"/>
          </w:tcPr>
          <w:p w14:paraId="6A7B114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0E5262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9128B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D3FE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2BDC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B4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7E65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57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01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D99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08B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1A80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6F76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D462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991B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93A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60E7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7FC66AE9" w14:textId="77777777" w:rsidTr="00E4118B">
        <w:trPr>
          <w:trHeight w:val="144"/>
        </w:trPr>
        <w:tc>
          <w:tcPr>
            <w:tcW w:w="3492" w:type="dxa"/>
          </w:tcPr>
          <w:p w14:paraId="61555077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20FCCAE9" w14:textId="0F2A1E79" w:rsidR="00634DC3" w:rsidRPr="00C43471" w:rsidRDefault="006B6110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2,585,968</w:t>
            </w:r>
          </w:p>
        </w:tc>
        <w:tc>
          <w:tcPr>
            <w:tcW w:w="283" w:type="dxa"/>
          </w:tcPr>
          <w:p w14:paraId="1D0112C8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599D8D3B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2,215,602</w:t>
            </w:r>
          </w:p>
        </w:tc>
        <w:tc>
          <w:tcPr>
            <w:tcW w:w="283" w:type="dxa"/>
          </w:tcPr>
          <w:p w14:paraId="4D5286F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176B1" w14:textId="2331DB58" w:rsidR="00634DC3" w:rsidRPr="00C43471" w:rsidRDefault="00FF505B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505B">
              <w:rPr>
                <w:rFonts w:asciiTheme="minorBidi" w:hAnsiTheme="minorBidi" w:cstheme="minorBidi"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23035BE3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E8E968" w14:textId="2BE7247C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674,</w:t>
            </w:r>
            <w:r w:rsidRPr="003A19FF">
              <w:rPr>
                <w:rFonts w:asciiTheme="minorBidi" w:hAnsiTheme="minorBidi" w:cstheme="minorBidi"/>
                <w:sz w:val="24"/>
                <w:szCs w:val="24"/>
              </w:rPr>
              <w:t>871</w:t>
            </w:r>
          </w:p>
        </w:tc>
        <w:tc>
          <w:tcPr>
            <w:tcW w:w="283" w:type="dxa"/>
          </w:tcPr>
          <w:p w14:paraId="4C4F21BB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DF2CE" w14:textId="4DC01A57" w:rsidR="00634DC3" w:rsidRPr="008E5AC5" w:rsidRDefault="00761F9F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01E88395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CAE30" w14:textId="39DC1DE9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193,754</w:t>
            </w:r>
          </w:p>
        </w:tc>
        <w:tc>
          <w:tcPr>
            <w:tcW w:w="283" w:type="dxa"/>
          </w:tcPr>
          <w:p w14:paraId="11835716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A3D5" w14:textId="50BEAAAD" w:rsidR="00634DC3" w:rsidRPr="00C43471" w:rsidRDefault="00B04416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718A0F19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2180" w14:textId="52FFFEC0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2D7C093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7B258E" w14:textId="7830605E" w:rsidR="00634DC3" w:rsidRPr="00C43471" w:rsidRDefault="00CA4F32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2,598,048</w:t>
            </w:r>
          </w:p>
        </w:tc>
        <w:tc>
          <w:tcPr>
            <w:tcW w:w="284" w:type="dxa"/>
          </w:tcPr>
          <w:p w14:paraId="315C7B80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A98D8" w14:textId="3217E8E9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2,236,</w:t>
            </w:r>
            <w:r w:rsidRPr="00E8453A">
              <w:rPr>
                <w:rFonts w:asciiTheme="minorBidi" w:hAnsiTheme="minorBidi" w:cstheme="minorBidi"/>
                <w:sz w:val="24"/>
                <w:szCs w:val="24"/>
              </w:rPr>
              <w:t>964</w:t>
            </w:r>
          </w:p>
        </w:tc>
      </w:tr>
      <w:tr w:rsidR="0083320E" w:rsidRPr="00C43471" w14:paraId="70E9B2B9" w14:textId="77777777" w:rsidTr="00E4118B">
        <w:trPr>
          <w:trHeight w:val="144"/>
        </w:trPr>
        <w:tc>
          <w:tcPr>
            <w:tcW w:w="3492" w:type="dxa"/>
          </w:tcPr>
          <w:p w14:paraId="7A0061AE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7BB045EC" w14:textId="5B949D89" w:rsidR="00634DC3" w:rsidRPr="00C43471" w:rsidRDefault="00042315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477565C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0C40088C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  <w:tc>
          <w:tcPr>
            <w:tcW w:w="283" w:type="dxa"/>
          </w:tcPr>
          <w:p w14:paraId="5F5D0B0B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7D8DAD" w14:textId="4AB8834E" w:rsidR="00634DC3" w:rsidRPr="00C43471" w:rsidRDefault="00FF505B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EB0CFCE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10740" w14:textId="5D6F6B82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E1FEDE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78878" w14:textId="36EC917D" w:rsidR="00634DC3" w:rsidRPr="00206256" w:rsidRDefault="00761F9F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3B4898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CE9BA" w14:textId="4C744B4F" w:rsidR="00634DC3" w:rsidRPr="00206256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7F5DB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BD4FA" w14:textId="1FF41358" w:rsidR="00634DC3" w:rsidRPr="00C43471" w:rsidRDefault="00B04416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66794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49D3" w14:textId="41DCF121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450F19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11E34" w14:textId="20C3232A" w:rsidR="00634DC3" w:rsidRPr="00C43471" w:rsidRDefault="00CA4F32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1D08EEC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07F25C" w14:textId="5A4EFFE5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</w:tr>
      <w:tr w:rsidR="002B7CB0" w:rsidRPr="00C43471" w14:paraId="3033B2C4" w14:textId="77777777" w:rsidTr="00E4118B">
        <w:trPr>
          <w:trHeight w:val="144"/>
        </w:trPr>
        <w:tc>
          <w:tcPr>
            <w:tcW w:w="3492" w:type="dxa"/>
          </w:tcPr>
          <w:p w14:paraId="507A5459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02BEF7" w14:textId="0298AE93" w:rsidR="00634DC3" w:rsidRPr="00C43471" w:rsidRDefault="006B6110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3" w:type="dxa"/>
          </w:tcPr>
          <w:p w14:paraId="0464BB0A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0F949CDB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175,829</w:t>
            </w:r>
          </w:p>
        </w:tc>
        <w:tc>
          <w:tcPr>
            <w:tcW w:w="283" w:type="dxa"/>
          </w:tcPr>
          <w:p w14:paraId="5E2E4B7D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12F3DF" w14:textId="239213FD" w:rsidR="00634DC3" w:rsidRPr="00C43471" w:rsidRDefault="00FF505B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F227659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2300FC" w14:textId="167C387D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E9966A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C5CAA" w14:textId="2C964759" w:rsidR="00634DC3" w:rsidRPr="00206256" w:rsidRDefault="00761F9F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BBBBEC5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9283AD" w14:textId="247A0379" w:rsidR="00634DC3" w:rsidRPr="00206256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D26448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5DEF4D" w14:textId="4BDAB239" w:rsidR="00634DC3" w:rsidRPr="00C43471" w:rsidRDefault="00B04416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B2524F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C8BC6" w14:textId="541B4F9C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35AF423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54A7F3" w14:textId="5499E219" w:rsidR="00634DC3" w:rsidRPr="00C43471" w:rsidRDefault="00CA4F32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A4F32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4" w:type="dxa"/>
          </w:tcPr>
          <w:p w14:paraId="71BBE8D2" w14:textId="77777777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DFAE6F" w14:textId="23BBD873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175,829</w:t>
            </w:r>
          </w:p>
        </w:tc>
      </w:tr>
      <w:tr w:rsidR="007C3E30" w:rsidRPr="00C43471" w14:paraId="3C2C8F2D" w14:textId="77777777" w:rsidTr="00E4118B">
        <w:trPr>
          <w:trHeight w:val="144"/>
        </w:trPr>
        <w:tc>
          <w:tcPr>
            <w:tcW w:w="3492" w:type="dxa"/>
          </w:tcPr>
          <w:p w14:paraId="4A5DC5E5" w14:textId="319416CC" w:rsidR="00634DC3" w:rsidRPr="00C43471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52C1983D" w:rsidR="00634DC3" w:rsidRPr="00D36737" w:rsidRDefault="006B6110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B611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1561080C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535247A9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79CCD523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1C089650" w:rsidR="00634DC3" w:rsidRPr="00D36737" w:rsidRDefault="00457594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69A6284F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368FDA38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Pr="00CB681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283" w:type="dxa"/>
          </w:tcPr>
          <w:p w14:paraId="179810E1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1C286178" w:rsidR="00634DC3" w:rsidRPr="00D36737" w:rsidRDefault="00761F9F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1CCB7355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77E3F06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</w:tcPr>
          <w:p w14:paraId="569F4F9A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46DF1AE4" w:rsidR="00634DC3" w:rsidRPr="00D36737" w:rsidRDefault="00B04416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5D1EB894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36C9FE98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3FFA4B28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762489DE" w:rsidR="00634DC3" w:rsidRPr="00D36737" w:rsidRDefault="00131F55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31F5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  <w:tc>
          <w:tcPr>
            <w:tcW w:w="284" w:type="dxa"/>
          </w:tcPr>
          <w:p w14:paraId="384059AA" w14:textId="77777777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786B6899" w:rsidR="00634DC3" w:rsidRPr="00D36737" w:rsidRDefault="00634DC3" w:rsidP="0063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Pr="009301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481</w:t>
            </w:r>
          </w:p>
        </w:tc>
      </w:tr>
      <w:tr w:rsidR="0083320E" w:rsidRPr="00C43471" w14:paraId="1DEFCA09" w14:textId="77777777" w:rsidTr="007279C7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7279C7">
        <w:trPr>
          <w:trHeight w:val="144"/>
        </w:trPr>
        <w:tc>
          <w:tcPr>
            <w:tcW w:w="3492" w:type="dxa"/>
          </w:tcPr>
          <w:p w14:paraId="7F93864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374D7546" w14:textId="77777777" w:rsidTr="00E4118B">
        <w:trPr>
          <w:trHeight w:val="144"/>
        </w:trPr>
        <w:tc>
          <w:tcPr>
            <w:tcW w:w="3492" w:type="dxa"/>
          </w:tcPr>
          <w:p w14:paraId="647688E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32700148" w14:textId="3E90F065" w:rsidR="00906A3E" w:rsidRPr="00C43471" w:rsidRDefault="00042315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sz w:val="24"/>
                <w:szCs w:val="24"/>
              </w:rPr>
              <w:t>2,585,968</w:t>
            </w:r>
          </w:p>
        </w:tc>
        <w:tc>
          <w:tcPr>
            <w:tcW w:w="283" w:type="dxa"/>
          </w:tcPr>
          <w:p w14:paraId="0DEDF37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0BFB7" w14:textId="53F18CE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2,215,602</w:t>
            </w:r>
          </w:p>
        </w:tc>
        <w:tc>
          <w:tcPr>
            <w:tcW w:w="283" w:type="dxa"/>
          </w:tcPr>
          <w:p w14:paraId="3DE7B9E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D2C3E0" w14:textId="607A7E52" w:rsidR="00906A3E" w:rsidRPr="00C43471" w:rsidRDefault="00FF505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505B">
              <w:rPr>
                <w:rFonts w:asciiTheme="minorBidi" w:hAnsiTheme="minorBidi" w:cstheme="minorBidi"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19B1721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2D72A" w14:textId="4D2A508A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674,</w:t>
            </w:r>
            <w:r w:rsidRPr="00C91F02">
              <w:rPr>
                <w:rFonts w:asciiTheme="minorBidi" w:hAnsiTheme="minorBidi" w:cstheme="minorBidi"/>
                <w:sz w:val="24"/>
                <w:szCs w:val="24"/>
              </w:rPr>
              <w:t>871</w:t>
            </w:r>
          </w:p>
        </w:tc>
        <w:tc>
          <w:tcPr>
            <w:tcW w:w="283" w:type="dxa"/>
          </w:tcPr>
          <w:p w14:paraId="1BB534E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BC8407" w14:textId="377920D3" w:rsidR="00906A3E" w:rsidRPr="00C43471" w:rsidRDefault="00761F9F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61F9F">
              <w:rPr>
                <w:rFonts w:asciiTheme="minorBidi" w:hAnsiTheme="minorBidi" w:cstheme="minorBidi"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0821B3C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FB55E1" w14:textId="3C7D90D1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193,754</w:t>
            </w:r>
          </w:p>
        </w:tc>
        <w:tc>
          <w:tcPr>
            <w:tcW w:w="283" w:type="dxa"/>
          </w:tcPr>
          <w:p w14:paraId="381A582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3B716" w14:textId="6C1302C5" w:rsidR="00906A3E" w:rsidRPr="00C43471" w:rsidRDefault="00B04416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3A83C3A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680E9" w14:textId="07ADD0EB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6ABC6C4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927632" w14:textId="6A3588B5" w:rsidR="00906A3E" w:rsidRPr="00C43471" w:rsidRDefault="00F54320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54320">
              <w:rPr>
                <w:rFonts w:asciiTheme="minorBidi" w:hAnsiTheme="minorBidi" w:cstheme="minorBidi"/>
                <w:sz w:val="24"/>
                <w:szCs w:val="24"/>
              </w:rPr>
              <w:t>2,598,048</w:t>
            </w:r>
          </w:p>
        </w:tc>
        <w:tc>
          <w:tcPr>
            <w:tcW w:w="284" w:type="dxa"/>
          </w:tcPr>
          <w:p w14:paraId="62CD41EA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14BBF3CC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2,236,</w:t>
            </w:r>
            <w:r w:rsidRPr="00DA02EF">
              <w:rPr>
                <w:rFonts w:asciiTheme="minorBidi" w:hAnsiTheme="minorBidi" w:cstheme="minorBidi"/>
                <w:sz w:val="24"/>
                <w:szCs w:val="24"/>
              </w:rPr>
              <w:t>964</w:t>
            </w:r>
          </w:p>
        </w:tc>
      </w:tr>
      <w:tr w:rsidR="002B7CB0" w:rsidRPr="00C43471" w14:paraId="7E5B1769" w14:textId="77777777" w:rsidTr="00E4118B">
        <w:trPr>
          <w:trHeight w:val="144"/>
        </w:trPr>
        <w:tc>
          <w:tcPr>
            <w:tcW w:w="3492" w:type="dxa"/>
          </w:tcPr>
          <w:p w14:paraId="3198E1D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1D902F" w14:textId="0EAFDAC8" w:rsidR="00906A3E" w:rsidRPr="00C43471" w:rsidRDefault="00042315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3" w:type="dxa"/>
          </w:tcPr>
          <w:p w14:paraId="76313E0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676E7" w14:textId="74B84E64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298,517</w:t>
            </w:r>
          </w:p>
        </w:tc>
        <w:tc>
          <w:tcPr>
            <w:tcW w:w="283" w:type="dxa"/>
          </w:tcPr>
          <w:p w14:paraId="10AC514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B64CE9" w14:textId="564CE9B4" w:rsidR="00906A3E" w:rsidRPr="00C43471" w:rsidRDefault="00FF505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B14AC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8DAC39" w14:textId="6B60AE60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F14E5F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62338" w14:textId="598AA519" w:rsidR="00906A3E" w:rsidRPr="00C43471" w:rsidRDefault="00761F9F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F41FEE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D8D02" w14:textId="38296703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77676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C7E1C4" w14:textId="7D1C9059" w:rsidR="00906A3E" w:rsidRPr="00C43471" w:rsidRDefault="00B04416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52D115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FE2699" w14:textId="3234845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1B6AB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D9AB9E" w14:textId="31BEB935" w:rsidR="00906A3E" w:rsidRPr="00C43471" w:rsidRDefault="00F54320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54320">
              <w:rPr>
                <w:rFonts w:asciiTheme="minorBidi" w:hAnsiTheme="minorBidi" w:cstheme="minorBidi"/>
                <w:sz w:val="24"/>
                <w:szCs w:val="24"/>
              </w:rPr>
              <w:t>134,312</w:t>
            </w:r>
          </w:p>
        </w:tc>
        <w:tc>
          <w:tcPr>
            <w:tcW w:w="284" w:type="dxa"/>
          </w:tcPr>
          <w:p w14:paraId="5C99D4FE" w14:textId="6EBBD33E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09848672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298,517</w:t>
            </w:r>
          </w:p>
        </w:tc>
      </w:tr>
      <w:tr w:rsidR="007C3E30" w:rsidRPr="00C43471" w14:paraId="710D3DB8" w14:textId="77777777" w:rsidTr="00E4118B">
        <w:trPr>
          <w:trHeight w:val="144"/>
        </w:trPr>
        <w:tc>
          <w:tcPr>
            <w:tcW w:w="3492" w:type="dxa"/>
          </w:tcPr>
          <w:p w14:paraId="079E0B36" w14:textId="2B1296EC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6FA80E0B" w:rsidR="00906A3E" w:rsidRPr="00C43471" w:rsidRDefault="00042315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423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2,720,280</w:t>
            </w:r>
          </w:p>
        </w:tc>
        <w:tc>
          <w:tcPr>
            <w:tcW w:w="283" w:type="dxa"/>
          </w:tcPr>
          <w:p w14:paraId="680C745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5DA43A8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34EE33C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3DB2AED7" w:rsidR="00906A3E" w:rsidRPr="00C43471" w:rsidRDefault="00457594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5759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668,898</w:t>
            </w:r>
          </w:p>
        </w:tc>
        <w:tc>
          <w:tcPr>
            <w:tcW w:w="283" w:type="dxa"/>
          </w:tcPr>
          <w:p w14:paraId="4FBD49D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770E7675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Pr="00C91F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283" w:type="dxa"/>
          </w:tcPr>
          <w:p w14:paraId="6161CD1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4A452433" w:rsidR="00906A3E" w:rsidRPr="00C43471" w:rsidRDefault="00761F9F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61F9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70,298</w:t>
            </w:r>
          </w:p>
        </w:tc>
        <w:tc>
          <w:tcPr>
            <w:tcW w:w="283" w:type="dxa"/>
          </w:tcPr>
          <w:p w14:paraId="5DD9D2D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2761A3B3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</w:tcPr>
          <w:p w14:paraId="3D41F3B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6BD247E2" w:rsidR="00906A3E" w:rsidRPr="00C43471" w:rsidRDefault="00B04416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044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(727,116)</w:t>
            </w:r>
          </w:p>
        </w:tc>
        <w:tc>
          <w:tcPr>
            <w:tcW w:w="283" w:type="dxa"/>
          </w:tcPr>
          <w:p w14:paraId="6944656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23C6B815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4" w:type="dxa"/>
          </w:tcPr>
          <w:p w14:paraId="4C9F3BB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56DE8569" w:rsidR="00906A3E" w:rsidRPr="00C43471" w:rsidRDefault="00F54320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5432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2,732,360</w:t>
            </w:r>
          </w:p>
        </w:tc>
        <w:tc>
          <w:tcPr>
            <w:tcW w:w="284" w:type="dxa"/>
          </w:tcPr>
          <w:p w14:paraId="27413DB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3C2672C5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Pr="001F4DB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481</w:t>
            </w:r>
          </w:p>
        </w:tc>
      </w:tr>
      <w:tr w:rsidR="0083320E" w:rsidRPr="00C43471" w14:paraId="2E89C3B4" w14:textId="77777777">
        <w:trPr>
          <w:trHeight w:val="144"/>
        </w:trPr>
        <w:tc>
          <w:tcPr>
            <w:tcW w:w="3492" w:type="dxa"/>
          </w:tcPr>
          <w:p w14:paraId="2405AF2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91D805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D7BF9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1DD4DC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1FCDFC6" w14:textId="7337A55C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216FA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C5CA8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CF8CF2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030DBA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6825A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79858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3A02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23961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240CFD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7301E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7E714EBB" w14:textId="77777777" w:rsidTr="00E4118B">
        <w:trPr>
          <w:trHeight w:val="144"/>
        </w:trPr>
        <w:tc>
          <w:tcPr>
            <w:tcW w:w="3492" w:type="dxa"/>
          </w:tcPr>
          <w:p w14:paraId="7625AEDF" w14:textId="01D620B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1EB2A317" w14:textId="6F87F2FF" w:rsidR="00906A3E" w:rsidRPr="007C1AA6" w:rsidRDefault="00EC2E6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407,441</w:t>
            </w:r>
          </w:p>
        </w:tc>
        <w:tc>
          <w:tcPr>
            <w:tcW w:w="283" w:type="dxa"/>
            <w:vAlign w:val="bottom"/>
          </w:tcPr>
          <w:p w14:paraId="4627696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0067268B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140,880</w:t>
            </w:r>
          </w:p>
        </w:tc>
        <w:tc>
          <w:tcPr>
            <w:tcW w:w="283" w:type="dxa"/>
            <w:vAlign w:val="bottom"/>
          </w:tcPr>
          <w:p w14:paraId="44662EB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C15E7" w14:textId="5E4C142F" w:rsidR="00906A3E" w:rsidRPr="00C43471" w:rsidRDefault="00EC2E6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92,394</w:t>
            </w:r>
          </w:p>
        </w:tc>
        <w:tc>
          <w:tcPr>
            <w:tcW w:w="283" w:type="dxa"/>
            <w:vAlign w:val="bottom"/>
          </w:tcPr>
          <w:p w14:paraId="1381017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21A45E" w14:textId="00E361C4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42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608</w:t>
            </w:r>
          </w:p>
        </w:tc>
        <w:tc>
          <w:tcPr>
            <w:tcW w:w="283" w:type="dxa"/>
            <w:vAlign w:val="bottom"/>
          </w:tcPr>
          <w:p w14:paraId="40AB93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AD855" w14:textId="37D281FA" w:rsidR="00906A3E" w:rsidRPr="00C43471" w:rsidRDefault="00153FCA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53FCA">
              <w:rPr>
                <w:rFonts w:asciiTheme="minorBidi" w:hAnsiTheme="minorBidi" w:cstheme="minorBidi"/>
                <w:sz w:val="24"/>
                <w:szCs w:val="24"/>
              </w:rPr>
              <w:t>(721)</w:t>
            </w:r>
          </w:p>
        </w:tc>
        <w:tc>
          <w:tcPr>
            <w:tcW w:w="283" w:type="dxa"/>
            <w:vAlign w:val="bottom"/>
          </w:tcPr>
          <w:p w14:paraId="1989EF5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AF10B4" w14:textId="67D1DA0C" w:rsidR="00906A3E" w:rsidRPr="00C43471" w:rsidRDefault="00906A3E" w:rsidP="00D90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13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399</w:t>
            </w:r>
          </w:p>
        </w:tc>
        <w:tc>
          <w:tcPr>
            <w:tcW w:w="283" w:type="dxa"/>
            <w:vAlign w:val="bottom"/>
          </w:tcPr>
          <w:p w14:paraId="6620A32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0003D" w14:textId="3454C712" w:rsidR="00906A3E" w:rsidRPr="00C43471" w:rsidRDefault="00E4118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719</w:t>
            </w:r>
          </w:p>
        </w:tc>
        <w:tc>
          <w:tcPr>
            <w:tcW w:w="283" w:type="dxa"/>
            <w:vAlign w:val="bottom"/>
          </w:tcPr>
          <w:p w14:paraId="1FB5DB4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B338D" w14:textId="1990BE5F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745</w:t>
            </w:r>
          </w:p>
        </w:tc>
        <w:tc>
          <w:tcPr>
            <w:tcW w:w="284" w:type="dxa"/>
            <w:vAlign w:val="bottom"/>
          </w:tcPr>
          <w:p w14:paraId="28E5778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623B9" w14:textId="727609ED" w:rsidR="00906A3E" w:rsidRPr="00C43471" w:rsidRDefault="00EE423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E4237">
              <w:rPr>
                <w:rFonts w:asciiTheme="minorBidi" w:hAnsiTheme="minorBidi" w:cstheme="minorBidi"/>
                <w:sz w:val="24"/>
                <w:szCs w:val="24"/>
              </w:rPr>
              <w:t>499,833</w:t>
            </w:r>
          </w:p>
        </w:tc>
        <w:tc>
          <w:tcPr>
            <w:tcW w:w="284" w:type="dxa"/>
            <w:vAlign w:val="bottom"/>
          </w:tcPr>
          <w:p w14:paraId="003528D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2A0DC19D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201,632</w:t>
            </w:r>
          </w:p>
        </w:tc>
      </w:tr>
      <w:tr w:rsidR="0083320E" w:rsidRPr="00C43471" w14:paraId="2CB7024F" w14:textId="77777777" w:rsidTr="007F03C3">
        <w:trPr>
          <w:trHeight w:val="144"/>
        </w:trPr>
        <w:tc>
          <w:tcPr>
            <w:tcW w:w="3492" w:type="dxa"/>
          </w:tcPr>
          <w:p w14:paraId="5BE6526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DF3154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3A0D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2E040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5CD1D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EBDEE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390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3FBE1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6BB46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46A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9AE26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EC1B8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9C86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DBA5C5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4E9D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33940BE4" w14:textId="77777777" w:rsidTr="00D97516">
        <w:trPr>
          <w:trHeight w:val="144"/>
        </w:trPr>
        <w:tc>
          <w:tcPr>
            <w:tcW w:w="3492" w:type="dxa"/>
          </w:tcPr>
          <w:p w14:paraId="03E06EAA" w14:textId="38560CC0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2702B4">
              <w:rPr>
                <w:rFonts w:asciiTheme="minorBidi" w:hAnsiTheme="minorBidi" w:cstheme="minorBidi"/>
                <w:sz w:val="24"/>
                <w:szCs w:val="24"/>
              </w:rPr>
              <w:t xml:space="preserve">0 </w:t>
            </w:r>
            <w:r w:rsidR="002702B4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14:paraId="54021AB1" w14:textId="2D0BCE12" w:rsidR="00906A3E" w:rsidRPr="00C43471" w:rsidRDefault="00EC2E6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5,296,420</w:t>
            </w:r>
          </w:p>
        </w:tc>
        <w:tc>
          <w:tcPr>
            <w:tcW w:w="283" w:type="dxa"/>
            <w:vAlign w:val="bottom"/>
          </w:tcPr>
          <w:p w14:paraId="6FC6D53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3494C080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5,484,056</w:t>
            </w:r>
          </w:p>
        </w:tc>
        <w:tc>
          <w:tcPr>
            <w:tcW w:w="283" w:type="dxa"/>
            <w:vAlign w:val="bottom"/>
          </w:tcPr>
          <w:p w14:paraId="083714B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232E7D" w14:textId="4EC8F436" w:rsidR="00906A3E" w:rsidRPr="00C43471" w:rsidRDefault="00AE08E3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E08E3">
              <w:rPr>
                <w:rFonts w:asciiTheme="minorBidi" w:hAnsiTheme="minorBidi" w:cstheme="minorBidi"/>
                <w:sz w:val="24"/>
                <w:szCs w:val="24"/>
              </w:rPr>
              <w:t>996,431</w:t>
            </w:r>
          </w:p>
        </w:tc>
        <w:tc>
          <w:tcPr>
            <w:tcW w:w="283" w:type="dxa"/>
            <w:vAlign w:val="bottom"/>
          </w:tcPr>
          <w:p w14:paraId="14BB421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3F7B2" w14:textId="7AD63125" w:rsidR="00906A3E" w:rsidRPr="00C43471" w:rsidRDefault="00D2123D" w:rsidP="00D9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908,263</w:t>
            </w:r>
          </w:p>
        </w:tc>
        <w:tc>
          <w:tcPr>
            <w:tcW w:w="283" w:type="dxa"/>
            <w:vAlign w:val="bottom"/>
          </w:tcPr>
          <w:p w14:paraId="3AA26B7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017B31" w14:textId="105E3A95" w:rsidR="00906A3E" w:rsidRPr="00C43471" w:rsidRDefault="00972D9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72D9E">
              <w:rPr>
                <w:rFonts w:asciiTheme="minorBidi" w:hAnsiTheme="minorBidi" w:cstheme="minorBidi"/>
                <w:sz w:val="24"/>
                <w:szCs w:val="24"/>
              </w:rPr>
              <w:t>484,730</w:t>
            </w:r>
          </w:p>
        </w:tc>
        <w:tc>
          <w:tcPr>
            <w:tcW w:w="283" w:type="dxa"/>
            <w:vAlign w:val="bottom"/>
          </w:tcPr>
          <w:p w14:paraId="47DFBAC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0E268F" w14:textId="3922B39B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484,662</w:t>
            </w:r>
          </w:p>
        </w:tc>
        <w:tc>
          <w:tcPr>
            <w:tcW w:w="283" w:type="dxa"/>
            <w:vAlign w:val="bottom"/>
          </w:tcPr>
          <w:p w14:paraId="52EA1ED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AE8867" w14:textId="11175F77" w:rsidR="00906A3E" w:rsidRPr="00C43471" w:rsidRDefault="00E4118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(909,31</w:t>
            </w:r>
            <w:r w:rsidR="00933B5E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14B3D74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55613B" w14:textId="2F6D22CB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(811,727)</w:t>
            </w:r>
          </w:p>
        </w:tc>
        <w:tc>
          <w:tcPr>
            <w:tcW w:w="284" w:type="dxa"/>
            <w:vAlign w:val="bottom"/>
          </w:tcPr>
          <w:p w14:paraId="307FEA01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40EC79" w14:textId="6BDFA85A" w:rsidR="00906A3E" w:rsidRPr="00C43471" w:rsidRDefault="000C3485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C3485">
              <w:rPr>
                <w:rFonts w:asciiTheme="minorBidi" w:hAnsiTheme="minorBidi" w:cstheme="minorBidi"/>
                <w:sz w:val="24"/>
                <w:szCs w:val="24"/>
              </w:rPr>
              <w:t>5,868,26</w:t>
            </w:r>
            <w:r w:rsidR="00B91A26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bottom"/>
          </w:tcPr>
          <w:p w14:paraId="73BCBC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11C69F18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6,065,254</w:t>
            </w:r>
          </w:p>
        </w:tc>
      </w:tr>
      <w:tr w:rsidR="002B7CB0" w:rsidRPr="00C43471" w14:paraId="1E29BE17" w14:textId="77777777" w:rsidTr="007F03C3">
        <w:trPr>
          <w:trHeight w:val="144"/>
        </w:trPr>
        <w:tc>
          <w:tcPr>
            <w:tcW w:w="3492" w:type="dxa"/>
          </w:tcPr>
          <w:p w14:paraId="5198EE0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72EFCE2A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81463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6FD13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958E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95A6A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67E94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D2B28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18D3AB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37D180C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103E6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737D309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A7C84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6BB149F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1306E2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3320E" w:rsidRPr="00C43471" w14:paraId="78A1D0ED" w14:textId="77777777" w:rsidTr="00D97516">
        <w:trPr>
          <w:trHeight w:val="144"/>
        </w:trPr>
        <w:tc>
          <w:tcPr>
            <w:tcW w:w="3492" w:type="dxa"/>
          </w:tcPr>
          <w:p w14:paraId="426E38B8" w14:textId="39C1D5B5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2702B4">
              <w:rPr>
                <w:rFonts w:asciiTheme="minorBidi" w:hAnsiTheme="minorBidi" w:cstheme="minorBidi"/>
                <w:sz w:val="24"/>
                <w:szCs w:val="24"/>
              </w:rPr>
              <w:t xml:space="preserve">0 </w:t>
            </w:r>
            <w:r w:rsidR="002702B4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14:paraId="1982C5CF" w14:textId="29C92DD7" w:rsidR="00906A3E" w:rsidRPr="00C43471" w:rsidRDefault="00EC2E6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2E6D">
              <w:rPr>
                <w:rFonts w:asciiTheme="minorBidi" w:hAnsiTheme="minorBidi" w:cstheme="minorBidi"/>
                <w:sz w:val="24"/>
                <w:szCs w:val="24"/>
              </w:rPr>
              <w:t>1,559,148</w:t>
            </w:r>
          </w:p>
        </w:tc>
        <w:tc>
          <w:tcPr>
            <w:tcW w:w="283" w:type="dxa"/>
            <w:vAlign w:val="bottom"/>
          </w:tcPr>
          <w:p w14:paraId="48EB5D4E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61E54DC0" w:rsidR="00906A3E" w:rsidRPr="00C43471" w:rsidRDefault="00D2123D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2,104,456</w:t>
            </w:r>
          </w:p>
        </w:tc>
        <w:tc>
          <w:tcPr>
            <w:tcW w:w="283" w:type="dxa"/>
            <w:vAlign w:val="bottom"/>
          </w:tcPr>
          <w:p w14:paraId="01197E10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5E91B" w14:textId="787F2D52" w:rsidR="00906A3E" w:rsidRPr="00C43471" w:rsidRDefault="00AE08E3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E08E3">
              <w:rPr>
                <w:rFonts w:asciiTheme="minorBidi" w:hAnsiTheme="minorBidi" w:cstheme="minorBidi"/>
                <w:sz w:val="24"/>
                <w:szCs w:val="24"/>
              </w:rPr>
              <w:t>464,921</w:t>
            </w:r>
          </w:p>
        </w:tc>
        <w:tc>
          <w:tcPr>
            <w:tcW w:w="283" w:type="dxa"/>
            <w:vAlign w:val="bottom"/>
          </w:tcPr>
          <w:p w14:paraId="5FCC7A9D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88BB1E" w14:textId="5CAEC40B" w:rsidR="00906A3E" w:rsidRPr="00C43471" w:rsidRDefault="00D2123D" w:rsidP="00D9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123D">
              <w:rPr>
                <w:rFonts w:asciiTheme="minorBidi" w:hAnsiTheme="minorBidi" w:cstheme="minorBidi"/>
                <w:sz w:val="24"/>
                <w:szCs w:val="24"/>
              </w:rPr>
              <w:t>437,723</w:t>
            </w:r>
          </w:p>
        </w:tc>
        <w:tc>
          <w:tcPr>
            <w:tcW w:w="283" w:type="dxa"/>
            <w:vAlign w:val="bottom"/>
          </w:tcPr>
          <w:p w14:paraId="127F3ED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9DEB9" w14:textId="154F6EB3" w:rsidR="00906A3E" w:rsidRPr="00C43471" w:rsidRDefault="00972D9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72D9E">
              <w:rPr>
                <w:rFonts w:asciiTheme="minorBidi" w:hAnsiTheme="minorBidi" w:cstheme="minorBidi"/>
                <w:sz w:val="24"/>
                <w:szCs w:val="24"/>
              </w:rPr>
              <w:t>464,926</w:t>
            </w:r>
          </w:p>
        </w:tc>
        <w:tc>
          <w:tcPr>
            <w:tcW w:w="283" w:type="dxa"/>
            <w:vAlign w:val="bottom"/>
          </w:tcPr>
          <w:p w14:paraId="48023047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3022A" w14:textId="310C1806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465,071</w:t>
            </w:r>
          </w:p>
        </w:tc>
        <w:tc>
          <w:tcPr>
            <w:tcW w:w="283" w:type="dxa"/>
            <w:vAlign w:val="bottom"/>
          </w:tcPr>
          <w:p w14:paraId="6976CE16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CD111D" w14:textId="756EB417" w:rsidR="00906A3E" w:rsidRPr="00C43471" w:rsidRDefault="00E4118B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118B">
              <w:rPr>
                <w:rFonts w:asciiTheme="minorBidi" w:hAnsiTheme="minorBidi" w:cstheme="minorBidi"/>
                <w:sz w:val="24"/>
                <w:szCs w:val="24"/>
              </w:rPr>
              <w:t>(768,97</w:t>
            </w:r>
            <w:r w:rsidR="00B91A26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E4118B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0F16475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BB010F" w14:textId="16D815EB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(701,181)</w:t>
            </w:r>
          </w:p>
        </w:tc>
        <w:tc>
          <w:tcPr>
            <w:tcW w:w="284" w:type="dxa"/>
            <w:vAlign w:val="bottom"/>
          </w:tcPr>
          <w:p w14:paraId="75248858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F8764" w14:textId="17A10E1F" w:rsidR="00906A3E" w:rsidRPr="00C43471" w:rsidRDefault="000C3485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C3485">
              <w:rPr>
                <w:rFonts w:asciiTheme="minorBidi" w:hAnsiTheme="minorBidi" w:cstheme="minorBidi"/>
                <w:sz w:val="24"/>
                <w:szCs w:val="24"/>
              </w:rPr>
              <w:t>1,720,02</w:t>
            </w:r>
            <w:r w:rsidR="00B91A26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3E49BEB3" w14:textId="77777777" w:rsidR="00906A3E" w:rsidRPr="00C43471" w:rsidRDefault="00906A3E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2E608583" w:rsidR="00906A3E" w:rsidRPr="00C43471" w:rsidRDefault="00304717" w:rsidP="0090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04717">
              <w:rPr>
                <w:rFonts w:asciiTheme="minorBidi" w:hAnsiTheme="minorBidi" w:cstheme="minorBidi"/>
                <w:sz w:val="24"/>
                <w:szCs w:val="24"/>
              </w:rPr>
              <w:t>2,306,069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580C31"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45E1761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BB43C6" w14:paraId="74563A6B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3548E9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BB43C6" w:rsidDel="00D43E7A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BB43C6" w14:paraId="5C433074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7C70F88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39B7" w:rsidRPr="00BB43C6" w14:paraId="5CDE8FDA" w14:textId="77777777" w:rsidTr="00AA44C4">
        <w:trPr>
          <w:trHeight w:val="115"/>
          <w:tblHeader/>
        </w:trPr>
        <w:tc>
          <w:tcPr>
            <w:tcW w:w="2520" w:type="dxa"/>
          </w:tcPr>
          <w:p w14:paraId="6A4B88C0" w14:textId="09C1C1E9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6ECA0BB5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830166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D8BD7E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EA7492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6F12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A39B7" w:rsidRPr="00BB43C6" w14:paraId="09AC5ECC" w14:textId="77777777" w:rsidTr="00AA44C4">
        <w:trPr>
          <w:trHeight w:val="115"/>
          <w:tblHeader/>
        </w:trPr>
        <w:tc>
          <w:tcPr>
            <w:tcW w:w="2520" w:type="dxa"/>
          </w:tcPr>
          <w:p w14:paraId="0E9F3904" w14:textId="73513C55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0D5B017C" w14:textId="1780D568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75499E8" w14:textId="7FAA440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3A14B67" w14:textId="57C6ADB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5DD6541B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6577AA" w14:textId="577EDBD5" w:rsidR="006A39B7" w:rsidRPr="00B03C20" w:rsidRDefault="009E3658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238,489</w:t>
            </w:r>
          </w:p>
        </w:tc>
      </w:tr>
      <w:tr w:rsidR="00B03C20" w:rsidRPr="00BB43C6" w14:paraId="084F30A3" w14:textId="77777777" w:rsidTr="00AA44C4">
        <w:trPr>
          <w:trHeight w:val="115"/>
          <w:tblHeader/>
        </w:trPr>
        <w:tc>
          <w:tcPr>
            <w:tcW w:w="2520" w:type="dxa"/>
          </w:tcPr>
          <w:p w14:paraId="5078E346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8B3DA7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D189A9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ADE3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4C3C00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6992C" w14:textId="00FC94D3" w:rsidR="00B03C20" w:rsidRPr="00961DA4" w:rsidRDefault="009E3658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238,489</w:t>
            </w:r>
          </w:p>
        </w:tc>
      </w:tr>
      <w:tr w:rsidR="002153AF" w:rsidRPr="00BB43C6" w14:paraId="1548E897" w14:textId="77777777" w:rsidTr="0092796C">
        <w:trPr>
          <w:trHeight w:val="115"/>
          <w:tblHeader/>
        </w:trPr>
        <w:tc>
          <w:tcPr>
            <w:tcW w:w="2520" w:type="dxa"/>
          </w:tcPr>
          <w:p w14:paraId="1D9A58DE" w14:textId="1E337B08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 w:rsidR="00B4127B"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7</w:t>
            </w:r>
          </w:p>
        </w:tc>
        <w:tc>
          <w:tcPr>
            <w:tcW w:w="1800" w:type="dxa"/>
            <w:vAlign w:val="bottom"/>
          </w:tcPr>
          <w:p w14:paraId="454FEC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7A245" w14:textId="7EDDA4B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2153AF" w:rsidRPr="00BB43C6" w14:paraId="0E1D7818" w14:textId="77777777" w:rsidTr="006342AD">
        <w:trPr>
          <w:trHeight w:val="170"/>
          <w:tblHeader/>
        </w:trPr>
        <w:tc>
          <w:tcPr>
            <w:tcW w:w="2520" w:type="dxa"/>
          </w:tcPr>
          <w:p w14:paraId="481CEE08" w14:textId="2805D442" w:rsidR="002153AF" w:rsidRPr="006A39B7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</w:tcPr>
          <w:p w14:paraId="18E492C9" w14:textId="1297AA1F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7C1F55"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13DFE664" w14:textId="685F5EC2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F9634BE" w14:textId="5A635BF9" w:rsidR="002153AF" w:rsidRPr="006A39B7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</w:tcPr>
          <w:p w14:paraId="10720929" w14:textId="77777777" w:rsidR="002153AF" w:rsidRPr="006A39B7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D61CDA" w14:textId="751BD366" w:rsidR="002153AF" w:rsidRPr="006A39B7" w:rsidRDefault="008F1B7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EC2C5E" w:rsidRPr="00BB43C6" w14:paraId="621B0D61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6C779A8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2D92C865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0" w:type="dxa"/>
            <w:vAlign w:val="bottom"/>
          </w:tcPr>
          <w:p w14:paraId="731EA487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99AC713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41D423CE" w14:textId="77777777" w:rsidR="00EC2C5E" w:rsidRPr="00906A3E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7214" w14:textId="2AF73F80" w:rsidR="00EC2C5E" w:rsidRPr="00906A3E" w:rsidRDefault="00AF61E9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cs/>
              </w:rPr>
            </w:pPr>
            <w:r w:rsidRPr="00AF61E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152,630</w:t>
            </w:r>
          </w:p>
        </w:tc>
      </w:tr>
    </w:tbl>
    <w:p w14:paraId="7AE2B311" w14:textId="77777777" w:rsidR="00280176" w:rsidRPr="00BB43C6" w:rsidRDefault="0028017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21EDE4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A01D97" w:rsidRPr="00BB43C6" w14:paraId="1884D884" w14:textId="77777777" w:rsidTr="00BB43C6">
        <w:trPr>
          <w:trHeight w:val="506"/>
          <w:tblHeader/>
        </w:trPr>
        <w:tc>
          <w:tcPr>
            <w:tcW w:w="2926" w:type="pct"/>
            <w:vAlign w:val="bottom"/>
          </w:tcPr>
          <w:p w14:paraId="41F884E0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F0EC937" w14:textId="73E4B3C1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0A14563" w14:textId="4F97B90A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BB43C6" w14:paraId="2CBDD9B7" w14:textId="77777777" w:rsidTr="00BB43C6">
        <w:trPr>
          <w:trHeight w:val="72"/>
          <w:tblHeader/>
        </w:trPr>
        <w:tc>
          <w:tcPr>
            <w:tcW w:w="2926" w:type="pct"/>
            <w:vAlign w:val="bottom"/>
          </w:tcPr>
          <w:p w14:paraId="19EAD665" w14:textId="580204B6" w:rsidR="00A01D97" w:rsidRPr="00BB43C6" w:rsidRDefault="00DE762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vAlign w:val="bottom"/>
          </w:tcPr>
          <w:p w14:paraId="612FA65F" w14:textId="453AE4D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06A3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06A3E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9" w:type="pct"/>
            <w:gridSpan w:val="2"/>
            <w:vAlign w:val="bottom"/>
          </w:tcPr>
          <w:p w14:paraId="7C0E87DD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  <w:vAlign w:val="bottom"/>
          </w:tcPr>
          <w:p w14:paraId="547F2511" w14:textId="25369358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1D97" w:rsidRPr="00BB43C6" w14:paraId="27A01039" w14:textId="77777777" w:rsidTr="00BB43C6">
        <w:trPr>
          <w:trHeight w:val="20"/>
        </w:trPr>
        <w:tc>
          <w:tcPr>
            <w:tcW w:w="2926" w:type="pct"/>
          </w:tcPr>
          <w:p w14:paraId="39D6808A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7D73F31" w14:textId="59DF24B2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BB43C6" w14:paraId="1328B773" w14:textId="77777777" w:rsidTr="001F6C96">
        <w:trPr>
          <w:trHeight w:val="20"/>
        </w:trPr>
        <w:tc>
          <w:tcPr>
            <w:tcW w:w="2926" w:type="pct"/>
            <w:vAlign w:val="bottom"/>
          </w:tcPr>
          <w:p w14:paraId="522802B1" w14:textId="5B56A5C3" w:rsidR="00D225F4" w:rsidRPr="00BB43C6" w:rsidRDefault="00D225F4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B43C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BB43C6" w:rsidRDefault="00D225F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508F196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2A348E" w:rsidRPr="00BB43C6" w14:paraId="510201CA" w14:textId="77777777" w:rsidTr="00A564BC">
        <w:trPr>
          <w:trHeight w:val="72"/>
        </w:trPr>
        <w:tc>
          <w:tcPr>
            <w:tcW w:w="2926" w:type="pct"/>
            <w:vAlign w:val="bottom"/>
          </w:tcPr>
          <w:p w14:paraId="61DDA8A6" w14:textId="26220661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0F9BC957" w14:textId="2D086D07" w:rsidR="002A348E" w:rsidRPr="00BB43C6" w:rsidRDefault="00A564BC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sz w:val="28"/>
                <w:szCs w:val="28"/>
              </w:rPr>
              <w:t>22,227</w:t>
            </w:r>
          </w:p>
        </w:tc>
        <w:tc>
          <w:tcPr>
            <w:tcW w:w="132" w:type="pct"/>
          </w:tcPr>
          <w:p w14:paraId="6687CAB2" w14:textId="77777777" w:rsidR="002A348E" w:rsidRPr="00BB43C6" w:rsidRDefault="002A348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</w:tcPr>
          <w:p w14:paraId="0278026F" w14:textId="3906F347" w:rsidR="002A348E" w:rsidRPr="00BB43C6" w:rsidRDefault="002A348E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15,745</w:t>
            </w:r>
          </w:p>
        </w:tc>
      </w:tr>
      <w:tr w:rsidR="002A348E" w:rsidRPr="00BB43C6" w14:paraId="08E5A0C8" w14:textId="77777777" w:rsidTr="00A564BC">
        <w:trPr>
          <w:trHeight w:val="72"/>
        </w:trPr>
        <w:tc>
          <w:tcPr>
            <w:tcW w:w="2926" w:type="pct"/>
            <w:vAlign w:val="bottom"/>
          </w:tcPr>
          <w:p w14:paraId="04AD0CDC" w14:textId="025B773B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3018D" w14:textId="7BDC9A83" w:rsidR="002A348E" w:rsidRPr="00BB43C6" w:rsidRDefault="00A564BC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22,227</w:t>
            </w:r>
          </w:p>
        </w:tc>
        <w:tc>
          <w:tcPr>
            <w:tcW w:w="132" w:type="pct"/>
          </w:tcPr>
          <w:p w14:paraId="22EF6FD1" w14:textId="77777777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1667D" w14:textId="249B8694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15,745</w:t>
            </w:r>
          </w:p>
        </w:tc>
      </w:tr>
      <w:tr w:rsidR="00A01D97" w:rsidRPr="00BB43C6" w14:paraId="7EEDD6C5" w14:textId="77777777" w:rsidTr="006915FA">
        <w:trPr>
          <w:trHeight w:val="20"/>
        </w:trPr>
        <w:tc>
          <w:tcPr>
            <w:tcW w:w="2926" w:type="pct"/>
          </w:tcPr>
          <w:p w14:paraId="6CBDE80C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</w:tcPr>
          <w:p w14:paraId="4C7C00C8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</w:tcPr>
          <w:p w14:paraId="6D44AEAB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BB43C6" w14:paraId="5E8CAB69" w14:textId="77777777" w:rsidTr="00270A1F">
        <w:trPr>
          <w:trHeight w:val="43"/>
        </w:trPr>
        <w:tc>
          <w:tcPr>
            <w:tcW w:w="2926" w:type="pct"/>
          </w:tcPr>
          <w:p w14:paraId="7E7034A9" w14:textId="75C192C5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</w:tcPr>
          <w:p w14:paraId="31A13846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C15E205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3405" w:rsidRPr="00BB43C6" w14:paraId="0AB1B42E" w14:textId="77777777" w:rsidTr="00A564BC">
        <w:trPr>
          <w:trHeight w:val="72"/>
        </w:trPr>
        <w:tc>
          <w:tcPr>
            <w:tcW w:w="2926" w:type="pct"/>
          </w:tcPr>
          <w:p w14:paraId="65E9A4AA" w14:textId="77777777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013405" w:rsidRPr="00BB43C6" w:rsidRDefault="00013405" w:rsidP="00BB43C6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vAlign w:val="bottom"/>
          </w:tcPr>
          <w:p w14:paraId="2603E692" w14:textId="6628BAEE" w:rsidR="00013405" w:rsidRPr="00BB43C6" w:rsidRDefault="00A564BC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sz w:val="28"/>
                <w:szCs w:val="28"/>
              </w:rPr>
              <w:t>692,335</w:t>
            </w:r>
          </w:p>
        </w:tc>
        <w:tc>
          <w:tcPr>
            <w:tcW w:w="132" w:type="pct"/>
            <w:vAlign w:val="bottom"/>
          </w:tcPr>
          <w:p w14:paraId="7EB13CE3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vAlign w:val="bottom"/>
          </w:tcPr>
          <w:p w14:paraId="7079C61A" w14:textId="07A2B92B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1,252,452</w:t>
            </w:r>
          </w:p>
        </w:tc>
      </w:tr>
      <w:tr w:rsidR="00013405" w:rsidRPr="00BB43C6" w14:paraId="55928E8D" w14:textId="77777777" w:rsidTr="00A564BC">
        <w:trPr>
          <w:trHeight w:val="72"/>
        </w:trPr>
        <w:tc>
          <w:tcPr>
            <w:tcW w:w="2926" w:type="pct"/>
          </w:tcPr>
          <w:p w14:paraId="5D0D712C" w14:textId="3D004F6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</w:tcPr>
          <w:p w14:paraId="67BB850A" w14:textId="162DD31F" w:rsidR="00013405" w:rsidRPr="00BB43C6" w:rsidRDefault="00A564BC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sz w:val="28"/>
                <w:szCs w:val="28"/>
              </w:rPr>
              <w:t>4,967</w:t>
            </w:r>
          </w:p>
        </w:tc>
        <w:tc>
          <w:tcPr>
            <w:tcW w:w="132" w:type="pct"/>
          </w:tcPr>
          <w:p w14:paraId="1FEBCB98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3EE3C78" w14:textId="7350C66E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</w:tr>
      <w:tr w:rsidR="00013405" w:rsidRPr="00BB43C6" w14:paraId="33A771D2" w14:textId="77777777" w:rsidTr="00A564BC">
        <w:trPr>
          <w:trHeight w:val="72"/>
        </w:trPr>
        <w:tc>
          <w:tcPr>
            <w:tcW w:w="2926" w:type="pct"/>
          </w:tcPr>
          <w:p w14:paraId="4AC0957E" w14:textId="474E272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</w:tcPr>
          <w:p w14:paraId="5933D079" w14:textId="4270085F" w:rsidR="00013405" w:rsidRPr="00BB43C6" w:rsidRDefault="00A564BC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sz w:val="28"/>
                <w:szCs w:val="28"/>
              </w:rPr>
              <w:t>878,130</w:t>
            </w:r>
          </w:p>
        </w:tc>
        <w:tc>
          <w:tcPr>
            <w:tcW w:w="132" w:type="pct"/>
          </w:tcPr>
          <w:p w14:paraId="33D199A9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0B00AADC" w14:textId="38B4227F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146,002</w:t>
            </w:r>
          </w:p>
        </w:tc>
      </w:tr>
      <w:tr w:rsidR="00013405" w:rsidRPr="00BB43C6" w14:paraId="3A59B2EE" w14:textId="77777777" w:rsidTr="00A564BC">
        <w:trPr>
          <w:trHeight w:val="72"/>
        </w:trPr>
        <w:tc>
          <w:tcPr>
            <w:tcW w:w="2926" w:type="pct"/>
          </w:tcPr>
          <w:p w14:paraId="1B60CC28" w14:textId="7E41DDFA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</w:tcPr>
          <w:p w14:paraId="6B84E622" w14:textId="17BE24BF" w:rsidR="00013405" w:rsidRPr="00BB43C6" w:rsidRDefault="00A564BC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564BC">
              <w:rPr>
                <w:rFonts w:asciiTheme="minorBidi" w:hAnsiTheme="minorBidi" w:cstheme="minorBidi"/>
                <w:sz w:val="28"/>
                <w:szCs w:val="28"/>
              </w:rPr>
              <w:t>3,659</w:t>
            </w:r>
          </w:p>
        </w:tc>
        <w:tc>
          <w:tcPr>
            <w:tcW w:w="132" w:type="pct"/>
          </w:tcPr>
          <w:p w14:paraId="647D8AC1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F40F73D" w14:textId="0F03D689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1,165</w:t>
            </w:r>
          </w:p>
        </w:tc>
      </w:tr>
      <w:tr w:rsidR="00013405" w:rsidRPr="00BB43C6" w14:paraId="608C7F08" w14:textId="77777777" w:rsidTr="00A564BC">
        <w:trPr>
          <w:trHeight w:val="72"/>
        </w:trPr>
        <w:tc>
          <w:tcPr>
            <w:tcW w:w="2926" w:type="pct"/>
          </w:tcPr>
          <w:p w14:paraId="3BD5E052" w14:textId="08F252D1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56ADFEA" w:rsidR="00013405" w:rsidRPr="00BB43C6" w:rsidRDefault="00A564BC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64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1,579,091</w:t>
            </w:r>
          </w:p>
        </w:tc>
        <w:tc>
          <w:tcPr>
            <w:tcW w:w="132" w:type="pct"/>
            <w:vAlign w:val="bottom"/>
          </w:tcPr>
          <w:p w14:paraId="2E8397A5" w14:textId="77777777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C9E4690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1,402,387</w:t>
            </w:r>
          </w:p>
        </w:tc>
      </w:tr>
    </w:tbl>
    <w:p w14:paraId="75F5E2DF" w14:textId="1893F374" w:rsidR="003045C1" w:rsidRPr="00BB43C6" w:rsidRDefault="003045C1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4FC1D15" w14:textId="77777777" w:rsidR="00740CBF" w:rsidRDefault="0074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B6FFA6F" w14:textId="039C0F1A" w:rsidR="00AC32F2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  <w:t>สัญญาว่าจ้างตัวแทนหางาน</w:t>
      </w:r>
    </w:p>
    <w:p w14:paraId="0A5834F9" w14:textId="77777777" w:rsidR="00BB43C6" w:rsidRPr="00BB43C6" w:rsidRDefault="00BB43C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D07F2DF" w14:textId="1C298F89" w:rsidR="00FC4C13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7" w:name="_Hlk69326039"/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BB43C6">
        <w:rPr>
          <w:rFonts w:asciiTheme="minorBidi" w:hAnsiTheme="minorBidi" w:cstheme="minorBidi"/>
          <w:sz w:val="28"/>
          <w:szCs w:val="28"/>
        </w:rPr>
        <w:t>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BB43C6">
        <w:rPr>
          <w:rFonts w:asciiTheme="minorBidi" w:hAnsiTheme="minorBidi" w:cstheme="minorBidi"/>
          <w:sz w:val="28"/>
          <w:szCs w:val="28"/>
        </w:rPr>
        <w:t>2561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BB43C6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BB43C6">
        <w:rPr>
          <w:rFonts w:asciiTheme="minorBidi" w:hAnsiTheme="minorBidi" w:cstheme="minorBidi"/>
          <w:sz w:val="28"/>
          <w:szCs w:val="28"/>
        </w:rPr>
        <w:t>2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BB43C6">
        <w:rPr>
          <w:rFonts w:asciiTheme="minorBidi" w:hAnsiTheme="minorBidi" w:cstheme="minorBidi"/>
          <w:sz w:val="28"/>
          <w:szCs w:val="28"/>
        </w:rPr>
        <w:t>3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7"/>
    </w:p>
    <w:p w14:paraId="327C20D1" w14:textId="77777777" w:rsidR="000328FA" w:rsidRPr="00BB43C6" w:rsidRDefault="000328FA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8" w:hanging="27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C71DF" w14:textId="0AC88D22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3C5676CD" w14:textId="11D81B1D" w:rsidR="00385DB3" w:rsidRDefault="000D542A" w:rsidP="00BA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8A2115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8A211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B218B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A2115" w:rsidRPr="008A2115">
        <w:rPr>
          <w:rFonts w:asciiTheme="minorBidi" w:hAnsiTheme="minorBidi" w:cstheme="minorBidi"/>
          <w:sz w:val="28"/>
          <w:szCs w:val="28"/>
        </w:rPr>
        <w:t xml:space="preserve">30 </w:t>
      </w:r>
      <w:r w:rsidR="008A2115" w:rsidRPr="008A2115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8A2115" w:rsidRPr="008A21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519D78" w14:textId="77777777" w:rsidR="00FD3BCF" w:rsidRDefault="00FD3BCF">
      <w:r>
        <w:br w:type="page"/>
      </w: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BB0ECF" w:rsidRPr="00C43471" w14:paraId="4F464CF5" w14:textId="77777777" w:rsidTr="00FF03D4">
        <w:trPr>
          <w:cantSplit/>
          <w:trHeight w:val="39"/>
          <w:tblHeader/>
        </w:trPr>
        <w:tc>
          <w:tcPr>
            <w:tcW w:w="3634" w:type="dxa"/>
          </w:tcPr>
          <w:p w14:paraId="18D6A90B" w14:textId="3907EE66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644469" w:rsidRPr="00C43471" w14:paraId="3A580CCA" w14:textId="77777777" w:rsidTr="00FF03D4">
        <w:trPr>
          <w:cantSplit/>
          <w:tblHeader/>
        </w:trPr>
        <w:tc>
          <w:tcPr>
            <w:tcW w:w="3634" w:type="dxa"/>
          </w:tcPr>
          <w:p w14:paraId="7346746B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70ED19AA" w14:textId="2A059620" w:rsidR="00644469" w:rsidRPr="003E3C42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52FE8512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43D630" w14:textId="6F6F2658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6C854587" w14:textId="5A5523C9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4FC94307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71D4E76" w14:textId="62A23530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5313E858" w14:textId="77777777" w:rsidTr="00FF03D4">
        <w:trPr>
          <w:cantSplit/>
          <w:tblHeader/>
        </w:trPr>
        <w:tc>
          <w:tcPr>
            <w:tcW w:w="3634" w:type="dxa"/>
          </w:tcPr>
          <w:p w14:paraId="57033D2D" w14:textId="7822FC0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324ECFF3" w14:textId="4E7160E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48C66A3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4A2805" w14:textId="70E56B6F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CEE397B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201294" w14:textId="2F709F13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B758B02" w14:textId="77777777" w:rsidR="00644469" w:rsidRPr="00C4347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762C45C" w14:textId="46CE9196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644469" w:rsidRPr="00C43471" w14:paraId="75ED3623" w14:textId="77777777" w:rsidTr="00FF03D4">
        <w:trPr>
          <w:cantSplit/>
          <w:trHeight w:val="60"/>
          <w:tblHeader/>
        </w:trPr>
        <w:tc>
          <w:tcPr>
            <w:tcW w:w="3634" w:type="dxa"/>
          </w:tcPr>
          <w:p w14:paraId="3DC55987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5708568D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411837D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6DEB3B53" w14:textId="77777777" w:rsidR="00644469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vAlign w:val="bottom"/>
          </w:tcPr>
          <w:p w14:paraId="266D08C7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F680E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EBAEF42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C04B6A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BDEE587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7AB1B0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592438F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vAlign w:val="bottom"/>
          </w:tcPr>
          <w:p w14:paraId="5DA9EBC3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C69318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F05F835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0B567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014B1B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622D987D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0A39D689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vAlign w:val="bottom"/>
          </w:tcPr>
          <w:p w14:paraId="67E7EF34" w14:textId="343A689B" w:rsidR="00644469" w:rsidRPr="00C43471" w:rsidRDefault="00EA4676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A467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1,128,231</w:t>
            </w:r>
          </w:p>
        </w:tc>
        <w:tc>
          <w:tcPr>
            <w:tcW w:w="178" w:type="dxa"/>
            <w:vAlign w:val="bottom"/>
          </w:tcPr>
          <w:p w14:paraId="47D088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62054FE" w14:textId="41EC0A8C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669,583</w:t>
            </w:r>
          </w:p>
        </w:tc>
        <w:tc>
          <w:tcPr>
            <w:tcW w:w="236" w:type="dxa"/>
            <w:vAlign w:val="bottom"/>
          </w:tcPr>
          <w:p w14:paraId="416956A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2E68B1" w14:textId="760A1E13" w:rsidR="00644469" w:rsidRPr="00C43471" w:rsidRDefault="00AC3091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C30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722,275</w:t>
            </w:r>
          </w:p>
        </w:tc>
        <w:tc>
          <w:tcPr>
            <w:tcW w:w="181" w:type="dxa"/>
            <w:vAlign w:val="bottom"/>
          </w:tcPr>
          <w:p w14:paraId="6C72F2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0DBFAB4" w14:textId="3D2B8CDB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399,353</w:t>
            </w:r>
          </w:p>
        </w:tc>
      </w:tr>
      <w:tr w:rsidR="00644469" w:rsidRPr="00C43471" w14:paraId="7F9F8B6C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0A3FF018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vAlign w:val="bottom"/>
          </w:tcPr>
          <w:p w14:paraId="51EA85C9" w14:textId="2C402F96" w:rsidR="00644469" w:rsidRPr="00C43471" w:rsidRDefault="00201944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0194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6,569,657</w:t>
            </w:r>
          </w:p>
        </w:tc>
        <w:tc>
          <w:tcPr>
            <w:tcW w:w="178" w:type="dxa"/>
            <w:vAlign w:val="bottom"/>
          </w:tcPr>
          <w:p w14:paraId="2D1B4B4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B23EC24" w14:textId="763B12BC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7,765,214</w:t>
            </w:r>
          </w:p>
        </w:tc>
        <w:tc>
          <w:tcPr>
            <w:tcW w:w="236" w:type="dxa"/>
            <w:vAlign w:val="bottom"/>
          </w:tcPr>
          <w:p w14:paraId="7C26D28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86780BF" w14:textId="757D7D53" w:rsidR="00644469" w:rsidRPr="00C43471" w:rsidRDefault="00AC3091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C30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7,276,274</w:t>
            </w:r>
          </w:p>
        </w:tc>
        <w:tc>
          <w:tcPr>
            <w:tcW w:w="181" w:type="dxa"/>
            <w:vAlign w:val="bottom"/>
          </w:tcPr>
          <w:p w14:paraId="35C31B6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8FEBCD9" w14:textId="63ADA53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8,635,437</w:t>
            </w:r>
          </w:p>
        </w:tc>
      </w:tr>
      <w:tr w:rsidR="00644469" w:rsidRPr="00C43471" w14:paraId="527948EE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17F96FAD" w14:textId="4349F759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573E0754" w14:textId="1B4E5B45" w:rsidR="00644469" w:rsidRPr="00C43471" w:rsidRDefault="00282A9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82A9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24,208</w:t>
            </w:r>
          </w:p>
        </w:tc>
        <w:tc>
          <w:tcPr>
            <w:tcW w:w="178" w:type="dxa"/>
            <w:vAlign w:val="bottom"/>
          </w:tcPr>
          <w:p w14:paraId="01AC064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7A50D9" w14:textId="105EC9F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834</w:t>
            </w:r>
          </w:p>
        </w:tc>
        <w:tc>
          <w:tcPr>
            <w:tcW w:w="236" w:type="dxa"/>
            <w:vAlign w:val="bottom"/>
          </w:tcPr>
          <w:p w14:paraId="527C7A5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C6F10FD" w14:textId="655D0696" w:rsidR="00644469" w:rsidRPr="00C43471" w:rsidRDefault="00942591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425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24,208</w:t>
            </w:r>
          </w:p>
        </w:tc>
        <w:tc>
          <w:tcPr>
            <w:tcW w:w="181" w:type="dxa"/>
            <w:vAlign w:val="bottom"/>
          </w:tcPr>
          <w:p w14:paraId="1BEB6D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31C7A107" w14:textId="3EF74073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27,834</w:t>
            </w:r>
          </w:p>
        </w:tc>
      </w:tr>
      <w:tr w:rsidR="00644469" w:rsidRPr="00C43471" w14:paraId="2699D1CE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11EFC5EE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88EB6A" w14:textId="20111B35" w:rsidR="00644469" w:rsidRPr="00C43471" w:rsidRDefault="00282A9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82A9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11,049,808</w:t>
            </w:r>
          </w:p>
        </w:tc>
        <w:tc>
          <w:tcPr>
            <w:tcW w:w="178" w:type="dxa"/>
            <w:vAlign w:val="bottom"/>
          </w:tcPr>
          <w:p w14:paraId="3DBC24F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5E1E672" w14:textId="18A34CC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862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339</w:t>
            </w:r>
          </w:p>
        </w:tc>
        <w:tc>
          <w:tcPr>
            <w:tcW w:w="236" w:type="dxa"/>
            <w:vAlign w:val="bottom"/>
          </w:tcPr>
          <w:p w14:paraId="7652AC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CBA665E" w14:textId="2DAC3688" w:rsidR="00644469" w:rsidRPr="00C43471" w:rsidRDefault="00942591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4259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9,701,605</w:t>
            </w:r>
          </w:p>
        </w:tc>
        <w:tc>
          <w:tcPr>
            <w:tcW w:w="181" w:type="dxa"/>
            <w:vAlign w:val="bottom"/>
          </w:tcPr>
          <w:p w14:paraId="75F600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97F602F" w14:textId="23A321D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11,233,912</w:t>
            </w:r>
          </w:p>
        </w:tc>
      </w:tr>
      <w:tr w:rsidR="00644469" w:rsidRPr="00C43471" w14:paraId="3D2C8304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76128082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8EFAA" w14:textId="42187265" w:rsidR="00644469" w:rsidRPr="00C43471" w:rsidRDefault="00201944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2019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18,771,904</w:t>
            </w:r>
          </w:p>
        </w:tc>
        <w:tc>
          <w:tcPr>
            <w:tcW w:w="178" w:type="dxa"/>
            <w:vAlign w:val="bottom"/>
          </w:tcPr>
          <w:p w14:paraId="236F311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FB25" w14:textId="689B66F9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21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324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970</w:t>
            </w:r>
          </w:p>
        </w:tc>
        <w:tc>
          <w:tcPr>
            <w:tcW w:w="236" w:type="dxa"/>
            <w:vAlign w:val="bottom"/>
          </w:tcPr>
          <w:p w14:paraId="4F41B8B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610D" w14:textId="5E5EC846" w:rsidR="00644469" w:rsidRPr="00C43471" w:rsidRDefault="00942591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94259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17,724,362</w:t>
            </w:r>
          </w:p>
        </w:tc>
        <w:tc>
          <w:tcPr>
            <w:tcW w:w="181" w:type="dxa"/>
            <w:vAlign w:val="bottom"/>
          </w:tcPr>
          <w:p w14:paraId="5E33082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1DAE92C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20,296,536</w:t>
            </w:r>
          </w:p>
        </w:tc>
      </w:tr>
      <w:tr w:rsidR="00644469" w:rsidRPr="00C43471" w14:paraId="555C9B2A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A7BEF8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A55F1A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24916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BEAC7F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863E022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A9A677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804ED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69C52FEE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135EBB0" w14:textId="1DF37346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vAlign w:val="bottom"/>
          </w:tcPr>
          <w:p w14:paraId="2C9F75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79583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63AAB1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8B2F015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B128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E742BE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27300124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4CCCB6B2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vAlign w:val="bottom"/>
          </w:tcPr>
          <w:p w14:paraId="6489A074" w14:textId="68A137CD" w:rsidR="00644469" w:rsidRPr="00C43471" w:rsidRDefault="00902A72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DD8186" w14:textId="77777777" w:rsidR="00644469" w:rsidRPr="00C4347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2BE9D10" w14:textId="671D736A" w:rsidR="00644469" w:rsidRPr="00D7350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8961517" w14:textId="68E58890" w:rsidR="00644469" w:rsidRPr="00C43471" w:rsidRDefault="002106D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06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716,768</w:t>
            </w:r>
          </w:p>
        </w:tc>
        <w:tc>
          <w:tcPr>
            <w:tcW w:w="181" w:type="dxa"/>
            <w:vAlign w:val="bottom"/>
          </w:tcPr>
          <w:p w14:paraId="50B3DF7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F916081" w14:textId="595D09B2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667,162</w:t>
            </w:r>
          </w:p>
        </w:tc>
      </w:tr>
      <w:tr w:rsidR="00644469" w:rsidRPr="00C43471" w14:paraId="14A28A56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3CE04C04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vAlign w:val="bottom"/>
          </w:tcPr>
          <w:p w14:paraId="03D11D28" w14:textId="379BA1F6" w:rsidR="00644469" w:rsidRPr="00C43471" w:rsidRDefault="00902A72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02A7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222,493</w:t>
            </w:r>
          </w:p>
        </w:tc>
        <w:tc>
          <w:tcPr>
            <w:tcW w:w="178" w:type="dxa"/>
            <w:vAlign w:val="bottom"/>
          </w:tcPr>
          <w:p w14:paraId="085849F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1B7389" w14:textId="757628A6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253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575</w:t>
            </w:r>
          </w:p>
        </w:tc>
        <w:tc>
          <w:tcPr>
            <w:tcW w:w="236" w:type="dxa"/>
            <w:vAlign w:val="bottom"/>
          </w:tcPr>
          <w:p w14:paraId="3E2C159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C449B31" w14:textId="42E5EB1A" w:rsidR="00644469" w:rsidRPr="00C43471" w:rsidRDefault="002106D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06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222,493</w:t>
            </w:r>
          </w:p>
        </w:tc>
        <w:tc>
          <w:tcPr>
            <w:tcW w:w="181" w:type="dxa"/>
            <w:vAlign w:val="bottom"/>
          </w:tcPr>
          <w:p w14:paraId="2F028B2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FA05326" w14:textId="11007ABF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253,575</w:t>
            </w:r>
          </w:p>
        </w:tc>
      </w:tr>
      <w:tr w:rsidR="00644469" w:rsidRPr="00C43471" w14:paraId="658CE679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3AA1BB3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6997183F" w14:textId="7860EC76" w:rsidR="00644469" w:rsidRPr="00C43471" w:rsidRDefault="00902A72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02A7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6,265,069</w:t>
            </w:r>
          </w:p>
        </w:tc>
        <w:tc>
          <w:tcPr>
            <w:tcW w:w="178" w:type="dxa"/>
            <w:vAlign w:val="bottom"/>
          </w:tcPr>
          <w:p w14:paraId="648A13B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023EDE3" w14:textId="64255855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5,679,972</w:t>
            </w:r>
          </w:p>
        </w:tc>
        <w:tc>
          <w:tcPr>
            <w:tcW w:w="236" w:type="dxa"/>
            <w:vAlign w:val="bottom"/>
          </w:tcPr>
          <w:p w14:paraId="1D69E81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2F9B744" w14:textId="0FE74597" w:rsidR="00644469" w:rsidRPr="00C43471" w:rsidRDefault="002106D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106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4,487,235</w:t>
            </w:r>
          </w:p>
        </w:tc>
        <w:tc>
          <w:tcPr>
            <w:tcW w:w="181" w:type="dxa"/>
            <w:vAlign w:val="bottom"/>
          </w:tcPr>
          <w:p w14:paraId="40F8575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23A66F8" w14:textId="54B1C540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3,811,986</w:t>
            </w:r>
          </w:p>
        </w:tc>
      </w:tr>
      <w:tr w:rsidR="00644469" w:rsidRPr="00C43471" w14:paraId="382FBAA3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69729A8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6C9E2BF0" w14:textId="09B10DD5" w:rsidR="00644469" w:rsidRPr="00C43471" w:rsidRDefault="004A1FA1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A1FA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505,305</w:t>
            </w:r>
          </w:p>
        </w:tc>
        <w:tc>
          <w:tcPr>
            <w:tcW w:w="178" w:type="dxa"/>
            <w:vAlign w:val="bottom"/>
          </w:tcPr>
          <w:p w14:paraId="0B0897A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3AF29CD" w14:textId="208B1AC3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555,646</w:t>
            </w:r>
          </w:p>
        </w:tc>
        <w:tc>
          <w:tcPr>
            <w:tcW w:w="236" w:type="dxa"/>
            <w:vAlign w:val="bottom"/>
          </w:tcPr>
          <w:p w14:paraId="51E37D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F539F01" w14:textId="0F6A86D8" w:rsidR="00644469" w:rsidRPr="00C43471" w:rsidRDefault="002106D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06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14,010</w:t>
            </w:r>
          </w:p>
        </w:tc>
        <w:tc>
          <w:tcPr>
            <w:tcW w:w="181" w:type="dxa"/>
            <w:vAlign w:val="bottom"/>
          </w:tcPr>
          <w:p w14:paraId="66079F9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D8310FE" w14:textId="005DF9E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18,665</w:t>
            </w:r>
          </w:p>
        </w:tc>
      </w:tr>
      <w:tr w:rsidR="00644469" w:rsidRPr="00C43471" w14:paraId="19942800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0B234E04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vAlign w:val="bottom"/>
          </w:tcPr>
          <w:p w14:paraId="6474B6B5" w14:textId="5A2DC0BA" w:rsidR="00644469" w:rsidRPr="00C43471" w:rsidRDefault="00C77E4A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7E4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60,070</w:t>
            </w:r>
          </w:p>
        </w:tc>
        <w:tc>
          <w:tcPr>
            <w:tcW w:w="178" w:type="dxa"/>
            <w:vAlign w:val="bottom"/>
          </w:tcPr>
          <w:p w14:paraId="6C9233F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E162E0" w14:textId="2BE00E3A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66,010</w:t>
            </w:r>
          </w:p>
        </w:tc>
        <w:tc>
          <w:tcPr>
            <w:tcW w:w="236" w:type="dxa"/>
            <w:vAlign w:val="bottom"/>
          </w:tcPr>
          <w:p w14:paraId="449B0FDB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BBC0E4B" w14:textId="5139FB31" w:rsidR="00644469" w:rsidRPr="00C43471" w:rsidRDefault="002106D7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106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40,614</w:t>
            </w:r>
          </w:p>
        </w:tc>
        <w:tc>
          <w:tcPr>
            <w:tcW w:w="181" w:type="dxa"/>
            <w:vAlign w:val="bottom"/>
          </w:tcPr>
          <w:p w14:paraId="487CFC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DF0CA77" w14:textId="3E2E0C79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43,248</w:t>
            </w:r>
          </w:p>
        </w:tc>
      </w:tr>
      <w:tr w:rsidR="00644469" w:rsidRPr="00C43471" w14:paraId="15EAA9BE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63CF49B6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224BB06C" w14:textId="284798CE" w:rsidR="00644469" w:rsidRPr="00C43471" w:rsidRDefault="00C77E4A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BBE8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794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FE23B82" w14:textId="6F78AD96" w:rsidR="00644469" w:rsidRPr="00C43471" w:rsidRDefault="00644469" w:rsidP="00644469">
            <w:pPr>
              <w:pStyle w:val="acctmergecolhdg"/>
              <w:tabs>
                <w:tab w:val="decimal" w:pos="820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B5452D" w14:textId="506A3D7F" w:rsidR="00644469" w:rsidRPr="00C43471" w:rsidRDefault="002627E8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627E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11,472</w:t>
            </w:r>
          </w:p>
        </w:tc>
        <w:tc>
          <w:tcPr>
            <w:tcW w:w="181" w:type="dxa"/>
            <w:vAlign w:val="bottom"/>
          </w:tcPr>
          <w:p w14:paraId="432B94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9ED0BCD" w14:textId="546436C3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9,128</w:t>
            </w:r>
          </w:p>
        </w:tc>
      </w:tr>
      <w:tr w:rsidR="00644469" w:rsidRPr="00C43471" w14:paraId="74A21184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667E91A6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vAlign w:val="bottom"/>
          </w:tcPr>
          <w:p w14:paraId="20A66CEA" w14:textId="305E0AC2" w:rsidR="00644469" w:rsidRPr="00C43471" w:rsidRDefault="00C77E4A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7E4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531,697</w:t>
            </w:r>
          </w:p>
        </w:tc>
        <w:tc>
          <w:tcPr>
            <w:tcW w:w="178" w:type="dxa"/>
            <w:vAlign w:val="bottom"/>
          </w:tcPr>
          <w:p w14:paraId="2BAD1E2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B6AB382" w14:textId="6B240AE5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236" w:type="dxa"/>
            <w:vAlign w:val="bottom"/>
          </w:tcPr>
          <w:p w14:paraId="377546F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2F2E52" w14:textId="247B9B5F" w:rsidR="00644469" w:rsidRPr="00C43471" w:rsidRDefault="002627E8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627E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531,697</w:t>
            </w:r>
          </w:p>
        </w:tc>
        <w:tc>
          <w:tcPr>
            <w:tcW w:w="181" w:type="dxa"/>
            <w:vAlign w:val="bottom"/>
          </w:tcPr>
          <w:p w14:paraId="1210BE0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57F6C1" w14:textId="428ABF28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</w:tr>
      <w:tr w:rsidR="00644469" w:rsidRPr="00C43471" w14:paraId="47E845DE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0886F921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D102A59" w14:textId="0F53B82C" w:rsidR="00644469" w:rsidRPr="00C43471" w:rsidRDefault="00C77E4A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7E4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29,184</w:t>
            </w:r>
          </w:p>
        </w:tc>
        <w:tc>
          <w:tcPr>
            <w:tcW w:w="178" w:type="dxa"/>
            <w:vAlign w:val="bottom"/>
          </w:tcPr>
          <w:p w14:paraId="30357D7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F1BE022" w14:textId="2FBE7582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5,867</w:t>
            </w:r>
          </w:p>
        </w:tc>
        <w:tc>
          <w:tcPr>
            <w:tcW w:w="236" w:type="dxa"/>
            <w:vAlign w:val="bottom"/>
          </w:tcPr>
          <w:p w14:paraId="3B7222E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4B22514" w14:textId="4B1917F7" w:rsidR="00644469" w:rsidRPr="00C43471" w:rsidRDefault="002627E8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627E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26,967</w:t>
            </w:r>
          </w:p>
        </w:tc>
        <w:tc>
          <w:tcPr>
            <w:tcW w:w="181" w:type="dxa"/>
            <w:vAlign w:val="bottom"/>
          </w:tcPr>
          <w:p w14:paraId="6145415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8E86E9D" w14:textId="6BA04110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3,749</w:t>
            </w:r>
          </w:p>
        </w:tc>
      </w:tr>
      <w:tr w:rsidR="00644469" w:rsidRPr="00C43471" w14:paraId="35E25001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34CD1E68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92" w14:textId="3F02CE7D" w:rsidR="00644469" w:rsidRPr="00C43471" w:rsidRDefault="00CC6D8A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C6D8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7,613,818</w:t>
            </w:r>
          </w:p>
        </w:tc>
        <w:tc>
          <w:tcPr>
            <w:tcW w:w="178" w:type="dxa"/>
            <w:vAlign w:val="bottom"/>
          </w:tcPr>
          <w:p w14:paraId="6F8ACFF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62D0" w14:textId="2603BF9A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7,266,242</w:t>
            </w:r>
          </w:p>
        </w:tc>
        <w:tc>
          <w:tcPr>
            <w:tcW w:w="236" w:type="dxa"/>
            <w:vAlign w:val="bottom"/>
          </w:tcPr>
          <w:p w14:paraId="48D38E9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3210E" w14:textId="6DFCAC10" w:rsidR="00644469" w:rsidRPr="00C43471" w:rsidRDefault="002627E8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627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6,051,256</w:t>
            </w:r>
          </w:p>
        </w:tc>
        <w:tc>
          <w:tcPr>
            <w:tcW w:w="181" w:type="dxa"/>
            <w:vAlign w:val="bottom"/>
          </w:tcPr>
          <w:p w14:paraId="33E8183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04103674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5,512,685</w:t>
            </w:r>
          </w:p>
        </w:tc>
      </w:tr>
      <w:tr w:rsidR="00644469" w:rsidRPr="00C43471" w14:paraId="11D74836" w14:textId="77777777" w:rsidTr="006A5D7E">
        <w:trPr>
          <w:cantSplit/>
          <w:tblHeader/>
        </w:trPr>
        <w:tc>
          <w:tcPr>
            <w:tcW w:w="3634" w:type="dxa"/>
            <w:vAlign w:val="bottom"/>
          </w:tcPr>
          <w:p w14:paraId="46240A3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876E8" w14:textId="47336328" w:rsidR="00644469" w:rsidRPr="00C43471" w:rsidRDefault="00804EB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04E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26,385,722</w:t>
            </w:r>
          </w:p>
        </w:tc>
        <w:tc>
          <w:tcPr>
            <w:tcW w:w="178" w:type="dxa"/>
            <w:vAlign w:val="bottom"/>
          </w:tcPr>
          <w:p w14:paraId="2CE6927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C79" w14:textId="65329C0D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vAlign w:val="bottom"/>
          </w:tcPr>
          <w:p w14:paraId="548A078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A685" w14:textId="1B607772" w:rsidR="00644469" w:rsidRPr="00C43471" w:rsidRDefault="002627E8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2627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23,775,618</w:t>
            </w:r>
          </w:p>
        </w:tc>
        <w:tc>
          <w:tcPr>
            <w:tcW w:w="181" w:type="dxa"/>
            <w:vAlign w:val="bottom"/>
          </w:tcPr>
          <w:p w14:paraId="3A57212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5C502285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  <w:tr w:rsidR="00644469" w:rsidRPr="00C43471" w14:paraId="3F7A338D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29321A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2373BB3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E1AD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1D255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1FF02FDD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68F37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15045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103252E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68E502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5117D5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2BF6F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7CF142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0324673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920CF8B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15F65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626F3A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9725C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DC93AEB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2B53ED27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1991003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C1E4F1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B78DCC6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9410906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04039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80AC4F2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1239EEC6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37F02B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5047CF14" w14:textId="2B805A34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DE024E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06F2231E" w14:textId="6FCA11C5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644469" w:rsidRPr="00C43471" w14:paraId="0012CCFC" w14:textId="77777777">
        <w:trPr>
          <w:cantSplit/>
          <w:tblHeader/>
        </w:trPr>
        <w:tc>
          <w:tcPr>
            <w:tcW w:w="3634" w:type="dxa"/>
          </w:tcPr>
          <w:p w14:paraId="12F10E9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44C86881" w14:textId="4C860F59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575DED8F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96F78D7" w14:textId="6EE11068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27BD7461" w14:textId="7BABCC0F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2A2680A3" w14:textId="77777777" w:rsidR="00644469" w:rsidRPr="003045C1" w:rsidRDefault="00644469" w:rsidP="00644469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221A710" w14:textId="3AF32567" w:rsidR="00644469" w:rsidRPr="003045C1" w:rsidRDefault="00644469" w:rsidP="00644469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1AE58DDF" w14:textId="77777777" w:rsidTr="00FF03D4">
        <w:trPr>
          <w:cantSplit/>
          <w:tblHeader/>
        </w:trPr>
        <w:tc>
          <w:tcPr>
            <w:tcW w:w="3634" w:type="dxa"/>
          </w:tcPr>
          <w:p w14:paraId="171789C4" w14:textId="0EBF7864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7D0CEB28" w14:textId="4F6FFA1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3A65E41" w14:textId="77777777" w:rsidR="00644469" w:rsidRPr="003045C1" w:rsidRDefault="00644469" w:rsidP="0064446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07AE636" w14:textId="3C151C22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5DE9689" w14:textId="7777777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741D559" w14:textId="0BBC1DD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3A2670F" w14:textId="77777777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589F57" w14:textId="117CDE94" w:rsidR="00644469" w:rsidRPr="003045C1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644469" w:rsidRPr="00C43471" w14:paraId="2BC81C4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8D15F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06454DD8" w14:textId="627C9DA1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0896F8CC" w14:textId="77777777" w:rsidTr="00FF03D4">
        <w:trPr>
          <w:cantSplit/>
          <w:trHeight w:val="577"/>
          <w:tblHeader/>
        </w:trPr>
        <w:tc>
          <w:tcPr>
            <w:tcW w:w="3634" w:type="dxa"/>
            <w:vAlign w:val="bottom"/>
          </w:tcPr>
          <w:p w14:paraId="14EA97BA" w14:textId="7CF4B18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vAlign w:val="bottom"/>
          </w:tcPr>
          <w:p w14:paraId="06CB6C1A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FED765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F9A0F2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A1B0D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4C9A4B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C7D72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1CC38A4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2D371F8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vAlign w:val="bottom"/>
          </w:tcPr>
          <w:p w14:paraId="24C7F1FD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9B47E9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12276AE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25ED76C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B7B35E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FDFE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20990C2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2955B3EB" w14:textId="6F6D261A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vAlign w:val="bottom"/>
          </w:tcPr>
          <w:p w14:paraId="57E40AA6" w14:textId="4699650F" w:rsidR="00644469" w:rsidRPr="00C43471" w:rsidRDefault="003A1E5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A1E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721,024</w:t>
            </w:r>
          </w:p>
        </w:tc>
        <w:tc>
          <w:tcPr>
            <w:tcW w:w="178" w:type="dxa"/>
            <w:vAlign w:val="bottom"/>
          </w:tcPr>
          <w:p w14:paraId="627958B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644C8F0F" w14:textId="7665278B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1,018,404</w:t>
            </w:r>
          </w:p>
        </w:tc>
        <w:tc>
          <w:tcPr>
            <w:tcW w:w="236" w:type="dxa"/>
            <w:vAlign w:val="bottom"/>
          </w:tcPr>
          <w:p w14:paraId="68192FF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5186FF" w14:textId="24CB359A" w:rsidR="00644469" w:rsidRPr="00C43471" w:rsidRDefault="008F48A9" w:rsidP="0064446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48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B4B8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B276990" w14:textId="0C281AE3" w:rsidR="00644469" w:rsidRPr="00C43471" w:rsidRDefault="00644469" w:rsidP="0064446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0A7DCE98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52A5C21F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vAlign w:val="bottom"/>
          </w:tcPr>
          <w:p w14:paraId="3C14FCB3" w14:textId="26C1FC84" w:rsidR="00644469" w:rsidRPr="00C43471" w:rsidRDefault="00804EB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04EB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4,929,494</w:t>
            </w:r>
          </w:p>
        </w:tc>
        <w:tc>
          <w:tcPr>
            <w:tcW w:w="178" w:type="dxa"/>
            <w:vAlign w:val="bottom"/>
          </w:tcPr>
          <w:p w14:paraId="0C2F25EA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7CE2F0B" w14:textId="5A95DA4F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7,619,004</w:t>
            </w:r>
          </w:p>
        </w:tc>
        <w:tc>
          <w:tcPr>
            <w:tcW w:w="236" w:type="dxa"/>
            <w:vAlign w:val="bottom"/>
          </w:tcPr>
          <w:p w14:paraId="0BEF72D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C1584A2" w14:textId="6F9B33CF" w:rsidR="00644469" w:rsidRPr="00C43471" w:rsidRDefault="008F48A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48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6,442,776</w:t>
            </w:r>
          </w:p>
        </w:tc>
        <w:tc>
          <w:tcPr>
            <w:tcW w:w="181" w:type="dxa"/>
            <w:vAlign w:val="bottom"/>
          </w:tcPr>
          <w:p w14:paraId="608E359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AAA8359" w14:textId="769D38BF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9,276,081</w:t>
            </w:r>
          </w:p>
        </w:tc>
      </w:tr>
      <w:tr w:rsidR="00644469" w:rsidRPr="00C43471" w14:paraId="07418253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176B47DB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vAlign w:val="bottom"/>
          </w:tcPr>
          <w:p w14:paraId="09B05D9A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03838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7D9E726" w14:textId="7777777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D18AEA" w14:textId="77777777" w:rsidR="00644469" w:rsidRPr="00C43471" w:rsidRDefault="00644469" w:rsidP="00644469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CAD75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3B44ED8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26F9AD57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731530F" w14:textId="77777777" w:rsidR="00644469" w:rsidRPr="00C43471" w:rsidRDefault="00644469" w:rsidP="00644469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vAlign w:val="bottom"/>
          </w:tcPr>
          <w:p w14:paraId="3A4C6D65" w14:textId="01B87B2C" w:rsidR="00644469" w:rsidRPr="00C43471" w:rsidRDefault="00793E2B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93E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6,614</w:t>
            </w:r>
          </w:p>
        </w:tc>
        <w:tc>
          <w:tcPr>
            <w:tcW w:w="178" w:type="dxa"/>
            <w:vAlign w:val="bottom"/>
          </w:tcPr>
          <w:p w14:paraId="210D9AC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1F78B07" w14:textId="08B06D52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236" w:type="dxa"/>
            <w:vAlign w:val="bottom"/>
          </w:tcPr>
          <w:p w14:paraId="309D510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E395574" w14:textId="7E8EE2B2" w:rsidR="00644469" w:rsidRPr="00C43471" w:rsidRDefault="008F48A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48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6,086</w:t>
            </w:r>
          </w:p>
        </w:tc>
        <w:tc>
          <w:tcPr>
            <w:tcW w:w="181" w:type="dxa"/>
            <w:vAlign w:val="bottom"/>
          </w:tcPr>
          <w:p w14:paraId="188FFE9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7258F5C" w14:textId="21353E28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8,905</w:t>
            </w:r>
          </w:p>
        </w:tc>
      </w:tr>
      <w:tr w:rsidR="00644469" w:rsidRPr="00C43471" w14:paraId="38D6FACF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E33DE13" w14:textId="3FB500B1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D30D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  <w:vAlign w:val="bottom"/>
          </w:tcPr>
          <w:p w14:paraId="26DB75F7" w14:textId="77777777" w:rsidR="00644469" w:rsidRPr="0074029E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49505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39BB149" w14:textId="77777777" w:rsidR="00644469" w:rsidRPr="00E36E38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D0047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D309DEC" w14:textId="77777777" w:rsidR="00644469" w:rsidRPr="00B8412B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2769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C17D1C2" w14:textId="77777777" w:rsidR="00644469" w:rsidRPr="00E36E38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8F48A9" w:rsidRPr="00C43471" w14:paraId="32976EB9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308C25D5" w14:textId="3C98DD36" w:rsidR="008F48A9" w:rsidRPr="00C43471" w:rsidRDefault="008F48A9" w:rsidP="008F48A9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FFF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0B942690" w14:textId="49D7AF0F" w:rsidR="008F48A9" w:rsidRPr="00793E2B" w:rsidRDefault="00793E2B" w:rsidP="008F48A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93E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178" w:type="dxa"/>
            <w:vAlign w:val="bottom"/>
          </w:tcPr>
          <w:p w14:paraId="4D980F0B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D8603B1" w14:textId="3E54BF87" w:rsidR="008F48A9" w:rsidRPr="00A2388B" w:rsidRDefault="008F48A9" w:rsidP="008F48A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  <w:vAlign w:val="bottom"/>
          </w:tcPr>
          <w:p w14:paraId="79489050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FD5464B" w14:textId="5B2C490B" w:rsidR="008F48A9" w:rsidRPr="00A2388B" w:rsidRDefault="008F48A9" w:rsidP="008F48A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C2BA2">
              <w:t>-</w:t>
            </w:r>
          </w:p>
        </w:tc>
        <w:tc>
          <w:tcPr>
            <w:tcW w:w="181" w:type="dxa"/>
            <w:vAlign w:val="bottom"/>
          </w:tcPr>
          <w:p w14:paraId="63F6A78D" w14:textId="77777777" w:rsidR="008F48A9" w:rsidRPr="00A2388B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886B341" w14:textId="505D8FA3" w:rsidR="008F48A9" w:rsidRPr="00A2388B" w:rsidRDefault="008F48A9" w:rsidP="008F48A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48A9" w:rsidRPr="00C43471" w14:paraId="0E80936A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08B990E6" w14:textId="17FA6C30" w:rsidR="008F48A9" w:rsidRPr="00C43471" w:rsidRDefault="008F48A9" w:rsidP="008F48A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vAlign w:val="bottom"/>
          </w:tcPr>
          <w:p w14:paraId="51F87EA0" w14:textId="4C0F59A9" w:rsidR="008F48A9" w:rsidRPr="00C43471" w:rsidRDefault="00793E2B" w:rsidP="008F48A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93E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75,819</w:t>
            </w:r>
          </w:p>
        </w:tc>
        <w:tc>
          <w:tcPr>
            <w:tcW w:w="178" w:type="dxa"/>
            <w:vAlign w:val="bottom"/>
          </w:tcPr>
          <w:p w14:paraId="451EAD5F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4EDE8E8" w14:textId="0EEB3E0D" w:rsidR="008F48A9" w:rsidRPr="00D76985" w:rsidRDefault="008F48A9" w:rsidP="008F48A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47,947</w:t>
            </w:r>
          </w:p>
        </w:tc>
        <w:tc>
          <w:tcPr>
            <w:tcW w:w="236" w:type="dxa"/>
            <w:vAlign w:val="bottom"/>
          </w:tcPr>
          <w:p w14:paraId="760CEC7C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8D959F0" w14:textId="4CFB0FC6" w:rsidR="008F48A9" w:rsidRPr="00C43471" w:rsidRDefault="008F48A9" w:rsidP="008F48A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C2BA2">
              <w:t>-</w:t>
            </w:r>
          </w:p>
        </w:tc>
        <w:tc>
          <w:tcPr>
            <w:tcW w:w="181" w:type="dxa"/>
            <w:vAlign w:val="bottom"/>
          </w:tcPr>
          <w:p w14:paraId="755C46FE" w14:textId="77777777" w:rsidR="008F48A9" w:rsidRPr="00C43471" w:rsidRDefault="008F48A9" w:rsidP="008F48A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01C734F" w14:textId="6021597C" w:rsidR="008F48A9" w:rsidRPr="00C43471" w:rsidRDefault="008F48A9" w:rsidP="008F48A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3B787A39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5A40AC4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96D" w14:textId="64AEEDD2" w:rsidR="00644469" w:rsidRPr="00C43471" w:rsidRDefault="00804EB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04E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5,852,951</w:t>
            </w:r>
          </w:p>
        </w:tc>
        <w:tc>
          <w:tcPr>
            <w:tcW w:w="178" w:type="dxa"/>
            <w:vAlign w:val="bottom"/>
          </w:tcPr>
          <w:p w14:paraId="33FC56C4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7192" w14:textId="41D4EE9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8,814,788</w:t>
            </w:r>
          </w:p>
        </w:tc>
        <w:tc>
          <w:tcPr>
            <w:tcW w:w="236" w:type="dxa"/>
            <w:vAlign w:val="bottom"/>
          </w:tcPr>
          <w:p w14:paraId="03A6DC1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F191" w14:textId="464D25E7" w:rsidR="00644469" w:rsidRPr="00C43471" w:rsidRDefault="00890D1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6,448,862</w:t>
            </w:r>
          </w:p>
        </w:tc>
        <w:tc>
          <w:tcPr>
            <w:tcW w:w="181" w:type="dxa"/>
            <w:vAlign w:val="bottom"/>
          </w:tcPr>
          <w:p w14:paraId="297E27E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22137325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9,284,986</w:t>
            </w:r>
          </w:p>
        </w:tc>
      </w:tr>
      <w:tr w:rsidR="00644469" w:rsidRPr="00C43471" w14:paraId="042B58AB" w14:textId="77777777" w:rsidTr="008438D1">
        <w:trPr>
          <w:cantSplit/>
          <w:trHeight w:val="550"/>
          <w:tblHeader/>
        </w:trPr>
        <w:tc>
          <w:tcPr>
            <w:tcW w:w="3634" w:type="dxa"/>
            <w:vAlign w:val="bottom"/>
          </w:tcPr>
          <w:p w14:paraId="69E7D67A" w14:textId="4CE72CE0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vAlign w:val="bottom"/>
          </w:tcPr>
          <w:p w14:paraId="7E1BF0A4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EBBA1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4FD22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CACB82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20B6C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7110CF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5342BB90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13473FDF" w14:textId="77777777" w:rsidR="00644469" w:rsidRPr="00C43471" w:rsidRDefault="00644469" w:rsidP="0064446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F6A144C" w14:textId="23EC32CD" w:rsidR="00644469" w:rsidRPr="00C43471" w:rsidRDefault="00C03464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0346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10,495</w:t>
            </w:r>
          </w:p>
        </w:tc>
        <w:tc>
          <w:tcPr>
            <w:tcW w:w="178" w:type="dxa"/>
            <w:vAlign w:val="bottom"/>
          </w:tcPr>
          <w:p w14:paraId="139969A0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F75D392" w14:textId="1FB57604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14,174</w:t>
            </w:r>
          </w:p>
        </w:tc>
        <w:tc>
          <w:tcPr>
            <w:tcW w:w="236" w:type="dxa"/>
            <w:vAlign w:val="bottom"/>
          </w:tcPr>
          <w:p w14:paraId="66428DE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24BFA72" w14:textId="020848FD" w:rsidR="00644469" w:rsidRPr="00C43471" w:rsidRDefault="00890D1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8,981</w:t>
            </w:r>
          </w:p>
        </w:tc>
        <w:tc>
          <w:tcPr>
            <w:tcW w:w="181" w:type="dxa"/>
            <w:vAlign w:val="bottom"/>
          </w:tcPr>
          <w:p w14:paraId="57D39B1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BF28E1C" w14:textId="127B3FAA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12,396</w:t>
            </w:r>
          </w:p>
        </w:tc>
      </w:tr>
      <w:tr w:rsidR="00644469" w:rsidRPr="00C43471" w14:paraId="293D1243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52FE8207" w14:textId="1021DBCF" w:rsidR="00644469" w:rsidRPr="00C43471" w:rsidRDefault="00644469" w:rsidP="0064446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vAlign w:val="bottom"/>
          </w:tcPr>
          <w:p w14:paraId="08CF2555" w14:textId="12B8618B" w:rsidR="00644469" w:rsidRPr="00ED35ED" w:rsidRDefault="00C63CC5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63CC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1,179,422</w:t>
            </w:r>
          </w:p>
        </w:tc>
        <w:tc>
          <w:tcPr>
            <w:tcW w:w="178" w:type="dxa"/>
            <w:vAlign w:val="bottom"/>
          </w:tcPr>
          <w:p w14:paraId="0DD7D8BE" w14:textId="77777777" w:rsidR="00644469" w:rsidRPr="00C43471" w:rsidRDefault="00644469" w:rsidP="0064446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CA2A09B" w14:textId="0F7D4B73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1,257,734</w:t>
            </w:r>
          </w:p>
        </w:tc>
        <w:tc>
          <w:tcPr>
            <w:tcW w:w="236" w:type="dxa"/>
            <w:vAlign w:val="bottom"/>
          </w:tcPr>
          <w:p w14:paraId="75F81AE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A2CB30F" w14:textId="4700EC6B" w:rsidR="00644469" w:rsidRPr="00B90FC6" w:rsidRDefault="00890D1F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DE27A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8A33BE1" w14:textId="1D461315" w:rsidR="00644469" w:rsidRPr="00C43471" w:rsidRDefault="00644469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4D047620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422252A9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39CA04F2" w14:textId="42AFF1C6" w:rsidR="00644469" w:rsidRPr="00C43471" w:rsidRDefault="00C63CC5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63CC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108,093</w:t>
            </w:r>
          </w:p>
        </w:tc>
        <w:tc>
          <w:tcPr>
            <w:tcW w:w="178" w:type="dxa"/>
            <w:vAlign w:val="bottom"/>
          </w:tcPr>
          <w:p w14:paraId="162C92CE" w14:textId="77777777" w:rsidR="00644469" w:rsidRPr="00C43471" w:rsidRDefault="00644469" w:rsidP="00644469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708A8F9" w14:textId="08BE7C4B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123,326</w:t>
            </w:r>
          </w:p>
        </w:tc>
        <w:tc>
          <w:tcPr>
            <w:tcW w:w="236" w:type="dxa"/>
            <w:vAlign w:val="bottom"/>
          </w:tcPr>
          <w:p w14:paraId="324744E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32A3F35" w14:textId="3C67CB89" w:rsidR="00644469" w:rsidRPr="00C43471" w:rsidRDefault="00890D1F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C7BB6E" w14:textId="77777777" w:rsidR="00644469" w:rsidRPr="00C43471" w:rsidRDefault="00644469" w:rsidP="006444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6E4973" w14:textId="330B4FD4" w:rsidR="00644469" w:rsidRPr="00C43471" w:rsidRDefault="00644469" w:rsidP="00644469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4469" w:rsidRPr="00C43471" w14:paraId="0BD7D6A1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3F34900D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vAlign w:val="bottom"/>
          </w:tcPr>
          <w:p w14:paraId="5E87282D" w14:textId="3DD4BF4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1D1DF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21266FE" w14:textId="7777777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830D76" w14:textId="77777777" w:rsidR="00644469" w:rsidRPr="00C43471" w:rsidRDefault="00644469" w:rsidP="00644469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A8211C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90B26B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4CDE1121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25183CD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vAlign w:val="bottom"/>
          </w:tcPr>
          <w:p w14:paraId="3C3A3AD8" w14:textId="055CD0A4" w:rsidR="00644469" w:rsidRPr="00C43471" w:rsidRDefault="00C716B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16B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134,491</w:t>
            </w:r>
          </w:p>
        </w:tc>
        <w:tc>
          <w:tcPr>
            <w:tcW w:w="178" w:type="dxa"/>
            <w:vAlign w:val="bottom"/>
          </w:tcPr>
          <w:p w14:paraId="20F0558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0EB6F9" w14:textId="03373B2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236" w:type="dxa"/>
            <w:vAlign w:val="bottom"/>
          </w:tcPr>
          <w:p w14:paraId="328E4380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C06590" w14:textId="0A2FC7A8" w:rsidR="00644469" w:rsidRPr="00C43471" w:rsidRDefault="00890D1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134,491</w:t>
            </w:r>
          </w:p>
        </w:tc>
        <w:tc>
          <w:tcPr>
            <w:tcW w:w="181" w:type="dxa"/>
            <w:vAlign w:val="bottom"/>
          </w:tcPr>
          <w:p w14:paraId="6E04F38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EFFF81B" w14:textId="786FABB3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</w:tr>
      <w:tr w:rsidR="00644469" w:rsidRPr="00C43471" w14:paraId="04102A7F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E43F959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10C1CDC9" w14:textId="02C37B07" w:rsidR="00644469" w:rsidRPr="00C43471" w:rsidRDefault="008A7ACF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A7A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220,597</w:t>
            </w:r>
          </w:p>
        </w:tc>
        <w:tc>
          <w:tcPr>
            <w:tcW w:w="178" w:type="dxa"/>
            <w:vAlign w:val="bottom"/>
          </w:tcPr>
          <w:p w14:paraId="760054A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BBC909" w14:textId="00C15C87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187,478</w:t>
            </w:r>
          </w:p>
        </w:tc>
        <w:tc>
          <w:tcPr>
            <w:tcW w:w="236" w:type="dxa"/>
            <w:vAlign w:val="bottom"/>
          </w:tcPr>
          <w:p w14:paraId="101C0D4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3525D2" w14:textId="71536874" w:rsidR="00644469" w:rsidRPr="00C43471" w:rsidRDefault="00890D1F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206,606</w:t>
            </w:r>
          </w:p>
        </w:tc>
        <w:tc>
          <w:tcPr>
            <w:tcW w:w="181" w:type="dxa"/>
            <w:vAlign w:val="bottom"/>
          </w:tcPr>
          <w:p w14:paraId="54F8AD66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321002A" w14:textId="791BE3F9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173,488</w:t>
            </w:r>
          </w:p>
        </w:tc>
      </w:tr>
      <w:tr w:rsidR="00644469" w:rsidRPr="00C43471" w14:paraId="4CC0A345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7B3AF870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EAA2" w14:textId="7B20CE63" w:rsidR="00644469" w:rsidRPr="00C43471" w:rsidRDefault="008A7ACF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A7A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1,653,098</w:t>
            </w:r>
          </w:p>
        </w:tc>
        <w:tc>
          <w:tcPr>
            <w:tcW w:w="178" w:type="dxa"/>
            <w:vAlign w:val="bottom"/>
          </w:tcPr>
          <w:p w14:paraId="348B0BC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198C" w14:textId="57A9A0A9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1,720,842</w:t>
            </w:r>
          </w:p>
        </w:tc>
        <w:tc>
          <w:tcPr>
            <w:tcW w:w="236" w:type="dxa"/>
            <w:vAlign w:val="bottom"/>
          </w:tcPr>
          <w:p w14:paraId="5693E44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A5304" w14:textId="0276A538" w:rsidR="00644469" w:rsidRPr="00C43471" w:rsidRDefault="00AB7FB2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B7FB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350,078</w:t>
            </w:r>
          </w:p>
        </w:tc>
        <w:tc>
          <w:tcPr>
            <w:tcW w:w="181" w:type="dxa"/>
            <w:vAlign w:val="bottom"/>
          </w:tcPr>
          <w:p w14:paraId="5B3F694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7B76966B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324,014</w:t>
            </w:r>
          </w:p>
        </w:tc>
      </w:tr>
      <w:tr w:rsidR="00644469" w:rsidRPr="00C43471" w14:paraId="2A37F3CC" w14:textId="77777777" w:rsidTr="00A34581">
        <w:trPr>
          <w:cantSplit/>
          <w:tblHeader/>
        </w:trPr>
        <w:tc>
          <w:tcPr>
            <w:tcW w:w="3634" w:type="dxa"/>
            <w:vAlign w:val="bottom"/>
          </w:tcPr>
          <w:p w14:paraId="15446AC1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3C09" w14:textId="4285BDB0" w:rsidR="00644469" w:rsidRPr="00C43471" w:rsidRDefault="00804EBD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04EB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7,506,049</w:t>
            </w:r>
          </w:p>
        </w:tc>
        <w:tc>
          <w:tcPr>
            <w:tcW w:w="178" w:type="dxa"/>
            <w:vAlign w:val="bottom"/>
          </w:tcPr>
          <w:p w14:paraId="75CC21DF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6AEA" w14:textId="11541F8F" w:rsidR="00644469" w:rsidRPr="00D76985" w:rsidRDefault="00644469" w:rsidP="0064446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10,535,630</w:t>
            </w:r>
          </w:p>
        </w:tc>
        <w:tc>
          <w:tcPr>
            <w:tcW w:w="236" w:type="dxa"/>
            <w:vAlign w:val="bottom"/>
          </w:tcPr>
          <w:p w14:paraId="2FDE5313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BEFD" w14:textId="7AE5446A" w:rsidR="00644469" w:rsidRPr="00C43471" w:rsidRDefault="00AB7FB2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B7FB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6,798,940</w:t>
            </w:r>
          </w:p>
        </w:tc>
        <w:tc>
          <w:tcPr>
            <w:tcW w:w="181" w:type="dxa"/>
            <w:vAlign w:val="bottom"/>
          </w:tcPr>
          <w:p w14:paraId="661CEDDD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A9AD7ED" w:rsidR="00644469" w:rsidRPr="00C43471" w:rsidRDefault="00644469" w:rsidP="0064446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9,609,000</w:t>
            </w:r>
          </w:p>
        </w:tc>
      </w:tr>
      <w:tr w:rsidR="00644469" w:rsidRPr="00C43471" w14:paraId="2989B3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65A750E9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BC84AA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286F44E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368F8CA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ACCE6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018DA27F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41B841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0165DA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B834AE8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ED66E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B1CCD6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1B25DB2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C121A7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34A8A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38111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F3EC0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B2B89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5F34FE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080D575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3472E738" w14:textId="77777777" w:rsidTr="007C4131">
        <w:trPr>
          <w:cantSplit/>
          <w:trHeight w:val="389"/>
          <w:tblHeader/>
        </w:trPr>
        <w:tc>
          <w:tcPr>
            <w:tcW w:w="3634" w:type="dxa"/>
            <w:vAlign w:val="bottom"/>
          </w:tcPr>
          <w:p w14:paraId="5FB30CBE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3"/>
          </w:tcPr>
          <w:p w14:paraId="45285AF8" w14:textId="466D7DAA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050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5E03020F" w14:textId="717AC489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4469" w:rsidRPr="00C43471" w14:paraId="23F5380D" w14:textId="77777777" w:rsidTr="007C4131">
        <w:trPr>
          <w:cantSplit/>
          <w:trHeight w:val="362"/>
          <w:tblHeader/>
        </w:trPr>
        <w:tc>
          <w:tcPr>
            <w:tcW w:w="3634" w:type="dxa"/>
          </w:tcPr>
          <w:p w14:paraId="1652068F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63D26527" w14:textId="0D032DE2" w:rsidR="00644469" w:rsidRPr="00FD3BCF" w:rsidRDefault="00644469" w:rsidP="00644469">
            <w:pPr>
              <w:pStyle w:val="acctmergecolhdg"/>
              <w:spacing w:line="276" w:lineRule="auto"/>
              <w:ind w:right="-79"/>
              <w:jc w:val="left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197F74C5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AF56BF" w14:textId="2EF27530" w:rsidR="00644469" w:rsidRPr="00FD3BCF" w:rsidRDefault="00644469" w:rsidP="00644469">
            <w:pPr>
              <w:pStyle w:val="acctmergecolhdg"/>
              <w:spacing w:line="276" w:lineRule="auto"/>
              <w:ind w:left="-72" w:right="-7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644469"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669FCB8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1B4FFAB3" w14:textId="76ECAFAA" w:rsidR="00644469" w:rsidRPr="00FD3BCF" w:rsidRDefault="00644469" w:rsidP="00644469">
            <w:pPr>
              <w:pStyle w:val="acctmergecolhdg"/>
              <w:spacing w:line="276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  <w:lang w:val="en-US"/>
              </w:rPr>
              <w:t>0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665153C8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90806AE" w14:textId="18429113" w:rsidR="00644469" w:rsidRPr="00FD3BCF" w:rsidRDefault="00644469" w:rsidP="00644469">
            <w:pPr>
              <w:pStyle w:val="acctmergecolhdg"/>
              <w:spacing w:line="276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44469" w:rsidRPr="00C43471" w14:paraId="0F13902D" w14:textId="77777777" w:rsidTr="007C4131">
        <w:trPr>
          <w:cantSplit/>
          <w:trHeight w:val="317"/>
          <w:tblHeader/>
        </w:trPr>
        <w:tc>
          <w:tcPr>
            <w:tcW w:w="3634" w:type="dxa"/>
          </w:tcPr>
          <w:p w14:paraId="386F92EF" w14:textId="1F365AD3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2B64BD5B" w14:textId="03471A29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52C1206D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05E3AB" w14:textId="59C351A3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AFBEA71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5DCA4A" w14:textId="351FC3A4" w:rsidR="00644469" w:rsidRPr="00FD3BCF" w:rsidRDefault="00644469" w:rsidP="00644469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1" w:type="dxa"/>
          </w:tcPr>
          <w:p w14:paraId="42265F89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52BDEEA" w14:textId="1EA14ADD" w:rsidR="00644469" w:rsidRPr="00FD3BCF" w:rsidRDefault="00644469" w:rsidP="00644469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644469" w:rsidRPr="00C43471" w14:paraId="55BAF3D6" w14:textId="77777777" w:rsidTr="007C4131">
        <w:trPr>
          <w:cantSplit/>
          <w:trHeight w:val="290"/>
          <w:tblHeader/>
        </w:trPr>
        <w:tc>
          <w:tcPr>
            <w:tcW w:w="3634" w:type="dxa"/>
            <w:vAlign w:val="bottom"/>
          </w:tcPr>
          <w:p w14:paraId="67FFF718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53C55E2E" w14:textId="2CC1C36C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38E4F4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24E8BBF2" w14:textId="4C0A3F6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vAlign w:val="bottom"/>
          </w:tcPr>
          <w:p w14:paraId="0F7EE964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CC56D4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42BD104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D424919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2FB23D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79ACE3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A24964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4285F13A" w14:textId="07BB0516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vAlign w:val="bottom"/>
          </w:tcPr>
          <w:p w14:paraId="2784268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3C69E1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AC007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EEE9FE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3782A9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407CBDC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0B16E713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58A710F1" w14:textId="3611ACD2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1C41C8E4" w14:textId="410C4BD2" w:rsidR="00AB7FB2" w:rsidRPr="00C43471" w:rsidRDefault="004D67AD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22C4966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6ACB3433" w14:textId="5DF6BFAA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109E849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C5226B8" w14:textId="4971B171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6A436B6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4D3C41A" w14:textId="5224374E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AB7FB2" w:rsidRPr="00C43471" w14:paraId="0FB645D5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08AB7E46" w14:textId="2CBA249F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vAlign w:val="bottom"/>
          </w:tcPr>
          <w:p w14:paraId="36180A03" w14:textId="0FC589DD" w:rsidR="00AB7FB2" w:rsidRPr="00C43471" w:rsidRDefault="004D67AD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5344F2F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72A2B27" w14:textId="1ECFB2D6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47C631D6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72C133" w14:textId="29B10F4C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26A8EE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2CFA0C4A" w14:textId="5CBD32EC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AB7FB2" w:rsidRPr="00C43471" w14:paraId="3C652745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5EA1B2C6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vAlign w:val="bottom"/>
          </w:tcPr>
          <w:p w14:paraId="7C54512F" w14:textId="28469D35" w:rsidR="00AB7FB2" w:rsidRPr="00C43471" w:rsidRDefault="004D67AD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vAlign w:val="bottom"/>
          </w:tcPr>
          <w:p w14:paraId="49BB708F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6D9FAC9" w14:textId="79691718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  <w:vAlign w:val="bottom"/>
          </w:tcPr>
          <w:p w14:paraId="6376CCE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F9EC81A" w14:textId="08A4A8E2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vAlign w:val="bottom"/>
          </w:tcPr>
          <w:p w14:paraId="696F6AA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25B875E" w14:textId="71E22394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AB7FB2" w:rsidRPr="00C43471" w14:paraId="66CBACDE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FA0614E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vAlign w:val="bottom"/>
          </w:tcPr>
          <w:p w14:paraId="16C19BA5" w14:textId="77777777" w:rsidR="00AB7FB2" w:rsidRPr="00C43471" w:rsidRDefault="00AB7FB2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7CC62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9CAD5BA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4C23C20" w14:textId="77777777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896CF8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5263BA9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1C7C8F97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EB39EC2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vAlign w:val="bottom"/>
          </w:tcPr>
          <w:p w14:paraId="3BDE57B6" w14:textId="77777777" w:rsidR="00AB7FB2" w:rsidRPr="00E7378D" w:rsidRDefault="00AB7FB2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D7B5C9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D65C399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D0AC65" w14:textId="77777777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F72774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55ED48" w14:textId="77777777" w:rsidR="00AB7FB2" w:rsidRPr="00C43471" w:rsidRDefault="00AB7FB2" w:rsidP="00AB7FB2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AB7FB2" w:rsidRPr="00C43471" w14:paraId="6539BD3E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719D62AD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vAlign w:val="bottom"/>
          </w:tcPr>
          <w:p w14:paraId="3DDF8A59" w14:textId="120CCE6D" w:rsidR="00AB7FB2" w:rsidRPr="00E7378D" w:rsidRDefault="004D67AD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vAlign w:val="bottom"/>
          </w:tcPr>
          <w:p w14:paraId="43CB49C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8DA4223" w14:textId="76881609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A391FC0" w14:textId="2FEFAA83" w:rsidR="00AB7FB2" w:rsidRPr="00C43471" w:rsidRDefault="00AB7FB2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vAlign w:val="bottom"/>
          </w:tcPr>
          <w:p w14:paraId="5C83DF4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A1A1238" w14:textId="28E6C878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AB7FB2" w:rsidRPr="00C43471" w14:paraId="26301E5F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731DD7A0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vAlign w:val="bottom"/>
          </w:tcPr>
          <w:p w14:paraId="5AE608BD" w14:textId="194DC288" w:rsidR="00AB7FB2" w:rsidRPr="00E7378D" w:rsidRDefault="001528B3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28B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16,246,612</w:t>
            </w:r>
          </w:p>
        </w:tc>
        <w:tc>
          <w:tcPr>
            <w:tcW w:w="178" w:type="dxa"/>
            <w:vAlign w:val="bottom"/>
          </w:tcPr>
          <w:p w14:paraId="45EA1EFD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1B3B211" w14:textId="001357C7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15,240,810</w:t>
            </w:r>
          </w:p>
        </w:tc>
        <w:tc>
          <w:tcPr>
            <w:tcW w:w="236" w:type="dxa"/>
            <w:vAlign w:val="bottom"/>
          </w:tcPr>
          <w:p w14:paraId="25C30E12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6FF7E7D" w14:textId="3E06F19B" w:rsidR="00AB7FB2" w:rsidRPr="00C43471" w:rsidRDefault="00C726FE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26F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15,182,748</w:t>
            </w:r>
          </w:p>
        </w:tc>
        <w:tc>
          <w:tcPr>
            <w:tcW w:w="181" w:type="dxa"/>
            <w:vAlign w:val="bottom"/>
          </w:tcPr>
          <w:p w14:paraId="52A452D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0B8669" w14:textId="3CF29DB7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14,406,291</w:t>
            </w:r>
          </w:p>
        </w:tc>
      </w:tr>
      <w:tr w:rsidR="00C726FE" w:rsidRPr="00C43471" w14:paraId="2FDE3011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1F09ED25" w14:textId="7E987CBF" w:rsidR="00C726FE" w:rsidRPr="00C43471" w:rsidRDefault="00C726FE" w:rsidP="00C726F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DB549E" w14:textId="24693255" w:rsidR="00C726FE" w:rsidRPr="00E7378D" w:rsidRDefault="008E0064" w:rsidP="00C726F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E006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293,94</w:t>
            </w:r>
            <w:r w:rsidR="00910A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B4A29BC" w14:textId="77777777" w:rsidR="00C726FE" w:rsidRPr="00C43471" w:rsidRDefault="00C726FE" w:rsidP="00C726F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72FE032" w14:textId="0B17FC79" w:rsidR="00C726FE" w:rsidRPr="00C43471" w:rsidRDefault="00C726FE" w:rsidP="00C726FE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519,774</w:t>
            </w:r>
          </w:p>
        </w:tc>
        <w:tc>
          <w:tcPr>
            <w:tcW w:w="236" w:type="dxa"/>
            <w:vAlign w:val="bottom"/>
          </w:tcPr>
          <w:p w14:paraId="62B8C244" w14:textId="77777777" w:rsidR="00C726FE" w:rsidRPr="00C43471" w:rsidRDefault="00C726FE" w:rsidP="00C726F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5019E51" w14:textId="2C1BA6C0" w:rsidR="00C726FE" w:rsidRPr="00C43471" w:rsidRDefault="00C726FE" w:rsidP="00C726FE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0D1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236DAF" w14:textId="77777777" w:rsidR="00C726FE" w:rsidRPr="00C43471" w:rsidRDefault="00C726FE" w:rsidP="00C726FE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C338767" w14:textId="0F792379" w:rsidR="00C726FE" w:rsidRPr="00C43471" w:rsidRDefault="00C726FE" w:rsidP="00C726FE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B7FB2" w:rsidRPr="00C43471" w14:paraId="4896A8DC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79E6D81C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7FDA581" w14:textId="4A51D185" w:rsidR="00AB7FB2" w:rsidRPr="00E7378D" w:rsidRDefault="00A73393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733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18,334,48</w:t>
            </w:r>
            <w:r w:rsidR="00910A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48C31F1A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08D0F1A" w14:textId="786E7659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17,554,514</w:t>
            </w:r>
          </w:p>
        </w:tc>
        <w:tc>
          <w:tcPr>
            <w:tcW w:w="236" w:type="dxa"/>
            <w:vAlign w:val="bottom"/>
          </w:tcPr>
          <w:p w14:paraId="3E89061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9BAF87F" w14:textId="39D9B58B" w:rsidR="00AB7FB2" w:rsidRPr="00C43471" w:rsidRDefault="003A32E0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3A32E0">
              <w:rPr>
                <w:rFonts w:asciiTheme="minorBidi" w:hAnsiTheme="minorBidi" w:cstheme="minorBidi"/>
                <w:sz w:val="28"/>
                <w:szCs w:val="28"/>
              </w:rPr>
              <w:t>16,976,678</w:t>
            </w:r>
          </w:p>
        </w:tc>
        <w:tc>
          <w:tcPr>
            <w:tcW w:w="181" w:type="dxa"/>
            <w:vAlign w:val="bottom"/>
          </w:tcPr>
          <w:p w14:paraId="04DBED2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26339C" w14:textId="3A107970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16,200,221</w:t>
            </w:r>
          </w:p>
        </w:tc>
      </w:tr>
      <w:tr w:rsidR="00AB7FB2" w:rsidRPr="00C43471" w14:paraId="384C5FEA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56D8DACF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84F1DB3" w14:textId="4BFDD62B" w:rsidR="00AB7FB2" w:rsidRPr="00C43471" w:rsidRDefault="008E0064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E006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545,188</w:t>
            </w:r>
          </w:p>
        </w:tc>
        <w:tc>
          <w:tcPr>
            <w:tcW w:w="178" w:type="dxa"/>
            <w:vAlign w:val="bottom"/>
          </w:tcPr>
          <w:p w14:paraId="6E334872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06F373F" w14:textId="7EFC63CB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501,068</w:t>
            </w:r>
          </w:p>
        </w:tc>
        <w:tc>
          <w:tcPr>
            <w:tcW w:w="236" w:type="dxa"/>
            <w:vAlign w:val="bottom"/>
          </w:tcPr>
          <w:p w14:paraId="05A75337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302AF6" w14:textId="146DA500" w:rsidR="00AB7FB2" w:rsidRPr="00C43471" w:rsidRDefault="003A32E0" w:rsidP="00AB7FB2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A32E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ED123B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2E14CCF" w14:textId="613AD2F7" w:rsidR="00AB7FB2" w:rsidRPr="00C43471" w:rsidRDefault="00AB7FB2" w:rsidP="00AB7FB2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B7FB2" w:rsidRPr="00C43471" w14:paraId="18E99E5A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65086F1E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CD4F" w14:textId="065D7860" w:rsidR="00AB7FB2" w:rsidRPr="00C43471" w:rsidRDefault="00470FC8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70FC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18,879,67</w:t>
            </w:r>
            <w:r w:rsidR="00910A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6720096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3C49" w14:textId="51E8F84C" w:rsidR="00AB7FB2" w:rsidRPr="00D76985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18,055,582</w:t>
            </w:r>
          </w:p>
        </w:tc>
        <w:tc>
          <w:tcPr>
            <w:tcW w:w="236" w:type="dxa"/>
            <w:vAlign w:val="bottom"/>
          </w:tcPr>
          <w:p w14:paraId="70B6992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D744F" w14:textId="3657E6ED" w:rsidR="00AB7FB2" w:rsidRPr="00C43471" w:rsidRDefault="003A32E0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3A32E0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16,976,678</w:t>
            </w:r>
          </w:p>
        </w:tc>
        <w:tc>
          <w:tcPr>
            <w:tcW w:w="181" w:type="dxa"/>
            <w:vAlign w:val="bottom"/>
          </w:tcPr>
          <w:p w14:paraId="0D03D524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57326798" w:rsidR="00AB7FB2" w:rsidRPr="00BB62F2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16,200,221</w:t>
            </w:r>
          </w:p>
        </w:tc>
      </w:tr>
      <w:tr w:rsidR="00AB7FB2" w:rsidRPr="00C43471" w14:paraId="1E078B35" w14:textId="77777777" w:rsidTr="00A149CD">
        <w:trPr>
          <w:cantSplit/>
          <w:tblHeader/>
        </w:trPr>
        <w:tc>
          <w:tcPr>
            <w:tcW w:w="3634" w:type="dxa"/>
            <w:vAlign w:val="bottom"/>
          </w:tcPr>
          <w:p w14:paraId="556CB3EB" w14:textId="77777777" w:rsidR="00AB7FB2" w:rsidRPr="00C43471" w:rsidRDefault="00AB7FB2" w:rsidP="00AB7FB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F1450" w14:textId="7EFBA5FC" w:rsidR="00AB7FB2" w:rsidRPr="00C43471" w:rsidRDefault="00696990" w:rsidP="00AB7FB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69699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26,385,722</w:t>
            </w:r>
          </w:p>
        </w:tc>
        <w:tc>
          <w:tcPr>
            <w:tcW w:w="178" w:type="dxa"/>
            <w:vAlign w:val="bottom"/>
          </w:tcPr>
          <w:p w14:paraId="7CFB2803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EAF5" w14:textId="640282AE" w:rsidR="00AB7FB2" w:rsidRPr="00C43471" w:rsidRDefault="00AB7FB2" w:rsidP="00AB7FB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vAlign w:val="bottom"/>
          </w:tcPr>
          <w:p w14:paraId="51549A2F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BED78" w14:textId="78CDF17B" w:rsidR="00AB7FB2" w:rsidRPr="00C43471" w:rsidRDefault="003A32E0" w:rsidP="00AB7FB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A32E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23,775,618</w:t>
            </w:r>
          </w:p>
        </w:tc>
        <w:tc>
          <w:tcPr>
            <w:tcW w:w="181" w:type="dxa"/>
            <w:vAlign w:val="bottom"/>
          </w:tcPr>
          <w:p w14:paraId="1FC1D9C1" w14:textId="77777777" w:rsidR="00AB7FB2" w:rsidRPr="00C43471" w:rsidRDefault="00AB7FB2" w:rsidP="00AB7FB2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4A13A420" w:rsidR="00AB7FB2" w:rsidRPr="00C43471" w:rsidRDefault="00AB7FB2" w:rsidP="00AB7FB2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</w:tbl>
    <w:p w14:paraId="16E514C2" w14:textId="6B9CC7C9" w:rsidR="00CB5AD3" w:rsidRPr="002A152C" w:rsidRDefault="006F7945" w:rsidP="002A152C">
      <w:r>
        <w:br w:type="page"/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CB5AD3" w:rsidRPr="00C43471" w14:paraId="1CECEBFE" w14:textId="77777777">
        <w:trPr>
          <w:trHeight w:val="385"/>
          <w:tblHeader/>
        </w:trPr>
        <w:tc>
          <w:tcPr>
            <w:tcW w:w="3597" w:type="dxa"/>
          </w:tcPr>
          <w:p w14:paraId="345C103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4AE6721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5B2F03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B5939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564324B5" w14:textId="77777777">
        <w:trPr>
          <w:trHeight w:val="385"/>
          <w:tblHeader/>
        </w:trPr>
        <w:tc>
          <w:tcPr>
            <w:tcW w:w="3597" w:type="dxa"/>
          </w:tcPr>
          <w:p w14:paraId="48262FB6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013B0C" w14:textId="554ADE26" w:rsidR="00CB5AD3" w:rsidRPr="00D47B7A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2A152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CB5AD3" w:rsidRPr="00C43471" w14:paraId="6CEDD2AD" w14:textId="77777777">
        <w:trPr>
          <w:trHeight w:val="385"/>
          <w:tblHeader/>
        </w:trPr>
        <w:tc>
          <w:tcPr>
            <w:tcW w:w="3597" w:type="dxa"/>
          </w:tcPr>
          <w:p w14:paraId="68E41C9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229380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2572B59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526E81F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0A3D19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7AC7016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D54DAE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B5F9543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B5AD3" w:rsidRPr="00C43471" w14:paraId="28DE1CE9" w14:textId="77777777">
        <w:trPr>
          <w:trHeight w:val="399"/>
          <w:tblHeader/>
        </w:trPr>
        <w:tc>
          <w:tcPr>
            <w:tcW w:w="3597" w:type="dxa"/>
          </w:tcPr>
          <w:p w14:paraId="7AB81E8C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0478C9B0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4E3A0B5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C07E4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5D2CB8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751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96E3D40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07F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094FB13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70BB2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5C8AA4D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529A" w:rsidRPr="00C43471" w14:paraId="40D15792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23D2BBE3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667EC9C8" w14:textId="79AED635" w:rsidR="008F529A" w:rsidRPr="00694003" w:rsidRDefault="0085522B" w:rsidP="008F529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8552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5,791,232</w:t>
            </w:r>
          </w:p>
        </w:tc>
        <w:tc>
          <w:tcPr>
            <w:tcW w:w="236" w:type="dxa"/>
            <w:vAlign w:val="bottom"/>
          </w:tcPr>
          <w:p w14:paraId="290FE116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13AE441" w14:textId="04DC7602" w:rsidR="008F529A" w:rsidRPr="00D76985" w:rsidRDefault="008F529A" w:rsidP="008F529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4,685,649</w:t>
            </w:r>
          </w:p>
        </w:tc>
        <w:tc>
          <w:tcPr>
            <w:tcW w:w="236" w:type="dxa"/>
            <w:vAlign w:val="bottom"/>
          </w:tcPr>
          <w:p w14:paraId="2B537498" w14:textId="77777777" w:rsidR="008F529A" w:rsidRPr="00C43471" w:rsidRDefault="008F529A" w:rsidP="008F5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BACC309" w14:textId="40B445EE" w:rsidR="008F529A" w:rsidRPr="0088224B" w:rsidRDefault="005B0A9E" w:rsidP="008F529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5,739,965</w:t>
            </w:r>
          </w:p>
        </w:tc>
        <w:tc>
          <w:tcPr>
            <w:tcW w:w="243" w:type="dxa"/>
            <w:vAlign w:val="bottom"/>
          </w:tcPr>
          <w:p w14:paraId="6DC3059C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DBB2D9A" w14:textId="104F01C0" w:rsidR="008F529A" w:rsidRPr="00CD74B3" w:rsidRDefault="008F529A" w:rsidP="008F529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4,708,555</w:t>
            </w:r>
          </w:p>
        </w:tc>
      </w:tr>
      <w:tr w:rsidR="008F529A" w:rsidRPr="00C43471" w14:paraId="39CE5005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A1941CC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75FE0D11" w14:textId="435CB394" w:rsidR="008F529A" w:rsidRPr="004D60BB" w:rsidRDefault="0085522B" w:rsidP="008F529A">
            <w:pPr>
              <w:pStyle w:val="acctmergecolhdg"/>
              <w:tabs>
                <w:tab w:val="decimal" w:pos="79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483CD6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452BABB" w14:textId="18A7EC97" w:rsidR="008F529A" w:rsidRPr="00D76985" w:rsidRDefault="008F529A" w:rsidP="008F529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31,810</w:t>
            </w:r>
          </w:p>
        </w:tc>
        <w:tc>
          <w:tcPr>
            <w:tcW w:w="236" w:type="dxa"/>
            <w:vAlign w:val="bottom"/>
          </w:tcPr>
          <w:p w14:paraId="14D25B5F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081145" w14:textId="259B2887" w:rsidR="008F529A" w:rsidRPr="004D60BB" w:rsidRDefault="005B0A9E" w:rsidP="008F529A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8B6208" w14:textId="77777777" w:rsidR="008F529A" w:rsidRPr="00C43471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B3C77D7" w14:textId="4202ECDB" w:rsidR="008F529A" w:rsidRPr="00CD74B3" w:rsidRDefault="008F529A" w:rsidP="008F529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31,810</w:t>
            </w:r>
          </w:p>
        </w:tc>
      </w:tr>
      <w:tr w:rsidR="008F529A" w:rsidRPr="00C43471" w14:paraId="1928AD67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AE097C0" w14:textId="77777777" w:rsidR="008F529A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552A629C" w14:textId="161116FB" w:rsidR="008F529A" w:rsidRPr="0085522B" w:rsidRDefault="00B70763" w:rsidP="008F529A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7076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42,292</w:t>
            </w:r>
          </w:p>
        </w:tc>
        <w:tc>
          <w:tcPr>
            <w:tcW w:w="236" w:type="dxa"/>
            <w:vAlign w:val="bottom"/>
          </w:tcPr>
          <w:p w14:paraId="5615EDE9" w14:textId="77777777" w:rsidR="008F529A" w:rsidRPr="00617C67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254EB6C" w14:textId="7D2C29BA" w:rsidR="008F529A" w:rsidRPr="004D60BB" w:rsidRDefault="008F529A" w:rsidP="008F529A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77,413</w:t>
            </w:r>
          </w:p>
        </w:tc>
        <w:tc>
          <w:tcPr>
            <w:tcW w:w="236" w:type="dxa"/>
            <w:vAlign w:val="bottom"/>
          </w:tcPr>
          <w:p w14:paraId="2ED857AA" w14:textId="77777777" w:rsidR="008F529A" w:rsidRPr="001355CF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CA7EEE6" w14:textId="316C5F92" w:rsidR="008F529A" w:rsidRPr="004D60BB" w:rsidRDefault="005B0A9E" w:rsidP="008F529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35,486</w:t>
            </w:r>
          </w:p>
        </w:tc>
        <w:tc>
          <w:tcPr>
            <w:tcW w:w="243" w:type="dxa"/>
            <w:vAlign w:val="bottom"/>
          </w:tcPr>
          <w:p w14:paraId="1184B4BD" w14:textId="77777777" w:rsidR="008F529A" w:rsidRPr="001355CF" w:rsidRDefault="008F529A" w:rsidP="008F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B167F91" w14:textId="054559B1" w:rsidR="008F529A" w:rsidRPr="003404E7" w:rsidRDefault="008F529A" w:rsidP="008F529A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66,030</w:t>
            </w:r>
          </w:p>
        </w:tc>
      </w:tr>
      <w:tr w:rsidR="00CB5AD3" w:rsidRPr="00C43471" w14:paraId="6D1FBEDA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891061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EA34045" w14:textId="550DF33D" w:rsidR="00CB5AD3" w:rsidRPr="00DE46CF" w:rsidRDefault="00B7076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7076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20,300</w:t>
            </w:r>
          </w:p>
        </w:tc>
        <w:tc>
          <w:tcPr>
            <w:tcW w:w="236" w:type="dxa"/>
            <w:vAlign w:val="bottom"/>
          </w:tcPr>
          <w:p w14:paraId="57E5A5C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016AABA" w14:textId="38355AA1" w:rsidR="00CB5AD3" w:rsidRPr="00074A65" w:rsidRDefault="00074A65">
            <w:pPr>
              <w:pStyle w:val="acctmergecolhdg"/>
              <w:tabs>
                <w:tab w:val="decimal" w:pos="81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A061B6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3D1492D" w14:textId="4C6E7744" w:rsidR="00CB5AD3" w:rsidRPr="004D60BB" w:rsidRDefault="005B0A9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EF116D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205371B" w14:textId="73CE5D09" w:rsidR="00CB5AD3" w:rsidRPr="00CD74B3" w:rsidRDefault="008F529A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</w:tr>
      <w:tr w:rsidR="00CB5AD3" w:rsidRPr="00C43471" w14:paraId="103AB76D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75E9AC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3F099" w14:textId="479440B8" w:rsidR="00CB5AD3" w:rsidRPr="00DE46CF" w:rsidRDefault="00DE46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5,853,824</w:t>
            </w:r>
          </w:p>
        </w:tc>
        <w:tc>
          <w:tcPr>
            <w:tcW w:w="236" w:type="dxa"/>
            <w:vAlign w:val="bottom"/>
          </w:tcPr>
          <w:p w14:paraId="00B1E3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5E91" w14:textId="67C2F9D6" w:rsidR="00CB5AD3" w:rsidRPr="00141D7C" w:rsidRDefault="00074A6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74A65">
              <w:rPr>
                <w:rFonts w:asciiTheme="minorBidi" w:hAnsiTheme="minorBidi" w:cstheme="minorBidi"/>
                <w:sz w:val="28"/>
                <w:szCs w:val="28"/>
              </w:rPr>
              <w:t>4,794,872</w:t>
            </w:r>
          </w:p>
        </w:tc>
        <w:tc>
          <w:tcPr>
            <w:tcW w:w="236" w:type="dxa"/>
            <w:vAlign w:val="bottom"/>
          </w:tcPr>
          <w:p w14:paraId="0917B1F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385D4" w14:textId="71A2F7B4" w:rsidR="00CB5AD3" w:rsidRPr="004D60BB" w:rsidRDefault="005B0A9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B0A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5,775,451</w:t>
            </w:r>
          </w:p>
        </w:tc>
        <w:tc>
          <w:tcPr>
            <w:tcW w:w="243" w:type="dxa"/>
            <w:vAlign w:val="bottom"/>
          </w:tcPr>
          <w:p w14:paraId="2102173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255" w14:textId="79689AB6" w:rsidR="00CB5AD3" w:rsidRPr="00C43471" w:rsidRDefault="00C417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17D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4,806,395</w:t>
            </w:r>
          </w:p>
        </w:tc>
      </w:tr>
      <w:tr w:rsidR="00CB5AD3" w:rsidRPr="00C43471" w14:paraId="10EDBDBE" w14:textId="77777777">
        <w:trPr>
          <w:trHeight w:val="218"/>
          <w:tblHeader/>
        </w:trPr>
        <w:tc>
          <w:tcPr>
            <w:tcW w:w="3597" w:type="dxa"/>
            <w:vAlign w:val="bottom"/>
          </w:tcPr>
          <w:p w14:paraId="379B7D5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6323EA36" w14:textId="77777777" w:rsidR="00CB5AD3" w:rsidRPr="004D60BB" w:rsidRDefault="00CB5AD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D0CA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23A75BA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C3102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4F68C2" w14:textId="77777777" w:rsidR="00CB5AD3" w:rsidRPr="004D60BB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E72BAFC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27C2D97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10790" w:rsidRPr="00C43471" w14:paraId="65EB9E33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B94EB3B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6B10FBAA" w14:textId="3137D16D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3,743,529</w:t>
            </w:r>
          </w:p>
        </w:tc>
        <w:tc>
          <w:tcPr>
            <w:tcW w:w="236" w:type="dxa"/>
            <w:vAlign w:val="bottom"/>
          </w:tcPr>
          <w:p w14:paraId="0593A2A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D441FB" w14:textId="1C6B2AB0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3,369,021</w:t>
            </w:r>
          </w:p>
        </w:tc>
        <w:tc>
          <w:tcPr>
            <w:tcW w:w="236" w:type="dxa"/>
            <w:vAlign w:val="bottom"/>
          </w:tcPr>
          <w:p w14:paraId="68F3F513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20DD143" w14:textId="5BBA59A6" w:rsidR="00410790" w:rsidRPr="004D60BB" w:rsidRDefault="00D23D5B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3,885,769</w:t>
            </w:r>
          </w:p>
        </w:tc>
        <w:tc>
          <w:tcPr>
            <w:tcW w:w="243" w:type="dxa"/>
            <w:vAlign w:val="bottom"/>
          </w:tcPr>
          <w:p w14:paraId="1721DEBE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96AEBFA" w14:textId="28095499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3,663,778</w:t>
            </w:r>
          </w:p>
        </w:tc>
      </w:tr>
      <w:tr w:rsidR="00410790" w:rsidRPr="00C43471" w14:paraId="2B75576D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B20F63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5A91DD0A" w14:textId="456A226F" w:rsidR="00410790" w:rsidRPr="004D60BB" w:rsidRDefault="00DE46CF" w:rsidP="00410790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D9B2A8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2A7B1B2" w14:textId="56516EE3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3,988</w:t>
            </w:r>
          </w:p>
        </w:tc>
        <w:tc>
          <w:tcPr>
            <w:tcW w:w="236" w:type="dxa"/>
            <w:vAlign w:val="bottom"/>
          </w:tcPr>
          <w:p w14:paraId="3658CB43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77A9BC4" w14:textId="170E1404" w:rsidR="00410790" w:rsidRPr="004D60BB" w:rsidRDefault="00D23D5B" w:rsidP="0041079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5B65A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AEAED1" w14:textId="08FF437B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3,988</w:t>
            </w:r>
          </w:p>
        </w:tc>
      </w:tr>
      <w:tr w:rsidR="00410790" w:rsidRPr="00C43471" w14:paraId="6D7E2779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FA7BFB9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7172EEDA" w14:textId="1F29997F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588,033</w:t>
            </w:r>
          </w:p>
        </w:tc>
        <w:tc>
          <w:tcPr>
            <w:tcW w:w="236" w:type="dxa"/>
            <w:vAlign w:val="bottom"/>
          </w:tcPr>
          <w:p w14:paraId="61420872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D4AE2F1" w14:textId="0D17E936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550,259</w:t>
            </w:r>
          </w:p>
        </w:tc>
        <w:tc>
          <w:tcPr>
            <w:tcW w:w="236" w:type="dxa"/>
            <w:vAlign w:val="bottom"/>
          </w:tcPr>
          <w:p w14:paraId="7CF1161B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7EA12DA" w14:textId="422CB742" w:rsidR="00410790" w:rsidRPr="004D60BB" w:rsidRDefault="00D23D5B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590,335</w:t>
            </w:r>
          </w:p>
        </w:tc>
        <w:tc>
          <w:tcPr>
            <w:tcW w:w="243" w:type="dxa"/>
            <w:vAlign w:val="bottom"/>
          </w:tcPr>
          <w:p w14:paraId="79E21793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1AF4F32" w14:textId="43CC8D9D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550,259</w:t>
            </w:r>
          </w:p>
        </w:tc>
      </w:tr>
      <w:tr w:rsidR="00410790" w:rsidRPr="00C43471" w14:paraId="0BAD638B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BBD45F8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4731FC0E" w14:textId="24BB1452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370,523</w:t>
            </w:r>
          </w:p>
        </w:tc>
        <w:tc>
          <w:tcPr>
            <w:tcW w:w="236" w:type="dxa"/>
            <w:vAlign w:val="bottom"/>
          </w:tcPr>
          <w:p w14:paraId="639F916E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B9B1BD3" w14:textId="695A81EC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261,821</w:t>
            </w:r>
          </w:p>
        </w:tc>
        <w:tc>
          <w:tcPr>
            <w:tcW w:w="236" w:type="dxa"/>
            <w:vAlign w:val="bottom"/>
          </w:tcPr>
          <w:p w14:paraId="088758F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B6C4050" w14:textId="6B33FC97" w:rsidR="00410790" w:rsidRPr="004D60BB" w:rsidRDefault="00D23D5B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3D5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301,603</w:t>
            </w:r>
          </w:p>
        </w:tc>
        <w:tc>
          <w:tcPr>
            <w:tcW w:w="243" w:type="dxa"/>
            <w:vAlign w:val="bottom"/>
          </w:tcPr>
          <w:p w14:paraId="12EC1555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5FB104F" w14:textId="1961A843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200,905</w:t>
            </w:r>
          </w:p>
        </w:tc>
      </w:tr>
      <w:tr w:rsidR="00410790" w:rsidRPr="00C43471" w14:paraId="20B62EFC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5D091DB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784789" w14:textId="38074AC8" w:rsidR="00410790" w:rsidRPr="004D60BB" w:rsidRDefault="00DE46CF" w:rsidP="00410790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5D4FD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8CC31A3" w14:textId="50373B9C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72,353</w:t>
            </w:r>
          </w:p>
        </w:tc>
        <w:tc>
          <w:tcPr>
            <w:tcW w:w="236" w:type="dxa"/>
            <w:vAlign w:val="bottom"/>
          </w:tcPr>
          <w:p w14:paraId="0C9907D8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5CEA3D6" w14:textId="6A0E8922" w:rsidR="00410790" w:rsidRPr="004D60BB" w:rsidRDefault="00D05A11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32,589</w:t>
            </w:r>
          </w:p>
        </w:tc>
        <w:tc>
          <w:tcPr>
            <w:tcW w:w="243" w:type="dxa"/>
            <w:vAlign w:val="bottom"/>
          </w:tcPr>
          <w:p w14:paraId="437035B0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2C87ED3" w14:textId="5280DF37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8,573</w:t>
            </w:r>
          </w:p>
        </w:tc>
      </w:tr>
      <w:tr w:rsidR="00410790" w:rsidRPr="00C43471" w14:paraId="41CB94B2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8353438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1046F" w14:textId="25909791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4,702,085</w:t>
            </w:r>
          </w:p>
        </w:tc>
        <w:tc>
          <w:tcPr>
            <w:tcW w:w="236" w:type="dxa"/>
            <w:vAlign w:val="bottom"/>
          </w:tcPr>
          <w:p w14:paraId="19B40A17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E042" w14:textId="71F6B9B1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4,257,442</w:t>
            </w:r>
          </w:p>
        </w:tc>
        <w:tc>
          <w:tcPr>
            <w:tcW w:w="236" w:type="dxa"/>
            <w:vAlign w:val="bottom"/>
          </w:tcPr>
          <w:p w14:paraId="68EF1DE3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8C78" w14:textId="47612DFE" w:rsidR="00410790" w:rsidRPr="004D60BB" w:rsidRDefault="00D05A11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4,810,296</w:t>
            </w:r>
          </w:p>
        </w:tc>
        <w:tc>
          <w:tcPr>
            <w:tcW w:w="243" w:type="dxa"/>
            <w:vAlign w:val="bottom"/>
          </w:tcPr>
          <w:p w14:paraId="04CBACDE" w14:textId="77777777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68E3" w14:textId="350028C2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4,427,503</w:t>
            </w:r>
          </w:p>
        </w:tc>
      </w:tr>
      <w:tr w:rsidR="00410790" w:rsidRPr="00C43471" w14:paraId="0FAE753F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A144E66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381081D0" w14:textId="5268ABD3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1,151,739</w:t>
            </w:r>
          </w:p>
        </w:tc>
        <w:tc>
          <w:tcPr>
            <w:tcW w:w="236" w:type="dxa"/>
            <w:vAlign w:val="bottom"/>
          </w:tcPr>
          <w:p w14:paraId="6C50CB79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9AC2A9" w14:textId="213EBC54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537,430</w:t>
            </w:r>
          </w:p>
        </w:tc>
        <w:tc>
          <w:tcPr>
            <w:tcW w:w="236" w:type="dxa"/>
            <w:vAlign w:val="bottom"/>
          </w:tcPr>
          <w:p w14:paraId="362AC83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F41A4" w14:textId="49AD5A7F" w:rsidR="00410790" w:rsidRPr="004D60BB" w:rsidRDefault="00D05A11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965,155</w:t>
            </w:r>
          </w:p>
        </w:tc>
        <w:tc>
          <w:tcPr>
            <w:tcW w:w="243" w:type="dxa"/>
            <w:vAlign w:val="bottom"/>
          </w:tcPr>
          <w:p w14:paraId="559606BF" w14:textId="77777777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78DA2E0" w14:textId="622863E8" w:rsidR="00410790" w:rsidRPr="009A4632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378,892</w:t>
            </w:r>
          </w:p>
        </w:tc>
      </w:tr>
      <w:tr w:rsidR="00410790" w:rsidRPr="00C43471" w14:paraId="3A46C545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2D4ADC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1AA3F9" w14:textId="6BB611F0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22,534</w:t>
            </w:r>
          </w:p>
        </w:tc>
        <w:tc>
          <w:tcPr>
            <w:tcW w:w="236" w:type="dxa"/>
            <w:vAlign w:val="bottom"/>
          </w:tcPr>
          <w:p w14:paraId="2D115FA6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E8F3521" w14:textId="7ECBB442" w:rsidR="00410790" w:rsidRPr="00AA421C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AA421C">
              <w:rPr>
                <w:rFonts w:asciiTheme="minorBidi" w:hAnsiTheme="minorBidi" w:cstheme="minorBidi"/>
                <w:b w:val="0"/>
                <w:sz w:val="28"/>
                <w:szCs w:val="28"/>
              </w:rPr>
              <w:t>15,390</w:t>
            </w:r>
          </w:p>
        </w:tc>
        <w:tc>
          <w:tcPr>
            <w:tcW w:w="236" w:type="dxa"/>
            <w:vAlign w:val="bottom"/>
          </w:tcPr>
          <w:p w14:paraId="26F5F3F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9C9DA0" w14:textId="05AE4FE6" w:rsidR="00410790" w:rsidRPr="0088224B" w:rsidRDefault="00D05A11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4,385</w:t>
            </w:r>
          </w:p>
        </w:tc>
        <w:tc>
          <w:tcPr>
            <w:tcW w:w="243" w:type="dxa"/>
            <w:vAlign w:val="bottom"/>
          </w:tcPr>
          <w:p w14:paraId="4757CFA0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EC5186D" w14:textId="428D956C" w:rsidR="00410790" w:rsidRPr="0086117B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9,962</w:t>
            </w:r>
          </w:p>
        </w:tc>
      </w:tr>
      <w:tr w:rsidR="00410790" w:rsidRPr="00C43471" w14:paraId="591474F2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80AC055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5F8155AB" w14:textId="00B69B00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1,129,205</w:t>
            </w:r>
          </w:p>
        </w:tc>
        <w:tc>
          <w:tcPr>
            <w:tcW w:w="236" w:type="dxa"/>
            <w:vAlign w:val="bottom"/>
          </w:tcPr>
          <w:p w14:paraId="7FC06453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2D5B0E0" w14:textId="67CF4EB2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522,040</w:t>
            </w:r>
          </w:p>
        </w:tc>
        <w:tc>
          <w:tcPr>
            <w:tcW w:w="236" w:type="dxa"/>
            <w:vAlign w:val="bottom"/>
          </w:tcPr>
          <w:p w14:paraId="2AEF4A6F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073B9F" w14:textId="1FFEC4D9" w:rsidR="00410790" w:rsidRPr="0088224B" w:rsidRDefault="00D05A11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D05A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960,770</w:t>
            </w:r>
          </w:p>
        </w:tc>
        <w:tc>
          <w:tcPr>
            <w:tcW w:w="243" w:type="dxa"/>
            <w:vAlign w:val="bottom"/>
          </w:tcPr>
          <w:p w14:paraId="65871E8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ABCE42" w14:textId="4CAA176A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368,930</w:t>
            </w:r>
          </w:p>
        </w:tc>
      </w:tr>
      <w:tr w:rsidR="00410790" w:rsidRPr="00C43471" w14:paraId="259D3CA3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0D73FE2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CBA7E04" w14:textId="117448C6" w:rsidR="00410790" w:rsidRPr="00DE46CF" w:rsidRDefault="00DE46CF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E46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51,352</w:t>
            </w:r>
          </w:p>
        </w:tc>
        <w:tc>
          <w:tcPr>
            <w:tcW w:w="236" w:type="dxa"/>
            <w:vAlign w:val="bottom"/>
          </w:tcPr>
          <w:p w14:paraId="79815324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15F82C3" w14:textId="170AF349" w:rsidR="00410790" w:rsidRPr="00AA421C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AA421C">
              <w:rPr>
                <w:rFonts w:asciiTheme="minorBidi" w:hAnsiTheme="minorBidi" w:cstheme="minorBidi"/>
                <w:b w:val="0"/>
                <w:sz w:val="28"/>
                <w:szCs w:val="28"/>
              </w:rPr>
              <w:t>19,727</w:t>
            </w:r>
          </w:p>
        </w:tc>
        <w:tc>
          <w:tcPr>
            <w:tcW w:w="236" w:type="dxa"/>
            <w:vAlign w:val="bottom"/>
          </w:tcPr>
          <w:p w14:paraId="78286840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134515E" w14:textId="32686354" w:rsidR="00410790" w:rsidRPr="0088224B" w:rsidRDefault="005B78DD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5B78D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(2,384)</w:t>
            </w:r>
          </w:p>
        </w:tc>
        <w:tc>
          <w:tcPr>
            <w:tcW w:w="243" w:type="dxa"/>
            <w:vAlign w:val="bottom"/>
          </w:tcPr>
          <w:p w14:paraId="0F224F3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2453F61" w14:textId="34512CC7" w:rsidR="00410790" w:rsidRPr="00CD74B3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(330)</w:t>
            </w:r>
          </w:p>
        </w:tc>
      </w:tr>
      <w:tr w:rsidR="00410790" w:rsidRPr="00C43471" w14:paraId="4D32C88A" w14:textId="77777777" w:rsidTr="00FD50A1">
        <w:trPr>
          <w:trHeight w:val="145"/>
          <w:tblHeader/>
        </w:trPr>
        <w:tc>
          <w:tcPr>
            <w:tcW w:w="3597" w:type="dxa"/>
            <w:vAlign w:val="bottom"/>
          </w:tcPr>
          <w:p w14:paraId="1C2C0F3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385A" w14:textId="7C81F124" w:rsidR="00410790" w:rsidRPr="006930A6" w:rsidRDefault="006930A6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0A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1,077,853</w:t>
            </w:r>
          </w:p>
        </w:tc>
        <w:tc>
          <w:tcPr>
            <w:tcW w:w="236" w:type="dxa"/>
            <w:vAlign w:val="bottom"/>
          </w:tcPr>
          <w:p w14:paraId="03EBC072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29089" w14:textId="1A23EB39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502,313</w:t>
            </w:r>
          </w:p>
        </w:tc>
        <w:tc>
          <w:tcPr>
            <w:tcW w:w="236" w:type="dxa"/>
            <w:vAlign w:val="bottom"/>
          </w:tcPr>
          <w:p w14:paraId="42AF974F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8CBC" w14:textId="57FF33FC" w:rsidR="00410790" w:rsidRPr="0088224B" w:rsidRDefault="005B78DD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5B78D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963,154</w:t>
            </w:r>
          </w:p>
        </w:tc>
        <w:tc>
          <w:tcPr>
            <w:tcW w:w="243" w:type="dxa"/>
            <w:vAlign w:val="bottom"/>
          </w:tcPr>
          <w:p w14:paraId="44BFFCB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F9C7B" w14:textId="292F9E05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369,260</w:t>
            </w:r>
          </w:p>
        </w:tc>
      </w:tr>
      <w:tr w:rsidR="00410790" w:rsidRPr="00C43471" w14:paraId="010042D3" w14:textId="77777777">
        <w:trPr>
          <w:trHeight w:val="144"/>
          <w:tblHeader/>
        </w:trPr>
        <w:tc>
          <w:tcPr>
            <w:tcW w:w="3597" w:type="dxa"/>
            <w:vAlign w:val="bottom"/>
          </w:tcPr>
          <w:p w14:paraId="3044364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3E2AA44" w14:textId="77777777" w:rsidR="00410790" w:rsidRPr="00694003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AACB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842047F" w14:textId="77777777" w:rsidR="00410790" w:rsidRPr="00C43471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352F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832EAB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4A214B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5900711D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410790" w:rsidRPr="00C43471" w14:paraId="01FF214F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0210519A" w14:textId="72A248E2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B81D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B81DC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47173638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087ED4D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9A7843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A889C6F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E60F5D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55E82FB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77C2E0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0790" w:rsidRPr="00C43471" w14:paraId="3F092332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33AD87D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234179DC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1ECB83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164519B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09B54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F9AE12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297D35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59277C1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0790" w:rsidRPr="00C43471" w14:paraId="66F0B114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5C980736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F59787C" w14:textId="1E2E2D46" w:rsidR="00410790" w:rsidRPr="00C332F6" w:rsidRDefault="00E549CA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332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(71,15</w:t>
            </w:r>
            <w:r w:rsidR="0069699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C332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700D08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3B0B989" w14:textId="6F03A9EB" w:rsidR="00410790" w:rsidRPr="00C43471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(115,331)</w:t>
            </w:r>
          </w:p>
        </w:tc>
        <w:tc>
          <w:tcPr>
            <w:tcW w:w="236" w:type="dxa"/>
            <w:vAlign w:val="bottom"/>
          </w:tcPr>
          <w:p w14:paraId="2DCA772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4966A9" w14:textId="3BF61612" w:rsidR="00410790" w:rsidRPr="00D73501" w:rsidRDefault="00CA742D" w:rsidP="0041079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9F43F47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A2C777D" w14:textId="22CDE37C" w:rsidR="00410790" w:rsidRPr="003404E7" w:rsidRDefault="00410790" w:rsidP="0041079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10790" w:rsidRPr="00C43471" w14:paraId="11865E91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AC62EB9" w14:textId="17DCF2D1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B81DC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5FFB3C9B" w14:textId="423EA38C" w:rsidR="00410790" w:rsidRPr="00C332F6" w:rsidRDefault="00C332F6" w:rsidP="00410790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332F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(71,15</w:t>
            </w:r>
            <w:r w:rsidR="0069699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Pr="00C332F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50F880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15A1971" w14:textId="7A9A8FC2" w:rsidR="00410790" w:rsidRPr="00072F85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386,982</w:t>
            </w:r>
          </w:p>
        </w:tc>
        <w:tc>
          <w:tcPr>
            <w:tcW w:w="236" w:type="dxa"/>
            <w:vAlign w:val="bottom"/>
          </w:tcPr>
          <w:p w14:paraId="288F072D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12131E65" w14:textId="6B4EF949" w:rsidR="00410790" w:rsidRPr="009A4632" w:rsidRDefault="00CA742D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5B78D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963,154</w:t>
            </w:r>
          </w:p>
        </w:tc>
        <w:tc>
          <w:tcPr>
            <w:tcW w:w="243" w:type="dxa"/>
            <w:vAlign w:val="bottom"/>
          </w:tcPr>
          <w:p w14:paraId="0281C26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70B248F" w14:textId="4F9CD254" w:rsidR="00410790" w:rsidRPr="00C43471" w:rsidRDefault="00410790" w:rsidP="0041079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369,260</w:t>
            </w:r>
          </w:p>
        </w:tc>
      </w:tr>
      <w:tr w:rsidR="00CB5AD3" w:rsidRPr="00C43471" w14:paraId="27A7F7F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AE6984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B6C86BA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96A8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5F9B363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63A2B9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466712B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9104F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D6C749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B5AD3" w:rsidRPr="00C43471" w14:paraId="6EC651DA" w14:textId="77777777">
        <w:trPr>
          <w:trHeight w:val="399"/>
          <w:tblHeader/>
        </w:trPr>
        <w:tc>
          <w:tcPr>
            <w:tcW w:w="3597" w:type="dxa"/>
          </w:tcPr>
          <w:p w14:paraId="71E16ECA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0642FF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E912F3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32CCF6AC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7C1FE5F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5AD3" w:rsidRPr="00C43471" w14:paraId="574A83B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93F14A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14081945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E34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E925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2FA9A1C6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0AC397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A260564" w14:textId="357F5C55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58155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CB5AD3" w:rsidRPr="00C43471" w14:paraId="42169AEC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9AFF79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BAC483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E1188D8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1BB833C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1A67A8D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AB8407A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98E4635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22860C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B5AD3" w:rsidRPr="00C43471" w14:paraId="1D6DC524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784232A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1E9D8E6E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2A530A77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730ABE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413E9A40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055F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CDF31A9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80F21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D34F91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FA03BE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126D8A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E4E1E" w:rsidRPr="00C43471" w14:paraId="5282FC28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EC531C0" w14:textId="77777777" w:rsidR="002E4E1E" w:rsidRPr="00C43471" w:rsidRDefault="002E4E1E" w:rsidP="002E4E1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7E126744" w14:textId="7ED25957" w:rsidR="002E4E1E" w:rsidRPr="002257C0" w:rsidRDefault="005A16DD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1,043,617</w:t>
            </w:r>
          </w:p>
        </w:tc>
        <w:tc>
          <w:tcPr>
            <w:tcW w:w="236" w:type="dxa"/>
            <w:vAlign w:val="bottom"/>
          </w:tcPr>
          <w:p w14:paraId="231097B6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E98EC45" w14:textId="04BD2E22" w:rsidR="002E4E1E" w:rsidRPr="00D653E6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479,946</w:t>
            </w:r>
          </w:p>
        </w:tc>
        <w:tc>
          <w:tcPr>
            <w:tcW w:w="236" w:type="dxa"/>
            <w:vAlign w:val="bottom"/>
          </w:tcPr>
          <w:p w14:paraId="5BACF406" w14:textId="77777777" w:rsidR="002E4E1E" w:rsidRPr="00096C67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151A65AC" w14:textId="0516825E" w:rsidR="002E4E1E" w:rsidRPr="00D73501" w:rsidRDefault="00CA742D" w:rsidP="002E4E1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A742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963,154</w:t>
            </w:r>
          </w:p>
        </w:tc>
        <w:tc>
          <w:tcPr>
            <w:tcW w:w="243" w:type="dxa"/>
            <w:vAlign w:val="bottom"/>
          </w:tcPr>
          <w:p w14:paraId="30BB22A5" w14:textId="77777777" w:rsidR="002E4E1E" w:rsidRPr="00096C67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162CDF66" w14:textId="03879FE7" w:rsidR="002E4E1E" w:rsidRPr="00883213" w:rsidRDefault="002E4E1E" w:rsidP="002E4E1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883213">
              <w:rPr>
                <w:rFonts w:asciiTheme="minorBidi" w:hAnsiTheme="minorBidi" w:cstheme="minorBidi"/>
                <w:b w:val="0"/>
                <w:sz w:val="28"/>
                <w:szCs w:val="28"/>
              </w:rPr>
              <w:t>369,260</w:t>
            </w:r>
          </w:p>
        </w:tc>
      </w:tr>
      <w:tr w:rsidR="002E4E1E" w:rsidRPr="00C43471" w14:paraId="4C95A2C8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6107BE7" w14:textId="77777777" w:rsidR="002E4E1E" w:rsidRPr="00C43471" w:rsidRDefault="002E4E1E" w:rsidP="002E4E1E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16DF993" w14:textId="1CAF82FC" w:rsidR="002E4E1E" w:rsidRPr="002257C0" w:rsidRDefault="00B913E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34,236</w:t>
            </w:r>
          </w:p>
        </w:tc>
        <w:tc>
          <w:tcPr>
            <w:tcW w:w="236" w:type="dxa"/>
            <w:vAlign w:val="bottom"/>
          </w:tcPr>
          <w:p w14:paraId="330C6022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CD0C91F" w14:textId="689F92E9" w:rsidR="002E4E1E" w:rsidRPr="00D653E6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22,367</w:t>
            </w:r>
          </w:p>
        </w:tc>
        <w:tc>
          <w:tcPr>
            <w:tcW w:w="236" w:type="dxa"/>
            <w:vAlign w:val="bottom"/>
          </w:tcPr>
          <w:p w14:paraId="70C0A31E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93EB5A7" w14:textId="4B93FF5A" w:rsidR="002E4E1E" w:rsidRPr="00D73501" w:rsidRDefault="00CA742D" w:rsidP="002E4E1E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5CB95F7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E451DD0" w14:textId="050E1380" w:rsidR="002E4E1E" w:rsidRPr="00C43471" w:rsidRDefault="002E4E1E" w:rsidP="002E4E1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2E4E1E" w:rsidRPr="00C43471" w14:paraId="4231900B" w14:textId="77777777" w:rsidTr="00FD50A1">
        <w:trPr>
          <w:trHeight w:val="363"/>
          <w:tblHeader/>
        </w:trPr>
        <w:tc>
          <w:tcPr>
            <w:tcW w:w="3597" w:type="dxa"/>
            <w:vAlign w:val="bottom"/>
          </w:tcPr>
          <w:p w14:paraId="2392B3EA" w14:textId="77777777" w:rsidR="002E4E1E" w:rsidRPr="00C43471" w:rsidRDefault="002E4E1E" w:rsidP="002E4E1E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CE901" w14:textId="1D815EC5" w:rsidR="002E4E1E" w:rsidRPr="002257C0" w:rsidRDefault="00B913E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1,077,853</w:t>
            </w:r>
          </w:p>
        </w:tc>
        <w:tc>
          <w:tcPr>
            <w:tcW w:w="236" w:type="dxa"/>
            <w:vAlign w:val="bottom"/>
          </w:tcPr>
          <w:p w14:paraId="6053B2C3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D629" w14:textId="4CD3D633" w:rsidR="002E4E1E" w:rsidRPr="00D653E6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502,313</w:t>
            </w:r>
          </w:p>
        </w:tc>
        <w:tc>
          <w:tcPr>
            <w:tcW w:w="236" w:type="dxa"/>
            <w:vAlign w:val="bottom"/>
          </w:tcPr>
          <w:p w14:paraId="760D84E9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0CA50" w14:textId="597FE341" w:rsidR="002E4E1E" w:rsidRPr="00D73501" w:rsidRDefault="00CA742D" w:rsidP="002E4E1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A742D">
              <w:rPr>
                <w:rFonts w:asciiTheme="minorBidi" w:hAnsiTheme="minorBidi" w:cstheme="minorBidi"/>
                <w:sz w:val="28"/>
                <w:szCs w:val="28"/>
              </w:rPr>
              <w:t>963,154</w:t>
            </w:r>
          </w:p>
        </w:tc>
        <w:tc>
          <w:tcPr>
            <w:tcW w:w="243" w:type="dxa"/>
            <w:vAlign w:val="bottom"/>
          </w:tcPr>
          <w:p w14:paraId="3C4E6004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64429" w14:textId="080EB9EB" w:rsidR="002E4E1E" w:rsidRPr="00C9358C" w:rsidRDefault="002E4E1E" w:rsidP="002E4E1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369,260</w:t>
            </w:r>
          </w:p>
        </w:tc>
      </w:tr>
      <w:tr w:rsidR="002E4E1E" w:rsidRPr="00C43471" w14:paraId="5022A311" w14:textId="77777777">
        <w:trPr>
          <w:trHeight w:val="363"/>
          <w:tblHeader/>
        </w:trPr>
        <w:tc>
          <w:tcPr>
            <w:tcW w:w="3597" w:type="dxa"/>
            <w:vAlign w:val="bottom"/>
          </w:tcPr>
          <w:p w14:paraId="026FC3DA" w14:textId="77777777" w:rsidR="002E4E1E" w:rsidRPr="00C43471" w:rsidRDefault="002E4E1E" w:rsidP="002E4E1E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92B1C" w14:textId="77777777" w:rsidR="002E4E1E" w:rsidRPr="00D73501" w:rsidRDefault="002E4E1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B78B65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26B7158" w14:textId="77777777" w:rsidR="002E4E1E" w:rsidRPr="00C43471" w:rsidRDefault="002E4E1E" w:rsidP="002E4E1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7F3AA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7BB187" w14:textId="77777777" w:rsidR="002E4E1E" w:rsidRPr="00D7350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B5660AF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BC7EED8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2E4E1E" w:rsidRPr="00C43471" w14:paraId="3D54B183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5BD6B1C5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66EB04D" w14:textId="77777777" w:rsidR="002E4E1E" w:rsidRPr="00D73501" w:rsidRDefault="002E4E1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6E5CBA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E834D7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402441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1BB86BE" w14:textId="77777777" w:rsidR="002E4E1E" w:rsidRPr="00D7350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22CD22E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C882086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E4E1E" w:rsidRPr="00C43471" w14:paraId="793977D1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752AB9BD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3248EFC" w14:textId="57D3C1B4" w:rsidR="002E4E1E" w:rsidRPr="002257C0" w:rsidRDefault="00B913E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989,73</w:t>
            </w:r>
            <w:r w:rsidR="0069699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C8E0ED3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0DB6DC0" w14:textId="75CD4F65" w:rsidR="002E4E1E" w:rsidRPr="00DF7A59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366,310</w:t>
            </w:r>
          </w:p>
        </w:tc>
        <w:tc>
          <w:tcPr>
            <w:tcW w:w="236" w:type="dxa"/>
            <w:vAlign w:val="bottom"/>
          </w:tcPr>
          <w:p w14:paraId="5D0E38F6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AC29E2" w14:textId="30AF6716" w:rsidR="002E4E1E" w:rsidRPr="00D73501" w:rsidRDefault="00287187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87187">
              <w:rPr>
                <w:rFonts w:asciiTheme="minorBidi" w:hAnsiTheme="minorBidi" w:cstheme="minorBidi"/>
                <w:bCs/>
                <w:sz w:val="28"/>
                <w:szCs w:val="28"/>
              </w:rPr>
              <w:t>963,154</w:t>
            </w:r>
          </w:p>
        </w:tc>
        <w:tc>
          <w:tcPr>
            <w:tcW w:w="243" w:type="dxa"/>
            <w:vAlign w:val="bottom"/>
          </w:tcPr>
          <w:p w14:paraId="38CF87E3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C9CDF91" w14:textId="37FF2A7D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369,260</w:t>
            </w:r>
          </w:p>
        </w:tc>
      </w:tr>
      <w:tr w:rsidR="002E4E1E" w:rsidRPr="00C43471" w14:paraId="368D05C4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2CB68B55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0BFFD6" w14:textId="5ACE545F" w:rsidR="002E4E1E" w:rsidRPr="002257C0" w:rsidRDefault="00B913EE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16,968</w:t>
            </w:r>
          </w:p>
        </w:tc>
        <w:tc>
          <w:tcPr>
            <w:tcW w:w="236" w:type="dxa"/>
            <w:vAlign w:val="bottom"/>
          </w:tcPr>
          <w:p w14:paraId="5162AB47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51AA6B" w14:textId="606BD2F8" w:rsidR="002E4E1E" w:rsidRPr="00DF7A59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20,672</w:t>
            </w:r>
          </w:p>
        </w:tc>
        <w:tc>
          <w:tcPr>
            <w:tcW w:w="236" w:type="dxa"/>
            <w:vAlign w:val="bottom"/>
          </w:tcPr>
          <w:p w14:paraId="4503ACBA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063DF4" w14:textId="54128717" w:rsidR="002E4E1E" w:rsidRPr="00D73501" w:rsidRDefault="00287187" w:rsidP="002E4E1E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838013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30DC724" w14:textId="77777777" w:rsidR="002E4E1E" w:rsidRPr="00C43471" w:rsidRDefault="002E4E1E" w:rsidP="002E4E1E">
            <w:pPr>
              <w:pStyle w:val="acctmergecolhdg"/>
              <w:tabs>
                <w:tab w:val="decimal" w:pos="69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32D528DA" w14:textId="529D7FBA" w:rsidR="002E4E1E" w:rsidRPr="00C43471" w:rsidRDefault="002E4E1E" w:rsidP="002E4E1E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2E4E1E" w:rsidRPr="00C43471" w14:paraId="19FBD2DD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5B23107C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4E8B" w14:textId="4A6A2912" w:rsidR="002E4E1E" w:rsidRPr="002257C0" w:rsidRDefault="002257C0" w:rsidP="002E4E1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257C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1,006,70</w:t>
            </w:r>
            <w:r w:rsidR="00771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39E211D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8F753" w14:textId="238968E9" w:rsidR="002E4E1E" w:rsidRPr="00DF7A59" w:rsidRDefault="002E4E1E" w:rsidP="002E4E1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386,982</w:t>
            </w:r>
          </w:p>
        </w:tc>
        <w:tc>
          <w:tcPr>
            <w:tcW w:w="236" w:type="dxa"/>
            <w:vAlign w:val="bottom"/>
          </w:tcPr>
          <w:p w14:paraId="29E52849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73908" w14:textId="18D7F261" w:rsidR="002E4E1E" w:rsidRPr="00D73501" w:rsidRDefault="00287187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87187">
              <w:rPr>
                <w:rFonts w:asciiTheme="minorBidi" w:hAnsiTheme="minorBidi" w:cstheme="minorBidi"/>
                <w:b/>
                <w:sz w:val="28"/>
                <w:szCs w:val="28"/>
              </w:rPr>
              <w:t>963,154</w:t>
            </w:r>
          </w:p>
        </w:tc>
        <w:tc>
          <w:tcPr>
            <w:tcW w:w="243" w:type="dxa"/>
            <w:vAlign w:val="bottom"/>
          </w:tcPr>
          <w:p w14:paraId="6263D0CE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E5411" w14:textId="7F39DFA1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369,260</w:t>
            </w:r>
          </w:p>
        </w:tc>
      </w:tr>
      <w:tr w:rsidR="002E4E1E" w:rsidRPr="00C43471" w14:paraId="1DF029BB" w14:textId="77777777" w:rsidTr="000915AA">
        <w:trPr>
          <w:trHeight w:val="404"/>
          <w:tblHeader/>
        </w:trPr>
        <w:tc>
          <w:tcPr>
            <w:tcW w:w="3597" w:type="dxa"/>
            <w:vAlign w:val="bottom"/>
          </w:tcPr>
          <w:p w14:paraId="6CD53516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A626DCD" w14:textId="77777777" w:rsidR="002E4E1E" w:rsidRPr="00D73501" w:rsidRDefault="002E4E1E" w:rsidP="002E4E1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1B1F06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48202F1" w14:textId="77777777" w:rsidR="002E4E1E" w:rsidRPr="00C43471" w:rsidRDefault="002E4E1E" w:rsidP="002E4E1E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B7C89F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79832E9" w14:textId="77777777" w:rsidR="002E4E1E" w:rsidRPr="00D7350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E5E27F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422EF169" w14:textId="77777777" w:rsidR="002E4E1E" w:rsidRPr="00C43471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2E4E1E" w:rsidRPr="00C43471" w14:paraId="0642809C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217DA395" w14:textId="77777777" w:rsidR="002E4E1E" w:rsidRPr="00C43471" w:rsidRDefault="002E4E1E" w:rsidP="002E4E1E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BF94AE4" w14:textId="3D72D6F6" w:rsidR="002E4E1E" w:rsidRPr="00D73501" w:rsidRDefault="002257C0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57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2.19</w:t>
            </w:r>
          </w:p>
        </w:tc>
        <w:tc>
          <w:tcPr>
            <w:tcW w:w="236" w:type="dxa"/>
            <w:vAlign w:val="bottom"/>
          </w:tcPr>
          <w:p w14:paraId="55BAFCC5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7FF9CC" w14:textId="698A6CF0" w:rsidR="002E4E1E" w:rsidRPr="00694003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1.01</w:t>
            </w:r>
          </w:p>
        </w:tc>
        <w:tc>
          <w:tcPr>
            <w:tcW w:w="236" w:type="dxa"/>
            <w:vAlign w:val="bottom"/>
          </w:tcPr>
          <w:p w14:paraId="259EADA0" w14:textId="77777777" w:rsidR="002E4E1E" w:rsidRPr="00E259BE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377948A" w14:textId="348CDF70" w:rsidR="002E4E1E" w:rsidRPr="00D73501" w:rsidRDefault="00064FF1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4F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2.02</w:t>
            </w:r>
          </w:p>
        </w:tc>
        <w:tc>
          <w:tcPr>
            <w:tcW w:w="243" w:type="dxa"/>
            <w:vAlign w:val="bottom"/>
          </w:tcPr>
          <w:p w14:paraId="2D8A4711" w14:textId="77777777" w:rsidR="002E4E1E" w:rsidRPr="00C43471" w:rsidRDefault="002E4E1E" w:rsidP="002E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CD51990" w14:textId="6A451441" w:rsidR="002E4E1E" w:rsidRPr="00E259BE" w:rsidRDefault="002E4E1E" w:rsidP="002E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0.29</w:t>
            </w:r>
          </w:p>
        </w:tc>
      </w:tr>
    </w:tbl>
    <w:p w14:paraId="0C5F0554" w14:textId="77777777" w:rsidR="00CB5AD3" w:rsidRDefault="00CB5AD3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3E82572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3AACA72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2101A4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7CCEAD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81547E4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65E309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2EF4B1F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7339A323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49969EF1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C80369D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E421F2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8A1832D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6D1099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22F0F6D7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79D7A55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2A152C" w:rsidRPr="00C43471" w14:paraId="252F2D4A" w14:textId="77777777">
        <w:trPr>
          <w:trHeight w:val="385"/>
          <w:tblHeader/>
        </w:trPr>
        <w:tc>
          <w:tcPr>
            <w:tcW w:w="3597" w:type="dxa"/>
          </w:tcPr>
          <w:p w14:paraId="7BDB354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23970CC1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4D1119D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139DBB8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52C" w:rsidRPr="00C43471" w14:paraId="78AA9A4A" w14:textId="77777777">
        <w:trPr>
          <w:trHeight w:val="385"/>
          <w:tblHeader/>
        </w:trPr>
        <w:tc>
          <w:tcPr>
            <w:tcW w:w="3597" w:type="dxa"/>
          </w:tcPr>
          <w:p w14:paraId="1DE9392A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1742CC76" w14:textId="55AFFD4E" w:rsidR="002A152C" w:rsidRPr="00D47B7A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2A152C" w:rsidRPr="00C43471" w14:paraId="2F26DFBB" w14:textId="77777777">
        <w:trPr>
          <w:trHeight w:val="385"/>
          <w:tblHeader/>
        </w:trPr>
        <w:tc>
          <w:tcPr>
            <w:tcW w:w="3597" w:type="dxa"/>
          </w:tcPr>
          <w:p w14:paraId="43EDF767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B390143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4F22ED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9FB131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1758DC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AB88FB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356D53BE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E326A5A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A152C" w:rsidRPr="00C43471" w14:paraId="3CA391BE" w14:textId="77777777">
        <w:trPr>
          <w:trHeight w:val="399"/>
          <w:tblHeader/>
        </w:trPr>
        <w:tc>
          <w:tcPr>
            <w:tcW w:w="3597" w:type="dxa"/>
          </w:tcPr>
          <w:p w14:paraId="0161C508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1ED06AF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2A152C" w:rsidRPr="00C43471" w14:paraId="26072DE0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A1B0478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29875B0B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BC7A9B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1B85C56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BB026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9589F0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7D9F6C9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DD40AE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7269" w:rsidRPr="00C43471" w14:paraId="2B1FD541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7C77BBF8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187311E2" w14:textId="3A2E0165" w:rsidR="008F7269" w:rsidRPr="00694003" w:rsidRDefault="00CC2BE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CC2BE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12,099,141</w:t>
            </w:r>
          </w:p>
        </w:tc>
        <w:tc>
          <w:tcPr>
            <w:tcW w:w="236" w:type="dxa"/>
            <w:vAlign w:val="bottom"/>
          </w:tcPr>
          <w:p w14:paraId="1181B71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859925F" w14:textId="739FAA36" w:rsidR="008F7269" w:rsidRPr="0090144F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10,064,638</w:t>
            </w:r>
          </w:p>
        </w:tc>
        <w:tc>
          <w:tcPr>
            <w:tcW w:w="236" w:type="dxa"/>
            <w:vAlign w:val="bottom"/>
          </w:tcPr>
          <w:p w14:paraId="5F511602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4C64037" w14:textId="6CA7605F" w:rsidR="008F7269" w:rsidRPr="0088224B" w:rsidRDefault="00E80B55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12,046,379</w:t>
            </w:r>
          </w:p>
        </w:tc>
        <w:tc>
          <w:tcPr>
            <w:tcW w:w="243" w:type="dxa"/>
            <w:vAlign w:val="bottom"/>
          </w:tcPr>
          <w:p w14:paraId="049A50A1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F13F161" w14:textId="28AE8F9A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10,037,249</w:t>
            </w:r>
          </w:p>
        </w:tc>
      </w:tr>
      <w:tr w:rsidR="008F7269" w:rsidRPr="00C43471" w14:paraId="5CD33C66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7F44EF3C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129ABBB9" w14:textId="433C12EF" w:rsidR="008F7269" w:rsidRPr="004D60BB" w:rsidRDefault="00637BB0" w:rsidP="008F7269">
            <w:pPr>
              <w:pStyle w:val="acctmergecolhdg"/>
              <w:tabs>
                <w:tab w:val="decimal" w:pos="79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206379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6950CCC" w14:textId="0F669544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510,785</w:t>
            </w:r>
          </w:p>
        </w:tc>
        <w:tc>
          <w:tcPr>
            <w:tcW w:w="236" w:type="dxa"/>
            <w:vAlign w:val="bottom"/>
          </w:tcPr>
          <w:p w14:paraId="2F18C0E8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3AD531B" w14:textId="003AC3C2" w:rsidR="008F7269" w:rsidRPr="004D60BB" w:rsidRDefault="00E80B55" w:rsidP="008F7269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5A0FF3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922884A" w14:textId="4D8036C5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510,785</w:t>
            </w:r>
          </w:p>
        </w:tc>
      </w:tr>
      <w:tr w:rsidR="008F7269" w:rsidRPr="00C43471" w14:paraId="1725934E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2EC0F3C4" w14:textId="77777777" w:rsidR="008F7269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3B547075" w14:textId="62F37888" w:rsidR="008F7269" w:rsidRPr="009B41D7" w:rsidRDefault="00C02EEE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2EEE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79,162</w:t>
            </w:r>
          </w:p>
        </w:tc>
        <w:tc>
          <w:tcPr>
            <w:tcW w:w="236" w:type="dxa"/>
            <w:vAlign w:val="bottom"/>
          </w:tcPr>
          <w:p w14:paraId="316B1292" w14:textId="77777777" w:rsidR="008F7269" w:rsidRPr="00617C67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3B42B40" w14:textId="5555B811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126,874</w:t>
            </w:r>
          </w:p>
        </w:tc>
        <w:tc>
          <w:tcPr>
            <w:tcW w:w="236" w:type="dxa"/>
            <w:vAlign w:val="bottom"/>
          </w:tcPr>
          <w:p w14:paraId="61EC29A3" w14:textId="77777777" w:rsidR="008F7269" w:rsidRPr="001355CF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C0647EE" w14:textId="72534995" w:rsidR="008F7269" w:rsidRPr="004D60BB" w:rsidRDefault="00E80B55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77,589</w:t>
            </w:r>
          </w:p>
        </w:tc>
        <w:tc>
          <w:tcPr>
            <w:tcW w:w="243" w:type="dxa"/>
            <w:vAlign w:val="bottom"/>
          </w:tcPr>
          <w:p w14:paraId="580236A6" w14:textId="77777777" w:rsidR="008F7269" w:rsidRPr="001355CF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7F75931" w14:textId="0F59EE00" w:rsidR="008F7269" w:rsidRPr="003404E7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109,587</w:t>
            </w:r>
          </w:p>
        </w:tc>
      </w:tr>
      <w:tr w:rsidR="009B41D7" w:rsidRPr="00C43471" w14:paraId="7F5AC4FB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7687DB6" w14:textId="0C7275CF" w:rsidR="009B41D7" w:rsidRPr="00C43471" w:rsidRDefault="00637BB0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B41D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vAlign w:val="bottom"/>
          </w:tcPr>
          <w:p w14:paraId="1EAB79C0" w14:textId="6E5D004C" w:rsidR="009B41D7" w:rsidRPr="009B41D7" w:rsidRDefault="00C02EEE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C02EEE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110,220</w:t>
            </w:r>
          </w:p>
        </w:tc>
        <w:tc>
          <w:tcPr>
            <w:tcW w:w="236" w:type="dxa"/>
            <w:vAlign w:val="bottom"/>
          </w:tcPr>
          <w:p w14:paraId="336A6AEE" w14:textId="77777777" w:rsidR="009B41D7" w:rsidRPr="00617C67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494FE6F" w14:textId="3C75667F" w:rsidR="009B41D7" w:rsidRPr="00BB77B2" w:rsidRDefault="00637BB0" w:rsidP="00637BB0">
            <w:pPr>
              <w:pStyle w:val="acctmergecolhdg"/>
              <w:tabs>
                <w:tab w:val="decimal" w:pos="8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F1B73A" w14:textId="77777777" w:rsidR="009B41D7" w:rsidRPr="001355CF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E0EE9CF" w14:textId="3C590F73" w:rsidR="009B41D7" w:rsidRPr="00E80B55" w:rsidRDefault="00637BB0" w:rsidP="00637BB0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D2C9DD1" w14:textId="77777777" w:rsidR="009B41D7" w:rsidRPr="001355CF" w:rsidRDefault="009B41D7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3AF18E4" w14:textId="3FB27669" w:rsidR="009B41D7" w:rsidRPr="00C43471" w:rsidRDefault="00637BB0" w:rsidP="00637BB0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7269" w:rsidRPr="00C43471" w14:paraId="43D39C6F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81AF225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823AD" w14:textId="735F23EC" w:rsidR="008F7269" w:rsidRPr="0021327C" w:rsidRDefault="0021327C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12,288,523</w:t>
            </w:r>
          </w:p>
        </w:tc>
        <w:tc>
          <w:tcPr>
            <w:tcW w:w="236" w:type="dxa"/>
            <w:vAlign w:val="bottom"/>
          </w:tcPr>
          <w:p w14:paraId="750D5A18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6380B" w14:textId="490EBB36" w:rsidR="008F7269" w:rsidRPr="00141D7C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10,702,297</w:t>
            </w:r>
          </w:p>
        </w:tc>
        <w:tc>
          <w:tcPr>
            <w:tcW w:w="236" w:type="dxa"/>
            <w:vAlign w:val="bottom"/>
          </w:tcPr>
          <w:p w14:paraId="4CE0B212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3F98" w14:textId="243F6AF2" w:rsidR="008F7269" w:rsidRPr="004D60BB" w:rsidRDefault="00E80B55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12,123,968</w:t>
            </w:r>
          </w:p>
        </w:tc>
        <w:tc>
          <w:tcPr>
            <w:tcW w:w="243" w:type="dxa"/>
            <w:vAlign w:val="bottom"/>
          </w:tcPr>
          <w:p w14:paraId="4DC08901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4BC95" w14:textId="5552627C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10,657,621</w:t>
            </w:r>
          </w:p>
        </w:tc>
      </w:tr>
      <w:tr w:rsidR="008F7269" w:rsidRPr="00C43471" w14:paraId="45572D5A" w14:textId="77777777">
        <w:trPr>
          <w:trHeight w:val="218"/>
          <w:tblHeader/>
        </w:trPr>
        <w:tc>
          <w:tcPr>
            <w:tcW w:w="3597" w:type="dxa"/>
            <w:vAlign w:val="bottom"/>
          </w:tcPr>
          <w:p w14:paraId="2825355A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367C8E2B" w14:textId="77777777" w:rsidR="008F7269" w:rsidRPr="004D60BB" w:rsidRDefault="008F726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66E49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D5CF81B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A70FED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E1AFB80" w14:textId="77777777" w:rsidR="008F7269" w:rsidRPr="004D60BB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C2F0F7A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4719B13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7269" w:rsidRPr="00C43471" w14:paraId="0F57ABD3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C739C81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3A47CD4A" w14:textId="1063EF62" w:rsidR="008F7269" w:rsidRPr="0021327C" w:rsidRDefault="0021327C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8,507,601</w:t>
            </w:r>
          </w:p>
        </w:tc>
        <w:tc>
          <w:tcPr>
            <w:tcW w:w="236" w:type="dxa"/>
            <w:vAlign w:val="bottom"/>
          </w:tcPr>
          <w:p w14:paraId="6F9B743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9C61DC6" w14:textId="513C21DD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7,745,450</w:t>
            </w:r>
          </w:p>
        </w:tc>
        <w:tc>
          <w:tcPr>
            <w:tcW w:w="236" w:type="dxa"/>
            <w:vAlign w:val="bottom"/>
          </w:tcPr>
          <w:p w14:paraId="00710CFA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C0B7058" w14:textId="6481F988" w:rsidR="008F7269" w:rsidRPr="004D60BB" w:rsidRDefault="00E80B55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80B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8,837,315</w:t>
            </w:r>
          </w:p>
        </w:tc>
        <w:tc>
          <w:tcPr>
            <w:tcW w:w="243" w:type="dxa"/>
            <w:vAlign w:val="bottom"/>
          </w:tcPr>
          <w:p w14:paraId="2DE1A92D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523F415" w14:textId="0D52E583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8,183,139</w:t>
            </w:r>
          </w:p>
        </w:tc>
      </w:tr>
      <w:tr w:rsidR="008F7269" w:rsidRPr="00C43471" w14:paraId="0EEF8E66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16785E2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6B880CD6" w14:textId="64E32D3C" w:rsidR="008F7269" w:rsidRPr="004D60BB" w:rsidRDefault="0021327C" w:rsidP="008F7269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61507F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95A018F" w14:textId="17F6EC02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384,088</w:t>
            </w:r>
          </w:p>
        </w:tc>
        <w:tc>
          <w:tcPr>
            <w:tcW w:w="236" w:type="dxa"/>
            <w:vAlign w:val="bottom"/>
          </w:tcPr>
          <w:p w14:paraId="0CFABA99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9D52593" w14:textId="694EB81C" w:rsidR="008F7269" w:rsidRPr="004D60BB" w:rsidRDefault="00E80B55" w:rsidP="008F7269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0F2F6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E9A4255" w14:textId="4736E47A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384,088</w:t>
            </w:r>
          </w:p>
        </w:tc>
      </w:tr>
      <w:tr w:rsidR="008F7269" w:rsidRPr="00C43471" w14:paraId="75DC4F8F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7369887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248632BC" w14:textId="18326CD1" w:rsidR="008F7269" w:rsidRPr="0021327C" w:rsidRDefault="0021327C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881,726</w:t>
            </w:r>
          </w:p>
        </w:tc>
        <w:tc>
          <w:tcPr>
            <w:tcW w:w="236" w:type="dxa"/>
            <w:vAlign w:val="bottom"/>
          </w:tcPr>
          <w:p w14:paraId="4B5518E8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A9687B" w14:textId="1010CFBC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1,043,982</w:t>
            </w:r>
          </w:p>
        </w:tc>
        <w:tc>
          <w:tcPr>
            <w:tcW w:w="236" w:type="dxa"/>
            <w:vAlign w:val="bottom"/>
          </w:tcPr>
          <w:p w14:paraId="7019F53F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EE2656D" w14:textId="6DECF8C8" w:rsidR="008F7269" w:rsidRPr="004D60BB" w:rsidRDefault="00A06E1C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886,305</w:t>
            </w:r>
          </w:p>
        </w:tc>
        <w:tc>
          <w:tcPr>
            <w:tcW w:w="243" w:type="dxa"/>
            <w:vAlign w:val="bottom"/>
          </w:tcPr>
          <w:p w14:paraId="3E59E409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98DF428" w14:textId="2014FD7E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1,043,982</w:t>
            </w:r>
          </w:p>
        </w:tc>
      </w:tr>
      <w:tr w:rsidR="008F7269" w:rsidRPr="00C43471" w14:paraId="15CB3CA9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1FE5278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3529FBD9" w14:textId="282616C4" w:rsidR="008F7269" w:rsidRPr="0021327C" w:rsidRDefault="0021327C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649,640</w:t>
            </w:r>
          </w:p>
        </w:tc>
        <w:tc>
          <w:tcPr>
            <w:tcW w:w="236" w:type="dxa"/>
            <w:vAlign w:val="bottom"/>
          </w:tcPr>
          <w:p w14:paraId="26AF8834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708FA99" w14:textId="033F6F4B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516,657</w:t>
            </w:r>
          </w:p>
        </w:tc>
        <w:tc>
          <w:tcPr>
            <w:tcW w:w="236" w:type="dxa"/>
            <w:vAlign w:val="bottom"/>
          </w:tcPr>
          <w:p w14:paraId="6E8292E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A8129" w14:textId="5AC3B2E6" w:rsidR="008F7269" w:rsidRPr="004D60BB" w:rsidRDefault="00A06E1C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514,275</w:t>
            </w:r>
          </w:p>
        </w:tc>
        <w:tc>
          <w:tcPr>
            <w:tcW w:w="243" w:type="dxa"/>
            <w:vAlign w:val="bottom"/>
          </w:tcPr>
          <w:p w14:paraId="1F49C243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BAE38F0" w14:textId="1A3E746A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394,417</w:t>
            </w:r>
          </w:p>
        </w:tc>
      </w:tr>
      <w:tr w:rsidR="008F7269" w:rsidRPr="00C43471" w14:paraId="62CC7530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30E2E168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AEE2D99" w14:textId="58441DDD" w:rsidR="008F7269" w:rsidRPr="004D60BB" w:rsidRDefault="0021327C" w:rsidP="008F7269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21327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57FFC0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0FB594B" w14:textId="3210EF55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134,290</w:t>
            </w:r>
          </w:p>
        </w:tc>
        <w:tc>
          <w:tcPr>
            <w:tcW w:w="236" w:type="dxa"/>
            <w:vAlign w:val="bottom"/>
          </w:tcPr>
          <w:p w14:paraId="059D657F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24B650C" w14:textId="1FB4D51D" w:rsidR="008F7269" w:rsidRPr="004D60BB" w:rsidRDefault="00A06E1C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6E1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78,291</w:t>
            </w:r>
          </w:p>
        </w:tc>
        <w:tc>
          <w:tcPr>
            <w:tcW w:w="243" w:type="dxa"/>
            <w:vAlign w:val="bottom"/>
          </w:tcPr>
          <w:p w14:paraId="217041C5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A97F630" w14:textId="752EEC6A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40,789</w:t>
            </w:r>
          </w:p>
        </w:tc>
      </w:tr>
      <w:tr w:rsidR="008F7269" w:rsidRPr="00C43471" w14:paraId="5A40E3EF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58B8A5E7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1653C" w14:textId="78A0905F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10,038,967</w:t>
            </w:r>
          </w:p>
        </w:tc>
        <w:tc>
          <w:tcPr>
            <w:tcW w:w="236" w:type="dxa"/>
            <w:vAlign w:val="bottom"/>
          </w:tcPr>
          <w:p w14:paraId="1C55923B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9656" w14:textId="5F14F96C" w:rsidR="008F7269" w:rsidRPr="00C43471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9,824,467</w:t>
            </w:r>
          </w:p>
        </w:tc>
        <w:tc>
          <w:tcPr>
            <w:tcW w:w="236" w:type="dxa"/>
            <w:vAlign w:val="bottom"/>
          </w:tcPr>
          <w:p w14:paraId="7EAF1DD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58BD" w14:textId="220D5AAE" w:rsidR="008F7269" w:rsidRPr="004D60B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10,316,186</w:t>
            </w:r>
          </w:p>
        </w:tc>
        <w:tc>
          <w:tcPr>
            <w:tcW w:w="243" w:type="dxa"/>
            <w:vAlign w:val="bottom"/>
          </w:tcPr>
          <w:p w14:paraId="2A6E2001" w14:textId="77777777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E9BEE" w14:textId="77346A12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10,046,415</w:t>
            </w:r>
          </w:p>
        </w:tc>
      </w:tr>
      <w:tr w:rsidR="008F7269" w:rsidRPr="00C43471" w14:paraId="772BF4B4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067525F0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573D210F" w14:textId="66C8F06F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2,249,556</w:t>
            </w:r>
          </w:p>
        </w:tc>
        <w:tc>
          <w:tcPr>
            <w:tcW w:w="236" w:type="dxa"/>
            <w:vAlign w:val="bottom"/>
          </w:tcPr>
          <w:p w14:paraId="5F2A111E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BDF8F7A" w14:textId="2F668341" w:rsidR="008F7269" w:rsidRPr="00C43471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877,830</w:t>
            </w:r>
          </w:p>
        </w:tc>
        <w:tc>
          <w:tcPr>
            <w:tcW w:w="236" w:type="dxa"/>
            <w:vAlign w:val="bottom"/>
          </w:tcPr>
          <w:p w14:paraId="7A902484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6D5DD0F" w14:textId="0091B911" w:rsidR="008F7269" w:rsidRPr="004D60B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1,807,782</w:t>
            </w:r>
          </w:p>
        </w:tc>
        <w:tc>
          <w:tcPr>
            <w:tcW w:w="243" w:type="dxa"/>
            <w:vAlign w:val="bottom"/>
          </w:tcPr>
          <w:p w14:paraId="558E3ABA" w14:textId="77777777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4C6FC6D7" w14:textId="25CEC20B" w:rsidR="008F7269" w:rsidRPr="009A4632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611,206</w:t>
            </w:r>
          </w:p>
        </w:tc>
      </w:tr>
      <w:tr w:rsidR="008F7269" w:rsidRPr="00C43471" w14:paraId="046F9B7C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6C578BF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5A22047" w14:textId="3952C3FE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45,115</w:t>
            </w:r>
          </w:p>
        </w:tc>
        <w:tc>
          <w:tcPr>
            <w:tcW w:w="236" w:type="dxa"/>
            <w:vAlign w:val="bottom"/>
          </w:tcPr>
          <w:p w14:paraId="67BD4CFC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43F4FDD" w14:textId="6F80CEDB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29,368</w:t>
            </w:r>
          </w:p>
        </w:tc>
        <w:tc>
          <w:tcPr>
            <w:tcW w:w="236" w:type="dxa"/>
            <w:vAlign w:val="bottom"/>
          </w:tcPr>
          <w:p w14:paraId="6BE7B5D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337C9CE" w14:textId="7C944EC2" w:rsidR="008F7269" w:rsidRPr="0088224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8,599</w:t>
            </w:r>
          </w:p>
        </w:tc>
        <w:tc>
          <w:tcPr>
            <w:tcW w:w="243" w:type="dxa"/>
            <w:vAlign w:val="bottom"/>
          </w:tcPr>
          <w:p w14:paraId="7E45AF6F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2684017" w14:textId="273A8B2B" w:rsidR="008F7269" w:rsidRPr="0086117B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18,861</w:t>
            </w:r>
          </w:p>
        </w:tc>
      </w:tr>
      <w:tr w:rsidR="008F7269" w:rsidRPr="00C43471" w14:paraId="74A06A12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8AC9174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1F54EBD4" w14:textId="633AB4DD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2,204,441</w:t>
            </w:r>
          </w:p>
        </w:tc>
        <w:tc>
          <w:tcPr>
            <w:tcW w:w="236" w:type="dxa"/>
            <w:vAlign w:val="bottom"/>
          </w:tcPr>
          <w:p w14:paraId="17E7F1F2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83980CB" w14:textId="19528C1C" w:rsidR="008F7269" w:rsidRPr="00C43471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848,462</w:t>
            </w:r>
          </w:p>
        </w:tc>
        <w:tc>
          <w:tcPr>
            <w:tcW w:w="236" w:type="dxa"/>
            <w:vAlign w:val="bottom"/>
          </w:tcPr>
          <w:p w14:paraId="110EC836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F2378A2" w14:textId="63D1E6BE" w:rsidR="008F7269" w:rsidRPr="0088224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1,799,183</w:t>
            </w:r>
          </w:p>
        </w:tc>
        <w:tc>
          <w:tcPr>
            <w:tcW w:w="243" w:type="dxa"/>
            <w:vAlign w:val="bottom"/>
          </w:tcPr>
          <w:p w14:paraId="0ED7E7D3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E53EA1" w14:textId="0657DF62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592,345</w:t>
            </w:r>
          </w:p>
        </w:tc>
      </w:tr>
      <w:tr w:rsidR="008F7269" w:rsidRPr="00C43471" w14:paraId="145A516C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49122E99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9927960" w14:textId="33E38211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90,947</w:t>
            </w:r>
          </w:p>
        </w:tc>
        <w:tc>
          <w:tcPr>
            <w:tcW w:w="236" w:type="dxa"/>
            <w:vAlign w:val="bottom"/>
          </w:tcPr>
          <w:p w14:paraId="634730E3" w14:textId="77777777" w:rsidR="008F7269" w:rsidRPr="00C43471" w:rsidRDefault="008F7269" w:rsidP="008F7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D2B6C93" w14:textId="3CC2C8D3" w:rsidR="008F7269" w:rsidRPr="00BB77B2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BB77B2">
              <w:rPr>
                <w:rFonts w:asciiTheme="minorBidi" w:hAnsiTheme="minorBidi" w:cstheme="minorBidi"/>
                <w:b w:val="0"/>
                <w:sz w:val="28"/>
                <w:szCs w:val="28"/>
              </w:rPr>
              <w:t>19,689</w:t>
            </w:r>
          </w:p>
        </w:tc>
        <w:tc>
          <w:tcPr>
            <w:tcW w:w="236" w:type="dxa"/>
            <w:vAlign w:val="bottom"/>
          </w:tcPr>
          <w:p w14:paraId="45F123C3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EF5B9F1" w14:textId="10B83752" w:rsidR="008F7269" w:rsidRPr="0088224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(2,763)</w:t>
            </w:r>
          </w:p>
        </w:tc>
        <w:tc>
          <w:tcPr>
            <w:tcW w:w="243" w:type="dxa"/>
            <w:vAlign w:val="bottom"/>
          </w:tcPr>
          <w:p w14:paraId="43EB450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3C47F74" w14:textId="400282B0" w:rsidR="008F7269" w:rsidRPr="00CD74B3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(6,600)</w:t>
            </w:r>
          </w:p>
        </w:tc>
      </w:tr>
      <w:tr w:rsidR="008F7269" w:rsidRPr="00C43471" w14:paraId="20480B0F" w14:textId="77777777" w:rsidTr="00FD50A1">
        <w:trPr>
          <w:trHeight w:val="145"/>
          <w:tblHeader/>
        </w:trPr>
        <w:tc>
          <w:tcPr>
            <w:tcW w:w="3597" w:type="dxa"/>
            <w:vAlign w:val="bottom"/>
          </w:tcPr>
          <w:p w14:paraId="67F24C43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490BD" w14:textId="0988C88B" w:rsidR="008F7269" w:rsidRPr="005D6C39" w:rsidRDefault="005D6C39" w:rsidP="008F72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2,113,494</w:t>
            </w:r>
          </w:p>
        </w:tc>
        <w:tc>
          <w:tcPr>
            <w:tcW w:w="236" w:type="dxa"/>
            <w:vAlign w:val="bottom"/>
          </w:tcPr>
          <w:p w14:paraId="0E1179CE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A90D4" w14:textId="50661FA8" w:rsidR="008F7269" w:rsidRPr="00C43471" w:rsidRDefault="008F7269" w:rsidP="008F72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828,773</w:t>
            </w:r>
          </w:p>
        </w:tc>
        <w:tc>
          <w:tcPr>
            <w:tcW w:w="236" w:type="dxa"/>
            <w:vAlign w:val="bottom"/>
          </w:tcPr>
          <w:p w14:paraId="2C12E950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D62CC" w14:textId="58FE0B75" w:rsidR="008F7269" w:rsidRPr="0088224B" w:rsidRDefault="002E031E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2E031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1,801,946</w:t>
            </w:r>
          </w:p>
        </w:tc>
        <w:tc>
          <w:tcPr>
            <w:tcW w:w="243" w:type="dxa"/>
            <w:vAlign w:val="bottom"/>
          </w:tcPr>
          <w:p w14:paraId="071429EB" w14:textId="77777777" w:rsidR="008F7269" w:rsidRPr="00C43471" w:rsidRDefault="008F7269" w:rsidP="008F7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8CEF3" w14:textId="656DA3FB" w:rsidR="008F7269" w:rsidRPr="00C43471" w:rsidRDefault="008F7269" w:rsidP="008F72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598,945</w:t>
            </w:r>
          </w:p>
        </w:tc>
      </w:tr>
      <w:tr w:rsidR="002A152C" w:rsidRPr="00C43471" w14:paraId="0057A9F9" w14:textId="77777777">
        <w:trPr>
          <w:trHeight w:val="144"/>
          <w:tblHeader/>
        </w:trPr>
        <w:tc>
          <w:tcPr>
            <w:tcW w:w="3597" w:type="dxa"/>
            <w:vAlign w:val="bottom"/>
          </w:tcPr>
          <w:p w14:paraId="06DCFC9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66D21067" w14:textId="77777777" w:rsidR="002A152C" w:rsidRPr="00694003" w:rsidRDefault="002A152C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C356F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C2A9A05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63A29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E611634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2D9DAE3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15307DD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2A152C" w:rsidRPr="00C43471" w14:paraId="3093C37C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3E207047" w14:textId="40A31606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3E2BB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7D801DD2" w14:textId="77777777" w:rsidR="002A152C" w:rsidRPr="00694003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704FB3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5259B6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C6DFD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E86CBEB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2449DDC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0CDC1E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A152C" w:rsidRPr="00C43471" w14:paraId="0DCA4B96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2FBF315B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54D54A92" w14:textId="77777777" w:rsidR="002A152C" w:rsidRPr="00694003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59AAD11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9EE197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E542EEA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E98BFCB" w14:textId="77777777" w:rsidR="002A152C" w:rsidRPr="0088224B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502A118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0EAE11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D6F0D" w:rsidRPr="00C43471" w14:paraId="66962F4D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24C26241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0402A42" w14:textId="264D43B3" w:rsidR="00CD6F0D" w:rsidRPr="005D6C39" w:rsidRDefault="005D6C39" w:rsidP="00CD6F0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(263,91</w:t>
            </w:r>
            <w:r w:rsidR="00771A8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Pr="005D6C3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A20D3A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BE24F74" w14:textId="38AAD957" w:rsidR="00CD6F0D" w:rsidRPr="000241A5" w:rsidRDefault="00CD6F0D" w:rsidP="00CD6F0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0241A5">
              <w:rPr>
                <w:rFonts w:asciiTheme="minorBidi" w:hAnsiTheme="minorBidi" w:cstheme="minorBidi"/>
                <w:b w:val="0"/>
                <w:sz w:val="28"/>
                <w:szCs w:val="28"/>
              </w:rPr>
              <w:t>167,465</w:t>
            </w:r>
          </w:p>
        </w:tc>
        <w:tc>
          <w:tcPr>
            <w:tcW w:w="236" w:type="dxa"/>
            <w:vAlign w:val="bottom"/>
          </w:tcPr>
          <w:p w14:paraId="040EBF67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D196FA" w14:textId="0067D715" w:rsidR="00CD6F0D" w:rsidRPr="00D73501" w:rsidRDefault="002E031E" w:rsidP="00CD6F0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799D661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3C20DBF" w14:textId="5D36CEB7" w:rsidR="00CD6F0D" w:rsidRPr="003404E7" w:rsidRDefault="00CD6F0D" w:rsidP="00CD6F0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CD6F0D" w:rsidRPr="00C43471" w14:paraId="1755F83D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2AA191CA" w14:textId="034B3332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3E2BB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1362ACAE" w14:textId="75BBF344" w:rsidR="00CD6F0D" w:rsidRPr="005D6C39" w:rsidRDefault="005D6C39" w:rsidP="00CD6F0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(263,91</w:t>
            </w:r>
            <w:r w:rsidR="00771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Pr="005D6C3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874ED3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0E7D6A9" w14:textId="502F5A81" w:rsidR="00CD6F0D" w:rsidRPr="00072F85" w:rsidRDefault="00CD6F0D" w:rsidP="00CD6F0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996,238</w:t>
            </w:r>
          </w:p>
        </w:tc>
        <w:tc>
          <w:tcPr>
            <w:tcW w:w="236" w:type="dxa"/>
            <w:vAlign w:val="bottom"/>
          </w:tcPr>
          <w:p w14:paraId="7922DB58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945C9E3" w14:textId="1A31B7E0" w:rsidR="00CD6F0D" w:rsidRPr="009A4632" w:rsidRDefault="002E031E" w:rsidP="00CD6F0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2E031E">
              <w:rPr>
                <w:rFonts w:asciiTheme="minorBidi" w:hAnsiTheme="minorBidi" w:cstheme="minorBidi"/>
                <w:bCs/>
                <w:sz w:val="28"/>
                <w:szCs w:val="28"/>
              </w:rPr>
              <w:t>1,801,946</w:t>
            </w:r>
          </w:p>
        </w:tc>
        <w:tc>
          <w:tcPr>
            <w:tcW w:w="243" w:type="dxa"/>
            <w:vAlign w:val="bottom"/>
          </w:tcPr>
          <w:p w14:paraId="155EDA51" w14:textId="77777777" w:rsidR="00CD6F0D" w:rsidRPr="00C43471" w:rsidRDefault="00CD6F0D" w:rsidP="00CD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72EA0886" w14:textId="4B0B69A9" w:rsidR="00CD6F0D" w:rsidRPr="00C43471" w:rsidRDefault="00CD6F0D" w:rsidP="00CD6F0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598,945</w:t>
            </w:r>
          </w:p>
        </w:tc>
      </w:tr>
      <w:tr w:rsidR="002A152C" w:rsidRPr="00C43471" w14:paraId="66E4AF8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582103DE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059E2EF9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7CB95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BDED887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25AD66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37A13B9" w14:textId="77777777" w:rsidR="002A152C" w:rsidRPr="00C43471" w:rsidRDefault="002A152C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D5368BD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3E5EDE8" w14:textId="77777777" w:rsidR="002A152C" w:rsidRPr="00C43471" w:rsidRDefault="002A152C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A152C" w:rsidRPr="00C43471" w14:paraId="54DD4AAC" w14:textId="77777777">
        <w:trPr>
          <w:trHeight w:val="399"/>
          <w:tblHeader/>
        </w:trPr>
        <w:tc>
          <w:tcPr>
            <w:tcW w:w="3597" w:type="dxa"/>
          </w:tcPr>
          <w:p w14:paraId="6E2F9EFE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33F37042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A313A28" w14:textId="77777777" w:rsidR="00CD6F0D" w:rsidRPr="00C43471" w:rsidRDefault="00CD6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4A64FB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5B4DDB27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A152C" w:rsidRPr="00C43471" w14:paraId="16D532A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8868AB7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6C846D56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637AC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166AB60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52C" w:rsidRPr="00C43471" w14:paraId="212CF9F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0C053F4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05893DA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2A152C" w:rsidRPr="00C43471" w14:paraId="61C7EA9F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557E8EE3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733C749A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152257D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751BD3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2B971C0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F4DB594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633BDF02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AE72D77" w14:textId="77777777" w:rsidR="002A152C" w:rsidRPr="00C43471" w:rsidRDefault="002A152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A152C" w:rsidRPr="00C43471" w14:paraId="74125443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D80BF09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5F2D9DF9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2A152C" w:rsidRPr="00C43471" w14:paraId="75B60BF7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7E378360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32B7EF97" w14:textId="77777777" w:rsidR="002A152C" w:rsidRPr="00C43471" w:rsidRDefault="002A152C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6F351E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655A1C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2B4B7F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DFC0D92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9A169FC" w14:textId="77777777" w:rsidR="002A152C" w:rsidRPr="00C43471" w:rsidRDefault="002A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06BE17A" w14:textId="77777777" w:rsidR="002A152C" w:rsidRPr="00C43471" w:rsidRDefault="002A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3268B" w:rsidRPr="00C43471" w14:paraId="61CBDAB6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63F5EC4D" w14:textId="77777777" w:rsidR="00D3268B" w:rsidRPr="00C43471" w:rsidRDefault="00D3268B" w:rsidP="00D3268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6C7743A0" w14:textId="7ADEFBBB" w:rsidR="00D3268B" w:rsidRPr="00D04026" w:rsidRDefault="00D04026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2,031,292</w:t>
            </w:r>
          </w:p>
        </w:tc>
        <w:tc>
          <w:tcPr>
            <w:tcW w:w="236" w:type="dxa"/>
            <w:vAlign w:val="bottom"/>
          </w:tcPr>
          <w:p w14:paraId="366A426B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582CEED" w14:textId="5A5E4879" w:rsidR="00D3268B" w:rsidRPr="0090144F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783,251</w:t>
            </w:r>
          </w:p>
        </w:tc>
        <w:tc>
          <w:tcPr>
            <w:tcW w:w="236" w:type="dxa"/>
            <w:vAlign w:val="bottom"/>
          </w:tcPr>
          <w:p w14:paraId="26491B96" w14:textId="77777777" w:rsidR="00D3268B" w:rsidRPr="00096C67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5DB419E4" w14:textId="1C997B50" w:rsidR="00D3268B" w:rsidRPr="00D73501" w:rsidRDefault="00EF7860" w:rsidP="00D3268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F786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1,801,946</w:t>
            </w:r>
          </w:p>
        </w:tc>
        <w:tc>
          <w:tcPr>
            <w:tcW w:w="243" w:type="dxa"/>
            <w:vAlign w:val="bottom"/>
          </w:tcPr>
          <w:p w14:paraId="615215D8" w14:textId="77777777" w:rsidR="00D3268B" w:rsidRPr="00096C67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251CED64" w14:textId="7CE2BB3B" w:rsidR="00D3268B" w:rsidRPr="0090144F" w:rsidRDefault="00D3268B" w:rsidP="00D3268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598,945</w:t>
            </w:r>
          </w:p>
        </w:tc>
      </w:tr>
      <w:tr w:rsidR="00D3268B" w:rsidRPr="00C43471" w14:paraId="72FA50FA" w14:textId="77777777" w:rsidTr="00FD50A1">
        <w:trPr>
          <w:trHeight w:val="399"/>
          <w:tblHeader/>
        </w:trPr>
        <w:tc>
          <w:tcPr>
            <w:tcW w:w="3597" w:type="dxa"/>
            <w:vAlign w:val="bottom"/>
          </w:tcPr>
          <w:p w14:paraId="64925999" w14:textId="77777777" w:rsidR="00D3268B" w:rsidRPr="00C43471" w:rsidRDefault="00D3268B" w:rsidP="00D3268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84287C" w14:textId="225C6255" w:rsidR="00D3268B" w:rsidRPr="00D04026" w:rsidRDefault="00D04026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82,202</w:t>
            </w:r>
          </w:p>
        </w:tc>
        <w:tc>
          <w:tcPr>
            <w:tcW w:w="236" w:type="dxa"/>
            <w:vAlign w:val="bottom"/>
          </w:tcPr>
          <w:p w14:paraId="3211F816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6673211" w14:textId="5A55274F" w:rsidR="00D3268B" w:rsidRPr="0090144F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45,522</w:t>
            </w:r>
          </w:p>
        </w:tc>
        <w:tc>
          <w:tcPr>
            <w:tcW w:w="236" w:type="dxa"/>
            <w:vAlign w:val="bottom"/>
          </w:tcPr>
          <w:p w14:paraId="6FF89A5A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F46695B" w14:textId="7A28DA08" w:rsidR="00D3268B" w:rsidRPr="00D73501" w:rsidRDefault="00265461" w:rsidP="00D3268B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4488DF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F43B16C" w14:textId="27544A10" w:rsidR="00D3268B" w:rsidRPr="0090144F" w:rsidRDefault="00D3268B" w:rsidP="00D3268B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D3268B" w:rsidRPr="00C43471" w14:paraId="0143AD7A" w14:textId="77777777" w:rsidTr="00FD50A1">
        <w:trPr>
          <w:trHeight w:val="363"/>
          <w:tblHeader/>
        </w:trPr>
        <w:tc>
          <w:tcPr>
            <w:tcW w:w="3597" w:type="dxa"/>
            <w:vAlign w:val="bottom"/>
          </w:tcPr>
          <w:p w14:paraId="0801715F" w14:textId="77777777" w:rsidR="00D3268B" w:rsidRPr="00C43471" w:rsidRDefault="00D3268B" w:rsidP="00D3268B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70861" w14:textId="27657974" w:rsidR="00D3268B" w:rsidRPr="00D04026" w:rsidRDefault="00D04026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0402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2,113,494</w:t>
            </w:r>
          </w:p>
        </w:tc>
        <w:tc>
          <w:tcPr>
            <w:tcW w:w="236" w:type="dxa"/>
            <w:vAlign w:val="bottom"/>
          </w:tcPr>
          <w:p w14:paraId="1DB933ED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9D7E6" w14:textId="0238FF4A" w:rsidR="00D3268B" w:rsidRPr="00D653E6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828,773</w:t>
            </w:r>
          </w:p>
        </w:tc>
        <w:tc>
          <w:tcPr>
            <w:tcW w:w="236" w:type="dxa"/>
            <w:vAlign w:val="bottom"/>
          </w:tcPr>
          <w:p w14:paraId="45AC735D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28457" w14:textId="5A407853" w:rsidR="00D3268B" w:rsidRPr="00D73501" w:rsidRDefault="00155187" w:rsidP="00D3268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155187">
              <w:rPr>
                <w:rFonts w:asciiTheme="minorBidi" w:hAnsiTheme="minorBidi" w:cstheme="minorBidi"/>
                <w:sz w:val="28"/>
                <w:szCs w:val="28"/>
              </w:rPr>
              <w:t>1,801,946</w:t>
            </w:r>
          </w:p>
        </w:tc>
        <w:tc>
          <w:tcPr>
            <w:tcW w:w="243" w:type="dxa"/>
            <w:vAlign w:val="bottom"/>
          </w:tcPr>
          <w:p w14:paraId="3E2BB102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2646E" w14:textId="042A7D3C" w:rsidR="00D3268B" w:rsidRPr="00C9358C" w:rsidRDefault="00D3268B" w:rsidP="00D3268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598,945</w:t>
            </w:r>
          </w:p>
        </w:tc>
      </w:tr>
      <w:tr w:rsidR="00D3268B" w:rsidRPr="00C43471" w14:paraId="09746350" w14:textId="77777777">
        <w:trPr>
          <w:trHeight w:val="363"/>
          <w:tblHeader/>
        </w:trPr>
        <w:tc>
          <w:tcPr>
            <w:tcW w:w="3597" w:type="dxa"/>
            <w:vAlign w:val="bottom"/>
          </w:tcPr>
          <w:p w14:paraId="1C62C8CF" w14:textId="77777777" w:rsidR="00D3268B" w:rsidRPr="00C43471" w:rsidRDefault="00D3268B" w:rsidP="00D3268B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E7C7A" w14:textId="77777777" w:rsidR="00D3268B" w:rsidRPr="00D73501" w:rsidRDefault="00D3268B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A1A0A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085DF4B" w14:textId="77777777" w:rsidR="00D3268B" w:rsidRPr="00C43471" w:rsidRDefault="00D3268B" w:rsidP="00D3268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D40063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21F9C07" w14:textId="77777777" w:rsidR="00D3268B" w:rsidRPr="00D7350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1B17127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F4EB4A0" w14:textId="77777777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D3268B" w:rsidRPr="00C43471" w14:paraId="04A1A469" w14:textId="77777777">
        <w:trPr>
          <w:trHeight w:val="404"/>
          <w:tblHeader/>
        </w:trPr>
        <w:tc>
          <w:tcPr>
            <w:tcW w:w="3597" w:type="dxa"/>
            <w:vAlign w:val="bottom"/>
          </w:tcPr>
          <w:p w14:paraId="5112B5A0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5CE927E" w14:textId="77777777" w:rsidR="00D3268B" w:rsidRPr="00D73501" w:rsidRDefault="00D3268B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D6BDAB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937376A" w14:textId="77777777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55C5BB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38F8A40" w14:textId="77777777" w:rsidR="00D3268B" w:rsidRPr="00D7350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4B781A2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EF4E929" w14:textId="77777777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3268B" w:rsidRPr="00C43471" w14:paraId="3B9DEB89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482D13CE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45DA081" w14:textId="634D55AF" w:rsidR="00D3268B" w:rsidRPr="002F0E1A" w:rsidRDefault="00D04026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1,805,46</w:t>
            </w:r>
            <w:r w:rsidR="00771A8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16E3201A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2533181" w14:textId="0F4DEDA2" w:rsidR="00D3268B" w:rsidRPr="0090144F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857,386</w:t>
            </w:r>
          </w:p>
        </w:tc>
        <w:tc>
          <w:tcPr>
            <w:tcW w:w="236" w:type="dxa"/>
            <w:vAlign w:val="bottom"/>
          </w:tcPr>
          <w:p w14:paraId="6C9EF435" w14:textId="77777777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90B86FF" w14:textId="7654F1CC" w:rsidR="00D3268B" w:rsidRPr="00D73501" w:rsidRDefault="00155187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7860">
              <w:rPr>
                <w:rFonts w:asciiTheme="minorBidi" w:hAnsiTheme="minorBidi" w:cstheme="minorBidi"/>
                <w:bCs/>
                <w:sz w:val="28"/>
                <w:szCs w:val="28"/>
              </w:rPr>
              <w:t>1,801,946</w:t>
            </w:r>
          </w:p>
        </w:tc>
        <w:tc>
          <w:tcPr>
            <w:tcW w:w="243" w:type="dxa"/>
            <w:vAlign w:val="bottom"/>
          </w:tcPr>
          <w:p w14:paraId="3A46B449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57F3195" w14:textId="0E403F7F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598,945</w:t>
            </w:r>
          </w:p>
        </w:tc>
      </w:tr>
      <w:tr w:rsidR="00D3268B" w:rsidRPr="00C43471" w14:paraId="0597034B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3461A868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1867C1E" w14:textId="6B5C8F29" w:rsidR="00D3268B" w:rsidRPr="002F0E1A" w:rsidRDefault="00D04026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44,120</w:t>
            </w:r>
          </w:p>
        </w:tc>
        <w:tc>
          <w:tcPr>
            <w:tcW w:w="236" w:type="dxa"/>
            <w:vAlign w:val="bottom"/>
          </w:tcPr>
          <w:p w14:paraId="3F5458AD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1DAAD28" w14:textId="550B60D5" w:rsidR="00D3268B" w:rsidRPr="0090144F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90144F">
              <w:rPr>
                <w:rFonts w:asciiTheme="minorBidi" w:hAnsiTheme="minorBidi" w:cstheme="minorBidi"/>
                <w:b w:val="0"/>
                <w:sz w:val="28"/>
                <w:szCs w:val="28"/>
              </w:rPr>
              <w:t>138,852</w:t>
            </w:r>
          </w:p>
        </w:tc>
        <w:tc>
          <w:tcPr>
            <w:tcW w:w="236" w:type="dxa"/>
            <w:vAlign w:val="bottom"/>
          </w:tcPr>
          <w:p w14:paraId="5D3195DF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24F6AA5" w14:textId="0C4151DB" w:rsidR="00D3268B" w:rsidRPr="00D73501" w:rsidRDefault="00265461" w:rsidP="00D3268B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BBB2597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70E95D5" w14:textId="4CBAAF30" w:rsidR="00D3268B" w:rsidRPr="00C43471" w:rsidRDefault="00D3268B" w:rsidP="00D3268B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D3268B" w:rsidRPr="00C43471" w14:paraId="7964CC46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0D6611EA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044B" w14:textId="3FCFF5B9" w:rsidR="00D3268B" w:rsidRPr="002F0E1A" w:rsidRDefault="002F0E1A" w:rsidP="00D3268B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F0E1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1,849,58</w:t>
            </w:r>
            <w:r w:rsidR="00771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4137343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985CB" w14:textId="6BC402BF" w:rsidR="00D3268B" w:rsidRPr="00DF7A59" w:rsidRDefault="00D3268B" w:rsidP="00D3268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996,238</w:t>
            </w:r>
          </w:p>
        </w:tc>
        <w:tc>
          <w:tcPr>
            <w:tcW w:w="236" w:type="dxa"/>
            <w:vAlign w:val="bottom"/>
          </w:tcPr>
          <w:p w14:paraId="4ECE75EA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828C" w14:textId="2ED0A1AF" w:rsidR="00D3268B" w:rsidRPr="00D73501" w:rsidRDefault="00155187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55187">
              <w:rPr>
                <w:rFonts w:asciiTheme="minorBidi" w:hAnsiTheme="minorBidi" w:cstheme="minorBidi"/>
                <w:b/>
                <w:sz w:val="28"/>
                <w:szCs w:val="28"/>
              </w:rPr>
              <w:t>1,801,946</w:t>
            </w:r>
          </w:p>
        </w:tc>
        <w:tc>
          <w:tcPr>
            <w:tcW w:w="243" w:type="dxa"/>
            <w:vAlign w:val="bottom"/>
          </w:tcPr>
          <w:p w14:paraId="33332E52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4C420" w14:textId="0E579500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598,945</w:t>
            </w:r>
          </w:p>
        </w:tc>
      </w:tr>
      <w:tr w:rsidR="00D3268B" w:rsidRPr="00C43471" w14:paraId="34DAF1F5" w14:textId="77777777" w:rsidTr="000915AA">
        <w:trPr>
          <w:trHeight w:val="404"/>
          <w:tblHeader/>
        </w:trPr>
        <w:tc>
          <w:tcPr>
            <w:tcW w:w="3597" w:type="dxa"/>
            <w:vAlign w:val="bottom"/>
          </w:tcPr>
          <w:p w14:paraId="2AFD92AA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5CF059B3" w14:textId="77777777" w:rsidR="00D3268B" w:rsidRPr="00D73501" w:rsidRDefault="00D3268B" w:rsidP="00D3268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AE0EFB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F817CB1" w14:textId="77777777" w:rsidR="00D3268B" w:rsidRPr="00C43471" w:rsidRDefault="00D3268B" w:rsidP="00D3268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994D0C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2D886C" w14:textId="77777777" w:rsidR="00D3268B" w:rsidRPr="00D7350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ED76084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179E7428" w14:textId="77777777" w:rsidR="00D3268B" w:rsidRPr="00C43471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D3268B" w:rsidRPr="00C43471" w14:paraId="4273AB13" w14:textId="77777777" w:rsidTr="00FD50A1">
        <w:trPr>
          <w:trHeight w:val="404"/>
          <w:tblHeader/>
        </w:trPr>
        <w:tc>
          <w:tcPr>
            <w:tcW w:w="3597" w:type="dxa"/>
            <w:vAlign w:val="bottom"/>
          </w:tcPr>
          <w:p w14:paraId="4E810C29" w14:textId="77777777" w:rsidR="00D3268B" w:rsidRPr="00C43471" w:rsidRDefault="00D3268B" w:rsidP="00D3268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47BC57A9" w14:textId="44446AFA" w:rsidR="00D3268B" w:rsidRPr="00D73501" w:rsidRDefault="002F0E1A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F0E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4.26</w:t>
            </w:r>
          </w:p>
        </w:tc>
        <w:tc>
          <w:tcPr>
            <w:tcW w:w="236" w:type="dxa"/>
            <w:vAlign w:val="bottom"/>
          </w:tcPr>
          <w:p w14:paraId="1F7BD546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CB1A0F7" w14:textId="74088C88" w:rsidR="00D3268B" w:rsidRPr="00694003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1.64</w:t>
            </w:r>
          </w:p>
        </w:tc>
        <w:tc>
          <w:tcPr>
            <w:tcW w:w="236" w:type="dxa"/>
            <w:vAlign w:val="bottom"/>
          </w:tcPr>
          <w:p w14:paraId="757908F5" w14:textId="77777777" w:rsidR="00D3268B" w:rsidRPr="00E259BE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3F598821" w14:textId="7F7741A3" w:rsidR="00D3268B" w:rsidRPr="00D73501" w:rsidRDefault="00C6416C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641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3.78</w:t>
            </w:r>
          </w:p>
        </w:tc>
        <w:tc>
          <w:tcPr>
            <w:tcW w:w="243" w:type="dxa"/>
            <w:vAlign w:val="bottom"/>
          </w:tcPr>
          <w:p w14:paraId="68C82DD5" w14:textId="77777777" w:rsidR="00D3268B" w:rsidRPr="00C43471" w:rsidRDefault="00D3268B" w:rsidP="00D3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62932808" w14:textId="6B9F751F" w:rsidR="00D3268B" w:rsidRPr="00E259BE" w:rsidRDefault="00D3268B" w:rsidP="00D3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0.47</w:t>
            </w:r>
          </w:p>
        </w:tc>
      </w:tr>
    </w:tbl>
    <w:p w14:paraId="59C87FC9" w14:textId="77777777" w:rsidR="002A152C" w:rsidRPr="00C43471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</w:p>
    <w:sectPr w:rsidR="002A152C" w:rsidRPr="00C43471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AF5A" w14:textId="77777777" w:rsidR="00D03DB9" w:rsidRDefault="00D03DB9">
      <w:r>
        <w:separator/>
      </w:r>
    </w:p>
  </w:endnote>
  <w:endnote w:type="continuationSeparator" w:id="0">
    <w:p w14:paraId="3757C678" w14:textId="77777777" w:rsidR="00D03DB9" w:rsidRDefault="00D03DB9">
      <w:r>
        <w:continuationSeparator/>
      </w:r>
    </w:p>
  </w:endnote>
  <w:endnote w:type="continuationNotice" w:id="1">
    <w:p w14:paraId="01F942AB" w14:textId="77777777" w:rsidR="00D03DB9" w:rsidRDefault="00D03D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10A6" w14:textId="77777777" w:rsidR="00D03DB9" w:rsidRDefault="00D03DB9">
      <w:r>
        <w:separator/>
      </w:r>
    </w:p>
  </w:footnote>
  <w:footnote w:type="continuationSeparator" w:id="0">
    <w:p w14:paraId="5ECF0196" w14:textId="77777777" w:rsidR="00D03DB9" w:rsidRDefault="00D03DB9">
      <w:r>
        <w:continuationSeparator/>
      </w:r>
    </w:p>
  </w:footnote>
  <w:footnote w:type="continuationNotice" w:id="1">
    <w:p w14:paraId="39D6CE1A" w14:textId="77777777" w:rsidR="00D03DB9" w:rsidRDefault="00D03D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260C65F0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สำหรับงวดสามเดือน</w:t>
    </w:r>
    <w:r w:rsidR="00972AE8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และหกเดือน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230F97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A722F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</w:t>
    </w:r>
    <w:r w:rsidR="00230F97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ิถุนายน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A722F3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(</w:t>
    </w:r>
    <w:r w:rsidR="0036288B" w:rsidRPr="0036288B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ยังไม่ได้ตรวจสอบ</w:t>
    </w:r>
    <w:r w:rsidR="0036288B" w:rsidRPr="0036288B">
      <w:rPr>
        <w:rFonts w:asciiTheme="minorBidi" w:eastAsia="Cordia New" w:hAnsiTheme="minorBidi" w:cs="Cordia New"/>
        <w:bCs/>
        <w:sz w:val="30"/>
        <w:szCs w:val="30"/>
        <w:cs/>
        <w:lang w:bidi="th-TH"/>
      </w:rPr>
      <w:t xml:space="preserve"> </w:t>
    </w:r>
    <w:r w:rsidR="0036288B" w:rsidRPr="0036288B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แต่สอบทานแล้ว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16E2DA45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FC6F5F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และหกเดือน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A44F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</w:t>
    </w:r>
    <w:r w:rsidR="00A44F0C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ิถุนายน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36288B" w:rsidRPr="0036288B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36288B" w:rsidRPr="0036288B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36288B" w:rsidRPr="0036288B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06D823F2" w:rsidR="009C0002" w:rsidRDefault="009641D4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644469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และหกเดือน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F96EBF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F96EBF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มิถุนายน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36288B" w:rsidRPr="0036288B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36288B" w:rsidRPr="0036288B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36288B" w:rsidRPr="0036288B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 w:numId="36" w16cid:durableId="16801111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22"/>
    <w:rsid w:val="00000253"/>
    <w:rsid w:val="000002C4"/>
    <w:rsid w:val="000006F0"/>
    <w:rsid w:val="00000779"/>
    <w:rsid w:val="00000834"/>
    <w:rsid w:val="00000AB6"/>
    <w:rsid w:val="0000107B"/>
    <w:rsid w:val="000012C3"/>
    <w:rsid w:val="00001555"/>
    <w:rsid w:val="000015A1"/>
    <w:rsid w:val="000019CD"/>
    <w:rsid w:val="00001BEF"/>
    <w:rsid w:val="00001CDC"/>
    <w:rsid w:val="00001E16"/>
    <w:rsid w:val="0000200C"/>
    <w:rsid w:val="000025CB"/>
    <w:rsid w:val="0000274A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556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6DD8"/>
    <w:rsid w:val="0000720B"/>
    <w:rsid w:val="00007873"/>
    <w:rsid w:val="00007B57"/>
    <w:rsid w:val="00007D76"/>
    <w:rsid w:val="00007E85"/>
    <w:rsid w:val="00007EE9"/>
    <w:rsid w:val="00007F8E"/>
    <w:rsid w:val="00010374"/>
    <w:rsid w:val="00010584"/>
    <w:rsid w:val="00010738"/>
    <w:rsid w:val="00010963"/>
    <w:rsid w:val="00010969"/>
    <w:rsid w:val="00010A0D"/>
    <w:rsid w:val="00010A61"/>
    <w:rsid w:val="00010B91"/>
    <w:rsid w:val="00010F04"/>
    <w:rsid w:val="000112EE"/>
    <w:rsid w:val="000115FB"/>
    <w:rsid w:val="0001192B"/>
    <w:rsid w:val="00011AE0"/>
    <w:rsid w:val="0001214D"/>
    <w:rsid w:val="000122D8"/>
    <w:rsid w:val="0001258C"/>
    <w:rsid w:val="00012B16"/>
    <w:rsid w:val="00012D42"/>
    <w:rsid w:val="00012E83"/>
    <w:rsid w:val="0001324D"/>
    <w:rsid w:val="00013312"/>
    <w:rsid w:val="00013405"/>
    <w:rsid w:val="000135F7"/>
    <w:rsid w:val="0001364C"/>
    <w:rsid w:val="0001367E"/>
    <w:rsid w:val="0001370F"/>
    <w:rsid w:val="00013716"/>
    <w:rsid w:val="00013862"/>
    <w:rsid w:val="00013C02"/>
    <w:rsid w:val="000140C4"/>
    <w:rsid w:val="000140E2"/>
    <w:rsid w:val="00014265"/>
    <w:rsid w:val="000146E1"/>
    <w:rsid w:val="000148F7"/>
    <w:rsid w:val="00014A12"/>
    <w:rsid w:val="00014A4A"/>
    <w:rsid w:val="00014CAC"/>
    <w:rsid w:val="0001501E"/>
    <w:rsid w:val="00015360"/>
    <w:rsid w:val="0001562E"/>
    <w:rsid w:val="00015845"/>
    <w:rsid w:val="000159E2"/>
    <w:rsid w:val="00015B38"/>
    <w:rsid w:val="00015C52"/>
    <w:rsid w:val="00015C5A"/>
    <w:rsid w:val="00016044"/>
    <w:rsid w:val="0001604B"/>
    <w:rsid w:val="000160A4"/>
    <w:rsid w:val="00016225"/>
    <w:rsid w:val="0001623D"/>
    <w:rsid w:val="000162E3"/>
    <w:rsid w:val="000163E0"/>
    <w:rsid w:val="00016548"/>
    <w:rsid w:val="00016690"/>
    <w:rsid w:val="000167EF"/>
    <w:rsid w:val="00016879"/>
    <w:rsid w:val="0001688E"/>
    <w:rsid w:val="00016E14"/>
    <w:rsid w:val="00016E53"/>
    <w:rsid w:val="00016FAF"/>
    <w:rsid w:val="000172CC"/>
    <w:rsid w:val="00017535"/>
    <w:rsid w:val="00017563"/>
    <w:rsid w:val="000178E2"/>
    <w:rsid w:val="000179E0"/>
    <w:rsid w:val="000179F5"/>
    <w:rsid w:val="00020021"/>
    <w:rsid w:val="00020144"/>
    <w:rsid w:val="00020199"/>
    <w:rsid w:val="00020292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FCB"/>
    <w:rsid w:val="0002207C"/>
    <w:rsid w:val="00022087"/>
    <w:rsid w:val="000220CE"/>
    <w:rsid w:val="00022140"/>
    <w:rsid w:val="000221F6"/>
    <w:rsid w:val="0002222C"/>
    <w:rsid w:val="000223B8"/>
    <w:rsid w:val="00022BB4"/>
    <w:rsid w:val="00022CE8"/>
    <w:rsid w:val="000232C5"/>
    <w:rsid w:val="0002335B"/>
    <w:rsid w:val="00023B9C"/>
    <w:rsid w:val="00023CE6"/>
    <w:rsid w:val="00023DFC"/>
    <w:rsid w:val="00023E1E"/>
    <w:rsid w:val="000241A5"/>
    <w:rsid w:val="00024304"/>
    <w:rsid w:val="000243CE"/>
    <w:rsid w:val="000246AD"/>
    <w:rsid w:val="000247B0"/>
    <w:rsid w:val="00024953"/>
    <w:rsid w:val="00024B71"/>
    <w:rsid w:val="00024BB0"/>
    <w:rsid w:val="00024C4B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805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B1D"/>
    <w:rsid w:val="00030C23"/>
    <w:rsid w:val="00031583"/>
    <w:rsid w:val="000315C3"/>
    <w:rsid w:val="000316A7"/>
    <w:rsid w:val="000316AF"/>
    <w:rsid w:val="00031974"/>
    <w:rsid w:val="00031980"/>
    <w:rsid w:val="00031A44"/>
    <w:rsid w:val="00031A57"/>
    <w:rsid w:val="00031A8B"/>
    <w:rsid w:val="00031ADE"/>
    <w:rsid w:val="00031F4C"/>
    <w:rsid w:val="000320BC"/>
    <w:rsid w:val="0003217F"/>
    <w:rsid w:val="000323E3"/>
    <w:rsid w:val="000324D0"/>
    <w:rsid w:val="0003250C"/>
    <w:rsid w:val="000325AC"/>
    <w:rsid w:val="000328BB"/>
    <w:rsid w:val="000328FA"/>
    <w:rsid w:val="00032ABF"/>
    <w:rsid w:val="00032D8E"/>
    <w:rsid w:val="0003340E"/>
    <w:rsid w:val="00033483"/>
    <w:rsid w:val="0003358E"/>
    <w:rsid w:val="00033950"/>
    <w:rsid w:val="00033993"/>
    <w:rsid w:val="000339D5"/>
    <w:rsid w:val="00033A03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C76"/>
    <w:rsid w:val="00035D7C"/>
    <w:rsid w:val="00036224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379B5"/>
    <w:rsid w:val="00037F26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BF7"/>
    <w:rsid w:val="00041C82"/>
    <w:rsid w:val="00041CC7"/>
    <w:rsid w:val="00041E25"/>
    <w:rsid w:val="00041E42"/>
    <w:rsid w:val="00041E59"/>
    <w:rsid w:val="00041E72"/>
    <w:rsid w:val="00042021"/>
    <w:rsid w:val="00042179"/>
    <w:rsid w:val="0004220E"/>
    <w:rsid w:val="00042315"/>
    <w:rsid w:val="000424AA"/>
    <w:rsid w:val="000425EC"/>
    <w:rsid w:val="00042911"/>
    <w:rsid w:val="00042A57"/>
    <w:rsid w:val="00042ACF"/>
    <w:rsid w:val="00042B99"/>
    <w:rsid w:val="00042CE9"/>
    <w:rsid w:val="00042E58"/>
    <w:rsid w:val="00042F74"/>
    <w:rsid w:val="00042FD1"/>
    <w:rsid w:val="0004334B"/>
    <w:rsid w:val="00043355"/>
    <w:rsid w:val="0004338B"/>
    <w:rsid w:val="00043404"/>
    <w:rsid w:val="000434F1"/>
    <w:rsid w:val="000437CB"/>
    <w:rsid w:val="00043A61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A1F"/>
    <w:rsid w:val="00046D56"/>
    <w:rsid w:val="00047017"/>
    <w:rsid w:val="00047271"/>
    <w:rsid w:val="0004791D"/>
    <w:rsid w:val="00047AC7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8EF"/>
    <w:rsid w:val="000529F4"/>
    <w:rsid w:val="00052BDD"/>
    <w:rsid w:val="00052E03"/>
    <w:rsid w:val="00052E39"/>
    <w:rsid w:val="00052EB3"/>
    <w:rsid w:val="00052FF6"/>
    <w:rsid w:val="00053470"/>
    <w:rsid w:val="00053483"/>
    <w:rsid w:val="000534C4"/>
    <w:rsid w:val="00053520"/>
    <w:rsid w:val="00053989"/>
    <w:rsid w:val="00053B54"/>
    <w:rsid w:val="00054318"/>
    <w:rsid w:val="00054433"/>
    <w:rsid w:val="000545E1"/>
    <w:rsid w:val="00054663"/>
    <w:rsid w:val="00054911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5F4D"/>
    <w:rsid w:val="00056222"/>
    <w:rsid w:val="0005634B"/>
    <w:rsid w:val="00056510"/>
    <w:rsid w:val="00056664"/>
    <w:rsid w:val="000569A6"/>
    <w:rsid w:val="00056A0A"/>
    <w:rsid w:val="00056A85"/>
    <w:rsid w:val="00056CA4"/>
    <w:rsid w:val="00056DFE"/>
    <w:rsid w:val="00056E2E"/>
    <w:rsid w:val="00056F2D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57F41"/>
    <w:rsid w:val="000602A0"/>
    <w:rsid w:val="00060317"/>
    <w:rsid w:val="0006059A"/>
    <w:rsid w:val="00060676"/>
    <w:rsid w:val="00060899"/>
    <w:rsid w:val="00060AA1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B18"/>
    <w:rsid w:val="00061C7D"/>
    <w:rsid w:val="00061CDD"/>
    <w:rsid w:val="00061E0B"/>
    <w:rsid w:val="000626A6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DC3"/>
    <w:rsid w:val="00063F1A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4F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B40"/>
    <w:rsid w:val="000672DA"/>
    <w:rsid w:val="000672F9"/>
    <w:rsid w:val="00067355"/>
    <w:rsid w:val="0006742A"/>
    <w:rsid w:val="00067445"/>
    <w:rsid w:val="000675C1"/>
    <w:rsid w:val="000675C4"/>
    <w:rsid w:val="0006763E"/>
    <w:rsid w:val="0006774B"/>
    <w:rsid w:val="00067840"/>
    <w:rsid w:val="00067886"/>
    <w:rsid w:val="00067BEB"/>
    <w:rsid w:val="000703C5"/>
    <w:rsid w:val="000703FD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27A"/>
    <w:rsid w:val="000712A2"/>
    <w:rsid w:val="000713D3"/>
    <w:rsid w:val="00071410"/>
    <w:rsid w:val="0007151D"/>
    <w:rsid w:val="00071983"/>
    <w:rsid w:val="000719EE"/>
    <w:rsid w:val="00071AE2"/>
    <w:rsid w:val="00071B84"/>
    <w:rsid w:val="00071C6C"/>
    <w:rsid w:val="00071C80"/>
    <w:rsid w:val="00071C94"/>
    <w:rsid w:val="00071E82"/>
    <w:rsid w:val="00071EF1"/>
    <w:rsid w:val="00072132"/>
    <w:rsid w:val="00072213"/>
    <w:rsid w:val="0007228C"/>
    <w:rsid w:val="00072552"/>
    <w:rsid w:val="000726DB"/>
    <w:rsid w:val="000726FD"/>
    <w:rsid w:val="00072A47"/>
    <w:rsid w:val="00072C1D"/>
    <w:rsid w:val="00072F00"/>
    <w:rsid w:val="00072F3C"/>
    <w:rsid w:val="00072F85"/>
    <w:rsid w:val="00072FAD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735"/>
    <w:rsid w:val="00074838"/>
    <w:rsid w:val="00074891"/>
    <w:rsid w:val="0007499E"/>
    <w:rsid w:val="00074A65"/>
    <w:rsid w:val="00074AF2"/>
    <w:rsid w:val="00074BBC"/>
    <w:rsid w:val="00074BC8"/>
    <w:rsid w:val="00074D50"/>
    <w:rsid w:val="00074F14"/>
    <w:rsid w:val="00074F69"/>
    <w:rsid w:val="00075041"/>
    <w:rsid w:val="00075163"/>
    <w:rsid w:val="000753AC"/>
    <w:rsid w:val="00075730"/>
    <w:rsid w:val="000758AE"/>
    <w:rsid w:val="00075907"/>
    <w:rsid w:val="00075927"/>
    <w:rsid w:val="00075BC1"/>
    <w:rsid w:val="00075D21"/>
    <w:rsid w:val="00075F38"/>
    <w:rsid w:val="00075FFE"/>
    <w:rsid w:val="00076170"/>
    <w:rsid w:val="00076448"/>
    <w:rsid w:val="00076A0B"/>
    <w:rsid w:val="00076A33"/>
    <w:rsid w:val="00076BDC"/>
    <w:rsid w:val="00076E25"/>
    <w:rsid w:val="000770E1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A94"/>
    <w:rsid w:val="00080C17"/>
    <w:rsid w:val="00080FC0"/>
    <w:rsid w:val="0008106E"/>
    <w:rsid w:val="0008110F"/>
    <w:rsid w:val="00081319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CD7"/>
    <w:rsid w:val="00082DBF"/>
    <w:rsid w:val="00083497"/>
    <w:rsid w:val="0008399D"/>
    <w:rsid w:val="00083A90"/>
    <w:rsid w:val="00083E1D"/>
    <w:rsid w:val="00084299"/>
    <w:rsid w:val="00084701"/>
    <w:rsid w:val="000848CA"/>
    <w:rsid w:val="00084AE2"/>
    <w:rsid w:val="00084B15"/>
    <w:rsid w:val="00084B6E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3BF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5AA"/>
    <w:rsid w:val="00091634"/>
    <w:rsid w:val="000917DF"/>
    <w:rsid w:val="0009184D"/>
    <w:rsid w:val="00091EA7"/>
    <w:rsid w:val="00091F1D"/>
    <w:rsid w:val="00092061"/>
    <w:rsid w:val="00092224"/>
    <w:rsid w:val="00092513"/>
    <w:rsid w:val="0009253A"/>
    <w:rsid w:val="000926A7"/>
    <w:rsid w:val="00092969"/>
    <w:rsid w:val="00092B09"/>
    <w:rsid w:val="00092B1D"/>
    <w:rsid w:val="00092E8A"/>
    <w:rsid w:val="00092EEE"/>
    <w:rsid w:val="0009300A"/>
    <w:rsid w:val="0009316C"/>
    <w:rsid w:val="0009336C"/>
    <w:rsid w:val="000933E3"/>
    <w:rsid w:val="0009353D"/>
    <w:rsid w:val="000937B2"/>
    <w:rsid w:val="00093B30"/>
    <w:rsid w:val="00093B78"/>
    <w:rsid w:val="00093F01"/>
    <w:rsid w:val="000941C0"/>
    <w:rsid w:val="0009433F"/>
    <w:rsid w:val="0009470A"/>
    <w:rsid w:val="0009496F"/>
    <w:rsid w:val="00094BAF"/>
    <w:rsid w:val="00094D1B"/>
    <w:rsid w:val="00094FB4"/>
    <w:rsid w:val="0009534C"/>
    <w:rsid w:val="00095674"/>
    <w:rsid w:val="00095918"/>
    <w:rsid w:val="00095A5F"/>
    <w:rsid w:val="00095B3D"/>
    <w:rsid w:val="00095E09"/>
    <w:rsid w:val="00095E95"/>
    <w:rsid w:val="000960EF"/>
    <w:rsid w:val="000961DB"/>
    <w:rsid w:val="000963D2"/>
    <w:rsid w:val="000967D6"/>
    <w:rsid w:val="00096A7A"/>
    <w:rsid w:val="00096A8E"/>
    <w:rsid w:val="00096AD4"/>
    <w:rsid w:val="00096C67"/>
    <w:rsid w:val="00096F65"/>
    <w:rsid w:val="00097067"/>
    <w:rsid w:val="000970FD"/>
    <w:rsid w:val="000971EC"/>
    <w:rsid w:val="0009729C"/>
    <w:rsid w:val="00097659"/>
    <w:rsid w:val="0009769F"/>
    <w:rsid w:val="00097B22"/>
    <w:rsid w:val="00097EE1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3093"/>
    <w:rsid w:val="000A3381"/>
    <w:rsid w:val="000A372E"/>
    <w:rsid w:val="000A37E2"/>
    <w:rsid w:val="000A390B"/>
    <w:rsid w:val="000A398B"/>
    <w:rsid w:val="000A3CBA"/>
    <w:rsid w:val="000A3E36"/>
    <w:rsid w:val="000A40B0"/>
    <w:rsid w:val="000A4114"/>
    <w:rsid w:val="000A42BF"/>
    <w:rsid w:val="000A4553"/>
    <w:rsid w:val="000A4B0B"/>
    <w:rsid w:val="000A4C2E"/>
    <w:rsid w:val="000A4C3B"/>
    <w:rsid w:val="000A4C7F"/>
    <w:rsid w:val="000A4C94"/>
    <w:rsid w:val="000A4CDA"/>
    <w:rsid w:val="000A4D19"/>
    <w:rsid w:val="000A50E3"/>
    <w:rsid w:val="000A5169"/>
    <w:rsid w:val="000A534B"/>
    <w:rsid w:val="000A5401"/>
    <w:rsid w:val="000A5879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635"/>
    <w:rsid w:val="000A763B"/>
    <w:rsid w:val="000A76A9"/>
    <w:rsid w:val="000A78E1"/>
    <w:rsid w:val="000A79CC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C16"/>
    <w:rsid w:val="000B1C88"/>
    <w:rsid w:val="000B1CB1"/>
    <w:rsid w:val="000B218B"/>
    <w:rsid w:val="000B2199"/>
    <w:rsid w:val="000B21CA"/>
    <w:rsid w:val="000B2581"/>
    <w:rsid w:val="000B268E"/>
    <w:rsid w:val="000B287F"/>
    <w:rsid w:val="000B2A6D"/>
    <w:rsid w:val="000B310A"/>
    <w:rsid w:val="000B33FE"/>
    <w:rsid w:val="000B38C7"/>
    <w:rsid w:val="000B3A53"/>
    <w:rsid w:val="000B3CE4"/>
    <w:rsid w:val="000B3D02"/>
    <w:rsid w:val="000B3DCD"/>
    <w:rsid w:val="000B3E03"/>
    <w:rsid w:val="000B409C"/>
    <w:rsid w:val="000B4223"/>
    <w:rsid w:val="000B4306"/>
    <w:rsid w:val="000B435B"/>
    <w:rsid w:val="000B4460"/>
    <w:rsid w:val="000B44E3"/>
    <w:rsid w:val="000B4D04"/>
    <w:rsid w:val="000B4D11"/>
    <w:rsid w:val="000B4D54"/>
    <w:rsid w:val="000B4D87"/>
    <w:rsid w:val="000B4F74"/>
    <w:rsid w:val="000B50E8"/>
    <w:rsid w:val="000B518E"/>
    <w:rsid w:val="000B52DB"/>
    <w:rsid w:val="000B5306"/>
    <w:rsid w:val="000B5333"/>
    <w:rsid w:val="000B552B"/>
    <w:rsid w:val="000B5589"/>
    <w:rsid w:val="000B57F9"/>
    <w:rsid w:val="000B5895"/>
    <w:rsid w:val="000B599C"/>
    <w:rsid w:val="000B5A06"/>
    <w:rsid w:val="000B5A36"/>
    <w:rsid w:val="000B5A81"/>
    <w:rsid w:val="000B5B76"/>
    <w:rsid w:val="000B5F3F"/>
    <w:rsid w:val="000B61AC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BB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64C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1ABC"/>
    <w:rsid w:val="000C2074"/>
    <w:rsid w:val="000C21DB"/>
    <w:rsid w:val="000C2252"/>
    <w:rsid w:val="000C25AF"/>
    <w:rsid w:val="000C26DD"/>
    <w:rsid w:val="000C2847"/>
    <w:rsid w:val="000C2B77"/>
    <w:rsid w:val="000C2DE1"/>
    <w:rsid w:val="000C2DF8"/>
    <w:rsid w:val="000C3273"/>
    <w:rsid w:val="000C33CD"/>
    <w:rsid w:val="000C3485"/>
    <w:rsid w:val="000C3546"/>
    <w:rsid w:val="000C3693"/>
    <w:rsid w:val="000C373F"/>
    <w:rsid w:val="000C374A"/>
    <w:rsid w:val="000C38FA"/>
    <w:rsid w:val="000C3ACA"/>
    <w:rsid w:val="000C3CF9"/>
    <w:rsid w:val="000C3D6C"/>
    <w:rsid w:val="000C3DA0"/>
    <w:rsid w:val="000C40E5"/>
    <w:rsid w:val="000C410D"/>
    <w:rsid w:val="000C41C4"/>
    <w:rsid w:val="000C431B"/>
    <w:rsid w:val="000C4386"/>
    <w:rsid w:val="000C451D"/>
    <w:rsid w:val="000C4562"/>
    <w:rsid w:val="000C45B1"/>
    <w:rsid w:val="000C4814"/>
    <w:rsid w:val="000C49CD"/>
    <w:rsid w:val="000C4ACA"/>
    <w:rsid w:val="000C4CAA"/>
    <w:rsid w:val="000C4DF0"/>
    <w:rsid w:val="000C507B"/>
    <w:rsid w:val="000C50C1"/>
    <w:rsid w:val="000C521E"/>
    <w:rsid w:val="000C5243"/>
    <w:rsid w:val="000C531B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4AA"/>
    <w:rsid w:val="000C6761"/>
    <w:rsid w:val="000C67A5"/>
    <w:rsid w:val="000C698D"/>
    <w:rsid w:val="000C6AB3"/>
    <w:rsid w:val="000C6B3B"/>
    <w:rsid w:val="000C6DBF"/>
    <w:rsid w:val="000C6DDD"/>
    <w:rsid w:val="000C6F4D"/>
    <w:rsid w:val="000C70D1"/>
    <w:rsid w:val="000C7237"/>
    <w:rsid w:val="000C7417"/>
    <w:rsid w:val="000C75EA"/>
    <w:rsid w:val="000C7B4A"/>
    <w:rsid w:val="000C7C98"/>
    <w:rsid w:val="000D00D4"/>
    <w:rsid w:val="000D01FE"/>
    <w:rsid w:val="000D0397"/>
    <w:rsid w:val="000D041B"/>
    <w:rsid w:val="000D0562"/>
    <w:rsid w:val="000D064C"/>
    <w:rsid w:val="000D07A6"/>
    <w:rsid w:val="000D0813"/>
    <w:rsid w:val="000D08FD"/>
    <w:rsid w:val="000D0A7A"/>
    <w:rsid w:val="000D0A7E"/>
    <w:rsid w:val="000D0AE2"/>
    <w:rsid w:val="000D0AF7"/>
    <w:rsid w:val="000D0C3E"/>
    <w:rsid w:val="000D0CDC"/>
    <w:rsid w:val="000D0FED"/>
    <w:rsid w:val="000D1123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B20"/>
    <w:rsid w:val="000D2D38"/>
    <w:rsid w:val="000D2D82"/>
    <w:rsid w:val="000D2EF9"/>
    <w:rsid w:val="000D30D7"/>
    <w:rsid w:val="000D30DE"/>
    <w:rsid w:val="000D31E5"/>
    <w:rsid w:val="000D3327"/>
    <w:rsid w:val="000D3420"/>
    <w:rsid w:val="000D3629"/>
    <w:rsid w:val="000D3725"/>
    <w:rsid w:val="000D373F"/>
    <w:rsid w:val="000D3785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71F"/>
    <w:rsid w:val="000D68B7"/>
    <w:rsid w:val="000D6971"/>
    <w:rsid w:val="000D69A5"/>
    <w:rsid w:val="000D6C70"/>
    <w:rsid w:val="000D6DAE"/>
    <w:rsid w:val="000D6E16"/>
    <w:rsid w:val="000D6FB3"/>
    <w:rsid w:val="000D7072"/>
    <w:rsid w:val="000D71CC"/>
    <w:rsid w:val="000D795B"/>
    <w:rsid w:val="000D7A2B"/>
    <w:rsid w:val="000E015E"/>
    <w:rsid w:val="000E0429"/>
    <w:rsid w:val="000E0629"/>
    <w:rsid w:val="000E069E"/>
    <w:rsid w:val="000E0B75"/>
    <w:rsid w:val="000E0BB8"/>
    <w:rsid w:val="000E0F5D"/>
    <w:rsid w:val="000E0FB1"/>
    <w:rsid w:val="000E10DB"/>
    <w:rsid w:val="000E14C0"/>
    <w:rsid w:val="000E16D7"/>
    <w:rsid w:val="000E1929"/>
    <w:rsid w:val="000E1BF7"/>
    <w:rsid w:val="000E20BA"/>
    <w:rsid w:val="000E23F3"/>
    <w:rsid w:val="000E27F3"/>
    <w:rsid w:val="000E28E6"/>
    <w:rsid w:val="000E2A26"/>
    <w:rsid w:val="000E2C42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B5"/>
    <w:rsid w:val="000E50C7"/>
    <w:rsid w:val="000E511D"/>
    <w:rsid w:val="000E54C4"/>
    <w:rsid w:val="000E56AF"/>
    <w:rsid w:val="000E5A15"/>
    <w:rsid w:val="000E5A38"/>
    <w:rsid w:val="000E5B32"/>
    <w:rsid w:val="000E5B65"/>
    <w:rsid w:val="000E5F52"/>
    <w:rsid w:val="000E5FA0"/>
    <w:rsid w:val="000E6403"/>
    <w:rsid w:val="000E6788"/>
    <w:rsid w:val="000E69D1"/>
    <w:rsid w:val="000E6C55"/>
    <w:rsid w:val="000E6DC1"/>
    <w:rsid w:val="000E6DE5"/>
    <w:rsid w:val="000E71B0"/>
    <w:rsid w:val="000E73BD"/>
    <w:rsid w:val="000E7766"/>
    <w:rsid w:val="000E7AEE"/>
    <w:rsid w:val="000F003B"/>
    <w:rsid w:val="000F0217"/>
    <w:rsid w:val="000F0436"/>
    <w:rsid w:val="000F050D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66"/>
    <w:rsid w:val="000F1BC9"/>
    <w:rsid w:val="000F1C55"/>
    <w:rsid w:val="000F2239"/>
    <w:rsid w:val="000F2770"/>
    <w:rsid w:val="000F29FC"/>
    <w:rsid w:val="000F2C64"/>
    <w:rsid w:val="000F2D2C"/>
    <w:rsid w:val="000F2DC7"/>
    <w:rsid w:val="000F2EE7"/>
    <w:rsid w:val="000F2F20"/>
    <w:rsid w:val="000F3104"/>
    <w:rsid w:val="000F3123"/>
    <w:rsid w:val="000F33B7"/>
    <w:rsid w:val="000F374B"/>
    <w:rsid w:val="000F398F"/>
    <w:rsid w:val="000F3B1D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2CB"/>
    <w:rsid w:val="000F64AD"/>
    <w:rsid w:val="000F65F5"/>
    <w:rsid w:val="000F696A"/>
    <w:rsid w:val="000F6BE2"/>
    <w:rsid w:val="000F6F02"/>
    <w:rsid w:val="000F6F4B"/>
    <w:rsid w:val="000F6F85"/>
    <w:rsid w:val="000F6FBD"/>
    <w:rsid w:val="000F6FFF"/>
    <w:rsid w:val="000F700E"/>
    <w:rsid w:val="000F700F"/>
    <w:rsid w:val="000F71DD"/>
    <w:rsid w:val="000F7354"/>
    <w:rsid w:val="000F769E"/>
    <w:rsid w:val="000F7A36"/>
    <w:rsid w:val="000F7CA7"/>
    <w:rsid w:val="00100142"/>
    <w:rsid w:val="001001AA"/>
    <w:rsid w:val="0010049A"/>
    <w:rsid w:val="0010067E"/>
    <w:rsid w:val="001006AA"/>
    <w:rsid w:val="00100A6A"/>
    <w:rsid w:val="00100FE3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989"/>
    <w:rsid w:val="00103DD6"/>
    <w:rsid w:val="00103FE9"/>
    <w:rsid w:val="00104204"/>
    <w:rsid w:val="00104534"/>
    <w:rsid w:val="001046F0"/>
    <w:rsid w:val="001046FC"/>
    <w:rsid w:val="00104860"/>
    <w:rsid w:val="00104960"/>
    <w:rsid w:val="00104B27"/>
    <w:rsid w:val="00104BE9"/>
    <w:rsid w:val="0010503C"/>
    <w:rsid w:val="00105195"/>
    <w:rsid w:val="001052A8"/>
    <w:rsid w:val="00105868"/>
    <w:rsid w:val="001058A1"/>
    <w:rsid w:val="00105E29"/>
    <w:rsid w:val="001060B0"/>
    <w:rsid w:val="00106136"/>
    <w:rsid w:val="0010617C"/>
    <w:rsid w:val="00106190"/>
    <w:rsid w:val="0010625D"/>
    <w:rsid w:val="001063D4"/>
    <w:rsid w:val="00106B84"/>
    <w:rsid w:val="00106D49"/>
    <w:rsid w:val="00107004"/>
    <w:rsid w:val="00107610"/>
    <w:rsid w:val="0010767C"/>
    <w:rsid w:val="001077B1"/>
    <w:rsid w:val="00107AB8"/>
    <w:rsid w:val="00107B8A"/>
    <w:rsid w:val="00107C10"/>
    <w:rsid w:val="00107C41"/>
    <w:rsid w:val="00107EA8"/>
    <w:rsid w:val="0011021A"/>
    <w:rsid w:val="001106B5"/>
    <w:rsid w:val="00110774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4B1"/>
    <w:rsid w:val="001125EA"/>
    <w:rsid w:val="0011266C"/>
    <w:rsid w:val="00112677"/>
    <w:rsid w:val="00112736"/>
    <w:rsid w:val="00112D60"/>
    <w:rsid w:val="00112E3C"/>
    <w:rsid w:val="00113150"/>
    <w:rsid w:val="001131B7"/>
    <w:rsid w:val="00113288"/>
    <w:rsid w:val="0011344A"/>
    <w:rsid w:val="001135D0"/>
    <w:rsid w:val="0011377B"/>
    <w:rsid w:val="001137F2"/>
    <w:rsid w:val="001138F2"/>
    <w:rsid w:val="00113B1A"/>
    <w:rsid w:val="00113E35"/>
    <w:rsid w:val="00113E44"/>
    <w:rsid w:val="00113FF0"/>
    <w:rsid w:val="00114041"/>
    <w:rsid w:val="00114277"/>
    <w:rsid w:val="0011430C"/>
    <w:rsid w:val="0011442C"/>
    <w:rsid w:val="001144C8"/>
    <w:rsid w:val="00114D64"/>
    <w:rsid w:val="00114DEB"/>
    <w:rsid w:val="00114E30"/>
    <w:rsid w:val="00114F9E"/>
    <w:rsid w:val="00115321"/>
    <w:rsid w:val="00115431"/>
    <w:rsid w:val="0011596A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685"/>
    <w:rsid w:val="001179E6"/>
    <w:rsid w:val="00117B00"/>
    <w:rsid w:val="00117B77"/>
    <w:rsid w:val="00117BE6"/>
    <w:rsid w:val="00117CC7"/>
    <w:rsid w:val="00117D0F"/>
    <w:rsid w:val="001201B0"/>
    <w:rsid w:val="001202FD"/>
    <w:rsid w:val="00120641"/>
    <w:rsid w:val="001206E9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C2A"/>
    <w:rsid w:val="00122D3A"/>
    <w:rsid w:val="0012318C"/>
    <w:rsid w:val="00123587"/>
    <w:rsid w:val="001238A0"/>
    <w:rsid w:val="001239A4"/>
    <w:rsid w:val="001239B7"/>
    <w:rsid w:val="001239BC"/>
    <w:rsid w:val="00123DBE"/>
    <w:rsid w:val="00123F2D"/>
    <w:rsid w:val="00123FDD"/>
    <w:rsid w:val="001246CB"/>
    <w:rsid w:val="0012477B"/>
    <w:rsid w:val="00124898"/>
    <w:rsid w:val="0012490F"/>
    <w:rsid w:val="00124BCC"/>
    <w:rsid w:val="00124D32"/>
    <w:rsid w:val="00124E6D"/>
    <w:rsid w:val="00124FCF"/>
    <w:rsid w:val="0012508D"/>
    <w:rsid w:val="0012564E"/>
    <w:rsid w:val="001256B8"/>
    <w:rsid w:val="00125754"/>
    <w:rsid w:val="00125877"/>
    <w:rsid w:val="001259C4"/>
    <w:rsid w:val="00125ED2"/>
    <w:rsid w:val="0012644B"/>
    <w:rsid w:val="00126C30"/>
    <w:rsid w:val="00126C48"/>
    <w:rsid w:val="00126F5C"/>
    <w:rsid w:val="00127053"/>
    <w:rsid w:val="001271F3"/>
    <w:rsid w:val="00127418"/>
    <w:rsid w:val="001275B9"/>
    <w:rsid w:val="00127717"/>
    <w:rsid w:val="0012795F"/>
    <w:rsid w:val="00127973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098"/>
    <w:rsid w:val="00131191"/>
    <w:rsid w:val="001311D3"/>
    <w:rsid w:val="001314A3"/>
    <w:rsid w:val="00131843"/>
    <w:rsid w:val="00131892"/>
    <w:rsid w:val="00131B88"/>
    <w:rsid w:val="00131C8D"/>
    <w:rsid w:val="00131EB2"/>
    <w:rsid w:val="00131ED4"/>
    <w:rsid w:val="00131F55"/>
    <w:rsid w:val="00131FEB"/>
    <w:rsid w:val="00132222"/>
    <w:rsid w:val="001327E4"/>
    <w:rsid w:val="0013281F"/>
    <w:rsid w:val="00132980"/>
    <w:rsid w:val="00132B37"/>
    <w:rsid w:val="00132F01"/>
    <w:rsid w:val="00132F57"/>
    <w:rsid w:val="00133301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4B"/>
    <w:rsid w:val="001353C9"/>
    <w:rsid w:val="0013549D"/>
    <w:rsid w:val="00135511"/>
    <w:rsid w:val="0013557B"/>
    <w:rsid w:val="001355CF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20D"/>
    <w:rsid w:val="00137322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4F"/>
    <w:rsid w:val="001403A2"/>
    <w:rsid w:val="0014052A"/>
    <w:rsid w:val="001409A4"/>
    <w:rsid w:val="00140A8A"/>
    <w:rsid w:val="00140BB9"/>
    <w:rsid w:val="00140BDB"/>
    <w:rsid w:val="00141A20"/>
    <w:rsid w:val="00141B1E"/>
    <w:rsid w:val="00141D16"/>
    <w:rsid w:val="00141D2E"/>
    <w:rsid w:val="00141D7C"/>
    <w:rsid w:val="00141DCC"/>
    <w:rsid w:val="00141FC7"/>
    <w:rsid w:val="001422FE"/>
    <w:rsid w:val="0014236C"/>
    <w:rsid w:val="00142451"/>
    <w:rsid w:val="001424C2"/>
    <w:rsid w:val="001426AA"/>
    <w:rsid w:val="00142965"/>
    <w:rsid w:val="00142A43"/>
    <w:rsid w:val="00142B35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2D0"/>
    <w:rsid w:val="00146334"/>
    <w:rsid w:val="00146385"/>
    <w:rsid w:val="00146509"/>
    <w:rsid w:val="001466A1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7CB"/>
    <w:rsid w:val="001478A7"/>
    <w:rsid w:val="00147D09"/>
    <w:rsid w:val="00147D99"/>
    <w:rsid w:val="001501A3"/>
    <w:rsid w:val="00150273"/>
    <w:rsid w:val="0015042B"/>
    <w:rsid w:val="0015060B"/>
    <w:rsid w:val="001508F8"/>
    <w:rsid w:val="00150F3E"/>
    <w:rsid w:val="00151459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1FAD"/>
    <w:rsid w:val="001520E7"/>
    <w:rsid w:val="001522E2"/>
    <w:rsid w:val="0015252B"/>
    <w:rsid w:val="001525FB"/>
    <w:rsid w:val="0015288D"/>
    <w:rsid w:val="001528B3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CFB"/>
    <w:rsid w:val="00153D66"/>
    <w:rsid w:val="00153E26"/>
    <w:rsid w:val="00153FCA"/>
    <w:rsid w:val="00153FFB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187"/>
    <w:rsid w:val="00155479"/>
    <w:rsid w:val="00155582"/>
    <w:rsid w:val="00155747"/>
    <w:rsid w:val="001557BD"/>
    <w:rsid w:val="00155A8A"/>
    <w:rsid w:val="00155C20"/>
    <w:rsid w:val="00155D02"/>
    <w:rsid w:val="00155D10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AB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3BE"/>
    <w:rsid w:val="00160585"/>
    <w:rsid w:val="00160624"/>
    <w:rsid w:val="00160632"/>
    <w:rsid w:val="0016065B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C6B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7"/>
    <w:rsid w:val="00165513"/>
    <w:rsid w:val="0016556C"/>
    <w:rsid w:val="001657B2"/>
    <w:rsid w:val="00165A2C"/>
    <w:rsid w:val="00165ABE"/>
    <w:rsid w:val="00165AFD"/>
    <w:rsid w:val="00165CD4"/>
    <w:rsid w:val="00165CDA"/>
    <w:rsid w:val="00166027"/>
    <w:rsid w:val="001662EE"/>
    <w:rsid w:val="00166CC4"/>
    <w:rsid w:val="00166DB8"/>
    <w:rsid w:val="00167004"/>
    <w:rsid w:val="00167256"/>
    <w:rsid w:val="001672A6"/>
    <w:rsid w:val="0016760F"/>
    <w:rsid w:val="00167728"/>
    <w:rsid w:val="00167761"/>
    <w:rsid w:val="00167EB5"/>
    <w:rsid w:val="00167ED1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85"/>
    <w:rsid w:val="001713B2"/>
    <w:rsid w:val="00171633"/>
    <w:rsid w:val="001717D4"/>
    <w:rsid w:val="00171880"/>
    <w:rsid w:val="001719AF"/>
    <w:rsid w:val="00171D7E"/>
    <w:rsid w:val="00171D82"/>
    <w:rsid w:val="001723F7"/>
    <w:rsid w:val="00172429"/>
    <w:rsid w:val="001724FC"/>
    <w:rsid w:val="001728D0"/>
    <w:rsid w:val="00172C21"/>
    <w:rsid w:val="00172D60"/>
    <w:rsid w:val="00172EE9"/>
    <w:rsid w:val="00173059"/>
    <w:rsid w:val="00173207"/>
    <w:rsid w:val="001735E8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6CE"/>
    <w:rsid w:val="00174897"/>
    <w:rsid w:val="00174A18"/>
    <w:rsid w:val="00174AAC"/>
    <w:rsid w:val="00174BF5"/>
    <w:rsid w:val="001751A8"/>
    <w:rsid w:val="00175447"/>
    <w:rsid w:val="00175590"/>
    <w:rsid w:val="001757CF"/>
    <w:rsid w:val="00175873"/>
    <w:rsid w:val="001758A5"/>
    <w:rsid w:val="00175C50"/>
    <w:rsid w:val="00175D2A"/>
    <w:rsid w:val="00175E89"/>
    <w:rsid w:val="00175F1A"/>
    <w:rsid w:val="001768D4"/>
    <w:rsid w:val="00176AB3"/>
    <w:rsid w:val="00176AC3"/>
    <w:rsid w:val="00176C9D"/>
    <w:rsid w:val="00176DB3"/>
    <w:rsid w:val="00176DEB"/>
    <w:rsid w:val="00177112"/>
    <w:rsid w:val="001772A5"/>
    <w:rsid w:val="001772B7"/>
    <w:rsid w:val="001773ED"/>
    <w:rsid w:val="0017761B"/>
    <w:rsid w:val="0017763B"/>
    <w:rsid w:val="00177655"/>
    <w:rsid w:val="0017765D"/>
    <w:rsid w:val="001778C3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0EC0"/>
    <w:rsid w:val="0018108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6FA"/>
    <w:rsid w:val="001826FB"/>
    <w:rsid w:val="001828F0"/>
    <w:rsid w:val="0018299A"/>
    <w:rsid w:val="00182D71"/>
    <w:rsid w:val="00182E29"/>
    <w:rsid w:val="00183160"/>
    <w:rsid w:val="0018324C"/>
    <w:rsid w:val="00183341"/>
    <w:rsid w:val="001834A9"/>
    <w:rsid w:val="001834E1"/>
    <w:rsid w:val="00183563"/>
    <w:rsid w:val="001835BA"/>
    <w:rsid w:val="0018374E"/>
    <w:rsid w:val="00183A4D"/>
    <w:rsid w:val="00183AB0"/>
    <w:rsid w:val="00183C30"/>
    <w:rsid w:val="00183CB9"/>
    <w:rsid w:val="00183D47"/>
    <w:rsid w:val="00183E94"/>
    <w:rsid w:val="00183F43"/>
    <w:rsid w:val="00183F7F"/>
    <w:rsid w:val="00183FB5"/>
    <w:rsid w:val="001841D0"/>
    <w:rsid w:val="001842AB"/>
    <w:rsid w:val="00184715"/>
    <w:rsid w:val="00184997"/>
    <w:rsid w:val="00184D2C"/>
    <w:rsid w:val="00184FDB"/>
    <w:rsid w:val="00185178"/>
    <w:rsid w:val="001851B1"/>
    <w:rsid w:val="001851D7"/>
    <w:rsid w:val="00185324"/>
    <w:rsid w:val="001853AC"/>
    <w:rsid w:val="001854C0"/>
    <w:rsid w:val="0018561C"/>
    <w:rsid w:val="0018565A"/>
    <w:rsid w:val="00185764"/>
    <w:rsid w:val="00185851"/>
    <w:rsid w:val="00185888"/>
    <w:rsid w:val="001858AC"/>
    <w:rsid w:val="00185959"/>
    <w:rsid w:val="00185C65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822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7F6"/>
    <w:rsid w:val="00191940"/>
    <w:rsid w:val="0019198D"/>
    <w:rsid w:val="00191B7A"/>
    <w:rsid w:val="00191BD1"/>
    <w:rsid w:val="00191C22"/>
    <w:rsid w:val="001921AD"/>
    <w:rsid w:val="001921AF"/>
    <w:rsid w:val="0019285F"/>
    <w:rsid w:val="00192B84"/>
    <w:rsid w:val="00192CB0"/>
    <w:rsid w:val="00192D4C"/>
    <w:rsid w:val="00192E22"/>
    <w:rsid w:val="00192F1D"/>
    <w:rsid w:val="00192F3E"/>
    <w:rsid w:val="00193035"/>
    <w:rsid w:val="00193371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BF1"/>
    <w:rsid w:val="00194D35"/>
    <w:rsid w:val="00194D7B"/>
    <w:rsid w:val="00194DD2"/>
    <w:rsid w:val="001950C9"/>
    <w:rsid w:val="00195149"/>
    <w:rsid w:val="001951B6"/>
    <w:rsid w:val="00195304"/>
    <w:rsid w:val="00195382"/>
    <w:rsid w:val="0019543E"/>
    <w:rsid w:val="00195516"/>
    <w:rsid w:val="00195935"/>
    <w:rsid w:val="00195AD7"/>
    <w:rsid w:val="00195B1F"/>
    <w:rsid w:val="00195DC1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437"/>
    <w:rsid w:val="00197539"/>
    <w:rsid w:val="00197591"/>
    <w:rsid w:val="0019762E"/>
    <w:rsid w:val="00197C94"/>
    <w:rsid w:val="00197CBB"/>
    <w:rsid w:val="00197E1E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19E"/>
    <w:rsid w:val="001A31C2"/>
    <w:rsid w:val="001A3281"/>
    <w:rsid w:val="001A35BC"/>
    <w:rsid w:val="001A3CCE"/>
    <w:rsid w:val="001A442F"/>
    <w:rsid w:val="001A4641"/>
    <w:rsid w:val="001A4825"/>
    <w:rsid w:val="001A485D"/>
    <w:rsid w:val="001A4A19"/>
    <w:rsid w:val="001A4B91"/>
    <w:rsid w:val="001A50E4"/>
    <w:rsid w:val="001A5552"/>
    <w:rsid w:val="001A58E8"/>
    <w:rsid w:val="001A5B05"/>
    <w:rsid w:val="001A5CAA"/>
    <w:rsid w:val="001A5E35"/>
    <w:rsid w:val="001A65B3"/>
    <w:rsid w:val="001A6721"/>
    <w:rsid w:val="001A6BB5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94"/>
    <w:rsid w:val="001B072B"/>
    <w:rsid w:val="001B07DC"/>
    <w:rsid w:val="001B087C"/>
    <w:rsid w:val="001B09BC"/>
    <w:rsid w:val="001B0ABA"/>
    <w:rsid w:val="001B0CF7"/>
    <w:rsid w:val="001B0F87"/>
    <w:rsid w:val="001B11A1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939"/>
    <w:rsid w:val="001B2CD4"/>
    <w:rsid w:val="001B2E84"/>
    <w:rsid w:val="001B2F06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0D8"/>
    <w:rsid w:val="001B514E"/>
    <w:rsid w:val="001B521F"/>
    <w:rsid w:val="001B53FA"/>
    <w:rsid w:val="001B55E2"/>
    <w:rsid w:val="001B5774"/>
    <w:rsid w:val="001B5798"/>
    <w:rsid w:val="001B57AB"/>
    <w:rsid w:val="001B5928"/>
    <w:rsid w:val="001B5933"/>
    <w:rsid w:val="001B5DA1"/>
    <w:rsid w:val="001B5F0C"/>
    <w:rsid w:val="001B5FAE"/>
    <w:rsid w:val="001B631D"/>
    <w:rsid w:val="001B662B"/>
    <w:rsid w:val="001B6882"/>
    <w:rsid w:val="001B6A47"/>
    <w:rsid w:val="001B6D32"/>
    <w:rsid w:val="001B6D8B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B63"/>
    <w:rsid w:val="001B7B73"/>
    <w:rsid w:val="001B7E14"/>
    <w:rsid w:val="001B7E1F"/>
    <w:rsid w:val="001C019B"/>
    <w:rsid w:val="001C036A"/>
    <w:rsid w:val="001C0423"/>
    <w:rsid w:val="001C069E"/>
    <w:rsid w:val="001C0765"/>
    <w:rsid w:val="001C0CE9"/>
    <w:rsid w:val="001C1262"/>
    <w:rsid w:val="001C1415"/>
    <w:rsid w:val="001C1653"/>
    <w:rsid w:val="001C178B"/>
    <w:rsid w:val="001C1823"/>
    <w:rsid w:val="001C1A36"/>
    <w:rsid w:val="001C1B7E"/>
    <w:rsid w:val="001C1CAA"/>
    <w:rsid w:val="001C2102"/>
    <w:rsid w:val="001C2307"/>
    <w:rsid w:val="001C246C"/>
    <w:rsid w:val="001C2657"/>
    <w:rsid w:val="001C26D8"/>
    <w:rsid w:val="001C28A3"/>
    <w:rsid w:val="001C2AA0"/>
    <w:rsid w:val="001C2C07"/>
    <w:rsid w:val="001C2D74"/>
    <w:rsid w:val="001C2F43"/>
    <w:rsid w:val="001C2FF9"/>
    <w:rsid w:val="001C316C"/>
    <w:rsid w:val="001C330C"/>
    <w:rsid w:val="001C351A"/>
    <w:rsid w:val="001C35E0"/>
    <w:rsid w:val="001C367A"/>
    <w:rsid w:val="001C3859"/>
    <w:rsid w:val="001C3B09"/>
    <w:rsid w:val="001C3C91"/>
    <w:rsid w:val="001C3DAA"/>
    <w:rsid w:val="001C3DE8"/>
    <w:rsid w:val="001C42A9"/>
    <w:rsid w:val="001C4325"/>
    <w:rsid w:val="001C4476"/>
    <w:rsid w:val="001C4995"/>
    <w:rsid w:val="001C4A99"/>
    <w:rsid w:val="001C50F2"/>
    <w:rsid w:val="001C5556"/>
    <w:rsid w:val="001C57BA"/>
    <w:rsid w:val="001C5927"/>
    <w:rsid w:val="001C5939"/>
    <w:rsid w:val="001C5BDD"/>
    <w:rsid w:val="001C60E0"/>
    <w:rsid w:val="001C615F"/>
    <w:rsid w:val="001C619A"/>
    <w:rsid w:val="001C619F"/>
    <w:rsid w:val="001C65F2"/>
    <w:rsid w:val="001C68E0"/>
    <w:rsid w:val="001C6956"/>
    <w:rsid w:val="001C6A84"/>
    <w:rsid w:val="001C6B2D"/>
    <w:rsid w:val="001C6D27"/>
    <w:rsid w:val="001C6D57"/>
    <w:rsid w:val="001C7210"/>
    <w:rsid w:val="001C7218"/>
    <w:rsid w:val="001C74C6"/>
    <w:rsid w:val="001C769E"/>
    <w:rsid w:val="001C77C0"/>
    <w:rsid w:val="001C7E92"/>
    <w:rsid w:val="001C7F7B"/>
    <w:rsid w:val="001D0217"/>
    <w:rsid w:val="001D0DFC"/>
    <w:rsid w:val="001D0E47"/>
    <w:rsid w:val="001D0EFA"/>
    <w:rsid w:val="001D0FC6"/>
    <w:rsid w:val="001D0FFF"/>
    <w:rsid w:val="001D1140"/>
    <w:rsid w:val="001D12AA"/>
    <w:rsid w:val="001D13A9"/>
    <w:rsid w:val="001D14FF"/>
    <w:rsid w:val="001D1638"/>
    <w:rsid w:val="001D174E"/>
    <w:rsid w:val="001D17BF"/>
    <w:rsid w:val="001D1889"/>
    <w:rsid w:val="001D1F2A"/>
    <w:rsid w:val="001D2273"/>
    <w:rsid w:val="001D23B9"/>
    <w:rsid w:val="001D2824"/>
    <w:rsid w:val="001D2916"/>
    <w:rsid w:val="001D2BAE"/>
    <w:rsid w:val="001D2C80"/>
    <w:rsid w:val="001D2D12"/>
    <w:rsid w:val="001D2E48"/>
    <w:rsid w:val="001D2F97"/>
    <w:rsid w:val="001D2FEC"/>
    <w:rsid w:val="001D3172"/>
    <w:rsid w:val="001D38AB"/>
    <w:rsid w:val="001D3B47"/>
    <w:rsid w:val="001D3D79"/>
    <w:rsid w:val="001D3DA4"/>
    <w:rsid w:val="001D3DFA"/>
    <w:rsid w:val="001D3F89"/>
    <w:rsid w:val="001D3FF9"/>
    <w:rsid w:val="001D414B"/>
    <w:rsid w:val="001D4174"/>
    <w:rsid w:val="001D4460"/>
    <w:rsid w:val="001D4640"/>
    <w:rsid w:val="001D5059"/>
    <w:rsid w:val="001D5179"/>
    <w:rsid w:val="001D522E"/>
    <w:rsid w:val="001D5337"/>
    <w:rsid w:val="001D5580"/>
    <w:rsid w:val="001D5645"/>
    <w:rsid w:val="001D5820"/>
    <w:rsid w:val="001D5867"/>
    <w:rsid w:val="001D5D99"/>
    <w:rsid w:val="001D5F4D"/>
    <w:rsid w:val="001D61F7"/>
    <w:rsid w:val="001D65E4"/>
    <w:rsid w:val="001D6B0E"/>
    <w:rsid w:val="001D6F41"/>
    <w:rsid w:val="001D73E2"/>
    <w:rsid w:val="001D792D"/>
    <w:rsid w:val="001D793C"/>
    <w:rsid w:val="001D7992"/>
    <w:rsid w:val="001D7A67"/>
    <w:rsid w:val="001D7B6C"/>
    <w:rsid w:val="001D7DA1"/>
    <w:rsid w:val="001E02D5"/>
    <w:rsid w:val="001E04AF"/>
    <w:rsid w:val="001E0976"/>
    <w:rsid w:val="001E0CE4"/>
    <w:rsid w:val="001E0F40"/>
    <w:rsid w:val="001E0F97"/>
    <w:rsid w:val="001E1520"/>
    <w:rsid w:val="001E152F"/>
    <w:rsid w:val="001E1546"/>
    <w:rsid w:val="001E16E3"/>
    <w:rsid w:val="001E17A1"/>
    <w:rsid w:val="001E185E"/>
    <w:rsid w:val="001E189B"/>
    <w:rsid w:val="001E1C32"/>
    <w:rsid w:val="001E1C5F"/>
    <w:rsid w:val="001E1CD2"/>
    <w:rsid w:val="001E1ED0"/>
    <w:rsid w:val="001E1F36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4FA"/>
    <w:rsid w:val="001E356F"/>
    <w:rsid w:val="001E3A64"/>
    <w:rsid w:val="001E3A83"/>
    <w:rsid w:val="001E3CA4"/>
    <w:rsid w:val="001E3E83"/>
    <w:rsid w:val="001E3F31"/>
    <w:rsid w:val="001E45B6"/>
    <w:rsid w:val="001E45BD"/>
    <w:rsid w:val="001E4733"/>
    <w:rsid w:val="001E479C"/>
    <w:rsid w:val="001E485A"/>
    <w:rsid w:val="001E4992"/>
    <w:rsid w:val="001E4BC7"/>
    <w:rsid w:val="001E4CD7"/>
    <w:rsid w:val="001E4E7E"/>
    <w:rsid w:val="001E4F86"/>
    <w:rsid w:val="001E4F93"/>
    <w:rsid w:val="001E4FB5"/>
    <w:rsid w:val="001E5203"/>
    <w:rsid w:val="001E528E"/>
    <w:rsid w:val="001E5382"/>
    <w:rsid w:val="001E53B2"/>
    <w:rsid w:val="001E56F2"/>
    <w:rsid w:val="001E570A"/>
    <w:rsid w:val="001E5AB6"/>
    <w:rsid w:val="001E5AC3"/>
    <w:rsid w:val="001E5FEE"/>
    <w:rsid w:val="001E6103"/>
    <w:rsid w:val="001E6377"/>
    <w:rsid w:val="001E6380"/>
    <w:rsid w:val="001E656B"/>
    <w:rsid w:val="001E6CDC"/>
    <w:rsid w:val="001E6F38"/>
    <w:rsid w:val="001E6F80"/>
    <w:rsid w:val="001E7058"/>
    <w:rsid w:val="001E7154"/>
    <w:rsid w:val="001E7168"/>
    <w:rsid w:val="001E7278"/>
    <w:rsid w:val="001E74D2"/>
    <w:rsid w:val="001E770C"/>
    <w:rsid w:val="001E7747"/>
    <w:rsid w:val="001E7A88"/>
    <w:rsid w:val="001E7C25"/>
    <w:rsid w:val="001E7D72"/>
    <w:rsid w:val="001E7EF8"/>
    <w:rsid w:val="001F0508"/>
    <w:rsid w:val="001F096A"/>
    <w:rsid w:val="001F0A56"/>
    <w:rsid w:val="001F0B07"/>
    <w:rsid w:val="001F0EFA"/>
    <w:rsid w:val="001F101E"/>
    <w:rsid w:val="001F125E"/>
    <w:rsid w:val="001F12CF"/>
    <w:rsid w:val="001F1349"/>
    <w:rsid w:val="001F134A"/>
    <w:rsid w:val="001F13AC"/>
    <w:rsid w:val="001F157E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C64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BBD"/>
    <w:rsid w:val="001F3CD1"/>
    <w:rsid w:val="001F3CEB"/>
    <w:rsid w:val="001F3D49"/>
    <w:rsid w:val="001F3D9B"/>
    <w:rsid w:val="001F3F4F"/>
    <w:rsid w:val="001F414A"/>
    <w:rsid w:val="001F41C8"/>
    <w:rsid w:val="001F4788"/>
    <w:rsid w:val="001F48A5"/>
    <w:rsid w:val="001F48CE"/>
    <w:rsid w:val="001F497A"/>
    <w:rsid w:val="001F4AC3"/>
    <w:rsid w:val="001F4DB6"/>
    <w:rsid w:val="001F5060"/>
    <w:rsid w:val="001F50F6"/>
    <w:rsid w:val="001F54CC"/>
    <w:rsid w:val="001F568E"/>
    <w:rsid w:val="001F587B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BDF"/>
    <w:rsid w:val="001F6C49"/>
    <w:rsid w:val="001F6C96"/>
    <w:rsid w:val="001F6DAD"/>
    <w:rsid w:val="001F710E"/>
    <w:rsid w:val="001F729A"/>
    <w:rsid w:val="001F755E"/>
    <w:rsid w:val="001F7627"/>
    <w:rsid w:val="001F7909"/>
    <w:rsid w:val="001F799C"/>
    <w:rsid w:val="001F7BC6"/>
    <w:rsid w:val="001F7CA1"/>
    <w:rsid w:val="001F7EBC"/>
    <w:rsid w:val="001F7FFA"/>
    <w:rsid w:val="002001A5"/>
    <w:rsid w:val="002005CE"/>
    <w:rsid w:val="00200685"/>
    <w:rsid w:val="00200746"/>
    <w:rsid w:val="002007EE"/>
    <w:rsid w:val="00200861"/>
    <w:rsid w:val="002008E9"/>
    <w:rsid w:val="0020094B"/>
    <w:rsid w:val="002009B6"/>
    <w:rsid w:val="00200AAE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5CC"/>
    <w:rsid w:val="0020162C"/>
    <w:rsid w:val="002016C6"/>
    <w:rsid w:val="00201944"/>
    <w:rsid w:val="002019AC"/>
    <w:rsid w:val="00201AA0"/>
    <w:rsid w:val="00201C81"/>
    <w:rsid w:val="00201CDE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045"/>
    <w:rsid w:val="002034EA"/>
    <w:rsid w:val="00203A1C"/>
    <w:rsid w:val="00203B9F"/>
    <w:rsid w:val="00203CE9"/>
    <w:rsid w:val="00203D30"/>
    <w:rsid w:val="00203DC9"/>
    <w:rsid w:val="00203E44"/>
    <w:rsid w:val="002041BE"/>
    <w:rsid w:val="00204A9C"/>
    <w:rsid w:val="00204E6B"/>
    <w:rsid w:val="00204E7A"/>
    <w:rsid w:val="00204EA3"/>
    <w:rsid w:val="00204F5D"/>
    <w:rsid w:val="0020518E"/>
    <w:rsid w:val="00205425"/>
    <w:rsid w:val="002057BD"/>
    <w:rsid w:val="0020590F"/>
    <w:rsid w:val="00205FDF"/>
    <w:rsid w:val="002060E5"/>
    <w:rsid w:val="002061D9"/>
    <w:rsid w:val="00206210"/>
    <w:rsid w:val="00206256"/>
    <w:rsid w:val="0020643A"/>
    <w:rsid w:val="0020684D"/>
    <w:rsid w:val="0020690E"/>
    <w:rsid w:val="002069D4"/>
    <w:rsid w:val="00206B50"/>
    <w:rsid w:val="00206CB0"/>
    <w:rsid w:val="00206DEC"/>
    <w:rsid w:val="00206F4C"/>
    <w:rsid w:val="00207168"/>
    <w:rsid w:val="0020719B"/>
    <w:rsid w:val="00207395"/>
    <w:rsid w:val="00207454"/>
    <w:rsid w:val="0020745F"/>
    <w:rsid w:val="002076C9"/>
    <w:rsid w:val="002079CA"/>
    <w:rsid w:val="00207C56"/>
    <w:rsid w:val="002105C1"/>
    <w:rsid w:val="002106D7"/>
    <w:rsid w:val="0021072A"/>
    <w:rsid w:val="00210967"/>
    <w:rsid w:val="00210987"/>
    <w:rsid w:val="00210A03"/>
    <w:rsid w:val="00210A44"/>
    <w:rsid w:val="00211165"/>
    <w:rsid w:val="002111C9"/>
    <w:rsid w:val="00211220"/>
    <w:rsid w:val="00211292"/>
    <w:rsid w:val="00211375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2E2F"/>
    <w:rsid w:val="00213026"/>
    <w:rsid w:val="002131C8"/>
    <w:rsid w:val="0021327C"/>
    <w:rsid w:val="0021327E"/>
    <w:rsid w:val="0021345E"/>
    <w:rsid w:val="002134EA"/>
    <w:rsid w:val="002135AD"/>
    <w:rsid w:val="002135F6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467"/>
    <w:rsid w:val="00214863"/>
    <w:rsid w:val="002148A9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7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C4E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079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EB8"/>
    <w:rsid w:val="00221ECC"/>
    <w:rsid w:val="00221F0A"/>
    <w:rsid w:val="00221F43"/>
    <w:rsid w:val="00221F88"/>
    <w:rsid w:val="002221E4"/>
    <w:rsid w:val="002222FB"/>
    <w:rsid w:val="00222360"/>
    <w:rsid w:val="002223E2"/>
    <w:rsid w:val="00222499"/>
    <w:rsid w:val="00222558"/>
    <w:rsid w:val="00222634"/>
    <w:rsid w:val="00222793"/>
    <w:rsid w:val="0022283B"/>
    <w:rsid w:val="00222AB6"/>
    <w:rsid w:val="00223006"/>
    <w:rsid w:val="002233AC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7C0"/>
    <w:rsid w:val="00225BA9"/>
    <w:rsid w:val="00225D4D"/>
    <w:rsid w:val="00225D50"/>
    <w:rsid w:val="00225D70"/>
    <w:rsid w:val="0022636A"/>
    <w:rsid w:val="002263EF"/>
    <w:rsid w:val="00226498"/>
    <w:rsid w:val="002264FF"/>
    <w:rsid w:val="002265D8"/>
    <w:rsid w:val="00226652"/>
    <w:rsid w:val="002266EB"/>
    <w:rsid w:val="002268EA"/>
    <w:rsid w:val="0022693A"/>
    <w:rsid w:val="00226976"/>
    <w:rsid w:val="002269D4"/>
    <w:rsid w:val="00226C7A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384"/>
    <w:rsid w:val="00230506"/>
    <w:rsid w:val="002306A6"/>
    <w:rsid w:val="00230B55"/>
    <w:rsid w:val="00230EDA"/>
    <w:rsid w:val="00230F97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012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062"/>
    <w:rsid w:val="00233306"/>
    <w:rsid w:val="0023357C"/>
    <w:rsid w:val="002335BC"/>
    <w:rsid w:val="002338AE"/>
    <w:rsid w:val="00233D83"/>
    <w:rsid w:val="00233F08"/>
    <w:rsid w:val="00233F79"/>
    <w:rsid w:val="00234014"/>
    <w:rsid w:val="00234033"/>
    <w:rsid w:val="0023412E"/>
    <w:rsid w:val="00234177"/>
    <w:rsid w:val="002347E5"/>
    <w:rsid w:val="00234B12"/>
    <w:rsid w:val="00234C61"/>
    <w:rsid w:val="0023559E"/>
    <w:rsid w:val="00235989"/>
    <w:rsid w:val="002359D4"/>
    <w:rsid w:val="002359E3"/>
    <w:rsid w:val="00235F09"/>
    <w:rsid w:val="00236096"/>
    <w:rsid w:val="0023632E"/>
    <w:rsid w:val="002363BD"/>
    <w:rsid w:val="002367F7"/>
    <w:rsid w:val="0023687A"/>
    <w:rsid w:val="00236EFF"/>
    <w:rsid w:val="00236F74"/>
    <w:rsid w:val="00236F9C"/>
    <w:rsid w:val="00237122"/>
    <w:rsid w:val="00237317"/>
    <w:rsid w:val="002374A7"/>
    <w:rsid w:val="002374EF"/>
    <w:rsid w:val="00237580"/>
    <w:rsid w:val="00237A65"/>
    <w:rsid w:val="00237DA6"/>
    <w:rsid w:val="00237EF0"/>
    <w:rsid w:val="0024005E"/>
    <w:rsid w:val="002402EF"/>
    <w:rsid w:val="002403EE"/>
    <w:rsid w:val="00240B99"/>
    <w:rsid w:val="00240E48"/>
    <w:rsid w:val="00240E83"/>
    <w:rsid w:val="00240FB9"/>
    <w:rsid w:val="00241164"/>
    <w:rsid w:val="00241254"/>
    <w:rsid w:val="0024154A"/>
    <w:rsid w:val="0024162C"/>
    <w:rsid w:val="00241923"/>
    <w:rsid w:val="00241C5A"/>
    <w:rsid w:val="00241C9F"/>
    <w:rsid w:val="00241DDA"/>
    <w:rsid w:val="00241DDE"/>
    <w:rsid w:val="00241F55"/>
    <w:rsid w:val="00241F6E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2C9C"/>
    <w:rsid w:val="002431B1"/>
    <w:rsid w:val="00243234"/>
    <w:rsid w:val="00243466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B7"/>
    <w:rsid w:val="00244490"/>
    <w:rsid w:val="002447E4"/>
    <w:rsid w:val="002448B2"/>
    <w:rsid w:val="00244B90"/>
    <w:rsid w:val="00245271"/>
    <w:rsid w:val="00245333"/>
    <w:rsid w:val="00245379"/>
    <w:rsid w:val="00245472"/>
    <w:rsid w:val="00245AA3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34C"/>
    <w:rsid w:val="00250423"/>
    <w:rsid w:val="002504F9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0D"/>
    <w:rsid w:val="002539C6"/>
    <w:rsid w:val="002539DF"/>
    <w:rsid w:val="00253ECD"/>
    <w:rsid w:val="00253EF8"/>
    <w:rsid w:val="00253F3A"/>
    <w:rsid w:val="0025422D"/>
    <w:rsid w:val="002543A0"/>
    <w:rsid w:val="00254490"/>
    <w:rsid w:val="002544AB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BFC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98C"/>
    <w:rsid w:val="00260C89"/>
    <w:rsid w:val="00260CA0"/>
    <w:rsid w:val="00260F18"/>
    <w:rsid w:val="00261074"/>
    <w:rsid w:val="00261143"/>
    <w:rsid w:val="002612FF"/>
    <w:rsid w:val="00261318"/>
    <w:rsid w:val="0026188E"/>
    <w:rsid w:val="00261DAB"/>
    <w:rsid w:val="00261E9B"/>
    <w:rsid w:val="00261FE6"/>
    <w:rsid w:val="002620C2"/>
    <w:rsid w:val="002620C9"/>
    <w:rsid w:val="0026228D"/>
    <w:rsid w:val="00262497"/>
    <w:rsid w:val="0026256A"/>
    <w:rsid w:val="002626C0"/>
    <w:rsid w:val="002627E8"/>
    <w:rsid w:val="00262A94"/>
    <w:rsid w:val="00262ADE"/>
    <w:rsid w:val="00262AFD"/>
    <w:rsid w:val="00262F05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CE1"/>
    <w:rsid w:val="00264D2E"/>
    <w:rsid w:val="0026521A"/>
    <w:rsid w:val="002652F6"/>
    <w:rsid w:val="0026536A"/>
    <w:rsid w:val="00265461"/>
    <w:rsid w:val="002654B1"/>
    <w:rsid w:val="002655BF"/>
    <w:rsid w:val="00265655"/>
    <w:rsid w:val="002657D7"/>
    <w:rsid w:val="002657FA"/>
    <w:rsid w:val="00265EE3"/>
    <w:rsid w:val="00265F36"/>
    <w:rsid w:val="00265F65"/>
    <w:rsid w:val="0026602F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DC1"/>
    <w:rsid w:val="00266E75"/>
    <w:rsid w:val="00267877"/>
    <w:rsid w:val="00267A30"/>
    <w:rsid w:val="00267A61"/>
    <w:rsid w:val="00267B76"/>
    <w:rsid w:val="00267C84"/>
    <w:rsid w:val="002700DB"/>
    <w:rsid w:val="002701B3"/>
    <w:rsid w:val="002702B4"/>
    <w:rsid w:val="00270429"/>
    <w:rsid w:val="00270A1F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42F"/>
    <w:rsid w:val="0027256C"/>
    <w:rsid w:val="002728C3"/>
    <w:rsid w:val="00272B7E"/>
    <w:rsid w:val="00272C03"/>
    <w:rsid w:val="00272D23"/>
    <w:rsid w:val="00272FC2"/>
    <w:rsid w:val="002733B5"/>
    <w:rsid w:val="002734AC"/>
    <w:rsid w:val="0027358C"/>
    <w:rsid w:val="00273638"/>
    <w:rsid w:val="0027366A"/>
    <w:rsid w:val="0027370B"/>
    <w:rsid w:val="00273833"/>
    <w:rsid w:val="0027389A"/>
    <w:rsid w:val="00273A10"/>
    <w:rsid w:val="00273C7F"/>
    <w:rsid w:val="00273EE4"/>
    <w:rsid w:val="00274203"/>
    <w:rsid w:val="00274364"/>
    <w:rsid w:val="00274496"/>
    <w:rsid w:val="0027486D"/>
    <w:rsid w:val="00274B49"/>
    <w:rsid w:val="002759A8"/>
    <w:rsid w:val="00275AD1"/>
    <w:rsid w:val="00275B69"/>
    <w:rsid w:val="00275D10"/>
    <w:rsid w:val="00275E19"/>
    <w:rsid w:val="00275EA3"/>
    <w:rsid w:val="00275EE8"/>
    <w:rsid w:val="0027604B"/>
    <w:rsid w:val="0027615D"/>
    <w:rsid w:val="00276171"/>
    <w:rsid w:val="00276423"/>
    <w:rsid w:val="00276BE2"/>
    <w:rsid w:val="00276DF1"/>
    <w:rsid w:val="00276F0F"/>
    <w:rsid w:val="0027703D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FFC"/>
    <w:rsid w:val="002811B8"/>
    <w:rsid w:val="0028132A"/>
    <w:rsid w:val="00281381"/>
    <w:rsid w:val="002817BB"/>
    <w:rsid w:val="00281CF9"/>
    <w:rsid w:val="0028212B"/>
    <w:rsid w:val="002822FC"/>
    <w:rsid w:val="00282587"/>
    <w:rsid w:val="00282600"/>
    <w:rsid w:val="002826FE"/>
    <w:rsid w:val="00282A52"/>
    <w:rsid w:val="00282A9D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113"/>
    <w:rsid w:val="002853AE"/>
    <w:rsid w:val="00285418"/>
    <w:rsid w:val="00285442"/>
    <w:rsid w:val="0028559F"/>
    <w:rsid w:val="0028575C"/>
    <w:rsid w:val="002858DA"/>
    <w:rsid w:val="00285AF5"/>
    <w:rsid w:val="002860B8"/>
    <w:rsid w:val="002865F4"/>
    <w:rsid w:val="00286617"/>
    <w:rsid w:val="00286671"/>
    <w:rsid w:val="00286871"/>
    <w:rsid w:val="00286BB0"/>
    <w:rsid w:val="00286DD8"/>
    <w:rsid w:val="0028703C"/>
    <w:rsid w:val="00287187"/>
    <w:rsid w:val="00287416"/>
    <w:rsid w:val="0028799B"/>
    <w:rsid w:val="00287AAC"/>
    <w:rsid w:val="00287BD2"/>
    <w:rsid w:val="00287CAC"/>
    <w:rsid w:val="00287D45"/>
    <w:rsid w:val="00287FD5"/>
    <w:rsid w:val="002900A6"/>
    <w:rsid w:val="002900E7"/>
    <w:rsid w:val="002904B9"/>
    <w:rsid w:val="002907CC"/>
    <w:rsid w:val="00290EAB"/>
    <w:rsid w:val="002916CD"/>
    <w:rsid w:val="002917D4"/>
    <w:rsid w:val="002917DD"/>
    <w:rsid w:val="002918CD"/>
    <w:rsid w:val="00291971"/>
    <w:rsid w:val="0029199E"/>
    <w:rsid w:val="00291A03"/>
    <w:rsid w:val="00291B7F"/>
    <w:rsid w:val="00291D68"/>
    <w:rsid w:val="00291FC2"/>
    <w:rsid w:val="0029204D"/>
    <w:rsid w:val="0029225D"/>
    <w:rsid w:val="002922A3"/>
    <w:rsid w:val="002922B7"/>
    <w:rsid w:val="00292302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62"/>
    <w:rsid w:val="002936B1"/>
    <w:rsid w:val="00293743"/>
    <w:rsid w:val="002938E2"/>
    <w:rsid w:val="00293A6E"/>
    <w:rsid w:val="00293A85"/>
    <w:rsid w:val="00293BE2"/>
    <w:rsid w:val="00293C47"/>
    <w:rsid w:val="00293C8C"/>
    <w:rsid w:val="00293CB1"/>
    <w:rsid w:val="00293D22"/>
    <w:rsid w:val="00293F37"/>
    <w:rsid w:val="002942CE"/>
    <w:rsid w:val="00294672"/>
    <w:rsid w:val="002946E5"/>
    <w:rsid w:val="0029489D"/>
    <w:rsid w:val="00294959"/>
    <w:rsid w:val="00294A27"/>
    <w:rsid w:val="00294BBB"/>
    <w:rsid w:val="00294C17"/>
    <w:rsid w:val="00294C21"/>
    <w:rsid w:val="00294C8E"/>
    <w:rsid w:val="00294D99"/>
    <w:rsid w:val="00294F97"/>
    <w:rsid w:val="0029537C"/>
    <w:rsid w:val="002953C7"/>
    <w:rsid w:val="0029563C"/>
    <w:rsid w:val="0029569B"/>
    <w:rsid w:val="002956D5"/>
    <w:rsid w:val="002958AD"/>
    <w:rsid w:val="00295919"/>
    <w:rsid w:val="002959FB"/>
    <w:rsid w:val="00295F4E"/>
    <w:rsid w:val="00295FF9"/>
    <w:rsid w:val="00296054"/>
    <w:rsid w:val="002962D9"/>
    <w:rsid w:val="002962FA"/>
    <w:rsid w:val="0029640F"/>
    <w:rsid w:val="0029672F"/>
    <w:rsid w:val="002968DE"/>
    <w:rsid w:val="00296A92"/>
    <w:rsid w:val="00296FD6"/>
    <w:rsid w:val="002975B1"/>
    <w:rsid w:val="00297667"/>
    <w:rsid w:val="0029768C"/>
    <w:rsid w:val="002977C9"/>
    <w:rsid w:val="002977F9"/>
    <w:rsid w:val="0029793E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00"/>
    <w:rsid w:val="002A0E56"/>
    <w:rsid w:val="002A11D2"/>
    <w:rsid w:val="002A11D5"/>
    <w:rsid w:val="002A1252"/>
    <w:rsid w:val="002A13A6"/>
    <w:rsid w:val="002A13CA"/>
    <w:rsid w:val="002A152C"/>
    <w:rsid w:val="002A16A8"/>
    <w:rsid w:val="002A16E9"/>
    <w:rsid w:val="002A17C4"/>
    <w:rsid w:val="002A18E9"/>
    <w:rsid w:val="002A1922"/>
    <w:rsid w:val="002A1988"/>
    <w:rsid w:val="002A1A79"/>
    <w:rsid w:val="002A1B70"/>
    <w:rsid w:val="002A1B9C"/>
    <w:rsid w:val="002A1F87"/>
    <w:rsid w:val="002A2066"/>
    <w:rsid w:val="002A23D7"/>
    <w:rsid w:val="002A2683"/>
    <w:rsid w:val="002A27D5"/>
    <w:rsid w:val="002A28E1"/>
    <w:rsid w:val="002A2D02"/>
    <w:rsid w:val="002A2D24"/>
    <w:rsid w:val="002A2DBB"/>
    <w:rsid w:val="002A2F75"/>
    <w:rsid w:val="002A348E"/>
    <w:rsid w:val="002A356D"/>
    <w:rsid w:val="002A370B"/>
    <w:rsid w:val="002A37CB"/>
    <w:rsid w:val="002A384E"/>
    <w:rsid w:val="002A385E"/>
    <w:rsid w:val="002A3DA2"/>
    <w:rsid w:val="002A3DD1"/>
    <w:rsid w:val="002A3EEF"/>
    <w:rsid w:val="002A443C"/>
    <w:rsid w:val="002A4469"/>
    <w:rsid w:val="002A447F"/>
    <w:rsid w:val="002A450D"/>
    <w:rsid w:val="002A457D"/>
    <w:rsid w:val="002A4659"/>
    <w:rsid w:val="002A495F"/>
    <w:rsid w:val="002A4A05"/>
    <w:rsid w:val="002A4B3E"/>
    <w:rsid w:val="002A4C02"/>
    <w:rsid w:val="002A5635"/>
    <w:rsid w:val="002A5647"/>
    <w:rsid w:val="002A58ED"/>
    <w:rsid w:val="002A6176"/>
    <w:rsid w:val="002A6302"/>
    <w:rsid w:val="002A633E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773"/>
    <w:rsid w:val="002B193A"/>
    <w:rsid w:val="002B1A0E"/>
    <w:rsid w:val="002B1A76"/>
    <w:rsid w:val="002B1AAD"/>
    <w:rsid w:val="002B1C30"/>
    <w:rsid w:val="002B1D72"/>
    <w:rsid w:val="002B1D78"/>
    <w:rsid w:val="002B2141"/>
    <w:rsid w:val="002B2354"/>
    <w:rsid w:val="002B238F"/>
    <w:rsid w:val="002B243E"/>
    <w:rsid w:val="002B245C"/>
    <w:rsid w:val="002B270C"/>
    <w:rsid w:val="002B27D3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D19"/>
    <w:rsid w:val="002B3EC7"/>
    <w:rsid w:val="002B3EFF"/>
    <w:rsid w:val="002B3FF8"/>
    <w:rsid w:val="002B4075"/>
    <w:rsid w:val="002B41AE"/>
    <w:rsid w:val="002B42FB"/>
    <w:rsid w:val="002B48B0"/>
    <w:rsid w:val="002B49E6"/>
    <w:rsid w:val="002B4F5D"/>
    <w:rsid w:val="002B5240"/>
    <w:rsid w:val="002B54D5"/>
    <w:rsid w:val="002B55C6"/>
    <w:rsid w:val="002B5715"/>
    <w:rsid w:val="002B57A1"/>
    <w:rsid w:val="002B58B3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0A4"/>
    <w:rsid w:val="002B71F8"/>
    <w:rsid w:val="002B7257"/>
    <w:rsid w:val="002B73AD"/>
    <w:rsid w:val="002B73CC"/>
    <w:rsid w:val="002B749D"/>
    <w:rsid w:val="002B74FB"/>
    <w:rsid w:val="002B750B"/>
    <w:rsid w:val="002B75DA"/>
    <w:rsid w:val="002B7981"/>
    <w:rsid w:val="002B7C5A"/>
    <w:rsid w:val="002B7CB0"/>
    <w:rsid w:val="002B7F8A"/>
    <w:rsid w:val="002C00E3"/>
    <w:rsid w:val="002C03D9"/>
    <w:rsid w:val="002C0607"/>
    <w:rsid w:val="002C08A2"/>
    <w:rsid w:val="002C09A4"/>
    <w:rsid w:val="002C0A39"/>
    <w:rsid w:val="002C0B6E"/>
    <w:rsid w:val="002C0DD0"/>
    <w:rsid w:val="002C0E72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F42"/>
    <w:rsid w:val="002C335E"/>
    <w:rsid w:val="002C36F6"/>
    <w:rsid w:val="002C3728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C5"/>
    <w:rsid w:val="002C52E0"/>
    <w:rsid w:val="002C5778"/>
    <w:rsid w:val="002C57C6"/>
    <w:rsid w:val="002C583E"/>
    <w:rsid w:val="002C5EE5"/>
    <w:rsid w:val="002C5F67"/>
    <w:rsid w:val="002C60A7"/>
    <w:rsid w:val="002C660F"/>
    <w:rsid w:val="002C6713"/>
    <w:rsid w:val="002C67A0"/>
    <w:rsid w:val="002C7217"/>
    <w:rsid w:val="002C752B"/>
    <w:rsid w:val="002C7739"/>
    <w:rsid w:val="002C77BE"/>
    <w:rsid w:val="002C7A01"/>
    <w:rsid w:val="002C7A1B"/>
    <w:rsid w:val="002C7B66"/>
    <w:rsid w:val="002C7FB8"/>
    <w:rsid w:val="002D0113"/>
    <w:rsid w:val="002D0385"/>
    <w:rsid w:val="002D03C5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248"/>
    <w:rsid w:val="002D16AB"/>
    <w:rsid w:val="002D16AE"/>
    <w:rsid w:val="002D170C"/>
    <w:rsid w:val="002D18B5"/>
    <w:rsid w:val="002D18BF"/>
    <w:rsid w:val="002D19F2"/>
    <w:rsid w:val="002D1C3F"/>
    <w:rsid w:val="002D21F1"/>
    <w:rsid w:val="002D25FB"/>
    <w:rsid w:val="002D262D"/>
    <w:rsid w:val="002D27BD"/>
    <w:rsid w:val="002D2979"/>
    <w:rsid w:val="002D29C0"/>
    <w:rsid w:val="002D2A01"/>
    <w:rsid w:val="002D304C"/>
    <w:rsid w:val="002D3165"/>
    <w:rsid w:val="002D31D5"/>
    <w:rsid w:val="002D369B"/>
    <w:rsid w:val="002D3ADF"/>
    <w:rsid w:val="002D3C70"/>
    <w:rsid w:val="002D3CE3"/>
    <w:rsid w:val="002D3E6A"/>
    <w:rsid w:val="002D3FBF"/>
    <w:rsid w:val="002D456F"/>
    <w:rsid w:val="002D45A1"/>
    <w:rsid w:val="002D4818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C51"/>
    <w:rsid w:val="002D6D42"/>
    <w:rsid w:val="002D734C"/>
    <w:rsid w:val="002D7384"/>
    <w:rsid w:val="002D74C4"/>
    <w:rsid w:val="002D7595"/>
    <w:rsid w:val="002D7A15"/>
    <w:rsid w:val="002D7E0D"/>
    <w:rsid w:val="002D7FA1"/>
    <w:rsid w:val="002E00A6"/>
    <w:rsid w:val="002E0128"/>
    <w:rsid w:val="002E02A1"/>
    <w:rsid w:val="002E031E"/>
    <w:rsid w:val="002E07B3"/>
    <w:rsid w:val="002E07C7"/>
    <w:rsid w:val="002E07D2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5F4"/>
    <w:rsid w:val="002E36E9"/>
    <w:rsid w:val="002E3A8F"/>
    <w:rsid w:val="002E3B80"/>
    <w:rsid w:val="002E3BA7"/>
    <w:rsid w:val="002E3C5F"/>
    <w:rsid w:val="002E3F00"/>
    <w:rsid w:val="002E3F7D"/>
    <w:rsid w:val="002E3F9A"/>
    <w:rsid w:val="002E3FC1"/>
    <w:rsid w:val="002E4442"/>
    <w:rsid w:val="002E49C6"/>
    <w:rsid w:val="002E4A9D"/>
    <w:rsid w:val="002E4BB3"/>
    <w:rsid w:val="002E4C88"/>
    <w:rsid w:val="002E4D02"/>
    <w:rsid w:val="002E4E1E"/>
    <w:rsid w:val="002E4F78"/>
    <w:rsid w:val="002E506E"/>
    <w:rsid w:val="002E50A6"/>
    <w:rsid w:val="002E532F"/>
    <w:rsid w:val="002E539D"/>
    <w:rsid w:val="002E5432"/>
    <w:rsid w:val="002E58D5"/>
    <w:rsid w:val="002E5955"/>
    <w:rsid w:val="002E5D6C"/>
    <w:rsid w:val="002E5DBD"/>
    <w:rsid w:val="002E5E86"/>
    <w:rsid w:val="002E6263"/>
    <w:rsid w:val="002E654A"/>
    <w:rsid w:val="002E6591"/>
    <w:rsid w:val="002E69EB"/>
    <w:rsid w:val="002E6B96"/>
    <w:rsid w:val="002E6C53"/>
    <w:rsid w:val="002E6C5F"/>
    <w:rsid w:val="002E6C8E"/>
    <w:rsid w:val="002E6CAB"/>
    <w:rsid w:val="002E6F62"/>
    <w:rsid w:val="002E7061"/>
    <w:rsid w:val="002E729E"/>
    <w:rsid w:val="002E7852"/>
    <w:rsid w:val="002E78FC"/>
    <w:rsid w:val="002E7AF2"/>
    <w:rsid w:val="002E7B7D"/>
    <w:rsid w:val="002E7D2E"/>
    <w:rsid w:val="002F00F7"/>
    <w:rsid w:val="002F03CC"/>
    <w:rsid w:val="002F03D8"/>
    <w:rsid w:val="002F066B"/>
    <w:rsid w:val="002F0763"/>
    <w:rsid w:val="002F0A68"/>
    <w:rsid w:val="002F0B15"/>
    <w:rsid w:val="002F0B28"/>
    <w:rsid w:val="002F0B8B"/>
    <w:rsid w:val="002F0E1A"/>
    <w:rsid w:val="002F0F2C"/>
    <w:rsid w:val="002F141F"/>
    <w:rsid w:val="002F16A8"/>
    <w:rsid w:val="002F178A"/>
    <w:rsid w:val="002F182A"/>
    <w:rsid w:val="002F1907"/>
    <w:rsid w:val="002F1A0B"/>
    <w:rsid w:val="002F1AE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FC"/>
    <w:rsid w:val="002F4377"/>
    <w:rsid w:val="002F4879"/>
    <w:rsid w:val="002F48A4"/>
    <w:rsid w:val="002F4AC4"/>
    <w:rsid w:val="002F4B48"/>
    <w:rsid w:val="002F4C49"/>
    <w:rsid w:val="002F4E5B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AD4"/>
    <w:rsid w:val="002F5E95"/>
    <w:rsid w:val="002F608A"/>
    <w:rsid w:val="002F6148"/>
    <w:rsid w:val="002F6417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D38"/>
    <w:rsid w:val="002F6EE2"/>
    <w:rsid w:val="002F6F5B"/>
    <w:rsid w:val="002F6FC6"/>
    <w:rsid w:val="002F7041"/>
    <w:rsid w:val="002F7050"/>
    <w:rsid w:val="002F70E6"/>
    <w:rsid w:val="002F758A"/>
    <w:rsid w:val="002F78A1"/>
    <w:rsid w:val="002F7AEB"/>
    <w:rsid w:val="002F7E26"/>
    <w:rsid w:val="002F7E31"/>
    <w:rsid w:val="002F7E78"/>
    <w:rsid w:val="002F7EA5"/>
    <w:rsid w:val="00300313"/>
    <w:rsid w:val="00300518"/>
    <w:rsid w:val="00300592"/>
    <w:rsid w:val="0030069F"/>
    <w:rsid w:val="00300750"/>
    <w:rsid w:val="0030077F"/>
    <w:rsid w:val="00300904"/>
    <w:rsid w:val="0030091B"/>
    <w:rsid w:val="00300CAF"/>
    <w:rsid w:val="00300E71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0AF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8A7"/>
    <w:rsid w:val="00303B4B"/>
    <w:rsid w:val="00303BE3"/>
    <w:rsid w:val="00303D44"/>
    <w:rsid w:val="00303DFD"/>
    <w:rsid w:val="00303EF9"/>
    <w:rsid w:val="0030459E"/>
    <w:rsid w:val="003045C1"/>
    <w:rsid w:val="00304717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2E"/>
    <w:rsid w:val="00305948"/>
    <w:rsid w:val="00305B63"/>
    <w:rsid w:val="00306214"/>
    <w:rsid w:val="0030636F"/>
    <w:rsid w:val="00306676"/>
    <w:rsid w:val="00306851"/>
    <w:rsid w:val="00306929"/>
    <w:rsid w:val="0030698E"/>
    <w:rsid w:val="00306B33"/>
    <w:rsid w:val="00306C19"/>
    <w:rsid w:val="00306D4A"/>
    <w:rsid w:val="00306DA0"/>
    <w:rsid w:val="00306EFB"/>
    <w:rsid w:val="00307352"/>
    <w:rsid w:val="003073C8"/>
    <w:rsid w:val="0030744F"/>
    <w:rsid w:val="003075E8"/>
    <w:rsid w:val="00307BC3"/>
    <w:rsid w:val="00307BF9"/>
    <w:rsid w:val="00307C65"/>
    <w:rsid w:val="00307E12"/>
    <w:rsid w:val="00307F22"/>
    <w:rsid w:val="00307F62"/>
    <w:rsid w:val="0031029F"/>
    <w:rsid w:val="003106FE"/>
    <w:rsid w:val="00310776"/>
    <w:rsid w:val="0031089B"/>
    <w:rsid w:val="00310B22"/>
    <w:rsid w:val="00310BAA"/>
    <w:rsid w:val="00310C8F"/>
    <w:rsid w:val="00310CC6"/>
    <w:rsid w:val="003110B4"/>
    <w:rsid w:val="0031116E"/>
    <w:rsid w:val="003114BD"/>
    <w:rsid w:val="00311506"/>
    <w:rsid w:val="0031155B"/>
    <w:rsid w:val="003118E8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33B"/>
    <w:rsid w:val="003147B4"/>
    <w:rsid w:val="003148A4"/>
    <w:rsid w:val="00314A06"/>
    <w:rsid w:val="00314B5D"/>
    <w:rsid w:val="00314B8A"/>
    <w:rsid w:val="003150BC"/>
    <w:rsid w:val="003158A2"/>
    <w:rsid w:val="00315931"/>
    <w:rsid w:val="0031598E"/>
    <w:rsid w:val="00315B11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21A"/>
    <w:rsid w:val="00317382"/>
    <w:rsid w:val="003177CF"/>
    <w:rsid w:val="00317C3A"/>
    <w:rsid w:val="00317D07"/>
    <w:rsid w:val="00317E7E"/>
    <w:rsid w:val="0032006C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8ED"/>
    <w:rsid w:val="00322CC6"/>
    <w:rsid w:val="00322FF2"/>
    <w:rsid w:val="00323033"/>
    <w:rsid w:val="003230CE"/>
    <w:rsid w:val="00323554"/>
    <w:rsid w:val="0032361C"/>
    <w:rsid w:val="003238AE"/>
    <w:rsid w:val="00323CB8"/>
    <w:rsid w:val="00323CE9"/>
    <w:rsid w:val="00323F20"/>
    <w:rsid w:val="00324055"/>
    <w:rsid w:val="0032405B"/>
    <w:rsid w:val="003242EE"/>
    <w:rsid w:val="003243EA"/>
    <w:rsid w:val="00324478"/>
    <w:rsid w:val="003245D6"/>
    <w:rsid w:val="003246AE"/>
    <w:rsid w:val="003246BB"/>
    <w:rsid w:val="0032480C"/>
    <w:rsid w:val="0032485B"/>
    <w:rsid w:val="00324AC9"/>
    <w:rsid w:val="00324B0E"/>
    <w:rsid w:val="0032529C"/>
    <w:rsid w:val="0032560E"/>
    <w:rsid w:val="0032562C"/>
    <w:rsid w:val="003258E1"/>
    <w:rsid w:val="00325AD7"/>
    <w:rsid w:val="00325C89"/>
    <w:rsid w:val="00325CF2"/>
    <w:rsid w:val="00325E2D"/>
    <w:rsid w:val="00325ED6"/>
    <w:rsid w:val="00325FA9"/>
    <w:rsid w:val="00326130"/>
    <w:rsid w:val="003261CD"/>
    <w:rsid w:val="003262C7"/>
    <w:rsid w:val="00326361"/>
    <w:rsid w:val="00326577"/>
    <w:rsid w:val="003267BF"/>
    <w:rsid w:val="00326801"/>
    <w:rsid w:val="00326A8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7EA"/>
    <w:rsid w:val="00330856"/>
    <w:rsid w:val="0033085C"/>
    <w:rsid w:val="00330A9E"/>
    <w:rsid w:val="00330D8A"/>
    <w:rsid w:val="00330DB4"/>
    <w:rsid w:val="00330E9E"/>
    <w:rsid w:val="00331012"/>
    <w:rsid w:val="00331205"/>
    <w:rsid w:val="003312F4"/>
    <w:rsid w:val="00331862"/>
    <w:rsid w:val="00331920"/>
    <w:rsid w:val="00331B2A"/>
    <w:rsid w:val="00331BDC"/>
    <w:rsid w:val="00331BE3"/>
    <w:rsid w:val="00331EA3"/>
    <w:rsid w:val="003321C3"/>
    <w:rsid w:val="003322DA"/>
    <w:rsid w:val="0033232A"/>
    <w:rsid w:val="00332534"/>
    <w:rsid w:val="0033276F"/>
    <w:rsid w:val="00332962"/>
    <w:rsid w:val="00332A97"/>
    <w:rsid w:val="00332C18"/>
    <w:rsid w:val="00332D2E"/>
    <w:rsid w:val="00332EAE"/>
    <w:rsid w:val="00333482"/>
    <w:rsid w:val="003336A0"/>
    <w:rsid w:val="0033390A"/>
    <w:rsid w:val="00333C23"/>
    <w:rsid w:val="00333C6E"/>
    <w:rsid w:val="00333C93"/>
    <w:rsid w:val="00333CEE"/>
    <w:rsid w:val="00333CEF"/>
    <w:rsid w:val="00333E34"/>
    <w:rsid w:val="00333EEB"/>
    <w:rsid w:val="00333F17"/>
    <w:rsid w:val="00334154"/>
    <w:rsid w:val="003342CC"/>
    <w:rsid w:val="00334526"/>
    <w:rsid w:val="0033468B"/>
    <w:rsid w:val="0033481B"/>
    <w:rsid w:val="00334A9B"/>
    <w:rsid w:val="00334F8C"/>
    <w:rsid w:val="00335251"/>
    <w:rsid w:val="00335297"/>
    <w:rsid w:val="0033533E"/>
    <w:rsid w:val="003353E4"/>
    <w:rsid w:val="003357FE"/>
    <w:rsid w:val="00335D0D"/>
    <w:rsid w:val="0033632C"/>
    <w:rsid w:val="003363E9"/>
    <w:rsid w:val="003365E6"/>
    <w:rsid w:val="003367A9"/>
    <w:rsid w:val="0033683D"/>
    <w:rsid w:val="00336A5E"/>
    <w:rsid w:val="00336CE6"/>
    <w:rsid w:val="00336E56"/>
    <w:rsid w:val="0033705D"/>
    <w:rsid w:val="00337062"/>
    <w:rsid w:val="00337168"/>
    <w:rsid w:val="00337372"/>
    <w:rsid w:val="003373F4"/>
    <w:rsid w:val="0033775F"/>
    <w:rsid w:val="0033781D"/>
    <w:rsid w:val="00337B13"/>
    <w:rsid w:val="00337B58"/>
    <w:rsid w:val="00337D25"/>
    <w:rsid w:val="00340310"/>
    <w:rsid w:val="00340488"/>
    <w:rsid w:val="003404E7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7F1"/>
    <w:rsid w:val="00341BC6"/>
    <w:rsid w:val="00341DC1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B5"/>
    <w:rsid w:val="0034294F"/>
    <w:rsid w:val="00342A22"/>
    <w:rsid w:val="00342A46"/>
    <w:rsid w:val="00342AAD"/>
    <w:rsid w:val="00342B45"/>
    <w:rsid w:val="00342C77"/>
    <w:rsid w:val="00342D1C"/>
    <w:rsid w:val="003430A8"/>
    <w:rsid w:val="003432F4"/>
    <w:rsid w:val="00343324"/>
    <w:rsid w:val="003435CE"/>
    <w:rsid w:val="003435E9"/>
    <w:rsid w:val="003438AA"/>
    <w:rsid w:val="00343AEF"/>
    <w:rsid w:val="00343E33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551"/>
    <w:rsid w:val="0034571E"/>
    <w:rsid w:val="0034576D"/>
    <w:rsid w:val="003459D3"/>
    <w:rsid w:val="00345D2B"/>
    <w:rsid w:val="00345FDC"/>
    <w:rsid w:val="00346051"/>
    <w:rsid w:val="003463C0"/>
    <w:rsid w:val="003464F4"/>
    <w:rsid w:val="003465E7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47D72"/>
    <w:rsid w:val="00347F6E"/>
    <w:rsid w:val="003501A3"/>
    <w:rsid w:val="003503BC"/>
    <w:rsid w:val="0035043F"/>
    <w:rsid w:val="00350686"/>
    <w:rsid w:val="0035088F"/>
    <w:rsid w:val="00350981"/>
    <w:rsid w:val="00350AAE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226E"/>
    <w:rsid w:val="00352377"/>
    <w:rsid w:val="00352407"/>
    <w:rsid w:val="00352440"/>
    <w:rsid w:val="0035281F"/>
    <w:rsid w:val="00352A84"/>
    <w:rsid w:val="00352F27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358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57A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A30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88"/>
    <w:rsid w:val="00361BA2"/>
    <w:rsid w:val="00361E10"/>
    <w:rsid w:val="00361F2A"/>
    <w:rsid w:val="003621D0"/>
    <w:rsid w:val="00362289"/>
    <w:rsid w:val="003623D5"/>
    <w:rsid w:val="0036252F"/>
    <w:rsid w:val="00362703"/>
    <w:rsid w:val="003627C3"/>
    <w:rsid w:val="0036288B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404"/>
    <w:rsid w:val="00363A3E"/>
    <w:rsid w:val="00363B9C"/>
    <w:rsid w:val="00363C00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570"/>
    <w:rsid w:val="0036574B"/>
    <w:rsid w:val="003657EC"/>
    <w:rsid w:val="003658D4"/>
    <w:rsid w:val="00365C7A"/>
    <w:rsid w:val="00365C86"/>
    <w:rsid w:val="00365F41"/>
    <w:rsid w:val="0036608E"/>
    <w:rsid w:val="00366294"/>
    <w:rsid w:val="00366348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CD5"/>
    <w:rsid w:val="00370CFD"/>
    <w:rsid w:val="00370EEC"/>
    <w:rsid w:val="00370F1D"/>
    <w:rsid w:val="00371019"/>
    <w:rsid w:val="00371225"/>
    <w:rsid w:val="003712B1"/>
    <w:rsid w:val="00371360"/>
    <w:rsid w:val="0037161D"/>
    <w:rsid w:val="00371738"/>
    <w:rsid w:val="003719D3"/>
    <w:rsid w:val="00371AC8"/>
    <w:rsid w:val="00371BBF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70"/>
    <w:rsid w:val="00373123"/>
    <w:rsid w:val="00373258"/>
    <w:rsid w:val="00373274"/>
    <w:rsid w:val="003734BE"/>
    <w:rsid w:val="0037352F"/>
    <w:rsid w:val="0037354E"/>
    <w:rsid w:val="003735D3"/>
    <w:rsid w:val="00373783"/>
    <w:rsid w:val="00373B0B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593"/>
    <w:rsid w:val="003746CC"/>
    <w:rsid w:val="003748AA"/>
    <w:rsid w:val="00374961"/>
    <w:rsid w:val="00374C40"/>
    <w:rsid w:val="0037525F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5FEE"/>
    <w:rsid w:val="003760D4"/>
    <w:rsid w:val="00376166"/>
    <w:rsid w:val="003765F3"/>
    <w:rsid w:val="0037669B"/>
    <w:rsid w:val="003766BC"/>
    <w:rsid w:val="00376738"/>
    <w:rsid w:val="00376937"/>
    <w:rsid w:val="00376B2D"/>
    <w:rsid w:val="00376BAE"/>
    <w:rsid w:val="00376BC6"/>
    <w:rsid w:val="00376DEC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10C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BC4"/>
    <w:rsid w:val="00381BE2"/>
    <w:rsid w:val="00381CC6"/>
    <w:rsid w:val="003820E4"/>
    <w:rsid w:val="00382179"/>
    <w:rsid w:val="003821E0"/>
    <w:rsid w:val="00382233"/>
    <w:rsid w:val="003823C2"/>
    <w:rsid w:val="00382890"/>
    <w:rsid w:val="00382906"/>
    <w:rsid w:val="00382A61"/>
    <w:rsid w:val="00382BF5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AC"/>
    <w:rsid w:val="00391A73"/>
    <w:rsid w:val="00391AC0"/>
    <w:rsid w:val="00391B41"/>
    <w:rsid w:val="00391CD1"/>
    <w:rsid w:val="0039214C"/>
    <w:rsid w:val="00392195"/>
    <w:rsid w:val="003921EC"/>
    <w:rsid w:val="003923AC"/>
    <w:rsid w:val="00392647"/>
    <w:rsid w:val="00392790"/>
    <w:rsid w:val="00392AA4"/>
    <w:rsid w:val="00392BAB"/>
    <w:rsid w:val="0039313C"/>
    <w:rsid w:val="00393504"/>
    <w:rsid w:val="0039387A"/>
    <w:rsid w:val="00393D8D"/>
    <w:rsid w:val="00393E33"/>
    <w:rsid w:val="00393F41"/>
    <w:rsid w:val="00394178"/>
    <w:rsid w:val="00394265"/>
    <w:rsid w:val="00394291"/>
    <w:rsid w:val="0039456C"/>
    <w:rsid w:val="003948F9"/>
    <w:rsid w:val="00394ABF"/>
    <w:rsid w:val="00394B94"/>
    <w:rsid w:val="00394C1B"/>
    <w:rsid w:val="00394C4C"/>
    <w:rsid w:val="00394DA9"/>
    <w:rsid w:val="00394FA5"/>
    <w:rsid w:val="003954DE"/>
    <w:rsid w:val="0039558C"/>
    <w:rsid w:val="003955B1"/>
    <w:rsid w:val="003955BA"/>
    <w:rsid w:val="003959E1"/>
    <w:rsid w:val="003959FD"/>
    <w:rsid w:val="00395A15"/>
    <w:rsid w:val="00395A80"/>
    <w:rsid w:val="00395D09"/>
    <w:rsid w:val="00396074"/>
    <w:rsid w:val="003960C6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55"/>
    <w:rsid w:val="0039787B"/>
    <w:rsid w:val="00397900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8B"/>
    <w:rsid w:val="003A0EF4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9FF"/>
    <w:rsid w:val="003A1BDF"/>
    <w:rsid w:val="003A1DAF"/>
    <w:rsid w:val="003A1E5B"/>
    <w:rsid w:val="003A1FE0"/>
    <w:rsid w:val="003A2094"/>
    <w:rsid w:val="003A20B0"/>
    <w:rsid w:val="003A2394"/>
    <w:rsid w:val="003A24E7"/>
    <w:rsid w:val="003A25D3"/>
    <w:rsid w:val="003A2691"/>
    <w:rsid w:val="003A2785"/>
    <w:rsid w:val="003A2800"/>
    <w:rsid w:val="003A28C9"/>
    <w:rsid w:val="003A2995"/>
    <w:rsid w:val="003A2A67"/>
    <w:rsid w:val="003A2C3A"/>
    <w:rsid w:val="003A2E84"/>
    <w:rsid w:val="003A30E3"/>
    <w:rsid w:val="003A32E0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8AA"/>
    <w:rsid w:val="003A5A2F"/>
    <w:rsid w:val="003A5C8C"/>
    <w:rsid w:val="003A5CFF"/>
    <w:rsid w:val="003A5F37"/>
    <w:rsid w:val="003A607E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AF9"/>
    <w:rsid w:val="003A7B4B"/>
    <w:rsid w:val="003A7DBD"/>
    <w:rsid w:val="003A7F51"/>
    <w:rsid w:val="003B00BF"/>
    <w:rsid w:val="003B03DF"/>
    <w:rsid w:val="003B0568"/>
    <w:rsid w:val="003B0582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97"/>
    <w:rsid w:val="003B15F0"/>
    <w:rsid w:val="003B161C"/>
    <w:rsid w:val="003B1826"/>
    <w:rsid w:val="003B190B"/>
    <w:rsid w:val="003B1C8E"/>
    <w:rsid w:val="003B1E77"/>
    <w:rsid w:val="003B1E7C"/>
    <w:rsid w:val="003B1EF0"/>
    <w:rsid w:val="003B1F86"/>
    <w:rsid w:val="003B1FD7"/>
    <w:rsid w:val="003B207D"/>
    <w:rsid w:val="003B22C4"/>
    <w:rsid w:val="003B24C0"/>
    <w:rsid w:val="003B26A1"/>
    <w:rsid w:val="003B2737"/>
    <w:rsid w:val="003B2B6D"/>
    <w:rsid w:val="003B2D3C"/>
    <w:rsid w:val="003B314F"/>
    <w:rsid w:val="003B3458"/>
    <w:rsid w:val="003B34FA"/>
    <w:rsid w:val="003B37EC"/>
    <w:rsid w:val="003B392D"/>
    <w:rsid w:val="003B3FDB"/>
    <w:rsid w:val="003B421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80C"/>
    <w:rsid w:val="003B5DE7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4D6"/>
    <w:rsid w:val="003C0946"/>
    <w:rsid w:val="003C094B"/>
    <w:rsid w:val="003C0C19"/>
    <w:rsid w:val="003C0C88"/>
    <w:rsid w:val="003C0CF5"/>
    <w:rsid w:val="003C0EB3"/>
    <w:rsid w:val="003C0EE4"/>
    <w:rsid w:val="003C110C"/>
    <w:rsid w:val="003C1195"/>
    <w:rsid w:val="003C13D9"/>
    <w:rsid w:val="003C14DA"/>
    <w:rsid w:val="003C1535"/>
    <w:rsid w:val="003C16F8"/>
    <w:rsid w:val="003C18B0"/>
    <w:rsid w:val="003C18F3"/>
    <w:rsid w:val="003C19A4"/>
    <w:rsid w:val="003C19ED"/>
    <w:rsid w:val="003C1B73"/>
    <w:rsid w:val="003C1CC6"/>
    <w:rsid w:val="003C1D64"/>
    <w:rsid w:val="003C1ED9"/>
    <w:rsid w:val="003C2133"/>
    <w:rsid w:val="003C2172"/>
    <w:rsid w:val="003C29AF"/>
    <w:rsid w:val="003C29EA"/>
    <w:rsid w:val="003C2F43"/>
    <w:rsid w:val="003C30A8"/>
    <w:rsid w:val="003C30BF"/>
    <w:rsid w:val="003C30FC"/>
    <w:rsid w:val="003C312D"/>
    <w:rsid w:val="003C3236"/>
    <w:rsid w:val="003C32AE"/>
    <w:rsid w:val="003C3450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4923"/>
    <w:rsid w:val="003C4AB5"/>
    <w:rsid w:val="003C4E45"/>
    <w:rsid w:val="003C52A2"/>
    <w:rsid w:val="003C53C6"/>
    <w:rsid w:val="003C5426"/>
    <w:rsid w:val="003C54D4"/>
    <w:rsid w:val="003C57F0"/>
    <w:rsid w:val="003C5A34"/>
    <w:rsid w:val="003C5DD8"/>
    <w:rsid w:val="003C5DDE"/>
    <w:rsid w:val="003C5EFF"/>
    <w:rsid w:val="003C5F0F"/>
    <w:rsid w:val="003C5FB7"/>
    <w:rsid w:val="003C617E"/>
    <w:rsid w:val="003C62CC"/>
    <w:rsid w:val="003C6419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E7"/>
    <w:rsid w:val="003C7B78"/>
    <w:rsid w:val="003C7FBB"/>
    <w:rsid w:val="003D00B2"/>
    <w:rsid w:val="003D08E1"/>
    <w:rsid w:val="003D0AAA"/>
    <w:rsid w:val="003D0C17"/>
    <w:rsid w:val="003D0C6B"/>
    <w:rsid w:val="003D0C71"/>
    <w:rsid w:val="003D0DA6"/>
    <w:rsid w:val="003D10FA"/>
    <w:rsid w:val="003D140D"/>
    <w:rsid w:val="003D166E"/>
    <w:rsid w:val="003D1AF0"/>
    <w:rsid w:val="003D1C00"/>
    <w:rsid w:val="003D1E40"/>
    <w:rsid w:val="003D2105"/>
    <w:rsid w:val="003D2145"/>
    <w:rsid w:val="003D23BB"/>
    <w:rsid w:val="003D2437"/>
    <w:rsid w:val="003D271B"/>
    <w:rsid w:val="003D2957"/>
    <w:rsid w:val="003D2D83"/>
    <w:rsid w:val="003D2F72"/>
    <w:rsid w:val="003D32B4"/>
    <w:rsid w:val="003D3339"/>
    <w:rsid w:val="003D3510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44E2"/>
    <w:rsid w:val="003D480D"/>
    <w:rsid w:val="003D49F3"/>
    <w:rsid w:val="003D49FD"/>
    <w:rsid w:val="003D4C0D"/>
    <w:rsid w:val="003D4EB3"/>
    <w:rsid w:val="003D501E"/>
    <w:rsid w:val="003D525F"/>
    <w:rsid w:val="003D5362"/>
    <w:rsid w:val="003D536B"/>
    <w:rsid w:val="003D5470"/>
    <w:rsid w:val="003D5472"/>
    <w:rsid w:val="003D5A59"/>
    <w:rsid w:val="003D5B91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654"/>
    <w:rsid w:val="003D77F5"/>
    <w:rsid w:val="003D788E"/>
    <w:rsid w:val="003D78FA"/>
    <w:rsid w:val="003D79DF"/>
    <w:rsid w:val="003D7DCF"/>
    <w:rsid w:val="003D7EEB"/>
    <w:rsid w:val="003E0045"/>
    <w:rsid w:val="003E00B5"/>
    <w:rsid w:val="003E00F9"/>
    <w:rsid w:val="003E01FA"/>
    <w:rsid w:val="003E0234"/>
    <w:rsid w:val="003E05CC"/>
    <w:rsid w:val="003E0BCC"/>
    <w:rsid w:val="003E0FB3"/>
    <w:rsid w:val="003E10D2"/>
    <w:rsid w:val="003E11E6"/>
    <w:rsid w:val="003E12A9"/>
    <w:rsid w:val="003E1490"/>
    <w:rsid w:val="003E1731"/>
    <w:rsid w:val="003E1AD9"/>
    <w:rsid w:val="003E1DD4"/>
    <w:rsid w:val="003E1E19"/>
    <w:rsid w:val="003E1F4C"/>
    <w:rsid w:val="003E2001"/>
    <w:rsid w:val="003E210B"/>
    <w:rsid w:val="003E2186"/>
    <w:rsid w:val="003E21A5"/>
    <w:rsid w:val="003E23FA"/>
    <w:rsid w:val="003E2414"/>
    <w:rsid w:val="003E2450"/>
    <w:rsid w:val="003E259B"/>
    <w:rsid w:val="003E265E"/>
    <w:rsid w:val="003E2695"/>
    <w:rsid w:val="003E276F"/>
    <w:rsid w:val="003E2849"/>
    <w:rsid w:val="003E2897"/>
    <w:rsid w:val="003E2A2F"/>
    <w:rsid w:val="003E2BBA"/>
    <w:rsid w:val="003E3222"/>
    <w:rsid w:val="003E3602"/>
    <w:rsid w:val="003E372F"/>
    <w:rsid w:val="003E3873"/>
    <w:rsid w:val="003E3C42"/>
    <w:rsid w:val="003E3E9D"/>
    <w:rsid w:val="003E3F39"/>
    <w:rsid w:val="003E4295"/>
    <w:rsid w:val="003E44C3"/>
    <w:rsid w:val="003E45EC"/>
    <w:rsid w:val="003E4800"/>
    <w:rsid w:val="003E4DD7"/>
    <w:rsid w:val="003E5044"/>
    <w:rsid w:val="003E5293"/>
    <w:rsid w:val="003E52A5"/>
    <w:rsid w:val="003E5868"/>
    <w:rsid w:val="003E5C63"/>
    <w:rsid w:val="003E5CA4"/>
    <w:rsid w:val="003E5D73"/>
    <w:rsid w:val="003E609F"/>
    <w:rsid w:val="003E63A3"/>
    <w:rsid w:val="003E664F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3E5"/>
    <w:rsid w:val="003E7613"/>
    <w:rsid w:val="003E7BB9"/>
    <w:rsid w:val="003E7D98"/>
    <w:rsid w:val="003F00B1"/>
    <w:rsid w:val="003F0524"/>
    <w:rsid w:val="003F06E0"/>
    <w:rsid w:val="003F0994"/>
    <w:rsid w:val="003F0C1C"/>
    <w:rsid w:val="003F0CE8"/>
    <w:rsid w:val="003F131A"/>
    <w:rsid w:val="003F135E"/>
    <w:rsid w:val="003F140B"/>
    <w:rsid w:val="003F148A"/>
    <w:rsid w:val="003F1732"/>
    <w:rsid w:val="003F18ED"/>
    <w:rsid w:val="003F1916"/>
    <w:rsid w:val="003F19D5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2B5"/>
    <w:rsid w:val="003F3325"/>
    <w:rsid w:val="003F34B6"/>
    <w:rsid w:val="003F37AA"/>
    <w:rsid w:val="003F3881"/>
    <w:rsid w:val="003F3A99"/>
    <w:rsid w:val="003F3D32"/>
    <w:rsid w:val="003F3F16"/>
    <w:rsid w:val="003F3F95"/>
    <w:rsid w:val="003F3FAC"/>
    <w:rsid w:val="003F404C"/>
    <w:rsid w:val="003F42DD"/>
    <w:rsid w:val="003F4A01"/>
    <w:rsid w:val="003F4B0E"/>
    <w:rsid w:val="003F4CA6"/>
    <w:rsid w:val="003F4F40"/>
    <w:rsid w:val="003F51A4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FB3"/>
    <w:rsid w:val="003F7FEE"/>
    <w:rsid w:val="0040014F"/>
    <w:rsid w:val="00400169"/>
    <w:rsid w:val="004001FF"/>
    <w:rsid w:val="004003D7"/>
    <w:rsid w:val="00400545"/>
    <w:rsid w:val="00400819"/>
    <w:rsid w:val="004009A3"/>
    <w:rsid w:val="00400B20"/>
    <w:rsid w:val="00400DB4"/>
    <w:rsid w:val="00400E06"/>
    <w:rsid w:val="00400F8A"/>
    <w:rsid w:val="004011B4"/>
    <w:rsid w:val="00401310"/>
    <w:rsid w:val="00401335"/>
    <w:rsid w:val="004013E2"/>
    <w:rsid w:val="00401518"/>
    <w:rsid w:val="00401589"/>
    <w:rsid w:val="00401B4A"/>
    <w:rsid w:val="00401B88"/>
    <w:rsid w:val="00401CE5"/>
    <w:rsid w:val="00401D6C"/>
    <w:rsid w:val="00401D91"/>
    <w:rsid w:val="00401F9C"/>
    <w:rsid w:val="0040201E"/>
    <w:rsid w:val="00402021"/>
    <w:rsid w:val="0040243D"/>
    <w:rsid w:val="00402678"/>
    <w:rsid w:val="004027F0"/>
    <w:rsid w:val="00402824"/>
    <w:rsid w:val="00402907"/>
    <w:rsid w:val="0040297E"/>
    <w:rsid w:val="00402C06"/>
    <w:rsid w:val="0040306B"/>
    <w:rsid w:val="004030BF"/>
    <w:rsid w:val="0040321A"/>
    <w:rsid w:val="004032F8"/>
    <w:rsid w:val="0040349F"/>
    <w:rsid w:val="004034BE"/>
    <w:rsid w:val="00403717"/>
    <w:rsid w:val="00403A57"/>
    <w:rsid w:val="00403A67"/>
    <w:rsid w:val="00403AFE"/>
    <w:rsid w:val="00403B8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351"/>
    <w:rsid w:val="00407B9E"/>
    <w:rsid w:val="00407CE8"/>
    <w:rsid w:val="00407EC8"/>
    <w:rsid w:val="00410495"/>
    <w:rsid w:val="0041059E"/>
    <w:rsid w:val="00410601"/>
    <w:rsid w:val="00410770"/>
    <w:rsid w:val="00410790"/>
    <w:rsid w:val="0041089C"/>
    <w:rsid w:val="00410966"/>
    <w:rsid w:val="004109BB"/>
    <w:rsid w:val="00410E02"/>
    <w:rsid w:val="0041106F"/>
    <w:rsid w:val="004110A6"/>
    <w:rsid w:val="00411269"/>
    <w:rsid w:val="00411513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52F"/>
    <w:rsid w:val="00413666"/>
    <w:rsid w:val="00413945"/>
    <w:rsid w:val="00413E23"/>
    <w:rsid w:val="00413F17"/>
    <w:rsid w:val="00414347"/>
    <w:rsid w:val="004145A9"/>
    <w:rsid w:val="004146E0"/>
    <w:rsid w:val="00414843"/>
    <w:rsid w:val="00414936"/>
    <w:rsid w:val="00414A6F"/>
    <w:rsid w:val="00414AFD"/>
    <w:rsid w:val="00414BD3"/>
    <w:rsid w:val="00414BD7"/>
    <w:rsid w:val="00414C04"/>
    <w:rsid w:val="00414E9B"/>
    <w:rsid w:val="00414EC1"/>
    <w:rsid w:val="00415253"/>
    <w:rsid w:val="00415268"/>
    <w:rsid w:val="0041541C"/>
    <w:rsid w:val="004156EF"/>
    <w:rsid w:val="0041599E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D5F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92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84D"/>
    <w:rsid w:val="0042290E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68B"/>
    <w:rsid w:val="004248D6"/>
    <w:rsid w:val="0042491D"/>
    <w:rsid w:val="00424F01"/>
    <w:rsid w:val="00424FCC"/>
    <w:rsid w:val="004251B2"/>
    <w:rsid w:val="0042530E"/>
    <w:rsid w:val="0042534C"/>
    <w:rsid w:val="0042587C"/>
    <w:rsid w:val="00425A2B"/>
    <w:rsid w:val="00425A7C"/>
    <w:rsid w:val="00425BCE"/>
    <w:rsid w:val="00425EBE"/>
    <w:rsid w:val="0042632F"/>
    <w:rsid w:val="004263E8"/>
    <w:rsid w:val="00426470"/>
    <w:rsid w:val="0042657F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B0"/>
    <w:rsid w:val="00427FCC"/>
    <w:rsid w:val="00430113"/>
    <w:rsid w:val="004301E6"/>
    <w:rsid w:val="00430D53"/>
    <w:rsid w:val="00430D70"/>
    <w:rsid w:val="004317AE"/>
    <w:rsid w:val="00431917"/>
    <w:rsid w:val="004319E7"/>
    <w:rsid w:val="004319EC"/>
    <w:rsid w:val="00431EC7"/>
    <w:rsid w:val="00431FD9"/>
    <w:rsid w:val="004323EA"/>
    <w:rsid w:val="00432516"/>
    <w:rsid w:val="00432555"/>
    <w:rsid w:val="00432B27"/>
    <w:rsid w:val="00432D2B"/>
    <w:rsid w:val="00432D2D"/>
    <w:rsid w:val="00432FB3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E5"/>
    <w:rsid w:val="00434F2D"/>
    <w:rsid w:val="0043508A"/>
    <w:rsid w:val="004350AE"/>
    <w:rsid w:val="00435264"/>
    <w:rsid w:val="0043526D"/>
    <w:rsid w:val="004355A7"/>
    <w:rsid w:val="00435625"/>
    <w:rsid w:val="0043563A"/>
    <w:rsid w:val="0043571E"/>
    <w:rsid w:val="00435C24"/>
    <w:rsid w:val="00435C4D"/>
    <w:rsid w:val="00435DC0"/>
    <w:rsid w:val="00435FF2"/>
    <w:rsid w:val="00436075"/>
    <w:rsid w:val="0043655D"/>
    <w:rsid w:val="00436757"/>
    <w:rsid w:val="00436BA2"/>
    <w:rsid w:val="00436CF3"/>
    <w:rsid w:val="00436E1F"/>
    <w:rsid w:val="0043728C"/>
    <w:rsid w:val="0043740F"/>
    <w:rsid w:val="004374F2"/>
    <w:rsid w:val="00437A8A"/>
    <w:rsid w:val="00437BA7"/>
    <w:rsid w:val="00437CCC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31"/>
    <w:rsid w:val="004426ED"/>
    <w:rsid w:val="0044274C"/>
    <w:rsid w:val="0044275B"/>
    <w:rsid w:val="004430C2"/>
    <w:rsid w:val="0044312A"/>
    <w:rsid w:val="004434B3"/>
    <w:rsid w:val="004434E0"/>
    <w:rsid w:val="004434FD"/>
    <w:rsid w:val="00443937"/>
    <w:rsid w:val="00443A4C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C5D"/>
    <w:rsid w:val="00444D05"/>
    <w:rsid w:val="00445196"/>
    <w:rsid w:val="00445271"/>
    <w:rsid w:val="0044534A"/>
    <w:rsid w:val="00445414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A78"/>
    <w:rsid w:val="00446BFC"/>
    <w:rsid w:val="00446F21"/>
    <w:rsid w:val="0044723A"/>
    <w:rsid w:val="004474F9"/>
    <w:rsid w:val="00447976"/>
    <w:rsid w:val="00447B04"/>
    <w:rsid w:val="00447B2F"/>
    <w:rsid w:val="00447BB8"/>
    <w:rsid w:val="00447DC2"/>
    <w:rsid w:val="00450012"/>
    <w:rsid w:val="00450237"/>
    <w:rsid w:val="00450320"/>
    <w:rsid w:val="0045041F"/>
    <w:rsid w:val="00450590"/>
    <w:rsid w:val="00450718"/>
    <w:rsid w:val="004509AE"/>
    <w:rsid w:val="00450EBB"/>
    <w:rsid w:val="004511FA"/>
    <w:rsid w:val="0045141E"/>
    <w:rsid w:val="00451545"/>
    <w:rsid w:val="00451874"/>
    <w:rsid w:val="00451BC0"/>
    <w:rsid w:val="00451CCA"/>
    <w:rsid w:val="00452011"/>
    <w:rsid w:val="0045203F"/>
    <w:rsid w:val="0045207E"/>
    <w:rsid w:val="004520B2"/>
    <w:rsid w:val="00452861"/>
    <w:rsid w:val="004531DB"/>
    <w:rsid w:val="00453583"/>
    <w:rsid w:val="004536BA"/>
    <w:rsid w:val="00453953"/>
    <w:rsid w:val="004539CE"/>
    <w:rsid w:val="00453AE0"/>
    <w:rsid w:val="00453C21"/>
    <w:rsid w:val="00453E5E"/>
    <w:rsid w:val="00453E77"/>
    <w:rsid w:val="00453F18"/>
    <w:rsid w:val="00454215"/>
    <w:rsid w:val="00454289"/>
    <w:rsid w:val="00454455"/>
    <w:rsid w:val="0045446A"/>
    <w:rsid w:val="004545A6"/>
    <w:rsid w:val="0045490C"/>
    <w:rsid w:val="00454974"/>
    <w:rsid w:val="00454B7F"/>
    <w:rsid w:val="00454E95"/>
    <w:rsid w:val="00454FC6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BA5"/>
    <w:rsid w:val="00455BAE"/>
    <w:rsid w:val="00455C44"/>
    <w:rsid w:val="00455CDA"/>
    <w:rsid w:val="00455DF9"/>
    <w:rsid w:val="00455E94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EF8"/>
    <w:rsid w:val="00456F03"/>
    <w:rsid w:val="00456F63"/>
    <w:rsid w:val="004570BD"/>
    <w:rsid w:val="0045716D"/>
    <w:rsid w:val="004573DB"/>
    <w:rsid w:val="004574C4"/>
    <w:rsid w:val="00457594"/>
    <w:rsid w:val="00460046"/>
    <w:rsid w:val="004604E1"/>
    <w:rsid w:val="00460722"/>
    <w:rsid w:val="00460743"/>
    <w:rsid w:val="004607C8"/>
    <w:rsid w:val="0046095F"/>
    <w:rsid w:val="00460AD1"/>
    <w:rsid w:val="00460BD8"/>
    <w:rsid w:val="00461041"/>
    <w:rsid w:val="00461198"/>
    <w:rsid w:val="00461257"/>
    <w:rsid w:val="00461413"/>
    <w:rsid w:val="00461586"/>
    <w:rsid w:val="00461622"/>
    <w:rsid w:val="00461869"/>
    <w:rsid w:val="004618C2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9E4"/>
    <w:rsid w:val="00462B95"/>
    <w:rsid w:val="00462C0B"/>
    <w:rsid w:val="00462FA9"/>
    <w:rsid w:val="0046326D"/>
    <w:rsid w:val="00463292"/>
    <w:rsid w:val="00463475"/>
    <w:rsid w:val="0046377C"/>
    <w:rsid w:val="004638AA"/>
    <w:rsid w:val="0046397B"/>
    <w:rsid w:val="00463B99"/>
    <w:rsid w:val="00463C3A"/>
    <w:rsid w:val="00463C6C"/>
    <w:rsid w:val="00463E1C"/>
    <w:rsid w:val="00463E44"/>
    <w:rsid w:val="0046413C"/>
    <w:rsid w:val="004646B7"/>
    <w:rsid w:val="004647C4"/>
    <w:rsid w:val="004648C8"/>
    <w:rsid w:val="00464C0E"/>
    <w:rsid w:val="00464CBA"/>
    <w:rsid w:val="00464EC3"/>
    <w:rsid w:val="00464FDC"/>
    <w:rsid w:val="004651C8"/>
    <w:rsid w:val="00465258"/>
    <w:rsid w:val="00465276"/>
    <w:rsid w:val="004655B7"/>
    <w:rsid w:val="004655C7"/>
    <w:rsid w:val="004656B4"/>
    <w:rsid w:val="0046570B"/>
    <w:rsid w:val="00465888"/>
    <w:rsid w:val="00465B92"/>
    <w:rsid w:val="00465BBC"/>
    <w:rsid w:val="00465BCB"/>
    <w:rsid w:val="00465BE4"/>
    <w:rsid w:val="00465C1F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700C9"/>
    <w:rsid w:val="0047042B"/>
    <w:rsid w:val="00470444"/>
    <w:rsid w:val="00470484"/>
    <w:rsid w:val="004706A7"/>
    <w:rsid w:val="00470992"/>
    <w:rsid w:val="004709A0"/>
    <w:rsid w:val="00470A6E"/>
    <w:rsid w:val="00470AC8"/>
    <w:rsid w:val="00470E45"/>
    <w:rsid w:val="00470FC8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353"/>
    <w:rsid w:val="004723F6"/>
    <w:rsid w:val="00472633"/>
    <w:rsid w:val="00472B9A"/>
    <w:rsid w:val="00472BB2"/>
    <w:rsid w:val="00472C6F"/>
    <w:rsid w:val="00472CAD"/>
    <w:rsid w:val="00472CC8"/>
    <w:rsid w:val="00472E55"/>
    <w:rsid w:val="00472F32"/>
    <w:rsid w:val="004732E8"/>
    <w:rsid w:val="00473667"/>
    <w:rsid w:val="004737B9"/>
    <w:rsid w:val="0047386D"/>
    <w:rsid w:val="00473A5D"/>
    <w:rsid w:val="00473AF2"/>
    <w:rsid w:val="0047402E"/>
    <w:rsid w:val="004740BC"/>
    <w:rsid w:val="004745E7"/>
    <w:rsid w:val="00474634"/>
    <w:rsid w:val="0047468C"/>
    <w:rsid w:val="00474B62"/>
    <w:rsid w:val="00475045"/>
    <w:rsid w:val="0047516C"/>
    <w:rsid w:val="00475357"/>
    <w:rsid w:val="004755C9"/>
    <w:rsid w:val="00475812"/>
    <w:rsid w:val="004758D4"/>
    <w:rsid w:val="00475CEC"/>
    <w:rsid w:val="004760FC"/>
    <w:rsid w:val="00476322"/>
    <w:rsid w:val="00476655"/>
    <w:rsid w:val="004767A0"/>
    <w:rsid w:val="00476DEE"/>
    <w:rsid w:val="00477144"/>
    <w:rsid w:val="004774F2"/>
    <w:rsid w:val="0047777E"/>
    <w:rsid w:val="00477904"/>
    <w:rsid w:val="00477C2F"/>
    <w:rsid w:val="00477E11"/>
    <w:rsid w:val="00480171"/>
    <w:rsid w:val="0048057C"/>
    <w:rsid w:val="00480DC5"/>
    <w:rsid w:val="00480E57"/>
    <w:rsid w:val="00480F35"/>
    <w:rsid w:val="0048106D"/>
    <w:rsid w:val="0048140E"/>
    <w:rsid w:val="004816D0"/>
    <w:rsid w:val="00481741"/>
    <w:rsid w:val="004817E3"/>
    <w:rsid w:val="00481826"/>
    <w:rsid w:val="004819C1"/>
    <w:rsid w:val="004819F5"/>
    <w:rsid w:val="00481BE3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AB5"/>
    <w:rsid w:val="00483CAD"/>
    <w:rsid w:val="00483F88"/>
    <w:rsid w:val="004841A9"/>
    <w:rsid w:val="0048481B"/>
    <w:rsid w:val="004850EE"/>
    <w:rsid w:val="004852E8"/>
    <w:rsid w:val="004853C8"/>
    <w:rsid w:val="00485432"/>
    <w:rsid w:val="00485661"/>
    <w:rsid w:val="00485795"/>
    <w:rsid w:val="0048595D"/>
    <w:rsid w:val="00485AA2"/>
    <w:rsid w:val="00485F7F"/>
    <w:rsid w:val="004861CD"/>
    <w:rsid w:val="004862C4"/>
    <w:rsid w:val="00486317"/>
    <w:rsid w:val="00486382"/>
    <w:rsid w:val="00486725"/>
    <w:rsid w:val="00486847"/>
    <w:rsid w:val="00486BAC"/>
    <w:rsid w:val="00486BB9"/>
    <w:rsid w:val="004873C5"/>
    <w:rsid w:val="0048748A"/>
    <w:rsid w:val="004874BE"/>
    <w:rsid w:val="004876E2"/>
    <w:rsid w:val="004877FB"/>
    <w:rsid w:val="004878AA"/>
    <w:rsid w:val="00487A07"/>
    <w:rsid w:val="00487B1B"/>
    <w:rsid w:val="00487F36"/>
    <w:rsid w:val="00487F3F"/>
    <w:rsid w:val="00490166"/>
    <w:rsid w:val="004903FF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B2A"/>
    <w:rsid w:val="00491E6B"/>
    <w:rsid w:val="00492225"/>
    <w:rsid w:val="004922FD"/>
    <w:rsid w:val="00492307"/>
    <w:rsid w:val="00492697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EC"/>
    <w:rsid w:val="00493FE9"/>
    <w:rsid w:val="0049427C"/>
    <w:rsid w:val="004942B2"/>
    <w:rsid w:val="00494348"/>
    <w:rsid w:val="004943B7"/>
    <w:rsid w:val="004943C7"/>
    <w:rsid w:val="0049450D"/>
    <w:rsid w:val="00494624"/>
    <w:rsid w:val="004947A8"/>
    <w:rsid w:val="00494E54"/>
    <w:rsid w:val="004952BA"/>
    <w:rsid w:val="004952F4"/>
    <w:rsid w:val="00495604"/>
    <w:rsid w:val="0049568A"/>
    <w:rsid w:val="00495765"/>
    <w:rsid w:val="00495E01"/>
    <w:rsid w:val="00495F7C"/>
    <w:rsid w:val="0049602D"/>
    <w:rsid w:val="0049647A"/>
    <w:rsid w:val="0049673C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4DE"/>
    <w:rsid w:val="004A060B"/>
    <w:rsid w:val="004A0814"/>
    <w:rsid w:val="004A090A"/>
    <w:rsid w:val="004A0C45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A1"/>
    <w:rsid w:val="004A1FFB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3890"/>
    <w:rsid w:val="004A4182"/>
    <w:rsid w:val="004A4234"/>
    <w:rsid w:val="004A430D"/>
    <w:rsid w:val="004A4359"/>
    <w:rsid w:val="004A4433"/>
    <w:rsid w:val="004A4699"/>
    <w:rsid w:val="004A472B"/>
    <w:rsid w:val="004A4778"/>
    <w:rsid w:val="004A4792"/>
    <w:rsid w:val="004A48D8"/>
    <w:rsid w:val="004A4A6D"/>
    <w:rsid w:val="004A4B2E"/>
    <w:rsid w:val="004A4FF9"/>
    <w:rsid w:val="004A5192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01E"/>
    <w:rsid w:val="004A651F"/>
    <w:rsid w:val="004A662E"/>
    <w:rsid w:val="004A69B8"/>
    <w:rsid w:val="004A69DA"/>
    <w:rsid w:val="004A6A7D"/>
    <w:rsid w:val="004A6C18"/>
    <w:rsid w:val="004A6C7A"/>
    <w:rsid w:val="004A6D26"/>
    <w:rsid w:val="004A7091"/>
    <w:rsid w:val="004A7174"/>
    <w:rsid w:val="004A71C1"/>
    <w:rsid w:val="004A72D3"/>
    <w:rsid w:val="004A7388"/>
    <w:rsid w:val="004A75CD"/>
    <w:rsid w:val="004A7671"/>
    <w:rsid w:val="004A7712"/>
    <w:rsid w:val="004A7838"/>
    <w:rsid w:val="004A79A3"/>
    <w:rsid w:val="004A7B84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7B5"/>
    <w:rsid w:val="004B1A7A"/>
    <w:rsid w:val="004B1A85"/>
    <w:rsid w:val="004B1A95"/>
    <w:rsid w:val="004B1B63"/>
    <w:rsid w:val="004B1F80"/>
    <w:rsid w:val="004B226C"/>
    <w:rsid w:val="004B234C"/>
    <w:rsid w:val="004B244F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719"/>
    <w:rsid w:val="004B374D"/>
    <w:rsid w:val="004B3A44"/>
    <w:rsid w:val="004B3B45"/>
    <w:rsid w:val="004B3F61"/>
    <w:rsid w:val="004B4180"/>
    <w:rsid w:val="004B419A"/>
    <w:rsid w:val="004B41CD"/>
    <w:rsid w:val="004B4516"/>
    <w:rsid w:val="004B457A"/>
    <w:rsid w:val="004B492A"/>
    <w:rsid w:val="004B4A25"/>
    <w:rsid w:val="004B4A44"/>
    <w:rsid w:val="004B4A7A"/>
    <w:rsid w:val="004B4B6B"/>
    <w:rsid w:val="004B4C8D"/>
    <w:rsid w:val="004B5280"/>
    <w:rsid w:val="004B57E9"/>
    <w:rsid w:val="004B5840"/>
    <w:rsid w:val="004B5B8D"/>
    <w:rsid w:val="004B5C1C"/>
    <w:rsid w:val="004B5EF7"/>
    <w:rsid w:val="004B5FA9"/>
    <w:rsid w:val="004B636C"/>
    <w:rsid w:val="004B65F6"/>
    <w:rsid w:val="004B6795"/>
    <w:rsid w:val="004B67A3"/>
    <w:rsid w:val="004B6BB8"/>
    <w:rsid w:val="004B6C07"/>
    <w:rsid w:val="004B6C51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36D"/>
    <w:rsid w:val="004C25C6"/>
    <w:rsid w:val="004C2742"/>
    <w:rsid w:val="004C283F"/>
    <w:rsid w:val="004C2890"/>
    <w:rsid w:val="004C28A8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70E"/>
    <w:rsid w:val="004C389E"/>
    <w:rsid w:val="004C38EC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C36"/>
    <w:rsid w:val="004C5C7E"/>
    <w:rsid w:val="004C6184"/>
    <w:rsid w:val="004C6267"/>
    <w:rsid w:val="004C6289"/>
    <w:rsid w:val="004C6642"/>
    <w:rsid w:val="004C6A57"/>
    <w:rsid w:val="004C6FC6"/>
    <w:rsid w:val="004C7020"/>
    <w:rsid w:val="004C711D"/>
    <w:rsid w:val="004C712C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16E"/>
    <w:rsid w:val="004D1357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547"/>
    <w:rsid w:val="004D2606"/>
    <w:rsid w:val="004D2693"/>
    <w:rsid w:val="004D26A9"/>
    <w:rsid w:val="004D28AB"/>
    <w:rsid w:val="004D28C9"/>
    <w:rsid w:val="004D2F54"/>
    <w:rsid w:val="004D303B"/>
    <w:rsid w:val="004D351F"/>
    <w:rsid w:val="004D3542"/>
    <w:rsid w:val="004D3870"/>
    <w:rsid w:val="004D3953"/>
    <w:rsid w:val="004D39FA"/>
    <w:rsid w:val="004D3A22"/>
    <w:rsid w:val="004D3A5C"/>
    <w:rsid w:val="004D3FA0"/>
    <w:rsid w:val="004D40C4"/>
    <w:rsid w:val="004D40F5"/>
    <w:rsid w:val="004D4267"/>
    <w:rsid w:val="004D4726"/>
    <w:rsid w:val="004D478A"/>
    <w:rsid w:val="004D4C0F"/>
    <w:rsid w:val="004D526E"/>
    <w:rsid w:val="004D5277"/>
    <w:rsid w:val="004D58B9"/>
    <w:rsid w:val="004D5E90"/>
    <w:rsid w:val="004D60BB"/>
    <w:rsid w:val="004D6349"/>
    <w:rsid w:val="004D67AD"/>
    <w:rsid w:val="004D6926"/>
    <w:rsid w:val="004D69E8"/>
    <w:rsid w:val="004D6A69"/>
    <w:rsid w:val="004D6B58"/>
    <w:rsid w:val="004D6E68"/>
    <w:rsid w:val="004D7417"/>
    <w:rsid w:val="004D74E8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2AD"/>
    <w:rsid w:val="004E04DA"/>
    <w:rsid w:val="004E085B"/>
    <w:rsid w:val="004E095C"/>
    <w:rsid w:val="004E09E0"/>
    <w:rsid w:val="004E0AB6"/>
    <w:rsid w:val="004E0BCD"/>
    <w:rsid w:val="004E0CBC"/>
    <w:rsid w:val="004E0DBA"/>
    <w:rsid w:val="004E1521"/>
    <w:rsid w:val="004E2078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6E6"/>
    <w:rsid w:val="004E390B"/>
    <w:rsid w:val="004E397A"/>
    <w:rsid w:val="004E3A1B"/>
    <w:rsid w:val="004E3B02"/>
    <w:rsid w:val="004E3BE5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75"/>
    <w:rsid w:val="004E5793"/>
    <w:rsid w:val="004E57BF"/>
    <w:rsid w:val="004E5C96"/>
    <w:rsid w:val="004E5D53"/>
    <w:rsid w:val="004E5EDA"/>
    <w:rsid w:val="004E63B1"/>
    <w:rsid w:val="004E664E"/>
    <w:rsid w:val="004E68DF"/>
    <w:rsid w:val="004E6993"/>
    <w:rsid w:val="004E69B8"/>
    <w:rsid w:val="004E70DA"/>
    <w:rsid w:val="004E7465"/>
    <w:rsid w:val="004E790C"/>
    <w:rsid w:val="004E7A55"/>
    <w:rsid w:val="004E7C71"/>
    <w:rsid w:val="004E7E69"/>
    <w:rsid w:val="004F0116"/>
    <w:rsid w:val="004F04EA"/>
    <w:rsid w:val="004F06BB"/>
    <w:rsid w:val="004F07AA"/>
    <w:rsid w:val="004F10DE"/>
    <w:rsid w:val="004F11F7"/>
    <w:rsid w:val="004F120F"/>
    <w:rsid w:val="004F1647"/>
    <w:rsid w:val="004F16EF"/>
    <w:rsid w:val="004F1BBD"/>
    <w:rsid w:val="004F1D7C"/>
    <w:rsid w:val="004F1E7F"/>
    <w:rsid w:val="004F1FAD"/>
    <w:rsid w:val="004F22EE"/>
    <w:rsid w:val="004F2459"/>
    <w:rsid w:val="004F245F"/>
    <w:rsid w:val="004F255B"/>
    <w:rsid w:val="004F278D"/>
    <w:rsid w:val="004F27EE"/>
    <w:rsid w:val="004F2971"/>
    <w:rsid w:val="004F2988"/>
    <w:rsid w:val="004F2FA3"/>
    <w:rsid w:val="004F303B"/>
    <w:rsid w:val="004F3823"/>
    <w:rsid w:val="004F39BB"/>
    <w:rsid w:val="004F3FA9"/>
    <w:rsid w:val="004F41B7"/>
    <w:rsid w:val="004F45A2"/>
    <w:rsid w:val="004F45EC"/>
    <w:rsid w:val="004F472E"/>
    <w:rsid w:val="004F4A84"/>
    <w:rsid w:val="004F4BA6"/>
    <w:rsid w:val="004F4BDF"/>
    <w:rsid w:val="004F4D50"/>
    <w:rsid w:val="004F50A8"/>
    <w:rsid w:val="004F51A6"/>
    <w:rsid w:val="004F5258"/>
    <w:rsid w:val="004F52BA"/>
    <w:rsid w:val="004F531E"/>
    <w:rsid w:val="004F53F4"/>
    <w:rsid w:val="004F5648"/>
    <w:rsid w:val="004F5ACA"/>
    <w:rsid w:val="004F5C8C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12"/>
    <w:rsid w:val="004F7BB4"/>
    <w:rsid w:val="004F7E5E"/>
    <w:rsid w:val="004F7EB8"/>
    <w:rsid w:val="004F7EDB"/>
    <w:rsid w:val="005001F9"/>
    <w:rsid w:val="0050047C"/>
    <w:rsid w:val="005004C4"/>
    <w:rsid w:val="00500575"/>
    <w:rsid w:val="00500768"/>
    <w:rsid w:val="00500B22"/>
    <w:rsid w:val="00500B64"/>
    <w:rsid w:val="00500B7F"/>
    <w:rsid w:val="00500C77"/>
    <w:rsid w:val="00500F1C"/>
    <w:rsid w:val="0050129F"/>
    <w:rsid w:val="00501332"/>
    <w:rsid w:val="005013BA"/>
    <w:rsid w:val="005014FD"/>
    <w:rsid w:val="00501565"/>
    <w:rsid w:val="005015EB"/>
    <w:rsid w:val="005016D6"/>
    <w:rsid w:val="0050177E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66E"/>
    <w:rsid w:val="005046AB"/>
    <w:rsid w:val="005048E0"/>
    <w:rsid w:val="00504D94"/>
    <w:rsid w:val="00504DC5"/>
    <w:rsid w:val="00504DF9"/>
    <w:rsid w:val="00504FF2"/>
    <w:rsid w:val="0050505E"/>
    <w:rsid w:val="005053F1"/>
    <w:rsid w:val="0050546F"/>
    <w:rsid w:val="0050550D"/>
    <w:rsid w:val="00505869"/>
    <w:rsid w:val="00505872"/>
    <w:rsid w:val="00505D2F"/>
    <w:rsid w:val="00505EE9"/>
    <w:rsid w:val="00506248"/>
    <w:rsid w:val="0050636D"/>
    <w:rsid w:val="0050643C"/>
    <w:rsid w:val="00506504"/>
    <w:rsid w:val="0050661C"/>
    <w:rsid w:val="005066CF"/>
    <w:rsid w:val="00506719"/>
    <w:rsid w:val="005067A9"/>
    <w:rsid w:val="00506A7A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E"/>
    <w:rsid w:val="00510272"/>
    <w:rsid w:val="00510636"/>
    <w:rsid w:val="00510665"/>
    <w:rsid w:val="005107A2"/>
    <w:rsid w:val="00510CCA"/>
    <w:rsid w:val="00510E28"/>
    <w:rsid w:val="00510F12"/>
    <w:rsid w:val="0051126D"/>
    <w:rsid w:val="0051161C"/>
    <w:rsid w:val="005118C4"/>
    <w:rsid w:val="00511CF3"/>
    <w:rsid w:val="00511F35"/>
    <w:rsid w:val="00512023"/>
    <w:rsid w:val="0051252D"/>
    <w:rsid w:val="00512644"/>
    <w:rsid w:val="005127E5"/>
    <w:rsid w:val="0051291B"/>
    <w:rsid w:val="0051299D"/>
    <w:rsid w:val="005129A8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9C8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DAE"/>
    <w:rsid w:val="00514ECA"/>
    <w:rsid w:val="00514F48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C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1FED"/>
    <w:rsid w:val="00522023"/>
    <w:rsid w:val="00522124"/>
    <w:rsid w:val="0052270A"/>
    <w:rsid w:val="005227D7"/>
    <w:rsid w:val="00522A6E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356"/>
    <w:rsid w:val="005245C2"/>
    <w:rsid w:val="0052466E"/>
    <w:rsid w:val="00524B6E"/>
    <w:rsid w:val="00524CC1"/>
    <w:rsid w:val="00524E9F"/>
    <w:rsid w:val="00524FD9"/>
    <w:rsid w:val="00524FEE"/>
    <w:rsid w:val="005250BE"/>
    <w:rsid w:val="0052527F"/>
    <w:rsid w:val="005253C3"/>
    <w:rsid w:val="0052574C"/>
    <w:rsid w:val="00525BB3"/>
    <w:rsid w:val="005260A3"/>
    <w:rsid w:val="0052643A"/>
    <w:rsid w:val="00526E2F"/>
    <w:rsid w:val="0052718D"/>
    <w:rsid w:val="00527211"/>
    <w:rsid w:val="005274D8"/>
    <w:rsid w:val="0052765D"/>
    <w:rsid w:val="00527B95"/>
    <w:rsid w:val="00527D7E"/>
    <w:rsid w:val="00527E09"/>
    <w:rsid w:val="00527F49"/>
    <w:rsid w:val="0053004C"/>
    <w:rsid w:val="00530078"/>
    <w:rsid w:val="0053010F"/>
    <w:rsid w:val="0053019A"/>
    <w:rsid w:val="00530411"/>
    <w:rsid w:val="00530693"/>
    <w:rsid w:val="00530ABB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3C4"/>
    <w:rsid w:val="00534491"/>
    <w:rsid w:val="005345F0"/>
    <w:rsid w:val="005346B5"/>
    <w:rsid w:val="0053489B"/>
    <w:rsid w:val="00534927"/>
    <w:rsid w:val="0053498F"/>
    <w:rsid w:val="00534A89"/>
    <w:rsid w:val="00534ACD"/>
    <w:rsid w:val="00534B4D"/>
    <w:rsid w:val="00534C39"/>
    <w:rsid w:val="00534C85"/>
    <w:rsid w:val="00534CD8"/>
    <w:rsid w:val="00534E3E"/>
    <w:rsid w:val="00534F7B"/>
    <w:rsid w:val="00535066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A47"/>
    <w:rsid w:val="00536A54"/>
    <w:rsid w:val="00536B8E"/>
    <w:rsid w:val="00536C20"/>
    <w:rsid w:val="00536C5D"/>
    <w:rsid w:val="005373A9"/>
    <w:rsid w:val="005373CE"/>
    <w:rsid w:val="00537427"/>
    <w:rsid w:val="00537948"/>
    <w:rsid w:val="00537A61"/>
    <w:rsid w:val="00537C53"/>
    <w:rsid w:val="00537C92"/>
    <w:rsid w:val="00537C93"/>
    <w:rsid w:val="00537DB7"/>
    <w:rsid w:val="00537DF0"/>
    <w:rsid w:val="00537EAF"/>
    <w:rsid w:val="00537FE9"/>
    <w:rsid w:val="0054021D"/>
    <w:rsid w:val="0054080D"/>
    <w:rsid w:val="005408B2"/>
    <w:rsid w:val="00540A12"/>
    <w:rsid w:val="00540A38"/>
    <w:rsid w:val="00540AF3"/>
    <w:rsid w:val="00540F1B"/>
    <w:rsid w:val="0054148D"/>
    <w:rsid w:val="00541A47"/>
    <w:rsid w:val="00541A72"/>
    <w:rsid w:val="00541C99"/>
    <w:rsid w:val="00541CB8"/>
    <w:rsid w:val="00541D7B"/>
    <w:rsid w:val="00541EC7"/>
    <w:rsid w:val="00541FA0"/>
    <w:rsid w:val="00542104"/>
    <w:rsid w:val="0054218D"/>
    <w:rsid w:val="00542549"/>
    <w:rsid w:val="005425D6"/>
    <w:rsid w:val="0054286A"/>
    <w:rsid w:val="00542903"/>
    <w:rsid w:val="0054295F"/>
    <w:rsid w:val="00542A7E"/>
    <w:rsid w:val="00542E8E"/>
    <w:rsid w:val="005432F4"/>
    <w:rsid w:val="00543436"/>
    <w:rsid w:val="005434C7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A56"/>
    <w:rsid w:val="00544B13"/>
    <w:rsid w:val="00544DC1"/>
    <w:rsid w:val="00544E44"/>
    <w:rsid w:val="00545087"/>
    <w:rsid w:val="005450DD"/>
    <w:rsid w:val="0054518A"/>
    <w:rsid w:val="005453D8"/>
    <w:rsid w:val="00545876"/>
    <w:rsid w:val="00545BFA"/>
    <w:rsid w:val="00545D68"/>
    <w:rsid w:val="00546164"/>
    <w:rsid w:val="005461F8"/>
    <w:rsid w:val="005462B7"/>
    <w:rsid w:val="005463E3"/>
    <w:rsid w:val="0054667F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C42"/>
    <w:rsid w:val="00547C4F"/>
    <w:rsid w:val="00547CB2"/>
    <w:rsid w:val="00547DCC"/>
    <w:rsid w:val="00547E98"/>
    <w:rsid w:val="00547F10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0FD2"/>
    <w:rsid w:val="00551192"/>
    <w:rsid w:val="005512F8"/>
    <w:rsid w:val="00551353"/>
    <w:rsid w:val="005516F8"/>
    <w:rsid w:val="00551C78"/>
    <w:rsid w:val="00551FB4"/>
    <w:rsid w:val="00552099"/>
    <w:rsid w:val="00552640"/>
    <w:rsid w:val="005526C1"/>
    <w:rsid w:val="005528DF"/>
    <w:rsid w:val="00552B75"/>
    <w:rsid w:val="00552C6E"/>
    <w:rsid w:val="005530FC"/>
    <w:rsid w:val="0055337A"/>
    <w:rsid w:val="005538AF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32F"/>
    <w:rsid w:val="00555547"/>
    <w:rsid w:val="0055564D"/>
    <w:rsid w:val="00555659"/>
    <w:rsid w:val="0055565A"/>
    <w:rsid w:val="0055581C"/>
    <w:rsid w:val="00555C5E"/>
    <w:rsid w:val="00555ECC"/>
    <w:rsid w:val="00555EDF"/>
    <w:rsid w:val="00555F77"/>
    <w:rsid w:val="00556193"/>
    <w:rsid w:val="00556242"/>
    <w:rsid w:val="005562B8"/>
    <w:rsid w:val="005563F9"/>
    <w:rsid w:val="00556669"/>
    <w:rsid w:val="005566FB"/>
    <w:rsid w:val="00556800"/>
    <w:rsid w:val="00556837"/>
    <w:rsid w:val="00556874"/>
    <w:rsid w:val="00556ABE"/>
    <w:rsid w:val="00556C74"/>
    <w:rsid w:val="00556CD1"/>
    <w:rsid w:val="00556F18"/>
    <w:rsid w:val="00557086"/>
    <w:rsid w:val="00557099"/>
    <w:rsid w:val="00557171"/>
    <w:rsid w:val="00557203"/>
    <w:rsid w:val="0055747F"/>
    <w:rsid w:val="005574B5"/>
    <w:rsid w:val="00557649"/>
    <w:rsid w:val="00557655"/>
    <w:rsid w:val="00557855"/>
    <w:rsid w:val="005578E0"/>
    <w:rsid w:val="00557A37"/>
    <w:rsid w:val="00557B07"/>
    <w:rsid w:val="00557B08"/>
    <w:rsid w:val="00557C9C"/>
    <w:rsid w:val="00557E92"/>
    <w:rsid w:val="0056004A"/>
    <w:rsid w:val="00560059"/>
    <w:rsid w:val="0056026A"/>
    <w:rsid w:val="0056035C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E03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491"/>
    <w:rsid w:val="005654C0"/>
    <w:rsid w:val="0056581F"/>
    <w:rsid w:val="00565C9F"/>
    <w:rsid w:val="005662B9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25E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2FBF"/>
    <w:rsid w:val="0057324D"/>
    <w:rsid w:val="00573256"/>
    <w:rsid w:val="005734D5"/>
    <w:rsid w:val="005735FC"/>
    <w:rsid w:val="005736C7"/>
    <w:rsid w:val="00573A26"/>
    <w:rsid w:val="00573AC4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DB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5FF6"/>
    <w:rsid w:val="005764CC"/>
    <w:rsid w:val="005765FE"/>
    <w:rsid w:val="005768C7"/>
    <w:rsid w:val="00576A47"/>
    <w:rsid w:val="00576B12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3D8"/>
    <w:rsid w:val="0058155B"/>
    <w:rsid w:val="005815C0"/>
    <w:rsid w:val="0058170F"/>
    <w:rsid w:val="005817B4"/>
    <w:rsid w:val="00581A14"/>
    <w:rsid w:val="00581AAF"/>
    <w:rsid w:val="00581B8D"/>
    <w:rsid w:val="00581CFA"/>
    <w:rsid w:val="00581EEB"/>
    <w:rsid w:val="00581F3B"/>
    <w:rsid w:val="005821BB"/>
    <w:rsid w:val="005821DB"/>
    <w:rsid w:val="005821ED"/>
    <w:rsid w:val="005822AD"/>
    <w:rsid w:val="0058234C"/>
    <w:rsid w:val="00582A95"/>
    <w:rsid w:val="00582C2C"/>
    <w:rsid w:val="00582C30"/>
    <w:rsid w:val="00582E09"/>
    <w:rsid w:val="00583BFA"/>
    <w:rsid w:val="00583C2E"/>
    <w:rsid w:val="00583CF9"/>
    <w:rsid w:val="00583D32"/>
    <w:rsid w:val="00583F0B"/>
    <w:rsid w:val="005840FD"/>
    <w:rsid w:val="00584131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08A"/>
    <w:rsid w:val="005861B9"/>
    <w:rsid w:val="005867B8"/>
    <w:rsid w:val="005868B9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48"/>
    <w:rsid w:val="00587ACE"/>
    <w:rsid w:val="00587D6F"/>
    <w:rsid w:val="00587EC4"/>
    <w:rsid w:val="005901B3"/>
    <w:rsid w:val="00590341"/>
    <w:rsid w:val="00590634"/>
    <w:rsid w:val="005906E0"/>
    <w:rsid w:val="005908FE"/>
    <w:rsid w:val="00590A11"/>
    <w:rsid w:val="00590C49"/>
    <w:rsid w:val="00590CC3"/>
    <w:rsid w:val="00590EA5"/>
    <w:rsid w:val="0059120C"/>
    <w:rsid w:val="005914C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9D1"/>
    <w:rsid w:val="00593BD3"/>
    <w:rsid w:val="00593C68"/>
    <w:rsid w:val="00593C78"/>
    <w:rsid w:val="005941B3"/>
    <w:rsid w:val="00594295"/>
    <w:rsid w:val="00594653"/>
    <w:rsid w:val="00594704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6EF7"/>
    <w:rsid w:val="00597128"/>
    <w:rsid w:val="005971F5"/>
    <w:rsid w:val="005978E5"/>
    <w:rsid w:val="0059795F"/>
    <w:rsid w:val="005979D1"/>
    <w:rsid w:val="00597AE0"/>
    <w:rsid w:val="00597D00"/>
    <w:rsid w:val="00597E89"/>
    <w:rsid w:val="00597F53"/>
    <w:rsid w:val="00597FEB"/>
    <w:rsid w:val="005A0052"/>
    <w:rsid w:val="005A01A1"/>
    <w:rsid w:val="005A0619"/>
    <w:rsid w:val="005A0990"/>
    <w:rsid w:val="005A0F29"/>
    <w:rsid w:val="005A1128"/>
    <w:rsid w:val="005A12C5"/>
    <w:rsid w:val="005A1437"/>
    <w:rsid w:val="005A16DD"/>
    <w:rsid w:val="005A1900"/>
    <w:rsid w:val="005A1978"/>
    <w:rsid w:val="005A1C71"/>
    <w:rsid w:val="005A1F71"/>
    <w:rsid w:val="005A232D"/>
    <w:rsid w:val="005A2621"/>
    <w:rsid w:val="005A2674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DF"/>
    <w:rsid w:val="005A388C"/>
    <w:rsid w:val="005A38B2"/>
    <w:rsid w:val="005A39FC"/>
    <w:rsid w:val="005A3B82"/>
    <w:rsid w:val="005A3C1A"/>
    <w:rsid w:val="005A3C27"/>
    <w:rsid w:val="005A3E46"/>
    <w:rsid w:val="005A3F43"/>
    <w:rsid w:val="005A402B"/>
    <w:rsid w:val="005A40B4"/>
    <w:rsid w:val="005A414C"/>
    <w:rsid w:val="005A416F"/>
    <w:rsid w:val="005A41B2"/>
    <w:rsid w:val="005A4243"/>
    <w:rsid w:val="005A42D3"/>
    <w:rsid w:val="005A4513"/>
    <w:rsid w:val="005A45EB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8B4"/>
    <w:rsid w:val="005A5A4B"/>
    <w:rsid w:val="005A5A66"/>
    <w:rsid w:val="005A5ADB"/>
    <w:rsid w:val="005A5FE1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87"/>
    <w:rsid w:val="005A7400"/>
    <w:rsid w:val="005A7402"/>
    <w:rsid w:val="005A7500"/>
    <w:rsid w:val="005A76CC"/>
    <w:rsid w:val="005A7BB3"/>
    <w:rsid w:val="005B0013"/>
    <w:rsid w:val="005B02D1"/>
    <w:rsid w:val="005B034D"/>
    <w:rsid w:val="005B04D0"/>
    <w:rsid w:val="005B0A35"/>
    <w:rsid w:val="005B0A9E"/>
    <w:rsid w:val="005B0F57"/>
    <w:rsid w:val="005B104E"/>
    <w:rsid w:val="005B107A"/>
    <w:rsid w:val="005B125A"/>
    <w:rsid w:val="005B1282"/>
    <w:rsid w:val="005B12EB"/>
    <w:rsid w:val="005B1333"/>
    <w:rsid w:val="005B144A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DC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63F"/>
    <w:rsid w:val="005B4701"/>
    <w:rsid w:val="005B473E"/>
    <w:rsid w:val="005B483E"/>
    <w:rsid w:val="005B49CC"/>
    <w:rsid w:val="005B4A00"/>
    <w:rsid w:val="005B4B0F"/>
    <w:rsid w:val="005B4DA4"/>
    <w:rsid w:val="005B4FEC"/>
    <w:rsid w:val="005B5026"/>
    <w:rsid w:val="005B537B"/>
    <w:rsid w:val="005B5476"/>
    <w:rsid w:val="005B5840"/>
    <w:rsid w:val="005B64A8"/>
    <w:rsid w:val="005B6585"/>
    <w:rsid w:val="005B65DC"/>
    <w:rsid w:val="005B677E"/>
    <w:rsid w:val="005B696F"/>
    <w:rsid w:val="005B6AED"/>
    <w:rsid w:val="005B6E1D"/>
    <w:rsid w:val="005B6EE0"/>
    <w:rsid w:val="005B6F5D"/>
    <w:rsid w:val="005B70D5"/>
    <w:rsid w:val="005B730D"/>
    <w:rsid w:val="005B7495"/>
    <w:rsid w:val="005B7577"/>
    <w:rsid w:val="005B762D"/>
    <w:rsid w:val="005B76D1"/>
    <w:rsid w:val="005B773A"/>
    <w:rsid w:val="005B7747"/>
    <w:rsid w:val="005B78DD"/>
    <w:rsid w:val="005B7A78"/>
    <w:rsid w:val="005B7CBC"/>
    <w:rsid w:val="005B7D83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2DFE"/>
    <w:rsid w:val="005C328F"/>
    <w:rsid w:val="005C3298"/>
    <w:rsid w:val="005C32FE"/>
    <w:rsid w:val="005C3457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631"/>
    <w:rsid w:val="005C484D"/>
    <w:rsid w:val="005C48B8"/>
    <w:rsid w:val="005C48EB"/>
    <w:rsid w:val="005C4991"/>
    <w:rsid w:val="005C4BB7"/>
    <w:rsid w:val="005C4C48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4E2"/>
    <w:rsid w:val="005C650A"/>
    <w:rsid w:val="005C6738"/>
    <w:rsid w:val="005C677C"/>
    <w:rsid w:val="005C69D9"/>
    <w:rsid w:val="005C6B86"/>
    <w:rsid w:val="005C6DFC"/>
    <w:rsid w:val="005C6F01"/>
    <w:rsid w:val="005C6F53"/>
    <w:rsid w:val="005C7039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B7"/>
    <w:rsid w:val="005D36EC"/>
    <w:rsid w:val="005D3D58"/>
    <w:rsid w:val="005D438D"/>
    <w:rsid w:val="005D465E"/>
    <w:rsid w:val="005D4981"/>
    <w:rsid w:val="005D4ED9"/>
    <w:rsid w:val="005D4F41"/>
    <w:rsid w:val="005D50E6"/>
    <w:rsid w:val="005D53E7"/>
    <w:rsid w:val="005D5503"/>
    <w:rsid w:val="005D5728"/>
    <w:rsid w:val="005D5FD6"/>
    <w:rsid w:val="005D6004"/>
    <w:rsid w:val="005D606D"/>
    <w:rsid w:val="005D6132"/>
    <w:rsid w:val="005D637B"/>
    <w:rsid w:val="005D68AF"/>
    <w:rsid w:val="005D68B5"/>
    <w:rsid w:val="005D6B8D"/>
    <w:rsid w:val="005D6C39"/>
    <w:rsid w:val="005D6E8E"/>
    <w:rsid w:val="005D6F14"/>
    <w:rsid w:val="005D74C7"/>
    <w:rsid w:val="005D79B8"/>
    <w:rsid w:val="005D7CDE"/>
    <w:rsid w:val="005D7DFB"/>
    <w:rsid w:val="005E02B4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98"/>
    <w:rsid w:val="005E2BAC"/>
    <w:rsid w:val="005E2F2D"/>
    <w:rsid w:val="005E2FA0"/>
    <w:rsid w:val="005E2FF8"/>
    <w:rsid w:val="005E347D"/>
    <w:rsid w:val="005E34CC"/>
    <w:rsid w:val="005E3950"/>
    <w:rsid w:val="005E39E2"/>
    <w:rsid w:val="005E3D5D"/>
    <w:rsid w:val="005E3E25"/>
    <w:rsid w:val="005E3EB0"/>
    <w:rsid w:val="005E4112"/>
    <w:rsid w:val="005E432E"/>
    <w:rsid w:val="005E4B91"/>
    <w:rsid w:val="005E4C1E"/>
    <w:rsid w:val="005E4DC2"/>
    <w:rsid w:val="005E51C3"/>
    <w:rsid w:val="005E51C8"/>
    <w:rsid w:val="005E53A8"/>
    <w:rsid w:val="005E56F9"/>
    <w:rsid w:val="005E5773"/>
    <w:rsid w:val="005E57C0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C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602"/>
    <w:rsid w:val="005F075B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AC4"/>
    <w:rsid w:val="005F1ACD"/>
    <w:rsid w:val="005F1B80"/>
    <w:rsid w:val="005F1CA6"/>
    <w:rsid w:val="005F1CC2"/>
    <w:rsid w:val="005F1E8D"/>
    <w:rsid w:val="005F2356"/>
    <w:rsid w:val="005F243E"/>
    <w:rsid w:val="005F2484"/>
    <w:rsid w:val="005F251C"/>
    <w:rsid w:val="005F266C"/>
    <w:rsid w:val="005F26AC"/>
    <w:rsid w:val="005F27D3"/>
    <w:rsid w:val="005F2FB8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F7"/>
    <w:rsid w:val="005F47CA"/>
    <w:rsid w:val="005F4AEB"/>
    <w:rsid w:val="005F4BFC"/>
    <w:rsid w:val="005F4C47"/>
    <w:rsid w:val="005F4D0A"/>
    <w:rsid w:val="005F5186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CD"/>
    <w:rsid w:val="005F63EC"/>
    <w:rsid w:val="005F6489"/>
    <w:rsid w:val="005F6564"/>
    <w:rsid w:val="005F6573"/>
    <w:rsid w:val="005F6587"/>
    <w:rsid w:val="005F65F9"/>
    <w:rsid w:val="005F6682"/>
    <w:rsid w:val="005F66CA"/>
    <w:rsid w:val="005F68DF"/>
    <w:rsid w:val="005F6A2F"/>
    <w:rsid w:val="005F6B83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88"/>
    <w:rsid w:val="005F7BF8"/>
    <w:rsid w:val="006000AD"/>
    <w:rsid w:val="00600114"/>
    <w:rsid w:val="00600248"/>
    <w:rsid w:val="006005B5"/>
    <w:rsid w:val="00600698"/>
    <w:rsid w:val="00600AE5"/>
    <w:rsid w:val="00600B2D"/>
    <w:rsid w:val="00600FD2"/>
    <w:rsid w:val="00601007"/>
    <w:rsid w:val="006015CA"/>
    <w:rsid w:val="00601898"/>
    <w:rsid w:val="00601A14"/>
    <w:rsid w:val="00601A59"/>
    <w:rsid w:val="00601A61"/>
    <w:rsid w:val="00601B5A"/>
    <w:rsid w:val="00601BBB"/>
    <w:rsid w:val="00601D5F"/>
    <w:rsid w:val="00601FC5"/>
    <w:rsid w:val="0060217D"/>
    <w:rsid w:val="006021B7"/>
    <w:rsid w:val="006023B2"/>
    <w:rsid w:val="0060242B"/>
    <w:rsid w:val="006027C6"/>
    <w:rsid w:val="006027F2"/>
    <w:rsid w:val="00602D2D"/>
    <w:rsid w:val="00602EFB"/>
    <w:rsid w:val="00603102"/>
    <w:rsid w:val="00603933"/>
    <w:rsid w:val="006039ED"/>
    <w:rsid w:val="00603A65"/>
    <w:rsid w:val="00603B4E"/>
    <w:rsid w:val="00603F8A"/>
    <w:rsid w:val="006040AC"/>
    <w:rsid w:val="006040EA"/>
    <w:rsid w:val="00604343"/>
    <w:rsid w:val="00604351"/>
    <w:rsid w:val="00604392"/>
    <w:rsid w:val="006045B8"/>
    <w:rsid w:val="00604977"/>
    <w:rsid w:val="00604BA3"/>
    <w:rsid w:val="00604BD3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E2D"/>
    <w:rsid w:val="00605FA8"/>
    <w:rsid w:val="006060A5"/>
    <w:rsid w:val="006062FA"/>
    <w:rsid w:val="006065B7"/>
    <w:rsid w:val="0060675A"/>
    <w:rsid w:val="00606970"/>
    <w:rsid w:val="00606985"/>
    <w:rsid w:val="00606B89"/>
    <w:rsid w:val="00606EE9"/>
    <w:rsid w:val="0060706F"/>
    <w:rsid w:val="006073CA"/>
    <w:rsid w:val="00607480"/>
    <w:rsid w:val="006076D2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B25"/>
    <w:rsid w:val="00612C4A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B65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605"/>
    <w:rsid w:val="0061679B"/>
    <w:rsid w:val="006167B3"/>
    <w:rsid w:val="00616804"/>
    <w:rsid w:val="00616917"/>
    <w:rsid w:val="00616D82"/>
    <w:rsid w:val="00616FF6"/>
    <w:rsid w:val="0061715A"/>
    <w:rsid w:val="00617192"/>
    <w:rsid w:val="00617354"/>
    <w:rsid w:val="006176F8"/>
    <w:rsid w:val="006179C5"/>
    <w:rsid w:val="00617B41"/>
    <w:rsid w:val="00617C0C"/>
    <w:rsid w:val="00617C67"/>
    <w:rsid w:val="00620094"/>
    <w:rsid w:val="00620341"/>
    <w:rsid w:val="00620564"/>
    <w:rsid w:val="0062070A"/>
    <w:rsid w:val="0062071B"/>
    <w:rsid w:val="006208B0"/>
    <w:rsid w:val="00620955"/>
    <w:rsid w:val="00620D95"/>
    <w:rsid w:val="00620E1D"/>
    <w:rsid w:val="00621298"/>
    <w:rsid w:val="00621731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FA1"/>
    <w:rsid w:val="00622FCE"/>
    <w:rsid w:val="006230F8"/>
    <w:rsid w:val="00623DAD"/>
    <w:rsid w:val="00624113"/>
    <w:rsid w:val="0062420A"/>
    <w:rsid w:val="006243DE"/>
    <w:rsid w:val="0062441D"/>
    <w:rsid w:val="006247E4"/>
    <w:rsid w:val="0062487C"/>
    <w:rsid w:val="00624884"/>
    <w:rsid w:val="006249FF"/>
    <w:rsid w:val="00624BC8"/>
    <w:rsid w:val="006250B8"/>
    <w:rsid w:val="00625123"/>
    <w:rsid w:val="006255ED"/>
    <w:rsid w:val="0062567B"/>
    <w:rsid w:val="00625701"/>
    <w:rsid w:val="006259DC"/>
    <w:rsid w:val="00625A0F"/>
    <w:rsid w:val="00625BB8"/>
    <w:rsid w:val="00625C41"/>
    <w:rsid w:val="00625C7C"/>
    <w:rsid w:val="00625E34"/>
    <w:rsid w:val="00625E52"/>
    <w:rsid w:val="00625E9B"/>
    <w:rsid w:val="00625F92"/>
    <w:rsid w:val="006261FB"/>
    <w:rsid w:val="00626219"/>
    <w:rsid w:val="006262F3"/>
    <w:rsid w:val="006265E6"/>
    <w:rsid w:val="00626618"/>
    <w:rsid w:val="00626AD2"/>
    <w:rsid w:val="00626B5A"/>
    <w:rsid w:val="00626C07"/>
    <w:rsid w:val="00626E0E"/>
    <w:rsid w:val="00627184"/>
    <w:rsid w:val="0062748B"/>
    <w:rsid w:val="0062761F"/>
    <w:rsid w:val="00627912"/>
    <w:rsid w:val="00627C3E"/>
    <w:rsid w:val="00627C4A"/>
    <w:rsid w:val="00627C7B"/>
    <w:rsid w:val="00627E0A"/>
    <w:rsid w:val="00627E26"/>
    <w:rsid w:val="006301A6"/>
    <w:rsid w:val="006301F2"/>
    <w:rsid w:val="0063022F"/>
    <w:rsid w:val="00630245"/>
    <w:rsid w:val="006306D0"/>
    <w:rsid w:val="00630784"/>
    <w:rsid w:val="00630C48"/>
    <w:rsid w:val="00630C5D"/>
    <w:rsid w:val="00630CCC"/>
    <w:rsid w:val="00631000"/>
    <w:rsid w:val="006311F1"/>
    <w:rsid w:val="0063134C"/>
    <w:rsid w:val="006313E9"/>
    <w:rsid w:val="00631852"/>
    <w:rsid w:val="00631B03"/>
    <w:rsid w:val="00631EA6"/>
    <w:rsid w:val="006321F1"/>
    <w:rsid w:val="006323E4"/>
    <w:rsid w:val="00632687"/>
    <w:rsid w:val="00632755"/>
    <w:rsid w:val="00632788"/>
    <w:rsid w:val="00632A3E"/>
    <w:rsid w:val="00632A4A"/>
    <w:rsid w:val="00632B19"/>
    <w:rsid w:val="00632C54"/>
    <w:rsid w:val="00632C71"/>
    <w:rsid w:val="00632F53"/>
    <w:rsid w:val="00632FF1"/>
    <w:rsid w:val="00633374"/>
    <w:rsid w:val="00633AB0"/>
    <w:rsid w:val="00633CA8"/>
    <w:rsid w:val="00633DDC"/>
    <w:rsid w:val="00633E47"/>
    <w:rsid w:val="00634010"/>
    <w:rsid w:val="00634118"/>
    <w:rsid w:val="00634141"/>
    <w:rsid w:val="00634258"/>
    <w:rsid w:val="006342AD"/>
    <w:rsid w:val="00634344"/>
    <w:rsid w:val="006345AA"/>
    <w:rsid w:val="0063473E"/>
    <w:rsid w:val="00634A2B"/>
    <w:rsid w:val="00634C65"/>
    <w:rsid w:val="00634C7D"/>
    <w:rsid w:val="00634CFC"/>
    <w:rsid w:val="00634DC3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4C5"/>
    <w:rsid w:val="006365A9"/>
    <w:rsid w:val="006366C3"/>
    <w:rsid w:val="006367CA"/>
    <w:rsid w:val="006368F6"/>
    <w:rsid w:val="00636BAD"/>
    <w:rsid w:val="00636D59"/>
    <w:rsid w:val="00636DD8"/>
    <w:rsid w:val="006370C8"/>
    <w:rsid w:val="00637106"/>
    <w:rsid w:val="006374CA"/>
    <w:rsid w:val="00637573"/>
    <w:rsid w:val="00637766"/>
    <w:rsid w:val="006378B1"/>
    <w:rsid w:val="006378D3"/>
    <w:rsid w:val="00637970"/>
    <w:rsid w:val="00637BB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307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69"/>
    <w:rsid w:val="00644473"/>
    <w:rsid w:val="00644B04"/>
    <w:rsid w:val="00644B95"/>
    <w:rsid w:val="00644CA0"/>
    <w:rsid w:val="00644D43"/>
    <w:rsid w:val="00644E8D"/>
    <w:rsid w:val="00644EB1"/>
    <w:rsid w:val="00644FE7"/>
    <w:rsid w:val="00645069"/>
    <w:rsid w:val="006451EA"/>
    <w:rsid w:val="00645243"/>
    <w:rsid w:val="00645304"/>
    <w:rsid w:val="0064552B"/>
    <w:rsid w:val="00645726"/>
    <w:rsid w:val="00645A78"/>
    <w:rsid w:val="00645BAB"/>
    <w:rsid w:val="00645C13"/>
    <w:rsid w:val="00645EA9"/>
    <w:rsid w:val="00645F98"/>
    <w:rsid w:val="00646164"/>
    <w:rsid w:val="006461CB"/>
    <w:rsid w:val="0064620C"/>
    <w:rsid w:val="00646221"/>
    <w:rsid w:val="0064625B"/>
    <w:rsid w:val="00646260"/>
    <w:rsid w:val="006462C3"/>
    <w:rsid w:val="0064655F"/>
    <w:rsid w:val="006466BA"/>
    <w:rsid w:val="006469D5"/>
    <w:rsid w:val="00646B74"/>
    <w:rsid w:val="00646C12"/>
    <w:rsid w:val="00646EB1"/>
    <w:rsid w:val="00646FCA"/>
    <w:rsid w:val="006473E1"/>
    <w:rsid w:val="006475F3"/>
    <w:rsid w:val="00647742"/>
    <w:rsid w:val="00647930"/>
    <w:rsid w:val="00647BE1"/>
    <w:rsid w:val="00647C44"/>
    <w:rsid w:val="00647CCE"/>
    <w:rsid w:val="00647D38"/>
    <w:rsid w:val="00647EE0"/>
    <w:rsid w:val="00650006"/>
    <w:rsid w:val="006502FA"/>
    <w:rsid w:val="0065053C"/>
    <w:rsid w:val="00650915"/>
    <w:rsid w:val="00650B17"/>
    <w:rsid w:val="00650D47"/>
    <w:rsid w:val="00650D77"/>
    <w:rsid w:val="006511BA"/>
    <w:rsid w:val="006511F7"/>
    <w:rsid w:val="00651289"/>
    <w:rsid w:val="00651304"/>
    <w:rsid w:val="00651313"/>
    <w:rsid w:val="006513C5"/>
    <w:rsid w:val="00651449"/>
    <w:rsid w:val="006517D9"/>
    <w:rsid w:val="00651BE5"/>
    <w:rsid w:val="00651C2C"/>
    <w:rsid w:val="00651C7A"/>
    <w:rsid w:val="00651E4F"/>
    <w:rsid w:val="00652571"/>
    <w:rsid w:val="0065265F"/>
    <w:rsid w:val="00652852"/>
    <w:rsid w:val="006528AF"/>
    <w:rsid w:val="00652B0D"/>
    <w:rsid w:val="00652B1E"/>
    <w:rsid w:val="00652B56"/>
    <w:rsid w:val="00652C79"/>
    <w:rsid w:val="0065301E"/>
    <w:rsid w:val="0065304C"/>
    <w:rsid w:val="00653072"/>
    <w:rsid w:val="006530AB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AC0"/>
    <w:rsid w:val="00653BB8"/>
    <w:rsid w:val="00653C0A"/>
    <w:rsid w:val="00653ECB"/>
    <w:rsid w:val="00653F5A"/>
    <w:rsid w:val="00654266"/>
    <w:rsid w:val="0065450E"/>
    <w:rsid w:val="00654583"/>
    <w:rsid w:val="0065459B"/>
    <w:rsid w:val="00654729"/>
    <w:rsid w:val="0065473B"/>
    <w:rsid w:val="00654A8B"/>
    <w:rsid w:val="00654E70"/>
    <w:rsid w:val="00654ECB"/>
    <w:rsid w:val="00654ED5"/>
    <w:rsid w:val="00654F31"/>
    <w:rsid w:val="006551DA"/>
    <w:rsid w:val="006552CD"/>
    <w:rsid w:val="0065543D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03"/>
    <w:rsid w:val="00657E1E"/>
    <w:rsid w:val="00657E2A"/>
    <w:rsid w:val="00657F55"/>
    <w:rsid w:val="0066007E"/>
    <w:rsid w:val="0066040A"/>
    <w:rsid w:val="006604F3"/>
    <w:rsid w:val="006605CB"/>
    <w:rsid w:val="00660747"/>
    <w:rsid w:val="0066086F"/>
    <w:rsid w:val="0066091A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26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9BF"/>
    <w:rsid w:val="00665A2E"/>
    <w:rsid w:val="00665DC6"/>
    <w:rsid w:val="00665FA7"/>
    <w:rsid w:val="0066608E"/>
    <w:rsid w:val="00666276"/>
    <w:rsid w:val="0066648B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822"/>
    <w:rsid w:val="006720D4"/>
    <w:rsid w:val="0067234C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DD1"/>
    <w:rsid w:val="00673EB6"/>
    <w:rsid w:val="00673FCF"/>
    <w:rsid w:val="0067402B"/>
    <w:rsid w:val="006742B3"/>
    <w:rsid w:val="00674334"/>
    <w:rsid w:val="00674633"/>
    <w:rsid w:val="00674891"/>
    <w:rsid w:val="00674A1E"/>
    <w:rsid w:val="00674B2D"/>
    <w:rsid w:val="00674BA2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7AD"/>
    <w:rsid w:val="0067584C"/>
    <w:rsid w:val="0067595B"/>
    <w:rsid w:val="00675AD1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FA"/>
    <w:rsid w:val="00676683"/>
    <w:rsid w:val="006766F8"/>
    <w:rsid w:val="00676DE9"/>
    <w:rsid w:val="00676EEC"/>
    <w:rsid w:val="006770BA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F93"/>
    <w:rsid w:val="00680050"/>
    <w:rsid w:val="0068018E"/>
    <w:rsid w:val="00680326"/>
    <w:rsid w:val="006803CE"/>
    <w:rsid w:val="006803F1"/>
    <w:rsid w:val="0068049D"/>
    <w:rsid w:val="006804E2"/>
    <w:rsid w:val="00680632"/>
    <w:rsid w:val="006807C8"/>
    <w:rsid w:val="00680C44"/>
    <w:rsid w:val="00680E9A"/>
    <w:rsid w:val="00680F6D"/>
    <w:rsid w:val="00681003"/>
    <w:rsid w:val="0068125C"/>
    <w:rsid w:val="0068125F"/>
    <w:rsid w:val="0068128C"/>
    <w:rsid w:val="006812AF"/>
    <w:rsid w:val="00681447"/>
    <w:rsid w:val="00681521"/>
    <w:rsid w:val="00681696"/>
    <w:rsid w:val="00681712"/>
    <w:rsid w:val="006819F6"/>
    <w:rsid w:val="00681FC8"/>
    <w:rsid w:val="0068229C"/>
    <w:rsid w:val="00682877"/>
    <w:rsid w:val="00682982"/>
    <w:rsid w:val="00682A48"/>
    <w:rsid w:val="00682AEB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43"/>
    <w:rsid w:val="0068445A"/>
    <w:rsid w:val="00684568"/>
    <w:rsid w:val="00684642"/>
    <w:rsid w:val="006846AC"/>
    <w:rsid w:val="00684769"/>
    <w:rsid w:val="006847C8"/>
    <w:rsid w:val="00684823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5FA"/>
    <w:rsid w:val="00691757"/>
    <w:rsid w:val="00691985"/>
    <w:rsid w:val="00691B32"/>
    <w:rsid w:val="00691B76"/>
    <w:rsid w:val="00691E95"/>
    <w:rsid w:val="00691EAE"/>
    <w:rsid w:val="006921D8"/>
    <w:rsid w:val="0069253A"/>
    <w:rsid w:val="0069256D"/>
    <w:rsid w:val="00692865"/>
    <w:rsid w:val="00692882"/>
    <w:rsid w:val="006928DC"/>
    <w:rsid w:val="00692985"/>
    <w:rsid w:val="00692CB6"/>
    <w:rsid w:val="00692E0A"/>
    <w:rsid w:val="00692E15"/>
    <w:rsid w:val="00692E75"/>
    <w:rsid w:val="00692EC8"/>
    <w:rsid w:val="006930A6"/>
    <w:rsid w:val="006930F5"/>
    <w:rsid w:val="00693147"/>
    <w:rsid w:val="006932E3"/>
    <w:rsid w:val="006934EB"/>
    <w:rsid w:val="00693622"/>
    <w:rsid w:val="00693A19"/>
    <w:rsid w:val="00693A80"/>
    <w:rsid w:val="00693BA8"/>
    <w:rsid w:val="00693DAD"/>
    <w:rsid w:val="00694003"/>
    <w:rsid w:val="006941A8"/>
    <w:rsid w:val="006941D4"/>
    <w:rsid w:val="006941FE"/>
    <w:rsid w:val="0069426A"/>
    <w:rsid w:val="006945ED"/>
    <w:rsid w:val="006947E9"/>
    <w:rsid w:val="0069491F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10A"/>
    <w:rsid w:val="00696244"/>
    <w:rsid w:val="0069632C"/>
    <w:rsid w:val="0069635C"/>
    <w:rsid w:val="00696376"/>
    <w:rsid w:val="0069668C"/>
    <w:rsid w:val="00696990"/>
    <w:rsid w:val="00696A00"/>
    <w:rsid w:val="00696A35"/>
    <w:rsid w:val="00696C06"/>
    <w:rsid w:val="00696D7E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4CC"/>
    <w:rsid w:val="006A1AC6"/>
    <w:rsid w:val="006A1AF9"/>
    <w:rsid w:val="006A1B0E"/>
    <w:rsid w:val="006A1B37"/>
    <w:rsid w:val="006A1BA5"/>
    <w:rsid w:val="006A1DD2"/>
    <w:rsid w:val="006A1FF4"/>
    <w:rsid w:val="006A2695"/>
    <w:rsid w:val="006A270E"/>
    <w:rsid w:val="006A27E1"/>
    <w:rsid w:val="006A2895"/>
    <w:rsid w:val="006A2A59"/>
    <w:rsid w:val="006A2DDF"/>
    <w:rsid w:val="006A2F21"/>
    <w:rsid w:val="006A3135"/>
    <w:rsid w:val="006A314A"/>
    <w:rsid w:val="006A3153"/>
    <w:rsid w:val="006A323D"/>
    <w:rsid w:val="006A3427"/>
    <w:rsid w:val="006A3450"/>
    <w:rsid w:val="006A34BB"/>
    <w:rsid w:val="006A34C8"/>
    <w:rsid w:val="006A3698"/>
    <w:rsid w:val="006A370F"/>
    <w:rsid w:val="006A3814"/>
    <w:rsid w:val="006A39B7"/>
    <w:rsid w:val="006A3A32"/>
    <w:rsid w:val="006A3C31"/>
    <w:rsid w:val="006A3DF3"/>
    <w:rsid w:val="006A3E5E"/>
    <w:rsid w:val="006A3ED8"/>
    <w:rsid w:val="006A3F0A"/>
    <w:rsid w:val="006A43E3"/>
    <w:rsid w:val="006A45B7"/>
    <w:rsid w:val="006A4782"/>
    <w:rsid w:val="006A4856"/>
    <w:rsid w:val="006A49CB"/>
    <w:rsid w:val="006A4B1C"/>
    <w:rsid w:val="006A4D35"/>
    <w:rsid w:val="006A4D7E"/>
    <w:rsid w:val="006A5420"/>
    <w:rsid w:val="006A551C"/>
    <w:rsid w:val="006A57A8"/>
    <w:rsid w:val="006A57EA"/>
    <w:rsid w:val="006A59C4"/>
    <w:rsid w:val="006A5B98"/>
    <w:rsid w:val="006A5BF4"/>
    <w:rsid w:val="006A5C5C"/>
    <w:rsid w:val="006A5D7E"/>
    <w:rsid w:val="006A6185"/>
    <w:rsid w:val="006A6359"/>
    <w:rsid w:val="006A6386"/>
    <w:rsid w:val="006A643D"/>
    <w:rsid w:val="006A6559"/>
    <w:rsid w:val="006A6615"/>
    <w:rsid w:val="006A68FB"/>
    <w:rsid w:val="006A6B4C"/>
    <w:rsid w:val="006A6FA3"/>
    <w:rsid w:val="006A708F"/>
    <w:rsid w:val="006A70A9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63E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953"/>
    <w:rsid w:val="006B2C14"/>
    <w:rsid w:val="006B2CA4"/>
    <w:rsid w:val="006B2D9A"/>
    <w:rsid w:val="006B2E77"/>
    <w:rsid w:val="006B2F26"/>
    <w:rsid w:val="006B3016"/>
    <w:rsid w:val="006B3754"/>
    <w:rsid w:val="006B3B4D"/>
    <w:rsid w:val="006B3E7C"/>
    <w:rsid w:val="006B4216"/>
    <w:rsid w:val="006B44BA"/>
    <w:rsid w:val="006B45D2"/>
    <w:rsid w:val="006B4638"/>
    <w:rsid w:val="006B4B7E"/>
    <w:rsid w:val="006B4BE1"/>
    <w:rsid w:val="006B4C1D"/>
    <w:rsid w:val="006B4E32"/>
    <w:rsid w:val="006B5428"/>
    <w:rsid w:val="006B563D"/>
    <w:rsid w:val="006B5784"/>
    <w:rsid w:val="006B5B69"/>
    <w:rsid w:val="006B5D41"/>
    <w:rsid w:val="006B5DA1"/>
    <w:rsid w:val="006B6110"/>
    <w:rsid w:val="006B6230"/>
    <w:rsid w:val="006B6299"/>
    <w:rsid w:val="006B62AE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0F7"/>
    <w:rsid w:val="006B7272"/>
    <w:rsid w:val="006B746B"/>
    <w:rsid w:val="006B763D"/>
    <w:rsid w:val="006B7A1B"/>
    <w:rsid w:val="006B7E43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34"/>
    <w:rsid w:val="006C1D76"/>
    <w:rsid w:val="006C205D"/>
    <w:rsid w:val="006C2077"/>
    <w:rsid w:val="006C20BD"/>
    <w:rsid w:val="006C231B"/>
    <w:rsid w:val="006C234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71F"/>
    <w:rsid w:val="006C380E"/>
    <w:rsid w:val="006C3810"/>
    <w:rsid w:val="006C389D"/>
    <w:rsid w:val="006C39D3"/>
    <w:rsid w:val="006C3C42"/>
    <w:rsid w:val="006C3C48"/>
    <w:rsid w:val="006C3EE5"/>
    <w:rsid w:val="006C3F91"/>
    <w:rsid w:val="006C3F9D"/>
    <w:rsid w:val="006C409A"/>
    <w:rsid w:val="006C40DC"/>
    <w:rsid w:val="006C41D3"/>
    <w:rsid w:val="006C442D"/>
    <w:rsid w:val="006C4725"/>
    <w:rsid w:val="006C47B3"/>
    <w:rsid w:val="006C47ED"/>
    <w:rsid w:val="006C4AB7"/>
    <w:rsid w:val="006C4F56"/>
    <w:rsid w:val="006C5198"/>
    <w:rsid w:val="006C51CD"/>
    <w:rsid w:val="006C56F6"/>
    <w:rsid w:val="006C58B2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E61"/>
    <w:rsid w:val="006C6F01"/>
    <w:rsid w:val="006C6FBF"/>
    <w:rsid w:val="006C712A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AE4"/>
    <w:rsid w:val="006D1BA6"/>
    <w:rsid w:val="006D1D2F"/>
    <w:rsid w:val="006D1FFE"/>
    <w:rsid w:val="006D253E"/>
    <w:rsid w:val="006D25B9"/>
    <w:rsid w:val="006D2602"/>
    <w:rsid w:val="006D279C"/>
    <w:rsid w:val="006D2974"/>
    <w:rsid w:val="006D2BEB"/>
    <w:rsid w:val="006D2C41"/>
    <w:rsid w:val="006D2E0A"/>
    <w:rsid w:val="006D2ED9"/>
    <w:rsid w:val="006D2EDF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396"/>
    <w:rsid w:val="006D548B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6D7"/>
    <w:rsid w:val="006D670F"/>
    <w:rsid w:val="006D69C0"/>
    <w:rsid w:val="006D6A93"/>
    <w:rsid w:val="006D6AEA"/>
    <w:rsid w:val="006D6B03"/>
    <w:rsid w:val="006D6BDC"/>
    <w:rsid w:val="006D6ED6"/>
    <w:rsid w:val="006D6F1A"/>
    <w:rsid w:val="006D7294"/>
    <w:rsid w:val="006D7705"/>
    <w:rsid w:val="006D77CF"/>
    <w:rsid w:val="006D77D7"/>
    <w:rsid w:val="006D7AB2"/>
    <w:rsid w:val="006D7DD8"/>
    <w:rsid w:val="006D7E58"/>
    <w:rsid w:val="006D7E97"/>
    <w:rsid w:val="006E029C"/>
    <w:rsid w:val="006E02BB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7A6"/>
    <w:rsid w:val="006E1881"/>
    <w:rsid w:val="006E1B3A"/>
    <w:rsid w:val="006E1B98"/>
    <w:rsid w:val="006E1C63"/>
    <w:rsid w:val="006E1E32"/>
    <w:rsid w:val="006E1F18"/>
    <w:rsid w:val="006E2018"/>
    <w:rsid w:val="006E2433"/>
    <w:rsid w:val="006E25D5"/>
    <w:rsid w:val="006E265D"/>
    <w:rsid w:val="006E2732"/>
    <w:rsid w:val="006E288C"/>
    <w:rsid w:val="006E2CCA"/>
    <w:rsid w:val="006E2DC9"/>
    <w:rsid w:val="006E2DD8"/>
    <w:rsid w:val="006E2F21"/>
    <w:rsid w:val="006E3065"/>
    <w:rsid w:val="006E316C"/>
    <w:rsid w:val="006E32AE"/>
    <w:rsid w:val="006E34DB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19C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A8"/>
    <w:rsid w:val="006E616E"/>
    <w:rsid w:val="006E62AF"/>
    <w:rsid w:val="006E6420"/>
    <w:rsid w:val="006E64F1"/>
    <w:rsid w:val="006E6698"/>
    <w:rsid w:val="006E66A2"/>
    <w:rsid w:val="006E69D5"/>
    <w:rsid w:val="006E6A4A"/>
    <w:rsid w:val="006E6A7F"/>
    <w:rsid w:val="006E6C31"/>
    <w:rsid w:val="006E721F"/>
    <w:rsid w:val="006E7736"/>
    <w:rsid w:val="006E7928"/>
    <w:rsid w:val="006E7AA7"/>
    <w:rsid w:val="006E7C30"/>
    <w:rsid w:val="006F03F0"/>
    <w:rsid w:val="006F04DA"/>
    <w:rsid w:val="006F05B5"/>
    <w:rsid w:val="006F0BC1"/>
    <w:rsid w:val="006F0D16"/>
    <w:rsid w:val="006F0D23"/>
    <w:rsid w:val="006F107B"/>
    <w:rsid w:val="006F1343"/>
    <w:rsid w:val="006F13BF"/>
    <w:rsid w:val="006F18C1"/>
    <w:rsid w:val="006F1B26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ED"/>
    <w:rsid w:val="006F3A73"/>
    <w:rsid w:val="006F3FD9"/>
    <w:rsid w:val="006F4159"/>
    <w:rsid w:val="006F41C1"/>
    <w:rsid w:val="006F4540"/>
    <w:rsid w:val="006F4724"/>
    <w:rsid w:val="006F49F7"/>
    <w:rsid w:val="006F4FD3"/>
    <w:rsid w:val="006F4FD7"/>
    <w:rsid w:val="006F514E"/>
    <w:rsid w:val="006F5356"/>
    <w:rsid w:val="006F5506"/>
    <w:rsid w:val="006F561F"/>
    <w:rsid w:val="006F586F"/>
    <w:rsid w:val="006F5AB0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4C4"/>
    <w:rsid w:val="006F778F"/>
    <w:rsid w:val="006F7945"/>
    <w:rsid w:val="006F7A05"/>
    <w:rsid w:val="006F7E73"/>
    <w:rsid w:val="006F7F9B"/>
    <w:rsid w:val="0070080E"/>
    <w:rsid w:val="00700B70"/>
    <w:rsid w:val="00700BF4"/>
    <w:rsid w:val="00700D51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290"/>
    <w:rsid w:val="007036EA"/>
    <w:rsid w:val="007037E4"/>
    <w:rsid w:val="0070380A"/>
    <w:rsid w:val="00703EEA"/>
    <w:rsid w:val="00703F3D"/>
    <w:rsid w:val="00704231"/>
    <w:rsid w:val="007043E8"/>
    <w:rsid w:val="0070444B"/>
    <w:rsid w:val="00704710"/>
    <w:rsid w:val="00704890"/>
    <w:rsid w:val="00704893"/>
    <w:rsid w:val="00704B0F"/>
    <w:rsid w:val="00704C76"/>
    <w:rsid w:val="00704C79"/>
    <w:rsid w:val="00704CEF"/>
    <w:rsid w:val="00705117"/>
    <w:rsid w:val="0070527A"/>
    <w:rsid w:val="00705387"/>
    <w:rsid w:val="007053B1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848"/>
    <w:rsid w:val="00711CBE"/>
    <w:rsid w:val="00711D65"/>
    <w:rsid w:val="00711E48"/>
    <w:rsid w:val="007129EE"/>
    <w:rsid w:val="00712B6F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4E8"/>
    <w:rsid w:val="007147B4"/>
    <w:rsid w:val="0071485A"/>
    <w:rsid w:val="00714B65"/>
    <w:rsid w:val="00714C0E"/>
    <w:rsid w:val="00714CB7"/>
    <w:rsid w:val="00714D1A"/>
    <w:rsid w:val="00714D4A"/>
    <w:rsid w:val="00714F05"/>
    <w:rsid w:val="0071500E"/>
    <w:rsid w:val="0071520C"/>
    <w:rsid w:val="00715251"/>
    <w:rsid w:val="00715475"/>
    <w:rsid w:val="00715738"/>
    <w:rsid w:val="00715A7E"/>
    <w:rsid w:val="00715B96"/>
    <w:rsid w:val="00715C66"/>
    <w:rsid w:val="00715D75"/>
    <w:rsid w:val="00716264"/>
    <w:rsid w:val="007163D1"/>
    <w:rsid w:val="0071655A"/>
    <w:rsid w:val="007165E2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76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F"/>
    <w:rsid w:val="007209C6"/>
    <w:rsid w:val="00720EA5"/>
    <w:rsid w:val="00720F09"/>
    <w:rsid w:val="007210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25"/>
    <w:rsid w:val="00721E6C"/>
    <w:rsid w:val="00721F77"/>
    <w:rsid w:val="0072224F"/>
    <w:rsid w:val="007223FA"/>
    <w:rsid w:val="00722583"/>
    <w:rsid w:val="0072260F"/>
    <w:rsid w:val="007228C3"/>
    <w:rsid w:val="00722947"/>
    <w:rsid w:val="00722D05"/>
    <w:rsid w:val="00722D34"/>
    <w:rsid w:val="00722E31"/>
    <w:rsid w:val="00722ECC"/>
    <w:rsid w:val="00722F58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B6C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220"/>
    <w:rsid w:val="007263E1"/>
    <w:rsid w:val="00726447"/>
    <w:rsid w:val="007265B0"/>
    <w:rsid w:val="0072680C"/>
    <w:rsid w:val="0072686E"/>
    <w:rsid w:val="0072698B"/>
    <w:rsid w:val="00726A5E"/>
    <w:rsid w:val="00726E70"/>
    <w:rsid w:val="007270A1"/>
    <w:rsid w:val="007270D8"/>
    <w:rsid w:val="0072722B"/>
    <w:rsid w:val="00727257"/>
    <w:rsid w:val="007272AD"/>
    <w:rsid w:val="007273DC"/>
    <w:rsid w:val="00727800"/>
    <w:rsid w:val="007278F1"/>
    <w:rsid w:val="007279C7"/>
    <w:rsid w:val="007279C9"/>
    <w:rsid w:val="00727C01"/>
    <w:rsid w:val="00727C3E"/>
    <w:rsid w:val="00727D63"/>
    <w:rsid w:val="00727DA1"/>
    <w:rsid w:val="007301E1"/>
    <w:rsid w:val="00730376"/>
    <w:rsid w:val="0073049E"/>
    <w:rsid w:val="007305FB"/>
    <w:rsid w:val="00730615"/>
    <w:rsid w:val="0073067C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E37"/>
    <w:rsid w:val="00731227"/>
    <w:rsid w:val="00731238"/>
    <w:rsid w:val="0073153B"/>
    <w:rsid w:val="00731630"/>
    <w:rsid w:val="007316AD"/>
    <w:rsid w:val="0073189E"/>
    <w:rsid w:val="007318F5"/>
    <w:rsid w:val="00731DBF"/>
    <w:rsid w:val="00732160"/>
    <w:rsid w:val="00732268"/>
    <w:rsid w:val="0073228F"/>
    <w:rsid w:val="007326CC"/>
    <w:rsid w:val="0073272A"/>
    <w:rsid w:val="00732821"/>
    <w:rsid w:val="00732D89"/>
    <w:rsid w:val="00733118"/>
    <w:rsid w:val="00733148"/>
    <w:rsid w:val="00733452"/>
    <w:rsid w:val="0073350B"/>
    <w:rsid w:val="00733691"/>
    <w:rsid w:val="00733C2E"/>
    <w:rsid w:val="00733E69"/>
    <w:rsid w:val="0073408A"/>
    <w:rsid w:val="007340EF"/>
    <w:rsid w:val="007341DB"/>
    <w:rsid w:val="0073453D"/>
    <w:rsid w:val="0073486D"/>
    <w:rsid w:val="007349C5"/>
    <w:rsid w:val="00734BA5"/>
    <w:rsid w:val="00734D0C"/>
    <w:rsid w:val="00734EEF"/>
    <w:rsid w:val="00735005"/>
    <w:rsid w:val="007351BE"/>
    <w:rsid w:val="007355AE"/>
    <w:rsid w:val="007357FF"/>
    <w:rsid w:val="0073581C"/>
    <w:rsid w:val="00735AC4"/>
    <w:rsid w:val="00735BCC"/>
    <w:rsid w:val="00735C62"/>
    <w:rsid w:val="00735F10"/>
    <w:rsid w:val="00735FA2"/>
    <w:rsid w:val="00736188"/>
    <w:rsid w:val="00736240"/>
    <w:rsid w:val="007362B4"/>
    <w:rsid w:val="00736801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29E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CBF"/>
    <w:rsid w:val="00740D12"/>
    <w:rsid w:val="00740F36"/>
    <w:rsid w:val="007412C4"/>
    <w:rsid w:val="00741364"/>
    <w:rsid w:val="0074136C"/>
    <w:rsid w:val="00741486"/>
    <w:rsid w:val="0074171D"/>
    <w:rsid w:val="00741798"/>
    <w:rsid w:val="007419BA"/>
    <w:rsid w:val="007419DE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4F5"/>
    <w:rsid w:val="00744503"/>
    <w:rsid w:val="00744973"/>
    <w:rsid w:val="00744CA5"/>
    <w:rsid w:val="00744F2E"/>
    <w:rsid w:val="007451D0"/>
    <w:rsid w:val="00745527"/>
    <w:rsid w:val="00745534"/>
    <w:rsid w:val="007455AC"/>
    <w:rsid w:val="00745884"/>
    <w:rsid w:val="007459F7"/>
    <w:rsid w:val="00745AAA"/>
    <w:rsid w:val="00745F66"/>
    <w:rsid w:val="007464D0"/>
    <w:rsid w:val="00746634"/>
    <w:rsid w:val="0074677A"/>
    <w:rsid w:val="00746AAD"/>
    <w:rsid w:val="00746B4F"/>
    <w:rsid w:val="00746D72"/>
    <w:rsid w:val="00746F04"/>
    <w:rsid w:val="00746FA1"/>
    <w:rsid w:val="0074701B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70C"/>
    <w:rsid w:val="00750867"/>
    <w:rsid w:val="007508BE"/>
    <w:rsid w:val="00750E34"/>
    <w:rsid w:val="00750EC8"/>
    <w:rsid w:val="00750ED8"/>
    <w:rsid w:val="00751058"/>
    <w:rsid w:val="007511C8"/>
    <w:rsid w:val="007513C1"/>
    <w:rsid w:val="007513D6"/>
    <w:rsid w:val="007513EB"/>
    <w:rsid w:val="00751A99"/>
    <w:rsid w:val="00751BED"/>
    <w:rsid w:val="00752006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9C"/>
    <w:rsid w:val="007539D6"/>
    <w:rsid w:val="00753B4E"/>
    <w:rsid w:val="00753CAD"/>
    <w:rsid w:val="007542FD"/>
    <w:rsid w:val="00754356"/>
    <w:rsid w:val="00754627"/>
    <w:rsid w:val="0075465C"/>
    <w:rsid w:val="00754709"/>
    <w:rsid w:val="007547A8"/>
    <w:rsid w:val="0075483B"/>
    <w:rsid w:val="0075484A"/>
    <w:rsid w:val="00754AD9"/>
    <w:rsid w:val="00754B02"/>
    <w:rsid w:val="00754E32"/>
    <w:rsid w:val="00754FD8"/>
    <w:rsid w:val="00755249"/>
    <w:rsid w:val="0075526E"/>
    <w:rsid w:val="00755579"/>
    <w:rsid w:val="00755706"/>
    <w:rsid w:val="0075576D"/>
    <w:rsid w:val="00755825"/>
    <w:rsid w:val="00755ADF"/>
    <w:rsid w:val="007562AE"/>
    <w:rsid w:val="007562BC"/>
    <w:rsid w:val="007564C5"/>
    <w:rsid w:val="00756834"/>
    <w:rsid w:val="00756B01"/>
    <w:rsid w:val="00756E1D"/>
    <w:rsid w:val="00756FCA"/>
    <w:rsid w:val="00756FCF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57FF8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819"/>
    <w:rsid w:val="007618EF"/>
    <w:rsid w:val="00761A87"/>
    <w:rsid w:val="00761E47"/>
    <w:rsid w:val="00761F9F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4192"/>
    <w:rsid w:val="007644B1"/>
    <w:rsid w:val="00764726"/>
    <w:rsid w:val="007649DC"/>
    <w:rsid w:val="00764C34"/>
    <w:rsid w:val="00764D14"/>
    <w:rsid w:val="00764E5F"/>
    <w:rsid w:val="00764F95"/>
    <w:rsid w:val="00765145"/>
    <w:rsid w:val="0076555C"/>
    <w:rsid w:val="00765573"/>
    <w:rsid w:val="007658F3"/>
    <w:rsid w:val="00765B1C"/>
    <w:rsid w:val="00765D64"/>
    <w:rsid w:val="00765E48"/>
    <w:rsid w:val="007664DC"/>
    <w:rsid w:val="007665F7"/>
    <w:rsid w:val="00766856"/>
    <w:rsid w:val="007668D7"/>
    <w:rsid w:val="00766BC9"/>
    <w:rsid w:val="00767427"/>
    <w:rsid w:val="0076769E"/>
    <w:rsid w:val="007676DA"/>
    <w:rsid w:val="00767765"/>
    <w:rsid w:val="007677FC"/>
    <w:rsid w:val="0076798D"/>
    <w:rsid w:val="00767AED"/>
    <w:rsid w:val="00767B43"/>
    <w:rsid w:val="00767C41"/>
    <w:rsid w:val="00767CD3"/>
    <w:rsid w:val="00767D96"/>
    <w:rsid w:val="00767FC5"/>
    <w:rsid w:val="007704DB"/>
    <w:rsid w:val="007704E8"/>
    <w:rsid w:val="00770519"/>
    <w:rsid w:val="00770718"/>
    <w:rsid w:val="007709FB"/>
    <w:rsid w:val="00770ACA"/>
    <w:rsid w:val="00770C98"/>
    <w:rsid w:val="00770E7F"/>
    <w:rsid w:val="00771059"/>
    <w:rsid w:val="007711FC"/>
    <w:rsid w:val="007713B1"/>
    <w:rsid w:val="00771459"/>
    <w:rsid w:val="0077184B"/>
    <w:rsid w:val="00771A8E"/>
    <w:rsid w:val="00771B5D"/>
    <w:rsid w:val="00771DBB"/>
    <w:rsid w:val="00771EA7"/>
    <w:rsid w:val="0077204A"/>
    <w:rsid w:val="0077204B"/>
    <w:rsid w:val="00772168"/>
    <w:rsid w:val="007721DE"/>
    <w:rsid w:val="007722BE"/>
    <w:rsid w:val="00772693"/>
    <w:rsid w:val="00772818"/>
    <w:rsid w:val="0077290C"/>
    <w:rsid w:val="00772C11"/>
    <w:rsid w:val="00772C73"/>
    <w:rsid w:val="00772DF0"/>
    <w:rsid w:val="00772F4F"/>
    <w:rsid w:val="00772FEE"/>
    <w:rsid w:val="00773005"/>
    <w:rsid w:val="0077328E"/>
    <w:rsid w:val="007732E0"/>
    <w:rsid w:val="00773441"/>
    <w:rsid w:val="007737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F3"/>
    <w:rsid w:val="00780558"/>
    <w:rsid w:val="0078074B"/>
    <w:rsid w:val="007807DB"/>
    <w:rsid w:val="007807DD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982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3B40"/>
    <w:rsid w:val="007840E5"/>
    <w:rsid w:val="0078456B"/>
    <w:rsid w:val="00784577"/>
    <w:rsid w:val="00784597"/>
    <w:rsid w:val="00784CAD"/>
    <w:rsid w:val="00784CDB"/>
    <w:rsid w:val="00784E2D"/>
    <w:rsid w:val="00784E75"/>
    <w:rsid w:val="00784EE4"/>
    <w:rsid w:val="0078522E"/>
    <w:rsid w:val="0078549E"/>
    <w:rsid w:val="007855B8"/>
    <w:rsid w:val="007855B9"/>
    <w:rsid w:val="00785703"/>
    <w:rsid w:val="007859AA"/>
    <w:rsid w:val="007859B6"/>
    <w:rsid w:val="00785BF7"/>
    <w:rsid w:val="00785C0F"/>
    <w:rsid w:val="00785E86"/>
    <w:rsid w:val="0078614E"/>
    <w:rsid w:val="007863D2"/>
    <w:rsid w:val="00786729"/>
    <w:rsid w:val="0078692E"/>
    <w:rsid w:val="0078706D"/>
    <w:rsid w:val="0078724A"/>
    <w:rsid w:val="00787333"/>
    <w:rsid w:val="00787366"/>
    <w:rsid w:val="007873CF"/>
    <w:rsid w:val="0078760C"/>
    <w:rsid w:val="007877FA"/>
    <w:rsid w:val="00787819"/>
    <w:rsid w:val="00787ADC"/>
    <w:rsid w:val="00787C6A"/>
    <w:rsid w:val="00787DB0"/>
    <w:rsid w:val="00787F33"/>
    <w:rsid w:val="007900E4"/>
    <w:rsid w:val="007903F8"/>
    <w:rsid w:val="00790626"/>
    <w:rsid w:val="007908A0"/>
    <w:rsid w:val="00790919"/>
    <w:rsid w:val="00790C16"/>
    <w:rsid w:val="00790C65"/>
    <w:rsid w:val="00790DAF"/>
    <w:rsid w:val="00790DCD"/>
    <w:rsid w:val="00790DD1"/>
    <w:rsid w:val="00790E34"/>
    <w:rsid w:val="00791069"/>
    <w:rsid w:val="00791139"/>
    <w:rsid w:val="007916B1"/>
    <w:rsid w:val="0079185B"/>
    <w:rsid w:val="007918C9"/>
    <w:rsid w:val="00791D8F"/>
    <w:rsid w:val="00791DC6"/>
    <w:rsid w:val="0079224A"/>
    <w:rsid w:val="00792468"/>
    <w:rsid w:val="00792860"/>
    <w:rsid w:val="00792A5D"/>
    <w:rsid w:val="00792AB8"/>
    <w:rsid w:val="0079301C"/>
    <w:rsid w:val="0079302C"/>
    <w:rsid w:val="00793253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E2B"/>
    <w:rsid w:val="00793FBF"/>
    <w:rsid w:val="0079406C"/>
    <w:rsid w:val="00794259"/>
    <w:rsid w:val="00794376"/>
    <w:rsid w:val="00794392"/>
    <w:rsid w:val="007943AE"/>
    <w:rsid w:val="007945F0"/>
    <w:rsid w:val="00794687"/>
    <w:rsid w:val="00794714"/>
    <w:rsid w:val="00794A7A"/>
    <w:rsid w:val="00794C9A"/>
    <w:rsid w:val="00794DD2"/>
    <w:rsid w:val="00794FFB"/>
    <w:rsid w:val="00795423"/>
    <w:rsid w:val="00795880"/>
    <w:rsid w:val="00795A06"/>
    <w:rsid w:val="00795A7D"/>
    <w:rsid w:val="00795A84"/>
    <w:rsid w:val="00795B1D"/>
    <w:rsid w:val="00795BE6"/>
    <w:rsid w:val="00795CE3"/>
    <w:rsid w:val="00795F94"/>
    <w:rsid w:val="00795F9A"/>
    <w:rsid w:val="0079600D"/>
    <w:rsid w:val="00796142"/>
    <w:rsid w:val="00796527"/>
    <w:rsid w:val="0079688E"/>
    <w:rsid w:val="00796BDE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86D"/>
    <w:rsid w:val="00797AB8"/>
    <w:rsid w:val="00797C5D"/>
    <w:rsid w:val="00797E94"/>
    <w:rsid w:val="00797FF4"/>
    <w:rsid w:val="007A015D"/>
    <w:rsid w:val="007A0204"/>
    <w:rsid w:val="007A0236"/>
    <w:rsid w:val="007A02BA"/>
    <w:rsid w:val="007A02EE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1CF"/>
    <w:rsid w:val="007A16C1"/>
    <w:rsid w:val="007A1978"/>
    <w:rsid w:val="007A1AB1"/>
    <w:rsid w:val="007A1ACA"/>
    <w:rsid w:val="007A1D6D"/>
    <w:rsid w:val="007A1DA3"/>
    <w:rsid w:val="007A1DDE"/>
    <w:rsid w:val="007A23E9"/>
    <w:rsid w:val="007A2521"/>
    <w:rsid w:val="007A283F"/>
    <w:rsid w:val="007A2AEC"/>
    <w:rsid w:val="007A2BED"/>
    <w:rsid w:val="007A2CFD"/>
    <w:rsid w:val="007A2D94"/>
    <w:rsid w:val="007A31E6"/>
    <w:rsid w:val="007A3229"/>
    <w:rsid w:val="007A3770"/>
    <w:rsid w:val="007A3996"/>
    <w:rsid w:val="007A3A0A"/>
    <w:rsid w:val="007A3BA2"/>
    <w:rsid w:val="007A3CD6"/>
    <w:rsid w:val="007A3D51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88"/>
    <w:rsid w:val="007A55B2"/>
    <w:rsid w:val="007A581F"/>
    <w:rsid w:val="007A59E1"/>
    <w:rsid w:val="007A5EE2"/>
    <w:rsid w:val="007A5F01"/>
    <w:rsid w:val="007A5FA5"/>
    <w:rsid w:val="007A6250"/>
    <w:rsid w:val="007A626D"/>
    <w:rsid w:val="007A6899"/>
    <w:rsid w:val="007A68B4"/>
    <w:rsid w:val="007A6A96"/>
    <w:rsid w:val="007A6AC6"/>
    <w:rsid w:val="007A6B0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8A8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7F2"/>
    <w:rsid w:val="007B2BF0"/>
    <w:rsid w:val="007B2C80"/>
    <w:rsid w:val="007B2D39"/>
    <w:rsid w:val="007B301B"/>
    <w:rsid w:val="007B3213"/>
    <w:rsid w:val="007B3263"/>
    <w:rsid w:val="007B3436"/>
    <w:rsid w:val="007B34D5"/>
    <w:rsid w:val="007B3636"/>
    <w:rsid w:val="007B3736"/>
    <w:rsid w:val="007B39A8"/>
    <w:rsid w:val="007B3AAB"/>
    <w:rsid w:val="007B3B06"/>
    <w:rsid w:val="007B3CD8"/>
    <w:rsid w:val="007B3E67"/>
    <w:rsid w:val="007B3ED8"/>
    <w:rsid w:val="007B3F21"/>
    <w:rsid w:val="007B3F40"/>
    <w:rsid w:val="007B3F58"/>
    <w:rsid w:val="007B42B0"/>
    <w:rsid w:val="007B46E8"/>
    <w:rsid w:val="007B48C8"/>
    <w:rsid w:val="007B49FD"/>
    <w:rsid w:val="007B4FC6"/>
    <w:rsid w:val="007B5145"/>
    <w:rsid w:val="007B51B5"/>
    <w:rsid w:val="007B520B"/>
    <w:rsid w:val="007B5544"/>
    <w:rsid w:val="007B55D7"/>
    <w:rsid w:val="007B5650"/>
    <w:rsid w:val="007B57A5"/>
    <w:rsid w:val="007B585C"/>
    <w:rsid w:val="007B5AF0"/>
    <w:rsid w:val="007B5BCD"/>
    <w:rsid w:val="007B5D09"/>
    <w:rsid w:val="007B5ECA"/>
    <w:rsid w:val="007B5F61"/>
    <w:rsid w:val="007B6323"/>
    <w:rsid w:val="007B6374"/>
    <w:rsid w:val="007B6654"/>
    <w:rsid w:val="007B6768"/>
    <w:rsid w:val="007B6A41"/>
    <w:rsid w:val="007B6A45"/>
    <w:rsid w:val="007B6A57"/>
    <w:rsid w:val="007B6B2E"/>
    <w:rsid w:val="007B6DDF"/>
    <w:rsid w:val="007B6F73"/>
    <w:rsid w:val="007B6F97"/>
    <w:rsid w:val="007B6FFE"/>
    <w:rsid w:val="007B7257"/>
    <w:rsid w:val="007B745F"/>
    <w:rsid w:val="007B74F5"/>
    <w:rsid w:val="007B76AB"/>
    <w:rsid w:val="007B777E"/>
    <w:rsid w:val="007B79B9"/>
    <w:rsid w:val="007B7AD3"/>
    <w:rsid w:val="007B7EB7"/>
    <w:rsid w:val="007C003B"/>
    <w:rsid w:val="007C031C"/>
    <w:rsid w:val="007C04AA"/>
    <w:rsid w:val="007C058B"/>
    <w:rsid w:val="007C1364"/>
    <w:rsid w:val="007C14D5"/>
    <w:rsid w:val="007C1521"/>
    <w:rsid w:val="007C1929"/>
    <w:rsid w:val="007C19A2"/>
    <w:rsid w:val="007C1AA6"/>
    <w:rsid w:val="007C1BB2"/>
    <w:rsid w:val="007C1CE5"/>
    <w:rsid w:val="007C1E31"/>
    <w:rsid w:val="007C1E3E"/>
    <w:rsid w:val="007C1F55"/>
    <w:rsid w:val="007C2014"/>
    <w:rsid w:val="007C21A7"/>
    <w:rsid w:val="007C2332"/>
    <w:rsid w:val="007C2519"/>
    <w:rsid w:val="007C2684"/>
    <w:rsid w:val="007C28B2"/>
    <w:rsid w:val="007C28D3"/>
    <w:rsid w:val="007C2A45"/>
    <w:rsid w:val="007C2CD6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D4A"/>
    <w:rsid w:val="007C3E12"/>
    <w:rsid w:val="007C3E30"/>
    <w:rsid w:val="007C3F99"/>
    <w:rsid w:val="007C404B"/>
    <w:rsid w:val="007C4052"/>
    <w:rsid w:val="007C4131"/>
    <w:rsid w:val="007C413A"/>
    <w:rsid w:val="007C414F"/>
    <w:rsid w:val="007C417C"/>
    <w:rsid w:val="007C41FB"/>
    <w:rsid w:val="007C446B"/>
    <w:rsid w:val="007C448F"/>
    <w:rsid w:val="007C44DF"/>
    <w:rsid w:val="007C4583"/>
    <w:rsid w:val="007C5207"/>
    <w:rsid w:val="007C529B"/>
    <w:rsid w:val="007C53F2"/>
    <w:rsid w:val="007C578F"/>
    <w:rsid w:val="007C5ACF"/>
    <w:rsid w:val="007C5CAE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43"/>
    <w:rsid w:val="007C7FAD"/>
    <w:rsid w:val="007D0109"/>
    <w:rsid w:val="007D01AE"/>
    <w:rsid w:val="007D07F0"/>
    <w:rsid w:val="007D0959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145"/>
    <w:rsid w:val="007D552F"/>
    <w:rsid w:val="007D5640"/>
    <w:rsid w:val="007D5B26"/>
    <w:rsid w:val="007D5FEC"/>
    <w:rsid w:val="007D60A5"/>
    <w:rsid w:val="007D60DD"/>
    <w:rsid w:val="007D61D9"/>
    <w:rsid w:val="007D6247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13C"/>
    <w:rsid w:val="007D76F8"/>
    <w:rsid w:val="007D781E"/>
    <w:rsid w:val="007D7CF5"/>
    <w:rsid w:val="007E01F0"/>
    <w:rsid w:val="007E03D1"/>
    <w:rsid w:val="007E04C2"/>
    <w:rsid w:val="007E0578"/>
    <w:rsid w:val="007E098A"/>
    <w:rsid w:val="007E0A85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D0"/>
    <w:rsid w:val="007E2FE6"/>
    <w:rsid w:val="007E3041"/>
    <w:rsid w:val="007E32E8"/>
    <w:rsid w:val="007E34F2"/>
    <w:rsid w:val="007E3566"/>
    <w:rsid w:val="007E35F5"/>
    <w:rsid w:val="007E36E3"/>
    <w:rsid w:val="007E386B"/>
    <w:rsid w:val="007E3ADF"/>
    <w:rsid w:val="007E3DEC"/>
    <w:rsid w:val="007E3EC7"/>
    <w:rsid w:val="007E3FF2"/>
    <w:rsid w:val="007E411D"/>
    <w:rsid w:val="007E42FC"/>
    <w:rsid w:val="007E43DB"/>
    <w:rsid w:val="007E45C6"/>
    <w:rsid w:val="007E47A3"/>
    <w:rsid w:val="007E4893"/>
    <w:rsid w:val="007E48CE"/>
    <w:rsid w:val="007E48D0"/>
    <w:rsid w:val="007E4A65"/>
    <w:rsid w:val="007E4A79"/>
    <w:rsid w:val="007E4DAD"/>
    <w:rsid w:val="007E5029"/>
    <w:rsid w:val="007E52AE"/>
    <w:rsid w:val="007E556E"/>
    <w:rsid w:val="007E56C6"/>
    <w:rsid w:val="007E5777"/>
    <w:rsid w:val="007E5962"/>
    <w:rsid w:val="007E5B6B"/>
    <w:rsid w:val="007E5BE2"/>
    <w:rsid w:val="007E627C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C3"/>
    <w:rsid w:val="007F03E4"/>
    <w:rsid w:val="007F0498"/>
    <w:rsid w:val="007F060C"/>
    <w:rsid w:val="007F0659"/>
    <w:rsid w:val="007F0882"/>
    <w:rsid w:val="007F08BF"/>
    <w:rsid w:val="007F0EFE"/>
    <w:rsid w:val="007F0F90"/>
    <w:rsid w:val="007F1107"/>
    <w:rsid w:val="007F166F"/>
    <w:rsid w:val="007F177A"/>
    <w:rsid w:val="007F1A89"/>
    <w:rsid w:val="007F1B17"/>
    <w:rsid w:val="007F1C56"/>
    <w:rsid w:val="007F1C60"/>
    <w:rsid w:val="007F1D57"/>
    <w:rsid w:val="007F1F75"/>
    <w:rsid w:val="007F2026"/>
    <w:rsid w:val="007F215A"/>
    <w:rsid w:val="007F23D2"/>
    <w:rsid w:val="007F26AB"/>
    <w:rsid w:val="007F2991"/>
    <w:rsid w:val="007F2C6A"/>
    <w:rsid w:val="007F2DF7"/>
    <w:rsid w:val="007F2E47"/>
    <w:rsid w:val="007F2FF7"/>
    <w:rsid w:val="007F3162"/>
    <w:rsid w:val="007F3248"/>
    <w:rsid w:val="007F3496"/>
    <w:rsid w:val="007F35B5"/>
    <w:rsid w:val="007F372E"/>
    <w:rsid w:val="007F37B4"/>
    <w:rsid w:val="007F37B7"/>
    <w:rsid w:val="007F39D6"/>
    <w:rsid w:val="007F3A6B"/>
    <w:rsid w:val="007F3AF7"/>
    <w:rsid w:val="007F421C"/>
    <w:rsid w:val="007F440B"/>
    <w:rsid w:val="007F465D"/>
    <w:rsid w:val="007F46E0"/>
    <w:rsid w:val="007F4704"/>
    <w:rsid w:val="007F499A"/>
    <w:rsid w:val="007F4A8F"/>
    <w:rsid w:val="007F4ACF"/>
    <w:rsid w:val="007F4C04"/>
    <w:rsid w:val="007F4E6D"/>
    <w:rsid w:val="007F511D"/>
    <w:rsid w:val="007F51FF"/>
    <w:rsid w:val="007F528A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0F5"/>
    <w:rsid w:val="007F71DC"/>
    <w:rsid w:val="007F741B"/>
    <w:rsid w:val="007F7575"/>
    <w:rsid w:val="007F786B"/>
    <w:rsid w:val="007F79F0"/>
    <w:rsid w:val="007F7AED"/>
    <w:rsid w:val="007F7CE3"/>
    <w:rsid w:val="007F7D1E"/>
    <w:rsid w:val="007F7FAE"/>
    <w:rsid w:val="00800048"/>
    <w:rsid w:val="00800097"/>
    <w:rsid w:val="008001BA"/>
    <w:rsid w:val="008001F3"/>
    <w:rsid w:val="0080054E"/>
    <w:rsid w:val="00800931"/>
    <w:rsid w:val="00800B37"/>
    <w:rsid w:val="00800C0F"/>
    <w:rsid w:val="00800C25"/>
    <w:rsid w:val="00801D6C"/>
    <w:rsid w:val="00801FE7"/>
    <w:rsid w:val="008022A4"/>
    <w:rsid w:val="0080231E"/>
    <w:rsid w:val="00802587"/>
    <w:rsid w:val="00802769"/>
    <w:rsid w:val="008027C1"/>
    <w:rsid w:val="00802A7B"/>
    <w:rsid w:val="00802ACA"/>
    <w:rsid w:val="00802BB0"/>
    <w:rsid w:val="008031C0"/>
    <w:rsid w:val="00803308"/>
    <w:rsid w:val="00803424"/>
    <w:rsid w:val="00803454"/>
    <w:rsid w:val="00803A47"/>
    <w:rsid w:val="00803BFA"/>
    <w:rsid w:val="00803C88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BD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3B0"/>
    <w:rsid w:val="00806667"/>
    <w:rsid w:val="0080699B"/>
    <w:rsid w:val="00806B23"/>
    <w:rsid w:val="00806D3E"/>
    <w:rsid w:val="00806D79"/>
    <w:rsid w:val="00806FAF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1025D"/>
    <w:rsid w:val="00810446"/>
    <w:rsid w:val="00810596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B05"/>
    <w:rsid w:val="00811B9D"/>
    <w:rsid w:val="00811C6F"/>
    <w:rsid w:val="00811E38"/>
    <w:rsid w:val="0081214B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CBB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4E65"/>
    <w:rsid w:val="00815005"/>
    <w:rsid w:val="00815293"/>
    <w:rsid w:val="00815762"/>
    <w:rsid w:val="00815BCC"/>
    <w:rsid w:val="00815BE1"/>
    <w:rsid w:val="00815CD8"/>
    <w:rsid w:val="00815F97"/>
    <w:rsid w:val="008160A6"/>
    <w:rsid w:val="00816400"/>
    <w:rsid w:val="00816692"/>
    <w:rsid w:val="00816AAC"/>
    <w:rsid w:val="00816C38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50F"/>
    <w:rsid w:val="00820553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0ED4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651"/>
    <w:rsid w:val="00822787"/>
    <w:rsid w:val="008227B7"/>
    <w:rsid w:val="008227BF"/>
    <w:rsid w:val="00822989"/>
    <w:rsid w:val="00822A98"/>
    <w:rsid w:val="00822D4D"/>
    <w:rsid w:val="00822D7E"/>
    <w:rsid w:val="00822E4B"/>
    <w:rsid w:val="00822F74"/>
    <w:rsid w:val="008230DB"/>
    <w:rsid w:val="0082321D"/>
    <w:rsid w:val="008232D0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4C"/>
    <w:rsid w:val="0082668F"/>
    <w:rsid w:val="00826957"/>
    <w:rsid w:val="00826B8D"/>
    <w:rsid w:val="00826E7E"/>
    <w:rsid w:val="00826EA1"/>
    <w:rsid w:val="00826FA9"/>
    <w:rsid w:val="00827008"/>
    <w:rsid w:val="0082705B"/>
    <w:rsid w:val="0082718E"/>
    <w:rsid w:val="00827324"/>
    <w:rsid w:val="008273A6"/>
    <w:rsid w:val="00827529"/>
    <w:rsid w:val="00827962"/>
    <w:rsid w:val="00827BC9"/>
    <w:rsid w:val="00827E45"/>
    <w:rsid w:val="00827F45"/>
    <w:rsid w:val="00830208"/>
    <w:rsid w:val="008308DC"/>
    <w:rsid w:val="00830B42"/>
    <w:rsid w:val="00830B8F"/>
    <w:rsid w:val="00830BE1"/>
    <w:rsid w:val="00830C14"/>
    <w:rsid w:val="00830C92"/>
    <w:rsid w:val="00830CCA"/>
    <w:rsid w:val="008311CC"/>
    <w:rsid w:val="008313E4"/>
    <w:rsid w:val="0083161A"/>
    <w:rsid w:val="00831B32"/>
    <w:rsid w:val="00831DEA"/>
    <w:rsid w:val="00831E6B"/>
    <w:rsid w:val="008323BF"/>
    <w:rsid w:val="0083246E"/>
    <w:rsid w:val="008324F4"/>
    <w:rsid w:val="008324FC"/>
    <w:rsid w:val="0083259F"/>
    <w:rsid w:val="008326B4"/>
    <w:rsid w:val="00832A37"/>
    <w:rsid w:val="00832B59"/>
    <w:rsid w:val="008331DC"/>
    <w:rsid w:val="0083320E"/>
    <w:rsid w:val="008332C9"/>
    <w:rsid w:val="008333E5"/>
    <w:rsid w:val="00833576"/>
    <w:rsid w:val="008335BB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D5"/>
    <w:rsid w:val="008353E3"/>
    <w:rsid w:val="00835458"/>
    <w:rsid w:val="008354C8"/>
    <w:rsid w:val="0083575D"/>
    <w:rsid w:val="00835C7C"/>
    <w:rsid w:val="00835F3E"/>
    <w:rsid w:val="00836557"/>
    <w:rsid w:val="0083679D"/>
    <w:rsid w:val="008368B9"/>
    <w:rsid w:val="008369CC"/>
    <w:rsid w:val="00836AEC"/>
    <w:rsid w:val="00836AF3"/>
    <w:rsid w:val="00836C77"/>
    <w:rsid w:val="00836C80"/>
    <w:rsid w:val="00836DB6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3FD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516"/>
    <w:rsid w:val="00842534"/>
    <w:rsid w:val="00842927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8D1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7A6"/>
    <w:rsid w:val="00844880"/>
    <w:rsid w:val="00845116"/>
    <w:rsid w:val="00845313"/>
    <w:rsid w:val="00845384"/>
    <w:rsid w:val="00845663"/>
    <w:rsid w:val="008456F6"/>
    <w:rsid w:val="00845723"/>
    <w:rsid w:val="008458ED"/>
    <w:rsid w:val="00845BBE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451"/>
    <w:rsid w:val="00847836"/>
    <w:rsid w:val="00847A73"/>
    <w:rsid w:val="00847BD2"/>
    <w:rsid w:val="00847EA7"/>
    <w:rsid w:val="00847F5D"/>
    <w:rsid w:val="00850030"/>
    <w:rsid w:val="0085012B"/>
    <w:rsid w:val="00850177"/>
    <w:rsid w:val="008501C9"/>
    <w:rsid w:val="0085059E"/>
    <w:rsid w:val="00850982"/>
    <w:rsid w:val="008509D2"/>
    <w:rsid w:val="00850D3B"/>
    <w:rsid w:val="00851069"/>
    <w:rsid w:val="0085144F"/>
    <w:rsid w:val="00851481"/>
    <w:rsid w:val="008515A3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3F5"/>
    <w:rsid w:val="008524F0"/>
    <w:rsid w:val="0085290D"/>
    <w:rsid w:val="00852A8C"/>
    <w:rsid w:val="00852BB6"/>
    <w:rsid w:val="008537D2"/>
    <w:rsid w:val="0085380B"/>
    <w:rsid w:val="00853862"/>
    <w:rsid w:val="00853B9B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B"/>
    <w:rsid w:val="008548C4"/>
    <w:rsid w:val="00854A21"/>
    <w:rsid w:val="00854AD5"/>
    <w:rsid w:val="00854BF3"/>
    <w:rsid w:val="00854C42"/>
    <w:rsid w:val="00854C87"/>
    <w:rsid w:val="00854D75"/>
    <w:rsid w:val="00854E03"/>
    <w:rsid w:val="00855023"/>
    <w:rsid w:val="0085504B"/>
    <w:rsid w:val="0085522B"/>
    <w:rsid w:val="008554F0"/>
    <w:rsid w:val="0085557E"/>
    <w:rsid w:val="00855631"/>
    <w:rsid w:val="008559AE"/>
    <w:rsid w:val="00855A8F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963"/>
    <w:rsid w:val="00857AEA"/>
    <w:rsid w:val="00857D8D"/>
    <w:rsid w:val="0086050C"/>
    <w:rsid w:val="008607E0"/>
    <w:rsid w:val="0086083D"/>
    <w:rsid w:val="00860889"/>
    <w:rsid w:val="00860AA7"/>
    <w:rsid w:val="00860B0A"/>
    <w:rsid w:val="00860CF4"/>
    <w:rsid w:val="00860DF7"/>
    <w:rsid w:val="00861103"/>
    <w:rsid w:val="0086117B"/>
    <w:rsid w:val="00861314"/>
    <w:rsid w:val="00861468"/>
    <w:rsid w:val="00861747"/>
    <w:rsid w:val="00861A00"/>
    <w:rsid w:val="00861A2D"/>
    <w:rsid w:val="00861A38"/>
    <w:rsid w:val="00861A6E"/>
    <w:rsid w:val="00861D20"/>
    <w:rsid w:val="00861E7A"/>
    <w:rsid w:val="00861FA0"/>
    <w:rsid w:val="008620A9"/>
    <w:rsid w:val="008621D0"/>
    <w:rsid w:val="00862284"/>
    <w:rsid w:val="00862753"/>
    <w:rsid w:val="00862809"/>
    <w:rsid w:val="0086292C"/>
    <w:rsid w:val="00862A7F"/>
    <w:rsid w:val="00862A8A"/>
    <w:rsid w:val="00862B3A"/>
    <w:rsid w:val="00862C5F"/>
    <w:rsid w:val="00862DF8"/>
    <w:rsid w:val="00863206"/>
    <w:rsid w:val="0086328F"/>
    <w:rsid w:val="00863AB6"/>
    <w:rsid w:val="00863C11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492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6CB"/>
    <w:rsid w:val="008739C9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922"/>
    <w:rsid w:val="00875CDB"/>
    <w:rsid w:val="0087613F"/>
    <w:rsid w:val="008762E1"/>
    <w:rsid w:val="008763EB"/>
    <w:rsid w:val="0087672C"/>
    <w:rsid w:val="0087673B"/>
    <w:rsid w:val="00876778"/>
    <w:rsid w:val="00876C29"/>
    <w:rsid w:val="00876F09"/>
    <w:rsid w:val="00877002"/>
    <w:rsid w:val="0087727C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799"/>
    <w:rsid w:val="00881933"/>
    <w:rsid w:val="00881A10"/>
    <w:rsid w:val="00881AAB"/>
    <w:rsid w:val="00881C08"/>
    <w:rsid w:val="00881D0F"/>
    <w:rsid w:val="00881DE5"/>
    <w:rsid w:val="00881E3C"/>
    <w:rsid w:val="00881F39"/>
    <w:rsid w:val="0088207D"/>
    <w:rsid w:val="0088224B"/>
    <w:rsid w:val="008822F9"/>
    <w:rsid w:val="008822FC"/>
    <w:rsid w:val="0088230B"/>
    <w:rsid w:val="00882472"/>
    <w:rsid w:val="00882488"/>
    <w:rsid w:val="00882498"/>
    <w:rsid w:val="008824AA"/>
    <w:rsid w:val="00882F2F"/>
    <w:rsid w:val="00883072"/>
    <w:rsid w:val="0088310F"/>
    <w:rsid w:val="00883213"/>
    <w:rsid w:val="008832E2"/>
    <w:rsid w:val="008832ED"/>
    <w:rsid w:val="008834BE"/>
    <w:rsid w:val="0088396D"/>
    <w:rsid w:val="008839B1"/>
    <w:rsid w:val="00883B8F"/>
    <w:rsid w:val="00883CC1"/>
    <w:rsid w:val="00883D0A"/>
    <w:rsid w:val="00884310"/>
    <w:rsid w:val="00884721"/>
    <w:rsid w:val="00884BC6"/>
    <w:rsid w:val="00884E51"/>
    <w:rsid w:val="00885245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13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94D"/>
    <w:rsid w:val="00886F5C"/>
    <w:rsid w:val="00887433"/>
    <w:rsid w:val="00887A03"/>
    <w:rsid w:val="00887A9B"/>
    <w:rsid w:val="00887B46"/>
    <w:rsid w:val="00887C32"/>
    <w:rsid w:val="00887C84"/>
    <w:rsid w:val="00887E44"/>
    <w:rsid w:val="008901F1"/>
    <w:rsid w:val="008902C8"/>
    <w:rsid w:val="00890355"/>
    <w:rsid w:val="0089090E"/>
    <w:rsid w:val="00890A19"/>
    <w:rsid w:val="00890A92"/>
    <w:rsid w:val="00890BAB"/>
    <w:rsid w:val="00890D1F"/>
    <w:rsid w:val="00890F85"/>
    <w:rsid w:val="0089116A"/>
    <w:rsid w:val="008911DD"/>
    <w:rsid w:val="008913DC"/>
    <w:rsid w:val="008914CE"/>
    <w:rsid w:val="008917AE"/>
    <w:rsid w:val="008917DC"/>
    <w:rsid w:val="008918A8"/>
    <w:rsid w:val="008918B1"/>
    <w:rsid w:val="00891CC9"/>
    <w:rsid w:val="00891EBF"/>
    <w:rsid w:val="00892596"/>
    <w:rsid w:val="008925E3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DAB"/>
    <w:rsid w:val="00894EAE"/>
    <w:rsid w:val="00894EEE"/>
    <w:rsid w:val="00894FA7"/>
    <w:rsid w:val="008952C7"/>
    <w:rsid w:val="00895419"/>
    <w:rsid w:val="0089555F"/>
    <w:rsid w:val="00895713"/>
    <w:rsid w:val="008959A0"/>
    <w:rsid w:val="00895A78"/>
    <w:rsid w:val="00895B9B"/>
    <w:rsid w:val="0089603D"/>
    <w:rsid w:val="0089621A"/>
    <w:rsid w:val="00896465"/>
    <w:rsid w:val="008964FF"/>
    <w:rsid w:val="0089671C"/>
    <w:rsid w:val="00896858"/>
    <w:rsid w:val="00896AF4"/>
    <w:rsid w:val="00896BF6"/>
    <w:rsid w:val="00896E11"/>
    <w:rsid w:val="008971BB"/>
    <w:rsid w:val="00897262"/>
    <w:rsid w:val="00897341"/>
    <w:rsid w:val="00897381"/>
    <w:rsid w:val="00897515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115"/>
    <w:rsid w:val="008A2408"/>
    <w:rsid w:val="008A242D"/>
    <w:rsid w:val="008A2604"/>
    <w:rsid w:val="008A2655"/>
    <w:rsid w:val="008A29FD"/>
    <w:rsid w:val="008A2BC7"/>
    <w:rsid w:val="008A2CB2"/>
    <w:rsid w:val="008A2D53"/>
    <w:rsid w:val="008A30C7"/>
    <w:rsid w:val="008A331C"/>
    <w:rsid w:val="008A34E8"/>
    <w:rsid w:val="008A352D"/>
    <w:rsid w:val="008A3935"/>
    <w:rsid w:val="008A3BFB"/>
    <w:rsid w:val="008A3DC9"/>
    <w:rsid w:val="008A3F84"/>
    <w:rsid w:val="008A3FDA"/>
    <w:rsid w:val="008A419A"/>
    <w:rsid w:val="008A42CB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601"/>
    <w:rsid w:val="008A598D"/>
    <w:rsid w:val="008A5B41"/>
    <w:rsid w:val="008A5C2B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9EF"/>
    <w:rsid w:val="008A7ACF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B"/>
    <w:rsid w:val="008B403D"/>
    <w:rsid w:val="008B417E"/>
    <w:rsid w:val="008B42B2"/>
    <w:rsid w:val="008B42BC"/>
    <w:rsid w:val="008B43FC"/>
    <w:rsid w:val="008B45C9"/>
    <w:rsid w:val="008B4631"/>
    <w:rsid w:val="008B463B"/>
    <w:rsid w:val="008B46BC"/>
    <w:rsid w:val="008B482C"/>
    <w:rsid w:val="008B5002"/>
    <w:rsid w:val="008B5468"/>
    <w:rsid w:val="008B57FC"/>
    <w:rsid w:val="008B5885"/>
    <w:rsid w:val="008B5B13"/>
    <w:rsid w:val="008B60BE"/>
    <w:rsid w:val="008B649F"/>
    <w:rsid w:val="008B66D6"/>
    <w:rsid w:val="008B66ED"/>
    <w:rsid w:val="008B6802"/>
    <w:rsid w:val="008B6855"/>
    <w:rsid w:val="008B68A4"/>
    <w:rsid w:val="008B6D30"/>
    <w:rsid w:val="008B6D6D"/>
    <w:rsid w:val="008B6DAB"/>
    <w:rsid w:val="008B6DD8"/>
    <w:rsid w:val="008B6FEE"/>
    <w:rsid w:val="008B7106"/>
    <w:rsid w:val="008B7177"/>
    <w:rsid w:val="008B7356"/>
    <w:rsid w:val="008B744A"/>
    <w:rsid w:val="008B756A"/>
    <w:rsid w:val="008B7615"/>
    <w:rsid w:val="008B7CAF"/>
    <w:rsid w:val="008B7E93"/>
    <w:rsid w:val="008C054C"/>
    <w:rsid w:val="008C0604"/>
    <w:rsid w:val="008C0652"/>
    <w:rsid w:val="008C0857"/>
    <w:rsid w:val="008C0885"/>
    <w:rsid w:val="008C0C72"/>
    <w:rsid w:val="008C0C96"/>
    <w:rsid w:val="008C0DA9"/>
    <w:rsid w:val="008C0E3C"/>
    <w:rsid w:val="008C0EF0"/>
    <w:rsid w:val="008C13BD"/>
    <w:rsid w:val="008C1928"/>
    <w:rsid w:val="008C1A41"/>
    <w:rsid w:val="008C1A65"/>
    <w:rsid w:val="008C1AE2"/>
    <w:rsid w:val="008C1D9F"/>
    <w:rsid w:val="008C213C"/>
    <w:rsid w:val="008C21D1"/>
    <w:rsid w:val="008C2531"/>
    <w:rsid w:val="008C27F4"/>
    <w:rsid w:val="008C289A"/>
    <w:rsid w:val="008C2C97"/>
    <w:rsid w:val="008C313A"/>
    <w:rsid w:val="008C3261"/>
    <w:rsid w:val="008C3634"/>
    <w:rsid w:val="008C364C"/>
    <w:rsid w:val="008C3A64"/>
    <w:rsid w:val="008C3B86"/>
    <w:rsid w:val="008C3BD3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5D1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191"/>
    <w:rsid w:val="008D143F"/>
    <w:rsid w:val="008D14A2"/>
    <w:rsid w:val="008D154F"/>
    <w:rsid w:val="008D167E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706"/>
    <w:rsid w:val="008D37BE"/>
    <w:rsid w:val="008D3806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51DB"/>
    <w:rsid w:val="008D5693"/>
    <w:rsid w:val="008D575E"/>
    <w:rsid w:val="008D58A6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A5F"/>
    <w:rsid w:val="008D701C"/>
    <w:rsid w:val="008D75FE"/>
    <w:rsid w:val="008D76CA"/>
    <w:rsid w:val="008D78DF"/>
    <w:rsid w:val="008D7981"/>
    <w:rsid w:val="008D7989"/>
    <w:rsid w:val="008D79F9"/>
    <w:rsid w:val="008D7EF0"/>
    <w:rsid w:val="008D7FD8"/>
    <w:rsid w:val="008D7FF9"/>
    <w:rsid w:val="008E0064"/>
    <w:rsid w:val="008E00ED"/>
    <w:rsid w:val="008E027F"/>
    <w:rsid w:val="008E0440"/>
    <w:rsid w:val="008E04CB"/>
    <w:rsid w:val="008E05A7"/>
    <w:rsid w:val="008E0768"/>
    <w:rsid w:val="008E08C5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2F12"/>
    <w:rsid w:val="008E2F1C"/>
    <w:rsid w:val="008E320D"/>
    <w:rsid w:val="008E387C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EC4"/>
    <w:rsid w:val="008E51C2"/>
    <w:rsid w:val="008E524A"/>
    <w:rsid w:val="008E5787"/>
    <w:rsid w:val="008E5A95"/>
    <w:rsid w:val="008E5AC5"/>
    <w:rsid w:val="008E5B59"/>
    <w:rsid w:val="008E5EF5"/>
    <w:rsid w:val="008E60BA"/>
    <w:rsid w:val="008E6196"/>
    <w:rsid w:val="008E629F"/>
    <w:rsid w:val="008E6312"/>
    <w:rsid w:val="008E6372"/>
    <w:rsid w:val="008E64ED"/>
    <w:rsid w:val="008E64F5"/>
    <w:rsid w:val="008E666A"/>
    <w:rsid w:val="008E66C5"/>
    <w:rsid w:val="008E67BA"/>
    <w:rsid w:val="008E69B4"/>
    <w:rsid w:val="008E6E0F"/>
    <w:rsid w:val="008E6E4B"/>
    <w:rsid w:val="008E6F57"/>
    <w:rsid w:val="008E7126"/>
    <w:rsid w:val="008E716F"/>
    <w:rsid w:val="008E72D2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833"/>
    <w:rsid w:val="008F18FD"/>
    <w:rsid w:val="008F1B74"/>
    <w:rsid w:val="008F1D2E"/>
    <w:rsid w:val="008F1E63"/>
    <w:rsid w:val="008F21F6"/>
    <w:rsid w:val="008F22A0"/>
    <w:rsid w:val="008F25D5"/>
    <w:rsid w:val="008F26C0"/>
    <w:rsid w:val="008F2985"/>
    <w:rsid w:val="008F2A72"/>
    <w:rsid w:val="008F2A87"/>
    <w:rsid w:val="008F2E65"/>
    <w:rsid w:val="008F2EFD"/>
    <w:rsid w:val="008F3135"/>
    <w:rsid w:val="008F31A9"/>
    <w:rsid w:val="008F31BD"/>
    <w:rsid w:val="008F32D5"/>
    <w:rsid w:val="008F3F48"/>
    <w:rsid w:val="008F4184"/>
    <w:rsid w:val="008F41B1"/>
    <w:rsid w:val="008F47D1"/>
    <w:rsid w:val="008F47F1"/>
    <w:rsid w:val="008F482B"/>
    <w:rsid w:val="008F48A9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261"/>
    <w:rsid w:val="008F529A"/>
    <w:rsid w:val="008F5468"/>
    <w:rsid w:val="008F5538"/>
    <w:rsid w:val="008F56A5"/>
    <w:rsid w:val="008F56A9"/>
    <w:rsid w:val="008F59BA"/>
    <w:rsid w:val="008F5BE3"/>
    <w:rsid w:val="008F5C6F"/>
    <w:rsid w:val="008F5DB1"/>
    <w:rsid w:val="008F5E45"/>
    <w:rsid w:val="008F5E4E"/>
    <w:rsid w:val="008F5F17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B55"/>
    <w:rsid w:val="008F6DD9"/>
    <w:rsid w:val="008F6F36"/>
    <w:rsid w:val="008F6FCD"/>
    <w:rsid w:val="008F7144"/>
    <w:rsid w:val="008F717B"/>
    <w:rsid w:val="008F7242"/>
    <w:rsid w:val="008F7269"/>
    <w:rsid w:val="008F7527"/>
    <w:rsid w:val="008F7689"/>
    <w:rsid w:val="008F7726"/>
    <w:rsid w:val="008F7786"/>
    <w:rsid w:val="008F7CFE"/>
    <w:rsid w:val="008F7D41"/>
    <w:rsid w:val="008F7FCB"/>
    <w:rsid w:val="00900070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1C7"/>
    <w:rsid w:val="009013CB"/>
    <w:rsid w:val="0090144F"/>
    <w:rsid w:val="009015BC"/>
    <w:rsid w:val="00901888"/>
    <w:rsid w:val="00901951"/>
    <w:rsid w:val="00901A2B"/>
    <w:rsid w:val="00901A7E"/>
    <w:rsid w:val="00901C5B"/>
    <w:rsid w:val="00901E84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A72"/>
    <w:rsid w:val="00902C2F"/>
    <w:rsid w:val="00902D76"/>
    <w:rsid w:val="00902E2D"/>
    <w:rsid w:val="00903001"/>
    <w:rsid w:val="0090324A"/>
    <w:rsid w:val="00903518"/>
    <w:rsid w:val="00903604"/>
    <w:rsid w:val="00903A54"/>
    <w:rsid w:val="00903C45"/>
    <w:rsid w:val="00903DEC"/>
    <w:rsid w:val="00903EC7"/>
    <w:rsid w:val="009041B6"/>
    <w:rsid w:val="00904375"/>
    <w:rsid w:val="009045F2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A3E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A9E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CF2"/>
    <w:rsid w:val="00911DB1"/>
    <w:rsid w:val="00911EC9"/>
    <w:rsid w:val="009120B1"/>
    <w:rsid w:val="009122D0"/>
    <w:rsid w:val="009123B9"/>
    <w:rsid w:val="009126C5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910"/>
    <w:rsid w:val="00914A34"/>
    <w:rsid w:val="00914AC7"/>
    <w:rsid w:val="00914BF2"/>
    <w:rsid w:val="00914CE0"/>
    <w:rsid w:val="00914D86"/>
    <w:rsid w:val="00914EE3"/>
    <w:rsid w:val="00914F63"/>
    <w:rsid w:val="00915350"/>
    <w:rsid w:val="00915626"/>
    <w:rsid w:val="0091592E"/>
    <w:rsid w:val="00915DAD"/>
    <w:rsid w:val="00915FF2"/>
    <w:rsid w:val="009161C2"/>
    <w:rsid w:val="009161E8"/>
    <w:rsid w:val="00916274"/>
    <w:rsid w:val="009164C5"/>
    <w:rsid w:val="0091665A"/>
    <w:rsid w:val="00916988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B2D"/>
    <w:rsid w:val="00917C5F"/>
    <w:rsid w:val="00920455"/>
    <w:rsid w:val="0092077E"/>
    <w:rsid w:val="00920A47"/>
    <w:rsid w:val="00920BC0"/>
    <w:rsid w:val="00921065"/>
    <w:rsid w:val="009210C2"/>
    <w:rsid w:val="00921275"/>
    <w:rsid w:val="009214C6"/>
    <w:rsid w:val="0092178F"/>
    <w:rsid w:val="009217CE"/>
    <w:rsid w:val="00921858"/>
    <w:rsid w:val="00921932"/>
    <w:rsid w:val="00921C74"/>
    <w:rsid w:val="00921D7D"/>
    <w:rsid w:val="00921E60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9E2"/>
    <w:rsid w:val="00925AFE"/>
    <w:rsid w:val="00925B31"/>
    <w:rsid w:val="00925CBF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96C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63"/>
    <w:rsid w:val="00931777"/>
    <w:rsid w:val="0093182A"/>
    <w:rsid w:val="00931ABE"/>
    <w:rsid w:val="00931BAB"/>
    <w:rsid w:val="00931C8F"/>
    <w:rsid w:val="00932050"/>
    <w:rsid w:val="0093210F"/>
    <w:rsid w:val="009323F4"/>
    <w:rsid w:val="00932438"/>
    <w:rsid w:val="009324F9"/>
    <w:rsid w:val="009325BD"/>
    <w:rsid w:val="00932686"/>
    <w:rsid w:val="00932C37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A1A"/>
    <w:rsid w:val="00933B5E"/>
    <w:rsid w:val="00933BD7"/>
    <w:rsid w:val="00934048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803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353"/>
    <w:rsid w:val="00941386"/>
    <w:rsid w:val="0094165C"/>
    <w:rsid w:val="00941D5F"/>
    <w:rsid w:val="00941E9B"/>
    <w:rsid w:val="00941FE4"/>
    <w:rsid w:val="0094225A"/>
    <w:rsid w:val="009424AF"/>
    <w:rsid w:val="009424DD"/>
    <w:rsid w:val="00942591"/>
    <w:rsid w:val="0094265E"/>
    <w:rsid w:val="009426BB"/>
    <w:rsid w:val="00942716"/>
    <w:rsid w:val="00942835"/>
    <w:rsid w:val="00942904"/>
    <w:rsid w:val="00943257"/>
    <w:rsid w:val="00943331"/>
    <w:rsid w:val="00943439"/>
    <w:rsid w:val="009436EF"/>
    <w:rsid w:val="00943710"/>
    <w:rsid w:val="009437B6"/>
    <w:rsid w:val="0094390A"/>
    <w:rsid w:val="00943BDC"/>
    <w:rsid w:val="00943CCF"/>
    <w:rsid w:val="00943E4C"/>
    <w:rsid w:val="00943EBE"/>
    <w:rsid w:val="00943F4B"/>
    <w:rsid w:val="009442F8"/>
    <w:rsid w:val="0094433F"/>
    <w:rsid w:val="00944477"/>
    <w:rsid w:val="009444BA"/>
    <w:rsid w:val="0094467B"/>
    <w:rsid w:val="009447D9"/>
    <w:rsid w:val="00944A9F"/>
    <w:rsid w:val="00944B4A"/>
    <w:rsid w:val="00944CD7"/>
    <w:rsid w:val="00944E1C"/>
    <w:rsid w:val="00944E2C"/>
    <w:rsid w:val="00944E6A"/>
    <w:rsid w:val="00944EB8"/>
    <w:rsid w:val="0094511A"/>
    <w:rsid w:val="00945295"/>
    <w:rsid w:val="009456E6"/>
    <w:rsid w:val="0094572A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DC7"/>
    <w:rsid w:val="00946F34"/>
    <w:rsid w:val="009472F1"/>
    <w:rsid w:val="00947400"/>
    <w:rsid w:val="00947415"/>
    <w:rsid w:val="00947437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8C"/>
    <w:rsid w:val="00951492"/>
    <w:rsid w:val="00951498"/>
    <w:rsid w:val="00951518"/>
    <w:rsid w:val="00951844"/>
    <w:rsid w:val="00951A7E"/>
    <w:rsid w:val="00951AF4"/>
    <w:rsid w:val="00951D32"/>
    <w:rsid w:val="00952248"/>
    <w:rsid w:val="00952372"/>
    <w:rsid w:val="009526A7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613"/>
    <w:rsid w:val="00953716"/>
    <w:rsid w:val="009537EF"/>
    <w:rsid w:val="0095389F"/>
    <w:rsid w:val="00953A9A"/>
    <w:rsid w:val="00953AA9"/>
    <w:rsid w:val="00953F4F"/>
    <w:rsid w:val="00954162"/>
    <w:rsid w:val="009543AF"/>
    <w:rsid w:val="00954591"/>
    <w:rsid w:val="009548F2"/>
    <w:rsid w:val="00954970"/>
    <w:rsid w:val="00954A37"/>
    <w:rsid w:val="00954C49"/>
    <w:rsid w:val="00954E28"/>
    <w:rsid w:val="0095515A"/>
    <w:rsid w:val="0095522E"/>
    <w:rsid w:val="009553B2"/>
    <w:rsid w:val="009554A1"/>
    <w:rsid w:val="00955585"/>
    <w:rsid w:val="00955617"/>
    <w:rsid w:val="009558A0"/>
    <w:rsid w:val="00955D47"/>
    <w:rsid w:val="00955E2B"/>
    <w:rsid w:val="00956384"/>
    <w:rsid w:val="009563B9"/>
    <w:rsid w:val="009564DD"/>
    <w:rsid w:val="00956664"/>
    <w:rsid w:val="0095685C"/>
    <w:rsid w:val="009568D9"/>
    <w:rsid w:val="00956BB5"/>
    <w:rsid w:val="00957082"/>
    <w:rsid w:val="00957152"/>
    <w:rsid w:val="009572CC"/>
    <w:rsid w:val="009573C6"/>
    <w:rsid w:val="00957562"/>
    <w:rsid w:val="009575A5"/>
    <w:rsid w:val="009575F4"/>
    <w:rsid w:val="00957706"/>
    <w:rsid w:val="00957775"/>
    <w:rsid w:val="009578C1"/>
    <w:rsid w:val="00957B02"/>
    <w:rsid w:val="00957BC2"/>
    <w:rsid w:val="00957F1E"/>
    <w:rsid w:val="00957F81"/>
    <w:rsid w:val="00960109"/>
    <w:rsid w:val="0096028F"/>
    <w:rsid w:val="00960645"/>
    <w:rsid w:val="009607F1"/>
    <w:rsid w:val="00960811"/>
    <w:rsid w:val="009608A3"/>
    <w:rsid w:val="00960AB3"/>
    <w:rsid w:val="00960D37"/>
    <w:rsid w:val="00960D9A"/>
    <w:rsid w:val="00960DA6"/>
    <w:rsid w:val="00960DE8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BD5"/>
    <w:rsid w:val="00961DA4"/>
    <w:rsid w:val="00961FC8"/>
    <w:rsid w:val="00962252"/>
    <w:rsid w:val="0096244B"/>
    <w:rsid w:val="0096265C"/>
    <w:rsid w:val="009626F2"/>
    <w:rsid w:val="00962855"/>
    <w:rsid w:val="00962A6B"/>
    <w:rsid w:val="00962AA5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A7"/>
    <w:rsid w:val="009638D2"/>
    <w:rsid w:val="00963929"/>
    <w:rsid w:val="00963FE2"/>
    <w:rsid w:val="009641D4"/>
    <w:rsid w:val="009642C4"/>
    <w:rsid w:val="00964411"/>
    <w:rsid w:val="0096449D"/>
    <w:rsid w:val="00964774"/>
    <w:rsid w:val="009650E1"/>
    <w:rsid w:val="009652EF"/>
    <w:rsid w:val="00965493"/>
    <w:rsid w:val="009654B8"/>
    <w:rsid w:val="009655D7"/>
    <w:rsid w:val="00965935"/>
    <w:rsid w:val="009659D7"/>
    <w:rsid w:val="00965B93"/>
    <w:rsid w:val="00965C05"/>
    <w:rsid w:val="00965EE7"/>
    <w:rsid w:val="0096604D"/>
    <w:rsid w:val="0096608C"/>
    <w:rsid w:val="0096673C"/>
    <w:rsid w:val="00966AFD"/>
    <w:rsid w:val="00966BE1"/>
    <w:rsid w:val="00966FC9"/>
    <w:rsid w:val="009673F4"/>
    <w:rsid w:val="00967463"/>
    <w:rsid w:val="00967476"/>
    <w:rsid w:val="00967700"/>
    <w:rsid w:val="00967B14"/>
    <w:rsid w:val="00967B27"/>
    <w:rsid w:val="00967C8E"/>
    <w:rsid w:val="00967D19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4BC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AE8"/>
    <w:rsid w:val="00972B5A"/>
    <w:rsid w:val="00972CC9"/>
    <w:rsid w:val="00972CCA"/>
    <w:rsid w:val="00972D2A"/>
    <w:rsid w:val="00972D9E"/>
    <w:rsid w:val="00972E85"/>
    <w:rsid w:val="0097305F"/>
    <w:rsid w:val="009730FA"/>
    <w:rsid w:val="00973A27"/>
    <w:rsid w:val="00973A74"/>
    <w:rsid w:val="00973A91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4EA6"/>
    <w:rsid w:val="0097506E"/>
    <w:rsid w:val="009755E6"/>
    <w:rsid w:val="009756C4"/>
    <w:rsid w:val="00975769"/>
    <w:rsid w:val="009757AC"/>
    <w:rsid w:val="00975F2E"/>
    <w:rsid w:val="00976298"/>
    <w:rsid w:val="00976367"/>
    <w:rsid w:val="009763D3"/>
    <w:rsid w:val="009767C5"/>
    <w:rsid w:val="00976DF4"/>
    <w:rsid w:val="00976ED2"/>
    <w:rsid w:val="00977017"/>
    <w:rsid w:val="0097739B"/>
    <w:rsid w:val="00977466"/>
    <w:rsid w:val="0097747D"/>
    <w:rsid w:val="009775BD"/>
    <w:rsid w:val="009777AF"/>
    <w:rsid w:val="0097788C"/>
    <w:rsid w:val="009778DF"/>
    <w:rsid w:val="009779DA"/>
    <w:rsid w:val="00977AEC"/>
    <w:rsid w:val="00977DE8"/>
    <w:rsid w:val="00977E65"/>
    <w:rsid w:val="00977F07"/>
    <w:rsid w:val="009800DD"/>
    <w:rsid w:val="0098017F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7AE"/>
    <w:rsid w:val="00981832"/>
    <w:rsid w:val="0098192E"/>
    <w:rsid w:val="00981B9E"/>
    <w:rsid w:val="00981D05"/>
    <w:rsid w:val="00981D5E"/>
    <w:rsid w:val="00981E15"/>
    <w:rsid w:val="00982265"/>
    <w:rsid w:val="009822C5"/>
    <w:rsid w:val="00982385"/>
    <w:rsid w:val="0098238C"/>
    <w:rsid w:val="00982635"/>
    <w:rsid w:val="00982BD4"/>
    <w:rsid w:val="00982C19"/>
    <w:rsid w:val="00982F4C"/>
    <w:rsid w:val="00983024"/>
    <w:rsid w:val="0098319B"/>
    <w:rsid w:val="009834A5"/>
    <w:rsid w:val="0098352A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3B4"/>
    <w:rsid w:val="00985454"/>
    <w:rsid w:val="009859AA"/>
    <w:rsid w:val="009859F9"/>
    <w:rsid w:val="00985D91"/>
    <w:rsid w:val="00985EC8"/>
    <w:rsid w:val="00985FAB"/>
    <w:rsid w:val="00986140"/>
    <w:rsid w:val="009863D1"/>
    <w:rsid w:val="009865EE"/>
    <w:rsid w:val="00986632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73F"/>
    <w:rsid w:val="00987CAA"/>
    <w:rsid w:val="00987DCC"/>
    <w:rsid w:val="00987DE5"/>
    <w:rsid w:val="009905B8"/>
    <w:rsid w:val="009905C2"/>
    <w:rsid w:val="00990878"/>
    <w:rsid w:val="0099090D"/>
    <w:rsid w:val="00990A1E"/>
    <w:rsid w:val="00990DC0"/>
    <w:rsid w:val="00990DD0"/>
    <w:rsid w:val="00990EEE"/>
    <w:rsid w:val="00990F85"/>
    <w:rsid w:val="00990F90"/>
    <w:rsid w:val="00990F9C"/>
    <w:rsid w:val="00991076"/>
    <w:rsid w:val="00991336"/>
    <w:rsid w:val="00991432"/>
    <w:rsid w:val="00991581"/>
    <w:rsid w:val="0099160F"/>
    <w:rsid w:val="00991825"/>
    <w:rsid w:val="009918B9"/>
    <w:rsid w:val="009919D1"/>
    <w:rsid w:val="00991C4C"/>
    <w:rsid w:val="00991E3D"/>
    <w:rsid w:val="00991E7B"/>
    <w:rsid w:val="009920C6"/>
    <w:rsid w:val="0099224C"/>
    <w:rsid w:val="00992478"/>
    <w:rsid w:val="009928EF"/>
    <w:rsid w:val="00992BEF"/>
    <w:rsid w:val="00992C2A"/>
    <w:rsid w:val="00992E9A"/>
    <w:rsid w:val="0099306C"/>
    <w:rsid w:val="009931BC"/>
    <w:rsid w:val="009932BB"/>
    <w:rsid w:val="009932FC"/>
    <w:rsid w:val="009933FE"/>
    <w:rsid w:val="009936AD"/>
    <w:rsid w:val="009936B9"/>
    <w:rsid w:val="009936F4"/>
    <w:rsid w:val="009937DD"/>
    <w:rsid w:val="00993842"/>
    <w:rsid w:val="009938E5"/>
    <w:rsid w:val="0099397D"/>
    <w:rsid w:val="00993B24"/>
    <w:rsid w:val="00993C87"/>
    <w:rsid w:val="00993CCF"/>
    <w:rsid w:val="00993D11"/>
    <w:rsid w:val="00993D7F"/>
    <w:rsid w:val="00993E2B"/>
    <w:rsid w:val="00994192"/>
    <w:rsid w:val="00994269"/>
    <w:rsid w:val="009949BE"/>
    <w:rsid w:val="00994D83"/>
    <w:rsid w:val="00994F06"/>
    <w:rsid w:val="00994FA8"/>
    <w:rsid w:val="00995624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82"/>
    <w:rsid w:val="00996EBB"/>
    <w:rsid w:val="0099711C"/>
    <w:rsid w:val="009971A7"/>
    <w:rsid w:val="00997BC2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8FD"/>
    <w:rsid w:val="009A19E0"/>
    <w:rsid w:val="009A1A9E"/>
    <w:rsid w:val="009A1C69"/>
    <w:rsid w:val="009A1D19"/>
    <w:rsid w:val="009A1D2B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B8B"/>
    <w:rsid w:val="009A3C81"/>
    <w:rsid w:val="009A3E11"/>
    <w:rsid w:val="009A401E"/>
    <w:rsid w:val="009A4328"/>
    <w:rsid w:val="009A43A9"/>
    <w:rsid w:val="009A43C8"/>
    <w:rsid w:val="009A44D2"/>
    <w:rsid w:val="009A463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536"/>
    <w:rsid w:val="009A661F"/>
    <w:rsid w:val="009A66E1"/>
    <w:rsid w:val="009A6941"/>
    <w:rsid w:val="009A6B22"/>
    <w:rsid w:val="009A6B96"/>
    <w:rsid w:val="009A6C6C"/>
    <w:rsid w:val="009A6F76"/>
    <w:rsid w:val="009A70D3"/>
    <w:rsid w:val="009A70DB"/>
    <w:rsid w:val="009A714B"/>
    <w:rsid w:val="009A730A"/>
    <w:rsid w:val="009A73DF"/>
    <w:rsid w:val="009A7405"/>
    <w:rsid w:val="009A78C9"/>
    <w:rsid w:val="009A7A53"/>
    <w:rsid w:val="009A7E5B"/>
    <w:rsid w:val="009A7EF8"/>
    <w:rsid w:val="009A7F8B"/>
    <w:rsid w:val="009B024C"/>
    <w:rsid w:val="009B02A4"/>
    <w:rsid w:val="009B0351"/>
    <w:rsid w:val="009B03B0"/>
    <w:rsid w:val="009B0BA8"/>
    <w:rsid w:val="009B0CA1"/>
    <w:rsid w:val="009B0CA7"/>
    <w:rsid w:val="009B0E72"/>
    <w:rsid w:val="009B1611"/>
    <w:rsid w:val="009B1673"/>
    <w:rsid w:val="009B1809"/>
    <w:rsid w:val="009B196F"/>
    <w:rsid w:val="009B1C7B"/>
    <w:rsid w:val="009B1CBA"/>
    <w:rsid w:val="009B1DEB"/>
    <w:rsid w:val="009B1E92"/>
    <w:rsid w:val="009B1F57"/>
    <w:rsid w:val="009B1FCD"/>
    <w:rsid w:val="009B247B"/>
    <w:rsid w:val="009B24A5"/>
    <w:rsid w:val="009B259C"/>
    <w:rsid w:val="009B26D5"/>
    <w:rsid w:val="009B2A89"/>
    <w:rsid w:val="009B2B80"/>
    <w:rsid w:val="009B2BC3"/>
    <w:rsid w:val="009B2D73"/>
    <w:rsid w:val="009B2DF8"/>
    <w:rsid w:val="009B2EE9"/>
    <w:rsid w:val="009B2F45"/>
    <w:rsid w:val="009B34D6"/>
    <w:rsid w:val="009B34DB"/>
    <w:rsid w:val="009B3A39"/>
    <w:rsid w:val="009B3DEB"/>
    <w:rsid w:val="009B3E26"/>
    <w:rsid w:val="009B3E41"/>
    <w:rsid w:val="009B41D7"/>
    <w:rsid w:val="009B4212"/>
    <w:rsid w:val="009B4213"/>
    <w:rsid w:val="009B42D6"/>
    <w:rsid w:val="009B4360"/>
    <w:rsid w:val="009B43CE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901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7AB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970"/>
    <w:rsid w:val="009C59AA"/>
    <w:rsid w:val="009C5AD3"/>
    <w:rsid w:val="009C5D1D"/>
    <w:rsid w:val="009C5E34"/>
    <w:rsid w:val="009C600B"/>
    <w:rsid w:val="009C607C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6F97"/>
    <w:rsid w:val="009C736B"/>
    <w:rsid w:val="009C7504"/>
    <w:rsid w:val="009C79DA"/>
    <w:rsid w:val="009C7A60"/>
    <w:rsid w:val="009D01B6"/>
    <w:rsid w:val="009D03EC"/>
    <w:rsid w:val="009D04F1"/>
    <w:rsid w:val="009D050E"/>
    <w:rsid w:val="009D06B0"/>
    <w:rsid w:val="009D06C2"/>
    <w:rsid w:val="009D06E0"/>
    <w:rsid w:val="009D07F9"/>
    <w:rsid w:val="009D0991"/>
    <w:rsid w:val="009D09B6"/>
    <w:rsid w:val="009D0E1B"/>
    <w:rsid w:val="009D0FB6"/>
    <w:rsid w:val="009D10C5"/>
    <w:rsid w:val="009D1381"/>
    <w:rsid w:val="009D16A3"/>
    <w:rsid w:val="009D170B"/>
    <w:rsid w:val="009D17C0"/>
    <w:rsid w:val="009D182E"/>
    <w:rsid w:val="009D18FC"/>
    <w:rsid w:val="009D1A81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E49"/>
    <w:rsid w:val="009D2EA1"/>
    <w:rsid w:val="009D30F7"/>
    <w:rsid w:val="009D34CC"/>
    <w:rsid w:val="009D3602"/>
    <w:rsid w:val="009D39FC"/>
    <w:rsid w:val="009D3B01"/>
    <w:rsid w:val="009D3CEC"/>
    <w:rsid w:val="009D4135"/>
    <w:rsid w:val="009D41BD"/>
    <w:rsid w:val="009D4732"/>
    <w:rsid w:val="009D47BB"/>
    <w:rsid w:val="009D4877"/>
    <w:rsid w:val="009D4C42"/>
    <w:rsid w:val="009D4E38"/>
    <w:rsid w:val="009D4F26"/>
    <w:rsid w:val="009D5195"/>
    <w:rsid w:val="009D51BE"/>
    <w:rsid w:val="009D520C"/>
    <w:rsid w:val="009D55F0"/>
    <w:rsid w:val="009D5891"/>
    <w:rsid w:val="009D5988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A1F"/>
    <w:rsid w:val="009D6B17"/>
    <w:rsid w:val="009D6ED7"/>
    <w:rsid w:val="009D6FD4"/>
    <w:rsid w:val="009D7190"/>
    <w:rsid w:val="009D721C"/>
    <w:rsid w:val="009D72D0"/>
    <w:rsid w:val="009D733E"/>
    <w:rsid w:val="009D7490"/>
    <w:rsid w:val="009D77D6"/>
    <w:rsid w:val="009D7A5C"/>
    <w:rsid w:val="009D7D74"/>
    <w:rsid w:val="009D7E3E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1D6"/>
    <w:rsid w:val="009E1249"/>
    <w:rsid w:val="009E1611"/>
    <w:rsid w:val="009E17EB"/>
    <w:rsid w:val="009E19B5"/>
    <w:rsid w:val="009E1A48"/>
    <w:rsid w:val="009E1D4B"/>
    <w:rsid w:val="009E1D70"/>
    <w:rsid w:val="009E1F45"/>
    <w:rsid w:val="009E1FA4"/>
    <w:rsid w:val="009E22E3"/>
    <w:rsid w:val="009E25BF"/>
    <w:rsid w:val="009E2721"/>
    <w:rsid w:val="009E278D"/>
    <w:rsid w:val="009E28DE"/>
    <w:rsid w:val="009E2BCC"/>
    <w:rsid w:val="009E2CC1"/>
    <w:rsid w:val="009E2DEB"/>
    <w:rsid w:val="009E3087"/>
    <w:rsid w:val="009E3146"/>
    <w:rsid w:val="009E3225"/>
    <w:rsid w:val="009E3586"/>
    <w:rsid w:val="009E3658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3D"/>
    <w:rsid w:val="009E5893"/>
    <w:rsid w:val="009E598A"/>
    <w:rsid w:val="009E5BD0"/>
    <w:rsid w:val="009E5CCE"/>
    <w:rsid w:val="009E5DA7"/>
    <w:rsid w:val="009E5E64"/>
    <w:rsid w:val="009E5F1D"/>
    <w:rsid w:val="009E60BF"/>
    <w:rsid w:val="009E6117"/>
    <w:rsid w:val="009E626E"/>
    <w:rsid w:val="009E640E"/>
    <w:rsid w:val="009E6D31"/>
    <w:rsid w:val="009E70F5"/>
    <w:rsid w:val="009E719C"/>
    <w:rsid w:val="009E7306"/>
    <w:rsid w:val="009E753E"/>
    <w:rsid w:val="009E7762"/>
    <w:rsid w:val="009E7818"/>
    <w:rsid w:val="009E78D5"/>
    <w:rsid w:val="009E79EE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19"/>
    <w:rsid w:val="009F17A4"/>
    <w:rsid w:val="009F17DD"/>
    <w:rsid w:val="009F184D"/>
    <w:rsid w:val="009F1971"/>
    <w:rsid w:val="009F1D27"/>
    <w:rsid w:val="009F1D7F"/>
    <w:rsid w:val="009F1DB5"/>
    <w:rsid w:val="009F1E29"/>
    <w:rsid w:val="009F20E5"/>
    <w:rsid w:val="009F2118"/>
    <w:rsid w:val="009F217D"/>
    <w:rsid w:val="009F22DD"/>
    <w:rsid w:val="009F2421"/>
    <w:rsid w:val="009F2503"/>
    <w:rsid w:val="009F267B"/>
    <w:rsid w:val="009F28AA"/>
    <w:rsid w:val="009F2A79"/>
    <w:rsid w:val="009F2AA9"/>
    <w:rsid w:val="009F2C92"/>
    <w:rsid w:val="009F2CB5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D95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503C"/>
    <w:rsid w:val="009F50CE"/>
    <w:rsid w:val="009F5135"/>
    <w:rsid w:val="009F5145"/>
    <w:rsid w:val="009F51D5"/>
    <w:rsid w:val="009F51E8"/>
    <w:rsid w:val="009F53B5"/>
    <w:rsid w:val="009F54AF"/>
    <w:rsid w:val="009F56FE"/>
    <w:rsid w:val="009F62E5"/>
    <w:rsid w:val="009F6763"/>
    <w:rsid w:val="009F6835"/>
    <w:rsid w:val="009F6866"/>
    <w:rsid w:val="009F69D3"/>
    <w:rsid w:val="009F6A28"/>
    <w:rsid w:val="009F6ABC"/>
    <w:rsid w:val="009F6AC3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2DB"/>
    <w:rsid w:val="00A003EA"/>
    <w:rsid w:val="00A00827"/>
    <w:rsid w:val="00A00971"/>
    <w:rsid w:val="00A00B77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2E"/>
    <w:rsid w:val="00A018D9"/>
    <w:rsid w:val="00A01A84"/>
    <w:rsid w:val="00A01D97"/>
    <w:rsid w:val="00A01EB9"/>
    <w:rsid w:val="00A020E5"/>
    <w:rsid w:val="00A02213"/>
    <w:rsid w:val="00A02254"/>
    <w:rsid w:val="00A02398"/>
    <w:rsid w:val="00A02399"/>
    <w:rsid w:val="00A023C1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80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69"/>
    <w:rsid w:val="00A06BE3"/>
    <w:rsid w:val="00A06E1C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E1E"/>
    <w:rsid w:val="00A10101"/>
    <w:rsid w:val="00A1025F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89"/>
    <w:rsid w:val="00A120BA"/>
    <w:rsid w:val="00A121B9"/>
    <w:rsid w:val="00A123FC"/>
    <w:rsid w:val="00A12453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3E35"/>
    <w:rsid w:val="00A13F52"/>
    <w:rsid w:val="00A140E3"/>
    <w:rsid w:val="00A1443E"/>
    <w:rsid w:val="00A14696"/>
    <w:rsid w:val="00A14709"/>
    <w:rsid w:val="00A14949"/>
    <w:rsid w:val="00A149CD"/>
    <w:rsid w:val="00A14D84"/>
    <w:rsid w:val="00A14E1C"/>
    <w:rsid w:val="00A152FB"/>
    <w:rsid w:val="00A1544E"/>
    <w:rsid w:val="00A15691"/>
    <w:rsid w:val="00A1580F"/>
    <w:rsid w:val="00A15A80"/>
    <w:rsid w:val="00A15B27"/>
    <w:rsid w:val="00A15C07"/>
    <w:rsid w:val="00A15C44"/>
    <w:rsid w:val="00A15CAB"/>
    <w:rsid w:val="00A15CF9"/>
    <w:rsid w:val="00A15D78"/>
    <w:rsid w:val="00A15EE7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702C"/>
    <w:rsid w:val="00A174C0"/>
    <w:rsid w:val="00A17678"/>
    <w:rsid w:val="00A1769C"/>
    <w:rsid w:val="00A17ED2"/>
    <w:rsid w:val="00A17F53"/>
    <w:rsid w:val="00A2006D"/>
    <w:rsid w:val="00A200F9"/>
    <w:rsid w:val="00A203B3"/>
    <w:rsid w:val="00A20844"/>
    <w:rsid w:val="00A20917"/>
    <w:rsid w:val="00A209F2"/>
    <w:rsid w:val="00A20A0A"/>
    <w:rsid w:val="00A20CA4"/>
    <w:rsid w:val="00A20F7C"/>
    <w:rsid w:val="00A21013"/>
    <w:rsid w:val="00A21078"/>
    <w:rsid w:val="00A211B8"/>
    <w:rsid w:val="00A216AE"/>
    <w:rsid w:val="00A21B2C"/>
    <w:rsid w:val="00A21CF7"/>
    <w:rsid w:val="00A21D4E"/>
    <w:rsid w:val="00A21EFF"/>
    <w:rsid w:val="00A21F24"/>
    <w:rsid w:val="00A220A5"/>
    <w:rsid w:val="00A220C9"/>
    <w:rsid w:val="00A2215F"/>
    <w:rsid w:val="00A22430"/>
    <w:rsid w:val="00A2268E"/>
    <w:rsid w:val="00A226EB"/>
    <w:rsid w:val="00A22ADC"/>
    <w:rsid w:val="00A22AF1"/>
    <w:rsid w:val="00A22CE9"/>
    <w:rsid w:val="00A22EE9"/>
    <w:rsid w:val="00A23183"/>
    <w:rsid w:val="00A23218"/>
    <w:rsid w:val="00A233D4"/>
    <w:rsid w:val="00A234F3"/>
    <w:rsid w:val="00A235F6"/>
    <w:rsid w:val="00A2388B"/>
    <w:rsid w:val="00A239B1"/>
    <w:rsid w:val="00A23C12"/>
    <w:rsid w:val="00A23D21"/>
    <w:rsid w:val="00A23EFD"/>
    <w:rsid w:val="00A23FAE"/>
    <w:rsid w:val="00A241D0"/>
    <w:rsid w:val="00A24276"/>
    <w:rsid w:val="00A243AD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6BB"/>
    <w:rsid w:val="00A2584E"/>
    <w:rsid w:val="00A25876"/>
    <w:rsid w:val="00A25911"/>
    <w:rsid w:val="00A25BD2"/>
    <w:rsid w:val="00A25C8A"/>
    <w:rsid w:val="00A265CC"/>
    <w:rsid w:val="00A265FB"/>
    <w:rsid w:val="00A2669D"/>
    <w:rsid w:val="00A267ED"/>
    <w:rsid w:val="00A27240"/>
    <w:rsid w:val="00A2729F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A34"/>
    <w:rsid w:val="00A30C4C"/>
    <w:rsid w:val="00A30CAB"/>
    <w:rsid w:val="00A3108F"/>
    <w:rsid w:val="00A3113B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9EC"/>
    <w:rsid w:val="00A32AFD"/>
    <w:rsid w:val="00A32BF1"/>
    <w:rsid w:val="00A32C3C"/>
    <w:rsid w:val="00A32D3B"/>
    <w:rsid w:val="00A32EA7"/>
    <w:rsid w:val="00A330B5"/>
    <w:rsid w:val="00A33194"/>
    <w:rsid w:val="00A33232"/>
    <w:rsid w:val="00A33301"/>
    <w:rsid w:val="00A334B3"/>
    <w:rsid w:val="00A335FE"/>
    <w:rsid w:val="00A3375C"/>
    <w:rsid w:val="00A3379B"/>
    <w:rsid w:val="00A337DA"/>
    <w:rsid w:val="00A337F2"/>
    <w:rsid w:val="00A339E7"/>
    <w:rsid w:val="00A33CB2"/>
    <w:rsid w:val="00A33E19"/>
    <w:rsid w:val="00A33E2C"/>
    <w:rsid w:val="00A33EE6"/>
    <w:rsid w:val="00A33F99"/>
    <w:rsid w:val="00A33FA1"/>
    <w:rsid w:val="00A33FEF"/>
    <w:rsid w:val="00A340B3"/>
    <w:rsid w:val="00A34498"/>
    <w:rsid w:val="00A34581"/>
    <w:rsid w:val="00A34951"/>
    <w:rsid w:val="00A34B7A"/>
    <w:rsid w:val="00A34CE9"/>
    <w:rsid w:val="00A34D66"/>
    <w:rsid w:val="00A34E19"/>
    <w:rsid w:val="00A34E7F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1F4"/>
    <w:rsid w:val="00A404C4"/>
    <w:rsid w:val="00A407A5"/>
    <w:rsid w:val="00A40893"/>
    <w:rsid w:val="00A408D6"/>
    <w:rsid w:val="00A40A4A"/>
    <w:rsid w:val="00A40AA0"/>
    <w:rsid w:val="00A40D5D"/>
    <w:rsid w:val="00A40E0C"/>
    <w:rsid w:val="00A40F4B"/>
    <w:rsid w:val="00A41074"/>
    <w:rsid w:val="00A41164"/>
    <w:rsid w:val="00A411BF"/>
    <w:rsid w:val="00A41E61"/>
    <w:rsid w:val="00A42299"/>
    <w:rsid w:val="00A4230F"/>
    <w:rsid w:val="00A4250C"/>
    <w:rsid w:val="00A42E17"/>
    <w:rsid w:val="00A43099"/>
    <w:rsid w:val="00A43434"/>
    <w:rsid w:val="00A43ADA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76"/>
    <w:rsid w:val="00A44ECA"/>
    <w:rsid w:val="00A44EE2"/>
    <w:rsid w:val="00A44EEE"/>
    <w:rsid w:val="00A44F0C"/>
    <w:rsid w:val="00A450FE"/>
    <w:rsid w:val="00A45207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6028"/>
    <w:rsid w:val="00A461F7"/>
    <w:rsid w:val="00A46235"/>
    <w:rsid w:val="00A46382"/>
    <w:rsid w:val="00A463C1"/>
    <w:rsid w:val="00A46405"/>
    <w:rsid w:val="00A4649A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47"/>
    <w:rsid w:val="00A47A53"/>
    <w:rsid w:val="00A50766"/>
    <w:rsid w:val="00A50A42"/>
    <w:rsid w:val="00A50B57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20E3"/>
    <w:rsid w:val="00A5214F"/>
    <w:rsid w:val="00A52184"/>
    <w:rsid w:val="00A5240E"/>
    <w:rsid w:val="00A5245C"/>
    <w:rsid w:val="00A528C8"/>
    <w:rsid w:val="00A528E7"/>
    <w:rsid w:val="00A5295C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825"/>
    <w:rsid w:val="00A53C65"/>
    <w:rsid w:val="00A53D69"/>
    <w:rsid w:val="00A540B5"/>
    <w:rsid w:val="00A540BC"/>
    <w:rsid w:val="00A5411E"/>
    <w:rsid w:val="00A5418D"/>
    <w:rsid w:val="00A5425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B4"/>
    <w:rsid w:val="00A54FDE"/>
    <w:rsid w:val="00A5536E"/>
    <w:rsid w:val="00A553BB"/>
    <w:rsid w:val="00A556E5"/>
    <w:rsid w:val="00A557C1"/>
    <w:rsid w:val="00A5588D"/>
    <w:rsid w:val="00A55A90"/>
    <w:rsid w:val="00A55BA5"/>
    <w:rsid w:val="00A56306"/>
    <w:rsid w:val="00A564BC"/>
    <w:rsid w:val="00A567BF"/>
    <w:rsid w:val="00A56875"/>
    <w:rsid w:val="00A56EC1"/>
    <w:rsid w:val="00A57118"/>
    <w:rsid w:val="00A57189"/>
    <w:rsid w:val="00A57579"/>
    <w:rsid w:val="00A575B9"/>
    <w:rsid w:val="00A575EC"/>
    <w:rsid w:val="00A576AE"/>
    <w:rsid w:val="00A5784D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108E"/>
    <w:rsid w:val="00A611B2"/>
    <w:rsid w:val="00A61497"/>
    <w:rsid w:val="00A6152D"/>
    <w:rsid w:val="00A615CC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9AB"/>
    <w:rsid w:val="00A62A2E"/>
    <w:rsid w:val="00A62A95"/>
    <w:rsid w:val="00A62BE6"/>
    <w:rsid w:val="00A62D88"/>
    <w:rsid w:val="00A62DAF"/>
    <w:rsid w:val="00A62EBE"/>
    <w:rsid w:val="00A62F6B"/>
    <w:rsid w:val="00A63007"/>
    <w:rsid w:val="00A6331A"/>
    <w:rsid w:val="00A63436"/>
    <w:rsid w:val="00A638B9"/>
    <w:rsid w:val="00A63901"/>
    <w:rsid w:val="00A63E4E"/>
    <w:rsid w:val="00A6404A"/>
    <w:rsid w:val="00A6421A"/>
    <w:rsid w:val="00A644D7"/>
    <w:rsid w:val="00A6458E"/>
    <w:rsid w:val="00A64670"/>
    <w:rsid w:val="00A646DB"/>
    <w:rsid w:val="00A647A3"/>
    <w:rsid w:val="00A64C4F"/>
    <w:rsid w:val="00A64D20"/>
    <w:rsid w:val="00A64DA1"/>
    <w:rsid w:val="00A64FC0"/>
    <w:rsid w:val="00A6508A"/>
    <w:rsid w:val="00A650DA"/>
    <w:rsid w:val="00A6529B"/>
    <w:rsid w:val="00A6530B"/>
    <w:rsid w:val="00A6551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6F35"/>
    <w:rsid w:val="00A6734F"/>
    <w:rsid w:val="00A676D2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6FF"/>
    <w:rsid w:val="00A70A73"/>
    <w:rsid w:val="00A70CFA"/>
    <w:rsid w:val="00A70D32"/>
    <w:rsid w:val="00A70F45"/>
    <w:rsid w:val="00A71039"/>
    <w:rsid w:val="00A7131B"/>
    <w:rsid w:val="00A7136F"/>
    <w:rsid w:val="00A7160C"/>
    <w:rsid w:val="00A71AC3"/>
    <w:rsid w:val="00A71B5D"/>
    <w:rsid w:val="00A71C24"/>
    <w:rsid w:val="00A71CA1"/>
    <w:rsid w:val="00A71E89"/>
    <w:rsid w:val="00A720FF"/>
    <w:rsid w:val="00A722F3"/>
    <w:rsid w:val="00A72441"/>
    <w:rsid w:val="00A724F6"/>
    <w:rsid w:val="00A7251C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393"/>
    <w:rsid w:val="00A737FA"/>
    <w:rsid w:val="00A73A88"/>
    <w:rsid w:val="00A73DA4"/>
    <w:rsid w:val="00A73FF6"/>
    <w:rsid w:val="00A74021"/>
    <w:rsid w:val="00A7406F"/>
    <w:rsid w:val="00A74355"/>
    <w:rsid w:val="00A7445B"/>
    <w:rsid w:val="00A74461"/>
    <w:rsid w:val="00A74746"/>
    <w:rsid w:val="00A74901"/>
    <w:rsid w:val="00A74FF5"/>
    <w:rsid w:val="00A75047"/>
    <w:rsid w:val="00A7511A"/>
    <w:rsid w:val="00A75268"/>
    <w:rsid w:val="00A75335"/>
    <w:rsid w:val="00A754C2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6C9"/>
    <w:rsid w:val="00A77B4C"/>
    <w:rsid w:val="00A77B4E"/>
    <w:rsid w:val="00A77B4F"/>
    <w:rsid w:val="00A77C15"/>
    <w:rsid w:val="00A77E88"/>
    <w:rsid w:val="00A80141"/>
    <w:rsid w:val="00A801E0"/>
    <w:rsid w:val="00A8042E"/>
    <w:rsid w:val="00A8044A"/>
    <w:rsid w:val="00A8071B"/>
    <w:rsid w:val="00A807A2"/>
    <w:rsid w:val="00A8086B"/>
    <w:rsid w:val="00A80A1E"/>
    <w:rsid w:val="00A80A29"/>
    <w:rsid w:val="00A80D12"/>
    <w:rsid w:val="00A80D71"/>
    <w:rsid w:val="00A80EA1"/>
    <w:rsid w:val="00A81222"/>
    <w:rsid w:val="00A8129C"/>
    <w:rsid w:val="00A813D4"/>
    <w:rsid w:val="00A813DD"/>
    <w:rsid w:val="00A81559"/>
    <w:rsid w:val="00A81883"/>
    <w:rsid w:val="00A81995"/>
    <w:rsid w:val="00A819DD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9A"/>
    <w:rsid w:val="00A842A8"/>
    <w:rsid w:val="00A8472B"/>
    <w:rsid w:val="00A8474E"/>
    <w:rsid w:val="00A8494E"/>
    <w:rsid w:val="00A84AD4"/>
    <w:rsid w:val="00A84B2C"/>
    <w:rsid w:val="00A8551D"/>
    <w:rsid w:val="00A858DB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2D"/>
    <w:rsid w:val="00A870FA"/>
    <w:rsid w:val="00A873A0"/>
    <w:rsid w:val="00A8747F"/>
    <w:rsid w:val="00A8785B"/>
    <w:rsid w:val="00A87E3C"/>
    <w:rsid w:val="00A87E53"/>
    <w:rsid w:val="00A87F98"/>
    <w:rsid w:val="00A90327"/>
    <w:rsid w:val="00A9042C"/>
    <w:rsid w:val="00A90493"/>
    <w:rsid w:val="00A904E0"/>
    <w:rsid w:val="00A90552"/>
    <w:rsid w:val="00A9064E"/>
    <w:rsid w:val="00A90693"/>
    <w:rsid w:val="00A907B0"/>
    <w:rsid w:val="00A90813"/>
    <w:rsid w:val="00A9093E"/>
    <w:rsid w:val="00A90984"/>
    <w:rsid w:val="00A90998"/>
    <w:rsid w:val="00A90B6E"/>
    <w:rsid w:val="00A90FA3"/>
    <w:rsid w:val="00A90FC8"/>
    <w:rsid w:val="00A913A4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D3"/>
    <w:rsid w:val="00A92715"/>
    <w:rsid w:val="00A92769"/>
    <w:rsid w:val="00A92CFF"/>
    <w:rsid w:val="00A92D47"/>
    <w:rsid w:val="00A92E4F"/>
    <w:rsid w:val="00A92E89"/>
    <w:rsid w:val="00A92EA7"/>
    <w:rsid w:val="00A92F49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5CD"/>
    <w:rsid w:val="00A947AE"/>
    <w:rsid w:val="00A948B4"/>
    <w:rsid w:val="00A94A8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2CD"/>
    <w:rsid w:val="00A95376"/>
    <w:rsid w:val="00A954BA"/>
    <w:rsid w:val="00A95631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2A9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FD3"/>
    <w:rsid w:val="00AA00F2"/>
    <w:rsid w:val="00AA0171"/>
    <w:rsid w:val="00AA0197"/>
    <w:rsid w:val="00AA021A"/>
    <w:rsid w:val="00AA03B9"/>
    <w:rsid w:val="00AA03E8"/>
    <w:rsid w:val="00AA049B"/>
    <w:rsid w:val="00AA06DB"/>
    <w:rsid w:val="00AA070E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84E"/>
    <w:rsid w:val="00AA28E1"/>
    <w:rsid w:val="00AA29E2"/>
    <w:rsid w:val="00AA2ABA"/>
    <w:rsid w:val="00AA2D9D"/>
    <w:rsid w:val="00AA2DF5"/>
    <w:rsid w:val="00AA2E6E"/>
    <w:rsid w:val="00AA3331"/>
    <w:rsid w:val="00AA3389"/>
    <w:rsid w:val="00AA3425"/>
    <w:rsid w:val="00AA342C"/>
    <w:rsid w:val="00AA3477"/>
    <w:rsid w:val="00AA3BE3"/>
    <w:rsid w:val="00AA3C9F"/>
    <w:rsid w:val="00AA3F9D"/>
    <w:rsid w:val="00AA3FC6"/>
    <w:rsid w:val="00AA4007"/>
    <w:rsid w:val="00AA412B"/>
    <w:rsid w:val="00AA41C7"/>
    <w:rsid w:val="00AA421C"/>
    <w:rsid w:val="00AA43EE"/>
    <w:rsid w:val="00AA44C4"/>
    <w:rsid w:val="00AA4796"/>
    <w:rsid w:val="00AA4A17"/>
    <w:rsid w:val="00AA4A88"/>
    <w:rsid w:val="00AA4F08"/>
    <w:rsid w:val="00AA4FE4"/>
    <w:rsid w:val="00AA5249"/>
    <w:rsid w:val="00AA5263"/>
    <w:rsid w:val="00AA5E68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481"/>
    <w:rsid w:val="00AA7555"/>
    <w:rsid w:val="00AA7590"/>
    <w:rsid w:val="00AA76D5"/>
    <w:rsid w:val="00AA7782"/>
    <w:rsid w:val="00AA7C7B"/>
    <w:rsid w:val="00AA7D57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83"/>
    <w:rsid w:val="00AB0F92"/>
    <w:rsid w:val="00AB1070"/>
    <w:rsid w:val="00AB1099"/>
    <w:rsid w:val="00AB10F4"/>
    <w:rsid w:val="00AB14FE"/>
    <w:rsid w:val="00AB1713"/>
    <w:rsid w:val="00AB1791"/>
    <w:rsid w:val="00AB18C6"/>
    <w:rsid w:val="00AB1F7D"/>
    <w:rsid w:val="00AB212D"/>
    <w:rsid w:val="00AB239D"/>
    <w:rsid w:val="00AB26FC"/>
    <w:rsid w:val="00AB2866"/>
    <w:rsid w:val="00AB2A42"/>
    <w:rsid w:val="00AB2F4A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10"/>
    <w:rsid w:val="00AB6AE8"/>
    <w:rsid w:val="00AB6B40"/>
    <w:rsid w:val="00AB6C26"/>
    <w:rsid w:val="00AB6F2F"/>
    <w:rsid w:val="00AB71D7"/>
    <w:rsid w:val="00AB724F"/>
    <w:rsid w:val="00AB76C0"/>
    <w:rsid w:val="00AB76E8"/>
    <w:rsid w:val="00AB77F7"/>
    <w:rsid w:val="00AB7820"/>
    <w:rsid w:val="00AB7AC3"/>
    <w:rsid w:val="00AB7B0F"/>
    <w:rsid w:val="00AB7DFE"/>
    <w:rsid w:val="00AB7EDA"/>
    <w:rsid w:val="00AB7FB2"/>
    <w:rsid w:val="00AC000B"/>
    <w:rsid w:val="00AC0296"/>
    <w:rsid w:val="00AC04A3"/>
    <w:rsid w:val="00AC09E6"/>
    <w:rsid w:val="00AC0CE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4A5"/>
    <w:rsid w:val="00AC29D5"/>
    <w:rsid w:val="00AC2BE9"/>
    <w:rsid w:val="00AC2CBF"/>
    <w:rsid w:val="00AC2DE3"/>
    <w:rsid w:val="00AC3091"/>
    <w:rsid w:val="00AC30B4"/>
    <w:rsid w:val="00AC31BF"/>
    <w:rsid w:val="00AC31F8"/>
    <w:rsid w:val="00AC32F2"/>
    <w:rsid w:val="00AC339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8E9"/>
    <w:rsid w:val="00AC492D"/>
    <w:rsid w:val="00AC49F4"/>
    <w:rsid w:val="00AC5038"/>
    <w:rsid w:val="00AC54F3"/>
    <w:rsid w:val="00AC5673"/>
    <w:rsid w:val="00AC5825"/>
    <w:rsid w:val="00AC5AEE"/>
    <w:rsid w:val="00AC5F44"/>
    <w:rsid w:val="00AC5FD6"/>
    <w:rsid w:val="00AC5FF0"/>
    <w:rsid w:val="00AC6074"/>
    <w:rsid w:val="00AC60D3"/>
    <w:rsid w:val="00AC6218"/>
    <w:rsid w:val="00AC633E"/>
    <w:rsid w:val="00AC6448"/>
    <w:rsid w:val="00AC64B4"/>
    <w:rsid w:val="00AC64B5"/>
    <w:rsid w:val="00AC65B8"/>
    <w:rsid w:val="00AC6887"/>
    <w:rsid w:val="00AC68DA"/>
    <w:rsid w:val="00AC6D94"/>
    <w:rsid w:val="00AC7276"/>
    <w:rsid w:val="00AC747C"/>
    <w:rsid w:val="00AC75E5"/>
    <w:rsid w:val="00AC77A5"/>
    <w:rsid w:val="00AD01D3"/>
    <w:rsid w:val="00AD02D5"/>
    <w:rsid w:val="00AD0387"/>
    <w:rsid w:val="00AD04AD"/>
    <w:rsid w:val="00AD0745"/>
    <w:rsid w:val="00AD0844"/>
    <w:rsid w:val="00AD0C61"/>
    <w:rsid w:val="00AD0D93"/>
    <w:rsid w:val="00AD0E30"/>
    <w:rsid w:val="00AD1002"/>
    <w:rsid w:val="00AD105D"/>
    <w:rsid w:val="00AD122E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8E"/>
    <w:rsid w:val="00AD25E2"/>
    <w:rsid w:val="00AD26EE"/>
    <w:rsid w:val="00AD27DC"/>
    <w:rsid w:val="00AD2861"/>
    <w:rsid w:val="00AD2A42"/>
    <w:rsid w:val="00AD2BB3"/>
    <w:rsid w:val="00AD2CF6"/>
    <w:rsid w:val="00AD2FFA"/>
    <w:rsid w:val="00AD3001"/>
    <w:rsid w:val="00AD3158"/>
    <w:rsid w:val="00AD31F9"/>
    <w:rsid w:val="00AD3248"/>
    <w:rsid w:val="00AD3338"/>
    <w:rsid w:val="00AD3462"/>
    <w:rsid w:val="00AD3534"/>
    <w:rsid w:val="00AD38CB"/>
    <w:rsid w:val="00AD3B28"/>
    <w:rsid w:val="00AD41AF"/>
    <w:rsid w:val="00AD41C2"/>
    <w:rsid w:val="00AD4304"/>
    <w:rsid w:val="00AD4318"/>
    <w:rsid w:val="00AD4406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B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3AD"/>
    <w:rsid w:val="00AE0428"/>
    <w:rsid w:val="00AE0553"/>
    <w:rsid w:val="00AE06D8"/>
    <w:rsid w:val="00AE070F"/>
    <w:rsid w:val="00AE083E"/>
    <w:rsid w:val="00AE08E3"/>
    <w:rsid w:val="00AE099B"/>
    <w:rsid w:val="00AE0B98"/>
    <w:rsid w:val="00AE0C2B"/>
    <w:rsid w:val="00AE0CD8"/>
    <w:rsid w:val="00AE0F27"/>
    <w:rsid w:val="00AE132B"/>
    <w:rsid w:val="00AE13E6"/>
    <w:rsid w:val="00AE1539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3254"/>
    <w:rsid w:val="00AE3321"/>
    <w:rsid w:val="00AE36D9"/>
    <w:rsid w:val="00AE37B6"/>
    <w:rsid w:val="00AE39AD"/>
    <w:rsid w:val="00AE3A62"/>
    <w:rsid w:val="00AE3A74"/>
    <w:rsid w:val="00AE3FD0"/>
    <w:rsid w:val="00AE4060"/>
    <w:rsid w:val="00AE4314"/>
    <w:rsid w:val="00AE4658"/>
    <w:rsid w:val="00AE467F"/>
    <w:rsid w:val="00AE4A9A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AC"/>
    <w:rsid w:val="00AE5C1B"/>
    <w:rsid w:val="00AE5C21"/>
    <w:rsid w:val="00AE5D55"/>
    <w:rsid w:val="00AE6136"/>
    <w:rsid w:val="00AE61B7"/>
    <w:rsid w:val="00AE622B"/>
    <w:rsid w:val="00AE6494"/>
    <w:rsid w:val="00AE64E0"/>
    <w:rsid w:val="00AE653E"/>
    <w:rsid w:val="00AE66F1"/>
    <w:rsid w:val="00AE6774"/>
    <w:rsid w:val="00AE677F"/>
    <w:rsid w:val="00AE6A57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8C6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DE4"/>
    <w:rsid w:val="00AF0FAA"/>
    <w:rsid w:val="00AF107E"/>
    <w:rsid w:val="00AF1105"/>
    <w:rsid w:val="00AF1124"/>
    <w:rsid w:val="00AF1250"/>
    <w:rsid w:val="00AF163C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971"/>
    <w:rsid w:val="00AF4B48"/>
    <w:rsid w:val="00AF4B97"/>
    <w:rsid w:val="00AF4E28"/>
    <w:rsid w:val="00AF4F98"/>
    <w:rsid w:val="00AF5049"/>
    <w:rsid w:val="00AF505C"/>
    <w:rsid w:val="00AF5089"/>
    <w:rsid w:val="00AF5161"/>
    <w:rsid w:val="00AF5187"/>
    <w:rsid w:val="00AF51DD"/>
    <w:rsid w:val="00AF5268"/>
    <w:rsid w:val="00AF577F"/>
    <w:rsid w:val="00AF58E9"/>
    <w:rsid w:val="00AF590A"/>
    <w:rsid w:val="00AF5B43"/>
    <w:rsid w:val="00AF5D33"/>
    <w:rsid w:val="00AF5D5F"/>
    <w:rsid w:val="00AF5DC2"/>
    <w:rsid w:val="00AF6053"/>
    <w:rsid w:val="00AF6175"/>
    <w:rsid w:val="00AF61E9"/>
    <w:rsid w:val="00AF6384"/>
    <w:rsid w:val="00AF682C"/>
    <w:rsid w:val="00AF6A2E"/>
    <w:rsid w:val="00AF6AAC"/>
    <w:rsid w:val="00AF6BED"/>
    <w:rsid w:val="00AF6C72"/>
    <w:rsid w:val="00AF6FDF"/>
    <w:rsid w:val="00AF7056"/>
    <w:rsid w:val="00AF725F"/>
    <w:rsid w:val="00AF7509"/>
    <w:rsid w:val="00AF754B"/>
    <w:rsid w:val="00AF7620"/>
    <w:rsid w:val="00AF766F"/>
    <w:rsid w:val="00AF777B"/>
    <w:rsid w:val="00AF7792"/>
    <w:rsid w:val="00AF77C9"/>
    <w:rsid w:val="00AF79E0"/>
    <w:rsid w:val="00AF7C29"/>
    <w:rsid w:val="00AF7D14"/>
    <w:rsid w:val="00AF7D5C"/>
    <w:rsid w:val="00AF7F54"/>
    <w:rsid w:val="00B00119"/>
    <w:rsid w:val="00B001B1"/>
    <w:rsid w:val="00B001DF"/>
    <w:rsid w:val="00B00366"/>
    <w:rsid w:val="00B003F6"/>
    <w:rsid w:val="00B00452"/>
    <w:rsid w:val="00B004BE"/>
    <w:rsid w:val="00B00667"/>
    <w:rsid w:val="00B0084C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2323"/>
    <w:rsid w:val="00B02437"/>
    <w:rsid w:val="00B025EC"/>
    <w:rsid w:val="00B02705"/>
    <w:rsid w:val="00B028E0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C20"/>
    <w:rsid w:val="00B03FC9"/>
    <w:rsid w:val="00B0404A"/>
    <w:rsid w:val="00B04416"/>
    <w:rsid w:val="00B044A8"/>
    <w:rsid w:val="00B044E0"/>
    <w:rsid w:val="00B04523"/>
    <w:rsid w:val="00B047A5"/>
    <w:rsid w:val="00B048DB"/>
    <w:rsid w:val="00B04DB7"/>
    <w:rsid w:val="00B04DC2"/>
    <w:rsid w:val="00B04DE7"/>
    <w:rsid w:val="00B0511F"/>
    <w:rsid w:val="00B051BA"/>
    <w:rsid w:val="00B05212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EE"/>
    <w:rsid w:val="00B064B7"/>
    <w:rsid w:val="00B0650B"/>
    <w:rsid w:val="00B06733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581"/>
    <w:rsid w:val="00B1071D"/>
    <w:rsid w:val="00B1086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BD2"/>
    <w:rsid w:val="00B11CD2"/>
    <w:rsid w:val="00B11D38"/>
    <w:rsid w:val="00B1224D"/>
    <w:rsid w:val="00B122B2"/>
    <w:rsid w:val="00B12319"/>
    <w:rsid w:val="00B12A5B"/>
    <w:rsid w:val="00B12AC4"/>
    <w:rsid w:val="00B12C6E"/>
    <w:rsid w:val="00B12CC6"/>
    <w:rsid w:val="00B12FC0"/>
    <w:rsid w:val="00B13125"/>
    <w:rsid w:val="00B13134"/>
    <w:rsid w:val="00B133DE"/>
    <w:rsid w:val="00B13444"/>
    <w:rsid w:val="00B134E2"/>
    <w:rsid w:val="00B13A06"/>
    <w:rsid w:val="00B13AE6"/>
    <w:rsid w:val="00B13B2B"/>
    <w:rsid w:val="00B13C3F"/>
    <w:rsid w:val="00B13D58"/>
    <w:rsid w:val="00B13EE0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B2"/>
    <w:rsid w:val="00B15E00"/>
    <w:rsid w:val="00B15F66"/>
    <w:rsid w:val="00B16031"/>
    <w:rsid w:val="00B16190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0DB5"/>
    <w:rsid w:val="00B20E62"/>
    <w:rsid w:val="00B213E6"/>
    <w:rsid w:val="00B214CA"/>
    <w:rsid w:val="00B219FD"/>
    <w:rsid w:val="00B21D3F"/>
    <w:rsid w:val="00B2223E"/>
    <w:rsid w:val="00B22308"/>
    <w:rsid w:val="00B2238D"/>
    <w:rsid w:val="00B2249B"/>
    <w:rsid w:val="00B22555"/>
    <w:rsid w:val="00B229AF"/>
    <w:rsid w:val="00B22CB4"/>
    <w:rsid w:val="00B23192"/>
    <w:rsid w:val="00B232AF"/>
    <w:rsid w:val="00B23398"/>
    <w:rsid w:val="00B234ED"/>
    <w:rsid w:val="00B23832"/>
    <w:rsid w:val="00B23934"/>
    <w:rsid w:val="00B2399B"/>
    <w:rsid w:val="00B23BB5"/>
    <w:rsid w:val="00B23C95"/>
    <w:rsid w:val="00B23D4F"/>
    <w:rsid w:val="00B2429E"/>
    <w:rsid w:val="00B24429"/>
    <w:rsid w:val="00B246A7"/>
    <w:rsid w:val="00B24975"/>
    <w:rsid w:val="00B24D16"/>
    <w:rsid w:val="00B24F22"/>
    <w:rsid w:val="00B250DC"/>
    <w:rsid w:val="00B25118"/>
    <w:rsid w:val="00B2562E"/>
    <w:rsid w:val="00B259A4"/>
    <w:rsid w:val="00B25BFB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C51"/>
    <w:rsid w:val="00B30DE6"/>
    <w:rsid w:val="00B30EA7"/>
    <w:rsid w:val="00B30EED"/>
    <w:rsid w:val="00B30EF5"/>
    <w:rsid w:val="00B30F22"/>
    <w:rsid w:val="00B31276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7F4"/>
    <w:rsid w:val="00B33962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D61"/>
    <w:rsid w:val="00B36E8C"/>
    <w:rsid w:val="00B36FCA"/>
    <w:rsid w:val="00B37311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697"/>
    <w:rsid w:val="00B40B05"/>
    <w:rsid w:val="00B40D65"/>
    <w:rsid w:val="00B4127B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9D"/>
    <w:rsid w:val="00B428C2"/>
    <w:rsid w:val="00B42906"/>
    <w:rsid w:val="00B42BB9"/>
    <w:rsid w:val="00B42C99"/>
    <w:rsid w:val="00B43003"/>
    <w:rsid w:val="00B4307D"/>
    <w:rsid w:val="00B430A1"/>
    <w:rsid w:val="00B431B6"/>
    <w:rsid w:val="00B432E2"/>
    <w:rsid w:val="00B43368"/>
    <w:rsid w:val="00B43379"/>
    <w:rsid w:val="00B4399A"/>
    <w:rsid w:val="00B43C37"/>
    <w:rsid w:val="00B43E90"/>
    <w:rsid w:val="00B44104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A6C"/>
    <w:rsid w:val="00B45D7B"/>
    <w:rsid w:val="00B45D83"/>
    <w:rsid w:val="00B45D84"/>
    <w:rsid w:val="00B46201"/>
    <w:rsid w:val="00B4632B"/>
    <w:rsid w:val="00B465AA"/>
    <w:rsid w:val="00B4676E"/>
    <w:rsid w:val="00B46909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CC6"/>
    <w:rsid w:val="00B51D45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E76"/>
    <w:rsid w:val="00B53F28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3A"/>
    <w:rsid w:val="00B55D77"/>
    <w:rsid w:val="00B55F5F"/>
    <w:rsid w:val="00B560B9"/>
    <w:rsid w:val="00B560F4"/>
    <w:rsid w:val="00B566CF"/>
    <w:rsid w:val="00B56784"/>
    <w:rsid w:val="00B56793"/>
    <w:rsid w:val="00B5685E"/>
    <w:rsid w:val="00B56BF5"/>
    <w:rsid w:val="00B56C2A"/>
    <w:rsid w:val="00B56C55"/>
    <w:rsid w:val="00B56D68"/>
    <w:rsid w:val="00B56DE1"/>
    <w:rsid w:val="00B56E9F"/>
    <w:rsid w:val="00B5708A"/>
    <w:rsid w:val="00B57316"/>
    <w:rsid w:val="00B574CE"/>
    <w:rsid w:val="00B57571"/>
    <w:rsid w:val="00B579FC"/>
    <w:rsid w:val="00B57BDE"/>
    <w:rsid w:val="00B57D9D"/>
    <w:rsid w:val="00B57DD8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1"/>
    <w:rsid w:val="00B61CAD"/>
    <w:rsid w:val="00B61EB9"/>
    <w:rsid w:val="00B62023"/>
    <w:rsid w:val="00B62027"/>
    <w:rsid w:val="00B6207A"/>
    <w:rsid w:val="00B620BA"/>
    <w:rsid w:val="00B620EE"/>
    <w:rsid w:val="00B62165"/>
    <w:rsid w:val="00B62239"/>
    <w:rsid w:val="00B623AF"/>
    <w:rsid w:val="00B62413"/>
    <w:rsid w:val="00B62489"/>
    <w:rsid w:val="00B6284F"/>
    <w:rsid w:val="00B63054"/>
    <w:rsid w:val="00B63083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1DA"/>
    <w:rsid w:val="00B65292"/>
    <w:rsid w:val="00B654D7"/>
    <w:rsid w:val="00B655C1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B61"/>
    <w:rsid w:val="00B66C2D"/>
    <w:rsid w:val="00B66DDB"/>
    <w:rsid w:val="00B66E1F"/>
    <w:rsid w:val="00B66F02"/>
    <w:rsid w:val="00B67160"/>
    <w:rsid w:val="00B67264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763"/>
    <w:rsid w:val="00B7083A"/>
    <w:rsid w:val="00B70925"/>
    <w:rsid w:val="00B70988"/>
    <w:rsid w:val="00B709C4"/>
    <w:rsid w:val="00B70A99"/>
    <w:rsid w:val="00B70BC6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4C"/>
    <w:rsid w:val="00B72364"/>
    <w:rsid w:val="00B7236E"/>
    <w:rsid w:val="00B72686"/>
    <w:rsid w:val="00B7287C"/>
    <w:rsid w:val="00B72894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4AE5"/>
    <w:rsid w:val="00B74C4F"/>
    <w:rsid w:val="00B74ECE"/>
    <w:rsid w:val="00B751E6"/>
    <w:rsid w:val="00B759C8"/>
    <w:rsid w:val="00B75B12"/>
    <w:rsid w:val="00B75FC3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77CFC"/>
    <w:rsid w:val="00B80053"/>
    <w:rsid w:val="00B800DD"/>
    <w:rsid w:val="00B80440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C5A"/>
    <w:rsid w:val="00B81DC6"/>
    <w:rsid w:val="00B81F89"/>
    <w:rsid w:val="00B82206"/>
    <w:rsid w:val="00B8226D"/>
    <w:rsid w:val="00B82403"/>
    <w:rsid w:val="00B8241E"/>
    <w:rsid w:val="00B829D9"/>
    <w:rsid w:val="00B82A2C"/>
    <w:rsid w:val="00B82E90"/>
    <w:rsid w:val="00B82F45"/>
    <w:rsid w:val="00B832C0"/>
    <w:rsid w:val="00B836A2"/>
    <w:rsid w:val="00B837CA"/>
    <w:rsid w:val="00B83EA6"/>
    <w:rsid w:val="00B840CC"/>
    <w:rsid w:val="00B8412B"/>
    <w:rsid w:val="00B845E6"/>
    <w:rsid w:val="00B84898"/>
    <w:rsid w:val="00B84BA6"/>
    <w:rsid w:val="00B84C53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FE4"/>
    <w:rsid w:val="00B903CF"/>
    <w:rsid w:val="00B906DE"/>
    <w:rsid w:val="00B90771"/>
    <w:rsid w:val="00B90848"/>
    <w:rsid w:val="00B90F8C"/>
    <w:rsid w:val="00B90FC6"/>
    <w:rsid w:val="00B913EE"/>
    <w:rsid w:val="00B918EE"/>
    <w:rsid w:val="00B918FF"/>
    <w:rsid w:val="00B91A26"/>
    <w:rsid w:val="00B91A7E"/>
    <w:rsid w:val="00B91ADF"/>
    <w:rsid w:val="00B91B2D"/>
    <w:rsid w:val="00B92022"/>
    <w:rsid w:val="00B9220B"/>
    <w:rsid w:val="00B92765"/>
    <w:rsid w:val="00B9298D"/>
    <w:rsid w:val="00B92999"/>
    <w:rsid w:val="00B92A60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69E"/>
    <w:rsid w:val="00B9482D"/>
    <w:rsid w:val="00B94CEA"/>
    <w:rsid w:val="00B94D84"/>
    <w:rsid w:val="00B94D9C"/>
    <w:rsid w:val="00B94E57"/>
    <w:rsid w:val="00B94EFB"/>
    <w:rsid w:val="00B95295"/>
    <w:rsid w:val="00B954ED"/>
    <w:rsid w:val="00B95537"/>
    <w:rsid w:val="00B95854"/>
    <w:rsid w:val="00B95D4B"/>
    <w:rsid w:val="00B95F51"/>
    <w:rsid w:val="00B96020"/>
    <w:rsid w:val="00B960D1"/>
    <w:rsid w:val="00B9624B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E17"/>
    <w:rsid w:val="00B97E9E"/>
    <w:rsid w:val="00BA00DC"/>
    <w:rsid w:val="00BA0210"/>
    <w:rsid w:val="00BA02B9"/>
    <w:rsid w:val="00BA035F"/>
    <w:rsid w:val="00BA082A"/>
    <w:rsid w:val="00BA0973"/>
    <w:rsid w:val="00BA0A0C"/>
    <w:rsid w:val="00BA0A62"/>
    <w:rsid w:val="00BA0DFB"/>
    <w:rsid w:val="00BA0F18"/>
    <w:rsid w:val="00BA10D2"/>
    <w:rsid w:val="00BA1341"/>
    <w:rsid w:val="00BA139C"/>
    <w:rsid w:val="00BA13AA"/>
    <w:rsid w:val="00BA1B68"/>
    <w:rsid w:val="00BA1E52"/>
    <w:rsid w:val="00BA1F24"/>
    <w:rsid w:val="00BA212B"/>
    <w:rsid w:val="00BA2298"/>
    <w:rsid w:val="00BA2364"/>
    <w:rsid w:val="00BA23B3"/>
    <w:rsid w:val="00BA26CF"/>
    <w:rsid w:val="00BA27CD"/>
    <w:rsid w:val="00BA292D"/>
    <w:rsid w:val="00BA2981"/>
    <w:rsid w:val="00BA32F2"/>
    <w:rsid w:val="00BA375C"/>
    <w:rsid w:val="00BA385B"/>
    <w:rsid w:val="00BA3BBE"/>
    <w:rsid w:val="00BA3EFC"/>
    <w:rsid w:val="00BA404C"/>
    <w:rsid w:val="00BA40BD"/>
    <w:rsid w:val="00BA42C1"/>
    <w:rsid w:val="00BA4340"/>
    <w:rsid w:val="00BA452C"/>
    <w:rsid w:val="00BA45C7"/>
    <w:rsid w:val="00BA460B"/>
    <w:rsid w:val="00BA4871"/>
    <w:rsid w:val="00BA4922"/>
    <w:rsid w:val="00BA4A81"/>
    <w:rsid w:val="00BA4EA7"/>
    <w:rsid w:val="00BA4F5F"/>
    <w:rsid w:val="00BA51A4"/>
    <w:rsid w:val="00BA5406"/>
    <w:rsid w:val="00BA54A3"/>
    <w:rsid w:val="00BA5522"/>
    <w:rsid w:val="00BA568F"/>
    <w:rsid w:val="00BA5701"/>
    <w:rsid w:val="00BA580C"/>
    <w:rsid w:val="00BA5F81"/>
    <w:rsid w:val="00BA6276"/>
    <w:rsid w:val="00BA62FA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0B7"/>
    <w:rsid w:val="00BA7100"/>
    <w:rsid w:val="00BA74F3"/>
    <w:rsid w:val="00BA7663"/>
    <w:rsid w:val="00BA7AB3"/>
    <w:rsid w:val="00BA7B88"/>
    <w:rsid w:val="00BB00BD"/>
    <w:rsid w:val="00BB0362"/>
    <w:rsid w:val="00BB03D7"/>
    <w:rsid w:val="00BB045D"/>
    <w:rsid w:val="00BB049E"/>
    <w:rsid w:val="00BB0AEE"/>
    <w:rsid w:val="00BB0ECF"/>
    <w:rsid w:val="00BB0FB9"/>
    <w:rsid w:val="00BB102D"/>
    <w:rsid w:val="00BB1B88"/>
    <w:rsid w:val="00BB1DEC"/>
    <w:rsid w:val="00BB20EB"/>
    <w:rsid w:val="00BB24A3"/>
    <w:rsid w:val="00BB25CB"/>
    <w:rsid w:val="00BB284D"/>
    <w:rsid w:val="00BB293C"/>
    <w:rsid w:val="00BB297B"/>
    <w:rsid w:val="00BB29AF"/>
    <w:rsid w:val="00BB2A71"/>
    <w:rsid w:val="00BB2CA9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3AA"/>
    <w:rsid w:val="00BB43C6"/>
    <w:rsid w:val="00BB4588"/>
    <w:rsid w:val="00BB4AA7"/>
    <w:rsid w:val="00BB4B49"/>
    <w:rsid w:val="00BB4D94"/>
    <w:rsid w:val="00BB50C7"/>
    <w:rsid w:val="00BB51DC"/>
    <w:rsid w:val="00BB54B9"/>
    <w:rsid w:val="00BB5821"/>
    <w:rsid w:val="00BB5B44"/>
    <w:rsid w:val="00BB5B8C"/>
    <w:rsid w:val="00BB5CA2"/>
    <w:rsid w:val="00BB5DA1"/>
    <w:rsid w:val="00BB604F"/>
    <w:rsid w:val="00BB60EA"/>
    <w:rsid w:val="00BB61EB"/>
    <w:rsid w:val="00BB62F2"/>
    <w:rsid w:val="00BB6675"/>
    <w:rsid w:val="00BB66B1"/>
    <w:rsid w:val="00BB6873"/>
    <w:rsid w:val="00BB6AA8"/>
    <w:rsid w:val="00BB6E80"/>
    <w:rsid w:val="00BB6EAE"/>
    <w:rsid w:val="00BB7077"/>
    <w:rsid w:val="00BB7175"/>
    <w:rsid w:val="00BB734A"/>
    <w:rsid w:val="00BB77B2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99A"/>
    <w:rsid w:val="00BC1C19"/>
    <w:rsid w:val="00BC2665"/>
    <w:rsid w:val="00BC280D"/>
    <w:rsid w:val="00BC28F6"/>
    <w:rsid w:val="00BC2918"/>
    <w:rsid w:val="00BC2E1F"/>
    <w:rsid w:val="00BC3034"/>
    <w:rsid w:val="00BC3061"/>
    <w:rsid w:val="00BC32A3"/>
    <w:rsid w:val="00BC32B8"/>
    <w:rsid w:val="00BC3445"/>
    <w:rsid w:val="00BC35D4"/>
    <w:rsid w:val="00BC36BE"/>
    <w:rsid w:val="00BC38BB"/>
    <w:rsid w:val="00BC3953"/>
    <w:rsid w:val="00BC3A7C"/>
    <w:rsid w:val="00BC3B4B"/>
    <w:rsid w:val="00BC3D41"/>
    <w:rsid w:val="00BC3D4D"/>
    <w:rsid w:val="00BC3D58"/>
    <w:rsid w:val="00BC407F"/>
    <w:rsid w:val="00BC409F"/>
    <w:rsid w:val="00BC41B9"/>
    <w:rsid w:val="00BC41F4"/>
    <w:rsid w:val="00BC435C"/>
    <w:rsid w:val="00BC436C"/>
    <w:rsid w:val="00BC449C"/>
    <w:rsid w:val="00BC456D"/>
    <w:rsid w:val="00BC48AB"/>
    <w:rsid w:val="00BC48DC"/>
    <w:rsid w:val="00BC4CB1"/>
    <w:rsid w:val="00BC4FA2"/>
    <w:rsid w:val="00BC5235"/>
    <w:rsid w:val="00BC5293"/>
    <w:rsid w:val="00BC53D5"/>
    <w:rsid w:val="00BC5400"/>
    <w:rsid w:val="00BC5599"/>
    <w:rsid w:val="00BC5964"/>
    <w:rsid w:val="00BC59D0"/>
    <w:rsid w:val="00BC5A35"/>
    <w:rsid w:val="00BC5F4D"/>
    <w:rsid w:val="00BC5FDD"/>
    <w:rsid w:val="00BC63F7"/>
    <w:rsid w:val="00BC6466"/>
    <w:rsid w:val="00BC65B3"/>
    <w:rsid w:val="00BC6872"/>
    <w:rsid w:val="00BC6B7C"/>
    <w:rsid w:val="00BC6BE4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CC9"/>
    <w:rsid w:val="00BC7D0C"/>
    <w:rsid w:val="00BD032A"/>
    <w:rsid w:val="00BD03B2"/>
    <w:rsid w:val="00BD0576"/>
    <w:rsid w:val="00BD0655"/>
    <w:rsid w:val="00BD0668"/>
    <w:rsid w:val="00BD06DF"/>
    <w:rsid w:val="00BD0ACA"/>
    <w:rsid w:val="00BD0AF0"/>
    <w:rsid w:val="00BD0B58"/>
    <w:rsid w:val="00BD0ECF"/>
    <w:rsid w:val="00BD103F"/>
    <w:rsid w:val="00BD1162"/>
    <w:rsid w:val="00BD15E9"/>
    <w:rsid w:val="00BD16C9"/>
    <w:rsid w:val="00BD1B53"/>
    <w:rsid w:val="00BD1C16"/>
    <w:rsid w:val="00BD2011"/>
    <w:rsid w:val="00BD2053"/>
    <w:rsid w:val="00BD2433"/>
    <w:rsid w:val="00BD25A1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8"/>
    <w:rsid w:val="00BD3E8D"/>
    <w:rsid w:val="00BD414C"/>
    <w:rsid w:val="00BD4314"/>
    <w:rsid w:val="00BD4393"/>
    <w:rsid w:val="00BD43E0"/>
    <w:rsid w:val="00BD44D0"/>
    <w:rsid w:val="00BD454A"/>
    <w:rsid w:val="00BD45D1"/>
    <w:rsid w:val="00BD4674"/>
    <w:rsid w:val="00BD482D"/>
    <w:rsid w:val="00BD4A5C"/>
    <w:rsid w:val="00BD4A82"/>
    <w:rsid w:val="00BD4FDE"/>
    <w:rsid w:val="00BD50FC"/>
    <w:rsid w:val="00BD5473"/>
    <w:rsid w:val="00BD55B6"/>
    <w:rsid w:val="00BD59E5"/>
    <w:rsid w:val="00BD59E8"/>
    <w:rsid w:val="00BD5A52"/>
    <w:rsid w:val="00BD5B37"/>
    <w:rsid w:val="00BD5B4D"/>
    <w:rsid w:val="00BD5CBA"/>
    <w:rsid w:val="00BD5D64"/>
    <w:rsid w:val="00BD5EDA"/>
    <w:rsid w:val="00BD5EFA"/>
    <w:rsid w:val="00BD5FC1"/>
    <w:rsid w:val="00BD66B3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596"/>
    <w:rsid w:val="00BD7662"/>
    <w:rsid w:val="00BD7797"/>
    <w:rsid w:val="00BD77A1"/>
    <w:rsid w:val="00BD7B66"/>
    <w:rsid w:val="00BE01BF"/>
    <w:rsid w:val="00BE08DD"/>
    <w:rsid w:val="00BE08F6"/>
    <w:rsid w:val="00BE0B34"/>
    <w:rsid w:val="00BE0DA2"/>
    <w:rsid w:val="00BE0EFD"/>
    <w:rsid w:val="00BE13B9"/>
    <w:rsid w:val="00BE17B0"/>
    <w:rsid w:val="00BE17DC"/>
    <w:rsid w:val="00BE1FC9"/>
    <w:rsid w:val="00BE212E"/>
    <w:rsid w:val="00BE2480"/>
    <w:rsid w:val="00BE24D6"/>
    <w:rsid w:val="00BE262E"/>
    <w:rsid w:val="00BE2858"/>
    <w:rsid w:val="00BE2A29"/>
    <w:rsid w:val="00BE2AC1"/>
    <w:rsid w:val="00BE2C6B"/>
    <w:rsid w:val="00BE2C6C"/>
    <w:rsid w:val="00BE2D03"/>
    <w:rsid w:val="00BE2E17"/>
    <w:rsid w:val="00BE305E"/>
    <w:rsid w:val="00BE30FF"/>
    <w:rsid w:val="00BE3418"/>
    <w:rsid w:val="00BE35F0"/>
    <w:rsid w:val="00BE3758"/>
    <w:rsid w:val="00BE396E"/>
    <w:rsid w:val="00BE3B2D"/>
    <w:rsid w:val="00BE3B31"/>
    <w:rsid w:val="00BE3B48"/>
    <w:rsid w:val="00BE3B98"/>
    <w:rsid w:val="00BE3BEA"/>
    <w:rsid w:val="00BE3D64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823"/>
    <w:rsid w:val="00BE5C37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489"/>
    <w:rsid w:val="00BE76A3"/>
    <w:rsid w:val="00BE7AA7"/>
    <w:rsid w:val="00BE7CEE"/>
    <w:rsid w:val="00BE7D6D"/>
    <w:rsid w:val="00BE7DE8"/>
    <w:rsid w:val="00BE7E08"/>
    <w:rsid w:val="00BF014C"/>
    <w:rsid w:val="00BF03CC"/>
    <w:rsid w:val="00BF0491"/>
    <w:rsid w:val="00BF0585"/>
    <w:rsid w:val="00BF0604"/>
    <w:rsid w:val="00BF061C"/>
    <w:rsid w:val="00BF0927"/>
    <w:rsid w:val="00BF0B34"/>
    <w:rsid w:val="00BF0B89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66"/>
    <w:rsid w:val="00BF1A70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9"/>
    <w:rsid w:val="00BF36FB"/>
    <w:rsid w:val="00BF43B6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30F"/>
    <w:rsid w:val="00BF745D"/>
    <w:rsid w:val="00BF7892"/>
    <w:rsid w:val="00BF7AC6"/>
    <w:rsid w:val="00BF7B91"/>
    <w:rsid w:val="00C007F9"/>
    <w:rsid w:val="00C0081C"/>
    <w:rsid w:val="00C0082E"/>
    <w:rsid w:val="00C0094B"/>
    <w:rsid w:val="00C0097A"/>
    <w:rsid w:val="00C00D2A"/>
    <w:rsid w:val="00C01286"/>
    <w:rsid w:val="00C01301"/>
    <w:rsid w:val="00C014D9"/>
    <w:rsid w:val="00C0156A"/>
    <w:rsid w:val="00C01593"/>
    <w:rsid w:val="00C01648"/>
    <w:rsid w:val="00C01752"/>
    <w:rsid w:val="00C01887"/>
    <w:rsid w:val="00C01DC9"/>
    <w:rsid w:val="00C01E42"/>
    <w:rsid w:val="00C022FB"/>
    <w:rsid w:val="00C02471"/>
    <w:rsid w:val="00C024D4"/>
    <w:rsid w:val="00C027A4"/>
    <w:rsid w:val="00C02881"/>
    <w:rsid w:val="00C028AE"/>
    <w:rsid w:val="00C02907"/>
    <w:rsid w:val="00C02B20"/>
    <w:rsid w:val="00C02D23"/>
    <w:rsid w:val="00C02E3D"/>
    <w:rsid w:val="00C02EEE"/>
    <w:rsid w:val="00C0316B"/>
    <w:rsid w:val="00C03464"/>
    <w:rsid w:val="00C0367D"/>
    <w:rsid w:val="00C038C7"/>
    <w:rsid w:val="00C038F8"/>
    <w:rsid w:val="00C03AD7"/>
    <w:rsid w:val="00C040F9"/>
    <w:rsid w:val="00C04390"/>
    <w:rsid w:val="00C043AB"/>
    <w:rsid w:val="00C044C7"/>
    <w:rsid w:val="00C046DB"/>
    <w:rsid w:val="00C04793"/>
    <w:rsid w:val="00C04A1B"/>
    <w:rsid w:val="00C04A61"/>
    <w:rsid w:val="00C04AD8"/>
    <w:rsid w:val="00C04B11"/>
    <w:rsid w:val="00C04D07"/>
    <w:rsid w:val="00C04DC9"/>
    <w:rsid w:val="00C04DE0"/>
    <w:rsid w:val="00C04DEE"/>
    <w:rsid w:val="00C05004"/>
    <w:rsid w:val="00C051C7"/>
    <w:rsid w:val="00C05295"/>
    <w:rsid w:val="00C0541B"/>
    <w:rsid w:val="00C054E5"/>
    <w:rsid w:val="00C05553"/>
    <w:rsid w:val="00C0555D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B49"/>
    <w:rsid w:val="00C07BAC"/>
    <w:rsid w:val="00C07CB3"/>
    <w:rsid w:val="00C07F3A"/>
    <w:rsid w:val="00C07F5B"/>
    <w:rsid w:val="00C10219"/>
    <w:rsid w:val="00C102ED"/>
    <w:rsid w:val="00C10459"/>
    <w:rsid w:val="00C10519"/>
    <w:rsid w:val="00C105C7"/>
    <w:rsid w:val="00C10793"/>
    <w:rsid w:val="00C10918"/>
    <w:rsid w:val="00C1093E"/>
    <w:rsid w:val="00C10B2C"/>
    <w:rsid w:val="00C10BBC"/>
    <w:rsid w:val="00C10E66"/>
    <w:rsid w:val="00C11167"/>
    <w:rsid w:val="00C111A9"/>
    <w:rsid w:val="00C11916"/>
    <w:rsid w:val="00C11933"/>
    <w:rsid w:val="00C11A43"/>
    <w:rsid w:val="00C11C24"/>
    <w:rsid w:val="00C11E56"/>
    <w:rsid w:val="00C11EE4"/>
    <w:rsid w:val="00C11FC9"/>
    <w:rsid w:val="00C1219E"/>
    <w:rsid w:val="00C1257A"/>
    <w:rsid w:val="00C12653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65D"/>
    <w:rsid w:val="00C1588C"/>
    <w:rsid w:val="00C158D7"/>
    <w:rsid w:val="00C15EF5"/>
    <w:rsid w:val="00C16279"/>
    <w:rsid w:val="00C16524"/>
    <w:rsid w:val="00C16535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48A"/>
    <w:rsid w:val="00C1751B"/>
    <w:rsid w:val="00C177F0"/>
    <w:rsid w:val="00C17954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D6D"/>
    <w:rsid w:val="00C21314"/>
    <w:rsid w:val="00C21416"/>
    <w:rsid w:val="00C21752"/>
    <w:rsid w:val="00C21978"/>
    <w:rsid w:val="00C21DE6"/>
    <w:rsid w:val="00C22013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567"/>
    <w:rsid w:val="00C2482F"/>
    <w:rsid w:val="00C248A9"/>
    <w:rsid w:val="00C249DA"/>
    <w:rsid w:val="00C24B52"/>
    <w:rsid w:val="00C24B8B"/>
    <w:rsid w:val="00C24D9D"/>
    <w:rsid w:val="00C24E9D"/>
    <w:rsid w:val="00C24ED8"/>
    <w:rsid w:val="00C25275"/>
    <w:rsid w:val="00C2537D"/>
    <w:rsid w:val="00C25446"/>
    <w:rsid w:val="00C25580"/>
    <w:rsid w:val="00C257DB"/>
    <w:rsid w:val="00C25AF0"/>
    <w:rsid w:val="00C25B6E"/>
    <w:rsid w:val="00C25F4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2B1"/>
    <w:rsid w:val="00C3054C"/>
    <w:rsid w:val="00C306FC"/>
    <w:rsid w:val="00C3092E"/>
    <w:rsid w:val="00C30A64"/>
    <w:rsid w:val="00C30CA1"/>
    <w:rsid w:val="00C30D3E"/>
    <w:rsid w:val="00C30E0F"/>
    <w:rsid w:val="00C30F4A"/>
    <w:rsid w:val="00C310C1"/>
    <w:rsid w:val="00C31326"/>
    <w:rsid w:val="00C313C1"/>
    <w:rsid w:val="00C319B0"/>
    <w:rsid w:val="00C31A5D"/>
    <w:rsid w:val="00C31B67"/>
    <w:rsid w:val="00C31BAD"/>
    <w:rsid w:val="00C31BB3"/>
    <w:rsid w:val="00C31EF6"/>
    <w:rsid w:val="00C323B4"/>
    <w:rsid w:val="00C32630"/>
    <w:rsid w:val="00C3275F"/>
    <w:rsid w:val="00C32A9F"/>
    <w:rsid w:val="00C32AAE"/>
    <w:rsid w:val="00C32DB9"/>
    <w:rsid w:val="00C33184"/>
    <w:rsid w:val="00C331EF"/>
    <w:rsid w:val="00C332DB"/>
    <w:rsid w:val="00C332F6"/>
    <w:rsid w:val="00C332F7"/>
    <w:rsid w:val="00C334A7"/>
    <w:rsid w:val="00C33682"/>
    <w:rsid w:val="00C33799"/>
    <w:rsid w:val="00C33852"/>
    <w:rsid w:val="00C33E29"/>
    <w:rsid w:val="00C3402B"/>
    <w:rsid w:val="00C34280"/>
    <w:rsid w:val="00C343A5"/>
    <w:rsid w:val="00C343DD"/>
    <w:rsid w:val="00C34496"/>
    <w:rsid w:val="00C34525"/>
    <w:rsid w:val="00C34539"/>
    <w:rsid w:val="00C345EC"/>
    <w:rsid w:val="00C346B6"/>
    <w:rsid w:val="00C34836"/>
    <w:rsid w:val="00C34844"/>
    <w:rsid w:val="00C348E7"/>
    <w:rsid w:val="00C3501E"/>
    <w:rsid w:val="00C35397"/>
    <w:rsid w:val="00C354D2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AC"/>
    <w:rsid w:val="00C36C24"/>
    <w:rsid w:val="00C36E50"/>
    <w:rsid w:val="00C3716D"/>
    <w:rsid w:val="00C372D5"/>
    <w:rsid w:val="00C37310"/>
    <w:rsid w:val="00C3743A"/>
    <w:rsid w:val="00C3749D"/>
    <w:rsid w:val="00C3756F"/>
    <w:rsid w:val="00C37589"/>
    <w:rsid w:val="00C375A4"/>
    <w:rsid w:val="00C377C9"/>
    <w:rsid w:val="00C378FD"/>
    <w:rsid w:val="00C37B2F"/>
    <w:rsid w:val="00C37B70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5E5"/>
    <w:rsid w:val="00C417DE"/>
    <w:rsid w:val="00C41825"/>
    <w:rsid w:val="00C41BE8"/>
    <w:rsid w:val="00C41DED"/>
    <w:rsid w:val="00C41F88"/>
    <w:rsid w:val="00C42614"/>
    <w:rsid w:val="00C42B5C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AA3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57D"/>
    <w:rsid w:val="00C51B2F"/>
    <w:rsid w:val="00C51B5B"/>
    <w:rsid w:val="00C51D02"/>
    <w:rsid w:val="00C51D5C"/>
    <w:rsid w:val="00C51D73"/>
    <w:rsid w:val="00C52334"/>
    <w:rsid w:val="00C52363"/>
    <w:rsid w:val="00C526FA"/>
    <w:rsid w:val="00C52713"/>
    <w:rsid w:val="00C52DD0"/>
    <w:rsid w:val="00C53051"/>
    <w:rsid w:val="00C53091"/>
    <w:rsid w:val="00C531E4"/>
    <w:rsid w:val="00C53206"/>
    <w:rsid w:val="00C532A9"/>
    <w:rsid w:val="00C5334D"/>
    <w:rsid w:val="00C53429"/>
    <w:rsid w:val="00C53631"/>
    <w:rsid w:val="00C53C06"/>
    <w:rsid w:val="00C53E4C"/>
    <w:rsid w:val="00C53E95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365"/>
    <w:rsid w:val="00C553F8"/>
    <w:rsid w:val="00C55498"/>
    <w:rsid w:val="00C5553B"/>
    <w:rsid w:val="00C556C2"/>
    <w:rsid w:val="00C5584C"/>
    <w:rsid w:val="00C5592E"/>
    <w:rsid w:val="00C55DC8"/>
    <w:rsid w:val="00C55FC5"/>
    <w:rsid w:val="00C56273"/>
    <w:rsid w:val="00C563D8"/>
    <w:rsid w:val="00C563F8"/>
    <w:rsid w:val="00C566E4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DC4"/>
    <w:rsid w:val="00C57E7C"/>
    <w:rsid w:val="00C57E80"/>
    <w:rsid w:val="00C57F3F"/>
    <w:rsid w:val="00C6009B"/>
    <w:rsid w:val="00C6015B"/>
    <w:rsid w:val="00C6028F"/>
    <w:rsid w:val="00C60617"/>
    <w:rsid w:val="00C60975"/>
    <w:rsid w:val="00C61282"/>
    <w:rsid w:val="00C61562"/>
    <w:rsid w:val="00C615A4"/>
    <w:rsid w:val="00C615DB"/>
    <w:rsid w:val="00C61646"/>
    <w:rsid w:val="00C618DF"/>
    <w:rsid w:val="00C61C7D"/>
    <w:rsid w:val="00C61D1D"/>
    <w:rsid w:val="00C61DB1"/>
    <w:rsid w:val="00C61DFE"/>
    <w:rsid w:val="00C62280"/>
    <w:rsid w:val="00C622F5"/>
    <w:rsid w:val="00C625A4"/>
    <w:rsid w:val="00C62868"/>
    <w:rsid w:val="00C628F4"/>
    <w:rsid w:val="00C62D5F"/>
    <w:rsid w:val="00C638DD"/>
    <w:rsid w:val="00C63AF5"/>
    <w:rsid w:val="00C63B99"/>
    <w:rsid w:val="00C63CC5"/>
    <w:rsid w:val="00C63DF8"/>
    <w:rsid w:val="00C63E54"/>
    <w:rsid w:val="00C6416C"/>
    <w:rsid w:val="00C64205"/>
    <w:rsid w:val="00C642B6"/>
    <w:rsid w:val="00C64487"/>
    <w:rsid w:val="00C645CC"/>
    <w:rsid w:val="00C646A3"/>
    <w:rsid w:val="00C647F6"/>
    <w:rsid w:val="00C647FF"/>
    <w:rsid w:val="00C64B7F"/>
    <w:rsid w:val="00C64CF5"/>
    <w:rsid w:val="00C64F45"/>
    <w:rsid w:val="00C650C1"/>
    <w:rsid w:val="00C65259"/>
    <w:rsid w:val="00C6533E"/>
    <w:rsid w:val="00C654C1"/>
    <w:rsid w:val="00C654ED"/>
    <w:rsid w:val="00C655CA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44C"/>
    <w:rsid w:val="00C67C00"/>
    <w:rsid w:val="00C67D57"/>
    <w:rsid w:val="00C67E93"/>
    <w:rsid w:val="00C67FA8"/>
    <w:rsid w:val="00C67FE9"/>
    <w:rsid w:val="00C700C1"/>
    <w:rsid w:val="00C702D4"/>
    <w:rsid w:val="00C70356"/>
    <w:rsid w:val="00C706F0"/>
    <w:rsid w:val="00C707EB"/>
    <w:rsid w:val="00C70903"/>
    <w:rsid w:val="00C70A47"/>
    <w:rsid w:val="00C70C17"/>
    <w:rsid w:val="00C70CA1"/>
    <w:rsid w:val="00C70D7E"/>
    <w:rsid w:val="00C70DC7"/>
    <w:rsid w:val="00C716A9"/>
    <w:rsid w:val="00C716BD"/>
    <w:rsid w:val="00C71EEF"/>
    <w:rsid w:val="00C71EF0"/>
    <w:rsid w:val="00C72057"/>
    <w:rsid w:val="00C72135"/>
    <w:rsid w:val="00C7243E"/>
    <w:rsid w:val="00C724B9"/>
    <w:rsid w:val="00C726FE"/>
    <w:rsid w:val="00C7282A"/>
    <w:rsid w:val="00C72A0C"/>
    <w:rsid w:val="00C72A69"/>
    <w:rsid w:val="00C72B07"/>
    <w:rsid w:val="00C72D32"/>
    <w:rsid w:val="00C72FD1"/>
    <w:rsid w:val="00C73269"/>
    <w:rsid w:val="00C734BD"/>
    <w:rsid w:val="00C736EB"/>
    <w:rsid w:val="00C73704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619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3DD"/>
    <w:rsid w:val="00C764E7"/>
    <w:rsid w:val="00C768C5"/>
    <w:rsid w:val="00C76BEA"/>
    <w:rsid w:val="00C76ED6"/>
    <w:rsid w:val="00C76F15"/>
    <w:rsid w:val="00C770C9"/>
    <w:rsid w:val="00C7712E"/>
    <w:rsid w:val="00C77218"/>
    <w:rsid w:val="00C77236"/>
    <w:rsid w:val="00C7748B"/>
    <w:rsid w:val="00C774EB"/>
    <w:rsid w:val="00C77504"/>
    <w:rsid w:val="00C7753B"/>
    <w:rsid w:val="00C7776B"/>
    <w:rsid w:val="00C77869"/>
    <w:rsid w:val="00C77D6C"/>
    <w:rsid w:val="00C77E4A"/>
    <w:rsid w:val="00C77ED7"/>
    <w:rsid w:val="00C77FD7"/>
    <w:rsid w:val="00C804DD"/>
    <w:rsid w:val="00C80570"/>
    <w:rsid w:val="00C805C1"/>
    <w:rsid w:val="00C8060A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0C9"/>
    <w:rsid w:val="00C82117"/>
    <w:rsid w:val="00C821DC"/>
    <w:rsid w:val="00C82282"/>
    <w:rsid w:val="00C82437"/>
    <w:rsid w:val="00C82715"/>
    <w:rsid w:val="00C82729"/>
    <w:rsid w:val="00C827F6"/>
    <w:rsid w:val="00C82912"/>
    <w:rsid w:val="00C82C6A"/>
    <w:rsid w:val="00C82D74"/>
    <w:rsid w:val="00C830C3"/>
    <w:rsid w:val="00C83195"/>
    <w:rsid w:val="00C837DD"/>
    <w:rsid w:val="00C83D9D"/>
    <w:rsid w:val="00C83E7E"/>
    <w:rsid w:val="00C83F3E"/>
    <w:rsid w:val="00C84108"/>
    <w:rsid w:val="00C84614"/>
    <w:rsid w:val="00C846FB"/>
    <w:rsid w:val="00C84868"/>
    <w:rsid w:val="00C8498B"/>
    <w:rsid w:val="00C84CA9"/>
    <w:rsid w:val="00C84DAF"/>
    <w:rsid w:val="00C84F35"/>
    <w:rsid w:val="00C85029"/>
    <w:rsid w:val="00C8538B"/>
    <w:rsid w:val="00C853E7"/>
    <w:rsid w:val="00C85403"/>
    <w:rsid w:val="00C85422"/>
    <w:rsid w:val="00C8546E"/>
    <w:rsid w:val="00C85645"/>
    <w:rsid w:val="00C8567D"/>
    <w:rsid w:val="00C85691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217"/>
    <w:rsid w:val="00C873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51"/>
    <w:rsid w:val="00C905D7"/>
    <w:rsid w:val="00C906BB"/>
    <w:rsid w:val="00C90A41"/>
    <w:rsid w:val="00C90C44"/>
    <w:rsid w:val="00C90D36"/>
    <w:rsid w:val="00C90D56"/>
    <w:rsid w:val="00C90F0E"/>
    <w:rsid w:val="00C910C5"/>
    <w:rsid w:val="00C91166"/>
    <w:rsid w:val="00C91235"/>
    <w:rsid w:val="00C914EA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EAB"/>
    <w:rsid w:val="00C91F02"/>
    <w:rsid w:val="00C91FFB"/>
    <w:rsid w:val="00C92358"/>
    <w:rsid w:val="00C92638"/>
    <w:rsid w:val="00C926CE"/>
    <w:rsid w:val="00C926DA"/>
    <w:rsid w:val="00C9276B"/>
    <w:rsid w:val="00C92A23"/>
    <w:rsid w:val="00C92B2E"/>
    <w:rsid w:val="00C92E5B"/>
    <w:rsid w:val="00C92EB1"/>
    <w:rsid w:val="00C92F0B"/>
    <w:rsid w:val="00C932AB"/>
    <w:rsid w:val="00C932AD"/>
    <w:rsid w:val="00C933B6"/>
    <w:rsid w:val="00C934D5"/>
    <w:rsid w:val="00C9358C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0BE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D23"/>
    <w:rsid w:val="00C95D55"/>
    <w:rsid w:val="00C95FD0"/>
    <w:rsid w:val="00C96058"/>
    <w:rsid w:val="00C96320"/>
    <w:rsid w:val="00C9642B"/>
    <w:rsid w:val="00C965D0"/>
    <w:rsid w:val="00C96759"/>
    <w:rsid w:val="00C9680C"/>
    <w:rsid w:val="00C96A46"/>
    <w:rsid w:val="00C96D56"/>
    <w:rsid w:val="00C96F96"/>
    <w:rsid w:val="00C971B3"/>
    <w:rsid w:val="00C972FF"/>
    <w:rsid w:val="00C97365"/>
    <w:rsid w:val="00C97552"/>
    <w:rsid w:val="00C97811"/>
    <w:rsid w:val="00C97903"/>
    <w:rsid w:val="00C9794A"/>
    <w:rsid w:val="00C97A64"/>
    <w:rsid w:val="00C97C47"/>
    <w:rsid w:val="00C97C9C"/>
    <w:rsid w:val="00C97D10"/>
    <w:rsid w:val="00C97D53"/>
    <w:rsid w:val="00CA02AB"/>
    <w:rsid w:val="00CA02C9"/>
    <w:rsid w:val="00CA0440"/>
    <w:rsid w:val="00CA04DE"/>
    <w:rsid w:val="00CA0595"/>
    <w:rsid w:val="00CA07FD"/>
    <w:rsid w:val="00CA09A9"/>
    <w:rsid w:val="00CA0B9E"/>
    <w:rsid w:val="00CA0C52"/>
    <w:rsid w:val="00CA0D7C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4C6"/>
    <w:rsid w:val="00CA28AB"/>
    <w:rsid w:val="00CA2AD3"/>
    <w:rsid w:val="00CA2B5D"/>
    <w:rsid w:val="00CA3241"/>
    <w:rsid w:val="00CA325C"/>
    <w:rsid w:val="00CA326E"/>
    <w:rsid w:val="00CA32FA"/>
    <w:rsid w:val="00CA3419"/>
    <w:rsid w:val="00CA34CF"/>
    <w:rsid w:val="00CA39BE"/>
    <w:rsid w:val="00CA3D09"/>
    <w:rsid w:val="00CA3F49"/>
    <w:rsid w:val="00CA4529"/>
    <w:rsid w:val="00CA46CA"/>
    <w:rsid w:val="00CA4721"/>
    <w:rsid w:val="00CA4974"/>
    <w:rsid w:val="00CA4C0E"/>
    <w:rsid w:val="00CA4E24"/>
    <w:rsid w:val="00CA4ED8"/>
    <w:rsid w:val="00CA4F32"/>
    <w:rsid w:val="00CA508D"/>
    <w:rsid w:val="00CA5458"/>
    <w:rsid w:val="00CA57FA"/>
    <w:rsid w:val="00CA587F"/>
    <w:rsid w:val="00CA5897"/>
    <w:rsid w:val="00CA59E8"/>
    <w:rsid w:val="00CA5B94"/>
    <w:rsid w:val="00CA5E63"/>
    <w:rsid w:val="00CA6148"/>
    <w:rsid w:val="00CA671A"/>
    <w:rsid w:val="00CA6849"/>
    <w:rsid w:val="00CA68A1"/>
    <w:rsid w:val="00CA69D3"/>
    <w:rsid w:val="00CA6A8E"/>
    <w:rsid w:val="00CA6B0E"/>
    <w:rsid w:val="00CA712D"/>
    <w:rsid w:val="00CA71F0"/>
    <w:rsid w:val="00CA7244"/>
    <w:rsid w:val="00CA742D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48"/>
    <w:rsid w:val="00CB0468"/>
    <w:rsid w:val="00CB06CE"/>
    <w:rsid w:val="00CB0C9F"/>
    <w:rsid w:val="00CB0D23"/>
    <w:rsid w:val="00CB0EE2"/>
    <w:rsid w:val="00CB0F41"/>
    <w:rsid w:val="00CB0F79"/>
    <w:rsid w:val="00CB11E3"/>
    <w:rsid w:val="00CB15C7"/>
    <w:rsid w:val="00CB167E"/>
    <w:rsid w:val="00CB17B2"/>
    <w:rsid w:val="00CB17C6"/>
    <w:rsid w:val="00CB1823"/>
    <w:rsid w:val="00CB19C0"/>
    <w:rsid w:val="00CB1BA6"/>
    <w:rsid w:val="00CB1D50"/>
    <w:rsid w:val="00CB225F"/>
    <w:rsid w:val="00CB2567"/>
    <w:rsid w:val="00CB259C"/>
    <w:rsid w:val="00CB283C"/>
    <w:rsid w:val="00CB29F8"/>
    <w:rsid w:val="00CB2B7B"/>
    <w:rsid w:val="00CB2BA4"/>
    <w:rsid w:val="00CB2BD0"/>
    <w:rsid w:val="00CB2D64"/>
    <w:rsid w:val="00CB2E53"/>
    <w:rsid w:val="00CB2FEE"/>
    <w:rsid w:val="00CB314C"/>
    <w:rsid w:val="00CB3218"/>
    <w:rsid w:val="00CB32B5"/>
    <w:rsid w:val="00CB354A"/>
    <w:rsid w:val="00CB36E3"/>
    <w:rsid w:val="00CB38E3"/>
    <w:rsid w:val="00CB3900"/>
    <w:rsid w:val="00CB39B5"/>
    <w:rsid w:val="00CB3A22"/>
    <w:rsid w:val="00CB3B09"/>
    <w:rsid w:val="00CB4258"/>
    <w:rsid w:val="00CB4382"/>
    <w:rsid w:val="00CB4888"/>
    <w:rsid w:val="00CB4B87"/>
    <w:rsid w:val="00CB504E"/>
    <w:rsid w:val="00CB5569"/>
    <w:rsid w:val="00CB55EC"/>
    <w:rsid w:val="00CB579E"/>
    <w:rsid w:val="00CB5946"/>
    <w:rsid w:val="00CB5AD3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89"/>
    <w:rsid w:val="00CB6CB2"/>
    <w:rsid w:val="00CB70CC"/>
    <w:rsid w:val="00CB71AF"/>
    <w:rsid w:val="00CB71C8"/>
    <w:rsid w:val="00CB74AF"/>
    <w:rsid w:val="00CB75F5"/>
    <w:rsid w:val="00CB7627"/>
    <w:rsid w:val="00CB7712"/>
    <w:rsid w:val="00CB771E"/>
    <w:rsid w:val="00CB776C"/>
    <w:rsid w:val="00CB78DE"/>
    <w:rsid w:val="00CB790F"/>
    <w:rsid w:val="00CB7945"/>
    <w:rsid w:val="00CB79AD"/>
    <w:rsid w:val="00CB7C17"/>
    <w:rsid w:val="00CB7C71"/>
    <w:rsid w:val="00CB7D54"/>
    <w:rsid w:val="00CB7E64"/>
    <w:rsid w:val="00CC0145"/>
    <w:rsid w:val="00CC018C"/>
    <w:rsid w:val="00CC025E"/>
    <w:rsid w:val="00CC03F1"/>
    <w:rsid w:val="00CC04B1"/>
    <w:rsid w:val="00CC0598"/>
    <w:rsid w:val="00CC076F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BE9"/>
    <w:rsid w:val="00CC2D44"/>
    <w:rsid w:val="00CC2ED9"/>
    <w:rsid w:val="00CC2EE2"/>
    <w:rsid w:val="00CC2FF2"/>
    <w:rsid w:val="00CC31C4"/>
    <w:rsid w:val="00CC3597"/>
    <w:rsid w:val="00CC39AB"/>
    <w:rsid w:val="00CC3BED"/>
    <w:rsid w:val="00CC3C01"/>
    <w:rsid w:val="00CC3CF1"/>
    <w:rsid w:val="00CC3DE2"/>
    <w:rsid w:val="00CC3E3D"/>
    <w:rsid w:val="00CC3E68"/>
    <w:rsid w:val="00CC3F2D"/>
    <w:rsid w:val="00CC4082"/>
    <w:rsid w:val="00CC435B"/>
    <w:rsid w:val="00CC44DA"/>
    <w:rsid w:val="00CC4620"/>
    <w:rsid w:val="00CC4C85"/>
    <w:rsid w:val="00CC513D"/>
    <w:rsid w:val="00CC516F"/>
    <w:rsid w:val="00CC54A2"/>
    <w:rsid w:val="00CC54A9"/>
    <w:rsid w:val="00CC5588"/>
    <w:rsid w:val="00CC566C"/>
    <w:rsid w:val="00CC5751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6DA"/>
    <w:rsid w:val="00CC691C"/>
    <w:rsid w:val="00CC69B9"/>
    <w:rsid w:val="00CC6BA6"/>
    <w:rsid w:val="00CC6C00"/>
    <w:rsid w:val="00CC6D0A"/>
    <w:rsid w:val="00CC6D0B"/>
    <w:rsid w:val="00CC6D8A"/>
    <w:rsid w:val="00CC6F3D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474"/>
    <w:rsid w:val="00CD0517"/>
    <w:rsid w:val="00CD0602"/>
    <w:rsid w:val="00CD0611"/>
    <w:rsid w:val="00CD064B"/>
    <w:rsid w:val="00CD0695"/>
    <w:rsid w:val="00CD0B4E"/>
    <w:rsid w:val="00CD0BAE"/>
    <w:rsid w:val="00CD0CDF"/>
    <w:rsid w:val="00CD0CE6"/>
    <w:rsid w:val="00CD0EA8"/>
    <w:rsid w:val="00CD0FDE"/>
    <w:rsid w:val="00CD1038"/>
    <w:rsid w:val="00CD115F"/>
    <w:rsid w:val="00CD1178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8EC"/>
    <w:rsid w:val="00CD39C2"/>
    <w:rsid w:val="00CD3D49"/>
    <w:rsid w:val="00CD3DD7"/>
    <w:rsid w:val="00CD3F51"/>
    <w:rsid w:val="00CD44AE"/>
    <w:rsid w:val="00CD452E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617"/>
    <w:rsid w:val="00CD57C4"/>
    <w:rsid w:val="00CD57F4"/>
    <w:rsid w:val="00CD592B"/>
    <w:rsid w:val="00CD5B01"/>
    <w:rsid w:val="00CD5CDB"/>
    <w:rsid w:val="00CD6001"/>
    <w:rsid w:val="00CD6075"/>
    <w:rsid w:val="00CD61B4"/>
    <w:rsid w:val="00CD626F"/>
    <w:rsid w:val="00CD6642"/>
    <w:rsid w:val="00CD66AE"/>
    <w:rsid w:val="00CD670A"/>
    <w:rsid w:val="00CD6854"/>
    <w:rsid w:val="00CD6AF0"/>
    <w:rsid w:val="00CD6F0D"/>
    <w:rsid w:val="00CD6FF1"/>
    <w:rsid w:val="00CD71F4"/>
    <w:rsid w:val="00CD73BA"/>
    <w:rsid w:val="00CD74B3"/>
    <w:rsid w:val="00CD763B"/>
    <w:rsid w:val="00CD78BD"/>
    <w:rsid w:val="00CD7C3A"/>
    <w:rsid w:val="00CD7CF5"/>
    <w:rsid w:val="00CD7E5F"/>
    <w:rsid w:val="00CD7EE5"/>
    <w:rsid w:val="00CD7EF1"/>
    <w:rsid w:val="00CD7F94"/>
    <w:rsid w:val="00CE039D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E2"/>
    <w:rsid w:val="00CE11F0"/>
    <w:rsid w:val="00CE1345"/>
    <w:rsid w:val="00CE1391"/>
    <w:rsid w:val="00CE1400"/>
    <w:rsid w:val="00CE181F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3F70"/>
    <w:rsid w:val="00CE4108"/>
    <w:rsid w:val="00CE4414"/>
    <w:rsid w:val="00CE459B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61D"/>
    <w:rsid w:val="00CE6BEB"/>
    <w:rsid w:val="00CE6ED5"/>
    <w:rsid w:val="00CE72F1"/>
    <w:rsid w:val="00CE7340"/>
    <w:rsid w:val="00CE73CA"/>
    <w:rsid w:val="00CE74B1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727"/>
    <w:rsid w:val="00CF1AB3"/>
    <w:rsid w:val="00CF1CB7"/>
    <w:rsid w:val="00CF1D02"/>
    <w:rsid w:val="00CF1D1A"/>
    <w:rsid w:val="00CF1FA4"/>
    <w:rsid w:val="00CF22CB"/>
    <w:rsid w:val="00CF23F3"/>
    <w:rsid w:val="00CF240E"/>
    <w:rsid w:val="00CF2471"/>
    <w:rsid w:val="00CF24D0"/>
    <w:rsid w:val="00CF25EC"/>
    <w:rsid w:val="00CF28E8"/>
    <w:rsid w:val="00CF2C0B"/>
    <w:rsid w:val="00CF30B9"/>
    <w:rsid w:val="00CF3230"/>
    <w:rsid w:val="00CF347A"/>
    <w:rsid w:val="00CF34C0"/>
    <w:rsid w:val="00CF3550"/>
    <w:rsid w:val="00CF417F"/>
    <w:rsid w:val="00CF4414"/>
    <w:rsid w:val="00CF451F"/>
    <w:rsid w:val="00CF4697"/>
    <w:rsid w:val="00CF4AF3"/>
    <w:rsid w:val="00CF4BDA"/>
    <w:rsid w:val="00CF4EFD"/>
    <w:rsid w:val="00CF5311"/>
    <w:rsid w:val="00CF535A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C53"/>
    <w:rsid w:val="00D01E08"/>
    <w:rsid w:val="00D01E46"/>
    <w:rsid w:val="00D01ECF"/>
    <w:rsid w:val="00D01FA5"/>
    <w:rsid w:val="00D02480"/>
    <w:rsid w:val="00D024A5"/>
    <w:rsid w:val="00D024F0"/>
    <w:rsid w:val="00D026E6"/>
    <w:rsid w:val="00D02E9D"/>
    <w:rsid w:val="00D02F41"/>
    <w:rsid w:val="00D02FDE"/>
    <w:rsid w:val="00D030F9"/>
    <w:rsid w:val="00D03126"/>
    <w:rsid w:val="00D032D9"/>
    <w:rsid w:val="00D03349"/>
    <w:rsid w:val="00D0342E"/>
    <w:rsid w:val="00D03519"/>
    <w:rsid w:val="00D039B5"/>
    <w:rsid w:val="00D03AAA"/>
    <w:rsid w:val="00D03DB9"/>
    <w:rsid w:val="00D03EB6"/>
    <w:rsid w:val="00D03F58"/>
    <w:rsid w:val="00D03FAE"/>
    <w:rsid w:val="00D03FE7"/>
    <w:rsid w:val="00D04026"/>
    <w:rsid w:val="00D0404E"/>
    <w:rsid w:val="00D0406D"/>
    <w:rsid w:val="00D0419F"/>
    <w:rsid w:val="00D0438F"/>
    <w:rsid w:val="00D04464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A11"/>
    <w:rsid w:val="00D05B41"/>
    <w:rsid w:val="00D05CC3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242"/>
    <w:rsid w:val="00D074C6"/>
    <w:rsid w:val="00D076DA"/>
    <w:rsid w:val="00D07705"/>
    <w:rsid w:val="00D0770B"/>
    <w:rsid w:val="00D07975"/>
    <w:rsid w:val="00D07D5D"/>
    <w:rsid w:val="00D07E34"/>
    <w:rsid w:val="00D07E79"/>
    <w:rsid w:val="00D07E91"/>
    <w:rsid w:val="00D07F4F"/>
    <w:rsid w:val="00D103D5"/>
    <w:rsid w:val="00D104D0"/>
    <w:rsid w:val="00D106DF"/>
    <w:rsid w:val="00D1089A"/>
    <w:rsid w:val="00D10B87"/>
    <w:rsid w:val="00D10C4A"/>
    <w:rsid w:val="00D10E4E"/>
    <w:rsid w:val="00D112E0"/>
    <w:rsid w:val="00D11329"/>
    <w:rsid w:val="00D115C5"/>
    <w:rsid w:val="00D11775"/>
    <w:rsid w:val="00D11857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B05"/>
    <w:rsid w:val="00D12CA4"/>
    <w:rsid w:val="00D12D48"/>
    <w:rsid w:val="00D13541"/>
    <w:rsid w:val="00D13689"/>
    <w:rsid w:val="00D136E9"/>
    <w:rsid w:val="00D1396C"/>
    <w:rsid w:val="00D13D29"/>
    <w:rsid w:val="00D13DC7"/>
    <w:rsid w:val="00D13DD3"/>
    <w:rsid w:val="00D1400F"/>
    <w:rsid w:val="00D14071"/>
    <w:rsid w:val="00D14262"/>
    <w:rsid w:val="00D142AA"/>
    <w:rsid w:val="00D14461"/>
    <w:rsid w:val="00D144E6"/>
    <w:rsid w:val="00D14584"/>
    <w:rsid w:val="00D145FE"/>
    <w:rsid w:val="00D14616"/>
    <w:rsid w:val="00D147B5"/>
    <w:rsid w:val="00D149F2"/>
    <w:rsid w:val="00D14AE9"/>
    <w:rsid w:val="00D14B1E"/>
    <w:rsid w:val="00D14B37"/>
    <w:rsid w:val="00D14BA7"/>
    <w:rsid w:val="00D14C6A"/>
    <w:rsid w:val="00D15094"/>
    <w:rsid w:val="00D152F2"/>
    <w:rsid w:val="00D1532A"/>
    <w:rsid w:val="00D15982"/>
    <w:rsid w:val="00D15A4C"/>
    <w:rsid w:val="00D15BA8"/>
    <w:rsid w:val="00D15C9E"/>
    <w:rsid w:val="00D1621C"/>
    <w:rsid w:val="00D16352"/>
    <w:rsid w:val="00D16560"/>
    <w:rsid w:val="00D16569"/>
    <w:rsid w:val="00D16613"/>
    <w:rsid w:val="00D167C2"/>
    <w:rsid w:val="00D168CB"/>
    <w:rsid w:val="00D16966"/>
    <w:rsid w:val="00D16ADA"/>
    <w:rsid w:val="00D16BEE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0C6"/>
    <w:rsid w:val="00D2123D"/>
    <w:rsid w:val="00D2139C"/>
    <w:rsid w:val="00D2144C"/>
    <w:rsid w:val="00D21507"/>
    <w:rsid w:val="00D215AC"/>
    <w:rsid w:val="00D218A4"/>
    <w:rsid w:val="00D218C1"/>
    <w:rsid w:val="00D2195E"/>
    <w:rsid w:val="00D219A6"/>
    <w:rsid w:val="00D21DA3"/>
    <w:rsid w:val="00D21DDA"/>
    <w:rsid w:val="00D2214F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D5B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36"/>
    <w:rsid w:val="00D2605C"/>
    <w:rsid w:val="00D26235"/>
    <w:rsid w:val="00D262A5"/>
    <w:rsid w:val="00D263A4"/>
    <w:rsid w:val="00D26591"/>
    <w:rsid w:val="00D265A6"/>
    <w:rsid w:val="00D26855"/>
    <w:rsid w:val="00D26A4B"/>
    <w:rsid w:val="00D26D8C"/>
    <w:rsid w:val="00D26FE7"/>
    <w:rsid w:val="00D27009"/>
    <w:rsid w:val="00D272E6"/>
    <w:rsid w:val="00D27415"/>
    <w:rsid w:val="00D27799"/>
    <w:rsid w:val="00D27806"/>
    <w:rsid w:val="00D27835"/>
    <w:rsid w:val="00D278B6"/>
    <w:rsid w:val="00D278B9"/>
    <w:rsid w:val="00D2793B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1117"/>
    <w:rsid w:val="00D31152"/>
    <w:rsid w:val="00D31249"/>
    <w:rsid w:val="00D31286"/>
    <w:rsid w:val="00D3155F"/>
    <w:rsid w:val="00D315F9"/>
    <w:rsid w:val="00D317E9"/>
    <w:rsid w:val="00D31877"/>
    <w:rsid w:val="00D31C69"/>
    <w:rsid w:val="00D31DDA"/>
    <w:rsid w:val="00D31E37"/>
    <w:rsid w:val="00D31FE3"/>
    <w:rsid w:val="00D32042"/>
    <w:rsid w:val="00D32171"/>
    <w:rsid w:val="00D32290"/>
    <w:rsid w:val="00D323C3"/>
    <w:rsid w:val="00D3246D"/>
    <w:rsid w:val="00D32559"/>
    <w:rsid w:val="00D3268B"/>
    <w:rsid w:val="00D32866"/>
    <w:rsid w:val="00D328CE"/>
    <w:rsid w:val="00D32D93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EB"/>
    <w:rsid w:val="00D34403"/>
    <w:rsid w:val="00D34514"/>
    <w:rsid w:val="00D34538"/>
    <w:rsid w:val="00D3456C"/>
    <w:rsid w:val="00D346EF"/>
    <w:rsid w:val="00D34776"/>
    <w:rsid w:val="00D34822"/>
    <w:rsid w:val="00D348E6"/>
    <w:rsid w:val="00D34BEF"/>
    <w:rsid w:val="00D34ED3"/>
    <w:rsid w:val="00D34EF7"/>
    <w:rsid w:val="00D352B3"/>
    <w:rsid w:val="00D35702"/>
    <w:rsid w:val="00D3575E"/>
    <w:rsid w:val="00D35A0C"/>
    <w:rsid w:val="00D35A3E"/>
    <w:rsid w:val="00D35A56"/>
    <w:rsid w:val="00D35DF0"/>
    <w:rsid w:val="00D35E5D"/>
    <w:rsid w:val="00D35F35"/>
    <w:rsid w:val="00D362CF"/>
    <w:rsid w:val="00D3654E"/>
    <w:rsid w:val="00D365AB"/>
    <w:rsid w:val="00D36612"/>
    <w:rsid w:val="00D36737"/>
    <w:rsid w:val="00D369CA"/>
    <w:rsid w:val="00D36C3F"/>
    <w:rsid w:val="00D36ED5"/>
    <w:rsid w:val="00D36F70"/>
    <w:rsid w:val="00D370C0"/>
    <w:rsid w:val="00D370E1"/>
    <w:rsid w:val="00D373F5"/>
    <w:rsid w:val="00D37463"/>
    <w:rsid w:val="00D3767C"/>
    <w:rsid w:val="00D37951"/>
    <w:rsid w:val="00D37971"/>
    <w:rsid w:val="00D37A72"/>
    <w:rsid w:val="00D37C49"/>
    <w:rsid w:val="00D37FC3"/>
    <w:rsid w:val="00D401A4"/>
    <w:rsid w:val="00D40344"/>
    <w:rsid w:val="00D40381"/>
    <w:rsid w:val="00D40792"/>
    <w:rsid w:val="00D40995"/>
    <w:rsid w:val="00D40A2C"/>
    <w:rsid w:val="00D40C1C"/>
    <w:rsid w:val="00D41014"/>
    <w:rsid w:val="00D41155"/>
    <w:rsid w:val="00D414C0"/>
    <w:rsid w:val="00D415F1"/>
    <w:rsid w:val="00D41616"/>
    <w:rsid w:val="00D41666"/>
    <w:rsid w:val="00D41A12"/>
    <w:rsid w:val="00D41CD7"/>
    <w:rsid w:val="00D41D0B"/>
    <w:rsid w:val="00D41E75"/>
    <w:rsid w:val="00D424E0"/>
    <w:rsid w:val="00D4251E"/>
    <w:rsid w:val="00D42537"/>
    <w:rsid w:val="00D4276F"/>
    <w:rsid w:val="00D427D4"/>
    <w:rsid w:val="00D42938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4ED0"/>
    <w:rsid w:val="00D451CB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869"/>
    <w:rsid w:val="00D47A0C"/>
    <w:rsid w:val="00D47B7A"/>
    <w:rsid w:val="00D47CA2"/>
    <w:rsid w:val="00D506B9"/>
    <w:rsid w:val="00D507A0"/>
    <w:rsid w:val="00D508CC"/>
    <w:rsid w:val="00D50987"/>
    <w:rsid w:val="00D50A83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C16"/>
    <w:rsid w:val="00D53C55"/>
    <w:rsid w:val="00D53E09"/>
    <w:rsid w:val="00D53FD0"/>
    <w:rsid w:val="00D54006"/>
    <w:rsid w:val="00D540CF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23"/>
    <w:rsid w:val="00D5644C"/>
    <w:rsid w:val="00D564CA"/>
    <w:rsid w:val="00D56749"/>
    <w:rsid w:val="00D568F6"/>
    <w:rsid w:val="00D56AFC"/>
    <w:rsid w:val="00D56F60"/>
    <w:rsid w:val="00D56F75"/>
    <w:rsid w:val="00D57131"/>
    <w:rsid w:val="00D571B3"/>
    <w:rsid w:val="00D5736D"/>
    <w:rsid w:val="00D57385"/>
    <w:rsid w:val="00D57427"/>
    <w:rsid w:val="00D5749E"/>
    <w:rsid w:val="00D57C2D"/>
    <w:rsid w:val="00D57DBB"/>
    <w:rsid w:val="00D57EF1"/>
    <w:rsid w:val="00D57F41"/>
    <w:rsid w:val="00D600F0"/>
    <w:rsid w:val="00D60153"/>
    <w:rsid w:val="00D60231"/>
    <w:rsid w:val="00D6047C"/>
    <w:rsid w:val="00D604D3"/>
    <w:rsid w:val="00D60664"/>
    <w:rsid w:val="00D60B62"/>
    <w:rsid w:val="00D60C34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6B8"/>
    <w:rsid w:val="00D628F8"/>
    <w:rsid w:val="00D628FE"/>
    <w:rsid w:val="00D62905"/>
    <w:rsid w:val="00D62BC6"/>
    <w:rsid w:val="00D62CA5"/>
    <w:rsid w:val="00D62FC4"/>
    <w:rsid w:val="00D62FF4"/>
    <w:rsid w:val="00D6317D"/>
    <w:rsid w:val="00D632A0"/>
    <w:rsid w:val="00D63524"/>
    <w:rsid w:val="00D63A0E"/>
    <w:rsid w:val="00D63A62"/>
    <w:rsid w:val="00D63CBB"/>
    <w:rsid w:val="00D63ECE"/>
    <w:rsid w:val="00D642A5"/>
    <w:rsid w:val="00D6432F"/>
    <w:rsid w:val="00D6434B"/>
    <w:rsid w:val="00D6467B"/>
    <w:rsid w:val="00D64B9A"/>
    <w:rsid w:val="00D64BE5"/>
    <w:rsid w:val="00D64DDF"/>
    <w:rsid w:val="00D64E65"/>
    <w:rsid w:val="00D64EA2"/>
    <w:rsid w:val="00D65184"/>
    <w:rsid w:val="00D653E6"/>
    <w:rsid w:val="00D65452"/>
    <w:rsid w:val="00D654AD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B2E"/>
    <w:rsid w:val="00D66CC7"/>
    <w:rsid w:val="00D66F31"/>
    <w:rsid w:val="00D67307"/>
    <w:rsid w:val="00D674B1"/>
    <w:rsid w:val="00D679BD"/>
    <w:rsid w:val="00D67ACF"/>
    <w:rsid w:val="00D67B8E"/>
    <w:rsid w:val="00D67E4B"/>
    <w:rsid w:val="00D67EA4"/>
    <w:rsid w:val="00D70060"/>
    <w:rsid w:val="00D70099"/>
    <w:rsid w:val="00D7009A"/>
    <w:rsid w:val="00D7013E"/>
    <w:rsid w:val="00D7047F"/>
    <w:rsid w:val="00D70494"/>
    <w:rsid w:val="00D707E7"/>
    <w:rsid w:val="00D70807"/>
    <w:rsid w:val="00D70A3C"/>
    <w:rsid w:val="00D70D63"/>
    <w:rsid w:val="00D70FA2"/>
    <w:rsid w:val="00D71139"/>
    <w:rsid w:val="00D7116E"/>
    <w:rsid w:val="00D71397"/>
    <w:rsid w:val="00D71471"/>
    <w:rsid w:val="00D71E36"/>
    <w:rsid w:val="00D71FFF"/>
    <w:rsid w:val="00D72129"/>
    <w:rsid w:val="00D72585"/>
    <w:rsid w:val="00D72A72"/>
    <w:rsid w:val="00D72A8A"/>
    <w:rsid w:val="00D72D43"/>
    <w:rsid w:val="00D72FDB"/>
    <w:rsid w:val="00D731DB"/>
    <w:rsid w:val="00D73501"/>
    <w:rsid w:val="00D736B1"/>
    <w:rsid w:val="00D73996"/>
    <w:rsid w:val="00D73C91"/>
    <w:rsid w:val="00D73D4D"/>
    <w:rsid w:val="00D73E09"/>
    <w:rsid w:val="00D73E49"/>
    <w:rsid w:val="00D741FE"/>
    <w:rsid w:val="00D744A5"/>
    <w:rsid w:val="00D7457F"/>
    <w:rsid w:val="00D745C5"/>
    <w:rsid w:val="00D74D93"/>
    <w:rsid w:val="00D74F8C"/>
    <w:rsid w:val="00D74FBF"/>
    <w:rsid w:val="00D754C9"/>
    <w:rsid w:val="00D756AF"/>
    <w:rsid w:val="00D758FE"/>
    <w:rsid w:val="00D75AC0"/>
    <w:rsid w:val="00D75CE8"/>
    <w:rsid w:val="00D75D6E"/>
    <w:rsid w:val="00D75E7B"/>
    <w:rsid w:val="00D75EBA"/>
    <w:rsid w:val="00D763CC"/>
    <w:rsid w:val="00D76645"/>
    <w:rsid w:val="00D76863"/>
    <w:rsid w:val="00D7694B"/>
    <w:rsid w:val="00D76985"/>
    <w:rsid w:val="00D76BB5"/>
    <w:rsid w:val="00D76C6C"/>
    <w:rsid w:val="00D76CF5"/>
    <w:rsid w:val="00D76D50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D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4B"/>
    <w:rsid w:val="00D8369B"/>
    <w:rsid w:val="00D836E3"/>
    <w:rsid w:val="00D83768"/>
    <w:rsid w:val="00D83811"/>
    <w:rsid w:val="00D8394C"/>
    <w:rsid w:val="00D83AD1"/>
    <w:rsid w:val="00D83AD8"/>
    <w:rsid w:val="00D841C7"/>
    <w:rsid w:val="00D84287"/>
    <w:rsid w:val="00D84AF3"/>
    <w:rsid w:val="00D84C0F"/>
    <w:rsid w:val="00D84D56"/>
    <w:rsid w:val="00D85011"/>
    <w:rsid w:val="00D85060"/>
    <w:rsid w:val="00D85228"/>
    <w:rsid w:val="00D8557B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85C"/>
    <w:rsid w:val="00D87B4F"/>
    <w:rsid w:val="00D87EF2"/>
    <w:rsid w:val="00D90007"/>
    <w:rsid w:val="00D900F8"/>
    <w:rsid w:val="00D901A5"/>
    <w:rsid w:val="00D90329"/>
    <w:rsid w:val="00D90507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542"/>
    <w:rsid w:val="00D92692"/>
    <w:rsid w:val="00D92F01"/>
    <w:rsid w:val="00D93122"/>
    <w:rsid w:val="00D933C6"/>
    <w:rsid w:val="00D9351C"/>
    <w:rsid w:val="00D935A7"/>
    <w:rsid w:val="00D93663"/>
    <w:rsid w:val="00D936D8"/>
    <w:rsid w:val="00D937EB"/>
    <w:rsid w:val="00D9388C"/>
    <w:rsid w:val="00D939A5"/>
    <w:rsid w:val="00D939F0"/>
    <w:rsid w:val="00D93AC9"/>
    <w:rsid w:val="00D93D3A"/>
    <w:rsid w:val="00D94201"/>
    <w:rsid w:val="00D9424A"/>
    <w:rsid w:val="00D946AF"/>
    <w:rsid w:val="00D94C02"/>
    <w:rsid w:val="00D94E57"/>
    <w:rsid w:val="00D950BF"/>
    <w:rsid w:val="00D951F7"/>
    <w:rsid w:val="00D9520C"/>
    <w:rsid w:val="00D9549F"/>
    <w:rsid w:val="00D95546"/>
    <w:rsid w:val="00D955B0"/>
    <w:rsid w:val="00D959AE"/>
    <w:rsid w:val="00D95A76"/>
    <w:rsid w:val="00D95C4E"/>
    <w:rsid w:val="00D95EC4"/>
    <w:rsid w:val="00D9604E"/>
    <w:rsid w:val="00D960FB"/>
    <w:rsid w:val="00D96302"/>
    <w:rsid w:val="00D9673D"/>
    <w:rsid w:val="00D967C5"/>
    <w:rsid w:val="00D967E0"/>
    <w:rsid w:val="00D96DF5"/>
    <w:rsid w:val="00D96EB9"/>
    <w:rsid w:val="00D96FE8"/>
    <w:rsid w:val="00D9710E"/>
    <w:rsid w:val="00D972DE"/>
    <w:rsid w:val="00D97314"/>
    <w:rsid w:val="00D97516"/>
    <w:rsid w:val="00D9753D"/>
    <w:rsid w:val="00D9754B"/>
    <w:rsid w:val="00D97790"/>
    <w:rsid w:val="00D977D4"/>
    <w:rsid w:val="00D97A15"/>
    <w:rsid w:val="00D97B45"/>
    <w:rsid w:val="00D97D5F"/>
    <w:rsid w:val="00D97ED2"/>
    <w:rsid w:val="00DA01BE"/>
    <w:rsid w:val="00DA02EF"/>
    <w:rsid w:val="00DA056F"/>
    <w:rsid w:val="00DA0685"/>
    <w:rsid w:val="00DA0841"/>
    <w:rsid w:val="00DA0CC5"/>
    <w:rsid w:val="00DA0F93"/>
    <w:rsid w:val="00DA11A6"/>
    <w:rsid w:val="00DA12DF"/>
    <w:rsid w:val="00DA1355"/>
    <w:rsid w:val="00DA13D4"/>
    <w:rsid w:val="00DA1487"/>
    <w:rsid w:val="00DA17D2"/>
    <w:rsid w:val="00DA1837"/>
    <w:rsid w:val="00DA1891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61"/>
    <w:rsid w:val="00DA63F2"/>
    <w:rsid w:val="00DA6DAE"/>
    <w:rsid w:val="00DA6E34"/>
    <w:rsid w:val="00DA7290"/>
    <w:rsid w:val="00DA7882"/>
    <w:rsid w:val="00DA7895"/>
    <w:rsid w:val="00DA7C66"/>
    <w:rsid w:val="00DA7CF9"/>
    <w:rsid w:val="00DA7D3D"/>
    <w:rsid w:val="00DA7EDD"/>
    <w:rsid w:val="00DB008F"/>
    <w:rsid w:val="00DB00B5"/>
    <w:rsid w:val="00DB0120"/>
    <w:rsid w:val="00DB02D5"/>
    <w:rsid w:val="00DB054B"/>
    <w:rsid w:val="00DB09F2"/>
    <w:rsid w:val="00DB0D5C"/>
    <w:rsid w:val="00DB10A0"/>
    <w:rsid w:val="00DB16D4"/>
    <w:rsid w:val="00DB2148"/>
    <w:rsid w:val="00DB214B"/>
    <w:rsid w:val="00DB215F"/>
    <w:rsid w:val="00DB2227"/>
    <w:rsid w:val="00DB242C"/>
    <w:rsid w:val="00DB246F"/>
    <w:rsid w:val="00DB2BEB"/>
    <w:rsid w:val="00DB2BFB"/>
    <w:rsid w:val="00DB2E88"/>
    <w:rsid w:val="00DB2EA9"/>
    <w:rsid w:val="00DB2F8E"/>
    <w:rsid w:val="00DB308D"/>
    <w:rsid w:val="00DB33B6"/>
    <w:rsid w:val="00DB33C8"/>
    <w:rsid w:val="00DB3A9D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FB8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783"/>
    <w:rsid w:val="00DC18EC"/>
    <w:rsid w:val="00DC1AF3"/>
    <w:rsid w:val="00DC1BF6"/>
    <w:rsid w:val="00DC1CD5"/>
    <w:rsid w:val="00DC1F38"/>
    <w:rsid w:val="00DC1F43"/>
    <w:rsid w:val="00DC1F7A"/>
    <w:rsid w:val="00DC232A"/>
    <w:rsid w:val="00DC2351"/>
    <w:rsid w:val="00DC243F"/>
    <w:rsid w:val="00DC25C5"/>
    <w:rsid w:val="00DC270B"/>
    <w:rsid w:val="00DC2893"/>
    <w:rsid w:val="00DC28DB"/>
    <w:rsid w:val="00DC2C5E"/>
    <w:rsid w:val="00DC2D70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97D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751"/>
    <w:rsid w:val="00DC5A75"/>
    <w:rsid w:val="00DC5DC8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211"/>
    <w:rsid w:val="00DC72C5"/>
    <w:rsid w:val="00DC739E"/>
    <w:rsid w:val="00DC7A02"/>
    <w:rsid w:val="00DC7DB4"/>
    <w:rsid w:val="00DC7DCC"/>
    <w:rsid w:val="00DC7FC8"/>
    <w:rsid w:val="00DD018C"/>
    <w:rsid w:val="00DD024D"/>
    <w:rsid w:val="00DD0290"/>
    <w:rsid w:val="00DD0572"/>
    <w:rsid w:val="00DD08D1"/>
    <w:rsid w:val="00DD0B98"/>
    <w:rsid w:val="00DD0C27"/>
    <w:rsid w:val="00DD0CB0"/>
    <w:rsid w:val="00DD0D01"/>
    <w:rsid w:val="00DD0E60"/>
    <w:rsid w:val="00DD10DF"/>
    <w:rsid w:val="00DD1123"/>
    <w:rsid w:val="00DD11BF"/>
    <w:rsid w:val="00DD12B9"/>
    <w:rsid w:val="00DD1439"/>
    <w:rsid w:val="00DD15B2"/>
    <w:rsid w:val="00DD184F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EA0"/>
    <w:rsid w:val="00DD4F10"/>
    <w:rsid w:val="00DD50E2"/>
    <w:rsid w:val="00DD5272"/>
    <w:rsid w:val="00DD52FB"/>
    <w:rsid w:val="00DD5564"/>
    <w:rsid w:val="00DD5581"/>
    <w:rsid w:val="00DD58C9"/>
    <w:rsid w:val="00DD5A95"/>
    <w:rsid w:val="00DD5D22"/>
    <w:rsid w:val="00DD5F1F"/>
    <w:rsid w:val="00DD5F3B"/>
    <w:rsid w:val="00DD6226"/>
    <w:rsid w:val="00DD6262"/>
    <w:rsid w:val="00DD62F3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22C"/>
    <w:rsid w:val="00DE2402"/>
    <w:rsid w:val="00DE249A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71"/>
    <w:rsid w:val="00DE3298"/>
    <w:rsid w:val="00DE33B3"/>
    <w:rsid w:val="00DE3723"/>
    <w:rsid w:val="00DE376B"/>
    <w:rsid w:val="00DE3912"/>
    <w:rsid w:val="00DE39C1"/>
    <w:rsid w:val="00DE39E4"/>
    <w:rsid w:val="00DE3AA5"/>
    <w:rsid w:val="00DE3B6D"/>
    <w:rsid w:val="00DE3D8E"/>
    <w:rsid w:val="00DE3EBC"/>
    <w:rsid w:val="00DE4176"/>
    <w:rsid w:val="00DE4524"/>
    <w:rsid w:val="00DE46CF"/>
    <w:rsid w:val="00DE4814"/>
    <w:rsid w:val="00DE4829"/>
    <w:rsid w:val="00DE4950"/>
    <w:rsid w:val="00DE4AFE"/>
    <w:rsid w:val="00DE4D22"/>
    <w:rsid w:val="00DE5448"/>
    <w:rsid w:val="00DE545D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57"/>
    <w:rsid w:val="00DE6A86"/>
    <w:rsid w:val="00DE6B13"/>
    <w:rsid w:val="00DE6CC4"/>
    <w:rsid w:val="00DE6D8B"/>
    <w:rsid w:val="00DE6EAA"/>
    <w:rsid w:val="00DE6F9F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2F7"/>
    <w:rsid w:val="00DF0897"/>
    <w:rsid w:val="00DF08E8"/>
    <w:rsid w:val="00DF0D4B"/>
    <w:rsid w:val="00DF0F8B"/>
    <w:rsid w:val="00DF1350"/>
    <w:rsid w:val="00DF138A"/>
    <w:rsid w:val="00DF153A"/>
    <w:rsid w:val="00DF173B"/>
    <w:rsid w:val="00DF176F"/>
    <w:rsid w:val="00DF1AF1"/>
    <w:rsid w:val="00DF1C50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362"/>
    <w:rsid w:val="00DF63DD"/>
    <w:rsid w:val="00DF6549"/>
    <w:rsid w:val="00DF66FA"/>
    <w:rsid w:val="00DF69A0"/>
    <w:rsid w:val="00DF6B97"/>
    <w:rsid w:val="00DF6EE7"/>
    <w:rsid w:val="00DF7010"/>
    <w:rsid w:val="00DF7460"/>
    <w:rsid w:val="00DF7509"/>
    <w:rsid w:val="00DF7935"/>
    <w:rsid w:val="00DF7A59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5E8"/>
    <w:rsid w:val="00E01698"/>
    <w:rsid w:val="00E01CE7"/>
    <w:rsid w:val="00E01E65"/>
    <w:rsid w:val="00E01E6D"/>
    <w:rsid w:val="00E0210E"/>
    <w:rsid w:val="00E02142"/>
    <w:rsid w:val="00E0231A"/>
    <w:rsid w:val="00E02432"/>
    <w:rsid w:val="00E02748"/>
    <w:rsid w:val="00E0280A"/>
    <w:rsid w:val="00E02ACC"/>
    <w:rsid w:val="00E0307E"/>
    <w:rsid w:val="00E0315A"/>
    <w:rsid w:val="00E031C5"/>
    <w:rsid w:val="00E031DE"/>
    <w:rsid w:val="00E035CA"/>
    <w:rsid w:val="00E03995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61C"/>
    <w:rsid w:val="00E057B9"/>
    <w:rsid w:val="00E059E6"/>
    <w:rsid w:val="00E05ACC"/>
    <w:rsid w:val="00E05B81"/>
    <w:rsid w:val="00E05C99"/>
    <w:rsid w:val="00E05CCB"/>
    <w:rsid w:val="00E05DA5"/>
    <w:rsid w:val="00E05DFD"/>
    <w:rsid w:val="00E05E98"/>
    <w:rsid w:val="00E05F7D"/>
    <w:rsid w:val="00E0638C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59A"/>
    <w:rsid w:val="00E075B1"/>
    <w:rsid w:val="00E076CC"/>
    <w:rsid w:val="00E07745"/>
    <w:rsid w:val="00E077A8"/>
    <w:rsid w:val="00E07B1A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11D6"/>
    <w:rsid w:val="00E11266"/>
    <w:rsid w:val="00E112DB"/>
    <w:rsid w:val="00E114C3"/>
    <w:rsid w:val="00E11527"/>
    <w:rsid w:val="00E11622"/>
    <w:rsid w:val="00E11AED"/>
    <w:rsid w:val="00E11C62"/>
    <w:rsid w:val="00E1213E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6E"/>
    <w:rsid w:val="00E141F3"/>
    <w:rsid w:val="00E143D1"/>
    <w:rsid w:val="00E144F6"/>
    <w:rsid w:val="00E148A8"/>
    <w:rsid w:val="00E14C63"/>
    <w:rsid w:val="00E14E0F"/>
    <w:rsid w:val="00E14FF1"/>
    <w:rsid w:val="00E150B6"/>
    <w:rsid w:val="00E154C4"/>
    <w:rsid w:val="00E15820"/>
    <w:rsid w:val="00E15838"/>
    <w:rsid w:val="00E15864"/>
    <w:rsid w:val="00E15B15"/>
    <w:rsid w:val="00E15B7A"/>
    <w:rsid w:val="00E15CF4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BBC"/>
    <w:rsid w:val="00E16C20"/>
    <w:rsid w:val="00E16C62"/>
    <w:rsid w:val="00E16EAB"/>
    <w:rsid w:val="00E16F3B"/>
    <w:rsid w:val="00E171E6"/>
    <w:rsid w:val="00E1720F"/>
    <w:rsid w:val="00E1722D"/>
    <w:rsid w:val="00E173A5"/>
    <w:rsid w:val="00E174B6"/>
    <w:rsid w:val="00E17574"/>
    <w:rsid w:val="00E17659"/>
    <w:rsid w:val="00E1793B"/>
    <w:rsid w:val="00E17DE8"/>
    <w:rsid w:val="00E17E08"/>
    <w:rsid w:val="00E17F6E"/>
    <w:rsid w:val="00E17FC9"/>
    <w:rsid w:val="00E2001C"/>
    <w:rsid w:val="00E20210"/>
    <w:rsid w:val="00E202D5"/>
    <w:rsid w:val="00E202FA"/>
    <w:rsid w:val="00E2052F"/>
    <w:rsid w:val="00E207C9"/>
    <w:rsid w:val="00E2084A"/>
    <w:rsid w:val="00E20891"/>
    <w:rsid w:val="00E2093A"/>
    <w:rsid w:val="00E20F25"/>
    <w:rsid w:val="00E210CE"/>
    <w:rsid w:val="00E21227"/>
    <w:rsid w:val="00E214D9"/>
    <w:rsid w:val="00E216CD"/>
    <w:rsid w:val="00E21A08"/>
    <w:rsid w:val="00E21AB0"/>
    <w:rsid w:val="00E21C4F"/>
    <w:rsid w:val="00E21CD3"/>
    <w:rsid w:val="00E21E8B"/>
    <w:rsid w:val="00E2235D"/>
    <w:rsid w:val="00E22583"/>
    <w:rsid w:val="00E225E0"/>
    <w:rsid w:val="00E227EF"/>
    <w:rsid w:val="00E22811"/>
    <w:rsid w:val="00E22904"/>
    <w:rsid w:val="00E22ABD"/>
    <w:rsid w:val="00E22CFE"/>
    <w:rsid w:val="00E22ED4"/>
    <w:rsid w:val="00E231C7"/>
    <w:rsid w:val="00E23431"/>
    <w:rsid w:val="00E2378C"/>
    <w:rsid w:val="00E23970"/>
    <w:rsid w:val="00E23B06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9BE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5F4C"/>
    <w:rsid w:val="00E263CF"/>
    <w:rsid w:val="00E26505"/>
    <w:rsid w:val="00E26761"/>
    <w:rsid w:val="00E267AE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8BB"/>
    <w:rsid w:val="00E27937"/>
    <w:rsid w:val="00E3006C"/>
    <w:rsid w:val="00E300AE"/>
    <w:rsid w:val="00E30473"/>
    <w:rsid w:val="00E304B2"/>
    <w:rsid w:val="00E304F1"/>
    <w:rsid w:val="00E3055E"/>
    <w:rsid w:val="00E3056C"/>
    <w:rsid w:val="00E3056F"/>
    <w:rsid w:val="00E30727"/>
    <w:rsid w:val="00E3079A"/>
    <w:rsid w:val="00E307A2"/>
    <w:rsid w:val="00E30DF2"/>
    <w:rsid w:val="00E3110F"/>
    <w:rsid w:val="00E3112C"/>
    <w:rsid w:val="00E3140D"/>
    <w:rsid w:val="00E3143F"/>
    <w:rsid w:val="00E314D6"/>
    <w:rsid w:val="00E3155F"/>
    <w:rsid w:val="00E3161E"/>
    <w:rsid w:val="00E3190D"/>
    <w:rsid w:val="00E31A59"/>
    <w:rsid w:val="00E31AA6"/>
    <w:rsid w:val="00E31D0E"/>
    <w:rsid w:val="00E31D75"/>
    <w:rsid w:val="00E31E98"/>
    <w:rsid w:val="00E32164"/>
    <w:rsid w:val="00E3218E"/>
    <w:rsid w:val="00E321C0"/>
    <w:rsid w:val="00E32235"/>
    <w:rsid w:val="00E32396"/>
    <w:rsid w:val="00E324D9"/>
    <w:rsid w:val="00E32614"/>
    <w:rsid w:val="00E32B47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E03"/>
    <w:rsid w:val="00E363B8"/>
    <w:rsid w:val="00E36566"/>
    <w:rsid w:val="00E365C1"/>
    <w:rsid w:val="00E36ABE"/>
    <w:rsid w:val="00E36BD3"/>
    <w:rsid w:val="00E37457"/>
    <w:rsid w:val="00E378B4"/>
    <w:rsid w:val="00E37A46"/>
    <w:rsid w:val="00E37B2A"/>
    <w:rsid w:val="00E37E05"/>
    <w:rsid w:val="00E37E08"/>
    <w:rsid w:val="00E401D8"/>
    <w:rsid w:val="00E402CA"/>
    <w:rsid w:val="00E404EE"/>
    <w:rsid w:val="00E40541"/>
    <w:rsid w:val="00E4079E"/>
    <w:rsid w:val="00E409C0"/>
    <w:rsid w:val="00E409E1"/>
    <w:rsid w:val="00E40A1B"/>
    <w:rsid w:val="00E40BC0"/>
    <w:rsid w:val="00E40C2B"/>
    <w:rsid w:val="00E40CAE"/>
    <w:rsid w:val="00E40F2B"/>
    <w:rsid w:val="00E41154"/>
    <w:rsid w:val="00E4118B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1CE"/>
    <w:rsid w:val="00E423A8"/>
    <w:rsid w:val="00E4257C"/>
    <w:rsid w:val="00E426FF"/>
    <w:rsid w:val="00E427E9"/>
    <w:rsid w:val="00E42C27"/>
    <w:rsid w:val="00E42C38"/>
    <w:rsid w:val="00E42E6F"/>
    <w:rsid w:val="00E42EAD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25"/>
    <w:rsid w:val="00E44F72"/>
    <w:rsid w:val="00E45038"/>
    <w:rsid w:val="00E4515F"/>
    <w:rsid w:val="00E4534E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A17"/>
    <w:rsid w:val="00E46DB2"/>
    <w:rsid w:val="00E46FAF"/>
    <w:rsid w:val="00E471EC"/>
    <w:rsid w:val="00E4750C"/>
    <w:rsid w:val="00E50006"/>
    <w:rsid w:val="00E505A1"/>
    <w:rsid w:val="00E50622"/>
    <w:rsid w:val="00E507AA"/>
    <w:rsid w:val="00E50BB9"/>
    <w:rsid w:val="00E50C86"/>
    <w:rsid w:val="00E5127A"/>
    <w:rsid w:val="00E51396"/>
    <w:rsid w:val="00E5145D"/>
    <w:rsid w:val="00E5146D"/>
    <w:rsid w:val="00E51501"/>
    <w:rsid w:val="00E51514"/>
    <w:rsid w:val="00E51527"/>
    <w:rsid w:val="00E515B3"/>
    <w:rsid w:val="00E51657"/>
    <w:rsid w:val="00E51660"/>
    <w:rsid w:val="00E5184E"/>
    <w:rsid w:val="00E519E7"/>
    <w:rsid w:val="00E51C30"/>
    <w:rsid w:val="00E51E2A"/>
    <w:rsid w:val="00E52114"/>
    <w:rsid w:val="00E52642"/>
    <w:rsid w:val="00E527E5"/>
    <w:rsid w:val="00E52889"/>
    <w:rsid w:val="00E529C1"/>
    <w:rsid w:val="00E52C4A"/>
    <w:rsid w:val="00E52C9D"/>
    <w:rsid w:val="00E52ECC"/>
    <w:rsid w:val="00E533CA"/>
    <w:rsid w:val="00E53427"/>
    <w:rsid w:val="00E5344E"/>
    <w:rsid w:val="00E53693"/>
    <w:rsid w:val="00E53986"/>
    <w:rsid w:val="00E53BFD"/>
    <w:rsid w:val="00E53FA0"/>
    <w:rsid w:val="00E5409F"/>
    <w:rsid w:val="00E54244"/>
    <w:rsid w:val="00E5448F"/>
    <w:rsid w:val="00E5461B"/>
    <w:rsid w:val="00E546F1"/>
    <w:rsid w:val="00E5499C"/>
    <w:rsid w:val="00E549CA"/>
    <w:rsid w:val="00E54AE0"/>
    <w:rsid w:val="00E54B9E"/>
    <w:rsid w:val="00E54CCD"/>
    <w:rsid w:val="00E54E38"/>
    <w:rsid w:val="00E54E52"/>
    <w:rsid w:val="00E55254"/>
    <w:rsid w:val="00E55327"/>
    <w:rsid w:val="00E55328"/>
    <w:rsid w:val="00E5573B"/>
    <w:rsid w:val="00E55867"/>
    <w:rsid w:val="00E55AD8"/>
    <w:rsid w:val="00E560CA"/>
    <w:rsid w:val="00E56173"/>
    <w:rsid w:val="00E564EC"/>
    <w:rsid w:val="00E56891"/>
    <w:rsid w:val="00E568C8"/>
    <w:rsid w:val="00E56966"/>
    <w:rsid w:val="00E56C32"/>
    <w:rsid w:val="00E56E7D"/>
    <w:rsid w:val="00E56F08"/>
    <w:rsid w:val="00E57402"/>
    <w:rsid w:val="00E574B7"/>
    <w:rsid w:val="00E5760B"/>
    <w:rsid w:val="00E577DD"/>
    <w:rsid w:val="00E57D8E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C23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AAE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30C2"/>
    <w:rsid w:val="00E63169"/>
    <w:rsid w:val="00E6357F"/>
    <w:rsid w:val="00E63C09"/>
    <w:rsid w:val="00E63D75"/>
    <w:rsid w:val="00E63E51"/>
    <w:rsid w:val="00E64A14"/>
    <w:rsid w:val="00E64D21"/>
    <w:rsid w:val="00E65494"/>
    <w:rsid w:val="00E654C1"/>
    <w:rsid w:val="00E65506"/>
    <w:rsid w:val="00E65523"/>
    <w:rsid w:val="00E65543"/>
    <w:rsid w:val="00E65654"/>
    <w:rsid w:val="00E65BFC"/>
    <w:rsid w:val="00E65C96"/>
    <w:rsid w:val="00E65CC2"/>
    <w:rsid w:val="00E664C8"/>
    <w:rsid w:val="00E6651F"/>
    <w:rsid w:val="00E66550"/>
    <w:rsid w:val="00E66827"/>
    <w:rsid w:val="00E66D12"/>
    <w:rsid w:val="00E66E21"/>
    <w:rsid w:val="00E66EEA"/>
    <w:rsid w:val="00E66F07"/>
    <w:rsid w:val="00E670B2"/>
    <w:rsid w:val="00E67276"/>
    <w:rsid w:val="00E6745E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155"/>
    <w:rsid w:val="00E722C1"/>
    <w:rsid w:val="00E72708"/>
    <w:rsid w:val="00E72901"/>
    <w:rsid w:val="00E72B06"/>
    <w:rsid w:val="00E72DC7"/>
    <w:rsid w:val="00E733AA"/>
    <w:rsid w:val="00E736D8"/>
    <w:rsid w:val="00E7378D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A11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33B"/>
    <w:rsid w:val="00E76420"/>
    <w:rsid w:val="00E764A8"/>
    <w:rsid w:val="00E766D1"/>
    <w:rsid w:val="00E768A6"/>
    <w:rsid w:val="00E76AA1"/>
    <w:rsid w:val="00E76DD2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B55"/>
    <w:rsid w:val="00E80C3B"/>
    <w:rsid w:val="00E80E24"/>
    <w:rsid w:val="00E80FD1"/>
    <w:rsid w:val="00E81235"/>
    <w:rsid w:val="00E8128E"/>
    <w:rsid w:val="00E81353"/>
    <w:rsid w:val="00E81381"/>
    <w:rsid w:val="00E814D4"/>
    <w:rsid w:val="00E8176A"/>
    <w:rsid w:val="00E81896"/>
    <w:rsid w:val="00E819CC"/>
    <w:rsid w:val="00E819D0"/>
    <w:rsid w:val="00E81A1D"/>
    <w:rsid w:val="00E81D2A"/>
    <w:rsid w:val="00E81DF1"/>
    <w:rsid w:val="00E81ECF"/>
    <w:rsid w:val="00E82227"/>
    <w:rsid w:val="00E82556"/>
    <w:rsid w:val="00E827A7"/>
    <w:rsid w:val="00E82DD1"/>
    <w:rsid w:val="00E82DD2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3E69"/>
    <w:rsid w:val="00E8415C"/>
    <w:rsid w:val="00E84461"/>
    <w:rsid w:val="00E8453A"/>
    <w:rsid w:val="00E847B7"/>
    <w:rsid w:val="00E847BB"/>
    <w:rsid w:val="00E847C2"/>
    <w:rsid w:val="00E84910"/>
    <w:rsid w:val="00E849C6"/>
    <w:rsid w:val="00E84A12"/>
    <w:rsid w:val="00E84B5C"/>
    <w:rsid w:val="00E84C52"/>
    <w:rsid w:val="00E84F33"/>
    <w:rsid w:val="00E84FD5"/>
    <w:rsid w:val="00E8531F"/>
    <w:rsid w:val="00E853D3"/>
    <w:rsid w:val="00E8544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7117"/>
    <w:rsid w:val="00E87198"/>
    <w:rsid w:val="00E8719B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90019"/>
    <w:rsid w:val="00E907B0"/>
    <w:rsid w:val="00E90AFA"/>
    <w:rsid w:val="00E90C44"/>
    <w:rsid w:val="00E90E79"/>
    <w:rsid w:val="00E90EE9"/>
    <w:rsid w:val="00E911DD"/>
    <w:rsid w:val="00E914EA"/>
    <w:rsid w:val="00E91509"/>
    <w:rsid w:val="00E915B1"/>
    <w:rsid w:val="00E915F7"/>
    <w:rsid w:val="00E916AC"/>
    <w:rsid w:val="00E919AB"/>
    <w:rsid w:val="00E91E04"/>
    <w:rsid w:val="00E920B4"/>
    <w:rsid w:val="00E922C3"/>
    <w:rsid w:val="00E92368"/>
    <w:rsid w:val="00E92448"/>
    <w:rsid w:val="00E924E4"/>
    <w:rsid w:val="00E926B9"/>
    <w:rsid w:val="00E927E1"/>
    <w:rsid w:val="00E928A6"/>
    <w:rsid w:val="00E929C5"/>
    <w:rsid w:val="00E929E0"/>
    <w:rsid w:val="00E92A27"/>
    <w:rsid w:val="00E92AF9"/>
    <w:rsid w:val="00E92B66"/>
    <w:rsid w:val="00E9300B"/>
    <w:rsid w:val="00E930DC"/>
    <w:rsid w:val="00E936CE"/>
    <w:rsid w:val="00E936FA"/>
    <w:rsid w:val="00E93A26"/>
    <w:rsid w:val="00E93A62"/>
    <w:rsid w:val="00E93B00"/>
    <w:rsid w:val="00E93B75"/>
    <w:rsid w:val="00E93BA8"/>
    <w:rsid w:val="00E9421D"/>
    <w:rsid w:val="00E94447"/>
    <w:rsid w:val="00E9474B"/>
    <w:rsid w:val="00E9486E"/>
    <w:rsid w:val="00E9491D"/>
    <w:rsid w:val="00E94961"/>
    <w:rsid w:val="00E949BE"/>
    <w:rsid w:val="00E949EC"/>
    <w:rsid w:val="00E94B7A"/>
    <w:rsid w:val="00E94DEB"/>
    <w:rsid w:val="00E94DF7"/>
    <w:rsid w:val="00E94E39"/>
    <w:rsid w:val="00E94EB9"/>
    <w:rsid w:val="00E95019"/>
    <w:rsid w:val="00E95062"/>
    <w:rsid w:val="00E952F9"/>
    <w:rsid w:val="00E95441"/>
    <w:rsid w:val="00E954AE"/>
    <w:rsid w:val="00E954FC"/>
    <w:rsid w:val="00E956F2"/>
    <w:rsid w:val="00E958AC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C94"/>
    <w:rsid w:val="00E96D1E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048"/>
    <w:rsid w:val="00EA0305"/>
    <w:rsid w:val="00EA04D1"/>
    <w:rsid w:val="00EA0C4C"/>
    <w:rsid w:val="00EA0FA0"/>
    <w:rsid w:val="00EA1112"/>
    <w:rsid w:val="00EA120C"/>
    <w:rsid w:val="00EA142C"/>
    <w:rsid w:val="00EA1E18"/>
    <w:rsid w:val="00EA20FD"/>
    <w:rsid w:val="00EA26D1"/>
    <w:rsid w:val="00EA28C8"/>
    <w:rsid w:val="00EA297B"/>
    <w:rsid w:val="00EA29D3"/>
    <w:rsid w:val="00EA2B1C"/>
    <w:rsid w:val="00EA2C26"/>
    <w:rsid w:val="00EA323E"/>
    <w:rsid w:val="00EA32BD"/>
    <w:rsid w:val="00EA34F8"/>
    <w:rsid w:val="00EA3510"/>
    <w:rsid w:val="00EA3839"/>
    <w:rsid w:val="00EA388B"/>
    <w:rsid w:val="00EA426C"/>
    <w:rsid w:val="00EA42D0"/>
    <w:rsid w:val="00EA42F2"/>
    <w:rsid w:val="00EA4676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276"/>
    <w:rsid w:val="00EA5348"/>
    <w:rsid w:val="00EA53F5"/>
    <w:rsid w:val="00EA557B"/>
    <w:rsid w:val="00EA5745"/>
    <w:rsid w:val="00EA58D2"/>
    <w:rsid w:val="00EA59CF"/>
    <w:rsid w:val="00EA5A06"/>
    <w:rsid w:val="00EA5A5D"/>
    <w:rsid w:val="00EA5DC2"/>
    <w:rsid w:val="00EA603A"/>
    <w:rsid w:val="00EA6268"/>
    <w:rsid w:val="00EA6594"/>
    <w:rsid w:val="00EA6783"/>
    <w:rsid w:val="00EA67E7"/>
    <w:rsid w:val="00EA6C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5D"/>
    <w:rsid w:val="00EB0CAD"/>
    <w:rsid w:val="00EB0FA2"/>
    <w:rsid w:val="00EB0FC7"/>
    <w:rsid w:val="00EB122E"/>
    <w:rsid w:val="00EB1325"/>
    <w:rsid w:val="00EB1518"/>
    <w:rsid w:val="00EB1574"/>
    <w:rsid w:val="00EB160B"/>
    <w:rsid w:val="00EB16A9"/>
    <w:rsid w:val="00EB16EF"/>
    <w:rsid w:val="00EB1ACA"/>
    <w:rsid w:val="00EB1E1C"/>
    <w:rsid w:val="00EB1FBC"/>
    <w:rsid w:val="00EB2018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992"/>
    <w:rsid w:val="00EB3A60"/>
    <w:rsid w:val="00EB3CB2"/>
    <w:rsid w:val="00EB3E82"/>
    <w:rsid w:val="00EB3EB5"/>
    <w:rsid w:val="00EB44A7"/>
    <w:rsid w:val="00EB480A"/>
    <w:rsid w:val="00EB484F"/>
    <w:rsid w:val="00EB48CD"/>
    <w:rsid w:val="00EB49E6"/>
    <w:rsid w:val="00EB4B34"/>
    <w:rsid w:val="00EB4C68"/>
    <w:rsid w:val="00EB4D3D"/>
    <w:rsid w:val="00EB4EDC"/>
    <w:rsid w:val="00EB5432"/>
    <w:rsid w:val="00EB55DF"/>
    <w:rsid w:val="00EB568E"/>
    <w:rsid w:val="00EB5945"/>
    <w:rsid w:val="00EB59EC"/>
    <w:rsid w:val="00EB5A73"/>
    <w:rsid w:val="00EB5A9D"/>
    <w:rsid w:val="00EB5BFA"/>
    <w:rsid w:val="00EB5D39"/>
    <w:rsid w:val="00EB5DB8"/>
    <w:rsid w:val="00EB5F9B"/>
    <w:rsid w:val="00EB6304"/>
    <w:rsid w:val="00EB6325"/>
    <w:rsid w:val="00EB63D2"/>
    <w:rsid w:val="00EB64D2"/>
    <w:rsid w:val="00EB6697"/>
    <w:rsid w:val="00EB6884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5E8"/>
    <w:rsid w:val="00EC2703"/>
    <w:rsid w:val="00EC277B"/>
    <w:rsid w:val="00EC285E"/>
    <w:rsid w:val="00EC2914"/>
    <w:rsid w:val="00EC29CA"/>
    <w:rsid w:val="00EC2A04"/>
    <w:rsid w:val="00EC2B6C"/>
    <w:rsid w:val="00EC2C5E"/>
    <w:rsid w:val="00EC2C96"/>
    <w:rsid w:val="00EC2D40"/>
    <w:rsid w:val="00EC2E6D"/>
    <w:rsid w:val="00EC3038"/>
    <w:rsid w:val="00EC3075"/>
    <w:rsid w:val="00EC31A1"/>
    <w:rsid w:val="00EC3235"/>
    <w:rsid w:val="00EC344A"/>
    <w:rsid w:val="00EC365F"/>
    <w:rsid w:val="00EC38AA"/>
    <w:rsid w:val="00EC3B9E"/>
    <w:rsid w:val="00EC3F07"/>
    <w:rsid w:val="00EC3FBE"/>
    <w:rsid w:val="00EC412E"/>
    <w:rsid w:val="00EC4281"/>
    <w:rsid w:val="00EC42F3"/>
    <w:rsid w:val="00EC4640"/>
    <w:rsid w:val="00EC46B6"/>
    <w:rsid w:val="00EC492E"/>
    <w:rsid w:val="00EC4BC5"/>
    <w:rsid w:val="00EC4CCD"/>
    <w:rsid w:val="00EC4CDC"/>
    <w:rsid w:val="00EC4FAE"/>
    <w:rsid w:val="00EC515B"/>
    <w:rsid w:val="00EC51B7"/>
    <w:rsid w:val="00EC534E"/>
    <w:rsid w:val="00EC5422"/>
    <w:rsid w:val="00EC55DC"/>
    <w:rsid w:val="00EC577B"/>
    <w:rsid w:val="00EC5856"/>
    <w:rsid w:val="00EC5B73"/>
    <w:rsid w:val="00EC5DA4"/>
    <w:rsid w:val="00EC6032"/>
    <w:rsid w:val="00EC62F8"/>
    <w:rsid w:val="00EC64AB"/>
    <w:rsid w:val="00EC694B"/>
    <w:rsid w:val="00EC698A"/>
    <w:rsid w:val="00EC6A36"/>
    <w:rsid w:val="00EC6B35"/>
    <w:rsid w:val="00EC6B46"/>
    <w:rsid w:val="00EC6E90"/>
    <w:rsid w:val="00EC6EA3"/>
    <w:rsid w:val="00EC6F6E"/>
    <w:rsid w:val="00EC71AD"/>
    <w:rsid w:val="00EC733D"/>
    <w:rsid w:val="00EC7618"/>
    <w:rsid w:val="00EC765C"/>
    <w:rsid w:val="00EC7693"/>
    <w:rsid w:val="00EC7847"/>
    <w:rsid w:val="00EC79A9"/>
    <w:rsid w:val="00EC7BCD"/>
    <w:rsid w:val="00EC7E73"/>
    <w:rsid w:val="00EC7FFC"/>
    <w:rsid w:val="00ED0012"/>
    <w:rsid w:val="00ED0094"/>
    <w:rsid w:val="00ED00BB"/>
    <w:rsid w:val="00ED0237"/>
    <w:rsid w:val="00ED025C"/>
    <w:rsid w:val="00ED057F"/>
    <w:rsid w:val="00ED066B"/>
    <w:rsid w:val="00ED06F9"/>
    <w:rsid w:val="00ED07DC"/>
    <w:rsid w:val="00ED084A"/>
    <w:rsid w:val="00ED1182"/>
    <w:rsid w:val="00ED11A8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1F74"/>
    <w:rsid w:val="00ED2275"/>
    <w:rsid w:val="00ED2381"/>
    <w:rsid w:val="00ED255E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E9"/>
    <w:rsid w:val="00ED46CB"/>
    <w:rsid w:val="00ED48AD"/>
    <w:rsid w:val="00ED4A2F"/>
    <w:rsid w:val="00ED4B11"/>
    <w:rsid w:val="00ED4BDD"/>
    <w:rsid w:val="00ED4E1A"/>
    <w:rsid w:val="00ED4EB8"/>
    <w:rsid w:val="00ED4EC8"/>
    <w:rsid w:val="00ED5101"/>
    <w:rsid w:val="00ED5256"/>
    <w:rsid w:val="00ED531D"/>
    <w:rsid w:val="00ED5695"/>
    <w:rsid w:val="00ED57B9"/>
    <w:rsid w:val="00ED58EF"/>
    <w:rsid w:val="00ED59DA"/>
    <w:rsid w:val="00ED5A5C"/>
    <w:rsid w:val="00ED5E0E"/>
    <w:rsid w:val="00ED6098"/>
    <w:rsid w:val="00ED6146"/>
    <w:rsid w:val="00ED61BF"/>
    <w:rsid w:val="00ED6361"/>
    <w:rsid w:val="00ED6635"/>
    <w:rsid w:val="00ED675E"/>
    <w:rsid w:val="00ED68D0"/>
    <w:rsid w:val="00ED697D"/>
    <w:rsid w:val="00ED6B2C"/>
    <w:rsid w:val="00ED6CD2"/>
    <w:rsid w:val="00ED6EB2"/>
    <w:rsid w:val="00ED6ED6"/>
    <w:rsid w:val="00ED6FE0"/>
    <w:rsid w:val="00ED73B1"/>
    <w:rsid w:val="00ED746C"/>
    <w:rsid w:val="00ED7479"/>
    <w:rsid w:val="00ED74BD"/>
    <w:rsid w:val="00ED7534"/>
    <w:rsid w:val="00ED7615"/>
    <w:rsid w:val="00ED7722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37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2E0"/>
    <w:rsid w:val="00EE54B9"/>
    <w:rsid w:val="00EE54C6"/>
    <w:rsid w:val="00EE553D"/>
    <w:rsid w:val="00EE565B"/>
    <w:rsid w:val="00EE5D96"/>
    <w:rsid w:val="00EE6143"/>
    <w:rsid w:val="00EE6199"/>
    <w:rsid w:val="00EE6374"/>
    <w:rsid w:val="00EE652E"/>
    <w:rsid w:val="00EE686F"/>
    <w:rsid w:val="00EE69C7"/>
    <w:rsid w:val="00EE6D2A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68"/>
    <w:rsid w:val="00EE79FD"/>
    <w:rsid w:val="00EF01A0"/>
    <w:rsid w:val="00EF01A2"/>
    <w:rsid w:val="00EF03CB"/>
    <w:rsid w:val="00EF0703"/>
    <w:rsid w:val="00EF07CD"/>
    <w:rsid w:val="00EF07EA"/>
    <w:rsid w:val="00EF0ADF"/>
    <w:rsid w:val="00EF0EE1"/>
    <w:rsid w:val="00EF0FF1"/>
    <w:rsid w:val="00EF13B8"/>
    <w:rsid w:val="00EF16F9"/>
    <w:rsid w:val="00EF1944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76"/>
    <w:rsid w:val="00EF48CF"/>
    <w:rsid w:val="00EF48D4"/>
    <w:rsid w:val="00EF4A53"/>
    <w:rsid w:val="00EF4A69"/>
    <w:rsid w:val="00EF4BC5"/>
    <w:rsid w:val="00EF4E88"/>
    <w:rsid w:val="00EF50A3"/>
    <w:rsid w:val="00EF5266"/>
    <w:rsid w:val="00EF5358"/>
    <w:rsid w:val="00EF53F2"/>
    <w:rsid w:val="00EF54FC"/>
    <w:rsid w:val="00EF5885"/>
    <w:rsid w:val="00EF58AA"/>
    <w:rsid w:val="00EF5B06"/>
    <w:rsid w:val="00EF5CDE"/>
    <w:rsid w:val="00EF5E71"/>
    <w:rsid w:val="00EF6035"/>
    <w:rsid w:val="00EF6287"/>
    <w:rsid w:val="00EF6511"/>
    <w:rsid w:val="00EF65FD"/>
    <w:rsid w:val="00EF6621"/>
    <w:rsid w:val="00EF6861"/>
    <w:rsid w:val="00EF6938"/>
    <w:rsid w:val="00EF69B5"/>
    <w:rsid w:val="00EF6B33"/>
    <w:rsid w:val="00EF6BA6"/>
    <w:rsid w:val="00EF6E35"/>
    <w:rsid w:val="00EF6F42"/>
    <w:rsid w:val="00EF7006"/>
    <w:rsid w:val="00EF71AE"/>
    <w:rsid w:val="00EF735C"/>
    <w:rsid w:val="00EF74CF"/>
    <w:rsid w:val="00EF7504"/>
    <w:rsid w:val="00EF77CE"/>
    <w:rsid w:val="00EF7860"/>
    <w:rsid w:val="00EF78D9"/>
    <w:rsid w:val="00EF7D16"/>
    <w:rsid w:val="00EF7D63"/>
    <w:rsid w:val="00EF7DA2"/>
    <w:rsid w:val="00EF7E34"/>
    <w:rsid w:val="00EF7ECE"/>
    <w:rsid w:val="00F00087"/>
    <w:rsid w:val="00F00236"/>
    <w:rsid w:val="00F0025D"/>
    <w:rsid w:val="00F003CA"/>
    <w:rsid w:val="00F003F1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CB8"/>
    <w:rsid w:val="00F02D70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AB3"/>
    <w:rsid w:val="00F03B94"/>
    <w:rsid w:val="00F03D67"/>
    <w:rsid w:val="00F03ECC"/>
    <w:rsid w:val="00F03F24"/>
    <w:rsid w:val="00F0422E"/>
    <w:rsid w:val="00F042A9"/>
    <w:rsid w:val="00F04629"/>
    <w:rsid w:val="00F04730"/>
    <w:rsid w:val="00F04DE7"/>
    <w:rsid w:val="00F04E6F"/>
    <w:rsid w:val="00F04F51"/>
    <w:rsid w:val="00F04FAC"/>
    <w:rsid w:val="00F05062"/>
    <w:rsid w:val="00F05703"/>
    <w:rsid w:val="00F05A35"/>
    <w:rsid w:val="00F05A81"/>
    <w:rsid w:val="00F05BB8"/>
    <w:rsid w:val="00F05E5D"/>
    <w:rsid w:val="00F06128"/>
    <w:rsid w:val="00F0678A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A2C"/>
    <w:rsid w:val="00F11B8C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C63"/>
    <w:rsid w:val="00F14F74"/>
    <w:rsid w:val="00F1500A"/>
    <w:rsid w:val="00F151FD"/>
    <w:rsid w:val="00F15235"/>
    <w:rsid w:val="00F15275"/>
    <w:rsid w:val="00F152EE"/>
    <w:rsid w:val="00F15451"/>
    <w:rsid w:val="00F155DF"/>
    <w:rsid w:val="00F15878"/>
    <w:rsid w:val="00F15B09"/>
    <w:rsid w:val="00F15B3E"/>
    <w:rsid w:val="00F15B54"/>
    <w:rsid w:val="00F15D49"/>
    <w:rsid w:val="00F15F24"/>
    <w:rsid w:val="00F15F6F"/>
    <w:rsid w:val="00F160ED"/>
    <w:rsid w:val="00F16554"/>
    <w:rsid w:val="00F16754"/>
    <w:rsid w:val="00F16969"/>
    <w:rsid w:val="00F17246"/>
    <w:rsid w:val="00F17846"/>
    <w:rsid w:val="00F17873"/>
    <w:rsid w:val="00F1793C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538"/>
    <w:rsid w:val="00F225CF"/>
    <w:rsid w:val="00F22969"/>
    <w:rsid w:val="00F22A61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C2D"/>
    <w:rsid w:val="00F23C94"/>
    <w:rsid w:val="00F23F77"/>
    <w:rsid w:val="00F23F93"/>
    <w:rsid w:val="00F240CF"/>
    <w:rsid w:val="00F24122"/>
    <w:rsid w:val="00F24239"/>
    <w:rsid w:val="00F24368"/>
    <w:rsid w:val="00F24769"/>
    <w:rsid w:val="00F249A1"/>
    <w:rsid w:val="00F249CF"/>
    <w:rsid w:val="00F24B82"/>
    <w:rsid w:val="00F24CC9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D6B"/>
    <w:rsid w:val="00F27E39"/>
    <w:rsid w:val="00F27EB4"/>
    <w:rsid w:val="00F3021D"/>
    <w:rsid w:val="00F3042C"/>
    <w:rsid w:val="00F306C8"/>
    <w:rsid w:val="00F3083F"/>
    <w:rsid w:val="00F30BA9"/>
    <w:rsid w:val="00F30CE7"/>
    <w:rsid w:val="00F30D0A"/>
    <w:rsid w:val="00F310F1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A01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C23"/>
    <w:rsid w:val="00F33DBB"/>
    <w:rsid w:val="00F340C1"/>
    <w:rsid w:val="00F34367"/>
    <w:rsid w:val="00F3499F"/>
    <w:rsid w:val="00F34DD2"/>
    <w:rsid w:val="00F35271"/>
    <w:rsid w:val="00F352A6"/>
    <w:rsid w:val="00F3535B"/>
    <w:rsid w:val="00F354B2"/>
    <w:rsid w:val="00F358FC"/>
    <w:rsid w:val="00F3593E"/>
    <w:rsid w:val="00F35C21"/>
    <w:rsid w:val="00F35C8C"/>
    <w:rsid w:val="00F35FEF"/>
    <w:rsid w:val="00F361B5"/>
    <w:rsid w:val="00F36258"/>
    <w:rsid w:val="00F363FB"/>
    <w:rsid w:val="00F366B3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76A"/>
    <w:rsid w:val="00F378CA"/>
    <w:rsid w:val="00F37904"/>
    <w:rsid w:val="00F37966"/>
    <w:rsid w:val="00F379FD"/>
    <w:rsid w:val="00F37D61"/>
    <w:rsid w:val="00F37DA6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30EB"/>
    <w:rsid w:val="00F43107"/>
    <w:rsid w:val="00F4323B"/>
    <w:rsid w:val="00F432BE"/>
    <w:rsid w:val="00F43457"/>
    <w:rsid w:val="00F43669"/>
    <w:rsid w:val="00F43714"/>
    <w:rsid w:val="00F43715"/>
    <w:rsid w:val="00F43B7D"/>
    <w:rsid w:val="00F43D5B"/>
    <w:rsid w:val="00F43EB3"/>
    <w:rsid w:val="00F44077"/>
    <w:rsid w:val="00F440A4"/>
    <w:rsid w:val="00F440D9"/>
    <w:rsid w:val="00F441DB"/>
    <w:rsid w:val="00F4420F"/>
    <w:rsid w:val="00F4459A"/>
    <w:rsid w:val="00F44759"/>
    <w:rsid w:val="00F449C6"/>
    <w:rsid w:val="00F45013"/>
    <w:rsid w:val="00F450D2"/>
    <w:rsid w:val="00F454EF"/>
    <w:rsid w:val="00F45566"/>
    <w:rsid w:val="00F456C3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AAD"/>
    <w:rsid w:val="00F46C5B"/>
    <w:rsid w:val="00F46D33"/>
    <w:rsid w:val="00F46FFE"/>
    <w:rsid w:val="00F47018"/>
    <w:rsid w:val="00F472E7"/>
    <w:rsid w:val="00F474C6"/>
    <w:rsid w:val="00F47713"/>
    <w:rsid w:val="00F47846"/>
    <w:rsid w:val="00F47847"/>
    <w:rsid w:val="00F478B9"/>
    <w:rsid w:val="00F47A01"/>
    <w:rsid w:val="00F47C39"/>
    <w:rsid w:val="00F47D7D"/>
    <w:rsid w:val="00F47E68"/>
    <w:rsid w:val="00F47F08"/>
    <w:rsid w:val="00F5030E"/>
    <w:rsid w:val="00F50341"/>
    <w:rsid w:val="00F50407"/>
    <w:rsid w:val="00F5043B"/>
    <w:rsid w:val="00F504DC"/>
    <w:rsid w:val="00F5065B"/>
    <w:rsid w:val="00F50729"/>
    <w:rsid w:val="00F5079C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16C"/>
    <w:rsid w:val="00F53230"/>
    <w:rsid w:val="00F53550"/>
    <w:rsid w:val="00F53650"/>
    <w:rsid w:val="00F5376B"/>
    <w:rsid w:val="00F5399A"/>
    <w:rsid w:val="00F53AA7"/>
    <w:rsid w:val="00F53BF3"/>
    <w:rsid w:val="00F53C4B"/>
    <w:rsid w:val="00F53C83"/>
    <w:rsid w:val="00F53D11"/>
    <w:rsid w:val="00F53D5E"/>
    <w:rsid w:val="00F53EFC"/>
    <w:rsid w:val="00F54320"/>
    <w:rsid w:val="00F543F5"/>
    <w:rsid w:val="00F546DE"/>
    <w:rsid w:val="00F5480E"/>
    <w:rsid w:val="00F54B85"/>
    <w:rsid w:val="00F550AC"/>
    <w:rsid w:val="00F552C8"/>
    <w:rsid w:val="00F559A3"/>
    <w:rsid w:val="00F55A0C"/>
    <w:rsid w:val="00F55BAA"/>
    <w:rsid w:val="00F55F1F"/>
    <w:rsid w:val="00F55F53"/>
    <w:rsid w:val="00F564EB"/>
    <w:rsid w:val="00F56604"/>
    <w:rsid w:val="00F56709"/>
    <w:rsid w:val="00F5677C"/>
    <w:rsid w:val="00F56869"/>
    <w:rsid w:val="00F569CA"/>
    <w:rsid w:val="00F569CD"/>
    <w:rsid w:val="00F56AC9"/>
    <w:rsid w:val="00F56D71"/>
    <w:rsid w:val="00F56FC9"/>
    <w:rsid w:val="00F57405"/>
    <w:rsid w:val="00F57487"/>
    <w:rsid w:val="00F575D7"/>
    <w:rsid w:val="00F57627"/>
    <w:rsid w:val="00F57B79"/>
    <w:rsid w:val="00F57E7C"/>
    <w:rsid w:val="00F57FED"/>
    <w:rsid w:val="00F600C6"/>
    <w:rsid w:val="00F600E0"/>
    <w:rsid w:val="00F603B2"/>
    <w:rsid w:val="00F6061F"/>
    <w:rsid w:val="00F60634"/>
    <w:rsid w:val="00F60810"/>
    <w:rsid w:val="00F609DA"/>
    <w:rsid w:val="00F60A49"/>
    <w:rsid w:val="00F60A51"/>
    <w:rsid w:val="00F60A86"/>
    <w:rsid w:val="00F61023"/>
    <w:rsid w:val="00F610BD"/>
    <w:rsid w:val="00F613D4"/>
    <w:rsid w:val="00F614EF"/>
    <w:rsid w:val="00F61547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73"/>
    <w:rsid w:val="00F626E8"/>
    <w:rsid w:val="00F62A4E"/>
    <w:rsid w:val="00F62D00"/>
    <w:rsid w:val="00F6304A"/>
    <w:rsid w:val="00F631C4"/>
    <w:rsid w:val="00F63211"/>
    <w:rsid w:val="00F63615"/>
    <w:rsid w:val="00F63773"/>
    <w:rsid w:val="00F63B62"/>
    <w:rsid w:val="00F63E2A"/>
    <w:rsid w:val="00F641BC"/>
    <w:rsid w:val="00F6475A"/>
    <w:rsid w:val="00F64B89"/>
    <w:rsid w:val="00F64CD9"/>
    <w:rsid w:val="00F64FAE"/>
    <w:rsid w:val="00F656A2"/>
    <w:rsid w:val="00F6577F"/>
    <w:rsid w:val="00F65968"/>
    <w:rsid w:val="00F65D23"/>
    <w:rsid w:val="00F65DC4"/>
    <w:rsid w:val="00F65F91"/>
    <w:rsid w:val="00F6603A"/>
    <w:rsid w:val="00F66048"/>
    <w:rsid w:val="00F6606A"/>
    <w:rsid w:val="00F66547"/>
    <w:rsid w:val="00F665CE"/>
    <w:rsid w:val="00F667F0"/>
    <w:rsid w:val="00F66896"/>
    <w:rsid w:val="00F668BE"/>
    <w:rsid w:val="00F66C8B"/>
    <w:rsid w:val="00F66F5D"/>
    <w:rsid w:val="00F670CD"/>
    <w:rsid w:val="00F67133"/>
    <w:rsid w:val="00F6714D"/>
    <w:rsid w:val="00F6715F"/>
    <w:rsid w:val="00F673F2"/>
    <w:rsid w:val="00F6750B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ED9"/>
    <w:rsid w:val="00F71F5A"/>
    <w:rsid w:val="00F7256F"/>
    <w:rsid w:val="00F72998"/>
    <w:rsid w:val="00F72BEC"/>
    <w:rsid w:val="00F72C17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381"/>
    <w:rsid w:val="00F7487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A52"/>
    <w:rsid w:val="00F75B2D"/>
    <w:rsid w:val="00F75B9C"/>
    <w:rsid w:val="00F75CD1"/>
    <w:rsid w:val="00F75DB6"/>
    <w:rsid w:val="00F760EF"/>
    <w:rsid w:val="00F763EE"/>
    <w:rsid w:val="00F76488"/>
    <w:rsid w:val="00F7666E"/>
    <w:rsid w:val="00F766A9"/>
    <w:rsid w:val="00F767B4"/>
    <w:rsid w:val="00F76A95"/>
    <w:rsid w:val="00F76C24"/>
    <w:rsid w:val="00F76DB2"/>
    <w:rsid w:val="00F76E4D"/>
    <w:rsid w:val="00F76E9C"/>
    <w:rsid w:val="00F771DB"/>
    <w:rsid w:val="00F77233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60"/>
    <w:rsid w:val="00F814B7"/>
    <w:rsid w:val="00F814E0"/>
    <w:rsid w:val="00F817E0"/>
    <w:rsid w:val="00F8185E"/>
    <w:rsid w:val="00F819C8"/>
    <w:rsid w:val="00F81C69"/>
    <w:rsid w:val="00F81E27"/>
    <w:rsid w:val="00F820BA"/>
    <w:rsid w:val="00F82169"/>
    <w:rsid w:val="00F8220D"/>
    <w:rsid w:val="00F82359"/>
    <w:rsid w:val="00F823D3"/>
    <w:rsid w:val="00F82610"/>
    <w:rsid w:val="00F826D5"/>
    <w:rsid w:val="00F8282A"/>
    <w:rsid w:val="00F82846"/>
    <w:rsid w:val="00F82959"/>
    <w:rsid w:val="00F82A3D"/>
    <w:rsid w:val="00F82B11"/>
    <w:rsid w:val="00F82C5B"/>
    <w:rsid w:val="00F82CE2"/>
    <w:rsid w:val="00F82D1D"/>
    <w:rsid w:val="00F82DDF"/>
    <w:rsid w:val="00F82F43"/>
    <w:rsid w:val="00F8326F"/>
    <w:rsid w:val="00F83278"/>
    <w:rsid w:val="00F832E0"/>
    <w:rsid w:val="00F833FA"/>
    <w:rsid w:val="00F8366C"/>
    <w:rsid w:val="00F83881"/>
    <w:rsid w:val="00F8398D"/>
    <w:rsid w:val="00F83C71"/>
    <w:rsid w:val="00F83E3D"/>
    <w:rsid w:val="00F83EB4"/>
    <w:rsid w:val="00F841F9"/>
    <w:rsid w:val="00F8424B"/>
    <w:rsid w:val="00F842CA"/>
    <w:rsid w:val="00F842EC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D16"/>
    <w:rsid w:val="00F84F51"/>
    <w:rsid w:val="00F84FAC"/>
    <w:rsid w:val="00F853AE"/>
    <w:rsid w:val="00F854AD"/>
    <w:rsid w:val="00F85624"/>
    <w:rsid w:val="00F8588B"/>
    <w:rsid w:val="00F85969"/>
    <w:rsid w:val="00F859CC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4B"/>
    <w:rsid w:val="00F935DD"/>
    <w:rsid w:val="00F93720"/>
    <w:rsid w:val="00F93BDD"/>
    <w:rsid w:val="00F93BF8"/>
    <w:rsid w:val="00F93EA0"/>
    <w:rsid w:val="00F9405C"/>
    <w:rsid w:val="00F94197"/>
    <w:rsid w:val="00F94A67"/>
    <w:rsid w:val="00F94B2D"/>
    <w:rsid w:val="00F94B35"/>
    <w:rsid w:val="00F94C26"/>
    <w:rsid w:val="00F95116"/>
    <w:rsid w:val="00F95452"/>
    <w:rsid w:val="00F95637"/>
    <w:rsid w:val="00F95680"/>
    <w:rsid w:val="00F956B7"/>
    <w:rsid w:val="00F957DE"/>
    <w:rsid w:val="00F9592D"/>
    <w:rsid w:val="00F9598F"/>
    <w:rsid w:val="00F95E33"/>
    <w:rsid w:val="00F961D0"/>
    <w:rsid w:val="00F96398"/>
    <w:rsid w:val="00F96554"/>
    <w:rsid w:val="00F96745"/>
    <w:rsid w:val="00F96A72"/>
    <w:rsid w:val="00F96B40"/>
    <w:rsid w:val="00F96BC0"/>
    <w:rsid w:val="00F96E32"/>
    <w:rsid w:val="00F96E90"/>
    <w:rsid w:val="00F96EBF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772"/>
    <w:rsid w:val="00FA09C3"/>
    <w:rsid w:val="00FA0A32"/>
    <w:rsid w:val="00FA0BA2"/>
    <w:rsid w:val="00FA0D34"/>
    <w:rsid w:val="00FA0EBD"/>
    <w:rsid w:val="00FA133F"/>
    <w:rsid w:val="00FA146C"/>
    <w:rsid w:val="00FA1552"/>
    <w:rsid w:val="00FA161C"/>
    <w:rsid w:val="00FA16F2"/>
    <w:rsid w:val="00FA197E"/>
    <w:rsid w:val="00FA1A08"/>
    <w:rsid w:val="00FA1AC9"/>
    <w:rsid w:val="00FA1AE9"/>
    <w:rsid w:val="00FA1E1E"/>
    <w:rsid w:val="00FA1EC2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85A"/>
    <w:rsid w:val="00FA29DC"/>
    <w:rsid w:val="00FA2B1D"/>
    <w:rsid w:val="00FA2C69"/>
    <w:rsid w:val="00FA2F16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5C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C39"/>
    <w:rsid w:val="00FB1D3A"/>
    <w:rsid w:val="00FB1DC5"/>
    <w:rsid w:val="00FB1FC8"/>
    <w:rsid w:val="00FB253A"/>
    <w:rsid w:val="00FB2594"/>
    <w:rsid w:val="00FB26DC"/>
    <w:rsid w:val="00FB2763"/>
    <w:rsid w:val="00FB2944"/>
    <w:rsid w:val="00FB2A04"/>
    <w:rsid w:val="00FB2C47"/>
    <w:rsid w:val="00FB2EAE"/>
    <w:rsid w:val="00FB3238"/>
    <w:rsid w:val="00FB3316"/>
    <w:rsid w:val="00FB3356"/>
    <w:rsid w:val="00FB346D"/>
    <w:rsid w:val="00FB368B"/>
    <w:rsid w:val="00FB3A76"/>
    <w:rsid w:val="00FB3AE3"/>
    <w:rsid w:val="00FB3B7F"/>
    <w:rsid w:val="00FB3D33"/>
    <w:rsid w:val="00FB3E29"/>
    <w:rsid w:val="00FB3EDC"/>
    <w:rsid w:val="00FB416A"/>
    <w:rsid w:val="00FB42B7"/>
    <w:rsid w:val="00FB43F4"/>
    <w:rsid w:val="00FB44A4"/>
    <w:rsid w:val="00FB44ED"/>
    <w:rsid w:val="00FB466D"/>
    <w:rsid w:val="00FB499C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68D"/>
    <w:rsid w:val="00FB678E"/>
    <w:rsid w:val="00FB699B"/>
    <w:rsid w:val="00FB6A87"/>
    <w:rsid w:val="00FB6F33"/>
    <w:rsid w:val="00FB7013"/>
    <w:rsid w:val="00FB73EE"/>
    <w:rsid w:val="00FB745D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13B"/>
    <w:rsid w:val="00FC02E3"/>
    <w:rsid w:val="00FC02FE"/>
    <w:rsid w:val="00FC0741"/>
    <w:rsid w:val="00FC0B06"/>
    <w:rsid w:val="00FC0BC4"/>
    <w:rsid w:val="00FC0CAC"/>
    <w:rsid w:val="00FC102F"/>
    <w:rsid w:val="00FC1131"/>
    <w:rsid w:val="00FC166A"/>
    <w:rsid w:val="00FC1775"/>
    <w:rsid w:val="00FC18DE"/>
    <w:rsid w:val="00FC1915"/>
    <w:rsid w:val="00FC1B89"/>
    <w:rsid w:val="00FC1C44"/>
    <w:rsid w:val="00FC1CDC"/>
    <w:rsid w:val="00FC2073"/>
    <w:rsid w:val="00FC20ED"/>
    <w:rsid w:val="00FC23D3"/>
    <w:rsid w:val="00FC256D"/>
    <w:rsid w:val="00FC26DF"/>
    <w:rsid w:val="00FC284D"/>
    <w:rsid w:val="00FC2931"/>
    <w:rsid w:val="00FC29C6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A25"/>
    <w:rsid w:val="00FC3BBB"/>
    <w:rsid w:val="00FC3CA0"/>
    <w:rsid w:val="00FC3CEE"/>
    <w:rsid w:val="00FC3F4E"/>
    <w:rsid w:val="00FC4084"/>
    <w:rsid w:val="00FC4169"/>
    <w:rsid w:val="00FC427D"/>
    <w:rsid w:val="00FC449E"/>
    <w:rsid w:val="00FC454D"/>
    <w:rsid w:val="00FC482F"/>
    <w:rsid w:val="00FC48B1"/>
    <w:rsid w:val="00FC49A1"/>
    <w:rsid w:val="00FC4A72"/>
    <w:rsid w:val="00FC4A98"/>
    <w:rsid w:val="00FC4C13"/>
    <w:rsid w:val="00FC5182"/>
    <w:rsid w:val="00FC5202"/>
    <w:rsid w:val="00FC55BA"/>
    <w:rsid w:val="00FC598E"/>
    <w:rsid w:val="00FC5A83"/>
    <w:rsid w:val="00FC5B08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6F5F"/>
    <w:rsid w:val="00FC727F"/>
    <w:rsid w:val="00FC731F"/>
    <w:rsid w:val="00FC74E0"/>
    <w:rsid w:val="00FC771A"/>
    <w:rsid w:val="00FC7905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431"/>
    <w:rsid w:val="00FD1A11"/>
    <w:rsid w:val="00FD1B7A"/>
    <w:rsid w:val="00FD1DE3"/>
    <w:rsid w:val="00FD1EE6"/>
    <w:rsid w:val="00FD1F3A"/>
    <w:rsid w:val="00FD2001"/>
    <w:rsid w:val="00FD2344"/>
    <w:rsid w:val="00FD25BA"/>
    <w:rsid w:val="00FD267C"/>
    <w:rsid w:val="00FD2CD0"/>
    <w:rsid w:val="00FD2D13"/>
    <w:rsid w:val="00FD2FBD"/>
    <w:rsid w:val="00FD31C3"/>
    <w:rsid w:val="00FD38DA"/>
    <w:rsid w:val="00FD39C5"/>
    <w:rsid w:val="00FD3AAE"/>
    <w:rsid w:val="00FD3BCF"/>
    <w:rsid w:val="00FD3E56"/>
    <w:rsid w:val="00FD4188"/>
    <w:rsid w:val="00FD4897"/>
    <w:rsid w:val="00FD48C2"/>
    <w:rsid w:val="00FD4A56"/>
    <w:rsid w:val="00FD4C1F"/>
    <w:rsid w:val="00FD4F45"/>
    <w:rsid w:val="00FD4F8C"/>
    <w:rsid w:val="00FD5071"/>
    <w:rsid w:val="00FD50A1"/>
    <w:rsid w:val="00FD53B3"/>
    <w:rsid w:val="00FD5528"/>
    <w:rsid w:val="00FD562C"/>
    <w:rsid w:val="00FD568D"/>
    <w:rsid w:val="00FD56CE"/>
    <w:rsid w:val="00FD5A03"/>
    <w:rsid w:val="00FD5C04"/>
    <w:rsid w:val="00FD5DD2"/>
    <w:rsid w:val="00FD6102"/>
    <w:rsid w:val="00FD623D"/>
    <w:rsid w:val="00FD62EE"/>
    <w:rsid w:val="00FD62F3"/>
    <w:rsid w:val="00FD66F9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AD9"/>
    <w:rsid w:val="00FE0BF4"/>
    <w:rsid w:val="00FE0E48"/>
    <w:rsid w:val="00FE0EB5"/>
    <w:rsid w:val="00FE0ECF"/>
    <w:rsid w:val="00FE10DB"/>
    <w:rsid w:val="00FE11AC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14"/>
    <w:rsid w:val="00FE29B6"/>
    <w:rsid w:val="00FE2A87"/>
    <w:rsid w:val="00FE2DDD"/>
    <w:rsid w:val="00FE311D"/>
    <w:rsid w:val="00FE34C3"/>
    <w:rsid w:val="00FE3512"/>
    <w:rsid w:val="00FE3519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1F8"/>
    <w:rsid w:val="00FE68A9"/>
    <w:rsid w:val="00FE6AAE"/>
    <w:rsid w:val="00FE6AF3"/>
    <w:rsid w:val="00FE6B84"/>
    <w:rsid w:val="00FE7009"/>
    <w:rsid w:val="00FE7318"/>
    <w:rsid w:val="00FE740E"/>
    <w:rsid w:val="00FE7A85"/>
    <w:rsid w:val="00FE7B3F"/>
    <w:rsid w:val="00FE7C71"/>
    <w:rsid w:val="00FE7CAF"/>
    <w:rsid w:val="00FE7D57"/>
    <w:rsid w:val="00FE7FD9"/>
    <w:rsid w:val="00FF01E6"/>
    <w:rsid w:val="00FF0257"/>
    <w:rsid w:val="00FF03D4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2DC"/>
    <w:rsid w:val="00FF132E"/>
    <w:rsid w:val="00FF14B2"/>
    <w:rsid w:val="00FF170F"/>
    <w:rsid w:val="00FF17EF"/>
    <w:rsid w:val="00FF18BE"/>
    <w:rsid w:val="00FF19D8"/>
    <w:rsid w:val="00FF1A6E"/>
    <w:rsid w:val="00FF1BEA"/>
    <w:rsid w:val="00FF1CBF"/>
    <w:rsid w:val="00FF1F14"/>
    <w:rsid w:val="00FF21CB"/>
    <w:rsid w:val="00FF26A5"/>
    <w:rsid w:val="00FF2750"/>
    <w:rsid w:val="00FF275F"/>
    <w:rsid w:val="00FF27DD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7CE"/>
    <w:rsid w:val="00FF37D2"/>
    <w:rsid w:val="00FF3827"/>
    <w:rsid w:val="00FF3897"/>
    <w:rsid w:val="00FF3939"/>
    <w:rsid w:val="00FF3AB7"/>
    <w:rsid w:val="00FF3AE1"/>
    <w:rsid w:val="00FF3B4C"/>
    <w:rsid w:val="00FF3BCE"/>
    <w:rsid w:val="00FF3CC0"/>
    <w:rsid w:val="00FF3EAA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05B"/>
    <w:rsid w:val="00FF53AD"/>
    <w:rsid w:val="00FF54F3"/>
    <w:rsid w:val="00FF58CD"/>
    <w:rsid w:val="00FF599F"/>
    <w:rsid w:val="00FF5A3C"/>
    <w:rsid w:val="00FF5AE0"/>
    <w:rsid w:val="00FF5E72"/>
    <w:rsid w:val="00FF6337"/>
    <w:rsid w:val="00FF63DF"/>
    <w:rsid w:val="00FF6411"/>
    <w:rsid w:val="00FF6529"/>
    <w:rsid w:val="00FF6560"/>
    <w:rsid w:val="00FF6631"/>
    <w:rsid w:val="00FF6987"/>
    <w:rsid w:val="00FF6AD5"/>
    <w:rsid w:val="00FF6B4C"/>
    <w:rsid w:val="00FF6BAD"/>
    <w:rsid w:val="00FF6BD9"/>
    <w:rsid w:val="00FF6C1C"/>
    <w:rsid w:val="00FF6D4A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BF17D31A-166F-4BB7-82F0-4FDB9349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1F9B96-5764-4D2F-BFE8-A96CB60843B4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4163</TotalTime>
  <Pages>22</Pages>
  <Words>5078</Words>
  <Characters>19706</Characters>
  <Application>Microsoft Office Word</Application>
  <DocSecurity>0</DocSecurity>
  <Lines>821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Tanin Likhittienthong</cp:lastModifiedBy>
  <cp:revision>2815</cp:revision>
  <cp:lastPrinted>2025-08-06T03:35:00Z</cp:lastPrinted>
  <dcterms:created xsi:type="dcterms:W3CDTF">2024-03-24T04:06:00Z</dcterms:created>
  <dcterms:modified xsi:type="dcterms:W3CDTF">2025-08-11T04:10:00Z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