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64E8AB30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C7D254" w:rsidR="001E2637" w:rsidRPr="00F203A2" w:rsidRDefault="00245DE6" w:rsidP="00245DE6">
      <w:pPr>
        <w:pStyle w:val="Reference"/>
        <w:tabs>
          <w:tab w:val="clear" w:pos="8562"/>
          <w:tab w:val="left" w:pos="2550"/>
        </w:tabs>
        <w:rPr>
          <w:rFonts w:ascii="BrowalliaUPC" w:hAnsi="BrowalliaUPC" w:cs="BrowalliaUPC"/>
          <w:color w:val="auto"/>
          <w:lang w:val="en-US" w:bidi="th-TH"/>
        </w:rPr>
      </w:pPr>
      <w:r>
        <w:rPr>
          <w:rFonts w:ascii="BrowalliaUPC" w:hAnsi="BrowalliaUPC" w:cs="BrowalliaUPC"/>
          <w:color w:val="auto"/>
          <w:lang w:val="en-US" w:bidi="th-TH"/>
        </w:rPr>
        <w:tab/>
      </w:r>
      <w:r>
        <w:rPr>
          <w:rFonts w:ascii="BrowalliaUPC" w:hAnsi="BrowalliaUPC" w:cs="BrowalliaUPC"/>
          <w:color w:val="auto"/>
          <w:lang w:val="en-US" w:bidi="th-TH"/>
        </w:rPr>
        <w:tab/>
      </w: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300B4D61" w14:textId="153AE6C7" w:rsidR="00634D49" w:rsidRPr="00F203A2" w:rsidRDefault="00634D49" w:rsidP="0059748A">
      <w:pPr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580879B3" w14:textId="77777777" w:rsidR="00AD3B26" w:rsidRPr="00F203A2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858AE2" w14:textId="1FA65BF4" w:rsidR="00CD30ED" w:rsidRPr="009A264B" w:rsidRDefault="00CD30ED" w:rsidP="009A264B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เวล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แมเนจ</w:t>
      </w:r>
      <w:proofErr w:type="spellEnd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เม้นท์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        คอร์ปอเรชั่น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B87CDC" w:rsidRPr="009A264B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B87CDC" w:rsidRPr="009A264B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B87CDC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>256</w:t>
      </w:r>
      <w:r w:rsidR="003E69EA" w:rsidRPr="009A264B">
        <w:rPr>
          <w:rFonts w:ascii="BrowalliaUPC" w:hAnsi="BrowalliaUPC" w:cs="BrowalliaUPC"/>
          <w:sz w:val="28"/>
          <w:szCs w:val="28"/>
          <w:lang w:bidi="th-TH"/>
        </w:rPr>
        <w:t>8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5A398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C632D5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433186">
        <w:rPr>
          <w:rFonts w:ascii="BrowalliaUPC" w:hAnsi="BrowalliaUPC" w:cs="BrowalliaUPC"/>
          <w:sz w:val="28"/>
          <w:szCs w:val="28"/>
          <w:lang w:bidi="th-TH"/>
        </w:rPr>
        <w:br/>
      </w:r>
      <w:r w:rsidR="00C632D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หกเดือนสิ้นสุดวันที่ </w:t>
      </w:r>
      <w:r w:rsidR="00C632D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632D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C632D5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91159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331CF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เดือนสิ้นสุดวันเดียวกัน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D03563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6C3D5F56" w:rsidR="00556CE8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E0CD9F6" w14:textId="77777777" w:rsidR="00245DE6" w:rsidRDefault="00245DE6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9741518" w14:textId="77777777" w:rsidR="00245DE6" w:rsidRDefault="00245DE6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06A301F" w14:textId="77777777" w:rsidR="00245DE6" w:rsidRPr="00F203A2" w:rsidRDefault="00245DE6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1EDC511" w14:textId="77777777" w:rsidR="001B4277" w:rsidRPr="00F203A2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6214555D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F203A2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251695EB" w:rsidR="00D15EA5" w:rsidRPr="00F203A2" w:rsidRDefault="00EA34D6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EA34D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B36C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4331CF" w:rsidRPr="00EA34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A34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109E6" w:rsidRPr="00EA34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09E6" w:rsidRPr="00EA34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56187" w:rsidRPr="00EA34D6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5358" w14:textId="77777777" w:rsidR="00215DF1" w:rsidRDefault="00215DF1">
      <w:r>
        <w:separator/>
      </w:r>
    </w:p>
  </w:endnote>
  <w:endnote w:type="continuationSeparator" w:id="0">
    <w:p w14:paraId="30FE4AF4" w14:textId="77777777" w:rsidR="00215DF1" w:rsidRDefault="00215DF1">
      <w:r>
        <w:continuationSeparator/>
      </w:r>
    </w:p>
  </w:endnote>
  <w:endnote w:type="continuationNotice" w:id="1">
    <w:p w14:paraId="3BDC7F12" w14:textId="77777777" w:rsidR="00215DF1" w:rsidRDefault="00215D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A11" w14:textId="77777777" w:rsidR="00215DF1" w:rsidRDefault="00215DF1">
      <w:bookmarkStart w:id="0" w:name="_Hlk482348182"/>
      <w:bookmarkEnd w:id="0"/>
      <w:r>
        <w:separator/>
      </w:r>
    </w:p>
  </w:footnote>
  <w:footnote w:type="continuationSeparator" w:id="0">
    <w:p w14:paraId="36ED7CAD" w14:textId="77777777" w:rsidR="00215DF1" w:rsidRDefault="00215DF1">
      <w:r>
        <w:continuationSeparator/>
      </w:r>
    </w:p>
  </w:footnote>
  <w:footnote w:type="continuationNotice" w:id="1">
    <w:p w14:paraId="316FE973" w14:textId="77777777" w:rsidR="00215DF1" w:rsidRDefault="00215D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3D55D1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D80AB6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B7404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5DE6"/>
    <w:rsid w:val="0024782E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A90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23B7"/>
    <w:rsid w:val="00723602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49C1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87CDC"/>
    <w:rsid w:val="00B91A8C"/>
    <w:rsid w:val="00B936FD"/>
    <w:rsid w:val="00B95BFC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3F7D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AC"/>
    <w:rsid w:val="00C065BF"/>
    <w:rsid w:val="00C06939"/>
    <w:rsid w:val="00C120AA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C0292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0BE81-B75E-4A3C-A6AD-3A5EB2498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5849a1ba-e9f9-4b4b-b4ac-f429c5f92afe"/>
    <ds:schemaRef ds:uri="9c46a28d-acc8-4027-86ce-a8901ee3995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61</TotalTime>
  <Pages>2</Pages>
  <Words>358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71</cp:revision>
  <cp:lastPrinted>2024-08-02T13:28:00Z</cp:lastPrinted>
  <dcterms:created xsi:type="dcterms:W3CDTF">2024-05-14T12:57:00Z</dcterms:created>
  <dcterms:modified xsi:type="dcterms:W3CDTF">2025-08-14T08:50:00Z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