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7B3C8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Title"/>
      <w:r w:rsidRPr="00236874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236874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236874">
        <w:rPr>
          <w:rFonts w:ascii="Angsana New" w:hAnsi="Angsana New"/>
          <w:b/>
          <w:bCs/>
          <w:sz w:val="52"/>
          <w:szCs w:val="52"/>
        </w:rPr>
        <w:t xml:space="preserve"> </w:t>
      </w:r>
      <w:r w:rsidRPr="00236874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236874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236874">
        <w:rPr>
          <w:rFonts w:ascii="Angsana New" w:hAnsi="Angsana New"/>
          <w:b/>
          <w:bCs/>
          <w:sz w:val="52"/>
          <w:szCs w:val="52"/>
        </w:rPr>
        <w:t xml:space="preserve"> </w:t>
      </w:r>
      <w:r w:rsidRPr="00236874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40"/>
          <w:szCs w:val="40"/>
        </w:rPr>
      </w:pPr>
    </w:p>
    <w:bookmarkEnd w:id="1"/>
    <w:p w14:paraId="7A71CA55" w14:textId="77777777" w:rsidR="008F5F90" w:rsidRPr="00236874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368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36874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Pr="002368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3687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A6C29CB" w14:textId="5AC6A4EC" w:rsidR="008F5F90" w:rsidRPr="00236874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3687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504CEE" w:rsidRPr="002368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236874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2368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340C3B" w:rsidRPr="0023687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04CEE" w:rsidRPr="00236874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340C3B" w:rsidRPr="0023687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04CEE" w:rsidRPr="002368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340C3B" w:rsidRPr="002368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40C3B" w:rsidRPr="0023687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F3E7D" w:rsidRPr="00236874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28C47F6" w14:textId="77777777" w:rsidR="008F5F90" w:rsidRPr="00236874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3687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AB15B8A" w14:textId="77777777" w:rsidR="008F5F90" w:rsidRPr="00236874" w:rsidRDefault="008F5F90" w:rsidP="008349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3687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368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3687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36874" w:rsidSect="00AA5D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B7B2B10" w14:textId="77777777" w:rsidR="0014448A" w:rsidRPr="00236874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36874">
        <w:rPr>
          <w:rFonts w:ascii="Angsana New" w:hAnsi="Angsana New"/>
          <w:cs/>
        </w:rPr>
        <w:t>รายงานการสอบทาน</w:t>
      </w:r>
      <w:r w:rsidRPr="00236874">
        <w:rPr>
          <w:rFonts w:ascii="Angsana New" w:hAnsi="Angsana New" w:hint="cs"/>
          <w:cs/>
        </w:rPr>
        <w:t>ข้อมูลทางการเงินระหว่างกาล</w:t>
      </w:r>
      <w:r w:rsidRPr="00236874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05E4A83E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36874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A331BC" w:rsidRPr="00236874">
        <w:rPr>
          <w:rFonts w:ascii="Angsana New" w:hAnsi="Angsana New"/>
          <w:b/>
          <w:bCs/>
          <w:sz w:val="30"/>
          <w:szCs w:val="30"/>
        </w:rPr>
        <w:t xml:space="preserve"> </w:t>
      </w:r>
      <w:r w:rsidRPr="00236874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 </w:t>
      </w:r>
      <w:r w:rsidRPr="00236874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236874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01BFCD" w14:textId="64123F99" w:rsidR="003A16DB" w:rsidRPr="00236874" w:rsidRDefault="003A16DB" w:rsidP="003A16D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36874">
        <w:rPr>
          <w:rFonts w:ascii="Angsana New" w:hAnsi="Angsana New" w:cs="Angsana New"/>
          <w:cs/>
        </w:rPr>
        <w:t>ข้าพเจ้าได้สอบทานงบฐานะการเงิน</w:t>
      </w:r>
      <w:r w:rsidRPr="00236874">
        <w:rPr>
          <w:rFonts w:ascii="Angsana New" w:hAnsi="Angsana New" w:cs="Angsana New" w:hint="cs"/>
          <w:cs/>
        </w:rPr>
        <w:t>รวมและงบฐานะการเงินเฉพาะกิจการ</w:t>
      </w:r>
      <w:r w:rsidRPr="00236874">
        <w:rPr>
          <w:rFonts w:ascii="Angsana New" w:hAnsi="Angsana New" w:cs="Angsana New"/>
          <w:cs/>
        </w:rPr>
        <w:t xml:space="preserve"> ณ วันที่ </w:t>
      </w:r>
      <w:r w:rsidRPr="00236874">
        <w:rPr>
          <w:rFonts w:ascii="Angsana New" w:hAnsi="Angsana New" w:cs="Angsana New"/>
          <w:lang w:val="en-US"/>
        </w:rPr>
        <w:t>3</w:t>
      </w:r>
      <w:r w:rsidR="00795B8C" w:rsidRPr="00236874">
        <w:rPr>
          <w:rFonts w:ascii="Angsana New" w:hAnsi="Angsana New" w:cs="Angsana New"/>
          <w:lang w:val="en-US"/>
        </w:rPr>
        <w:t>0</w:t>
      </w:r>
      <w:r w:rsidRPr="00236874">
        <w:rPr>
          <w:rFonts w:ascii="Angsana New" w:hAnsi="Angsana New" w:cs="Angsana New"/>
          <w:lang w:val="en-US"/>
        </w:rPr>
        <w:t xml:space="preserve"> </w:t>
      </w:r>
      <w:r w:rsidRPr="00236874">
        <w:rPr>
          <w:rFonts w:ascii="Angsana New" w:hAnsi="Angsana New" w:cs="Angsana New" w:hint="cs"/>
          <w:cs/>
          <w:lang w:val="en-US"/>
        </w:rPr>
        <w:t>ม</w:t>
      </w:r>
      <w:r w:rsidR="00795B8C" w:rsidRPr="00236874">
        <w:rPr>
          <w:rFonts w:ascii="Angsana New" w:hAnsi="Angsana New" w:cs="Angsana New" w:hint="cs"/>
          <w:cs/>
          <w:lang w:val="en-US"/>
        </w:rPr>
        <w:t>ิถุนายน</w:t>
      </w:r>
      <w:r w:rsidRPr="00236874">
        <w:rPr>
          <w:rFonts w:ascii="Angsana New" w:hAnsi="Angsana New" w:cs="Angsana New" w:hint="cs"/>
          <w:cs/>
          <w:lang w:val="en-US"/>
        </w:rPr>
        <w:t xml:space="preserve"> </w:t>
      </w:r>
      <w:r w:rsidRPr="00236874">
        <w:rPr>
          <w:rFonts w:ascii="Angsana New" w:hAnsi="Angsana New" w:cs="Angsana New"/>
          <w:lang w:val="en-US"/>
        </w:rPr>
        <w:t>256</w:t>
      </w:r>
      <w:r w:rsidR="003F3E7D" w:rsidRPr="00236874">
        <w:rPr>
          <w:rFonts w:ascii="Angsana New" w:hAnsi="Angsana New" w:cs="Angsana New"/>
          <w:lang w:val="en-US"/>
        </w:rPr>
        <w:t>8</w:t>
      </w:r>
      <w:r w:rsidRPr="00236874">
        <w:rPr>
          <w:rFonts w:ascii="Angsana New" w:hAnsi="Angsana New" w:cs="Angsana New"/>
          <w:cs/>
        </w:rPr>
        <w:t xml:space="preserve"> </w:t>
      </w:r>
      <w:r w:rsidRPr="00236874">
        <w:rPr>
          <w:rFonts w:ascii="Angsana New" w:hAnsi="Angsana New" w:cs="Angsana New" w:hint="cs"/>
          <w:cs/>
        </w:rPr>
        <w:t>งบกำไร</w:t>
      </w:r>
      <w:r w:rsidRPr="00236874">
        <w:rPr>
          <w:rFonts w:ascii="Angsana New" w:hAnsi="Angsana New" w:cs="Angsana New" w:hint="cs"/>
          <w:spacing w:val="14"/>
          <w:cs/>
        </w:rPr>
        <w:t>ขาดทุนเบ็ดเสร็จรวมและงบกำไรขาดทุนเบ็ดเสร็จเฉพาะกิจกา</w:t>
      </w:r>
      <w:r w:rsidRPr="00236874">
        <w:rPr>
          <w:rFonts w:ascii="Angsana New" w:hAnsi="Angsana New" w:cs="Angsana New" w:hint="cs"/>
          <w:spacing w:val="14"/>
          <w:cs/>
          <w:lang w:val="en-US"/>
        </w:rPr>
        <w:t>ร</w:t>
      </w:r>
      <w:r w:rsidR="0085126F" w:rsidRPr="00236874">
        <w:rPr>
          <w:rFonts w:ascii="Angsana New" w:hAnsi="Angsana New" w:cs="Angsana New"/>
          <w:spacing w:val="14"/>
          <w:lang w:val="en-US"/>
        </w:rPr>
        <w:t xml:space="preserve"> </w:t>
      </w:r>
      <w:r w:rsidR="00795B8C" w:rsidRPr="00236874">
        <w:rPr>
          <w:rFonts w:ascii="Angsana New" w:hAnsi="Angsana New" w:cs="Angsana New" w:hint="cs"/>
          <w:spacing w:val="14"/>
          <w:cs/>
          <w:lang w:val="en-US"/>
        </w:rPr>
        <w:t>สำหรับงวดสามเดือนและหกเดือนสิ้นสุด</w:t>
      </w:r>
      <w:r w:rsidR="002E3CE2" w:rsidRPr="00236874">
        <w:rPr>
          <w:rFonts w:ascii="Angsana New" w:hAnsi="Angsana New" w:cs="Angsana New"/>
          <w:spacing w:val="14"/>
          <w:lang w:val="en-US"/>
        </w:rPr>
        <w:br/>
      </w:r>
      <w:r w:rsidR="00795B8C" w:rsidRPr="00236874">
        <w:rPr>
          <w:rFonts w:ascii="Angsana New" w:hAnsi="Angsana New" w:cs="Angsana New" w:hint="cs"/>
          <w:spacing w:val="14"/>
          <w:cs/>
          <w:lang w:val="en-US"/>
        </w:rPr>
        <w:t xml:space="preserve">วันที่ </w:t>
      </w:r>
      <w:r w:rsidR="00795B8C" w:rsidRPr="00236874">
        <w:rPr>
          <w:rFonts w:ascii="Angsana New" w:hAnsi="Angsana New" w:cs="Angsana New"/>
          <w:spacing w:val="14"/>
          <w:lang w:val="en-US"/>
        </w:rPr>
        <w:t>30</w:t>
      </w:r>
      <w:r w:rsidR="00795B8C" w:rsidRPr="00236874">
        <w:rPr>
          <w:rFonts w:ascii="Angsana New" w:hAnsi="Angsana New" w:cs="Angsana New" w:hint="cs"/>
          <w:spacing w:val="14"/>
          <w:cs/>
          <w:lang w:val="en-US"/>
        </w:rPr>
        <w:t xml:space="preserve"> มิถุนายน </w:t>
      </w:r>
      <w:r w:rsidR="00795B8C" w:rsidRPr="00236874">
        <w:rPr>
          <w:rFonts w:ascii="Angsana New" w:hAnsi="Angsana New" w:cs="Angsana New"/>
          <w:spacing w:val="14"/>
          <w:lang w:val="en-US"/>
        </w:rPr>
        <w:t>256</w:t>
      </w:r>
      <w:r w:rsidR="003F3E7D" w:rsidRPr="00236874">
        <w:rPr>
          <w:rFonts w:ascii="Angsana New" w:hAnsi="Angsana New" w:cs="Angsana New"/>
          <w:spacing w:val="14"/>
          <w:lang w:val="en-US"/>
        </w:rPr>
        <w:t>8</w:t>
      </w:r>
      <w:r w:rsidRPr="00236874">
        <w:rPr>
          <w:rFonts w:ascii="Angsana New" w:hAnsi="Angsana New" w:cs="Angsana New"/>
          <w:spacing w:val="14"/>
          <w:lang w:val="en-US"/>
        </w:rPr>
        <w:t xml:space="preserve"> </w:t>
      </w:r>
      <w:r w:rsidRPr="00236874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236874">
        <w:rPr>
          <w:rFonts w:ascii="Angsana New" w:hAnsi="Angsana New" w:cs="Angsana New" w:hint="cs"/>
          <w:cs/>
        </w:rPr>
        <w:t>รวม</w:t>
      </w:r>
      <w:r w:rsidR="0085126F" w:rsidRPr="00236874">
        <w:rPr>
          <w:rFonts w:ascii="Angsana New" w:hAnsi="Angsana New" w:cs="Angsana New" w:hint="cs"/>
          <w:cs/>
        </w:rPr>
        <w:t xml:space="preserve"> </w:t>
      </w:r>
      <w:r w:rsidRPr="00236874">
        <w:rPr>
          <w:rFonts w:ascii="Angsana New" w:hAnsi="Angsana New" w:cs="Angsana New" w:hint="cs"/>
          <w:cs/>
        </w:rPr>
        <w:t>และงบการเปลี่ยนแปลงส่วนของผู้ถือหุ้นเฉพาะกิจการ</w:t>
      </w:r>
      <w:r w:rsidR="0085126F" w:rsidRPr="00236874">
        <w:rPr>
          <w:rFonts w:ascii="Angsana New" w:hAnsi="Angsana New" w:cs="Angsana New" w:hint="cs"/>
          <w:cs/>
        </w:rPr>
        <w:t xml:space="preserve"> </w:t>
      </w:r>
      <w:r w:rsidRPr="00236874">
        <w:rPr>
          <w:rFonts w:ascii="Angsana New" w:hAnsi="Angsana New" w:cs="Angsana New"/>
          <w:cs/>
        </w:rPr>
        <w:t>และงบกระแสเงินสด</w:t>
      </w:r>
      <w:r w:rsidRPr="00236874">
        <w:rPr>
          <w:rFonts w:ascii="Angsana New" w:hAnsi="Angsana New" w:cs="Angsana New" w:hint="cs"/>
          <w:cs/>
        </w:rPr>
        <w:t>รวมและงบกระแสเงินสดเฉพาะกิจการ</w:t>
      </w:r>
      <w:r w:rsidR="00242F74" w:rsidRPr="00236874">
        <w:rPr>
          <w:rFonts w:ascii="Angsana New" w:hAnsi="Angsana New" w:cs="Angsana New" w:hint="cs"/>
          <w:cs/>
        </w:rPr>
        <w:t xml:space="preserve"> </w:t>
      </w:r>
      <w:r w:rsidRPr="00236874">
        <w:rPr>
          <w:rFonts w:ascii="Angsana New" w:hAnsi="Angsana New" w:cs="Angsana New"/>
          <w:cs/>
        </w:rPr>
        <w:t>สำหรับงวด</w:t>
      </w:r>
      <w:r w:rsidR="00C640C6" w:rsidRPr="00236874">
        <w:rPr>
          <w:rFonts w:ascii="Angsana New" w:hAnsi="Angsana New" w:cs="Angsana New" w:hint="cs"/>
          <w:cs/>
        </w:rPr>
        <w:t>ห</w:t>
      </w:r>
      <w:r w:rsidR="00795B8C" w:rsidRPr="00236874">
        <w:rPr>
          <w:rFonts w:ascii="Angsana New" w:hAnsi="Angsana New" w:cs="Angsana New" w:hint="cs"/>
          <w:cs/>
        </w:rPr>
        <w:t>กเดือน</w:t>
      </w:r>
      <w:r w:rsidRPr="00236874">
        <w:rPr>
          <w:rFonts w:ascii="Angsana New" w:hAnsi="Angsana New" w:cs="Angsana New"/>
          <w:cs/>
        </w:rPr>
        <w:t>สิ้นสุดวัน</w:t>
      </w:r>
      <w:r w:rsidRPr="00236874">
        <w:rPr>
          <w:rFonts w:ascii="Angsana New" w:hAnsi="Angsana New" w:cs="Angsana New" w:hint="cs"/>
          <w:cs/>
        </w:rPr>
        <w:t xml:space="preserve">ที่ </w:t>
      </w:r>
      <w:r w:rsidRPr="00236874">
        <w:rPr>
          <w:rFonts w:ascii="Angsana New" w:hAnsi="Angsana New" w:cs="Angsana New"/>
          <w:lang w:val="en-US"/>
        </w:rPr>
        <w:t>3</w:t>
      </w:r>
      <w:r w:rsidR="00795B8C" w:rsidRPr="00236874">
        <w:rPr>
          <w:rFonts w:ascii="Angsana New" w:hAnsi="Angsana New" w:cs="Angsana New"/>
          <w:lang w:val="en-US"/>
        </w:rPr>
        <w:t>0</w:t>
      </w:r>
      <w:r w:rsidRPr="00236874">
        <w:rPr>
          <w:rFonts w:ascii="Angsana New" w:hAnsi="Angsana New" w:cs="Angsana New"/>
          <w:lang w:val="en-US"/>
        </w:rPr>
        <w:t xml:space="preserve"> </w:t>
      </w:r>
      <w:r w:rsidRPr="00236874">
        <w:rPr>
          <w:rFonts w:ascii="Angsana New" w:hAnsi="Angsana New" w:cs="Angsana New" w:hint="cs"/>
          <w:cs/>
          <w:lang w:val="en-US"/>
        </w:rPr>
        <w:t>ม</w:t>
      </w:r>
      <w:r w:rsidR="00795B8C" w:rsidRPr="00236874">
        <w:rPr>
          <w:rFonts w:ascii="Angsana New" w:hAnsi="Angsana New" w:cs="Angsana New" w:hint="cs"/>
          <w:cs/>
          <w:lang w:val="en-US"/>
        </w:rPr>
        <w:t>ิถุนายน</w:t>
      </w:r>
      <w:r w:rsidRPr="00236874">
        <w:rPr>
          <w:rFonts w:ascii="Angsana New" w:hAnsi="Angsana New" w:cs="Angsana New" w:hint="cs"/>
          <w:cs/>
          <w:lang w:val="en-US"/>
        </w:rPr>
        <w:t xml:space="preserve"> </w:t>
      </w:r>
      <w:r w:rsidRPr="00236874">
        <w:rPr>
          <w:rFonts w:ascii="Angsana New" w:hAnsi="Angsana New" w:cs="Angsana New"/>
          <w:lang w:val="en-US"/>
        </w:rPr>
        <w:t>256</w:t>
      </w:r>
      <w:r w:rsidR="003F3E7D" w:rsidRPr="00236874">
        <w:rPr>
          <w:rFonts w:ascii="Angsana New" w:hAnsi="Angsana New" w:cs="Angsana New"/>
          <w:lang w:val="en-US"/>
        </w:rPr>
        <w:t>8</w:t>
      </w:r>
      <w:r w:rsidRPr="00236874">
        <w:rPr>
          <w:rFonts w:ascii="Angsana New" w:hAnsi="Angsana New" w:cs="Angsana New"/>
          <w:cs/>
        </w:rPr>
        <w:t xml:space="preserve"> </w:t>
      </w:r>
      <w:r w:rsidRPr="00236874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236874">
        <w:rPr>
          <w:rFonts w:ascii="Angsana New" w:hAnsi="Angsana New" w:cs="Angsana New"/>
          <w:cs/>
        </w:rPr>
        <w:t>(</w:t>
      </w:r>
      <w:r w:rsidRPr="00236874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236874">
        <w:rPr>
          <w:rFonts w:ascii="Angsana New" w:hAnsi="Angsana New" w:cs="Angsana New"/>
          <w:cs/>
        </w:rPr>
        <w:t xml:space="preserve"> ของบริษัท </w:t>
      </w:r>
      <w:r w:rsidRPr="00236874">
        <w:rPr>
          <w:rFonts w:ascii="Angsana New" w:hAnsi="Angsana New" w:cs="Angsana New" w:hint="cs"/>
          <w:cs/>
        </w:rPr>
        <w:t>ผลิตภัณฑ์ตราเพชร</w:t>
      </w:r>
      <w:r w:rsidRPr="00236874">
        <w:rPr>
          <w:rFonts w:ascii="Angsana New" w:hAnsi="Angsana New" w:cs="Angsana New"/>
          <w:cs/>
        </w:rPr>
        <w:t xml:space="preserve"> จำกัด (มหาชน)</w:t>
      </w:r>
      <w:r w:rsidRPr="00236874">
        <w:rPr>
          <w:rFonts w:ascii="Angsana New" w:hAnsi="Angsana New" w:cs="Angsana New"/>
        </w:rPr>
        <w:t xml:space="preserve"> </w:t>
      </w:r>
      <w:r w:rsidRPr="00236874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236874">
        <w:rPr>
          <w:rFonts w:ascii="Angsana New" w:hAnsi="Angsana New" w:cs="Angsana New"/>
          <w:cs/>
        </w:rPr>
        <w:t xml:space="preserve">บริษัท </w:t>
      </w:r>
      <w:r w:rsidRPr="00236874">
        <w:rPr>
          <w:rFonts w:ascii="Angsana New" w:hAnsi="Angsana New" w:cs="Angsana New" w:hint="cs"/>
          <w:cs/>
        </w:rPr>
        <w:t>ผลิตภัณฑ์ตราเพชร</w:t>
      </w:r>
      <w:r w:rsidRPr="00236874">
        <w:rPr>
          <w:rFonts w:ascii="Angsana New" w:hAnsi="Angsana New" w:cs="Angsana New"/>
          <w:cs/>
        </w:rPr>
        <w:t xml:space="preserve"> จำกัด (มหาชน) </w:t>
      </w:r>
      <w:r w:rsidRPr="00236874">
        <w:rPr>
          <w:rFonts w:ascii="Angsana New" w:hAnsi="Angsana New" w:cs="Angsana New" w:hint="cs"/>
          <w:cs/>
        </w:rPr>
        <w:t>ตามลำดับ</w:t>
      </w:r>
      <w:r w:rsidRPr="00236874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236874">
        <w:rPr>
          <w:rFonts w:ascii="Angsana New" w:hAnsi="Angsana New" w:cs="Angsana New" w:hint="cs"/>
          <w:cs/>
        </w:rPr>
        <w:t>นำเสนอ</w:t>
      </w:r>
      <w:r w:rsidRPr="00236874">
        <w:rPr>
          <w:rFonts w:ascii="Angsana New" w:hAnsi="Angsana New" w:cs="Angsana New"/>
          <w:cs/>
        </w:rPr>
        <w:t>ข้อมูล</w:t>
      </w:r>
      <w:r w:rsidRPr="00236874">
        <w:rPr>
          <w:rFonts w:ascii="Angsana New" w:hAnsi="Angsana New" w:cs="Angsana New" w:hint="cs"/>
          <w:cs/>
        </w:rPr>
        <w:t>ทางการเงิน</w:t>
      </w:r>
      <w:r w:rsidRPr="00236874">
        <w:rPr>
          <w:rFonts w:ascii="Angsana New" w:hAnsi="Angsana New" w:cs="Angsana New"/>
          <w:cs/>
        </w:rPr>
        <w:t>ระหว่างกาลเหล่านี้ตาม</w:t>
      </w:r>
      <w:r w:rsidRPr="00236874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236874">
        <w:rPr>
          <w:rFonts w:ascii="Angsana New" w:hAnsi="Angsana New" w:cs="Angsana New"/>
        </w:rPr>
        <w:t>34</w:t>
      </w:r>
      <w:r w:rsidRPr="00236874">
        <w:rPr>
          <w:rFonts w:ascii="Angsana New" w:hAnsi="Angsana New" w:cs="Angsana New" w:hint="cs"/>
          <w:cs/>
        </w:rPr>
        <w:t xml:space="preserve"> เรื่อง </w:t>
      </w:r>
      <w:r w:rsidRPr="00236874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236874">
        <w:rPr>
          <w:rFonts w:ascii="Angsana New" w:hAnsi="Angsana New" w:cs="Angsana New" w:hint="cs"/>
          <w:cs/>
        </w:rPr>
        <w:t xml:space="preserve"> </w:t>
      </w:r>
      <w:r w:rsidRPr="00236874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236874">
        <w:rPr>
          <w:rFonts w:ascii="Angsana New" w:hAnsi="Angsana New" w:cs="Angsana New" w:hint="cs"/>
          <w:cs/>
        </w:rPr>
        <w:t>ให้</w:t>
      </w:r>
      <w:r w:rsidRPr="00236874">
        <w:rPr>
          <w:rFonts w:ascii="Angsana New" w:hAnsi="Angsana New" w:cs="Angsana New"/>
          <w:cs/>
        </w:rPr>
        <w:t>ข้อสรุป</w:t>
      </w:r>
      <w:r w:rsidRPr="00236874">
        <w:rPr>
          <w:rFonts w:ascii="Angsana New" w:hAnsi="Angsana New" w:cs="Angsana New" w:hint="cs"/>
          <w:cs/>
        </w:rPr>
        <w:t>เกี่ยวกับข้อมูลทาง</w:t>
      </w:r>
      <w:r w:rsidRPr="00236874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236874">
        <w:rPr>
          <w:rFonts w:ascii="Angsana New" w:hAnsi="Angsana New" w:cs="Angsana New" w:hint="cs"/>
          <w:cs/>
        </w:rPr>
        <w:t>า</w:t>
      </w:r>
    </w:p>
    <w:p w14:paraId="60B7A305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3687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2913CDBC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687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236874">
        <w:rPr>
          <w:rFonts w:ascii="Angsana New" w:hAnsi="Angsana New"/>
          <w:sz w:val="30"/>
          <w:szCs w:val="30"/>
        </w:rPr>
        <w:t xml:space="preserve"> 24</w:t>
      </w:r>
      <w:r w:rsidR="00C7712F" w:rsidRPr="00236874">
        <w:rPr>
          <w:rFonts w:ascii="Angsana New" w:hAnsi="Angsana New"/>
          <w:sz w:val="30"/>
          <w:szCs w:val="30"/>
        </w:rPr>
        <w:t>1</w:t>
      </w:r>
      <w:r w:rsidRPr="00236874">
        <w:rPr>
          <w:rFonts w:ascii="Angsana New" w:hAnsi="Angsana New"/>
          <w:sz w:val="30"/>
          <w:szCs w:val="30"/>
        </w:rPr>
        <w:t>0 “</w:t>
      </w:r>
      <w:r w:rsidRPr="0023687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6874">
        <w:rPr>
          <w:rFonts w:ascii="Angsana New" w:hAnsi="Angsana New"/>
          <w:sz w:val="30"/>
          <w:szCs w:val="30"/>
        </w:rPr>
        <w:t>”</w:t>
      </w:r>
      <w:r w:rsidRPr="0023687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36874">
        <w:rPr>
          <w:rFonts w:ascii="Angsana New" w:hAnsi="Angsana New"/>
          <w:sz w:val="30"/>
          <w:szCs w:val="30"/>
        </w:rPr>
        <w:t xml:space="preserve"> </w:t>
      </w:r>
      <w:r w:rsidRPr="00236874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236874">
        <w:rPr>
          <w:rFonts w:ascii="Angsana New" w:hAnsi="Angsana New"/>
          <w:sz w:val="30"/>
          <w:szCs w:val="30"/>
        </w:rPr>
        <w:t xml:space="preserve"> </w:t>
      </w:r>
      <w:r w:rsidRPr="00236874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236874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236874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8051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236874" w:rsidSect="00AA5D15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9D75F0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3687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4DF0B1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36874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36874">
        <w:rPr>
          <w:rFonts w:ascii="Angsana New" w:hAnsi="Angsana New"/>
          <w:spacing w:val="-2"/>
          <w:sz w:val="30"/>
          <w:szCs w:val="30"/>
        </w:rPr>
        <w:t>34</w:t>
      </w:r>
      <w:r w:rsidRPr="00236874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36874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236874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Pr="00236874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236874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236874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6CDB4A3E" w:rsidR="0014448A" w:rsidRPr="00236874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36874">
        <w:rPr>
          <w:rFonts w:ascii="Angsana New" w:hAnsi="Angsana New" w:cs="Angsana New"/>
          <w:cs/>
        </w:rPr>
        <w:t>(</w:t>
      </w:r>
      <w:r w:rsidR="00431220" w:rsidRPr="00236874">
        <w:rPr>
          <w:rFonts w:ascii="Angsana New" w:hAnsi="Angsana New" w:cs="Angsana New" w:hint="cs"/>
          <w:cs/>
          <w:lang w:val="en-US"/>
        </w:rPr>
        <w:t>ฌัลลิกา</w:t>
      </w:r>
      <w:r w:rsidR="00431220" w:rsidRPr="00236874">
        <w:rPr>
          <w:rFonts w:ascii="Angsana New" w:hAnsi="Angsana New" w:cs="Angsana New"/>
          <w:cs/>
          <w:lang w:val="en-US"/>
        </w:rPr>
        <w:t xml:space="preserve"> </w:t>
      </w:r>
      <w:r w:rsidR="00431220" w:rsidRPr="00236874">
        <w:rPr>
          <w:rFonts w:ascii="Angsana New" w:hAnsi="Angsana New" w:cs="Angsana New" w:hint="cs"/>
          <w:cs/>
          <w:lang w:val="en-US"/>
        </w:rPr>
        <w:t>ปัญญา</w:t>
      </w:r>
      <w:r w:rsidRPr="00236874">
        <w:rPr>
          <w:rFonts w:ascii="Angsana New" w:hAnsi="Angsana New" w:cs="Angsana New"/>
          <w:cs/>
        </w:rPr>
        <w:t>)</w:t>
      </w:r>
    </w:p>
    <w:p w14:paraId="7086A40C" w14:textId="77777777" w:rsidR="0014448A" w:rsidRPr="00236874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36874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2239653D" w:rsidR="0014448A" w:rsidRPr="00236874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36874">
        <w:rPr>
          <w:rFonts w:ascii="Angsana New" w:hAnsi="Angsana New" w:cs="Angsana New"/>
          <w:cs/>
        </w:rPr>
        <w:t xml:space="preserve">เลขทะเบียน </w:t>
      </w:r>
      <w:r w:rsidR="00431220" w:rsidRPr="00236874">
        <w:rPr>
          <w:rFonts w:ascii="Angsana New" w:hAnsi="Angsana New" w:cs="Angsana New"/>
          <w:lang w:val="en-US"/>
        </w:rPr>
        <w:t>11872</w:t>
      </w:r>
    </w:p>
    <w:p w14:paraId="3B848971" w14:textId="77777777" w:rsidR="0014448A" w:rsidRPr="00236874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3687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236874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3687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5ECF69A0" w:rsidR="00404283" w:rsidRPr="00236874" w:rsidRDefault="003F3E7D" w:rsidP="007E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 w:rsidRPr="00236874">
        <w:rPr>
          <w:rFonts w:ascii="Angsana New" w:eastAsia="Calibri" w:hAnsi="Angsana New"/>
          <w:sz w:val="30"/>
          <w:szCs w:val="30"/>
        </w:rPr>
        <w:t>5</w:t>
      </w:r>
      <w:r w:rsidR="007E07E2" w:rsidRPr="00236874">
        <w:rPr>
          <w:rFonts w:ascii="Angsana New" w:eastAsia="Calibri" w:hAnsi="Angsana New"/>
          <w:sz w:val="30"/>
          <w:szCs w:val="30"/>
          <w:cs/>
        </w:rPr>
        <w:t xml:space="preserve"> </w:t>
      </w:r>
      <w:r w:rsidR="00795B8C" w:rsidRPr="00236874">
        <w:rPr>
          <w:rFonts w:ascii="Angsana New" w:eastAsia="Calibri" w:hAnsi="Angsana New" w:hint="cs"/>
          <w:sz w:val="30"/>
          <w:szCs w:val="30"/>
          <w:cs/>
        </w:rPr>
        <w:t>สิงหาคม</w:t>
      </w:r>
      <w:r w:rsidR="007E07E2" w:rsidRPr="00236874">
        <w:rPr>
          <w:rFonts w:ascii="Angsana New" w:eastAsia="Calibri" w:hAnsi="Angsana New"/>
          <w:sz w:val="30"/>
          <w:szCs w:val="30"/>
          <w:cs/>
        </w:rPr>
        <w:t xml:space="preserve"> </w:t>
      </w:r>
      <w:r w:rsidR="00C7712F" w:rsidRPr="00236874">
        <w:rPr>
          <w:rFonts w:ascii="Angsana New" w:hAnsi="Angsana New" w:hint="cs"/>
          <w:sz w:val="30"/>
          <w:szCs w:val="30"/>
        </w:rPr>
        <w:t>256</w:t>
      </w:r>
      <w:r w:rsidRPr="00236874">
        <w:rPr>
          <w:rFonts w:ascii="Angsana New" w:hAnsi="Angsana New"/>
          <w:sz w:val="30"/>
          <w:szCs w:val="30"/>
        </w:rPr>
        <w:t>8</w:t>
      </w:r>
    </w:p>
    <w:p w14:paraId="4090909C" w14:textId="77777777" w:rsidR="00E954CA" w:rsidRPr="00E954CA" w:rsidRDefault="00E954CA" w:rsidP="00E95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sectPr w:rsidR="00E954CA" w:rsidRPr="00E954CA" w:rsidSect="00653DB9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DE928" w14:textId="77777777" w:rsidR="003072A1" w:rsidRDefault="003072A1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0F560D6E" w14:textId="77777777" w:rsidR="003072A1" w:rsidRDefault="003072A1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19F69" w14:textId="5F74EDE6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7712F" w:rsidRPr="00C7712F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7643D743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653DB9">
      <w:rPr>
        <w:rFonts w:ascii="Angsana New" w:hAnsi="Angsana New"/>
        <w:noProof/>
        <w:sz w:val="30"/>
        <w:szCs w:val="30"/>
      </w:rPr>
      <w:t>DRTt1-Q2'25-set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A5F24" w14:textId="77777777" w:rsidR="00653DB9" w:rsidRDefault="00653D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E768" w14:textId="77777777" w:rsidR="00670B27" w:rsidRDefault="00670B2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653DB9" w:rsidRDefault="00834A88" w:rsidP="002F7B22">
    <w:pPr>
      <w:pStyle w:val="Footer"/>
      <w:ind w:right="360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B2AF4" w14:textId="77777777" w:rsidR="003072A1" w:rsidRDefault="003072A1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B32992F" w14:textId="77777777" w:rsidR="003072A1" w:rsidRDefault="003072A1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61831" w14:textId="77777777" w:rsidR="00653DB9" w:rsidRDefault="00653D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066B" w14:textId="2A1405DC" w:rsidR="00AA1F67" w:rsidRPr="00834978" w:rsidRDefault="00AA1F67" w:rsidP="00834978">
    <w:pPr>
      <w:pStyle w:val="Header"/>
      <w:rPr>
        <w:rFonts w:ascii="Angsana New" w:hAnsi="Angsana New"/>
        <w:sz w:val="52"/>
        <w:szCs w:val="52"/>
      </w:rPr>
    </w:pPr>
  </w:p>
  <w:p w14:paraId="5D3199B1" w14:textId="52E21429" w:rsidR="00834978" w:rsidRPr="00834978" w:rsidRDefault="00834978" w:rsidP="00834978">
    <w:pPr>
      <w:pStyle w:val="Header"/>
      <w:rPr>
        <w:rFonts w:ascii="Angsana New" w:hAnsi="Angsana New"/>
        <w:sz w:val="52"/>
        <w:szCs w:val="52"/>
      </w:rPr>
    </w:pPr>
  </w:p>
  <w:p w14:paraId="462C4236" w14:textId="77777777" w:rsidR="00834978" w:rsidRPr="00834978" w:rsidRDefault="00834978" w:rsidP="00834978">
    <w:pPr>
      <w:pStyle w:val="Header"/>
      <w:rPr>
        <w:rFonts w:ascii="Angsana New" w:hAnsi="Angsana New"/>
        <w:sz w:val="52"/>
        <w:szCs w:val="52"/>
      </w:rPr>
    </w:pPr>
  </w:p>
  <w:p w14:paraId="7BC97959" w14:textId="7B4135BA" w:rsidR="00834978" w:rsidRPr="00834978" w:rsidRDefault="00834978" w:rsidP="00834978">
    <w:pPr>
      <w:pStyle w:val="Header"/>
      <w:rPr>
        <w:rFonts w:ascii="Angsana New" w:hAnsi="Angsana New"/>
        <w:sz w:val="52"/>
        <w:szCs w:val="52"/>
      </w:rPr>
    </w:pPr>
  </w:p>
  <w:p w14:paraId="0FB71E14" w14:textId="7F09A254" w:rsidR="00834978" w:rsidRPr="00834978" w:rsidRDefault="00834978" w:rsidP="00834978">
    <w:pPr>
      <w:pStyle w:val="Header"/>
      <w:rPr>
        <w:rFonts w:ascii="Angsana New" w:hAnsi="Angsana New"/>
        <w:sz w:val="52"/>
        <w:szCs w:val="52"/>
      </w:rPr>
    </w:pPr>
  </w:p>
  <w:p w14:paraId="60A3685F" w14:textId="77777777" w:rsidR="004878F3" w:rsidRPr="00834978" w:rsidRDefault="004878F3" w:rsidP="00834978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9C53A" w14:textId="14A02F3E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604129F3" w14:textId="3EF3339B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130FA378" w14:textId="59FEE41F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22825593" w14:textId="7D19B9D9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5EFBA4AE" w14:textId="76E981F2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772B1FD7" w14:textId="4C716FEB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36DF6B1B" w14:textId="341CB164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4BCE2736" w14:textId="77777777" w:rsidR="004878F3" w:rsidRPr="004878F3" w:rsidRDefault="004878F3" w:rsidP="00834978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E5FB2" w14:textId="77777777" w:rsidR="007F6C42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E16EA81" w14:textId="77777777" w:rsidR="00F409CC" w:rsidRDefault="00F409CC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E15D36F" w14:textId="77777777" w:rsidR="00F409CC" w:rsidRDefault="00F409CC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C184B13" w14:textId="77777777" w:rsidR="00F409CC" w:rsidRPr="007A52D5" w:rsidRDefault="00F409CC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4694392"/>
    <w:multiLevelType w:val="hybridMultilevel"/>
    <w:tmpl w:val="E8383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5"/>
  </w:num>
  <w:num w:numId="12" w16cid:durableId="1073236447">
    <w:abstractNumId w:val="11"/>
  </w:num>
  <w:num w:numId="13" w16cid:durableId="2041392982">
    <w:abstractNumId w:val="19"/>
  </w:num>
  <w:num w:numId="14" w16cid:durableId="566962859">
    <w:abstractNumId w:val="13"/>
  </w:num>
  <w:num w:numId="15" w16cid:durableId="1664161429">
    <w:abstractNumId w:val="16"/>
  </w:num>
  <w:num w:numId="16" w16cid:durableId="1752775585">
    <w:abstractNumId w:val="18"/>
  </w:num>
  <w:num w:numId="17" w16cid:durableId="83958603">
    <w:abstractNumId w:val="17"/>
  </w:num>
  <w:num w:numId="18" w16cid:durableId="290324976">
    <w:abstractNumId w:val="20"/>
  </w:num>
  <w:num w:numId="19" w16cid:durableId="1969118365">
    <w:abstractNumId w:val="14"/>
  </w:num>
  <w:num w:numId="20" w16cid:durableId="2014718096">
    <w:abstractNumId w:val="21"/>
  </w:num>
  <w:num w:numId="21" w16cid:durableId="503058465">
    <w:abstractNumId w:val="12"/>
  </w:num>
  <w:num w:numId="22" w16cid:durableId="752363295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389"/>
    <w:rsid w:val="00002C9A"/>
    <w:rsid w:val="00002CE4"/>
    <w:rsid w:val="0000332D"/>
    <w:rsid w:val="00003FEC"/>
    <w:rsid w:val="00004C81"/>
    <w:rsid w:val="00004D64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1688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6966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045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1BB3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939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7D4"/>
    <w:rsid w:val="00091C22"/>
    <w:rsid w:val="0009238A"/>
    <w:rsid w:val="00092676"/>
    <w:rsid w:val="00092D70"/>
    <w:rsid w:val="00093013"/>
    <w:rsid w:val="0009319A"/>
    <w:rsid w:val="00093553"/>
    <w:rsid w:val="000937ED"/>
    <w:rsid w:val="00093AB3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3AE"/>
    <w:rsid w:val="00097DAD"/>
    <w:rsid w:val="000A13D8"/>
    <w:rsid w:val="000A1CF8"/>
    <w:rsid w:val="000A2E33"/>
    <w:rsid w:val="000A32B1"/>
    <w:rsid w:val="000A3BC3"/>
    <w:rsid w:val="000A4959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058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016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1FD3"/>
    <w:rsid w:val="001327A4"/>
    <w:rsid w:val="001331A8"/>
    <w:rsid w:val="00133269"/>
    <w:rsid w:val="001334A1"/>
    <w:rsid w:val="00134BF8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4AB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658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296E"/>
    <w:rsid w:val="0016301E"/>
    <w:rsid w:val="00163387"/>
    <w:rsid w:val="00164165"/>
    <w:rsid w:val="001643B6"/>
    <w:rsid w:val="00164488"/>
    <w:rsid w:val="001645A3"/>
    <w:rsid w:val="00164871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21F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1F8"/>
    <w:rsid w:val="00185DC4"/>
    <w:rsid w:val="001861C8"/>
    <w:rsid w:val="0018665C"/>
    <w:rsid w:val="00186B9B"/>
    <w:rsid w:val="00187D12"/>
    <w:rsid w:val="0019035A"/>
    <w:rsid w:val="00191113"/>
    <w:rsid w:val="001912D7"/>
    <w:rsid w:val="001914E2"/>
    <w:rsid w:val="001915A8"/>
    <w:rsid w:val="001918D1"/>
    <w:rsid w:val="00191BD7"/>
    <w:rsid w:val="00192B7F"/>
    <w:rsid w:val="00192FD3"/>
    <w:rsid w:val="0019329C"/>
    <w:rsid w:val="00194364"/>
    <w:rsid w:val="00194C78"/>
    <w:rsid w:val="00195A80"/>
    <w:rsid w:val="00195C71"/>
    <w:rsid w:val="00195CA0"/>
    <w:rsid w:val="00196566"/>
    <w:rsid w:val="00196944"/>
    <w:rsid w:val="0019755B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470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014B"/>
    <w:rsid w:val="001C1E9E"/>
    <w:rsid w:val="001C2299"/>
    <w:rsid w:val="001C22B6"/>
    <w:rsid w:val="001C2586"/>
    <w:rsid w:val="001C2934"/>
    <w:rsid w:val="001C3896"/>
    <w:rsid w:val="001C3914"/>
    <w:rsid w:val="001C3EB9"/>
    <w:rsid w:val="001C421F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6EDA"/>
    <w:rsid w:val="001C7E31"/>
    <w:rsid w:val="001C7FB5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4DE1"/>
    <w:rsid w:val="001D6A07"/>
    <w:rsid w:val="001D777B"/>
    <w:rsid w:val="001D7DD0"/>
    <w:rsid w:val="001D7E6D"/>
    <w:rsid w:val="001E030D"/>
    <w:rsid w:val="001E0691"/>
    <w:rsid w:val="001E0C7E"/>
    <w:rsid w:val="001E0D0D"/>
    <w:rsid w:val="001E1F51"/>
    <w:rsid w:val="001E2B70"/>
    <w:rsid w:val="001E343D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2C74"/>
    <w:rsid w:val="001F3565"/>
    <w:rsid w:val="001F3590"/>
    <w:rsid w:val="001F3B34"/>
    <w:rsid w:val="001F3CD2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3C1E"/>
    <w:rsid w:val="00213E38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0F21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393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874"/>
    <w:rsid w:val="00236EC7"/>
    <w:rsid w:val="002372C4"/>
    <w:rsid w:val="00237541"/>
    <w:rsid w:val="00237D45"/>
    <w:rsid w:val="002401B8"/>
    <w:rsid w:val="00240BDC"/>
    <w:rsid w:val="002417AE"/>
    <w:rsid w:val="00241A2B"/>
    <w:rsid w:val="00241E06"/>
    <w:rsid w:val="00241E81"/>
    <w:rsid w:val="0024223B"/>
    <w:rsid w:val="00242CB2"/>
    <w:rsid w:val="00242F74"/>
    <w:rsid w:val="00243C27"/>
    <w:rsid w:val="002443C8"/>
    <w:rsid w:val="0024451F"/>
    <w:rsid w:val="00244ACC"/>
    <w:rsid w:val="0024553C"/>
    <w:rsid w:val="002456BC"/>
    <w:rsid w:val="0024602E"/>
    <w:rsid w:val="00246323"/>
    <w:rsid w:val="00246574"/>
    <w:rsid w:val="00247623"/>
    <w:rsid w:val="00247876"/>
    <w:rsid w:val="002479A1"/>
    <w:rsid w:val="00247B28"/>
    <w:rsid w:val="00247EEA"/>
    <w:rsid w:val="0025085F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6FF4"/>
    <w:rsid w:val="00257655"/>
    <w:rsid w:val="00257F0E"/>
    <w:rsid w:val="00260293"/>
    <w:rsid w:val="00260D54"/>
    <w:rsid w:val="0026118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5D78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5937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121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0E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06B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CE2"/>
    <w:rsid w:val="002E4331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2A1"/>
    <w:rsid w:val="0030780B"/>
    <w:rsid w:val="00307875"/>
    <w:rsid w:val="0030789C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CA3"/>
    <w:rsid w:val="00313E1A"/>
    <w:rsid w:val="00313F39"/>
    <w:rsid w:val="00314002"/>
    <w:rsid w:val="003140FD"/>
    <w:rsid w:val="00314597"/>
    <w:rsid w:val="00314A1F"/>
    <w:rsid w:val="00314ACB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87D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0E0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2FE"/>
    <w:rsid w:val="00357DC8"/>
    <w:rsid w:val="00360061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4CA5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2828"/>
    <w:rsid w:val="00393460"/>
    <w:rsid w:val="00393939"/>
    <w:rsid w:val="00393A6A"/>
    <w:rsid w:val="00393C51"/>
    <w:rsid w:val="00393CD7"/>
    <w:rsid w:val="00393E0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EB8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114F"/>
    <w:rsid w:val="003B1B35"/>
    <w:rsid w:val="003B213D"/>
    <w:rsid w:val="003B31B6"/>
    <w:rsid w:val="003B32C3"/>
    <w:rsid w:val="003B37CA"/>
    <w:rsid w:val="003B388D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45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3E7D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5D99"/>
    <w:rsid w:val="00475EFC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8F3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4C65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AAB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10D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C7FE6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775"/>
    <w:rsid w:val="004F195E"/>
    <w:rsid w:val="004F209F"/>
    <w:rsid w:val="004F248A"/>
    <w:rsid w:val="004F25CA"/>
    <w:rsid w:val="004F2A50"/>
    <w:rsid w:val="004F2E6F"/>
    <w:rsid w:val="004F3B61"/>
    <w:rsid w:val="004F3CD3"/>
    <w:rsid w:val="004F3E1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2ECB"/>
    <w:rsid w:val="0050434E"/>
    <w:rsid w:val="0050495E"/>
    <w:rsid w:val="00504BB8"/>
    <w:rsid w:val="00504CEE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3B3"/>
    <w:rsid w:val="00515627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9D6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3F34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67670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1A1E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7F2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6CD3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B96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05A"/>
    <w:rsid w:val="005B669D"/>
    <w:rsid w:val="005B66E3"/>
    <w:rsid w:val="005B729B"/>
    <w:rsid w:val="005B7438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073"/>
    <w:rsid w:val="005D023B"/>
    <w:rsid w:val="005D03F0"/>
    <w:rsid w:val="005D0409"/>
    <w:rsid w:val="005D0D48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40D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5928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3FD2"/>
    <w:rsid w:val="006343A2"/>
    <w:rsid w:val="00634542"/>
    <w:rsid w:val="00634A89"/>
    <w:rsid w:val="0063509D"/>
    <w:rsid w:val="00635191"/>
    <w:rsid w:val="00635244"/>
    <w:rsid w:val="00635312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DB9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B27"/>
    <w:rsid w:val="00670F12"/>
    <w:rsid w:val="00672385"/>
    <w:rsid w:val="006726C2"/>
    <w:rsid w:val="006729C4"/>
    <w:rsid w:val="0067314D"/>
    <w:rsid w:val="006735B2"/>
    <w:rsid w:val="00673986"/>
    <w:rsid w:val="006739CD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03A9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07D"/>
    <w:rsid w:val="006A6975"/>
    <w:rsid w:val="006A6D32"/>
    <w:rsid w:val="006A721C"/>
    <w:rsid w:val="006A72D3"/>
    <w:rsid w:val="006A7A0B"/>
    <w:rsid w:val="006B049B"/>
    <w:rsid w:val="006B0538"/>
    <w:rsid w:val="006B066E"/>
    <w:rsid w:val="006B0C0E"/>
    <w:rsid w:val="006B0E79"/>
    <w:rsid w:val="006B15B6"/>
    <w:rsid w:val="006B1AD0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4D22"/>
    <w:rsid w:val="006D59B8"/>
    <w:rsid w:val="006D63AC"/>
    <w:rsid w:val="006D6DB9"/>
    <w:rsid w:val="006D6E9F"/>
    <w:rsid w:val="006D6F8A"/>
    <w:rsid w:val="006D71B7"/>
    <w:rsid w:val="006D7949"/>
    <w:rsid w:val="006D7B05"/>
    <w:rsid w:val="006E00A1"/>
    <w:rsid w:val="006E011D"/>
    <w:rsid w:val="006E0D2B"/>
    <w:rsid w:val="006E0DC8"/>
    <w:rsid w:val="006E0F04"/>
    <w:rsid w:val="006E130F"/>
    <w:rsid w:val="006E2CB6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42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1F1E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09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68E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3707A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0F6A"/>
    <w:rsid w:val="00761619"/>
    <w:rsid w:val="00761920"/>
    <w:rsid w:val="00761D54"/>
    <w:rsid w:val="007622ED"/>
    <w:rsid w:val="00762527"/>
    <w:rsid w:val="007628E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883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35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37D"/>
    <w:rsid w:val="00794BAD"/>
    <w:rsid w:val="00795B8C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531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775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4C73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BA6"/>
    <w:rsid w:val="007E2E5C"/>
    <w:rsid w:val="007E329F"/>
    <w:rsid w:val="007E3B27"/>
    <w:rsid w:val="007E3BD5"/>
    <w:rsid w:val="007E41DE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2D6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689"/>
    <w:rsid w:val="008219B6"/>
    <w:rsid w:val="00821FDB"/>
    <w:rsid w:val="008224DE"/>
    <w:rsid w:val="0082259E"/>
    <w:rsid w:val="008230FA"/>
    <w:rsid w:val="0082324F"/>
    <w:rsid w:val="00823AE9"/>
    <w:rsid w:val="00823DDF"/>
    <w:rsid w:val="008242F0"/>
    <w:rsid w:val="0082527B"/>
    <w:rsid w:val="008252D7"/>
    <w:rsid w:val="008259A8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978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495"/>
    <w:rsid w:val="00847608"/>
    <w:rsid w:val="00847B91"/>
    <w:rsid w:val="00850604"/>
    <w:rsid w:val="00850710"/>
    <w:rsid w:val="00850A15"/>
    <w:rsid w:val="00850A17"/>
    <w:rsid w:val="00850DC2"/>
    <w:rsid w:val="0085126F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749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4F40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1A77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FE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A0D"/>
    <w:rsid w:val="008D7A28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116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0BE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649F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4FAE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463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02F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2770D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811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7F6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5CB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25E0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B97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92D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79B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9F77FF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62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1BC"/>
    <w:rsid w:val="00A3320E"/>
    <w:rsid w:val="00A33BE3"/>
    <w:rsid w:val="00A34DEB"/>
    <w:rsid w:val="00A357D0"/>
    <w:rsid w:val="00A36E15"/>
    <w:rsid w:val="00A400D2"/>
    <w:rsid w:val="00A402B4"/>
    <w:rsid w:val="00A40421"/>
    <w:rsid w:val="00A40D55"/>
    <w:rsid w:val="00A41012"/>
    <w:rsid w:val="00A41067"/>
    <w:rsid w:val="00A41168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47978"/>
    <w:rsid w:val="00A50374"/>
    <w:rsid w:val="00A50B77"/>
    <w:rsid w:val="00A512DC"/>
    <w:rsid w:val="00A5136C"/>
    <w:rsid w:val="00A516BE"/>
    <w:rsid w:val="00A51A74"/>
    <w:rsid w:val="00A51DDA"/>
    <w:rsid w:val="00A5232D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64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67FB8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0791"/>
    <w:rsid w:val="00A81384"/>
    <w:rsid w:val="00A81556"/>
    <w:rsid w:val="00A81BF5"/>
    <w:rsid w:val="00A82929"/>
    <w:rsid w:val="00A838E3"/>
    <w:rsid w:val="00A840C1"/>
    <w:rsid w:val="00A85B50"/>
    <w:rsid w:val="00A85EA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D67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1F67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165A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3AA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39BB"/>
    <w:rsid w:val="00AF45DA"/>
    <w:rsid w:val="00AF5025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47E24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156"/>
    <w:rsid w:val="00B5346C"/>
    <w:rsid w:val="00B53619"/>
    <w:rsid w:val="00B53C3C"/>
    <w:rsid w:val="00B53CAF"/>
    <w:rsid w:val="00B54061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8B2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4BD6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399"/>
    <w:rsid w:val="00B8066F"/>
    <w:rsid w:val="00B808ED"/>
    <w:rsid w:val="00B80D5D"/>
    <w:rsid w:val="00B81857"/>
    <w:rsid w:val="00B81B0B"/>
    <w:rsid w:val="00B82011"/>
    <w:rsid w:val="00B8231A"/>
    <w:rsid w:val="00B824EE"/>
    <w:rsid w:val="00B82526"/>
    <w:rsid w:val="00B82B5F"/>
    <w:rsid w:val="00B82C02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507"/>
    <w:rsid w:val="00BA0708"/>
    <w:rsid w:val="00BA09FE"/>
    <w:rsid w:val="00BA0A82"/>
    <w:rsid w:val="00BA1A7E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630"/>
    <w:rsid w:val="00BB0D27"/>
    <w:rsid w:val="00BB0EE0"/>
    <w:rsid w:val="00BB1886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72C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2F9"/>
    <w:rsid w:val="00BC4B4B"/>
    <w:rsid w:val="00BC502D"/>
    <w:rsid w:val="00BC5043"/>
    <w:rsid w:val="00BC57B2"/>
    <w:rsid w:val="00BC5818"/>
    <w:rsid w:val="00BC65E6"/>
    <w:rsid w:val="00BD1D0C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3EBC"/>
    <w:rsid w:val="00BD4E81"/>
    <w:rsid w:val="00BD56C1"/>
    <w:rsid w:val="00BD5D19"/>
    <w:rsid w:val="00BD5D87"/>
    <w:rsid w:val="00BD5DFA"/>
    <w:rsid w:val="00BD6354"/>
    <w:rsid w:val="00BD6B26"/>
    <w:rsid w:val="00BD6E4A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C7B"/>
    <w:rsid w:val="00BF0D31"/>
    <w:rsid w:val="00BF0D48"/>
    <w:rsid w:val="00BF1E64"/>
    <w:rsid w:val="00BF2B6E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894"/>
    <w:rsid w:val="00C12B03"/>
    <w:rsid w:val="00C12E8F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88"/>
    <w:rsid w:val="00C246E1"/>
    <w:rsid w:val="00C24CC5"/>
    <w:rsid w:val="00C25075"/>
    <w:rsid w:val="00C2520D"/>
    <w:rsid w:val="00C262D7"/>
    <w:rsid w:val="00C2683C"/>
    <w:rsid w:val="00C26FBA"/>
    <w:rsid w:val="00C27F0C"/>
    <w:rsid w:val="00C27F43"/>
    <w:rsid w:val="00C308C1"/>
    <w:rsid w:val="00C311BF"/>
    <w:rsid w:val="00C311E6"/>
    <w:rsid w:val="00C31D01"/>
    <w:rsid w:val="00C31D7B"/>
    <w:rsid w:val="00C323D8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1F48"/>
    <w:rsid w:val="00C52283"/>
    <w:rsid w:val="00C52C66"/>
    <w:rsid w:val="00C52F3D"/>
    <w:rsid w:val="00C53AA6"/>
    <w:rsid w:val="00C53E88"/>
    <w:rsid w:val="00C54093"/>
    <w:rsid w:val="00C54119"/>
    <w:rsid w:val="00C54A35"/>
    <w:rsid w:val="00C54B96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0C6"/>
    <w:rsid w:val="00C64186"/>
    <w:rsid w:val="00C645D5"/>
    <w:rsid w:val="00C6695F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1FBA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6D57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87EE5"/>
    <w:rsid w:val="00C90097"/>
    <w:rsid w:val="00C90116"/>
    <w:rsid w:val="00C90B44"/>
    <w:rsid w:val="00C91110"/>
    <w:rsid w:val="00C91252"/>
    <w:rsid w:val="00C91DFF"/>
    <w:rsid w:val="00C921B3"/>
    <w:rsid w:val="00C92A51"/>
    <w:rsid w:val="00C92A70"/>
    <w:rsid w:val="00C92C3D"/>
    <w:rsid w:val="00C934CB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60D5"/>
    <w:rsid w:val="00C96448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31F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322"/>
    <w:rsid w:val="00CB43FA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181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1F05"/>
    <w:rsid w:val="00CF236F"/>
    <w:rsid w:val="00CF2B24"/>
    <w:rsid w:val="00CF34E8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C76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8F7"/>
    <w:rsid w:val="00D11D6E"/>
    <w:rsid w:val="00D135EB"/>
    <w:rsid w:val="00D139BD"/>
    <w:rsid w:val="00D13A8B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21E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1C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D0C"/>
    <w:rsid w:val="00D41D47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5DE3"/>
    <w:rsid w:val="00D464CD"/>
    <w:rsid w:val="00D47456"/>
    <w:rsid w:val="00D475AB"/>
    <w:rsid w:val="00D47D1E"/>
    <w:rsid w:val="00D47D95"/>
    <w:rsid w:val="00D47DEC"/>
    <w:rsid w:val="00D50155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20F"/>
    <w:rsid w:val="00D55755"/>
    <w:rsid w:val="00D5589C"/>
    <w:rsid w:val="00D56357"/>
    <w:rsid w:val="00D56461"/>
    <w:rsid w:val="00D56692"/>
    <w:rsid w:val="00D56D8B"/>
    <w:rsid w:val="00D56E54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0B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4F8"/>
    <w:rsid w:val="00D92CD0"/>
    <w:rsid w:val="00D93FFC"/>
    <w:rsid w:val="00D94199"/>
    <w:rsid w:val="00D94681"/>
    <w:rsid w:val="00D94889"/>
    <w:rsid w:val="00D94B2C"/>
    <w:rsid w:val="00D94DCB"/>
    <w:rsid w:val="00D9519D"/>
    <w:rsid w:val="00D9556E"/>
    <w:rsid w:val="00D95621"/>
    <w:rsid w:val="00D95A8E"/>
    <w:rsid w:val="00D96164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106"/>
    <w:rsid w:val="00DB58C3"/>
    <w:rsid w:val="00DB5FAF"/>
    <w:rsid w:val="00DB60E2"/>
    <w:rsid w:val="00DB771A"/>
    <w:rsid w:val="00DB7A44"/>
    <w:rsid w:val="00DB7DD3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C6BE1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E0"/>
    <w:rsid w:val="00DE03F4"/>
    <w:rsid w:val="00DE0CEB"/>
    <w:rsid w:val="00DE142C"/>
    <w:rsid w:val="00DE158B"/>
    <w:rsid w:val="00DE1602"/>
    <w:rsid w:val="00DE17AD"/>
    <w:rsid w:val="00DE1AD9"/>
    <w:rsid w:val="00DE29BA"/>
    <w:rsid w:val="00DE2B6C"/>
    <w:rsid w:val="00DE2BF2"/>
    <w:rsid w:val="00DE2C65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67BE"/>
    <w:rsid w:val="00DE7596"/>
    <w:rsid w:val="00DE7E27"/>
    <w:rsid w:val="00DE7F02"/>
    <w:rsid w:val="00DE7F51"/>
    <w:rsid w:val="00DF00B5"/>
    <w:rsid w:val="00DF0D2C"/>
    <w:rsid w:val="00DF10C2"/>
    <w:rsid w:val="00DF1A28"/>
    <w:rsid w:val="00DF242C"/>
    <w:rsid w:val="00DF242D"/>
    <w:rsid w:val="00DF271D"/>
    <w:rsid w:val="00DF3031"/>
    <w:rsid w:val="00DF320A"/>
    <w:rsid w:val="00DF32D6"/>
    <w:rsid w:val="00DF372B"/>
    <w:rsid w:val="00DF38C6"/>
    <w:rsid w:val="00DF3961"/>
    <w:rsid w:val="00DF58C0"/>
    <w:rsid w:val="00DF60C2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17DC2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1F9F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BF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0CB0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4A5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05F1"/>
    <w:rsid w:val="00E81044"/>
    <w:rsid w:val="00E812C9"/>
    <w:rsid w:val="00E82072"/>
    <w:rsid w:val="00E82150"/>
    <w:rsid w:val="00E829ED"/>
    <w:rsid w:val="00E82D88"/>
    <w:rsid w:val="00E82E90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4CA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672"/>
    <w:rsid w:val="00EA2A46"/>
    <w:rsid w:val="00EA2C5F"/>
    <w:rsid w:val="00EA3216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4EE"/>
    <w:rsid w:val="00EC174F"/>
    <w:rsid w:val="00EC1845"/>
    <w:rsid w:val="00EC2C37"/>
    <w:rsid w:val="00EC2CE5"/>
    <w:rsid w:val="00EC35C3"/>
    <w:rsid w:val="00EC3878"/>
    <w:rsid w:val="00EC4484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15"/>
    <w:rsid w:val="00ED5EE8"/>
    <w:rsid w:val="00ED6169"/>
    <w:rsid w:val="00ED68E0"/>
    <w:rsid w:val="00ED7054"/>
    <w:rsid w:val="00ED7971"/>
    <w:rsid w:val="00EE05D6"/>
    <w:rsid w:val="00EE0913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61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12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9CC"/>
    <w:rsid w:val="00F40F67"/>
    <w:rsid w:val="00F41440"/>
    <w:rsid w:val="00F4160A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905"/>
    <w:rsid w:val="00F71CBF"/>
    <w:rsid w:val="00F7244E"/>
    <w:rsid w:val="00F73169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30C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541C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091B"/>
    <w:rsid w:val="00FB12B3"/>
    <w:rsid w:val="00FB2066"/>
    <w:rsid w:val="00FB247A"/>
    <w:rsid w:val="00FB2D60"/>
    <w:rsid w:val="00FB301E"/>
    <w:rsid w:val="00FB3701"/>
    <w:rsid w:val="00FB37F1"/>
    <w:rsid w:val="00FB3919"/>
    <w:rsid w:val="00FB421B"/>
    <w:rsid w:val="00FB42DE"/>
    <w:rsid w:val="00FB4345"/>
    <w:rsid w:val="00FB4DC5"/>
    <w:rsid w:val="00FB4F45"/>
    <w:rsid w:val="00FB5157"/>
    <w:rsid w:val="00FB59E6"/>
    <w:rsid w:val="00FB6395"/>
    <w:rsid w:val="00FB64B9"/>
    <w:rsid w:val="00FB65A2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22DF"/>
    <w:rsid w:val="00FC4143"/>
    <w:rsid w:val="00FC51B7"/>
    <w:rsid w:val="00FC51CF"/>
    <w:rsid w:val="00FC556E"/>
    <w:rsid w:val="00FC57AA"/>
    <w:rsid w:val="00FC6065"/>
    <w:rsid w:val="00FC611E"/>
    <w:rsid w:val="00FC6B13"/>
    <w:rsid w:val="00FC7356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2CCD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D73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8EC72D-0332-43AF-BA23-9CD6D33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3</Pages>
  <Words>407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9</cp:revision>
  <cp:lastPrinted>2025-08-01T08:03:00Z</cp:lastPrinted>
  <dcterms:created xsi:type="dcterms:W3CDTF">2025-08-01T08:01:00Z</dcterms:created>
  <dcterms:modified xsi:type="dcterms:W3CDTF">2025-08-05T01:56:00Z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