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270"/>
        <w:gridCol w:w="8100"/>
      </w:tblGrid>
      <w:tr w:rsidR="00BA310A" w:rsidRPr="00236874" w14:paraId="48EDB66F" w14:textId="77777777" w:rsidTr="008642BD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2440A56" w14:textId="77777777" w:rsidR="00BA310A" w:rsidRPr="00236874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bookmarkStart w:id="0" w:name="_Hlk37593882"/>
            <w:r w:rsidRPr="0023687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D2577" w14:textId="77777777" w:rsidR="00BA310A" w:rsidRPr="00236874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2FDC1" w14:textId="77777777" w:rsidR="00BA310A" w:rsidRPr="00236874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36874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BA310A" w:rsidRPr="00236874" w14:paraId="4907B7CE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27CAF5E" w14:textId="77777777" w:rsidR="00BA310A" w:rsidRPr="00236874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4608A54" w14:textId="77777777" w:rsidR="00BA310A" w:rsidRPr="00236874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6A7A8E8" w14:textId="77777777" w:rsidR="00BA310A" w:rsidRPr="00236874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BA310A" w:rsidRPr="00236874" w14:paraId="476F3E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DC731A0" w14:textId="759C6AAE" w:rsidR="00BA310A" w:rsidRPr="00236874" w:rsidRDefault="00C7712F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DC795B9" w14:textId="77777777" w:rsidR="00BA310A" w:rsidRPr="00236874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CC7C8CC" w14:textId="77777777" w:rsidR="00BA310A" w:rsidRPr="00236874" w:rsidRDefault="00BA310A" w:rsidP="00D34EB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3687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231458" w:rsidRPr="00236874" w14:paraId="0DC31792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BEE3690" w14:textId="6E136D1A" w:rsidR="00231458" w:rsidRPr="00236874" w:rsidRDefault="00352E5E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CB0214F" w14:textId="77777777" w:rsidR="00231458" w:rsidRPr="00236874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BFAC0CB" w14:textId="77777777" w:rsidR="00231458" w:rsidRPr="00236874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3687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31458" w:rsidRPr="00236874" w14:paraId="5E4E3F9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C07B6D1" w14:textId="50AA16C4" w:rsidR="00231458" w:rsidRPr="00236874" w:rsidRDefault="00834A8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0EFD3550" w14:textId="77777777" w:rsidR="00231458" w:rsidRPr="00236874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2F92F" w14:textId="77777777" w:rsidR="00231458" w:rsidRPr="00236874" w:rsidRDefault="00231458" w:rsidP="0023145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3687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164871" w:rsidRPr="00236874" w14:paraId="6E898D4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6B765347" w14:textId="56C2598C" w:rsidR="00164871" w:rsidRPr="00236874" w:rsidRDefault="00164871" w:rsidP="001648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565CB72" w14:textId="77777777" w:rsidR="00164871" w:rsidRPr="00236874" w:rsidRDefault="00164871" w:rsidP="001648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1D3AA99C" w14:textId="745678B4" w:rsidR="00164871" w:rsidRPr="00236874" w:rsidRDefault="00164871" w:rsidP="001648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64871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164871" w:rsidRPr="00236874" w14:paraId="77B4F57D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C17307D" w14:textId="7FF10A45" w:rsidR="00164871" w:rsidRPr="00236874" w:rsidRDefault="00164871" w:rsidP="001648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0ABF3DD" w14:textId="77777777" w:rsidR="00164871" w:rsidRPr="00236874" w:rsidRDefault="00164871" w:rsidP="001648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3FB757ED" w14:textId="302A303A" w:rsidR="00164871" w:rsidRPr="00236874" w:rsidRDefault="00164871" w:rsidP="001648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3687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หุ้นทุนซื้อคืน</w:t>
            </w:r>
          </w:p>
        </w:tc>
      </w:tr>
      <w:tr w:rsidR="00164871" w:rsidRPr="00236874" w14:paraId="303751F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7AEB4512" w14:textId="4777E550" w:rsidR="00164871" w:rsidRPr="00236874" w:rsidRDefault="00164871" w:rsidP="001648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3687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EC5B7FB" w14:textId="77777777" w:rsidR="00164871" w:rsidRPr="00236874" w:rsidRDefault="00164871" w:rsidP="001648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22FD626" w14:textId="6D457D55" w:rsidR="00164871" w:rsidRPr="00236874" w:rsidRDefault="00164871" w:rsidP="001648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3687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64871" w:rsidRPr="00236874" w14:paraId="6A60CCBF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7A3239C7" w14:textId="217A4015" w:rsidR="00164871" w:rsidRPr="00236874" w:rsidRDefault="00164871" w:rsidP="001648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3DF7DC0" w14:textId="77777777" w:rsidR="00164871" w:rsidRPr="00236874" w:rsidRDefault="00164871" w:rsidP="001648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5FE835B2" w14:textId="1D33B4B6" w:rsidR="00164871" w:rsidRPr="00236874" w:rsidRDefault="00164871" w:rsidP="001648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3687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164871" w:rsidRPr="00236874" w14:paraId="0E18E226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1FB9C994" w14:textId="141414AF" w:rsidR="00164871" w:rsidRPr="00236874" w:rsidRDefault="00164871" w:rsidP="001648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576E4AC" w14:textId="77777777" w:rsidR="00164871" w:rsidRPr="00236874" w:rsidRDefault="00164871" w:rsidP="001648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D2F63EA" w14:textId="4FE721B0" w:rsidR="00164871" w:rsidRPr="00236874" w:rsidRDefault="00164871" w:rsidP="001648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eastAsia="ko-KR"/>
              </w:rPr>
            </w:pPr>
            <w:r w:rsidRPr="0023687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64871" w:rsidRPr="00236874" w14:paraId="1F2198A7" w14:textId="77777777" w:rsidTr="00D615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5124EA8" w14:textId="40D77DAE" w:rsidR="00164871" w:rsidRPr="00236874" w:rsidRDefault="00164871" w:rsidP="001648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A6058F9" w14:textId="77777777" w:rsidR="00164871" w:rsidRPr="00236874" w:rsidRDefault="00164871" w:rsidP="001648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6D422F68" w14:textId="4B17D20F" w:rsidR="00164871" w:rsidRPr="00236874" w:rsidRDefault="00164871" w:rsidP="0016487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23687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ภาระผูกพันกับกิจการที่ไม่เกี่ยวข้องกัน</w:t>
            </w:r>
          </w:p>
        </w:tc>
      </w:tr>
      <w:tr w:rsidR="003F3E7D" w:rsidRPr="00236874" w14:paraId="7593B6F4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3D12954" w14:textId="4C32A942" w:rsidR="003F3E7D" w:rsidRPr="00236874" w:rsidRDefault="00164871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4A2B66BD" w14:textId="77777777" w:rsidR="003F3E7D" w:rsidRPr="00236874" w:rsidRDefault="003F3E7D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E1137B9" w14:textId="4EB09872" w:rsidR="003F3E7D" w:rsidRPr="00236874" w:rsidRDefault="003F3E7D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  <w:r w:rsidRPr="00236874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>คดีความที่สำคัญ</w:t>
            </w:r>
            <w:r w:rsidRPr="00236874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  <w:t xml:space="preserve">  </w:t>
            </w:r>
          </w:p>
        </w:tc>
      </w:tr>
      <w:tr w:rsidR="00D135EB" w:rsidRPr="00236874" w14:paraId="295B01D7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61DFFB" w14:textId="0FA8B5CA" w:rsidR="00D135EB" w:rsidRPr="00236874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DA8A34" w14:textId="77777777" w:rsidR="00D135EB" w:rsidRPr="00236874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22F4EDFF" w14:textId="40120DD0" w:rsidR="00D135EB" w:rsidRPr="00236874" w:rsidRDefault="00D135EB" w:rsidP="00D135E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F9030C" w:rsidRPr="00236874" w14:paraId="38021435" w14:textId="77777777" w:rsidTr="008642B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501CE1C" w14:textId="66CD51F6" w:rsidR="00F9030C" w:rsidRPr="00236874" w:rsidRDefault="00F9030C" w:rsidP="00F90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4CD2F4" w14:textId="77777777" w:rsidR="00F9030C" w:rsidRPr="00236874" w:rsidRDefault="00F9030C" w:rsidP="00F90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8100" w:type="dxa"/>
            <w:shd w:val="clear" w:color="auto" w:fill="auto"/>
          </w:tcPr>
          <w:p w14:paraId="7B4598C1" w14:textId="65C8E385" w:rsidR="00F9030C" w:rsidRPr="00236874" w:rsidRDefault="00F9030C" w:rsidP="00F9030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  <w:lang w:val="th-TH"/>
              </w:rPr>
            </w:pPr>
          </w:p>
        </w:tc>
      </w:tr>
      <w:bookmarkEnd w:id="0"/>
    </w:tbl>
    <w:p w14:paraId="28D2B198" w14:textId="77777777" w:rsidR="00BA310A" w:rsidRPr="00236874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5F3E332" w14:textId="77777777" w:rsidR="00BA310A" w:rsidRPr="00236874" w:rsidRDefault="00BA310A" w:rsidP="00BA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685FB9DF" w14:textId="4115914F" w:rsidR="00BA310A" w:rsidRPr="00236874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36874">
        <w:rPr>
          <w:rFonts w:ascii="Angsana New" w:hAnsi="Angsana New"/>
          <w:color w:val="000000"/>
          <w:sz w:val="30"/>
          <w:szCs w:val="30"/>
        </w:rPr>
        <w:br w:type="page"/>
      </w:r>
      <w:r w:rsidRPr="00236874">
        <w:rPr>
          <w:rFonts w:ascii="Angsana New" w:hAnsi="Angsana New"/>
          <w:color w:val="000000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Pr="00236874">
        <w:rPr>
          <w:rFonts w:ascii="Angsana New" w:hAnsi="Angsana New" w:hint="cs"/>
          <w:color w:val="000000"/>
          <w:sz w:val="30"/>
          <w:szCs w:val="30"/>
          <w:cs/>
        </w:rPr>
        <w:t>ระหว่างกาล</w:t>
      </w:r>
      <w:r w:rsidRPr="00236874">
        <w:rPr>
          <w:rFonts w:ascii="Angsana New" w:hAnsi="Angsana New"/>
          <w:color w:val="000000"/>
          <w:sz w:val="30"/>
          <w:szCs w:val="30"/>
          <w:cs/>
        </w:rPr>
        <w:t>นี้</w:t>
      </w:r>
    </w:p>
    <w:p w14:paraId="3B6A8F81" w14:textId="77777777" w:rsidR="00BA310A" w:rsidRPr="00236874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102C7F" w14:textId="4039B08F" w:rsidR="00BA310A" w:rsidRPr="00236874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36874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งบการเงินระหว่างกาลนี้ได้รับอนุมัติให้ออกงบการเงินจากกรรมการเมื่อวันที่</w:t>
      </w:r>
      <w:r w:rsidR="00431220" w:rsidRPr="00236874">
        <w:rPr>
          <w:rFonts w:ascii="Angsana New" w:hAnsi="Angsana New"/>
          <w:color w:val="000000"/>
          <w:sz w:val="30"/>
          <w:szCs w:val="30"/>
        </w:rPr>
        <w:t xml:space="preserve"> </w:t>
      </w:r>
      <w:r w:rsidR="003F3E7D" w:rsidRPr="00236874">
        <w:rPr>
          <w:rFonts w:ascii="Angsana New" w:hAnsi="Angsana New"/>
          <w:color w:val="000000"/>
          <w:sz w:val="30"/>
          <w:szCs w:val="30"/>
        </w:rPr>
        <w:t>5</w:t>
      </w:r>
      <w:r w:rsidR="00196566" w:rsidRPr="00236874">
        <w:rPr>
          <w:rFonts w:ascii="Angsana New" w:hAnsi="Angsana New"/>
          <w:color w:val="000000"/>
          <w:sz w:val="30"/>
          <w:szCs w:val="30"/>
        </w:rPr>
        <w:t xml:space="preserve"> </w:t>
      </w:r>
      <w:r w:rsidR="00795B8C" w:rsidRPr="00236874">
        <w:rPr>
          <w:rFonts w:ascii="Angsana New" w:hAnsi="Angsana New" w:hint="cs"/>
          <w:color w:val="000000"/>
          <w:sz w:val="30"/>
          <w:szCs w:val="30"/>
          <w:cs/>
        </w:rPr>
        <w:t>สิงหาคม</w:t>
      </w:r>
      <w:r w:rsidR="003A16DB" w:rsidRPr="0023687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905768" w:rsidRPr="00236874">
        <w:rPr>
          <w:rFonts w:ascii="Angsana New" w:hAnsi="Angsana New"/>
          <w:color w:val="000000"/>
          <w:sz w:val="30"/>
          <w:szCs w:val="30"/>
        </w:rPr>
        <w:t>256</w:t>
      </w:r>
      <w:r w:rsidR="003F3E7D" w:rsidRPr="00236874">
        <w:rPr>
          <w:rFonts w:ascii="Angsana New" w:hAnsi="Angsana New"/>
          <w:color w:val="000000"/>
          <w:sz w:val="30"/>
          <w:szCs w:val="30"/>
        </w:rPr>
        <w:t>8</w:t>
      </w:r>
    </w:p>
    <w:p w14:paraId="3359F79B" w14:textId="4056115D" w:rsidR="00BA310A" w:rsidRPr="00236874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75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D7CD764" w14:textId="26FF125D" w:rsidR="00BA310A" w:rsidRPr="00236874" w:rsidRDefault="00C7712F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236874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BA310A" w:rsidRPr="00236874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BA310A" w:rsidRPr="00236874">
        <w:rPr>
          <w:rFonts w:ascii="Angsana New" w:hAnsi="Angsana New"/>
          <w:b/>
          <w:bCs/>
          <w:color w:val="000000"/>
          <w:sz w:val="30"/>
          <w:szCs w:val="30"/>
          <w:cs/>
        </w:rPr>
        <w:t>เกณฑ์การจัดทำงบการเงิน</w:t>
      </w:r>
      <w:r w:rsidR="00BA310A" w:rsidRPr="00236874">
        <w:rPr>
          <w:rFonts w:ascii="Angsana New" w:hAnsi="Angsana New" w:hint="cs"/>
          <w:b/>
          <w:bCs/>
          <w:color w:val="000000"/>
          <w:sz w:val="30"/>
          <w:szCs w:val="30"/>
          <w:cs/>
        </w:rPr>
        <w:t>ระหว่างกาล</w:t>
      </w:r>
      <w:r w:rsidR="00BA310A" w:rsidRPr="00236874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</w:t>
      </w:r>
    </w:p>
    <w:p w14:paraId="5A8F6DA5" w14:textId="77777777" w:rsidR="00BA310A" w:rsidRPr="00236874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FAB3F2" w14:textId="600561D5" w:rsidR="00D01BB7" w:rsidRPr="00236874" w:rsidRDefault="00D01BB7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236874">
        <w:rPr>
          <w:rFonts w:ascii="Angsana New" w:hAnsi="Angsana New"/>
          <w:color w:val="000000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236874">
        <w:rPr>
          <w:rFonts w:ascii="Angsana New" w:hAnsi="Angsana New"/>
          <w:color w:val="000000"/>
          <w:sz w:val="30"/>
          <w:szCs w:val="30"/>
        </w:rPr>
        <w:t xml:space="preserve">34 </w:t>
      </w:r>
      <w:r w:rsidRPr="00236874">
        <w:rPr>
          <w:rFonts w:ascii="Angsana New" w:hAnsi="Angsana New"/>
          <w:color w:val="000000"/>
          <w:sz w:val="30"/>
          <w:szCs w:val="30"/>
          <w:cs/>
        </w:rPr>
        <w:t xml:space="preserve">เรื่อง </w:t>
      </w:r>
      <w:r w:rsidRPr="00236874">
        <w:rPr>
          <w:rFonts w:ascii="Angsana New" w:hAnsi="Angsana New"/>
          <w:i/>
          <w:iCs/>
          <w:color w:val="000000"/>
          <w:sz w:val="30"/>
          <w:szCs w:val="30"/>
          <w:cs/>
        </w:rPr>
        <w:t>การรายงานทางการเงินระหว่างกาล</w:t>
      </w:r>
      <w:r w:rsidRPr="00236874">
        <w:rPr>
          <w:rFonts w:ascii="Angsana New" w:hAnsi="Angsana New"/>
          <w:color w:val="000000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6A463B" w:rsidRPr="00236874">
        <w:rPr>
          <w:rFonts w:ascii="Angsana New" w:hAnsi="Angsana New"/>
          <w:color w:val="000000"/>
          <w:sz w:val="30"/>
          <w:szCs w:val="30"/>
        </w:rPr>
        <w:t xml:space="preserve"> </w:t>
      </w:r>
      <w:r w:rsidR="00352E5E" w:rsidRPr="00236874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236874">
        <w:rPr>
          <w:rFonts w:ascii="Angsana New" w:hAnsi="Angsana New"/>
          <w:color w:val="000000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8C507D" w:rsidRPr="0023687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z w:val="30"/>
          <w:szCs w:val="30"/>
          <w:cs/>
        </w:rPr>
        <w:t>ๆ เพื่อไม่ให้ซ้ำซ้อนกับข้อมูลที่ได้นำเสนอไปแล้ว</w:t>
      </w:r>
      <w:r w:rsidR="00352E5E" w:rsidRPr="00236874">
        <w:rPr>
          <w:rFonts w:ascii="Angsana New" w:hAnsi="Angsana New" w:hint="cs"/>
          <w:color w:val="000000"/>
          <w:sz w:val="30"/>
          <w:szCs w:val="30"/>
          <w:cs/>
        </w:rPr>
        <w:t>ในงบการเงินประจำปี</w:t>
      </w:r>
      <w:r w:rsidRPr="00236874">
        <w:rPr>
          <w:rFonts w:ascii="Angsana New" w:hAnsi="Angsana New"/>
          <w:color w:val="000000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36874">
        <w:rPr>
          <w:rFonts w:ascii="Angsana New" w:hAnsi="Angsana New"/>
          <w:color w:val="000000"/>
          <w:sz w:val="30"/>
          <w:szCs w:val="30"/>
        </w:rPr>
        <w:t xml:space="preserve"> 3</w:t>
      </w:r>
      <w:r w:rsidR="00C7712F" w:rsidRPr="00236874">
        <w:rPr>
          <w:rFonts w:ascii="Angsana New" w:hAnsi="Angsana New"/>
          <w:color w:val="000000"/>
          <w:sz w:val="30"/>
          <w:szCs w:val="30"/>
        </w:rPr>
        <w:t>1</w:t>
      </w:r>
      <w:r w:rsidRPr="00236874">
        <w:rPr>
          <w:rFonts w:ascii="Angsana New" w:hAnsi="Angsana New"/>
          <w:color w:val="000000"/>
          <w:sz w:val="30"/>
          <w:szCs w:val="30"/>
        </w:rPr>
        <w:t xml:space="preserve"> </w:t>
      </w:r>
      <w:r w:rsidRPr="00236874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236874">
        <w:rPr>
          <w:rFonts w:ascii="Angsana New" w:hAnsi="Angsana New"/>
          <w:color w:val="000000"/>
          <w:sz w:val="30"/>
          <w:szCs w:val="30"/>
        </w:rPr>
        <w:t xml:space="preserve"> 256</w:t>
      </w:r>
      <w:r w:rsidR="003F3E7D" w:rsidRPr="00236874">
        <w:rPr>
          <w:rFonts w:ascii="Angsana New" w:hAnsi="Angsana New"/>
          <w:color w:val="000000"/>
          <w:sz w:val="30"/>
          <w:szCs w:val="30"/>
        </w:rPr>
        <w:t>7</w:t>
      </w:r>
    </w:p>
    <w:p w14:paraId="3113A2F6" w14:textId="77777777" w:rsidR="00BA310A" w:rsidRPr="00236874" w:rsidRDefault="00BA310A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5F8C56" w14:textId="5BF6F831" w:rsidR="00352E5E" w:rsidRPr="00236874" w:rsidRDefault="00E4254D" w:rsidP="00B94E35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6874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</w:t>
      </w:r>
      <w:r w:rsidRPr="00236874">
        <w:rPr>
          <w:rFonts w:ascii="Angsana New" w:hAnsi="Angsana New" w:hint="cs"/>
          <w:sz w:val="30"/>
          <w:szCs w:val="30"/>
          <w:cs/>
        </w:rPr>
        <w:t>ง</w:t>
      </w:r>
      <w:r w:rsidRPr="00236874">
        <w:rPr>
          <w:rFonts w:ascii="Angsana New" w:hAnsi="Angsana New"/>
          <w:sz w:val="30"/>
          <w:szCs w:val="30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="008E2380" w:rsidRPr="00236874">
        <w:rPr>
          <w:rFonts w:ascii="Angsana New" w:hAnsi="Angsana New" w:hint="cs"/>
          <w:sz w:val="30"/>
          <w:szCs w:val="30"/>
          <w:cs/>
        </w:rPr>
        <w:t>ที่</w:t>
      </w:r>
      <w:r w:rsidRPr="00236874">
        <w:rPr>
          <w:rFonts w:ascii="Angsana New" w:hAnsi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236874">
        <w:rPr>
          <w:rFonts w:ascii="Angsana New" w:hAnsi="Angsana New" w:hint="cs"/>
          <w:sz w:val="30"/>
          <w:szCs w:val="30"/>
          <w:cs/>
        </w:rPr>
        <w:t>ไว้</w:t>
      </w:r>
      <w:r w:rsidRPr="00236874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236874">
        <w:rPr>
          <w:rFonts w:ascii="Angsana New" w:hAnsi="Angsana New"/>
          <w:sz w:val="30"/>
          <w:szCs w:val="30"/>
        </w:rPr>
        <w:t>3</w:t>
      </w:r>
      <w:r w:rsidR="00C7712F" w:rsidRPr="00236874">
        <w:rPr>
          <w:rFonts w:ascii="Angsana New" w:hAnsi="Angsana New"/>
          <w:sz w:val="30"/>
          <w:szCs w:val="30"/>
        </w:rPr>
        <w:t>1</w:t>
      </w:r>
      <w:r w:rsidRPr="00236874">
        <w:rPr>
          <w:rFonts w:ascii="Angsana New" w:hAnsi="Angsana New"/>
          <w:sz w:val="30"/>
          <w:szCs w:val="30"/>
        </w:rPr>
        <w:t xml:space="preserve"> </w:t>
      </w:r>
      <w:r w:rsidRPr="0023687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36874">
        <w:rPr>
          <w:rFonts w:ascii="Angsana New" w:hAnsi="Angsana New"/>
          <w:sz w:val="30"/>
          <w:szCs w:val="30"/>
        </w:rPr>
        <w:t>256</w:t>
      </w:r>
      <w:r w:rsidR="003F3E7D" w:rsidRPr="00236874">
        <w:rPr>
          <w:rFonts w:ascii="Angsana New" w:hAnsi="Angsana New"/>
          <w:sz w:val="30"/>
          <w:szCs w:val="30"/>
        </w:rPr>
        <w:t>7</w:t>
      </w:r>
    </w:p>
    <w:p w14:paraId="5DDC2337" w14:textId="77777777" w:rsidR="00277445" w:rsidRPr="00236874" w:rsidRDefault="00277445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0D79899" w14:textId="71586C71" w:rsidR="00CF51DC" w:rsidRPr="00236874" w:rsidRDefault="00352E5E" w:rsidP="00B94E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color w:val="000000"/>
          <w:sz w:val="30"/>
          <w:szCs w:val="30"/>
        </w:rPr>
      </w:pPr>
      <w:r w:rsidRPr="00236874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3070BC" w:rsidRPr="00236874">
        <w:rPr>
          <w:rFonts w:ascii="Angsana New" w:hAnsi="Angsana New"/>
          <w:b/>
          <w:bCs/>
          <w:color w:val="000000"/>
          <w:sz w:val="30"/>
          <w:szCs w:val="30"/>
        </w:rPr>
        <w:t xml:space="preserve">         </w:t>
      </w:r>
      <w:r w:rsidR="003070BC" w:rsidRPr="00236874">
        <w:rPr>
          <w:rFonts w:ascii="Angsana New" w:hAnsi="Angsana New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4429ED5C" w14:textId="77777777" w:rsidR="007F6C42" w:rsidRPr="00236874" w:rsidRDefault="007F6C42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p w14:paraId="573F89EA" w14:textId="74020B71" w:rsidR="00811F3F" w:rsidRPr="00236874" w:rsidRDefault="00811F3F" w:rsidP="00811F3F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  <w:r w:rsidRPr="00236874">
        <w:rPr>
          <w:rFonts w:ascii="Angsana New" w:hAnsi="Angsana New" w:cs="Angsana New"/>
          <w:color w:val="000000"/>
          <w:cs/>
          <w:lang w:val="en-US"/>
        </w:rPr>
        <w:t>รายการที่สำคัญกับ</w:t>
      </w:r>
      <w:r w:rsidRPr="00236874">
        <w:rPr>
          <w:rFonts w:ascii="Angsana New" w:hAnsi="Angsana New" w:cs="Angsana New" w:hint="cs"/>
          <w:color w:val="000000"/>
          <w:cs/>
          <w:lang w:val="en-US"/>
        </w:rPr>
        <w:t>ผู้บริหารสำคัญและ</w:t>
      </w:r>
      <w:r w:rsidRPr="00236874">
        <w:rPr>
          <w:rFonts w:ascii="Angsana New" w:hAnsi="Angsana New" w:cs="Angsana New"/>
          <w:color w:val="000000"/>
          <w:cs/>
          <w:lang w:val="en-US"/>
        </w:rPr>
        <w:t>กิจการที่เกี่ยวข้องกันสำหรับงวด</w:t>
      </w:r>
      <w:r w:rsidR="00F14E12" w:rsidRPr="00236874">
        <w:rPr>
          <w:rFonts w:ascii="Angsana New" w:hAnsi="Angsana New" w:cs="Angsana New" w:hint="cs"/>
          <w:color w:val="000000"/>
          <w:cs/>
          <w:lang w:val="en-US"/>
        </w:rPr>
        <w:t>หก</w:t>
      </w:r>
      <w:r w:rsidRPr="00236874">
        <w:rPr>
          <w:rFonts w:ascii="Angsana New" w:hAnsi="Angsana New" w:cs="Angsana New" w:hint="cs"/>
          <w:color w:val="000000"/>
          <w:cs/>
          <w:lang w:val="en-US"/>
        </w:rPr>
        <w:t>เดือน</w:t>
      </w:r>
      <w:r w:rsidRPr="00236874">
        <w:rPr>
          <w:rFonts w:ascii="Angsana New" w:hAnsi="Angsana New" w:cs="Angsana New"/>
          <w:color w:val="000000"/>
          <w:cs/>
          <w:lang w:val="en-US"/>
        </w:rPr>
        <w:t xml:space="preserve">สิ้นสุดวันที่ </w:t>
      </w:r>
      <w:r w:rsidRPr="00236874">
        <w:rPr>
          <w:rFonts w:ascii="Angsana New" w:hAnsi="Angsana New" w:cs="Angsana New"/>
          <w:color w:val="000000"/>
          <w:lang w:val="en-US"/>
        </w:rPr>
        <w:t>3</w:t>
      </w:r>
      <w:r w:rsidR="00850A17" w:rsidRPr="00236874">
        <w:rPr>
          <w:rFonts w:ascii="Angsana New" w:hAnsi="Angsana New" w:cs="Angsana New"/>
          <w:color w:val="000000"/>
          <w:lang w:val="en-US"/>
        </w:rPr>
        <w:t xml:space="preserve">0 </w:t>
      </w:r>
      <w:r w:rsidR="00850A17" w:rsidRPr="00236874">
        <w:rPr>
          <w:rFonts w:ascii="Angsana New" w:hAnsi="Angsana New" w:cs="Angsana New" w:hint="cs"/>
          <w:color w:val="000000"/>
          <w:cs/>
          <w:lang w:val="en-US"/>
        </w:rPr>
        <w:t>มิถุนายน</w:t>
      </w:r>
      <w:r w:rsidRPr="00236874">
        <w:rPr>
          <w:rFonts w:ascii="Angsana New" w:hAnsi="Angsana New" w:cs="Angsana New" w:hint="cs"/>
          <w:color w:val="000000"/>
          <w:cs/>
          <w:lang w:val="en-US"/>
        </w:rPr>
        <w:t xml:space="preserve"> </w:t>
      </w:r>
      <w:r w:rsidRPr="00236874">
        <w:rPr>
          <w:rFonts w:ascii="Angsana New" w:hAnsi="Angsana New" w:cs="Angsana New"/>
          <w:color w:val="000000"/>
          <w:cs/>
          <w:lang w:val="en-US"/>
        </w:rPr>
        <w:t>สรุปได้ดังนี้</w:t>
      </w:r>
    </w:p>
    <w:p w14:paraId="17367314" w14:textId="1783B346" w:rsidR="00F86C8B" w:rsidRPr="00236874" w:rsidRDefault="00F86C8B" w:rsidP="00B94E35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tbl>
      <w:tblPr>
        <w:tblW w:w="9297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3870"/>
        <w:gridCol w:w="1082"/>
        <w:gridCol w:w="270"/>
        <w:gridCol w:w="1171"/>
        <w:gridCol w:w="270"/>
        <w:gridCol w:w="1160"/>
        <w:gridCol w:w="273"/>
        <w:gridCol w:w="1201"/>
      </w:tblGrid>
      <w:tr w:rsidR="00811F3F" w:rsidRPr="00236874" w14:paraId="6D4DF312" w14:textId="77777777" w:rsidTr="00A85EA0">
        <w:trPr>
          <w:tblHeader/>
        </w:trPr>
        <w:tc>
          <w:tcPr>
            <w:tcW w:w="2081" w:type="pct"/>
          </w:tcPr>
          <w:p w14:paraId="5D817D64" w14:textId="77777777" w:rsidR="00811F3F" w:rsidRPr="00236874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357" w:type="pct"/>
            <w:gridSpan w:val="3"/>
          </w:tcPr>
          <w:p w14:paraId="4BB43A99" w14:textId="77777777" w:rsidR="00811F3F" w:rsidRPr="00236874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C38CE2E" w14:textId="77777777" w:rsidR="00811F3F" w:rsidRPr="00236874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17" w:type="pct"/>
            <w:gridSpan w:val="3"/>
          </w:tcPr>
          <w:p w14:paraId="0A4AA94F" w14:textId="77777777" w:rsidR="00811F3F" w:rsidRPr="00236874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3687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1F3F" w:rsidRPr="00236874" w14:paraId="73E1B653" w14:textId="77777777" w:rsidTr="00A85EA0">
        <w:trPr>
          <w:trHeight w:val="434"/>
          <w:tblHeader/>
        </w:trPr>
        <w:tc>
          <w:tcPr>
            <w:tcW w:w="2081" w:type="pct"/>
          </w:tcPr>
          <w:p w14:paraId="6272DC4B" w14:textId="732C1C01" w:rsidR="00811F3F" w:rsidRPr="00236874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3687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A63644" w:rsidRPr="0023687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23687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</w:t>
            </w:r>
            <w:r w:rsidR="00A63644" w:rsidRPr="0023687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น</w:t>
            </w:r>
            <w:r w:rsidRPr="0023687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23687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</w:t>
            </w:r>
            <w:r w:rsidR="00850A17" w:rsidRPr="0023687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="00340C3B" w:rsidRPr="0023687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340C3B" w:rsidRPr="0023687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</w:t>
            </w:r>
            <w:r w:rsidR="00850A17" w:rsidRPr="0023687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582" w:type="pct"/>
          </w:tcPr>
          <w:p w14:paraId="6B7A12AB" w14:textId="06D27B70" w:rsidR="00811F3F" w:rsidRPr="00236874" w:rsidRDefault="00C7712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F3E7D" w:rsidRPr="0023687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5" w:type="pct"/>
          </w:tcPr>
          <w:p w14:paraId="452B19C4" w14:textId="77777777" w:rsidR="00811F3F" w:rsidRPr="00236874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2188408F" w14:textId="5AD83534" w:rsidR="00811F3F" w:rsidRPr="00236874" w:rsidRDefault="00C7712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F3E7D" w:rsidRPr="0023687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032164F3" w14:textId="77777777" w:rsidR="00811F3F" w:rsidRPr="00236874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332A7E31" w14:textId="02332DF8" w:rsidR="00811F3F" w:rsidRPr="00236874" w:rsidRDefault="00C7712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F3E7D" w:rsidRPr="0023687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0037F553" w14:textId="77777777" w:rsidR="00811F3F" w:rsidRPr="00236874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14:paraId="7DCB1B42" w14:textId="77A65A06" w:rsidR="00811F3F" w:rsidRPr="00236874" w:rsidRDefault="00C7712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F3E7D" w:rsidRPr="0023687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811F3F" w:rsidRPr="00236874" w14:paraId="721988C8" w14:textId="77777777" w:rsidTr="00A85EA0">
        <w:trPr>
          <w:tblHeader/>
        </w:trPr>
        <w:tc>
          <w:tcPr>
            <w:tcW w:w="2081" w:type="pct"/>
          </w:tcPr>
          <w:p w14:paraId="351C866A" w14:textId="77777777" w:rsidR="00811F3F" w:rsidRPr="00236874" w:rsidRDefault="00811F3F" w:rsidP="004C5A9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2919" w:type="pct"/>
            <w:gridSpan w:val="7"/>
          </w:tcPr>
          <w:p w14:paraId="225D5884" w14:textId="77777777" w:rsidR="00811F3F" w:rsidRPr="00236874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23687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11F3F" w:rsidRPr="00236874" w14:paraId="3E1151CD" w14:textId="77777777" w:rsidTr="00A85EA0">
        <w:tc>
          <w:tcPr>
            <w:tcW w:w="2081" w:type="pct"/>
          </w:tcPr>
          <w:p w14:paraId="58A14FC6" w14:textId="77777777" w:rsidR="00811F3F" w:rsidRPr="00236874" w:rsidRDefault="00811F3F" w:rsidP="004C5A98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236874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582" w:type="pct"/>
          </w:tcPr>
          <w:p w14:paraId="3F7E4728" w14:textId="77777777" w:rsidR="00811F3F" w:rsidRPr="00236874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</w:tcPr>
          <w:p w14:paraId="6A7C9668" w14:textId="77777777" w:rsidR="00811F3F" w:rsidRPr="00236874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8A2FB8F" w14:textId="77777777" w:rsidR="00811F3F" w:rsidRPr="00236874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F996661" w14:textId="77777777" w:rsidR="00811F3F" w:rsidRPr="00236874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2AF97161" w14:textId="77777777" w:rsidR="00811F3F" w:rsidRPr="00236874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7" w:type="pct"/>
          </w:tcPr>
          <w:p w14:paraId="3E7F5D6C" w14:textId="77777777" w:rsidR="00811F3F" w:rsidRPr="00236874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46" w:type="pct"/>
          </w:tcPr>
          <w:p w14:paraId="372FC124" w14:textId="77777777" w:rsidR="00811F3F" w:rsidRPr="00236874" w:rsidRDefault="00811F3F" w:rsidP="004C5A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E040D" w:rsidRPr="00236874" w14:paraId="64E14F39" w14:textId="77777777" w:rsidTr="00A85EA0">
        <w:tc>
          <w:tcPr>
            <w:tcW w:w="2081" w:type="pct"/>
          </w:tcPr>
          <w:p w14:paraId="494E7DBA" w14:textId="1C408AF0" w:rsidR="005E040D" w:rsidRPr="00236874" w:rsidRDefault="005E040D" w:rsidP="005E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ขายวัสดุสิ้นเปลือง</w:t>
            </w:r>
          </w:p>
        </w:tc>
        <w:tc>
          <w:tcPr>
            <w:tcW w:w="582" w:type="pct"/>
          </w:tcPr>
          <w:p w14:paraId="633A2D1F" w14:textId="2FD0C6CE" w:rsidR="005E040D" w:rsidRPr="00236874" w:rsidRDefault="005E040D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9E1F553" w14:textId="77777777" w:rsidR="005E040D" w:rsidRPr="00236874" w:rsidRDefault="005E040D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7C8D3CAD" w14:textId="77679AE8" w:rsidR="005E040D" w:rsidRPr="00236874" w:rsidRDefault="005E040D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15DBCA5" w14:textId="77777777" w:rsidR="005E040D" w:rsidRPr="00236874" w:rsidRDefault="005E040D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141AF344" w14:textId="0C92E3CA" w:rsidR="005E040D" w:rsidRPr="00236874" w:rsidRDefault="005E040D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332</w:t>
            </w:r>
          </w:p>
        </w:tc>
        <w:tc>
          <w:tcPr>
            <w:tcW w:w="147" w:type="pct"/>
          </w:tcPr>
          <w:p w14:paraId="68F32BB4" w14:textId="77777777" w:rsidR="005E040D" w:rsidRPr="00236874" w:rsidRDefault="005E040D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53E0747A" w14:textId="6E0B3C80" w:rsidR="005E040D" w:rsidRPr="00236874" w:rsidRDefault="005E040D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254</w:t>
            </w:r>
          </w:p>
        </w:tc>
      </w:tr>
      <w:tr w:rsidR="005E040D" w:rsidRPr="00236874" w14:paraId="0DB510B6" w14:textId="77777777" w:rsidTr="00A85EA0">
        <w:tc>
          <w:tcPr>
            <w:tcW w:w="2081" w:type="pct"/>
          </w:tcPr>
          <w:p w14:paraId="14EBC595" w14:textId="2964B7D8" w:rsidR="005E040D" w:rsidRPr="00236874" w:rsidRDefault="005E040D" w:rsidP="005E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ขายวัตถุดิบ</w:t>
            </w:r>
          </w:p>
        </w:tc>
        <w:tc>
          <w:tcPr>
            <w:tcW w:w="582" w:type="pct"/>
          </w:tcPr>
          <w:p w14:paraId="340796CF" w14:textId="36089CEB" w:rsidR="005E040D" w:rsidRPr="00236874" w:rsidRDefault="005E040D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2314716" w14:textId="77777777" w:rsidR="005E040D" w:rsidRPr="00236874" w:rsidRDefault="005E040D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5780E032" w14:textId="4B896FB9" w:rsidR="005E040D" w:rsidRPr="00236874" w:rsidRDefault="005E040D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625C9C4" w14:textId="77777777" w:rsidR="005E040D" w:rsidRPr="00236874" w:rsidRDefault="005E040D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2BA1162" w14:textId="4527DB23" w:rsidR="005E040D" w:rsidRPr="00236874" w:rsidRDefault="005E040D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color w:val="000000"/>
                <w:sz w:val="30"/>
                <w:szCs w:val="30"/>
              </w:rPr>
              <w:t xml:space="preserve">  402</w:t>
            </w:r>
          </w:p>
        </w:tc>
        <w:tc>
          <w:tcPr>
            <w:tcW w:w="147" w:type="pct"/>
          </w:tcPr>
          <w:p w14:paraId="6739CABE" w14:textId="77777777" w:rsidR="005E040D" w:rsidRPr="00236874" w:rsidRDefault="005E040D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2F23DBD4" w14:textId="3D2095C0" w:rsidR="005E040D" w:rsidRPr="00236874" w:rsidRDefault="005E040D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5E040D" w:rsidRPr="00236874" w14:paraId="3E5F87B8" w14:textId="77777777" w:rsidTr="005E040D">
        <w:tc>
          <w:tcPr>
            <w:tcW w:w="2081" w:type="pct"/>
          </w:tcPr>
          <w:p w14:paraId="022AC1E4" w14:textId="77777777" w:rsidR="005E040D" w:rsidRPr="00236874" w:rsidRDefault="005E040D" w:rsidP="005E0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582" w:type="pct"/>
          </w:tcPr>
          <w:p w14:paraId="3D5CF4B6" w14:textId="77777777" w:rsidR="005E040D" w:rsidRPr="00236874" w:rsidRDefault="005E040D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010" w:firstLine="30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224BC64" w14:textId="77777777" w:rsidR="005E040D" w:rsidRPr="00236874" w:rsidRDefault="005E040D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14:paraId="465C23BE" w14:textId="77777777" w:rsidR="005E040D" w:rsidRPr="00236874" w:rsidRDefault="005E040D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7D3FA93" w14:textId="77777777" w:rsidR="005E040D" w:rsidRPr="00236874" w:rsidRDefault="005E040D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14:paraId="7A40CF56" w14:textId="77777777" w:rsidR="005E040D" w:rsidRPr="005E040D" w:rsidRDefault="005E040D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right="60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/>
                <w:color w:val="000000"/>
                <w:sz w:val="30"/>
                <w:szCs w:val="30"/>
              </w:rPr>
              <w:t>83,815</w:t>
            </w:r>
          </w:p>
        </w:tc>
        <w:tc>
          <w:tcPr>
            <w:tcW w:w="147" w:type="pct"/>
          </w:tcPr>
          <w:p w14:paraId="235F12B3" w14:textId="77777777" w:rsidR="005E040D" w:rsidRPr="00236874" w:rsidRDefault="005E040D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6" w:type="pct"/>
          </w:tcPr>
          <w:p w14:paraId="115D2BA1" w14:textId="77777777" w:rsidR="005E040D" w:rsidRPr="00236874" w:rsidRDefault="005E040D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89</w:t>
            </w: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236874">
              <w:rPr>
                <w:rFonts w:ascii="Angsana New" w:hAnsi="Angsana New"/>
                <w:sz w:val="30"/>
                <w:szCs w:val="30"/>
              </w:rPr>
              <w:t>485</w:t>
            </w:r>
          </w:p>
        </w:tc>
      </w:tr>
    </w:tbl>
    <w:p w14:paraId="303CE574" w14:textId="77777777" w:rsidR="004A4C65" w:rsidRPr="00236874" w:rsidRDefault="004A4C65" w:rsidP="00905768"/>
    <w:p w14:paraId="1EB18ECF" w14:textId="77777777" w:rsidR="004A4C65" w:rsidRPr="00236874" w:rsidRDefault="004A4C65" w:rsidP="00905768"/>
    <w:p w14:paraId="7C874F49" w14:textId="77777777" w:rsidR="00A402B4" w:rsidRPr="00236874" w:rsidRDefault="00A402B4" w:rsidP="00905768">
      <w:pPr>
        <w:rPr>
          <w:cs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70"/>
        <w:gridCol w:w="1080"/>
        <w:gridCol w:w="270"/>
        <w:gridCol w:w="1193"/>
        <w:gridCol w:w="274"/>
        <w:gridCol w:w="1251"/>
      </w:tblGrid>
      <w:tr w:rsidR="00905768" w:rsidRPr="00236874" w14:paraId="164714D1" w14:textId="77777777" w:rsidTr="00850A17">
        <w:trPr>
          <w:trHeight w:val="137"/>
        </w:trPr>
        <w:tc>
          <w:tcPr>
            <w:tcW w:w="2063" w:type="pct"/>
          </w:tcPr>
          <w:p w14:paraId="50E1C3C4" w14:textId="77777777" w:rsidR="00905768" w:rsidRPr="00236874" w:rsidRDefault="00905768" w:rsidP="000D4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</w:p>
        </w:tc>
        <w:tc>
          <w:tcPr>
            <w:tcW w:w="1344" w:type="pct"/>
            <w:gridSpan w:val="3"/>
          </w:tcPr>
          <w:p w14:paraId="00200B4A" w14:textId="77777777" w:rsidR="00905768" w:rsidRPr="0023687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68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685DD6D8" w14:textId="77777777" w:rsidR="00905768" w:rsidRPr="0023687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9" w:type="pct"/>
            <w:gridSpan w:val="3"/>
          </w:tcPr>
          <w:p w14:paraId="730808D0" w14:textId="77777777" w:rsidR="00905768" w:rsidRPr="00236874" w:rsidRDefault="00905768" w:rsidP="000D4EE9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68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0C3B" w:rsidRPr="00236874" w14:paraId="215D6FFC" w14:textId="77777777" w:rsidTr="00850A17">
        <w:trPr>
          <w:trHeight w:val="137"/>
        </w:trPr>
        <w:tc>
          <w:tcPr>
            <w:tcW w:w="2063" w:type="pct"/>
          </w:tcPr>
          <w:p w14:paraId="3FF65624" w14:textId="7E09069F" w:rsidR="00340C3B" w:rsidRPr="00236874" w:rsidRDefault="00340C3B" w:rsidP="0034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"/>
                <w:szCs w:val="2"/>
                <w:cs/>
              </w:rPr>
            </w:pPr>
            <w:r w:rsidRPr="0023687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="00A63644" w:rsidRPr="0023687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23687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เดือนสิ้นสุดวันที่</w:t>
            </w:r>
            <w:r w:rsidRPr="0023687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850A17" w:rsidRPr="0023687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3</w:t>
            </w:r>
            <w:r w:rsidR="00850A17" w:rsidRPr="0023687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</w:rPr>
              <w:t>0</w:t>
            </w:r>
            <w:r w:rsidR="00850A17" w:rsidRPr="0023687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850A17" w:rsidRPr="0023687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24" w:type="pct"/>
          </w:tcPr>
          <w:p w14:paraId="6853701A" w14:textId="0C6E6D1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  <w:r w:rsidRPr="00236874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F3E7D" w:rsidRPr="0023687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64008B28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576" w:type="pct"/>
          </w:tcPr>
          <w:p w14:paraId="03E76516" w14:textId="730513EB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after="0"/>
              <w:rPr>
                <w:rFonts w:ascii="Angsana New" w:hAnsi="Angsana New"/>
                <w:color w:val="000000"/>
                <w:sz w:val="8"/>
                <w:szCs w:val="8"/>
              </w:rPr>
            </w:pPr>
            <w:r w:rsidRPr="00236874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F3E7D" w:rsidRPr="0023687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5F1DB184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636" w:type="pct"/>
          </w:tcPr>
          <w:p w14:paraId="112FFB75" w14:textId="5B7E05A2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  <w:r w:rsidRPr="00236874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F3E7D" w:rsidRPr="00236874">
              <w:rPr>
                <w:rFonts w:ascii="Angsana New" w:hAnsi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78CE7D8F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667" w:type="pct"/>
          </w:tcPr>
          <w:p w14:paraId="24B3D0C9" w14:textId="167F7409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sz w:val="8"/>
                <w:szCs w:val="8"/>
              </w:rPr>
            </w:pPr>
            <w:r w:rsidRPr="00236874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 w:rsidR="003F3E7D" w:rsidRPr="00236874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</w:tr>
      <w:tr w:rsidR="00340C3B" w:rsidRPr="00236874" w14:paraId="6648C494" w14:textId="77777777" w:rsidTr="00850A17">
        <w:trPr>
          <w:trHeight w:val="137"/>
        </w:trPr>
        <w:tc>
          <w:tcPr>
            <w:tcW w:w="2063" w:type="pct"/>
          </w:tcPr>
          <w:p w14:paraId="189DDC88" w14:textId="77777777" w:rsidR="00340C3B" w:rsidRPr="00236874" w:rsidRDefault="00340C3B" w:rsidP="0034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937" w:type="pct"/>
            <w:gridSpan w:val="7"/>
          </w:tcPr>
          <w:p w14:paraId="7B2219E8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40C3B" w:rsidRPr="00236874" w14:paraId="1449DA41" w14:textId="77777777" w:rsidTr="00850A17">
        <w:tc>
          <w:tcPr>
            <w:tcW w:w="2063" w:type="pct"/>
          </w:tcPr>
          <w:p w14:paraId="10AA3FCE" w14:textId="77777777" w:rsidR="00340C3B" w:rsidRPr="00236874" w:rsidRDefault="00340C3B" w:rsidP="00340C3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236874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ผู้บริหารสำคัญ</w:t>
            </w:r>
          </w:p>
        </w:tc>
        <w:tc>
          <w:tcPr>
            <w:tcW w:w="624" w:type="pct"/>
          </w:tcPr>
          <w:p w14:paraId="6E5E73BC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8AF273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</w:tcPr>
          <w:p w14:paraId="4584090F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55C51C6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</w:tcPr>
          <w:p w14:paraId="71BA0426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083E2350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</w:tcPr>
          <w:p w14:paraId="52DD7121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0C3B" w:rsidRPr="00236874" w14:paraId="3C57413A" w14:textId="77777777" w:rsidTr="00850A17">
        <w:tc>
          <w:tcPr>
            <w:tcW w:w="2063" w:type="pct"/>
          </w:tcPr>
          <w:p w14:paraId="7046AC3A" w14:textId="77777777" w:rsidR="00340C3B" w:rsidRPr="00236874" w:rsidRDefault="00340C3B" w:rsidP="00340C3B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236874">
              <w:rPr>
                <w:rFonts w:ascii="Angsana New" w:hAnsi="Angsana New" w:cs="Angsana New"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</w:tcPr>
          <w:p w14:paraId="624A2B3F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526A0B98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</w:tcPr>
          <w:p w14:paraId="494B9BC9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" w:type="pct"/>
          </w:tcPr>
          <w:p w14:paraId="74A4587D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6" w:type="pct"/>
          </w:tcPr>
          <w:p w14:paraId="5FE3B7E2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3E123856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67" w:type="pct"/>
          </w:tcPr>
          <w:p w14:paraId="5C080FE9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40C3B" w:rsidRPr="00236874" w14:paraId="0212FC18" w14:textId="77777777" w:rsidTr="00850A17">
        <w:tc>
          <w:tcPr>
            <w:tcW w:w="2063" w:type="pct"/>
          </w:tcPr>
          <w:p w14:paraId="7A6E10E7" w14:textId="77777777" w:rsidR="00340C3B" w:rsidRPr="00236874" w:rsidRDefault="00340C3B" w:rsidP="00340C3B">
            <w:pPr>
              <w:pStyle w:val="a"/>
              <w:ind w:left="252"/>
              <w:rPr>
                <w:rFonts w:ascii="Angsana New" w:hAnsi="Angsana New" w:cs="Angsana New"/>
                <w:color w:val="000000"/>
                <w:lang w:val="en-US"/>
              </w:rPr>
            </w:pPr>
            <w:r w:rsidRPr="00236874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ผลประโยชน์ระยะสั้น</w:t>
            </w:r>
            <w:r w:rsidRPr="00236874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ของพนักงาน</w:t>
            </w:r>
            <w:r w:rsidRPr="00236874">
              <w:rPr>
                <w:rFonts w:ascii="Angsana New" w:hAnsi="Angsana New" w:cs="Angsana New"/>
                <w:color w:val="000000"/>
                <w:lang w:val="en-US"/>
              </w:rPr>
              <w:t xml:space="preserve"> </w:t>
            </w:r>
            <w:r w:rsidRPr="00236874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(รว</w:t>
            </w:r>
            <w:r w:rsidRPr="00236874">
              <w:rPr>
                <w:rFonts w:ascii="Angsana New" w:hAnsi="Angsana New" w:cs="Angsana New" w:hint="cs"/>
                <w:i/>
                <w:iCs/>
                <w:color w:val="000000"/>
                <w:cs/>
                <w:lang w:val="en-US"/>
              </w:rPr>
              <w:t>ม</w:t>
            </w:r>
          </w:p>
        </w:tc>
        <w:tc>
          <w:tcPr>
            <w:tcW w:w="624" w:type="pct"/>
          </w:tcPr>
          <w:p w14:paraId="6B8B6F04" w14:textId="77777777" w:rsidR="00340C3B" w:rsidRPr="00236874" w:rsidRDefault="00340C3B" w:rsidP="00340C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5"/>
              </w:tabs>
            </w:pPr>
          </w:p>
        </w:tc>
        <w:tc>
          <w:tcPr>
            <w:tcW w:w="144" w:type="pct"/>
          </w:tcPr>
          <w:p w14:paraId="5F2EEB74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60BBCD9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B58A667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02F48188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19F626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74051567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7971" w:rsidRPr="00236874" w14:paraId="695F5544" w14:textId="77777777" w:rsidTr="00850A17">
        <w:tc>
          <w:tcPr>
            <w:tcW w:w="2063" w:type="pct"/>
          </w:tcPr>
          <w:p w14:paraId="2D5DD8F2" w14:textId="77777777" w:rsidR="00ED7971" w:rsidRPr="00236874" w:rsidRDefault="00ED7971" w:rsidP="00ED7971">
            <w:pPr>
              <w:pStyle w:val="a"/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236874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 xml:space="preserve">   </w:t>
            </w:r>
            <w:r w:rsidRPr="00236874">
              <w:rPr>
                <w:rFonts w:ascii="Angsana New" w:hAnsi="Angsana New" w:cs="Angsana New"/>
                <w:i/>
                <w:iCs/>
                <w:color w:val="000000"/>
                <w:cs/>
                <w:lang w:val="en-US"/>
              </w:rPr>
              <w:t>ค่าตอบแทนกรรมการ</w:t>
            </w:r>
            <w:r w:rsidRPr="00236874">
              <w:rPr>
                <w:rFonts w:ascii="Angsana New" w:hAnsi="Angsana New" w:cs="Angsana New"/>
                <w:i/>
                <w:iCs/>
                <w:color w:val="000000"/>
                <w:lang w:val="en-US"/>
              </w:rPr>
              <w:t>)</w:t>
            </w:r>
          </w:p>
        </w:tc>
        <w:tc>
          <w:tcPr>
            <w:tcW w:w="624" w:type="pct"/>
          </w:tcPr>
          <w:p w14:paraId="0458868D" w14:textId="0601F36B" w:rsidR="00ED7971" w:rsidRPr="00236874" w:rsidRDefault="00ED7971" w:rsidP="00ED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33,682</w:t>
            </w:r>
          </w:p>
        </w:tc>
        <w:tc>
          <w:tcPr>
            <w:tcW w:w="144" w:type="pct"/>
          </w:tcPr>
          <w:p w14:paraId="532E700A" w14:textId="77777777" w:rsidR="00ED7971" w:rsidRPr="00236874" w:rsidRDefault="00ED7971" w:rsidP="00ED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378D1EE7" w14:textId="392EE8B2" w:rsidR="00ED7971" w:rsidRPr="00236874" w:rsidRDefault="00ED7971" w:rsidP="00ED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32,372</w:t>
            </w:r>
          </w:p>
        </w:tc>
        <w:tc>
          <w:tcPr>
            <w:tcW w:w="144" w:type="pct"/>
          </w:tcPr>
          <w:p w14:paraId="3BE753A4" w14:textId="77777777" w:rsidR="00ED7971" w:rsidRPr="00236874" w:rsidRDefault="00ED7971" w:rsidP="00ED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34809E9C" w14:textId="2E507719" w:rsidR="00ED7971" w:rsidRPr="00236874" w:rsidRDefault="00ED7971" w:rsidP="00ED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33,682</w:t>
            </w:r>
          </w:p>
        </w:tc>
        <w:tc>
          <w:tcPr>
            <w:tcW w:w="146" w:type="pct"/>
          </w:tcPr>
          <w:p w14:paraId="45518CF4" w14:textId="77777777" w:rsidR="00ED7971" w:rsidRPr="00236874" w:rsidRDefault="00ED7971" w:rsidP="00ED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</w:tcPr>
          <w:p w14:paraId="64995504" w14:textId="721C537B" w:rsidR="00ED7971" w:rsidRPr="00236874" w:rsidRDefault="00ED7971" w:rsidP="00ED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32,372</w:t>
            </w:r>
          </w:p>
        </w:tc>
      </w:tr>
      <w:tr w:rsidR="00ED7971" w:rsidRPr="00236874" w14:paraId="74E63B41" w14:textId="77777777" w:rsidTr="00850A17">
        <w:tc>
          <w:tcPr>
            <w:tcW w:w="2063" w:type="pct"/>
          </w:tcPr>
          <w:p w14:paraId="0956F13E" w14:textId="77777777" w:rsidR="00ED7971" w:rsidRPr="00236874" w:rsidRDefault="00ED7971" w:rsidP="00ED7971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236874">
              <w:rPr>
                <w:rFonts w:ascii="Angsana New" w:hAnsi="Angsana New" w:cs="Angsana New"/>
                <w:color w:val="00000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67717B56" w14:textId="49CAA841" w:rsidR="00ED7971" w:rsidRPr="00236874" w:rsidRDefault="00ED7971" w:rsidP="00ED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1,445</w:t>
            </w:r>
          </w:p>
        </w:tc>
        <w:tc>
          <w:tcPr>
            <w:tcW w:w="144" w:type="pct"/>
          </w:tcPr>
          <w:p w14:paraId="07958BB4" w14:textId="77777777" w:rsidR="00ED7971" w:rsidRPr="00236874" w:rsidRDefault="00ED7971" w:rsidP="00ED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F1D3CBB" w14:textId="75148130" w:rsidR="00ED7971" w:rsidRPr="00236874" w:rsidRDefault="00ED7971" w:rsidP="00ED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863</w:t>
            </w:r>
          </w:p>
        </w:tc>
        <w:tc>
          <w:tcPr>
            <w:tcW w:w="144" w:type="pct"/>
          </w:tcPr>
          <w:p w14:paraId="6FAF7838" w14:textId="77777777" w:rsidR="00ED7971" w:rsidRPr="00236874" w:rsidRDefault="00ED7971" w:rsidP="00ED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9A3F594" w14:textId="5FF5B5F3" w:rsidR="00ED7971" w:rsidRPr="00236874" w:rsidRDefault="00ED7971" w:rsidP="00ED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1,445</w:t>
            </w:r>
          </w:p>
        </w:tc>
        <w:tc>
          <w:tcPr>
            <w:tcW w:w="146" w:type="pct"/>
          </w:tcPr>
          <w:p w14:paraId="621104B5" w14:textId="77777777" w:rsidR="00ED7971" w:rsidRPr="00236874" w:rsidRDefault="00ED7971" w:rsidP="00ED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</w:tcPr>
          <w:p w14:paraId="41EE7AB5" w14:textId="0DC57EF9" w:rsidR="00ED7971" w:rsidRPr="00236874" w:rsidRDefault="00ED7971" w:rsidP="00ED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863</w:t>
            </w:r>
          </w:p>
        </w:tc>
      </w:tr>
      <w:tr w:rsidR="00ED7971" w:rsidRPr="00236874" w14:paraId="3FCF5E41" w14:textId="77777777" w:rsidTr="00850A17">
        <w:tc>
          <w:tcPr>
            <w:tcW w:w="2063" w:type="pct"/>
          </w:tcPr>
          <w:p w14:paraId="3F7C3416" w14:textId="77777777" w:rsidR="00ED7971" w:rsidRPr="00236874" w:rsidRDefault="00ED7971" w:rsidP="00ED7971">
            <w:pPr>
              <w:pStyle w:val="a"/>
              <w:tabs>
                <w:tab w:val="clear" w:pos="1080"/>
              </w:tabs>
              <w:ind w:left="252"/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</w:pPr>
            <w:r w:rsidRPr="00236874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รวม</w:t>
            </w:r>
            <w:r w:rsidRPr="00236874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1AE6F30E" w14:textId="44538649" w:rsidR="00ED7971" w:rsidRPr="00236874" w:rsidRDefault="00ED7971" w:rsidP="00ED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6874">
              <w:rPr>
                <w:rFonts w:ascii="Angsana New" w:hAnsi="Angsana New"/>
                <w:b/>
                <w:bCs/>
                <w:sz w:val="30"/>
                <w:szCs w:val="30"/>
              </w:rPr>
              <w:t>35,127</w:t>
            </w:r>
          </w:p>
        </w:tc>
        <w:tc>
          <w:tcPr>
            <w:tcW w:w="144" w:type="pct"/>
          </w:tcPr>
          <w:p w14:paraId="2907295E" w14:textId="77777777" w:rsidR="00ED7971" w:rsidRPr="00236874" w:rsidRDefault="00ED7971" w:rsidP="00ED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2CAC75B" w14:textId="3F42C4E5" w:rsidR="00ED7971" w:rsidRPr="00236874" w:rsidRDefault="00ED7971" w:rsidP="00ED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6874">
              <w:rPr>
                <w:rFonts w:ascii="Angsana New" w:hAnsi="Angsana New"/>
                <w:b/>
                <w:bCs/>
                <w:sz w:val="30"/>
                <w:szCs w:val="30"/>
              </w:rPr>
              <w:t>33,235</w:t>
            </w:r>
          </w:p>
        </w:tc>
        <w:tc>
          <w:tcPr>
            <w:tcW w:w="144" w:type="pct"/>
          </w:tcPr>
          <w:p w14:paraId="084E971F" w14:textId="77777777" w:rsidR="00ED7971" w:rsidRPr="00236874" w:rsidRDefault="00ED7971" w:rsidP="00ED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4A08486B" w14:textId="70520A22" w:rsidR="00ED7971" w:rsidRPr="00236874" w:rsidRDefault="00ED7971" w:rsidP="00ED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6874">
              <w:rPr>
                <w:rFonts w:ascii="Angsana New" w:hAnsi="Angsana New"/>
                <w:b/>
                <w:bCs/>
                <w:sz w:val="30"/>
                <w:szCs w:val="30"/>
              </w:rPr>
              <w:t>35,127</w:t>
            </w:r>
          </w:p>
        </w:tc>
        <w:tc>
          <w:tcPr>
            <w:tcW w:w="146" w:type="pct"/>
          </w:tcPr>
          <w:p w14:paraId="3ACF07A4" w14:textId="77777777" w:rsidR="00ED7971" w:rsidRPr="00236874" w:rsidRDefault="00ED7971" w:rsidP="00ED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7" w:type="pct"/>
            <w:tcBorders>
              <w:top w:val="single" w:sz="4" w:space="0" w:color="auto"/>
              <w:bottom w:val="double" w:sz="4" w:space="0" w:color="auto"/>
            </w:tcBorders>
          </w:tcPr>
          <w:p w14:paraId="3364DF18" w14:textId="0C6D1EC3" w:rsidR="00ED7971" w:rsidRPr="00236874" w:rsidRDefault="00ED7971" w:rsidP="00ED79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6874">
              <w:rPr>
                <w:rFonts w:ascii="Angsana New" w:hAnsi="Angsana New"/>
                <w:b/>
                <w:bCs/>
                <w:sz w:val="30"/>
                <w:szCs w:val="30"/>
              </w:rPr>
              <w:t>33,235</w:t>
            </w:r>
          </w:p>
        </w:tc>
      </w:tr>
      <w:tr w:rsidR="003F3E7D" w:rsidRPr="00236874" w14:paraId="5D4D0AC6" w14:textId="77777777" w:rsidTr="00850A17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63" w:type="pct"/>
          </w:tcPr>
          <w:p w14:paraId="3F92E27F" w14:textId="77777777" w:rsidR="003F3E7D" w:rsidRPr="00236874" w:rsidRDefault="003F3E7D" w:rsidP="003F3E7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</w:p>
        </w:tc>
        <w:tc>
          <w:tcPr>
            <w:tcW w:w="624" w:type="pct"/>
          </w:tcPr>
          <w:p w14:paraId="0108080B" w14:textId="77777777" w:rsidR="003F3E7D" w:rsidRPr="00236874" w:rsidRDefault="003F3E7D" w:rsidP="003F3E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C2942AC" w14:textId="77777777" w:rsidR="003F3E7D" w:rsidRPr="00236874" w:rsidRDefault="003F3E7D" w:rsidP="003F3E7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76" w:type="pct"/>
          </w:tcPr>
          <w:p w14:paraId="45EF8E90" w14:textId="77777777" w:rsidR="003F3E7D" w:rsidRPr="00236874" w:rsidRDefault="003F3E7D" w:rsidP="003F3E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23CF3A2" w14:textId="77777777" w:rsidR="003F3E7D" w:rsidRPr="00236874" w:rsidRDefault="003F3E7D" w:rsidP="003F3E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475B4A65" w14:textId="77777777" w:rsidR="003F3E7D" w:rsidRPr="00236874" w:rsidRDefault="003F3E7D" w:rsidP="003F3E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41D58B" w14:textId="77777777" w:rsidR="003F3E7D" w:rsidRPr="00236874" w:rsidRDefault="003F3E7D" w:rsidP="003F3E7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3CA9E899" w14:textId="77777777" w:rsidR="003F3E7D" w:rsidRPr="00236874" w:rsidRDefault="003F3E7D" w:rsidP="003F3E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3E7D" w:rsidRPr="00236874" w14:paraId="69FF0831" w14:textId="77777777" w:rsidTr="00850A17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63" w:type="pct"/>
          </w:tcPr>
          <w:p w14:paraId="16E0908F" w14:textId="644320CC" w:rsidR="003F3E7D" w:rsidRPr="00236874" w:rsidRDefault="003F3E7D" w:rsidP="003F3E7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color w:val="000000"/>
                <w:lang w:val="en-US"/>
              </w:rPr>
            </w:pPr>
            <w:r w:rsidRPr="00236874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24" w:type="pct"/>
          </w:tcPr>
          <w:p w14:paraId="40167386" w14:textId="77777777" w:rsidR="003F3E7D" w:rsidRPr="00236874" w:rsidRDefault="003F3E7D" w:rsidP="003F3E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85AB0A6" w14:textId="77777777" w:rsidR="003F3E7D" w:rsidRPr="00236874" w:rsidRDefault="003F3E7D" w:rsidP="003F3E7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576" w:type="pct"/>
          </w:tcPr>
          <w:p w14:paraId="0A37A966" w14:textId="77777777" w:rsidR="003F3E7D" w:rsidRPr="00236874" w:rsidRDefault="003F3E7D" w:rsidP="003F3E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46A6069" w14:textId="77777777" w:rsidR="003F3E7D" w:rsidRPr="00236874" w:rsidRDefault="003F3E7D" w:rsidP="003F3E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0015204" w14:textId="77777777" w:rsidR="003F3E7D" w:rsidRPr="00236874" w:rsidRDefault="003F3E7D" w:rsidP="003F3E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DB4544B" w14:textId="77777777" w:rsidR="003F3E7D" w:rsidRPr="00236874" w:rsidRDefault="003F3E7D" w:rsidP="003F3E7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6A12B036" w14:textId="77777777" w:rsidR="003F3E7D" w:rsidRPr="00236874" w:rsidRDefault="003F3E7D" w:rsidP="003F3E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F3E7D" w:rsidRPr="00236874" w14:paraId="35C13A9D" w14:textId="77777777" w:rsidTr="00850A17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63" w:type="pct"/>
          </w:tcPr>
          <w:p w14:paraId="56A28DE0" w14:textId="79CCA73A" w:rsidR="003F3E7D" w:rsidRPr="00236874" w:rsidRDefault="003F3E7D" w:rsidP="003F3E7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236874">
              <w:rPr>
                <w:rFonts w:ascii="Angsana New" w:hAnsi="Angsana New" w:cs="Angsana New" w:hint="cs"/>
                <w:color w:val="000000"/>
                <w:cs/>
                <w:lang w:val="en-US"/>
              </w:rPr>
              <w:t>ขายสินค้าและการให้บริการ</w:t>
            </w:r>
          </w:p>
        </w:tc>
        <w:tc>
          <w:tcPr>
            <w:tcW w:w="624" w:type="pct"/>
          </w:tcPr>
          <w:p w14:paraId="3529A963" w14:textId="5210F9C2" w:rsidR="003F3E7D" w:rsidRPr="00236874" w:rsidRDefault="00ED7971" w:rsidP="003572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A53FABB" w14:textId="77777777" w:rsidR="003F3E7D" w:rsidRPr="00236874" w:rsidRDefault="003F3E7D" w:rsidP="003F3E7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76" w:type="pct"/>
          </w:tcPr>
          <w:p w14:paraId="22C6A184" w14:textId="2E61DFB1" w:rsidR="003F3E7D" w:rsidRPr="00236874" w:rsidRDefault="003F3E7D" w:rsidP="003F3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color w:val="000000"/>
                <w:sz w:val="30"/>
                <w:szCs w:val="30"/>
              </w:rPr>
              <w:t>1,323</w:t>
            </w:r>
          </w:p>
        </w:tc>
        <w:tc>
          <w:tcPr>
            <w:tcW w:w="144" w:type="pct"/>
          </w:tcPr>
          <w:p w14:paraId="392F06AA" w14:textId="77777777" w:rsidR="003F3E7D" w:rsidRPr="00236874" w:rsidRDefault="003F3E7D" w:rsidP="003F3E7D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5C1F8D0F" w14:textId="3260D468" w:rsidR="003F3E7D" w:rsidRPr="00236874" w:rsidRDefault="00DE67BE" w:rsidP="002368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8"/>
              </w:tabs>
              <w:spacing w:after="0"/>
              <w:ind w:right="18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41736878" w14:textId="23BF8242" w:rsidR="003F3E7D" w:rsidRPr="00236874" w:rsidRDefault="003F3E7D" w:rsidP="003F3E7D">
            <w:pPr>
              <w:pStyle w:val="a"/>
              <w:tabs>
                <w:tab w:val="left" w:pos="342"/>
              </w:tabs>
              <w:jc w:val="center"/>
              <w:rPr>
                <w:rFonts w:ascii="Angsana New" w:hAnsi="Angsana New" w:cs="Angsana New"/>
                <w:lang w:val="en-GB"/>
              </w:rPr>
            </w:pPr>
          </w:p>
        </w:tc>
        <w:tc>
          <w:tcPr>
            <w:tcW w:w="667" w:type="pct"/>
          </w:tcPr>
          <w:p w14:paraId="037B8C47" w14:textId="660E7502" w:rsidR="003F3E7D" w:rsidRPr="00236874" w:rsidRDefault="003F3E7D" w:rsidP="003F3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Pr="002368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236874">
              <w:rPr>
                <w:rFonts w:ascii="Angsana New" w:hAnsi="Angsana New"/>
                <w:color w:val="000000"/>
                <w:sz w:val="30"/>
                <w:szCs w:val="30"/>
              </w:rPr>
              <w:t>323</w:t>
            </w:r>
          </w:p>
        </w:tc>
      </w:tr>
      <w:tr w:rsidR="003F3E7D" w:rsidRPr="00236874" w14:paraId="211A1D0B" w14:textId="77777777" w:rsidTr="00850A17">
        <w:tblPrEx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2063" w:type="pct"/>
          </w:tcPr>
          <w:p w14:paraId="3E60B0B6" w14:textId="06B503BF" w:rsidR="003F3E7D" w:rsidRPr="00236874" w:rsidRDefault="003F3E7D" w:rsidP="003F3E7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236874">
              <w:rPr>
                <w:rFonts w:ascii="Angsana New" w:hAnsi="Angsana New" w:cs="Angsana New"/>
                <w:color w:val="000000"/>
                <w:cs/>
                <w:lang w:val="en-US"/>
              </w:rPr>
              <w:t>ค่าบริการพื้นที่</w:t>
            </w:r>
          </w:p>
        </w:tc>
        <w:tc>
          <w:tcPr>
            <w:tcW w:w="624" w:type="pct"/>
          </w:tcPr>
          <w:p w14:paraId="1E6807A4" w14:textId="2833A06B" w:rsidR="003F3E7D" w:rsidRPr="00236874" w:rsidRDefault="00ED7971" w:rsidP="003F3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1,</w:t>
            </w:r>
            <w:r w:rsidR="006E0DC8" w:rsidRPr="00236874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144" w:type="pct"/>
          </w:tcPr>
          <w:p w14:paraId="17F9EA09" w14:textId="77777777" w:rsidR="003F3E7D" w:rsidRPr="00236874" w:rsidRDefault="003F3E7D" w:rsidP="003F3E7D">
            <w:pPr>
              <w:pStyle w:val="a"/>
              <w:tabs>
                <w:tab w:val="left" w:pos="342"/>
              </w:tabs>
              <w:spacing w:line="240" w:lineRule="atLeast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76" w:type="pct"/>
          </w:tcPr>
          <w:p w14:paraId="69940B5F" w14:textId="5ADF52FF" w:rsidR="003F3E7D" w:rsidRPr="00236874" w:rsidRDefault="003F3E7D" w:rsidP="003F3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144" w:type="pct"/>
          </w:tcPr>
          <w:p w14:paraId="6F852CE0" w14:textId="77777777" w:rsidR="003F3E7D" w:rsidRPr="00236874" w:rsidRDefault="003F3E7D" w:rsidP="003F3E7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6" w:type="pct"/>
          </w:tcPr>
          <w:p w14:paraId="631786C2" w14:textId="0FC74C52" w:rsidR="003F3E7D" w:rsidRPr="00236874" w:rsidRDefault="00ED7971" w:rsidP="003F3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1,</w:t>
            </w:r>
            <w:r w:rsidR="006E0DC8" w:rsidRPr="00236874">
              <w:rPr>
                <w:rFonts w:ascii="Angsana New" w:hAnsi="Angsana New"/>
                <w:sz w:val="30"/>
                <w:szCs w:val="30"/>
              </w:rPr>
              <w:t>283</w:t>
            </w:r>
          </w:p>
        </w:tc>
        <w:tc>
          <w:tcPr>
            <w:tcW w:w="146" w:type="pct"/>
          </w:tcPr>
          <w:p w14:paraId="1899A435" w14:textId="77777777" w:rsidR="003F3E7D" w:rsidRPr="00236874" w:rsidRDefault="003F3E7D" w:rsidP="003F3E7D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67" w:type="pct"/>
          </w:tcPr>
          <w:p w14:paraId="593D5607" w14:textId="7EC90EFF" w:rsidR="003F3E7D" w:rsidRPr="00236874" w:rsidRDefault="003F3E7D" w:rsidP="003F3E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</w:tr>
    </w:tbl>
    <w:p w14:paraId="7A47A893" w14:textId="2A1B021F" w:rsidR="007F6C42" w:rsidRPr="00236874" w:rsidRDefault="007F6C42" w:rsidP="004E0799">
      <w:pPr>
        <w:pStyle w:val="a"/>
        <w:tabs>
          <w:tab w:val="clear" w:pos="1080"/>
        </w:tabs>
        <w:ind w:left="576" w:right="-115"/>
        <w:jc w:val="thaiDistribute"/>
        <w:rPr>
          <w:rFonts w:ascii="Angsana New" w:hAnsi="Angsana New" w:cs="Angsana New"/>
          <w:color w:val="000000"/>
          <w:lang w:val="en-US"/>
        </w:rPr>
      </w:pPr>
    </w:p>
    <w:p w14:paraId="2E63CA0E" w14:textId="359B2BCA" w:rsidR="00811F3F" w:rsidRPr="00236874" w:rsidRDefault="00811F3F" w:rsidP="00811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  <w:r w:rsidRPr="00236874">
        <w:rPr>
          <w:rFonts w:ascii="Angsana New" w:hAnsi="Angsana New" w:hint="cs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340C3B" w:rsidRPr="00236874">
        <w:rPr>
          <w:rFonts w:ascii="Angsana New" w:hAnsi="Angsana New"/>
          <w:sz w:val="30"/>
          <w:szCs w:val="30"/>
        </w:rPr>
        <w:t>3</w:t>
      </w:r>
      <w:r w:rsidR="00850A17" w:rsidRPr="00236874">
        <w:rPr>
          <w:rFonts w:ascii="Angsana New" w:hAnsi="Angsana New"/>
          <w:sz w:val="30"/>
          <w:szCs w:val="30"/>
        </w:rPr>
        <w:t>0</w:t>
      </w:r>
      <w:r w:rsidR="00340C3B" w:rsidRPr="00236874">
        <w:rPr>
          <w:rFonts w:ascii="Angsana New" w:hAnsi="Angsana New"/>
          <w:sz w:val="30"/>
          <w:szCs w:val="30"/>
        </w:rPr>
        <w:t xml:space="preserve"> </w:t>
      </w:r>
      <w:r w:rsidR="00340C3B" w:rsidRPr="00236874">
        <w:rPr>
          <w:rFonts w:ascii="Angsana New" w:hAnsi="Angsana New" w:hint="cs"/>
          <w:sz w:val="30"/>
          <w:szCs w:val="30"/>
          <w:cs/>
        </w:rPr>
        <w:t>ม</w:t>
      </w:r>
      <w:r w:rsidR="00850A17" w:rsidRPr="00236874">
        <w:rPr>
          <w:rFonts w:ascii="Angsana New" w:hAnsi="Angsana New" w:hint="cs"/>
          <w:sz w:val="30"/>
          <w:szCs w:val="30"/>
          <w:cs/>
        </w:rPr>
        <w:t>ิถุนายน</w:t>
      </w:r>
      <w:r w:rsidR="00340C3B" w:rsidRPr="00236874">
        <w:rPr>
          <w:rFonts w:ascii="Angsana New" w:hAnsi="Angsana New" w:hint="cs"/>
          <w:sz w:val="30"/>
          <w:szCs w:val="30"/>
          <w:cs/>
        </w:rPr>
        <w:t xml:space="preserve"> </w:t>
      </w:r>
      <w:r w:rsidR="00340C3B" w:rsidRPr="00236874">
        <w:rPr>
          <w:rFonts w:ascii="Angsana New" w:hAnsi="Angsana New"/>
          <w:sz w:val="30"/>
          <w:szCs w:val="30"/>
        </w:rPr>
        <w:t>256</w:t>
      </w:r>
      <w:r w:rsidR="003F3E7D" w:rsidRPr="00236874">
        <w:rPr>
          <w:rFonts w:ascii="Angsana New" w:hAnsi="Angsana New"/>
          <w:sz w:val="30"/>
          <w:szCs w:val="30"/>
        </w:rPr>
        <w:t>8</w:t>
      </w:r>
      <w:r w:rsidRPr="00236874">
        <w:rPr>
          <w:rFonts w:ascii="Angsana New" w:hAnsi="Angsana New" w:hint="cs"/>
          <w:sz w:val="30"/>
          <w:szCs w:val="30"/>
          <w:cs/>
        </w:rPr>
        <w:t xml:space="preserve"> และ</w:t>
      </w:r>
      <w:r w:rsidR="00482F28" w:rsidRPr="00236874">
        <w:rPr>
          <w:rFonts w:ascii="Angsana New" w:hAnsi="Angsana New"/>
          <w:sz w:val="30"/>
          <w:szCs w:val="30"/>
        </w:rPr>
        <w:t xml:space="preserve"> </w:t>
      </w:r>
      <w:r w:rsidR="00482F28" w:rsidRPr="00236874">
        <w:rPr>
          <w:rFonts w:ascii="Angsana New" w:hAnsi="Angsana New" w:hint="cs"/>
          <w:sz w:val="30"/>
          <w:szCs w:val="30"/>
          <w:cs/>
        </w:rPr>
        <w:t>วันที่</w:t>
      </w:r>
      <w:r w:rsidRPr="00236874">
        <w:rPr>
          <w:rFonts w:ascii="Angsana New" w:hAnsi="Angsana New" w:hint="cs"/>
          <w:sz w:val="30"/>
          <w:szCs w:val="30"/>
          <w:cs/>
        </w:rPr>
        <w:t xml:space="preserve"> </w:t>
      </w:r>
      <w:r w:rsidRPr="00236874">
        <w:rPr>
          <w:rFonts w:ascii="Angsana New" w:hAnsi="Angsana New" w:hint="cs"/>
          <w:sz w:val="30"/>
          <w:szCs w:val="30"/>
        </w:rPr>
        <w:t>3</w:t>
      </w:r>
      <w:r w:rsidR="00C7712F" w:rsidRPr="00236874">
        <w:rPr>
          <w:rFonts w:ascii="Angsana New" w:hAnsi="Angsana New" w:hint="cs"/>
          <w:sz w:val="30"/>
          <w:szCs w:val="30"/>
        </w:rPr>
        <w:t>1</w:t>
      </w:r>
      <w:r w:rsidRPr="00236874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236874">
        <w:rPr>
          <w:rFonts w:ascii="Angsana New" w:hAnsi="Angsana New"/>
          <w:color w:val="000000"/>
          <w:sz w:val="30"/>
          <w:szCs w:val="30"/>
        </w:rPr>
        <w:t>256</w:t>
      </w:r>
      <w:r w:rsidR="003F3E7D" w:rsidRPr="00236874">
        <w:rPr>
          <w:rFonts w:ascii="Angsana New" w:hAnsi="Angsana New"/>
          <w:color w:val="000000"/>
          <w:sz w:val="30"/>
          <w:szCs w:val="30"/>
        </w:rPr>
        <w:t>7</w:t>
      </w:r>
      <w:r w:rsidRPr="0023687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76950B4" w14:textId="77777777" w:rsidR="00C94B58" w:rsidRPr="00236874" w:rsidRDefault="00C94B58" w:rsidP="004E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1"/>
        <w:gridCol w:w="1257"/>
        <w:gridCol w:w="270"/>
        <w:gridCol w:w="1174"/>
        <w:gridCol w:w="270"/>
        <w:gridCol w:w="1259"/>
        <w:gridCol w:w="270"/>
        <w:gridCol w:w="1179"/>
      </w:tblGrid>
      <w:tr w:rsidR="007F3F8B" w:rsidRPr="00236874" w14:paraId="333B88E7" w14:textId="77777777" w:rsidTr="005E040D">
        <w:trPr>
          <w:trHeight w:val="371"/>
        </w:trPr>
        <w:tc>
          <w:tcPr>
            <w:tcW w:w="1995" w:type="pct"/>
            <w:hideMark/>
          </w:tcPr>
          <w:p w14:paraId="3E49BEE4" w14:textId="77777777" w:rsidR="007F3F8B" w:rsidRPr="00236874" w:rsidRDefault="007F3F8B" w:rsidP="006C3E73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1429" w:type="pct"/>
            <w:gridSpan w:val="3"/>
            <w:hideMark/>
          </w:tcPr>
          <w:p w14:paraId="2E2CFED4" w14:textId="77777777" w:rsidR="007F3F8B" w:rsidRPr="00236874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769"/>
              </w:tabs>
              <w:spacing w:after="0"/>
              <w:ind w:right="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68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0F38E83B" w14:textId="77777777" w:rsidR="007F3F8B" w:rsidRPr="00236874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2" w:type="pct"/>
            <w:gridSpan w:val="3"/>
            <w:hideMark/>
          </w:tcPr>
          <w:p w14:paraId="1531D16A" w14:textId="77777777" w:rsidR="007F3F8B" w:rsidRPr="00236874" w:rsidRDefault="007F3F8B" w:rsidP="006C3E7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68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0C3B" w:rsidRPr="00236874" w14:paraId="15E75390" w14:textId="77777777" w:rsidTr="005E040D">
        <w:trPr>
          <w:trHeight w:val="308"/>
        </w:trPr>
        <w:tc>
          <w:tcPr>
            <w:tcW w:w="1995" w:type="pct"/>
          </w:tcPr>
          <w:p w14:paraId="0DFFE501" w14:textId="77777777" w:rsidR="00340C3B" w:rsidRPr="00236874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65" w:type="pct"/>
          </w:tcPr>
          <w:p w14:paraId="2D011E19" w14:textId="1F525263" w:rsidR="00340C3B" w:rsidRPr="00236874" w:rsidRDefault="00850A17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1EEC6A8B" w14:textId="77777777" w:rsidR="00340C3B" w:rsidRPr="00236874" w:rsidRDefault="00340C3B" w:rsidP="00340C3B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  <w:hideMark/>
          </w:tcPr>
          <w:p w14:paraId="6EC01895" w14:textId="2E1D05DF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31</w:t>
            </w:r>
            <w:r w:rsidRPr="0023687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5A7BEDE9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hideMark/>
          </w:tcPr>
          <w:p w14:paraId="5F62DF21" w14:textId="42C2487E" w:rsidR="00340C3B" w:rsidRPr="00236874" w:rsidRDefault="00850A17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6F16ECDF" w14:textId="77777777" w:rsidR="00340C3B" w:rsidRPr="00236874" w:rsidRDefault="00340C3B" w:rsidP="00340C3B">
            <w:pPr>
              <w:pStyle w:val="BodyText"/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3" w:type="pct"/>
            <w:hideMark/>
          </w:tcPr>
          <w:p w14:paraId="5D8A18D4" w14:textId="00AF9F54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31</w:t>
            </w:r>
            <w:r w:rsidRPr="0023687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40C3B" w:rsidRPr="00236874" w14:paraId="3487A0B1" w14:textId="77777777" w:rsidTr="005E040D">
        <w:trPr>
          <w:trHeight w:val="326"/>
        </w:trPr>
        <w:tc>
          <w:tcPr>
            <w:tcW w:w="1995" w:type="pct"/>
          </w:tcPr>
          <w:p w14:paraId="667D66EB" w14:textId="77777777" w:rsidR="00340C3B" w:rsidRPr="00236874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665" w:type="pct"/>
          </w:tcPr>
          <w:p w14:paraId="73E23AA2" w14:textId="18BFBB79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256</w:t>
            </w:r>
            <w:r w:rsidR="003F3E7D" w:rsidRPr="0023687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48F03CF5" w14:textId="77777777" w:rsidR="00340C3B" w:rsidRPr="00236874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21" w:type="pct"/>
            <w:hideMark/>
          </w:tcPr>
          <w:p w14:paraId="435F5041" w14:textId="088AB361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F3E7D" w:rsidRPr="0023687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3A96B1DE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hideMark/>
          </w:tcPr>
          <w:p w14:paraId="42326CD6" w14:textId="298C37ED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256</w:t>
            </w:r>
            <w:r w:rsidR="003F3E7D" w:rsidRPr="0023687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238629C2" w14:textId="77777777" w:rsidR="00340C3B" w:rsidRPr="00236874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23" w:type="pct"/>
            <w:hideMark/>
          </w:tcPr>
          <w:p w14:paraId="6CFCAD0C" w14:textId="54995400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3F3E7D" w:rsidRPr="00236874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40C3B" w:rsidRPr="00236874" w14:paraId="12086E04" w14:textId="77777777" w:rsidTr="005E040D">
        <w:trPr>
          <w:trHeight w:val="371"/>
        </w:trPr>
        <w:tc>
          <w:tcPr>
            <w:tcW w:w="1995" w:type="pct"/>
          </w:tcPr>
          <w:p w14:paraId="522C7F8A" w14:textId="77777777" w:rsidR="00340C3B" w:rsidRPr="00236874" w:rsidRDefault="00340C3B" w:rsidP="00340C3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lang w:val="en-US"/>
              </w:rPr>
            </w:pPr>
          </w:p>
        </w:tc>
        <w:tc>
          <w:tcPr>
            <w:tcW w:w="3005" w:type="pct"/>
            <w:gridSpan w:val="7"/>
            <w:hideMark/>
          </w:tcPr>
          <w:p w14:paraId="1025B7CA" w14:textId="77777777" w:rsidR="00340C3B" w:rsidRPr="00236874" w:rsidRDefault="00340C3B" w:rsidP="00340C3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6874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186B9B" w:rsidRPr="00236874" w14:paraId="28D58FAA" w14:textId="77777777" w:rsidTr="005E040D">
        <w:tc>
          <w:tcPr>
            <w:tcW w:w="1995" w:type="pct"/>
          </w:tcPr>
          <w:p w14:paraId="661BC752" w14:textId="5341F00E" w:rsidR="00186B9B" w:rsidRPr="00236874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23687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เจ้าหนี้การค้า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</w:tcPr>
          <w:p w14:paraId="52BA882E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59071C0F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0CC5301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99901E4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</w:tcPr>
          <w:p w14:paraId="3DEA47F8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FD7C69D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73EB66D9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B9B" w:rsidRPr="00236874" w14:paraId="1C9558AB" w14:textId="77777777" w:rsidTr="005E040D">
        <w:tc>
          <w:tcPr>
            <w:tcW w:w="1995" w:type="pct"/>
          </w:tcPr>
          <w:p w14:paraId="54D06B89" w14:textId="23A334FC" w:rsidR="00186B9B" w:rsidRPr="00236874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236874">
              <w:rPr>
                <w:rFonts w:ascii="Angsana New" w:hAnsi="Angsana New" w:cs="Angsana New"/>
                <w:b/>
                <w:bCs/>
                <w:color w:val="000000"/>
                <w:cs/>
                <w:lang w:val="en-US"/>
              </w:rPr>
              <w:t>บริษัทย่อย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</w:tcPr>
          <w:p w14:paraId="5ABA4122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36619170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8155897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5F49011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</w:tcPr>
          <w:p w14:paraId="5247B5A4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41029C6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1B1F5890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B9B" w:rsidRPr="00236874" w14:paraId="76A90531" w14:textId="77777777" w:rsidTr="005E040D">
        <w:tc>
          <w:tcPr>
            <w:tcW w:w="1995" w:type="pct"/>
          </w:tcPr>
          <w:p w14:paraId="7B26E6CA" w14:textId="4734709A" w:rsidR="00186B9B" w:rsidRPr="00236874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236874">
              <w:rPr>
                <w:rFonts w:ascii="Angsana New" w:hAnsi="Angsana New" w:cs="Angsana New" w:hint="cs"/>
                <w:color w:val="000000"/>
                <w:cs/>
                <w:lang w:val="en-US"/>
              </w:rPr>
              <w:t>บริษัท ไดมอนด์ วัสดุ จำกัด</w:t>
            </w:r>
          </w:p>
        </w:tc>
        <w:tc>
          <w:tcPr>
            <w:tcW w:w="66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70C773" w14:textId="704A794A" w:rsidR="00186B9B" w:rsidRPr="00236874" w:rsidRDefault="00ED7971" w:rsidP="00AF50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7A04830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FE493C" w14:textId="3E8D7026" w:rsidR="00186B9B" w:rsidRPr="00236874" w:rsidRDefault="004A7AAB" w:rsidP="004A7A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4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86B9B" w:rsidRPr="0023687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84C3692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D66C95" w14:textId="51B94DD2" w:rsidR="00186B9B" w:rsidRPr="00236874" w:rsidRDefault="00D96164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96164">
              <w:rPr>
                <w:rFonts w:ascii="Angsana New" w:hAnsi="Angsana New" w:hint="cs"/>
                <w:sz w:val="30"/>
                <w:szCs w:val="30"/>
              </w:rPr>
              <w:t>39</w:t>
            </w:r>
            <w:r w:rsidR="00DE67BE" w:rsidRPr="00236874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D96164">
              <w:rPr>
                <w:rFonts w:ascii="Angsana New" w:hAnsi="Angsana New" w:hint="cs"/>
                <w:sz w:val="30"/>
                <w:szCs w:val="30"/>
              </w:rPr>
              <w:t>256</w:t>
            </w:r>
          </w:p>
        </w:tc>
        <w:tc>
          <w:tcPr>
            <w:tcW w:w="143" w:type="pct"/>
          </w:tcPr>
          <w:p w14:paraId="03107F67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F43BDB" w14:textId="3F64780C" w:rsidR="00186B9B" w:rsidRPr="00236874" w:rsidRDefault="003F3E7D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33,305</w:t>
            </w:r>
          </w:p>
        </w:tc>
      </w:tr>
      <w:tr w:rsidR="00186B9B" w:rsidRPr="00236874" w14:paraId="57B6E771" w14:textId="77777777" w:rsidTr="005E040D">
        <w:tc>
          <w:tcPr>
            <w:tcW w:w="1995" w:type="pct"/>
          </w:tcPr>
          <w:p w14:paraId="58CFE745" w14:textId="77777777" w:rsidR="00186B9B" w:rsidRPr="00236874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</w:p>
        </w:tc>
        <w:tc>
          <w:tcPr>
            <w:tcW w:w="66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AE82E6A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8496502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2B4E906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15C6937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13D3B3F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516B8AE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3B7A80E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B9B" w:rsidRPr="00236874" w14:paraId="05F8AF72" w14:textId="77777777" w:rsidTr="005E040D">
        <w:tc>
          <w:tcPr>
            <w:tcW w:w="1995" w:type="pct"/>
          </w:tcPr>
          <w:p w14:paraId="133CF5DA" w14:textId="3919E30A" w:rsidR="00186B9B" w:rsidRPr="00236874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cs/>
                <w:lang w:val="en-US"/>
              </w:rPr>
            </w:pPr>
            <w:r w:rsidRPr="00236874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665" w:type="pct"/>
            <w:tcBorders>
              <w:top w:val="nil"/>
              <w:left w:val="nil"/>
              <w:bottom w:val="nil"/>
              <w:right w:val="nil"/>
            </w:tcBorders>
          </w:tcPr>
          <w:p w14:paraId="24B0649E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1E10D2A0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66CF3B5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CCE2758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</w:tcPr>
          <w:p w14:paraId="2BC8247A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382C1711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</w:tcPr>
          <w:p w14:paraId="0E7DAA3D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B9B" w:rsidRPr="00236874" w14:paraId="4CB8AB87" w14:textId="77777777" w:rsidTr="005E040D">
        <w:tc>
          <w:tcPr>
            <w:tcW w:w="1995" w:type="pct"/>
          </w:tcPr>
          <w:p w14:paraId="7D77EF91" w14:textId="77777777" w:rsidR="00186B9B" w:rsidRPr="00236874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236874">
              <w:rPr>
                <w:rFonts w:ascii="Angsana New" w:hAnsi="Angsana New" w:cs="Angsana New" w:hint="cs"/>
                <w:b/>
                <w:bCs/>
                <w:color w:val="00000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</w:tcPr>
          <w:p w14:paraId="7D2E985D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14:paraId="7F983060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right w:val="nil"/>
            </w:tcBorders>
          </w:tcPr>
          <w:p w14:paraId="0C84D82D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5F65EF37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nil"/>
              <w:left w:val="nil"/>
              <w:right w:val="nil"/>
            </w:tcBorders>
          </w:tcPr>
          <w:p w14:paraId="64970C03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1B4B2AC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right w:val="nil"/>
            </w:tcBorders>
          </w:tcPr>
          <w:p w14:paraId="5C373352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6B9B" w:rsidRPr="00236874" w14:paraId="25358A3C" w14:textId="77777777" w:rsidTr="005E040D">
        <w:tc>
          <w:tcPr>
            <w:tcW w:w="1995" w:type="pct"/>
          </w:tcPr>
          <w:p w14:paraId="6399329B" w14:textId="77777777" w:rsidR="00186B9B" w:rsidRPr="00236874" w:rsidRDefault="00186B9B" w:rsidP="00186B9B">
            <w:pPr>
              <w:pStyle w:val="a"/>
              <w:tabs>
                <w:tab w:val="left" w:pos="342"/>
              </w:tabs>
              <w:rPr>
                <w:rFonts w:ascii="Angsana New" w:hAnsi="Angsana New" w:cs="Angsana New"/>
                <w:color w:val="000000"/>
                <w:cs/>
                <w:lang w:val="en-US"/>
              </w:rPr>
            </w:pPr>
            <w:r w:rsidRPr="00236874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บริษัท พหล </w:t>
            </w:r>
            <w:r w:rsidRPr="00236874">
              <w:rPr>
                <w:rFonts w:ascii="Angsana New" w:hAnsi="Angsana New" w:cs="Angsana New" w:hint="cs"/>
                <w:color w:val="000000"/>
                <w:lang w:val="en-US"/>
              </w:rPr>
              <w:t>8</w:t>
            </w:r>
            <w:r w:rsidRPr="00236874">
              <w:rPr>
                <w:rFonts w:ascii="Angsana New" w:hAnsi="Angsana New" w:cs="Angsana New" w:hint="cs"/>
                <w:color w:val="000000"/>
                <w:cs/>
                <w:lang w:val="en-US"/>
              </w:rPr>
              <w:t xml:space="preserve"> จำกัด</w:t>
            </w:r>
          </w:p>
        </w:tc>
        <w:tc>
          <w:tcPr>
            <w:tcW w:w="66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3758FA" w14:textId="0C73F792" w:rsidR="00186B9B" w:rsidRPr="00236874" w:rsidRDefault="00A67FB8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36874">
              <w:rPr>
                <w:rFonts w:ascii="Angsana New" w:hAnsi="Angsana New"/>
                <w:color w:val="000000"/>
                <w:sz w:val="30"/>
                <w:szCs w:val="30"/>
              </w:rPr>
              <w:t>321</w:t>
            </w:r>
          </w:p>
        </w:tc>
        <w:tc>
          <w:tcPr>
            <w:tcW w:w="143" w:type="pct"/>
          </w:tcPr>
          <w:p w14:paraId="715D1B2D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E87B92" w14:textId="3C1C048C" w:rsidR="00186B9B" w:rsidRPr="00236874" w:rsidRDefault="003F3E7D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143" w:type="pct"/>
          </w:tcPr>
          <w:p w14:paraId="40D94B02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B1F63B1" w14:textId="187CA2A5" w:rsidR="00186B9B" w:rsidRPr="00236874" w:rsidRDefault="00ED7971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143" w:type="pct"/>
          </w:tcPr>
          <w:p w14:paraId="2E406095" w14:textId="77777777" w:rsidR="00186B9B" w:rsidRPr="00236874" w:rsidRDefault="00186B9B" w:rsidP="00186B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10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C60187" w14:textId="57EB5790" w:rsidR="00186B9B" w:rsidRPr="00236874" w:rsidRDefault="003F3E7D" w:rsidP="005E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947</w:t>
            </w:r>
          </w:p>
        </w:tc>
      </w:tr>
    </w:tbl>
    <w:p w14:paraId="3D641115" w14:textId="77777777" w:rsidR="00A85EA0" w:rsidRPr="00236874" w:rsidRDefault="00A85EA0" w:rsidP="006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1DE552B" w14:textId="77777777" w:rsidR="00A85EA0" w:rsidRPr="00236874" w:rsidRDefault="00A85EA0" w:rsidP="006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F17074A" w14:textId="77777777" w:rsidR="00A85EA0" w:rsidRPr="00236874" w:rsidRDefault="00A85EA0" w:rsidP="006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32D34B4" w14:textId="77777777" w:rsidR="00A85EA0" w:rsidRPr="00236874" w:rsidRDefault="00A85EA0" w:rsidP="006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FF6B429" w14:textId="117F7EB9" w:rsidR="006A3980" w:rsidRPr="00236874" w:rsidRDefault="00834A88" w:rsidP="006A39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236874">
        <w:rPr>
          <w:rFonts w:ascii="Angsana New" w:hAnsi="Angsana New"/>
          <w:b/>
          <w:bCs/>
          <w:color w:val="000000"/>
          <w:sz w:val="30"/>
          <w:szCs w:val="30"/>
        </w:rPr>
        <w:t>3</w:t>
      </w:r>
      <w:r w:rsidR="006A3980" w:rsidRPr="00236874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6A3980" w:rsidRPr="00236874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6A3980" w:rsidRPr="00236874">
        <w:rPr>
          <w:rFonts w:ascii="Angsana New" w:hAnsi="Angsana New"/>
          <w:b/>
          <w:bCs/>
          <w:color w:val="000000"/>
          <w:sz w:val="30"/>
          <w:szCs w:val="30"/>
        </w:rPr>
        <w:tab/>
        <w:t xml:space="preserve"> </w:t>
      </w:r>
      <w:r w:rsidR="006A3980" w:rsidRPr="00236874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ที่ดิน อาคารและอุปกรณ์ </w:t>
      </w:r>
    </w:p>
    <w:p w14:paraId="4419D663" w14:textId="4EE07721" w:rsidR="008079B6" w:rsidRPr="00164871" w:rsidRDefault="008079B6" w:rsidP="008079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pacing w:val="6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720"/>
        <w:gridCol w:w="1980"/>
        <w:gridCol w:w="180"/>
        <w:gridCol w:w="1800"/>
      </w:tblGrid>
      <w:tr w:rsidR="00811F3F" w:rsidRPr="00236874" w14:paraId="7075BE88" w14:textId="77777777" w:rsidTr="00315B71">
        <w:trPr>
          <w:cantSplit/>
        </w:trPr>
        <w:tc>
          <w:tcPr>
            <w:tcW w:w="4500" w:type="dxa"/>
            <w:vAlign w:val="bottom"/>
          </w:tcPr>
          <w:p w14:paraId="23E67DF5" w14:textId="176DD1BA" w:rsidR="00811F3F" w:rsidRPr="00236874" w:rsidRDefault="00811F3F" w:rsidP="00811F3F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368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BC42F9" w:rsidRPr="002368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2368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</w:t>
            </w:r>
            <w:r w:rsidRPr="002368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ดือนสิ้นสุดวันที่ </w:t>
            </w:r>
            <w:r w:rsidR="00850A17" w:rsidRPr="002368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850A17" w:rsidRPr="002368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="00850A17" w:rsidRPr="002368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850A17" w:rsidRPr="0023687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="003A146F" w:rsidRPr="002368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3F3E7D" w:rsidRPr="002368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720" w:type="dxa"/>
            <w:vAlign w:val="bottom"/>
          </w:tcPr>
          <w:p w14:paraId="5C7AF86B" w14:textId="77777777" w:rsidR="00811F3F" w:rsidRPr="00236874" w:rsidRDefault="00811F3F" w:rsidP="00811F3F">
            <w:pPr>
              <w:pStyle w:val="acctmergecolhdg"/>
              <w:spacing w:line="240" w:lineRule="auto"/>
              <w:ind w:left="-83" w:right="-79" w:hanging="174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74990798" w14:textId="20984AB5" w:rsidR="00811F3F" w:rsidRPr="00236874" w:rsidRDefault="00811F3F" w:rsidP="00811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368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236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DC5538C" w14:textId="77777777" w:rsidR="00811F3F" w:rsidRPr="00236874" w:rsidRDefault="00811F3F" w:rsidP="00811F3F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622E91F" w14:textId="77777777" w:rsidR="00811F3F" w:rsidRPr="00236874" w:rsidRDefault="00811F3F" w:rsidP="00811F3F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368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0455F3C7" w14:textId="5E13B77E" w:rsidR="00811F3F" w:rsidRPr="00236874" w:rsidRDefault="00811F3F" w:rsidP="00811F3F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2368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811F3F" w:rsidRPr="00236874" w14:paraId="5DA6C64A" w14:textId="77777777" w:rsidTr="0054175C">
        <w:trPr>
          <w:cantSplit/>
        </w:trPr>
        <w:tc>
          <w:tcPr>
            <w:tcW w:w="4500" w:type="dxa"/>
          </w:tcPr>
          <w:p w14:paraId="701B4BCF" w14:textId="77777777" w:rsidR="00811F3F" w:rsidRPr="00236874" w:rsidRDefault="00811F3F" w:rsidP="00811F3F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2382D52" w14:textId="77777777" w:rsidR="00811F3F" w:rsidRPr="00236874" w:rsidRDefault="00811F3F" w:rsidP="00811F3F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960" w:type="dxa"/>
            <w:gridSpan w:val="3"/>
          </w:tcPr>
          <w:p w14:paraId="202F9D00" w14:textId="0F5607A4" w:rsidR="00811F3F" w:rsidRPr="00236874" w:rsidRDefault="00811F3F" w:rsidP="00811F3F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3687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A74A2" w:rsidRPr="00236874" w14:paraId="693EE464" w14:textId="77777777" w:rsidTr="00315B71">
        <w:trPr>
          <w:cantSplit/>
        </w:trPr>
        <w:tc>
          <w:tcPr>
            <w:tcW w:w="4500" w:type="dxa"/>
          </w:tcPr>
          <w:p w14:paraId="6211F50C" w14:textId="308D4715" w:rsidR="000A74A2" w:rsidRPr="00236874" w:rsidRDefault="000A74A2" w:rsidP="000A74A2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68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2E4331" w:rsidRPr="0023687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3687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720" w:type="dxa"/>
          </w:tcPr>
          <w:p w14:paraId="65F2CA56" w14:textId="77777777" w:rsidR="000A74A2" w:rsidRPr="00236874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2E49448C" w14:textId="50998088" w:rsidR="000A74A2" w:rsidRPr="00236874" w:rsidRDefault="00DF60C2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68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238,35</w:t>
            </w:r>
            <w:r w:rsidR="0016296E" w:rsidRPr="002368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4BD779A3" w14:textId="67902022" w:rsidR="000A74A2" w:rsidRPr="00236874" w:rsidRDefault="00DF60C2" w:rsidP="000A74A2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  <w:r w:rsidRPr="0023687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0" w:type="dxa"/>
          </w:tcPr>
          <w:p w14:paraId="246246B2" w14:textId="6A7FC165" w:rsidR="000A74A2" w:rsidRPr="00236874" w:rsidRDefault="00DF60C2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68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230,758</w:t>
            </w:r>
          </w:p>
        </w:tc>
      </w:tr>
      <w:tr w:rsidR="000A74A2" w:rsidRPr="00236874" w14:paraId="246C9C70" w14:textId="77777777" w:rsidTr="00315B71">
        <w:trPr>
          <w:cantSplit/>
        </w:trPr>
        <w:tc>
          <w:tcPr>
            <w:tcW w:w="4500" w:type="dxa"/>
          </w:tcPr>
          <w:p w14:paraId="0D01F3DC" w14:textId="5C960C4A" w:rsidR="000A74A2" w:rsidRPr="00236874" w:rsidRDefault="000A74A2" w:rsidP="000A74A2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68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สินทรัพย์สิทธิการใช้ </w:t>
            </w:r>
            <w:r w:rsidRPr="0023687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23687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720" w:type="dxa"/>
          </w:tcPr>
          <w:p w14:paraId="1EF50595" w14:textId="77777777" w:rsidR="000A74A2" w:rsidRPr="00236874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38E3E39F" w14:textId="60BAF0F0" w:rsidR="000A74A2" w:rsidRPr="00236874" w:rsidRDefault="00DF60C2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68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2,054</w:t>
            </w:r>
          </w:p>
        </w:tc>
        <w:tc>
          <w:tcPr>
            <w:tcW w:w="180" w:type="dxa"/>
          </w:tcPr>
          <w:p w14:paraId="19A010F9" w14:textId="77777777" w:rsidR="000A74A2" w:rsidRPr="00236874" w:rsidRDefault="000A74A2" w:rsidP="000A74A2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CB7DB81" w14:textId="2AA1C680" w:rsidR="000A74A2" w:rsidRPr="00236874" w:rsidRDefault="00DF60C2" w:rsidP="000A74A2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68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2,054</w:t>
            </w:r>
          </w:p>
        </w:tc>
      </w:tr>
      <w:tr w:rsidR="001851F8" w:rsidRPr="00236874" w14:paraId="5ABAA49D" w14:textId="77777777" w:rsidTr="007622ED">
        <w:trPr>
          <w:cantSplit/>
        </w:trPr>
        <w:tc>
          <w:tcPr>
            <w:tcW w:w="4500" w:type="dxa"/>
          </w:tcPr>
          <w:p w14:paraId="736AC18A" w14:textId="5AD3AE0C" w:rsidR="001851F8" w:rsidRPr="00236874" w:rsidRDefault="001851F8" w:rsidP="001851F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687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</w:t>
            </w:r>
            <w:r w:rsidRPr="0023687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</w:t>
            </w:r>
            <w:r w:rsidRPr="00236874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ตามบัญชีสุทธิ</w:t>
            </w:r>
          </w:p>
        </w:tc>
        <w:tc>
          <w:tcPr>
            <w:tcW w:w="720" w:type="dxa"/>
          </w:tcPr>
          <w:p w14:paraId="618FC736" w14:textId="77777777" w:rsidR="001851F8" w:rsidRPr="00236874" w:rsidRDefault="001851F8" w:rsidP="001851F8">
            <w:pPr>
              <w:pStyle w:val="acctfourfigures"/>
              <w:tabs>
                <w:tab w:val="clear" w:pos="765"/>
              </w:tabs>
              <w:spacing w:line="240" w:lineRule="auto"/>
              <w:ind w:left="-83"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63DA5B06" w14:textId="05C8F59A" w:rsidR="001851F8" w:rsidRPr="00236874" w:rsidRDefault="001851F8" w:rsidP="005E040D">
            <w:pPr>
              <w:pStyle w:val="acctfourfigures"/>
              <w:tabs>
                <w:tab w:val="clear" w:pos="765"/>
              </w:tabs>
              <w:spacing w:line="240" w:lineRule="auto"/>
              <w:ind w:left="-79" w:right="12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68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(48)</w:t>
            </w:r>
          </w:p>
        </w:tc>
        <w:tc>
          <w:tcPr>
            <w:tcW w:w="180" w:type="dxa"/>
          </w:tcPr>
          <w:p w14:paraId="4AE2F169" w14:textId="77777777" w:rsidR="001851F8" w:rsidRPr="00236874" w:rsidRDefault="001851F8" w:rsidP="001851F8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F542920" w14:textId="0982D65D" w:rsidR="001851F8" w:rsidRPr="00236874" w:rsidRDefault="001851F8" w:rsidP="00236874">
            <w:pPr>
              <w:pStyle w:val="acctfourfigures"/>
              <w:tabs>
                <w:tab w:val="clear" w:pos="765"/>
              </w:tabs>
              <w:spacing w:line="240" w:lineRule="auto"/>
              <w:ind w:left="-79" w:right="281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68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F389556" w14:textId="77777777" w:rsidR="001851F8" w:rsidRPr="00164871" w:rsidRDefault="001851F8" w:rsidP="004A4C65">
      <w:pPr>
        <w:pStyle w:val="block"/>
        <w:tabs>
          <w:tab w:val="left" w:pos="9540"/>
        </w:tabs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5E0B2F44" w14:textId="7B6650D9" w:rsidR="004339C6" w:rsidRPr="00236874" w:rsidRDefault="004339C6" w:rsidP="004A4C65">
      <w:pPr>
        <w:pStyle w:val="block"/>
        <w:tabs>
          <w:tab w:val="left" w:pos="9540"/>
        </w:tabs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236874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กลุ่มบริษัท</w:t>
      </w:r>
      <w:r w:rsidR="005C0D81" w:rsidRPr="0023687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และบริษัท</w:t>
      </w:r>
      <w:r w:rsidRPr="00236874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เช่า</w:t>
      </w:r>
      <w:r w:rsidRPr="0023687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ที่ดิน อาคาร และอุปกรณ์เป็น</w:t>
      </w:r>
      <w:r w:rsidRPr="00236874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ระยะเวลา</w:t>
      </w:r>
      <w:r w:rsidRPr="0023687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="009F77FF" w:rsidRPr="00236874">
        <w:rPr>
          <w:rFonts w:ascii="Angsana New" w:hAnsi="Angsana New" w:hint="cs"/>
          <w:color w:val="000000"/>
          <w:sz w:val="30"/>
          <w:szCs w:val="30"/>
          <w:lang w:val="en-US" w:bidi="th-TH"/>
        </w:rPr>
        <w:t>1</w:t>
      </w:r>
      <w:r w:rsidRPr="00236874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23687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</w:t>
      </w:r>
      <w:r w:rsidR="003D5E45" w:rsidRPr="0023687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="003D5E45" w:rsidRPr="00236874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4 </w:t>
      </w:r>
      <w:r w:rsidR="003D5E45" w:rsidRPr="0023687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เดือน</w:t>
      </w:r>
      <w:r w:rsidRPr="0023687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ถึง </w:t>
      </w:r>
      <w:r w:rsidRPr="00236874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5 </w:t>
      </w:r>
      <w:r w:rsidRPr="0023687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ปี</w:t>
      </w:r>
      <w:r w:rsidR="003D5E45" w:rsidRPr="0023687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23687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โดยค่าเช่าคงที่ตลอดอายุสัญญา</w:t>
      </w:r>
      <w:r w:rsidRPr="00236874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23687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และค่าเช่า</w:t>
      </w:r>
      <w:r w:rsidRPr="00236874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กำหนดชำระเป็นรายเดือนตามอัตราที่</w:t>
      </w:r>
      <w:r w:rsidRPr="0023687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ระบุ</w:t>
      </w:r>
      <w:r w:rsidRPr="00236874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ไว้ในสัญญา</w:t>
      </w:r>
    </w:p>
    <w:p w14:paraId="6834BD16" w14:textId="4A46DC51" w:rsidR="004339C6" w:rsidRPr="00164871" w:rsidRDefault="004339C6" w:rsidP="004339C6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</w:p>
    <w:p w14:paraId="4B97DE95" w14:textId="1C6F54E0" w:rsidR="0067788E" w:rsidRPr="00236874" w:rsidRDefault="0067788E" w:rsidP="0002011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val="en-US" w:bidi="th-TH"/>
        </w:rPr>
      </w:pP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ใน</w:t>
      </w:r>
      <w:r w:rsidR="00165C15"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eastAsia="ko-KR" w:bidi="th-TH"/>
        </w:rPr>
        <w:t>ระหว่าง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ปี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="005C0D81" w:rsidRPr="00236874"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 w:rsidR="003F3E7D" w:rsidRPr="00236874">
        <w:rPr>
          <w:rFonts w:ascii="Angsana New" w:hAnsi="Angsana New"/>
          <w:color w:val="000000"/>
          <w:sz w:val="30"/>
          <w:szCs w:val="30"/>
          <w:lang w:val="en-US" w:bidi="th-TH"/>
        </w:rPr>
        <w:t>8</w:t>
      </w:r>
      <w:r w:rsidRPr="00236874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กระแสเงินสดจ่ายทั้งหมดของสัญญาเช่า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ของ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กลุ่มบริษัท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และบริษัท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มีจำนวน</w:t>
      </w:r>
      <w:r w:rsidR="0016296E" w:rsidRPr="00236874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 12.28</w:t>
      </w:r>
      <w:r w:rsidR="00011688"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ล้านบาท</w:t>
      </w:r>
      <w:r w:rsidR="002C291B" w:rsidRPr="00236874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AE753A" w:rsidRPr="00236874">
        <w:rPr>
          <w:rFonts w:ascii="Angsana New" w:hAnsi="Angsana New"/>
          <w:color w:val="000000"/>
          <w:spacing w:val="-8"/>
          <w:sz w:val="30"/>
          <w:szCs w:val="30"/>
        </w:rPr>
        <w:br/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และ</w:t>
      </w:r>
      <w:r w:rsidR="00E44EE8" w:rsidRPr="00236874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="0016296E" w:rsidRPr="00236874">
        <w:rPr>
          <w:rFonts w:ascii="Angsana New" w:hAnsi="Angsana New"/>
          <w:color w:val="000000"/>
          <w:sz w:val="30"/>
          <w:szCs w:val="30"/>
          <w:lang w:val="en-US" w:bidi="th-TH"/>
        </w:rPr>
        <w:t>12.20</w:t>
      </w:r>
      <w:r w:rsidR="00011688" w:rsidRPr="0023687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ล้านบาท</w:t>
      </w:r>
      <w:r w:rsidRPr="00236874">
        <w:rPr>
          <w:rFonts w:ascii="Angsana New" w:hAnsi="Angsana New"/>
          <w:color w:val="000000"/>
          <w:spacing w:val="-8"/>
          <w:sz w:val="30"/>
          <w:szCs w:val="30"/>
        </w:rPr>
        <w:t xml:space="preserve"> 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ตามลำดับ</w:t>
      </w:r>
    </w:p>
    <w:p w14:paraId="36FB7FEB" w14:textId="77777777" w:rsidR="00F1510E" w:rsidRPr="00164871" w:rsidRDefault="00F1510E" w:rsidP="002D5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bCs/>
          <w:color w:val="000000"/>
          <w:spacing w:val="-8"/>
          <w:sz w:val="30"/>
          <w:szCs w:val="30"/>
        </w:rPr>
      </w:pPr>
    </w:p>
    <w:p w14:paraId="3491D897" w14:textId="19FFD688" w:rsidR="003F3E7D" w:rsidRPr="00213E38" w:rsidRDefault="003F3E7D" w:rsidP="003F3E7D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bookmarkStart w:id="1" w:name="_Hlk204695446"/>
      <w:r w:rsidRPr="00213E38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Pr="00213E38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164871" w:rsidRPr="00213E38"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หนี้สินที่มีภาระดอกเบี้ย</w:t>
      </w:r>
    </w:p>
    <w:p w14:paraId="5080884E" w14:textId="77777777" w:rsidR="00164871" w:rsidRPr="00213E38" w:rsidRDefault="00164871" w:rsidP="00164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" w:firstLine="526"/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</w:rPr>
      </w:pPr>
    </w:p>
    <w:p w14:paraId="0244EF55" w14:textId="7D91769E" w:rsidR="00164871" w:rsidRPr="00213E38" w:rsidRDefault="00164871" w:rsidP="001648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" w:firstLine="526"/>
        <w:rPr>
          <w:rFonts w:asciiTheme="majorBidi" w:hAnsiTheme="majorBidi" w:cstheme="majorBidi"/>
          <w:spacing w:val="4"/>
          <w:sz w:val="30"/>
          <w:szCs w:val="30"/>
        </w:rPr>
      </w:pPr>
      <w:r w:rsidRPr="00213E38">
        <w:rPr>
          <w:rFonts w:asciiTheme="majorBidi" w:hAnsiTheme="majorBidi" w:cstheme="majorBidi"/>
          <w:b/>
          <w:bCs/>
          <w:i/>
          <w:iCs/>
          <w:spacing w:val="4"/>
          <w:sz w:val="30"/>
          <w:szCs w:val="30"/>
          <w:cs/>
        </w:rPr>
        <w:t>เงินกู้ยืมระยะยาวจากสถาบันการเงิน</w:t>
      </w:r>
    </w:p>
    <w:p w14:paraId="299E3EB6" w14:textId="77777777" w:rsidR="00164871" w:rsidRPr="00213E38" w:rsidRDefault="00164871" w:rsidP="00164871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right="-2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p w14:paraId="36D893C0" w14:textId="283E51EA" w:rsidR="00164871" w:rsidRPr="00213E38" w:rsidRDefault="00164871" w:rsidP="00164871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13E38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เมื่อวันที่ </w:t>
      </w:r>
      <w:r w:rsidRPr="00213E38">
        <w:rPr>
          <w:rFonts w:asciiTheme="majorBidi" w:hAnsiTheme="majorBidi" w:cstheme="majorBidi"/>
          <w:spacing w:val="4"/>
          <w:sz w:val="30"/>
          <w:szCs w:val="30"/>
        </w:rPr>
        <w:t xml:space="preserve">3 </w:t>
      </w:r>
      <w:r w:rsidRPr="00213E38">
        <w:rPr>
          <w:rFonts w:asciiTheme="majorBidi" w:hAnsiTheme="majorBidi" w:cstheme="majorBidi" w:hint="cs"/>
          <w:spacing w:val="4"/>
          <w:sz w:val="30"/>
          <w:szCs w:val="30"/>
          <w:cs/>
        </w:rPr>
        <w:t>กุมภาพันธ์</w:t>
      </w:r>
      <w:r w:rsidRPr="00213E38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Pr="00213E38">
        <w:rPr>
          <w:rFonts w:asciiTheme="majorBidi" w:hAnsiTheme="majorBidi" w:cstheme="majorBidi"/>
          <w:spacing w:val="4"/>
          <w:sz w:val="30"/>
          <w:szCs w:val="30"/>
        </w:rPr>
        <w:t xml:space="preserve">2568 </w:t>
      </w:r>
      <w:r w:rsidRPr="00213E38">
        <w:rPr>
          <w:rFonts w:asciiTheme="majorBidi" w:hAnsiTheme="majorBidi" w:cstheme="majorBidi"/>
          <w:spacing w:val="4"/>
          <w:sz w:val="30"/>
          <w:szCs w:val="30"/>
          <w:cs/>
        </w:rPr>
        <w:t xml:space="preserve">บริษัททำสัญญากู้ยืมเงินจากสถาบันการเงินในประเทศแห่งหนึ่งด้วยวงเงินจำนวน </w:t>
      </w:r>
      <w:r w:rsidRPr="00213E38">
        <w:rPr>
          <w:rFonts w:asciiTheme="majorBidi" w:hAnsiTheme="majorBidi" w:cstheme="majorBidi"/>
          <w:spacing w:val="4"/>
          <w:sz w:val="30"/>
          <w:szCs w:val="30"/>
        </w:rPr>
        <w:t xml:space="preserve">360 </w:t>
      </w:r>
      <w:r w:rsidRPr="00213E38">
        <w:rPr>
          <w:rFonts w:asciiTheme="majorBidi" w:hAnsiTheme="majorBidi" w:cstheme="majorBidi"/>
          <w:spacing w:val="4"/>
          <w:sz w:val="30"/>
          <w:szCs w:val="30"/>
          <w:cs/>
        </w:rPr>
        <w:t>ล้าน</w:t>
      </w:r>
      <w:r w:rsidRPr="00213E38">
        <w:rPr>
          <w:rFonts w:asciiTheme="majorBidi" w:hAnsiTheme="majorBidi" w:cstheme="majorBidi"/>
          <w:sz w:val="30"/>
          <w:szCs w:val="30"/>
          <w:cs/>
        </w:rPr>
        <w:t xml:space="preserve">บาท เงินกู้ยืมมีอัตราดอกเบี้ยร้อยละ </w:t>
      </w:r>
      <w:r w:rsidRPr="00213E38">
        <w:rPr>
          <w:rFonts w:asciiTheme="majorBidi" w:hAnsiTheme="majorBidi" w:cstheme="majorBidi"/>
          <w:sz w:val="30"/>
          <w:szCs w:val="30"/>
        </w:rPr>
        <w:t xml:space="preserve">3.4 </w:t>
      </w:r>
      <w:r w:rsidRPr="00213E38">
        <w:rPr>
          <w:rFonts w:asciiTheme="majorBidi" w:hAnsiTheme="majorBidi" w:cstheme="majorBidi"/>
          <w:sz w:val="30"/>
          <w:szCs w:val="30"/>
          <w:cs/>
        </w:rPr>
        <w:t xml:space="preserve">ต่อปี และมีระยะเวลาการชำระคืนภายใน </w:t>
      </w:r>
      <w:r w:rsidRPr="00213E38">
        <w:rPr>
          <w:rFonts w:asciiTheme="majorBidi" w:hAnsiTheme="majorBidi" w:cstheme="majorBidi"/>
          <w:sz w:val="30"/>
          <w:szCs w:val="30"/>
        </w:rPr>
        <w:t xml:space="preserve">4 </w:t>
      </w:r>
      <w:r w:rsidRPr="00213E38">
        <w:rPr>
          <w:rFonts w:asciiTheme="majorBidi" w:hAnsiTheme="majorBidi" w:cstheme="majorBidi"/>
          <w:sz w:val="30"/>
          <w:szCs w:val="30"/>
          <w:cs/>
        </w:rPr>
        <w:t xml:space="preserve">ปี โดยกำหนดให้มีการชำระคืนเป็นรายเดือน และเริ่มจ่ายงวดแรกวันที่ </w:t>
      </w:r>
      <w:r w:rsidR="008A1A77">
        <w:rPr>
          <w:rFonts w:asciiTheme="majorBidi" w:hAnsiTheme="majorBidi" w:cstheme="majorBidi"/>
          <w:sz w:val="30"/>
          <w:szCs w:val="30"/>
        </w:rPr>
        <w:t>30</w:t>
      </w:r>
      <w:r w:rsidRPr="00213E38">
        <w:rPr>
          <w:rFonts w:asciiTheme="majorBidi" w:hAnsiTheme="majorBidi" w:cstheme="majorBidi"/>
          <w:sz w:val="30"/>
          <w:szCs w:val="30"/>
        </w:rPr>
        <w:t xml:space="preserve"> </w:t>
      </w:r>
      <w:r w:rsidRPr="00213E38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Pr="00213E38">
        <w:rPr>
          <w:rFonts w:asciiTheme="majorBidi" w:hAnsiTheme="majorBidi" w:cstheme="majorBidi"/>
          <w:sz w:val="30"/>
          <w:szCs w:val="30"/>
        </w:rPr>
        <w:t xml:space="preserve">2569 </w:t>
      </w:r>
      <w:r w:rsidRPr="00213E38">
        <w:rPr>
          <w:rFonts w:asciiTheme="majorBidi" w:hAnsiTheme="majorBidi" w:cstheme="majorBidi" w:hint="cs"/>
          <w:sz w:val="30"/>
          <w:szCs w:val="30"/>
          <w:cs/>
        </w:rPr>
        <w:t xml:space="preserve">ทั้งนี้ ในระหว่างปี </w:t>
      </w:r>
      <w:r w:rsidRPr="00213E38">
        <w:rPr>
          <w:rFonts w:asciiTheme="majorBidi" w:hAnsiTheme="majorBidi" w:cstheme="majorBidi"/>
          <w:sz w:val="30"/>
          <w:szCs w:val="30"/>
        </w:rPr>
        <w:t>2568</w:t>
      </w:r>
      <w:r w:rsidRPr="00213E38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บริษัทได้เบิกเงินกู้ยืมระยะยาวจากสถาบันการเงินเป็นจำนวน </w:t>
      </w:r>
      <w:r w:rsidRPr="00213E38">
        <w:rPr>
          <w:rFonts w:asciiTheme="majorBidi" w:hAnsiTheme="majorBidi" w:cstheme="majorBidi"/>
          <w:sz w:val="30"/>
          <w:szCs w:val="30"/>
        </w:rPr>
        <w:t>330</w:t>
      </w:r>
      <w:r w:rsidRPr="00213E38"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Pr="00213E38">
        <w:rPr>
          <w:rFonts w:asciiTheme="majorBidi" w:hAnsiTheme="majorBidi" w:cstheme="majorBidi" w:hint="cs"/>
          <w:i/>
          <w:iCs/>
          <w:sz w:val="30"/>
          <w:szCs w:val="30"/>
          <w:cs/>
        </w:rPr>
        <w:t>(</w:t>
      </w:r>
      <w:r w:rsidRPr="00213E38">
        <w:rPr>
          <w:rFonts w:asciiTheme="majorBidi" w:hAnsiTheme="majorBidi" w:cstheme="majorBidi" w:hint="cs"/>
          <w:i/>
          <w:iCs/>
          <w:sz w:val="30"/>
          <w:szCs w:val="30"/>
        </w:rPr>
        <w:t>256</w:t>
      </w:r>
      <w:r w:rsidRPr="00213E38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213E38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213E3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213E38">
        <w:rPr>
          <w:rFonts w:asciiTheme="majorBidi" w:hAnsiTheme="majorBidi" w:cstheme="majorBidi" w:hint="cs"/>
          <w:i/>
          <w:iCs/>
          <w:sz w:val="30"/>
          <w:szCs w:val="30"/>
          <w:cs/>
        </w:rPr>
        <w:t>ไม่มี)</w:t>
      </w:r>
      <w:r w:rsidRPr="00213E3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2DA9101B" w14:textId="77777777" w:rsidR="00164871" w:rsidRPr="00213E38" w:rsidRDefault="00164871" w:rsidP="00164871">
      <w:pPr>
        <w:tabs>
          <w:tab w:val="clear" w:pos="454"/>
          <w:tab w:val="clear" w:pos="680"/>
          <w:tab w:val="clear" w:pos="907"/>
          <w:tab w:val="left" w:pos="720"/>
          <w:tab w:val="left" w:pos="900"/>
        </w:tabs>
        <w:ind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DBB01A" w14:textId="77777777" w:rsidR="00164871" w:rsidRPr="004258D3" w:rsidRDefault="00164871" w:rsidP="00164871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13E38">
        <w:rPr>
          <w:rFonts w:asciiTheme="majorBidi" w:hAnsiTheme="majorBidi" w:cstheme="majorBidi"/>
          <w:sz w:val="30"/>
          <w:szCs w:val="30"/>
          <w:cs/>
        </w:rPr>
        <w:t>ภายใต้สัญญากู้ยืมเงินดังกล่าวบริษัทต้องปฏิบัติตามข้อกำหนดว่าด้วยสิทธิและหน้าที่ของผู้กู้ ได้แก่ การดำรงอัตราส่วนหนี้สินต่อส่วนของทุนและอัตราส่วนความสามารถในการชำระหนี้ของบริษัท</w:t>
      </w:r>
    </w:p>
    <w:bookmarkEnd w:id="1"/>
    <w:p w14:paraId="11C9B582" w14:textId="77777777" w:rsidR="00164871" w:rsidRDefault="00164871" w:rsidP="003F3E7D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DB6616D" w14:textId="77777777" w:rsidR="00164871" w:rsidRDefault="00164871" w:rsidP="003F3E7D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61B8CD8" w14:textId="77777777" w:rsidR="00164871" w:rsidRDefault="00164871" w:rsidP="003F3E7D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9BB6AE1" w14:textId="77777777" w:rsidR="00164871" w:rsidRDefault="00164871" w:rsidP="003F3E7D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07335D89" w14:textId="77777777" w:rsidR="00164871" w:rsidRDefault="00164871" w:rsidP="003F3E7D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977C71C" w14:textId="77777777" w:rsidR="00164871" w:rsidRPr="00164871" w:rsidRDefault="00164871" w:rsidP="003F3E7D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8B88448" w14:textId="7F8ECE80" w:rsidR="00164871" w:rsidRPr="00236874" w:rsidRDefault="00164871" w:rsidP="00164871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Pr="00236874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236874"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หุ้นทุนซื้อคืน</w:t>
      </w:r>
    </w:p>
    <w:p w14:paraId="647FEAD0" w14:textId="77777777" w:rsidR="003F3E7D" w:rsidRPr="00164871" w:rsidRDefault="003F3E7D" w:rsidP="003F3E7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24"/>
          <w:szCs w:val="24"/>
          <w:lang w:bidi="th-TH"/>
        </w:rPr>
      </w:pPr>
    </w:p>
    <w:p w14:paraId="5F96EFF5" w14:textId="65C53DB5" w:rsidR="003F3E7D" w:rsidRPr="00236874" w:rsidRDefault="003F3E7D" w:rsidP="003F3E7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z w:val="30"/>
          <w:szCs w:val="30"/>
          <w:lang w:val="en-US" w:bidi="th-TH"/>
        </w:rPr>
      </w:pPr>
      <w:r w:rsidRPr="0023687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ในระหว่างงวดหกเดือนสิ้นสุดวันที่</w:t>
      </w:r>
      <w:r w:rsidRPr="00236874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236874">
        <w:rPr>
          <w:rFonts w:ascii="Angsana New" w:hAnsi="Angsana New"/>
          <w:color w:val="000000"/>
          <w:sz w:val="30"/>
          <w:szCs w:val="30"/>
          <w:lang w:val="en-US" w:bidi="th-TH"/>
        </w:rPr>
        <w:t>30</w:t>
      </w:r>
      <w:r w:rsidRPr="0023687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 xml:space="preserve"> มิถุนายน</w:t>
      </w:r>
      <w:r w:rsidRPr="00236874">
        <w:rPr>
          <w:rFonts w:ascii="Angsana New" w:hAnsi="Angsana New"/>
          <w:color w:val="000000"/>
          <w:sz w:val="30"/>
          <w:szCs w:val="30"/>
          <w:cs/>
          <w:lang w:val="en-US" w:bidi="th-TH"/>
        </w:rPr>
        <w:t xml:space="preserve"> </w:t>
      </w:r>
      <w:r w:rsidRPr="00236874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2568 </w:t>
      </w:r>
      <w:r w:rsidRPr="0023687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บริษัทได้ซื้อคืนหุ้นสามัญ</w:t>
      </w:r>
    </w:p>
    <w:p w14:paraId="3C8065A4" w14:textId="77777777" w:rsidR="003F3E7D" w:rsidRPr="00164871" w:rsidRDefault="003F3E7D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color w:val="000000"/>
          <w:sz w:val="24"/>
          <w:szCs w:val="24"/>
        </w:rPr>
      </w:pPr>
    </w:p>
    <w:tbl>
      <w:tblPr>
        <w:tblW w:w="4903" w:type="pct"/>
        <w:tblInd w:w="378" w:type="dxa"/>
        <w:tblLayout w:type="fixed"/>
        <w:tblLook w:val="01E0" w:firstRow="1" w:lastRow="1" w:firstColumn="1" w:lastColumn="1" w:noHBand="0" w:noVBand="0"/>
      </w:tblPr>
      <w:tblGrid>
        <w:gridCol w:w="2061"/>
        <w:gridCol w:w="590"/>
        <w:gridCol w:w="249"/>
        <w:gridCol w:w="851"/>
        <w:gridCol w:w="252"/>
        <w:gridCol w:w="840"/>
        <w:gridCol w:w="264"/>
        <w:gridCol w:w="882"/>
        <w:gridCol w:w="266"/>
        <w:gridCol w:w="855"/>
        <w:gridCol w:w="258"/>
        <w:gridCol w:w="908"/>
        <w:gridCol w:w="243"/>
        <w:gridCol w:w="900"/>
      </w:tblGrid>
      <w:tr w:rsidR="003F3E7D" w:rsidRPr="00236874" w14:paraId="27F149BB" w14:textId="77777777" w:rsidTr="0039091E">
        <w:trPr>
          <w:trHeight w:val="367"/>
        </w:trPr>
        <w:tc>
          <w:tcPr>
            <w:tcW w:w="1094" w:type="pct"/>
          </w:tcPr>
          <w:p w14:paraId="24C8240A" w14:textId="77777777" w:rsidR="003F3E7D" w:rsidRPr="00236874" w:rsidRDefault="003F3E7D" w:rsidP="0039091E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13" w:type="pct"/>
          </w:tcPr>
          <w:p w14:paraId="2D1B56D8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14:paraId="0CDF73B0" w14:textId="77777777" w:rsidR="003F3E7D" w:rsidRPr="00236874" w:rsidRDefault="003F3E7D" w:rsidP="0039091E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3461" w:type="pct"/>
            <w:gridSpan w:val="11"/>
            <w:vAlign w:val="bottom"/>
          </w:tcPr>
          <w:p w14:paraId="7365EAE5" w14:textId="77777777" w:rsidR="003F3E7D" w:rsidRPr="00236874" w:rsidRDefault="003F3E7D" w:rsidP="0039091E">
            <w:pPr>
              <w:pStyle w:val="acctmergecolhdg"/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36874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236874"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  <w:t xml:space="preserve"> </w:t>
            </w:r>
            <w:r w:rsidRPr="00236874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236874">
              <w:rPr>
                <w:rFonts w:ascii="Angsana New" w:hAnsi="Angsana New" w:hint="cs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F3E7D" w:rsidRPr="00236874" w14:paraId="2CC98BDD" w14:textId="77777777" w:rsidTr="0039091E">
        <w:trPr>
          <w:trHeight w:val="367"/>
        </w:trPr>
        <w:tc>
          <w:tcPr>
            <w:tcW w:w="1094" w:type="pct"/>
          </w:tcPr>
          <w:p w14:paraId="6EA64C32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3" w:type="pct"/>
          </w:tcPr>
          <w:p w14:paraId="7CC5FC04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14:paraId="52622E59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40" w:type="pct"/>
            <w:gridSpan w:val="5"/>
            <w:tcBorders>
              <w:bottom w:val="single" w:sz="4" w:space="0" w:color="auto"/>
            </w:tcBorders>
          </w:tcPr>
          <w:p w14:paraId="1B98E0C7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6874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236874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1" w:type="pct"/>
          </w:tcPr>
          <w:p w14:paraId="52F400F8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680" w:type="pct"/>
            <w:gridSpan w:val="5"/>
            <w:tcBorders>
              <w:bottom w:val="single" w:sz="4" w:space="0" w:color="auto"/>
            </w:tcBorders>
          </w:tcPr>
          <w:p w14:paraId="75D5F94A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36874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Pr="00236874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3F3E7D" w:rsidRPr="00236874" w14:paraId="270038DC" w14:textId="77777777" w:rsidTr="0039091E">
        <w:trPr>
          <w:trHeight w:val="367"/>
        </w:trPr>
        <w:tc>
          <w:tcPr>
            <w:tcW w:w="1094" w:type="pct"/>
          </w:tcPr>
          <w:p w14:paraId="4B075A0D" w14:textId="77777777" w:rsidR="003F3E7D" w:rsidRPr="00236874" w:rsidRDefault="003F3E7D" w:rsidP="0039091E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313" w:type="pct"/>
            <w:vAlign w:val="bottom"/>
          </w:tcPr>
          <w:p w14:paraId="74168A79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3687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มูลค่า</w:t>
            </w:r>
            <w:r w:rsidRPr="0023687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br/>
              <w:t>ต่อหุ้น</w:t>
            </w:r>
          </w:p>
        </w:tc>
        <w:tc>
          <w:tcPr>
            <w:tcW w:w="132" w:type="pct"/>
          </w:tcPr>
          <w:p w14:paraId="1FCB376C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  <w:vAlign w:val="bottom"/>
          </w:tcPr>
          <w:p w14:paraId="521A00A0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3687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 w:rsidRPr="00236874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23687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4" w:type="pct"/>
            <w:tcBorders>
              <w:top w:val="single" w:sz="4" w:space="0" w:color="auto"/>
            </w:tcBorders>
            <w:vAlign w:val="bottom"/>
          </w:tcPr>
          <w:p w14:paraId="4A96E486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46" w:type="pct"/>
            <w:tcBorders>
              <w:top w:val="single" w:sz="4" w:space="0" w:color="auto"/>
            </w:tcBorders>
            <w:vAlign w:val="bottom"/>
          </w:tcPr>
          <w:p w14:paraId="19C9BFD3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687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236874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23687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40" w:type="pct"/>
            <w:tcBorders>
              <w:top w:val="single" w:sz="4" w:space="0" w:color="auto"/>
            </w:tcBorders>
            <w:vAlign w:val="bottom"/>
          </w:tcPr>
          <w:p w14:paraId="6BD0BEA4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422E943C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687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14:paraId="0FF9A8FA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687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236874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23687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41" w:type="pct"/>
            <w:vAlign w:val="bottom"/>
          </w:tcPr>
          <w:p w14:paraId="77D436DD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54" w:type="pct"/>
            <w:vAlign w:val="bottom"/>
          </w:tcPr>
          <w:p w14:paraId="2349B765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23687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จำนวน</w:t>
            </w:r>
            <w:r w:rsidRPr="00236874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23687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</w:t>
            </w:r>
          </w:p>
        </w:tc>
        <w:tc>
          <w:tcPr>
            <w:tcW w:w="137" w:type="pct"/>
            <w:vAlign w:val="bottom"/>
          </w:tcPr>
          <w:p w14:paraId="5E0D61F3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82" w:type="pct"/>
            <w:vAlign w:val="bottom"/>
          </w:tcPr>
          <w:p w14:paraId="42739353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687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236874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23687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  <w:tc>
          <w:tcPr>
            <w:tcW w:w="129" w:type="pct"/>
            <w:vAlign w:val="bottom"/>
          </w:tcPr>
          <w:p w14:paraId="66E7AE24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478" w:type="pct"/>
            <w:vAlign w:val="bottom"/>
          </w:tcPr>
          <w:p w14:paraId="611096DC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687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สำรอง</w:t>
            </w:r>
          </w:p>
          <w:p w14:paraId="54785275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687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หุ้นทุน</w:t>
            </w:r>
            <w:r w:rsidRPr="00236874">
              <w:rPr>
                <w:rFonts w:ascii="Angsana New" w:hAnsi="Angsana New"/>
                <w:sz w:val="30"/>
                <w:szCs w:val="30"/>
                <w:lang w:val="en-US" w:bidi="th-TH"/>
              </w:rPr>
              <w:br/>
            </w:r>
            <w:r w:rsidRPr="0023687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ซื้อคืน</w:t>
            </w:r>
          </w:p>
        </w:tc>
      </w:tr>
      <w:tr w:rsidR="003F3E7D" w:rsidRPr="00236874" w14:paraId="4F9B47D9" w14:textId="77777777" w:rsidTr="0039091E">
        <w:trPr>
          <w:trHeight w:val="367"/>
        </w:trPr>
        <w:tc>
          <w:tcPr>
            <w:tcW w:w="1094" w:type="pct"/>
          </w:tcPr>
          <w:p w14:paraId="4E92080B" w14:textId="77777777" w:rsidR="003F3E7D" w:rsidRPr="00236874" w:rsidRDefault="003F3E7D" w:rsidP="0039091E">
            <w:pPr>
              <w:pStyle w:val="block"/>
              <w:spacing w:after="0" w:line="240" w:lineRule="auto"/>
              <w:ind w:left="0" w:right="-31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3687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313" w:type="pct"/>
          </w:tcPr>
          <w:p w14:paraId="534B69B5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236874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(บาท)</w:t>
            </w:r>
          </w:p>
        </w:tc>
        <w:tc>
          <w:tcPr>
            <w:tcW w:w="132" w:type="pct"/>
          </w:tcPr>
          <w:p w14:paraId="0F232B2F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461" w:type="pct"/>
            <w:gridSpan w:val="11"/>
          </w:tcPr>
          <w:p w14:paraId="533C692A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23687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  <w:t>(</w:t>
            </w:r>
            <w:r w:rsidRPr="0023687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 xml:space="preserve">ล้านบาท </w:t>
            </w:r>
            <w:r w:rsidRPr="0023687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  <w:t xml:space="preserve">/ </w:t>
            </w:r>
            <w:r w:rsidRPr="0023687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 w:bidi="th-TH"/>
              </w:rPr>
              <w:t>ล้านหุ้น</w:t>
            </w:r>
            <w:r w:rsidRPr="00236874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  <w:t>)</w:t>
            </w:r>
          </w:p>
        </w:tc>
      </w:tr>
      <w:tr w:rsidR="003F3E7D" w:rsidRPr="00236874" w14:paraId="548C12F4" w14:textId="77777777" w:rsidTr="0039091E">
        <w:trPr>
          <w:trHeight w:val="367"/>
        </w:trPr>
        <w:tc>
          <w:tcPr>
            <w:tcW w:w="1094" w:type="pct"/>
          </w:tcPr>
          <w:p w14:paraId="132036A3" w14:textId="77777777" w:rsidR="003F3E7D" w:rsidRPr="00236874" w:rsidRDefault="003F3E7D" w:rsidP="0039091E">
            <w:pPr>
              <w:pStyle w:val="block"/>
              <w:tabs>
                <w:tab w:val="left" w:pos="140"/>
              </w:tabs>
              <w:spacing w:after="0" w:line="240" w:lineRule="auto"/>
              <w:ind w:left="160" w:right="-315" w:hanging="11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2368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2368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หุ้นทุนซื้อคืน</w:t>
            </w:r>
          </w:p>
        </w:tc>
        <w:tc>
          <w:tcPr>
            <w:tcW w:w="313" w:type="pct"/>
          </w:tcPr>
          <w:p w14:paraId="55DCC6C8" w14:textId="77777777" w:rsidR="003F3E7D" w:rsidRPr="00236874" w:rsidRDefault="003F3E7D" w:rsidP="0039091E">
            <w:pPr>
              <w:pStyle w:val="block"/>
              <w:tabs>
                <w:tab w:val="left" w:pos="140"/>
              </w:tabs>
              <w:spacing w:after="0" w:line="240" w:lineRule="auto"/>
              <w:ind w:left="-126" w:right="-108" w:hanging="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2" w:type="pct"/>
          </w:tcPr>
          <w:p w14:paraId="11C2D002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3461" w:type="pct"/>
            <w:gridSpan w:val="11"/>
          </w:tcPr>
          <w:p w14:paraId="79B29F09" w14:textId="77777777" w:rsidR="003F3E7D" w:rsidRPr="00236874" w:rsidRDefault="003F3E7D" w:rsidP="0039091E">
            <w:pPr>
              <w:pStyle w:val="block"/>
              <w:spacing w:after="0" w:line="240" w:lineRule="auto"/>
              <w:ind w:left="-126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</w:tr>
      <w:tr w:rsidR="003F3E7D" w:rsidRPr="00236874" w14:paraId="13B6C19C" w14:textId="77777777" w:rsidTr="0039091E">
        <w:trPr>
          <w:trHeight w:val="367"/>
        </w:trPr>
        <w:tc>
          <w:tcPr>
            <w:tcW w:w="1094" w:type="pct"/>
          </w:tcPr>
          <w:p w14:paraId="1CC0100E" w14:textId="77777777" w:rsidR="003F3E7D" w:rsidRPr="00236874" w:rsidRDefault="003F3E7D" w:rsidP="0039091E">
            <w:pPr>
              <w:tabs>
                <w:tab w:val="clear" w:pos="227"/>
                <w:tab w:val="left" w:pos="140"/>
              </w:tabs>
              <w:ind w:left="160" w:right="-315" w:hanging="110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36874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236874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36874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13" w:type="pct"/>
          </w:tcPr>
          <w:p w14:paraId="0F34B4C4" w14:textId="77777777" w:rsidR="003F3E7D" w:rsidRPr="00236874" w:rsidRDefault="003F3E7D" w:rsidP="003909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74078836" w14:textId="77777777" w:rsidR="003F3E7D" w:rsidRPr="00236874" w:rsidRDefault="003F3E7D" w:rsidP="003909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2" w:type="pct"/>
          </w:tcPr>
          <w:p w14:paraId="6001649E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368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34" w:type="pct"/>
          </w:tcPr>
          <w:p w14:paraId="307DFBE8" w14:textId="77777777" w:rsidR="003F3E7D" w:rsidRPr="00236874" w:rsidRDefault="003F3E7D" w:rsidP="0039091E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</w:tcPr>
          <w:p w14:paraId="6C35CC72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368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40" w:type="pct"/>
          </w:tcPr>
          <w:p w14:paraId="66F11118" w14:textId="77777777" w:rsidR="003F3E7D" w:rsidRPr="00236874" w:rsidRDefault="003F3E7D" w:rsidP="0039091E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" w:type="pct"/>
          </w:tcPr>
          <w:p w14:paraId="4929C446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368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41" w:type="pct"/>
          </w:tcPr>
          <w:p w14:paraId="625B8340" w14:textId="77777777" w:rsidR="003F3E7D" w:rsidRPr="00236874" w:rsidRDefault="003F3E7D" w:rsidP="0039091E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4" w:type="pct"/>
          </w:tcPr>
          <w:p w14:paraId="6BC71593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368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37" w:type="pct"/>
          </w:tcPr>
          <w:p w14:paraId="4F9394BF" w14:textId="77777777" w:rsidR="003F3E7D" w:rsidRPr="00236874" w:rsidRDefault="003F3E7D" w:rsidP="0039091E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</w:tcPr>
          <w:p w14:paraId="6BBE5666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368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29" w:type="pct"/>
          </w:tcPr>
          <w:p w14:paraId="0005804B" w14:textId="77777777" w:rsidR="003F3E7D" w:rsidRPr="00236874" w:rsidRDefault="003F3E7D" w:rsidP="0039091E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8" w:type="pct"/>
          </w:tcPr>
          <w:p w14:paraId="6E176CD3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368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</w:tr>
      <w:tr w:rsidR="003F3E7D" w:rsidRPr="00236874" w14:paraId="003B93FB" w14:textId="77777777" w:rsidTr="0039091E">
        <w:trPr>
          <w:trHeight w:val="367"/>
        </w:trPr>
        <w:tc>
          <w:tcPr>
            <w:tcW w:w="1094" w:type="pct"/>
          </w:tcPr>
          <w:p w14:paraId="652E2EBF" w14:textId="77777777" w:rsidR="003F3E7D" w:rsidRPr="00236874" w:rsidRDefault="003F3E7D" w:rsidP="0039091E">
            <w:pPr>
              <w:tabs>
                <w:tab w:val="clear" w:pos="227"/>
                <w:tab w:val="left" w:pos="160"/>
              </w:tabs>
              <w:ind w:left="160" w:right="-315" w:hanging="20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/>
                <w:sz w:val="30"/>
                <w:szCs w:val="30"/>
                <w:cs/>
              </w:rPr>
              <w:t>หุ้นทุนซื้อคืน</w:t>
            </w:r>
          </w:p>
        </w:tc>
        <w:tc>
          <w:tcPr>
            <w:tcW w:w="313" w:type="pct"/>
          </w:tcPr>
          <w:p w14:paraId="37C4549E" w14:textId="77777777" w:rsidR="003F3E7D" w:rsidRPr="00236874" w:rsidRDefault="003F3E7D" w:rsidP="003909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01EEF536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8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4741DADB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368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43</w:t>
            </w:r>
          </w:p>
        </w:tc>
        <w:tc>
          <w:tcPr>
            <w:tcW w:w="134" w:type="pct"/>
          </w:tcPr>
          <w:p w14:paraId="4475CCEA" w14:textId="77777777" w:rsidR="003F3E7D" w:rsidRPr="00236874" w:rsidRDefault="003F3E7D" w:rsidP="0039091E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</w:tcPr>
          <w:p w14:paraId="7643172E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368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Pr="002368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321</w:t>
            </w:r>
            <w:r w:rsidRPr="002368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06DD2851" w14:textId="77777777" w:rsidR="003F3E7D" w:rsidRPr="00236874" w:rsidRDefault="003F3E7D" w:rsidP="0039091E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</w:tcPr>
          <w:p w14:paraId="6D604E6A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368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321</w:t>
            </w:r>
          </w:p>
        </w:tc>
        <w:tc>
          <w:tcPr>
            <w:tcW w:w="141" w:type="pct"/>
          </w:tcPr>
          <w:p w14:paraId="22AD320B" w14:textId="77777777" w:rsidR="003F3E7D" w:rsidRPr="00236874" w:rsidRDefault="003F3E7D" w:rsidP="0039091E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69659B72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368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37" w:type="pct"/>
          </w:tcPr>
          <w:p w14:paraId="7A09613E" w14:textId="77777777" w:rsidR="003F3E7D" w:rsidRPr="00236874" w:rsidRDefault="003F3E7D" w:rsidP="0039091E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bottom w:val="single" w:sz="4" w:space="0" w:color="auto"/>
            </w:tcBorders>
          </w:tcPr>
          <w:p w14:paraId="54E478E4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368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  <w:tc>
          <w:tcPr>
            <w:tcW w:w="129" w:type="pct"/>
          </w:tcPr>
          <w:p w14:paraId="5BFE95EC" w14:textId="77777777" w:rsidR="003F3E7D" w:rsidRPr="00236874" w:rsidRDefault="003F3E7D" w:rsidP="0039091E">
            <w:pPr>
              <w:pStyle w:val="acctfourfigures"/>
              <w:tabs>
                <w:tab w:val="clear" w:pos="765"/>
                <w:tab w:val="decimal" w:pos="392"/>
              </w:tabs>
              <w:spacing w:line="240" w:lineRule="auto"/>
              <w:ind w:left="-90" w:right="-11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478" w:type="pct"/>
            <w:tcBorders>
              <w:bottom w:val="single" w:sz="4" w:space="0" w:color="auto"/>
            </w:tcBorders>
          </w:tcPr>
          <w:p w14:paraId="50CA696E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236874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     -</w:t>
            </w:r>
          </w:p>
        </w:tc>
      </w:tr>
      <w:tr w:rsidR="003F3E7D" w:rsidRPr="00236874" w14:paraId="1C883337" w14:textId="77777777" w:rsidTr="0039091E">
        <w:trPr>
          <w:trHeight w:val="367"/>
        </w:trPr>
        <w:tc>
          <w:tcPr>
            <w:tcW w:w="1094" w:type="pct"/>
          </w:tcPr>
          <w:p w14:paraId="08A8B0B2" w14:textId="350A0F6F" w:rsidR="003F3E7D" w:rsidRPr="00236874" w:rsidRDefault="003F3E7D" w:rsidP="0039091E">
            <w:pPr>
              <w:tabs>
                <w:tab w:val="clear" w:pos="227"/>
                <w:tab w:val="left" w:pos="160"/>
              </w:tabs>
              <w:ind w:left="160" w:hanging="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368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36874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2368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13" w:type="pct"/>
          </w:tcPr>
          <w:p w14:paraId="4A8F4C18" w14:textId="77777777" w:rsidR="003F3E7D" w:rsidRPr="00236874" w:rsidRDefault="003F3E7D" w:rsidP="0039091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76671C1C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2" w:type="pct"/>
            <w:tcBorders>
              <w:top w:val="single" w:sz="4" w:space="0" w:color="auto"/>
              <w:bottom w:val="double" w:sz="4" w:space="0" w:color="auto"/>
            </w:tcBorders>
          </w:tcPr>
          <w:p w14:paraId="6CAE4233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236874">
              <w:rPr>
                <w:rFonts w:ascii="Angsana New" w:hAnsi="Angsana New" w:cs="Angsana New" w:hint="cs"/>
                <w:sz w:val="30"/>
                <w:szCs w:val="30"/>
              </w:rPr>
              <w:t>43</w:t>
            </w:r>
          </w:p>
        </w:tc>
        <w:tc>
          <w:tcPr>
            <w:tcW w:w="134" w:type="pct"/>
          </w:tcPr>
          <w:p w14:paraId="742E8B3F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</w:tcPr>
          <w:p w14:paraId="38A0DF4E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236874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36874">
              <w:rPr>
                <w:rFonts w:ascii="Angsana New" w:hAnsi="Angsana New" w:cs="Angsana New" w:hint="cs"/>
                <w:sz w:val="30"/>
                <w:szCs w:val="30"/>
              </w:rPr>
              <w:t>321</w:t>
            </w:r>
            <w:r w:rsidRPr="00236874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0EA39113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8" w:type="pct"/>
            <w:tcBorders>
              <w:top w:val="single" w:sz="4" w:space="0" w:color="auto"/>
              <w:bottom w:val="double" w:sz="4" w:space="0" w:color="auto"/>
            </w:tcBorders>
          </w:tcPr>
          <w:p w14:paraId="3401424C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236874">
              <w:rPr>
                <w:rFonts w:ascii="Angsana New" w:hAnsi="Angsana New" w:cs="Angsana New" w:hint="cs"/>
                <w:sz w:val="30"/>
                <w:szCs w:val="30"/>
              </w:rPr>
              <w:t>321</w:t>
            </w:r>
          </w:p>
        </w:tc>
        <w:tc>
          <w:tcPr>
            <w:tcW w:w="141" w:type="pct"/>
          </w:tcPr>
          <w:p w14:paraId="2F592086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54" w:type="pct"/>
            <w:tcBorders>
              <w:top w:val="single" w:sz="4" w:space="0" w:color="auto"/>
              <w:bottom w:val="double" w:sz="4" w:space="0" w:color="auto"/>
            </w:tcBorders>
          </w:tcPr>
          <w:p w14:paraId="09417007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236874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137" w:type="pct"/>
          </w:tcPr>
          <w:p w14:paraId="2E736AA0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2" w:type="pct"/>
            <w:tcBorders>
              <w:top w:val="single" w:sz="4" w:space="0" w:color="auto"/>
              <w:bottom w:val="double" w:sz="4" w:space="0" w:color="auto"/>
            </w:tcBorders>
          </w:tcPr>
          <w:p w14:paraId="1CCE4ACD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236874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  <w:tc>
          <w:tcPr>
            <w:tcW w:w="129" w:type="pct"/>
          </w:tcPr>
          <w:p w14:paraId="311869AC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</w:tcPr>
          <w:p w14:paraId="109AC51A" w14:textId="77777777" w:rsidR="003F3E7D" w:rsidRPr="00236874" w:rsidRDefault="003F3E7D" w:rsidP="0039091E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2"/>
              </w:tabs>
              <w:spacing w:line="240" w:lineRule="auto"/>
              <w:ind w:right="-119"/>
              <w:rPr>
                <w:rFonts w:ascii="Angsana New" w:hAnsi="Angsana New" w:cs="Angsana New"/>
                <w:sz w:val="30"/>
                <w:szCs w:val="30"/>
              </w:rPr>
            </w:pPr>
            <w:r w:rsidRPr="00236874">
              <w:rPr>
                <w:rFonts w:ascii="Angsana New" w:hAnsi="Angsana New" w:cs="Angsana New"/>
                <w:sz w:val="30"/>
                <w:szCs w:val="30"/>
              </w:rPr>
              <w:t xml:space="preserve">      -</w:t>
            </w:r>
          </w:p>
        </w:tc>
      </w:tr>
    </w:tbl>
    <w:p w14:paraId="72CB2B69" w14:textId="77777777" w:rsidR="004F1775" w:rsidRPr="00164871" w:rsidRDefault="004F1775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7C114659" w14:textId="35D87894" w:rsidR="003F3E7D" w:rsidRPr="00236874" w:rsidRDefault="003F3E7D" w:rsidP="004A4C65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</w:pPr>
      <w:r w:rsidRPr="00236874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ใน</w:t>
      </w:r>
      <w:r w:rsidRPr="0023687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เดือนกุมภาพันธ์</w:t>
      </w:r>
      <w:r w:rsidRPr="0023687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</w:t>
      </w:r>
      <w:r w:rsidRPr="00236874">
        <w:rPr>
          <w:rFonts w:ascii="Angsana New" w:hAnsi="Angsana New"/>
          <w:color w:val="000000"/>
          <w:sz w:val="30"/>
          <w:szCs w:val="30"/>
          <w:lang w:val="en-US" w:bidi="th-TH"/>
        </w:rPr>
        <w:t>256</w:t>
      </w:r>
      <w:r w:rsidRPr="00236874">
        <w:rPr>
          <w:rFonts w:ascii="Angsana New" w:hAnsi="Angsana New" w:hint="cs"/>
          <w:color w:val="000000"/>
          <w:sz w:val="30"/>
          <w:szCs w:val="30"/>
          <w:lang w:val="en-US" w:bidi="th-TH"/>
        </w:rPr>
        <w:t>8</w:t>
      </w:r>
      <w:r w:rsidRPr="00236874">
        <w:rPr>
          <w:rFonts w:ascii="Angsana New" w:hAnsi="Angsana New"/>
          <w:color w:val="000000"/>
          <w:sz w:val="30"/>
          <w:szCs w:val="30"/>
          <w:lang w:val="en-US" w:bidi="th-TH"/>
        </w:rPr>
        <w:t xml:space="preserve"> </w:t>
      </w:r>
      <w:r w:rsidRPr="00236874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ที่ประชุมคณะกรรมการบริษัทอนุมัติ</w:t>
      </w:r>
      <w:r w:rsidRPr="0023687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แผนหุ้นทุน</w:t>
      </w:r>
      <w:r w:rsidRPr="00236874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ซื้อคืน</w:t>
      </w:r>
      <w:r w:rsidRPr="00236874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 (“</w:t>
      </w:r>
      <w:r w:rsidRPr="0023687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แผน</w:t>
      </w:r>
      <w:r w:rsidRPr="00236874">
        <w:rPr>
          <w:rFonts w:ascii="Angsana New" w:hAnsi="Angsana New" w:hint="cs"/>
          <w:color w:val="000000"/>
          <w:sz w:val="30"/>
          <w:szCs w:val="30"/>
          <w:cs/>
          <w:lang w:val="en-US"/>
        </w:rPr>
        <w:t>”)</w:t>
      </w:r>
      <w:r w:rsidRPr="0023687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236874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โดยให้ซื้อหุ้นคืนได้</w:t>
      </w:r>
      <w:r w:rsidRPr="00236874">
        <w:rPr>
          <w:rFonts w:ascii="Angsana New" w:hAnsi="Angsana New"/>
          <w:color w:val="000000"/>
          <w:sz w:val="30"/>
          <w:szCs w:val="30"/>
          <w:cs/>
          <w:lang w:val="en-US"/>
        </w:rPr>
        <w:br/>
      </w:r>
      <w:r w:rsidRPr="00236874">
        <w:rPr>
          <w:rFonts w:ascii="Angsana New" w:hAnsi="Angsana New"/>
          <w:color w:val="000000"/>
          <w:sz w:val="30"/>
          <w:szCs w:val="30"/>
          <w:cs/>
          <w:lang w:val="en-US" w:bidi="th-TH"/>
        </w:rPr>
        <w:t>ไม่เกินร้อยละ</w:t>
      </w:r>
      <w:r w:rsidRPr="0023687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236874">
        <w:rPr>
          <w:rFonts w:ascii="Angsana New" w:hAnsi="Angsana New"/>
          <w:color w:val="000000"/>
          <w:sz w:val="30"/>
          <w:szCs w:val="30"/>
          <w:lang w:val="en-US" w:bidi="th-TH"/>
        </w:rPr>
        <w:t>5.03</w:t>
      </w:r>
      <w:r w:rsidRPr="0023687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236874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หรือ</w:t>
      </w:r>
      <w:r w:rsidRPr="0023687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236874">
        <w:rPr>
          <w:rFonts w:ascii="Angsana New" w:hAnsi="Angsana New"/>
          <w:color w:val="000000"/>
          <w:sz w:val="30"/>
          <w:szCs w:val="30"/>
          <w:lang w:val="en-US" w:bidi="th-TH"/>
        </w:rPr>
        <w:t>43</w:t>
      </w:r>
      <w:r w:rsidRPr="0023687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236874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ล้านหุ้นของหุ้นบริษัทที่ออก</w:t>
      </w:r>
      <w:r w:rsidRPr="00236874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Pr="00236874">
        <w:rPr>
          <w:rFonts w:ascii="Angsana New" w:hAnsi="Angsana New" w:hint="cs"/>
          <w:color w:val="000000"/>
          <w:sz w:val="30"/>
          <w:szCs w:val="30"/>
          <w:cs/>
          <w:lang w:val="en-US" w:bidi="th-TH"/>
        </w:rPr>
        <w:t>แผนนี้</w:t>
      </w:r>
      <w:r w:rsidRPr="00236874">
        <w:rPr>
          <w:rFonts w:ascii="Angsana New" w:hAnsi="Angsana New"/>
          <w:color w:val="000000"/>
          <w:sz w:val="30"/>
          <w:szCs w:val="30"/>
          <w:cs/>
          <w:lang w:val="en-US" w:bidi="th-TH"/>
        </w:rPr>
        <w:t>มีวัตถุประสงค์เพื่อเพิ่มอัตราผลตอบแทนต่อส่วนของผู้ถือ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หุ้น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อัตรากำไรสุทธิต่อหุ้น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และอัตราผลตอบแทนจากเงินปันผล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จำนวนสูงสุดที่ได้รับอนุมัติสำหรับการซื้อคืนคือ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320.35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ล้านบาท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หรือ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7.45 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บาทต่อหุ้น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ทั้งนี้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บริษัทได้แจ้งมติคณะกรรมการบริษัทต่อตลาดหลักทรัพย์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</w:rPr>
        <w:br/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แห่งประเทศไทย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ในเดือนกุมภาพันธ์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256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lang w:bidi="th-TH"/>
        </w:rPr>
        <w:t>8</w:t>
      </w:r>
      <w:r w:rsidRPr="00236874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 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และได้ทำการ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ซื้อหุ้นจากผู้ถือหุ้นเป็นการทั่วไปในช่วงระหว่างวันที่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</w:rPr>
        <w:br/>
      </w:r>
      <w:r w:rsidRPr="00236874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17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มีนาคม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2568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ถึง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วันที่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27 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มีนาคม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256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lang w:bidi="th-TH"/>
        </w:rPr>
        <w:t>8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</w:p>
    <w:p w14:paraId="72F73148" w14:textId="77777777" w:rsidR="001851F8" w:rsidRPr="00164871" w:rsidRDefault="001851F8" w:rsidP="003F3E7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24"/>
          <w:szCs w:val="24"/>
          <w:lang w:bidi="th-TH"/>
        </w:rPr>
      </w:pPr>
    </w:p>
    <w:p w14:paraId="3DC4CE20" w14:textId="3F27BFD5" w:rsidR="003F3E7D" w:rsidRPr="00236874" w:rsidRDefault="003F3E7D" w:rsidP="003F3E7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หุ้นทุนซื้อคืนที่อยู่ในส่วนของผู้ถือหุ้นคือต้นทุนของหุ้นบริษัทที่ถือโดยบริษัท</w:t>
      </w:r>
    </w:p>
    <w:p w14:paraId="42247CF6" w14:textId="77777777" w:rsidR="003F3E7D" w:rsidRPr="00164871" w:rsidRDefault="003F3E7D" w:rsidP="003F3E7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24"/>
          <w:szCs w:val="24"/>
          <w:lang w:bidi="th-TH"/>
        </w:rPr>
      </w:pPr>
    </w:p>
    <w:p w14:paraId="0CDAD352" w14:textId="5C9FE709" w:rsidR="003F3E7D" w:rsidRPr="00236874" w:rsidRDefault="003F3E7D" w:rsidP="003F3E7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lang w:bidi="th-TH"/>
        </w:rPr>
      </w:pP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ณ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วันที่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3</w:t>
      </w:r>
      <w:r w:rsidR="0016296E" w:rsidRPr="00236874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0</w:t>
      </w:r>
      <w:r w:rsidRPr="00236874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 </w:t>
      </w:r>
      <w:r w:rsidR="0016296E"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มิถุนายน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2568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บริษัทถือหุ้นของบริษัทจำนวน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43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ล้านหุ้น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</w:rPr>
        <w:t>(</w:t>
      </w:r>
      <w:r w:rsidRPr="00236874">
        <w:rPr>
          <w:rFonts w:ascii="Angsana New" w:hAnsi="Angsana New"/>
          <w:i/>
          <w:iCs/>
          <w:color w:val="000000"/>
          <w:spacing w:val="-8"/>
          <w:sz w:val="30"/>
          <w:szCs w:val="30"/>
          <w:lang w:bidi="th-TH"/>
        </w:rPr>
        <w:t xml:space="preserve">2567: </w:t>
      </w:r>
      <w:r w:rsidRPr="00236874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  <w:lang w:bidi="th-TH"/>
        </w:rPr>
        <w:t>ไม่มี</w:t>
      </w:r>
      <w:r w:rsidRPr="00236874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</w:rPr>
        <w:t>)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ซึ่งคิดเป็นร้อยละ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5.03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</w:rPr>
        <w:t>(</w:t>
      </w:r>
      <w:r w:rsidRPr="00236874">
        <w:rPr>
          <w:rFonts w:ascii="Angsana New" w:hAnsi="Angsana New"/>
          <w:i/>
          <w:iCs/>
          <w:color w:val="000000"/>
          <w:spacing w:val="-8"/>
          <w:sz w:val="30"/>
          <w:szCs w:val="30"/>
          <w:lang w:bidi="th-TH"/>
        </w:rPr>
        <w:t xml:space="preserve">2567: </w:t>
      </w:r>
      <w:r w:rsidRPr="00236874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  <w:lang w:bidi="th-TH"/>
        </w:rPr>
        <w:t>ไม่มี</w:t>
      </w:r>
      <w:r w:rsidRPr="00236874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</w:rPr>
        <w:t>)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br/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ของหุ้นบริษัทที่ออกและชำระแล้ว</w:t>
      </w:r>
      <w:r w:rsidRPr="00236874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 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รวมเป็นต้นทุนทั้งหมด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320.82 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ล้านบาท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</w:rPr>
        <w:t>(</w:t>
      </w:r>
      <w:r w:rsidRPr="00236874">
        <w:rPr>
          <w:rFonts w:ascii="Angsana New" w:hAnsi="Angsana New"/>
          <w:i/>
          <w:iCs/>
          <w:color w:val="000000"/>
          <w:spacing w:val="-8"/>
          <w:sz w:val="30"/>
          <w:szCs w:val="30"/>
          <w:lang w:bidi="th-TH"/>
        </w:rPr>
        <w:t xml:space="preserve">2567: </w:t>
      </w:r>
      <w:r w:rsidRPr="00236874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  <w:lang w:bidi="th-TH"/>
        </w:rPr>
        <w:t>ไม่มี</w:t>
      </w:r>
      <w:r w:rsidRPr="00236874">
        <w:rPr>
          <w:rFonts w:ascii="Angsana New" w:hAnsi="Angsana New" w:hint="cs"/>
          <w:i/>
          <w:iCs/>
          <w:color w:val="000000"/>
          <w:spacing w:val="-8"/>
          <w:sz w:val="30"/>
          <w:szCs w:val="30"/>
          <w:cs/>
        </w:rPr>
        <w:t>)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ทั้งนี้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บริษัทได้จัดสรรกำไรสะสมไว้เป็นสำรองหุ้นทุนซื้อคืนเท่ากับจำนวนที่ได้จ่ายซื้อหุ้นคืนเต็มจำนวนแล้ว</w:t>
      </w:r>
    </w:p>
    <w:p w14:paraId="41E99E1F" w14:textId="77777777" w:rsidR="003F3E7D" w:rsidRPr="00164871" w:rsidRDefault="003F3E7D" w:rsidP="003F3E7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24"/>
          <w:szCs w:val="24"/>
          <w:lang w:bidi="th-TH"/>
        </w:rPr>
      </w:pPr>
    </w:p>
    <w:p w14:paraId="3A63E0FB" w14:textId="77777777" w:rsidR="003F3E7D" w:rsidRPr="00236874" w:rsidRDefault="003F3E7D" w:rsidP="003F3E7D">
      <w:pPr>
        <w:pStyle w:val="block"/>
        <w:spacing w:after="0" w:line="240" w:lineRule="auto"/>
        <w:ind w:left="547" w:right="43"/>
        <w:jc w:val="thaiDistribute"/>
        <w:rPr>
          <w:rFonts w:ascii="Angsana New" w:hAnsi="Angsana New"/>
          <w:color w:val="000000"/>
          <w:spacing w:val="-8"/>
          <w:sz w:val="30"/>
          <w:szCs w:val="30"/>
          <w:cs/>
        </w:rPr>
      </w:pP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ตามข้อกำหนดในกฎกระทรวงเกี่ยวกับหุ้น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ทุน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ซื้อคืน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กำหนดให้บริษัทต้องจำหน่ายหุ้นที่ซื้อคืนให้หมดภายในระยะเวลาไม่เกิน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3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ปี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นับแต่การซื้อหุ้นคืนแล้วเสร็จ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โดยให้บริษัทจ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ำ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หน่ายหุ้นที่ซื้อคืนได้เมื่อพ้นกำหนด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lang w:bidi="th-TH"/>
        </w:rPr>
        <w:t>6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เดือน</w:t>
      </w:r>
      <w:r w:rsidRPr="00236874">
        <w:rPr>
          <w:rFonts w:ascii="Angsana New" w:hAnsi="Angsana New"/>
          <w:color w:val="000000"/>
          <w:spacing w:val="-8"/>
          <w:sz w:val="30"/>
          <w:szCs w:val="30"/>
          <w:lang w:bidi="th-TH"/>
        </w:rPr>
        <w:br/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นับแต่การซื้อหุ้นคืนแต่ละคราวเสร็จสิ้น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และต้องจำหน่ายให้หมดภายในระยะเวลาที่กำหนดไว้ในการซื้อ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หุ้น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คืน</w:t>
      </w:r>
      <w:r w:rsidRPr="00236874">
        <w:rPr>
          <w:rFonts w:ascii="Angsana New" w:hAnsi="Angsana New"/>
          <w:color w:val="000000"/>
          <w:spacing w:val="-8"/>
          <w:sz w:val="30"/>
          <w:szCs w:val="30"/>
          <w:lang w:bidi="th-TH"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lang w:bidi="th-TH"/>
        </w:rPr>
        <w:br/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ถ้าบริษัทไม่จำหน่ายหรือจำหน่ายไม่หมดให้บริษัทลดทุนที่ชำระ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  <w:lang w:bidi="th-TH"/>
        </w:rPr>
        <w:t>แล้ว</w:t>
      </w:r>
      <w:r w:rsidRPr="00236874">
        <w:rPr>
          <w:rFonts w:ascii="Angsana New" w:hAnsi="Angsana New" w:hint="cs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โดยการตัดหุ้นจดทะเบียนที่ซื้อคืนและยังไม่ได้จำหน่าย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pacing w:val="-8"/>
          <w:sz w:val="30"/>
          <w:szCs w:val="30"/>
          <w:cs/>
          <w:lang w:bidi="th-TH"/>
        </w:rPr>
        <w:t>ซึ่งก็คือการยกเลิกหุ้นทุนซื้อคืนในทางบัญชี</w:t>
      </w:r>
    </w:p>
    <w:p w14:paraId="4E96BF99" w14:textId="031EC7F0" w:rsidR="00F9030C" w:rsidRPr="00236874" w:rsidRDefault="00164871" w:rsidP="00D135EB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="00BD3AFD" w:rsidRPr="00236874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9030C" w:rsidRPr="00236874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ส่วนงานดำเนินงานและการจำแนกรายได้</w:t>
      </w:r>
    </w:p>
    <w:p w14:paraId="08412781" w14:textId="77777777" w:rsidR="00F9030C" w:rsidRPr="00164871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/>
          <w:color w:val="000000"/>
          <w:sz w:val="30"/>
          <w:szCs w:val="30"/>
        </w:rPr>
      </w:pPr>
    </w:p>
    <w:p w14:paraId="469527F3" w14:textId="77777777" w:rsidR="00F9030C" w:rsidRPr="00236874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 w:rsidRPr="00236874">
        <w:rPr>
          <w:rFonts w:ascii="Angsana New" w:hAnsi="Angsana New"/>
          <w:i/>
          <w:iCs/>
          <w:color w:val="000000"/>
          <w:sz w:val="30"/>
          <w:szCs w:val="30"/>
        </w:rPr>
        <w:tab/>
      </w:r>
      <w:r w:rsidRPr="0023687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ส่วนงานดำเนินงาน</w:t>
      </w:r>
    </w:p>
    <w:p w14:paraId="632A75EF" w14:textId="77777777" w:rsidR="00F9030C" w:rsidRPr="00164871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eastAsia="x-none"/>
        </w:rPr>
      </w:pPr>
    </w:p>
    <w:p w14:paraId="6EFB37CD" w14:textId="77777777" w:rsidR="00F9030C" w:rsidRPr="00236874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  <w:r w:rsidRPr="00236874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23687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</w:t>
      </w:r>
      <w:r w:rsidRPr="00236874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ทดำเนินกิจการในส่วนงานธุรกิจเดียวคือ </w:t>
      </w:r>
      <w:r w:rsidRPr="0023687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ธุรกิจผลิต</w:t>
      </w:r>
      <w:r w:rsidRPr="00236874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กระเบื้องมุงหลังคา</w:t>
      </w:r>
      <w:r w:rsidRPr="00236874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236874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วัสดุแทนไม้ คอนกรีตมวลเบา </w:t>
      </w:r>
      <w:r w:rsidRPr="00236874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br/>
      </w:r>
      <w:r w:rsidRPr="00236874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และโครงหลังคาสำเร็จรูป </w:t>
      </w:r>
      <w:r w:rsidRPr="0023687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ซึ่งเป็นกลุ่มของผลิตภัณฑ์เดียวกันและมีลักษณะการดำเนินงานที่สนับสนุนซึ่งกันและกัน ฝ่ายบริหารจึงพิจารณาว่า</w:t>
      </w:r>
      <w:r w:rsidRPr="00236874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กลุ่ม</w:t>
      </w:r>
      <w:r w:rsidRPr="00236874">
        <w:rPr>
          <w:rFonts w:ascii="Angsana New" w:hAnsi="Angsana New"/>
          <w:color w:val="000000"/>
          <w:spacing w:val="-4"/>
          <w:sz w:val="30"/>
          <w:szCs w:val="30"/>
          <w:cs/>
          <w:lang w:val="x-none" w:eastAsia="x-none"/>
        </w:rPr>
        <w:t>บริษัทมีส่วนงานธุรกิจเพียงส่วนงานเดียว</w:t>
      </w:r>
      <w:r w:rsidRPr="00236874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 xml:space="preserve"> ดังนั้น รายได้ กำไร และสินทรัพย์ทั้งหมด</w:t>
      </w:r>
      <w:r w:rsidRPr="00236874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br/>
      </w:r>
      <w:r w:rsidRPr="00236874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ที่แสดงในงบการเงินจึงเกี่ยวกับส่วนงานธุรกิจผลิตกระเบื้องมุงหลังคา</w:t>
      </w:r>
      <w:r w:rsidRPr="00236874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236874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วัสดุแทนไม้</w:t>
      </w:r>
      <w:r w:rsidRPr="00236874"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  <w:t xml:space="preserve"> </w:t>
      </w:r>
      <w:r w:rsidRPr="00236874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คอนกรีตมวลเบา และโครงหลังคาสำเร็จรูป</w:t>
      </w:r>
    </w:p>
    <w:p w14:paraId="1C16D6F1" w14:textId="77777777" w:rsidR="004F1775" w:rsidRPr="00164871" w:rsidRDefault="004F1775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 w:right="65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x-none" w:eastAsia="x-none"/>
        </w:rPr>
      </w:pPr>
    </w:p>
    <w:p w14:paraId="16AB59A4" w14:textId="77777777" w:rsidR="00F9030C" w:rsidRPr="00236874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i/>
          <w:iCs/>
          <w:color w:val="000000"/>
          <w:sz w:val="30"/>
          <w:szCs w:val="30"/>
        </w:rPr>
      </w:pPr>
      <w:r w:rsidRPr="00236874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Pr="0023687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การจำแนกรายได้</w:t>
      </w:r>
    </w:p>
    <w:p w14:paraId="469AA6C5" w14:textId="77777777" w:rsidR="00F9030C" w:rsidRPr="00164871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noProof/>
          <w:color w:val="000000"/>
          <w:spacing w:val="-4"/>
          <w:sz w:val="30"/>
          <w:szCs w:val="30"/>
          <w:lang w:val="x-none" w:eastAsia="x-none"/>
        </w:rPr>
      </w:pPr>
    </w:p>
    <w:p w14:paraId="2174A66A" w14:textId="665918BD" w:rsidR="00B8231A" w:rsidRPr="00134BF8" w:rsidRDefault="007E2BA6" w:rsidP="007E2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left="540"/>
        <w:jc w:val="thaiDistribute"/>
        <w:rPr>
          <w:rFonts w:ascii="Angsana New" w:hAnsi="Angsana New"/>
          <w:i/>
          <w:iCs/>
          <w:sz w:val="8"/>
          <w:szCs w:val="8"/>
        </w:rPr>
      </w:pPr>
      <w:r>
        <w:rPr>
          <w:rFonts w:ascii="Angsana New" w:hAnsi="Angsana New"/>
          <w:i/>
          <w:iCs/>
          <w:noProof/>
          <w:sz w:val="30"/>
          <w:szCs w:val="30"/>
        </w:rPr>
        <w:drawing>
          <wp:anchor distT="0" distB="0" distL="114300" distR="114300" simplePos="0" relativeHeight="251659264" behindDoc="0" locked="0" layoutInCell="1" allowOverlap="1" wp14:anchorId="3443EC67" wp14:editId="00495E5F">
            <wp:simplePos x="0" y="0"/>
            <wp:positionH relativeFrom="column">
              <wp:posOffset>449580</wp:posOffset>
            </wp:positionH>
            <wp:positionV relativeFrom="paragraph">
              <wp:posOffset>589280</wp:posOffset>
            </wp:positionV>
            <wp:extent cx="5607685" cy="3153410"/>
            <wp:effectExtent l="0" t="0" r="0" b="8890"/>
            <wp:wrapTopAndBottom/>
            <wp:docPr id="15807255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72553" name="Picture 15807255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685" cy="31534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030C" w:rsidRPr="00236874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ข้อมูลรายได้ที่ถูกจำแนกตามส่วนงานภูมิศาสตร์หลัก ประเภทของผลิตภัณฑ์และบริการหลัก</w:t>
      </w:r>
      <w:r w:rsidR="00F9030C" w:rsidRPr="00236874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  <w:r w:rsidR="00F9030C" w:rsidRPr="00236874">
        <w:rPr>
          <w:rFonts w:ascii="Angsana New" w:hAnsi="Angsana New" w:hint="cs"/>
          <w:color w:val="000000"/>
          <w:spacing w:val="-4"/>
          <w:sz w:val="30"/>
          <w:szCs w:val="30"/>
          <w:cs/>
          <w:lang w:val="x-none" w:eastAsia="x-none"/>
        </w:rPr>
        <w:t>และจังหวะเวลาในการรับรู้รายได้ มีดังนี้</w:t>
      </w:r>
      <w:r w:rsidR="00F9030C" w:rsidRPr="00236874">
        <w:rPr>
          <w:rFonts w:ascii="Angsana New" w:hAnsi="Angsana New"/>
          <w:color w:val="000000"/>
          <w:spacing w:val="-4"/>
          <w:sz w:val="30"/>
          <w:szCs w:val="30"/>
          <w:lang w:eastAsia="x-none"/>
        </w:rPr>
        <w:t xml:space="preserve"> </w:t>
      </w:r>
    </w:p>
    <w:p w14:paraId="204804DF" w14:textId="16C2FCEE" w:rsidR="00F9030C" w:rsidRDefault="00F9030C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236874">
        <w:rPr>
          <w:rFonts w:ascii="Angsana New" w:hAnsi="Angsana New"/>
          <w:i/>
          <w:iCs/>
          <w:sz w:val="30"/>
          <w:szCs w:val="30"/>
          <w:cs/>
          <w:lang w:val="th-TH"/>
        </w:rPr>
        <w:t>การดำเนินงานที่เป็นไปตามฤดูกาล</w:t>
      </w:r>
    </w:p>
    <w:p w14:paraId="51B2AF12" w14:textId="417FAA61" w:rsidR="004F1775" w:rsidRPr="00164871" w:rsidRDefault="004F1775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0" w:line="240" w:lineRule="auto"/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5EFA5E6" w14:textId="77777777" w:rsidR="00F9030C" w:rsidRPr="004F1775" w:rsidRDefault="00F9030C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630"/>
        <w:jc w:val="thaiDistribute"/>
        <w:rPr>
          <w:rFonts w:ascii="Angsana New" w:hAnsi="Angsana New"/>
          <w:bCs/>
          <w:color w:val="000000"/>
          <w:sz w:val="2"/>
          <w:szCs w:val="2"/>
          <w:cs/>
        </w:rPr>
      </w:pPr>
    </w:p>
    <w:p w14:paraId="1064A6EC" w14:textId="4308408A" w:rsidR="004F1775" w:rsidRPr="00134BF8" w:rsidRDefault="00F9030C" w:rsidP="00134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30"/>
          <w:szCs w:val="30"/>
        </w:rPr>
      </w:pPr>
      <w:r w:rsidRPr="00236874">
        <w:rPr>
          <w:rFonts w:ascii="Angsana New" w:hAnsi="Angsana New"/>
          <w:color w:val="000000"/>
          <w:spacing w:val="-4"/>
          <w:sz w:val="30"/>
          <w:szCs w:val="30"/>
          <w:cs/>
        </w:rPr>
        <w:t>ยอดรายได้จากการขายของ</w:t>
      </w:r>
      <w:r w:rsidRPr="00236874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</w:t>
      </w:r>
      <w:r w:rsidRPr="00236874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บริษัทจาก</w:t>
      </w:r>
      <w:r w:rsidRPr="00236874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การดำเนินธุรกิจผลิตกระเบื้องมุงหลังคา</w:t>
      </w:r>
      <w:r w:rsidRPr="00236874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236874">
        <w:rPr>
          <w:rFonts w:ascii="Angsana New" w:hAnsi="Angsana New" w:hint="cs"/>
          <w:color w:val="000000"/>
          <w:spacing w:val="-4"/>
          <w:sz w:val="30"/>
          <w:szCs w:val="30"/>
          <w:cs/>
        </w:rPr>
        <w:t>วัสดุแทนไม้ คอนกรีตมวลเบา</w:t>
      </w:r>
      <w:r w:rsidRPr="00236874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236874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และโครงหลังคาสำเร็จรูป</w:t>
      </w:r>
      <w:r w:rsidRPr="00236874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236874">
        <w:rPr>
          <w:rFonts w:ascii="Angsana New" w:hAnsi="Angsana New"/>
          <w:color w:val="000000"/>
          <w:sz w:val="30"/>
          <w:szCs w:val="30"/>
          <w:cs/>
        </w:rPr>
        <w:t>เป็นไปตามฤดูกาล รายได้จากการขายและรายจ่ายส่วนใหญ่โดยปกติเกิดใน</w:t>
      </w:r>
      <w:r w:rsidRPr="00236874">
        <w:rPr>
          <w:rFonts w:ascii="Angsana New" w:hAnsi="Angsana New" w:hint="cs"/>
          <w:color w:val="000000"/>
          <w:sz w:val="30"/>
          <w:szCs w:val="30"/>
          <w:cs/>
        </w:rPr>
        <w:t>ช่วง</w:t>
      </w:r>
      <w:r w:rsidRPr="00236874">
        <w:rPr>
          <w:rFonts w:ascii="Angsana New" w:hAnsi="Angsana New"/>
          <w:color w:val="000000"/>
          <w:sz w:val="30"/>
          <w:szCs w:val="30"/>
          <w:cs/>
        </w:rPr>
        <w:t>เดือนมกราคมถึง</w:t>
      </w:r>
      <w:r w:rsidRPr="00236874">
        <w:rPr>
          <w:rFonts w:ascii="Angsana New" w:hAnsi="Angsana New" w:hint="cs"/>
          <w:color w:val="000000"/>
          <w:sz w:val="30"/>
          <w:szCs w:val="30"/>
          <w:cs/>
        </w:rPr>
        <w:t>มิถุนายน</w:t>
      </w:r>
    </w:p>
    <w:p w14:paraId="294302A6" w14:textId="52670D84" w:rsidR="004F1775" w:rsidRPr="004F1775" w:rsidRDefault="004F1775" w:rsidP="004F17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2"/>
          <w:szCs w:val="2"/>
        </w:rPr>
      </w:pPr>
    </w:p>
    <w:p w14:paraId="1060DC77" w14:textId="68DFDB7A" w:rsidR="00F9030C" w:rsidRDefault="00164871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7</w:t>
      </w:r>
      <w:r w:rsidR="00BA1A7E" w:rsidRPr="00236874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9030C" w:rsidRPr="00236874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เงินปันผล</w:t>
      </w:r>
    </w:p>
    <w:p w14:paraId="1D35884F" w14:textId="77777777" w:rsidR="004F1775" w:rsidRPr="00164871" w:rsidRDefault="004F1775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EF68497" w14:textId="77777777" w:rsidR="00F9030C" w:rsidRPr="00236874" w:rsidRDefault="00F9030C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4"/>
          <w:szCs w:val="4"/>
        </w:rPr>
      </w:pPr>
    </w:p>
    <w:p w14:paraId="1504C469" w14:textId="29649D88" w:rsidR="00DB5106" w:rsidRPr="00236874" w:rsidRDefault="00F9030C" w:rsidP="00DB51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36874">
        <w:rPr>
          <w:rFonts w:ascii="Angsana New" w:hAnsi="Angsana New" w:hint="cs"/>
          <w:sz w:val="30"/>
          <w:szCs w:val="30"/>
          <w:cs/>
        </w:rPr>
        <w:t xml:space="preserve">รายละเอียดเงินปันผลในระหว่างปี </w:t>
      </w:r>
      <w:r w:rsidRPr="00236874">
        <w:rPr>
          <w:rFonts w:ascii="Angsana New" w:hAnsi="Angsana New"/>
          <w:sz w:val="30"/>
          <w:szCs w:val="30"/>
        </w:rPr>
        <w:t>256</w:t>
      </w:r>
      <w:r w:rsidR="003F3E7D" w:rsidRPr="00236874">
        <w:rPr>
          <w:rFonts w:ascii="Angsana New" w:hAnsi="Angsana New"/>
          <w:sz w:val="30"/>
          <w:szCs w:val="30"/>
        </w:rPr>
        <w:t>8</w:t>
      </w:r>
      <w:r w:rsidR="002C606B" w:rsidRPr="00236874">
        <w:rPr>
          <w:rFonts w:ascii="Angsana New" w:hAnsi="Angsana New" w:hint="cs"/>
          <w:sz w:val="30"/>
          <w:szCs w:val="30"/>
          <w:cs/>
        </w:rPr>
        <w:t xml:space="preserve"> และ </w:t>
      </w:r>
      <w:r w:rsidR="002C606B" w:rsidRPr="00236874">
        <w:rPr>
          <w:rFonts w:ascii="Angsana New" w:hAnsi="Angsana New"/>
          <w:sz w:val="30"/>
          <w:szCs w:val="30"/>
        </w:rPr>
        <w:t>256</w:t>
      </w:r>
      <w:r w:rsidR="003F3E7D" w:rsidRPr="00236874">
        <w:rPr>
          <w:rFonts w:ascii="Angsana New" w:hAnsi="Angsana New"/>
          <w:sz w:val="30"/>
          <w:szCs w:val="30"/>
        </w:rPr>
        <w:t>7</w:t>
      </w:r>
      <w:r w:rsidRPr="0023687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57DA80F5" w14:textId="3A35BC9C" w:rsidR="00F9030C" w:rsidRPr="00164871" w:rsidRDefault="00F9030C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Style w:val="TableGrid"/>
        <w:tblW w:w="92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24"/>
        <w:gridCol w:w="1790"/>
        <w:gridCol w:w="1857"/>
        <w:gridCol w:w="1345"/>
        <w:gridCol w:w="248"/>
        <w:gridCol w:w="1362"/>
      </w:tblGrid>
      <w:tr w:rsidR="00F9030C" w:rsidRPr="00236874" w:rsidDel="00D43E7A" w14:paraId="250EB3F8" w14:textId="77777777" w:rsidTr="009825D4">
        <w:trPr>
          <w:trHeight w:val="434"/>
          <w:tblHeader/>
        </w:trPr>
        <w:tc>
          <w:tcPr>
            <w:tcW w:w="2624" w:type="dxa"/>
            <w:vAlign w:val="bottom"/>
          </w:tcPr>
          <w:p w14:paraId="749215DD" w14:textId="77777777" w:rsidR="00F9030C" w:rsidRPr="00236874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0" w:type="dxa"/>
            <w:vAlign w:val="bottom"/>
          </w:tcPr>
          <w:p w14:paraId="235DAE7B" w14:textId="77777777" w:rsidR="00F9030C" w:rsidRPr="00236874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57" w:type="dxa"/>
            <w:vAlign w:val="bottom"/>
          </w:tcPr>
          <w:p w14:paraId="5BFB6D70" w14:textId="77777777" w:rsidR="00F9030C" w:rsidRPr="00236874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5" w:type="dxa"/>
            <w:vAlign w:val="bottom"/>
          </w:tcPr>
          <w:p w14:paraId="57A249D6" w14:textId="77777777" w:rsidR="00F9030C" w:rsidRPr="00236874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48" w:type="dxa"/>
          </w:tcPr>
          <w:p w14:paraId="07F78304" w14:textId="77777777" w:rsidR="00F9030C" w:rsidRPr="00236874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2" w:type="dxa"/>
            <w:vAlign w:val="bottom"/>
          </w:tcPr>
          <w:p w14:paraId="3D69F5FD" w14:textId="77777777" w:rsidR="00F9030C" w:rsidRPr="00236874" w:rsidDel="00D43E7A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9030C" w:rsidRPr="00236874" w14:paraId="652C021F" w14:textId="77777777" w:rsidTr="009825D4">
        <w:trPr>
          <w:trHeight w:val="441"/>
          <w:tblHeader/>
        </w:trPr>
        <w:tc>
          <w:tcPr>
            <w:tcW w:w="2624" w:type="dxa"/>
          </w:tcPr>
          <w:p w14:paraId="401AE864" w14:textId="77777777" w:rsidR="00F9030C" w:rsidRPr="00236874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0" w:type="dxa"/>
          </w:tcPr>
          <w:p w14:paraId="6352201D" w14:textId="77777777" w:rsidR="00F9030C" w:rsidRPr="00236874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</w:tcPr>
          <w:p w14:paraId="60A6E5EE" w14:textId="77777777" w:rsidR="00F9030C" w:rsidRPr="00236874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7DCFBCCA" w14:textId="77777777" w:rsidR="00F9030C" w:rsidRPr="00236874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3687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8" w:type="dxa"/>
          </w:tcPr>
          <w:p w14:paraId="258A8FB7" w14:textId="77777777" w:rsidR="00F9030C" w:rsidRPr="00236874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62" w:type="dxa"/>
          </w:tcPr>
          <w:p w14:paraId="4FB81C8C" w14:textId="77777777" w:rsidR="00F9030C" w:rsidRPr="00236874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B5106" w:rsidRPr="00236874" w14:paraId="7A9A462F" w14:textId="77777777" w:rsidTr="009825D4">
        <w:trPr>
          <w:trHeight w:val="423"/>
        </w:trPr>
        <w:tc>
          <w:tcPr>
            <w:tcW w:w="2624" w:type="dxa"/>
          </w:tcPr>
          <w:p w14:paraId="3DE4BB39" w14:textId="2D4D3DAC" w:rsidR="00DB5106" w:rsidRPr="00236874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23687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t xml:space="preserve">ปี </w:t>
            </w:r>
            <w:r w:rsidRPr="00236874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256</w:t>
            </w:r>
            <w:r w:rsidR="003F3E7D" w:rsidRPr="00236874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8</w:t>
            </w:r>
          </w:p>
        </w:tc>
        <w:tc>
          <w:tcPr>
            <w:tcW w:w="1790" w:type="dxa"/>
            <w:shd w:val="clear" w:color="auto" w:fill="auto"/>
          </w:tcPr>
          <w:p w14:paraId="0AEF57E5" w14:textId="77777777" w:rsidR="00DB5106" w:rsidRPr="00236874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1B0BAC08" w14:textId="77777777" w:rsidR="00DB5106" w:rsidRPr="00236874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29D37F75" w14:textId="77777777" w:rsidR="00DB5106" w:rsidRPr="00236874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31CD6919" w14:textId="77777777" w:rsidR="00DB5106" w:rsidRPr="00236874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3045A366" w14:textId="77777777" w:rsidR="00DB5106" w:rsidRPr="00236874" w:rsidRDefault="00DB5106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296E" w:rsidRPr="00236874" w14:paraId="171F3483" w14:textId="77777777" w:rsidTr="00C934CB">
        <w:trPr>
          <w:trHeight w:val="423"/>
        </w:trPr>
        <w:tc>
          <w:tcPr>
            <w:tcW w:w="2624" w:type="dxa"/>
          </w:tcPr>
          <w:p w14:paraId="7A9D5FB3" w14:textId="0855F841" w:rsidR="0016296E" w:rsidRPr="00236874" w:rsidRDefault="0016296E" w:rsidP="0016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236874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790" w:type="dxa"/>
            <w:shd w:val="clear" w:color="auto" w:fill="auto"/>
          </w:tcPr>
          <w:p w14:paraId="026D5410" w14:textId="4518A5DF" w:rsidR="0016296E" w:rsidRPr="00236874" w:rsidRDefault="00D96164" w:rsidP="0016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6164">
              <w:rPr>
                <w:rFonts w:ascii="Angsana New" w:hAnsi="Angsana New" w:hint="cs"/>
                <w:sz w:val="30"/>
                <w:szCs w:val="30"/>
              </w:rPr>
              <w:t>25</w:t>
            </w:r>
            <w:r w:rsidR="0016296E" w:rsidRPr="002368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6296E" w:rsidRPr="00236874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16296E" w:rsidRPr="00236874">
              <w:rPr>
                <w:rFonts w:ascii="Angsana New" w:hAnsi="Angsana New"/>
                <w:sz w:val="30"/>
                <w:szCs w:val="30"/>
              </w:rPr>
              <w:t>256</w:t>
            </w:r>
            <w:r w:rsidRPr="00D96164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857" w:type="dxa"/>
            <w:shd w:val="clear" w:color="auto" w:fill="auto"/>
          </w:tcPr>
          <w:p w14:paraId="373E8B02" w14:textId="68B4418B" w:rsidR="0016296E" w:rsidRPr="00236874" w:rsidRDefault="0016296E" w:rsidP="0016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236874">
              <w:rPr>
                <w:rFonts w:ascii="Angsana New" w:hAnsi="Angsana New"/>
                <w:sz w:val="30"/>
                <w:szCs w:val="30"/>
              </w:rPr>
              <w:t>256</w:t>
            </w:r>
            <w:r w:rsidR="00D96164" w:rsidRPr="00D96164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1345" w:type="dxa"/>
          </w:tcPr>
          <w:p w14:paraId="7567911C" w14:textId="21FB194D" w:rsidR="0016296E" w:rsidRPr="00236874" w:rsidRDefault="00D96164" w:rsidP="0016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96164">
              <w:rPr>
                <w:rFonts w:ascii="Angsana New" w:hAnsi="Angsana New" w:hint="cs"/>
                <w:sz w:val="30"/>
                <w:szCs w:val="30"/>
              </w:rPr>
              <w:t>0</w:t>
            </w:r>
            <w:r w:rsidR="0016296E" w:rsidRPr="0023687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D96164">
              <w:rPr>
                <w:rFonts w:ascii="Angsana New" w:hAnsi="Angsana New" w:hint="cs"/>
                <w:sz w:val="30"/>
                <w:szCs w:val="30"/>
              </w:rPr>
              <w:t>50</w:t>
            </w:r>
          </w:p>
        </w:tc>
        <w:tc>
          <w:tcPr>
            <w:tcW w:w="248" w:type="dxa"/>
          </w:tcPr>
          <w:p w14:paraId="2136D7A9" w14:textId="77777777" w:rsidR="0016296E" w:rsidRPr="00236874" w:rsidRDefault="0016296E" w:rsidP="0016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4FFC24DE" w14:textId="76913B4C" w:rsidR="0016296E" w:rsidRPr="00236874" w:rsidRDefault="00213C1E" w:rsidP="001629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427,517</w:t>
            </w:r>
          </w:p>
        </w:tc>
      </w:tr>
      <w:tr w:rsidR="00771883" w:rsidRPr="00236874" w14:paraId="7CF543A1" w14:textId="77777777" w:rsidTr="00771883">
        <w:trPr>
          <w:trHeight w:val="423"/>
        </w:trPr>
        <w:tc>
          <w:tcPr>
            <w:tcW w:w="2624" w:type="dxa"/>
          </w:tcPr>
          <w:p w14:paraId="019AEA4A" w14:textId="3FCA754E" w:rsidR="00771883" w:rsidRPr="00236874" w:rsidRDefault="00771883" w:rsidP="00771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เงินปันผลระหว่างกาลปี</w:t>
            </w:r>
            <w:r w:rsidRPr="00236874"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790" w:type="dxa"/>
            <w:shd w:val="clear" w:color="auto" w:fill="auto"/>
          </w:tcPr>
          <w:p w14:paraId="2F1ABC07" w14:textId="550303E8" w:rsidR="00771883" w:rsidRPr="00D96164" w:rsidRDefault="00771883" w:rsidP="00771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36874">
              <w:rPr>
                <w:rFonts w:ascii="Angsana New" w:hAnsi="Angsana New"/>
                <w:sz w:val="30"/>
                <w:szCs w:val="30"/>
              </w:rPr>
              <w:t>19</w:t>
            </w:r>
            <w:r w:rsidRPr="002368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2368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3687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57" w:type="dxa"/>
            <w:shd w:val="clear" w:color="auto" w:fill="auto"/>
          </w:tcPr>
          <w:p w14:paraId="2FAC134A" w14:textId="6FB9BB90" w:rsidR="00771883" w:rsidRPr="00236874" w:rsidRDefault="00771883" w:rsidP="00771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  <w:r w:rsidRPr="0023687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23687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776CCC71" w14:textId="435D6CD0" w:rsidR="00771883" w:rsidRPr="00D96164" w:rsidRDefault="00771883" w:rsidP="00771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36874">
              <w:rPr>
                <w:rFonts w:ascii="Angsana New" w:hAnsi="Angsana New"/>
                <w:sz w:val="30"/>
                <w:szCs w:val="30"/>
              </w:rPr>
              <w:t>0.26</w:t>
            </w: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</w:tcPr>
          <w:p w14:paraId="23EC0958" w14:textId="77777777" w:rsidR="00771883" w:rsidRPr="00236874" w:rsidRDefault="00771883" w:rsidP="00771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312F419F" w14:textId="722437CF" w:rsidR="00771883" w:rsidRPr="00236874" w:rsidRDefault="00771883" w:rsidP="00771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(222,309)</w:t>
            </w:r>
          </w:p>
        </w:tc>
      </w:tr>
      <w:tr w:rsidR="00771883" w:rsidRPr="00236874" w14:paraId="78CEC537" w14:textId="77777777" w:rsidTr="00771883">
        <w:trPr>
          <w:trHeight w:val="423"/>
        </w:trPr>
        <w:tc>
          <w:tcPr>
            <w:tcW w:w="2624" w:type="dxa"/>
          </w:tcPr>
          <w:p w14:paraId="6160FC4C" w14:textId="07295B01" w:rsidR="00771883" w:rsidRPr="00236874" w:rsidRDefault="00771883" w:rsidP="00771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  <w:lang w:eastAsia="ko-KR"/>
              </w:rPr>
            </w:pPr>
            <w:r w:rsidRPr="002368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90" w:type="dxa"/>
            <w:shd w:val="clear" w:color="auto" w:fill="auto"/>
          </w:tcPr>
          <w:p w14:paraId="60BBD104" w14:textId="5894E16C" w:rsidR="00771883" w:rsidRPr="00236874" w:rsidRDefault="00771883" w:rsidP="00771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204E70DB" w14:textId="6298BE94" w:rsidR="00771883" w:rsidRPr="00236874" w:rsidRDefault="00771883" w:rsidP="00771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7C4C3255" w14:textId="1DAFBBBA" w:rsidR="00771883" w:rsidRPr="00236874" w:rsidRDefault="00771883" w:rsidP="00771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6164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2368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D96164">
              <w:rPr>
                <w:rFonts w:ascii="Angsana New" w:hAnsi="Angsana New" w:hint="cs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248" w:type="dxa"/>
          </w:tcPr>
          <w:p w14:paraId="1233F09A" w14:textId="77777777" w:rsidR="00771883" w:rsidRPr="00236874" w:rsidRDefault="00771883" w:rsidP="00771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6DA1F206" w14:textId="13CB8850" w:rsidR="00771883" w:rsidRPr="00236874" w:rsidRDefault="00771883" w:rsidP="007718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b/>
                <w:bCs/>
                <w:sz w:val="30"/>
                <w:szCs w:val="30"/>
              </w:rPr>
              <w:t>205,208</w:t>
            </w:r>
          </w:p>
        </w:tc>
      </w:tr>
      <w:tr w:rsidR="00213C1E" w:rsidRPr="00236874" w14:paraId="54B99ED5" w14:textId="77777777" w:rsidTr="009825D4">
        <w:trPr>
          <w:trHeight w:val="423"/>
        </w:trPr>
        <w:tc>
          <w:tcPr>
            <w:tcW w:w="2624" w:type="dxa"/>
          </w:tcPr>
          <w:p w14:paraId="645A423D" w14:textId="61DD4BE9" w:rsidR="00213C1E" w:rsidRPr="00236874" w:rsidRDefault="00213C1E" w:rsidP="002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ko-KR"/>
              </w:rPr>
              <w:t xml:space="preserve">ปี </w:t>
            </w:r>
            <w:r w:rsidRPr="00236874">
              <w:rPr>
                <w:rFonts w:ascii="Angsana New" w:hAnsi="Angsana New"/>
                <w:i/>
                <w:iCs/>
                <w:sz w:val="30"/>
                <w:szCs w:val="30"/>
                <w:lang w:eastAsia="ko-KR"/>
              </w:rPr>
              <w:t>2567</w:t>
            </w:r>
          </w:p>
        </w:tc>
        <w:tc>
          <w:tcPr>
            <w:tcW w:w="1790" w:type="dxa"/>
            <w:shd w:val="clear" w:color="auto" w:fill="auto"/>
          </w:tcPr>
          <w:p w14:paraId="75AC1C56" w14:textId="77777777" w:rsidR="00213C1E" w:rsidRPr="00236874" w:rsidRDefault="00213C1E" w:rsidP="002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66C80AF2" w14:textId="77777777" w:rsidR="00213C1E" w:rsidRPr="00236874" w:rsidRDefault="00213C1E" w:rsidP="002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</w:tcPr>
          <w:p w14:paraId="2358E1EC" w14:textId="77777777" w:rsidR="00213C1E" w:rsidRPr="00236874" w:rsidRDefault="00213C1E" w:rsidP="002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8" w:type="dxa"/>
          </w:tcPr>
          <w:p w14:paraId="23DFE5D1" w14:textId="77777777" w:rsidR="00213C1E" w:rsidRPr="00236874" w:rsidRDefault="00213C1E" w:rsidP="002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5F80368D" w14:textId="77777777" w:rsidR="00213C1E" w:rsidRPr="00236874" w:rsidRDefault="00213C1E" w:rsidP="002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13C1E" w:rsidRPr="00236874" w14:paraId="4C5E5D89" w14:textId="77777777" w:rsidTr="009825D4">
        <w:trPr>
          <w:trHeight w:val="423"/>
        </w:trPr>
        <w:tc>
          <w:tcPr>
            <w:tcW w:w="2624" w:type="dxa"/>
          </w:tcPr>
          <w:p w14:paraId="700F2286" w14:textId="2CBBCCB2" w:rsidR="00213C1E" w:rsidRPr="00236874" w:rsidRDefault="00213C1E" w:rsidP="002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เงินปันผลประจำปี</w:t>
            </w:r>
            <w:r w:rsidRPr="00236874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790" w:type="dxa"/>
            <w:shd w:val="clear" w:color="auto" w:fill="auto"/>
          </w:tcPr>
          <w:p w14:paraId="0FAC6405" w14:textId="4CDF9E05" w:rsidR="00213C1E" w:rsidRPr="00236874" w:rsidRDefault="00213C1E" w:rsidP="002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236874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23687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57" w:type="dxa"/>
            <w:shd w:val="clear" w:color="auto" w:fill="auto"/>
          </w:tcPr>
          <w:p w14:paraId="6385D8AC" w14:textId="4BC8C1E3" w:rsidR="00213C1E" w:rsidRPr="00236874" w:rsidRDefault="00213C1E" w:rsidP="002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23687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45" w:type="dxa"/>
          </w:tcPr>
          <w:p w14:paraId="20D63BEB" w14:textId="296B8BC3" w:rsidR="00213C1E" w:rsidRPr="00236874" w:rsidRDefault="00213C1E" w:rsidP="002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0.52</w:t>
            </w:r>
          </w:p>
        </w:tc>
        <w:tc>
          <w:tcPr>
            <w:tcW w:w="248" w:type="dxa"/>
          </w:tcPr>
          <w:p w14:paraId="55C55C65" w14:textId="77777777" w:rsidR="00213C1E" w:rsidRPr="00236874" w:rsidRDefault="00213C1E" w:rsidP="002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</w:tcPr>
          <w:p w14:paraId="0F76671C" w14:textId="587B0E43" w:rsidR="00213C1E" w:rsidRPr="00236874" w:rsidRDefault="00213C1E" w:rsidP="002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>444,618</w:t>
            </w:r>
          </w:p>
        </w:tc>
      </w:tr>
      <w:tr w:rsidR="00213C1E" w:rsidRPr="00236874" w14:paraId="7E5E9DD5" w14:textId="77777777" w:rsidTr="009825D4">
        <w:trPr>
          <w:trHeight w:val="423"/>
        </w:trPr>
        <w:tc>
          <w:tcPr>
            <w:tcW w:w="2624" w:type="dxa"/>
          </w:tcPr>
          <w:p w14:paraId="5B372BBB" w14:textId="1C13C9AE" w:rsidR="00213C1E" w:rsidRPr="00236874" w:rsidRDefault="00213C1E" w:rsidP="002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เงินปันผลระหว่างกาลปี</w:t>
            </w:r>
            <w:r w:rsidRPr="00236874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790" w:type="dxa"/>
            <w:shd w:val="clear" w:color="auto" w:fill="auto"/>
          </w:tcPr>
          <w:p w14:paraId="6E959267" w14:textId="57EAEC78" w:rsidR="00213C1E" w:rsidRPr="00236874" w:rsidRDefault="00213C1E" w:rsidP="002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36874">
              <w:rPr>
                <w:rFonts w:ascii="Angsana New" w:hAnsi="Angsana New" w:hint="cs"/>
                <w:sz w:val="30"/>
                <w:szCs w:val="30"/>
              </w:rPr>
              <w:t>21</w:t>
            </w:r>
            <w:r w:rsidRPr="002368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23687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57" w:type="dxa"/>
            <w:shd w:val="clear" w:color="auto" w:fill="auto"/>
          </w:tcPr>
          <w:p w14:paraId="7B1E61B7" w14:textId="17C8BC87" w:rsidR="00213C1E" w:rsidRPr="00236874" w:rsidRDefault="00213C1E" w:rsidP="002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Pr="0023687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14:paraId="5797A3B0" w14:textId="00D223F4" w:rsidR="00213C1E" w:rsidRPr="00236874" w:rsidRDefault="00213C1E" w:rsidP="002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36874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236874">
              <w:rPr>
                <w:rFonts w:ascii="Angsana New" w:hAnsi="Angsana New" w:hint="cs"/>
                <w:sz w:val="30"/>
                <w:szCs w:val="30"/>
              </w:rPr>
              <w:t>26</w:t>
            </w: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48" w:type="dxa"/>
          </w:tcPr>
          <w:p w14:paraId="6F6F7AAA" w14:textId="77777777" w:rsidR="00213C1E" w:rsidRPr="00236874" w:rsidRDefault="00213C1E" w:rsidP="002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22C1C2E5" w14:textId="306DD063" w:rsidR="00213C1E" w:rsidRPr="00236874" w:rsidRDefault="00213C1E" w:rsidP="002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36874">
              <w:rPr>
                <w:rFonts w:ascii="Angsana New" w:hAnsi="Angsana New" w:hint="cs"/>
                <w:sz w:val="30"/>
                <w:szCs w:val="30"/>
              </w:rPr>
              <w:t>222</w:t>
            </w:r>
            <w:r w:rsidRPr="00236874">
              <w:rPr>
                <w:rFonts w:ascii="Angsana New" w:hAnsi="Angsana New"/>
                <w:sz w:val="30"/>
                <w:szCs w:val="30"/>
              </w:rPr>
              <w:t>,309)</w:t>
            </w:r>
          </w:p>
        </w:tc>
      </w:tr>
      <w:tr w:rsidR="00213C1E" w:rsidRPr="00236874" w14:paraId="238CDC56" w14:textId="77777777" w:rsidTr="009825D4">
        <w:trPr>
          <w:trHeight w:val="423"/>
        </w:trPr>
        <w:tc>
          <w:tcPr>
            <w:tcW w:w="2624" w:type="dxa"/>
          </w:tcPr>
          <w:p w14:paraId="0EDA01FF" w14:textId="54B114F9" w:rsidR="00213C1E" w:rsidRPr="00236874" w:rsidRDefault="00213C1E" w:rsidP="002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เงินปันผลที่จ่ายเพิ่ม</w:t>
            </w:r>
          </w:p>
        </w:tc>
        <w:tc>
          <w:tcPr>
            <w:tcW w:w="1790" w:type="dxa"/>
            <w:shd w:val="clear" w:color="auto" w:fill="auto"/>
          </w:tcPr>
          <w:p w14:paraId="5C8B52CD" w14:textId="77777777" w:rsidR="00213C1E" w:rsidRPr="00236874" w:rsidRDefault="00213C1E" w:rsidP="002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57" w:type="dxa"/>
            <w:shd w:val="clear" w:color="auto" w:fill="auto"/>
          </w:tcPr>
          <w:p w14:paraId="67F46108" w14:textId="77777777" w:rsidR="00213C1E" w:rsidRPr="00236874" w:rsidRDefault="00213C1E" w:rsidP="002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</w:tcPr>
          <w:p w14:paraId="253B5297" w14:textId="18AD0501" w:rsidR="00213C1E" w:rsidRPr="00236874" w:rsidRDefault="00213C1E" w:rsidP="002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b/>
                <w:bCs/>
                <w:sz w:val="30"/>
                <w:szCs w:val="30"/>
              </w:rPr>
              <w:t>0.26</w:t>
            </w:r>
          </w:p>
        </w:tc>
        <w:tc>
          <w:tcPr>
            <w:tcW w:w="248" w:type="dxa"/>
          </w:tcPr>
          <w:p w14:paraId="6FDC26CC" w14:textId="77777777" w:rsidR="00213C1E" w:rsidRPr="00236874" w:rsidRDefault="00213C1E" w:rsidP="002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6BC945EF" w14:textId="2FB17F1B" w:rsidR="00213C1E" w:rsidRPr="00236874" w:rsidRDefault="00213C1E" w:rsidP="00213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36874">
              <w:rPr>
                <w:rFonts w:ascii="Angsana New" w:hAnsi="Angsana New"/>
                <w:b/>
                <w:bCs/>
                <w:sz w:val="30"/>
                <w:szCs w:val="30"/>
              </w:rPr>
              <w:t>222,309</w:t>
            </w:r>
          </w:p>
        </w:tc>
      </w:tr>
    </w:tbl>
    <w:p w14:paraId="443F689A" w14:textId="77777777" w:rsidR="004F1775" w:rsidRPr="00164871" w:rsidRDefault="004F1775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4EF1399" w14:textId="19331D4A" w:rsidR="00F9030C" w:rsidRPr="00236874" w:rsidRDefault="00164871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8</w:t>
      </w:r>
      <w:r w:rsidR="00BA310A" w:rsidRPr="00236874">
        <w:rPr>
          <w:rFonts w:ascii="Angsana New" w:hAnsi="Angsana New"/>
          <w:b/>
          <w:bCs/>
          <w:color w:val="000000"/>
          <w:sz w:val="30"/>
          <w:szCs w:val="30"/>
        </w:rPr>
        <w:tab/>
      </w:r>
      <w:bookmarkStart w:id="2" w:name="_Hlk70554789"/>
      <w:r w:rsidR="00F9030C" w:rsidRPr="00236874">
        <w:rPr>
          <w:rFonts w:ascii="Angsana New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32CF8FC7" w14:textId="77777777" w:rsidR="00F9030C" w:rsidRPr="00164871" w:rsidRDefault="00F9030C" w:rsidP="00F9030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FCB8BCD" w14:textId="77777777" w:rsidR="00F9030C" w:rsidRPr="00236874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x-none" w:eastAsia="x-none"/>
        </w:rPr>
      </w:pPr>
      <w:r w:rsidRPr="00236874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x-none" w:eastAsia="x-none"/>
        </w:rPr>
        <w:t>มูลค่าตามบัญชีและมูลค่ายุติธรรม</w:t>
      </w:r>
    </w:p>
    <w:p w14:paraId="1EBF0E64" w14:textId="77777777" w:rsidR="00F9030C" w:rsidRPr="00164871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x-none" w:eastAsia="x-none"/>
        </w:rPr>
      </w:pPr>
    </w:p>
    <w:p w14:paraId="2297E0C8" w14:textId="77777777" w:rsidR="00F9030C" w:rsidRPr="00236874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23687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</w:p>
    <w:p w14:paraId="379712F4" w14:textId="77777777" w:rsidR="00F9030C" w:rsidRPr="00164871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pacing w:val="-4"/>
          <w:sz w:val="30"/>
          <w:szCs w:val="30"/>
          <w:lang w:val="x-none" w:eastAsia="x-none"/>
        </w:rPr>
      </w:pPr>
    </w:p>
    <w:p w14:paraId="204FAE5D" w14:textId="3C886B7F" w:rsidR="003A4109" w:rsidRPr="00236874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23687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มูลค่ายุติธรรม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ของเงินกู้ยืมระยะยาว มีมูลค่าใกล้เคียงกับมูลค่าตามบัญชีเนื่องจากอัตราดอกเบี้ยของเงินกู้ยืมดังกล่าวใกล้เคียงกับอัตราดอกเบี้</w:t>
      </w:r>
      <w:r w:rsidRPr="0023687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ยในตลาด</w:t>
      </w:r>
      <w:bookmarkEnd w:id="2"/>
    </w:p>
    <w:p w14:paraId="3A4E2F28" w14:textId="77777777" w:rsidR="006D4D22" w:rsidRDefault="006D4D22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3A99FE4" w14:textId="77777777" w:rsidR="00164871" w:rsidRDefault="00164871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C4667B3" w14:textId="77777777" w:rsidR="00164871" w:rsidRDefault="00164871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4DB7585" w14:textId="77777777" w:rsidR="00164871" w:rsidRDefault="00164871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DFD7E87" w14:textId="77777777" w:rsidR="00164871" w:rsidRDefault="00164871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860468F" w14:textId="77777777" w:rsidR="00164871" w:rsidRPr="00164871" w:rsidRDefault="00164871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3A9CDA7" w14:textId="2465352A" w:rsidR="00F9030C" w:rsidRDefault="00164871" w:rsidP="00F9030C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9</w:t>
      </w:r>
      <w:r w:rsidR="00D73A0B" w:rsidRPr="00236874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F9030C" w:rsidRPr="00236874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ภาระผูกพันกับกิจการที่ไม่เกี่ยวข้องกัน</w:t>
      </w:r>
      <w:r w:rsidR="00F9030C" w:rsidRPr="00236874">
        <w:rPr>
          <w:rFonts w:ascii="Angsana New" w:hAnsi="Angsana New" w:hint="cs"/>
          <w:b/>
          <w:bCs/>
          <w:color w:val="000000"/>
          <w:sz w:val="30"/>
          <w:szCs w:val="30"/>
          <w:cs/>
        </w:rPr>
        <w:t xml:space="preserve"> </w:t>
      </w:r>
    </w:p>
    <w:p w14:paraId="4A4A0DF1" w14:textId="77777777" w:rsidR="004F1775" w:rsidRPr="00164871" w:rsidRDefault="004F1775" w:rsidP="00F9030C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580"/>
        <w:gridCol w:w="1620"/>
        <w:gridCol w:w="270"/>
        <w:gridCol w:w="1620"/>
      </w:tblGrid>
      <w:tr w:rsidR="00F9030C" w:rsidRPr="00236874" w14:paraId="1299B8CC" w14:textId="77777777" w:rsidTr="009825D4">
        <w:trPr>
          <w:cantSplit/>
          <w:tblHeader/>
        </w:trPr>
        <w:tc>
          <w:tcPr>
            <w:tcW w:w="5580" w:type="dxa"/>
            <w:vAlign w:val="bottom"/>
          </w:tcPr>
          <w:p w14:paraId="191247C7" w14:textId="548B4A20" w:rsidR="00F9030C" w:rsidRPr="00236874" w:rsidRDefault="00F9030C" w:rsidP="009825D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3687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2368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Pr="002368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2368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2368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236874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US" w:bidi="th-TH"/>
              </w:rPr>
              <w:t>256</w:t>
            </w:r>
            <w:r w:rsidR="003F3E7D" w:rsidRPr="00236874">
              <w:rPr>
                <w:rFonts w:ascii="Angsana New" w:hAnsi="Angsana New"/>
                <w:b/>
                <w:i/>
                <w:i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620" w:type="dxa"/>
            <w:vAlign w:val="bottom"/>
          </w:tcPr>
          <w:p w14:paraId="6D585BDB" w14:textId="77777777" w:rsidR="00F9030C" w:rsidRPr="00236874" w:rsidRDefault="00F9030C" w:rsidP="009825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 w:hanging="17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36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23687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23687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71C8D418" w14:textId="77777777" w:rsidR="00F9030C" w:rsidRPr="00236874" w:rsidRDefault="00F9030C" w:rsidP="009825D4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07DA085" w14:textId="77777777" w:rsidR="00F9030C" w:rsidRPr="00236874" w:rsidRDefault="00F9030C" w:rsidP="009825D4">
            <w:pPr>
              <w:pStyle w:val="acctmergecolhdg"/>
              <w:spacing w:line="240" w:lineRule="auto"/>
              <w:ind w:hanging="17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368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2E83D546" w14:textId="77777777" w:rsidR="00F9030C" w:rsidRPr="00236874" w:rsidRDefault="00F9030C" w:rsidP="009825D4">
            <w:pPr>
              <w:pStyle w:val="acctmergecolhdg"/>
              <w:spacing w:line="240" w:lineRule="auto"/>
              <w:ind w:hanging="17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23687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F9030C" w:rsidRPr="00236874" w14:paraId="7F18EE5D" w14:textId="77777777" w:rsidTr="009825D4">
        <w:trPr>
          <w:cantSplit/>
        </w:trPr>
        <w:tc>
          <w:tcPr>
            <w:tcW w:w="5580" w:type="dxa"/>
          </w:tcPr>
          <w:p w14:paraId="2E531FD6" w14:textId="77777777" w:rsidR="00F9030C" w:rsidRPr="00236874" w:rsidRDefault="00F9030C" w:rsidP="009825D4">
            <w:pPr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45F91149" w14:textId="77777777" w:rsidR="00F9030C" w:rsidRPr="00236874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right="11" w:hanging="17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23687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9030C" w:rsidRPr="00236874" w14:paraId="5E9832D9" w14:textId="77777777" w:rsidTr="009825D4">
        <w:trPr>
          <w:cantSplit/>
        </w:trPr>
        <w:tc>
          <w:tcPr>
            <w:tcW w:w="5580" w:type="dxa"/>
          </w:tcPr>
          <w:p w14:paraId="7A7D659C" w14:textId="77777777" w:rsidR="00F9030C" w:rsidRPr="00236874" w:rsidRDefault="00F9030C" w:rsidP="009825D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6874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</w:t>
            </w:r>
            <w:r w:rsidRPr="00236874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1620" w:type="dxa"/>
          </w:tcPr>
          <w:p w14:paraId="37B00D61" w14:textId="77777777" w:rsidR="00F9030C" w:rsidRPr="00236874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7FE17E1" w14:textId="77777777" w:rsidR="00F9030C" w:rsidRPr="00236874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9E7042D" w14:textId="77777777" w:rsidR="00F9030C" w:rsidRPr="00236874" w:rsidRDefault="00F9030C" w:rsidP="009825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9030C" w:rsidRPr="00236874" w14:paraId="7FD15929" w14:textId="77777777" w:rsidTr="009825D4">
        <w:trPr>
          <w:cantSplit/>
        </w:trPr>
        <w:tc>
          <w:tcPr>
            <w:tcW w:w="5580" w:type="dxa"/>
          </w:tcPr>
          <w:p w14:paraId="0FE39C61" w14:textId="77777777" w:rsidR="00F9030C" w:rsidRPr="00236874" w:rsidRDefault="00F9030C" w:rsidP="009825D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สัญญาก่อสร้างและซื้อเครื่องจักร และอุปกรณ์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9F2FE25" w14:textId="23AB6D42" w:rsidR="00F9030C" w:rsidRPr="00236874" w:rsidRDefault="00586CD3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68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45,06</w:t>
            </w:r>
            <w:r w:rsidR="00D96164" w:rsidRPr="00D9616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6A0CA12A" w14:textId="77777777" w:rsidR="00F9030C" w:rsidRPr="00236874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18FAC4B" w14:textId="0B9114F1" w:rsidR="00F9030C" w:rsidRPr="00236874" w:rsidRDefault="00586CD3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68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35,592</w:t>
            </w:r>
          </w:p>
        </w:tc>
      </w:tr>
      <w:tr w:rsidR="00F9030C" w:rsidRPr="00236874" w14:paraId="0BC5D120" w14:textId="77777777" w:rsidTr="009825D4">
        <w:trPr>
          <w:cantSplit/>
        </w:trPr>
        <w:tc>
          <w:tcPr>
            <w:tcW w:w="5580" w:type="dxa"/>
          </w:tcPr>
          <w:p w14:paraId="1D5688A3" w14:textId="77777777" w:rsidR="00F9030C" w:rsidRPr="00236874" w:rsidRDefault="00F9030C" w:rsidP="009825D4">
            <w:pPr>
              <w:spacing w:line="240" w:lineRule="auto"/>
              <w:ind w:left="197" w:hanging="1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687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49548" w14:textId="351A2259" w:rsidR="00F9030C" w:rsidRPr="00236874" w:rsidRDefault="00586CD3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68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45,06</w:t>
            </w:r>
            <w:r w:rsidR="00D96164" w:rsidRPr="00D9616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5F9FAA3F" w14:textId="77777777" w:rsidR="00F9030C" w:rsidRPr="00236874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530A7B" w14:textId="00EA4730" w:rsidR="00F9030C" w:rsidRPr="00236874" w:rsidRDefault="00586CD3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68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35,592</w:t>
            </w:r>
          </w:p>
        </w:tc>
      </w:tr>
      <w:tr w:rsidR="00F9030C" w:rsidRPr="00236874" w14:paraId="2979E1C7" w14:textId="77777777" w:rsidTr="009825D4">
        <w:trPr>
          <w:cantSplit/>
        </w:trPr>
        <w:tc>
          <w:tcPr>
            <w:tcW w:w="5580" w:type="dxa"/>
          </w:tcPr>
          <w:p w14:paraId="3EF47432" w14:textId="77777777" w:rsidR="00F9030C" w:rsidRPr="00236874" w:rsidRDefault="00F9030C" w:rsidP="009825D4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431A6526" w14:textId="77777777" w:rsidR="00F9030C" w:rsidRPr="00236874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A74B7A" w14:textId="77777777" w:rsidR="00F9030C" w:rsidRPr="00236874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  <w:vAlign w:val="bottom"/>
          </w:tcPr>
          <w:p w14:paraId="3B077E02" w14:textId="2989D14F" w:rsidR="00F9030C" w:rsidRPr="00236874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9030C" w:rsidRPr="00236874" w14:paraId="2EFED0B8" w14:textId="77777777" w:rsidTr="009825D4">
        <w:trPr>
          <w:cantSplit/>
        </w:trPr>
        <w:tc>
          <w:tcPr>
            <w:tcW w:w="5580" w:type="dxa"/>
          </w:tcPr>
          <w:p w14:paraId="43D75AF8" w14:textId="77777777" w:rsidR="00F9030C" w:rsidRPr="00236874" w:rsidRDefault="00F9030C" w:rsidP="009825D4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368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2368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2368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2368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1620" w:type="dxa"/>
          </w:tcPr>
          <w:p w14:paraId="37C9C778" w14:textId="77777777" w:rsidR="00F9030C" w:rsidRPr="00236874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280" w:hanging="17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F6053C" w14:textId="77777777" w:rsidR="00F9030C" w:rsidRPr="00236874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333A2F1" w14:textId="77777777" w:rsidR="00F9030C" w:rsidRPr="00236874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9030C" w:rsidRPr="00236874" w14:paraId="2D22209D" w14:textId="77777777" w:rsidTr="009825D4">
        <w:trPr>
          <w:cantSplit/>
        </w:trPr>
        <w:tc>
          <w:tcPr>
            <w:tcW w:w="5580" w:type="dxa"/>
          </w:tcPr>
          <w:p w14:paraId="0099DC2B" w14:textId="77777777" w:rsidR="00F9030C" w:rsidRPr="00236874" w:rsidRDefault="00F9030C" w:rsidP="009825D4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368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620" w:type="dxa"/>
          </w:tcPr>
          <w:p w14:paraId="29A00F60" w14:textId="77777777" w:rsidR="00F9030C" w:rsidRPr="00236874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66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C7AA0BA" w14:textId="77777777" w:rsidR="00F9030C" w:rsidRPr="00236874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right="66" w:hanging="17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0774F686" w14:textId="77777777" w:rsidR="00F9030C" w:rsidRPr="00236874" w:rsidRDefault="00F9030C" w:rsidP="009825D4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502ECB" w:rsidRPr="00236874" w14:paraId="639F50F5" w14:textId="77777777" w:rsidTr="009825D4">
        <w:trPr>
          <w:cantSplit/>
        </w:trPr>
        <w:tc>
          <w:tcPr>
            <w:tcW w:w="5580" w:type="dxa"/>
          </w:tcPr>
          <w:p w14:paraId="1149E7C7" w14:textId="77777777" w:rsidR="00502ECB" w:rsidRPr="00236874" w:rsidRDefault="00502ECB" w:rsidP="00502ECB">
            <w:pPr>
              <w:spacing w:line="240" w:lineRule="auto"/>
              <w:ind w:left="197" w:hanging="174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236874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   </w:t>
            </w:r>
            <w:r w:rsidRPr="00236874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และสินทรัพย์อ้างอิงที่มีมูลค่าต่ำ</w:t>
            </w:r>
          </w:p>
        </w:tc>
        <w:tc>
          <w:tcPr>
            <w:tcW w:w="1620" w:type="dxa"/>
          </w:tcPr>
          <w:p w14:paraId="5B4D6E5F" w14:textId="1265C28E" w:rsidR="00502ECB" w:rsidRPr="00236874" w:rsidRDefault="00DC6BE1" w:rsidP="00502ECB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68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502ECB" w:rsidRPr="002368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368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524</w:t>
            </w:r>
          </w:p>
        </w:tc>
        <w:tc>
          <w:tcPr>
            <w:tcW w:w="270" w:type="dxa"/>
          </w:tcPr>
          <w:p w14:paraId="44900B60" w14:textId="77777777" w:rsidR="00502ECB" w:rsidRPr="00236874" w:rsidRDefault="00502ECB" w:rsidP="00502ECB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5114C0C" w14:textId="2A07DA35" w:rsidR="00502ECB" w:rsidRPr="00236874" w:rsidRDefault="00DC6BE1" w:rsidP="00502ECB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368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3,524</w:t>
            </w:r>
          </w:p>
        </w:tc>
      </w:tr>
      <w:tr w:rsidR="00502ECB" w:rsidRPr="00236874" w14:paraId="11520293" w14:textId="77777777" w:rsidTr="009825D4">
        <w:trPr>
          <w:cantSplit/>
        </w:trPr>
        <w:tc>
          <w:tcPr>
            <w:tcW w:w="5580" w:type="dxa"/>
          </w:tcPr>
          <w:p w14:paraId="71F1B6B8" w14:textId="77777777" w:rsidR="00502ECB" w:rsidRPr="00236874" w:rsidRDefault="00502ECB" w:rsidP="00502ECB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3687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1620" w:type="dxa"/>
          </w:tcPr>
          <w:p w14:paraId="60FBAA60" w14:textId="41573544" w:rsidR="00502ECB" w:rsidRPr="00236874" w:rsidRDefault="00D96164" w:rsidP="00502ECB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616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358</w:t>
            </w:r>
            <w:r w:rsidR="00502ECB" w:rsidRPr="002368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616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270" w:type="dxa"/>
          </w:tcPr>
          <w:p w14:paraId="31C416B1" w14:textId="77777777" w:rsidR="00502ECB" w:rsidRPr="00236874" w:rsidRDefault="00502ECB" w:rsidP="00502ECB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A75AC5" w14:textId="15E12457" w:rsidR="00502ECB" w:rsidRPr="00236874" w:rsidRDefault="00D96164" w:rsidP="00502ECB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616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358</w:t>
            </w:r>
            <w:r w:rsidR="00502ECB" w:rsidRPr="002368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9616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747</w:t>
            </w:r>
          </w:p>
        </w:tc>
      </w:tr>
      <w:tr w:rsidR="00502ECB" w:rsidRPr="00236874" w14:paraId="68B6B2E2" w14:textId="77777777" w:rsidTr="009825D4">
        <w:trPr>
          <w:cantSplit/>
        </w:trPr>
        <w:tc>
          <w:tcPr>
            <w:tcW w:w="5580" w:type="dxa"/>
          </w:tcPr>
          <w:p w14:paraId="12396E10" w14:textId="77777777" w:rsidR="00502ECB" w:rsidRPr="00236874" w:rsidRDefault="00502ECB" w:rsidP="00502ECB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36874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620" w:type="dxa"/>
          </w:tcPr>
          <w:p w14:paraId="4040192E" w14:textId="1818F905" w:rsidR="00502ECB" w:rsidRPr="00236874" w:rsidRDefault="00D96164" w:rsidP="00502ECB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9616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16</w:t>
            </w:r>
            <w:r w:rsidR="00502ECB" w:rsidRPr="0023687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9616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321</w:t>
            </w:r>
          </w:p>
        </w:tc>
        <w:tc>
          <w:tcPr>
            <w:tcW w:w="270" w:type="dxa"/>
          </w:tcPr>
          <w:p w14:paraId="7612CA7B" w14:textId="77777777" w:rsidR="00502ECB" w:rsidRPr="00236874" w:rsidRDefault="00502ECB" w:rsidP="00502ECB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EEC98B" w14:textId="0F4F8480" w:rsidR="00502ECB" w:rsidRPr="00236874" w:rsidRDefault="00D96164" w:rsidP="00502ECB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616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16</w:t>
            </w:r>
            <w:r w:rsidR="00502ECB" w:rsidRPr="002368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9616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321</w:t>
            </w:r>
          </w:p>
        </w:tc>
      </w:tr>
      <w:tr w:rsidR="00502ECB" w:rsidRPr="00236874" w14:paraId="02419230" w14:textId="77777777" w:rsidTr="009825D4">
        <w:trPr>
          <w:cantSplit/>
        </w:trPr>
        <w:tc>
          <w:tcPr>
            <w:tcW w:w="5580" w:type="dxa"/>
          </w:tcPr>
          <w:p w14:paraId="43F97CB1" w14:textId="77777777" w:rsidR="00502ECB" w:rsidRPr="00236874" w:rsidRDefault="00502ECB" w:rsidP="00502ECB">
            <w:pPr>
              <w:spacing w:line="240" w:lineRule="auto"/>
              <w:ind w:left="197" w:hanging="174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236874">
              <w:rPr>
                <w:rFonts w:asciiTheme="majorBidi" w:hAnsiTheme="majorBidi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5315E0D" w14:textId="703ADC1B" w:rsidR="00502ECB" w:rsidRPr="00236874" w:rsidRDefault="00502ECB" w:rsidP="00502ECB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36874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D96164" w:rsidRPr="00D9616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588</w:t>
            </w:r>
          </w:p>
        </w:tc>
        <w:tc>
          <w:tcPr>
            <w:tcW w:w="270" w:type="dxa"/>
          </w:tcPr>
          <w:p w14:paraId="61F20B10" w14:textId="77777777" w:rsidR="00502ECB" w:rsidRPr="00236874" w:rsidRDefault="00502ECB" w:rsidP="00502ECB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D9F45B2" w14:textId="78A2AEAF" w:rsidR="00502ECB" w:rsidRPr="00236874" w:rsidRDefault="00502ECB" w:rsidP="00502ECB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368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</w:t>
            </w:r>
            <w:r w:rsidR="00D96164" w:rsidRPr="00D96164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922</w:t>
            </w:r>
          </w:p>
        </w:tc>
      </w:tr>
      <w:tr w:rsidR="00502ECB" w:rsidRPr="00236874" w14:paraId="041A6D03" w14:textId="77777777" w:rsidTr="009825D4">
        <w:trPr>
          <w:cantSplit/>
        </w:trPr>
        <w:tc>
          <w:tcPr>
            <w:tcW w:w="5580" w:type="dxa"/>
          </w:tcPr>
          <w:p w14:paraId="2891EAB8" w14:textId="77777777" w:rsidR="00502ECB" w:rsidRPr="00236874" w:rsidRDefault="00502ECB" w:rsidP="00502ECB">
            <w:pPr>
              <w:spacing w:line="240" w:lineRule="auto"/>
              <w:ind w:left="197" w:hanging="17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3687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0E65FEE" w14:textId="6D478E2C" w:rsidR="00502ECB" w:rsidRPr="00236874" w:rsidRDefault="00502ECB" w:rsidP="00502ECB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368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D96164" w:rsidRPr="00D9616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81</w:t>
            </w:r>
            <w:r w:rsidRPr="002368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D96164" w:rsidRPr="00D9616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180</w:t>
            </w:r>
          </w:p>
        </w:tc>
        <w:tc>
          <w:tcPr>
            <w:tcW w:w="270" w:type="dxa"/>
          </w:tcPr>
          <w:p w14:paraId="20FAD1BA" w14:textId="77777777" w:rsidR="00502ECB" w:rsidRPr="00236874" w:rsidRDefault="00502ECB" w:rsidP="00502ECB">
            <w:pPr>
              <w:pStyle w:val="acctfourfigures"/>
              <w:tabs>
                <w:tab w:val="clear" w:pos="765"/>
              </w:tabs>
              <w:spacing w:line="240" w:lineRule="auto"/>
              <w:ind w:hanging="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14CA31D" w14:textId="6C849C15" w:rsidR="00502ECB" w:rsidRPr="00236874" w:rsidRDefault="00D96164" w:rsidP="00502ECB">
            <w:pPr>
              <w:pStyle w:val="acctfourfigures"/>
              <w:tabs>
                <w:tab w:val="clear" w:pos="765"/>
              </w:tabs>
              <w:spacing w:line="240" w:lineRule="auto"/>
              <w:ind w:left="-79" w:right="100" w:hanging="17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D9616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380</w:t>
            </w:r>
            <w:r w:rsidR="00502ECB" w:rsidRPr="002368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D96164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514</w:t>
            </w:r>
          </w:p>
        </w:tc>
      </w:tr>
    </w:tbl>
    <w:p w14:paraId="646FBE67" w14:textId="77777777" w:rsidR="00164871" w:rsidRDefault="00164871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7152C902" w14:textId="207FDDE1" w:rsidR="00F9030C" w:rsidRPr="00236874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236874">
        <w:rPr>
          <w:rFonts w:ascii="Angsana New" w:hAnsi="Angsana New"/>
          <w:i/>
          <w:iCs/>
          <w:color w:val="000000"/>
          <w:sz w:val="30"/>
          <w:szCs w:val="30"/>
          <w:cs/>
        </w:rPr>
        <w:t>สัญญาเช่า</w:t>
      </w:r>
    </w:p>
    <w:p w14:paraId="0FF6475E" w14:textId="77777777" w:rsidR="00F9030C" w:rsidRPr="004F1775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0C0BC90D" w14:textId="5FA16F35" w:rsidR="005B605A" w:rsidRPr="00236874" w:rsidRDefault="00F9030C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23687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ณ 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วันที่ </w:t>
      </w:r>
      <w:r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30 </w:t>
      </w:r>
      <w:r w:rsidRPr="0023687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มิถุนายน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t>256</w:t>
      </w:r>
      <w:r w:rsidR="003F3E7D"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t>8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23687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กลุ่ม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บริษัทมีสัญญาเช่า</w:t>
      </w:r>
      <w:r w:rsidRPr="0023687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ซึ่งมีกำหนดระยะเวลา </w:t>
      </w:r>
      <w:r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t>6</w:t>
      </w:r>
      <w:r w:rsidRPr="0023687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เดือนถึง </w:t>
      </w:r>
      <w:r w:rsidR="007622ED"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t>3</w:t>
      </w:r>
      <w:r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23687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ปี สิ้นสุดจนถึงเดือน</w:t>
      </w:r>
      <w:r w:rsidR="007622ED" w:rsidRPr="00236874">
        <w:rPr>
          <w:rFonts w:ascii="Angsana New" w:hAnsi="Angsana New" w:hint="cs"/>
          <w:color w:val="000000"/>
          <w:spacing w:val="5"/>
          <w:sz w:val="30"/>
          <w:szCs w:val="30"/>
          <w:cs/>
        </w:rPr>
        <w:t xml:space="preserve">ตุลาคม </w:t>
      </w:r>
      <w:r w:rsidR="007622ED" w:rsidRPr="00236874">
        <w:rPr>
          <w:rFonts w:ascii="Angsana New" w:hAnsi="Angsana New"/>
          <w:color w:val="000000"/>
          <w:spacing w:val="5"/>
          <w:sz w:val="30"/>
          <w:szCs w:val="30"/>
        </w:rPr>
        <w:t>2570</w:t>
      </w:r>
      <w:r w:rsidR="007622ED" w:rsidRPr="00236874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 </w:t>
      </w:r>
      <w:r w:rsidRPr="0023687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โดย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มีจำนวนเงิน</w:t>
      </w:r>
      <w:r w:rsidRPr="0023687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ที่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ต้องจ่ายตาม</w:t>
      </w:r>
      <w:r w:rsidRPr="0023687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ที่ระบุใน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สัญญา</w:t>
      </w:r>
    </w:p>
    <w:p w14:paraId="22B7028F" w14:textId="77777777" w:rsidR="00002CE4" w:rsidRPr="004F1775" w:rsidRDefault="00002CE4" w:rsidP="00F90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61F72E6F" w14:textId="151D81B6" w:rsidR="00C51F48" w:rsidRPr="00236874" w:rsidRDefault="00164871" w:rsidP="003F3E7D">
      <w:pPr>
        <w:tabs>
          <w:tab w:val="clear" w:pos="227"/>
          <w:tab w:val="clear" w:pos="454"/>
          <w:tab w:val="clear" w:pos="680"/>
          <w:tab w:val="left" w:pos="540"/>
        </w:tabs>
        <w:ind w:right="-205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10</w:t>
      </w:r>
      <w:r w:rsidR="006D4D22" w:rsidRPr="00236874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3F3E7D" w:rsidRPr="00236874">
        <w:rPr>
          <w:rFonts w:ascii="Angsana New" w:hAnsi="Angsana New" w:hint="cs"/>
          <w:b/>
          <w:bCs/>
          <w:color w:val="000000"/>
          <w:sz w:val="30"/>
          <w:szCs w:val="30"/>
          <w:cs/>
        </w:rPr>
        <w:t>คดีความที่สำคัญ</w:t>
      </w:r>
      <w:r w:rsidR="003F3E7D" w:rsidRPr="00236874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  </w:t>
      </w:r>
    </w:p>
    <w:p w14:paraId="7DDEA96E" w14:textId="77777777" w:rsidR="003F3E7D" w:rsidRPr="004F1775" w:rsidRDefault="003F3E7D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pacing w:val="5"/>
          <w:sz w:val="30"/>
          <w:szCs w:val="30"/>
        </w:rPr>
      </w:pPr>
    </w:p>
    <w:p w14:paraId="6B5C35A9" w14:textId="46A688E6" w:rsidR="003F3E7D" w:rsidRPr="00236874" w:rsidRDefault="003F3E7D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236874">
        <w:rPr>
          <w:rFonts w:ascii="Angsana New" w:hAnsi="Angsana New"/>
          <w:color w:val="000000"/>
          <w:spacing w:val="5"/>
          <w:sz w:val="30"/>
          <w:szCs w:val="30"/>
          <w:cs/>
        </w:rPr>
        <w:t xml:space="preserve">เมื่อวันที่ </w:t>
      </w:r>
      <w:r w:rsidRPr="00236874">
        <w:rPr>
          <w:rFonts w:ascii="Angsana New" w:hAnsi="Angsana New"/>
          <w:color w:val="000000"/>
          <w:spacing w:val="5"/>
          <w:sz w:val="30"/>
          <w:szCs w:val="30"/>
        </w:rPr>
        <w:t xml:space="preserve">5 </w:t>
      </w:r>
      <w:r w:rsidRPr="00236874">
        <w:rPr>
          <w:rFonts w:ascii="Angsana New" w:hAnsi="Angsana New"/>
          <w:color w:val="000000"/>
          <w:spacing w:val="5"/>
          <w:sz w:val="30"/>
          <w:szCs w:val="30"/>
          <w:cs/>
        </w:rPr>
        <w:t>กรกฎาคม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2567 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โจทก์ในฐานะผู้จัดการมรดกร่วมยื่นฟ้องต่อศาลจังหวัดสระบุรี เป็นคดีหมายเลขดำที่ </w:t>
      </w:r>
      <w:r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br/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พ</w:t>
      </w:r>
      <w:r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E271/2567 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คำฟ้องขอเพิกถอนนิติกรรมการจดทะเบียนซื้อขายที่ดิน นส.</w:t>
      </w:r>
      <w:r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t>3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ก จำนวน </w:t>
      </w:r>
      <w:r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แปลง โดยบริษัทเป็นจำเลยที่ </w:t>
      </w:r>
      <w:r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 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เนื่องจาก ณ วันที่ </w:t>
      </w:r>
      <w:r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 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พฤศจิกายน </w:t>
      </w:r>
      <w:r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2566 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บริษัทซื้อที่ดินทั้ง </w:t>
      </w:r>
      <w:r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แปลงมาจากจำเลยที่ </w:t>
      </w:r>
      <w:r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มูลค่าซื้อขายที่ชำระแล้วจำนวน </w:t>
      </w:r>
      <w:r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50.56 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ล้านบาท</w:t>
      </w:r>
      <w:r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โดยโจกท์อ้างว่านิติกรรมดังกล่าวถือเป็นโมฆะ เนื่องจากการจดทะเบียนซื้อขายที่ดินทั้ง </w:t>
      </w:r>
      <w:r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แปลง เมื่อวันที่ </w:t>
      </w:r>
      <w:r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br/>
        <w:t xml:space="preserve">24 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มกราคม </w:t>
      </w:r>
      <w:r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2556 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นั้นฝ่า</w:t>
      </w:r>
      <w:r w:rsidRPr="0023687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ฝืน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กฎหมาย เนื่องจากเจ้าของกรรมสิทธิ์ที่ดินทั้ง </w:t>
      </w:r>
      <w:r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แปลงไม่ได้เดินทางไปสำนักงานที่ดิน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br/>
        <w:t xml:space="preserve">และไม่ได้มอบอำนาจให้บุคคลอื่นดำเนินการแทน โจทก์อ้างว่าการโอนสิทธิ์ในที่ดินทั้งสองแปลงนั้นไม่ชอบด้วยกฎหมาย ดังนั้นการโอนสิทธิ์ในวันที่ </w:t>
      </w:r>
      <w:r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3 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พฤศจิกายน </w:t>
      </w:r>
      <w:r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2566 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ระหว่างจำเลยที่ </w:t>
      </w:r>
      <w:r w:rsidRPr="00236874"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2 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>และบริษัทจึงตกเป็นโมฆะ จึงขอให้ศาลเพิกถอนการจดทะเบียนโอนนิติกรรมที่ดินทั้งสองแปลง</w:t>
      </w:r>
    </w:p>
    <w:p w14:paraId="4B837294" w14:textId="7825A9F2" w:rsidR="003F3E7D" w:rsidRPr="00236874" w:rsidRDefault="003F3E7D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  <w:r w:rsidRPr="0023687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วันที่ </w:t>
      </w:r>
      <w:r w:rsidRPr="00236874">
        <w:rPr>
          <w:rFonts w:ascii="Angsana New" w:hAnsi="Angsana New"/>
          <w:spacing w:val="-4"/>
          <w:sz w:val="30"/>
          <w:szCs w:val="30"/>
          <w:lang w:eastAsia="x-none"/>
        </w:rPr>
        <w:t xml:space="preserve">8 </w:t>
      </w:r>
      <w:r w:rsidRPr="00236874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ตุลาคม </w:t>
      </w:r>
      <w:r w:rsidRPr="00236874">
        <w:rPr>
          <w:rFonts w:ascii="Angsana New" w:hAnsi="Angsana New"/>
          <w:spacing w:val="-4"/>
          <w:sz w:val="30"/>
          <w:szCs w:val="30"/>
          <w:lang w:eastAsia="x-none"/>
        </w:rPr>
        <w:t>2567</w:t>
      </w:r>
      <w:r w:rsidRPr="00236874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 </w:t>
      </w:r>
      <w:r w:rsidRPr="0023687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ศาลนัดชี้สองสถานและกำหนดแนวทางคดี</w:t>
      </w:r>
      <w:r w:rsidRPr="00236874">
        <w:rPr>
          <w:rFonts w:ascii="Angsana New" w:hAnsi="Angsana New"/>
          <w:spacing w:val="-4"/>
          <w:sz w:val="30"/>
          <w:szCs w:val="30"/>
          <w:lang w:eastAsia="x-none"/>
        </w:rPr>
        <w:t xml:space="preserve"> </w:t>
      </w:r>
      <w:r w:rsidRPr="00236874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และกำหนดวันสืบพยานโจทก์และจำเลย</w:t>
      </w:r>
      <w:r w:rsidRPr="00236874">
        <w:rPr>
          <w:rFonts w:ascii="Angsana New" w:hAnsi="Angsana New"/>
          <w:spacing w:val="-4"/>
          <w:sz w:val="30"/>
          <w:szCs w:val="30"/>
          <w:lang w:eastAsia="x-none"/>
        </w:rPr>
        <w:br/>
      </w:r>
      <w:r w:rsidRPr="00236874">
        <w:rPr>
          <w:rFonts w:ascii="Angsana New" w:hAnsi="Angsana New" w:hint="cs"/>
          <w:spacing w:val="-4"/>
          <w:sz w:val="30"/>
          <w:szCs w:val="30"/>
          <w:cs/>
          <w:lang w:eastAsia="x-none"/>
        </w:rPr>
        <w:t xml:space="preserve">ในเดือนมกราคม </w:t>
      </w:r>
      <w:r w:rsidRPr="00236874">
        <w:rPr>
          <w:rFonts w:ascii="Angsana New" w:hAnsi="Angsana New"/>
          <w:spacing w:val="-4"/>
          <w:sz w:val="30"/>
          <w:szCs w:val="30"/>
          <w:lang w:eastAsia="x-none"/>
        </w:rPr>
        <w:t xml:space="preserve">2568 </w:t>
      </w:r>
      <w:r w:rsidRPr="00236874">
        <w:rPr>
          <w:rFonts w:ascii="Angsana New" w:hAnsi="Angsana New" w:hint="cs"/>
          <w:spacing w:val="-4"/>
          <w:sz w:val="30"/>
          <w:szCs w:val="30"/>
          <w:cs/>
          <w:lang w:eastAsia="x-none"/>
        </w:rPr>
        <w:t>โดยโจทก์และจำเลยจะนำพยานหลักฐานของตนเข้าสืบในวันดังกล่าว</w:t>
      </w:r>
    </w:p>
    <w:p w14:paraId="0CCF7E0C" w14:textId="77777777" w:rsidR="003F3E7D" w:rsidRPr="00E44DBF" w:rsidRDefault="003F3E7D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0F234384" w14:textId="77777777" w:rsidR="003F3E7D" w:rsidRPr="00236874" w:rsidRDefault="003F3E7D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23687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วันที่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236874">
        <w:rPr>
          <w:rFonts w:ascii="Angsana New" w:hAnsi="Angsana New"/>
          <w:spacing w:val="-4"/>
          <w:sz w:val="30"/>
          <w:szCs w:val="30"/>
          <w:lang w:eastAsia="x-none"/>
        </w:rPr>
        <w:t>21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23687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236874">
        <w:rPr>
          <w:rFonts w:ascii="Angsana New" w:hAnsi="Angsana New"/>
          <w:spacing w:val="-4"/>
          <w:sz w:val="30"/>
          <w:szCs w:val="30"/>
          <w:lang w:eastAsia="x-none"/>
        </w:rPr>
        <w:t>22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23687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มกราคม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236874">
        <w:rPr>
          <w:rFonts w:ascii="Angsana New" w:hAnsi="Angsana New"/>
          <w:spacing w:val="-4"/>
          <w:sz w:val="30"/>
          <w:szCs w:val="30"/>
          <w:lang w:eastAsia="x-none"/>
        </w:rPr>
        <w:t>2568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23687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ศาลจังหวัดสระบุรีสืบพยานโจทก์และจำเลยเสร็จสิ้นแล้ว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23687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ศาลได้นัดฟังคำพิพากษาในวันที่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236874">
        <w:rPr>
          <w:rFonts w:ascii="Angsana New" w:hAnsi="Angsana New"/>
          <w:spacing w:val="-4"/>
          <w:sz w:val="30"/>
          <w:szCs w:val="30"/>
          <w:lang w:eastAsia="x-none"/>
        </w:rPr>
        <w:t>28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23687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พฤษภาคม</w:t>
      </w:r>
      <w:r w:rsidRPr="0023687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236874">
        <w:rPr>
          <w:rFonts w:ascii="Angsana New" w:hAnsi="Angsana New"/>
          <w:spacing w:val="-4"/>
          <w:sz w:val="30"/>
          <w:szCs w:val="30"/>
          <w:lang w:eastAsia="x-none"/>
        </w:rPr>
        <w:t>2568</w:t>
      </w:r>
    </w:p>
    <w:p w14:paraId="56E1D86C" w14:textId="77777777" w:rsidR="003F3E7D" w:rsidRDefault="003F3E7D" w:rsidP="003F3E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18C6A189" w14:textId="12F9FC73" w:rsidR="00FC7356" w:rsidRPr="00E44DBF" w:rsidRDefault="00FC7356" w:rsidP="00FC7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E44DBF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วันที่ </w:t>
      </w:r>
      <w:r w:rsidRPr="00E44DBF">
        <w:rPr>
          <w:rFonts w:ascii="Angsana New" w:hAnsi="Angsana New"/>
          <w:spacing w:val="-4"/>
          <w:sz w:val="30"/>
          <w:szCs w:val="30"/>
          <w:lang w:val="x-none" w:eastAsia="x-none"/>
        </w:rPr>
        <w:t>28</w:t>
      </w:r>
      <w:r w:rsidRPr="00E44DBF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พฤษภาคม </w:t>
      </w:r>
      <w:r w:rsidR="008A1A77" w:rsidRPr="008A1A77">
        <w:rPr>
          <w:rFonts w:ascii="Angsana New" w:hAnsi="Angsana New" w:hint="cs"/>
          <w:spacing w:val="-4"/>
          <w:sz w:val="30"/>
          <w:szCs w:val="30"/>
          <w:lang w:eastAsia="x-none"/>
        </w:rPr>
        <w:t>2568</w:t>
      </w:r>
      <w:r w:rsidRPr="00E44DBF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ศาลจังหวัดสระบุรีมีคำพิพากษายกฟ้องโจทก์ เนื่องจากนิติกรรมการโอนขายที่ดินมีผลสมบูรณ์ตามกฎหมาย โจทก์ไม่อาจขอเพิกถอนนิติกรรมการขายที่ดินทั้งสองแปลง</w:t>
      </w:r>
    </w:p>
    <w:p w14:paraId="217757E5" w14:textId="77777777" w:rsidR="00FC7356" w:rsidRDefault="00FC7356" w:rsidP="00FC7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</w:p>
    <w:p w14:paraId="2216479F" w14:textId="2F89372A" w:rsidR="00FC7356" w:rsidRDefault="00E954CA" w:rsidP="00E95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E44DBF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วันที่ </w:t>
      </w:r>
      <w:r w:rsidRPr="00E44DBF">
        <w:rPr>
          <w:rFonts w:ascii="Angsana New" w:hAnsi="Angsana New"/>
          <w:spacing w:val="-4"/>
          <w:sz w:val="30"/>
          <w:szCs w:val="30"/>
          <w:lang w:val="x-none" w:eastAsia="x-none"/>
        </w:rPr>
        <w:t>2</w:t>
      </w:r>
      <w:r>
        <w:rPr>
          <w:rFonts w:ascii="Angsana New" w:hAnsi="Angsana New"/>
          <w:spacing w:val="-4"/>
          <w:sz w:val="30"/>
          <w:szCs w:val="30"/>
          <w:lang w:val="x-none" w:eastAsia="x-none"/>
        </w:rPr>
        <w:t>5</w:t>
      </w:r>
      <w:r w:rsidRPr="00E44DBF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</w:t>
      </w:r>
      <w:r w:rsidRPr="00E954C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กรกฎาคม</w:t>
      </w:r>
      <w:r w:rsidRPr="00E44DBF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</w:t>
      </w:r>
      <w:r w:rsidRPr="008A1A77">
        <w:rPr>
          <w:rFonts w:ascii="Angsana New" w:hAnsi="Angsana New" w:hint="cs"/>
          <w:spacing w:val="-4"/>
          <w:sz w:val="30"/>
          <w:szCs w:val="30"/>
          <w:lang w:eastAsia="x-none"/>
        </w:rPr>
        <w:t>2568</w:t>
      </w:r>
      <w:r w:rsidRPr="00E44DBF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 xml:space="preserve"> </w:t>
      </w:r>
      <w:r w:rsidR="00CA631F" w:rsidRPr="00CA631F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โจทก์</w:t>
      </w:r>
      <w:r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ได้</w:t>
      </w:r>
      <w:r w:rsidR="00CA631F" w:rsidRPr="00CA631F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ยื่นคำร้องขอขยายระยะเวลาอุทธรณ์</w:t>
      </w:r>
      <w:r w:rsidR="00CA631F" w:rsidRPr="00CA631F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CA631F" w:rsidRPr="00CA631F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ครั้งที่</w:t>
      </w:r>
      <w:r w:rsidR="00CA631F" w:rsidRPr="00CA631F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5D0073" w:rsidRPr="005D0073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="00CA631F" w:rsidRPr="00CA631F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CA631F" w:rsidRPr="00CA631F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โดยศาลอนุญาตให้ขยายไปถึงวันที่</w:t>
      </w:r>
      <w:r w:rsidR="00CA631F" w:rsidRPr="00CA631F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5D0073" w:rsidRPr="005D0073">
        <w:rPr>
          <w:rFonts w:ascii="Angsana New" w:hAnsi="Angsana New"/>
          <w:spacing w:val="-4"/>
          <w:sz w:val="30"/>
          <w:szCs w:val="30"/>
          <w:lang w:eastAsia="x-none"/>
        </w:rPr>
        <w:t>28</w:t>
      </w:r>
      <w:r w:rsidR="00CA631F" w:rsidRPr="00CA631F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CA631F" w:rsidRPr="00CA631F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สิงหาคม</w:t>
      </w:r>
      <w:r w:rsidR="00CA631F" w:rsidRPr="00CA631F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="005D0073" w:rsidRPr="005D0073">
        <w:rPr>
          <w:rFonts w:ascii="Angsana New" w:hAnsi="Angsana New"/>
          <w:spacing w:val="-4"/>
          <w:sz w:val="30"/>
          <w:szCs w:val="30"/>
          <w:lang w:eastAsia="x-none"/>
        </w:rPr>
        <w:t>2568</w:t>
      </w:r>
    </w:p>
    <w:p w14:paraId="6B598E9E" w14:textId="77777777" w:rsidR="00E954CA" w:rsidRPr="005D0073" w:rsidRDefault="00E954CA" w:rsidP="00E95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p w14:paraId="43CBA5D8" w14:textId="77777777" w:rsidR="00D1721E" w:rsidRDefault="00D1721E" w:rsidP="00D17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831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x-none" w:eastAsia="x-none"/>
        </w:rPr>
      </w:pP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อย่างไรก็ตาม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ทนายความผู้ดำเนินคดีมีความเห็นว่าโจทก์ไม่สามารถพิสูจน์หรือนำสืบพยานเพื่อหักล้างพยานเอกสาร</w:t>
      </w:r>
      <w:r>
        <w:rPr>
          <w:rFonts w:ascii="Angsana New" w:hAnsi="Angsana New"/>
          <w:spacing w:val="-4"/>
          <w:sz w:val="30"/>
          <w:szCs w:val="30"/>
          <w:lang w:val="x-none" w:eastAsia="x-none"/>
        </w:rPr>
        <w:t xml:space="preserve"> 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ของสำนักงานที่ดินให้ปรากฏชัดได้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ดังนั้นบริษัทจึงมีโอกาสชนะคดีนี้ได้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ฝ่ายบริหารพิจารณาว่าคดีดังกล่าวไม่มีผลต่อบริษัท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เนื่องจากบริษัทเป็นผู้ซื้อที่ดินพิพาททั้ง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แปลง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มาโดยสุจริต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เสียค่าตอบแทน</w:t>
      </w:r>
      <w:r w:rsidRPr="00010684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010684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และจด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ทะเบียนสิทธิโดยสุจริต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ย่อมต้องได้รับความคุ้มครองตามกฎหมาย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และหากศาลมีคำพิพากษาถึงที่สุดให้เพิกถอนนิติกรรมการซื้อขายที่ดินทั้ง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2B6599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แปลง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บริษัทมีสิทธิฟ้องเรียกร้องเอาราคาทรัพย์ที่ซื้อ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พร้อมทั้งค่าเสียหายที่เกิดขึ้นจากจำเลยที่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2B6599">
        <w:rPr>
          <w:rFonts w:ascii="Angsana New" w:hAnsi="Angsana New"/>
          <w:spacing w:val="-4"/>
          <w:sz w:val="30"/>
          <w:szCs w:val="30"/>
          <w:lang w:eastAsia="x-none"/>
        </w:rPr>
        <w:t>2</w:t>
      </w:r>
      <w:r w:rsidRPr="00AF395A">
        <w:rPr>
          <w:rFonts w:ascii="Angsana New" w:hAnsi="Angsana New"/>
          <w:spacing w:val="-4"/>
          <w:sz w:val="30"/>
          <w:szCs w:val="30"/>
          <w:cs/>
          <w:lang w:val="x-none" w:eastAsia="x-none"/>
        </w:rPr>
        <w:t xml:space="preserve"> </w:t>
      </w:r>
      <w:r w:rsidRPr="00AF395A">
        <w:rPr>
          <w:rFonts w:ascii="Angsana New" w:hAnsi="Angsana New" w:hint="cs"/>
          <w:spacing w:val="-4"/>
          <w:sz w:val="30"/>
          <w:szCs w:val="30"/>
          <w:cs/>
          <w:lang w:val="x-none" w:eastAsia="x-none"/>
        </w:rPr>
        <w:t>คืนได้</w:t>
      </w:r>
    </w:p>
    <w:p w14:paraId="4090909C" w14:textId="77777777" w:rsidR="00E954CA" w:rsidRPr="00E954CA" w:rsidRDefault="00E954CA" w:rsidP="00E95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eastAsia="x-none"/>
        </w:rPr>
      </w:pPr>
    </w:p>
    <w:sectPr w:rsidR="00E954CA" w:rsidRPr="00E954CA" w:rsidSect="00C640C6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DE928" w14:textId="77777777" w:rsidR="003072A1" w:rsidRDefault="003072A1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0F560D6E" w14:textId="77777777" w:rsidR="003072A1" w:rsidRDefault="003072A1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C640C6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B2AF4" w14:textId="77777777" w:rsidR="003072A1" w:rsidRDefault="003072A1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0B32992F" w14:textId="77777777" w:rsidR="003072A1" w:rsidRDefault="003072A1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448AE" w14:textId="77777777" w:rsidR="00856B0D" w:rsidRPr="00B34CCD" w:rsidRDefault="00856B0D" w:rsidP="00856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ผลิตภัณฑ์ตราเพชร</w:t>
    </w:r>
    <w:r w:rsidRPr="00D90C5B">
      <w:rPr>
        <w:rFonts w:ascii="Angsana New" w:hAnsi="Angsana New"/>
        <w:b/>
        <w:bCs/>
        <w:sz w:val="32"/>
        <w:szCs w:val="32"/>
        <w:cs/>
      </w:rPr>
      <w:t xml:space="preserve">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A44F428" w14:textId="77777777" w:rsidR="00856B0D" w:rsidRPr="008C507D" w:rsidRDefault="00856B0D" w:rsidP="00856B0D">
    <w:pPr>
      <w:pStyle w:val="Heading5"/>
      <w:rPr>
        <w:rFonts w:ascii="Angsana New" w:hAnsi="Angsana New"/>
      </w:rPr>
    </w:pPr>
    <w:r w:rsidRPr="00D90C5B">
      <w:rPr>
        <w:rFonts w:ascii="Angsana New" w:hAnsi="Angsana New"/>
        <w:cs/>
      </w:rPr>
      <w:t>หมายเหตุประกอบงบการเงิน</w:t>
    </w:r>
    <w:r>
      <w:rPr>
        <w:rFonts w:ascii="Angsana New" w:hAnsi="Angsana New" w:hint="cs"/>
        <w:cs/>
      </w:rPr>
      <w:t>ระหว่างกาลแบบย่อ</w:t>
    </w:r>
  </w:p>
  <w:p w14:paraId="22577E2C" w14:textId="387D46C7" w:rsidR="00856B0D" w:rsidRDefault="00856B0D" w:rsidP="00856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60E70">
      <w:rPr>
        <w:rFonts w:ascii="Angsana New" w:hAnsi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="00795B8C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860E70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860E70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40C3B">
      <w:rPr>
        <w:rFonts w:ascii="Angsana New" w:hAnsi="Angsana New"/>
        <w:b/>
        <w:bCs/>
        <w:sz w:val="32"/>
        <w:szCs w:val="32"/>
      </w:rPr>
      <w:t>3</w:t>
    </w:r>
    <w:r w:rsidR="00795B8C">
      <w:rPr>
        <w:rFonts w:ascii="Angsana New" w:hAnsi="Angsana New"/>
        <w:b/>
        <w:bCs/>
        <w:sz w:val="32"/>
        <w:szCs w:val="32"/>
      </w:rPr>
      <w:t>0</w:t>
    </w:r>
    <w:r w:rsidR="00340C3B">
      <w:rPr>
        <w:rFonts w:ascii="Angsana New" w:hAnsi="Angsana New"/>
        <w:b/>
        <w:bCs/>
        <w:sz w:val="32"/>
        <w:szCs w:val="32"/>
      </w:rPr>
      <w:t xml:space="preserve"> </w:t>
    </w:r>
    <w:r w:rsidR="00340C3B">
      <w:rPr>
        <w:rFonts w:ascii="Angsana New" w:hAnsi="Angsana New" w:hint="cs"/>
        <w:b/>
        <w:bCs/>
        <w:sz w:val="32"/>
        <w:szCs w:val="32"/>
        <w:cs/>
      </w:rPr>
      <w:t>ม</w:t>
    </w:r>
    <w:r w:rsidR="00795B8C">
      <w:rPr>
        <w:rFonts w:ascii="Angsana New" w:hAnsi="Angsana New" w:hint="cs"/>
        <w:b/>
        <w:bCs/>
        <w:sz w:val="32"/>
        <w:szCs w:val="32"/>
        <w:cs/>
      </w:rPr>
      <w:t>ิถุนายน</w:t>
    </w:r>
    <w:r w:rsidR="00340C3B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340C3B">
      <w:rPr>
        <w:rFonts w:ascii="Angsana New" w:hAnsi="Angsana New"/>
        <w:b/>
        <w:bCs/>
        <w:sz w:val="32"/>
        <w:szCs w:val="32"/>
      </w:rPr>
      <w:t>256</w:t>
    </w:r>
    <w:r w:rsidR="00A80791">
      <w:rPr>
        <w:rFonts w:ascii="Angsana New" w:hAnsi="Angsana New"/>
        <w:b/>
        <w:bCs/>
        <w:sz w:val="32"/>
        <w:szCs w:val="32"/>
      </w:rPr>
      <w:t>8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88E5FB2" w14:textId="77777777" w:rsidR="007F6C42" w:rsidRPr="007A52D5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4694392"/>
    <w:multiLevelType w:val="hybridMultilevel"/>
    <w:tmpl w:val="E8383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7005719"/>
    <w:multiLevelType w:val="hybridMultilevel"/>
    <w:tmpl w:val="7C30A8AE"/>
    <w:lvl w:ilvl="0" w:tplc="0D04C76E">
      <w:start w:val="8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9BA1F64"/>
    <w:multiLevelType w:val="hybridMultilevel"/>
    <w:tmpl w:val="823CC854"/>
    <w:lvl w:ilvl="0" w:tplc="F000CB16">
      <w:start w:val="16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231491">
    <w:abstractNumId w:val="6"/>
  </w:num>
  <w:num w:numId="2" w16cid:durableId="193809457">
    <w:abstractNumId w:val="5"/>
  </w:num>
  <w:num w:numId="3" w16cid:durableId="1342900350">
    <w:abstractNumId w:val="9"/>
  </w:num>
  <w:num w:numId="4" w16cid:durableId="1351377621">
    <w:abstractNumId w:val="7"/>
  </w:num>
  <w:num w:numId="5" w16cid:durableId="2144955687">
    <w:abstractNumId w:val="8"/>
  </w:num>
  <w:num w:numId="6" w16cid:durableId="1697805144">
    <w:abstractNumId w:val="3"/>
  </w:num>
  <w:num w:numId="7" w16cid:durableId="1583375093">
    <w:abstractNumId w:val="2"/>
  </w:num>
  <w:num w:numId="8" w16cid:durableId="864908804">
    <w:abstractNumId w:val="0"/>
  </w:num>
  <w:num w:numId="9" w16cid:durableId="670715866">
    <w:abstractNumId w:val="1"/>
  </w:num>
  <w:num w:numId="10" w16cid:durableId="2099208699">
    <w:abstractNumId w:val="4"/>
  </w:num>
  <w:num w:numId="11" w16cid:durableId="1396394704">
    <w:abstractNumId w:val="15"/>
  </w:num>
  <w:num w:numId="12" w16cid:durableId="1073236447">
    <w:abstractNumId w:val="11"/>
  </w:num>
  <w:num w:numId="13" w16cid:durableId="2041392982">
    <w:abstractNumId w:val="19"/>
  </w:num>
  <w:num w:numId="14" w16cid:durableId="566962859">
    <w:abstractNumId w:val="13"/>
  </w:num>
  <w:num w:numId="15" w16cid:durableId="1664161429">
    <w:abstractNumId w:val="16"/>
  </w:num>
  <w:num w:numId="16" w16cid:durableId="1752775585">
    <w:abstractNumId w:val="18"/>
  </w:num>
  <w:num w:numId="17" w16cid:durableId="83958603">
    <w:abstractNumId w:val="17"/>
  </w:num>
  <w:num w:numId="18" w16cid:durableId="290324976">
    <w:abstractNumId w:val="20"/>
  </w:num>
  <w:num w:numId="19" w16cid:durableId="1969118365">
    <w:abstractNumId w:val="14"/>
  </w:num>
  <w:num w:numId="20" w16cid:durableId="2014718096">
    <w:abstractNumId w:val="21"/>
  </w:num>
  <w:num w:numId="21" w16cid:durableId="503058465">
    <w:abstractNumId w:val="12"/>
  </w:num>
  <w:num w:numId="22" w16cid:durableId="752363295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389"/>
    <w:rsid w:val="00002C9A"/>
    <w:rsid w:val="00002CE4"/>
    <w:rsid w:val="0000332D"/>
    <w:rsid w:val="00003FEC"/>
    <w:rsid w:val="00004C81"/>
    <w:rsid w:val="00004D64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1688"/>
    <w:rsid w:val="00012042"/>
    <w:rsid w:val="0001353D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6966"/>
    <w:rsid w:val="00017128"/>
    <w:rsid w:val="0001725A"/>
    <w:rsid w:val="00017BBE"/>
    <w:rsid w:val="0002011D"/>
    <w:rsid w:val="00021635"/>
    <w:rsid w:val="00021AB1"/>
    <w:rsid w:val="00022459"/>
    <w:rsid w:val="00022F95"/>
    <w:rsid w:val="000231D0"/>
    <w:rsid w:val="00024045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1B4A"/>
    <w:rsid w:val="00031BB3"/>
    <w:rsid w:val="000321C6"/>
    <w:rsid w:val="0003389B"/>
    <w:rsid w:val="000339AD"/>
    <w:rsid w:val="000340A9"/>
    <w:rsid w:val="0003411A"/>
    <w:rsid w:val="0003526A"/>
    <w:rsid w:val="000352D1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47939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7D4"/>
    <w:rsid w:val="00091C22"/>
    <w:rsid w:val="0009238A"/>
    <w:rsid w:val="00092676"/>
    <w:rsid w:val="00092D70"/>
    <w:rsid w:val="00093013"/>
    <w:rsid w:val="0009319A"/>
    <w:rsid w:val="00093553"/>
    <w:rsid w:val="000937ED"/>
    <w:rsid w:val="00093AB3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3AE"/>
    <w:rsid w:val="00097DAD"/>
    <w:rsid w:val="000A13D8"/>
    <w:rsid w:val="000A1CF8"/>
    <w:rsid w:val="000A2E33"/>
    <w:rsid w:val="000A32B1"/>
    <w:rsid w:val="000A3BC3"/>
    <w:rsid w:val="000A4959"/>
    <w:rsid w:val="000A6342"/>
    <w:rsid w:val="000A6740"/>
    <w:rsid w:val="000A6AE7"/>
    <w:rsid w:val="000A70AD"/>
    <w:rsid w:val="000A71F8"/>
    <w:rsid w:val="000A739D"/>
    <w:rsid w:val="000A74A2"/>
    <w:rsid w:val="000A7582"/>
    <w:rsid w:val="000A76BD"/>
    <w:rsid w:val="000A7A21"/>
    <w:rsid w:val="000B0058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13CF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711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5C2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067FA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694C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016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1FD3"/>
    <w:rsid w:val="001327A4"/>
    <w:rsid w:val="001331A8"/>
    <w:rsid w:val="00133269"/>
    <w:rsid w:val="001334A1"/>
    <w:rsid w:val="00134BF8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EA5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949"/>
    <w:rsid w:val="00150BD5"/>
    <w:rsid w:val="00150F17"/>
    <w:rsid w:val="00150FB8"/>
    <w:rsid w:val="00151370"/>
    <w:rsid w:val="001514AB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658"/>
    <w:rsid w:val="00157C60"/>
    <w:rsid w:val="00157D6C"/>
    <w:rsid w:val="001602EB"/>
    <w:rsid w:val="00160AAA"/>
    <w:rsid w:val="00160BCB"/>
    <w:rsid w:val="00160FF1"/>
    <w:rsid w:val="00161184"/>
    <w:rsid w:val="00161915"/>
    <w:rsid w:val="00161A0B"/>
    <w:rsid w:val="001622F6"/>
    <w:rsid w:val="001623EA"/>
    <w:rsid w:val="001625FB"/>
    <w:rsid w:val="00162701"/>
    <w:rsid w:val="0016296E"/>
    <w:rsid w:val="0016301E"/>
    <w:rsid w:val="00163387"/>
    <w:rsid w:val="00164165"/>
    <w:rsid w:val="001643B6"/>
    <w:rsid w:val="00164488"/>
    <w:rsid w:val="001645A3"/>
    <w:rsid w:val="00164871"/>
    <w:rsid w:val="00164AFB"/>
    <w:rsid w:val="0016539C"/>
    <w:rsid w:val="001658F5"/>
    <w:rsid w:val="00165944"/>
    <w:rsid w:val="00165AB0"/>
    <w:rsid w:val="00165C15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21F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1F8"/>
    <w:rsid w:val="00185DC4"/>
    <w:rsid w:val="001861C8"/>
    <w:rsid w:val="0018665C"/>
    <w:rsid w:val="00186B9B"/>
    <w:rsid w:val="00187D12"/>
    <w:rsid w:val="0019035A"/>
    <w:rsid w:val="00191113"/>
    <w:rsid w:val="001912D7"/>
    <w:rsid w:val="001914E2"/>
    <w:rsid w:val="001915A8"/>
    <w:rsid w:val="001918D1"/>
    <w:rsid w:val="00191BD7"/>
    <w:rsid w:val="00192B7F"/>
    <w:rsid w:val="00192FD3"/>
    <w:rsid w:val="0019329C"/>
    <w:rsid w:val="00194364"/>
    <w:rsid w:val="00194C78"/>
    <w:rsid w:val="00195A80"/>
    <w:rsid w:val="00195C71"/>
    <w:rsid w:val="00195CA0"/>
    <w:rsid w:val="00196566"/>
    <w:rsid w:val="00196944"/>
    <w:rsid w:val="0019755B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E0C"/>
    <w:rsid w:val="001A3F75"/>
    <w:rsid w:val="001A4032"/>
    <w:rsid w:val="001A435B"/>
    <w:rsid w:val="001A4470"/>
    <w:rsid w:val="001A4610"/>
    <w:rsid w:val="001A473A"/>
    <w:rsid w:val="001A67A0"/>
    <w:rsid w:val="001A67DB"/>
    <w:rsid w:val="001A7448"/>
    <w:rsid w:val="001A7694"/>
    <w:rsid w:val="001A7877"/>
    <w:rsid w:val="001A7DD0"/>
    <w:rsid w:val="001A7FDC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014B"/>
    <w:rsid w:val="001C1E9E"/>
    <w:rsid w:val="001C2299"/>
    <w:rsid w:val="001C22B6"/>
    <w:rsid w:val="001C2586"/>
    <w:rsid w:val="001C2934"/>
    <w:rsid w:val="001C3896"/>
    <w:rsid w:val="001C3914"/>
    <w:rsid w:val="001C3EB9"/>
    <w:rsid w:val="001C421F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6EDA"/>
    <w:rsid w:val="001C7E31"/>
    <w:rsid w:val="001C7FB5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4DE1"/>
    <w:rsid w:val="001D6A07"/>
    <w:rsid w:val="001D777B"/>
    <w:rsid w:val="001D7DD0"/>
    <w:rsid w:val="001D7E6D"/>
    <w:rsid w:val="001E030D"/>
    <w:rsid w:val="001E0691"/>
    <w:rsid w:val="001E0C7E"/>
    <w:rsid w:val="001E0D0D"/>
    <w:rsid w:val="001E1F51"/>
    <w:rsid w:val="001E2B70"/>
    <w:rsid w:val="001E343D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E7EED"/>
    <w:rsid w:val="001F05C8"/>
    <w:rsid w:val="001F0B97"/>
    <w:rsid w:val="001F0E66"/>
    <w:rsid w:val="001F1540"/>
    <w:rsid w:val="001F174F"/>
    <w:rsid w:val="001F1854"/>
    <w:rsid w:val="001F266A"/>
    <w:rsid w:val="001F2C74"/>
    <w:rsid w:val="001F3565"/>
    <w:rsid w:val="001F3590"/>
    <w:rsid w:val="001F3B34"/>
    <w:rsid w:val="001F3CD2"/>
    <w:rsid w:val="001F407D"/>
    <w:rsid w:val="001F433A"/>
    <w:rsid w:val="001F4D24"/>
    <w:rsid w:val="001F5193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0CC4"/>
    <w:rsid w:val="002014AD"/>
    <w:rsid w:val="00201847"/>
    <w:rsid w:val="00201E5C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0D37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3C1E"/>
    <w:rsid w:val="00213E38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0F21"/>
    <w:rsid w:val="00221070"/>
    <w:rsid w:val="00222144"/>
    <w:rsid w:val="00222727"/>
    <w:rsid w:val="002230BD"/>
    <w:rsid w:val="00224118"/>
    <w:rsid w:val="002246AC"/>
    <w:rsid w:val="00224E76"/>
    <w:rsid w:val="002251F7"/>
    <w:rsid w:val="00225738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0D9F"/>
    <w:rsid w:val="00231458"/>
    <w:rsid w:val="00231678"/>
    <w:rsid w:val="00232645"/>
    <w:rsid w:val="0023393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874"/>
    <w:rsid w:val="00236EC7"/>
    <w:rsid w:val="002372C4"/>
    <w:rsid w:val="00237541"/>
    <w:rsid w:val="00237D45"/>
    <w:rsid w:val="002401B8"/>
    <w:rsid w:val="00240BDC"/>
    <w:rsid w:val="002417AE"/>
    <w:rsid w:val="00241A2B"/>
    <w:rsid w:val="00241E06"/>
    <w:rsid w:val="00241E81"/>
    <w:rsid w:val="0024223B"/>
    <w:rsid w:val="00242CB2"/>
    <w:rsid w:val="00242F74"/>
    <w:rsid w:val="00243C27"/>
    <w:rsid w:val="002443C8"/>
    <w:rsid w:val="0024451F"/>
    <w:rsid w:val="00244ACC"/>
    <w:rsid w:val="0024553C"/>
    <w:rsid w:val="002456BC"/>
    <w:rsid w:val="0024602E"/>
    <w:rsid w:val="00246323"/>
    <w:rsid w:val="00246574"/>
    <w:rsid w:val="00247623"/>
    <w:rsid w:val="00247876"/>
    <w:rsid w:val="002479A1"/>
    <w:rsid w:val="00247B28"/>
    <w:rsid w:val="00247EEA"/>
    <w:rsid w:val="0025085F"/>
    <w:rsid w:val="00250A52"/>
    <w:rsid w:val="00250E5F"/>
    <w:rsid w:val="00250EEE"/>
    <w:rsid w:val="002515E2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7A7"/>
    <w:rsid w:val="00256EF5"/>
    <w:rsid w:val="00256FF4"/>
    <w:rsid w:val="00257655"/>
    <w:rsid w:val="00257F0E"/>
    <w:rsid w:val="00260293"/>
    <w:rsid w:val="00260D54"/>
    <w:rsid w:val="00261184"/>
    <w:rsid w:val="00261198"/>
    <w:rsid w:val="00262079"/>
    <w:rsid w:val="0026239E"/>
    <w:rsid w:val="0026289C"/>
    <w:rsid w:val="00262DFC"/>
    <w:rsid w:val="002634AD"/>
    <w:rsid w:val="00263A98"/>
    <w:rsid w:val="002644CD"/>
    <w:rsid w:val="0026461C"/>
    <w:rsid w:val="00264D2F"/>
    <w:rsid w:val="00265762"/>
    <w:rsid w:val="00265D75"/>
    <w:rsid w:val="00265D78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5937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C76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121"/>
    <w:rsid w:val="002A43EB"/>
    <w:rsid w:val="002A43FA"/>
    <w:rsid w:val="002A45F0"/>
    <w:rsid w:val="002A4AD2"/>
    <w:rsid w:val="002A4EDC"/>
    <w:rsid w:val="002A5158"/>
    <w:rsid w:val="002A641D"/>
    <w:rsid w:val="002A643F"/>
    <w:rsid w:val="002A6AC8"/>
    <w:rsid w:val="002A6B8E"/>
    <w:rsid w:val="002A6D1B"/>
    <w:rsid w:val="002A7324"/>
    <w:rsid w:val="002A7A62"/>
    <w:rsid w:val="002B16CD"/>
    <w:rsid w:val="002B20F3"/>
    <w:rsid w:val="002B220E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91B"/>
    <w:rsid w:val="002C2CF6"/>
    <w:rsid w:val="002C34C1"/>
    <w:rsid w:val="002C35D8"/>
    <w:rsid w:val="002C3A6E"/>
    <w:rsid w:val="002C47D5"/>
    <w:rsid w:val="002C4992"/>
    <w:rsid w:val="002C49BB"/>
    <w:rsid w:val="002C51D2"/>
    <w:rsid w:val="002C606B"/>
    <w:rsid w:val="002C6331"/>
    <w:rsid w:val="002C68AE"/>
    <w:rsid w:val="002C742A"/>
    <w:rsid w:val="002C7967"/>
    <w:rsid w:val="002C798D"/>
    <w:rsid w:val="002C7F31"/>
    <w:rsid w:val="002C7FA9"/>
    <w:rsid w:val="002D01F3"/>
    <w:rsid w:val="002D0AFC"/>
    <w:rsid w:val="002D1161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77"/>
    <w:rsid w:val="002D7AF3"/>
    <w:rsid w:val="002E07D6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3CE2"/>
    <w:rsid w:val="002E4331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0DF6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2A1"/>
    <w:rsid w:val="0030780B"/>
    <w:rsid w:val="00307875"/>
    <w:rsid w:val="0030789C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CA3"/>
    <w:rsid w:val="00313E1A"/>
    <w:rsid w:val="00313F39"/>
    <w:rsid w:val="00314002"/>
    <w:rsid w:val="003140FD"/>
    <w:rsid w:val="00314597"/>
    <w:rsid w:val="00314A1F"/>
    <w:rsid w:val="00314ACB"/>
    <w:rsid w:val="00314D61"/>
    <w:rsid w:val="00314E88"/>
    <w:rsid w:val="00315644"/>
    <w:rsid w:val="00315B71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87D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0E0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19"/>
    <w:rsid w:val="00337CD2"/>
    <w:rsid w:val="00340233"/>
    <w:rsid w:val="003402CC"/>
    <w:rsid w:val="003404AC"/>
    <w:rsid w:val="00340C3B"/>
    <w:rsid w:val="00341062"/>
    <w:rsid w:val="0034115E"/>
    <w:rsid w:val="00341859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FA5"/>
    <w:rsid w:val="00346C18"/>
    <w:rsid w:val="0034722A"/>
    <w:rsid w:val="00347475"/>
    <w:rsid w:val="003474C7"/>
    <w:rsid w:val="0034773D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2FE"/>
    <w:rsid w:val="00357DC8"/>
    <w:rsid w:val="00360061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2C46"/>
    <w:rsid w:val="00363523"/>
    <w:rsid w:val="00363C14"/>
    <w:rsid w:val="00363C51"/>
    <w:rsid w:val="00363C74"/>
    <w:rsid w:val="00364B5A"/>
    <w:rsid w:val="00364BF6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639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4CA5"/>
    <w:rsid w:val="00385613"/>
    <w:rsid w:val="00385FA2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2828"/>
    <w:rsid w:val="00393460"/>
    <w:rsid w:val="00393939"/>
    <w:rsid w:val="00393A6A"/>
    <w:rsid w:val="00393C51"/>
    <w:rsid w:val="00393CD7"/>
    <w:rsid w:val="00393E07"/>
    <w:rsid w:val="003942DC"/>
    <w:rsid w:val="00394568"/>
    <w:rsid w:val="00395A1D"/>
    <w:rsid w:val="00396551"/>
    <w:rsid w:val="00397446"/>
    <w:rsid w:val="0039748F"/>
    <w:rsid w:val="003978B7"/>
    <w:rsid w:val="00397F4D"/>
    <w:rsid w:val="003A08DB"/>
    <w:rsid w:val="003A146F"/>
    <w:rsid w:val="003A16DB"/>
    <w:rsid w:val="003A16EF"/>
    <w:rsid w:val="003A21D8"/>
    <w:rsid w:val="003A2831"/>
    <w:rsid w:val="003A30F3"/>
    <w:rsid w:val="003A3294"/>
    <w:rsid w:val="003A3715"/>
    <w:rsid w:val="003A4109"/>
    <w:rsid w:val="003A4450"/>
    <w:rsid w:val="003A4B05"/>
    <w:rsid w:val="003A4EB8"/>
    <w:rsid w:val="003A4FAD"/>
    <w:rsid w:val="003A5D12"/>
    <w:rsid w:val="003A7117"/>
    <w:rsid w:val="003A7879"/>
    <w:rsid w:val="003A79EB"/>
    <w:rsid w:val="003A7CFA"/>
    <w:rsid w:val="003A7E69"/>
    <w:rsid w:val="003A7FBB"/>
    <w:rsid w:val="003B0008"/>
    <w:rsid w:val="003B05BA"/>
    <w:rsid w:val="003B0A58"/>
    <w:rsid w:val="003B0BC3"/>
    <w:rsid w:val="003B0FA5"/>
    <w:rsid w:val="003B114F"/>
    <w:rsid w:val="003B1B35"/>
    <w:rsid w:val="003B213D"/>
    <w:rsid w:val="003B31B6"/>
    <w:rsid w:val="003B32C3"/>
    <w:rsid w:val="003B37CA"/>
    <w:rsid w:val="003B388D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0D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1F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45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3E7D"/>
    <w:rsid w:val="003F4376"/>
    <w:rsid w:val="003F4FCC"/>
    <w:rsid w:val="003F5563"/>
    <w:rsid w:val="003F562D"/>
    <w:rsid w:val="003F5896"/>
    <w:rsid w:val="003F5D4E"/>
    <w:rsid w:val="003F66AD"/>
    <w:rsid w:val="003F67A1"/>
    <w:rsid w:val="003F7047"/>
    <w:rsid w:val="003F7AA5"/>
    <w:rsid w:val="003F7C3B"/>
    <w:rsid w:val="003F7DA0"/>
    <w:rsid w:val="003F7EFB"/>
    <w:rsid w:val="00400373"/>
    <w:rsid w:val="0040049B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2F35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7B1"/>
    <w:rsid w:val="0043089D"/>
    <w:rsid w:val="00430969"/>
    <w:rsid w:val="00431220"/>
    <w:rsid w:val="0043213A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3A7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38B5"/>
    <w:rsid w:val="0047471E"/>
    <w:rsid w:val="004757DB"/>
    <w:rsid w:val="00475CE8"/>
    <w:rsid w:val="00475D99"/>
    <w:rsid w:val="00475EFC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2F28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8F3"/>
    <w:rsid w:val="00487C03"/>
    <w:rsid w:val="0049044F"/>
    <w:rsid w:val="004907DA"/>
    <w:rsid w:val="0049088C"/>
    <w:rsid w:val="00490AC7"/>
    <w:rsid w:val="00491474"/>
    <w:rsid w:val="00491BE1"/>
    <w:rsid w:val="00492227"/>
    <w:rsid w:val="00492401"/>
    <w:rsid w:val="0049248A"/>
    <w:rsid w:val="00492521"/>
    <w:rsid w:val="00492A83"/>
    <w:rsid w:val="00492E4B"/>
    <w:rsid w:val="004930F0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97DEA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44AD"/>
    <w:rsid w:val="004A4C65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AAB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304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10D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C7FE6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E7DBE"/>
    <w:rsid w:val="004F05A4"/>
    <w:rsid w:val="004F0619"/>
    <w:rsid w:val="004F089B"/>
    <w:rsid w:val="004F1775"/>
    <w:rsid w:val="004F195E"/>
    <w:rsid w:val="004F209F"/>
    <w:rsid w:val="004F248A"/>
    <w:rsid w:val="004F25CA"/>
    <w:rsid w:val="004F2A50"/>
    <w:rsid w:val="004F2E6F"/>
    <w:rsid w:val="004F3B61"/>
    <w:rsid w:val="004F3CD3"/>
    <w:rsid w:val="004F3E11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13F"/>
    <w:rsid w:val="00501BBB"/>
    <w:rsid w:val="00502610"/>
    <w:rsid w:val="00502ECB"/>
    <w:rsid w:val="0050434E"/>
    <w:rsid w:val="0050495E"/>
    <w:rsid w:val="00504BB8"/>
    <w:rsid w:val="00504CEE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1B4"/>
    <w:rsid w:val="00513302"/>
    <w:rsid w:val="005137AB"/>
    <w:rsid w:val="00513BD7"/>
    <w:rsid w:val="0051403A"/>
    <w:rsid w:val="005141BF"/>
    <w:rsid w:val="005149A2"/>
    <w:rsid w:val="005153B3"/>
    <w:rsid w:val="00515627"/>
    <w:rsid w:val="00515A51"/>
    <w:rsid w:val="005165A5"/>
    <w:rsid w:val="0052002F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9D6"/>
    <w:rsid w:val="00526B11"/>
    <w:rsid w:val="00526B9F"/>
    <w:rsid w:val="005271EC"/>
    <w:rsid w:val="005276E2"/>
    <w:rsid w:val="0052773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75C"/>
    <w:rsid w:val="00541B69"/>
    <w:rsid w:val="005424D1"/>
    <w:rsid w:val="0054279C"/>
    <w:rsid w:val="00542A58"/>
    <w:rsid w:val="00542CA1"/>
    <w:rsid w:val="005437F2"/>
    <w:rsid w:val="00544594"/>
    <w:rsid w:val="00544B7E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E87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3F34"/>
    <w:rsid w:val="0056464F"/>
    <w:rsid w:val="00564716"/>
    <w:rsid w:val="00564829"/>
    <w:rsid w:val="005654C8"/>
    <w:rsid w:val="00565A25"/>
    <w:rsid w:val="00566450"/>
    <w:rsid w:val="00566943"/>
    <w:rsid w:val="00566EE2"/>
    <w:rsid w:val="005672E1"/>
    <w:rsid w:val="00567670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1A1E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7F2"/>
    <w:rsid w:val="00581B61"/>
    <w:rsid w:val="00581BA9"/>
    <w:rsid w:val="00581CD0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6CD3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B96"/>
    <w:rsid w:val="00595EB0"/>
    <w:rsid w:val="00596177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F07"/>
    <w:rsid w:val="005B535F"/>
    <w:rsid w:val="005B58C7"/>
    <w:rsid w:val="005B605A"/>
    <w:rsid w:val="005B669D"/>
    <w:rsid w:val="005B66E3"/>
    <w:rsid w:val="005B729B"/>
    <w:rsid w:val="005B7438"/>
    <w:rsid w:val="005B7C51"/>
    <w:rsid w:val="005B7ED5"/>
    <w:rsid w:val="005B7ED9"/>
    <w:rsid w:val="005C0440"/>
    <w:rsid w:val="005C0CAB"/>
    <w:rsid w:val="005C0D81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073"/>
    <w:rsid w:val="005D023B"/>
    <w:rsid w:val="005D03F0"/>
    <w:rsid w:val="005D0409"/>
    <w:rsid w:val="005D0D48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40D"/>
    <w:rsid w:val="005E0D44"/>
    <w:rsid w:val="005E1274"/>
    <w:rsid w:val="005E1BF6"/>
    <w:rsid w:val="005E222D"/>
    <w:rsid w:val="005E281C"/>
    <w:rsid w:val="005E388D"/>
    <w:rsid w:val="005E3C72"/>
    <w:rsid w:val="005E4E3E"/>
    <w:rsid w:val="005E56E2"/>
    <w:rsid w:val="005E5928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3FD2"/>
    <w:rsid w:val="006343A2"/>
    <w:rsid w:val="00634542"/>
    <w:rsid w:val="00634A89"/>
    <w:rsid w:val="0063509D"/>
    <w:rsid w:val="00635191"/>
    <w:rsid w:val="00635244"/>
    <w:rsid w:val="00635312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B27"/>
    <w:rsid w:val="00670F12"/>
    <w:rsid w:val="00672385"/>
    <w:rsid w:val="006726C2"/>
    <w:rsid w:val="006729C4"/>
    <w:rsid w:val="0067314D"/>
    <w:rsid w:val="006735B2"/>
    <w:rsid w:val="00673986"/>
    <w:rsid w:val="006739CD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88E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5A8D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03A9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980"/>
    <w:rsid w:val="006A3A3C"/>
    <w:rsid w:val="006A3B86"/>
    <w:rsid w:val="006A3EBF"/>
    <w:rsid w:val="006A463B"/>
    <w:rsid w:val="006A498D"/>
    <w:rsid w:val="006A5270"/>
    <w:rsid w:val="006A5BDE"/>
    <w:rsid w:val="006A607D"/>
    <w:rsid w:val="006A6975"/>
    <w:rsid w:val="006A6D32"/>
    <w:rsid w:val="006A721C"/>
    <w:rsid w:val="006A7A0B"/>
    <w:rsid w:val="006B049B"/>
    <w:rsid w:val="006B0538"/>
    <w:rsid w:val="006B066E"/>
    <w:rsid w:val="006B0C0E"/>
    <w:rsid w:val="006B0E79"/>
    <w:rsid w:val="006B15B6"/>
    <w:rsid w:val="006B1AD0"/>
    <w:rsid w:val="006B23ED"/>
    <w:rsid w:val="006B2674"/>
    <w:rsid w:val="006B2B08"/>
    <w:rsid w:val="006B2B25"/>
    <w:rsid w:val="006B36C1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B7BD2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649"/>
    <w:rsid w:val="006C5C75"/>
    <w:rsid w:val="006C6269"/>
    <w:rsid w:val="006C6C24"/>
    <w:rsid w:val="006C7A22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4D22"/>
    <w:rsid w:val="006D59B8"/>
    <w:rsid w:val="006D63AC"/>
    <w:rsid w:val="006D6DB9"/>
    <w:rsid w:val="006D6E9F"/>
    <w:rsid w:val="006D6F8A"/>
    <w:rsid w:val="006D71B7"/>
    <w:rsid w:val="006D7949"/>
    <w:rsid w:val="006D7B05"/>
    <w:rsid w:val="006E00A1"/>
    <w:rsid w:val="006E011D"/>
    <w:rsid w:val="006E0D2B"/>
    <w:rsid w:val="006E0DC8"/>
    <w:rsid w:val="006E0F04"/>
    <w:rsid w:val="006E130F"/>
    <w:rsid w:val="006E2CB6"/>
    <w:rsid w:val="006E33A2"/>
    <w:rsid w:val="006E38D6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425"/>
    <w:rsid w:val="007058E9"/>
    <w:rsid w:val="00705902"/>
    <w:rsid w:val="007059F8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644"/>
    <w:rsid w:val="00711E0B"/>
    <w:rsid w:val="00711F1E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0758"/>
    <w:rsid w:val="00721DDC"/>
    <w:rsid w:val="00722363"/>
    <w:rsid w:val="00722685"/>
    <w:rsid w:val="007232AA"/>
    <w:rsid w:val="00723394"/>
    <w:rsid w:val="0072377C"/>
    <w:rsid w:val="00723F09"/>
    <w:rsid w:val="00723FA6"/>
    <w:rsid w:val="007244D1"/>
    <w:rsid w:val="0072546B"/>
    <w:rsid w:val="00725A3E"/>
    <w:rsid w:val="00725DC4"/>
    <w:rsid w:val="007264A8"/>
    <w:rsid w:val="00727515"/>
    <w:rsid w:val="007277DB"/>
    <w:rsid w:val="00727BF6"/>
    <w:rsid w:val="00727D42"/>
    <w:rsid w:val="007304FF"/>
    <w:rsid w:val="00730825"/>
    <w:rsid w:val="007308F1"/>
    <w:rsid w:val="00730AD1"/>
    <w:rsid w:val="00730F77"/>
    <w:rsid w:val="0073168E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3707A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3FE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1B"/>
    <w:rsid w:val="007570E9"/>
    <w:rsid w:val="00757658"/>
    <w:rsid w:val="00757C40"/>
    <w:rsid w:val="00760302"/>
    <w:rsid w:val="00760F6A"/>
    <w:rsid w:val="00761619"/>
    <w:rsid w:val="00761920"/>
    <w:rsid w:val="00761D54"/>
    <w:rsid w:val="007622ED"/>
    <w:rsid w:val="00762527"/>
    <w:rsid w:val="007628E7"/>
    <w:rsid w:val="00762907"/>
    <w:rsid w:val="00762CF8"/>
    <w:rsid w:val="00762E45"/>
    <w:rsid w:val="0076337F"/>
    <w:rsid w:val="00763752"/>
    <w:rsid w:val="00763FDE"/>
    <w:rsid w:val="00764B81"/>
    <w:rsid w:val="0076510C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6A0"/>
    <w:rsid w:val="00771761"/>
    <w:rsid w:val="00771883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35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8AE"/>
    <w:rsid w:val="0079297A"/>
    <w:rsid w:val="00792EAD"/>
    <w:rsid w:val="00793028"/>
    <w:rsid w:val="00794125"/>
    <w:rsid w:val="0079426E"/>
    <w:rsid w:val="0079437D"/>
    <w:rsid w:val="00794BAD"/>
    <w:rsid w:val="00795B8C"/>
    <w:rsid w:val="00795D7E"/>
    <w:rsid w:val="00795DE3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531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775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6B6"/>
    <w:rsid w:val="007D282F"/>
    <w:rsid w:val="007D3057"/>
    <w:rsid w:val="007D32CD"/>
    <w:rsid w:val="007D3550"/>
    <w:rsid w:val="007D4140"/>
    <w:rsid w:val="007D4239"/>
    <w:rsid w:val="007D44AB"/>
    <w:rsid w:val="007D4818"/>
    <w:rsid w:val="007D4C73"/>
    <w:rsid w:val="007D5265"/>
    <w:rsid w:val="007D551B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7E2"/>
    <w:rsid w:val="007E0A7D"/>
    <w:rsid w:val="007E1271"/>
    <w:rsid w:val="007E141C"/>
    <w:rsid w:val="007E147F"/>
    <w:rsid w:val="007E1D67"/>
    <w:rsid w:val="007E2021"/>
    <w:rsid w:val="007E2214"/>
    <w:rsid w:val="007E25E1"/>
    <w:rsid w:val="007E2BA6"/>
    <w:rsid w:val="007E2E5C"/>
    <w:rsid w:val="007E329F"/>
    <w:rsid w:val="007E3B27"/>
    <w:rsid w:val="007E3BD5"/>
    <w:rsid w:val="007E41DE"/>
    <w:rsid w:val="007E43AC"/>
    <w:rsid w:val="007E45B3"/>
    <w:rsid w:val="007E4928"/>
    <w:rsid w:val="007E49D6"/>
    <w:rsid w:val="007E4AE0"/>
    <w:rsid w:val="007E4AFD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6D8C"/>
    <w:rsid w:val="007F7184"/>
    <w:rsid w:val="007F7E50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2D6"/>
    <w:rsid w:val="008044EC"/>
    <w:rsid w:val="0080583E"/>
    <w:rsid w:val="00805EF0"/>
    <w:rsid w:val="008062DC"/>
    <w:rsid w:val="00806E84"/>
    <w:rsid w:val="008079B6"/>
    <w:rsid w:val="00807AC1"/>
    <w:rsid w:val="00807AF4"/>
    <w:rsid w:val="0081092A"/>
    <w:rsid w:val="00810C99"/>
    <w:rsid w:val="00810E87"/>
    <w:rsid w:val="00810F10"/>
    <w:rsid w:val="00810F8E"/>
    <w:rsid w:val="00811891"/>
    <w:rsid w:val="00811D0D"/>
    <w:rsid w:val="00811F3F"/>
    <w:rsid w:val="008120E5"/>
    <w:rsid w:val="00813502"/>
    <w:rsid w:val="0081372D"/>
    <w:rsid w:val="00813B38"/>
    <w:rsid w:val="00813BF6"/>
    <w:rsid w:val="00813F9A"/>
    <w:rsid w:val="0081443B"/>
    <w:rsid w:val="00815255"/>
    <w:rsid w:val="00816446"/>
    <w:rsid w:val="00816917"/>
    <w:rsid w:val="00817465"/>
    <w:rsid w:val="008175F5"/>
    <w:rsid w:val="008178A4"/>
    <w:rsid w:val="00817B40"/>
    <w:rsid w:val="00817BD1"/>
    <w:rsid w:val="00817C15"/>
    <w:rsid w:val="0082045F"/>
    <w:rsid w:val="00820799"/>
    <w:rsid w:val="008209A1"/>
    <w:rsid w:val="00820A8B"/>
    <w:rsid w:val="00820D68"/>
    <w:rsid w:val="00820FF6"/>
    <w:rsid w:val="00821689"/>
    <w:rsid w:val="008219B6"/>
    <w:rsid w:val="00821FDB"/>
    <w:rsid w:val="008224DE"/>
    <w:rsid w:val="0082259E"/>
    <w:rsid w:val="008230FA"/>
    <w:rsid w:val="0082324F"/>
    <w:rsid w:val="00823AE9"/>
    <w:rsid w:val="00823DDF"/>
    <w:rsid w:val="008242F0"/>
    <w:rsid w:val="0082527B"/>
    <w:rsid w:val="008252D7"/>
    <w:rsid w:val="008259A8"/>
    <w:rsid w:val="0082670A"/>
    <w:rsid w:val="00826964"/>
    <w:rsid w:val="00826C29"/>
    <w:rsid w:val="00827085"/>
    <w:rsid w:val="008271AB"/>
    <w:rsid w:val="008273D3"/>
    <w:rsid w:val="00827888"/>
    <w:rsid w:val="00827D72"/>
    <w:rsid w:val="00830834"/>
    <w:rsid w:val="008310DF"/>
    <w:rsid w:val="00831222"/>
    <w:rsid w:val="008324AE"/>
    <w:rsid w:val="008337E0"/>
    <w:rsid w:val="00833FE9"/>
    <w:rsid w:val="00834314"/>
    <w:rsid w:val="008345B3"/>
    <w:rsid w:val="00834978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618"/>
    <w:rsid w:val="0084282B"/>
    <w:rsid w:val="00842C1E"/>
    <w:rsid w:val="00842EDC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495"/>
    <w:rsid w:val="00847608"/>
    <w:rsid w:val="00847B91"/>
    <w:rsid w:val="00850604"/>
    <w:rsid w:val="00850710"/>
    <w:rsid w:val="00850A15"/>
    <w:rsid w:val="00850A17"/>
    <w:rsid w:val="00850DC2"/>
    <w:rsid w:val="0085126F"/>
    <w:rsid w:val="00851949"/>
    <w:rsid w:val="00851D31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749"/>
    <w:rsid w:val="00856B0D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C90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4F40"/>
    <w:rsid w:val="008852F1"/>
    <w:rsid w:val="008872B7"/>
    <w:rsid w:val="00887C4D"/>
    <w:rsid w:val="00887E14"/>
    <w:rsid w:val="00890AAD"/>
    <w:rsid w:val="00890BAC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75C"/>
    <w:rsid w:val="008A11FB"/>
    <w:rsid w:val="008A180B"/>
    <w:rsid w:val="008A18E7"/>
    <w:rsid w:val="008A1910"/>
    <w:rsid w:val="008A1A77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4FE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3DA9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A0D"/>
    <w:rsid w:val="008D7A28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116"/>
    <w:rsid w:val="008E35A0"/>
    <w:rsid w:val="008E364C"/>
    <w:rsid w:val="008E3F74"/>
    <w:rsid w:val="008E3FCB"/>
    <w:rsid w:val="008E439D"/>
    <w:rsid w:val="008E4F16"/>
    <w:rsid w:val="008E503D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0BE"/>
    <w:rsid w:val="008F31ED"/>
    <w:rsid w:val="008F34A1"/>
    <w:rsid w:val="008F3876"/>
    <w:rsid w:val="008F433B"/>
    <w:rsid w:val="008F4472"/>
    <w:rsid w:val="008F4FBF"/>
    <w:rsid w:val="008F5949"/>
    <w:rsid w:val="008F5DBE"/>
    <w:rsid w:val="008F5F90"/>
    <w:rsid w:val="008F649F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206"/>
    <w:rsid w:val="00904316"/>
    <w:rsid w:val="00904547"/>
    <w:rsid w:val="00904FAE"/>
    <w:rsid w:val="00905768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463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E9F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02F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2770D"/>
    <w:rsid w:val="009310AA"/>
    <w:rsid w:val="009318C1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5B8"/>
    <w:rsid w:val="0093672A"/>
    <w:rsid w:val="009368D3"/>
    <w:rsid w:val="00936C94"/>
    <w:rsid w:val="00937583"/>
    <w:rsid w:val="0094011D"/>
    <w:rsid w:val="00940811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7F6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14E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5CB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D1C"/>
    <w:rsid w:val="00977E0B"/>
    <w:rsid w:val="00980675"/>
    <w:rsid w:val="00980EEA"/>
    <w:rsid w:val="009813D5"/>
    <w:rsid w:val="009816DE"/>
    <w:rsid w:val="00981841"/>
    <w:rsid w:val="00981F76"/>
    <w:rsid w:val="00982018"/>
    <w:rsid w:val="00982161"/>
    <w:rsid w:val="009821F5"/>
    <w:rsid w:val="009825E0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B97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0BE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92D"/>
    <w:rsid w:val="009C1B90"/>
    <w:rsid w:val="009C1D5B"/>
    <w:rsid w:val="009C1EAD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5D25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79B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262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4311"/>
    <w:rsid w:val="009E5564"/>
    <w:rsid w:val="009E58FC"/>
    <w:rsid w:val="009E5AEB"/>
    <w:rsid w:val="009E5DBA"/>
    <w:rsid w:val="009E60F0"/>
    <w:rsid w:val="009E66BA"/>
    <w:rsid w:val="009E77D1"/>
    <w:rsid w:val="009F0136"/>
    <w:rsid w:val="009F09F4"/>
    <w:rsid w:val="009F1267"/>
    <w:rsid w:val="009F129F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9F77FF"/>
    <w:rsid w:val="00A000E9"/>
    <w:rsid w:val="00A00334"/>
    <w:rsid w:val="00A00ACE"/>
    <w:rsid w:val="00A01CD4"/>
    <w:rsid w:val="00A01D2F"/>
    <w:rsid w:val="00A027E7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846"/>
    <w:rsid w:val="00A05BA3"/>
    <w:rsid w:val="00A06338"/>
    <w:rsid w:val="00A063B5"/>
    <w:rsid w:val="00A0643E"/>
    <w:rsid w:val="00A071B9"/>
    <w:rsid w:val="00A07208"/>
    <w:rsid w:val="00A100D8"/>
    <w:rsid w:val="00A1020B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62"/>
    <w:rsid w:val="00A16AF2"/>
    <w:rsid w:val="00A16EEB"/>
    <w:rsid w:val="00A17BE6"/>
    <w:rsid w:val="00A2057A"/>
    <w:rsid w:val="00A206CE"/>
    <w:rsid w:val="00A21161"/>
    <w:rsid w:val="00A21411"/>
    <w:rsid w:val="00A2183E"/>
    <w:rsid w:val="00A221A5"/>
    <w:rsid w:val="00A222A8"/>
    <w:rsid w:val="00A225CF"/>
    <w:rsid w:val="00A229AE"/>
    <w:rsid w:val="00A22A0D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6721"/>
    <w:rsid w:val="00A2739D"/>
    <w:rsid w:val="00A2768C"/>
    <w:rsid w:val="00A2786F"/>
    <w:rsid w:val="00A305BE"/>
    <w:rsid w:val="00A308DA"/>
    <w:rsid w:val="00A309C2"/>
    <w:rsid w:val="00A3164D"/>
    <w:rsid w:val="00A31C26"/>
    <w:rsid w:val="00A31D95"/>
    <w:rsid w:val="00A32D36"/>
    <w:rsid w:val="00A331BC"/>
    <w:rsid w:val="00A3320E"/>
    <w:rsid w:val="00A33BE3"/>
    <w:rsid w:val="00A34DEB"/>
    <w:rsid w:val="00A357D0"/>
    <w:rsid w:val="00A36E15"/>
    <w:rsid w:val="00A400D2"/>
    <w:rsid w:val="00A402B4"/>
    <w:rsid w:val="00A40421"/>
    <w:rsid w:val="00A40D55"/>
    <w:rsid w:val="00A41012"/>
    <w:rsid w:val="00A41067"/>
    <w:rsid w:val="00A41168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47840"/>
    <w:rsid w:val="00A47978"/>
    <w:rsid w:val="00A50374"/>
    <w:rsid w:val="00A50B77"/>
    <w:rsid w:val="00A512DC"/>
    <w:rsid w:val="00A5136C"/>
    <w:rsid w:val="00A516BE"/>
    <w:rsid w:val="00A51A74"/>
    <w:rsid w:val="00A51DDA"/>
    <w:rsid w:val="00A5232D"/>
    <w:rsid w:val="00A52337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26F4"/>
    <w:rsid w:val="00A63644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67FB8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0791"/>
    <w:rsid w:val="00A81384"/>
    <w:rsid w:val="00A81556"/>
    <w:rsid w:val="00A81BF5"/>
    <w:rsid w:val="00A82929"/>
    <w:rsid w:val="00A838E3"/>
    <w:rsid w:val="00A840C1"/>
    <w:rsid w:val="00A85B50"/>
    <w:rsid w:val="00A85EA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0AE5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D67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1F67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5D15"/>
    <w:rsid w:val="00AA68F6"/>
    <w:rsid w:val="00AA71DF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37A9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165A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3AA"/>
    <w:rsid w:val="00AE68C1"/>
    <w:rsid w:val="00AE6E4F"/>
    <w:rsid w:val="00AE7439"/>
    <w:rsid w:val="00AE753A"/>
    <w:rsid w:val="00AE75E0"/>
    <w:rsid w:val="00AE7C47"/>
    <w:rsid w:val="00AE7E28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39BB"/>
    <w:rsid w:val="00AF45DA"/>
    <w:rsid w:val="00AF5025"/>
    <w:rsid w:val="00AF56A5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614"/>
    <w:rsid w:val="00B25DEB"/>
    <w:rsid w:val="00B26A03"/>
    <w:rsid w:val="00B26A29"/>
    <w:rsid w:val="00B27691"/>
    <w:rsid w:val="00B278DA"/>
    <w:rsid w:val="00B30472"/>
    <w:rsid w:val="00B30DCB"/>
    <w:rsid w:val="00B30F39"/>
    <w:rsid w:val="00B31148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BE0"/>
    <w:rsid w:val="00B35FFA"/>
    <w:rsid w:val="00B360D7"/>
    <w:rsid w:val="00B36FF0"/>
    <w:rsid w:val="00B37737"/>
    <w:rsid w:val="00B40254"/>
    <w:rsid w:val="00B40762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76"/>
    <w:rsid w:val="00B45185"/>
    <w:rsid w:val="00B45496"/>
    <w:rsid w:val="00B4592B"/>
    <w:rsid w:val="00B46792"/>
    <w:rsid w:val="00B470C9"/>
    <w:rsid w:val="00B47DAE"/>
    <w:rsid w:val="00B47E24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156"/>
    <w:rsid w:val="00B5346C"/>
    <w:rsid w:val="00B53619"/>
    <w:rsid w:val="00B53C3C"/>
    <w:rsid w:val="00B53CAF"/>
    <w:rsid w:val="00B54061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9CA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8B2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4BD6"/>
    <w:rsid w:val="00B75522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399"/>
    <w:rsid w:val="00B8066F"/>
    <w:rsid w:val="00B808ED"/>
    <w:rsid w:val="00B80D5D"/>
    <w:rsid w:val="00B81857"/>
    <w:rsid w:val="00B81B0B"/>
    <w:rsid w:val="00B82011"/>
    <w:rsid w:val="00B8231A"/>
    <w:rsid w:val="00B824EE"/>
    <w:rsid w:val="00B82526"/>
    <w:rsid w:val="00B82B5F"/>
    <w:rsid w:val="00B82C02"/>
    <w:rsid w:val="00B82E37"/>
    <w:rsid w:val="00B82FB4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5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507"/>
    <w:rsid w:val="00BA0708"/>
    <w:rsid w:val="00BA09FE"/>
    <w:rsid w:val="00BA0A82"/>
    <w:rsid w:val="00BA1A7E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1A5"/>
    <w:rsid w:val="00BA5ECC"/>
    <w:rsid w:val="00BA6472"/>
    <w:rsid w:val="00BA6D3F"/>
    <w:rsid w:val="00BA6D50"/>
    <w:rsid w:val="00BA6ED6"/>
    <w:rsid w:val="00BA7331"/>
    <w:rsid w:val="00BB0630"/>
    <w:rsid w:val="00BB0D27"/>
    <w:rsid w:val="00BB0EE0"/>
    <w:rsid w:val="00BB1886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B7889"/>
    <w:rsid w:val="00BC0202"/>
    <w:rsid w:val="00BC072C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2F9"/>
    <w:rsid w:val="00BC4B4B"/>
    <w:rsid w:val="00BC502D"/>
    <w:rsid w:val="00BC5043"/>
    <w:rsid w:val="00BC57B2"/>
    <w:rsid w:val="00BC5818"/>
    <w:rsid w:val="00BC65E6"/>
    <w:rsid w:val="00BD1D0C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3EBC"/>
    <w:rsid w:val="00BD4E81"/>
    <w:rsid w:val="00BD56C1"/>
    <w:rsid w:val="00BD5D19"/>
    <w:rsid w:val="00BD5D87"/>
    <w:rsid w:val="00BD5DFA"/>
    <w:rsid w:val="00BD6354"/>
    <w:rsid w:val="00BD6B26"/>
    <w:rsid w:val="00BD6E4A"/>
    <w:rsid w:val="00BD713D"/>
    <w:rsid w:val="00BD7193"/>
    <w:rsid w:val="00BE062C"/>
    <w:rsid w:val="00BE08C8"/>
    <w:rsid w:val="00BE0C0B"/>
    <w:rsid w:val="00BE0E99"/>
    <w:rsid w:val="00BE170C"/>
    <w:rsid w:val="00BE1A1D"/>
    <w:rsid w:val="00BE1EE9"/>
    <w:rsid w:val="00BE298C"/>
    <w:rsid w:val="00BE2BF4"/>
    <w:rsid w:val="00BE2FD4"/>
    <w:rsid w:val="00BE34F0"/>
    <w:rsid w:val="00BE3AB5"/>
    <w:rsid w:val="00BE3C8F"/>
    <w:rsid w:val="00BE431F"/>
    <w:rsid w:val="00BE43A0"/>
    <w:rsid w:val="00BE462F"/>
    <w:rsid w:val="00BE4AAB"/>
    <w:rsid w:val="00BE4B3E"/>
    <w:rsid w:val="00BE4B62"/>
    <w:rsid w:val="00BE5707"/>
    <w:rsid w:val="00BE5EE7"/>
    <w:rsid w:val="00BE650E"/>
    <w:rsid w:val="00BE6D5E"/>
    <w:rsid w:val="00BE76E7"/>
    <w:rsid w:val="00BF0C7B"/>
    <w:rsid w:val="00BF0D31"/>
    <w:rsid w:val="00BF0D48"/>
    <w:rsid w:val="00BF1E64"/>
    <w:rsid w:val="00BF2B6E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096"/>
    <w:rsid w:val="00C07702"/>
    <w:rsid w:val="00C078C6"/>
    <w:rsid w:val="00C07C1F"/>
    <w:rsid w:val="00C10290"/>
    <w:rsid w:val="00C10E8D"/>
    <w:rsid w:val="00C112AF"/>
    <w:rsid w:val="00C11CBD"/>
    <w:rsid w:val="00C1279D"/>
    <w:rsid w:val="00C12894"/>
    <w:rsid w:val="00C12B03"/>
    <w:rsid w:val="00C12E8F"/>
    <w:rsid w:val="00C12F5D"/>
    <w:rsid w:val="00C13742"/>
    <w:rsid w:val="00C1390D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88"/>
    <w:rsid w:val="00C246E1"/>
    <w:rsid w:val="00C24CC5"/>
    <w:rsid w:val="00C25075"/>
    <w:rsid w:val="00C2520D"/>
    <w:rsid w:val="00C262D7"/>
    <w:rsid w:val="00C2683C"/>
    <w:rsid w:val="00C26FBA"/>
    <w:rsid w:val="00C27F0C"/>
    <w:rsid w:val="00C27F43"/>
    <w:rsid w:val="00C308C1"/>
    <w:rsid w:val="00C311BF"/>
    <w:rsid w:val="00C311E6"/>
    <w:rsid w:val="00C31D01"/>
    <w:rsid w:val="00C31D7B"/>
    <w:rsid w:val="00C323D8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856"/>
    <w:rsid w:val="00C37D6F"/>
    <w:rsid w:val="00C400EB"/>
    <w:rsid w:val="00C40472"/>
    <w:rsid w:val="00C40517"/>
    <w:rsid w:val="00C406CD"/>
    <w:rsid w:val="00C40AD2"/>
    <w:rsid w:val="00C40E5F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529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1F48"/>
    <w:rsid w:val="00C52283"/>
    <w:rsid w:val="00C52C66"/>
    <w:rsid w:val="00C52F3D"/>
    <w:rsid w:val="00C53AA6"/>
    <w:rsid w:val="00C53E88"/>
    <w:rsid w:val="00C54093"/>
    <w:rsid w:val="00C54119"/>
    <w:rsid w:val="00C54A35"/>
    <w:rsid w:val="00C54B96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0C6"/>
    <w:rsid w:val="00C64186"/>
    <w:rsid w:val="00C645D5"/>
    <w:rsid w:val="00C6695F"/>
    <w:rsid w:val="00C67ABF"/>
    <w:rsid w:val="00C67D6A"/>
    <w:rsid w:val="00C67EB6"/>
    <w:rsid w:val="00C70BCD"/>
    <w:rsid w:val="00C71361"/>
    <w:rsid w:val="00C71558"/>
    <w:rsid w:val="00C715F6"/>
    <w:rsid w:val="00C7175C"/>
    <w:rsid w:val="00C71D86"/>
    <w:rsid w:val="00C71FBA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22E"/>
    <w:rsid w:val="00C75675"/>
    <w:rsid w:val="00C7601D"/>
    <w:rsid w:val="00C761FA"/>
    <w:rsid w:val="00C76A65"/>
    <w:rsid w:val="00C76D57"/>
    <w:rsid w:val="00C7712F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5792"/>
    <w:rsid w:val="00C86489"/>
    <w:rsid w:val="00C865A8"/>
    <w:rsid w:val="00C86685"/>
    <w:rsid w:val="00C86A0B"/>
    <w:rsid w:val="00C87EE5"/>
    <w:rsid w:val="00C90097"/>
    <w:rsid w:val="00C90116"/>
    <w:rsid w:val="00C90B44"/>
    <w:rsid w:val="00C91110"/>
    <w:rsid w:val="00C91252"/>
    <w:rsid w:val="00C91DFF"/>
    <w:rsid w:val="00C921B3"/>
    <w:rsid w:val="00C92A51"/>
    <w:rsid w:val="00C92A70"/>
    <w:rsid w:val="00C92C3D"/>
    <w:rsid w:val="00C934CB"/>
    <w:rsid w:val="00C938B0"/>
    <w:rsid w:val="00C93970"/>
    <w:rsid w:val="00C93A85"/>
    <w:rsid w:val="00C9443A"/>
    <w:rsid w:val="00C94B58"/>
    <w:rsid w:val="00C94D8F"/>
    <w:rsid w:val="00C953B3"/>
    <w:rsid w:val="00C95BBB"/>
    <w:rsid w:val="00C95D53"/>
    <w:rsid w:val="00C960D5"/>
    <w:rsid w:val="00C96448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31F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322"/>
    <w:rsid w:val="00CB43FA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0FAD"/>
    <w:rsid w:val="00CC1138"/>
    <w:rsid w:val="00CC11D9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181"/>
    <w:rsid w:val="00CD25E3"/>
    <w:rsid w:val="00CD27FF"/>
    <w:rsid w:val="00CD34DE"/>
    <w:rsid w:val="00CD356F"/>
    <w:rsid w:val="00CD370D"/>
    <w:rsid w:val="00CD4B86"/>
    <w:rsid w:val="00CD4EEC"/>
    <w:rsid w:val="00CD56C9"/>
    <w:rsid w:val="00CD5C5A"/>
    <w:rsid w:val="00CD5F90"/>
    <w:rsid w:val="00CD65DD"/>
    <w:rsid w:val="00CD7D86"/>
    <w:rsid w:val="00CE022A"/>
    <w:rsid w:val="00CE07D7"/>
    <w:rsid w:val="00CE16E2"/>
    <w:rsid w:val="00CE1951"/>
    <w:rsid w:val="00CE1BFD"/>
    <w:rsid w:val="00CE2530"/>
    <w:rsid w:val="00CE253F"/>
    <w:rsid w:val="00CE2B82"/>
    <w:rsid w:val="00CE3694"/>
    <w:rsid w:val="00CE55C1"/>
    <w:rsid w:val="00CE5954"/>
    <w:rsid w:val="00CE6015"/>
    <w:rsid w:val="00CE61F7"/>
    <w:rsid w:val="00CE6527"/>
    <w:rsid w:val="00CE6AAD"/>
    <w:rsid w:val="00CE6C0B"/>
    <w:rsid w:val="00CE6CFE"/>
    <w:rsid w:val="00CE7376"/>
    <w:rsid w:val="00CE7C73"/>
    <w:rsid w:val="00CE7DD6"/>
    <w:rsid w:val="00CF03D4"/>
    <w:rsid w:val="00CF08FB"/>
    <w:rsid w:val="00CF0927"/>
    <w:rsid w:val="00CF1ECC"/>
    <w:rsid w:val="00CF1F05"/>
    <w:rsid w:val="00CF236F"/>
    <w:rsid w:val="00CF2B24"/>
    <w:rsid w:val="00CF34E8"/>
    <w:rsid w:val="00CF375D"/>
    <w:rsid w:val="00CF3990"/>
    <w:rsid w:val="00CF3CDE"/>
    <w:rsid w:val="00CF4072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C76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324"/>
    <w:rsid w:val="00D11637"/>
    <w:rsid w:val="00D118F7"/>
    <w:rsid w:val="00D11D6E"/>
    <w:rsid w:val="00D135EB"/>
    <w:rsid w:val="00D139BD"/>
    <w:rsid w:val="00D13A8B"/>
    <w:rsid w:val="00D13DE2"/>
    <w:rsid w:val="00D1404E"/>
    <w:rsid w:val="00D14219"/>
    <w:rsid w:val="00D147A8"/>
    <w:rsid w:val="00D14E0F"/>
    <w:rsid w:val="00D15054"/>
    <w:rsid w:val="00D153CD"/>
    <w:rsid w:val="00D15AE2"/>
    <w:rsid w:val="00D15B06"/>
    <w:rsid w:val="00D16900"/>
    <w:rsid w:val="00D16DE8"/>
    <w:rsid w:val="00D1721E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1C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D0C"/>
    <w:rsid w:val="00D41D47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50F"/>
    <w:rsid w:val="00D436F4"/>
    <w:rsid w:val="00D43754"/>
    <w:rsid w:val="00D445D2"/>
    <w:rsid w:val="00D446CE"/>
    <w:rsid w:val="00D45129"/>
    <w:rsid w:val="00D45750"/>
    <w:rsid w:val="00D45DE3"/>
    <w:rsid w:val="00D464CD"/>
    <w:rsid w:val="00D47456"/>
    <w:rsid w:val="00D475AB"/>
    <w:rsid w:val="00D47D1E"/>
    <w:rsid w:val="00D47D95"/>
    <w:rsid w:val="00D47DEC"/>
    <w:rsid w:val="00D50155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20F"/>
    <w:rsid w:val="00D55755"/>
    <w:rsid w:val="00D5589C"/>
    <w:rsid w:val="00D56357"/>
    <w:rsid w:val="00D56461"/>
    <w:rsid w:val="00D56692"/>
    <w:rsid w:val="00D56D8B"/>
    <w:rsid w:val="00D56E54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0B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4874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1164"/>
    <w:rsid w:val="00D92025"/>
    <w:rsid w:val="00D924E3"/>
    <w:rsid w:val="00D924F8"/>
    <w:rsid w:val="00D92CD0"/>
    <w:rsid w:val="00D93FFC"/>
    <w:rsid w:val="00D94199"/>
    <w:rsid w:val="00D94681"/>
    <w:rsid w:val="00D94889"/>
    <w:rsid w:val="00D94B2C"/>
    <w:rsid w:val="00D94DCB"/>
    <w:rsid w:val="00D9519D"/>
    <w:rsid w:val="00D9556E"/>
    <w:rsid w:val="00D95621"/>
    <w:rsid w:val="00D95A8E"/>
    <w:rsid w:val="00D96164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106"/>
    <w:rsid w:val="00DB58C3"/>
    <w:rsid w:val="00DB5FAF"/>
    <w:rsid w:val="00DB60E2"/>
    <w:rsid w:val="00DB771A"/>
    <w:rsid w:val="00DB7A44"/>
    <w:rsid w:val="00DB7DD3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C6BE1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E0"/>
    <w:rsid w:val="00DE03F4"/>
    <w:rsid w:val="00DE0CEB"/>
    <w:rsid w:val="00DE142C"/>
    <w:rsid w:val="00DE158B"/>
    <w:rsid w:val="00DE1602"/>
    <w:rsid w:val="00DE17AD"/>
    <w:rsid w:val="00DE1AD9"/>
    <w:rsid w:val="00DE29BA"/>
    <w:rsid w:val="00DE2B6C"/>
    <w:rsid w:val="00DE2BF2"/>
    <w:rsid w:val="00DE2C65"/>
    <w:rsid w:val="00DE31FC"/>
    <w:rsid w:val="00DE3F2D"/>
    <w:rsid w:val="00DE3F71"/>
    <w:rsid w:val="00DE489C"/>
    <w:rsid w:val="00DE50BE"/>
    <w:rsid w:val="00DE513D"/>
    <w:rsid w:val="00DE52AE"/>
    <w:rsid w:val="00DE54EC"/>
    <w:rsid w:val="00DE5836"/>
    <w:rsid w:val="00DE5A85"/>
    <w:rsid w:val="00DE5D47"/>
    <w:rsid w:val="00DE63AC"/>
    <w:rsid w:val="00DE67BE"/>
    <w:rsid w:val="00DE7596"/>
    <w:rsid w:val="00DE7E27"/>
    <w:rsid w:val="00DE7F02"/>
    <w:rsid w:val="00DE7F51"/>
    <w:rsid w:val="00DF00B5"/>
    <w:rsid w:val="00DF0D2C"/>
    <w:rsid w:val="00DF10C2"/>
    <w:rsid w:val="00DF1A28"/>
    <w:rsid w:val="00DF242C"/>
    <w:rsid w:val="00DF242D"/>
    <w:rsid w:val="00DF271D"/>
    <w:rsid w:val="00DF3031"/>
    <w:rsid w:val="00DF320A"/>
    <w:rsid w:val="00DF32D6"/>
    <w:rsid w:val="00DF372B"/>
    <w:rsid w:val="00DF38C6"/>
    <w:rsid w:val="00DF3961"/>
    <w:rsid w:val="00DF58C0"/>
    <w:rsid w:val="00DF60C2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3E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17DC2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294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37C4E"/>
    <w:rsid w:val="00E410C8"/>
    <w:rsid w:val="00E41224"/>
    <w:rsid w:val="00E41472"/>
    <w:rsid w:val="00E41F9F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BF"/>
    <w:rsid w:val="00E44DF5"/>
    <w:rsid w:val="00E44EE8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BB3"/>
    <w:rsid w:val="00E53D27"/>
    <w:rsid w:val="00E53E6D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0CB0"/>
    <w:rsid w:val="00E71146"/>
    <w:rsid w:val="00E713C4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4A5"/>
    <w:rsid w:val="00E757D8"/>
    <w:rsid w:val="00E75D10"/>
    <w:rsid w:val="00E7641D"/>
    <w:rsid w:val="00E7659A"/>
    <w:rsid w:val="00E76769"/>
    <w:rsid w:val="00E7768C"/>
    <w:rsid w:val="00E77F8D"/>
    <w:rsid w:val="00E80023"/>
    <w:rsid w:val="00E805BB"/>
    <w:rsid w:val="00E805F1"/>
    <w:rsid w:val="00E81044"/>
    <w:rsid w:val="00E812C9"/>
    <w:rsid w:val="00E82072"/>
    <w:rsid w:val="00E82150"/>
    <w:rsid w:val="00E829ED"/>
    <w:rsid w:val="00E82D88"/>
    <w:rsid w:val="00E82E90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4CA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672"/>
    <w:rsid w:val="00EA2A46"/>
    <w:rsid w:val="00EA2C5F"/>
    <w:rsid w:val="00EA3216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6C5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71E"/>
    <w:rsid w:val="00EB5D07"/>
    <w:rsid w:val="00EB64F5"/>
    <w:rsid w:val="00EB6632"/>
    <w:rsid w:val="00EB75EB"/>
    <w:rsid w:val="00EC0187"/>
    <w:rsid w:val="00EC0CF3"/>
    <w:rsid w:val="00EC0EA8"/>
    <w:rsid w:val="00EC131F"/>
    <w:rsid w:val="00EC14EE"/>
    <w:rsid w:val="00EC174F"/>
    <w:rsid w:val="00EC1845"/>
    <w:rsid w:val="00EC2C37"/>
    <w:rsid w:val="00EC2CE5"/>
    <w:rsid w:val="00EC35C3"/>
    <w:rsid w:val="00EC3878"/>
    <w:rsid w:val="00EC4484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2D4A"/>
    <w:rsid w:val="00ED3837"/>
    <w:rsid w:val="00ED49F9"/>
    <w:rsid w:val="00ED4CAB"/>
    <w:rsid w:val="00ED5002"/>
    <w:rsid w:val="00ED5CD1"/>
    <w:rsid w:val="00ED5DF6"/>
    <w:rsid w:val="00ED5E15"/>
    <w:rsid w:val="00ED5EE8"/>
    <w:rsid w:val="00ED6169"/>
    <w:rsid w:val="00ED68E0"/>
    <w:rsid w:val="00ED7054"/>
    <w:rsid w:val="00ED7971"/>
    <w:rsid w:val="00EE05D6"/>
    <w:rsid w:val="00EE0913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0A76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661"/>
    <w:rsid w:val="00EF468D"/>
    <w:rsid w:val="00EF491F"/>
    <w:rsid w:val="00EF49B6"/>
    <w:rsid w:val="00EF4EB6"/>
    <w:rsid w:val="00EF542D"/>
    <w:rsid w:val="00EF58D2"/>
    <w:rsid w:val="00EF5DBA"/>
    <w:rsid w:val="00EF693E"/>
    <w:rsid w:val="00EF718C"/>
    <w:rsid w:val="00EF722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12"/>
    <w:rsid w:val="00F14E28"/>
    <w:rsid w:val="00F1510E"/>
    <w:rsid w:val="00F1572D"/>
    <w:rsid w:val="00F15767"/>
    <w:rsid w:val="00F16518"/>
    <w:rsid w:val="00F1668F"/>
    <w:rsid w:val="00F166E7"/>
    <w:rsid w:val="00F16B2C"/>
    <w:rsid w:val="00F16D17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0A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3E9"/>
    <w:rsid w:val="00F61A8F"/>
    <w:rsid w:val="00F62172"/>
    <w:rsid w:val="00F62B6C"/>
    <w:rsid w:val="00F62D59"/>
    <w:rsid w:val="00F63568"/>
    <w:rsid w:val="00F64201"/>
    <w:rsid w:val="00F64268"/>
    <w:rsid w:val="00F6439E"/>
    <w:rsid w:val="00F64DC5"/>
    <w:rsid w:val="00F65594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905"/>
    <w:rsid w:val="00F71CBF"/>
    <w:rsid w:val="00F7244E"/>
    <w:rsid w:val="00F73169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30C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13F"/>
    <w:rsid w:val="00F95261"/>
    <w:rsid w:val="00F954BA"/>
    <w:rsid w:val="00F955D6"/>
    <w:rsid w:val="00F956CD"/>
    <w:rsid w:val="00F95B5D"/>
    <w:rsid w:val="00F96149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541C"/>
    <w:rsid w:val="00FA6AF4"/>
    <w:rsid w:val="00FA6FD6"/>
    <w:rsid w:val="00FA7320"/>
    <w:rsid w:val="00FA742F"/>
    <w:rsid w:val="00FA77C3"/>
    <w:rsid w:val="00FA77EC"/>
    <w:rsid w:val="00FA7E68"/>
    <w:rsid w:val="00FB070D"/>
    <w:rsid w:val="00FB0711"/>
    <w:rsid w:val="00FB091B"/>
    <w:rsid w:val="00FB12B3"/>
    <w:rsid w:val="00FB2066"/>
    <w:rsid w:val="00FB247A"/>
    <w:rsid w:val="00FB2D60"/>
    <w:rsid w:val="00FB301E"/>
    <w:rsid w:val="00FB3701"/>
    <w:rsid w:val="00FB37F1"/>
    <w:rsid w:val="00FB3919"/>
    <w:rsid w:val="00FB421B"/>
    <w:rsid w:val="00FB42DE"/>
    <w:rsid w:val="00FB4345"/>
    <w:rsid w:val="00FB4DC5"/>
    <w:rsid w:val="00FB4F45"/>
    <w:rsid w:val="00FB5157"/>
    <w:rsid w:val="00FB59E6"/>
    <w:rsid w:val="00FB6395"/>
    <w:rsid w:val="00FB64B9"/>
    <w:rsid w:val="00FB65A2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22DF"/>
    <w:rsid w:val="00FC4143"/>
    <w:rsid w:val="00FC51B7"/>
    <w:rsid w:val="00FC51CF"/>
    <w:rsid w:val="00FC556E"/>
    <w:rsid w:val="00FC57AA"/>
    <w:rsid w:val="00FC6065"/>
    <w:rsid w:val="00FC611E"/>
    <w:rsid w:val="00FC6B13"/>
    <w:rsid w:val="00FC7356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5E25"/>
    <w:rsid w:val="00FD6169"/>
    <w:rsid w:val="00FD61AC"/>
    <w:rsid w:val="00FD6BBF"/>
    <w:rsid w:val="00FD6EB9"/>
    <w:rsid w:val="00FD7903"/>
    <w:rsid w:val="00FE0437"/>
    <w:rsid w:val="00FE08F5"/>
    <w:rsid w:val="00FE0BCF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2CCD"/>
    <w:rsid w:val="00FF32CD"/>
    <w:rsid w:val="00FF3802"/>
    <w:rsid w:val="00FF3B1E"/>
    <w:rsid w:val="00FF3BF2"/>
    <w:rsid w:val="00FF416A"/>
    <w:rsid w:val="00FF4EE0"/>
    <w:rsid w:val="00FF5077"/>
    <w:rsid w:val="00FF5B24"/>
    <w:rsid w:val="00FF5EE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ui-provider">
    <w:name w:val="ui-provider"/>
    <w:basedOn w:val="DefaultParagraphFont"/>
    <w:rsid w:val="00D73A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3B1939-8737-48FF-AB2E-3A1E6B4BC84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F04048E7-264F-4033-AC0A-A28CCD72A1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8EC72D-0332-43AF-BA23-9CD6D336C5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8</TotalTime>
  <Pages>9</Pages>
  <Words>2099</Words>
  <Characters>8239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Kornsiri, Chongaksorn</cp:lastModifiedBy>
  <cp:revision>8</cp:revision>
  <cp:lastPrinted>2025-08-01T08:03:00Z</cp:lastPrinted>
  <dcterms:created xsi:type="dcterms:W3CDTF">2025-08-01T08:01:00Z</dcterms:created>
  <dcterms:modified xsi:type="dcterms:W3CDTF">2025-08-05T01:59:00Z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394dd5dbc652b8b21fb7ee4806a3e7ff6f41fe70784c7ba6c0c332b464ce9504</vt:lpwstr>
  </property>
  <property fmtid="{D5CDD505-2E9C-101B-9397-08002B2CF9AE}" pid="3" name="ContentTypeId">
    <vt:lpwstr>0x010100FC3C573FF70E394A86433F5E112C33AA</vt:lpwstr>
  </property>
  <property fmtid="{D5CDD505-2E9C-101B-9397-08002B2CF9AE}" pid="4" name="MediaServiceImageTags">
    <vt:lpwstr/>
  </property>
</Properties>
</file>