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E5759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5759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0775F34A" w14:textId="77777777" w:rsidR="00F30B12" w:rsidRDefault="00F30B12" w:rsidP="00F30B1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3EC9EFF7" w14:textId="268D9E3E" w:rsidR="00CC0F58" w:rsidRDefault="00F30B1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0E1F4C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</w:p>
    <w:p w14:paraId="344A64DF" w14:textId="12E25D81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19F02F58" w:rsidR="00522F05" w:rsidRPr="00E57590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57590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5759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1BAFECE1" w14:textId="43A97804" w:rsidR="003A6E59" w:rsidRDefault="0047099B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EE5EA8D" w14:textId="77777777" w:rsidR="0003532C" w:rsidRPr="0047099B" w:rsidRDefault="0003532C" w:rsidP="00C050D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07CD67" w14:textId="2CEC3401" w:rsidR="00804175" w:rsidRPr="0037574F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  <w:lang w:val="en-US"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EBFE" w14:textId="4BDECB47" w:rsidR="00804175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14101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C0F58" w:rsidRPr="00141014">
        <w:rPr>
          <w:rFonts w:asciiTheme="majorBidi" w:hAnsiTheme="majorBidi" w:cstheme="majorBidi"/>
          <w:sz w:val="30"/>
          <w:szCs w:val="30"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14</w:t>
      </w:r>
      <w:r w:rsidR="00F214B0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641E4C" w:rsidRPr="00141014">
        <w:rPr>
          <w:rFonts w:ascii="Angsana New" w:hAnsi="Angsana New" w:cs="Angsana New"/>
          <w:sz w:val="30"/>
          <w:szCs w:val="30"/>
          <w:cs/>
        </w:rPr>
        <w:t xml:space="preserve"> </w:t>
      </w:r>
      <w:r w:rsidR="004E7ABA" w:rsidRPr="004E7ABA">
        <w:rPr>
          <w:rFonts w:ascii="Angsana New" w:hAnsi="Angsana New" w:cs="Angsana New"/>
          <w:sz w:val="30"/>
          <w:szCs w:val="30"/>
        </w:rPr>
        <w:t>2568</w:t>
      </w:r>
    </w:p>
    <w:p w14:paraId="5AC39920" w14:textId="77777777" w:rsidR="00641E4C" w:rsidRPr="00554057" w:rsidRDefault="00641E4C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03098391" w:rsidR="000F4CA1" w:rsidRPr="00554057" w:rsidRDefault="000F4CA1" w:rsidP="004D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27F3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Pr="004D729A">
        <w:rPr>
          <w:rFonts w:asciiTheme="majorBidi" w:hAnsiTheme="majorBidi" w:cstheme="majorBidi"/>
          <w:spacing w:val="-4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การบัญชีฉบับที่</w:t>
      </w:r>
      <w:r w:rsidR="004D729A">
        <w:rPr>
          <w:rFonts w:asciiTheme="majorBidi" w:hAnsiTheme="majorBidi" w:cstheme="majorBidi"/>
          <w:sz w:val="30"/>
          <w:szCs w:val="30"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และตลาดหลักทรัพย์ที่เกี่ยวข้อง</w:t>
      </w:r>
      <w:r w:rsidRPr="00A133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1CFB" w:rsidRPr="00A133CD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E53DFA" w:rsidRPr="00A133CD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กาลนี้เน้นการให้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ใหม่ๆ 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เพื่อไม่ให้ซ้ำซ้อนกับข้อมูลที่ได้นำเสนอไ</w:t>
      </w:r>
      <w:r w:rsidR="00A133CD" w:rsidRPr="00A133CD">
        <w:rPr>
          <w:rFonts w:asciiTheme="majorBidi" w:hAnsiTheme="majorBidi" w:cstheme="majorBidi" w:hint="cs"/>
          <w:spacing w:val="-4"/>
          <w:sz w:val="30"/>
          <w:szCs w:val="30"/>
          <w:cs/>
        </w:rPr>
        <w:t>ป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</w:t>
      </w:r>
      <w:r w:rsidR="00FF2CE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2567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39A708DE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4E7ABA" w:rsidRPr="004E7ABA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E7ABA" w:rsidRPr="004E7ABA">
        <w:rPr>
          <w:rFonts w:asciiTheme="majorBidi" w:hAnsiTheme="majorBidi" w:cstheme="majorBidi"/>
          <w:sz w:val="30"/>
          <w:szCs w:val="30"/>
        </w:rPr>
        <w:t>2567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73A5D1E6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  <w:r w:rsidR="0032165F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4E7ABA" w:rsidRPr="004E7ABA">
        <w:rPr>
          <w:rFonts w:asciiTheme="majorBidi" w:hAnsiTheme="majorBidi" w:cstheme="majorBidi"/>
          <w:bCs/>
          <w:sz w:val="30"/>
          <w:szCs w:val="30"/>
        </w:rPr>
        <w:t>30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2165F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4E7ABA" w:rsidRPr="004E7ABA">
        <w:rPr>
          <w:rFonts w:asciiTheme="majorBidi" w:hAnsiTheme="majorBidi" w:cstheme="majorBidi"/>
          <w:bCs/>
          <w:sz w:val="30"/>
          <w:szCs w:val="30"/>
        </w:rPr>
        <w:t>2568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2321C72E" w14:textId="2BCD180A" w:rsidR="00F328B2" w:rsidRPr="00554057" w:rsidRDefault="00F328B2" w:rsidP="008F204C">
      <w:pPr>
        <w:tabs>
          <w:tab w:val="left" w:pos="9270"/>
        </w:tabs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012C66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4E7ABA" w:rsidRPr="004E7ABA">
        <w:rPr>
          <w:rFonts w:asciiTheme="majorBidi" w:hAnsiTheme="majorBidi" w:cstheme="majorBidi"/>
          <w:bCs/>
          <w:sz w:val="30"/>
          <w:szCs w:val="30"/>
        </w:rPr>
        <w:t>30</w:t>
      </w:r>
      <w:r w:rsidR="00012C66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012C66" w:rsidRPr="00012C66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DA0AC0"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4E7ABA" w:rsidRPr="004E7ABA">
        <w:rPr>
          <w:rFonts w:asciiTheme="majorBidi" w:hAnsiTheme="majorBidi" w:cstheme="majorBidi"/>
          <w:bCs/>
          <w:sz w:val="30"/>
          <w:szCs w:val="30"/>
        </w:rPr>
        <w:t>2568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4E7ABA" w:rsidRPr="004E7ABA">
        <w:rPr>
          <w:rFonts w:asciiTheme="majorBidi" w:hAnsiTheme="majorBidi" w:cstheme="majorBidi"/>
          <w:bCs/>
          <w:sz w:val="30"/>
          <w:szCs w:val="30"/>
        </w:rPr>
        <w:t>2567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034F7">
        <w:rPr>
          <w:rFonts w:asciiTheme="majorBidi" w:hAnsiTheme="majorBidi" w:cstheme="majorBidi"/>
          <w:b/>
          <w:sz w:val="30"/>
          <w:szCs w:val="30"/>
        </w:rPr>
        <w:br/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AF7BC6" w14:textId="77777777" w:rsidR="00641E4C" w:rsidRDefault="00641E4C" w:rsidP="00641E4C">
      <w:pPr>
        <w:ind w:left="540"/>
        <w:rPr>
          <w:rFonts w:ascii="Angsana New" w:hAnsi="Angsana New" w:cs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2"/>
        <w:gridCol w:w="1160"/>
        <w:gridCol w:w="237"/>
        <w:gridCol w:w="1125"/>
        <w:gridCol w:w="270"/>
        <w:gridCol w:w="1080"/>
      </w:tblGrid>
      <w:tr w:rsidR="00641E4C" w:rsidRPr="001D520A" w14:paraId="2E81DD68" w14:textId="77777777" w:rsidTr="00EF6BD0">
        <w:trPr>
          <w:tblHeader/>
        </w:trPr>
        <w:tc>
          <w:tcPr>
            <w:tcW w:w="2106" w:type="pct"/>
          </w:tcPr>
          <w:p w14:paraId="272C2AEB" w14:textId="77777777" w:rsidR="00641E4C" w:rsidRPr="00D773E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3"/>
          </w:tcPr>
          <w:p w14:paraId="64773C35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4D4D97F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4CCC3D7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2CE7" w:rsidRPr="001D520A" w14:paraId="1E564771" w14:textId="77777777" w:rsidTr="00A72CE7">
        <w:trPr>
          <w:tblHeader/>
        </w:trPr>
        <w:tc>
          <w:tcPr>
            <w:tcW w:w="2106" w:type="pct"/>
          </w:tcPr>
          <w:p w14:paraId="4717B181" w14:textId="39F2E02D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21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7ABA" w:rsidRPr="004E7A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21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37" w:type="pct"/>
          </w:tcPr>
          <w:p w14:paraId="730169B7" w14:textId="44F81B66" w:rsidR="00641E4C" w:rsidRPr="00923E18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841991A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9B4B98" w14:textId="640AE05A" w:rsidR="00641E4C" w:rsidRPr="00923E18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BAFD532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392A3DF" w14:textId="1A7D20DD" w:rsidR="00641E4C" w:rsidRPr="00923E18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BA59181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CBE67D" w14:textId="14E9C332" w:rsidR="00641E4C" w:rsidRPr="00923E18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41E4C" w:rsidRPr="001D520A" w14:paraId="5CAE11B7" w14:textId="77777777" w:rsidTr="00A72CE7">
        <w:trPr>
          <w:tblHeader/>
        </w:trPr>
        <w:tc>
          <w:tcPr>
            <w:tcW w:w="2106" w:type="pct"/>
          </w:tcPr>
          <w:p w14:paraId="6EFF81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5B1C030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0D09740" w14:textId="77777777" w:rsidTr="00A72CE7">
        <w:tc>
          <w:tcPr>
            <w:tcW w:w="2106" w:type="pct"/>
          </w:tcPr>
          <w:p w14:paraId="1CEA8D52" w14:textId="77777777" w:rsidR="00641E4C" w:rsidRPr="007A107E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D3C559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3EAC2A5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6DE0428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4F665FA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571A0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32B209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788E29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A72CE7" w:rsidRPr="001D520A" w14:paraId="03B4C64C" w14:textId="77777777" w:rsidTr="00A72CE7">
        <w:tc>
          <w:tcPr>
            <w:tcW w:w="2106" w:type="pct"/>
          </w:tcPr>
          <w:p w14:paraId="79B81A8B" w14:textId="4748EB6B" w:rsidR="00E920E0" w:rsidRPr="002039E8" w:rsidRDefault="00E920E0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39E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7" w:type="pct"/>
          </w:tcPr>
          <w:p w14:paraId="26DF4DBE" w14:textId="13CDE478" w:rsidR="00E920E0" w:rsidRPr="00EE33D0" w:rsidRDefault="00E920E0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33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B6469E" w14:textId="77777777" w:rsidR="00E920E0" w:rsidRPr="00EE33D0" w:rsidRDefault="00E920E0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BFF802" w14:textId="5CC29D85" w:rsidR="00E920E0" w:rsidRPr="00EE33D0" w:rsidRDefault="00E920E0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E33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59A520C" w14:textId="77777777" w:rsidR="00E920E0" w:rsidRPr="00EE33D0" w:rsidRDefault="00E920E0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4A70CD" w14:textId="470DEF8B" w:rsidR="00E920E0" w:rsidRPr="00EE33D0" w:rsidRDefault="004E7ABA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47" w:type="pct"/>
          </w:tcPr>
          <w:p w14:paraId="6ED62529" w14:textId="77777777" w:rsidR="00E920E0" w:rsidRPr="00EE33D0" w:rsidRDefault="00E920E0" w:rsidP="00EE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5C9B0B" w14:textId="10646AD8" w:rsidR="00E920E0" w:rsidRPr="00EE33D0" w:rsidRDefault="004E7ABA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72CE7" w:rsidRPr="001D520A" w14:paraId="72466BCB" w14:textId="77777777" w:rsidTr="00A72CE7">
        <w:tc>
          <w:tcPr>
            <w:tcW w:w="2106" w:type="pct"/>
            <w:vAlign w:val="bottom"/>
          </w:tcPr>
          <w:p w14:paraId="4E5F3DDD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36D515A9" w14:textId="0C4A03A2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ACCE16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2B6AE5BB" w14:textId="5B2CAA2E" w:rsidR="00DE7835" w:rsidRPr="001D520A" w:rsidRDefault="00DE7835" w:rsidP="00D1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FBF234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287825D" w14:textId="6AD21671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47" w:type="pct"/>
          </w:tcPr>
          <w:p w14:paraId="03A122F3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7C66CBD" w14:textId="4706C65D" w:rsidR="00DE7835" w:rsidRPr="001D520A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A72CE7" w:rsidRPr="001D520A" w14:paraId="76BE5FC0" w14:textId="77777777" w:rsidTr="00A72CE7">
        <w:tc>
          <w:tcPr>
            <w:tcW w:w="2106" w:type="pct"/>
          </w:tcPr>
          <w:p w14:paraId="12A2427C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7" w:type="pct"/>
          </w:tcPr>
          <w:p w14:paraId="75DD4CB6" w14:textId="46A5F4E9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D4CEC3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00CF75E" w14:textId="5B89905C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7A9389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57AC60F" w14:textId="02CE1AA6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66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  <w:tc>
          <w:tcPr>
            <w:tcW w:w="147" w:type="pct"/>
          </w:tcPr>
          <w:p w14:paraId="320D1EBE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3C612B14" w14:textId="305D5D02" w:rsidR="00DE7835" w:rsidRPr="001D520A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41E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</w:tr>
      <w:tr w:rsidR="00A72CE7" w:rsidRPr="001D520A" w14:paraId="0AFB14F7" w14:textId="77777777" w:rsidTr="00A72CE7">
        <w:tc>
          <w:tcPr>
            <w:tcW w:w="2106" w:type="pct"/>
          </w:tcPr>
          <w:p w14:paraId="006C3F84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53CD5AAE" w14:textId="582AEE0E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1CBA1B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1C442C" w14:textId="4773F79B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7025D3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D67E154" w14:textId="7B83E322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147" w:type="pct"/>
          </w:tcPr>
          <w:p w14:paraId="353C068B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AD3D0B8" w14:textId="22836DF8" w:rsidR="00DE7835" w:rsidRPr="001D520A" w:rsidRDefault="004E7ABA" w:rsidP="00D1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EF6BD0" w:rsidRPr="001D520A" w14:paraId="2F2B20F7" w14:textId="77777777" w:rsidTr="00A72CE7">
        <w:tc>
          <w:tcPr>
            <w:tcW w:w="2106" w:type="pct"/>
          </w:tcPr>
          <w:p w14:paraId="6C61C11D" w14:textId="41B87ECB" w:rsidR="00EF6BD0" w:rsidRPr="001D520A" w:rsidRDefault="00EF6BD0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37" w:type="pct"/>
          </w:tcPr>
          <w:p w14:paraId="7D3A6733" w14:textId="2DD22734" w:rsidR="00EF6BD0" w:rsidRDefault="00EF6BD0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495FE7F" w14:textId="77777777" w:rsidR="00EF6BD0" w:rsidRPr="001D520A" w:rsidRDefault="00EF6BD0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51286D" w14:textId="7236B26E" w:rsidR="00EF6BD0" w:rsidRDefault="00EF6BD0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88B2B7" w14:textId="77777777" w:rsidR="00EF6BD0" w:rsidRPr="001D520A" w:rsidRDefault="00EF6BD0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C3CFD82" w14:textId="57C0F455" w:rsidR="00EF6BD0" w:rsidRPr="00884AA6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F6B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6AD634B2" w14:textId="77777777" w:rsidR="00EF6BD0" w:rsidRPr="001D520A" w:rsidRDefault="00EF6BD0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36B09404" w14:textId="4427BC78" w:rsidR="00EF6BD0" w:rsidRPr="00884AA6" w:rsidRDefault="004E7ABA" w:rsidP="00D1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F6B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A72CE7" w:rsidRPr="001D520A" w14:paraId="49904C2C" w14:textId="77777777" w:rsidTr="00A72CE7">
        <w:tc>
          <w:tcPr>
            <w:tcW w:w="2106" w:type="pct"/>
            <w:vAlign w:val="bottom"/>
          </w:tcPr>
          <w:p w14:paraId="5953B1C1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96F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37" w:type="pct"/>
          </w:tcPr>
          <w:p w14:paraId="7AD7102D" w14:textId="60A30D0C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949119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8F4493" w14:textId="54680123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4682BC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4123D24" w14:textId="5A5D51FF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587E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061</w:t>
            </w:r>
          </w:p>
        </w:tc>
        <w:tc>
          <w:tcPr>
            <w:tcW w:w="147" w:type="pct"/>
          </w:tcPr>
          <w:p w14:paraId="6AC0558F" w14:textId="77777777" w:rsidR="00DE7835" w:rsidRPr="00F92D6E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F9F33BA" w14:textId="2A7936E3" w:rsidR="00DE7835" w:rsidRPr="001D520A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341E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942</w:t>
            </w:r>
          </w:p>
        </w:tc>
      </w:tr>
      <w:tr w:rsidR="00A72CE7" w:rsidRPr="001D520A" w14:paraId="2A7775AF" w14:textId="77777777" w:rsidTr="00A72CE7">
        <w:tc>
          <w:tcPr>
            <w:tcW w:w="2106" w:type="pct"/>
            <w:vAlign w:val="bottom"/>
          </w:tcPr>
          <w:p w14:paraId="3FC71983" w14:textId="65E3A3AC" w:rsidR="00BB632D" w:rsidRPr="00E53C49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7" w:type="pct"/>
          </w:tcPr>
          <w:p w14:paraId="542A9526" w14:textId="690AE58F" w:rsidR="00DE7835" w:rsidRPr="001D520A" w:rsidRDefault="00DE7835" w:rsidP="00EF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A8B57D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347385A" w14:textId="62158440" w:rsidR="00DE7835" w:rsidRPr="001D520A" w:rsidRDefault="00DE7835" w:rsidP="00EF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49BA86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D858637" w14:textId="49C3AAC8" w:rsidR="00DE7835" w:rsidRPr="00F90430" w:rsidRDefault="004E7ABA" w:rsidP="00EF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F19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147" w:type="pct"/>
          </w:tcPr>
          <w:p w14:paraId="767AB628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CAB15FD" w14:textId="0EC18066" w:rsidR="00BB632D" w:rsidRPr="001D520A" w:rsidRDefault="004E7ABA" w:rsidP="00EF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721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</w:tr>
      <w:tr w:rsidR="00A72CE7" w:rsidRPr="00961AC1" w14:paraId="7F839395" w14:textId="77777777" w:rsidTr="00A72CE7">
        <w:tc>
          <w:tcPr>
            <w:tcW w:w="2106" w:type="pct"/>
            <w:vAlign w:val="bottom"/>
          </w:tcPr>
          <w:p w14:paraId="31A7BA3F" w14:textId="77777777" w:rsidR="00146AFF" w:rsidRPr="00961AC1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AA0DBD5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1E1ECB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90363A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7D18CD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B2D4020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01C253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0888B48F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5A6895D4" w14:textId="77777777" w:rsidTr="00A72CE7">
        <w:tc>
          <w:tcPr>
            <w:tcW w:w="2106" w:type="pct"/>
            <w:vAlign w:val="bottom"/>
          </w:tcPr>
          <w:p w14:paraId="75C1BFD3" w14:textId="77777777" w:rsidR="00146AFF" w:rsidRPr="00FF08A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24E8F5DE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182D1500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148B6231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4242A65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1F3A4A8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B008717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E4B50D3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6BFB896A" w14:textId="77777777" w:rsidTr="00A72CE7">
        <w:tc>
          <w:tcPr>
            <w:tcW w:w="2106" w:type="pct"/>
            <w:vAlign w:val="bottom"/>
          </w:tcPr>
          <w:p w14:paraId="7948C47F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77A73E36" w14:textId="25945502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561</w:t>
            </w:r>
            <w:r w:rsidR="00FB63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  <w:tc>
          <w:tcPr>
            <w:tcW w:w="148" w:type="pct"/>
          </w:tcPr>
          <w:p w14:paraId="660A840B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787F86" w14:textId="4DD9E47B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0721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129" w:type="pct"/>
          </w:tcPr>
          <w:p w14:paraId="75C1163C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7F04D8" w14:textId="365652AB" w:rsidR="00DE7835" w:rsidRPr="00F90430" w:rsidRDefault="004E7ABA" w:rsidP="00D1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557</w:t>
            </w:r>
            <w:r w:rsidR="00FB63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47" w:type="pct"/>
          </w:tcPr>
          <w:p w14:paraId="22E98E7D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0C17D7" w14:textId="06CA3058" w:rsidR="00DE7835" w:rsidRPr="001D520A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</w:tr>
      <w:tr w:rsidR="00A72CE7" w:rsidRPr="001D520A" w14:paraId="32DE9547" w14:textId="77777777" w:rsidTr="00A72CE7">
        <w:tc>
          <w:tcPr>
            <w:tcW w:w="2106" w:type="pct"/>
            <w:vAlign w:val="bottom"/>
          </w:tcPr>
          <w:p w14:paraId="7F55AE3E" w14:textId="3D4D7E73" w:rsidR="00DE7835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150A787D" w14:textId="58523C53" w:rsidR="00DE7835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8" w:type="pct"/>
          </w:tcPr>
          <w:p w14:paraId="4DBCFF8B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A450CF" w14:textId="0862F3F2" w:rsidR="00DE7835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29" w:type="pct"/>
          </w:tcPr>
          <w:p w14:paraId="48BD02D2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22022A" w14:textId="33AF7115" w:rsidR="00DE7835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31B9D0DD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8E6C53" w14:textId="39DE2A4D" w:rsidR="00DE7835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A72CE7" w:rsidRPr="001D520A" w14:paraId="303374FE" w14:textId="77777777" w:rsidTr="00A72CE7">
        <w:tc>
          <w:tcPr>
            <w:tcW w:w="2106" w:type="pct"/>
            <w:vAlign w:val="bottom"/>
          </w:tcPr>
          <w:p w14:paraId="5EAB9070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76D10269" w14:textId="3E8C3BE5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237</w:t>
            </w:r>
            <w:r w:rsidR="001649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148" w:type="pct"/>
          </w:tcPr>
          <w:p w14:paraId="4B565B4C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F954D7" w14:textId="250DCD24" w:rsidR="00DE7835" w:rsidRPr="00F90430" w:rsidRDefault="004E7ABA" w:rsidP="00125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="000721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073</w:t>
            </w:r>
          </w:p>
        </w:tc>
        <w:tc>
          <w:tcPr>
            <w:tcW w:w="129" w:type="pct"/>
          </w:tcPr>
          <w:p w14:paraId="5A389AF7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9DCDEC" w14:textId="5C4B5C8F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237</w:t>
            </w:r>
            <w:r w:rsidR="008836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147" w:type="pct"/>
          </w:tcPr>
          <w:p w14:paraId="68F1A88E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DC36EA" w14:textId="4ADB8295" w:rsidR="00DE7835" w:rsidRPr="001D520A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="000721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073</w:t>
            </w:r>
          </w:p>
        </w:tc>
      </w:tr>
      <w:tr w:rsidR="00A72CE7" w:rsidRPr="001D520A" w14:paraId="59707B26" w14:textId="77777777" w:rsidTr="00A72CE7">
        <w:tc>
          <w:tcPr>
            <w:tcW w:w="2106" w:type="pct"/>
            <w:vAlign w:val="bottom"/>
          </w:tcPr>
          <w:p w14:paraId="43D86B8E" w14:textId="630146ED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37" w:type="pct"/>
          </w:tcPr>
          <w:p w14:paraId="60A2F1AA" w14:textId="4502EC21" w:rsidR="00DE7835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8" w:type="pct"/>
          </w:tcPr>
          <w:p w14:paraId="661DE0BF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343DEFF" w14:textId="015DB568" w:rsidR="00DE7835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29" w:type="pct"/>
          </w:tcPr>
          <w:p w14:paraId="7DCEADC8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CEDC6FE" w14:textId="124675DA" w:rsidR="00DE7835" w:rsidRDefault="006E4009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7E97F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C58447" w14:textId="55F2EC75" w:rsidR="00DE7835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2CE7" w:rsidRPr="001D520A" w14:paraId="168A3F0A" w14:textId="77777777" w:rsidTr="00A72CE7">
        <w:tc>
          <w:tcPr>
            <w:tcW w:w="2106" w:type="pct"/>
            <w:vAlign w:val="bottom"/>
          </w:tcPr>
          <w:p w14:paraId="3B61F999" w14:textId="3F1DC919" w:rsidR="00BB7044" w:rsidRDefault="00BB7044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38B12DF6" w14:textId="01879774" w:rsidR="00BB7044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48" w:type="pct"/>
          </w:tcPr>
          <w:p w14:paraId="003D05DF" w14:textId="77777777" w:rsidR="00BB7044" w:rsidRPr="00F90430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016E4C6" w14:textId="39E68EF8" w:rsidR="00BB7044" w:rsidRDefault="008B6281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535294" w14:textId="77777777" w:rsidR="00BB7044" w:rsidRPr="00F90430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93C70B" w14:textId="623D9949" w:rsidR="00BB7044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47" w:type="pct"/>
          </w:tcPr>
          <w:p w14:paraId="6C47AB37" w14:textId="77777777" w:rsidR="00BB7044" w:rsidRPr="001D520A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803BFE" w14:textId="60F402D7" w:rsidR="00BB7044" w:rsidRDefault="00C10B73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2CE7" w:rsidRPr="00961AC1" w14:paraId="093D3BD2" w14:textId="77777777" w:rsidTr="00A72CE7">
        <w:trPr>
          <w:trHeight w:val="281"/>
        </w:trPr>
        <w:tc>
          <w:tcPr>
            <w:tcW w:w="2106" w:type="pct"/>
            <w:vAlign w:val="bottom"/>
          </w:tcPr>
          <w:p w14:paraId="411C00C7" w14:textId="77777777" w:rsidR="00146AFF" w:rsidRPr="00961AC1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A56973A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F46A1C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976613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33BFB2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C4DCC81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AB5D96" w14:textId="77777777" w:rsidR="00146AFF" w:rsidRPr="00961AC1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321ADB" w14:textId="77777777" w:rsidR="00146AFF" w:rsidRPr="00961AC1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1B313806" w14:textId="77777777" w:rsidTr="00A72CE7">
        <w:tc>
          <w:tcPr>
            <w:tcW w:w="2106" w:type="pct"/>
            <w:vAlign w:val="bottom"/>
          </w:tcPr>
          <w:p w14:paraId="0D2CAF39" w14:textId="77777777" w:rsidR="00146AFF" w:rsidRPr="001D520A" w:rsidRDefault="00146AFF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7" w:type="pct"/>
          </w:tcPr>
          <w:p w14:paraId="064ADF93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6FB0EB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E2E8C9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093074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B94916A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9B8BB5" w14:textId="77777777" w:rsidR="00146AFF" w:rsidRPr="001D520A" w:rsidRDefault="00146AFF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4B4F62" w14:textId="77777777" w:rsidR="00146AFF" w:rsidRPr="001D520A" w:rsidRDefault="00146AFF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4C6512B5" w14:textId="77777777" w:rsidTr="00A72CE7">
        <w:tc>
          <w:tcPr>
            <w:tcW w:w="2106" w:type="pct"/>
          </w:tcPr>
          <w:p w14:paraId="4A3EF45A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6C31070C" w14:textId="309A7AE3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8C1D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48" w:type="pct"/>
          </w:tcPr>
          <w:p w14:paraId="2FE835D8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667B41" w14:textId="28CE5046" w:rsidR="00DE7835" w:rsidRPr="00F90430" w:rsidRDefault="004E7ABA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0721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  <w:tc>
          <w:tcPr>
            <w:tcW w:w="129" w:type="pct"/>
          </w:tcPr>
          <w:p w14:paraId="48935A02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F0E00F" w14:textId="0D762C88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561C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14:paraId="4ED0776A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8200CA" w14:textId="0563A946" w:rsidR="00DE7835" w:rsidRPr="001D520A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721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809</w:t>
            </w:r>
          </w:p>
        </w:tc>
      </w:tr>
      <w:tr w:rsidR="00A72CE7" w:rsidRPr="001D520A" w14:paraId="1FFE1EBF" w14:textId="77777777" w:rsidTr="00A72CE7">
        <w:tc>
          <w:tcPr>
            <w:tcW w:w="2106" w:type="pct"/>
            <w:vAlign w:val="bottom"/>
          </w:tcPr>
          <w:p w14:paraId="602DE458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5B9DE287" w14:textId="46C577CD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48" w:type="pct"/>
          </w:tcPr>
          <w:p w14:paraId="530837B9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4E9682" w14:textId="544EA32B" w:rsidR="00DE7835" w:rsidRPr="00F90430" w:rsidRDefault="004E7ABA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  <w:tc>
          <w:tcPr>
            <w:tcW w:w="129" w:type="pct"/>
          </w:tcPr>
          <w:p w14:paraId="4AF1056B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69AE05" w14:textId="14C90460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47" w:type="pct"/>
          </w:tcPr>
          <w:p w14:paraId="4045A89E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629515" w14:textId="2BA836EB" w:rsidR="00DE7835" w:rsidRPr="001D520A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</w:tr>
      <w:tr w:rsidR="00A72CE7" w:rsidRPr="001D520A" w14:paraId="66CFACF4" w14:textId="77777777" w:rsidTr="00A72CE7">
        <w:tc>
          <w:tcPr>
            <w:tcW w:w="2106" w:type="pct"/>
            <w:vAlign w:val="bottom"/>
          </w:tcPr>
          <w:p w14:paraId="101AF5AE" w14:textId="77777777" w:rsidR="00DE7835" w:rsidRPr="001D520A" w:rsidRDefault="00DE7835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754FC882" w14:textId="4B75A34C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207</w:t>
            </w:r>
            <w:r w:rsidR="00A75C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  <w:tc>
          <w:tcPr>
            <w:tcW w:w="148" w:type="pct"/>
          </w:tcPr>
          <w:p w14:paraId="10CC1B31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13BD2F0" w14:textId="6F80CDAC" w:rsidR="00DE7835" w:rsidRPr="00F90430" w:rsidRDefault="004E7ABA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="000721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129" w:type="pct"/>
          </w:tcPr>
          <w:p w14:paraId="6F17F423" w14:textId="77777777" w:rsidR="00DE7835" w:rsidRPr="00F90430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4FDD057" w14:textId="3FBA07F4" w:rsidR="00DE7835" w:rsidRPr="00F90430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207</w:t>
            </w:r>
            <w:r w:rsidR="00A75C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  <w:tc>
          <w:tcPr>
            <w:tcW w:w="147" w:type="pct"/>
          </w:tcPr>
          <w:p w14:paraId="182E4EBB" w14:textId="77777777" w:rsidR="00DE7835" w:rsidRPr="001D520A" w:rsidRDefault="00DE7835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38F2D75" w14:textId="50C1CD2F" w:rsidR="00DE7835" w:rsidRPr="001D520A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="000721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</w:tr>
      <w:tr w:rsidR="00A72CE7" w:rsidRPr="001D520A" w14:paraId="638F82A4" w14:textId="77777777" w:rsidTr="00A72CE7">
        <w:tc>
          <w:tcPr>
            <w:tcW w:w="2106" w:type="pct"/>
            <w:vAlign w:val="bottom"/>
          </w:tcPr>
          <w:p w14:paraId="4061D1CC" w14:textId="29FADD01" w:rsidR="00BB7044" w:rsidRPr="001D520A" w:rsidRDefault="00BB7044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03BA50DC" w14:textId="6931D690" w:rsidR="00BB7044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8" w:type="pct"/>
          </w:tcPr>
          <w:p w14:paraId="1DBCC1EB" w14:textId="77777777" w:rsidR="00BB7044" w:rsidRPr="00F90430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D681E79" w14:textId="71466A7C" w:rsidR="00BB7044" w:rsidRDefault="004E7ABA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129" w:type="pct"/>
          </w:tcPr>
          <w:p w14:paraId="4E65FA72" w14:textId="77777777" w:rsidR="00BB7044" w:rsidRPr="00F90430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45D63C" w14:textId="2382BDC0" w:rsidR="00BB7044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</w:tcPr>
          <w:p w14:paraId="47388813" w14:textId="77777777" w:rsidR="00BB7044" w:rsidRPr="001D520A" w:rsidRDefault="00BB7044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C9174B" w14:textId="3B515DB9" w:rsidR="00BB7044" w:rsidRDefault="004E7AB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</w:tr>
    </w:tbl>
    <w:p w14:paraId="482B0979" w14:textId="77777777" w:rsidR="00641E4C" w:rsidRDefault="00641E4C" w:rsidP="00641E4C"/>
    <w:p w14:paraId="2DC34F99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A0663" w14:textId="77777777" w:rsidR="00641E4C" w:rsidRDefault="00641E4C">
      <w:r>
        <w:rPr>
          <w:b/>
          <w:b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0"/>
        <w:gridCol w:w="270"/>
        <w:gridCol w:w="1080"/>
        <w:gridCol w:w="270"/>
        <w:gridCol w:w="1081"/>
      </w:tblGrid>
      <w:tr w:rsidR="00641E4C" w:rsidRPr="001D520A" w14:paraId="63458A47" w14:textId="77777777" w:rsidTr="00A72CE7">
        <w:tc>
          <w:tcPr>
            <w:tcW w:w="2108" w:type="pct"/>
          </w:tcPr>
          <w:p w14:paraId="420BBB89" w14:textId="74FEA918" w:rsidR="00641E4C" w:rsidRPr="00D41D04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57263D33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06C3D6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B93E1A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CE7" w:rsidRPr="001D520A" w14:paraId="4CF759DA" w14:textId="77777777" w:rsidTr="00A72CE7">
        <w:tc>
          <w:tcPr>
            <w:tcW w:w="2108" w:type="pct"/>
          </w:tcPr>
          <w:p w14:paraId="7DD6BD3A" w14:textId="10358C16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21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7ABA" w:rsidRPr="004E7A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20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321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7" w:type="pct"/>
          </w:tcPr>
          <w:p w14:paraId="32264871" w14:textId="0517F652" w:rsidR="00641E4C" w:rsidRPr="001D520A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1B5DFF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95D89BA" w14:textId="77A1EC88" w:rsidR="00641E4C" w:rsidRPr="001D520A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479889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7A593B" w14:textId="6443A492" w:rsidR="00641E4C" w:rsidRPr="001D520A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1BE0BB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D553AA" w14:textId="74376763" w:rsidR="00641E4C" w:rsidRPr="001D520A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41E4C" w:rsidRPr="001D520A" w14:paraId="4912B847" w14:textId="77777777" w:rsidTr="00A72CE7">
        <w:trPr>
          <w:tblHeader/>
        </w:trPr>
        <w:tc>
          <w:tcPr>
            <w:tcW w:w="2108" w:type="pct"/>
          </w:tcPr>
          <w:p w14:paraId="483EE9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309B18C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DB5632B" w14:textId="77777777" w:rsidTr="00A72CE7">
        <w:tc>
          <w:tcPr>
            <w:tcW w:w="2108" w:type="pct"/>
          </w:tcPr>
          <w:p w14:paraId="6E344CCA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7" w:type="pct"/>
          </w:tcPr>
          <w:p w14:paraId="6772C8C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8D93F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727F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9F206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AB5D0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E1C72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6E7C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5524C64F" w14:textId="77777777" w:rsidTr="00A72CE7">
        <w:tc>
          <w:tcPr>
            <w:tcW w:w="2108" w:type="pct"/>
          </w:tcPr>
          <w:p w14:paraId="02AA14A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14:paraId="51E8298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F1E54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78B6304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27CE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5D70D8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BEF5A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E2996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4125378F" w14:textId="77777777" w:rsidTr="00A72CE7">
        <w:tc>
          <w:tcPr>
            <w:tcW w:w="2108" w:type="pct"/>
          </w:tcPr>
          <w:p w14:paraId="7ED8AB1F" w14:textId="77777777" w:rsidR="001E7C1F" w:rsidRPr="00DE3C52" w:rsidRDefault="001E7C1F" w:rsidP="001E7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3C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E3C5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7" w:type="pct"/>
          </w:tcPr>
          <w:p w14:paraId="5929D014" w14:textId="25A03F02" w:rsidR="001E7C1F" w:rsidRPr="00DE3C52" w:rsidRDefault="004E7ABA" w:rsidP="00072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E3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147" w:type="pct"/>
          </w:tcPr>
          <w:p w14:paraId="34206702" w14:textId="77777777" w:rsidR="001E7C1F" w:rsidRPr="00DE3C5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A1C861A" w14:textId="6A46843D" w:rsidR="001E7C1F" w:rsidRPr="00DE3C52" w:rsidRDefault="004E7ABA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072121" w:rsidRPr="00DE3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077</w:t>
            </w:r>
          </w:p>
        </w:tc>
        <w:tc>
          <w:tcPr>
            <w:tcW w:w="147" w:type="pct"/>
          </w:tcPr>
          <w:p w14:paraId="13516D23" w14:textId="77777777" w:rsidR="001E7C1F" w:rsidRPr="00DE3C5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5D49B73" w14:textId="502E8B56" w:rsidR="001E7C1F" w:rsidRPr="00DE3C52" w:rsidRDefault="004E7ABA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3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066</w:t>
            </w:r>
          </w:p>
        </w:tc>
        <w:tc>
          <w:tcPr>
            <w:tcW w:w="147" w:type="pct"/>
          </w:tcPr>
          <w:p w14:paraId="385C6C69" w14:textId="77777777" w:rsidR="001E7C1F" w:rsidRPr="00DE3C5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B7C59F" w14:textId="0F3FAF39" w:rsidR="001E7C1F" w:rsidRPr="00DE3C52" w:rsidRDefault="004E7ABA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72121" w:rsidRPr="00DE3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sz w:val="30"/>
                <w:szCs w:val="30"/>
              </w:rPr>
              <w:t>933</w:t>
            </w:r>
          </w:p>
        </w:tc>
      </w:tr>
      <w:tr w:rsidR="00A72CE7" w:rsidRPr="001D520A" w14:paraId="5DE2412E" w14:textId="77777777" w:rsidTr="00A72CE7">
        <w:tc>
          <w:tcPr>
            <w:tcW w:w="2108" w:type="pct"/>
          </w:tcPr>
          <w:p w14:paraId="4BD137C6" w14:textId="77777777" w:rsidR="001E7C1F" w:rsidRPr="00DE3C52" w:rsidRDefault="001E7C1F" w:rsidP="001E7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3C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E3C5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4558411" w14:textId="4B3D27D4" w:rsidR="001E7C1F" w:rsidRPr="00DE3C52" w:rsidRDefault="004E7ABA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610</w:t>
            </w:r>
          </w:p>
        </w:tc>
        <w:tc>
          <w:tcPr>
            <w:tcW w:w="147" w:type="pct"/>
          </w:tcPr>
          <w:p w14:paraId="4FB8518C" w14:textId="77777777" w:rsidR="001E7C1F" w:rsidRPr="00DE3C5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D1D4BBD" w14:textId="38E83F21" w:rsidR="001E7C1F" w:rsidRPr="00DE3C52" w:rsidRDefault="004E7ABA" w:rsidP="00C15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816</w:t>
            </w:r>
          </w:p>
        </w:tc>
        <w:tc>
          <w:tcPr>
            <w:tcW w:w="147" w:type="pct"/>
          </w:tcPr>
          <w:p w14:paraId="17EF705F" w14:textId="77777777" w:rsidR="001E7C1F" w:rsidRPr="00DE3C5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7B6B6C4" w14:textId="351C3E51" w:rsidR="001E7C1F" w:rsidRPr="00DE3C52" w:rsidRDefault="004E7ABA" w:rsidP="00B8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147" w:type="pct"/>
          </w:tcPr>
          <w:p w14:paraId="178E5745" w14:textId="77777777" w:rsidR="001E7C1F" w:rsidRPr="00DE3C5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AB6B248" w14:textId="3AB8CBA7" w:rsidR="001E7C1F" w:rsidRPr="00DE3C52" w:rsidRDefault="004E7ABA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</w:tr>
      <w:tr w:rsidR="00A72CE7" w:rsidRPr="001D520A" w14:paraId="04D56B25" w14:textId="77777777" w:rsidTr="00A72CE7">
        <w:tc>
          <w:tcPr>
            <w:tcW w:w="2108" w:type="pct"/>
          </w:tcPr>
          <w:p w14:paraId="4BEB776C" w14:textId="77777777" w:rsidR="001E7C1F" w:rsidRPr="001D520A" w:rsidRDefault="001E7C1F" w:rsidP="001E7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35151CA" w14:textId="15D6C75E" w:rsidR="001E7C1F" w:rsidRPr="004C7002" w:rsidRDefault="004E7ABA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DE3C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147" w:type="pct"/>
          </w:tcPr>
          <w:p w14:paraId="01BB66E9" w14:textId="77777777" w:rsidR="001E7C1F" w:rsidRPr="004C700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D67B8C9" w14:textId="28357E1C" w:rsidR="001E7C1F" w:rsidRPr="004C7002" w:rsidRDefault="004E7ABA" w:rsidP="00C15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DE3C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147" w:type="pct"/>
          </w:tcPr>
          <w:p w14:paraId="5F28BD14" w14:textId="77777777" w:rsidR="001E7C1F" w:rsidRPr="004C7002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8EA92BD" w14:textId="674AF549" w:rsidR="001E7C1F" w:rsidRPr="00A55102" w:rsidRDefault="004E7ABA" w:rsidP="00B86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DE3C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47" w:type="pct"/>
          </w:tcPr>
          <w:p w14:paraId="1A0C3AC6" w14:textId="77777777" w:rsidR="001E7C1F" w:rsidRPr="00534A77" w:rsidRDefault="001E7C1F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23776CC" w14:textId="6D0717EC" w:rsidR="001E7C1F" w:rsidRPr="00534A77" w:rsidRDefault="004E7ABA" w:rsidP="001E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DE3C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</w:t>
            </w:r>
          </w:p>
        </w:tc>
      </w:tr>
    </w:tbl>
    <w:p w14:paraId="53A37D53" w14:textId="77777777" w:rsidR="00641E4C" w:rsidRDefault="00641E4C" w:rsidP="0023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EC67F" w14:textId="2476967A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4E7ABA" w:rsidRPr="004E7ABA">
        <w:rPr>
          <w:rFonts w:ascii="Angsana New" w:hAnsi="Angsana New" w:cs="Angsana New"/>
          <w:bCs/>
          <w:sz w:val="30"/>
          <w:szCs w:val="30"/>
        </w:rPr>
        <w:t>30</w:t>
      </w:r>
      <w:r w:rsidR="0023200E" w:rsidRPr="0023200E">
        <w:rPr>
          <w:rFonts w:asciiTheme="majorBidi" w:hAnsiTheme="majorBidi" w:cstheme="majorBidi"/>
          <w:sz w:val="30"/>
          <w:szCs w:val="30"/>
        </w:rPr>
        <w:t xml:space="preserve"> </w:t>
      </w:r>
      <w:r w:rsidR="0032165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23119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4E7ABA" w:rsidRPr="004E7ABA">
        <w:rPr>
          <w:rFonts w:ascii="Angsana New" w:hAnsi="Angsana New" w:cs="Angsana New"/>
          <w:sz w:val="30"/>
          <w:szCs w:val="30"/>
        </w:rPr>
        <w:t>2568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E7ABA" w:rsidRPr="004E7ABA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7ABA" w:rsidRPr="004E7ABA">
        <w:rPr>
          <w:rFonts w:asciiTheme="majorBidi" w:hAnsiTheme="majorBidi" w:cstheme="majorBidi"/>
          <w:sz w:val="30"/>
          <w:szCs w:val="30"/>
        </w:rPr>
        <w:t>2567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77777777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1"/>
        <w:gridCol w:w="270"/>
        <w:gridCol w:w="1080"/>
        <w:gridCol w:w="270"/>
        <w:gridCol w:w="1080"/>
      </w:tblGrid>
      <w:tr w:rsidR="0009030C" w:rsidRPr="00554057" w14:paraId="6D81CB54" w14:textId="77777777" w:rsidTr="00A72CE7">
        <w:trPr>
          <w:tblHeader/>
        </w:trPr>
        <w:tc>
          <w:tcPr>
            <w:tcW w:w="2108" w:type="pct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2" w:type="pct"/>
            <w:gridSpan w:val="3"/>
          </w:tcPr>
          <w:p w14:paraId="7E2B12F5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4A1CE3BE" w14:textId="77777777" w:rsidTr="00A72CE7">
        <w:trPr>
          <w:tblHeader/>
        </w:trPr>
        <w:tc>
          <w:tcPr>
            <w:tcW w:w="2108" w:type="pct"/>
          </w:tcPr>
          <w:p w14:paraId="0AA644F6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7B04DFC" w14:textId="1210AE13" w:rsidR="00641E4C" w:rsidRPr="00554057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3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32165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7" w:type="pct"/>
            <w:vAlign w:val="center"/>
          </w:tcPr>
          <w:p w14:paraId="31AC945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4C48921" w14:textId="13900CF4" w:rsidR="00641E4C" w:rsidRPr="00554057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1E4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42CD8C8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2960E0F" w14:textId="73D69E26" w:rsidR="00641E4C" w:rsidRPr="00554057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216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5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31A6338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014D42F" w14:textId="7B35E6E4" w:rsidR="00641E4C" w:rsidRPr="00554057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1E4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1E4C" w:rsidRPr="00554057" w14:paraId="6FB6D6F7" w14:textId="77777777" w:rsidTr="00A72CE7">
        <w:trPr>
          <w:tblHeader/>
        </w:trPr>
        <w:tc>
          <w:tcPr>
            <w:tcW w:w="2108" w:type="pct"/>
          </w:tcPr>
          <w:p w14:paraId="27624649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02F203C" w14:textId="2A3A0E3C" w:rsidR="00641E4C" w:rsidRPr="00554057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2AF45CB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7B968850" w14:textId="200B7D56" w:rsidR="00641E4C" w:rsidRPr="00554057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8F8627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BE7584F" w14:textId="23E3EF2B" w:rsidR="00641E4C" w:rsidRPr="00554057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0533B50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BB59235" w14:textId="28A3F4E5" w:rsidR="00641E4C" w:rsidRPr="00554057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7078DA02" w14:textId="77777777" w:rsidTr="00A72CE7">
        <w:trPr>
          <w:tblHeader/>
        </w:trPr>
        <w:tc>
          <w:tcPr>
            <w:tcW w:w="2108" w:type="pct"/>
          </w:tcPr>
          <w:p w14:paraId="5461A828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417CEC0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29C" w:rsidRPr="00554057" w14:paraId="061E76CE" w14:textId="77777777" w:rsidTr="00A72CE7">
        <w:trPr>
          <w:trHeight w:val="144"/>
        </w:trPr>
        <w:tc>
          <w:tcPr>
            <w:tcW w:w="2108" w:type="pct"/>
          </w:tcPr>
          <w:p w14:paraId="67506168" w14:textId="77777777" w:rsidR="00F7229C" w:rsidRPr="00554057" w:rsidRDefault="00F7229C" w:rsidP="00F7229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11B5B52A" w14:textId="56FEA718" w:rsidR="00F7229C" w:rsidRPr="00554057" w:rsidRDefault="004E7ABA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595</w:t>
            </w:r>
            <w:r w:rsidR="00B726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47" w:type="pct"/>
          </w:tcPr>
          <w:p w14:paraId="02F3D2B2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EE6A03F" w14:textId="784B93C7" w:rsidR="00F7229C" w:rsidRPr="00554057" w:rsidRDefault="004E7ABA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7" w:type="pct"/>
          </w:tcPr>
          <w:p w14:paraId="509E89D3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1A3493" w14:textId="4C96A257" w:rsidR="00F7229C" w:rsidRPr="00554057" w:rsidRDefault="004E7ABA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595</w:t>
            </w:r>
            <w:r w:rsidR="005471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47" w:type="pct"/>
          </w:tcPr>
          <w:p w14:paraId="215FCBD6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1BA1E3" w14:textId="4A25AF22" w:rsidR="00F7229C" w:rsidRPr="00554057" w:rsidRDefault="004E7ABA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F7229C" w:rsidRPr="00554057" w14:paraId="0ED527D6" w14:textId="77777777" w:rsidTr="00A72CE7">
        <w:trPr>
          <w:trHeight w:val="144"/>
        </w:trPr>
        <w:tc>
          <w:tcPr>
            <w:tcW w:w="2108" w:type="pct"/>
          </w:tcPr>
          <w:p w14:paraId="59C081B2" w14:textId="7857DF92" w:rsidR="00F7229C" w:rsidRPr="00554057" w:rsidRDefault="00F7229C" w:rsidP="00F7229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93C60BB" w14:textId="36A76AF4" w:rsidR="00F7229C" w:rsidRPr="00554057" w:rsidRDefault="004E7ABA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6939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147" w:type="pct"/>
          </w:tcPr>
          <w:p w14:paraId="2C57C252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DC69C34" w14:textId="6B12B5E3" w:rsidR="00F7229C" w:rsidRPr="00554057" w:rsidRDefault="004E7ABA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7" w:type="pct"/>
          </w:tcPr>
          <w:p w14:paraId="07635D9F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0B515D" w14:textId="6C6FFD3C" w:rsidR="00F7229C" w:rsidRPr="00554057" w:rsidRDefault="004E7ABA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175E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147" w:type="pct"/>
          </w:tcPr>
          <w:p w14:paraId="6F3D23E4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96CA22" w14:textId="5FF09C37" w:rsidR="00F7229C" w:rsidRPr="00554057" w:rsidRDefault="004E7ABA" w:rsidP="00D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F7229C" w:rsidRPr="00554057" w14:paraId="5E298BC0" w14:textId="77777777" w:rsidTr="00A72CE7">
        <w:tc>
          <w:tcPr>
            <w:tcW w:w="2108" w:type="pct"/>
          </w:tcPr>
          <w:p w14:paraId="2265FA09" w14:textId="77777777" w:rsidR="00F7229C" w:rsidRPr="00554057" w:rsidRDefault="00F7229C" w:rsidP="00F7229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D35F513" w14:textId="0F99155C" w:rsidR="00F7229C" w:rsidRPr="00554057" w:rsidRDefault="004E7ABA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  <w:r w:rsidR="00A712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147" w:type="pct"/>
          </w:tcPr>
          <w:p w14:paraId="5A07B085" w14:textId="77777777" w:rsidR="00F7229C" w:rsidRPr="00554057" w:rsidRDefault="00F7229C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BB741" w14:textId="52222421" w:rsidR="00F7229C" w:rsidRPr="00554057" w:rsidRDefault="004E7ABA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F7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14:paraId="008229C2" w14:textId="77777777" w:rsidR="00F7229C" w:rsidRPr="00554057" w:rsidRDefault="00F7229C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C88B5BF" w14:textId="6FA0B216" w:rsidR="00F7229C" w:rsidRPr="00554057" w:rsidRDefault="004E7ABA" w:rsidP="0026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 w:rsidR="00D165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147" w:type="pct"/>
          </w:tcPr>
          <w:p w14:paraId="43B111B1" w14:textId="77777777" w:rsidR="00F7229C" w:rsidRPr="00554057" w:rsidRDefault="00F7229C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B008635" w14:textId="10C9D34A" w:rsidR="00F7229C" w:rsidRPr="00554057" w:rsidRDefault="004E7ABA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  <w:r w:rsidR="00F7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</w:p>
        </w:tc>
      </w:tr>
    </w:tbl>
    <w:p w14:paraId="7AE31F2F" w14:textId="5317DB8A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1"/>
        <w:gridCol w:w="270"/>
        <w:gridCol w:w="1080"/>
        <w:gridCol w:w="270"/>
        <w:gridCol w:w="1080"/>
      </w:tblGrid>
      <w:tr w:rsidR="002025D0" w:rsidRPr="00554057" w14:paraId="6AD6FAB9" w14:textId="77777777" w:rsidTr="00A72CE7">
        <w:trPr>
          <w:tblHeader/>
        </w:trPr>
        <w:tc>
          <w:tcPr>
            <w:tcW w:w="2108" w:type="pct"/>
          </w:tcPr>
          <w:p w14:paraId="3271E1FF" w14:textId="3F0883B7" w:rsidR="002025D0" w:rsidRPr="00554057" w:rsidRDefault="002025D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22" w:type="pct"/>
            <w:gridSpan w:val="3"/>
          </w:tcPr>
          <w:p w14:paraId="55F7CBE7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E5635B6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C5743F5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00E" w:rsidRPr="00554057" w14:paraId="12C7A3AC" w14:textId="77777777" w:rsidTr="00A72CE7">
        <w:trPr>
          <w:tblHeader/>
        </w:trPr>
        <w:tc>
          <w:tcPr>
            <w:tcW w:w="2108" w:type="pct"/>
          </w:tcPr>
          <w:p w14:paraId="545D7AA0" w14:textId="77777777" w:rsidR="0023200E" w:rsidRPr="00554057" w:rsidRDefault="0023200E" w:rsidP="002320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13629DD" w14:textId="4A49E564" w:rsidR="0023200E" w:rsidRPr="00554057" w:rsidRDefault="004E7ABA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216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5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35F0BFAE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6FF6391F" w14:textId="54881D17" w:rsidR="0023200E" w:rsidRPr="00554057" w:rsidRDefault="004E7ABA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3FA3BF8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1DB6D8A" w14:textId="5E97A268" w:rsidR="0023200E" w:rsidRPr="00554057" w:rsidRDefault="004E7ABA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216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5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1A0615CF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67F7565" w14:textId="450AEE5F" w:rsidR="0023200E" w:rsidRPr="00554057" w:rsidRDefault="004E7ABA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200E" w:rsidRPr="00554057" w14:paraId="39F40858" w14:textId="77777777" w:rsidTr="00A72CE7">
        <w:trPr>
          <w:tblHeader/>
        </w:trPr>
        <w:tc>
          <w:tcPr>
            <w:tcW w:w="2108" w:type="pct"/>
          </w:tcPr>
          <w:p w14:paraId="0FDEBA41" w14:textId="77777777" w:rsidR="0023200E" w:rsidRPr="00554057" w:rsidRDefault="0023200E" w:rsidP="002320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E9C0F00" w14:textId="17DE9DC0" w:rsidR="0023200E" w:rsidRPr="00554057" w:rsidRDefault="004E7ABA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73F86676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1B7FB9A0" w14:textId="59C86EF1" w:rsidR="0023200E" w:rsidRPr="00554057" w:rsidRDefault="004E7ABA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E00F33D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58022E8" w14:textId="5E13629E" w:rsidR="0023200E" w:rsidRPr="00554057" w:rsidRDefault="004E7ABA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2FC7FD84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65585A0" w14:textId="4B2C5B1A" w:rsidR="0023200E" w:rsidRPr="00554057" w:rsidRDefault="004E7ABA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54883EF7" w14:textId="77777777" w:rsidTr="00A72CE7">
        <w:trPr>
          <w:tblHeader/>
        </w:trPr>
        <w:tc>
          <w:tcPr>
            <w:tcW w:w="2108" w:type="pct"/>
          </w:tcPr>
          <w:p w14:paraId="61F0DACE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7006EB92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E2A" w:rsidRPr="00554057" w14:paraId="2786B6E6" w14:textId="77777777" w:rsidTr="00A72CE7">
        <w:trPr>
          <w:trHeight w:val="144"/>
        </w:trPr>
        <w:tc>
          <w:tcPr>
            <w:tcW w:w="2108" w:type="pct"/>
          </w:tcPr>
          <w:p w14:paraId="09E47E8C" w14:textId="0B0225E2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1DD77B28" w14:textId="18E2D13A" w:rsidR="00220E2A" w:rsidRPr="00554057" w:rsidRDefault="009013D9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9C6D25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140674" w14:textId="47947A18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4833BB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F5717D" w14:textId="5182174C" w:rsidR="00220E2A" w:rsidRPr="00554057" w:rsidRDefault="004E7ABA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7" w:type="pct"/>
          </w:tcPr>
          <w:p w14:paraId="5C0FB01C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E40AFF" w14:textId="6FF1958A" w:rsidR="00220E2A" w:rsidRPr="00554057" w:rsidRDefault="004E7ABA" w:rsidP="0051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20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220E2A" w:rsidRPr="00554057" w14:paraId="5D87B239" w14:textId="77777777" w:rsidTr="00A72CE7">
        <w:trPr>
          <w:trHeight w:val="144"/>
        </w:trPr>
        <w:tc>
          <w:tcPr>
            <w:tcW w:w="2108" w:type="pct"/>
          </w:tcPr>
          <w:p w14:paraId="5981B47B" w14:textId="102416D0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5FF5A853" w14:textId="72931705" w:rsidR="00220E2A" w:rsidRPr="00554057" w:rsidRDefault="004E7AB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6E476997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4AAC635" w14:textId="3023FF38" w:rsidR="00220E2A" w:rsidRPr="00554057" w:rsidRDefault="004E7AB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20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47" w:type="pct"/>
          </w:tcPr>
          <w:p w14:paraId="6682BEEF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E3D54E" w14:textId="34BFF0B6" w:rsidR="00220E2A" w:rsidRPr="00554057" w:rsidRDefault="004E7ABA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7F7ADC30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75E08E3" w14:textId="1A371337" w:rsidR="00220E2A" w:rsidRPr="00554057" w:rsidRDefault="004E7ABA" w:rsidP="0051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20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220E2A" w:rsidRPr="00554057" w14:paraId="7683B908" w14:textId="77777777" w:rsidTr="00A72CE7">
        <w:trPr>
          <w:trHeight w:val="144"/>
        </w:trPr>
        <w:tc>
          <w:tcPr>
            <w:tcW w:w="2108" w:type="pct"/>
          </w:tcPr>
          <w:p w14:paraId="76235C5C" w14:textId="635CD4C7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59B2836" w14:textId="6FC42604" w:rsidR="00220E2A" w:rsidRPr="00554057" w:rsidRDefault="004E7AB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14:paraId="6C6283F2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A6CBD13" w14:textId="7BDE2E7A" w:rsidR="00220E2A" w:rsidRPr="00554057" w:rsidRDefault="004E7AB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14:paraId="589E3394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2D9F04" w14:textId="5F4C9BBC" w:rsidR="00220E2A" w:rsidRPr="00554057" w:rsidRDefault="004E7ABA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14:paraId="193A25A9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C389A0" w14:textId="378A55ED" w:rsidR="00220E2A" w:rsidRPr="00554057" w:rsidRDefault="004E7ABA" w:rsidP="0051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220E2A" w:rsidRPr="00554057" w14:paraId="71EF4C7E" w14:textId="77777777" w:rsidTr="00A72CE7">
        <w:tc>
          <w:tcPr>
            <w:tcW w:w="2108" w:type="pct"/>
          </w:tcPr>
          <w:p w14:paraId="365E560D" w14:textId="640717A9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C180B29" w14:textId="2FA05FB1" w:rsidR="00220E2A" w:rsidRPr="00554057" w:rsidRDefault="004E7AB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47" w:type="pct"/>
          </w:tcPr>
          <w:p w14:paraId="217106F4" w14:textId="77777777" w:rsidR="00220E2A" w:rsidRPr="00554057" w:rsidRDefault="00220E2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8247711" w14:textId="58A7961F" w:rsidR="00220E2A" w:rsidRPr="00554057" w:rsidRDefault="004E7AB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220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147" w:type="pct"/>
          </w:tcPr>
          <w:p w14:paraId="79F87208" w14:textId="77777777" w:rsidR="00220E2A" w:rsidRPr="00554057" w:rsidRDefault="00220E2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B3B9936" w14:textId="4DEED164" w:rsidR="00220E2A" w:rsidRPr="00554057" w:rsidRDefault="004E7ABA" w:rsidP="0026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147" w:type="pct"/>
          </w:tcPr>
          <w:p w14:paraId="487193A5" w14:textId="77777777" w:rsidR="00220E2A" w:rsidRPr="00554057" w:rsidRDefault="00220E2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839F16A" w14:textId="7D31E7CC" w:rsidR="00220E2A" w:rsidRPr="00554057" w:rsidRDefault="004E7ABA" w:rsidP="0051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220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</w:tbl>
    <w:p w14:paraId="07A91008" w14:textId="343B5280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7953C660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74124F" w14:textId="77777777" w:rsidR="00821B32" w:rsidRPr="00554057" w:rsidRDefault="00821B32" w:rsidP="00821B32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68"/>
        <w:gridCol w:w="1171"/>
        <w:gridCol w:w="270"/>
        <w:gridCol w:w="1079"/>
        <w:gridCol w:w="272"/>
        <w:gridCol w:w="1017"/>
      </w:tblGrid>
      <w:tr w:rsidR="005309AA" w:rsidRPr="00554057" w14:paraId="5F5A47EA" w14:textId="77777777" w:rsidTr="00165696">
        <w:trPr>
          <w:tblHeader/>
        </w:trPr>
        <w:tc>
          <w:tcPr>
            <w:tcW w:w="2122" w:type="pct"/>
          </w:tcPr>
          <w:p w14:paraId="5E78AF82" w14:textId="08C0D40A" w:rsidR="005309AA" w:rsidRPr="00554057" w:rsidRDefault="005309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78" w:type="pct"/>
            <w:gridSpan w:val="7"/>
          </w:tcPr>
          <w:p w14:paraId="1DBC6423" w14:textId="7279A18F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119" w:rsidRPr="00554057" w14:paraId="217A118A" w14:textId="77777777" w:rsidTr="00165696">
        <w:trPr>
          <w:tblHeader/>
        </w:trPr>
        <w:tc>
          <w:tcPr>
            <w:tcW w:w="2122" w:type="pct"/>
          </w:tcPr>
          <w:p w14:paraId="2585B480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156A59D6" w14:textId="03FFCBAA" w:rsidR="00423119" w:rsidRPr="00554057" w:rsidRDefault="004E7ABA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23119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11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  <w:vAlign w:val="bottom"/>
          </w:tcPr>
          <w:p w14:paraId="2C051739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5A58AD30" w14:textId="36B9AB21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6F8EF3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6FDF695" w14:textId="0BE6D44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7E997A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176BE698" w14:textId="14B38755" w:rsidR="00423119" w:rsidRPr="00554057" w:rsidRDefault="004E7ABA" w:rsidP="00CC3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309AA" w:rsidRPr="00554057" w14:paraId="59C39DE6" w14:textId="77777777" w:rsidTr="00165696">
        <w:trPr>
          <w:tblHeader/>
        </w:trPr>
        <w:tc>
          <w:tcPr>
            <w:tcW w:w="2122" w:type="pct"/>
          </w:tcPr>
          <w:p w14:paraId="62FF9713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14:paraId="025399BC" w14:textId="4A30CDC1" w:rsidR="005309AA" w:rsidRPr="00554057" w:rsidRDefault="004E7AB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5C3D6F0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BD84B90" w14:textId="32EA8AF2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" w:type="pct"/>
            <w:vAlign w:val="bottom"/>
          </w:tcPr>
          <w:p w14:paraId="73D7A7C1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34B8C27" w14:textId="59F9731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9" w:type="pct"/>
            <w:vAlign w:val="bottom"/>
          </w:tcPr>
          <w:p w14:paraId="744C8384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365E4681" w14:textId="6E9734B4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309AA" w:rsidRPr="00554057" w14:paraId="368CEE5C" w14:textId="77777777" w:rsidTr="00165696">
        <w:trPr>
          <w:tblHeader/>
        </w:trPr>
        <w:tc>
          <w:tcPr>
            <w:tcW w:w="2122" w:type="pct"/>
          </w:tcPr>
          <w:p w14:paraId="408D74FE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8" w:type="pct"/>
            <w:gridSpan w:val="7"/>
          </w:tcPr>
          <w:p w14:paraId="0DCE187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165696">
        <w:tc>
          <w:tcPr>
            <w:tcW w:w="2122" w:type="pct"/>
          </w:tcPr>
          <w:p w14:paraId="57A11F8E" w14:textId="1F03F0EC" w:rsidR="005309AA" w:rsidRPr="00554057" w:rsidRDefault="0053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5B446626" w14:textId="14FC51FB" w:rsidR="005309AA" w:rsidRPr="00554057" w:rsidRDefault="004E7ABA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  <w:r w:rsidR="000B3105" w:rsidRPr="0033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147" w:type="pct"/>
          </w:tcPr>
          <w:p w14:paraId="6A0F984B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35262F0" w14:textId="63385180" w:rsidR="005309AA" w:rsidRPr="00554057" w:rsidRDefault="00713E18" w:rsidP="00B33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AAA8E6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258040" w14:textId="005F4F4E" w:rsidR="005309AA" w:rsidRPr="00554057" w:rsidRDefault="00D56D56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713E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5B5DCA3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2CDE1456" w14:textId="7478D049" w:rsidR="005309AA" w:rsidRPr="00554057" w:rsidRDefault="004E7ABA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713E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</w:tbl>
    <w:p w14:paraId="3BE7FB7C" w14:textId="77777777" w:rsidR="007F0445" w:rsidRPr="00E55304" w:rsidRDefault="007F0445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43CE2" w14:textId="50DE8F49" w:rsidR="00437397" w:rsidRDefault="00437397" w:rsidP="005E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20"/>
          <w:tab w:val="left" w:pos="5490"/>
          <w:tab w:val="left" w:pos="5760"/>
          <w:tab w:val="left" w:pos="6750"/>
          <w:tab w:val="left" w:pos="6930"/>
          <w:tab w:val="left" w:pos="7200"/>
          <w:tab w:val="left" w:pos="8280"/>
          <w:tab w:val="left" w:pos="855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A41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7ABA" w:rsidRPr="004E7ABA">
        <w:rPr>
          <w:rFonts w:asciiTheme="majorBidi" w:hAnsiTheme="majorBidi" w:cstheme="majorBidi"/>
          <w:sz w:val="30"/>
          <w:szCs w:val="30"/>
        </w:rPr>
        <w:t>30</w:t>
      </w:r>
      <w:r w:rsidR="00341ED4">
        <w:rPr>
          <w:rFonts w:asciiTheme="majorBidi" w:hAnsiTheme="majorBidi" w:cstheme="majorBidi"/>
          <w:sz w:val="30"/>
          <w:szCs w:val="30"/>
        </w:rPr>
        <w:t xml:space="preserve"> </w:t>
      </w:r>
      <w:r w:rsidR="00341ED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A41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2568</w:t>
      </w:r>
      <w:r w:rsidRPr="00FA41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E7ABA" w:rsidRPr="004E7ABA">
        <w:rPr>
          <w:rFonts w:asciiTheme="majorBidi" w:hAnsiTheme="majorBidi" w:cstheme="majorBidi"/>
          <w:sz w:val="30"/>
          <w:szCs w:val="30"/>
        </w:rPr>
        <w:t>31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E7ABA" w:rsidRPr="004E7ABA">
        <w:rPr>
          <w:rFonts w:asciiTheme="majorBidi" w:hAnsiTheme="majorBidi" w:cstheme="majorBidi"/>
          <w:sz w:val="30"/>
          <w:szCs w:val="30"/>
        </w:rPr>
        <w:t>2567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5</w:t>
      </w:r>
      <w:r w:rsidR="00F60F7E" w:rsidRPr="00FA412D">
        <w:rPr>
          <w:rFonts w:asciiTheme="majorBidi" w:hAnsiTheme="majorBidi" w:cstheme="majorBidi"/>
          <w:sz w:val="30"/>
          <w:szCs w:val="30"/>
        </w:rPr>
        <w:t>.</w:t>
      </w:r>
      <w:r w:rsidR="004E7ABA" w:rsidRPr="004E7ABA">
        <w:rPr>
          <w:rFonts w:asciiTheme="majorBidi" w:hAnsiTheme="majorBidi" w:cstheme="majorBidi"/>
          <w:sz w:val="30"/>
          <w:szCs w:val="30"/>
        </w:rPr>
        <w:t>5</w:t>
      </w:r>
      <w:r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>รับ</w:t>
      </w:r>
      <w:r w:rsidRPr="00FA412D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6864237A" w14:textId="64B1E166" w:rsidR="00B86C66" w:rsidRPr="00E55304" w:rsidRDefault="00B86C66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71"/>
        <w:gridCol w:w="270"/>
        <w:gridCol w:w="1171"/>
        <w:gridCol w:w="270"/>
        <w:gridCol w:w="1080"/>
        <w:gridCol w:w="270"/>
        <w:gridCol w:w="1036"/>
      </w:tblGrid>
      <w:tr w:rsidR="005B7397" w:rsidRPr="00554057" w14:paraId="6BDA21D8" w14:textId="77777777" w:rsidTr="00ED5D9C">
        <w:tc>
          <w:tcPr>
            <w:tcW w:w="2116" w:type="pct"/>
          </w:tcPr>
          <w:p w14:paraId="00CF7CDB" w14:textId="366F955C" w:rsidR="00266569" w:rsidRPr="00E55304" w:rsidRDefault="00266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30" w:type="pct"/>
            <w:gridSpan w:val="3"/>
          </w:tcPr>
          <w:p w14:paraId="32F58413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0FD88E52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01D88E5C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63FDC9A0" w14:textId="77777777" w:rsidTr="00ED5D9C">
        <w:tc>
          <w:tcPr>
            <w:tcW w:w="2116" w:type="pct"/>
          </w:tcPr>
          <w:p w14:paraId="2A51496E" w14:textId="77777777" w:rsidR="00266569" w:rsidRPr="00E55304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0B7ACDC4" w14:textId="6E4FD62C" w:rsidR="00266569" w:rsidRPr="00554057" w:rsidRDefault="004E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013492A7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58EAB7DB" w14:textId="107DCC0D" w:rsidR="00266569" w:rsidRPr="00554057" w:rsidRDefault="004E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656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3F9C2653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4771451" w14:textId="23888366" w:rsidR="00266569" w:rsidRPr="00554057" w:rsidRDefault="004E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47536348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6514A4A9" w14:textId="09A1E2AC" w:rsidR="00266569" w:rsidRPr="00554057" w:rsidRDefault="004E7ABA" w:rsidP="00B34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656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727EC44A" w14:textId="77777777" w:rsidTr="00ED5D9C">
        <w:tc>
          <w:tcPr>
            <w:tcW w:w="2116" w:type="pct"/>
          </w:tcPr>
          <w:p w14:paraId="1A2CDDFD" w14:textId="77777777" w:rsidR="00266569" w:rsidRPr="00E55304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464CE4BD" w14:textId="7888358D" w:rsidR="00266569" w:rsidRPr="00554057" w:rsidRDefault="004E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center"/>
          </w:tcPr>
          <w:p w14:paraId="0EEFF87C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271C6E03" w14:textId="2C887ACB" w:rsidR="00266569" w:rsidRPr="00554057" w:rsidRDefault="004E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8B52F14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9DBB868" w14:textId="418D832C" w:rsidR="00266569" w:rsidRPr="00554057" w:rsidRDefault="004E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center"/>
          </w:tcPr>
          <w:p w14:paraId="6D3E32B6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062C7485" w14:textId="203FE19F" w:rsidR="00266569" w:rsidRPr="00554057" w:rsidRDefault="004E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66569" w:rsidRPr="00554057" w14:paraId="658E2C40" w14:textId="77777777" w:rsidTr="00ED5D9C">
        <w:tc>
          <w:tcPr>
            <w:tcW w:w="2116" w:type="pct"/>
          </w:tcPr>
          <w:p w14:paraId="043D5102" w14:textId="77777777" w:rsidR="00266569" w:rsidRPr="00E55304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4" w:type="pct"/>
            <w:gridSpan w:val="7"/>
          </w:tcPr>
          <w:p w14:paraId="3F597299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5696" w:rsidRPr="00E26751" w14:paraId="1D0EB396" w14:textId="77777777" w:rsidTr="00ED5D9C">
        <w:tc>
          <w:tcPr>
            <w:tcW w:w="2116" w:type="pct"/>
          </w:tcPr>
          <w:p w14:paraId="60DABA11" w14:textId="589B95B2" w:rsidR="00165696" w:rsidRPr="00E55304" w:rsidRDefault="00165696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0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1" w:type="pct"/>
          </w:tcPr>
          <w:p w14:paraId="422102E1" w14:textId="40C8C5E1" w:rsidR="00165696" w:rsidRPr="001F7810" w:rsidRDefault="004E7ABA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65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48" w:type="pct"/>
          </w:tcPr>
          <w:p w14:paraId="07785060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DB03629" w14:textId="44CCD004" w:rsidR="00165696" w:rsidRPr="00E26751" w:rsidRDefault="00165696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1AA114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4A26279" w14:textId="775F5128" w:rsidR="00165696" w:rsidRPr="001F7810" w:rsidRDefault="004E7ABA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65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48" w:type="pct"/>
          </w:tcPr>
          <w:p w14:paraId="64A86624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2B635709" w14:textId="4098D376" w:rsidR="00165696" w:rsidRPr="00E26751" w:rsidRDefault="00165696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5696" w:rsidRPr="00554057" w14:paraId="09EF8435" w14:textId="77777777" w:rsidTr="00ED5D9C">
        <w:tc>
          <w:tcPr>
            <w:tcW w:w="2116" w:type="pct"/>
          </w:tcPr>
          <w:p w14:paraId="05FEFA26" w14:textId="5D915DC1" w:rsidR="00165696" w:rsidRPr="00E55304" w:rsidRDefault="00165696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1CF2D64" w14:textId="5419F40F" w:rsidR="00165696" w:rsidRPr="00884AA6" w:rsidRDefault="004E7ABA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165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8" w:type="pct"/>
          </w:tcPr>
          <w:p w14:paraId="240D27E7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7C082D7" w14:textId="1AAB0A86" w:rsidR="00165696" w:rsidRPr="00E26751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68353E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BCF5BC5" w14:textId="6E5808D1" w:rsidR="00165696" w:rsidRPr="00884AA6" w:rsidRDefault="004E7ABA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165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8" w:type="pct"/>
          </w:tcPr>
          <w:p w14:paraId="5D008302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7AEDA09" w14:textId="1FF8835A" w:rsidR="00165696" w:rsidRPr="00E26751" w:rsidRDefault="00165696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5696" w:rsidRPr="00554057" w14:paraId="1254E245" w14:textId="77777777" w:rsidTr="00ED5D9C">
        <w:tc>
          <w:tcPr>
            <w:tcW w:w="2116" w:type="pct"/>
          </w:tcPr>
          <w:p w14:paraId="6749983D" w14:textId="5B3C2F87" w:rsidR="00165696" w:rsidRPr="00E55304" w:rsidRDefault="00165696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0D6239D3" w14:textId="616966ED" w:rsidR="00165696" w:rsidRPr="003B0B07" w:rsidRDefault="004E7ABA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="00165696" w:rsidRPr="003B0B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48" w:type="pct"/>
          </w:tcPr>
          <w:p w14:paraId="0C510914" w14:textId="77777777" w:rsidR="00165696" w:rsidRPr="003B0B07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BD60B4D" w14:textId="2EBF8103" w:rsidR="00165696" w:rsidRPr="00165696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7C43F0" w14:textId="77777777" w:rsidR="00165696" w:rsidRPr="003B0B07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3474C85" w14:textId="1445B252" w:rsidR="00165696" w:rsidRPr="003B0B07" w:rsidRDefault="004E7ABA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="00165696" w:rsidRPr="003B0B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48" w:type="pct"/>
          </w:tcPr>
          <w:p w14:paraId="014F4763" w14:textId="77777777" w:rsidR="00165696" w:rsidRPr="003B0B07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97255DD" w14:textId="1D3F5445" w:rsidR="00165696" w:rsidRPr="00165696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431AEE5" w14:textId="77777777" w:rsidR="008E56CF" w:rsidRPr="00E55304" w:rsidRDefault="008E56CF" w:rsidP="00D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72"/>
        <w:gridCol w:w="270"/>
        <w:gridCol w:w="1167"/>
        <w:gridCol w:w="272"/>
        <w:gridCol w:w="1078"/>
        <w:gridCol w:w="270"/>
        <w:gridCol w:w="1034"/>
      </w:tblGrid>
      <w:tr w:rsidR="005B7397" w:rsidRPr="00554057" w14:paraId="52B8A952" w14:textId="77777777" w:rsidTr="00ED5D9C">
        <w:tc>
          <w:tcPr>
            <w:tcW w:w="2119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28" w:type="pct"/>
            <w:gridSpan w:val="3"/>
          </w:tcPr>
          <w:p w14:paraId="7D12AF84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4BD7183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4E5FE717" w14:textId="77777777" w:rsidTr="00ED5D9C">
        <w:tc>
          <w:tcPr>
            <w:tcW w:w="2119" w:type="pct"/>
          </w:tcPr>
          <w:p w14:paraId="11449CDD" w14:textId="77777777" w:rsidR="00A33E14" w:rsidRPr="00E55304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1042773F" w14:textId="6E41BF56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60E55EC3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5A71457E" w14:textId="6686246B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683C6C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486D3ECB" w14:textId="26F7FDAA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220ED9A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EC172DA" w14:textId="163D3529" w:rsidR="00A33E14" w:rsidRPr="00554057" w:rsidRDefault="004E7ABA" w:rsidP="00C30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7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1D03B9AE" w14:textId="77777777" w:rsidTr="00ED5D9C">
        <w:tc>
          <w:tcPr>
            <w:tcW w:w="2119" w:type="pct"/>
          </w:tcPr>
          <w:p w14:paraId="50314BA6" w14:textId="7BB9D6F1" w:rsidR="00A33E14" w:rsidRPr="00E55304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0E300789" w14:textId="58D28B3B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center"/>
          </w:tcPr>
          <w:p w14:paraId="639DB94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34D9E6EF" w14:textId="6E8347CE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267D2841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A7E1FC1" w14:textId="10CA5576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center"/>
          </w:tcPr>
          <w:p w14:paraId="4394F64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4B98A84" w14:textId="24264F85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7397" w:rsidRPr="00554057" w14:paraId="7F495B30" w14:textId="77777777" w:rsidTr="00ED5D9C">
        <w:tc>
          <w:tcPr>
            <w:tcW w:w="2119" w:type="pct"/>
          </w:tcPr>
          <w:p w14:paraId="32F705E1" w14:textId="77777777" w:rsidR="00641E4C" w:rsidRPr="00E5530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  <w:gridSpan w:val="7"/>
          </w:tcPr>
          <w:p w14:paraId="49A94F0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1E14" w:rsidRPr="00554057" w14:paraId="4901FCC0" w14:textId="77777777" w:rsidTr="00ED5D9C">
        <w:tc>
          <w:tcPr>
            <w:tcW w:w="2119" w:type="pct"/>
          </w:tcPr>
          <w:p w14:paraId="3C3C419D" w14:textId="76D41D39" w:rsidR="00161E14" w:rsidRPr="00E55304" w:rsidRDefault="00161E14" w:rsidP="0016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1" w:type="pct"/>
          </w:tcPr>
          <w:p w14:paraId="6EAE0391" w14:textId="227B84FF" w:rsidR="00161E14" w:rsidRPr="00554057" w:rsidRDefault="004E7ABA" w:rsidP="00AC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F3D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48" w:type="pct"/>
          </w:tcPr>
          <w:p w14:paraId="24CBC238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7E6B197" w14:textId="275435C3" w:rsidR="00161E14" w:rsidRPr="00554057" w:rsidRDefault="004E7ABA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161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49" w:type="pct"/>
          </w:tcPr>
          <w:p w14:paraId="2837C021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DD27665" w14:textId="4E89445D" w:rsidR="00161E14" w:rsidRPr="00554057" w:rsidRDefault="004E7ABA" w:rsidP="00A03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F3D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48" w:type="pct"/>
          </w:tcPr>
          <w:p w14:paraId="0E14FAAE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5E18D99" w14:textId="6629CF82" w:rsidR="00161E14" w:rsidRPr="00554057" w:rsidRDefault="004E7ABA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161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161E14" w:rsidRPr="00554057" w14:paraId="746966FA" w14:textId="77777777" w:rsidTr="00ED5D9C">
        <w:tc>
          <w:tcPr>
            <w:tcW w:w="2119" w:type="pct"/>
          </w:tcPr>
          <w:p w14:paraId="72A026DB" w14:textId="7BF59C36" w:rsidR="00161E14" w:rsidRPr="00E55304" w:rsidRDefault="00161E14" w:rsidP="0016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</w:tcPr>
          <w:p w14:paraId="04FF853D" w14:textId="2DFD4EC7" w:rsidR="00161E14" w:rsidRPr="00554057" w:rsidRDefault="004E7ABA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49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48" w:type="pct"/>
          </w:tcPr>
          <w:p w14:paraId="59A73B5E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F9D668D" w14:textId="43325D37" w:rsidR="00161E14" w:rsidRPr="00554057" w:rsidRDefault="004E7ABA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9" w:type="pct"/>
          </w:tcPr>
          <w:p w14:paraId="54743485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0FB18E" w14:textId="1C28E258" w:rsidR="00161E14" w:rsidRPr="00554057" w:rsidRDefault="004E7ABA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3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48" w:type="pct"/>
          </w:tcPr>
          <w:p w14:paraId="3A1B42E4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42E20868" w14:textId="5BB3AB37" w:rsidR="00161E14" w:rsidRPr="00ED5D9C" w:rsidRDefault="00161E14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5D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1E14" w:rsidRPr="00554057" w14:paraId="4B12C3CA" w14:textId="77777777" w:rsidTr="00ED5D9C">
        <w:tc>
          <w:tcPr>
            <w:tcW w:w="2119" w:type="pct"/>
          </w:tcPr>
          <w:p w14:paraId="233CB1FD" w14:textId="39B048B7" w:rsidR="00161E14" w:rsidRPr="00E55304" w:rsidRDefault="00161E14" w:rsidP="0016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584BF683" w:rsidR="00161E14" w:rsidRPr="00554057" w:rsidRDefault="004E7ABA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874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48" w:type="pct"/>
          </w:tcPr>
          <w:p w14:paraId="0BDDDE93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3C794B19" w:rsidR="00161E14" w:rsidRPr="00554057" w:rsidRDefault="004E7ABA" w:rsidP="00A03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A518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149" w:type="pct"/>
          </w:tcPr>
          <w:p w14:paraId="5FC07B0E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45D598D0" w:rsidR="00161E14" w:rsidRPr="00554057" w:rsidRDefault="004E7ABA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8749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48" w:type="pct"/>
          </w:tcPr>
          <w:p w14:paraId="35D8AE81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712BE56E" w:rsidR="00161E14" w:rsidRPr="00554057" w:rsidRDefault="004E7ABA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161E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</w:tr>
    </w:tbl>
    <w:p w14:paraId="52B5D742" w14:textId="77777777" w:rsidR="00A13C9F" w:rsidRPr="00E55304" w:rsidRDefault="00A13C9F" w:rsidP="00CB745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3"/>
        <w:gridCol w:w="258"/>
        <w:gridCol w:w="1190"/>
        <w:gridCol w:w="267"/>
        <w:gridCol w:w="989"/>
        <w:gridCol w:w="86"/>
        <w:gridCol w:w="183"/>
        <w:gridCol w:w="99"/>
        <w:gridCol w:w="1042"/>
      </w:tblGrid>
      <w:tr w:rsidR="00CB745D" w:rsidRPr="00554057" w14:paraId="32CE6133" w14:textId="77777777" w:rsidTr="00ED5D9C">
        <w:tc>
          <w:tcPr>
            <w:tcW w:w="2112" w:type="pct"/>
          </w:tcPr>
          <w:p w14:paraId="5957CF5E" w14:textId="293F13D1" w:rsidR="00CB745D" w:rsidRPr="00E55304" w:rsidRDefault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32" w:type="pct"/>
            <w:gridSpan w:val="3"/>
          </w:tcPr>
          <w:p w14:paraId="18BB3A25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1B24D9E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5"/>
          </w:tcPr>
          <w:p w14:paraId="10589EBD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430" w:rsidRPr="00554057" w14:paraId="2B2523BA" w14:textId="77777777" w:rsidTr="00ED5D9C">
        <w:tc>
          <w:tcPr>
            <w:tcW w:w="2112" w:type="pct"/>
          </w:tcPr>
          <w:p w14:paraId="32739F45" w14:textId="77777777" w:rsidR="00A33E14" w:rsidRPr="00E55304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18B1E752" w14:textId="4C8799D2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  <w:vAlign w:val="center"/>
          </w:tcPr>
          <w:p w14:paraId="7C03F2AD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3E81D866" w14:textId="68CC22C3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16579D2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A3450FC" w14:textId="141759E7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  <w:gridSpan w:val="2"/>
            <w:vAlign w:val="center"/>
          </w:tcPr>
          <w:p w14:paraId="0413A466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00969029" w14:textId="6C7035F2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4430" w:rsidRPr="00554057" w14:paraId="49C57D5D" w14:textId="77777777" w:rsidTr="00ED5D9C">
        <w:tc>
          <w:tcPr>
            <w:tcW w:w="2112" w:type="pct"/>
          </w:tcPr>
          <w:p w14:paraId="4AD85E34" w14:textId="77777777" w:rsidR="00A33E14" w:rsidRPr="00E55304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69A2C8BE" w14:textId="746B2DFC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  <w:vAlign w:val="center"/>
          </w:tcPr>
          <w:p w14:paraId="24FC0D12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748E4287" w14:textId="178759E1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109B30D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2CACEB31" w14:textId="1E1A43E3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4" w:type="pct"/>
            <w:gridSpan w:val="2"/>
            <w:vAlign w:val="center"/>
          </w:tcPr>
          <w:p w14:paraId="00C776CB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7F2501DD" w14:textId="2DBC3969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171C2" w:rsidRPr="00554057" w14:paraId="5C58D545" w14:textId="77777777" w:rsidTr="00ED5D9C">
        <w:tc>
          <w:tcPr>
            <w:tcW w:w="2112" w:type="pct"/>
          </w:tcPr>
          <w:p w14:paraId="38672463" w14:textId="77777777" w:rsidR="00C171C2" w:rsidRPr="00E55304" w:rsidRDefault="00C171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  <w:gridSpan w:val="9"/>
          </w:tcPr>
          <w:p w14:paraId="67EBCE5E" w14:textId="527D070C" w:rsidR="00C171C2" w:rsidRPr="00554057" w:rsidRDefault="00C171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BBC" w:rsidRPr="00554057" w14:paraId="6963CA99" w14:textId="77777777" w:rsidTr="00ED5D9C">
        <w:tc>
          <w:tcPr>
            <w:tcW w:w="2112" w:type="pct"/>
          </w:tcPr>
          <w:p w14:paraId="56FAB233" w14:textId="741CFA1F" w:rsidR="00436BBC" w:rsidRPr="00E55304" w:rsidRDefault="00436BBC" w:rsidP="0043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</w:tcPr>
          <w:p w14:paraId="6A932B36" w14:textId="2C69F34D" w:rsidR="00436BBC" w:rsidRPr="00554057" w:rsidRDefault="00376E9C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AEDAAE8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7AC25C85" w14:textId="78EAAD96" w:rsidR="00436BBC" w:rsidRPr="00554057" w:rsidRDefault="00436BBC" w:rsidP="00C1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645D25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E560D9C" w14:textId="19D7D851" w:rsidR="00436BBC" w:rsidRPr="00554057" w:rsidRDefault="004E7ABA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03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54" w:type="pct"/>
            <w:gridSpan w:val="2"/>
          </w:tcPr>
          <w:p w14:paraId="26550A37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775B314" w14:textId="3214B65E" w:rsidR="00436BBC" w:rsidRPr="00554057" w:rsidRDefault="004E7ABA" w:rsidP="00C30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36B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436BBC" w:rsidRPr="00554057" w14:paraId="3E57DBD3" w14:textId="77777777" w:rsidTr="00ED5D9C">
        <w:tc>
          <w:tcPr>
            <w:tcW w:w="2112" w:type="pct"/>
          </w:tcPr>
          <w:p w14:paraId="34604299" w14:textId="22D907E3" w:rsidR="00436BBC" w:rsidRPr="00E55304" w:rsidRDefault="00436BBC" w:rsidP="0043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</w:tcPr>
          <w:p w14:paraId="6BE7BA73" w14:textId="2EFF1E01" w:rsidR="00436BBC" w:rsidRPr="00554057" w:rsidRDefault="006B6557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7E6FF3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41" w:type="pct"/>
          </w:tcPr>
          <w:p w14:paraId="33E8C9EF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0497AEEB" w14:textId="15C1D78E" w:rsidR="00436BBC" w:rsidRPr="00554057" w:rsidRDefault="004E7ABA" w:rsidP="00C1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6B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6" w:type="pct"/>
          </w:tcPr>
          <w:p w14:paraId="4A1E1FB9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0B3D873" w14:textId="02D65FFA" w:rsidR="00436BBC" w:rsidRPr="00554057" w:rsidRDefault="003F2D38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0E8357E5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FCFB4CC" w14:textId="1AB03FD5" w:rsidR="00436BBC" w:rsidRPr="00554057" w:rsidRDefault="004E7ABA" w:rsidP="00C30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6B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436BBC" w:rsidRPr="00554057" w14:paraId="1F6ED73B" w14:textId="77777777" w:rsidTr="00ED5D9C">
        <w:tc>
          <w:tcPr>
            <w:tcW w:w="2112" w:type="pct"/>
          </w:tcPr>
          <w:p w14:paraId="4B990A6A" w14:textId="728E258E" w:rsidR="00436BBC" w:rsidRPr="00554057" w:rsidRDefault="00436BBC" w:rsidP="0043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9315967" w14:textId="3F1FAD81" w:rsidR="00436BBC" w:rsidRPr="00554057" w:rsidRDefault="00485552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53F968B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37F08F7" w14:textId="311419B1" w:rsidR="00436BBC" w:rsidRPr="00554057" w:rsidRDefault="004E7ABA" w:rsidP="00C1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36B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46" w:type="pct"/>
          </w:tcPr>
          <w:p w14:paraId="6B87EDF4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C09E27" w14:textId="743C73CC" w:rsidR="00436BBC" w:rsidRPr="00554057" w:rsidRDefault="004E7ABA" w:rsidP="00C1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A03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54" w:type="pct"/>
            <w:gridSpan w:val="2"/>
          </w:tcPr>
          <w:p w14:paraId="70802963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FC0B864" w14:textId="5747D4EA" w:rsidR="00436BBC" w:rsidRPr="00554057" w:rsidRDefault="004E7ABA" w:rsidP="00C30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36B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</w:tr>
      <w:tr w:rsidR="00A334E1" w:rsidRPr="00554057" w14:paraId="18C3BE4D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26786E9F" w14:textId="45B91D41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2888" w:type="pct"/>
            <w:gridSpan w:val="9"/>
            <w:vAlign w:val="bottom"/>
          </w:tcPr>
          <w:p w14:paraId="7538A2A0" w14:textId="77777777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C9F" w:rsidRPr="00554057" w14:paraId="7A6BF538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2868524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41" w:type="pct"/>
            <w:vAlign w:val="bottom"/>
          </w:tcPr>
          <w:p w14:paraId="65C04F84" w14:textId="7FCDAD6A" w:rsidR="005543BE" w:rsidRPr="00554057" w:rsidRDefault="004E7ABA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1" w:type="pct"/>
            <w:vAlign w:val="bottom"/>
          </w:tcPr>
          <w:p w14:paraId="1DB76CF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20DD37A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61AC99F1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59AAD0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09EDF19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vAlign w:val="center"/>
          </w:tcPr>
          <w:p w14:paraId="2444B1F6" w14:textId="01BB8EA1" w:rsidR="005543BE" w:rsidRPr="00554057" w:rsidRDefault="004E7ABA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A13C9F" w:rsidRPr="00554057" w14:paraId="536B4CB0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1AAB50CB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39474181" w14:textId="56BA394D" w:rsidR="005543BE" w:rsidRPr="00554057" w:rsidRDefault="004E7ABA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  <w:vAlign w:val="bottom"/>
          </w:tcPr>
          <w:p w14:paraId="7DA8CFD2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5039A2F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" w:type="pct"/>
            <w:vAlign w:val="bottom"/>
          </w:tcPr>
          <w:p w14:paraId="4E2D214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461F124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gridSpan w:val="2"/>
            <w:vAlign w:val="bottom"/>
          </w:tcPr>
          <w:p w14:paraId="2C6CB7D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vAlign w:val="bottom"/>
          </w:tcPr>
          <w:p w14:paraId="61D56AB3" w14:textId="6D212874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543BE" w:rsidRPr="00554057" w14:paraId="5D8146A3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</w:tcPr>
          <w:p w14:paraId="5669D8D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pct"/>
            <w:gridSpan w:val="9"/>
          </w:tcPr>
          <w:p w14:paraId="35B0DFA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C9F" w:rsidRPr="00554057" w14:paraId="1FA29685" w14:textId="77777777" w:rsidTr="00ED5D9C">
        <w:tblPrEx>
          <w:tblLook w:val="04A0" w:firstRow="1" w:lastRow="0" w:firstColumn="1" w:lastColumn="0" w:noHBand="0" w:noVBand="1"/>
        </w:tblPrEx>
        <w:tc>
          <w:tcPr>
            <w:tcW w:w="2112" w:type="pct"/>
          </w:tcPr>
          <w:p w14:paraId="1AE44291" w14:textId="5D27F196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1DA763D" w14:textId="0CF0A0DE" w:rsidR="005543BE" w:rsidRPr="00554057" w:rsidRDefault="004E7ABA" w:rsidP="0060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94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141" w:type="pct"/>
          </w:tcPr>
          <w:p w14:paraId="74F6D98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03E1F1" w14:textId="12DBAE8B" w:rsidR="00C77EAC" w:rsidRPr="00554057" w:rsidRDefault="004E7ABA" w:rsidP="00A7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08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58FFA28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20C10C7" w14:textId="390A1496" w:rsidR="005543BE" w:rsidRPr="00554057" w:rsidRDefault="006B6557" w:rsidP="00A7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3EC916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double" w:sz="4" w:space="0" w:color="auto"/>
            </w:tcBorders>
          </w:tcPr>
          <w:p w14:paraId="2593514C" w14:textId="2EA3A29D" w:rsidR="005543BE" w:rsidRPr="00554057" w:rsidRDefault="004E7ABA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155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</w:tr>
    </w:tbl>
    <w:p w14:paraId="2921D216" w14:textId="77777777" w:rsidR="00C81E0F" w:rsidRPr="00554057" w:rsidRDefault="00C81E0F" w:rsidP="005F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55B011" w14:textId="7762D92E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7ABA" w:rsidRPr="004E7ABA">
        <w:rPr>
          <w:rFonts w:asciiTheme="majorBidi" w:hAnsiTheme="majorBidi" w:cstheme="majorBidi"/>
          <w:sz w:val="30"/>
          <w:szCs w:val="30"/>
        </w:rPr>
        <w:t>30</w:t>
      </w:r>
      <w:r w:rsidR="00341ED4">
        <w:rPr>
          <w:rFonts w:asciiTheme="majorBidi" w:hAnsiTheme="majorBidi" w:cstheme="majorBidi"/>
          <w:sz w:val="30"/>
          <w:szCs w:val="30"/>
        </w:rPr>
        <w:t xml:space="preserve"> </w:t>
      </w:r>
      <w:r w:rsidR="00341ED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2568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E7ABA" w:rsidRPr="004E7ABA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E7ABA" w:rsidRPr="004E7ABA">
        <w:rPr>
          <w:rFonts w:asciiTheme="majorBidi" w:hAnsiTheme="majorBidi" w:cstheme="majorBidi"/>
          <w:sz w:val="30"/>
          <w:szCs w:val="30"/>
        </w:rPr>
        <w:t>2567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9A0A6F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</w:t>
      </w:r>
      <w:r w:rsidRPr="00D11EA7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691F5E">
        <w:rPr>
          <w:rFonts w:asciiTheme="majorBidi" w:hAnsiTheme="majorBidi" w:cstheme="majorBidi"/>
          <w:sz w:val="30"/>
          <w:szCs w:val="30"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5</w:t>
      </w:r>
      <w:r w:rsidR="00691F5E">
        <w:rPr>
          <w:rFonts w:asciiTheme="majorBidi" w:hAnsiTheme="majorBidi" w:cstheme="majorBidi"/>
          <w:sz w:val="30"/>
          <w:szCs w:val="30"/>
        </w:rPr>
        <w:t>.</w:t>
      </w:r>
      <w:r w:rsidR="004E7ABA" w:rsidRPr="004E7ABA">
        <w:rPr>
          <w:rFonts w:asciiTheme="majorBidi" w:hAnsiTheme="majorBidi" w:cstheme="majorBidi"/>
          <w:sz w:val="30"/>
          <w:szCs w:val="30"/>
        </w:rPr>
        <w:t>5</w:t>
      </w:r>
      <w:r w:rsidRPr="00D11EA7">
        <w:rPr>
          <w:rFonts w:asciiTheme="majorBidi" w:hAnsiTheme="majorBidi" w:cstheme="majorBidi"/>
          <w:sz w:val="30"/>
          <w:szCs w:val="30"/>
        </w:rPr>
        <w:t xml:space="preserve"> </w:t>
      </w:r>
      <w:r w:rsidRPr="00D11EA7">
        <w:rPr>
          <w:rFonts w:asciiTheme="majorBidi" w:hAnsiTheme="majorBidi" w:cstheme="majorBidi"/>
          <w:sz w:val="30"/>
          <w:szCs w:val="30"/>
          <w:cs/>
        </w:rPr>
        <w:t>ต่อปี และชำระ</w:t>
      </w:r>
      <w:r w:rsidRPr="00554057">
        <w:rPr>
          <w:rFonts w:asciiTheme="majorBidi" w:hAnsiTheme="majorBidi" w:cstheme="majorBidi"/>
          <w:sz w:val="30"/>
          <w:szCs w:val="30"/>
          <w:cs/>
        </w:rPr>
        <w:t>คืนเมื่อทวงถาม</w:t>
      </w:r>
    </w:p>
    <w:p w14:paraId="7271BEDD" w14:textId="77777777" w:rsidR="00433F39" w:rsidRDefault="00433F39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200"/>
        <w:gridCol w:w="270"/>
        <w:gridCol w:w="1170"/>
        <w:gridCol w:w="270"/>
        <w:gridCol w:w="990"/>
        <w:gridCol w:w="270"/>
        <w:gridCol w:w="1170"/>
      </w:tblGrid>
      <w:tr w:rsidR="00433F39" w:rsidRPr="002A17B2" w14:paraId="03D78F00" w14:textId="77777777" w:rsidTr="00A72CE7">
        <w:trPr>
          <w:tblHeader/>
        </w:trPr>
        <w:tc>
          <w:tcPr>
            <w:tcW w:w="2092" w:type="pct"/>
          </w:tcPr>
          <w:p w14:paraId="49AD673C" w14:textId="77777777" w:rsidR="00433F39" w:rsidRPr="002A17B2" w:rsidRDefault="00433F3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38" w:type="pct"/>
            <w:gridSpan w:val="3"/>
          </w:tcPr>
          <w:p w14:paraId="1C5E4DC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DB859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48A1D790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F39" w:rsidRPr="002A17B2" w14:paraId="60C581F4" w14:textId="77777777" w:rsidTr="00A72CE7">
        <w:trPr>
          <w:tblHeader/>
        </w:trPr>
        <w:tc>
          <w:tcPr>
            <w:tcW w:w="2092" w:type="pct"/>
          </w:tcPr>
          <w:p w14:paraId="7F95A4C0" w14:textId="77777777" w:rsidR="00433F39" w:rsidRPr="002A17B2" w:rsidRDefault="00433F39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2ADE4AF8" w14:textId="5A367FC2" w:rsidR="00433F39" w:rsidRPr="002A17B2" w:rsidRDefault="004E7AB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2CEED141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0DE7730" w14:textId="065B0BE9" w:rsidR="00433F39" w:rsidRPr="002A17B2" w:rsidRDefault="004E7AB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56C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6C2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18F5EB4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0430F94F" w14:textId="73F41C62" w:rsidR="00433F39" w:rsidRPr="002A17B2" w:rsidRDefault="004E7AB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65D8FDF9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50943517" w14:textId="3562586A" w:rsidR="00433F39" w:rsidRPr="002A17B2" w:rsidRDefault="004E7AB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2A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2AF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A2AFF" w:rsidRPr="002A17B2" w14:paraId="097306D2" w14:textId="77777777" w:rsidTr="00A72CE7">
        <w:trPr>
          <w:tblHeader/>
        </w:trPr>
        <w:tc>
          <w:tcPr>
            <w:tcW w:w="2092" w:type="pct"/>
          </w:tcPr>
          <w:p w14:paraId="33D73B89" w14:textId="77777777" w:rsidR="007A2AFF" w:rsidRPr="002A17B2" w:rsidRDefault="007A2AF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6313D002" w14:textId="0315F78E" w:rsidR="007A2AFF" w:rsidRPr="002A17B2" w:rsidRDefault="004E7AB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0A1FC362" w14:textId="77777777" w:rsidR="007A2AFF" w:rsidRPr="002A17B2" w:rsidRDefault="007A2AF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7F97343B" w14:textId="20A25019" w:rsidR="007A2AFF" w:rsidRPr="002A17B2" w:rsidRDefault="004E7AB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6BBAD06" w14:textId="77777777" w:rsidR="007A2AFF" w:rsidRPr="002A17B2" w:rsidRDefault="007A2AF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48E9A71B" w14:textId="6D93FD60" w:rsidR="007A2AFF" w:rsidRPr="002A17B2" w:rsidRDefault="004E7AB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46BC8E2D" w14:textId="77777777" w:rsidR="007A2AFF" w:rsidRPr="002A17B2" w:rsidRDefault="007A2AF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4AA7263E" w14:textId="06CA6B24" w:rsidR="007A2AFF" w:rsidRPr="002A17B2" w:rsidRDefault="004E7ABA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33F39" w:rsidRPr="002A17B2" w14:paraId="59D70F29" w14:textId="77777777" w:rsidTr="00A72CE7">
        <w:trPr>
          <w:tblHeader/>
        </w:trPr>
        <w:tc>
          <w:tcPr>
            <w:tcW w:w="2092" w:type="pct"/>
          </w:tcPr>
          <w:p w14:paraId="14175C3D" w14:textId="77777777" w:rsidR="00433F39" w:rsidRPr="002A17B2" w:rsidRDefault="00433F3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8" w:type="pct"/>
            <w:gridSpan w:val="7"/>
          </w:tcPr>
          <w:p w14:paraId="5F3A4788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F39" w:rsidRPr="002A17B2" w14:paraId="5DF2D603" w14:textId="77777777" w:rsidTr="00A72CE7">
        <w:trPr>
          <w:trHeight w:val="144"/>
        </w:trPr>
        <w:tc>
          <w:tcPr>
            <w:tcW w:w="2092" w:type="pct"/>
          </w:tcPr>
          <w:p w14:paraId="2A6D812C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654" w:type="pct"/>
          </w:tcPr>
          <w:p w14:paraId="46013054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6A7DAF6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87DE0A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75E1B3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4626C7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E4A836D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BA0ABFC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F39" w:rsidRPr="002A17B2" w14:paraId="1B002968" w14:textId="77777777" w:rsidTr="00A72CE7">
        <w:trPr>
          <w:trHeight w:val="144"/>
        </w:trPr>
        <w:tc>
          <w:tcPr>
            <w:tcW w:w="2092" w:type="pct"/>
          </w:tcPr>
          <w:p w14:paraId="4809077B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</w:tcPr>
          <w:p w14:paraId="1D70E416" w14:textId="03E4D753" w:rsidR="00433F39" w:rsidRPr="002A17B2" w:rsidRDefault="00D80F75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EAD0C6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57F8EB" w14:textId="77777777" w:rsidR="00433F39" w:rsidRPr="002A17B2" w:rsidRDefault="00433F39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F54A08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B25D5A6" w14:textId="3683950F" w:rsidR="00433F39" w:rsidRPr="002A17B2" w:rsidRDefault="004E7ABA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AE7A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47" w:type="pct"/>
          </w:tcPr>
          <w:p w14:paraId="4581F26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3C7278" w14:textId="76F2EC0D" w:rsidR="00433F39" w:rsidRPr="002A17B2" w:rsidRDefault="004E7ABA" w:rsidP="00CF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C647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433F39" w:rsidRPr="002A17B2" w14:paraId="53942268" w14:textId="77777777" w:rsidTr="00A72CE7">
        <w:trPr>
          <w:trHeight w:val="144"/>
        </w:trPr>
        <w:tc>
          <w:tcPr>
            <w:tcW w:w="2092" w:type="pct"/>
          </w:tcPr>
          <w:p w14:paraId="70413D04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1CEB22D" w14:textId="7D253C3A" w:rsidR="00433F39" w:rsidRPr="002A17B2" w:rsidRDefault="00D80F75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96153B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B94AB5" w14:textId="77777777" w:rsidR="00433F39" w:rsidRPr="002A17B2" w:rsidRDefault="00433F39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73C62A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4860CE1" w14:textId="7970212F" w:rsidR="00433F39" w:rsidRPr="002A17B2" w:rsidRDefault="004E7ABA" w:rsidP="001D7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3D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147" w:type="pct"/>
          </w:tcPr>
          <w:p w14:paraId="75A8E27C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B05AB93" w14:textId="79801CE9" w:rsidR="00433F39" w:rsidRPr="002A17B2" w:rsidRDefault="004E7ABA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647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433F39" w:rsidRPr="002A17B2" w14:paraId="08CDC902" w14:textId="77777777" w:rsidTr="00A72CE7">
        <w:trPr>
          <w:trHeight w:val="370"/>
        </w:trPr>
        <w:tc>
          <w:tcPr>
            <w:tcW w:w="2092" w:type="pct"/>
          </w:tcPr>
          <w:p w14:paraId="1E451292" w14:textId="5D30517B" w:rsidR="00433F39" w:rsidRPr="0015362E" w:rsidRDefault="001536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6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AE621A9" w14:textId="18847C4D" w:rsidR="00433F39" w:rsidRPr="001D0D98" w:rsidRDefault="00D80F75" w:rsidP="006038D6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A63A31" w14:textId="77777777" w:rsidR="00433F39" w:rsidRPr="0015362E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91355ED" w14:textId="15A05E51" w:rsidR="00433F39" w:rsidRPr="001D0D98" w:rsidRDefault="0015362E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D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D41CB2" w14:textId="77777777" w:rsidR="00433F39" w:rsidRPr="0015362E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55DA9F5" w14:textId="33D5564A" w:rsidR="00433F39" w:rsidRPr="0015362E" w:rsidRDefault="004E7ABA" w:rsidP="0035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DB2F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147" w:type="pct"/>
          </w:tcPr>
          <w:p w14:paraId="254E1F48" w14:textId="77777777" w:rsidR="00433F39" w:rsidRPr="0015362E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112C9A0" w14:textId="2829A2FE" w:rsidR="00433F39" w:rsidRPr="0015362E" w:rsidRDefault="004E7ABA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15362E" w:rsidRPr="00153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  <w:tr w:rsidR="0015362E" w:rsidRPr="002A17B2" w14:paraId="7F5F0D81" w14:textId="77777777" w:rsidTr="00A72CE7">
        <w:trPr>
          <w:trHeight w:val="144"/>
        </w:trPr>
        <w:tc>
          <w:tcPr>
            <w:tcW w:w="2092" w:type="pct"/>
          </w:tcPr>
          <w:p w14:paraId="538D7BBE" w14:textId="77777777" w:rsidR="0015362E" w:rsidRPr="002A17B2" w:rsidRDefault="001536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5D110C5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D5338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2EE7CB7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2332536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5F277350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7FB715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99F4D23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F39" w:rsidRPr="002A17B2" w14:paraId="75B45AA0" w14:textId="77777777" w:rsidTr="00A72CE7">
        <w:trPr>
          <w:trHeight w:val="144"/>
        </w:trPr>
        <w:tc>
          <w:tcPr>
            <w:tcW w:w="2092" w:type="pct"/>
          </w:tcPr>
          <w:p w14:paraId="59A508F3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2B552719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CC9B53B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3A9FC1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0F8AC1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C4AC735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BC925D5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EBD0D4F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F39" w:rsidRPr="002A17B2" w14:paraId="256EAF06" w14:textId="77777777" w:rsidTr="00A72CE7">
        <w:trPr>
          <w:trHeight w:val="144"/>
        </w:trPr>
        <w:tc>
          <w:tcPr>
            <w:tcW w:w="2092" w:type="pct"/>
          </w:tcPr>
          <w:p w14:paraId="23059E8B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</w:tcPr>
          <w:p w14:paraId="299FFC0F" w14:textId="47F1B934" w:rsidR="00433F39" w:rsidRPr="002A17B2" w:rsidRDefault="004E7ABA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7" w:type="pct"/>
          </w:tcPr>
          <w:p w14:paraId="7995A2D0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3FDD2" w14:textId="2B1E262C" w:rsidR="00433F39" w:rsidRPr="002A17B2" w:rsidRDefault="004E7ABA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47" w:type="pct"/>
          </w:tcPr>
          <w:p w14:paraId="547D4FA8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665CF4C" w14:textId="7ADD6C18" w:rsidR="00433F39" w:rsidRPr="002A17B2" w:rsidRDefault="00CA3302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CE8CB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0F86CB2" w14:textId="77777777" w:rsidR="00433F39" w:rsidRPr="002A17B2" w:rsidRDefault="00433F39" w:rsidP="00755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3F39" w:rsidRPr="002A17B2" w14:paraId="42BF3A0F" w14:textId="77777777" w:rsidTr="00A72CE7">
        <w:trPr>
          <w:trHeight w:val="144"/>
        </w:trPr>
        <w:tc>
          <w:tcPr>
            <w:tcW w:w="2092" w:type="pct"/>
          </w:tcPr>
          <w:p w14:paraId="223D4229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31FF597" w14:textId="24BB0031" w:rsidR="00433F39" w:rsidRPr="002A17B2" w:rsidRDefault="00CA3302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1D5B67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D484514" w14:textId="4607E983" w:rsidR="00433F39" w:rsidRPr="002A17B2" w:rsidRDefault="004E7ABA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7" w:type="pct"/>
          </w:tcPr>
          <w:p w14:paraId="488ECEC1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99EAEB0" w14:textId="1B88D992" w:rsidR="00433F39" w:rsidRPr="002A17B2" w:rsidRDefault="00CA3302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A050FB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C4F8C1E" w14:textId="77777777" w:rsidR="00433F39" w:rsidRPr="002A17B2" w:rsidRDefault="00433F39" w:rsidP="00755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6C8B" w:rsidRPr="002A17B2" w14:paraId="18EE0D0B" w14:textId="77777777" w:rsidTr="00A72CE7">
        <w:trPr>
          <w:trHeight w:val="325"/>
        </w:trPr>
        <w:tc>
          <w:tcPr>
            <w:tcW w:w="2092" w:type="pct"/>
          </w:tcPr>
          <w:p w14:paraId="14E60E3A" w14:textId="40A4A9C8" w:rsidR="006D6C8B" w:rsidRPr="006D6C8B" w:rsidRDefault="006D6C8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C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8BC71A1" w14:textId="7DF4CEDB" w:rsidR="006D6C8B" w:rsidRPr="00C46A0E" w:rsidRDefault="004E7ABA" w:rsidP="006038D6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147" w:type="pct"/>
          </w:tcPr>
          <w:p w14:paraId="50600DEC" w14:textId="77777777" w:rsidR="006D6C8B" w:rsidRPr="00C46A0E" w:rsidRDefault="006D6C8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002E7CF" w14:textId="29507DFA" w:rsidR="006D6C8B" w:rsidRPr="00C46A0E" w:rsidRDefault="004E7ABA" w:rsidP="006038D6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7" w:type="pct"/>
          </w:tcPr>
          <w:p w14:paraId="5A83B834" w14:textId="77777777" w:rsidR="006D6C8B" w:rsidRPr="00C46A0E" w:rsidRDefault="006D6C8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A3E9216" w14:textId="6C0F6B76" w:rsidR="006D6C8B" w:rsidRPr="00C46A0E" w:rsidRDefault="00CA3302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771EC0" w14:textId="77777777" w:rsidR="006D6C8B" w:rsidRPr="00C46A0E" w:rsidRDefault="006D6C8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DE36D89" w14:textId="6A50495C" w:rsidR="006D6C8B" w:rsidRPr="00C46A0E" w:rsidRDefault="00A24571" w:rsidP="00755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2E01B9" w:rsidRDefault="00544276" w:rsidP="0033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2E01B9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A381" w14:textId="72640DC2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341ED4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554057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E7ABA" w:rsidRPr="004E7ABA">
        <w:rPr>
          <w:rFonts w:asciiTheme="majorBidi" w:hAnsiTheme="majorBidi" w:cstheme="majorBidi"/>
          <w:sz w:val="30"/>
          <w:szCs w:val="30"/>
        </w:rPr>
        <w:t>30</w:t>
      </w:r>
      <w:r w:rsidR="00341ED4">
        <w:rPr>
          <w:rFonts w:asciiTheme="majorBidi" w:hAnsiTheme="majorBidi" w:cstheme="majorBidi"/>
          <w:sz w:val="30"/>
          <w:szCs w:val="30"/>
        </w:rPr>
        <w:t xml:space="preserve"> </w:t>
      </w:r>
      <w:r w:rsidR="00341ED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B5B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2568</w:t>
      </w:r>
    </w:p>
    <w:p w14:paraId="64B0C98D" w14:textId="06E37E8E" w:rsidR="007626D3" w:rsidRPr="00884AA6" w:rsidRDefault="003832F2" w:rsidP="0005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CDA31A" w14:textId="3FB67293" w:rsidR="004D547E" w:rsidRDefault="00BF03CC" w:rsidP="00DC286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 w:hanging="529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864BA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AC7F8BC" w14:textId="77777777" w:rsidR="00C159D7" w:rsidRPr="00DC2868" w:rsidRDefault="00C159D7" w:rsidP="00C159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9"/>
        <w:gridCol w:w="11"/>
        <w:gridCol w:w="1079"/>
        <w:gridCol w:w="272"/>
        <w:gridCol w:w="1081"/>
        <w:gridCol w:w="270"/>
        <w:gridCol w:w="6"/>
        <w:gridCol w:w="1091"/>
        <w:gridCol w:w="252"/>
        <w:gridCol w:w="1081"/>
        <w:gridCol w:w="8"/>
      </w:tblGrid>
      <w:tr w:rsidR="004D547E" w:rsidRPr="00554057" w14:paraId="02512A99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4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E14" w:rsidRPr="00554057" w14:paraId="16834B28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38966955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7D53AE3A" w14:textId="6ECEE637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vAlign w:val="center"/>
          </w:tcPr>
          <w:p w14:paraId="0E4FEAC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AEF542D" w14:textId="723784B7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7D017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68ACFD47" w14:textId="1F3687E8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4F7D739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AC87027" w14:textId="06252047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243E3B90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7EDBE707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553AE145" w14:textId="19CF7D8C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  <w:vAlign w:val="center"/>
          </w:tcPr>
          <w:p w14:paraId="4EE0E9D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57875F0" w14:textId="7493AB99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95149F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5E8E362E" w14:textId="30867FEF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center"/>
          </w:tcPr>
          <w:p w14:paraId="10C1732E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686C77D6" w14:textId="6A82DBA2" w:rsidR="00A33E14" w:rsidRPr="00554057" w:rsidRDefault="004E7ABA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7DCF1D49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027FCF98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3" w:type="dxa"/>
            <w:gridSpan w:val="9"/>
            <w:hideMark/>
          </w:tcPr>
          <w:p w14:paraId="7C4BAA3F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933" w:rsidRPr="00554057" w14:paraId="1CD7A738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0DA367BE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90" w:type="dxa"/>
            <w:gridSpan w:val="2"/>
            <w:vAlign w:val="bottom"/>
          </w:tcPr>
          <w:p w14:paraId="50CF9EFE" w14:textId="5C331B81" w:rsidR="00B95933" w:rsidRPr="00554057" w:rsidRDefault="004E7ABA" w:rsidP="00C15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 w:rsidR="006D7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72" w:type="dxa"/>
          </w:tcPr>
          <w:p w14:paraId="48134E3D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7AD5D71" w14:textId="040BADEA" w:rsidR="00B95933" w:rsidRPr="00554057" w:rsidRDefault="004E7ABA" w:rsidP="00320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680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40E68561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6979F18" w14:textId="0A901E33" w:rsidR="00B95933" w:rsidRPr="00554057" w:rsidRDefault="004E7ABA" w:rsidP="00320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3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="004713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52" w:type="dxa"/>
          </w:tcPr>
          <w:p w14:paraId="61BF5926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4CBE332" w14:textId="0986A146" w:rsidR="00B95933" w:rsidRPr="00554057" w:rsidRDefault="004E7ABA" w:rsidP="00451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</w:tr>
      <w:tr w:rsidR="00B95933" w:rsidRPr="00554057" w14:paraId="6448DFB8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1836CFB6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90" w:type="dxa"/>
            <w:gridSpan w:val="2"/>
            <w:vAlign w:val="bottom"/>
          </w:tcPr>
          <w:p w14:paraId="09CB2DB8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2A5B2F3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9CEFC94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0917D53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881C952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6152568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933" w:rsidRPr="00554057" w14:paraId="41D9D49C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ABB86FC" w14:textId="5F14DF5F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67365606" w14:textId="1CBEA2F7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6D7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72" w:type="dxa"/>
          </w:tcPr>
          <w:p w14:paraId="2A8F1446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E099114" w14:textId="2176C9ED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600F8953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F1425EB" w14:textId="3CCAF26E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4C6E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52" w:type="dxa"/>
          </w:tcPr>
          <w:p w14:paraId="52FF905F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1526AD9" w14:textId="15F68F46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B95933" w:rsidRPr="00554057" w14:paraId="0E93D560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CBE2CFA" w14:textId="3B7CC891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06D05787" w14:textId="2CB00DCF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D7E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272" w:type="dxa"/>
          </w:tcPr>
          <w:p w14:paraId="01BA8E51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CF27CB5" w14:textId="6B99227B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270" w:type="dxa"/>
          </w:tcPr>
          <w:p w14:paraId="2DA7304E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1F4F72F" w14:textId="45685219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27E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52" w:type="dxa"/>
          </w:tcPr>
          <w:p w14:paraId="2DBB6732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972A796" w14:textId="185C47DB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</w:tr>
      <w:tr w:rsidR="00B95933" w:rsidRPr="00554057" w14:paraId="2737E631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86D79F9" w14:textId="1E3DF795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7AED24D6" w14:textId="72C3E7A4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F0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72" w:type="dxa"/>
          </w:tcPr>
          <w:p w14:paraId="76AB2EB5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02BD775" w14:textId="2226CE98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4CF5672A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D8390EB" w14:textId="6788C23C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27E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52" w:type="dxa"/>
          </w:tcPr>
          <w:p w14:paraId="3B5B7F55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030B260" w14:textId="31A6B439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B95933" w:rsidRPr="00554057" w14:paraId="3C810CB4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2686AD0F" w14:textId="2EE47CC1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bottom"/>
          </w:tcPr>
          <w:p w14:paraId="17A9E853" w14:textId="7A394CA4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B84E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2" w:type="dxa"/>
          </w:tcPr>
          <w:p w14:paraId="6C4283C1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EC56784" w14:textId="425B6EC4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06211C15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14:paraId="3F3EFF09" w14:textId="0109FC72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7E26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52" w:type="dxa"/>
          </w:tcPr>
          <w:p w14:paraId="6ECAD8F4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6F1FCED" w14:textId="6B4A7A1D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B95933" w:rsidRPr="00554057" w14:paraId="4C09711F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3DD131ED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bottom"/>
          </w:tcPr>
          <w:p w14:paraId="1D753774" w14:textId="144BBABC" w:rsidR="00B95933" w:rsidRPr="00A55102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F0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B84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272" w:type="dxa"/>
          </w:tcPr>
          <w:p w14:paraId="34DD1543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085870E" w14:textId="6BB5BE62" w:rsidR="00B95933" w:rsidRPr="00A55102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3D9AE426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bottom"/>
          </w:tcPr>
          <w:p w14:paraId="7A2F6B41" w14:textId="3271D91B" w:rsidR="00B95933" w:rsidRPr="00A55102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F5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="007B2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52" w:type="dxa"/>
          </w:tcPr>
          <w:p w14:paraId="08329A92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860938E" w14:textId="5AAEAF69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</w:tr>
      <w:tr w:rsidR="00B95933" w:rsidRPr="00554057" w14:paraId="5E7C9240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2145977E" w14:textId="77777777" w:rsidR="00B95933" w:rsidRPr="00554057" w:rsidRDefault="00B95933" w:rsidP="00B95933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05D17F77" w14:textId="6E383B47" w:rsidR="00B95933" w:rsidRPr="00A55102" w:rsidRDefault="00B56AB1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008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1139EAB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8BAE6ED" w14:textId="0DA5DA32" w:rsidR="00B95933" w:rsidRPr="00A55102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A0603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14:paraId="0E057AEF" w14:textId="46127BDD" w:rsidR="00B95933" w:rsidRPr="00A55102" w:rsidRDefault="00716697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008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349CE23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175C7BE" w14:textId="3F58C2D9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5933" w:rsidRPr="00554057" w14:paraId="2E5927FD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6C038401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DEC03A3" w14:textId="476E8248" w:rsidR="00B95933" w:rsidRPr="00A55102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6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  <w:r w:rsidR="001548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2" w:type="dxa"/>
          </w:tcPr>
          <w:p w14:paraId="425465FF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0123A2D8" w:rsidR="00B95933" w:rsidRPr="00A55102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018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4F1C9447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1375F" w14:textId="10ED4F9C" w:rsidR="00B95933" w:rsidRPr="00A55102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16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="00097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52" w:type="dxa"/>
          </w:tcPr>
          <w:p w14:paraId="1065E73F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3F0882C8" w:rsidR="00B95933" w:rsidRPr="00554057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</w:tr>
      <w:tr w:rsidR="00B95933" w:rsidRPr="00DC2868" w14:paraId="359D43E1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4100ADB5" w14:textId="77777777" w:rsidR="00B95933" w:rsidRPr="00DC2868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5214D776" w14:textId="77777777" w:rsidR="00B95933" w:rsidRPr="00DC2868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9ABA7D" w14:textId="77777777" w:rsidR="00B95933" w:rsidRPr="00DC2868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F1011C" w14:textId="77777777" w:rsidR="00B95933" w:rsidRPr="00DC2868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475C0" w14:textId="77777777" w:rsidR="00B95933" w:rsidRPr="00DC2868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</w:tcBorders>
            <w:vAlign w:val="bottom"/>
          </w:tcPr>
          <w:p w14:paraId="11E613C8" w14:textId="77777777" w:rsidR="00B95933" w:rsidRPr="00DC2868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29188A4" w14:textId="77777777" w:rsidR="00B95933" w:rsidRPr="00DC2868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433E321" w14:textId="77777777" w:rsidR="00B95933" w:rsidRPr="00DC2868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0411" w:rsidRPr="00E741BF" w14:paraId="53725B8B" w14:textId="77777777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3ED76BFD" w14:textId="0CAC7446" w:rsidR="00170411" w:rsidRPr="00E741BF" w:rsidRDefault="00170411" w:rsidP="00B959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695697BC" w14:textId="28B22F17" w:rsidR="00170411" w:rsidRPr="00E741BF" w:rsidRDefault="00170411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3A07E46F" w14:textId="77777777" w:rsidR="00170411" w:rsidRPr="00E741BF" w:rsidRDefault="00170411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2" w:type="dxa"/>
            <w:gridSpan w:val="4"/>
          </w:tcPr>
          <w:p w14:paraId="5BD347B2" w14:textId="4CD59175" w:rsidR="00170411" w:rsidRPr="00E741BF" w:rsidRDefault="00170411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933" w:rsidRPr="00E741BF" w14:paraId="6CACC05E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52EC234" w14:textId="4FBB8821" w:rsidR="00B95933" w:rsidRPr="00E741BF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41E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7ABA" w:rsidRPr="004E7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41ED4" w:rsidRPr="009D04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1ED4" w:rsidRPr="009D04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9" w:type="dxa"/>
          </w:tcPr>
          <w:p w14:paraId="4DDD3582" w14:textId="39B396BB" w:rsidR="00B95933" w:rsidRPr="00E741BF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3A5A964B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0447B76" w14:textId="1E4EF619" w:rsidR="00B95933" w:rsidRPr="00E741BF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6" w:type="dxa"/>
            <w:gridSpan w:val="2"/>
          </w:tcPr>
          <w:p w14:paraId="1E412AE5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17628A" w14:textId="55D3FE02" w:rsidR="00B95933" w:rsidRPr="00E741BF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2D2C2FAF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132E2777" w14:textId="027111F4" w:rsidR="00B95933" w:rsidRPr="00E741BF" w:rsidRDefault="004E7ABA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13A0D" w:rsidRPr="00E741BF" w14:paraId="143521ED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E644F94" w14:textId="77777777" w:rsidR="00713A0D" w:rsidRPr="009112F4" w:rsidRDefault="00713A0D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0" w:type="dxa"/>
            <w:gridSpan w:val="9"/>
          </w:tcPr>
          <w:p w14:paraId="3BBB1C30" w14:textId="62466FBA" w:rsidR="00713A0D" w:rsidRPr="00DB6D95" w:rsidRDefault="00713A0D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933" w:rsidRPr="002C29BC" w14:paraId="3880DC20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D356FB7" w14:textId="337B9138" w:rsidR="00B95933" w:rsidRPr="00E741BF" w:rsidRDefault="003053C9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F504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</w:tcPr>
          <w:p w14:paraId="360BBAF7" w14:textId="17AD7F62" w:rsidR="00B95933" w:rsidRPr="002C29BC" w:rsidRDefault="006A30FF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7B105664" w14:textId="77777777" w:rsidR="00B95933" w:rsidRPr="002C29BC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CCF312A" w14:textId="73548313" w:rsidR="00B95933" w:rsidRPr="002C29BC" w:rsidRDefault="004E7ABA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D0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276" w:type="dxa"/>
            <w:gridSpan w:val="2"/>
          </w:tcPr>
          <w:p w14:paraId="739DF564" w14:textId="77777777" w:rsidR="00B95933" w:rsidRPr="002C29BC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DDBF511" w14:textId="75D33351" w:rsidR="00B95933" w:rsidRPr="002C29BC" w:rsidRDefault="00C2784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A30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 w:rsidR="006A30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A554AD7" w14:textId="77777777" w:rsidR="00B95933" w:rsidRPr="002C29BC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52506C0" w14:textId="284972F6" w:rsidR="00B95933" w:rsidRPr="002C29BC" w:rsidRDefault="004E7ABA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D0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</w:tr>
    </w:tbl>
    <w:p w14:paraId="3E3E7040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17B252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F3F3E6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4357E0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563B86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4ED3C9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0374A1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F8B9F4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10F0CB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C1F048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B21E4C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D13C4C" w14:textId="4C157F29" w:rsidR="00D762E4" w:rsidRPr="00554057" w:rsidRDefault="00D762E4" w:rsidP="00DC286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</w:p>
    <w:p w14:paraId="0EF2188C" w14:textId="15988C55" w:rsidR="00254786" w:rsidRPr="00DC2868" w:rsidRDefault="00254786" w:rsidP="00DC2868">
      <w:pPr>
        <w:ind w:firstLine="706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5"/>
        <w:gridCol w:w="1080"/>
        <w:gridCol w:w="270"/>
        <w:gridCol w:w="1080"/>
        <w:gridCol w:w="270"/>
        <w:gridCol w:w="1080"/>
        <w:gridCol w:w="270"/>
        <w:gridCol w:w="1170"/>
      </w:tblGrid>
      <w:tr w:rsidR="00DA2A2B" w:rsidRPr="00554057" w14:paraId="111DB06A" w14:textId="77777777" w:rsidTr="00146848">
        <w:trPr>
          <w:trHeight w:val="385"/>
          <w:tblHeader/>
        </w:trPr>
        <w:tc>
          <w:tcPr>
            <w:tcW w:w="3915" w:type="dxa"/>
          </w:tcPr>
          <w:p w14:paraId="3F22BABE" w14:textId="77777777" w:rsidR="00DA2A2B" w:rsidRPr="009112F4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E14" w:rsidRPr="00554057" w14:paraId="1A7E4504" w14:textId="77777777" w:rsidTr="00146848">
        <w:trPr>
          <w:trHeight w:val="385"/>
          <w:tblHeader/>
        </w:trPr>
        <w:tc>
          <w:tcPr>
            <w:tcW w:w="3915" w:type="dxa"/>
          </w:tcPr>
          <w:p w14:paraId="6C4A6461" w14:textId="77777777" w:rsidR="00A33E14" w:rsidRPr="009112F4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3B860C" w14:textId="1F78E567" w:rsidR="00A33E14" w:rsidRPr="00554057" w:rsidRDefault="004E7ABA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492419F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EC1A45" w14:textId="75E5CD8A" w:rsidR="00A33E14" w:rsidRPr="00554057" w:rsidRDefault="004E7ABA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B8BB08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EC0662" w14:textId="1FDD436D" w:rsidR="00A33E14" w:rsidRPr="00554057" w:rsidRDefault="004E7ABA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41E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1ED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7BDCDC5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8BD530" w14:textId="239AC29D" w:rsidR="00A33E14" w:rsidRPr="00554057" w:rsidRDefault="004E7ABA" w:rsidP="003625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6A3F87D1" w14:textId="77777777" w:rsidTr="00146848">
        <w:trPr>
          <w:trHeight w:val="385"/>
          <w:tblHeader/>
        </w:trPr>
        <w:tc>
          <w:tcPr>
            <w:tcW w:w="3915" w:type="dxa"/>
          </w:tcPr>
          <w:p w14:paraId="3B05962B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83241E" w14:textId="2EC4B591" w:rsidR="00A33E14" w:rsidRPr="00554057" w:rsidRDefault="004E7ABA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50D6552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F4CD22" w14:textId="36C66FC5" w:rsidR="00A33E14" w:rsidRPr="00554057" w:rsidRDefault="004E7ABA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36E8318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A7FF5E" w14:textId="15961C4F" w:rsidR="00A33E14" w:rsidRPr="00554057" w:rsidRDefault="004E7ABA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4FC9636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1B6006" w14:textId="16A2EE39" w:rsidR="00A33E14" w:rsidRPr="00554057" w:rsidRDefault="004E7ABA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15D83999" w14:textId="77777777" w:rsidTr="00146848">
        <w:trPr>
          <w:trHeight w:val="399"/>
          <w:tblHeader/>
        </w:trPr>
        <w:tc>
          <w:tcPr>
            <w:tcW w:w="3915" w:type="dxa"/>
          </w:tcPr>
          <w:p w14:paraId="224A3B43" w14:textId="77777777" w:rsidR="00641E4C" w:rsidRPr="009112F4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15451235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C70" w:rsidRPr="00554057" w14:paraId="09F50B95" w14:textId="77777777" w:rsidTr="00146848">
        <w:trPr>
          <w:trHeight w:val="399"/>
        </w:trPr>
        <w:tc>
          <w:tcPr>
            <w:tcW w:w="3915" w:type="dxa"/>
          </w:tcPr>
          <w:p w14:paraId="23265ADB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080" w:type="dxa"/>
            <w:vAlign w:val="bottom"/>
          </w:tcPr>
          <w:p w14:paraId="4E42AAA7" w14:textId="173CAA6D" w:rsidR="00D76C70" w:rsidRPr="00554057" w:rsidRDefault="004E7ABA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 w:rsidR="00493D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6E99AEDE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67190" w14:textId="6F032504" w:rsidR="00D76C70" w:rsidRPr="00554057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75CF5EFA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7B8978" w14:textId="211D5A4E" w:rsidR="00D76C70" w:rsidRPr="00554057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 w:rsidR="00ED1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315582C2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860EDD" w14:textId="78372270" w:rsidR="00D76C70" w:rsidRPr="00554057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949</w:t>
            </w:r>
            <w:r w:rsidR="00146848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</w:tr>
      <w:tr w:rsidR="00D76C70" w:rsidRPr="00554057" w14:paraId="1CBCBAC1" w14:textId="77777777" w:rsidTr="00146848">
        <w:trPr>
          <w:trHeight w:val="399"/>
        </w:trPr>
        <w:tc>
          <w:tcPr>
            <w:tcW w:w="3915" w:type="dxa"/>
          </w:tcPr>
          <w:p w14:paraId="18C9F7B2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080" w:type="dxa"/>
            <w:vAlign w:val="bottom"/>
          </w:tcPr>
          <w:p w14:paraId="2F3CDB55" w14:textId="130FCF73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3D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4CB71C47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4A5D0" w14:textId="54DB04BF" w:rsidR="00D76C70" w:rsidRPr="00554057" w:rsidRDefault="004E7ABA" w:rsidP="003A0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3E19E41F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513EA6" w14:textId="65A8F7E7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02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01DD216D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581224" w14:textId="6F62979A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D76C70" w:rsidRPr="00554057" w14:paraId="37EAEA83" w14:textId="77777777" w:rsidTr="00146848">
        <w:trPr>
          <w:trHeight w:val="399"/>
        </w:trPr>
        <w:tc>
          <w:tcPr>
            <w:tcW w:w="3915" w:type="dxa"/>
          </w:tcPr>
          <w:p w14:paraId="0F553B7C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080" w:type="dxa"/>
            <w:vAlign w:val="bottom"/>
          </w:tcPr>
          <w:p w14:paraId="144C9101" w14:textId="3679F40A" w:rsidR="00D76C70" w:rsidRPr="00554057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3D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58638650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498AE" w14:textId="697E9300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00024174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95A487" w14:textId="4E4363C1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F24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14D5C163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8BB6B" w14:textId="3EF1936A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D76C70" w:rsidRPr="00554057" w14:paraId="4881BA66" w14:textId="77777777" w:rsidTr="00146848">
        <w:trPr>
          <w:trHeight w:val="399"/>
        </w:trPr>
        <w:tc>
          <w:tcPr>
            <w:tcW w:w="3915" w:type="dxa"/>
          </w:tcPr>
          <w:p w14:paraId="16278F89" w14:textId="6CFC75E0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vAlign w:val="bottom"/>
          </w:tcPr>
          <w:p w14:paraId="06BA421B" w14:textId="4DA4FA72" w:rsidR="00D76C70" w:rsidRPr="00554057" w:rsidRDefault="00493DB8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6B64A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FC5D" w14:textId="289AB68B" w:rsidR="00D76C70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67DD6090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CE59FE" w14:textId="61A51570" w:rsidR="00D76C70" w:rsidRPr="00554057" w:rsidRDefault="00B835A8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F2B68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110F39" w14:textId="575A6F6F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D76C70" w:rsidRPr="00554057" w14:paraId="08644D18" w14:textId="77777777" w:rsidTr="00146848">
        <w:trPr>
          <w:trHeight w:val="399"/>
        </w:trPr>
        <w:tc>
          <w:tcPr>
            <w:tcW w:w="3915" w:type="dxa"/>
          </w:tcPr>
          <w:p w14:paraId="4A3379FB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473746" w14:textId="06BB9AB5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  <w:r w:rsidR="00493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7520356B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E4487" w14:textId="2B2993AA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0B87D639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3200D3" w14:textId="495FD8B8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  <w:r w:rsidR="009E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1A56A0BB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60E600" w14:textId="3B25F5D7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</w:tr>
      <w:tr w:rsidR="00D76C70" w:rsidRPr="00554057" w14:paraId="3866DE44" w14:textId="77777777" w:rsidTr="00146848">
        <w:trPr>
          <w:trHeight w:val="399"/>
        </w:trPr>
        <w:tc>
          <w:tcPr>
            <w:tcW w:w="3915" w:type="dxa"/>
          </w:tcPr>
          <w:p w14:paraId="0AEE42F3" w14:textId="77777777" w:rsidR="00D76C70" w:rsidRPr="00554057" w:rsidRDefault="00D76C70" w:rsidP="00D76C70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C626A" w14:textId="3FA471B4" w:rsidR="00D76C70" w:rsidRPr="00554057" w:rsidRDefault="00493DB8" w:rsidP="000E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283F92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1B8D53" w14:textId="0206A330" w:rsidR="00D76C70" w:rsidRPr="00554057" w:rsidRDefault="00D76C70" w:rsidP="000E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0965FF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9AADFF" w14:textId="47A24218" w:rsidR="00D76C70" w:rsidRPr="00554057" w:rsidRDefault="00282B29" w:rsidP="000E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2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11D89E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AFFC17" w14:textId="7DF746E3" w:rsidR="00D76C70" w:rsidRPr="00554057" w:rsidRDefault="00D76C70" w:rsidP="000E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4E7ABA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6C70" w:rsidRPr="00554057" w14:paraId="27996E36" w14:textId="77777777" w:rsidTr="00146848">
        <w:trPr>
          <w:trHeight w:val="399"/>
        </w:trPr>
        <w:tc>
          <w:tcPr>
            <w:tcW w:w="3915" w:type="dxa"/>
          </w:tcPr>
          <w:p w14:paraId="5D699D5C" w14:textId="77777777" w:rsidR="00D76C70" w:rsidRPr="00554057" w:rsidRDefault="00D76C70" w:rsidP="00D76C70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1E500" w14:textId="6A9138EE" w:rsidR="00D76C70" w:rsidRPr="00554057" w:rsidRDefault="004E7ABA" w:rsidP="00493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  <w:r w:rsidR="00493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756B1267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26D4AE37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591191B7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FEE27" w14:textId="272417CF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  <w:r w:rsidR="00D82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08300B63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6505F63B" w:rsidR="00D76C70" w:rsidRPr="00554057" w:rsidRDefault="004E7ABA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</w:tr>
    </w:tbl>
    <w:p w14:paraId="06CD913D" w14:textId="77777777" w:rsidR="00641E4C" w:rsidRPr="00DC2868" w:rsidRDefault="00641E4C" w:rsidP="00641E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4"/>
        <w:gridCol w:w="1080"/>
        <w:gridCol w:w="270"/>
        <w:gridCol w:w="1080"/>
        <w:gridCol w:w="270"/>
        <w:gridCol w:w="1080"/>
        <w:gridCol w:w="270"/>
        <w:gridCol w:w="1170"/>
      </w:tblGrid>
      <w:tr w:rsidR="00641E4C" w:rsidRPr="00A245D0" w14:paraId="69304CD3" w14:textId="77777777" w:rsidTr="00146848">
        <w:trPr>
          <w:trHeight w:val="399"/>
        </w:trPr>
        <w:tc>
          <w:tcPr>
            <w:tcW w:w="3924" w:type="dxa"/>
          </w:tcPr>
          <w:p w14:paraId="17497700" w14:textId="64B5416A" w:rsidR="00641E4C" w:rsidRDefault="00641E4C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5F3B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BF6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</w:p>
          <w:p w14:paraId="78670A6C" w14:textId="1F17EAF5" w:rsidR="00641E4C" w:rsidRPr="00A245D0" w:rsidRDefault="00641E4C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430" w:type="dxa"/>
            <w:gridSpan w:val="3"/>
            <w:vAlign w:val="bottom"/>
          </w:tcPr>
          <w:p w14:paraId="2407BFC1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425F4" w14:textId="77777777" w:rsidR="00641E4C" w:rsidRPr="00A245D0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F40EF7D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A245D0" w14:paraId="778234B0" w14:textId="77777777" w:rsidTr="00146848">
        <w:trPr>
          <w:trHeight w:val="399"/>
        </w:trPr>
        <w:tc>
          <w:tcPr>
            <w:tcW w:w="3924" w:type="dxa"/>
          </w:tcPr>
          <w:p w14:paraId="7D002040" w14:textId="20E699C0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6858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41E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7ABA" w:rsidRPr="004E7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41ED4" w:rsidRPr="00341E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1ED4" w:rsidRPr="00341ED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8E24325" w14:textId="282A6354" w:rsidR="00641E4C" w:rsidRPr="00A245D0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B369AB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A21C5" w14:textId="306D084E" w:rsidR="00641E4C" w:rsidRPr="00A245D0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4E3A89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88DE8" w14:textId="67D8E7F3" w:rsidR="00641E4C" w:rsidRPr="00A245D0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DD8EBF3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0AE0E" w14:textId="142AF7F4" w:rsidR="00641E4C" w:rsidRPr="00A245D0" w:rsidRDefault="004E7ABA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0B294D" w14:paraId="38D83FEF" w14:textId="77777777" w:rsidTr="00146848">
        <w:trPr>
          <w:trHeight w:val="399"/>
        </w:trPr>
        <w:tc>
          <w:tcPr>
            <w:tcW w:w="3924" w:type="dxa"/>
          </w:tcPr>
          <w:p w14:paraId="592C297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0E3F98DE" w14:textId="77777777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7FC" w:rsidRPr="000B294D" w14:paraId="6C309F84" w14:textId="77777777" w:rsidTr="00146848">
        <w:trPr>
          <w:trHeight w:val="399"/>
        </w:trPr>
        <w:tc>
          <w:tcPr>
            <w:tcW w:w="3924" w:type="dxa"/>
          </w:tcPr>
          <w:p w14:paraId="5B199202" w14:textId="3572CAE4" w:rsidR="006347FC" w:rsidRPr="00264CBF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FD73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7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D7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32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7F033CED" w14:textId="6C82227D" w:rsidR="006347FC" w:rsidRPr="000B294D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7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="005119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3A454702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FBC2" w14:textId="4ABD4782" w:rsidR="006347FC" w:rsidRPr="00410995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0995" w:rsidRPr="00410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791</w:t>
            </w:r>
            <w:r w:rsidR="00410995" w:rsidRPr="00410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42E407C2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0A85DA" w14:textId="717934A8" w:rsidR="006347FC" w:rsidRPr="000B294D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7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CA7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4BBDD702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E4742" w14:textId="29038BE0" w:rsidR="006347FC" w:rsidRPr="000B294D" w:rsidRDefault="004E7ABA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0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 w:rsidR="009D0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6347FC" w:rsidRPr="00A245D0" w14:paraId="0445610F" w14:textId="77777777" w:rsidTr="00146848">
        <w:trPr>
          <w:trHeight w:val="399"/>
        </w:trPr>
        <w:tc>
          <w:tcPr>
            <w:tcW w:w="3924" w:type="dxa"/>
          </w:tcPr>
          <w:p w14:paraId="2064846A" w14:textId="70EB2296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</w:t>
            </w:r>
            <w:r w:rsidR="00C921B8" w:rsidRPr="00FD7326">
              <w:rPr>
                <w:rFonts w:asciiTheme="majorBidi" w:hAnsiTheme="majorBidi" w:cs="Angsana New" w:hint="cs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080" w:type="dxa"/>
            <w:vAlign w:val="bottom"/>
          </w:tcPr>
          <w:p w14:paraId="4B389AEB" w14:textId="77777777" w:rsidR="006347FC" w:rsidRPr="00A245D0" w:rsidRDefault="006347FC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BFCFD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56B06" w14:textId="1C9CC29D" w:rsidR="006347FC" w:rsidRPr="00A245D0" w:rsidRDefault="006347FC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79B58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7F7AD4" w14:textId="77777777" w:rsidR="006347FC" w:rsidRPr="00A245D0" w:rsidRDefault="006347FC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7D43C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B5C4A3" w14:textId="77777777" w:rsidR="006347FC" w:rsidRPr="00A245D0" w:rsidRDefault="006347FC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47FC" w:rsidRPr="00A245D0" w14:paraId="127111DB" w14:textId="77777777" w:rsidTr="00146848">
        <w:trPr>
          <w:trHeight w:val="399"/>
        </w:trPr>
        <w:tc>
          <w:tcPr>
            <w:tcW w:w="3924" w:type="dxa"/>
          </w:tcPr>
          <w:p w14:paraId="74A926A2" w14:textId="079ADB24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3BF8CF" w14:textId="36BDECC5" w:rsidR="006347FC" w:rsidRPr="00A245D0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361A6" w:rsidRPr="006361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4FC4DCAA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39D4" w14:textId="4B5D2635" w:rsidR="006347FC" w:rsidRPr="00A245D0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D0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70" w:type="dxa"/>
          </w:tcPr>
          <w:p w14:paraId="43814C36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55976C" w14:textId="06158313" w:rsidR="006347FC" w:rsidRPr="00A245D0" w:rsidRDefault="004E7ABA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B3D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389EE1FA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500232" w14:textId="55A2E05A" w:rsidR="006347FC" w:rsidRPr="00A245D0" w:rsidRDefault="004E7ABA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D0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6347FC" w:rsidRPr="00A245D0" w14:paraId="0A181E38" w14:textId="77777777" w:rsidTr="00146848">
        <w:trPr>
          <w:trHeight w:val="399"/>
        </w:trPr>
        <w:tc>
          <w:tcPr>
            <w:tcW w:w="3924" w:type="dxa"/>
          </w:tcPr>
          <w:p w14:paraId="16C6C24C" w14:textId="77777777" w:rsidR="006347FC" w:rsidRPr="00A245D0" w:rsidRDefault="006347FC" w:rsidP="006347FC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898E0" w14:textId="5FCEB01D" w:rsidR="006347FC" w:rsidRPr="00A245D0" w:rsidRDefault="004E7ABA" w:rsidP="00711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27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  <w:r w:rsidR="00E06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64ADBD36" w14:textId="77777777" w:rsidR="006347FC" w:rsidRPr="00410995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B9C6" w14:textId="240374BD" w:rsidR="006347FC" w:rsidRPr="00410995" w:rsidRDefault="004E7ABA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D04B0" w:rsidRPr="00410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  <w:r w:rsidR="00410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6623D61E" w14:textId="77777777" w:rsidR="006347FC" w:rsidRPr="00A245D0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A1A0A" w14:textId="2C99927E" w:rsidR="006347FC" w:rsidRPr="00302B14" w:rsidRDefault="004E7ABA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36583" w:rsidRPr="00236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="00236583" w:rsidRPr="00236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5259CA4" w14:textId="77777777" w:rsidR="006347FC" w:rsidRPr="00302B14" w:rsidRDefault="006347FC" w:rsidP="0063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2376" w14:textId="74CBF21C" w:rsidR="006347FC" w:rsidRPr="00A245D0" w:rsidRDefault="004E7ABA" w:rsidP="0063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D0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  <w:r w:rsidR="009D04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</w:tr>
    </w:tbl>
    <w:p w14:paraId="546B181A" w14:textId="77777777" w:rsidR="009A26C3" w:rsidRPr="00DC2868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0AE49D" w14:textId="334D63B1" w:rsidR="009F0710" w:rsidRDefault="001E641E" w:rsidP="00F5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F06E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4E7ABA" w:rsidRPr="004E7ABA">
        <w:rPr>
          <w:rFonts w:asciiTheme="majorBidi" w:hAnsiTheme="majorBidi" w:cstheme="majorBidi"/>
          <w:sz w:val="30"/>
          <w:szCs w:val="30"/>
        </w:rPr>
        <w:t>30</w:t>
      </w:r>
      <w:r w:rsidR="00341ED4">
        <w:rPr>
          <w:rFonts w:asciiTheme="majorBidi" w:hAnsiTheme="majorBidi" w:cstheme="majorBidi"/>
          <w:sz w:val="30"/>
          <w:szCs w:val="30"/>
        </w:rPr>
        <w:t xml:space="preserve"> </w:t>
      </w:r>
      <w:r w:rsidR="00341ED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E56CF" w:rsidRPr="002F06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2568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กลุ่มบริษัทและบริษัทมีเจ้าหนี้ทรัสต์รีซีทจำนวน </w:t>
      </w:r>
      <w:r w:rsidR="004E7ABA" w:rsidRPr="004E7ABA">
        <w:rPr>
          <w:rFonts w:asciiTheme="majorBidi" w:hAnsiTheme="majorBidi" w:cstheme="majorBidi"/>
          <w:sz w:val="30"/>
          <w:szCs w:val="30"/>
        </w:rPr>
        <w:t>1</w:t>
      </w:r>
      <w:r w:rsidR="005C6FC5">
        <w:rPr>
          <w:rFonts w:asciiTheme="majorBidi" w:hAnsiTheme="majorBidi" w:cstheme="majorBidi"/>
          <w:sz w:val="30"/>
          <w:szCs w:val="30"/>
        </w:rPr>
        <w:t>,</w:t>
      </w:r>
      <w:r w:rsidR="004E7ABA" w:rsidRPr="004E7ABA">
        <w:rPr>
          <w:rFonts w:asciiTheme="majorBidi" w:hAnsiTheme="majorBidi" w:cstheme="majorBidi"/>
          <w:sz w:val="30"/>
          <w:szCs w:val="30"/>
        </w:rPr>
        <w:t>178</w:t>
      </w:r>
      <w:r w:rsidR="00167BAC">
        <w:rPr>
          <w:rFonts w:asciiTheme="majorBidi" w:hAnsiTheme="majorBidi" w:cstheme="majorBidi"/>
          <w:sz w:val="30"/>
          <w:szCs w:val="30"/>
        </w:rPr>
        <w:t>.</w:t>
      </w:r>
      <w:r w:rsidR="004E7ABA" w:rsidRPr="004E7ABA">
        <w:rPr>
          <w:rFonts w:asciiTheme="majorBidi" w:hAnsiTheme="majorBidi" w:cstheme="majorBidi"/>
          <w:sz w:val="30"/>
          <w:szCs w:val="30"/>
        </w:rPr>
        <w:t>7</w:t>
      </w:r>
      <w:r w:rsidRPr="009D04B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,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290</w:t>
      </w:r>
      <w:r w:rsidR="00C17B7D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ล้านบาท) 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>โดยมีอัตราดอกเบี้ยร้อยละ</w:t>
      </w:r>
      <w:r w:rsidR="00FB0349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3</w:t>
      </w:r>
      <w:r w:rsidR="00DC0AC5">
        <w:rPr>
          <w:rFonts w:asciiTheme="majorBidi" w:hAnsiTheme="majorBidi" w:cstheme="majorBidi"/>
          <w:sz w:val="30"/>
          <w:szCs w:val="30"/>
        </w:rPr>
        <w:t>.</w:t>
      </w:r>
      <w:r w:rsidR="004E7ABA" w:rsidRPr="004E7ABA">
        <w:rPr>
          <w:rFonts w:asciiTheme="majorBidi" w:hAnsiTheme="majorBidi" w:cstheme="majorBidi"/>
          <w:sz w:val="30"/>
          <w:szCs w:val="30"/>
        </w:rPr>
        <w:t>6</w:t>
      </w:r>
      <w:r w:rsidR="0022345B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9EF" w:rsidRPr="009D293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571E1B" w:rsidRPr="009D2936">
        <w:rPr>
          <w:rFonts w:asciiTheme="majorBidi" w:hAnsiTheme="majorBidi" w:cstheme="majorBidi"/>
          <w:sz w:val="30"/>
          <w:szCs w:val="30"/>
          <w:cs/>
          <w:lang w:val="en-GB"/>
        </w:rPr>
        <w:t>ร้อยละ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5</w:t>
      </w:r>
      <w:r w:rsidR="002E1417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4E7ABA" w:rsidRPr="004E7ABA">
        <w:rPr>
          <w:rFonts w:asciiTheme="majorBidi" w:hAnsiTheme="majorBidi" w:cstheme="majorBidi"/>
          <w:sz w:val="30"/>
          <w:szCs w:val="30"/>
        </w:rPr>
        <w:t>9</w:t>
      </w:r>
      <w:r w:rsidR="00F2674B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</w:t>
      </w:r>
      <w:r w:rsidR="00377C8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ร้อยละ 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571E1B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ถึงร้อยละ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CB60CE">
        <w:rPr>
          <w:rFonts w:asciiTheme="majorBidi" w:hAnsiTheme="majorBidi" w:cstheme="majorBidi"/>
          <w:i/>
          <w:iCs/>
          <w:sz w:val="30"/>
          <w:szCs w:val="30"/>
          <w:lang w:val="en-GB"/>
        </w:rPr>
        <w:br/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4E7ABA" w:rsidRPr="004E7AB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ต่อปี)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490972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</w:t>
      </w:r>
      <w:r w:rsidR="00B315AE">
        <w:rPr>
          <w:rFonts w:asciiTheme="majorBidi" w:hAnsiTheme="majorBidi" w:cstheme="majorBidi"/>
          <w:sz w:val="30"/>
          <w:szCs w:val="30"/>
          <w:lang w:val="en-GB"/>
        </w:rPr>
        <w:br/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การจ่ายชำระเจ้าหนี้ทรัสต์รีซีทให้แก่ธนาคารพาณิชย</w:t>
      </w:r>
      <w:r w:rsidR="00A4239A" w:rsidRPr="00490972">
        <w:rPr>
          <w:rFonts w:asciiTheme="majorBidi" w:hAnsiTheme="majorBidi" w:cstheme="majorBidi" w:hint="cs"/>
          <w:sz w:val="30"/>
          <w:szCs w:val="30"/>
          <w:cs/>
          <w:lang w:val="en-GB"/>
        </w:rPr>
        <w:t>์</w:t>
      </w:r>
    </w:p>
    <w:p w14:paraId="41F1EAF1" w14:textId="5AC533A1" w:rsidR="00773D65" w:rsidRDefault="0077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br w:type="page"/>
      </w:r>
    </w:p>
    <w:p w14:paraId="5CA7FC18" w14:textId="77777777" w:rsidR="00F30B12" w:rsidRPr="00DC2868" w:rsidRDefault="00F30B12" w:rsidP="00DC1DD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04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337F1B8E" w14:textId="77777777" w:rsidR="00F30B12" w:rsidRPr="00DC2868" w:rsidRDefault="00F30B12" w:rsidP="00F30B1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8181"/>
        <w:gridCol w:w="1089"/>
      </w:tblGrid>
      <w:tr w:rsidR="00F30B12" w:rsidRPr="00DC2868" w14:paraId="13AAA80F" w14:textId="77777777" w:rsidTr="00DC1DD2">
        <w:trPr>
          <w:tblHeader/>
        </w:trPr>
        <w:tc>
          <w:tcPr>
            <w:tcW w:w="8181" w:type="dxa"/>
            <w:vAlign w:val="bottom"/>
          </w:tcPr>
          <w:p w14:paraId="2E50F393" w14:textId="77777777" w:rsidR="00F30B12" w:rsidRPr="00DC2868" w:rsidRDefault="00F30B12" w:rsidP="00DC1DD2">
            <w:pPr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29D11D6" w14:textId="52BD76E6" w:rsidR="00F30B12" w:rsidRPr="00DC2868" w:rsidRDefault="00F30B12" w:rsidP="00DC1DD2">
            <w:pPr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E7ABA"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E7ABA"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9" w:type="dxa"/>
            <w:vAlign w:val="center"/>
          </w:tcPr>
          <w:p w14:paraId="0EC22ADE" w14:textId="77777777" w:rsidR="00F30B12" w:rsidRPr="00DC2868" w:rsidRDefault="00F30B12" w:rsidP="00A5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9F33E52" w14:textId="77777777" w:rsidR="00F30B12" w:rsidRPr="00DC2868" w:rsidRDefault="00F30B12" w:rsidP="00A5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DC28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F30B12" w:rsidRPr="00DC2868" w14:paraId="2378BF7D" w14:textId="77777777" w:rsidTr="00DC1DD2">
        <w:trPr>
          <w:trHeight w:val="475"/>
          <w:tblHeader/>
        </w:trPr>
        <w:tc>
          <w:tcPr>
            <w:tcW w:w="8181" w:type="dxa"/>
            <w:vAlign w:val="bottom"/>
          </w:tcPr>
          <w:p w14:paraId="14FDF9E1" w14:textId="77777777" w:rsidR="00F30B12" w:rsidRPr="00DC2868" w:rsidRDefault="00F30B12" w:rsidP="00A5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highlight w:val="cyan"/>
                <w:cs/>
              </w:rPr>
            </w:pPr>
          </w:p>
        </w:tc>
        <w:tc>
          <w:tcPr>
            <w:tcW w:w="1089" w:type="dxa"/>
          </w:tcPr>
          <w:p w14:paraId="6E67E994" w14:textId="77777777" w:rsidR="00F30B12" w:rsidRPr="00DC2868" w:rsidRDefault="00F30B12" w:rsidP="00A53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286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C2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286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30B12" w:rsidRPr="00DC2868" w14:paraId="03880F9F" w14:textId="77777777" w:rsidTr="00DC1DD2">
        <w:trPr>
          <w:trHeight w:val="475"/>
        </w:trPr>
        <w:tc>
          <w:tcPr>
            <w:tcW w:w="8181" w:type="dxa"/>
            <w:vAlign w:val="bottom"/>
          </w:tcPr>
          <w:p w14:paraId="6A56E777" w14:textId="77777777" w:rsidR="00F30B12" w:rsidRPr="00DC2868" w:rsidRDefault="00F30B12" w:rsidP="00DC1DD2">
            <w:pPr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vAlign w:val="center"/>
          </w:tcPr>
          <w:p w14:paraId="22FA9DE5" w14:textId="77777777" w:rsidR="00F30B12" w:rsidRPr="00DC2868" w:rsidRDefault="00F30B12" w:rsidP="00A53301">
            <w:pPr>
              <w:pStyle w:val="acctfourfigures"/>
              <w:tabs>
                <w:tab w:val="clear" w:pos="765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0B12" w:rsidRPr="00DC2868" w14:paraId="50343D36" w14:textId="77777777" w:rsidTr="00DC1DD2">
        <w:trPr>
          <w:trHeight w:val="475"/>
        </w:trPr>
        <w:tc>
          <w:tcPr>
            <w:tcW w:w="8181" w:type="dxa"/>
            <w:vAlign w:val="bottom"/>
          </w:tcPr>
          <w:p w14:paraId="15CBE76F" w14:textId="569B637D" w:rsidR="00F30B12" w:rsidRPr="00DC2868" w:rsidRDefault="00F30B12" w:rsidP="00A53301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F84C08"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9" w:type="dxa"/>
            <w:vAlign w:val="center"/>
          </w:tcPr>
          <w:p w14:paraId="4A7A484B" w14:textId="02118259" w:rsidR="00F30B12" w:rsidRPr="00DC2868" w:rsidRDefault="004E7ABA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30B12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7F1D23E5" w14:textId="07768B22" w:rsidR="00F30B12" w:rsidRPr="00DC2868" w:rsidRDefault="00F30B12" w:rsidP="00F30B12">
      <w:pPr>
        <w:ind w:firstLine="706"/>
        <w:rPr>
          <w:rFonts w:asciiTheme="majorBidi" w:hAnsiTheme="majorBidi" w:cstheme="majorBidi"/>
          <w:sz w:val="30"/>
          <w:szCs w:val="30"/>
        </w:rPr>
      </w:pPr>
    </w:p>
    <w:p w14:paraId="6105FBDC" w14:textId="77777777" w:rsidR="00F30B12" w:rsidRPr="00DC2868" w:rsidRDefault="00F30B12" w:rsidP="00F30B12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28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3D9C0D59" w14:textId="77777777" w:rsidR="00F30B12" w:rsidRPr="00DC2868" w:rsidRDefault="00F30B12" w:rsidP="00F30B12">
      <w:pPr>
        <w:tabs>
          <w:tab w:val="clear" w:pos="454"/>
          <w:tab w:val="clear" w:pos="680"/>
          <w:tab w:val="left" w:pos="540"/>
          <w:tab w:val="left" w:pos="630"/>
        </w:tabs>
        <w:ind w:firstLine="706"/>
        <w:rPr>
          <w:rFonts w:asciiTheme="majorBidi" w:hAnsiTheme="majorBidi" w:cstheme="majorBidi"/>
          <w:sz w:val="30"/>
          <w:szCs w:val="30"/>
        </w:rPr>
      </w:pPr>
    </w:p>
    <w:p w14:paraId="26B8F4C9" w14:textId="5D3E4BF6" w:rsidR="00F30B12" w:rsidRPr="00DC2868" w:rsidRDefault="00F30B12" w:rsidP="00F30B12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>จากการทดสอบการด้อยค่าพบว่าประมาณการมูลค่าที่คาดว่าจะได้รับคืนมีมูลค่าสูงกว่ามูลค่าตามบัญชีของเงินลงทุน</w:t>
      </w:r>
      <w:r w:rsidRPr="00DC2868">
        <w:rPr>
          <w:rFonts w:asciiTheme="majorBidi" w:hAnsiTheme="majorBidi" w:cstheme="majorBidi"/>
          <w:spacing w:val="-2"/>
          <w:sz w:val="30"/>
          <w:szCs w:val="30"/>
        </w:rPr>
        <w:br/>
      </w: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DC2868">
        <w:rPr>
          <w:rFonts w:asciiTheme="majorBidi" w:hAnsiTheme="majorBidi" w:cstheme="majorBidi"/>
          <w:sz w:val="30"/>
          <w:szCs w:val="30"/>
          <w:cs/>
        </w:rPr>
        <w:t>บริษัทย่อยแห่งหนึ่ง ดังนั้นผู้บริหารจึงได้พิจารณากลับรายการ</w:t>
      </w:r>
      <w:r w:rsidR="00510B00" w:rsidRPr="00DC2868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การด้อยค่าของเงินลงทุนในบริษัทย่อยเป็นจำนวนเงิน </w:t>
      </w:r>
      <w:r w:rsidR="004E7ABA" w:rsidRPr="00DC2868">
        <w:rPr>
          <w:rFonts w:asciiTheme="majorBidi" w:hAnsiTheme="majorBidi" w:cstheme="majorBidi"/>
          <w:sz w:val="30"/>
          <w:szCs w:val="30"/>
        </w:rPr>
        <w:t>20</w:t>
      </w:r>
      <w:r w:rsidRPr="00DC2868">
        <w:rPr>
          <w:rFonts w:asciiTheme="majorBidi" w:hAnsiTheme="majorBidi" w:cstheme="majorBidi"/>
          <w:sz w:val="30"/>
          <w:szCs w:val="30"/>
        </w:rPr>
        <w:t>.</w:t>
      </w:r>
      <w:r w:rsidR="004E7ABA" w:rsidRPr="00DC2868">
        <w:rPr>
          <w:rFonts w:asciiTheme="majorBidi" w:hAnsiTheme="majorBidi" w:cstheme="majorBidi"/>
          <w:sz w:val="30"/>
          <w:szCs w:val="30"/>
        </w:rPr>
        <w:t>0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315D7B80" w14:textId="77777777" w:rsidR="00510B00" w:rsidRPr="00DC2868" w:rsidRDefault="00510B00" w:rsidP="00F30B12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C2BA1B" w14:textId="6487EC76" w:rsidR="00510B00" w:rsidRPr="00DC2868" w:rsidRDefault="00510B00" w:rsidP="002C5638">
      <w:pPr>
        <w:tabs>
          <w:tab w:val="clear" w:pos="454"/>
          <w:tab w:val="left" w:pos="540"/>
          <w:tab w:val="left" w:pos="945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>การกลับรายการผลขาดทุนจากการด้อยค่าเงินลงทุนในบริษัทย่อยสำหรับงวดสามเดือนและหกเดือนสิ้นสุดวันที่</w:t>
      </w:r>
      <w:r w:rsidR="00255989" w:rsidRPr="00DC2868">
        <w:rPr>
          <w:rFonts w:asciiTheme="majorBidi" w:hAnsiTheme="majorBidi" w:cstheme="majorBidi"/>
          <w:spacing w:val="-2"/>
          <w:sz w:val="30"/>
          <w:szCs w:val="30"/>
        </w:rPr>
        <w:br/>
      </w:r>
      <w:r w:rsidR="004E7ABA" w:rsidRPr="00DC2868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255989" w:rsidRPr="00DC28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4E7ABA" w:rsidRPr="00DC286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ได้รวมอยู่ในค่าใช้จ่ายในการบริหารในงบกำไรขาดทุนเบ็ดเสร็จ</w:t>
      </w:r>
    </w:p>
    <w:p w14:paraId="00195CD2" w14:textId="77777777" w:rsidR="00F30B12" w:rsidRPr="00DC2868" w:rsidRDefault="00F30B12" w:rsidP="00F5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E2A5E" w14:textId="4E7D9095" w:rsidR="00925F84" w:rsidRPr="00DC2868" w:rsidRDefault="00925F84" w:rsidP="00864BA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2B584C05" w14:textId="77777777" w:rsidR="00641E4C" w:rsidRPr="00DC2868" w:rsidRDefault="00641E4C" w:rsidP="00791B08">
      <w:pPr>
        <w:pStyle w:val="ListParagraph"/>
        <w:ind w:left="788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080"/>
        <w:gridCol w:w="270"/>
        <w:gridCol w:w="1080"/>
        <w:gridCol w:w="270"/>
        <w:gridCol w:w="1015"/>
        <w:gridCol w:w="270"/>
        <w:gridCol w:w="1179"/>
      </w:tblGrid>
      <w:tr w:rsidR="00641E4C" w:rsidRPr="00DC2868" w14:paraId="590D64F0" w14:textId="77777777" w:rsidTr="002C5638">
        <w:trPr>
          <w:trHeight w:val="385"/>
          <w:tblHeader/>
        </w:trPr>
        <w:tc>
          <w:tcPr>
            <w:tcW w:w="3870" w:type="dxa"/>
          </w:tcPr>
          <w:p w14:paraId="756927B7" w14:textId="77777777" w:rsidR="00641E4C" w:rsidRPr="00DC2868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597C2" w14:textId="77777777" w:rsidR="00641E4C" w:rsidRPr="00DC2868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3BC61D" w14:textId="77777777" w:rsidR="00641E4C" w:rsidRPr="00DC2868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2C422C" w14:textId="77777777" w:rsidR="00641E4C" w:rsidRPr="00DC2868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47F33A39" w14:textId="77777777" w:rsidR="00641E4C" w:rsidRPr="00DC2868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3EE" w:rsidRPr="00DC2868" w14:paraId="2A12DD8E" w14:textId="77777777" w:rsidTr="002C5638">
        <w:trPr>
          <w:trHeight w:val="385"/>
        </w:trPr>
        <w:tc>
          <w:tcPr>
            <w:tcW w:w="3870" w:type="dxa"/>
          </w:tcPr>
          <w:p w14:paraId="71E628EC" w14:textId="18253AC2" w:rsidR="00641E4C" w:rsidRPr="00DC286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41ED4"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7ABA"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41ED4"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1ED4"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5BCC87E" w14:textId="77777777" w:rsidR="00641E4C" w:rsidRPr="00DC286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44CD5" w14:textId="5D183ABF" w:rsidR="00641E4C" w:rsidRPr="00DC2868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0E47705" w14:textId="77777777" w:rsidR="00641E4C" w:rsidRPr="00DC2868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6ED62" w14:textId="56DBCAA0" w:rsidR="00641E4C" w:rsidRPr="00DC2868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FBD9806" w14:textId="77777777" w:rsidR="00641E4C" w:rsidRPr="00DC2868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277E0CB3" w14:textId="650D5E0C" w:rsidR="00641E4C" w:rsidRPr="00DC2868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9BA05DF" w14:textId="77777777" w:rsidR="00641E4C" w:rsidRPr="00DC2868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080037E" w14:textId="1B3C1A8B" w:rsidR="00641E4C" w:rsidRPr="00DC2868" w:rsidRDefault="004E7ABA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DC2868" w14:paraId="2E4A3FC0" w14:textId="77777777" w:rsidTr="002C5638">
        <w:trPr>
          <w:trHeight w:val="399"/>
        </w:trPr>
        <w:tc>
          <w:tcPr>
            <w:tcW w:w="3870" w:type="dxa"/>
          </w:tcPr>
          <w:p w14:paraId="30CA4FD4" w14:textId="77777777" w:rsidR="00641E4C" w:rsidRPr="00DC286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5372E" w14:textId="77777777" w:rsidR="00641E4C" w:rsidRPr="00DC286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4" w:type="dxa"/>
            <w:gridSpan w:val="7"/>
            <w:hideMark/>
          </w:tcPr>
          <w:p w14:paraId="3202BE46" w14:textId="77777777" w:rsidR="00641E4C" w:rsidRPr="00DC2868" w:rsidRDefault="00641E4C" w:rsidP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10CE" w:rsidRPr="00DC2868" w14:paraId="19ACBBA5" w14:textId="77777777" w:rsidTr="002C5638">
        <w:trPr>
          <w:trHeight w:val="399"/>
        </w:trPr>
        <w:tc>
          <w:tcPr>
            <w:tcW w:w="3870" w:type="dxa"/>
          </w:tcPr>
          <w:p w14:paraId="717C64B1" w14:textId="1ACF114E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</w:tcPr>
          <w:p w14:paraId="4C2FC021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A8622" w14:textId="66933620" w:rsidR="00EC10CE" w:rsidRPr="00DC2868" w:rsidRDefault="004E7ABA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770</w:t>
            </w:r>
            <w:r w:rsidR="004C2D49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89F84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C6AA3" w14:textId="146EEBCE" w:rsidR="00EC10CE" w:rsidRPr="00DC2868" w:rsidRDefault="004E7ABA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EC10CE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2313C755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48D2D2BB" w14:textId="346524CA" w:rsidR="00EC10CE" w:rsidRPr="00DC2868" w:rsidRDefault="004E7ABA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553</w:t>
            </w:r>
            <w:r w:rsidR="00995787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5AEB3B61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D51E437" w14:textId="09940C75" w:rsidR="00EC10CE" w:rsidRPr="00DC2868" w:rsidRDefault="004E7ABA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="00EC10CE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EC10CE" w:rsidRPr="00DC2868" w14:paraId="351FCB05" w14:textId="77777777" w:rsidTr="002C5638">
        <w:trPr>
          <w:trHeight w:val="399"/>
        </w:trPr>
        <w:tc>
          <w:tcPr>
            <w:tcW w:w="3870" w:type="dxa"/>
          </w:tcPr>
          <w:p w14:paraId="12A75C1F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985C710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27452" w14:textId="1860436F" w:rsidR="00EC10CE" w:rsidRPr="00DC2868" w:rsidRDefault="004E7ABA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4FEF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16A560E2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827193" w14:textId="163BC712" w:rsidR="00EC10CE" w:rsidRPr="00DC2868" w:rsidRDefault="004E7ABA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8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04B0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644C0C70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485FE13" w14:textId="088283F9" w:rsidR="00EC10CE" w:rsidRPr="00DC2868" w:rsidRDefault="004E7ABA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3371137E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4059487" w14:textId="4B2D5AE6" w:rsidR="00EC10CE" w:rsidRPr="00DC2868" w:rsidRDefault="004E7ABA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04B0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EC10CE" w:rsidRPr="00DC2868" w14:paraId="61AC3323" w14:textId="77777777" w:rsidTr="002C5638">
        <w:trPr>
          <w:trHeight w:val="399"/>
        </w:trPr>
        <w:tc>
          <w:tcPr>
            <w:tcW w:w="3870" w:type="dxa"/>
          </w:tcPr>
          <w:p w14:paraId="1FBC5FB3" w14:textId="47AAB673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4B2045"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18B02A8D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5D1281" w14:textId="2F53D09E" w:rsidR="00EC10CE" w:rsidRPr="00DC2868" w:rsidRDefault="00287446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9BA9F1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D35C8A" w14:textId="0D262095" w:rsidR="00EC10CE" w:rsidRPr="00DC2868" w:rsidRDefault="00EC10CE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8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1F9BF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E26BF2B" w14:textId="1B6A605B" w:rsidR="00EC10CE" w:rsidRPr="00DC2868" w:rsidRDefault="00287446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80C9F5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AD0A739" w14:textId="7E753A0E" w:rsidR="00EC10CE" w:rsidRPr="00DC2868" w:rsidRDefault="00EC10CE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3A0D" w:rsidRPr="00DC2868" w14:paraId="76816521" w14:textId="77777777" w:rsidTr="002C5638">
        <w:trPr>
          <w:trHeight w:val="399"/>
        </w:trPr>
        <w:tc>
          <w:tcPr>
            <w:tcW w:w="3870" w:type="dxa"/>
          </w:tcPr>
          <w:p w14:paraId="77834C3B" w14:textId="4A9A301B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รับโอนมาจากสินทรัพย์สินทรัพย์สิทธิการใช้</w:t>
            </w:r>
          </w:p>
        </w:tc>
        <w:tc>
          <w:tcPr>
            <w:tcW w:w="236" w:type="dxa"/>
          </w:tcPr>
          <w:p w14:paraId="03105837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4F54C" w14:textId="1B6B4350" w:rsidR="00713A0D" w:rsidRPr="00DC2868" w:rsidRDefault="004E7ABA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13A0D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30132ABF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BAC76" w14:textId="2D33770B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F42B38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72AE2F5" w14:textId="2A6AB298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17BCB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806C35C" w14:textId="5A5243A3" w:rsidR="00713A0D" w:rsidRPr="00DC2868" w:rsidRDefault="00713A0D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3A0D" w:rsidRPr="00DC2868" w14:paraId="78A8B5B6" w14:textId="77777777" w:rsidTr="002C5638">
        <w:trPr>
          <w:trHeight w:val="399"/>
        </w:trPr>
        <w:tc>
          <w:tcPr>
            <w:tcW w:w="3870" w:type="dxa"/>
          </w:tcPr>
          <w:p w14:paraId="72E8E56C" w14:textId="5CD297BE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รับโอนมาจากสินทรัพย์ไม่มีตัวตนอื่น</w:t>
            </w:r>
          </w:p>
        </w:tc>
        <w:tc>
          <w:tcPr>
            <w:tcW w:w="236" w:type="dxa"/>
          </w:tcPr>
          <w:p w14:paraId="6BB6635B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0E9577" w14:textId="11800DB2" w:rsidR="00713A0D" w:rsidRPr="00DC2868" w:rsidRDefault="00D43C04" w:rsidP="00D43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8D65C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94895A" w14:textId="519A6E4C" w:rsidR="00713A0D" w:rsidRPr="00DC2868" w:rsidRDefault="004E7ABA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2E65F3F9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84D6CBA" w14:textId="7E54A41B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0EA2B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4346237" w14:textId="32CF9BB1" w:rsidR="00713A0D" w:rsidRPr="00DC2868" w:rsidRDefault="004E7ABA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713A0D" w:rsidRPr="00DC2868" w14:paraId="14D8116D" w14:textId="77777777" w:rsidTr="002C5638">
        <w:trPr>
          <w:trHeight w:val="399"/>
        </w:trPr>
        <w:tc>
          <w:tcPr>
            <w:tcW w:w="3870" w:type="dxa"/>
          </w:tcPr>
          <w:p w14:paraId="682F6B8B" w14:textId="678367E9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36" w:type="dxa"/>
          </w:tcPr>
          <w:p w14:paraId="7E3DA469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D94616" w14:textId="4DE2CEEC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6269DF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846C79" w14:textId="1F1E8500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423D58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78381535" w14:textId="55B7B471" w:rsidR="00713A0D" w:rsidRPr="00DC2868" w:rsidRDefault="0054626F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293F5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42E1AB" w14:textId="034D4FCF" w:rsidR="00713A0D" w:rsidRPr="00DC2868" w:rsidRDefault="00713A0D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3A0D" w:rsidRPr="00DC2868" w14:paraId="0D592DFC" w14:textId="77777777" w:rsidTr="002C5638">
        <w:trPr>
          <w:trHeight w:val="399"/>
        </w:trPr>
        <w:tc>
          <w:tcPr>
            <w:tcW w:w="3870" w:type="dxa"/>
          </w:tcPr>
          <w:p w14:paraId="094083F2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36" w:type="dxa"/>
          </w:tcPr>
          <w:p w14:paraId="0B128541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8EB3C7" w14:textId="711CB980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268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93B6BA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D5EAD2" w14:textId="782D67B5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531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9E2752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95754FF" w14:textId="4561DE12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649D2B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CEE4EFD" w14:textId="0B29BF77" w:rsidR="00713A0D" w:rsidRPr="00DC2868" w:rsidRDefault="00713A0D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7ABA" w:rsidRPr="00DC2868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3A0D" w:rsidRPr="00DC2868" w14:paraId="76449E16" w14:textId="77777777" w:rsidTr="002C5638">
        <w:trPr>
          <w:trHeight w:val="399"/>
        </w:trPr>
        <w:tc>
          <w:tcPr>
            <w:tcW w:w="3870" w:type="dxa"/>
          </w:tcPr>
          <w:p w14:paraId="3145C994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36" w:type="dxa"/>
          </w:tcPr>
          <w:p w14:paraId="5D5312F9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BBCFD" w14:textId="1D6E6C15" w:rsidR="00713A0D" w:rsidRPr="00DC2868" w:rsidRDefault="004E7ABA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</w:t>
            </w:r>
            <w:r w:rsidR="00713A0D"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270" w:type="dxa"/>
          </w:tcPr>
          <w:p w14:paraId="785E0A47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33DD" w14:textId="1A680C6A" w:rsidR="00713A0D" w:rsidRPr="00DC2868" w:rsidRDefault="004E7ABA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  <w:r w:rsidR="00713A0D"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577B78AE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D18B6B" w14:textId="018E266E" w:rsidR="00713A0D" w:rsidRPr="00DC2868" w:rsidRDefault="004E7ABA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  <w:r w:rsidR="00713A0D"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1FDE6A67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A4C5CA" w14:textId="279A1E7C" w:rsidR="00713A0D" w:rsidRPr="00DC2868" w:rsidRDefault="004E7ABA" w:rsidP="002C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  <w:r w:rsidR="00713A0D"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</w:tr>
      <w:tr w:rsidR="00713A0D" w:rsidRPr="00DC2868" w14:paraId="646389BA" w14:textId="77777777" w:rsidTr="002C5638">
        <w:trPr>
          <w:trHeight w:val="399"/>
        </w:trPr>
        <w:tc>
          <w:tcPr>
            <w:tcW w:w="3870" w:type="dxa"/>
          </w:tcPr>
          <w:p w14:paraId="4171ABAD" w14:textId="2535EEE4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="004E7ABA"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0D3E516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0863A5" w14:textId="77777777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E384F1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6FB66B" w14:textId="22FAB255" w:rsidR="00713A0D" w:rsidRPr="00DC2868" w:rsidRDefault="004E7ABA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770</w:t>
            </w:r>
            <w:r w:rsidR="00713A0D"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337</w:t>
            </w:r>
          </w:p>
        </w:tc>
        <w:tc>
          <w:tcPr>
            <w:tcW w:w="270" w:type="dxa"/>
          </w:tcPr>
          <w:p w14:paraId="27B5E86F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08A2C1B2" w14:textId="77777777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7532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B5ED75" w14:textId="5CD9D667" w:rsidR="00713A0D" w:rsidRPr="00DC2868" w:rsidRDefault="004E7ABA" w:rsidP="003300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286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553</w:t>
            </w:r>
            <w:r w:rsidR="00713A0D" w:rsidRPr="00DC286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DC286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</w:tr>
    </w:tbl>
    <w:p w14:paraId="426B5688" w14:textId="59F1853D" w:rsidR="00297667" w:rsidRPr="00DC2868" w:rsidRDefault="00297667" w:rsidP="00AA359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</w:t>
      </w:r>
      <w:r w:rsidR="00A92D47" w:rsidRPr="00DC2868">
        <w:rPr>
          <w:rFonts w:asciiTheme="majorBidi" w:hAnsiTheme="majorBidi" w:cstheme="majorBidi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DC2868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DC2868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2868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DC2868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E8CC9" w14:textId="0922746E" w:rsidR="00297667" w:rsidRPr="00DC2868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4E7ABA" w:rsidRPr="00DC2868">
        <w:rPr>
          <w:rFonts w:asciiTheme="majorBidi" w:hAnsiTheme="majorBidi" w:cstheme="majorBidi"/>
          <w:sz w:val="30"/>
          <w:szCs w:val="30"/>
        </w:rPr>
        <w:t>2</w:t>
      </w:r>
      <w:r w:rsidRPr="00DC2868">
        <w:rPr>
          <w:rFonts w:asciiTheme="majorBidi" w:hAnsiTheme="majorBidi" w:cstheme="majorBidi"/>
          <w:sz w:val="30"/>
          <w:szCs w:val="30"/>
        </w:rPr>
        <w:t xml:space="preserve"> </w:t>
      </w:r>
      <w:r w:rsidRPr="00DC2868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3179DD99" w:rsidR="00297667" w:rsidRPr="00DC2868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 w:rsidRPr="00DC2868">
        <w:rPr>
          <w:rFonts w:asciiTheme="majorBidi" w:hAnsiTheme="majorBidi" w:cstheme="majorBidi"/>
          <w:sz w:val="30"/>
          <w:szCs w:val="30"/>
          <w:cs/>
        </w:rPr>
        <w:t>ที่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ABA" w:rsidRPr="00DC2868">
        <w:rPr>
          <w:rFonts w:asciiTheme="majorBidi" w:hAnsiTheme="majorBidi" w:cstheme="majorBidi"/>
          <w:sz w:val="30"/>
          <w:szCs w:val="30"/>
        </w:rPr>
        <w:t>1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DC2868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 w:rsidRPr="00DC2868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0260E6" w:rsidRPr="00DC2868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72AA729D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 w:rsidRPr="00DC2868">
        <w:rPr>
          <w:rFonts w:asciiTheme="majorBidi" w:hAnsiTheme="majorBidi" w:cstheme="majorBidi"/>
          <w:sz w:val="30"/>
          <w:szCs w:val="30"/>
          <w:cs/>
        </w:rPr>
        <w:t>ที่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ABA" w:rsidRPr="00DC2868">
        <w:rPr>
          <w:rFonts w:asciiTheme="majorBidi" w:hAnsiTheme="majorBidi" w:cstheme="majorBidi"/>
          <w:sz w:val="30"/>
          <w:szCs w:val="30"/>
        </w:rPr>
        <w:t>2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DC2868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DC2868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35AA2D34" w14:textId="4C91D632" w:rsidR="006E7BAE" w:rsidRPr="001D520A" w:rsidRDefault="006E7BAE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  <w:sectPr w:rsidR="006E7BAE" w:rsidRPr="001D520A" w:rsidSect="00DC2868">
          <w:headerReference w:type="even" r:id="rId8"/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641E4C" w:rsidRPr="00F411ED" w14:paraId="5026BCA4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4F5" w14:textId="77777777" w:rsidR="00641E4C" w:rsidRPr="002F32D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4AA9BC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1E4C" w:rsidRPr="00F411ED" w14:paraId="511273AB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FC4F4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BCD0" w14:textId="77777777" w:rsidR="00623EA8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</w:p>
          <w:p w14:paraId="1FD1D40D" w14:textId="00D85958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B1EA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70A9" w14:textId="60C84F9B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  <w:r w:rsidR="00623EA8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</w:t>
            </w:r>
            <w:r w:rsidR="00623E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AB7B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6E58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E59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15C56723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33E14" w:rsidRPr="00F411ED" w14:paraId="2646CE49" w14:textId="77777777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4BEC4BAD" w14:textId="3E32EB1F" w:rsidR="00A33E14" w:rsidRPr="00F411ED" w:rsidRDefault="00A33E14" w:rsidP="008D3F85">
            <w:pPr>
              <w:spacing w:line="240" w:lineRule="auto"/>
              <w:ind w:left="-111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41E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7ABA" w:rsidRPr="004E7A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41ED4" w:rsidRPr="00341E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1ED4" w:rsidRPr="00341E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C8C" w14:textId="4E6702D8" w:rsidR="00A33E14" w:rsidRPr="00F411ED" w:rsidRDefault="004E7ABA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5263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7D66" w14:textId="16AD6A69" w:rsidR="00A33E14" w:rsidRPr="00F411ED" w:rsidRDefault="004E7ABA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9F4E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205E" w14:textId="495EBBD0" w:rsidR="00A33E14" w:rsidRPr="00F411ED" w:rsidRDefault="004E7ABA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65C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0397" w14:textId="1B0673C9" w:rsidR="00A33E14" w:rsidRPr="00F411ED" w:rsidRDefault="004E7ABA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8C3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4C7" w14:textId="124DD058" w:rsidR="00A33E14" w:rsidRPr="00F411ED" w:rsidRDefault="004E7ABA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29B1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2525" w14:textId="1FDC6BC3" w:rsidR="00A33E14" w:rsidRPr="00F411ED" w:rsidRDefault="004E7ABA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EF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7E5CAD4" w14:textId="4ECB37F8" w:rsidR="00A33E14" w:rsidRPr="00F411ED" w:rsidRDefault="004E7ABA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65A2EEB8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AD0287" w14:textId="4B755A08" w:rsidR="00A33E14" w:rsidRPr="00F411ED" w:rsidRDefault="004E7ABA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641E4C" w:rsidRPr="00F411ED" w14:paraId="69135464" w14:textId="77777777" w:rsidTr="002F32DD">
        <w:trPr>
          <w:trHeight w:val="26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486D0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C948731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FF2CE1">
              <w:rPr>
                <w:rFonts w:ascii="Angsana New" w:hAnsi="Angsana New" w:cs="Angsana New" w:hint="cs"/>
                <w:b/>
                <w:i/>
                <w:iCs/>
                <w:color w:val="000000"/>
                <w:sz w:val="32"/>
                <w:szCs w:val="32"/>
                <w:cs/>
                <w:lang w:val="en-GB"/>
              </w:rPr>
              <w:t>(พันบาท)</w:t>
            </w:r>
          </w:p>
        </w:tc>
      </w:tr>
      <w:tr w:rsidR="00641E4C" w:rsidRPr="00F411ED" w14:paraId="24518D8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996841" w14:textId="77777777" w:rsidR="00641E4C" w:rsidRPr="00F411ED" w:rsidRDefault="00641E4C" w:rsidP="008D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415CF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98DB1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197C9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6CC622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F253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3E37B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5AD57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BC837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0C0D0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D74A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50143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44D4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B5B20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C6FF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E04F5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A7539" w:rsidRPr="00F411ED" w14:paraId="378C925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B07A91" w14:textId="77777777" w:rsidR="005A7539" w:rsidRPr="00F411ED" w:rsidRDefault="005A7539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B01C9" w14:textId="0C3A273A" w:rsidR="005A7539" w:rsidRPr="00CF6A6B" w:rsidRDefault="004E7AB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1E33EA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716</w:t>
            </w:r>
            <w:r w:rsidR="003E4752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0788D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FD8EDD" w14:textId="0B7F3D8C" w:rsidR="005A7539" w:rsidRPr="00CF6A6B" w:rsidRDefault="004E7AB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D04B0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893</w:t>
            </w:r>
            <w:r w:rsidR="00CF6A6B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405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35EA5BB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AA8F" w14:textId="727574C1" w:rsidR="005A7539" w:rsidRPr="00CF6A6B" w:rsidRDefault="004E7AB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="00243682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40F8F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55B219" w14:textId="544D1F2E" w:rsidR="005A7539" w:rsidRPr="00CF6A6B" w:rsidRDefault="004E7AB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="00CF6A6B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E380E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D95C29" w14:textId="731E8815" w:rsidR="005A7539" w:rsidRPr="00CF6A6B" w:rsidRDefault="00BA685F" w:rsidP="009D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B15A1A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DA5CAE" w14:textId="522CA0EF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252C2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DCDA442" w14:textId="6E4DB56F" w:rsidR="005A7539" w:rsidRPr="00CF6A6B" w:rsidRDefault="004E7ABA" w:rsidP="00D4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F585D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745</w:t>
            </w:r>
            <w:r w:rsidR="009F585D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181</w:t>
            </w:r>
          </w:p>
        </w:tc>
        <w:tc>
          <w:tcPr>
            <w:tcW w:w="270" w:type="dxa"/>
            <w:vAlign w:val="bottom"/>
          </w:tcPr>
          <w:p w14:paraId="15235245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717CFD3" w14:textId="3F4150A8" w:rsidR="005A7539" w:rsidRPr="00CF6A6B" w:rsidRDefault="004E7AB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630611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946</w:t>
            </w:r>
            <w:r w:rsidR="00630611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775</w:t>
            </w:r>
          </w:p>
        </w:tc>
      </w:tr>
      <w:tr w:rsidR="005A7539" w:rsidRPr="00F411ED" w14:paraId="4347804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D5FDE7" w14:textId="77777777" w:rsidR="005A7539" w:rsidRPr="00F411ED" w:rsidRDefault="005A7539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A3D8A" w14:textId="77688479" w:rsidR="005A7539" w:rsidRPr="00CF6A6B" w:rsidRDefault="004E7AB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7C0EF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15695" w14:textId="3F937FB2" w:rsidR="005A7539" w:rsidRPr="00CF6A6B" w:rsidRDefault="004E7AB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F37017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F3A7" w14:textId="43388B69" w:rsidR="005A7539" w:rsidRPr="00CF6A6B" w:rsidRDefault="004E7AB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  <w:r w:rsidR="007D4E95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060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2A94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55298" w14:textId="3184A04D" w:rsidR="005A7539" w:rsidRPr="00CF6A6B" w:rsidRDefault="004E7ABA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9D04B0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942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E8176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9699B" w14:textId="3D68CF52" w:rsidR="005A7539" w:rsidRPr="00CF6A6B" w:rsidRDefault="006341A5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092</w:t>
            </w:r>
            <w:r w:rsidR="00F547C3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51BB4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8B4D" w14:textId="370C365E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630611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943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00EAAE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737E9A7" w14:textId="2C5D17CB" w:rsidR="005A7539" w:rsidRPr="00CF6A6B" w:rsidRDefault="003176B0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A0B4" w14:textId="77777777" w:rsidR="005A7539" w:rsidRPr="00CF6A6B" w:rsidRDefault="005A753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210EF4" w14:textId="51EA7E5B" w:rsidR="005A7539" w:rsidRPr="00CF6A6B" w:rsidRDefault="006A5B89" w:rsidP="005A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41E4C" w:rsidRPr="00F411ED" w14:paraId="52C521BA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20BF" w14:textId="77777777" w:rsidR="00641E4C" w:rsidRPr="00F411ED" w:rsidRDefault="00641E4C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4FEC6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E565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32A16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5207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1ADB0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5EF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7FC1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638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E8A6E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766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CD8B0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C076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CF157B2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FFA2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104DDFE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1E4C" w:rsidRPr="00F411ED" w14:paraId="036697F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CF35" w14:textId="77777777" w:rsidR="00641E4C" w:rsidRPr="00F411ED" w:rsidRDefault="00641E4C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2D392103" w14:textId="77777777" w:rsidR="00641E4C" w:rsidRPr="00F411ED" w:rsidRDefault="00641E4C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B43434" w14:textId="606F0D01" w:rsidR="00641E4C" w:rsidRPr="00CF6A6B" w:rsidRDefault="004E7A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CE4138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716</w:t>
            </w:r>
            <w:r w:rsidR="00CE4138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A3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55A73" w14:textId="7AC46AC0" w:rsidR="00641E4C" w:rsidRPr="00CF6A6B" w:rsidRDefault="004E7A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630611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893</w:t>
            </w:r>
            <w:r w:rsidR="00CF6A6B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C273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F72FF" w14:textId="5F337B02" w:rsidR="00641E4C" w:rsidRPr="00CF6A6B" w:rsidRDefault="004E7A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</w:t>
            </w:r>
            <w:r w:rsidR="00204341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6379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3F3B2" w14:textId="445A3325" w:rsidR="00641E4C" w:rsidRPr="00CF6A6B" w:rsidRDefault="004E7A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</w:t>
            </w:r>
            <w:r w:rsidR="00CF6A6B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C3A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4FC1BC" w14:textId="683B13AF" w:rsidR="00641E4C" w:rsidRPr="00CF6A6B" w:rsidRDefault="00F56A0F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43</w:t>
            </w: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092</w:t>
            </w:r>
            <w:r w:rsidR="007557DD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C05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7B3AD" w14:textId="66FC557F" w:rsidR="00641E4C" w:rsidRPr="00CF6A6B" w:rsidRDefault="00630611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</w:t>
            </w: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943</w:t>
            </w: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EBE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9108006" w14:textId="3B36D576" w:rsidR="00641E4C" w:rsidRPr="00CF6A6B" w:rsidRDefault="004E7A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204ACD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745</w:t>
            </w:r>
            <w:r w:rsidR="00FA2355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181</w:t>
            </w:r>
          </w:p>
        </w:tc>
        <w:tc>
          <w:tcPr>
            <w:tcW w:w="270" w:type="dxa"/>
            <w:vAlign w:val="bottom"/>
          </w:tcPr>
          <w:p w14:paraId="490C2738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2495C4B" w14:textId="43CD59D4" w:rsidR="00641E4C" w:rsidRPr="00CF6A6B" w:rsidRDefault="004E7A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630611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946</w:t>
            </w:r>
            <w:r w:rsidR="00630611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775</w:t>
            </w:r>
          </w:p>
        </w:tc>
      </w:tr>
      <w:tr w:rsidR="00641E4C" w:rsidRPr="00F411ED" w14:paraId="7126A5C6" w14:textId="77777777" w:rsidTr="00EF512A">
        <w:trPr>
          <w:trHeight w:val="13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1B0BC" w14:textId="77777777" w:rsidR="00641E4C" w:rsidRPr="006B3291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45DE63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13763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68603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F301201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A64D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BAE38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75070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5DE70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32B02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5A7AC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3E30F3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8AE59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F755E88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44B844D9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6C361092" w14:textId="77777777" w:rsidR="00641E4C" w:rsidRPr="00CF6A6B" w:rsidRDefault="00641E4C" w:rsidP="00EF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641E4C" w:rsidRPr="00F411ED" w14:paraId="796D00A4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9D21" w14:textId="2402E0E6" w:rsidR="00641E4C" w:rsidRPr="00F411ED" w:rsidRDefault="00B3420A" w:rsidP="00FF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E46218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E4621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E46218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51072B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F319" w14:textId="569637F0" w:rsidR="00641E4C" w:rsidRPr="00CF6A6B" w:rsidRDefault="004E7A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6F7595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769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4E684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C2707" w14:textId="7623039C" w:rsidR="00641E4C" w:rsidRPr="00CF6A6B" w:rsidRDefault="00630611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36</w:t>
            </w:r>
            <w:r w:rsidR="00CF6A6B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152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831FF8C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58D0E" w14:textId="3B1966EA" w:rsidR="00641E4C" w:rsidRPr="00CF6A6B" w:rsidRDefault="001C4276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11AD8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F9242" w14:textId="0DA031F5" w:rsidR="00641E4C" w:rsidRPr="00CF6A6B" w:rsidRDefault="004E7A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AB3E2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03D0FF" w14:textId="631966C7" w:rsidR="00641E4C" w:rsidRPr="00CF6A6B" w:rsidRDefault="003F498C" w:rsidP="00D4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D43C0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148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B60E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614BF" w14:textId="2883E163" w:rsidR="00641E4C" w:rsidRPr="00CF6A6B" w:rsidRDefault="004E7AB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CF6A6B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6BF2D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</w:tcPr>
          <w:p w14:paraId="5D40E861" w14:textId="784B1CAB" w:rsidR="00641E4C" w:rsidRPr="00CF6A6B" w:rsidRDefault="00036D9D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D43C0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384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1FB293" w14:textId="77777777" w:rsidR="00641E4C" w:rsidRPr="00CF6A6B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126301" w14:textId="31828A5A" w:rsidR="00641E4C" w:rsidRPr="00CF6A6B" w:rsidRDefault="00A16DC9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color w:val="000000"/>
                <w:sz w:val="30"/>
                <w:szCs w:val="30"/>
              </w:rPr>
              <w:t>334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F512A" w:rsidRPr="00F411ED" w14:paraId="669CC04F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5680D8" w14:textId="77777777" w:rsidR="00EF512A" w:rsidRPr="002249CD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999743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CE4E8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F6686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0F31C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F4446E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F1F3D9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24950A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67CE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A1417E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5A476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7139EA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7B294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106" w:type="dxa"/>
          </w:tcPr>
          <w:p w14:paraId="261AB94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A418BC9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9" w:type="dxa"/>
          </w:tcPr>
          <w:p w14:paraId="6F9C9F6B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</w:tr>
      <w:tr w:rsidR="00FB0181" w:rsidRPr="00F411ED" w14:paraId="027BADA0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3AA8" w14:textId="4F1DD3E4" w:rsidR="00FB0181" w:rsidRPr="00F411ED" w:rsidRDefault="00FB0181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4E7ABA"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341ED4" w:rsidRPr="00341ED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41ED4" w:rsidRPr="00341E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574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E7ABA"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C5FD73" w14:textId="03C9A96C" w:rsidR="00FB0181" w:rsidRPr="00CF6A6B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007FDA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182</w:t>
            </w:r>
            <w:r w:rsidR="00007FDA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FC459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8E404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7052FB" w14:textId="6054EB74" w:rsidR="00FB0181" w:rsidRPr="00CF6A6B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630611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405</w:t>
            </w:r>
            <w:r w:rsidR="00452B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2C45D2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07F4C93" w14:textId="1DDE2986" w:rsidR="00FB0181" w:rsidRPr="00CF6A6B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209</w:t>
            </w:r>
            <w:r w:rsidR="00E01DE2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98196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DD3DB3" w14:textId="6594C437" w:rsidR="00FB0181" w:rsidRPr="00CF6A6B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215</w:t>
            </w:r>
            <w:r w:rsidR="00452B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4A636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B94992" w14:textId="452E2A04" w:rsidR="00FB0181" w:rsidRPr="00CF6A6B" w:rsidRDefault="00E82560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</w:t>
            </w:r>
            <w:r w:rsidR="002004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2,067</w:t>
            </w: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84BB8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D8D97FB" w14:textId="6748775F" w:rsidR="00FB0181" w:rsidRPr="00CF6A6B" w:rsidRDefault="0063061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331</w:t>
            </w:r>
            <w:r w:rsidR="00452B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829</w:t>
            </w: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C2C42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5A0AC308" w14:textId="12CED72C" w:rsidR="00FB0181" w:rsidRPr="00CF6A6B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F4571C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="0002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49,672</w:t>
            </w:r>
          </w:p>
        </w:tc>
        <w:tc>
          <w:tcPr>
            <w:tcW w:w="270" w:type="dxa"/>
            <w:vAlign w:val="bottom"/>
          </w:tcPr>
          <w:p w14:paraId="69E8E8B0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339F86" w14:textId="0C48112E" w:rsidR="00FB0181" w:rsidRPr="00CF6A6B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244F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289</w:t>
            </w:r>
            <w:r w:rsidR="00244F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494</w:t>
            </w:r>
          </w:p>
        </w:tc>
      </w:tr>
      <w:tr w:rsidR="00FB0181" w:rsidRPr="00F411ED" w14:paraId="43FA6B4F" w14:textId="77777777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093B6" w14:textId="4E15194C" w:rsidR="00FB0181" w:rsidRPr="00F411ED" w:rsidRDefault="00FB0181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4E7ABA"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341ED4" w:rsidRPr="00341ED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41ED4" w:rsidRPr="00341E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4E7ABA" w:rsidRPr="004E7A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FEF9CFD" w14:textId="5D9B811A" w:rsidR="00FB0181" w:rsidRPr="006A4E79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007FD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420</w:t>
            </w:r>
            <w:r w:rsidR="00007FD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2004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667A8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1A37865" w14:textId="74E1D0DE" w:rsidR="00FB0181" w:rsidRPr="006A4E79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63061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664</w:t>
            </w:r>
            <w:r w:rsidR="005B0F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377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74E5E6E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899475" w14:textId="3D3A71DA" w:rsidR="00FB0181" w:rsidRPr="00700428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215</w:t>
            </w:r>
            <w:r w:rsidR="008204D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0FA22" w14:textId="77777777" w:rsidR="00FB0181" w:rsidRPr="00700428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58DBF2" w14:textId="1F9D3E7E" w:rsidR="00FB0181" w:rsidRPr="00700428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224</w:t>
            </w:r>
            <w:r w:rsidR="00244F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A947A" w14:textId="77777777" w:rsidR="00FB0181" w:rsidRPr="00700428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E1EE3B0" w14:textId="426EC2E9" w:rsidR="00FB0181" w:rsidRPr="00700428" w:rsidRDefault="00E82560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1A8D6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86E1AC" w14:textId="3549F576" w:rsidR="00FB0181" w:rsidRPr="006A4E79" w:rsidRDefault="0063061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531</w:t>
            </w:r>
            <w:r w:rsidR="002161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E7ABA"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838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C6BB6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D0CF1FF" w14:textId="1DF79724" w:rsidR="00FB0181" w:rsidRPr="006A4E79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9163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="0002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7,181</w:t>
            </w:r>
          </w:p>
        </w:tc>
        <w:tc>
          <w:tcPr>
            <w:tcW w:w="270" w:type="dxa"/>
            <w:vAlign w:val="bottom"/>
          </w:tcPr>
          <w:p w14:paraId="64AC850C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9790D27" w14:textId="49B18971" w:rsidR="00FB0181" w:rsidRPr="00F411ED" w:rsidRDefault="004E7ABA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244F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356</w:t>
            </w:r>
            <w:r w:rsidR="00B55D7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7A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559</w:t>
            </w:r>
          </w:p>
        </w:tc>
      </w:tr>
    </w:tbl>
    <w:p w14:paraId="28673DB5" w14:textId="77777777" w:rsidR="00BD42BC" w:rsidRDefault="00BD42BC" w:rsidP="00C0032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61"/>
        <w:jc w:val="thaiDistribute"/>
        <w:rPr>
          <w:rFonts w:ascii="Angsana New" w:hAnsi="Angsana New" w:cs="Angsana New"/>
          <w:sz w:val="30"/>
          <w:szCs w:val="30"/>
        </w:rPr>
      </w:pPr>
    </w:p>
    <w:p w14:paraId="11AF241B" w14:textId="578524C3" w:rsidR="00E25B7F" w:rsidRPr="00E25B7F" w:rsidRDefault="00E25B7F" w:rsidP="008D3F85">
      <w:pPr>
        <w:tabs>
          <w:tab w:val="left" w:pos="9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</w:t>
      </w:r>
      <w:r w:rsidR="00623EA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ทาง</w:t>
      </w: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ภูมิศาสตร์</w:t>
      </w:r>
    </w:p>
    <w:p w14:paraId="0708E379" w14:textId="77777777" w:rsidR="00E25B7F" w:rsidRPr="00E25B7F" w:rsidRDefault="00E25B7F" w:rsidP="00E25B7F">
      <w:pPr>
        <w:rPr>
          <w:rFonts w:ascii="Angsana New" w:hAnsi="Angsana New"/>
          <w:sz w:val="30"/>
          <w:szCs w:val="30"/>
        </w:rPr>
      </w:pPr>
    </w:p>
    <w:p w14:paraId="7CC0197C" w14:textId="1B3FCD9D" w:rsidR="00E25B7F" w:rsidRPr="00E25B7F" w:rsidRDefault="00E25B7F" w:rsidP="00E25B7F">
      <w:pPr>
        <w:rPr>
          <w:rFonts w:ascii="Angsana New" w:hAnsi="Angsana New" w:cs="Angsana New"/>
          <w:sz w:val="30"/>
          <w:szCs w:val="30"/>
          <w:cs/>
        </w:rPr>
        <w:sectPr w:rsidR="00E25B7F" w:rsidRPr="00E25B7F" w:rsidSect="00C470D4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25B7F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กลุ่มบริษัทดำเนินธุรกิจในประเทศไทย</w:t>
      </w:r>
      <w:r w:rsidRPr="00E25B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5B7F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</w:t>
      </w:r>
      <w:r w:rsidR="00C36903">
        <w:rPr>
          <w:rFonts w:ascii="Angsana New" w:hAnsi="Angsana New" w:cs="Angsana New" w:hint="cs"/>
          <w:sz w:val="30"/>
          <w:szCs w:val="30"/>
          <w:cs/>
        </w:rPr>
        <w:t>ศ</w:t>
      </w:r>
    </w:p>
    <w:p w14:paraId="3B32DA59" w14:textId="3B241149" w:rsidR="006D0480" w:rsidRPr="00F57CF5" w:rsidRDefault="007C52D2" w:rsidP="00F57CF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57CF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9725F47" w14:textId="77777777" w:rsidR="00D47A6F" w:rsidRPr="002E01B9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110"/>
        <w:gridCol w:w="2250"/>
      </w:tblGrid>
      <w:tr w:rsidR="00C33038" w:rsidRPr="00961103" w14:paraId="1EF1D057" w14:textId="77777777" w:rsidTr="006038D6">
        <w:trPr>
          <w:trHeight w:val="263"/>
          <w:tblHeader/>
        </w:trPr>
        <w:tc>
          <w:tcPr>
            <w:tcW w:w="3798" w:type="pct"/>
            <w:vAlign w:val="bottom"/>
          </w:tcPr>
          <w:p w14:paraId="73BDFEE8" w14:textId="3698D680" w:rsidR="00C33038" w:rsidRPr="00961103" w:rsidRDefault="00C33038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7ABA" w:rsidRPr="004E7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41ED4" w:rsidRPr="00341E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1ED4" w:rsidRPr="00341ED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E7ABA" w:rsidRPr="004E7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02" w:type="pct"/>
            <w:vAlign w:val="bottom"/>
          </w:tcPr>
          <w:p w14:paraId="2378A67A" w14:textId="4DCA70E0" w:rsidR="00C33038" w:rsidRPr="00961103" w:rsidRDefault="00C33038" w:rsidP="00C3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23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3038" w:rsidRPr="00961103" w14:paraId="2A1FF51D" w14:textId="77777777" w:rsidTr="006038D6">
        <w:trPr>
          <w:tblHeader/>
        </w:trPr>
        <w:tc>
          <w:tcPr>
            <w:tcW w:w="3798" w:type="pct"/>
          </w:tcPr>
          <w:p w14:paraId="3DD24BE2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pct"/>
          </w:tcPr>
          <w:p w14:paraId="59A98DE0" w14:textId="0CF4F68D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303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3303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3303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33038" w:rsidRPr="0012321D" w14:paraId="0884EC1B" w14:textId="77777777" w:rsidTr="006038D6">
        <w:tc>
          <w:tcPr>
            <w:tcW w:w="3798" w:type="pct"/>
          </w:tcPr>
          <w:p w14:paraId="270B21C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02" w:type="pct"/>
            <w:vAlign w:val="bottom"/>
          </w:tcPr>
          <w:p w14:paraId="711B39F0" w14:textId="77777777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038" w:rsidRPr="00961103" w14:paraId="0D9C3724" w14:textId="77777777" w:rsidTr="006038D6">
        <w:tc>
          <w:tcPr>
            <w:tcW w:w="3798" w:type="pct"/>
          </w:tcPr>
          <w:p w14:paraId="6E626DA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02" w:type="pct"/>
          </w:tcPr>
          <w:p w14:paraId="511548BA" w14:textId="03809180" w:rsidR="00C33038" w:rsidRPr="00961103" w:rsidRDefault="004E7ABA" w:rsidP="001D0D98">
            <w:pPr>
              <w:pStyle w:val="acctfourfigures"/>
              <w:tabs>
                <w:tab w:val="clear" w:pos="765"/>
                <w:tab w:val="left" w:pos="124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472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</w:tr>
      <w:tr w:rsidR="00C33038" w:rsidRPr="00DC2868" w14:paraId="130780CC" w14:textId="77777777" w:rsidTr="006038D6">
        <w:trPr>
          <w:trHeight w:val="179"/>
        </w:trPr>
        <w:tc>
          <w:tcPr>
            <w:tcW w:w="3798" w:type="pct"/>
          </w:tcPr>
          <w:p w14:paraId="3CFC229D" w14:textId="77777777" w:rsidR="00C33038" w:rsidRPr="00DC2868" w:rsidRDefault="00C33038" w:rsidP="00961103">
            <w:pPr>
              <w:pStyle w:val="NoSpacing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tcBorders>
              <w:top w:val="double" w:sz="4" w:space="0" w:color="auto"/>
            </w:tcBorders>
          </w:tcPr>
          <w:p w14:paraId="2FC8C644" w14:textId="77777777" w:rsidR="00C33038" w:rsidRPr="00DC2868" w:rsidRDefault="00C330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038" w:rsidRPr="00961103" w14:paraId="67FDBC91" w14:textId="77777777" w:rsidTr="006038D6">
        <w:tc>
          <w:tcPr>
            <w:tcW w:w="3798" w:type="pct"/>
          </w:tcPr>
          <w:p w14:paraId="21E4DFAA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02" w:type="pct"/>
          </w:tcPr>
          <w:p w14:paraId="64653028" w14:textId="77777777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038" w:rsidRPr="00961103" w14:paraId="62DFD45C" w14:textId="77777777" w:rsidTr="006038D6">
        <w:tc>
          <w:tcPr>
            <w:tcW w:w="3798" w:type="pct"/>
          </w:tcPr>
          <w:p w14:paraId="0C37FC51" w14:textId="77777777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202" w:type="pct"/>
          </w:tcPr>
          <w:p w14:paraId="5AD769A5" w14:textId="5524E72A" w:rsidR="00C33038" w:rsidRPr="00961103" w:rsidRDefault="004E7ABA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72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</w:tr>
      <w:tr w:rsidR="00C33038" w:rsidRPr="00961103" w14:paraId="18714AE0" w14:textId="77777777" w:rsidTr="006038D6">
        <w:tc>
          <w:tcPr>
            <w:tcW w:w="3798" w:type="pct"/>
          </w:tcPr>
          <w:p w14:paraId="51BC1425" w14:textId="77777777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02" w:type="pct"/>
          </w:tcPr>
          <w:p w14:paraId="375DBB57" w14:textId="12CE6198" w:rsidR="00C33038" w:rsidRPr="00C516B2" w:rsidRDefault="004E7ABA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B205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C33038" w:rsidRPr="00961103" w14:paraId="4EE4275A" w14:textId="77777777" w:rsidTr="006038D6">
        <w:tc>
          <w:tcPr>
            <w:tcW w:w="3798" w:type="pct"/>
          </w:tcPr>
          <w:p w14:paraId="4D523A7B" w14:textId="457F1FB4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02" w:type="pct"/>
          </w:tcPr>
          <w:p w14:paraId="669A68FB" w14:textId="3CDC2D2E" w:rsidR="00C33038" w:rsidRPr="00961103" w:rsidRDefault="004E7ABA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E7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205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E7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C33038" w:rsidRPr="00C042A6" w14:paraId="421E01AE" w14:textId="77777777" w:rsidTr="006038D6">
        <w:tc>
          <w:tcPr>
            <w:tcW w:w="3798" w:type="pct"/>
          </w:tcPr>
          <w:p w14:paraId="21C67E51" w14:textId="77777777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05B5FB74" w:rsidR="00C33038" w:rsidRPr="0083486C" w:rsidRDefault="004E7ABA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="00B205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7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</w:tr>
    </w:tbl>
    <w:p w14:paraId="0429BC74" w14:textId="42648CA4" w:rsidR="004D0EC5" w:rsidRPr="002E01B9" w:rsidRDefault="004D0EC5" w:rsidP="0093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43B13" w14:textId="7F87178A" w:rsidR="00FA0B41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F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วงเงินสินเชื่อที่ยังมิได้เบิกใช้</w:t>
      </w:r>
    </w:p>
    <w:p w14:paraId="7C9EF840" w14:textId="77777777" w:rsidR="00A307D3" w:rsidRDefault="00A307D3" w:rsidP="00FA0B4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F4B6CB" w14:textId="06F9B7BB" w:rsidR="00386FF9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4E7ABA" w:rsidRPr="004E7ABA">
        <w:rPr>
          <w:rFonts w:asciiTheme="majorBidi" w:hAnsiTheme="majorBidi" w:cstheme="majorBidi"/>
          <w:sz w:val="30"/>
          <w:szCs w:val="30"/>
        </w:rPr>
        <w:t>30</w:t>
      </w:r>
      <w:r w:rsidR="00341ED4" w:rsidRPr="00341ED4">
        <w:rPr>
          <w:rFonts w:asciiTheme="majorBidi" w:hAnsiTheme="majorBidi" w:cstheme="majorBidi"/>
          <w:sz w:val="30"/>
          <w:szCs w:val="30"/>
        </w:rPr>
        <w:t xml:space="preserve"> </w:t>
      </w:r>
      <w:r w:rsidR="00341ED4" w:rsidRPr="00341ED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341ED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2568</w:t>
      </w:r>
      <w:r w:rsidRPr="00386FF9">
        <w:rPr>
          <w:rFonts w:asciiTheme="majorBidi" w:hAnsiTheme="majorBidi" w:cstheme="majorBidi"/>
          <w:sz w:val="30"/>
          <w:szCs w:val="30"/>
        </w:rPr>
        <w:t xml:space="preserve">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บริษัทมีวงเงินสินเชื่อที่ยังมิได้เบิกใช้เป็นจำนวนเงิน</w:t>
      </w:r>
      <w:r w:rsidRPr="00092A83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341ED4" w:rsidRPr="00092A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7ABA" w:rsidRPr="004E7ABA">
        <w:rPr>
          <w:rFonts w:asciiTheme="majorBidi" w:hAnsiTheme="majorBidi" w:cstheme="majorBidi"/>
          <w:sz w:val="30"/>
          <w:szCs w:val="30"/>
        </w:rPr>
        <w:t>829</w:t>
      </w:r>
      <w:r w:rsidR="00092A83" w:rsidRPr="00092A83">
        <w:rPr>
          <w:rFonts w:asciiTheme="majorBidi" w:hAnsiTheme="majorBidi" w:cstheme="majorBidi"/>
          <w:sz w:val="30"/>
          <w:szCs w:val="30"/>
        </w:rPr>
        <w:t>.</w:t>
      </w:r>
      <w:r w:rsidR="004E7ABA" w:rsidRPr="004E7ABA">
        <w:rPr>
          <w:rFonts w:asciiTheme="majorBidi" w:hAnsiTheme="majorBidi" w:cstheme="majorBidi"/>
          <w:sz w:val="30"/>
          <w:szCs w:val="30"/>
        </w:rPr>
        <w:t>1</w:t>
      </w:r>
      <w:r w:rsidRPr="00092A83">
        <w:rPr>
          <w:rFonts w:asciiTheme="majorBidi" w:hAnsiTheme="majorBidi" w:cstheme="majorBidi"/>
          <w:sz w:val="30"/>
          <w:szCs w:val="30"/>
        </w:rPr>
        <w:t xml:space="preserve"> </w:t>
      </w:r>
      <w:r w:rsidRPr="00092A8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40733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sectPr w:rsidR="00386FF9" w:rsidSect="00C470D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3537B" w14:textId="77777777" w:rsidR="00DE070C" w:rsidRDefault="00DE070C">
      <w:r>
        <w:separator/>
      </w:r>
    </w:p>
  </w:endnote>
  <w:endnote w:type="continuationSeparator" w:id="0">
    <w:p w14:paraId="4E73269D" w14:textId="77777777" w:rsidR="00DE070C" w:rsidRDefault="00DE070C">
      <w:r>
        <w:continuationSeparator/>
      </w:r>
    </w:p>
  </w:endnote>
  <w:endnote w:type="continuationNotice" w:id="1">
    <w:p w14:paraId="567A723F" w14:textId="77777777" w:rsidR="00DE070C" w:rsidRDefault="00DE07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490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C8966" w14:textId="7ABDA36A" w:rsidR="00D20EA5" w:rsidRDefault="00D20EA5">
        <w:pPr>
          <w:pStyle w:val="Footer"/>
          <w:jc w:val="center"/>
        </w:pPr>
        <w:r w:rsidRPr="00925F9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25F9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25F9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4E7ABA" w:rsidRPr="004E7ABA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3CB11B77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C4590">
      <w:rPr>
        <w:rFonts w:ascii="Angsana New" w:hAnsi="Angsana New"/>
        <w:noProof/>
        <w:sz w:val="30"/>
        <w:szCs w:val="30"/>
        <w:lang w:val="fr-FR"/>
      </w:rPr>
      <w:t>THE FS TH Q2'25 R8.docx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4E7ABA" w:rsidRPr="004E7AB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2BA8" w14:textId="2F87B50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4E7ABA" w:rsidRPr="004E7ABA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65D7" w14:textId="12915158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4E7ABA" w:rsidRPr="004E7ABA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43284" w14:textId="77777777" w:rsidR="00DE070C" w:rsidRDefault="00DE070C">
      <w:r>
        <w:separator/>
      </w:r>
    </w:p>
  </w:footnote>
  <w:footnote w:type="continuationSeparator" w:id="0">
    <w:p w14:paraId="40F41327" w14:textId="77777777" w:rsidR="00DE070C" w:rsidRDefault="00DE070C">
      <w:r>
        <w:continuationSeparator/>
      </w:r>
    </w:p>
  </w:footnote>
  <w:footnote w:type="continuationNotice" w:id="1">
    <w:p w14:paraId="176C0233" w14:textId="77777777" w:rsidR="00DE070C" w:rsidRDefault="00DE07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7A41C5C3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4E7ABA" w:rsidRPr="004E7AB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4E7ABA" w:rsidRPr="004E7ABA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D27D84" w14:textId="585FF8A2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</w:t>
    </w:r>
    <w:r w:rsidR="0032165F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และหกเดือน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4E7ABA" w:rsidRPr="004E7ABA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="0032165F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มิถุนายน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4E7ABA" w:rsidRPr="004E7ABA">
      <w:rPr>
        <w:rFonts w:asciiTheme="majorBidi" w:hAnsiTheme="majorBidi" w:cstheme="majorBidi"/>
        <w:bCs/>
        <w:sz w:val="32"/>
        <w:szCs w:val="32"/>
        <w:lang w:val="en-US" w:bidi="th-TH"/>
      </w:rPr>
      <w:t>2568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AE2E86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AE2E86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AE2E86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18659A13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262FBB" w14:textId="431FEA15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 w:rsidR="00F61400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</w:t>
    </w:r>
    <w:r w:rsidR="007B751B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หก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4E7ABA" w:rsidRPr="004E7ABA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="00794B30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794B30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</w:t>
    </w:r>
    <w:r w:rsidR="007B751B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="00794B30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</w:t>
    </w:r>
    <w:r w:rsidR="004E7ABA" w:rsidRPr="004E7ABA">
      <w:rPr>
        <w:rFonts w:asciiTheme="majorBidi" w:hAnsiTheme="majorBidi" w:cstheme="majorBidi"/>
        <w:bCs/>
        <w:sz w:val="32"/>
        <w:szCs w:val="32"/>
        <w:lang w:val="en-US" w:bidi="th-TH"/>
      </w:rPr>
      <w:t>2568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AE2E86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AE2E86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AE2E86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18E41883" w14:textId="77777777" w:rsidR="003B1C03" w:rsidRPr="00791B08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01FFA9" w14:textId="26D04A57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 w:rsidR="00F61400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</w:t>
    </w:r>
    <w:r w:rsidR="007B751B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หก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4E7ABA" w:rsidRPr="004E7ABA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="009E1B1B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9E1B1B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</w:t>
    </w:r>
    <w:r w:rsidR="007B751B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="009E1B1B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</w:t>
    </w:r>
    <w:r w:rsidR="004E7ABA" w:rsidRPr="004E7ABA">
      <w:rPr>
        <w:rFonts w:asciiTheme="majorBidi" w:hAnsiTheme="majorBidi" w:cstheme="majorBidi"/>
        <w:bCs/>
        <w:sz w:val="32"/>
        <w:szCs w:val="32"/>
        <w:lang w:val="en-US" w:bidi="th-TH"/>
      </w:rPr>
      <w:t>2568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AE2E86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AE2E86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AE2E86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2EAED60C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7D227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A1483C"/>
    <w:multiLevelType w:val="singleLevel"/>
    <w:tmpl w:val="650CDC2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234"/>
        </w:tabs>
        <w:ind w:left="23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cs="Times New Roman" w:hint="default"/>
      </w:rPr>
    </w:lvl>
  </w:abstractNum>
  <w:abstractNum w:abstractNumId="14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5"/>
  </w:num>
  <w:num w:numId="3" w16cid:durableId="768886798">
    <w:abstractNumId w:val="13"/>
  </w:num>
  <w:num w:numId="4" w16cid:durableId="654378809">
    <w:abstractNumId w:val="10"/>
  </w:num>
  <w:num w:numId="5" w16cid:durableId="241566052">
    <w:abstractNumId w:val="6"/>
  </w:num>
  <w:num w:numId="6" w16cid:durableId="1177963787">
    <w:abstractNumId w:val="20"/>
  </w:num>
  <w:num w:numId="7" w16cid:durableId="1883711327">
    <w:abstractNumId w:val="21"/>
  </w:num>
  <w:num w:numId="8" w16cid:durableId="1509248978">
    <w:abstractNumId w:val="15"/>
  </w:num>
  <w:num w:numId="9" w16cid:durableId="185483998">
    <w:abstractNumId w:val="1"/>
  </w:num>
  <w:num w:numId="10" w16cid:durableId="1897547140">
    <w:abstractNumId w:val="12"/>
  </w:num>
  <w:num w:numId="11" w16cid:durableId="803278717">
    <w:abstractNumId w:val="18"/>
  </w:num>
  <w:num w:numId="12" w16cid:durableId="1909613701">
    <w:abstractNumId w:val="4"/>
  </w:num>
  <w:num w:numId="13" w16cid:durableId="146560874">
    <w:abstractNumId w:val="11"/>
  </w:num>
  <w:num w:numId="14" w16cid:durableId="1820655917">
    <w:abstractNumId w:val="16"/>
  </w:num>
  <w:num w:numId="15" w16cid:durableId="1090587272">
    <w:abstractNumId w:val="8"/>
  </w:num>
  <w:num w:numId="16" w16cid:durableId="1986201781">
    <w:abstractNumId w:val="9"/>
  </w:num>
  <w:num w:numId="17" w16cid:durableId="556934305">
    <w:abstractNumId w:val="17"/>
  </w:num>
  <w:num w:numId="18" w16cid:durableId="165171494">
    <w:abstractNumId w:val="19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4"/>
  </w:num>
  <w:num w:numId="24" w16cid:durableId="1422678983">
    <w:abstractNumId w:val="22"/>
  </w:num>
  <w:num w:numId="25" w16cid:durableId="1215655901">
    <w:abstractNumId w:val="7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3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 w:numId="36" w16cid:durableId="1604609264">
    <w:abstractNumId w:val="3"/>
  </w:num>
  <w:num w:numId="37" w16cid:durableId="1606230453">
    <w:abstractNumId w:val="2"/>
  </w:num>
  <w:num w:numId="38" w16cid:durableId="1431703539">
    <w:abstractNumId w:val="0"/>
  </w:num>
  <w:num w:numId="39" w16cid:durableId="459763880">
    <w:abstractNumId w:val="0"/>
  </w:num>
  <w:num w:numId="40" w16cid:durableId="1835144181">
    <w:abstractNumId w:val="0"/>
  </w:num>
  <w:num w:numId="41" w16cid:durableId="1465586645">
    <w:abstractNumId w:val="0"/>
  </w:num>
  <w:num w:numId="42" w16cid:durableId="1908031588">
    <w:abstractNumId w:val="0"/>
  </w:num>
  <w:num w:numId="43" w16cid:durableId="21531489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986"/>
    <w:rsid w:val="00002C59"/>
    <w:rsid w:val="00002D6B"/>
    <w:rsid w:val="00002F50"/>
    <w:rsid w:val="00003133"/>
    <w:rsid w:val="000033A8"/>
    <w:rsid w:val="000034F2"/>
    <w:rsid w:val="000035AF"/>
    <w:rsid w:val="000036E9"/>
    <w:rsid w:val="00003891"/>
    <w:rsid w:val="000038D2"/>
    <w:rsid w:val="000039AE"/>
    <w:rsid w:val="0000435C"/>
    <w:rsid w:val="0000464A"/>
    <w:rsid w:val="00004819"/>
    <w:rsid w:val="00004A86"/>
    <w:rsid w:val="00004C63"/>
    <w:rsid w:val="00004F29"/>
    <w:rsid w:val="00005185"/>
    <w:rsid w:val="000052EC"/>
    <w:rsid w:val="000052FA"/>
    <w:rsid w:val="00005434"/>
    <w:rsid w:val="00005ACB"/>
    <w:rsid w:val="00005BAB"/>
    <w:rsid w:val="00005D4F"/>
    <w:rsid w:val="00005DC0"/>
    <w:rsid w:val="00005E3D"/>
    <w:rsid w:val="00006121"/>
    <w:rsid w:val="00006390"/>
    <w:rsid w:val="000064C6"/>
    <w:rsid w:val="000064DE"/>
    <w:rsid w:val="00006518"/>
    <w:rsid w:val="00006690"/>
    <w:rsid w:val="00006B52"/>
    <w:rsid w:val="00007101"/>
    <w:rsid w:val="00007873"/>
    <w:rsid w:val="00007B57"/>
    <w:rsid w:val="00007D76"/>
    <w:rsid w:val="00007EE9"/>
    <w:rsid w:val="00007F8E"/>
    <w:rsid w:val="00007FDA"/>
    <w:rsid w:val="00010374"/>
    <w:rsid w:val="000105CB"/>
    <w:rsid w:val="00010738"/>
    <w:rsid w:val="000112EE"/>
    <w:rsid w:val="000115FB"/>
    <w:rsid w:val="0001192B"/>
    <w:rsid w:val="00012659"/>
    <w:rsid w:val="00012C66"/>
    <w:rsid w:val="00012E83"/>
    <w:rsid w:val="0001324D"/>
    <w:rsid w:val="00013576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2C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6C7"/>
    <w:rsid w:val="00022BB4"/>
    <w:rsid w:val="00022CE8"/>
    <w:rsid w:val="00022D72"/>
    <w:rsid w:val="00023283"/>
    <w:rsid w:val="0002390B"/>
    <w:rsid w:val="00023CE6"/>
    <w:rsid w:val="00023DFC"/>
    <w:rsid w:val="00024304"/>
    <w:rsid w:val="000243CE"/>
    <w:rsid w:val="00024644"/>
    <w:rsid w:val="00024953"/>
    <w:rsid w:val="00024B71"/>
    <w:rsid w:val="00024F30"/>
    <w:rsid w:val="00025287"/>
    <w:rsid w:val="00025B1F"/>
    <w:rsid w:val="00025B29"/>
    <w:rsid w:val="00025B80"/>
    <w:rsid w:val="000260E6"/>
    <w:rsid w:val="00026132"/>
    <w:rsid w:val="000261DD"/>
    <w:rsid w:val="0002666D"/>
    <w:rsid w:val="00026B06"/>
    <w:rsid w:val="0002732D"/>
    <w:rsid w:val="00027881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131"/>
    <w:rsid w:val="00031370"/>
    <w:rsid w:val="00031583"/>
    <w:rsid w:val="000315C3"/>
    <w:rsid w:val="000316A7"/>
    <w:rsid w:val="00031980"/>
    <w:rsid w:val="00031A44"/>
    <w:rsid w:val="00031ADE"/>
    <w:rsid w:val="00031CB7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4D19"/>
    <w:rsid w:val="00034D83"/>
    <w:rsid w:val="000350B5"/>
    <w:rsid w:val="000351D6"/>
    <w:rsid w:val="000351EC"/>
    <w:rsid w:val="0003532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D9D"/>
    <w:rsid w:val="00036E95"/>
    <w:rsid w:val="00036EF0"/>
    <w:rsid w:val="00036F52"/>
    <w:rsid w:val="00037609"/>
    <w:rsid w:val="000378C7"/>
    <w:rsid w:val="00037979"/>
    <w:rsid w:val="000401A7"/>
    <w:rsid w:val="0004021B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98E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3AD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CFE"/>
    <w:rsid w:val="00045E6A"/>
    <w:rsid w:val="000463AC"/>
    <w:rsid w:val="00046429"/>
    <w:rsid w:val="0004676D"/>
    <w:rsid w:val="00046E3B"/>
    <w:rsid w:val="00047017"/>
    <w:rsid w:val="0005007D"/>
    <w:rsid w:val="0005024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0F2"/>
    <w:rsid w:val="00054433"/>
    <w:rsid w:val="00054663"/>
    <w:rsid w:val="0005484A"/>
    <w:rsid w:val="000549D2"/>
    <w:rsid w:val="00054F8D"/>
    <w:rsid w:val="000553C1"/>
    <w:rsid w:val="0005542F"/>
    <w:rsid w:val="00055589"/>
    <w:rsid w:val="000555B9"/>
    <w:rsid w:val="000558C4"/>
    <w:rsid w:val="00055F34"/>
    <w:rsid w:val="00056295"/>
    <w:rsid w:val="00056664"/>
    <w:rsid w:val="00056788"/>
    <w:rsid w:val="000569A6"/>
    <w:rsid w:val="00056DFE"/>
    <w:rsid w:val="00056EBC"/>
    <w:rsid w:val="00056F2D"/>
    <w:rsid w:val="000570A0"/>
    <w:rsid w:val="00057A0E"/>
    <w:rsid w:val="00057AD1"/>
    <w:rsid w:val="00060287"/>
    <w:rsid w:val="000604FC"/>
    <w:rsid w:val="00060AB1"/>
    <w:rsid w:val="00060C25"/>
    <w:rsid w:val="00060CA8"/>
    <w:rsid w:val="000611D4"/>
    <w:rsid w:val="0006130A"/>
    <w:rsid w:val="00061623"/>
    <w:rsid w:val="0006165F"/>
    <w:rsid w:val="000616BD"/>
    <w:rsid w:val="00061736"/>
    <w:rsid w:val="00061955"/>
    <w:rsid w:val="00061A77"/>
    <w:rsid w:val="00061A7C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28"/>
    <w:rsid w:val="000656C3"/>
    <w:rsid w:val="00065B07"/>
    <w:rsid w:val="00065C76"/>
    <w:rsid w:val="00065E8B"/>
    <w:rsid w:val="00065F17"/>
    <w:rsid w:val="000660AB"/>
    <w:rsid w:val="0006644C"/>
    <w:rsid w:val="0006646D"/>
    <w:rsid w:val="000668B8"/>
    <w:rsid w:val="00066AA9"/>
    <w:rsid w:val="00066B30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4D0"/>
    <w:rsid w:val="000719EE"/>
    <w:rsid w:val="00071C80"/>
    <w:rsid w:val="00071E82"/>
    <w:rsid w:val="00072121"/>
    <w:rsid w:val="00072132"/>
    <w:rsid w:val="00072552"/>
    <w:rsid w:val="000726DB"/>
    <w:rsid w:val="00072A47"/>
    <w:rsid w:val="00072CA5"/>
    <w:rsid w:val="000732DB"/>
    <w:rsid w:val="00073367"/>
    <w:rsid w:val="000736E0"/>
    <w:rsid w:val="00073C23"/>
    <w:rsid w:val="00074329"/>
    <w:rsid w:val="00074419"/>
    <w:rsid w:val="00074621"/>
    <w:rsid w:val="00074727"/>
    <w:rsid w:val="00074891"/>
    <w:rsid w:val="000748C8"/>
    <w:rsid w:val="00074AF2"/>
    <w:rsid w:val="00074BBC"/>
    <w:rsid w:val="00074D50"/>
    <w:rsid w:val="00074DD5"/>
    <w:rsid w:val="00074F14"/>
    <w:rsid w:val="00074F69"/>
    <w:rsid w:val="00075041"/>
    <w:rsid w:val="000751CA"/>
    <w:rsid w:val="00075341"/>
    <w:rsid w:val="000758AE"/>
    <w:rsid w:val="00075907"/>
    <w:rsid w:val="00075927"/>
    <w:rsid w:val="00075BC1"/>
    <w:rsid w:val="00075D21"/>
    <w:rsid w:val="00075FFE"/>
    <w:rsid w:val="00076170"/>
    <w:rsid w:val="00076559"/>
    <w:rsid w:val="00076759"/>
    <w:rsid w:val="00076BAF"/>
    <w:rsid w:val="00076BDC"/>
    <w:rsid w:val="00076CED"/>
    <w:rsid w:val="00076E25"/>
    <w:rsid w:val="000770C9"/>
    <w:rsid w:val="00077245"/>
    <w:rsid w:val="00077B20"/>
    <w:rsid w:val="00077C5C"/>
    <w:rsid w:val="00077E11"/>
    <w:rsid w:val="00077F9C"/>
    <w:rsid w:val="00080A5F"/>
    <w:rsid w:val="0008106E"/>
    <w:rsid w:val="0008109A"/>
    <w:rsid w:val="000812B8"/>
    <w:rsid w:val="0008157C"/>
    <w:rsid w:val="000818EA"/>
    <w:rsid w:val="00081947"/>
    <w:rsid w:val="000819B2"/>
    <w:rsid w:val="00081A3C"/>
    <w:rsid w:val="00081F3B"/>
    <w:rsid w:val="00081F88"/>
    <w:rsid w:val="000821CE"/>
    <w:rsid w:val="00082360"/>
    <w:rsid w:val="000826F9"/>
    <w:rsid w:val="00082775"/>
    <w:rsid w:val="00082881"/>
    <w:rsid w:val="00082944"/>
    <w:rsid w:val="00083497"/>
    <w:rsid w:val="000836C2"/>
    <w:rsid w:val="00083A90"/>
    <w:rsid w:val="00083E1D"/>
    <w:rsid w:val="00084299"/>
    <w:rsid w:val="000842F4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283"/>
    <w:rsid w:val="00086754"/>
    <w:rsid w:val="00086E0E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1C"/>
    <w:rsid w:val="00090737"/>
    <w:rsid w:val="00090A18"/>
    <w:rsid w:val="00090D27"/>
    <w:rsid w:val="00090D40"/>
    <w:rsid w:val="00090EBA"/>
    <w:rsid w:val="00090F48"/>
    <w:rsid w:val="000911C3"/>
    <w:rsid w:val="000913A0"/>
    <w:rsid w:val="0009169D"/>
    <w:rsid w:val="0009169E"/>
    <w:rsid w:val="00092224"/>
    <w:rsid w:val="00092483"/>
    <w:rsid w:val="000924E6"/>
    <w:rsid w:val="000926A7"/>
    <w:rsid w:val="00092A7B"/>
    <w:rsid w:val="00092A83"/>
    <w:rsid w:val="00092B09"/>
    <w:rsid w:val="00092EEE"/>
    <w:rsid w:val="0009316C"/>
    <w:rsid w:val="00093381"/>
    <w:rsid w:val="000933E3"/>
    <w:rsid w:val="00093503"/>
    <w:rsid w:val="0009353D"/>
    <w:rsid w:val="00093563"/>
    <w:rsid w:val="00093B30"/>
    <w:rsid w:val="00093B78"/>
    <w:rsid w:val="000941C0"/>
    <w:rsid w:val="0009470A"/>
    <w:rsid w:val="000948E8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847"/>
    <w:rsid w:val="00096A7A"/>
    <w:rsid w:val="00096A8E"/>
    <w:rsid w:val="00096F65"/>
    <w:rsid w:val="00097067"/>
    <w:rsid w:val="000970D3"/>
    <w:rsid w:val="000970FD"/>
    <w:rsid w:val="00097659"/>
    <w:rsid w:val="000A0559"/>
    <w:rsid w:val="000A07B1"/>
    <w:rsid w:val="000A09EB"/>
    <w:rsid w:val="000A0BB9"/>
    <w:rsid w:val="000A0C9E"/>
    <w:rsid w:val="000A0E02"/>
    <w:rsid w:val="000A0F49"/>
    <w:rsid w:val="000A0FBB"/>
    <w:rsid w:val="000A0FF1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3B5E"/>
    <w:rsid w:val="000A4114"/>
    <w:rsid w:val="000A42BF"/>
    <w:rsid w:val="000A4553"/>
    <w:rsid w:val="000A470D"/>
    <w:rsid w:val="000A4B0B"/>
    <w:rsid w:val="000A4C2E"/>
    <w:rsid w:val="000A4C7F"/>
    <w:rsid w:val="000A4D19"/>
    <w:rsid w:val="000A5188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50C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F1A"/>
    <w:rsid w:val="000B21CA"/>
    <w:rsid w:val="000B268E"/>
    <w:rsid w:val="000B287F"/>
    <w:rsid w:val="000B294D"/>
    <w:rsid w:val="000B3105"/>
    <w:rsid w:val="000B33FE"/>
    <w:rsid w:val="000B3DCD"/>
    <w:rsid w:val="000B44E3"/>
    <w:rsid w:val="000B4D11"/>
    <w:rsid w:val="000B4D54"/>
    <w:rsid w:val="000B4D87"/>
    <w:rsid w:val="000B4F74"/>
    <w:rsid w:val="000B508E"/>
    <w:rsid w:val="000B52DB"/>
    <w:rsid w:val="000B5306"/>
    <w:rsid w:val="000B5333"/>
    <w:rsid w:val="000B5589"/>
    <w:rsid w:val="000B57F9"/>
    <w:rsid w:val="000B599C"/>
    <w:rsid w:val="000B5A36"/>
    <w:rsid w:val="000B5F3F"/>
    <w:rsid w:val="000B627B"/>
    <w:rsid w:val="000B63A8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8F9"/>
    <w:rsid w:val="000B7941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4DB"/>
    <w:rsid w:val="000C3693"/>
    <w:rsid w:val="000C38FA"/>
    <w:rsid w:val="000C3CF9"/>
    <w:rsid w:val="000C3D55"/>
    <w:rsid w:val="000C3DA0"/>
    <w:rsid w:val="000C41C4"/>
    <w:rsid w:val="000C4221"/>
    <w:rsid w:val="000C431B"/>
    <w:rsid w:val="000C451D"/>
    <w:rsid w:val="000C45B1"/>
    <w:rsid w:val="000C49CD"/>
    <w:rsid w:val="000C4ACA"/>
    <w:rsid w:val="000C4C7B"/>
    <w:rsid w:val="000C4CAA"/>
    <w:rsid w:val="000C4DF0"/>
    <w:rsid w:val="000C507B"/>
    <w:rsid w:val="000C5243"/>
    <w:rsid w:val="000C5376"/>
    <w:rsid w:val="000C539F"/>
    <w:rsid w:val="000C5828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E8A"/>
    <w:rsid w:val="000C6F4D"/>
    <w:rsid w:val="000C7237"/>
    <w:rsid w:val="000C7A16"/>
    <w:rsid w:val="000C7C98"/>
    <w:rsid w:val="000D01FE"/>
    <w:rsid w:val="000D02BA"/>
    <w:rsid w:val="000D041B"/>
    <w:rsid w:val="000D0562"/>
    <w:rsid w:val="000D08FD"/>
    <w:rsid w:val="000D0A7A"/>
    <w:rsid w:val="000D0AE2"/>
    <w:rsid w:val="000D0CDC"/>
    <w:rsid w:val="000D0FED"/>
    <w:rsid w:val="000D10E2"/>
    <w:rsid w:val="000D120F"/>
    <w:rsid w:val="000D14DB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C3F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07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619"/>
    <w:rsid w:val="000D78D7"/>
    <w:rsid w:val="000D7FF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1F4C"/>
    <w:rsid w:val="000E23F3"/>
    <w:rsid w:val="000E28E6"/>
    <w:rsid w:val="000E2A04"/>
    <w:rsid w:val="000E2B56"/>
    <w:rsid w:val="000E2C49"/>
    <w:rsid w:val="000E2EAF"/>
    <w:rsid w:val="000E2F85"/>
    <w:rsid w:val="000E3283"/>
    <w:rsid w:val="000E32EA"/>
    <w:rsid w:val="000E3890"/>
    <w:rsid w:val="000E39D3"/>
    <w:rsid w:val="000E3CD4"/>
    <w:rsid w:val="000E42B7"/>
    <w:rsid w:val="000E44BF"/>
    <w:rsid w:val="000E4BD7"/>
    <w:rsid w:val="000E50B1"/>
    <w:rsid w:val="000E5388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7EA"/>
    <w:rsid w:val="000F0832"/>
    <w:rsid w:val="000F08E2"/>
    <w:rsid w:val="000F0913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2B6"/>
    <w:rsid w:val="000F2770"/>
    <w:rsid w:val="000F2B01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A4D"/>
    <w:rsid w:val="000F4CA1"/>
    <w:rsid w:val="000F4D71"/>
    <w:rsid w:val="000F4D8A"/>
    <w:rsid w:val="000F56E6"/>
    <w:rsid w:val="000F5850"/>
    <w:rsid w:val="000F59B5"/>
    <w:rsid w:val="000F5DF0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0F7658"/>
    <w:rsid w:val="00100142"/>
    <w:rsid w:val="0010016C"/>
    <w:rsid w:val="0010049A"/>
    <w:rsid w:val="0010067E"/>
    <w:rsid w:val="00100A6A"/>
    <w:rsid w:val="00100D8B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5A1"/>
    <w:rsid w:val="00103853"/>
    <w:rsid w:val="001038AB"/>
    <w:rsid w:val="001038C6"/>
    <w:rsid w:val="00103DD6"/>
    <w:rsid w:val="00103F14"/>
    <w:rsid w:val="00103FE9"/>
    <w:rsid w:val="001045C1"/>
    <w:rsid w:val="001046F0"/>
    <w:rsid w:val="001046FC"/>
    <w:rsid w:val="00104960"/>
    <w:rsid w:val="00104BE9"/>
    <w:rsid w:val="0010503C"/>
    <w:rsid w:val="001050DE"/>
    <w:rsid w:val="00105E29"/>
    <w:rsid w:val="001060B0"/>
    <w:rsid w:val="00106106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393"/>
    <w:rsid w:val="00110B7B"/>
    <w:rsid w:val="00110C30"/>
    <w:rsid w:val="00110EAA"/>
    <w:rsid w:val="001111E1"/>
    <w:rsid w:val="00111498"/>
    <w:rsid w:val="001114F7"/>
    <w:rsid w:val="00111815"/>
    <w:rsid w:val="00111928"/>
    <w:rsid w:val="00111B59"/>
    <w:rsid w:val="00111B99"/>
    <w:rsid w:val="00111F98"/>
    <w:rsid w:val="00112677"/>
    <w:rsid w:val="0011282E"/>
    <w:rsid w:val="00112A0F"/>
    <w:rsid w:val="00112A35"/>
    <w:rsid w:val="00112D60"/>
    <w:rsid w:val="00113150"/>
    <w:rsid w:val="001131B7"/>
    <w:rsid w:val="0011327E"/>
    <w:rsid w:val="00113288"/>
    <w:rsid w:val="00113469"/>
    <w:rsid w:val="00113E35"/>
    <w:rsid w:val="00113FF0"/>
    <w:rsid w:val="00114277"/>
    <w:rsid w:val="001142D0"/>
    <w:rsid w:val="0011430C"/>
    <w:rsid w:val="001144C8"/>
    <w:rsid w:val="0011464E"/>
    <w:rsid w:val="00114D64"/>
    <w:rsid w:val="00114DEB"/>
    <w:rsid w:val="00114FDA"/>
    <w:rsid w:val="0011532B"/>
    <w:rsid w:val="00115431"/>
    <w:rsid w:val="001155C8"/>
    <w:rsid w:val="0011567B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68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21D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A6A"/>
    <w:rsid w:val="00125C90"/>
    <w:rsid w:val="001260EE"/>
    <w:rsid w:val="0012684E"/>
    <w:rsid w:val="00126C48"/>
    <w:rsid w:val="0012795F"/>
    <w:rsid w:val="00127973"/>
    <w:rsid w:val="00127F31"/>
    <w:rsid w:val="0013011B"/>
    <w:rsid w:val="00130206"/>
    <w:rsid w:val="00130588"/>
    <w:rsid w:val="001305BB"/>
    <w:rsid w:val="00130673"/>
    <w:rsid w:val="00130698"/>
    <w:rsid w:val="00130875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6D1"/>
    <w:rsid w:val="00132980"/>
    <w:rsid w:val="00132B37"/>
    <w:rsid w:val="00132C09"/>
    <w:rsid w:val="00132F57"/>
    <w:rsid w:val="001333FA"/>
    <w:rsid w:val="00133720"/>
    <w:rsid w:val="00133AF3"/>
    <w:rsid w:val="00133F45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DC4"/>
    <w:rsid w:val="00135F5A"/>
    <w:rsid w:val="001362AB"/>
    <w:rsid w:val="001363AF"/>
    <w:rsid w:val="0013657B"/>
    <w:rsid w:val="00136640"/>
    <w:rsid w:val="001366D1"/>
    <w:rsid w:val="00136890"/>
    <w:rsid w:val="00136BC6"/>
    <w:rsid w:val="00137083"/>
    <w:rsid w:val="0013717D"/>
    <w:rsid w:val="00137343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A90"/>
    <w:rsid w:val="00140BB9"/>
    <w:rsid w:val="00141014"/>
    <w:rsid w:val="001412C0"/>
    <w:rsid w:val="0014191D"/>
    <w:rsid w:val="00141A20"/>
    <w:rsid w:val="00141A57"/>
    <w:rsid w:val="00141AE5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C7D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848"/>
    <w:rsid w:val="00146AFF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6"/>
    <w:rsid w:val="001508F8"/>
    <w:rsid w:val="00150B35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C2A"/>
    <w:rsid w:val="00152E00"/>
    <w:rsid w:val="00152E38"/>
    <w:rsid w:val="0015362E"/>
    <w:rsid w:val="00153A70"/>
    <w:rsid w:val="00153ACE"/>
    <w:rsid w:val="00153B37"/>
    <w:rsid w:val="00153B4E"/>
    <w:rsid w:val="00153B92"/>
    <w:rsid w:val="00153E26"/>
    <w:rsid w:val="00153FFB"/>
    <w:rsid w:val="00154099"/>
    <w:rsid w:val="001542EA"/>
    <w:rsid w:val="001544E3"/>
    <w:rsid w:val="0015451C"/>
    <w:rsid w:val="001545E7"/>
    <w:rsid w:val="00154776"/>
    <w:rsid w:val="001547A1"/>
    <w:rsid w:val="0015485F"/>
    <w:rsid w:val="0015498B"/>
    <w:rsid w:val="00154D62"/>
    <w:rsid w:val="00154EB7"/>
    <w:rsid w:val="001550B0"/>
    <w:rsid w:val="00155479"/>
    <w:rsid w:val="00155582"/>
    <w:rsid w:val="001557BD"/>
    <w:rsid w:val="001557D4"/>
    <w:rsid w:val="00155A8A"/>
    <w:rsid w:val="00155AC6"/>
    <w:rsid w:val="00155D02"/>
    <w:rsid w:val="00155D10"/>
    <w:rsid w:val="00155F11"/>
    <w:rsid w:val="00156307"/>
    <w:rsid w:val="00156719"/>
    <w:rsid w:val="001569A1"/>
    <w:rsid w:val="00156D01"/>
    <w:rsid w:val="001572A8"/>
    <w:rsid w:val="001573FD"/>
    <w:rsid w:val="00157412"/>
    <w:rsid w:val="001574DB"/>
    <w:rsid w:val="001579CD"/>
    <w:rsid w:val="00157C97"/>
    <w:rsid w:val="00160128"/>
    <w:rsid w:val="0016031D"/>
    <w:rsid w:val="001604E5"/>
    <w:rsid w:val="0016056C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1E14"/>
    <w:rsid w:val="00162451"/>
    <w:rsid w:val="00162E95"/>
    <w:rsid w:val="00162FFC"/>
    <w:rsid w:val="001634A2"/>
    <w:rsid w:val="001639BA"/>
    <w:rsid w:val="00163E84"/>
    <w:rsid w:val="00163FB1"/>
    <w:rsid w:val="001647E3"/>
    <w:rsid w:val="00164915"/>
    <w:rsid w:val="00164BF3"/>
    <w:rsid w:val="00164FA7"/>
    <w:rsid w:val="0016501A"/>
    <w:rsid w:val="001651BD"/>
    <w:rsid w:val="001652E0"/>
    <w:rsid w:val="0016556C"/>
    <w:rsid w:val="00165696"/>
    <w:rsid w:val="001657B2"/>
    <w:rsid w:val="00165A2C"/>
    <w:rsid w:val="00165AFD"/>
    <w:rsid w:val="00165B9A"/>
    <w:rsid w:val="00165CD4"/>
    <w:rsid w:val="00165F7A"/>
    <w:rsid w:val="00166027"/>
    <w:rsid w:val="001662EE"/>
    <w:rsid w:val="00166EDD"/>
    <w:rsid w:val="001673A2"/>
    <w:rsid w:val="0016760F"/>
    <w:rsid w:val="00167648"/>
    <w:rsid w:val="00167728"/>
    <w:rsid w:val="00167BAC"/>
    <w:rsid w:val="00167EB5"/>
    <w:rsid w:val="001702C2"/>
    <w:rsid w:val="00170371"/>
    <w:rsid w:val="00170380"/>
    <w:rsid w:val="00170411"/>
    <w:rsid w:val="00170451"/>
    <w:rsid w:val="0017045E"/>
    <w:rsid w:val="001704F4"/>
    <w:rsid w:val="001705C3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3D6"/>
    <w:rsid w:val="00173659"/>
    <w:rsid w:val="001736F4"/>
    <w:rsid w:val="00173786"/>
    <w:rsid w:val="00173C35"/>
    <w:rsid w:val="00173D47"/>
    <w:rsid w:val="00174060"/>
    <w:rsid w:val="00174161"/>
    <w:rsid w:val="0017439B"/>
    <w:rsid w:val="00174AAC"/>
    <w:rsid w:val="00174BF5"/>
    <w:rsid w:val="00174F5D"/>
    <w:rsid w:val="001751A8"/>
    <w:rsid w:val="00175590"/>
    <w:rsid w:val="001757CF"/>
    <w:rsid w:val="001758A5"/>
    <w:rsid w:val="00175E89"/>
    <w:rsid w:val="00175EB5"/>
    <w:rsid w:val="00175F1A"/>
    <w:rsid w:val="00176033"/>
    <w:rsid w:val="001766C3"/>
    <w:rsid w:val="001768D4"/>
    <w:rsid w:val="00176C9D"/>
    <w:rsid w:val="00176CDC"/>
    <w:rsid w:val="0017765D"/>
    <w:rsid w:val="00177664"/>
    <w:rsid w:val="00177BA5"/>
    <w:rsid w:val="00177EE2"/>
    <w:rsid w:val="00180285"/>
    <w:rsid w:val="001804E5"/>
    <w:rsid w:val="00180655"/>
    <w:rsid w:val="0018075B"/>
    <w:rsid w:val="00180947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AEA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87DB6"/>
    <w:rsid w:val="00187E6E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399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9F9"/>
    <w:rsid w:val="00194D35"/>
    <w:rsid w:val="00194D7B"/>
    <w:rsid w:val="00194D9D"/>
    <w:rsid w:val="00194DD2"/>
    <w:rsid w:val="00195149"/>
    <w:rsid w:val="00195304"/>
    <w:rsid w:val="00195516"/>
    <w:rsid w:val="00195AD7"/>
    <w:rsid w:val="00195B1F"/>
    <w:rsid w:val="00195DC1"/>
    <w:rsid w:val="00195E39"/>
    <w:rsid w:val="00195FB5"/>
    <w:rsid w:val="00196228"/>
    <w:rsid w:val="001964A9"/>
    <w:rsid w:val="00196B08"/>
    <w:rsid w:val="00196C0A"/>
    <w:rsid w:val="00196CB8"/>
    <w:rsid w:val="00196CBF"/>
    <w:rsid w:val="00196CC1"/>
    <w:rsid w:val="0019700C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0FDB"/>
    <w:rsid w:val="001A12D2"/>
    <w:rsid w:val="001A162A"/>
    <w:rsid w:val="001A17A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4EA2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500"/>
    <w:rsid w:val="001A76CF"/>
    <w:rsid w:val="001A77F0"/>
    <w:rsid w:val="001A7852"/>
    <w:rsid w:val="001A7A47"/>
    <w:rsid w:val="001A7C47"/>
    <w:rsid w:val="001A7D21"/>
    <w:rsid w:val="001B025A"/>
    <w:rsid w:val="001B02CC"/>
    <w:rsid w:val="001B0394"/>
    <w:rsid w:val="001B0579"/>
    <w:rsid w:val="001B087C"/>
    <w:rsid w:val="001B09BC"/>
    <w:rsid w:val="001B0CEB"/>
    <w:rsid w:val="001B0CF7"/>
    <w:rsid w:val="001B0F87"/>
    <w:rsid w:val="001B0F92"/>
    <w:rsid w:val="001B127F"/>
    <w:rsid w:val="001B1480"/>
    <w:rsid w:val="001B15BE"/>
    <w:rsid w:val="001B15CA"/>
    <w:rsid w:val="001B1625"/>
    <w:rsid w:val="001B18C9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389D"/>
    <w:rsid w:val="001B4233"/>
    <w:rsid w:val="001B45C3"/>
    <w:rsid w:val="001B49E6"/>
    <w:rsid w:val="001B4E9D"/>
    <w:rsid w:val="001B4F5D"/>
    <w:rsid w:val="001B4F5E"/>
    <w:rsid w:val="001B508D"/>
    <w:rsid w:val="001B514E"/>
    <w:rsid w:val="001B53FA"/>
    <w:rsid w:val="001B5774"/>
    <w:rsid w:val="001B57B6"/>
    <w:rsid w:val="001B5928"/>
    <w:rsid w:val="001B5F0C"/>
    <w:rsid w:val="001B5FAE"/>
    <w:rsid w:val="001B6475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C5D"/>
    <w:rsid w:val="001B7E1F"/>
    <w:rsid w:val="001C036A"/>
    <w:rsid w:val="001C069E"/>
    <w:rsid w:val="001C0CE9"/>
    <w:rsid w:val="001C125D"/>
    <w:rsid w:val="001C1415"/>
    <w:rsid w:val="001C15DA"/>
    <w:rsid w:val="001C1823"/>
    <w:rsid w:val="001C1873"/>
    <w:rsid w:val="001C1A36"/>
    <w:rsid w:val="001C1B7E"/>
    <w:rsid w:val="001C1DD9"/>
    <w:rsid w:val="001C2102"/>
    <w:rsid w:val="001C2307"/>
    <w:rsid w:val="001C246C"/>
    <w:rsid w:val="001C28A3"/>
    <w:rsid w:val="001C2C7F"/>
    <w:rsid w:val="001C2D4E"/>
    <w:rsid w:val="001C2FF9"/>
    <w:rsid w:val="001C330C"/>
    <w:rsid w:val="001C33A4"/>
    <w:rsid w:val="001C351A"/>
    <w:rsid w:val="001C35E0"/>
    <w:rsid w:val="001C367A"/>
    <w:rsid w:val="001C391E"/>
    <w:rsid w:val="001C3B09"/>
    <w:rsid w:val="001C3C91"/>
    <w:rsid w:val="001C4276"/>
    <w:rsid w:val="001C4325"/>
    <w:rsid w:val="001C4623"/>
    <w:rsid w:val="001C4995"/>
    <w:rsid w:val="001C4A99"/>
    <w:rsid w:val="001C50F2"/>
    <w:rsid w:val="001C5927"/>
    <w:rsid w:val="001C5939"/>
    <w:rsid w:val="001C5C12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6D5B"/>
    <w:rsid w:val="001C7210"/>
    <w:rsid w:val="001C7218"/>
    <w:rsid w:val="001C74C6"/>
    <w:rsid w:val="001C79F2"/>
    <w:rsid w:val="001C7F2C"/>
    <w:rsid w:val="001D00A0"/>
    <w:rsid w:val="001D0217"/>
    <w:rsid w:val="001D0D98"/>
    <w:rsid w:val="001D0DFC"/>
    <w:rsid w:val="001D0EFA"/>
    <w:rsid w:val="001D0FFF"/>
    <w:rsid w:val="001D11BF"/>
    <w:rsid w:val="001D13A9"/>
    <w:rsid w:val="001D15C8"/>
    <w:rsid w:val="001D1638"/>
    <w:rsid w:val="001D174E"/>
    <w:rsid w:val="001D17BF"/>
    <w:rsid w:val="001D1889"/>
    <w:rsid w:val="001D1E32"/>
    <w:rsid w:val="001D2724"/>
    <w:rsid w:val="001D2824"/>
    <w:rsid w:val="001D2C80"/>
    <w:rsid w:val="001D2FEC"/>
    <w:rsid w:val="001D311C"/>
    <w:rsid w:val="001D38AB"/>
    <w:rsid w:val="001D3A40"/>
    <w:rsid w:val="001D3C5F"/>
    <w:rsid w:val="001D3DA4"/>
    <w:rsid w:val="001D3DFA"/>
    <w:rsid w:val="001D40D7"/>
    <w:rsid w:val="001D4174"/>
    <w:rsid w:val="001D433C"/>
    <w:rsid w:val="001D4460"/>
    <w:rsid w:val="001D463D"/>
    <w:rsid w:val="001D4733"/>
    <w:rsid w:val="001D4F05"/>
    <w:rsid w:val="001D520A"/>
    <w:rsid w:val="001D522E"/>
    <w:rsid w:val="001D5645"/>
    <w:rsid w:val="001D5D99"/>
    <w:rsid w:val="001D5FA3"/>
    <w:rsid w:val="001D6042"/>
    <w:rsid w:val="001D65E4"/>
    <w:rsid w:val="001D6687"/>
    <w:rsid w:val="001D6F41"/>
    <w:rsid w:val="001D73E2"/>
    <w:rsid w:val="001D74CD"/>
    <w:rsid w:val="001D7696"/>
    <w:rsid w:val="001D78B1"/>
    <w:rsid w:val="001D792D"/>
    <w:rsid w:val="001D7AF9"/>
    <w:rsid w:val="001D7DA1"/>
    <w:rsid w:val="001E0111"/>
    <w:rsid w:val="001E0976"/>
    <w:rsid w:val="001E0CE4"/>
    <w:rsid w:val="001E152F"/>
    <w:rsid w:val="001E166B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99E"/>
    <w:rsid w:val="001E2AE6"/>
    <w:rsid w:val="001E2B0E"/>
    <w:rsid w:val="001E2C14"/>
    <w:rsid w:val="001E2FAD"/>
    <w:rsid w:val="001E33EA"/>
    <w:rsid w:val="001E386C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99F"/>
    <w:rsid w:val="001E4E89"/>
    <w:rsid w:val="001E4F38"/>
    <w:rsid w:val="001E4FB5"/>
    <w:rsid w:val="001E5081"/>
    <w:rsid w:val="001E5203"/>
    <w:rsid w:val="001E528E"/>
    <w:rsid w:val="001E56F2"/>
    <w:rsid w:val="001E5768"/>
    <w:rsid w:val="001E6005"/>
    <w:rsid w:val="001E61EC"/>
    <w:rsid w:val="001E6380"/>
    <w:rsid w:val="001E641E"/>
    <w:rsid w:val="001E656B"/>
    <w:rsid w:val="001E6CDC"/>
    <w:rsid w:val="001E6F38"/>
    <w:rsid w:val="001E7058"/>
    <w:rsid w:val="001E7168"/>
    <w:rsid w:val="001E7335"/>
    <w:rsid w:val="001E7747"/>
    <w:rsid w:val="001E7A88"/>
    <w:rsid w:val="001E7C1F"/>
    <w:rsid w:val="001E7EF8"/>
    <w:rsid w:val="001F007C"/>
    <w:rsid w:val="001F00AD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435"/>
    <w:rsid w:val="001F160F"/>
    <w:rsid w:val="001F18CF"/>
    <w:rsid w:val="001F1A85"/>
    <w:rsid w:val="001F1B34"/>
    <w:rsid w:val="001F1B4D"/>
    <w:rsid w:val="001F1C27"/>
    <w:rsid w:val="001F1D3F"/>
    <w:rsid w:val="001F1ECC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4"/>
    <w:rsid w:val="001F2ECD"/>
    <w:rsid w:val="001F2F34"/>
    <w:rsid w:val="001F2F98"/>
    <w:rsid w:val="001F344E"/>
    <w:rsid w:val="001F3A07"/>
    <w:rsid w:val="001F3A53"/>
    <w:rsid w:val="001F3CD1"/>
    <w:rsid w:val="001F3D49"/>
    <w:rsid w:val="001F3D9E"/>
    <w:rsid w:val="001F4337"/>
    <w:rsid w:val="001F568E"/>
    <w:rsid w:val="001F56D8"/>
    <w:rsid w:val="001F5B18"/>
    <w:rsid w:val="001F5C19"/>
    <w:rsid w:val="001F5C3D"/>
    <w:rsid w:val="001F6027"/>
    <w:rsid w:val="001F624B"/>
    <w:rsid w:val="001F6556"/>
    <w:rsid w:val="001F663E"/>
    <w:rsid w:val="001F680F"/>
    <w:rsid w:val="001F684D"/>
    <w:rsid w:val="001F69AD"/>
    <w:rsid w:val="001F6DAD"/>
    <w:rsid w:val="001F7228"/>
    <w:rsid w:val="001F7627"/>
    <w:rsid w:val="001F7810"/>
    <w:rsid w:val="001F7BC6"/>
    <w:rsid w:val="001F7CA1"/>
    <w:rsid w:val="001F7FFA"/>
    <w:rsid w:val="002004A0"/>
    <w:rsid w:val="002005CE"/>
    <w:rsid w:val="00200666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738"/>
    <w:rsid w:val="00201AA0"/>
    <w:rsid w:val="00201CF8"/>
    <w:rsid w:val="00201FB1"/>
    <w:rsid w:val="002022E2"/>
    <w:rsid w:val="00202491"/>
    <w:rsid w:val="002025AA"/>
    <w:rsid w:val="002025D0"/>
    <w:rsid w:val="00202B12"/>
    <w:rsid w:val="00202E26"/>
    <w:rsid w:val="00202E28"/>
    <w:rsid w:val="00202E9D"/>
    <w:rsid w:val="00202EC5"/>
    <w:rsid w:val="00203012"/>
    <w:rsid w:val="0020382D"/>
    <w:rsid w:val="002039E8"/>
    <w:rsid w:val="00203A1C"/>
    <w:rsid w:val="00203B9F"/>
    <w:rsid w:val="00203D30"/>
    <w:rsid w:val="00203E44"/>
    <w:rsid w:val="00204341"/>
    <w:rsid w:val="00204633"/>
    <w:rsid w:val="00204707"/>
    <w:rsid w:val="00204ACD"/>
    <w:rsid w:val="00204E6B"/>
    <w:rsid w:val="00204E7A"/>
    <w:rsid w:val="00204EA3"/>
    <w:rsid w:val="00204F5D"/>
    <w:rsid w:val="0020514B"/>
    <w:rsid w:val="0020518E"/>
    <w:rsid w:val="0020590F"/>
    <w:rsid w:val="00206067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A0"/>
    <w:rsid w:val="002076C5"/>
    <w:rsid w:val="002076C9"/>
    <w:rsid w:val="002078E0"/>
    <w:rsid w:val="00207C56"/>
    <w:rsid w:val="00210987"/>
    <w:rsid w:val="00210A44"/>
    <w:rsid w:val="00210DF1"/>
    <w:rsid w:val="00211165"/>
    <w:rsid w:val="00211262"/>
    <w:rsid w:val="0021139F"/>
    <w:rsid w:val="002115C2"/>
    <w:rsid w:val="002115CB"/>
    <w:rsid w:val="002115E0"/>
    <w:rsid w:val="002117DD"/>
    <w:rsid w:val="00211A8D"/>
    <w:rsid w:val="00211F17"/>
    <w:rsid w:val="00212021"/>
    <w:rsid w:val="00212214"/>
    <w:rsid w:val="0021221A"/>
    <w:rsid w:val="002125ED"/>
    <w:rsid w:val="0021287D"/>
    <w:rsid w:val="00212B8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ABF"/>
    <w:rsid w:val="00213B00"/>
    <w:rsid w:val="00213BC3"/>
    <w:rsid w:val="00213C1F"/>
    <w:rsid w:val="002140E9"/>
    <w:rsid w:val="00214132"/>
    <w:rsid w:val="00214177"/>
    <w:rsid w:val="002141E8"/>
    <w:rsid w:val="002141F0"/>
    <w:rsid w:val="00214863"/>
    <w:rsid w:val="002148A9"/>
    <w:rsid w:val="00214C30"/>
    <w:rsid w:val="00214DD8"/>
    <w:rsid w:val="00214FB4"/>
    <w:rsid w:val="00215113"/>
    <w:rsid w:val="002153E0"/>
    <w:rsid w:val="002158F7"/>
    <w:rsid w:val="00215947"/>
    <w:rsid w:val="00215A71"/>
    <w:rsid w:val="00215A81"/>
    <w:rsid w:val="00215ACF"/>
    <w:rsid w:val="00216130"/>
    <w:rsid w:val="00216313"/>
    <w:rsid w:val="00216931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E2A"/>
    <w:rsid w:val="00220F09"/>
    <w:rsid w:val="00220F81"/>
    <w:rsid w:val="00220FDE"/>
    <w:rsid w:val="0022127F"/>
    <w:rsid w:val="0022159F"/>
    <w:rsid w:val="0022167A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43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23"/>
    <w:rsid w:val="00223DCD"/>
    <w:rsid w:val="00223DD1"/>
    <w:rsid w:val="00223F8E"/>
    <w:rsid w:val="002241CE"/>
    <w:rsid w:val="002247D0"/>
    <w:rsid w:val="002249CD"/>
    <w:rsid w:val="002249DE"/>
    <w:rsid w:val="00224BB2"/>
    <w:rsid w:val="00224D67"/>
    <w:rsid w:val="0022549C"/>
    <w:rsid w:val="002254D7"/>
    <w:rsid w:val="002255A4"/>
    <w:rsid w:val="00225627"/>
    <w:rsid w:val="002256F3"/>
    <w:rsid w:val="00225D4D"/>
    <w:rsid w:val="0022607A"/>
    <w:rsid w:val="002264FF"/>
    <w:rsid w:val="00226573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073"/>
    <w:rsid w:val="00230246"/>
    <w:rsid w:val="002308D6"/>
    <w:rsid w:val="00230AB5"/>
    <w:rsid w:val="00230FE6"/>
    <w:rsid w:val="0023112B"/>
    <w:rsid w:val="0023128E"/>
    <w:rsid w:val="00231565"/>
    <w:rsid w:val="0023162B"/>
    <w:rsid w:val="00231A7F"/>
    <w:rsid w:val="00231C4B"/>
    <w:rsid w:val="00231EE0"/>
    <w:rsid w:val="0023200A"/>
    <w:rsid w:val="0023200E"/>
    <w:rsid w:val="002321A2"/>
    <w:rsid w:val="002321AA"/>
    <w:rsid w:val="00232495"/>
    <w:rsid w:val="00232613"/>
    <w:rsid w:val="002327EF"/>
    <w:rsid w:val="00232A65"/>
    <w:rsid w:val="00232F4A"/>
    <w:rsid w:val="002335BC"/>
    <w:rsid w:val="002337C3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583"/>
    <w:rsid w:val="0023677D"/>
    <w:rsid w:val="0023687A"/>
    <w:rsid w:val="00236C64"/>
    <w:rsid w:val="00236EFF"/>
    <w:rsid w:val="00236F74"/>
    <w:rsid w:val="00237122"/>
    <w:rsid w:val="00237317"/>
    <w:rsid w:val="00237469"/>
    <w:rsid w:val="002374A7"/>
    <w:rsid w:val="00237580"/>
    <w:rsid w:val="00237DA6"/>
    <w:rsid w:val="00237DDC"/>
    <w:rsid w:val="00237EF0"/>
    <w:rsid w:val="002402EF"/>
    <w:rsid w:val="002403EE"/>
    <w:rsid w:val="00240B99"/>
    <w:rsid w:val="00240CF4"/>
    <w:rsid w:val="00240E83"/>
    <w:rsid w:val="00240FB9"/>
    <w:rsid w:val="00241164"/>
    <w:rsid w:val="002413F7"/>
    <w:rsid w:val="0024154A"/>
    <w:rsid w:val="00241905"/>
    <w:rsid w:val="00241923"/>
    <w:rsid w:val="0024196F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682"/>
    <w:rsid w:val="0024399A"/>
    <w:rsid w:val="00243C61"/>
    <w:rsid w:val="002442ED"/>
    <w:rsid w:val="002443B7"/>
    <w:rsid w:val="002447B0"/>
    <w:rsid w:val="002447E4"/>
    <w:rsid w:val="00244B90"/>
    <w:rsid w:val="00244E3B"/>
    <w:rsid w:val="00244FEF"/>
    <w:rsid w:val="0024508D"/>
    <w:rsid w:val="00245271"/>
    <w:rsid w:val="00245379"/>
    <w:rsid w:val="00245A3B"/>
    <w:rsid w:val="00245AA3"/>
    <w:rsid w:val="00245FDE"/>
    <w:rsid w:val="002469A7"/>
    <w:rsid w:val="00246C27"/>
    <w:rsid w:val="00246C64"/>
    <w:rsid w:val="00246EB1"/>
    <w:rsid w:val="0024704D"/>
    <w:rsid w:val="002470E8"/>
    <w:rsid w:val="002471E6"/>
    <w:rsid w:val="00247C62"/>
    <w:rsid w:val="00247D36"/>
    <w:rsid w:val="00247E7D"/>
    <w:rsid w:val="00247EE4"/>
    <w:rsid w:val="0025022B"/>
    <w:rsid w:val="00250290"/>
    <w:rsid w:val="00250309"/>
    <w:rsid w:val="00250423"/>
    <w:rsid w:val="002507B4"/>
    <w:rsid w:val="00250A7F"/>
    <w:rsid w:val="00250A9A"/>
    <w:rsid w:val="00250B66"/>
    <w:rsid w:val="0025105F"/>
    <w:rsid w:val="0025142D"/>
    <w:rsid w:val="0025164D"/>
    <w:rsid w:val="0025177E"/>
    <w:rsid w:val="00251B21"/>
    <w:rsid w:val="00251B3C"/>
    <w:rsid w:val="00251BB8"/>
    <w:rsid w:val="00251BEC"/>
    <w:rsid w:val="00251F58"/>
    <w:rsid w:val="00252647"/>
    <w:rsid w:val="00252714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3E"/>
    <w:rsid w:val="00254FD9"/>
    <w:rsid w:val="00255041"/>
    <w:rsid w:val="00255332"/>
    <w:rsid w:val="00255666"/>
    <w:rsid w:val="00255989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636"/>
    <w:rsid w:val="0026082E"/>
    <w:rsid w:val="0026085C"/>
    <w:rsid w:val="002608C3"/>
    <w:rsid w:val="00260911"/>
    <w:rsid w:val="0026092F"/>
    <w:rsid w:val="00260CA0"/>
    <w:rsid w:val="00260F18"/>
    <w:rsid w:val="00261074"/>
    <w:rsid w:val="00261210"/>
    <w:rsid w:val="00261A09"/>
    <w:rsid w:val="00261DAB"/>
    <w:rsid w:val="00261E9B"/>
    <w:rsid w:val="00261FE6"/>
    <w:rsid w:val="00262497"/>
    <w:rsid w:val="0026256A"/>
    <w:rsid w:val="002626C0"/>
    <w:rsid w:val="00262A14"/>
    <w:rsid w:val="00262ADE"/>
    <w:rsid w:val="00262AFD"/>
    <w:rsid w:val="00263041"/>
    <w:rsid w:val="00263417"/>
    <w:rsid w:val="00263795"/>
    <w:rsid w:val="00263BE6"/>
    <w:rsid w:val="0026403D"/>
    <w:rsid w:val="002640E5"/>
    <w:rsid w:val="00264106"/>
    <w:rsid w:val="00264142"/>
    <w:rsid w:val="00264686"/>
    <w:rsid w:val="002646D4"/>
    <w:rsid w:val="002648A8"/>
    <w:rsid w:val="002649E5"/>
    <w:rsid w:val="00264CBF"/>
    <w:rsid w:val="00264D2E"/>
    <w:rsid w:val="0026521A"/>
    <w:rsid w:val="00265432"/>
    <w:rsid w:val="002654B1"/>
    <w:rsid w:val="0026567E"/>
    <w:rsid w:val="002657FA"/>
    <w:rsid w:val="00265A9B"/>
    <w:rsid w:val="00265F36"/>
    <w:rsid w:val="00265F65"/>
    <w:rsid w:val="002661D2"/>
    <w:rsid w:val="002662D6"/>
    <w:rsid w:val="00266557"/>
    <w:rsid w:val="00266569"/>
    <w:rsid w:val="002665F4"/>
    <w:rsid w:val="00266610"/>
    <w:rsid w:val="00266695"/>
    <w:rsid w:val="0026679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192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712"/>
    <w:rsid w:val="0027389A"/>
    <w:rsid w:val="00273C7F"/>
    <w:rsid w:val="002749DC"/>
    <w:rsid w:val="00274B49"/>
    <w:rsid w:val="00274EC9"/>
    <w:rsid w:val="0027550E"/>
    <w:rsid w:val="002759A8"/>
    <w:rsid w:val="00275A0C"/>
    <w:rsid w:val="00275AD1"/>
    <w:rsid w:val="00275B1C"/>
    <w:rsid w:val="00275B69"/>
    <w:rsid w:val="00275D10"/>
    <w:rsid w:val="00275E19"/>
    <w:rsid w:val="0027604B"/>
    <w:rsid w:val="00276053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89"/>
    <w:rsid w:val="002804DF"/>
    <w:rsid w:val="002807E8"/>
    <w:rsid w:val="00280AF8"/>
    <w:rsid w:val="00280B2C"/>
    <w:rsid w:val="00280CB6"/>
    <w:rsid w:val="00280FFC"/>
    <w:rsid w:val="002811B8"/>
    <w:rsid w:val="00281354"/>
    <w:rsid w:val="0028167E"/>
    <w:rsid w:val="00281709"/>
    <w:rsid w:val="00282600"/>
    <w:rsid w:val="002826FE"/>
    <w:rsid w:val="00282AE8"/>
    <w:rsid w:val="00282B29"/>
    <w:rsid w:val="00282ECE"/>
    <w:rsid w:val="00282F35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EB"/>
    <w:rsid w:val="00285AF5"/>
    <w:rsid w:val="00285DF4"/>
    <w:rsid w:val="002865F4"/>
    <w:rsid w:val="00286617"/>
    <w:rsid w:val="00286671"/>
    <w:rsid w:val="002868B7"/>
    <w:rsid w:val="00287416"/>
    <w:rsid w:val="00287446"/>
    <w:rsid w:val="0028799B"/>
    <w:rsid w:val="00287BD2"/>
    <w:rsid w:val="00287EB2"/>
    <w:rsid w:val="00287F9A"/>
    <w:rsid w:val="00287FD5"/>
    <w:rsid w:val="002900A6"/>
    <w:rsid w:val="002900E7"/>
    <w:rsid w:val="00290154"/>
    <w:rsid w:val="00290249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6FD"/>
    <w:rsid w:val="002A0756"/>
    <w:rsid w:val="002A09C2"/>
    <w:rsid w:val="002A0A1B"/>
    <w:rsid w:val="002A0AD4"/>
    <w:rsid w:val="002A10D7"/>
    <w:rsid w:val="002A1196"/>
    <w:rsid w:val="002A11D5"/>
    <w:rsid w:val="002A1252"/>
    <w:rsid w:val="002A13A6"/>
    <w:rsid w:val="002A13CA"/>
    <w:rsid w:val="002A1698"/>
    <w:rsid w:val="002A16E9"/>
    <w:rsid w:val="002A1922"/>
    <w:rsid w:val="002A1C74"/>
    <w:rsid w:val="002A1F87"/>
    <w:rsid w:val="002A1FCB"/>
    <w:rsid w:val="002A27D5"/>
    <w:rsid w:val="002A2853"/>
    <w:rsid w:val="002A28E1"/>
    <w:rsid w:val="002A2D02"/>
    <w:rsid w:val="002A2D24"/>
    <w:rsid w:val="002A2DBB"/>
    <w:rsid w:val="002A370B"/>
    <w:rsid w:val="002A37CB"/>
    <w:rsid w:val="002A38B6"/>
    <w:rsid w:val="002A3A6C"/>
    <w:rsid w:val="002A3DA2"/>
    <w:rsid w:val="002A443C"/>
    <w:rsid w:val="002A4469"/>
    <w:rsid w:val="002A447F"/>
    <w:rsid w:val="002A495F"/>
    <w:rsid w:val="002A49C1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6F40"/>
    <w:rsid w:val="002A7603"/>
    <w:rsid w:val="002A78B6"/>
    <w:rsid w:val="002A7BA5"/>
    <w:rsid w:val="002A7D0F"/>
    <w:rsid w:val="002A7D8F"/>
    <w:rsid w:val="002A7E5D"/>
    <w:rsid w:val="002A7FE4"/>
    <w:rsid w:val="002B03C4"/>
    <w:rsid w:val="002B0674"/>
    <w:rsid w:val="002B06EF"/>
    <w:rsid w:val="002B0878"/>
    <w:rsid w:val="002B0DCD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7EC"/>
    <w:rsid w:val="002B2E0A"/>
    <w:rsid w:val="002B3096"/>
    <w:rsid w:val="002B351C"/>
    <w:rsid w:val="002B35E0"/>
    <w:rsid w:val="002B3604"/>
    <w:rsid w:val="002B3608"/>
    <w:rsid w:val="002B361E"/>
    <w:rsid w:val="002B3735"/>
    <w:rsid w:val="002B3B74"/>
    <w:rsid w:val="002B3CF6"/>
    <w:rsid w:val="002B3EC7"/>
    <w:rsid w:val="002B3FE7"/>
    <w:rsid w:val="002B3FF8"/>
    <w:rsid w:val="002B41AE"/>
    <w:rsid w:val="002B42FB"/>
    <w:rsid w:val="002B4537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6E77"/>
    <w:rsid w:val="002B7001"/>
    <w:rsid w:val="002B71F8"/>
    <w:rsid w:val="002B749D"/>
    <w:rsid w:val="002B750B"/>
    <w:rsid w:val="002B75DA"/>
    <w:rsid w:val="002B770C"/>
    <w:rsid w:val="002B7981"/>
    <w:rsid w:val="002B7BF4"/>
    <w:rsid w:val="002B7C5A"/>
    <w:rsid w:val="002C03D9"/>
    <w:rsid w:val="002C0607"/>
    <w:rsid w:val="002C08A2"/>
    <w:rsid w:val="002C0E74"/>
    <w:rsid w:val="002C0EED"/>
    <w:rsid w:val="002C1095"/>
    <w:rsid w:val="002C133D"/>
    <w:rsid w:val="002C1548"/>
    <w:rsid w:val="002C155B"/>
    <w:rsid w:val="002C17F3"/>
    <w:rsid w:val="002C21AD"/>
    <w:rsid w:val="002C22BA"/>
    <w:rsid w:val="002C23D0"/>
    <w:rsid w:val="002C251B"/>
    <w:rsid w:val="002C25B7"/>
    <w:rsid w:val="002C25C9"/>
    <w:rsid w:val="002C26CC"/>
    <w:rsid w:val="002C284C"/>
    <w:rsid w:val="002C28EF"/>
    <w:rsid w:val="002C2921"/>
    <w:rsid w:val="002C2954"/>
    <w:rsid w:val="002C29BC"/>
    <w:rsid w:val="002C36F6"/>
    <w:rsid w:val="002C3ADE"/>
    <w:rsid w:val="002C3C07"/>
    <w:rsid w:val="002C4414"/>
    <w:rsid w:val="002C4417"/>
    <w:rsid w:val="002C45FA"/>
    <w:rsid w:val="002C461D"/>
    <w:rsid w:val="002C4AF6"/>
    <w:rsid w:val="002C4E1B"/>
    <w:rsid w:val="002C519B"/>
    <w:rsid w:val="002C51A2"/>
    <w:rsid w:val="002C5617"/>
    <w:rsid w:val="002C5638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1EFC"/>
    <w:rsid w:val="002D24BA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7A9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0BF"/>
    <w:rsid w:val="002D7384"/>
    <w:rsid w:val="002D74C4"/>
    <w:rsid w:val="002D79AE"/>
    <w:rsid w:val="002D7A15"/>
    <w:rsid w:val="002D7FA1"/>
    <w:rsid w:val="002E00A6"/>
    <w:rsid w:val="002E0128"/>
    <w:rsid w:val="002E01B9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417"/>
    <w:rsid w:val="002E15C5"/>
    <w:rsid w:val="002E1712"/>
    <w:rsid w:val="002E1C7F"/>
    <w:rsid w:val="002E1CDA"/>
    <w:rsid w:val="002E1F70"/>
    <w:rsid w:val="002E21A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8F3"/>
    <w:rsid w:val="002E4A9D"/>
    <w:rsid w:val="002E4B4D"/>
    <w:rsid w:val="002E4C88"/>
    <w:rsid w:val="002E4D02"/>
    <w:rsid w:val="002E50A6"/>
    <w:rsid w:val="002E52BC"/>
    <w:rsid w:val="002E5803"/>
    <w:rsid w:val="002E5D6C"/>
    <w:rsid w:val="002E5E86"/>
    <w:rsid w:val="002E6150"/>
    <w:rsid w:val="002E6263"/>
    <w:rsid w:val="002E654A"/>
    <w:rsid w:val="002E6591"/>
    <w:rsid w:val="002E6874"/>
    <w:rsid w:val="002E69EB"/>
    <w:rsid w:val="002E6C5F"/>
    <w:rsid w:val="002E6C8E"/>
    <w:rsid w:val="002E6CAB"/>
    <w:rsid w:val="002E6F62"/>
    <w:rsid w:val="002E6FD0"/>
    <w:rsid w:val="002E729E"/>
    <w:rsid w:val="002E7852"/>
    <w:rsid w:val="002E7AF2"/>
    <w:rsid w:val="002E7B7D"/>
    <w:rsid w:val="002E7D2E"/>
    <w:rsid w:val="002F0273"/>
    <w:rsid w:val="002F03D8"/>
    <w:rsid w:val="002F03DA"/>
    <w:rsid w:val="002F06EF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17"/>
    <w:rsid w:val="002F1D40"/>
    <w:rsid w:val="002F1F54"/>
    <w:rsid w:val="002F22BB"/>
    <w:rsid w:val="002F295B"/>
    <w:rsid w:val="002F32DD"/>
    <w:rsid w:val="002F33BD"/>
    <w:rsid w:val="002F373D"/>
    <w:rsid w:val="002F3F31"/>
    <w:rsid w:val="002F48A4"/>
    <w:rsid w:val="002F4B48"/>
    <w:rsid w:val="002F4C49"/>
    <w:rsid w:val="002F516A"/>
    <w:rsid w:val="002F5220"/>
    <w:rsid w:val="002F54A4"/>
    <w:rsid w:val="002F54D6"/>
    <w:rsid w:val="002F54DE"/>
    <w:rsid w:val="002F5558"/>
    <w:rsid w:val="002F573C"/>
    <w:rsid w:val="002F5E95"/>
    <w:rsid w:val="002F612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3A"/>
    <w:rsid w:val="002F7041"/>
    <w:rsid w:val="002F78A1"/>
    <w:rsid w:val="002F78DB"/>
    <w:rsid w:val="002F79A3"/>
    <w:rsid w:val="002F7E78"/>
    <w:rsid w:val="002F7EA5"/>
    <w:rsid w:val="003006FA"/>
    <w:rsid w:val="00300723"/>
    <w:rsid w:val="00300750"/>
    <w:rsid w:val="0030077F"/>
    <w:rsid w:val="00300904"/>
    <w:rsid w:val="00300CAF"/>
    <w:rsid w:val="00300DCB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B14"/>
    <w:rsid w:val="00302CEB"/>
    <w:rsid w:val="00302E85"/>
    <w:rsid w:val="00302EE6"/>
    <w:rsid w:val="00303409"/>
    <w:rsid w:val="003034E8"/>
    <w:rsid w:val="003035D9"/>
    <w:rsid w:val="00303701"/>
    <w:rsid w:val="00303D44"/>
    <w:rsid w:val="00303DFD"/>
    <w:rsid w:val="00303E57"/>
    <w:rsid w:val="00304039"/>
    <w:rsid w:val="0030490B"/>
    <w:rsid w:val="00304997"/>
    <w:rsid w:val="00304D2A"/>
    <w:rsid w:val="00304D39"/>
    <w:rsid w:val="00305255"/>
    <w:rsid w:val="003053C9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1AA"/>
    <w:rsid w:val="00307352"/>
    <w:rsid w:val="003075E8"/>
    <w:rsid w:val="00307B1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0EF0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2F7D"/>
    <w:rsid w:val="00313335"/>
    <w:rsid w:val="003133F9"/>
    <w:rsid w:val="0031346D"/>
    <w:rsid w:val="003134B6"/>
    <w:rsid w:val="00313761"/>
    <w:rsid w:val="003137A6"/>
    <w:rsid w:val="0031399E"/>
    <w:rsid w:val="003139E0"/>
    <w:rsid w:val="00314048"/>
    <w:rsid w:val="00314088"/>
    <w:rsid w:val="003140CB"/>
    <w:rsid w:val="00314340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6B0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0C10"/>
    <w:rsid w:val="00320DC8"/>
    <w:rsid w:val="0032165F"/>
    <w:rsid w:val="00321924"/>
    <w:rsid w:val="00321A0D"/>
    <w:rsid w:val="00322774"/>
    <w:rsid w:val="0032287A"/>
    <w:rsid w:val="003228CC"/>
    <w:rsid w:val="00322CC6"/>
    <w:rsid w:val="00322FAD"/>
    <w:rsid w:val="003230CE"/>
    <w:rsid w:val="00323554"/>
    <w:rsid w:val="0032361C"/>
    <w:rsid w:val="00323884"/>
    <w:rsid w:val="0032398A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D7E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6BA0"/>
    <w:rsid w:val="003271BC"/>
    <w:rsid w:val="00327557"/>
    <w:rsid w:val="00327892"/>
    <w:rsid w:val="00327EFB"/>
    <w:rsid w:val="00330068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999"/>
    <w:rsid w:val="00332A97"/>
    <w:rsid w:val="00332D2E"/>
    <w:rsid w:val="00332E02"/>
    <w:rsid w:val="00333482"/>
    <w:rsid w:val="003336E5"/>
    <w:rsid w:val="00333AB6"/>
    <w:rsid w:val="00333CEF"/>
    <w:rsid w:val="00333E34"/>
    <w:rsid w:val="00334526"/>
    <w:rsid w:val="0033457F"/>
    <w:rsid w:val="0033481B"/>
    <w:rsid w:val="00334ABD"/>
    <w:rsid w:val="003353E4"/>
    <w:rsid w:val="003357ED"/>
    <w:rsid w:val="00335D0D"/>
    <w:rsid w:val="00335F9A"/>
    <w:rsid w:val="003363E9"/>
    <w:rsid w:val="003365E6"/>
    <w:rsid w:val="003367A9"/>
    <w:rsid w:val="00336A5E"/>
    <w:rsid w:val="00336CE6"/>
    <w:rsid w:val="0033705D"/>
    <w:rsid w:val="003373F4"/>
    <w:rsid w:val="0033781D"/>
    <w:rsid w:val="003379D6"/>
    <w:rsid w:val="00337D25"/>
    <w:rsid w:val="00340488"/>
    <w:rsid w:val="003405C6"/>
    <w:rsid w:val="00340952"/>
    <w:rsid w:val="00340AD1"/>
    <w:rsid w:val="00340B12"/>
    <w:rsid w:val="00340C4F"/>
    <w:rsid w:val="0034122E"/>
    <w:rsid w:val="0034141D"/>
    <w:rsid w:val="003414C0"/>
    <w:rsid w:val="0034156A"/>
    <w:rsid w:val="00341605"/>
    <w:rsid w:val="00341ED4"/>
    <w:rsid w:val="00342230"/>
    <w:rsid w:val="0034224C"/>
    <w:rsid w:val="00342477"/>
    <w:rsid w:val="0034250B"/>
    <w:rsid w:val="003425E9"/>
    <w:rsid w:val="00342AAD"/>
    <w:rsid w:val="00342B45"/>
    <w:rsid w:val="00342C77"/>
    <w:rsid w:val="00342EC9"/>
    <w:rsid w:val="00343324"/>
    <w:rsid w:val="003435CE"/>
    <w:rsid w:val="003435E9"/>
    <w:rsid w:val="0034388D"/>
    <w:rsid w:val="00344210"/>
    <w:rsid w:val="00344416"/>
    <w:rsid w:val="003445A1"/>
    <w:rsid w:val="00344B98"/>
    <w:rsid w:val="00344BA3"/>
    <w:rsid w:val="00344E37"/>
    <w:rsid w:val="00344F8E"/>
    <w:rsid w:val="0034504C"/>
    <w:rsid w:val="00345374"/>
    <w:rsid w:val="00345602"/>
    <w:rsid w:val="0034571E"/>
    <w:rsid w:val="0034576D"/>
    <w:rsid w:val="00345D2B"/>
    <w:rsid w:val="00345D45"/>
    <w:rsid w:val="00345FDC"/>
    <w:rsid w:val="00346051"/>
    <w:rsid w:val="0034635E"/>
    <w:rsid w:val="003463C0"/>
    <w:rsid w:val="003468CF"/>
    <w:rsid w:val="00346AF1"/>
    <w:rsid w:val="00346CD7"/>
    <w:rsid w:val="003470E1"/>
    <w:rsid w:val="003470F8"/>
    <w:rsid w:val="003475AD"/>
    <w:rsid w:val="003475D0"/>
    <w:rsid w:val="00347769"/>
    <w:rsid w:val="00347A5E"/>
    <w:rsid w:val="00347C1D"/>
    <w:rsid w:val="00347CC3"/>
    <w:rsid w:val="00347F88"/>
    <w:rsid w:val="0035005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875"/>
    <w:rsid w:val="00351D0D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684"/>
    <w:rsid w:val="00355848"/>
    <w:rsid w:val="0035585D"/>
    <w:rsid w:val="00355CA1"/>
    <w:rsid w:val="00355CA7"/>
    <w:rsid w:val="00355F44"/>
    <w:rsid w:val="00356539"/>
    <w:rsid w:val="00356B19"/>
    <w:rsid w:val="00357151"/>
    <w:rsid w:val="0035716E"/>
    <w:rsid w:val="003573C0"/>
    <w:rsid w:val="003573DD"/>
    <w:rsid w:val="003574C6"/>
    <w:rsid w:val="00357553"/>
    <w:rsid w:val="003577BA"/>
    <w:rsid w:val="00357985"/>
    <w:rsid w:val="00357C5A"/>
    <w:rsid w:val="0036011A"/>
    <w:rsid w:val="00360161"/>
    <w:rsid w:val="00360249"/>
    <w:rsid w:val="003602B2"/>
    <w:rsid w:val="00360314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CEC"/>
    <w:rsid w:val="00361E2A"/>
    <w:rsid w:val="003621D0"/>
    <w:rsid w:val="00362289"/>
    <w:rsid w:val="003623D5"/>
    <w:rsid w:val="0036252F"/>
    <w:rsid w:val="0036253A"/>
    <w:rsid w:val="0036260B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1B"/>
    <w:rsid w:val="00364BAC"/>
    <w:rsid w:val="00364C4C"/>
    <w:rsid w:val="00364ED1"/>
    <w:rsid w:val="00364F7E"/>
    <w:rsid w:val="00364FB3"/>
    <w:rsid w:val="003651FC"/>
    <w:rsid w:val="00365275"/>
    <w:rsid w:val="00365305"/>
    <w:rsid w:val="0036574B"/>
    <w:rsid w:val="003657EC"/>
    <w:rsid w:val="003658D4"/>
    <w:rsid w:val="00365A0F"/>
    <w:rsid w:val="00365C7A"/>
    <w:rsid w:val="00365C86"/>
    <w:rsid w:val="00365F41"/>
    <w:rsid w:val="00366306"/>
    <w:rsid w:val="00366510"/>
    <w:rsid w:val="003666C7"/>
    <w:rsid w:val="003667E4"/>
    <w:rsid w:val="00366869"/>
    <w:rsid w:val="00366AF5"/>
    <w:rsid w:val="00366CF3"/>
    <w:rsid w:val="003670FE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17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6B6"/>
    <w:rsid w:val="00372790"/>
    <w:rsid w:val="00372A4F"/>
    <w:rsid w:val="00372AAC"/>
    <w:rsid w:val="00372C4E"/>
    <w:rsid w:val="00372CD0"/>
    <w:rsid w:val="00372EFD"/>
    <w:rsid w:val="00373258"/>
    <w:rsid w:val="0037352F"/>
    <w:rsid w:val="0037354E"/>
    <w:rsid w:val="003735D3"/>
    <w:rsid w:val="003739C6"/>
    <w:rsid w:val="00373B0B"/>
    <w:rsid w:val="00373BAD"/>
    <w:rsid w:val="00373E0B"/>
    <w:rsid w:val="00373ED9"/>
    <w:rsid w:val="003740D4"/>
    <w:rsid w:val="00374207"/>
    <w:rsid w:val="003743F7"/>
    <w:rsid w:val="0037448C"/>
    <w:rsid w:val="003744FD"/>
    <w:rsid w:val="003748AA"/>
    <w:rsid w:val="00374C40"/>
    <w:rsid w:val="0037520A"/>
    <w:rsid w:val="003752ED"/>
    <w:rsid w:val="0037559B"/>
    <w:rsid w:val="0037574F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E9C"/>
    <w:rsid w:val="003771E0"/>
    <w:rsid w:val="003775C7"/>
    <w:rsid w:val="00377712"/>
    <w:rsid w:val="00377838"/>
    <w:rsid w:val="00377856"/>
    <w:rsid w:val="003779BF"/>
    <w:rsid w:val="00377C8F"/>
    <w:rsid w:val="00377CE9"/>
    <w:rsid w:val="00377DDD"/>
    <w:rsid w:val="00377F9E"/>
    <w:rsid w:val="00380491"/>
    <w:rsid w:val="003804E1"/>
    <w:rsid w:val="0038051B"/>
    <w:rsid w:val="003805E8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5CE"/>
    <w:rsid w:val="003826C9"/>
    <w:rsid w:val="00382906"/>
    <w:rsid w:val="00382C43"/>
    <w:rsid w:val="003830F0"/>
    <w:rsid w:val="00383184"/>
    <w:rsid w:val="003832F2"/>
    <w:rsid w:val="00383390"/>
    <w:rsid w:val="00383511"/>
    <w:rsid w:val="00383858"/>
    <w:rsid w:val="00383A98"/>
    <w:rsid w:val="00383DBC"/>
    <w:rsid w:val="003841D9"/>
    <w:rsid w:val="003841DC"/>
    <w:rsid w:val="0038429D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F9"/>
    <w:rsid w:val="0038715F"/>
    <w:rsid w:val="0038759D"/>
    <w:rsid w:val="00387720"/>
    <w:rsid w:val="00387892"/>
    <w:rsid w:val="00387CA6"/>
    <w:rsid w:val="00387E46"/>
    <w:rsid w:val="00387E76"/>
    <w:rsid w:val="00387FBD"/>
    <w:rsid w:val="00390943"/>
    <w:rsid w:val="0039094B"/>
    <w:rsid w:val="00390979"/>
    <w:rsid w:val="00390C09"/>
    <w:rsid w:val="00390FD4"/>
    <w:rsid w:val="00391237"/>
    <w:rsid w:val="003913A6"/>
    <w:rsid w:val="00391515"/>
    <w:rsid w:val="00391A73"/>
    <w:rsid w:val="00391AC0"/>
    <w:rsid w:val="00391B41"/>
    <w:rsid w:val="00391C7C"/>
    <w:rsid w:val="00391CD1"/>
    <w:rsid w:val="00392195"/>
    <w:rsid w:val="003923AC"/>
    <w:rsid w:val="00392AA4"/>
    <w:rsid w:val="00392BAB"/>
    <w:rsid w:val="00393335"/>
    <w:rsid w:val="0039387A"/>
    <w:rsid w:val="00394291"/>
    <w:rsid w:val="0039452C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01C"/>
    <w:rsid w:val="003975C2"/>
    <w:rsid w:val="003976EF"/>
    <w:rsid w:val="00397B22"/>
    <w:rsid w:val="003A000F"/>
    <w:rsid w:val="003A00DB"/>
    <w:rsid w:val="003A017D"/>
    <w:rsid w:val="003A01DA"/>
    <w:rsid w:val="003A02A1"/>
    <w:rsid w:val="003A09E5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7B1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180"/>
    <w:rsid w:val="003A3354"/>
    <w:rsid w:val="003A3567"/>
    <w:rsid w:val="003A3575"/>
    <w:rsid w:val="003A3924"/>
    <w:rsid w:val="003A3B2C"/>
    <w:rsid w:val="003A3C1F"/>
    <w:rsid w:val="003A40A1"/>
    <w:rsid w:val="003A40E3"/>
    <w:rsid w:val="003A412D"/>
    <w:rsid w:val="003A42F1"/>
    <w:rsid w:val="003A4876"/>
    <w:rsid w:val="003A49D9"/>
    <w:rsid w:val="003A4C7C"/>
    <w:rsid w:val="003A4FF8"/>
    <w:rsid w:val="003A5238"/>
    <w:rsid w:val="003A52E8"/>
    <w:rsid w:val="003A5627"/>
    <w:rsid w:val="003A57A8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2F"/>
    <w:rsid w:val="003B00BF"/>
    <w:rsid w:val="003B03DF"/>
    <w:rsid w:val="003B059C"/>
    <w:rsid w:val="003B075D"/>
    <w:rsid w:val="003B0A78"/>
    <w:rsid w:val="003B0B07"/>
    <w:rsid w:val="003B0BE2"/>
    <w:rsid w:val="003B0BE6"/>
    <w:rsid w:val="003B0C7B"/>
    <w:rsid w:val="003B0CA7"/>
    <w:rsid w:val="003B0CFF"/>
    <w:rsid w:val="003B0D74"/>
    <w:rsid w:val="003B0ECB"/>
    <w:rsid w:val="003B1009"/>
    <w:rsid w:val="003B1138"/>
    <w:rsid w:val="003B144F"/>
    <w:rsid w:val="003B151D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254"/>
    <w:rsid w:val="003B652D"/>
    <w:rsid w:val="003B6684"/>
    <w:rsid w:val="003B6706"/>
    <w:rsid w:val="003B6776"/>
    <w:rsid w:val="003B68AE"/>
    <w:rsid w:val="003B68CF"/>
    <w:rsid w:val="003B6B27"/>
    <w:rsid w:val="003B6D65"/>
    <w:rsid w:val="003B6DDD"/>
    <w:rsid w:val="003B6E9B"/>
    <w:rsid w:val="003B6FE6"/>
    <w:rsid w:val="003B70C3"/>
    <w:rsid w:val="003B751A"/>
    <w:rsid w:val="003B78FE"/>
    <w:rsid w:val="003B7C45"/>
    <w:rsid w:val="003B7DB4"/>
    <w:rsid w:val="003B7F1E"/>
    <w:rsid w:val="003C094B"/>
    <w:rsid w:val="003C0C88"/>
    <w:rsid w:val="003C105D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54F"/>
    <w:rsid w:val="003C4B61"/>
    <w:rsid w:val="003C5100"/>
    <w:rsid w:val="003C5F0F"/>
    <w:rsid w:val="003C617E"/>
    <w:rsid w:val="003C62CC"/>
    <w:rsid w:val="003C675C"/>
    <w:rsid w:val="003C681F"/>
    <w:rsid w:val="003C685A"/>
    <w:rsid w:val="003C6D9F"/>
    <w:rsid w:val="003C7008"/>
    <w:rsid w:val="003C71E0"/>
    <w:rsid w:val="003C7367"/>
    <w:rsid w:val="003C7612"/>
    <w:rsid w:val="003C763B"/>
    <w:rsid w:val="003C78F0"/>
    <w:rsid w:val="003C7FBB"/>
    <w:rsid w:val="003D07F5"/>
    <w:rsid w:val="003D08E1"/>
    <w:rsid w:val="003D0AFE"/>
    <w:rsid w:val="003D0DA6"/>
    <w:rsid w:val="003D166E"/>
    <w:rsid w:val="003D18BB"/>
    <w:rsid w:val="003D1AF0"/>
    <w:rsid w:val="003D1C00"/>
    <w:rsid w:val="003D1C9D"/>
    <w:rsid w:val="003D1E40"/>
    <w:rsid w:val="003D2105"/>
    <w:rsid w:val="003D2247"/>
    <w:rsid w:val="003D23BB"/>
    <w:rsid w:val="003D2437"/>
    <w:rsid w:val="003D271B"/>
    <w:rsid w:val="003D2D83"/>
    <w:rsid w:val="003D2E1B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E22"/>
    <w:rsid w:val="003D49CF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6C44"/>
    <w:rsid w:val="003D7005"/>
    <w:rsid w:val="003D7452"/>
    <w:rsid w:val="003D77CE"/>
    <w:rsid w:val="003D77F5"/>
    <w:rsid w:val="003D78FA"/>
    <w:rsid w:val="003D79DF"/>
    <w:rsid w:val="003D7E4D"/>
    <w:rsid w:val="003E00F9"/>
    <w:rsid w:val="003E0BCC"/>
    <w:rsid w:val="003E0FB3"/>
    <w:rsid w:val="003E106B"/>
    <w:rsid w:val="003E10D2"/>
    <w:rsid w:val="003E129E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30"/>
    <w:rsid w:val="003E44C3"/>
    <w:rsid w:val="003E45EC"/>
    <w:rsid w:val="003E4752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2A"/>
    <w:rsid w:val="003E71ED"/>
    <w:rsid w:val="003E7613"/>
    <w:rsid w:val="003E7D98"/>
    <w:rsid w:val="003E7EA2"/>
    <w:rsid w:val="003F0238"/>
    <w:rsid w:val="003F0524"/>
    <w:rsid w:val="003F06E0"/>
    <w:rsid w:val="003F0C1C"/>
    <w:rsid w:val="003F0CE8"/>
    <w:rsid w:val="003F0F60"/>
    <w:rsid w:val="003F11B0"/>
    <w:rsid w:val="003F126C"/>
    <w:rsid w:val="003F148A"/>
    <w:rsid w:val="003F1EFD"/>
    <w:rsid w:val="003F1F53"/>
    <w:rsid w:val="003F226E"/>
    <w:rsid w:val="003F2371"/>
    <w:rsid w:val="003F240E"/>
    <w:rsid w:val="003F2751"/>
    <w:rsid w:val="003F2D38"/>
    <w:rsid w:val="003F2DC4"/>
    <w:rsid w:val="003F2FB2"/>
    <w:rsid w:val="003F31F5"/>
    <w:rsid w:val="003F3325"/>
    <w:rsid w:val="003F34B6"/>
    <w:rsid w:val="003F3D32"/>
    <w:rsid w:val="003F3EAF"/>
    <w:rsid w:val="003F3F16"/>
    <w:rsid w:val="003F3FAC"/>
    <w:rsid w:val="003F4921"/>
    <w:rsid w:val="003F498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36D"/>
    <w:rsid w:val="003F691F"/>
    <w:rsid w:val="003F6B7A"/>
    <w:rsid w:val="003F6F38"/>
    <w:rsid w:val="003F71DC"/>
    <w:rsid w:val="003F7225"/>
    <w:rsid w:val="003F733C"/>
    <w:rsid w:val="003F759B"/>
    <w:rsid w:val="003F7692"/>
    <w:rsid w:val="003F77CF"/>
    <w:rsid w:val="003F7E18"/>
    <w:rsid w:val="003F7FB3"/>
    <w:rsid w:val="004003D7"/>
    <w:rsid w:val="00400565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2FC4"/>
    <w:rsid w:val="0040306B"/>
    <w:rsid w:val="004034BE"/>
    <w:rsid w:val="00403717"/>
    <w:rsid w:val="00403A57"/>
    <w:rsid w:val="00403A67"/>
    <w:rsid w:val="00403CDD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372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8F2"/>
    <w:rsid w:val="00407B9E"/>
    <w:rsid w:val="00407EF0"/>
    <w:rsid w:val="00410770"/>
    <w:rsid w:val="0041089C"/>
    <w:rsid w:val="00410966"/>
    <w:rsid w:val="00410995"/>
    <w:rsid w:val="00410DB2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2F5E"/>
    <w:rsid w:val="00413445"/>
    <w:rsid w:val="00413666"/>
    <w:rsid w:val="00413945"/>
    <w:rsid w:val="00413E23"/>
    <w:rsid w:val="00413EC2"/>
    <w:rsid w:val="00413F17"/>
    <w:rsid w:val="00413FE3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145"/>
    <w:rsid w:val="004172D5"/>
    <w:rsid w:val="004172F8"/>
    <w:rsid w:val="00417962"/>
    <w:rsid w:val="00417AF8"/>
    <w:rsid w:val="00417B69"/>
    <w:rsid w:val="00417F29"/>
    <w:rsid w:val="00420121"/>
    <w:rsid w:val="0042019A"/>
    <w:rsid w:val="00420591"/>
    <w:rsid w:val="00420642"/>
    <w:rsid w:val="0042064A"/>
    <w:rsid w:val="0042070F"/>
    <w:rsid w:val="00420763"/>
    <w:rsid w:val="00420884"/>
    <w:rsid w:val="00420896"/>
    <w:rsid w:val="0042095D"/>
    <w:rsid w:val="00420EDC"/>
    <w:rsid w:val="004210F2"/>
    <w:rsid w:val="00421243"/>
    <w:rsid w:val="00421340"/>
    <w:rsid w:val="00421508"/>
    <w:rsid w:val="00421814"/>
    <w:rsid w:val="00421ABF"/>
    <w:rsid w:val="00421D7F"/>
    <w:rsid w:val="00421E82"/>
    <w:rsid w:val="004221FD"/>
    <w:rsid w:val="00422526"/>
    <w:rsid w:val="0042290E"/>
    <w:rsid w:val="00422AAB"/>
    <w:rsid w:val="00422BB4"/>
    <w:rsid w:val="00422E9E"/>
    <w:rsid w:val="004230AE"/>
    <w:rsid w:val="00423119"/>
    <w:rsid w:val="00424154"/>
    <w:rsid w:val="00424279"/>
    <w:rsid w:val="0042436C"/>
    <w:rsid w:val="004243A9"/>
    <w:rsid w:val="0042444C"/>
    <w:rsid w:val="0042468B"/>
    <w:rsid w:val="0042491D"/>
    <w:rsid w:val="00424CE4"/>
    <w:rsid w:val="00424F3D"/>
    <w:rsid w:val="00424FCC"/>
    <w:rsid w:val="0042534C"/>
    <w:rsid w:val="00425666"/>
    <w:rsid w:val="0042587C"/>
    <w:rsid w:val="00425A7C"/>
    <w:rsid w:val="00425B05"/>
    <w:rsid w:val="00426497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4F6"/>
    <w:rsid w:val="00430D53"/>
    <w:rsid w:val="00430D70"/>
    <w:rsid w:val="00430D86"/>
    <w:rsid w:val="0043113B"/>
    <w:rsid w:val="004312CA"/>
    <w:rsid w:val="00431917"/>
    <w:rsid w:val="004319EC"/>
    <w:rsid w:val="00431EC7"/>
    <w:rsid w:val="00432488"/>
    <w:rsid w:val="004328F7"/>
    <w:rsid w:val="00432A9C"/>
    <w:rsid w:val="00432B27"/>
    <w:rsid w:val="00432B8B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9A4"/>
    <w:rsid w:val="00433BD3"/>
    <w:rsid w:val="00433C40"/>
    <w:rsid w:val="00433C43"/>
    <w:rsid w:val="00433D45"/>
    <w:rsid w:val="00433E84"/>
    <w:rsid w:val="00433F39"/>
    <w:rsid w:val="0043416E"/>
    <w:rsid w:val="00434231"/>
    <w:rsid w:val="004342D5"/>
    <w:rsid w:val="0043440A"/>
    <w:rsid w:val="00434A40"/>
    <w:rsid w:val="00434D7E"/>
    <w:rsid w:val="0043508A"/>
    <w:rsid w:val="004350AE"/>
    <w:rsid w:val="0043526D"/>
    <w:rsid w:val="00435C4D"/>
    <w:rsid w:val="00435DC0"/>
    <w:rsid w:val="00435FC1"/>
    <w:rsid w:val="00435FE4"/>
    <w:rsid w:val="00436BA2"/>
    <w:rsid w:val="00436BBC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0"/>
    <w:rsid w:val="00441C4C"/>
    <w:rsid w:val="00441C82"/>
    <w:rsid w:val="00441D7D"/>
    <w:rsid w:val="00441DB2"/>
    <w:rsid w:val="00441E8F"/>
    <w:rsid w:val="0044202D"/>
    <w:rsid w:val="004420D1"/>
    <w:rsid w:val="004424A2"/>
    <w:rsid w:val="0044274C"/>
    <w:rsid w:val="0044275B"/>
    <w:rsid w:val="004428BD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9BF"/>
    <w:rsid w:val="00444A7C"/>
    <w:rsid w:val="00444AA2"/>
    <w:rsid w:val="00445113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07F"/>
    <w:rsid w:val="00450237"/>
    <w:rsid w:val="00450590"/>
    <w:rsid w:val="004511FA"/>
    <w:rsid w:val="004513D8"/>
    <w:rsid w:val="0045141E"/>
    <w:rsid w:val="00451545"/>
    <w:rsid w:val="00451BC0"/>
    <w:rsid w:val="00452011"/>
    <w:rsid w:val="0045203F"/>
    <w:rsid w:val="0045207E"/>
    <w:rsid w:val="004521D2"/>
    <w:rsid w:val="00452B7C"/>
    <w:rsid w:val="00452FF8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22B"/>
    <w:rsid w:val="004553B0"/>
    <w:rsid w:val="0045540C"/>
    <w:rsid w:val="00455481"/>
    <w:rsid w:val="00455597"/>
    <w:rsid w:val="004555CB"/>
    <w:rsid w:val="00455B72"/>
    <w:rsid w:val="00455BA5"/>
    <w:rsid w:val="00455C44"/>
    <w:rsid w:val="00455CDA"/>
    <w:rsid w:val="00455D4D"/>
    <w:rsid w:val="00455DF9"/>
    <w:rsid w:val="00456142"/>
    <w:rsid w:val="004561B5"/>
    <w:rsid w:val="004567A8"/>
    <w:rsid w:val="004568A2"/>
    <w:rsid w:val="00456B53"/>
    <w:rsid w:val="00456D39"/>
    <w:rsid w:val="00456F3C"/>
    <w:rsid w:val="004570BD"/>
    <w:rsid w:val="0045716D"/>
    <w:rsid w:val="004573DB"/>
    <w:rsid w:val="00460584"/>
    <w:rsid w:val="00460722"/>
    <w:rsid w:val="00461007"/>
    <w:rsid w:val="00461041"/>
    <w:rsid w:val="004611E6"/>
    <w:rsid w:val="00461586"/>
    <w:rsid w:val="00461869"/>
    <w:rsid w:val="00461976"/>
    <w:rsid w:val="004619D1"/>
    <w:rsid w:val="00462322"/>
    <w:rsid w:val="00462378"/>
    <w:rsid w:val="00462597"/>
    <w:rsid w:val="0046260A"/>
    <w:rsid w:val="00462970"/>
    <w:rsid w:val="00462B95"/>
    <w:rsid w:val="00462FA9"/>
    <w:rsid w:val="0046326D"/>
    <w:rsid w:val="0046372A"/>
    <w:rsid w:val="0046377C"/>
    <w:rsid w:val="004638AA"/>
    <w:rsid w:val="0046397B"/>
    <w:rsid w:val="004647C4"/>
    <w:rsid w:val="0046487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1DF"/>
    <w:rsid w:val="0046758B"/>
    <w:rsid w:val="004678E5"/>
    <w:rsid w:val="00467968"/>
    <w:rsid w:val="00467CF1"/>
    <w:rsid w:val="00467D5D"/>
    <w:rsid w:val="00467ECF"/>
    <w:rsid w:val="0047042B"/>
    <w:rsid w:val="00470444"/>
    <w:rsid w:val="00470992"/>
    <w:rsid w:val="0047099B"/>
    <w:rsid w:val="00470A6E"/>
    <w:rsid w:val="00470AC8"/>
    <w:rsid w:val="00470E45"/>
    <w:rsid w:val="004712A2"/>
    <w:rsid w:val="00471364"/>
    <w:rsid w:val="004713AC"/>
    <w:rsid w:val="00471430"/>
    <w:rsid w:val="004715B8"/>
    <w:rsid w:val="004716EA"/>
    <w:rsid w:val="00471882"/>
    <w:rsid w:val="00471900"/>
    <w:rsid w:val="0047192A"/>
    <w:rsid w:val="004719E1"/>
    <w:rsid w:val="00471DC9"/>
    <w:rsid w:val="0047202B"/>
    <w:rsid w:val="004720C7"/>
    <w:rsid w:val="00472353"/>
    <w:rsid w:val="00472BB2"/>
    <w:rsid w:val="00472CAD"/>
    <w:rsid w:val="00472CC8"/>
    <w:rsid w:val="00473361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5A96"/>
    <w:rsid w:val="00475CC2"/>
    <w:rsid w:val="00475F73"/>
    <w:rsid w:val="00476294"/>
    <w:rsid w:val="00476322"/>
    <w:rsid w:val="0047646D"/>
    <w:rsid w:val="00476524"/>
    <w:rsid w:val="00476655"/>
    <w:rsid w:val="0047777E"/>
    <w:rsid w:val="00477904"/>
    <w:rsid w:val="00480171"/>
    <w:rsid w:val="00480462"/>
    <w:rsid w:val="0048057C"/>
    <w:rsid w:val="00480AEF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1A"/>
    <w:rsid w:val="00481F41"/>
    <w:rsid w:val="00482282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4BE9"/>
    <w:rsid w:val="004850EE"/>
    <w:rsid w:val="004852E8"/>
    <w:rsid w:val="00485432"/>
    <w:rsid w:val="0048555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6C74"/>
    <w:rsid w:val="004873C5"/>
    <w:rsid w:val="004876E2"/>
    <w:rsid w:val="004878AA"/>
    <w:rsid w:val="00487A07"/>
    <w:rsid w:val="00487B1B"/>
    <w:rsid w:val="00487F3F"/>
    <w:rsid w:val="004903E9"/>
    <w:rsid w:val="00490624"/>
    <w:rsid w:val="00490972"/>
    <w:rsid w:val="00490C88"/>
    <w:rsid w:val="00490F5C"/>
    <w:rsid w:val="004910CA"/>
    <w:rsid w:val="00491395"/>
    <w:rsid w:val="004915A4"/>
    <w:rsid w:val="004915AD"/>
    <w:rsid w:val="004916F6"/>
    <w:rsid w:val="00491849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5D"/>
    <w:rsid w:val="00493BE7"/>
    <w:rsid w:val="00493DB8"/>
    <w:rsid w:val="00493EEC"/>
    <w:rsid w:val="00493FE9"/>
    <w:rsid w:val="0049404D"/>
    <w:rsid w:val="0049427C"/>
    <w:rsid w:val="00494348"/>
    <w:rsid w:val="00495072"/>
    <w:rsid w:val="004952F4"/>
    <w:rsid w:val="00495765"/>
    <w:rsid w:val="00495788"/>
    <w:rsid w:val="00495FE4"/>
    <w:rsid w:val="0049602D"/>
    <w:rsid w:val="00496031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5F"/>
    <w:rsid w:val="004A2683"/>
    <w:rsid w:val="004A2684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4AC8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045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486"/>
    <w:rsid w:val="004C067E"/>
    <w:rsid w:val="004C0753"/>
    <w:rsid w:val="004C08CA"/>
    <w:rsid w:val="004C08F8"/>
    <w:rsid w:val="004C0ADE"/>
    <w:rsid w:val="004C0BCC"/>
    <w:rsid w:val="004C0C97"/>
    <w:rsid w:val="004C190B"/>
    <w:rsid w:val="004C1AA4"/>
    <w:rsid w:val="004C1BEB"/>
    <w:rsid w:val="004C218D"/>
    <w:rsid w:val="004C21DA"/>
    <w:rsid w:val="004C25C6"/>
    <w:rsid w:val="004C2742"/>
    <w:rsid w:val="004C2890"/>
    <w:rsid w:val="004C2936"/>
    <w:rsid w:val="004C2997"/>
    <w:rsid w:val="004C2BB0"/>
    <w:rsid w:val="004C2D49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4DFD"/>
    <w:rsid w:val="004C4EAF"/>
    <w:rsid w:val="004C5026"/>
    <w:rsid w:val="004C50B5"/>
    <w:rsid w:val="004C521B"/>
    <w:rsid w:val="004C5C7E"/>
    <w:rsid w:val="004C5FB5"/>
    <w:rsid w:val="004C6184"/>
    <w:rsid w:val="004C64CC"/>
    <w:rsid w:val="004C6642"/>
    <w:rsid w:val="004C6A57"/>
    <w:rsid w:val="004C6ECE"/>
    <w:rsid w:val="004C7002"/>
    <w:rsid w:val="004C7020"/>
    <w:rsid w:val="004C7459"/>
    <w:rsid w:val="004C752B"/>
    <w:rsid w:val="004C7CBC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707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533"/>
    <w:rsid w:val="004D35F1"/>
    <w:rsid w:val="004D3953"/>
    <w:rsid w:val="004D3FA0"/>
    <w:rsid w:val="004D478A"/>
    <w:rsid w:val="004D4C0F"/>
    <w:rsid w:val="004D4E87"/>
    <w:rsid w:val="004D5277"/>
    <w:rsid w:val="004D547E"/>
    <w:rsid w:val="004D69E8"/>
    <w:rsid w:val="004D6C27"/>
    <w:rsid w:val="004D729A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E76"/>
    <w:rsid w:val="004E1521"/>
    <w:rsid w:val="004E169C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4E0C"/>
    <w:rsid w:val="004E519D"/>
    <w:rsid w:val="004E532E"/>
    <w:rsid w:val="004E55D6"/>
    <w:rsid w:val="004E5C96"/>
    <w:rsid w:val="004E5D53"/>
    <w:rsid w:val="004E63B1"/>
    <w:rsid w:val="004E68DF"/>
    <w:rsid w:val="004E69B8"/>
    <w:rsid w:val="004E6E00"/>
    <w:rsid w:val="004E70DA"/>
    <w:rsid w:val="004E790C"/>
    <w:rsid w:val="004E7A55"/>
    <w:rsid w:val="004E7ABA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3AF"/>
    <w:rsid w:val="004F255B"/>
    <w:rsid w:val="004F25BF"/>
    <w:rsid w:val="004F277D"/>
    <w:rsid w:val="004F27EE"/>
    <w:rsid w:val="004F2971"/>
    <w:rsid w:val="004F2988"/>
    <w:rsid w:val="004F2FA3"/>
    <w:rsid w:val="004F3823"/>
    <w:rsid w:val="004F39BB"/>
    <w:rsid w:val="004F39E4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B90"/>
    <w:rsid w:val="004F5BEB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A3"/>
    <w:rsid w:val="005004C4"/>
    <w:rsid w:val="005004DE"/>
    <w:rsid w:val="00500768"/>
    <w:rsid w:val="00500B7F"/>
    <w:rsid w:val="00500C77"/>
    <w:rsid w:val="00500F1C"/>
    <w:rsid w:val="0050129F"/>
    <w:rsid w:val="005013A1"/>
    <w:rsid w:val="00501565"/>
    <w:rsid w:val="005015EB"/>
    <w:rsid w:val="005018A9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C8E"/>
    <w:rsid w:val="00503F43"/>
    <w:rsid w:val="00504036"/>
    <w:rsid w:val="005046AB"/>
    <w:rsid w:val="005048E0"/>
    <w:rsid w:val="00504BA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6FA6"/>
    <w:rsid w:val="005070F2"/>
    <w:rsid w:val="0050744D"/>
    <w:rsid w:val="00507CE0"/>
    <w:rsid w:val="005100AA"/>
    <w:rsid w:val="0051012E"/>
    <w:rsid w:val="00510272"/>
    <w:rsid w:val="00510583"/>
    <w:rsid w:val="00510665"/>
    <w:rsid w:val="0051072B"/>
    <w:rsid w:val="00510B00"/>
    <w:rsid w:val="00510CCA"/>
    <w:rsid w:val="00510E28"/>
    <w:rsid w:val="0051161C"/>
    <w:rsid w:val="005118D1"/>
    <w:rsid w:val="005119DB"/>
    <w:rsid w:val="00511CF3"/>
    <w:rsid w:val="00511F35"/>
    <w:rsid w:val="00511F8A"/>
    <w:rsid w:val="005121F3"/>
    <w:rsid w:val="005127E5"/>
    <w:rsid w:val="00512911"/>
    <w:rsid w:val="0051291B"/>
    <w:rsid w:val="00512BB5"/>
    <w:rsid w:val="00512D29"/>
    <w:rsid w:val="00512F27"/>
    <w:rsid w:val="00512FE9"/>
    <w:rsid w:val="00512FED"/>
    <w:rsid w:val="00513618"/>
    <w:rsid w:val="00513669"/>
    <w:rsid w:val="005137E1"/>
    <w:rsid w:val="005139B3"/>
    <w:rsid w:val="00513F65"/>
    <w:rsid w:val="0051403E"/>
    <w:rsid w:val="00514152"/>
    <w:rsid w:val="0051421C"/>
    <w:rsid w:val="00514AA9"/>
    <w:rsid w:val="00514AF2"/>
    <w:rsid w:val="00514B01"/>
    <w:rsid w:val="00515595"/>
    <w:rsid w:val="00515A9C"/>
    <w:rsid w:val="00515CDA"/>
    <w:rsid w:val="00516892"/>
    <w:rsid w:val="00516BA5"/>
    <w:rsid w:val="00516DAB"/>
    <w:rsid w:val="00516EF2"/>
    <w:rsid w:val="005170FF"/>
    <w:rsid w:val="00517106"/>
    <w:rsid w:val="005171A5"/>
    <w:rsid w:val="00517623"/>
    <w:rsid w:val="00517632"/>
    <w:rsid w:val="00517A12"/>
    <w:rsid w:val="00517FFD"/>
    <w:rsid w:val="005200AE"/>
    <w:rsid w:val="00520831"/>
    <w:rsid w:val="00520BD9"/>
    <w:rsid w:val="00520D97"/>
    <w:rsid w:val="00520DC1"/>
    <w:rsid w:val="00520DC5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5CD7"/>
    <w:rsid w:val="00526A3F"/>
    <w:rsid w:val="00526E2F"/>
    <w:rsid w:val="00527211"/>
    <w:rsid w:val="005273F3"/>
    <w:rsid w:val="0052765D"/>
    <w:rsid w:val="00527A9B"/>
    <w:rsid w:val="00530045"/>
    <w:rsid w:val="00530411"/>
    <w:rsid w:val="005309AA"/>
    <w:rsid w:val="00530BAE"/>
    <w:rsid w:val="00530DC1"/>
    <w:rsid w:val="00530FAC"/>
    <w:rsid w:val="005310B9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01A"/>
    <w:rsid w:val="00534152"/>
    <w:rsid w:val="00534491"/>
    <w:rsid w:val="005345F0"/>
    <w:rsid w:val="005346B5"/>
    <w:rsid w:val="0053498F"/>
    <w:rsid w:val="005349CA"/>
    <w:rsid w:val="00534A77"/>
    <w:rsid w:val="00534B4D"/>
    <w:rsid w:val="00534C39"/>
    <w:rsid w:val="00534C85"/>
    <w:rsid w:val="00534E3E"/>
    <w:rsid w:val="005354EB"/>
    <w:rsid w:val="005355FE"/>
    <w:rsid w:val="00535A6D"/>
    <w:rsid w:val="00535CFF"/>
    <w:rsid w:val="00535D2C"/>
    <w:rsid w:val="00535DB6"/>
    <w:rsid w:val="00535FB2"/>
    <w:rsid w:val="0053603D"/>
    <w:rsid w:val="0053619C"/>
    <w:rsid w:val="00536387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20F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D89"/>
    <w:rsid w:val="00542E45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AAD"/>
    <w:rsid w:val="00544B13"/>
    <w:rsid w:val="00544DC1"/>
    <w:rsid w:val="00544E8B"/>
    <w:rsid w:val="005450DD"/>
    <w:rsid w:val="00545D68"/>
    <w:rsid w:val="00545E9D"/>
    <w:rsid w:val="0054626F"/>
    <w:rsid w:val="0054667F"/>
    <w:rsid w:val="00546C4A"/>
    <w:rsid w:val="00547042"/>
    <w:rsid w:val="00547172"/>
    <w:rsid w:val="0054727F"/>
    <w:rsid w:val="005472F9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47F1B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877"/>
    <w:rsid w:val="00551C78"/>
    <w:rsid w:val="00551E74"/>
    <w:rsid w:val="00551FB4"/>
    <w:rsid w:val="0055208C"/>
    <w:rsid w:val="00552099"/>
    <w:rsid w:val="005526C1"/>
    <w:rsid w:val="005528DF"/>
    <w:rsid w:val="00552C6E"/>
    <w:rsid w:val="005530FC"/>
    <w:rsid w:val="00553326"/>
    <w:rsid w:val="0055337A"/>
    <w:rsid w:val="00553D3B"/>
    <w:rsid w:val="00554057"/>
    <w:rsid w:val="0055436B"/>
    <w:rsid w:val="005543BE"/>
    <w:rsid w:val="00554523"/>
    <w:rsid w:val="00554706"/>
    <w:rsid w:val="0055491B"/>
    <w:rsid w:val="00554D5D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C9E"/>
    <w:rsid w:val="00561E4B"/>
    <w:rsid w:val="00561F5B"/>
    <w:rsid w:val="005620F0"/>
    <w:rsid w:val="00562345"/>
    <w:rsid w:val="0056236D"/>
    <w:rsid w:val="005626C4"/>
    <w:rsid w:val="00562729"/>
    <w:rsid w:val="00562944"/>
    <w:rsid w:val="00562B1C"/>
    <w:rsid w:val="00562F35"/>
    <w:rsid w:val="0056326D"/>
    <w:rsid w:val="005633C0"/>
    <w:rsid w:val="005635C5"/>
    <w:rsid w:val="00563686"/>
    <w:rsid w:val="005638F4"/>
    <w:rsid w:val="00563BDC"/>
    <w:rsid w:val="00563CA5"/>
    <w:rsid w:val="00563FD0"/>
    <w:rsid w:val="00564041"/>
    <w:rsid w:val="0056425B"/>
    <w:rsid w:val="005642BC"/>
    <w:rsid w:val="005643F2"/>
    <w:rsid w:val="0056454E"/>
    <w:rsid w:val="00564934"/>
    <w:rsid w:val="00564984"/>
    <w:rsid w:val="00564985"/>
    <w:rsid w:val="00564F7F"/>
    <w:rsid w:val="00565275"/>
    <w:rsid w:val="005652BA"/>
    <w:rsid w:val="005654C0"/>
    <w:rsid w:val="0056581F"/>
    <w:rsid w:val="00565D20"/>
    <w:rsid w:val="005662B9"/>
    <w:rsid w:val="0056643C"/>
    <w:rsid w:val="0056644A"/>
    <w:rsid w:val="00566DA0"/>
    <w:rsid w:val="00567442"/>
    <w:rsid w:val="00567B29"/>
    <w:rsid w:val="00567C81"/>
    <w:rsid w:val="0057013F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7F4"/>
    <w:rsid w:val="00572823"/>
    <w:rsid w:val="0057286B"/>
    <w:rsid w:val="005728F5"/>
    <w:rsid w:val="00572931"/>
    <w:rsid w:val="00572AC5"/>
    <w:rsid w:val="00572D2A"/>
    <w:rsid w:val="00572F22"/>
    <w:rsid w:val="00572F97"/>
    <w:rsid w:val="005731FC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1B0"/>
    <w:rsid w:val="00575241"/>
    <w:rsid w:val="0057547F"/>
    <w:rsid w:val="00575480"/>
    <w:rsid w:val="005754FE"/>
    <w:rsid w:val="00575591"/>
    <w:rsid w:val="00575839"/>
    <w:rsid w:val="0057590C"/>
    <w:rsid w:val="005759CF"/>
    <w:rsid w:val="00575CD7"/>
    <w:rsid w:val="00575EE3"/>
    <w:rsid w:val="00575FCB"/>
    <w:rsid w:val="005764CC"/>
    <w:rsid w:val="00576A47"/>
    <w:rsid w:val="00576DD3"/>
    <w:rsid w:val="00576E93"/>
    <w:rsid w:val="005771AF"/>
    <w:rsid w:val="00577291"/>
    <w:rsid w:val="00577331"/>
    <w:rsid w:val="005774E2"/>
    <w:rsid w:val="0057758B"/>
    <w:rsid w:val="00577B93"/>
    <w:rsid w:val="00577DE1"/>
    <w:rsid w:val="0058029F"/>
    <w:rsid w:val="005804B6"/>
    <w:rsid w:val="00580C31"/>
    <w:rsid w:val="005810D4"/>
    <w:rsid w:val="0058131F"/>
    <w:rsid w:val="0058170F"/>
    <w:rsid w:val="00581A14"/>
    <w:rsid w:val="00581AAF"/>
    <w:rsid w:val="005821DB"/>
    <w:rsid w:val="0058234C"/>
    <w:rsid w:val="005824F0"/>
    <w:rsid w:val="005834E7"/>
    <w:rsid w:val="00583C2E"/>
    <w:rsid w:val="00583CF9"/>
    <w:rsid w:val="00583D32"/>
    <w:rsid w:val="0058435E"/>
    <w:rsid w:val="005843DB"/>
    <w:rsid w:val="00584474"/>
    <w:rsid w:val="0058495A"/>
    <w:rsid w:val="00584D79"/>
    <w:rsid w:val="00585144"/>
    <w:rsid w:val="005852BB"/>
    <w:rsid w:val="00585772"/>
    <w:rsid w:val="00585A2B"/>
    <w:rsid w:val="00585EBE"/>
    <w:rsid w:val="00585F6E"/>
    <w:rsid w:val="005861B9"/>
    <w:rsid w:val="00586357"/>
    <w:rsid w:val="00586412"/>
    <w:rsid w:val="005867B8"/>
    <w:rsid w:val="0058691F"/>
    <w:rsid w:val="00586ABA"/>
    <w:rsid w:val="00586D37"/>
    <w:rsid w:val="00586ED9"/>
    <w:rsid w:val="005874CD"/>
    <w:rsid w:val="005874F5"/>
    <w:rsid w:val="0058753F"/>
    <w:rsid w:val="00587A48"/>
    <w:rsid w:val="00587ACE"/>
    <w:rsid w:val="00587BE0"/>
    <w:rsid w:val="00587E32"/>
    <w:rsid w:val="00587EC4"/>
    <w:rsid w:val="00587ECE"/>
    <w:rsid w:val="00590634"/>
    <w:rsid w:val="005908FE"/>
    <w:rsid w:val="00590A11"/>
    <w:rsid w:val="00590C6F"/>
    <w:rsid w:val="00590CC3"/>
    <w:rsid w:val="0059120C"/>
    <w:rsid w:val="00591615"/>
    <w:rsid w:val="00591644"/>
    <w:rsid w:val="00591749"/>
    <w:rsid w:val="0059192C"/>
    <w:rsid w:val="00591A8D"/>
    <w:rsid w:val="00591B79"/>
    <w:rsid w:val="00591EEF"/>
    <w:rsid w:val="00592212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4737"/>
    <w:rsid w:val="0059526D"/>
    <w:rsid w:val="0059527A"/>
    <w:rsid w:val="0059571B"/>
    <w:rsid w:val="0059583C"/>
    <w:rsid w:val="00595A86"/>
    <w:rsid w:val="00595C95"/>
    <w:rsid w:val="00595E8C"/>
    <w:rsid w:val="00596149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D39"/>
    <w:rsid w:val="00597F53"/>
    <w:rsid w:val="005A0990"/>
    <w:rsid w:val="005A0C95"/>
    <w:rsid w:val="005A1437"/>
    <w:rsid w:val="005A15DA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82"/>
    <w:rsid w:val="005A42D3"/>
    <w:rsid w:val="005A44C3"/>
    <w:rsid w:val="005A468A"/>
    <w:rsid w:val="005A4735"/>
    <w:rsid w:val="005A4AFE"/>
    <w:rsid w:val="005A4B77"/>
    <w:rsid w:val="005A5412"/>
    <w:rsid w:val="005A57A7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539"/>
    <w:rsid w:val="005A76CC"/>
    <w:rsid w:val="005A7BB3"/>
    <w:rsid w:val="005B04D0"/>
    <w:rsid w:val="005B0762"/>
    <w:rsid w:val="005B0A35"/>
    <w:rsid w:val="005B0F4C"/>
    <w:rsid w:val="005B0F57"/>
    <w:rsid w:val="005B125A"/>
    <w:rsid w:val="005B1282"/>
    <w:rsid w:val="005B139E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293"/>
    <w:rsid w:val="005B293A"/>
    <w:rsid w:val="005B294D"/>
    <w:rsid w:val="005B2963"/>
    <w:rsid w:val="005B2A16"/>
    <w:rsid w:val="005B2D66"/>
    <w:rsid w:val="005B32BD"/>
    <w:rsid w:val="005B3304"/>
    <w:rsid w:val="005B33F5"/>
    <w:rsid w:val="005B353C"/>
    <w:rsid w:val="005B35AB"/>
    <w:rsid w:val="005B35E7"/>
    <w:rsid w:val="005B377A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397"/>
    <w:rsid w:val="005B7577"/>
    <w:rsid w:val="005B762D"/>
    <w:rsid w:val="005B76D1"/>
    <w:rsid w:val="005B7A78"/>
    <w:rsid w:val="005B7CBC"/>
    <w:rsid w:val="005C00AF"/>
    <w:rsid w:val="005C062B"/>
    <w:rsid w:val="005C0AA0"/>
    <w:rsid w:val="005C0E8F"/>
    <w:rsid w:val="005C1245"/>
    <w:rsid w:val="005C138F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AED"/>
    <w:rsid w:val="005C2CC1"/>
    <w:rsid w:val="005C2D4F"/>
    <w:rsid w:val="005C2D93"/>
    <w:rsid w:val="005C2F0B"/>
    <w:rsid w:val="005C328F"/>
    <w:rsid w:val="005C3298"/>
    <w:rsid w:val="005C3457"/>
    <w:rsid w:val="005C3516"/>
    <w:rsid w:val="005C35F2"/>
    <w:rsid w:val="005C39BF"/>
    <w:rsid w:val="005C41DD"/>
    <w:rsid w:val="005C4256"/>
    <w:rsid w:val="005C43CC"/>
    <w:rsid w:val="005C468C"/>
    <w:rsid w:val="005C47D5"/>
    <w:rsid w:val="005C48B8"/>
    <w:rsid w:val="005C4991"/>
    <w:rsid w:val="005C5030"/>
    <w:rsid w:val="005C5277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FC5"/>
    <w:rsid w:val="005C7039"/>
    <w:rsid w:val="005C7612"/>
    <w:rsid w:val="005C76AF"/>
    <w:rsid w:val="005C76C7"/>
    <w:rsid w:val="005C77EF"/>
    <w:rsid w:val="005C786D"/>
    <w:rsid w:val="005D01AE"/>
    <w:rsid w:val="005D01B5"/>
    <w:rsid w:val="005D02E1"/>
    <w:rsid w:val="005D0440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36EC"/>
    <w:rsid w:val="005D4254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6C88"/>
    <w:rsid w:val="005D7600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9D2"/>
    <w:rsid w:val="005E1DE1"/>
    <w:rsid w:val="005E1E85"/>
    <w:rsid w:val="005E1ED1"/>
    <w:rsid w:val="005E2121"/>
    <w:rsid w:val="005E2219"/>
    <w:rsid w:val="005E22A5"/>
    <w:rsid w:val="005E2602"/>
    <w:rsid w:val="005E278F"/>
    <w:rsid w:val="005E288A"/>
    <w:rsid w:val="005E28E2"/>
    <w:rsid w:val="005E2E59"/>
    <w:rsid w:val="005E3246"/>
    <w:rsid w:val="005E347D"/>
    <w:rsid w:val="005E39E2"/>
    <w:rsid w:val="005E3EB0"/>
    <w:rsid w:val="005E4093"/>
    <w:rsid w:val="005E4112"/>
    <w:rsid w:val="005E4BD6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32"/>
    <w:rsid w:val="005E6289"/>
    <w:rsid w:val="005E64EF"/>
    <w:rsid w:val="005E6520"/>
    <w:rsid w:val="005E672A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82E"/>
    <w:rsid w:val="005E78A5"/>
    <w:rsid w:val="005E7A01"/>
    <w:rsid w:val="005E7B4F"/>
    <w:rsid w:val="005E7D4F"/>
    <w:rsid w:val="005F00A9"/>
    <w:rsid w:val="005F0218"/>
    <w:rsid w:val="005F075B"/>
    <w:rsid w:val="005F077E"/>
    <w:rsid w:val="005F11AA"/>
    <w:rsid w:val="005F1278"/>
    <w:rsid w:val="005F14E1"/>
    <w:rsid w:val="005F17FF"/>
    <w:rsid w:val="005F19D3"/>
    <w:rsid w:val="005F19EA"/>
    <w:rsid w:val="005F1A71"/>
    <w:rsid w:val="005F1B80"/>
    <w:rsid w:val="005F1CC2"/>
    <w:rsid w:val="005F1E8D"/>
    <w:rsid w:val="005F1EE3"/>
    <w:rsid w:val="005F243E"/>
    <w:rsid w:val="005F266C"/>
    <w:rsid w:val="005F2FB8"/>
    <w:rsid w:val="005F30B0"/>
    <w:rsid w:val="005F347B"/>
    <w:rsid w:val="005F3B07"/>
    <w:rsid w:val="005F3B44"/>
    <w:rsid w:val="005F3CA0"/>
    <w:rsid w:val="005F3E86"/>
    <w:rsid w:val="005F3EDE"/>
    <w:rsid w:val="005F4495"/>
    <w:rsid w:val="005F478C"/>
    <w:rsid w:val="005F47CA"/>
    <w:rsid w:val="005F4833"/>
    <w:rsid w:val="005F4AEB"/>
    <w:rsid w:val="005F4C47"/>
    <w:rsid w:val="005F4D0A"/>
    <w:rsid w:val="005F53C4"/>
    <w:rsid w:val="005F578D"/>
    <w:rsid w:val="005F5A2F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6D3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116"/>
    <w:rsid w:val="00603354"/>
    <w:rsid w:val="006038D6"/>
    <w:rsid w:val="00603A0C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1FF"/>
    <w:rsid w:val="00605237"/>
    <w:rsid w:val="006055A7"/>
    <w:rsid w:val="0060560F"/>
    <w:rsid w:val="006057E5"/>
    <w:rsid w:val="00605A61"/>
    <w:rsid w:val="00605E2D"/>
    <w:rsid w:val="006065B7"/>
    <w:rsid w:val="00606970"/>
    <w:rsid w:val="00606AC3"/>
    <w:rsid w:val="00606B89"/>
    <w:rsid w:val="00606C72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2"/>
    <w:rsid w:val="006109A5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1EE7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286"/>
    <w:rsid w:val="0061337E"/>
    <w:rsid w:val="006133C3"/>
    <w:rsid w:val="006135A4"/>
    <w:rsid w:val="0061391C"/>
    <w:rsid w:val="00613C70"/>
    <w:rsid w:val="00613E1E"/>
    <w:rsid w:val="00613E48"/>
    <w:rsid w:val="006141B5"/>
    <w:rsid w:val="00614323"/>
    <w:rsid w:val="006144C0"/>
    <w:rsid w:val="00615052"/>
    <w:rsid w:val="00615233"/>
    <w:rsid w:val="006156CC"/>
    <w:rsid w:val="00615754"/>
    <w:rsid w:val="0061584F"/>
    <w:rsid w:val="006159DD"/>
    <w:rsid w:val="00615BEC"/>
    <w:rsid w:val="00615D6B"/>
    <w:rsid w:val="00615E47"/>
    <w:rsid w:val="00615F52"/>
    <w:rsid w:val="0061615A"/>
    <w:rsid w:val="00616581"/>
    <w:rsid w:val="0061679B"/>
    <w:rsid w:val="00616D82"/>
    <w:rsid w:val="00617354"/>
    <w:rsid w:val="0061739B"/>
    <w:rsid w:val="006178A5"/>
    <w:rsid w:val="006179C5"/>
    <w:rsid w:val="00617B41"/>
    <w:rsid w:val="00620094"/>
    <w:rsid w:val="0062012D"/>
    <w:rsid w:val="00620341"/>
    <w:rsid w:val="0062046C"/>
    <w:rsid w:val="00620564"/>
    <w:rsid w:val="0062071B"/>
    <w:rsid w:val="00620955"/>
    <w:rsid w:val="006209FA"/>
    <w:rsid w:val="00620E1D"/>
    <w:rsid w:val="006214AA"/>
    <w:rsid w:val="00621781"/>
    <w:rsid w:val="00622540"/>
    <w:rsid w:val="0062292C"/>
    <w:rsid w:val="00622933"/>
    <w:rsid w:val="00622A8D"/>
    <w:rsid w:val="00622AD3"/>
    <w:rsid w:val="00622D4C"/>
    <w:rsid w:val="00622FCE"/>
    <w:rsid w:val="006230F8"/>
    <w:rsid w:val="006232BB"/>
    <w:rsid w:val="00623478"/>
    <w:rsid w:val="00623EA8"/>
    <w:rsid w:val="00624543"/>
    <w:rsid w:val="006245ED"/>
    <w:rsid w:val="0062487C"/>
    <w:rsid w:val="00624A53"/>
    <w:rsid w:val="00624BC8"/>
    <w:rsid w:val="00624C9E"/>
    <w:rsid w:val="006250B8"/>
    <w:rsid w:val="00625123"/>
    <w:rsid w:val="006254F7"/>
    <w:rsid w:val="00625701"/>
    <w:rsid w:val="00625A0F"/>
    <w:rsid w:val="00625C7C"/>
    <w:rsid w:val="00625E34"/>
    <w:rsid w:val="00625E9B"/>
    <w:rsid w:val="006260F0"/>
    <w:rsid w:val="00626338"/>
    <w:rsid w:val="00626618"/>
    <w:rsid w:val="00626B5A"/>
    <w:rsid w:val="00626E98"/>
    <w:rsid w:val="00627184"/>
    <w:rsid w:val="0062748B"/>
    <w:rsid w:val="0062761F"/>
    <w:rsid w:val="00627C7B"/>
    <w:rsid w:val="00627E26"/>
    <w:rsid w:val="006301F2"/>
    <w:rsid w:val="0063022F"/>
    <w:rsid w:val="00630245"/>
    <w:rsid w:val="00630611"/>
    <w:rsid w:val="00630C48"/>
    <w:rsid w:val="00630CCC"/>
    <w:rsid w:val="00631000"/>
    <w:rsid w:val="006311F1"/>
    <w:rsid w:val="0063134C"/>
    <w:rsid w:val="00631852"/>
    <w:rsid w:val="00631927"/>
    <w:rsid w:val="00631B03"/>
    <w:rsid w:val="00631D90"/>
    <w:rsid w:val="00632074"/>
    <w:rsid w:val="006323E4"/>
    <w:rsid w:val="00632B8A"/>
    <w:rsid w:val="00632FF1"/>
    <w:rsid w:val="00633B1D"/>
    <w:rsid w:val="00633DDC"/>
    <w:rsid w:val="00633E47"/>
    <w:rsid w:val="00634010"/>
    <w:rsid w:val="00634118"/>
    <w:rsid w:val="006341A5"/>
    <w:rsid w:val="00634258"/>
    <w:rsid w:val="006345AA"/>
    <w:rsid w:val="006347FC"/>
    <w:rsid w:val="00634B9F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10"/>
    <w:rsid w:val="006361A6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AD5"/>
    <w:rsid w:val="00641B33"/>
    <w:rsid w:val="00641E08"/>
    <w:rsid w:val="00641E4C"/>
    <w:rsid w:val="00641E6F"/>
    <w:rsid w:val="006426F2"/>
    <w:rsid w:val="0064279E"/>
    <w:rsid w:val="006427AD"/>
    <w:rsid w:val="00642E57"/>
    <w:rsid w:val="00642FCD"/>
    <w:rsid w:val="006431DA"/>
    <w:rsid w:val="00643A5B"/>
    <w:rsid w:val="00643A80"/>
    <w:rsid w:val="00643C41"/>
    <w:rsid w:val="00643C54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269"/>
    <w:rsid w:val="00645A78"/>
    <w:rsid w:val="00645CA2"/>
    <w:rsid w:val="00645EA9"/>
    <w:rsid w:val="00645F68"/>
    <w:rsid w:val="00646061"/>
    <w:rsid w:val="00646221"/>
    <w:rsid w:val="006463FE"/>
    <w:rsid w:val="006466BA"/>
    <w:rsid w:val="0064681A"/>
    <w:rsid w:val="006469D5"/>
    <w:rsid w:val="00646B74"/>
    <w:rsid w:val="00646EB1"/>
    <w:rsid w:val="00646FCA"/>
    <w:rsid w:val="006475F3"/>
    <w:rsid w:val="00647644"/>
    <w:rsid w:val="00647930"/>
    <w:rsid w:val="00647BE1"/>
    <w:rsid w:val="00647D38"/>
    <w:rsid w:val="00650006"/>
    <w:rsid w:val="00650988"/>
    <w:rsid w:val="00650B17"/>
    <w:rsid w:val="00650BDB"/>
    <w:rsid w:val="00650BDF"/>
    <w:rsid w:val="00650D47"/>
    <w:rsid w:val="00651289"/>
    <w:rsid w:val="00651313"/>
    <w:rsid w:val="006513C5"/>
    <w:rsid w:val="006517D9"/>
    <w:rsid w:val="00651937"/>
    <w:rsid w:val="00651BE5"/>
    <w:rsid w:val="00651C2C"/>
    <w:rsid w:val="00651E4F"/>
    <w:rsid w:val="0065228C"/>
    <w:rsid w:val="00652571"/>
    <w:rsid w:val="00652C79"/>
    <w:rsid w:val="0065301E"/>
    <w:rsid w:val="0065304C"/>
    <w:rsid w:val="006530AB"/>
    <w:rsid w:val="00653269"/>
    <w:rsid w:val="00653284"/>
    <w:rsid w:val="0065342D"/>
    <w:rsid w:val="006535BC"/>
    <w:rsid w:val="00653930"/>
    <w:rsid w:val="0065441F"/>
    <w:rsid w:val="0065459B"/>
    <w:rsid w:val="0065473B"/>
    <w:rsid w:val="006548F5"/>
    <w:rsid w:val="00654A8B"/>
    <w:rsid w:val="00654AE8"/>
    <w:rsid w:val="0065523A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C71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0F01"/>
    <w:rsid w:val="006610BF"/>
    <w:rsid w:val="006611E7"/>
    <w:rsid w:val="006613CC"/>
    <w:rsid w:val="00661AA4"/>
    <w:rsid w:val="00661B5F"/>
    <w:rsid w:val="00661CFD"/>
    <w:rsid w:val="00661E49"/>
    <w:rsid w:val="00661ECC"/>
    <w:rsid w:val="006620C7"/>
    <w:rsid w:val="00662173"/>
    <w:rsid w:val="006621D3"/>
    <w:rsid w:val="006622F6"/>
    <w:rsid w:val="00662401"/>
    <w:rsid w:val="00662619"/>
    <w:rsid w:val="006626AF"/>
    <w:rsid w:val="006628A7"/>
    <w:rsid w:val="00662B04"/>
    <w:rsid w:val="00662BB5"/>
    <w:rsid w:val="00662E8A"/>
    <w:rsid w:val="00662ED8"/>
    <w:rsid w:val="0066324B"/>
    <w:rsid w:val="0066372A"/>
    <w:rsid w:val="006637F7"/>
    <w:rsid w:val="00663AA5"/>
    <w:rsid w:val="00663FB5"/>
    <w:rsid w:val="006640BB"/>
    <w:rsid w:val="00664117"/>
    <w:rsid w:val="006641A8"/>
    <w:rsid w:val="00664481"/>
    <w:rsid w:val="006649E7"/>
    <w:rsid w:val="00664C33"/>
    <w:rsid w:val="006650DA"/>
    <w:rsid w:val="00665120"/>
    <w:rsid w:val="006654B7"/>
    <w:rsid w:val="006654F6"/>
    <w:rsid w:val="00665596"/>
    <w:rsid w:val="006656A0"/>
    <w:rsid w:val="0066599A"/>
    <w:rsid w:val="00665FA7"/>
    <w:rsid w:val="0066608E"/>
    <w:rsid w:val="00666276"/>
    <w:rsid w:val="006669B7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67F4C"/>
    <w:rsid w:val="0067005C"/>
    <w:rsid w:val="0067024C"/>
    <w:rsid w:val="0067030A"/>
    <w:rsid w:val="0067078A"/>
    <w:rsid w:val="00670838"/>
    <w:rsid w:val="00670DEB"/>
    <w:rsid w:val="00671192"/>
    <w:rsid w:val="00671598"/>
    <w:rsid w:val="006715B2"/>
    <w:rsid w:val="006715BF"/>
    <w:rsid w:val="00671822"/>
    <w:rsid w:val="006719E6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DD1"/>
    <w:rsid w:val="00674E6D"/>
    <w:rsid w:val="006750F4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11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8D2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8FE"/>
    <w:rsid w:val="0068597C"/>
    <w:rsid w:val="00685B00"/>
    <w:rsid w:val="00685B6D"/>
    <w:rsid w:val="00685B8F"/>
    <w:rsid w:val="0068607D"/>
    <w:rsid w:val="00686362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08D"/>
    <w:rsid w:val="006914C5"/>
    <w:rsid w:val="00691757"/>
    <w:rsid w:val="00691985"/>
    <w:rsid w:val="00691B32"/>
    <w:rsid w:val="00691B76"/>
    <w:rsid w:val="00691E19"/>
    <w:rsid w:val="00691F5E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739"/>
    <w:rsid w:val="0069399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89"/>
    <w:rsid w:val="00694AF9"/>
    <w:rsid w:val="00694B77"/>
    <w:rsid w:val="00694F4D"/>
    <w:rsid w:val="00695211"/>
    <w:rsid w:val="00695345"/>
    <w:rsid w:val="00695369"/>
    <w:rsid w:val="0069563B"/>
    <w:rsid w:val="00695900"/>
    <w:rsid w:val="00695AD3"/>
    <w:rsid w:val="00695DCF"/>
    <w:rsid w:val="00695F62"/>
    <w:rsid w:val="00696244"/>
    <w:rsid w:val="0069632C"/>
    <w:rsid w:val="00696376"/>
    <w:rsid w:val="00696A00"/>
    <w:rsid w:val="00696D7E"/>
    <w:rsid w:val="0069714C"/>
    <w:rsid w:val="00697243"/>
    <w:rsid w:val="00697297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66C"/>
    <w:rsid w:val="006A1B0E"/>
    <w:rsid w:val="006A1B37"/>
    <w:rsid w:val="006A1DD2"/>
    <w:rsid w:val="006A1FF4"/>
    <w:rsid w:val="006A2695"/>
    <w:rsid w:val="006A270E"/>
    <w:rsid w:val="006A27E1"/>
    <w:rsid w:val="006A2F21"/>
    <w:rsid w:val="006A30FF"/>
    <w:rsid w:val="006A3135"/>
    <w:rsid w:val="006A314A"/>
    <w:rsid w:val="006A3427"/>
    <w:rsid w:val="006A34BB"/>
    <w:rsid w:val="006A34BC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89"/>
    <w:rsid w:val="006A5B98"/>
    <w:rsid w:val="006A5C5C"/>
    <w:rsid w:val="006A5D6B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0D9A"/>
    <w:rsid w:val="006B105C"/>
    <w:rsid w:val="006B121A"/>
    <w:rsid w:val="006B1442"/>
    <w:rsid w:val="006B16BA"/>
    <w:rsid w:val="006B1847"/>
    <w:rsid w:val="006B1916"/>
    <w:rsid w:val="006B19D2"/>
    <w:rsid w:val="006B1C94"/>
    <w:rsid w:val="006B2356"/>
    <w:rsid w:val="006B236E"/>
    <w:rsid w:val="006B24CE"/>
    <w:rsid w:val="006B268E"/>
    <w:rsid w:val="006B27A8"/>
    <w:rsid w:val="006B2F26"/>
    <w:rsid w:val="006B3016"/>
    <w:rsid w:val="006B3291"/>
    <w:rsid w:val="006B3754"/>
    <w:rsid w:val="006B3B4D"/>
    <w:rsid w:val="006B3CE2"/>
    <w:rsid w:val="006B3E7C"/>
    <w:rsid w:val="006B4558"/>
    <w:rsid w:val="006B4638"/>
    <w:rsid w:val="006B4B7E"/>
    <w:rsid w:val="006B4E32"/>
    <w:rsid w:val="006B5345"/>
    <w:rsid w:val="006B5428"/>
    <w:rsid w:val="006B5B69"/>
    <w:rsid w:val="006B6299"/>
    <w:rsid w:val="006B640E"/>
    <w:rsid w:val="006B6557"/>
    <w:rsid w:val="006B65F6"/>
    <w:rsid w:val="006B6835"/>
    <w:rsid w:val="006B68F4"/>
    <w:rsid w:val="006B6A07"/>
    <w:rsid w:val="006B6ACF"/>
    <w:rsid w:val="006B6CD2"/>
    <w:rsid w:val="006B6E94"/>
    <w:rsid w:val="006B6EAE"/>
    <w:rsid w:val="006B7072"/>
    <w:rsid w:val="006B746B"/>
    <w:rsid w:val="006B7694"/>
    <w:rsid w:val="006B7A1B"/>
    <w:rsid w:val="006B7E38"/>
    <w:rsid w:val="006B7F04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481"/>
    <w:rsid w:val="006C3572"/>
    <w:rsid w:val="006C371F"/>
    <w:rsid w:val="006C389D"/>
    <w:rsid w:val="006C39D3"/>
    <w:rsid w:val="006C3C42"/>
    <w:rsid w:val="006C3C48"/>
    <w:rsid w:val="006C3F9D"/>
    <w:rsid w:val="006C4149"/>
    <w:rsid w:val="006C41D3"/>
    <w:rsid w:val="006C43F4"/>
    <w:rsid w:val="006C463C"/>
    <w:rsid w:val="006C47B3"/>
    <w:rsid w:val="006C4F56"/>
    <w:rsid w:val="006C56F6"/>
    <w:rsid w:val="006C5943"/>
    <w:rsid w:val="006C5D8A"/>
    <w:rsid w:val="006C5E61"/>
    <w:rsid w:val="006C6283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BF"/>
    <w:rsid w:val="006D03D2"/>
    <w:rsid w:val="006D0480"/>
    <w:rsid w:val="006D0615"/>
    <w:rsid w:val="006D0C4B"/>
    <w:rsid w:val="006D0E57"/>
    <w:rsid w:val="006D0EFB"/>
    <w:rsid w:val="006D113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BDC"/>
    <w:rsid w:val="006D3EFC"/>
    <w:rsid w:val="006D413E"/>
    <w:rsid w:val="006D42DC"/>
    <w:rsid w:val="006D4582"/>
    <w:rsid w:val="006D4995"/>
    <w:rsid w:val="006D49D2"/>
    <w:rsid w:val="006D4A57"/>
    <w:rsid w:val="006D4B7B"/>
    <w:rsid w:val="006D50B9"/>
    <w:rsid w:val="006D5295"/>
    <w:rsid w:val="006D548B"/>
    <w:rsid w:val="006D5584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C2C"/>
    <w:rsid w:val="006D6C8B"/>
    <w:rsid w:val="006D6F1A"/>
    <w:rsid w:val="006D742C"/>
    <w:rsid w:val="006D7705"/>
    <w:rsid w:val="006D7DD8"/>
    <w:rsid w:val="006D7E58"/>
    <w:rsid w:val="006D7E97"/>
    <w:rsid w:val="006D7EF5"/>
    <w:rsid w:val="006E0758"/>
    <w:rsid w:val="006E0A5A"/>
    <w:rsid w:val="006E0D15"/>
    <w:rsid w:val="006E10B9"/>
    <w:rsid w:val="006E1138"/>
    <w:rsid w:val="006E141D"/>
    <w:rsid w:val="006E1428"/>
    <w:rsid w:val="006E1B98"/>
    <w:rsid w:val="006E1C63"/>
    <w:rsid w:val="006E1F18"/>
    <w:rsid w:val="006E21D4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23"/>
    <w:rsid w:val="006E3C77"/>
    <w:rsid w:val="006E3E89"/>
    <w:rsid w:val="006E4009"/>
    <w:rsid w:val="006E4017"/>
    <w:rsid w:val="006E42E5"/>
    <w:rsid w:val="006E43AF"/>
    <w:rsid w:val="006E43C7"/>
    <w:rsid w:val="006E47ED"/>
    <w:rsid w:val="006E48DB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67A"/>
    <w:rsid w:val="006E7736"/>
    <w:rsid w:val="006E7928"/>
    <w:rsid w:val="006E7AA7"/>
    <w:rsid w:val="006E7BAE"/>
    <w:rsid w:val="006F02CA"/>
    <w:rsid w:val="006F03F0"/>
    <w:rsid w:val="006F18C1"/>
    <w:rsid w:val="006F1A7C"/>
    <w:rsid w:val="006F1B26"/>
    <w:rsid w:val="006F1BB5"/>
    <w:rsid w:val="006F1D73"/>
    <w:rsid w:val="006F2038"/>
    <w:rsid w:val="006F23B4"/>
    <w:rsid w:val="006F2430"/>
    <w:rsid w:val="006F2497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3D29"/>
    <w:rsid w:val="006F41C1"/>
    <w:rsid w:val="006F4578"/>
    <w:rsid w:val="006F4724"/>
    <w:rsid w:val="006F4908"/>
    <w:rsid w:val="006F49F7"/>
    <w:rsid w:val="006F4A15"/>
    <w:rsid w:val="006F4FD7"/>
    <w:rsid w:val="006F514E"/>
    <w:rsid w:val="006F5506"/>
    <w:rsid w:val="006F5A40"/>
    <w:rsid w:val="006F5AB0"/>
    <w:rsid w:val="006F5C03"/>
    <w:rsid w:val="006F5C69"/>
    <w:rsid w:val="006F5D80"/>
    <w:rsid w:val="006F6243"/>
    <w:rsid w:val="006F66B2"/>
    <w:rsid w:val="006F6773"/>
    <w:rsid w:val="006F6816"/>
    <w:rsid w:val="006F6939"/>
    <w:rsid w:val="006F6B5F"/>
    <w:rsid w:val="006F6B79"/>
    <w:rsid w:val="006F6C0D"/>
    <w:rsid w:val="006F6D44"/>
    <w:rsid w:val="006F6EEE"/>
    <w:rsid w:val="006F707F"/>
    <w:rsid w:val="006F70C6"/>
    <w:rsid w:val="006F71E9"/>
    <w:rsid w:val="006F7243"/>
    <w:rsid w:val="006F7354"/>
    <w:rsid w:val="006F748B"/>
    <w:rsid w:val="006F7595"/>
    <w:rsid w:val="00700428"/>
    <w:rsid w:val="0070080E"/>
    <w:rsid w:val="00700B61"/>
    <w:rsid w:val="00700BF4"/>
    <w:rsid w:val="00700E3E"/>
    <w:rsid w:val="007014E1"/>
    <w:rsid w:val="007015DC"/>
    <w:rsid w:val="00701C8E"/>
    <w:rsid w:val="007024AC"/>
    <w:rsid w:val="0070256A"/>
    <w:rsid w:val="00702695"/>
    <w:rsid w:val="00702A9F"/>
    <w:rsid w:val="0070307B"/>
    <w:rsid w:val="00703290"/>
    <w:rsid w:val="00703795"/>
    <w:rsid w:val="0070380A"/>
    <w:rsid w:val="00703B4B"/>
    <w:rsid w:val="00703F3D"/>
    <w:rsid w:val="00704231"/>
    <w:rsid w:val="0070434A"/>
    <w:rsid w:val="007043E8"/>
    <w:rsid w:val="0070444B"/>
    <w:rsid w:val="0070474D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5F1"/>
    <w:rsid w:val="007069BC"/>
    <w:rsid w:val="00706CA1"/>
    <w:rsid w:val="00706D04"/>
    <w:rsid w:val="00706FAA"/>
    <w:rsid w:val="00707107"/>
    <w:rsid w:val="0070727B"/>
    <w:rsid w:val="007073F6"/>
    <w:rsid w:val="00707617"/>
    <w:rsid w:val="007076E9"/>
    <w:rsid w:val="0070773F"/>
    <w:rsid w:val="007077B5"/>
    <w:rsid w:val="007079FF"/>
    <w:rsid w:val="00707D69"/>
    <w:rsid w:val="00707E61"/>
    <w:rsid w:val="00707E66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1E83"/>
    <w:rsid w:val="007123BF"/>
    <w:rsid w:val="007129EE"/>
    <w:rsid w:val="00712D37"/>
    <w:rsid w:val="00712F07"/>
    <w:rsid w:val="00712F1F"/>
    <w:rsid w:val="00712F32"/>
    <w:rsid w:val="00712F60"/>
    <w:rsid w:val="00713292"/>
    <w:rsid w:val="007132DF"/>
    <w:rsid w:val="00713409"/>
    <w:rsid w:val="00713609"/>
    <w:rsid w:val="007139BC"/>
    <w:rsid w:val="00713A0D"/>
    <w:rsid w:val="00713AF7"/>
    <w:rsid w:val="00713BC1"/>
    <w:rsid w:val="00713C50"/>
    <w:rsid w:val="00713D42"/>
    <w:rsid w:val="00713D63"/>
    <w:rsid w:val="00713E18"/>
    <w:rsid w:val="00714304"/>
    <w:rsid w:val="007143A4"/>
    <w:rsid w:val="00714982"/>
    <w:rsid w:val="00714AD1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5F32"/>
    <w:rsid w:val="00715F9B"/>
    <w:rsid w:val="00716662"/>
    <w:rsid w:val="00716697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7FF"/>
    <w:rsid w:val="00720995"/>
    <w:rsid w:val="007209AA"/>
    <w:rsid w:val="007209C6"/>
    <w:rsid w:val="00720CC9"/>
    <w:rsid w:val="00720EA5"/>
    <w:rsid w:val="00720F17"/>
    <w:rsid w:val="00721152"/>
    <w:rsid w:val="00721301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174"/>
    <w:rsid w:val="007235FD"/>
    <w:rsid w:val="007236E6"/>
    <w:rsid w:val="00723710"/>
    <w:rsid w:val="0072383B"/>
    <w:rsid w:val="007238C9"/>
    <w:rsid w:val="00723937"/>
    <w:rsid w:val="00723FDF"/>
    <w:rsid w:val="007243E5"/>
    <w:rsid w:val="0072440E"/>
    <w:rsid w:val="0072441D"/>
    <w:rsid w:val="00724807"/>
    <w:rsid w:val="00724A34"/>
    <w:rsid w:val="00724BE6"/>
    <w:rsid w:val="00725188"/>
    <w:rsid w:val="00725394"/>
    <w:rsid w:val="0072560E"/>
    <w:rsid w:val="00725720"/>
    <w:rsid w:val="007259DF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491"/>
    <w:rsid w:val="007275A8"/>
    <w:rsid w:val="00727C3E"/>
    <w:rsid w:val="0073034A"/>
    <w:rsid w:val="00730361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346"/>
    <w:rsid w:val="00731630"/>
    <w:rsid w:val="007316AD"/>
    <w:rsid w:val="007318F5"/>
    <w:rsid w:val="00731DBF"/>
    <w:rsid w:val="00732268"/>
    <w:rsid w:val="00732430"/>
    <w:rsid w:val="007326CC"/>
    <w:rsid w:val="0073272A"/>
    <w:rsid w:val="00732CD9"/>
    <w:rsid w:val="00732D89"/>
    <w:rsid w:val="0073350B"/>
    <w:rsid w:val="00733768"/>
    <w:rsid w:val="00733C2E"/>
    <w:rsid w:val="00733E69"/>
    <w:rsid w:val="00733E70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1F4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FE"/>
    <w:rsid w:val="00750E34"/>
    <w:rsid w:val="00750EC8"/>
    <w:rsid w:val="00750ED8"/>
    <w:rsid w:val="00751058"/>
    <w:rsid w:val="0075127A"/>
    <w:rsid w:val="0075159F"/>
    <w:rsid w:val="00751787"/>
    <w:rsid w:val="00751A14"/>
    <w:rsid w:val="00751B19"/>
    <w:rsid w:val="0075201B"/>
    <w:rsid w:val="007523E9"/>
    <w:rsid w:val="007525CC"/>
    <w:rsid w:val="007525DB"/>
    <w:rsid w:val="0075269C"/>
    <w:rsid w:val="00752741"/>
    <w:rsid w:val="00752892"/>
    <w:rsid w:val="00752B04"/>
    <w:rsid w:val="00752EC2"/>
    <w:rsid w:val="007530EF"/>
    <w:rsid w:val="007531D6"/>
    <w:rsid w:val="00753237"/>
    <w:rsid w:val="007532AC"/>
    <w:rsid w:val="007532F5"/>
    <w:rsid w:val="00753B4E"/>
    <w:rsid w:val="00753CAD"/>
    <w:rsid w:val="00754709"/>
    <w:rsid w:val="0075483B"/>
    <w:rsid w:val="00754984"/>
    <w:rsid w:val="00754AD9"/>
    <w:rsid w:val="00754E06"/>
    <w:rsid w:val="00754E32"/>
    <w:rsid w:val="00754FD8"/>
    <w:rsid w:val="00755249"/>
    <w:rsid w:val="0075526E"/>
    <w:rsid w:val="007554F0"/>
    <w:rsid w:val="00755579"/>
    <w:rsid w:val="0075576D"/>
    <w:rsid w:val="007557DD"/>
    <w:rsid w:val="00755825"/>
    <w:rsid w:val="00755990"/>
    <w:rsid w:val="00755BE5"/>
    <w:rsid w:val="00755F86"/>
    <w:rsid w:val="00756160"/>
    <w:rsid w:val="007564C5"/>
    <w:rsid w:val="00756834"/>
    <w:rsid w:val="00756FCA"/>
    <w:rsid w:val="00757032"/>
    <w:rsid w:val="0075710D"/>
    <w:rsid w:val="0075741D"/>
    <w:rsid w:val="007574C2"/>
    <w:rsid w:val="0075760D"/>
    <w:rsid w:val="00757E1B"/>
    <w:rsid w:val="00757EF6"/>
    <w:rsid w:val="007601A2"/>
    <w:rsid w:val="007607C0"/>
    <w:rsid w:val="00760F10"/>
    <w:rsid w:val="0076110D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5CA"/>
    <w:rsid w:val="00762654"/>
    <w:rsid w:val="007626D3"/>
    <w:rsid w:val="0076290E"/>
    <w:rsid w:val="00762D0F"/>
    <w:rsid w:val="00763031"/>
    <w:rsid w:val="00763211"/>
    <w:rsid w:val="007632FE"/>
    <w:rsid w:val="007635B8"/>
    <w:rsid w:val="0076385F"/>
    <w:rsid w:val="00763B81"/>
    <w:rsid w:val="00763B83"/>
    <w:rsid w:val="00763B9B"/>
    <w:rsid w:val="007644B1"/>
    <w:rsid w:val="00764603"/>
    <w:rsid w:val="00764726"/>
    <w:rsid w:val="007649DC"/>
    <w:rsid w:val="00764CB0"/>
    <w:rsid w:val="0076509F"/>
    <w:rsid w:val="00765145"/>
    <w:rsid w:val="007658F3"/>
    <w:rsid w:val="00765B1C"/>
    <w:rsid w:val="00765D64"/>
    <w:rsid w:val="00765F0D"/>
    <w:rsid w:val="007664DC"/>
    <w:rsid w:val="00766856"/>
    <w:rsid w:val="00766BC9"/>
    <w:rsid w:val="00767427"/>
    <w:rsid w:val="0076769E"/>
    <w:rsid w:val="007676DA"/>
    <w:rsid w:val="00767AED"/>
    <w:rsid w:val="00767B43"/>
    <w:rsid w:val="00767C2D"/>
    <w:rsid w:val="00767C41"/>
    <w:rsid w:val="00767C7D"/>
    <w:rsid w:val="007702D7"/>
    <w:rsid w:val="007704E8"/>
    <w:rsid w:val="007709FB"/>
    <w:rsid w:val="00770E7F"/>
    <w:rsid w:val="007711FC"/>
    <w:rsid w:val="0077177D"/>
    <w:rsid w:val="0077184B"/>
    <w:rsid w:val="00771B5D"/>
    <w:rsid w:val="00771C3A"/>
    <w:rsid w:val="00772168"/>
    <w:rsid w:val="007721DE"/>
    <w:rsid w:val="007722BE"/>
    <w:rsid w:val="00772693"/>
    <w:rsid w:val="0077290C"/>
    <w:rsid w:val="00772ED8"/>
    <w:rsid w:val="00772F4F"/>
    <w:rsid w:val="00773247"/>
    <w:rsid w:val="0077328E"/>
    <w:rsid w:val="007732E0"/>
    <w:rsid w:val="00773441"/>
    <w:rsid w:val="0077359D"/>
    <w:rsid w:val="00773B22"/>
    <w:rsid w:val="00773D65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3F9"/>
    <w:rsid w:val="0077551E"/>
    <w:rsid w:val="007757D8"/>
    <w:rsid w:val="00775A5A"/>
    <w:rsid w:val="00775C9F"/>
    <w:rsid w:val="00775D37"/>
    <w:rsid w:val="00775E13"/>
    <w:rsid w:val="0077610F"/>
    <w:rsid w:val="0077647D"/>
    <w:rsid w:val="007765CB"/>
    <w:rsid w:val="00776D43"/>
    <w:rsid w:val="00776E11"/>
    <w:rsid w:val="00777195"/>
    <w:rsid w:val="00777197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B7B"/>
    <w:rsid w:val="00780C31"/>
    <w:rsid w:val="00780F39"/>
    <w:rsid w:val="00781068"/>
    <w:rsid w:val="007813C4"/>
    <w:rsid w:val="007814B0"/>
    <w:rsid w:val="00781554"/>
    <w:rsid w:val="007815AD"/>
    <w:rsid w:val="0078164B"/>
    <w:rsid w:val="00781B1E"/>
    <w:rsid w:val="007823EA"/>
    <w:rsid w:val="0078259F"/>
    <w:rsid w:val="00782642"/>
    <w:rsid w:val="007827EB"/>
    <w:rsid w:val="00782BB6"/>
    <w:rsid w:val="00782E71"/>
    <w:rsid w:val="00782EDE"/>
    <w:rsid w:val="00782F39"/>
    <w:rsid w:val="00782FAC"/>
    <w:rsid w:val="0078344B"/>
    <w:rsid w:val="007834FF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B97"/>
    <w:rsid w:val="00785C0F"/>
    <w:rsid w:val="0078614E"/>
    <w:rsid w:val="007863D2"/>
    <w:rsid w:val="00786621"/>
    <w:rsid w:val="00786729"/>
    <w:rsid w:val="0078692E"/>
    <w:rsid w:val="00786939"/>
    <w:rsid w:val="00787366"/>
    <w:rsid w:val="0078760C"/>
    <w:rsid w:val="00787819"/>
    <w:rsid w:val="00787A54"/>
    <w:rsid w:val="00787A5F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08"/>
    <w:rsid w:val="00791D8F"/>
    <w:rsid w:val="00791DC6"/>
    <w:rsid w:val="00792A01"/>
    <w:rsid w:val="00792BD6"/>
    <w:rsid w:val="00792C96"/>
    <w:rsid w:val="0079301C"/>
    <w:rsid w:val="00793195"/>
    <w:rsid w:val="00793293"/>
    <w:rsid w:val="007934C3"/>
    <w:rsid w:val="007934E7"/>
    <w:rsid w:val="00793522"/>
    <w:rsid w:val="0079363D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B30"/>
    <w:rsid w:val="00794FFB"/>
    <w:rsid w:val="00795298"/>
    <w:rsid w:val="00795880"/>
    <w:rsid w:val="00795A84"/>
    <w:rsid w:val="00795B59"/>
    <w:rsid w:val="00795BE6"/>
    <w:rsid w:val="00795D35"/>
    <w:rsid w:val="00795F9A"/>
    <w:rsid w:val="0079600D"/>
    <w:rsid w:val="00796080"/>
    <w:rsid w:val="007964CC"/>
    <w:rsid w:val="00796BDE"/>
    <w:rsid w:val="00796C16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944"/>
    <w:rsid w:val="007A0AF1"/>
    <w:rsid w:val="007A0CA8"/>
    <w:rsid w:val="007A0CB3"/>
    <w:rsid w:val="007A0FB0"/>
    <w:rsid w:val="007A1058"/>
    <w:rsid w:val="007A107E"/>
    <w:rsid w:val="007A111D"/>
    <w:rsid w:val="007A1242"/>
    <w:rsid w:val="007A182F"/>
    <w:rsid w:val="007A1AB1"/>
    <w:rsid w:val="007A1DA3"/>
    <w:rsid w:val="007A1DDE"/>
    <w:rsid w:val="007A200E"/>
    <w:rsid w:val="007A2521"/>
    <w:rsid w:val="007A283F"/>
    <w:rsid w:val="007A2A6E"/>
    <w:rsid w:val="007A2AFF"/>
    <w:rsid w:val="007A2BED"/>
    <w:rsid w:val="007A31E6"/>
    <w:rsid w:val="007A3770"/>
    <w:rsid w:val="007A3996"/>
    <w:rsid w:val="007A3BA2"/>
    <w:rsid w:val="007A3CD6"/>
    <w:rsid w:val="007A3DD1"/>
    <w:rsid w:val="007A3DEF"/>
    <w:rsid w:val="007A3EDC"/>
    <w:rsid w:val="007A3FBA"/>
    <w:rsid w:val="007A4494"/>
    <w:rsid w:val="007A4820"/>
    <w:rsid w:val="007A4842"/>
    <w:rsid w:val="007A4883"/>
    <w:rsid w:val="007A4B8D"/>
    <w:rsid w:val="007A4C09"/>
    <w:rsid w:val="007A4C22"/>
    <w:rsid w:val="007A52CD"/>
    <w:rsid w:val="007A55B2"/>
    <w:rsid w:val="007A563E"/>
    <w:rsid w:val="007A581F"/>
    <w:rsid w:val="007A5A30"/>
    <w:rsid w:val="007A5FA5"/>
    <w:rsid w:val="007A626D"/>
    <w:rsid w:val="007A65E3"/>
    <w:rsid w:val="007A69DC"/>
    <w:rsid w:val="007A6A96"/>
    <w:rsid w:val="007A6AC6"/>
    <w:rsid w:val="007A6C2A"/>
    <w:rsid w:val="007A73AA"/>
    <w:rsid w:val="007A7602"/>
    <w:rsid w:val="007A79B9"/>
    <w:rsid w:val="007B0348"/>
    <w:rsid w:val="007B08AB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24D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3F32"/>
    <w:rsid w:val="007B48C8"/>
    <w:rsid w:val="007B4E14"/>
    <w:rsid w:val="007B4FC6"/>
    <w:rsid w:val="007B520B"/>
    <w:rsid w:val="007B538E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51B"/>
    <w:rsid w:val="007B76AB"/>
    <w:rsid w:val="007B79B9"/>
    <w:rsid w:val="007B7AD3"/>
    <w:rsid w:val="007C031C"/>
    <w:rsid w:val="007C1197"/>
    <w:rsid w:val="007C1364"/>
    <w:rsid w:val="007C14D5"/>
    <w:rsid w:val="007C1723"/>
    <w:rsid w:val="007C2014"/>
    <w:rsid w:val="007C2579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17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676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AC5"/>
    <w:rsid w:val="007D2B1B"/>
    <w:rsid w:val="007D2B7F"/>
    <w:rsid w:val="007D3285"/>
    <w:rsid w:val="007D33ED"/>
    <w:rsid w:val="007D3C2B"/>
    <w:rsid w:val="007D3D1F"/>
    <w:rsid w:val="007D3FC2"/>
    <w:rsid w:val="007D40B6"/>
    <w:rsid w:val="007D4155"/>
    <w:rsid w:val="007D44C3"/>
    <w:rsid w:val="007D4652"/>
    <w:rsid w:val="007D4B06"/>
    <w:rsid w:val="007D4E95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A5C"/>
    <w:rsid w:val="007E1B50"/>
    <w:rsid w:val="007E1BBC"/>
    <w:rsid w:val="007E1C72"/>
    <w:rsid w:val="007E1CA3"/>
    <w:rsid w:val="007E1F44"/>
    <w:rsid w:val="007E1FE9"/>
    <w:rsid w:val="007E2097"/>
    <w:rsid w:val="007E20E0"/>
    <w:rsid w:val="007E24E5"/>
    <w:rsid w:val="007E2601"/>
    <w:rsid w:val="007E2609"/>
    <w:rsid w:val="007E2D56"/>
    <w:rsid w:val="007E2E6C"/>
    <w:rsid w:val="007E2E9E"/>
    <w:rsid w:val="007E2EB7"/>
    <w:rsid w:val="007E32E8"/>
    <w:rsid w:val="007E34F2"/>
    <w:rsid w:val="007E35F5"/>
    <w:rsid w:val="007E36E3"/>
    <w:rsid w:val="007E3DEC"/>
    <w:rsid w:val="007E3FF2"/>
    <w:rsid w:val="007E411D"/>
    <w:rsid w:val="007E4177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2F"/>
    <w:rsid w:val="007E6B8E"/>
    <w:rsid w:val="007E6F26"/>
    <w:rsid w:val="007E6FA2"/>
    <w:rsid w:val="007E6FF3"/>
    <w:rsid w:val="007E72EE"/>
    <w:rsid w:val="007E73B9"/>
    <w:rsid w:val="007E7559"/>
    <w:rsid w:val="007E79C6"/>
    <w:rsid w:val="007E7E60"/>
    <w:rsid w:val="007E7E96"/>
    <w:rsid w:val="007F010C"/>
    <w:rsid w:val="007F03E4"/>
    <w:rsid w:val="007F0445"/>
    <w:rsid w:val="007F04CD"/>
    <w:rsid w:val="007F060C"/>
    <w:rsid w:val="007F0659"/>
    <w:rsid w:val="007F0F90"/>
    <w:rsid w:val="007F1107"/>
    <w:rsid w:val="007F1636"/>
    <w:rsid w:val="007F1A89"/>
    <w:rsid w:val="007F1C60"/>
    <w:rsid w:val="007F1D57"/>
    <w:rsid w:val="007F200F"/>
    <w:rsid w:val="007F2477"/>
    <w:rsid w:val="007F27B3"/>
    <w:rsid w:val="007F2C6A"/>
    <w:rsid w:val="007F2E47"/>
    <w:rsid w:val="007F2FF7"/>
    <w:rsid w:val="007F3162"/>
    <w:rsid w:val="007F35B5"/>
    <w:rsid w:val="007F372E"/>
    <w:rsid w:val="007F39D6"/>
    <w:rsid w:val="007F3DFE"/>
    <w:rsid w:val="007F408F"/>
    <w:rsid w:val="007F465D"/>
    <w:rsid w:val="007F46E0"/>
    <w:rsid w:val="007F4A8F"/>
    <w:rsid w:val="007F4ACF"/>
    <w:rsid w:val="007F51D0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5E8"/>
    <w:rsid w:val="007F6665"/>
    <w:rsid w:val="007F67D3"/>
    <w:rsid w:val="007F6951"/>
    <w:rsid w:val="007F6C48"/>
    <w:rsid w:val="007F71DC"/>
    <w:rsid w:val="007F73B8"/>
    <w:rsid w:val="007F741B"/>
    <w:rsid w:val="007F7634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18A"/>
    <w:rsid w:val="0080125B"/>
    <w:rsid w:val="008014EA"/>
    <w:rsid w:val="0080231E"/>
    <w:rsid w:val="00802769"/>
    <w:rsid w:val="00802A7B"/>
    <w:rsid w:val="00802ACA"/>
    <w:rsid w:val="00802D08"/>
    <w:rsid w:val="00803038"/>
    <w:rsid w:val="008036E1"/>
    <w:rsid w:val="0080397A"/>
    <w:rsid w:val="00803A47"/>
    <w:rsid w:val="00803DEF"/>
    <w:rsid w:val="008040B2"/>
    <w:rsid w:val="00804175"/>
    <w:rsid w:val="008043F2"/>
    <w:rsid w:val="008046B7"/>
    <w:rsid w:val="008048BF"/>
    <w:rsid w:val="00804E07"/>
    <w:rsid w:val="00804E1B"/>
    <w:rsid w:val="0080520E"/>
    <w:rsid w:val="00805283"/>
    <w:rsid w:val="008054F9"/>
    <w:rsid w:val="008058D7"/>
    <w:rsid w:val="008059F6"/>
    <w:rsid w:val="00805C4A"/>
    <w:rsid w:val="00805D1D"/>
    <w:rsid w:val="00805D93"/>
    <w:rsid w:val="00806129"/>
    <w:rsid w:val="00806249"/>
    <w:rsid w:val="008063B0"/>
    <w:rsid w:val="00806667"/>
    <w:rsid w:val="008066C3"/>
    <w:rsid w:val="00806D3E"/>
    <w:rsid w:val="0080707E"/>
    <w:rsid w:val="008073D1"/>
    <w:rsid w:val="00807431"/>
    <w:rsid w:val="008074E9"/>
    <w:rsid w:val="0080755D"/>
    <w:rsid w:val="00807B5A"/>
    <w:rsid w:val="00807C2E"/>
    <w:rsid w:val="00807DCE"/>
    <w:rsid w:val="008101A5"/>
    <w:rsid w:val="0081025D"/>
    <w:rsid w:val="00810596"/>
    <w:rsid w:val="008107C1"/>
    <w:rsid w:val="008108AB"/>
    <w:rsid w:val="008108B0"/>
    <w:rsid w:val="0081098C"/>
    <w:rsid w:val="00810F7C"/>
    <w:rsid w:val="008110EB"/>
    <w:rsid w:val="00811199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3C"/>
    <w:rsid w:val="0081397B"/>
    <w:rsid w:val="00814157"/>
    <w:rsid w:val="00814209"/>
    <w:rsid w:val="008145C7"/>
    <w:rsid w:val="008145ED"/>
    <w:rsid w:val="00814806"/>
    <w:rsid w:val="00814B6B"/>
    <w:rsid w:val="00815005"/>
    <w:rsid w:val="0081517F"/>
    <w:rsid w:val="008156A9"/>
    <w:rsid w:val="00815B11"/>
    <w:rsid w:val="00815BCC"/>
    <w:rsid w:val="00815BE1"/>
    <w:rsid w:val="00815E9B"/>
    <w:rsid w:val="00816484"/>
    <w:rsid w:val="00816692"/>
    <w:rsid w:val="00816C38"/>
    <w:rsid w:val="00816CAA"/>
    <w:rsid w:val="00816E11"/>
    <w:rsid w:val="00817070"/>
    <w:rsid w:val="008173D6"/>
    <w:rsid w:val="00817E00"/>
    <w:rsid w:val="008201FB"/>
    <w:rsid w:val="008204D3"/>
    <w:rsid w:val="0082050F"/>
    <w:rsid w:val="00820553"/>
    <w:rsid w:val="00820866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04A"/>
    <w:rsid w:val="008220F7"/>
    <w:rsid w:val="00822146"/>
    <w:rsid w:val="0082228F"/>
    <w:rsid w:val="008224C2"/>
    <w:rsid w:val="008227BF"/>
    <w:rsid w:val="00822989"/>
    <w:rsid w:val="00822D4D"/>
    <w:rsid w:val="00822F74"/>
    <w:rsid w:val="008230DB"/>
    <w:rsid w:val="00823187"/>
    <w:rsid w:val="008232D0"/>
    <w:rsid w:val="00823AC9"/>
    <w:rsid w:val="00823E62"/>
    <w:rsid w:val="00823F59"/>
    <w:rsid w:val="00824769"/>
    <w:rsid w:val="008248B0"/>
    <w:rsid w:val="00824B74"/>
    <w:rsid w:val="00824F69"/>
    <w:rsid w:val="008255DF"/>
    <w:rsid w:val="008256E2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6F"/>
    <w:rsid w:val="00827BC9"/>
    <w:rsid w:val="00827DB7"/>
    <w:rsid w:val="00827E45"/>
    <w:rsid w:val="00827F45"/>
    <w:rsid w:val="00830147"/>
    <w:rsid w:val="008307C4"/>
    <w:rsid w:val="008308DC"/>
    <w:rsid w:val="00830A29"/>
    <w:rsid w:val="00830B8F"/>
    <w:rsid w:val="00830C14"/>
    <w:rsid w:val="00830CCA"/>
    <w:rsid w:val="008311CC"/>
    <w:rsid w:val="008313E4"/>
    <w:rsid w:val="0083181D"/>
    <w:rsid w:val="00831ABE"/>
    <w:rsid w:val="00831B32"/>
    <w:rsid w:val="008324F4"/>
    <w:rsid w:val="008331DC"/>
    <w:rsid w:val="00833906"/>
    <w:rsid w:val="008339AD"/>
    <w:rsid w:val="00833FE7"/>
    <w:rsid w:val="008341F6"/>
    <w:rsid w:val="00834312"/>
    <w:rsid w:val="00834359"/>
    <w:rsid w:val="0083486C"/>
    <w:rsid w:val="008349E8"/>
    <w:rsid w:val="00834C10"/>
    <w:rsid w:val="00834C8E"/>
    <w:rsid w:val="00835071"/>
    <w:rsid w:val="0083521C"/>
    <w:rsid w:val="00835253"/>
    <w:rsid w:val="008353E3"/>
    <w:rsid w:val="00835458"/>
    <w:rsid w:val="0083563B"/>
    <w:rsid w:val="00835742"/>
    <w:rsid w:val="00835907"/>
    <w:rsid w:val="00835C7C"/>
    <w:rsid w:val="0083605D"/>
    <w:rsid w:val="0083614D"/>
    <w:rsid w:val="00836277"/>
    <w:rsid w:val="0083662D"/>
    <w:rsid w:val="008369CC"/>
    <w:rsid w:val="00836AF3"/>
    <w:rsid w:val="00836C30"/>
    <w:rsid w:val="00836C77"/>
    <w:rsid w:val="00836CD9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848"/>
    <w:rsid w:val="00841A8E"/>
    <w:rsid w:val="00841E6E"/>
    <w:rsid w:val="00841ED7"/>
    <w:rsid w:val="008420B7"/>
    <w:rsid w:val="00842534"/>
    <w:rsid w:val="00842C05"/>
    <w:rsid w:val="00842DAC"/>
    <w:rsid w:val="00842DD0"/>
    <w:rsid w:val="00843043"/>
    <w:rsid w:val="008432B4"/>
    <w:rsid w:val="008433BF"/>
    <w:rsid w:val="0084357C"/>
    <w:rsid w:val="008435F0"/>
    <w:rsid w:val="00843B4B"/>
    <w:rsid w:val="00843B82"/>
    <w:rsid w:val="00843BA4"/>
    <w:rsid w:val="00843D49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2CD"/>
    <w:rsid w:val="00846506"/>
    <w:rsid w:val="008465CE"/>
    <w:rsid w:val="008465CF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AD2"/>
    <w:rsid w:val="00850D3B"/>
    <w:rsid w:val="00851069"/>
    <w:rsid w:val="0085124F"/>
    <w:rsid w:val="0085144F"/>
    <w:rsid w:val="00851481"/>
    <w:rsid w:val="00851861"/>
    <w:rsid w:val="008519B0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2B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18C"/>
    <w:rsid w:val="0085730E"/>
    <w:rsid w:val="008573C8"/>
    <w:rsid w:val="0085758E"/>
    <w:rsid w:val="0085770C"/>
    <w:rsid w:val="00857781"/>
    <w:rsid w:val="008577F7"/>
    <w:rsid w:val="008601EC"/>
    <w:rsid w:val="008604E5"/>
    <w:rsid w:val="0086050C"/>
    <w:rsid w:val="0086083D"/>
    <w:rsid w:val="00860AA7"/>
    <w:rsid w:val="00860B0A"/>
    <w:rsid w:val="00860BCF"/>
    <w:rsid w:val="00860CF4"/>
    <w:rsid w:val="00860DF7"/>
    <w:rsid w:val="00861103"/>
    <w:rsid w:val="00861314"/>
    <w:rsid w:val="008614CD"/>
    <w:rsid w:val="00861747"/>
    <w:rsid w:val="00861840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2F51"/>
    <w:rsid w:val="0086328F"/>
    <w:rsid w:val="00863AB6"/>
    <w:rsid w:val="00863C19"/>
    <w:rsid w:val="008640D3"/>
    <w:rsid w:val="0086418B"/>
    <w:rsid w:val="008643B3"/>
    <w:rsid w:val="008644EF"/>
    <w:rsid w:val="0086471C"/>
    <w:rsid w:val="0086481B"/>
    <w:rsid w:val="00864A67"/>
    <w:rsid w:val="00864BAB"/>
    <w:rsid w:val="00864BAD"/>
    <w:rsid w:val="00864E4E"/>
    <w:rsid w:val="00864FF4"/>
    <w:rsid w:val="0086554F"/>
    <w:rsid w:val="00865995"/>
    <w:rsid w:val="008659BC"/>
    <w:rsid w:val="00865B66"/>
    <w:rsid w:val="008663C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62"/>
    <w:rsid w:val="00871879"/>
    <w:rsid w:val="0087188F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69"/>
    <w:rsid w:val="008749E8"/>
    <w:rsid w:val="00874CB4"/>
    <w:rsid w:val="00874D28"/>
    <w:rsid w:val="00874F1D"/>
    <w:rsid w:val="008753BF"/>
    <w:rsid w:val="008758D4"/>
    <w:rsid w:val="00875CDB"/>
    <w:rsid w:val="0087613F"/>
    <w:rsid w:val="008762E1"/>
    <w:rsid w:val="008763EB"/>
    <w:rsid w:val="0087672C"/>
    <w:rsid w:val="0087673B"/>
    <w:rsid w:val="00876F09"/>
    <w:rsid w:val="00877002"/>
    <w:rsid w:val="008771AC"/>
    <w:rsid w:val="00877572"/>
    <w:rsid w:val="00877602"/>
    <w:rsid w:val="0087765E"/>
    <w:rsid w:val="00877833"/>
    <w:rsid w:val="00877AE7"/>
    <w:rsid w:val="00877BE6"/>
    <w:rsid w:val="008800B4"/>
    <w:rsid w:val="00880584"/>
    <w:rsid w:val="0088079B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2CAC"/>
    <w:rsid w:val="00882DAC"/>
    <w:rsid w:val="0088310F"/>
    <w:rsid w:val="008832E2"/>
    <w:rsid w:val="008832ED"/>
    <w:rsid w:val="008833B6"/>
    <w:rsid w:val="008834BE"/>
    <w:rsid w:val="00883628"/>
    <w:rsid w:val="0088396D"/>
    <w:rsid w:val="00883D0A"/>
    <w:rsid w:val="00884310"/>
    <w:rsid w:val="00884721"/>
    <w:rsid w:val="00884AA6"/>
    <w:rsid w:val="00884BC6"/>
    <w:rsid w:val="00885149"/>
    <w:rsid w:val="008852FA"/>
    <w:rsid w:val="00885452"/>
    <w:rsid w:val="00885594"/>
    <w:rsid w:val="00885673"/>
    <w:rsid w:val="0088582C"/>
    <w:rsid w:val="008858E7"/>
    <w:rsid w:val="00885975"/>
    <w:rsid w:val="008859A5"/>
    <w:rsid w:val="00885B85"/>
    <w:rsid w:val="00885C2B"/>
    <w:rsid w:val="00885DA8"/>
    <w:rsid w:val="00885E69"/>
    <w:rsid w:val="00886076"/>
    <w:rsid w:val="00886177"/>
    <w:rsid w:val="008862AE"/>
    <w:rsid w:val="00886691"/>
    <w:rsid w:val="008867B5"/>
    <w:rsid w:val="00886C18"/>
    <w:rsid w:val="00886F5C"/>
    <w:rsid w:val="00887197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5A"/>
    <w:rsid w:val="00890A92"/>
    <w:rsid w:val="00890AB9"/>
    <w:rsid w:val="00890BAB"/>
    <w:rsid w:val="008911DD"/>
    <w:rsid w:val="008913DC"/>
    <w:rsid w:val="008914CE"/>
    <w:rsid w:val="008917DC"/>
    <w:rsid w:val="008918B1"/>
    <w:rsid w:val="00891D91"/>
    <w:rsid w:val="00891E88"/>
    <w:rsid w:val="00892596"/>
    <w:rsid w:val="008925E3"/>
    <w:rsid w:val="00892A04"/>
    <w:rsid w:val="00892D9A"/>
    <w:rsid w:val="00892DA7"/>
    <w:rsid w:val="00893085"/>
    <w:rsid w:val="008930F4"/>
    <w:rsid w:val="008934F6"/>
    <w:rsid w:val="00893537"/>
    <w:rsid w:val="00893783"/>
    <w:rsid w:val="008938FD"/>
    <w:rsid w:val="00893D9D"/>
    <w:rsid w:val="008940E7"/>
    <w:rsid w:val="008942BB"/>
    <w:rsid w:val="008942F2"/>
    <w:rsid w:val="0089449A"/>
    <w:rsid w:val="008948C4"/>
    <w:rsid w:val="00894E79"/>
    <w:rsid w:val="00894EEE"/>
    <w:rsid w:val="00894FA7"/>
    <w:rsid w:val="008952C7"/>
    <w:rsid w:val="00895419"/>
    <w:rsid w:val="008955D0"/>
    <w:rsid w:val="00895630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A28"/>
    <w:rsid w:val="00897F43"/>
    <w:rsid w:val="008A027F"/>
    <w:rsid w:val="008A033D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8B"/>
    <w:rsid w:val="008A1BF0"/>
    <w:rsid w:val="008A1C9D"/>
    <w:rsid w:val="008A1CED"/>
    <w:rsid w:val="008A1E08"/>
    <w:rsid w:val="008A1E73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5D05"/>
    <w:rsid w:val="008A6214"/>
    <w:rsid w:val="008A6608"/>
    <w:rsid w:val="008A663B"/>
    <w:rsid w:val="008A781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244"/>
    <w:rsid w:val="008B13B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AC6"/>
    <w:rsid w:val="008B2EE3"/>
    <w:rsid w:val="008B303C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5B3D"/>
    <w:rsid w:val="008B60BE"/>
    <w:rsid w:val="008B6130"/>
    <w:rsid w:val="008B6281"/>
    <w:rsid w:val="008B636E"/>
    <w:rsid w:val="008B6B19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4AC"/>
    <w:rsid w:val="008C15DD"/>
    <w:rsid w:val="008C1928"/>
    <w:rsid w:val="008C1A65"/>
    <w:rsid w:val="008C1AE2"/>
    <w:rsid w:val="008C1D81"/>
    <w:rsid w:val="008C1D9F"/>
    <w:rsid w:val="008C1E2F"/>
    <w:rsid w:val="008C22A6"/>
    <w:rsid w:val="008C2531"/>
    <w:rsid w:val="008C257F"/>
    <w:rsid w:val="008C2C97"/>
    <w:rsid w:val="008C2E33"/>
    <w:rsid w:val="008C2F0D"/>
    <w:rsid w:val="008C3634"/>
    <w:rsid w:val="008C364C"/>
    <w:rsid w:val="008C3A64"/>
    <w:rsid w:val="008C3C01"/>
    <w:rsid w:val="008C3C04"/>
    <w:rsid w:val="008C48AF"/>
    <w:rsid w:val="008C49A6"/>
    <w:rsid w:val="008C4A02"/>
    <w:rsid w:val="008C4BD5"/>
    <w:rsid w:val="008C4BD6"/>
    <w:rsid w:val="008C4BEF"/>
    <w:rsid w:val="008C50CA"/>
    <w:rsid w:val="008C50D1"/>
    <w:rsid w:val="008C5930"/>
    <w:rsid w:val="008C5B9D"/>
    <w:rsid w:val="008C5CE7"/>
    <w:rsid w:val="008C5D0F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0D0F"/>
    <w:rsid w:val="008D10DE"/>
    <w:rsid w:val="008D14A2"/>
    <w:rsid w:val="008D154F"/>
    <w:rsid w:val="008D174A"/>
    <w:rsid w:val="008D19C7"/>
    <w:rsid w:val="008D1B47"/>
    <w:rsid w:val="008D1D9D"/>
    <w:rsid w:val="008D2053"/>
    <w:rsid w:val="008D24D5"/>
    <w:rsid w:val="008D2582"/>
    <w:rsid w:val="008D26F7"/>
    <w:rsid w:val="008D29B8"/>
    <w:rsid w:val="008D29E7"/>
    <w:rsid w:val="008D2A21"/>
    <w:rsid w:val="008D2BF4"/>
    <w:rsid w:val="008D2C15"/>
    <w:rsid w:val="008D2D1E"/>
    <w:rsid w:val="008D2E11"/>
    <w:rsid w:val="008D3626"/>
    <w:rsid w:val="008D3706"/>
    <w:rsid w:val="008D37A3"/>
    <w:rsid w:val="008D3806"/>
    <w:rsid w:val="008D3D3C"/>
    <w:rsid w:val="008D3F85"/>
    <w:rsid w:val="008D41DA"/>
    <w:rsid w:val="008D42DF"/>
    <w:rsid w:val="008D4409"/>
    <w:rsid w:val="008D45F1"/>
    <w:rsid w:val="008D470D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30"/>
    <w:rsid w:val="008D664C"/>
    <w:rsid w:val="008D679C"/>
    <w:rsid w:val="008D7981"/>
    <w:rsid w:val="008D7989"/>
    <w:rsid w:val="008D79DE"/>
    <w:rsid w:val="008D7EEB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E5F"/>
    <w:rsid w:val="008E1F7A"/>
    <w:rsid w:val="008E2151"/>
    <w:rsid w:val="008E2701"/>
    <w:rsid w:val="008E2A34"/>
    <w:rsid w:val="008E2A44"/>
    <w:rsid w:val="008E2CE3"/>
    <w:rsid w:val="008E320D"/>
    <w:rsid w:val="008E3B21"/>
    <w:rsid w:val="008E3C1A"/>
    <w:rsid w:val="008E411C"/>
    <w:rsid w:val="008E43F9"/>
    <w:rsid w:val="008E443A"/>
    <w:rsid w:val="008E48EC"/>
    <w:rsid w:val="008E4A62"/>
    <w:rsid w:val="008E4EC4"/>
    <w:rsid w:val="008E5066"/>
    <w:rsid w:val="008E512F"/>
    <w:rsid w:val="008E56CF"/>
    <w:rsid w:val="008E58CB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CE8"/>
    <w:rsid w:val="008E6E0F"/>
    <w:rsid w:val="008E6FF3"/>
    <w:rsid w:val="008E716F"/>
    <w:rsid w:val="008E72D2"/>
    <w:rsid w:val="008E734B"/>
    <w:rsid w:val="008E77FF"/>
    <w:rsid w:val="008E795E"/>
    <w:rsid w:val="008E7A66"/>
    <w:rsid w:val="008E7B8B"/>
    <w:rsid w:val="008E7DE7"/>
    <w:rsid w:val="008E7F7A"/>
    <w:rsid w:val="008F0142"/>
    <w:rsid w:val="008F09DC"/>
    <w:rsid w:val="008F0B05"/>
    <w:rsid w:val="008F0B59"/>
    <w:rsid w:val="008F0DE2"/>
    <w:rsid w:val="008F0ED8"/>
    <w:rsid w:val="008F1006"/>
    <w:rsid w:val="008F11CB"/>
    <w:rsid w:val="008F127F"/>
    <w:rsid w:val="008F1833"/>
    <w:rsid w:val="008F1915"/>
    <w:rsid w:val="008F1D2E"/>
    <w:rsid w:val="008F204C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783"/>
    <w:rsid w:val="008F3A9C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72"/>
    <w:rsid w:val="008F56A5"/>
    <w:rsid w:val="008F5DB1"/>
    <w:rsid w:val="008F5F17"/>
    <w:rsid w:val="008F6123"/>
    <w:rsid w:val="008F625B"/>
    <w:rsid w:val="008F643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89E"/>
    <w:rsid w:val="008F7E96"/>
    <w:rsid w:val="0090011C"/>
    <w:rsid w:val="0090022D"/>
    <w:rsid w:val="009003EB"/>
    <w:rsid w:val="009005EB"/>
    <w:rsid w:val="009009EF"/>
    <w:rsid w:val="009010EC"/>
    <w:rsid w:val="0090113B"/>
    <w:rsid w:val="009013D9"/>
    <w:rsid w:val="00901B1E"/>
    <w:rsid w:val="00901F60"/>
    <w:rsid w:val="00901FC0"/>
    <w:rsid w:val="00902538"/>
    <w:rsid w:val="00902541"/>
    <w:rsid w:val="009025FD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B48"/>
    <w:rsid w:val="00905D55"/>
    <w:rsid w:val="00905F9B"/>
    <w:rsid w:val="0090622E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2F4"/>
    <w:rsid w:val="0091144B"/>
    <w:rsid w:val="009115FE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5EB0"/>
    <w:rsid w:val="00916274"/>
    <w:rsid w:val="00916352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17F93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095"/>
    <w:rsid w:val="00922576"/>
    <w:rsid w:val="009225F7"/>
    <w:rsid w:val="009229CD"/>
    <w:rsid w:val="00922A13"/>
    <w:rsid w:val="009230E7"/>
    <w:rsid w:val="009234A9"/>
    <w:rsid w:val="00923D21"/>
    <w:rsid w:val="00923E18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897"/>
    <w:rsid w:val="00925AFE"/>
    <w:rsid w:val="00925CF5"/>
    <w:rsid w:val="00925F58"/>
    <w:rsid w:val="00925F84"/>
    <w:rsid w:val="00925F93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74D"/>
    <w:rsid w:val="009278C3"/>
    <w:rsid w:val="00927AEC"/>
    <w:rsid w:val="00927CB9"/>
    <w:rsid w:val="00927F84"/>
    <w:rsid w:val="009301E8"/>
    <w:rsid w:val="009303E9"/>
    <w:rsid w:val="00930459"/>
    <w:rsid w:val="00930746"/>
    <w:rsid w:val="00930AD4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789"/>
    <w:rsid w:val="00932AD1"/>
    <w:rsid w:val="00932DE6"/>
    <w:rsid w:val="00932E39"/>
    <w:rsid w:val="00932E70"/>
    <w:rsid w:val="00932F0B"/>
    <w:rsid w:val="00932F6B"/>
    <w:rsid w:val="00933373"/>
    <w:rsid w:val="009334D2"/>
    <w:rsid w:val="009337FE"/>
    <w:rsid w:val="00933BD7"/>
    <w:rsid w:val="00934048"/>
    <w:rsid w:val="00934127"/>
    <w:rsid w:val="009342FE"/>
    <w:rsid w:val="009343F1"/>
    <w:rsid w:val="0093442A"/>
    <w:rsid w:val="009347B1"/>
    <w:rsid w:val="00934B41"/>
    <w:rsid w:val="00934DC3"/>
    <w:rsid w:val="00934F59"/>
    <w:rsid w:val="009350C9"/>
    <w:rsid w:val="009351B0"/>
    <w:rsid w:val="009353C3"/>
    <w:rsid w:val="0093566E"/>
    <w:rsid w:val="0093581D"/>
    <w:rsid w:val="00935D1B"/>
    <w:rsid w:val="00935FF1"/>
    <w:rsid w:val="00936992"/>
    <w:rsid w:val="00936ADF"/>
    <w:rsid w:val="00936C89"/>
    <w:rsid w:val="00936E66"/>
    <w:rsid w:val="00936FDC"/>
    <w:rsid w:val="00937274"/>
    <w:rsid w:val="00937722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43A"/>
    <w:rsid w:val="00943502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1F2"/>
    <w:rsid w:val="00945295"/>
    <w:rsid w:val="009456E6"/>
    <w:rsid w:val="009459AE"/>
    <w:rsid w:val="00945B7A"/>
    <w:rsid w:val="00945DE1"/>
    <w:rsid w:val="00945E72"/>
    <w:rsid w:val="009460B9"/>
    <w:rsid w:val="009460FB"/>
    <w:rsid w:val="0094627F"/>
    <w:rsid w:val="009466ED"/>
    <w:rsid w:val="00946C8D"/>
    <w:rsid w:val="00946F34"/>
    <w:rsid w:val="00946FAA"/>
    <w:rsid w:val="0094701C"/>
    <w:rsid w:val="0094722A"/>
    <w:rsid w:val="00947437"/>
    <w:rsid w:val="009477C8"/>
    <w:rsid w:val="0094793C"/>
    <w:rsid w:val="009479C1"/>
    <w:rsid w:val="009479CA"/>
    <w:rsid w:val="00947A47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51"/>
    <w:rsid w:val="0095059B"/>
    <w:rsid w:val="009508AE"/>
    <w:rsid w:val="00950A4B"/>
    <w:rsid w:val="009510BF"/>
    <w:rsid w:val="00951236"/>
    <w:rsid w:val="0095133C"/>
    <w:rsid w:val="00951492"/>
    <w:rsid w:val="009515FF"/>
    <w:rsid w:val="00951844"/>
    <w:rsid w:val="00951A7E"/>
    <w:rsid w:val="00952372"/>
    <w:rsid w:val="009526A7"/>
    <w:rsid w:val="009527FE"/>
    <w:rsid w:val="0095280E"/>
    <w:rsid w:val="0095290C"/>
    <w:rsid w:val="009529E5"/>
    <w:rsid w:val="00952BA4"/>
    <w:rsid w:val="00952E16"/>
    <w:rsid w:val="0095302A"/>
    <w:rsid w:val="009533D1"/>
    <w:rsid w:val="00953613"/>
    <w:rsid w:val="00953716"/>
    <w:rsid w:val="00953775"/>
    <w:rsid w:val="0095389F"/>
    <w:rsid w:val="00953A9A"/>
    <w:rsid w:val="00953BAE"/>
    <w:rsid w:val="00953C74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03"/>
    <w:rsid w:val="0095685C"/>
    <w:rsid w:val="00957082"/>
    <w:rsid w:val="009572CC"/>
    <w:rsid w:val="009573C6"/>
    <w:rsid w:val="009574BA"/>
    <w:rsid w:val="00957775"/>
    <w:rsid w:val="00957B02"/>
    <w:rsid w:val="00957BC2"/>
    <w:rsid w:val="00957F1E"/>
    <w:rsid w:val="00957F81"/>
    <w:rsid w:val="009601CE"/>
    <w:rsid w:val="00960442"/>
    <w:rsid w:val="00960645"/>
    <w:rsid w:val="00960E6D"/>
    <w:rsid w:val="009610D0"/>
    <w:rsid w:val="00961103"/>
    <w:rsid w:val="00961133"/>
    <w:rsid w:val="0096119C"/>
    <w:rsid w:val="009611C1"/>
    <w:rsid w:val="009616AC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3E3B"/>
    <w:rsid w:val="009642C4"/>
    <w:rsid w:val="0096449D"/>
    <w:rsid w:val="00964774"/>
    <w:rsid w:val="00964A0E"/>
    <w:rsid w:val="009650F0"/>
    <w:rsid w:val="00965493"/>
    <w:rsid w:val="009654B8"/>
    <w:rsid w:val="009659D7"/>
    <w:rsid w:val="00965EE7"/>
    <w:rsid w:val="00965FE8"/>
    <w:rsid w:val="0096604D"/>
    <w:rsid w:val="0096673C"/>
    <w:rsid w:val="00966BE1"/>
    <w:rsid w:val="00966BF0"/>
    <w:rsid w:val="00967476"/>
    <w:rsid w:val="009675B7"/>
    <w:rsid w:val="00967700"/>
    <w:rsid w:val="00967B14"/>
    <w:rsid w:val="00967B27"/>
    <w:rsid w:val="00967D3B"/>
    <w:rsid w:val="00970251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5B5"/>
    <w:rsid w:val="00973A74"/>
    <w:rsid w:val="00973C1A"/>
    <w:rsid w:val="00973F8A"/>
    <w:rsid w:val="00974514"/>
    <w:rsid w:val="00974AB7"/>
    <w:rsid w:val="00974B5C"/>
    <w:rsid w:val="00974C8D"/>
    <w:rsid w:val="00974FCD"/>
    <w:rsid w:val="0097506E"/>
    <w:rsid w:val="009751C7"/>
    <w:rsid w:val="0097544F"/>
    <w:rsid w:val="009756C4"/>
    <w:rsid w:val="00975769"/>
    <w:rsid w:val="00976314"/>
    <w:rsid w:val="00976DF4"/>
    <w:rsid w:val="00976ED2"/>
    <w:rsid w:val="00977017"/>
    <w:rsid w:val="009777AF"/>
    <w:rsid w:val="009777B5"/>
    <w:rsid w:val="00977841"/>
    <w:rsid w:val="0097788C"/>
    <w:rsid w:val="009778DF"/>
    <w:rsid w:val="00977AEC"/>
    <w:rsid w:val="00977DC1"/>
    <w:rsid w:val="00977F07"/>
    <w:rsid w:val="009801AA"/>
    <w:rsid w:val="009801F0"/>
    <w:rsid w:val="00980615"/>
    <w:rsid w:val="009809C9"/>
    <w:rsid w:val="00980B2B"/>
    <w:rsid w:val="00980C4A"/>
    <w:rsid w:val="00981383"/>
    <w:rsid w:val="00981477"/>
    <w:rsid w:val="009815A5"/>
    <w:rsid w:val="0098192E"/>
    <w:rsid w:val="00981B9E"/>
    <w:rsid w:val="00981D05"/>
    <w:rsid w:val="009822C5"/>
    <w:rsid w:val="00982385"/>
    <w:rsid w:val="009829C4"/>
    <w:rsid w:val="00982A54"/>
    <w:rsid w:val="00982C19"/>
    <w:rsid w:val="0098319B"/>
    <w:rsid w:val="00983693"/>
    <w:rsid w:val="009838D9"/>
    <w:rsid w:val="009839D3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3B3"/>
    <w:rsid w:val="009859AA"/>
    <w:rsid w:val="00985EC8"/>
    <w:rsid w:val="00985FAB"/>
    <w:rsid w:val="00986140"/>
    <w:rsid w:val="009863D1"/>
    <w:rsid w:val="009865EE"/>
    <w:rsid w:val="00986632"/>
    <w:rsid w:val="00986708"/>
    <w:rsid w:val="009869D7"/>
    <w:rsid w:val="00986F20"/>
    <w:rsid w:val="009870DC"/>
    <w:rsid w:val="00987112"/>
    <w:rsid w:val="00987174"/>
    <w:rsid w:val="00987A03"/>
    <w:rsid w:val="00987DE5"/>
    <w:rsid w:val="00987E2D"/>
    <w:rsid w:val="009905B8"/>
    <w:rsid w:val="00990DC0"/>
    <w:rsid w:val="00990DD0"/>
    <w:rsid w:val="00990F85"/>
    <w:rsid w:val="00990F9C"/>
    <w:rsid w:val="00991336"/>
    <w:rsid w:val="00991581"/>
    <w:rsid w:val="009915F6"/>
    <w:rsid w:val="0099172F"/>
    <w:rsid w:val="009918B9"/>
    <w:rsid w:val="00991E7B"/>
    <w:rsid w:val="009920C6"/>
    <w:rsid w:val="0099213D"/>
    <w:rsid w:val="009926DA"/>
    <w:rsid w:val="00992770"/>
    <w:rsid w:val="00992AFC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0E7"/>
    <w:rsid w:val="00995787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EE"/>
    <w:rsid w:val="009A08F2"/>
    <w:rsid w:val="009A0A6F"/>
    <w:rsid w:val="009A0AA6"/>
    <w:rsid w:val="009A0BB6"/>
    <w:rsid w:val="009A0E1E"/>
    <w:rsid w:val="009A0E33"/>
    <w:rsid w:val="009A0E54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4DA2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6FB9"/>
    <w:rsid w:val="009A70D3"/>
    <w:rsid w:val="009A70DB"/>
    <w:rsid w:val="009A714B"/>
    <w:rsid w:val="009A71EF"/>
    <w:rsid w:val="009A730A"/>
    <w:rsid w:val="009A74BE"/>
    <w:rsid w:val="009A78C9"/>
    <w:rsid w:val="009A7A53"/>
    <w:rsid w:val="009A7E5B"/>
    <w:rsid w:val="009A7EF8"/>
    <w:rsid w:val="009A7F8B"/>
    <w:rsid w:val="009B0351"/>
    <w:rsid w:val="009B0CA1"/>
    <w:rsid w:val="009B0E20"/>
    <w:rsid w:val="009B0E72"/>
    <w:rsid w:val="009B1611"/>
    <w:rsid w:val="009B1809"/>
    <w:rsid w:val="009B196F"/>
    <w:rsid w:val="009B19E0"/>
    <w:rsid w:val="009B1CBA"/>
    <w:rsid w:val="009B1EF6"/>
    <w:rsid w:val="009B1F57"/>
    <w:rsid w:val="009B1FCD"/>
    <w:rsid w:val="009B2A89"/>
    <w:rsid w:val="009B2B80"/>
    <w:rsid w:val="009B2B85"/>
    <w:rsid w:val="009B2BC3"/>
    <w:rsid w:val="009B2D73"/>
    <w:rsid w:val="009B2EE9"/>
    <w:rsid w:val="009B34D6"/>
    <w:rsid w:val="009B34DB"/>
    <w:rsid w:val="009B3A77"/>
    <w:rsid w:val="009B3D76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B9F"/>
    <w:rsid w:val="009B5D72"/>
    <w:rsid w:val="009B60B7"/>
    <w:rsid w:val="009B614F"/>
    <w:rsid w:val="009B61AB"/>
    <w:rsid w:val="009B6341"/>
    <w:rsid w:val="009B65F6"/>
    <w:rsid w:val="009B66B0"/>
    <w:rsid w:val="009B6722"/>
    <w:rsid w:val="009B69C8"/>
    <w:rsid w:val="009B6CD5"/>
    <w:rsid w:val="009B6DB6"/>
    <w:rsid w:val="009B70B2"/>
    <w:rsid w:val="009B70F4"/>
    <w:rsid w:val="009B7681"/>
    <w:rsid w:val="009B77F9"/>
    <w:rsid w:val="009B7A14"/>
    <w:rsid w:val="009B7A56"/>
    <w:rsid w:val="009B7C41"/>
    <w:rsid w:val="009B7D45"/>
    <w:rsid w:val="009B7DEF"/>
    <w:rsid w:val="009C0263"/>
    <w:rsid w:val="009C036C"/>
    <w:rsid w:val="009C0A7D"/>
    <w:rsid w:val="009C0CFD"/>
    <w:rsid w:val="009C0E8F"/>
    <w:rsid w:val="009C0FC6"/>
    <w:rsid w:val="009C123C"/>
    <w:rsid w:val="009C1483"/>
    <w:rsid w:val="009C14CC"/>
    <w:rsid w:val="009C170F"/>
    <w:rsid w:val="009C175B"/>
    <w:rsid w:val="009C1915"/>
    <w:rsid w:val="009C1C22"/>
    <w:rsid w:val="009C1FCE"/>
    <w:rsid w:val="009C21E0"/>
    <w:rsid w:val="009C29B1"/>
    <w:rsid w:val="009C30EC"/>
    <w:rsid w:val="009C3287"/>
    <w:rsid w:val="009C34F7"/>
    <w:rsid w:val="009C35D7"/>
    <w:rsid w:val="009C382E"/>
    <w:rsid w:val="009C384C"/>
    <w:rsid w:val="009C3859"/>
    <w:rsid w:val="009C3DBE"/>
    <w:rsid w:val="009C451A"/>
    <w:rsid w:val="009C49AB"/>
    <w:rsid w:val="009C4EE8"/>
    <w:rsid w:val="009C4FBB"/>
    <w:rsid w:val="009C526E"/>
    <w:rsid w:val="009C5400"/>
    <w:rsid w:val="009C5970"/>
    <w:rsid w:val="009C59AA"/>
    <w:rsid w:val="009C5A1A"/>
    <w:rsid w:val="009C5AD3"/>
    <w:rsid w:val="009C5D1D"/>
    <w:rsid w:val="009C5E34"/>
    <w:rsid w:val="009C600B"/>
    <w:rsid w:val="009C6099"/>
    <w:rsid w:val="009C60A5"/>
    <w:rsid w:val="009C6540"/>
    <w:rsid w:val="009C665B"/>
    <w:rsid w:val="009C66D5"/>
    <w:rsid w:val="009C6786"/>
    <w:rsid w:val="009C6874"/>
    <w:rsid w:val="009C69EB"/>
    <w:rsid w:val="009C6A49"/>
    <w:rsid w:val="009C6DF7"/>
    <w:rsid w:val="009C7504"/>
    <w:rsid w:val="009C7A60"/>
    <w:rsid w:val="009C7AA5"/>
    <w:rsid w:val="009C7FF5"/>
    <w:rsid w:val="009D01B6"/>
    <w:rsid w:val="009D04B0"/>
    <w:rsid w:val="009D04F1"/>
    <w:rsid w:val="009D06B0"/>
    <w:rsid w:val="009D06C2"/>
    <w:rsid w:val="009D06E0"/>
    <w:rsid w:val="009D0713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FC"/>
    <w:rsid w:val="009D2335"/>
    <w:rsid w:val="009D2452"/>
    <w:rsid w:val="009D2841"/>
    <w:rsid w:val="009D2864"/>
    <w:rsid w:val="009D2920"/>
    <w:rsid w:val="009D2936"/>
    <w:rsid w:val="009D2A49"/>
    <w:rsid w:val="009D2AC5"/>
    <w:rsid w:val="009D2B53"/>
    <w:rsid w:val="009D2C68"/>
    <w:rsid w:val="009D2D2A"/>
    <w:rsid w:val="009D2E49"/>
    <w:rsid w:val="009D3230"/>
    <w:rsid w:val="009D3602"/>
    <w:rsid w:val="009D39C9"/>
    <w:rsid w:val="009D39FC"/>
    <w:rsid w:val="009D3B01"/>
    <w:rsid w:val="009D3BA7"/>
    <w:rsid w:val="009D3DB5"/>
    <w:rsid w:val="009D3DEC"/>
    <w:rsid w:val="009D4135"/>
    <w:rsid w:val="009D4E38"/>
    <w:rsid w:val="009D51BE"/>
    <w:rsid w:val="009D52E0"/>
    <w:rsid w:val="009D5755"/>
    <w:rsid w:val="009D5E07"/>
    <w:rsid w:val="009D5E38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789"/>
    <w:rsid w:val="009E09C5"/>
    <w:rsid w:val="009E0BB7"/>
    <w:rsid w:val="009E0CB6"/>
    <w:rsid w:val="009E0E04"/>
    <w:rsid w:val="009E1249"/>
    <w:rsid w:val="009E17EB"/>
    <w:rsid w:val="009E1B1B"/>
    <w:rsid w:val="009E1D4B"/>
    <w:rsid w:val="009E1D94"/>
    <w:rsid w:val="009E1F45"/>
    <w:rsid w:val="009E25BF"/>
    <w:rsid w:val="009E278D"/>
    <w:rsid w:val="009E28DE"/>
    <w:rsid w:val="009E2BCC"/>
    <w:rsid w:val="009E2CC1"/>
    <w:rsid w:val="009E2F18"/>
    <w:rsid w:val="009E3146"/>
    <w:rsid w:val="009E3172"/>
    <w:rsid w:val="009E3225"/>
    <w:rsid w:val="009E36AE"/>
    <w:rsid w:val="009E3D85"/>
    <w:rsid w:val="009E3D8E"/>
    <w:rsid w:val="009E404B"/>
    <w:rsid w:val="009E40F2"/>
    <w:rsid w:val="009E4222"/>
    <w:rsid w:val="009E42B1"/>
    <w:rsid w:val="009E43A6"/>
    <w:rsid w:val="009E4440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7CD"/>
    <w:rsid w:val="009E7818"/>
    <w:rsid w:val="009E78D5"/>
    <w:rsid w:val="009E7A12"/>
    <w:rsid w:val="009E7E22"/>
    <w:rsid w:val="009E7E2E"/>
    <w:rsid w:val="009F0516"/>
    <w:rsid w:val="009F0710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4A5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3F89"/>
    <w:rsid w:val="009F43D7"/>
    <w:rsid w:val="009F4446"/>
    <w:rsid w:val="009F45DC"/>
    <w:rsid w:val="009F47A8"/>
    <w:rsid w:val="009F4969"/>
    <w:rsid w:val="009F4B99"/>
    <w:rsid w:val="009F503C"/>
    <w:rsid w:val="009F51D5"/>
    <w:rsid w:val="009F51E8"/>
    <w:rsid w:val="009F53B5"/>
    <w:rsid w:val="009F56FE"/>
    <w:rsid w:val="009F585D"/>
    <w:rsid w:val="009F596D"/>
    <w:rsid w:val="009F59DB"/>
    <w:rsid w:val="009F5B30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358"/>
    <w:rsid w:val="00A00B77"/>
    <w:rsid w:val="00A00CAF"/>
    <w:rsid w:val="00A00F21"/>
    <w:rsid w:val="00A00FB2"/>
    <w:rsid w:val="00A011C1"/>
    <w:rsid w:val="00A01234"/>
    <w:rsid w:val="00A0126B"/>
    <w:rsid w:val="00A01394"/>
    <w:rsid w:val="00A015E0"/>
    <w:rsid w:val="00A0162E"/>
    <w:rsid w:val="00A018D9"/>
    <w:rsid w:val="00A0196D"/>
    <w:rsid w:val="00A01A84"/>
    <w:rsid w:val="00A01AE3"/>
    <w:rsid w:val="00A01EB9"/>
    <w:rsid w:val="00A02065"/>
    <w:rsid w:val="00A02254"/>
    <w:rsid w:val="00A02398"/>
    <w:rsid w:val="00A0261F"/>
    <w:rsid w:val="00A0268F"/>
    <w:rsid w:val="00A02CF7"/>
    <w:rsid w:val="00A03193"/>
    <w:rsid w:val="00A031E2"/>
    <w:rsid w:val="00A03290"/>
    <w:rsid w:val="00A03458"/>
    <w:rsid w:val="00A034F7"/>
    <w:rsid w:val="00A038C5"/>
    <w:rsid w:val="00A042FA"/>
    <w:rsid w:val="00A04674"/>
    <w:rsid w:val="00A04954"/>
    <w:rsid w:val="00A04BAD"/>
    <w:rsid w:val="00A04E3D"/>
    <w:rsid w:val="00A05543"/>
    <w:rsid w:val="00A05905"/>
    <w:rsid w:val="00A059B7"/>
    <w:rsid w:val="00A05A08"/>
    <w:rsid w:val="00A05A1C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9CD"/>
    <w:rsid w:val="00A07AC3"/>
    <w:rsid w:val="00A07AE2"/>
    <w:rsid w:val="00A07CAB"/>
    <w:rsid w:val="00A10101"/>
    <w:rsid w:val="00A10388"/>
    <w:rsid w:val="00A107A2"/>
    <w:rsid w:val="00A10832"/>
    <w:rsid w:val="00A108A2"/>
    <w:rsid w:val="00A109DD"/>
    <w:rsid w:val="00A10C6C"/>
    <w:rsid w:val="00A10CA4"/>
    <w:rsid w:val="00A10EA3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57"/>
    <w:rsid w:val="00A1249D"/>
    <w:rsid w:val="00A125EC"/>
    <w:rsid w:val="00A128C3"/>
    <w:rsid w:val="00A12B28"/>
    <w:rsid w:val="00A12B59"/>
    <w:rsid w:val="00A12B5B"/>
    <w:rsid w:val="00A13215"/>
    <w:rsid w:val="00A13260"/>
    <w:rsid w:val="00A133CD"/>
    <w:rsid w:val="00A134E5"/>
    <w:rsid w:val="00A1372B"/>
    <w:rsid w:val="00A13C9F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919"/>
    <w:rsid w:val="00A16923"/>
    <w:rsid w:val="00A16AE4"/>
    <w:rsid w:val="00A16DC9"/>
    <w:rsid w:val="00A17ED2"/>
    <w:rsid w:val="00A200F9"/>
    <w:rsid w:val="00A203B3"/>
    <w:rsid w:val="00A20844"/>
    <w:rsid w:val="00A20A0A"/>
    <w:rsid w:val="00A20BA9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88F"/>
    <w:rsid w:val="00A22C42"/>
    <w:rsid w:val="00A22EE9"/>
    <w:rsid w:val="00A23218"/>
    <w:rsid w:val="00A234F3"/>
    <w:rsid w:val="00A23D21"/>
    <w:rsid w:val="00A23EFD"/>
    <w:rsid w:val="00A24571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255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7D3"/>
    <w:rsid w:val="00A3084A"/>
    <w:rsid w:val="00A308B0"/>
    <w:rsid w:val="00A30CAB"/>
    <w:rsid w:val="00A3106B"/>
    <w:rsid w:val="00A3108F"/>
    <w:rsid w:val="00A316F6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05"/>
    <w:rsid w:val="00A32C3C"/>
    <w:rsid w:val="00A32D3B"/>
    <w:rsid w:val="00A33232"/>
    <w:rsid w:val="00A33301"/>
    <w:rsid w:val="00A334E1"/>
    <w:rsid w:val="00A335FE"/>
    <w:rsid w:val="00A3375C"/>
    <w:rsid w:val="00A337DA"/>
    <w:rsid w:val="00A33E14"/>
    <w:rsid w:val="00A33E19"/>
    <w:rsid w:val="00A33FEF"/>
    <w:rsid w:val="00A34498"/>
    <w:rsid w:val="00A34CE9"/>
    <w:rsid w:val="00A34D66"/>
    <w:rsid w:val="00A34E7F"/>
    <w:rsid w:val="00A350AA"/>
    <w:rsid w:val="00A35751"/>
    <w:rsid w:val="00A358CB"/>
    <w:rsid w:val="00A35E16"/>
    <w:rsid w:val="00A36055"/>
    <w:rsid w:val="00A3608C"/>
    <w:rsid w:val="00A36381"/>
    <w:rsid w:val="00A36386"/>
    <w:rsid w:val="00A3683B"/>
    <w:rsid w:val="00A368F7"/>
    <w:rsid w:val="00A36B15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1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496"/>
    <w:rsid w:val="00A4352A"/>
    <w:rsid w:val="00A4363E"/>
    <w:rsid w:val="00A43ADA"/>
    <w:rsid w:val="00A43D69"/>
    <w:rsid w:val="00A43F2C"/>
    <w:rsid w:val="00A43F7E"/>
    <w:rsid w:val="00A441CE"/>
    <w:rsid w:val="00A44536"/>
    <w:rsid w:val="00A445EB"/>
    <w:rsid w:val="00A446FC"/>
    <w:rsid w:val="00A4483A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77B"/>
    <w:rsid w:val="00A46963"/>
    <w:rsid w:val="00A46A81"/>
    <w:rsid w:val="00A46B65"/>
    <w:rsid w:val="00A46C98"/>
    <w:rsid w:val="00A46E07"/>
    <w:rsid w:val="00A47079"/>
    <w:rsid w:val="00A471F1"/>
    <w:rsid w:val="00A47312"/>
    <w:rsid w:val="00A474A2"/>
    <w:rsid w:val="00A50766"/>
    <w:rsid w:val="00A50B6C"/>
    <w:rsid w:val="00A5179A"/>
    <w:rsid w:val="00A517F2"/>
    <w:rsid w:val="00A518CC"/>
    <w:rsid w:val="00A5195B"/>
    <w:rsid w:val="00A51B78"/>
    <w:rsid w:val="00A51EBF"/>
    <w:rsid w:val="00A520E3"/>
    <w:rsid w:val="00A52184"/>
    <w:rsid w:val="00A528C8"/>
    <w:rsid w:val="00A52AB3"/>
    <w:rsid w:val="00A52B64"/>
    <w:rsid w:val="00A52E9C"/>
    <w:rsid w:val="00A52EEC"/>
    <w:rsid w:val="00A52F36"/>
    <w:rsid w:val="00A530B4"/>
    <w:rsid w:val="00A53306"/>
    <w:rsid w:val="00A53312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04E"/>
    <w:rsid w:val="00A55102"/>
    <w:rsid w:val="00A5536E"/>
    <w:rsid w:val="00A553BB"/>
    <w:rsid w:val="00A557C1"/>
    <w:rsid w:val="00A55EDF"/>
    <w:rsid w:val="00A5612A"/>
    <w:rsid w:val="00A5617D"/>
    <w:rsid w:val="00A56306"/>
    <w:rsid w:val="00A56636"/>
    <w:rsid w:val="00A56875"/>
    <w:rsid w:val="00A56BFD"/>
    <w:rsid w:val="00A57118"/>
    <w:rsid w:val="00A57189"/>
    <w:rsid w:val="00A57579"/>
    <w:rsid w:val="00A575B9"/>
    <w:rsid w:val="00A576AE"/>
    <w:rsid w:val="00A57B3E"/>
    <w:rsid w:val="00A60334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D4C"/>
    <w:rsid w:val="00A63E4E"/>
    <w:rsid w:val="00A63E5A"/>
    <w:rsid w:val="00A6404A"/>
    <w:rsid w:val="00A64670"/>
    <w:rsid w:val="00A64D20"/>
    <w:rsid w:val="00A64E4E"/>
    <w:rsid w:val="00A64FC0"/>
    <w:rsid w:val="00A6508A"/>
    <w:rsid w:val="00A65243"/>
    <w:rsid w:val="00A652B8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4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14D"/>
    <w:rsid w:val="00A70295"/>
    <w:rsid w:val="00A705CB"/>
    <w:rsid w:val="00A705CC"/>
    <w:rsid w:val="00A70A73"/>
    <w:rsid w:val="00A70D32"/>
    <w:rsid w:val="00A7117D"/>
    <w:rsid w:val="00A71223"/>
    <w:rsid w:val="00A7136F"/>
    <w:rsid w:val="00A71388"/>
    <w:rsid w:val="00A7179E"/>
    <w:rsid w:val="00A71AB1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CE7"/>
    <w:rsid w:val="00A72D19"/>
    <w:rsid w:val="00A72F50"/>
    <w:rsid w:val="00A72FBA"/>
    <w:rsid w:val="00A73194"/>
    <w:rsid w:val="00A7341C"/>
    <w:rsid w:val="00A73989"/>
    <w:rsid w:val="00A73AC5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64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6E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3C88"/>
    <w:rsid w:val="00A83D96"/>
    <w:rsid w:val="00A8429A"/>
    <w:rsid w:val="00A8447C"/>
    <w:rsid w:val="00A844FA"/>
    <w:rsid w:val="00A8472B"/>
    <w:rsid w:val="00A8494E"/>
    <w:rsid w:val="00A84AD4"/>
    <w:rsid w:val="00A84B2C"/>
    <w:rsid w:val="00A8582A"/>
    <w:rsid w:val="00A85D30"/>
    <w:rsid w:val="00A85FD4"/>
    <w:rsid w:val="00A86270"/>
    <w:rsid w:val="00A862AB"/>
    <w:rsid w:val="00A865D6"/>
    <w:rsid w:val="00A8674C"/>
    <w:rsid w:val="00A8678E"/>
    <w:rsid w:val="00A86A05"/>
    <w:rsid w:val="00A86B46"/>
    <w:rsid w:val="00A86C1B"/>
    <w:rsid w:val="00A86D37"/>
    <w:rsid w:val="00A86E27"/>
    <w:rsid w:val="00A8727A"/>
    <w:rsid w:val="00A87369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9E8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07"/>
    <w:rsid w:val="00A950DC"/>
    <w:rsid w:val="00A95120"/>
    <w:rsid w:val="00A95165"/>
    <w:rsid w:val="00A95376"/>
    <w:rsid w:val="00A95386"/>
    <w:rsid w:val="00A954BA"/>
    <w:rsid w:val="00A95518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6D77"/>
    <w:rsid w:val="00A97083"/>
    <w:rsid w:val="00A97485"/>
    <w:rsid w:val="00A977A7"/>
    <w:rsid w:val="00A9784A"/>
    <w:rsid w:val="00A978AC"/>
    <w:rsid w:val="00A978CB"/>
    <w:rsid w:val="00A979FE"/>
    <w:rsid w:val="00A97AD6"/>
    <w:rsid w:val="00A97AD8"/>
    <w:rsid w:val="00A97CAC"/>
    <w:rsid w:val="00A97D87"/>
    <w:rsid w:val="00A97FD3"/>
    <w:rsid w:val="00A97FEF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2CA"/>
    <w:rsid w:val="00AA342C"/>
    <w:rsid w:val="00AA3477"/>
    <w:rsid w:val="00AA3597"/>
    <w:rsid w:val="00AA3C9F"/>
    <w:rsid w:val="00AA3E54"/>
    <w:rsid w:val="00AA3F9D"/>
    <w:rsid w:val="00AA41C7"/>
    <w:rsid w:val="00AA43EE"/>
    <w:rsid w:val="00AA4970"/>
    <w:rsid w:val="00AA4FE4"/>
    <w:rsid w:val="00AA5263"/>
    <w:rsid w:val="00AA5DFF"/>
    <w:rsid w:val="00AA5F42"/>
    <w:rsid w:val="00AA61A9"/>
    <w:rsid w:val="00AA6B6C"/>
    <w:rsid w:val="00AA6B7A"/>
    <w:rsid w:val="00AA6C51"/>
    <w:rsid w:val="00AA6E41"/>
    <w:rsid w:val="00AA6EDF"/>
    <w:rsid w:val="00AA706A"/>
    <w:rsid w:val="00AA7325"/>
    <w:rsid w:val="00AA7590"/>
    <w:rsid w:val="00AA7604"/>
    <w:rsid w:val="00AA76D5"/>
    <w:rsid w:val="00AA7782"/>
    <w:rsid w:val="00AA7AF1"/>
    <w:rsid w:val="00AA7C5E"/>
    <w:rsid w:val="00AA7C7B"/>
    <w:rsid w:val="00AB01F8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2A8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ADB"/>
    <w:rsid w:val="00AB4F0F"/>
    <w:rsid w:val="00AB505B"/>
    <w:rsid w:val="00AB5219"/>
    <w:rsid w:val="00AB5300"/>
    <w:rsid w:val="00AB543B"/>
    <w:rsid w:val="00AB545A"/>
    <w:rsid w:val="00AB5A85"/>
    <w:rsid w:val="00AB5C4A"/>
    <w:rsid w:val="00AB5C59"/>
    <w:rsid w:val="00AB5FC9"/>
    <w:rsid w:val="00AB645F"/>
    <w:rsid w:val="00AB6552"/>
    <w:rsid w:val="00AB6747"/>
    <w:rsid w:val="00AB67C2"/>
    <w:rsid w:val="00AB6824"/>
    <w:rsid w:val="00AB6D83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30"/>
    <w:rsid w:val="00AC16D0"/>
    <w:rsid w:val="00AC18F1"/>
    <w:rsid w:val="00AC1A4E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651"/>
    <w:rsid w:val="00AC375F"/>
    <w:rsid w:val="00AC387F"/>
    <w:rsid w:val="00AC389B"/>
    <w:rsid w:val="00AC39A7"/>
    <w:rsid w:val="00AC3C4A"/>
    <w:rsid w:val="00AC3CC5"/>
    <w:rsid w:val="00AC3EEB"/>
    <w:rsid w:val="00AC3F12"/>
    <w:rsid w:val="00AC3FAC"/>
    <w:rsid w:val="00AC408A"/>
    <w:rsid w:val="00AC437E"/>
    <w:rsid w:val="00AC4402"/>
    <w:rsid w:val="00AC492D"/>
    <w:rsid w:val="00AC4B28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BD"/>
    <w:rsid w:val="00AC68DA"/>
    <w:rsid w:val="00AC69FA"/>
    <w:rsid w:val="00AC6D94"/>
    <w:rsid w:val="00AC71A9"/>
    <w:rsid w:val="00AC7851"/>
    <w:rsid w:val="00AD01D3"/>
    <w:rsid w:val="00AD0387"/>
    <w:rsid w:val="00AD0844"/>
    <w:rsid w:val="00AD0C61"/>
    <w:rsid w:val="00AD0D93"/>
    <w:rsid w:val="00AD0DFE"/>
    <w:rsid w:val="00AD1002"/>
    <w:rsid w:val="00AD105D"/>
    <w:rsid w:val="00AD11EF"/>
    <w:rsid w:val="00AD1260"/>
    <w:rsid w:val="00AD12FA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BB3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9B1"/>
    <w:rsid w:val="00AD4A48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A3C"/>
    <w:rsid w:val="00AD7C39"/>
    <w:rsid w:val="00AD7F9E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2E86"/>
    <w:rsid w:val="00AE3254"/>
    <w:rsid w:val="00AE397E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C99"/>
    <w:rsid w:val="00AE5D55"/>
    <w:rsid w:val="00AE64E0"/>
    <w:rsid w:val="00AE653E"/>
    <w:rsid w:val="00AE657F"/>
    <w:rsid w:val="00AE66F1"/>
    <w:rsid w:val="00AE6731"/>
    <w:rsid w:val="00AE6A8E"/>
    <w:rsid w:val="00AE6AA1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ACB"/>
    <w:rsid w:val="00AE7DA4"/>
    <w:rsid w:val="00AF0140"/>
    <w:rsid w:val="00AF0260"/>
    <w:rsid w:val="00AF0568"/>
    <w:rsid w:val="00AF0647"/>
    <w:rsid w:val="00AF06AE"/>
    <w:rsid w:val="00AF077E"/>
    <w:rsid w:val="00AF0800"/>
    <w:rsid w:val="00AF0DE4"/>
    <w:rsid w:val="00AF0F03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46"/>
    <w:rsid w:val="00AF41CC"/>
    <w:rsid w:val="00AF42A4"/>
    <w:rsid w:val="00AF4489"/>
    <w:rsid w:val="00AF44E6"/>
    <w:rsid w:val="00AF45FE"/>
    <w:rsid w:val="00AF4971"/>
    <w:rsid w:val="00AF4E28"/>
    <w:rsid w:val="00AF505C"/>
    <w:rsid w:val="00AF5089"/>
    <w:rsid w:val="00AF5268"/>
    <w:rsid w:val="00AF590A"/>
    <w:rsid w:val="00AF5C9B"/>
    <w:rsid w:val="00AF5D33"/>
    <w:rsid w:val="00AF5F2F"/>
    <w:rsid w:val="00AF6175"/>
    <w:rsid w:val="00AF6384"/>
    <w:rsid w:val="00AF682C"/>
    <w:rsid w:val="00AF6C72"/>
    <w:rsid w:val="00AF6EA7"/>
    <w:rsid w:val="00AF7056"/>
    <w:rsid w:val="00AF725F"/>
    <w:rsid w:val="00AF766F"/>
    <w:rsid w:val="00AF777B"/>
    <w:rsid w:val="00AF77C9"/>
    <w:rsid w:val="00AF7849"/>
    <w:rsid w:val="00AF79E0"/>
    <w:rsid w:val="00AF7D14"/>
    <w:rsid w:val="00B00119"/>
    <w:rsid w:val="00B001DF"/>
    <w:rsid w:val="00B003F6"/>
    <w:rsid w:val="00B004BE"/>
    <w:rsid w:val="00B0055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8E6"/>
    <w:rsid w:val="00B01914"/>
    <w:rsid w:val="00B01CFF"/>
    <w:rsid w:val="00B01DAC"/>
    <w:rsid w:val="00B02178"/>
    <w:rsid w:val="00B02323"/>
    <w:rsid w:val="00B02437"/>
    <w:rsid w:val="00B02705"/>
    <w:rsid w:val="00B02C22"/>
    <w:rsid w:val="00B02C34"/>
    <w:rsid w:val="00B032B1"/>
    <w:rsid w:val="00B03318"/>
    <w:rsid w:val="00B034D6"/>
    <w:rsid w:val="00B03BE3"/>
    <w:rsid w:val="00B03BF5"/>
    <w:rsid w:val="00B03FC9"/>
    <w:rsid w:val="00B044E0"/>
    <w:rsid w:val="00B04523"/>
    <w:rsid w:val="00B0460F"/>
    <w:rsid w:val="00B048DB"/>
    <w:rsid w:val="00B049EE"/>
    <w:rsid w:val="00B04DB7"/>
    <w:rsid w:val="00B04DC2"/>
    <w:rsid w:val="00B0511F"/>
    <w:rsid w:val="00B05316"/>
    <w:rsid w:val="00B05467"/>
    <w:rsid w:val="00B0575D"/>
    <w:rsid w:val="00B057FA"/>
    <w:rsid w:val="00B05A73"/>
    <w:rsid w:val="00B05BBD"/>
    <w:rsid w:val="00B05E85"/>
    <w:rsid w:val="00B061DA"/>
    <w:rsid w:val="00B061EE"/>
    <w:rsid w:val="00B06733"/>
    <w:rsid w:val="00B06B66"/>
    <w:rsid w:val="00B06BC5"/>
    <w:rsid w:val="00B07014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B3A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256"/>
    <w:rsid w:val="00B1576D"/>
    <w:rsid w:val="00B1591A"/>
    <w:rsid w:val="00B15DD3"/>
    <w:rsid w:val="00B15DE4"/>
    <w:rsid w:val="00B15E92"/>
    <w:rsid w:val="00B15EF0"/>
    <w:rsid w:val="00B15F66"/>
    <w:rsid w:val="00B16134"/>
    <w:rsid w:val="00B166E7"/>
    <w:rsid w:val="00B16700"/>
    <w:rsid w:val="00B16898"/>
    <w:rsid w:val="00B16D1C"/>
    <w:rsid w:val="00B16E03"/>
    <w:rsid w:val="00B17120"/>
    <w:rsid w:val="00B171EF"/>
    <w:rsid w:val="00B17677"/>
    <w:rsid w:val="00B1779E"/>
    <w:rsid w:val="00B179F9"/>
    <w:rsid w:val="00B17D53"/>
    <w:rsid w:val="00B20424"/>
    <w:rsid w:val="00B2053F"/>
    <w:rsid w:val="00B20772"/>
    <w:rsid w:val="00B20BDC"/>
    <w:rsid w:val="00B20D54"/>
    <w:rsid w:val="00B20E57"/>
    <w:rsid w:val="00B213E6"/>
    <w:rsid w:val="00B214CA"/>
    <w:rsid w:val="00B219FD"/>
    <w:rsid w:val="00B21D3F"/>
    <w:rsid w:val="00B22308"/>
    <w:rsid w:val="00B2241B"/>
    <w:rsid w:val="00B2249B"/>
    <w:rsid w:val="00B22555"/>
    <w:rsid w:val="00B22FAB"/>
    <w:rsid w:val="00B232AF"/>
    <w:rsid w:val="00B234ED"/>
    <w:rsid w:val="00B2371B"/>
    <w:rsid w:val="00B23934"/>
    <w:rsid w:val="00B23959"/>
    <w:rsid w:val="00B2399B"/>
    <w:rsid w:val="00B23AA0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781"/>
    <w:rsid w:val="00B3089B"/>
    <w:rsid w:val="00B30C51"/>
    <w:rsid w:val="00B30DE6"/>
    <w:rsid w:val="00B30EED"/>
    <w:rsid w:val="00B31135"/>
    <w:rsid w:val="00B31343"/>
    <w:rsid w:val="00B31358"/>
    <w:rsid w:val="00B3149C"/>
    <w:rsid w:val="00B315AE"/>
    <w:rsid w:val="00B315F9"/>
    <w:rsid w:val="00B3166A"/>
    <w:rsid w:val="00B31697"/>
    <w:rsid w:val="00B317D8"/>
    <w:rsid w:val="00B31C8C"/>
    <w:rsid w:val="00B31F70"/>
    <w:rsid w:val="00B32910"/>
    <w:rsid w:val="00B32B83"/>
    <w:rsid w:val="00B32C1A"/>
    <w:rsid w:val="00B32F3E"/>
    <w:rsid w:val="00B3302F"/>
    <w:rsid w:val="00B33275"/>
    <w:rsid w:val="00B334E0"/>
    <w:rsid w:val="00B3389D"/>
    <w:rsid w:val="00B338E7"/>
    <w:rsid w:val="00B3396F"/>
    <w:rsid w:val="00B33BB0"/>
    <w:rsid w:val="00B33BE2"/>
    <w:rsid w:val="00B34007"/>
    <w:rsid w:val="00B34031"/>
    <w:rsid w:val="00B3420A"/>
    <w:rsid w:val="00B34A48"/>
    <w:rsid w:val="00B34A73"/>
    <w:rsid w:val="00B34B23"/>
    <w:rsid w:val="00B34B59"/>
    <w:rsid w:val="00B34B8A"/>
    <w:rsid w:val="00B35052"/>
    <w:rsid w:val="00B357DF"/>
    <w:rsid w:val="00B359F0"/>
    <w:rsid w:val="00B35A6D"/>
    <w:rsid w:val="00B35ACC"/>
    <w:rsid w:val="00B35DA0"/>
    <w:rsid w:val="00B36135"/>
    <w:rsid w:val="00B36387"/>
    <w:rsid w:val="00B36414"/>
    <w:rsid w:val="00B36681"/>
    <w:rsid w:val="00B36A5C"/>
    <w:rsid w:val="00B36AD2"/>
    <w:rsid w:val="00B36BE6"/>
    <w:rsid w:val="00B36C29"/>
    <w:rsid w:val="00B36E8C"/>
    <w:rsid w:val="00B36EE7"/>
    <w:rsid w:val="00B36FCA"/>
    <w:rsid w:val="00B3727E"/>
    <w:rsid w:val="00B373A2"/>
    <w:rsid w:val="00B37878"/>
    <w:rsid w:val="00B4004D"/>
    <w:rsid w:val="00B400D5"/>
    <w:rsid w:val="00B405F5"/>
    <w:rsid w:val="00B40620"/>
    <w:rsid w:val="00B40697"/>
    <w:rsid w:val="00B40D65"/>
    <w:rsid w:val="00B41581"/>
    <w:rsid w:val="00B41646"/>
    <w:rsid w:val="00B41660"/>
    <w:rsid w:val="00B4179D"/>
    <w:rsid w:val="00B41C2A"/>
    <w:rsid w:val="00B41FC3"/>
    <w:rsid w:val="00B42171"/>
    <w:rsid w:val="00B42252"/>
    <w:rsid w:val="00B422F9"/>
    <w:rsid w:val="00B42383"/>
    <w:rsid w:val="00B424F8"/>
    <w:rsid w:val="00B424FC"/>
    <w:rsid w:val="00B42823"/>
    <w:rsid w:val="00B428C2"/>
    <w:rsid w:val="00B42906"/>
    <w:rsid w:val="00B42AF1"/>
    <w:rsid w:val="00B42BB9"/>
    <w:rsid w:val="00B42C99"/>
    <w:rsid w:val="00B4312B"/>
    <w:rsid w:val="00B431B6"/>
    <w:rsid w:val="00B43368"/>
    <w:rsid w:val="00B4399A"/>
    <w:rsid w:val="00B43A43"/>
    <w:rsid w:val="00B43E90"/>
    <w:rsid w:val="00B43F98"/>
    <w:rsid w:val="00B443B4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4B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BCF"/>
    <w:rsid w:val="00B53DE5"/>
    <w:rsid w:val="00B53F72"/>
    <w:rsid w:val="00B5436E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7D0"/>
    <w:rsid w:val="00B55936"/>
    <w:rsid w:val="00B55B6E"/>
    <w:rsid w:val="00B55D75"/>
    <w:rsid w:val="00B55F5F"/>
    <w:rsid w:val="00B566CF"/>
    <w:rsid w:val="00B56784"/>
    <w:rsid w:val="00B56AB1"/>
    <w:rsid w:val="00B56BF5"/>
    <w:rsid w:val="00B56C2A"/>
    <w:rsid w:val="00B56C55"/>
    <w:rsid w:val="00B56D68"/>
    <w:rsid w:val="00B56DE1"/>
    <w:rsid w:val="00B56E9F"/>
    <w:rsid w:val="00B574CE"/>
    <w:rsid w:val="00B579FC"/>
    <w:rsid w:val="00B601AE"/>
    <w:rsid w:val="00B6022A"/>
    <w:rsid w:val="00B60C42"/>
    <w:rsid w:val="00B61070"/>
    <w:rsid w:val="00B6126D"/>
    <w:rsid w:val="00B613A7"/>
    <w:rsid w:val="00B6187C"/>
    <w:rsid w:val="00B61ABC"/>
    <w:rsid w:val="00B61CAD"/>
    <w:rsid w:val="00B61DC0"/>
    <w:rsid w:val="00B62023"/>
    <w:rsid w:val="00B62027"/>
    <w:rsid w:val="00B6207A"/>
    <w:rsid w:val="00B620BA"/>
    <w:rsid w:val="00B620EE"/>
    <w:rsid w:val="00B62F09"/>
    <w:rsid w:val="00B63054"/>
    <w:rsid w:val="00B6332F"/>
    <w:rsid w:val="00B634AD"/>
    <w:rsid w:val="00B635D5"/>
    <w:rsid w:val="00B6379A"/>
    <w:rsid w:val="00B63B0F"/>
    <w:rsid w:val="00B63B49"/>
    <w:rsid w:val="00B63C74"/>
    <w:rsid w:val="00B63DE5"/>
    <w:rsid w:val="00B644AA"/>
    <w:rsid w:val="00B645A7"/>
    <w:rsid w:val="00B64634"/>
    <w:rsid w:val="00B64ABC"/>
    <w:rsid w:val="00B64AD3"/>
    <w:rsid w:val="00B64C55"/>
    <w:rsid w:val="00B64C6B"/>
    <w:rsid w:val="00B65515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67DFB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486"/>
    <w:rsid w:val="00B71610"/>
    <w:rsid w:val="00B7177C"/>
    <w:rsid w:val="00B71BAA"/>
    <w:rsid w:val="00B71E2A"/>
    <w:rsid w:val="00B72040"/>
    <w:rsid w:val="00B721EC"/>
    <w:rsid w:val="00B72364"/>
    <w:rsid w:val="00B7236E"/>
    <w:rsid w:val="00B72682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81B"/>
    <w:rsid w:val="00B759C8"/>
    <w:rsid w:val="00B75B12"/>
    <w:rsid w:val="00B76069"/>
    <w:rsid w:val="00B7614A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28F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314"/>
    <w:rsid w:val="00B8241E"/>
    <w:rsid w:val="00B829D9"/>
    <w:rsid w:val="00B82A2C"/>
    <w:rsid w:val="00B82F45"/>
    <w:rsid w:val="00B8347C"/>
    <w:rsid w:val="00B835A8"/>
    <w:rsid w:val="00B83676"/>
    <w:rsid w:val="00B837CA"/>
    <w:rsid w:val="00B840CC"/>
    <w:rsid w:val="00B844D9"/>
    <w:rsid w:val="00B845E6"/>
    <w:rsid w:val="00B84898"/>
    <w:rsid w:val="00B84C53"/>
    <w:rsid w:val="00B84D43"/>
    <w:rsid w:val="00B84E56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C66"/>
    <w:rsid w:val="00B86CB0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76C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778"/>
    <w:rsid w:val="00B939FE"/>
    <w:rsid w:val="00B93CA3"/>
    <w:rsid w:val="00B940D7"/>
    <w:rsid w:val="00B94384"/>
    <w:rsid w:val="00B943F5"/>
    <w:rsid w:val="00B94D84"/>
    <w:rsid w:val="00B94D9C"/>
    <w:rsid w:val="00B94F2A"/>
    <w:rsid w:val="00B95295"/>
    <w:rsid w:val="00B954ED"/>
    <w:rsid w:val="00B95537"/>
    <w:rsid w:val="00B95854"/>
    <w:rsid w:val="00B95933"/>
    <w:rsid w:val="00B95D4B"/>
    <w:rsid w:val="00B95F51"/>
    <w:rsid w:val="00B960D1"/>
    <w:rsid w:val="00B963B5"/>
    <w:rsid w:val="00B966B7"/>
    <w:rsid w:val="00B9685A"/>
    <w:rsid w:val="00B96A52"/>
    <w:rsid w:val="00B96B92"/>
    <w:rsid w:val="00B96BE0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9CF"/>
    <w:rsid w:val="00BA0DFB"/>
    <w:rsid w:val="00BA1341"/>
    <w:rsid w:val="00BA1804"/>
    <w:rsid w:val="00BA1E52"/>
    <w:rsid w:val="00BA2121"/>
    <w:rsid w:val="00BA212B"/>
    <w:rsid w:val="00BA2298"/>
    <w:rsid w:val="00BA2364"/>
    <w:rsid w:val="00BA23B3"/>
    <w:rsid w:val="00BA24F9"/>
    <w:rsid w:val="00BA26CF"/>
    <w:rsid w:val="00BA292D"/>
    <w:rsid w:val="00BA313E"/>
    <w:rsid w:val="00BA37CA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B29"/>
    <w:rsid w:val="00BA5C71"/>
    <w:rsid w:val="00BA5F81"/>
    <w:rsid w:val="00BA6276"/>
    <w:rsid w:val="00BA630A"/>
    <w:rsid w:val="00BA647E"/>
    <w:rsid w:val="00BA64B1"/>
    <w:rsid w:val="00BA6505"/>
    <w:rsid w:val="00BA6573"/>
    <w:rsid w:val="00BA6577"/>
    <w:rsid w:val="00BA685F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19C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4B7C"/>
    <w:rsid w:val="00BB50F3"/>
    <w:rsid w:val="00BB598C"/>
    <w:rsid w:val="00BB5B44"/>
    <w:rsid w:val="00BB5B8C"/>
    <w:rsid w:val="00BB5DA1"/>
    <w:rsid w:val="00BB61EB"/>
    <w:rsid w:val="00BB632D"/>
    <w:rsid w:val="00BB6675"/>
    <w:rsid w:val="00BB66B1"/>
    <w:rsid w:val="00BB6873"/>
    <w:rsid w:val="00BB6AA8"/>
    <w:rsid w:val="00BB6EAE"/>
    <w:rsid w:val="00BB7044"/>
    <w:rsid w:val="00BB72CD"/>
    <w:rsid w:val="00BB734A"/>
    <w:rsid w:val="00BB79B9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DA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0F"/>
    <w:rsid w:val="00BC2FEA"/>
    <w:rsid w:val="00BC2FEB"/>
    <w:rsid w:val="00BC3061"/>
    <w:rsid w:val="00BC32A3"/>
    <w:rsid w:val="00BC33BB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6E0"/>
    <w:rsid w:val="00BC48AB"/>
    <w:rsid w:val="00BC48DC"/>
    <w:rsid w:val="00BC53D5"/>
    <w:rsid w:val="00BC54C7"/>
    <w:rsid w:val="00BC5964"/>
    <w:rsid w:val="00BC5A35"/>
    <w:rsid w:val="00BC5A93"/>
    <w:rsid w:val="00BC5F4D"/>
    <w:rsid w:val="00BC62B1"/>
    <w:rsid w:val="00BC63F7"/>
    <w:rsid w:val="00BC65B3"/>
    <w:rsid w:val="00BC6E23"/>
    <w:rsid w:val="00BC6EA1"/>
    <w:rsid w:val="00BC6EB2"/>
    <w:rsid w:val="00BC6F42"/>
    <w:rsid w:val="00BC7089"/>
    <w:rsid w:val="00BC7A3F"/>
    <w:rsid w:val="00BC7A78"/>
    <w:rsid w:val="00BC7C19"/>
    <w:rsid w:val="00BC7CC9"/>
    <w:rsid w:val="00BD06DF"/>
    <w:rsid w:val="00BD0ACA"/>
    <w:rsid w:val="00BD0F41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3B0A"/>
    <w:rsid w:val="00BD42BC"/>
    <w:rsid w:val="00BD4314"/>
    <w:rsid w:val="00BD43E0"/>
    <w:rsid w:val="00BD4502"/>
    <w:rsid w:val="00BD454A"/>
    <w:rsid w:val="00BD4674"/>
    <w:rsid w:val="00BD4A82"/>
    <w:rsid w:val="00BD4B13"/>
    <w:rsid w:val="00BD50FC"/>
    <w:rsid w:val="00BD55B6"/>
    <w:rsid w:val="00BD5A52"/>
    <w:rsid w:val="00BD5B37"/>
    <w:rsid w:val="00BD5B4D"/>
    <w:rsid w:val="00BD5C72"/>
    <w:rsid w:val="00BD5D64"/>
    <w:rsid w:val="00BD5EFA"/>
    <w:rsid w:val="00BD6022"/>
    <w:rsid w:val="00BD6834"/>
    <w:rsid w:val="00BD6AB0"/>
    <w:rsid w:val="00BD6B70"/>
    <w:rsid w:val="00BD6BE9"/>
    <w:rsid w:val="00BD6D37"/>
    <w:rsid w:val="00BD6DED"/>
    <w:rsid w:val="00BD6EB7"/>
    <w:rsid w:val="00BD6F08"/>
    <w:rsid w:val="00BD700C"/>
    <w:rsid w:val="00BD75E8"/>
    <w:rsid w:val="00BD773B"/>
    <w:rsid w:val="00BE0313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7E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9CD"/>
    <w:rsid w:val="00BE6CDC"/>
    <w:rsid w:val="00BE6DE8"/>
    <w:rsid w:val="00BE6E9C"/>
    <w:rsid w:val="00BE7AA7"/>
    <w:rsid w:val="00BE7C1A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1FD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093"/>
    <w:rsid w:val="00BF3331"/>
    <w:rsid w:val="00BF35BC"/>
    <w:rsid w:val="00BF3621"/>
    <w:rsid w:val="00BF36D7"/>
    <w:rsid w:val="00BF36EC"/>
    <w:rsid w:val="00BF47A7"/>
    <w:rsid w:val="00BF4CC3"/>
    <w:rsid w:val="00BF4E2C"/>
    <w:rsid w:val="00BF4EEF"/>
    <w:rsid w:val="00BF505F"/>
    <w:rsid w:val="00BF5111"/>
    <w:rsid w:val="00BF5366"/>
    <w:rsid w:val="00BF58A5"/>
    <w:rsid w:val="00BF5A0E"/>
    <w:rsid w:val="00BF5AF9"/>
    <w:rsid w:val="00BF5F4A"/>
    <w:rsid w:val="00BF608F"/>
    <w:rsid w:val="00BF651E"/>
    <w:rsid w:val="00BF6680"/>
    <w:rsid w:val="00BF69EF"/>
    <w:rsid w:val="00BF6B90"/>
    <w:rsid w:val="00BF6D6D"/>
    <w:rsid w:val="00BF6FEE"/>
    <w:rsid w:val="00BF70D5"/>
    <w:rsid w:val="00BF745D"/>
    <w:rsid w:val="00BF77D6"/>
    <w:rsid w:val="00BF7892"/>
    <w:rsid w:val="00BF7B91"/>
    <w:rsid w:val="00C00317"/>
    <w:rsid w:val="00C00321"/>
    <w:rsid w:val="00C0097A"/>
    <w:rsid w:val="00C00A09"/>
    <w:rsid w:val="00C01286"/>
    <w:rsid w:val="00C0156A"/>
    <w:rsid w:val="00C01593"/>
    <w:rsid w:val="00C01648"/>
    <w:rsid w:val="00C01933"/>
    <w:rsid w:val="00C01AD8"/>
    <w:rsid w:val="00C01D16"/>
    <w:rsid w:val="00C01E42"/>
    <w:rsid w:val="00C024D4"/>
    <w:rsid w:val="00C027A4"/>
    <w:rsid w:val="00C02881"/>
    <w:rsid w:val="00C0313A"/>
    <w:rsid w:val="00C036F9"/>
    <w:rsid w:val="00C03AD7"/>
    <w:rsid w:val="00C042A6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0D6"/>
    <w:rsid w:val="00C051C7"/>
    <w:rsid w:val="00C054E5"/>
    <w:rsid w:val="00C05553"/>
    <w:rsid w:val="00C0555D"/>
    <w:rsid w:val="00C05F3F"/>
    <w:rsid w:val="00C06397"/>
    <w:rsid w:val="00C0651D"/>
    <w:rsid w:val="00C066D9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6D8"/>
    <w:rsid w:val="00C10793"/>
    <w:rsid w:val="00C10AFD"/>
    <w:rsid w:val="00C10B7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E96"/>
    <w:rsid w:val="00C13F48"/>
    <w:rsid w:val="00C1401D"/>
    <w:rsid w:val="00C14089"/>
    <w:rsid w:val="00C141FF"/>
    <w:rsid w:val="00C142AE"/>
    <w:rsid w:val="00C1453F"/>
    <w:rsid w:val="00C14BA7"/>
    <w:rsid w:val="00C14C2B"/>
    <w:rsid w:val="00C14C75"/>
    <w:rsid w:val="00C14D12"/>
    <w:rsid w:val="00C150B1"/>
    <w:rsid w:val="00C150E4"/>
    <w:rsid w:val="00C153E3"/>
    <w:rsid w:val="00C156CD"/>
    <w:rsid w:val="00C1575C"/>
    <w:rsid w:val="00C158D7"/>
    <w:rsid w:val="00C158E7"/>
    <w:rsid w:val="00C159D7"/>
    <w:rsid w:val="00C15A1F"/>
    <w:rsid w:val="00C16279"/>
    <w:rsid w:val="00C163A2"/>
    <w:rsid w:val="00C1674D"/>
    <w:rsid w:val="00C16A54"/>
    <w:rsid w:val="00C16B4D"/>
    <w:rsid w:val="00C16BD3"/>
    <w:rsid w:val="00C170A5"/>
    <w:rsid w:val="00C171C2"/>
    <w:rsid w:val="00C17253"/>
    <w:rsid w:val="00C1748A"/>
    <w:rsid w:val="00C1751B"/>
    <w:rsid w:val="00C17682"/>
    <w:rsid w:val="00C17B7D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3A0"/>
    <w:rsid w:val="00C234DE"/>
    <w:rsid w:val="00C237B9"/>
    <w:rsid w:val="00C23A18"/>
    <w:rsid w:val="00C23AD4"/>
    <w:rsid w:val="00C23BF6"/>
    <w:rsid w:val="00C23C09"/>
    <w:rsid w:val="00C242B7"/>
    <w:rsid w:val="00C24346"/>
    <w:rsid w:val="00C24491"/>
    <w:rsid w:val="00C244F4"/>
    <w:rsid w:val="00C24623"/>
    <w:rsid w:val="00C24702"/>
    <w:rsid w:val="00C2482F"/>
    <w:rsid w:val="00C24902"/>
    <w:rsid w:val="00C249DA"/>
    <w:rsid w:val="00C24D1A"/>
    <w:rsid w:val="00C24D9D"/>
    <w:rsid w:val="00C24ED8"/>
    <w:rsid w:val="00C25DB8"/>
    <w:rsid w:val="00C25F08"/>
    <w:rsid w:val="00C261A2"/>
    <w:rsid w:val="00C26470"/>
    <w:rsid w:val="00C266C7"/>
    <w:rsid w:val="00C267CB"/>
    <w:rsid w:val="00C26BF4"/>
    <w:rsid w:val="00C27142"/>
    <w:rsid w:val="00C27235"/>
    <w:rsid w:val="00C27497"/>
    <w:rsid w:val="00C275D4"/>
    <w:rsid w:val="00C2784D"/>
    <w:rsid w:val="00C278AC"/>
    <w:rsid w:val="00C27B16"/>
    <w:rsid w:val="00C27BEC"/>
    <w:rsid w:val="00C3001B"/>
    <w:rsid w:val="00C302B1"/>
    <w:rsid w:val="00C3054C"/>
    <w:rsid w:val="00C30724"/>
    <w:rsid w:val="00C3092E"/>
    <w:rsid w:val="00C30A49"/>
    <w:rsid w:val="00C30CA1"/>
    <w:rsid w:val="00C31326"/>
    <w:rsid w:val="00C313C1"/>
    <w:rsid w:val="00C319B0"/>
    <w:rsid w:val="00C31A5D"/>
    <w:rsid w:val="00C31B67"/>
    <w:rsid w:val="00C31BAD"/>
    <w:rsid w:val="00C322B1"/>
    <w:rsid w:val="00C323B4"/>
    <w:rsid w:val="00C32630"/>
    <w:rsid w:val="00C3275F"/>
    <w:rsid w:val="00C32AAE"/>
    <w:rsid w:val="00C3300A"/>
    <w:rsid w:val="00C33038"/>
    <w:rsid w:val="00C3321B"/>
    <w:rsid w:val="00C332F7"/>
    <w:rsid w:val="00C334A7"/>
    <w:rsid w:val="00C334C9"/>
    <w:rsid w:val="00C33682"/>
    <w:rsid w:val="00C33799"/>
    <w:rsid w:val="00C33808"/>
    <w:rsid w:val="00C3402B"/>
    <w:rsid w:val="00C34208"/>
    <w:rsid w:val="00C34496"/>
    <w:rsid w:val="00C34525"/>
    <w:rsid w:val="00C34844"/>
    <w:rsid w:val="00C348E7"/>
    <w:rsid w:val="00C34C21"/>
    <w:rsid w:val="00C35312"/>
    <w:rsid w:val="00C35397"/>
    <w:rsid w:val="00C35688"/>
    <w:rsid w:val="00C356D3"/>
    <w:rsid w:val="00C35872"/>
    <w:rsid w:val="00C35AB8"/>
    <w:rsid w:val="00C35BD8"/>
    <w:rsid w:val="00C35C02"/>
    <w:rsid w:val="00C35F09"/>
    <w:rsid w:val="00C35F2E"/>
    <w:rsid w:val="00C35FC9"/>
    <w:rsid w:val="00C35FCC"/>
    <w:rsid w:val="00C360C5"/>
    <w:rsid w:val="00C360E7"/>
    <w:rsid w:val="00C360EB"/>
    <w:rsid w:val="00C362FD"/>
    <w:rsid w:val="00C36535"/>
    <w:rsid w:val="00C3663C"/>
    <w:rsid w:val="00C36903"/>
    <w:rsid w:val="00C36E50"/>
    <w:rsid w:val="00C372D5"/>
    <w:rsid w:val="00C3749D"/>
    <w:rsid w:val="00C374B4"/>
    <w:rsid w:val="00C375A4"/>
    <w:rsid w:val="00C377C9"/>
    <w:rsid w:val="00C378FD"/>
    <w:rsid w:val="00C37B2F"/>
    <w:rsid w:val="00C37B39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303"/>
    <w:rsid w:val="00C42B87"/>
    <w:rsid w:val="00C42E1B"/>
    <w:rsid w:val="00C42F2B"/>
    <w:rsid w:val="00C431DC"/>
    <w:rsid w:val="00C432E7"/>
    <w:rsid w:val="00C435CB"/>
    <w:rsid w:val="00C4391F"/>
    <w:rsid w:val="00C43E5D"/>
    <w:rsid w:val="00C43F4C"/>
    <w:rsid w:val="00C44140"/>
    <w:rsid w:val="00C44329"/>
    <w:rsid w:val="00C444D8"/>
    <w:rsid w:val="00C44542"/>
    <w:rsid w:val="00C44622"/>
    <w:rsid w:val="00C44AA3"/>
    <w:rsid w:val="00C44C1C"/>
    <w:rsid w:val="00C45D3A"/>
    <w:rsid w:val="00C4643D"/>
    <w:rsid w:val="00C465D4"/>
    <w:rsid w:val="00C46A0E"/>
    <w:rsid w:val="00C46B79"/>
    <w:rsid w:val="00C46E51"/>
    <w:rsid w:val="00C46ECF"/>
    <w:rsid w:val="00C470D4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130"/>
    <w:rsid w:val="00C50A49"/>
    <w:rsid w:val="00C50B98"/>
    <w:rsid w:val="00C50D45"/>
    <w:rsid w:val="00C50E23"/>
    <w:rsid w:val="00C50F40"/>
    <w:rsid w:val="00C51395"/>
    <w:rsid w:val="00C516B2"/>
    <w:rsid w:val="00C51B2F"/>
    <w:rsid w:val="00C51B5B"/>
    <w:rsid w:val="00C51D5C"/>
    <w:rsid w:val="00C51F3C"/>
    <w:rsid w:val="00C52363"/>
    <w:rsid w:val="00C52DD0"/>
    <w:rsid w:val="00C53051"/>
    <w:rsid w:val="00C53091"/>
    <w:rsid w:val="00C53206"/>
    <w:rsid w:val="00C532A9"/>
    <w:rsid w:val="00C53429"/>
    <w:rsid w:val="00C5395C"/>
    <w:rsid w:val="00C5443B"/>
    <w:rsid w:val="00C544F6"/>
    <w:rsid w:val="00C54580"/>
    <w:rsid w:val="00C54591"/>
    <w:rsid w:val="00C545E4"/>
    <w:rsid w:val="00C550A9"/>
    <w:rsid w:val="00C550F5"/>
    <w:rsid w:val="00C551C8"/>
    <w:rsid w:val="00C5553B"/>
    <w:rsid w:val="00C55603"/>
    <w:rsid w:val="00C5584C"/>
    <w:rsid w:val="00C5592E"/>
    <w:rsid w:val="00C55DC8"/>
    <w:rsid w:val="00C560C1"/>
    <w:rsid w:val="00C563F8"/>
    <w:rsid w:val="00C56C5A"/>
    <w:rsid w:val="00C56E9A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7A1"/>
    <w:rsid w:val="00C62868"/>
    <w:rsid w:val="00C63488"/>
    <w:rsid w:val="00C638DD"/>
    <w:rsid w:val="00C638EB"/>
    <w:rsid w:val="00C63C50"/>
    <w:rsid w:val="00C63E54"/>
    <w:rsid w:val="00C642B6"/>
    <w:rsid w:val="00C64487"/>
    <w:rsid w:val="00C646A3"/>
    <w:rsid w:val="00C6475B"/>
    <w:rsid w:val="00C6495A"/>
    <w:rsid w:val="00C64D2F"/>
    <w:rsid w:val="00C64D55"/>
    <w:rsid w:val="00C64F45"/>
    <w:rsid w:val="00C64FDA"/>
    <w:rsid w:val="00C650C1"/>
    <w:rsid w:val="00C654C1"/>
    <w:rsid w:val="00C654ED"/>
    <w:rsid w:val="00C65610"/>
    <w:rsid w:val="00C656BD"/>
    <w:rsid w:val="00C656F1"/>
    <w:rsid w:val="00C65858"/>
    <w:rsid w:val="00C65E2B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A6A"/>
    <w:rsid w:val="00C70C17"/>
    <w:rsid w:val="00C70DC7"/>
    <w:rsid w:val="00C70EB0"/>
    <w:rsid w:val="00C716A9"/>
    <w:rsid w:val="00C71EEF"/>
    <w:rsid w:val="00C72057"/>
    <w:rsid w:val="00C72135"/>
    <w:rsid w:val="00C72211"/>
    <w:rsid w:val="00C72388"/>
    <w:rsid w:val="00C7243E"/>
    <w:rsid w:val="00C72A69"/>
    <w:rsid w:val="00C734BD"/>
    <w:rsid w:val="00C73704"/>
    <w:rsid w:val="00C73705"/>
    <w:rsid w:val="00C737B0"/>
    <w:rsid w:val="00C747C5"/>
    <w:rsid w:val="00C74817"/>
    <w:rsid w:val="00C7496A"/>
    <w:rsid w:val="00C74AEA"/>
    <w:rsid w:val="00C75250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AC"/>
    <w:rsid w:val="00C77ED7"/>
    <w:rsid w:val="00C80316"/>
    <w:rsid w:val="00C804DD"/>
    <w:rsid w:val="00C80570"/>
    <w:rsid w:val="00C8060A"/>
    <w:rsid w:val="00C809DC"/>
    <w:rsid w:val="00C80AC8"/>
    <w:rsid w:val="00C80B91"/>
    <w:rsid w:val="00C814C8"/>
    <w:rsid w:val="00C815AB"/>
    <w:rsid w:val="00C816BA"/>
    <w:rsid w:val="00C817DF"/>
    <w:rsid w:val="00C81E0F"/>
    <w:rsid w:val="00C81E76"/>
    <w:rsid w:val="00C821F9"/>
    <w:rsid w:val="00C827F6"/>
    <w:rsid w:val="00C82912"/>
    <w:rsid w:val="00C82D74"/>
    <w:rsid w:val="00C830C3"/>
    <w:rsid w:val="00C83195"/>
    <w:rsid w:val="00C837DD"/>
    <w:rsid w:val="00C83ACA"/>
    <w:rsid w:val="00C83EE0"/>
    <w:rsid w:val="00C83EF0"/>
    <w:rsid w:val="00C83F3E"/>
    <w:rsid w:val="00C8498B"/>
    <w:rsid w:val="00C85029"/>
    <w:rsid w:val="00C8538B"/>
    <w:rsid w:val="00C85403"/>
    <w:rsid w:val="00C85898"/>
    <w:rsid w:val="00C85A09"/>
    <w:rsid w:val="00C86143"/>
    <w:rsid w:val="00C86420"/>
    <w:rsid w:val="00C86579"/>
    <w:rsid w:val="00C867A5"/>
    <w:rsid w:val="00C869AE"/>
    <w:rsid w:val="00C86C98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BE5"/>
    <w:rsid w:val="00C90C44"/>
    <w:rsid w:val="00C90D36"/>
    <w:rsid w:val="00C910C5"/>
    <w:rsid w:val="00C9159E"/>
    <w:rsid w:val="00C919E3"/>
    <w:rsid w:val="00C91A08"/>
    <w:rsid w:val="00C91AFB"/>
    <w:rsid w:val="00C91DBA"/>
    <w:rsid w:val="00C921B8"/>
    <w:rsid w:val="00C921FD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8D7"/>
    <w:rsid w:val="00C94C56"/>
    <w:rsid w:val="00C94C90"/>
    <w:rsid w:val="00C953E8"/>
    <w:rsid w:val="00C954C7"/>
    <w:rsid w:val="00C95D55"/>
    <w:rsid w:val="00C96058"/>
    <w:rsid w:val="00C96320"/>
    <w:rsid w:val="00C9659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7BC"/>
    <w:rsid w:val="00CA1A7A"/>
    <w:rsid w:val="00CA1B6A"/>
    <w:rsid w:val="00CA1B90"/>
    <w:rsid w:val="00CA1C33"/>
    <w:rsid w:val="00CA1E5B"/>
    <w:rsid w:val="00CA1E6E"/>
    <w:rsid w:val="00CA1F8C"/>
    <w:rsid w:val="00CA1F8F"/>
    <w:rsid w:val="00CA1FDB"/>
    <w:rsid w:val="00CA21AA"/>
    <w:rsid w:val="00CA28AB"/>
    <w:rsid w:val="00CA2B5D"/>
    <w:rsid w:val="00CA325C"/>
    <w:rsid w:val="00CA3302"/>
    <w:rsid w:val="00CA3419"/>
    <w:rsid w:val="00CA34CF"/>
    <w:rsid w:val="00CA3A9C"/>
    <w:rsid w:val="00CA3D09"/>
    <w:rsid w:val="00CA3F49"/>
    <w:rsid w:val="00CA4491"/>
    <w:rsid w:val="00CA46CA"/>
    <w:rsid w:val="00CA4721"/>
    <w:rsid w:val="00CA4974"/>
    <w:rsid w:val="00CA4DB6"/>
    <w:rsid w:val="00CA508D"/>
    <w:rsid w:val="00CA57FA"/>
    <w:rsid w:val="00CA5985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C22"/>
    <w:rsid w:val="00CA7DD7"/>
    <w:rsid w:val="00CB006A"/>
    <w:rsid w:val="00CB024D"/>
    <w:rsid w:val="00CB06D3"/>
    <w:rsid w:val="00CB0840"/>
    <w:rsid w:val="00CB0B7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63"/>
    <w:rsid w:val="00CB3B09"/>
    <w:rsid w:val="00CB4012"/>
    <w:rsid w:val="00CB4517"/>
    <w:rsid w:val="00CB4A74"/>
    <w:rsid w:val="00CB4B87"/>
    <w:rsid w:val="00CB5012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CE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2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52F"/>
    <w:rsid w:val="00CC3BED"/>
    <w:rsid w:val="00CC3F2D"/>
    <w:rsid w:val="00CC41CC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6D8"/>
    <w:rsid w:val="00CC69B9"/>
    <w:rsid w:val="00CC6D0B"/>
    <w:rsid w:val="00CC70C0"/>
    <w:rsid w:val="00CC712C"/>
    <w:rsid w:val="00CC72EE"/>
    <w:rsid w:val="00CC739A"/>
    <w:rsid w:val="00CC790C"/>
    <w:rsid w:val="00CC7F1E"/>
    <w:rsid w:val="00CD0082"/>
    <w:rsid w:val="00CD01D1"/>
    <w:rsid w:val="00CD01D9"/>
    <w:rsid w:val="00CD038B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C47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A42"/>
    <w:rsid w:val="00CD3DD7"/>
    <w:rsid w:val="00CD3F51"/>
    <w:rsid w:val="00CD4661"/>
    <w:rsid w:val="00CD48CE"/>
    <w:rsid w:val="00CD4C96"/>
    <w:rsid w:val="00CD4D01"/>
    <w:rsid w:val="00CD4D36"/>
    <w:rsid w:val="00CD4FFC"/>
    <w:rsid w:val="00CD5010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1C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AD2"/>
    <w:rsid w:val="00CE2FC5"/>
    <w:rsid w:val="00CE30F3"/>
    <w:rsid w:val="00CE37AF"/>
    <w:rsid w:val="00CE3C51"/>
    <w:rsid w:val="00CE4108"/>
    <w:rsid w:val="00CE4132"/>
    <w:rsid w:val="00CE4138"/>
    <w:rsid w:val="00CE420B"/>
    <w:rsid w:val="00CE4414"/>
    <w:rsid w:val="00CE4666"/>
    <w:rsid w:val="00CE4CD3"/>
    <w:rsid w:val="00CE51BC"/>
    <w:rsid w:val="00CE550C"/>
    <w:rsid w:val="00CE551F"/>
    <w:rsid w:val="00CE57E8"/>
    <w:rsid w:val="00CE5C77"/>
    <w:rsid w:val="00CE5F6C"/>
    <w:rsid w:val="00CE64BB"/>
    <w:rsid w:val="00CE6EA6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E7FF0"/>
    <w:rsid w:val="00CF0320"/>
    <w:rsid w:val="00CF0381"/>
    <w:rsid w:val="00CF062F"/>
    <w:rsid w:val="00CF095B"/>
    <w:rsid w:val="00CF0E9E"/>
    <w:rsid w:val="00CF120C"/>
    <w:rsid w:val="00CF12A7"/>
    <w:rsid w:val="00CF1494"/>
    <w:rsid w:val="00CF14D3"/>
    <w:rsid w:val="00CF15D4"/>
    <w:rsid w:val="00CF1AB3"/>
    <w:rsid w:val="00CF1D02"/>
    <w:rsid w:val="00CF1DF5"/>
    <w:rsid w:val="00CF23F3"/>
    <w:rsid w:val="00CF25EC"/>
    <w:rsid w:val="00CF28E8"/>
    <w:rsid w:val="00CF2D20"/>
    <w:rsid w:val="00CF2EF9"/>
    <w:rsid w:val="00CF3230"/>
    <w:rsid w:val="00CF34C0"/>
    <w:rsid w:val="00CF35DB"/>
    <w:rsid w:val="00CF417F"/>
    <w:rsid w:val="00CF4414"/>
    <w:rsid w:val="00CF451F"/>
    <w:rsid w:val="00CF4697"/>
    <w:rsid w:val="00CF4903"/>
    <w:rsid w:val="00CF4AAA"/>
    <w:rsid w:val="00CF4AF3"/>
    <w:rsid w:val="00CF4EFD"/>
    <w:rsid w:val="00CF512B"/>
    <w:rsid w:val="00CF55A1"/>
    <w:rsid w:val="00CF55DC"/>
    <w:rsid w:val="00CF561F"/>
    <w:rsid w:val="00CF5805"/>
    <w:rsid w:val="00CF585E"/>
    <w:rsid w:val="00CF58D8"/>
    <w:rsid w:val="00CF58F9"/>
    <w:rsid w:val="00CF5B34"/>
    <w:rsid w:val="00CF5E81"/>
    <w:rsid w:val="00CF6370"/>
    <w:rsid w:val="00CF6465"/>
    <w:rsid w:val="00CF66E0"/>
    <w:rsid w:val="00CF6819"/>
    <w:rsid w:val="00CF6A53"/>
    <w:rsid w:val="00CF6A6B"/>
    <w:rsid w:val="00CF6DEC"/>
    <w:rsid w:val="00CF7037"/>
    <w:rsid w:val="00CF77B7"/>
    <w:rsid w:val="00CF77EC"/>
    <w:rsid w:val="00CF7AFF"/>
    <w:rsid w:val="00D00129"/>
    <w:rsid w:val="00D0022F"/>
    <w:rsid w:val="00D00629"/>
    <w:rsid w:val="00D00818"/>
    <w:rsid w:val="00D00B0B"/>
    <w:rsid w:val="00D00C9D"/>
    <w:rsid w:val="00D0100F"/>
    <w:rsid w:val="00D0114F"/>
    <w:rsid w:val="00D0115F"/>
    <w:rsid w:val="00D011D1"/>
    <w:rsid w:val="00D0125F"/>
    <w:rsid w:val="00D012AF"/>
    <w:rsid w:val="00D01312"/>
    <w:rsid w:val="00D01367"/>
    <w:rsid w:val="00D014CB"/>
    <w:rsid w:val="00D01665"/>
    <w:rsid w:val="00D0172F"/>
    <w:rsid w:val="00D0181B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3FB0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819"/>
    <w:rsid w:val="00D069E3"/>
    <w:rsid w:val="00D06AF5"/>
    <w:rsid w:val="00D06BBE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1EA7"/>
    <w:rsid w:val="00D1204B"/>
    <w:rsid w:val="00D12368"/>
    <w:rsid w:val="00D126D2"/>
    <w:rsid w:val="00D1276B"/>
    <w:rsid w:val="00D127F4"/>
    <w:rsid w:val="00D12D4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AF"/>
    <w:rsid w:val="00D145FE"/>
    <w:rsid w:val="00D14632"/>
    <w:rsid w:val="00D147B5"/>
    <w:rsid w:val="00D149F2"/>
    <w:rsid w:val="00D14AE9"/>
    <w:rsid w:val="00D14B37"/>
    <w:rsid w:val="00D14C6A"/>
    <w:rsid w:val="00D14EDB"/>
    <w:rsid w:val="00D14FE8"/>
    <w:rsid w:val="00D15094"/>
    <w:rsid w:val="00D152F2"/>
    <w:rsid w:val="00D1532A"/>
    <w:rsid w:val="00D15BA8"/>
    <w:rsid w:val="00D15C9E"/>
    <w:rsid w:val="00D163C3"/>
    <w:rsid w:val="00D1656A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8E7"/>
    <w:rsid w:val="00D20B12"/>
    <w:rsid w:val="00D20C3F"/>
    <w:rsid w:val="00D20EA5"/>
    <w:rsid w:val="00D20EE7"/>
    <w:rsid w:val="00D2144C"/>
    <w:rsid w:val="00D215AC"/>
    <w:rsid w:val="00D218A4"/>
    <w:rsid w:val="00D218C1"/>
    <w:rsid w:val="00D2195E"/>
    <w:rsid w:val="00D219A6"/>
    <w:rsid w:val="00D21A20"/>
    <w:rsid w:val="00D21DA3"/>
    <w:rsid w:val="00D21DDA"/>
    <w:rsid w:val="00D221FD"/>
    <w:rsid w:val="00D22269"/>
    <w:rsid w:val="00D225DC"/>
    <w:rsid w:val="00D22787"/>
    <w:rsid w:val="00D22C44"/>
    <w:rsid w:val="00D22E09"/>
    <w:rsid w:val="00D2310C"/>
    <w:rsid w:val="00D2362B"/>
    <w:rsid w:val="00D23873"/>
    <w:rsid w:val="00D238F1"/>
    <w:rsid w:val="00D23E67"/>
    <w:rsid w:val="00D2405B"/>
    <w:rsid w:val="00D241EB"/>
    <w:rsid w:val="00D24270"/>
    <w:rsid w:val="00D244EC"/>
    <w:rsid w:val="00D2454A"/>
    <w:rsid w:val="00D24F10"/>
    <w:rsid w:val="00D25073"/>
    <w:rsid w:val="00D253A5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893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1A"/>
    <w:rsid w:val="00D27E29"/>
    <w:rsid w:val="00D30050"/>
    <w:rsid w:val="00D3053D"/>
    <w:rsid w:val="00D305F4"/>
    <w:rsid w:val="00D30716"/>
    <w:rsid w:val="00D30A87"/>
    <w:rsid w:val="00D30B5F"/>
    <w:rsid w:val="00D30D50"/>
    <w:rsid w:val="00D31117"/>
    <w:rsid w:val="00D31152"/>
    <w:rsid w:val="00D31286"/>
    <w:rsid w:val="00D315F9"/>
    <w:rsid w:val="00D31747"/>
    <w:rsid w:val="00D317D5"/>
    <w:rsid w:val="00D317E9"/>
    <w:rsid w:val="00D31877"/>
    <w:rsid w:val="00D31C69"/>
    <w:rsid w:val="00D31C7D"/>
    <w:rsid w:val="00D31DDA"/>
    <w:rsid w:val="00D32171"/>
    <w:rsid w:val="00D323C3"/>
    <w:rsid w:val="00D3246D"/>
    <w:rsid w:val="00D3279B"/>
    <w:rsid w:val="00D32866"/>
    <w:rsid w:val="00D328CE"/>
    <w:rsid w:val="00D32B46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161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4E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733"/>
    <w:rsid w:val="00D40995"/>
    <w:rsid w:val="00D413F7"/>
    <w:rsid w:val="00D414C0"/>
    <w:rsid w:val="00D41D04"/>
    <w:rsid w:val="00D41D0B"/>
    <w:rsid w:val="00D41D18"/>
    <w:rsid w:val="00D41E75"/>
    <w:rsid w:val="00D42211"/>
    <w:rsid w:val="00D424E0"/>
    <w:rsid w:val="00D427D4"/>
    <w:rsid w:val="00D42AAF"/>
    <w:rsid w:val="00D4311E"/>
    <w:rsid w:val="00D4318E"/>
    <w:rsid w:val="00D431F6"/>
    <w:rsid w:val="00D43314"/>
    <w:rsid w:val="00D43654"/>
    <w:rsid w:val="00D43B0E"/>
    <w:rsid w:val="00D43BD6"/>
    <w:rsid w:val="00D43C04"/>
    <w:rsid w:val="00D43E7A"/>
    <w:rsid w:val="00D4436B"/>
    <w:rsid w:val="00D445A4"/>
    <w:rsid w:val="00D44603"/>
    <w:rsid w:val="00D448BF"/>
    <w:rsid w:val="00D44DCA"/>
    <w:rsid w:val="00D451EE"/>
    <w:rsid w:val="00D452E3"/>
    <w:rsid w:val="00D45577"/>
    <w:rsid w:val="00D456A0"/>
    <w:rsid w:val="00D45B0A"/>
    <w:rsid w:val="00D45B20"/>
    <w:rsid w:val="00D45C25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379"/>
    <w:rsid w:val="00D5150C"/>
    <w:rsid w:val="00D515D6"/>
    <w:rsid w:val="00D51923"/>
    <w:rsid w:val="00D519C2"/>
    <w:rsid w:val="00D51BB7"/>
    <w:rsid w:val="00D51CF2"/>
    <w:rsid w:val="00D51E4F"/>
    <w:rsid w:val="00D51E85"/>
    <w:rsid w:val="00D51FFA"/>
    <w:rsid w:val="00D520EE"/>
    <w:rsid w:val="00D5281D"/>
    <w:rsid w:val="00D52B00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5D0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0A"/>
    <w:rsid w:val="00D55D8E"/>
    <w:rsid w:val="00D55F27"/>
    <w:rsid w:val="00D56229"/>
    <w:rsid w:val="00D562E3"/>
    <w:rsid w:val="00D5644C"/>
    <w:rsid w:val="00D564CA"/>
    <w:rsid w:val="00D568F6"/>
    <w:rsid w:val="00D56AFC"/>
    <w:rsid w:val="00D56D56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0C4A"/>
    <w:rsid w:val="00D610E0"/>
    <w:rsid w:val="00D612A9"/>
    <w:rsid w:val="00D61418"/>
    <w:rsid w:val="00D61C09"/>
    <w:rsid w:val="00D61DCD"/>
    <w:rsid w:val="00D62180"/>
    <w:rsid w:val="00D624D4"/>
    <w:rsid w:val="00D626F7"/>
    <w:rsid w:val="00D628FE"/>
    <w:rsid w:val="00D62FF4"/>
    <w:rsid w:val="00D631E1"/>
    <w:rsid w:val="00D63426"/>
    <w:rsid w:val="00D63524"/>
    <w:rsid w:val="00D63A0E"/>
    <w:rsid w:val="00D63A62"/>
    <w:rsid w:val="00D63CBB"/>
    <w:rsid w:val="00D63E3B"/>
    <w:rsid w:val="00D6432F"/>
    <w:rsid w:val="00D64897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261"/>
    <w:rsid w:val="00D7047F"/>
    <w:rsid w:val="00D70494"/>
    <w:rsid w:val="00D70A3C"/>
    <w:rsid w:val="00D70A59"/>
    <w:rsid w:val="00D71139"/>
    <w:rsid w:val="00D711A7"/>
    <w:rsid w:val="00D7131A"/>
    <w:rsid w:val="00D71471"/>
    <w:rsid w:val="00D71E36"/>
    <w:rsid w:val="00D71FF8"/>
    <w:rsid w:val="00D72129"/>
    <w:rsid w:val="00D72585"/>
    <w:rsid w:val="00D72881"/>
    <w:rsid w:val="00D72A72"/>
    <w:rsid w:val="00D72B96"/>
    <w:rsid w:val="00D72EF4"/>
    <w:rsid w:val="00D72F7A"/>
    <w:rsid w:val="00D72FDB"/>
    <w:rsid w:val="00D73512"/>
    <w:rsid w:val="00D736B1"/>
    <w:rsid w:val="00D73C91"/>
    <w:rsid w:val="00D73F26"/>
    <w:rsid w:val="00D741FE"/>
    <w:rsid w:val="00D744A5"/>
    <w:rsid w:val="00D745C5"/>
    <w:rsid w:val="00D749A3"/>
    <w:rsid w:val="00D74D93"/>
    <w:rsid w:val="00D754C9"/>
    <w:rsid w:val="00D756AF"/>
    <w:rsid w:val="00D756F3"/>
    <w:rsid w:val="00D758FE"/>
    <w:rsid w:val="00D75B07"/>
    <w:rsid w:val="00D75C73"/>
    <w:rsid w:val="00D75CE8"/>
    <w:rsid w:val="00D75D6E"/>
    <w:rsid w:val="00D762E4"/>
    <w:rsid w:val="00D763CC"/>
    <w:rsid w:val="00D76863"/>
    <w:rsid w:val="00D7694B"/>
    <w:rsid w:val="00D76BB5"/>
    <w:rsid w:val="00D76C70"/>
    <w:rsid w:val="00D76D50"/>
    <w:rsid w:val="00D7755E"/>
    <w:rsid w:val="00D77772"/>
    <w:rsid w:val="00D7799A"/>
    <w:rsid w:val="00D77A7B"/>
    <w:rsid w:val="00D77D8D"/>
    <w:rsid w:val="00D77EF8"/>
    <w:rsid w:val="00D77F12"/>
    <w:rsid w:val="00D8001E"/>
    <w:rsid w:val="00D8041C"/>
    <w:rsid w:val="00D80619"/>
    <w:rsid w:val="00D8099E"/>
    <w:rsid w:val="00D809A7"/>
    <w:rsid w:val="00D80AD4"/>
    <w:rsid w:val="00D80C31"/>
    <w:rsid w:val="00D80E0E"/>
    <w:rsid w:val="00D80F75"/>
    <w:rsid w:val="00D81CEE"/>
    <w:rsid w:val="00D822C9"/>
    <w:rsid w:val="00D82B59"/>
    <w:rsid w:val="00D82BEF"/>
    <w:rsid w:val="00D82F80"/>
    <w:rsid w:val="00D835B0"/>
    <w:rsid w:val="00D8369B"/>
    <w:rsid w:val="00D836E3"/>
    <w:rsid w:val="00D83768"/>
    <w:rsid w:val="00D8394C"/>
    <w:rsid w:val="00D84287"/>
    <w:rsid w:val="00D84B05"/>
    <w:rsid w:val="00D84DB0"/>
    <w:rsid w:val="00D85060"/>
    <w:rsid w:val="00D85114"/>
    <w:rsid w:val="00D851DB"/>
    <w:rsid w:val="00D85228"/>
    <w:rsid w:val="00D85244"/>
    <w:rsid w:val="00D85534"/>
    <w:rsid w:val="00D85A54"/>
    <w:rsid w:val="00D85C12"/>
    <w:rsid w:val="00D85C82"/>
    <w:rsid w:val="00D85DD5"/>
    <w:rsid w:val="00D865B8"/>
    <w:rsid w:val="00D86AAC"/>
    <w:rsid w:val="00D86AF3"/>
    <w:rsid w:val="00D8709F"/>
    <w:rsid w:val="00D871C9"/>
    <w:rsid w:val="00D871D9"/>
    <w:rsid w:val="00D87336"/>
    <w:rsid w:val="00D900F8"/>
    <w:rsid w:val="00D9017E"/>
    <w:rsid w:val="00D901A5"/>
    <w:rsid w:val="00D90509"/>
    <w:rsid w:val="00D905BB"/>
    <w:rsid w:val="00D908CC"/>
    <w:rsid w:val="00D90955"/>
    <w:rsid w:val="00D90A48"/>
    <w:rsid w:val="00D90AEA"/>
    <w:rsid w:val="00D90D69"/>
    <w:rsid w:val="00D910CB"/>
    <w:rsid w:val="00D91220"/>
    <w:rsid w:val="00D9126F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AE2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C2E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06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311"/>
    <w:rsid w:val="00DA2818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35"/>
    <w:rsid w:val="00DA4FDF"/>
    <w:rsid w:val="00DA5120"/>
    <w:rsid w:val="00DA5464"/>
    <w:rsid w:val="00DA5584"/>
    <w:rsid w:val="00DA5769"/>
    <w:rsid w:val="00DA578B"/>
    <w:rsid w:val="00DA57BA"/>
    <w:rsid w:val="00DA5840"/>
    <w:rsid w:val="00DA6001"/>
    <w:rsid w:val="00DA6DAE"/>
    <w:rsid w:val="00DA71FF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2F24"/>
    <w:rsid w:val="00DB30B5"/>
    <w:rsid w:val="00DB3EFE"/>
    <w:rsid w:val="00DB3FD7"/>
    <w:rsid w:val="00DB49B6"/>
    <w:rsid w:val="00DB4A5B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C0F"/>
    <w:rsid w:val="00DB6234"/>
    <w:rsid w:val="00DB66BD"/>
    <w:rsid w:val="00DB674A"/>
    <w:rsid w:val="00DB678D"/>
    <w:rsid w:val="00DB6B97"/>
    <w:rsid w:val="00DB6D39"/>
    <w:rsid w:val="00DB6D95"/>
    <w:rsid w:val="00DB727B"/>
    <w:rsid w:val="00DB74F6"/>
    <w:rsid w:val="00DB783D"/>
    <w:rsid w:val="00DB783E"/>
    <w:rsid w:val="00DB7D30"/>
    <w:rsid w:val="00DC01B8"/>
    <w:rsid w:val="00DC020F"/>
    <w:rsid w:val="00DC0271"/>
    <w:rsid w:val="00DC0383"/>
    <w:rsid w:val="00DC06FB"/>
    <w:rsid w:val="00DC08A9"/>
    <w:rsid w:val="00DC09FD"/>
    <w:rsid w:val="00DC0AB4"/>
    <w:rsid w:val="00DC0AC5"/>
    <w:rsid w:val="00DC0AE4"/>
    <w:rsid w:val="00DC0C2A"/>
    <w:rsid w:val="00DC0CE6"/>
    <w:rsid w:val="00DC0DD7"/>
    <w:rsid w:val="00DC0E85"/>
    <w:rsid w:val="00DC0FBE"/>
    <w:rsid w:val="00DC11A7"/>
    <w:rsid w:val="00DC1DD2"/>
    <w:rsid w:val="00DC2351"/>
    <w:rsid w:val="00DC24C5"/>
    <w:rsid w:val="00DC270B"/>
    <w:rsid w:val="00DC2868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71"/>
    <w:rsid w:val="00DC4F99"/>
    <w:rsid w:val="00DC522D"/>
    <w:rsid w:val="00DC5323"/>
    <w:rsid w:val="00DC539D"/>
    <w:rsid w:val="00DC5508"/>
    <w:rsid w:val="00DC5651"/>
    <w:rsid w:val="00DC59B0"/>
    <w:rsid w:val="00DC5A75"/>
    <w:rsid w:val="00DC6645"/>
    <w:rsid w:val="00DC66D2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5BE"/>
    <w:rsid w:val="00DD08D1"/>
    <w:rsid w:val="00DD0AEF"/>
    <w:rsid w:val="00DD0B98"/>
    <w:rsid w:val="00DD0C27"/>
    <w:rsid w:val="00DD0D01"/>
    <w:rsid w:val="00DD0D2D"/>
    <w:rsid w:val="00DD0E60"/>
    <w:rsid w:val="00DD1123"/>
    <w:rsid w:val="00DD12B9"/>
    <w:rsid w:val="00DD1326"/>
    <w:rsid w:val="00DD1439"/>
    <w:rsid w:val="00DD16D4"/>
    <w:rsid w:val="00DD1FC5"/>
    <w:rsid w:val="00DD21F0"/>
    <w:rsid w:val="00DD2248"/>
    <w:rsid w:val="00DD22F9"/>
    <w:rsid w:val="00DD2477"/>
    <w:rsid w:val="00DD279F"/>
    <w:rsid w:val="00DD2969"/>
    <w:rsid w:val="00DD2993"/>
    <w:rsid w:val="00DD2C06"/>
    <w:rsid w:val="00DD33B3"/>
    <w:rsid w:val="00DD34A6"/>
    <w:rsid w:val="00DD3509"/>
    <w:rsid w:val="00DD37DF"/>
    <w:rsid w:val="00DD3D22"/>
    <w:rsid w:val="00DD41A3"/>
    <w:rsid w:val="00DD47DE"/>
    <w:rsid w:val="00DD4B7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401"/>
    <w:rsid w:val="00DD650A"/>
    <w:rsid w:val="00DD70E2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64"/>
    <w:rsid w:val="00DE06AC"/>
    <w:rsid w:val="00DE070C"/>
    <w:rsid w:val="00DE08DF"/>
    <w:rsid w:val="00DE0B8B"/>
    <w:rsid w:val="00DE0FF2"/>
    <w:rsid w:val="00DE10C5"/>
    <w:rsid w:val="00DE1135"/>
    <w:rsid w:val="00DE1195"/>
    <w:rsid w:val="00DE11AA"/>
    <w:rsid w:val="00DE1305"/>
    <w:rsid w:val="00DE15AA"/>
    <w:rsid w:val="00DE1612"/>
    <w:rsid w:val="00DE16A0"/>
    <w:rsid w:val="00DE1740"/>
    <w:rsid w:val="00DE18FE"/>
    <w:rsid w:val="00DE1975"/>
    <w:rsid w:val="00DE1995"/>
    <w:rsid w:val="00DE1D9D"/>
    <w:rsid w:val="00DE2014"/>
    <w:rsid w:val="00DE2402"/>
    <w:rsid w:val="00DE249A"/>
    <w:rsid w:val="00DE2A14"/>
    <w:rsid w:val="00DE2AF9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C52"/>
    <w:rsid w:val="00DE3CEB"/>
    <w:rsid w:val="00DE3EBC"/>
    <w:rsid w:val="00DE4814"/>
    <w:rsid w:val="00DE4950"/>
    <w:rsid w:val="00DE4B0F"/>
    <w:rsid w:val="00DE4D22"/>
    <w:rsid w:val="00DE52A8"/>
    <w:rsid w:val="00DE5448"/>
    <w:rsid w:val="00DE545D"/>
    <w:rsid w:val="00DE55AD"/>
    <w:rsid w:val="00DE5971"/>
    <w:rsid w:val="00DE5DB7"/>
    <w:rsid w:val="00DE61FC"/>
    <w:rsid w:val="00DE6417"/>
    <w:rsid w:val="00DE65D6"/>
    <w:rsid w:val="00DE664F"/>
    <w:rsid w:val="00DE6686"/>
    <w:rsid w:val="00DE66E8"/>
    <w:rsid w:val="00DE69A2"/>
    <w:rsid w:val="00DE6D8B"/>
    <w:rsid w:val="00DE6F9F"/>
    <w:rsid w:val="00DE7483"/>
    <w:rsid w:val="00DE74BA"/>
    <w:rsid w:val="00DE7835"/>
    <w:rsid w:val="00DE7871"/>
    <w:rsid w:val="00DE7CC9"/>
    <w:rsid w:val="00DE7E1F"/>
    <w:rsid w:val="00DE7F27"/>
    <w:rsid w:val="00DF00EF"/>
    <w:rsid w:val="00DF014A"/>
    <w:rsid w:val="00DF04E9"/>
    <w:rsid w:val="00DF080A"/>
    <w:rsid w:val="00DF0C4A"/>
    <w:rsid w:val="00DF0D4B"/>
    <w:rsid w:val="00DF1350"/>
    <w:rsid w:val="00DF138A"/>
    <w:rsid w:val="00DF153A"/>
    <w:rsid w:val="00DF1566"/>
    <w:rsid w:val="00DF173B"/>
    <w:rsid w:val="00DF176F"/>
    <w:rsid w:val="00DF1AF1"/>
    <w:rsid w:val="00DF203D"/>
    <w:rsid w:val="00DF21BC"/>
    <w:rsid w:val="00DF21E3"/>
    <w:rsid w:val="00DF2677"/>
    <w:rsid w:val="00DF2775"/>
    <w:rsid w:val="00DF2D22"/>
    <w:rsid w:val="00DF3658"/>
    <w:rsid w:val="00DF385B"/>
    <w:rsid w:val="00DF38EA"/>
    <w:rsid w:val="00DF3A12"/>
    <w:rsid w:val="00DF3E13"/>
    <w:rsid w:val="00DF3EEA"/>
    <w:rsid w:val="00DF4038"/>
    <w:rsid w:val="00DF42C1"/>
    <w:rsid w:val="00DF4362"/>
    <w:rsid w:val="00DF4382"/>
    <w:rsid w:val="00DF47FF"/>
    <w:rsid w:val="00DF49FC"/>
    <w:rsid w:val="00DF4BE0"/>
    <w:rsid w:val="00DF4D65"/>
    <w:rsid w:val="00DF50A7"/>
    <w:rsid w:val="00DF51A2"/>
    <w:rsid w:val="00DF53B6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288"/>
    <w:rsid w:val="00E0083E"/>
    <w:rsid w:val="00E00F89"/>
    <w:rsid w:val="00E01CE7"/>
    <w:rsid w:val="00E01D03"/>
    <w:rsid w:val="00E01DE2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29"/>
    <w:rsid w:val="00E0429F"/>
    <w:rsid w:val="00E047B2"/>
    <w:rsid w:val="00E04811"/>
    <w:rsid w:val="00E04896"/>
    <w:rsid w:val="00E04AA7"/>
    <w:rsid w:val="00E05068"/>
    <w:rsid w:val="00E057B9"/>
    <w:rsid w:val="00E057C0"/>
    <w:rsid w:val="00E0580D"/>
    <w:rsid w:val="00E059E6"/>
    <w:rsid w:val="00E05CCB"/>
    <w:rsid w:val="00E05DA5"/>
    <w:rsid w:val="00E05DFD"/>
    <w:rsid w:val="00E05E98"/>
    <w:rsid w:val="00E05F7D"/>
    <w:rsid w:val="00E063AF"/>
    <w:rsid w:val="00E0691C"/>
    <w:rsid w:val="00E06A02"/>
    <w:rsid w:val="00E06A61"/>
    <w:rsid w:val="00E06A99"/>
    <w:rsid w:val="00E06B65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246"/>
    <w:rsid w:val="00E10370"/>
    <w:rsid w:val="00E1057B"/>
    <w:rsid w:val="00E10902"/>
    <w:rsid w:val="00E10B64"/>
    <w:rsid w:val="00E111D6"/>
    <w:rsid w:val="00E112DB"/>
    <w:rsid w:val="00E11527"/>
    <w:rsid w:val="00E11578"/>
    <w:rsid w:val="00E11964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8AD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907"/>
    <w:rsid w:val="00E21A08"/>
    <w:rsid w:val="00E21AB0"/>
    <w:rsid w:val="00E21C4F"/>
    <w:rsid w:val="00E21D60"/>
    <w:rsid w:val="00E2235D"/>
    <w:rsid w:val="00E225A8"/>
    <w:rsid w:val="00E22904"/>
    <w:rsid w:val="00E22ABD"/>
    <w:rsid w:val="00E23431"/>
    <w:rsid w:val="00E2378C"/>
    <w:rsid w:val="00E23970"/>
    <w:rsid w:val="00E23CC5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7F"/>
    <w:rsid w:val="00E25BFB"/>
    <w:rsid w:val="00E25E93"/>
    <w:rsid w:val="00E25EFC"/>
    <w:rsid w:val="00E264F7"/>
    <w:rsid w:val="00E26505"/>
    <w:rsid w:val="00E26751"/>
    <w:rsid w:val="00E26A7E"/>
    <w:rsid w:val="00E26C66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27D94"/>
    <w:rsid w:val="00E30044"/>
    <w:rsid w:val="00E302C4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5C1"/>
    <w:rsid w:val="00E3271B"/>
    <w:rsid w:val="00E331E7"/>
    <w:rsid w:val="00E332CF"/>
    <w:rsid w:val="00E33580"/>
    <w:rsid w:val="00E33634"/>
    <w:rsid w:val="00E3376E"/>
    <w:rsid w:val="00E338A4"/>
    <w:rsid w:val="00E33B1B"/>
    <w:rsid w:val="00E33BFC"/>
    <w:rsid w:val="00E34404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746"/>
    <w:rsid w:val="00E36ABE"/>
    <w:rsid w:val="00E371E6"/>
    <w:rsid w:val="00E371EB"/>
    <w:rsid w:val="00E37457"/>
    <w:rsid w:val="00E37666"/>
    <w:rsid w:val="00E37CA3"/>
    <w:rsid w:val="00E37E05"/>
    <w:rsid w:val="00E37E08"/>
    <w:rsid w:val="00E400B3"/>
    <w:rsid w:val="00E40541"/>
    <w:rsid w:val="00E4079E"/>
    <w:rsid w:val="00E4083E"/>
    <w:rsid w:val="00E409C0"/>
    <w:rsid w:val="00E409E1"/>
    <w:rsid w:val="00E40A1B"/>
    <w:rsid w:val="00E40F2B"/>
    <w:rsid w:val="00E41588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377"/>
    <w:rsid w:val="00E426FF"/>
    <w:rsid w:val="00E42823"/>
    <w:rsid w:val="00E42A97"/>
    <w:rsid w:val="00E42C0C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E5B"/>
    <w:rsid w:val="00E45FAE"/>
    <w:rsid w:val="00E45FB2"/>
    <w:rsid w:val="00E46218"/>
    <w:rsid w:val="00E46A17"/>
    <w:rsid w:val="00E46DB2"/>
    <w:rsid w:val="00E46F2A"/>
    <w:rsid w:val="00E46FAF"/>
    <w:rsid w:val="00E471EC"/>
    <w:rsid w:val="00E4750C"/>
    <w:rsid w:val="00E4751F"/>
    <w:rsid w:val="00E47DC8"/>
    <w:rsid w:val="00E47FD6"/>
    <w:rsid w:val="00E505A1"/>
    <w:rsid w:val="00E507AA"/>
    <w:rsid w:val="00E50BB9"/>
    <w:rsid w:val="00E50C86"/>
    <w:rsid w:val="00E5145D"/>
    <w:rsid w:val="00E515B3"/>
    <w:rsid w:val="00E515B5"/>
    <w:rsid w:val="00E51660"/>
    <w:rsid w:val="00E5184E"/>
    <w:rsid w:val="00E51C30"/>
    <w:rsid w:val="00E51E2A"/>
    <w:rsid w:val="00E51E6C"/>
    <w:rsid w:val="00E522CB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A40"/>
    <w:rsid w:val="00E53A84"/>
    <w:rsid w:val="00E53B28"/>
    <w:rsid w:val="00E53C49"/>
    <w:rsid w:val="00E53DFA"/>
    <w:rsid w:val="00E53EF9"/>
    <w:rsid w:val="00E53FA0"/>
    <w:rsid w:val="00E5409F"/>
    <w:rsid w:val="00E5448F"/>
    <w:rsid w:val="00E544A8"/>
    <w:rsid w:val="00E5461B"/>
    <w:rsid w:val="00E546F1"/>
    <w:rsid w:val="00E5499C"/>
    <w:rsid w:val="00E54AE0"/>
    <w:rsid w:val="00E54CCD"/>
    <w:rsid w:val="00E54DCC"/>
    <w:rsid w:val="00E54E52"/>
    <w:rsid w:val="00E54EDF"/>
    <w:rsid w:val="00E55304"/>
    <w:rsid w:val="00E55327"/>
    <w:rsid w:val="00E55867"/>
    <w:rsid w:val="00E55AD8"/>
    <w:rsid w:val="00E560CA"/>
    <w:rsid w:val="00E56173"/>
    <w:rsid w:val="00E5646C"/>
    <w:rsid w:val="00E564EC"/>
    <w:rsid w:val="00E568C8"/>
    <w:rsid w:val="00E56D52"/>
    <w:rsid w:val="00E573B0"/>
    <w:rsid w:val="00E57402"/>
    <w:rsid w:val="00E574B7"/>
    <w:rsid w:val="00E57590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673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492A"/>
    <w:rsid w:val="00E652C5"/>
    <w:rsid w:val="00E65494"/>
    <w:rsid w:val="00E654C1"/>
    <w:rsid w:val="00E65654"/>
    <w:rsid w:val="00E656BA"/>
    <w:rsid w:val="00E658E1"/>
    <w:rsid w:val="00E65BFC"/>
    <w:rsid w:val="00E65C00"/>
    <w:rsid w:val="00E65C96"/>
    <w:rsid w:val="00E65CC2"/>
    <w:rsid w:val="00E660D2"/>
    <w:rsid w:val="00E664C8"/>
    <w:rsid w:val="00E6651F"/>
    <w:rsid w:val="00E66550"/>
    <w:rsid w:val="00E66827"/>
    <w:rsid w:val="00E66DE3"/>
    <w:rsid w:val="00E66F07"/>
    <w:rsid w:val="00E671F4"/>
    <w:rsid w:val="00E67276"/>
    <w:rsid w:val="00E67A46"/>
    <w:rsid w:val="00E67AAE"/>
    <w:rsid w:val="00E67D04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0D0"/>
    <w:rsid w:val="00E721F1"/>
    <w:rsid w:val="00E724AB"/>
    <w:rsid w:val="00E72779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3F4"/>
    <w:rsid w:val="00E76420"/>
    <w:rsid w:val="00E7643F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528"/>
    <w:rsid w:val="00E80608"/>
    <w:rsid w:val="00E80C3B"/>
    <w:rsid w:val="00E80FD1"/>
    <w:rsid w:val="00E8128E"/>
    <w:rsid w:val="00E81353"/>
    <w:rsid w:val="00E81381"/>
    <w:rsid w:val="00E8153F"/>
    <w:rsid w:val="00E8176A"/>
    <w:rsid w:val="00E818BC"/>
    <w:rsid w:val="00E819CC"/>
    <w:rsid w:val="00E819D0"/>
    <w:rsid w:val="00E81DF1"/>
    <w:rsid w:val="00E82227"/>
    <w:rsid w:val="00E82560"/>
    <w:rsid w:val="00E8285C"/>
    <w:rsid w:val="00E8292C"/>
    <w:rsid w:val="00E82DD1"/>
    <w:rsid w:val="00E836DA"/>
    <w:rsid w:val="00E836E3"/>
    <w:rsid w:val="00E83703"/>
    <w:rsid w:val="00E8378E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73"/>
    <w:rsid w:val="00E847B7"/>
    <w:rsid w:val="00E848ED"/>
    <w:rsid w:val="00E84910"/>
    <w:rsid w:val="00E84B5C"/>
    <w:rsid w:val="00E84F33"/>
    <w:rsid w:val="00E853D3"/>
    <w:rsid w:val="00E8555C"/>
    <w:rsid w:val="00E8570C"/>
    <w:rsid w:val="00E859CE"/>
    <w:rsid w:val="00E85D79"/>
    <w:rsid w:val="00E85F3E"/>
    <w:rsid w:val="00E863D0"/>
    <w:rsid w:val="00E86492"/>
    <w:rsid w:val="00E86B5E"/>
    <w:rsid w:val="00E86E3E"/>
    <w:rsid w:val="00E8709C"/>
    <w:rsid w:val="00E870D2"/>
    <w:rsid w:val="00E87117"/>
    <w:rsid w:val="00E8738A"/>
    <w:rsid w:val="00E87797"/>
    <w:rsid w:val="00E8792C"/>
    <w:rsid w:val="00E87ACE"/>
    <w:rsid w:val="00E90019"/>
    <w:rsid w:val="00E90787"/>
    <w:rsid w:val="00E907B0"/>
    <w:rsid w:val="00E90C44"/>
    <w:rsid w:val="00E90E57"/>
    <w:rsid w:val="00E90E79"/>
    <w:rsid w:val="00E911DD"/>
    <w:rsid w:val="00E916AC"/>
    <w:rsid w:val="00E919AB"/>
    <w:rsid w:val="00E91BAD"/>
    <w:rsid w:val="00E920E0"/>
    <w:rsid w:val="00E92368"/>
    <w:rsid w:val="00E92448"/>
    <w:rsid w:val="00E929E0"/>
    <w:rsid w:val="00E92A27"/>
    <w:rsid w:val="00E93069"/>
    <w:rsid w:val="00E930DC"/>
    <w:rsid w:val="00E9341D"/>
    <w:rsid w:val="00E936CE"/>
    <w:rsid w:val="00E936FA"/>
    <w:rsid w:val="00E93B00"/>
    <w:rsid w:val="00E941D8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5A3B"/>
    <w:rsid w:val="00E9602C"/>
    <w:rsid w:val="00E960D2"/>
    <w:rsid w:val="00E96364"/>
    <w:rsid w:val="00E96562"/>
    <w:rsid w:val="00E96718"/>
    <w:rsid w:val="00E969F7"/>
    <w:rsid w:val="00E96C94"/>
    <w:rsid w:val="00E96DA3"/>
    <w:rsid w:val="00E96FAE"/>
    <w:rsid w:val="00E9717B"/>
    <w:rsid w:val="00E973D0"/>
    <w:rsid w:val="00E97467"/>
    <w:rsid w:val="00E9759B"/>
    <w:rsid w:val="00E97679"/>
    <w:rsid w:val="00E977E9"/>
    <w:rsid w:val="00E97B0D"/>
    <w:rsid w:val="00E97B86"/>
    <w:rsid w:val="00E97F5A"/>
    <w:rsid w:val="00EA04D1"/>
    <w:rsid w:val="00EA0C4C"/>
    <w:rsid w:val="00EA1112"/>
    <w:rsid w:val="00EA118C"/>
    <w:rsid w:val="00EA142C"/>
    <w:rsid w:val="00EA1E18"/>
    <w:rsid w:val="00EA2159"/>
    <w:rsid w:val="00EA26D1"/>
    <w:rsid w:val="00EA297B"/>
    <w:rsid w:val="00EA29AB"/>
    <w:rsid w:val="00EA29D3"/>
    <w:rsid w:val="00EA2C26"/>
    <w:rsid w:val="00EA2E1A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1D0"/>
    <w:rsid w:val="00EA5348"/>
    <w:rsid w:val="00EA557B"/>
    <w:rsid w:val="00EA5634"/>
    <w:rsid w:val="00EA5745"/>
    <w:rsid w:val="00EA5A06"/>
    <w:rsid w:val="00EA5B5C"/>
    <w:rsid w:val="00EA5D9D"/>
    <w:rsid w:val="00EA5DC2"/>
    <w:rsid w:val="00EA620B"/>
    <w:rsid w:val="00EA6783"/>
    <w:rsid w:val="00EA6E34"/>
    <w:rsid w:val="00EA6E4C"/>
    <w:rsid w:val="00EA6F9B"/>
    <w:rsid w:val="00EA744A"/>
    <w:rsid w:val="00EA7703"/>
    <w:rsid w:val="00EA7705"/>
    <w:rsid w:val="00EA77B6"/>
    <w:rsid w:val="00EA7A1A"/>
    <w:rsid w:val="00EA7D20"/>
    <w:rsid w:val="00EA7EB9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8F4"/>
    <w:rsid w:val="00EB2605"/>
    <w:rsid w:val="00EB28F2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3FD6"/>
    <w:rsid w:val="00EB44A7"/>
    <w:rsid w:val="00EB480A"/>
    <w:rsid w:val="00EB484F"/>
    <w:rsid w:val="00EB49E6"/>
    <w:rsid w:val="00EB4B34"/>
    <w:rsid w:val="00EB4C68"/>
    <w:rsid w:val="00EB4F6D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127"/>
    <w:rsid w:val="00EB7213"/>
    <w:rsid w:val="00EB725B"/>
    <w:rsid w:val="00EB7575"/>
    <w:rsid w:val="00EB75B4"/>
    <w:rsid w:val="00EC0303"/>
    <w:rsid w:val="00EC091C"/>
    <w:rsid w:val="00EC0A67"/>
    <w:rsid w:val="00EC0B83"/>
    <w:rsid w:val="00EC0FA4"/>
    <w:rsid w:val="00EC10CE"/>
    <w:rsid w:val="00EC12FB"/>
    <w:rsid w:val="00EC153B"/>
    <w:rsid w:val="00EC192F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725"/>
    <w:rsid w:val="00EC492E"/>
    <w:rsid w:val="00EC4CDC"/>
    <w:rsid w:val="00EC5856"/>
    <w:rsid w:val="00EC5B73"/>
    <w:rsid w:val="00EC5BF7"/>
    <w:rsid w:val="00EC5DA4"/>
    <w:rsid w:val="00EC5FA5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3D7"/>
    <w:rsid w:val="00ED170F"/>
    <w:rsid w:val="00ED1C7C"/>
    <w:rsid w:val="00ED1CC3"/>
    <w:rsid w:val="00ED1F01"/>
    <w:rsid w:val="00ED2275"/>
    <w:rsid w:val="00ED2381"/>
    <w:rsid w:val="00ED2557"/>
    <w:rsid w:val="00ED2AEE"/>
    <w:rsid w:val="00ED2AFF"/>
    <w:rsid w:val="00ED2DD8"/>
    <w:rsid w:val="00ED3339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BE9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5D9C"/>
    <w:rsid w:val="00ED6098"/>
    <w:rsid w:val="00ED6134"/>
    <w:rsid w:val="00ED6146"/>
    <w:rsid w:val="00ED61BF"/>
    <w:rsid w:val="00ED6635"/>
    <w:rsid w:val="00ED675E"/>
    <w:rsid w:val="00ED6852"/>
    <w:rsid w:val="00ED68D0"/>
    <w:rsid w:val="00ED6B14"/>
    <w:rsid w:val="00ED6EB2"/>
    <w:rsid w:val="00ED6ED6"/>
    <w:rsid w:val="00ED7479"/>
    <w:rsid w:val="00ED7534"/>
    <w:rsid w:val="00ED797A"/>
    <w:rsid w:val="00ED7CD8"/>
    <w:rsid w:val="00EE023D"/>
    <w:rsid w:val="00EE03C6"/>
    <w:rsid w:val="00EE0410"/>
    <w:rsid w:val="00EE0D0B"/>
    <w:rsid w:val="00EE13DC"/>
    <w:rsid w:val="00EE177F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3D0"/>
    <w:rsid w:val="00EE3537"/>
    <w:rsid w:val="00EE3703"/>
    <w:rsid w:val="00EE3C43"/>
    <w:rsid w:val="00EE3D35"/>
    <w:rsid w:val="00EE3E97"/>
    <w:rsid w:val="00EE3EC9"/>
    <w:rsid w:val="00EE3EF3"/>
    <w:rsid w:val="00EE3FA8"/>
    <w:rsid w:val="00EE4792"/>
    <w:rsid w:val="00EE47CE"/>
    <w:rsid w:val="00EE4AEC"/>
    <w:rsid w:val="00EE4C20"/>
    <w:rsid w:val="00EE4C63"/>
    <w:rsid w:val="00EE4EB3"/>
    <w:rsid w:val="00EE5156"/>
    <w:rsid w:val="00EE54C6"/>
    <w:rsid w:val="00EE553D"/>
    <w:rsid w:val="00EE5BF4"/>
    <w:rsid w:val="00EE652E"/>
    <w:rsid w:val="00EE6540"/>
    <w:rsid w:val="00EE686F"/>
    <w:rsid w:val="00EE69C7"/>
    <w:rsid w:val="00EE6D2A"/>
    <w:rsid w:val="00EE6F3E"/>
    <w:rsid w:val="00EE71AA"/>
    <w:rsid w:val="00EE73D6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C81"/>
    <w:rsid w:val="00EF1E3D"/>
    <w:rsid w:val="00EF1EC4"/>
    <w:rsid w:val="00EF1F78"/>
    <w:rsid w:val="00EF2030"/>
    <w:rsid w:val="00EF2285"/>
    <w:rsid w:val="00EF2714"/>
    <w:rsid w:val="00EF2A40"/>
    <w:rsid w:val="00EF2AEE"/>
    <w:rsid w:val="00EF2D4C"/>
    <w:rsid w:val="00EF2ED2"/>
    <w:rsid w:val="00EF2EDF"/>
    <w:rsid w:val="00EF2EFF"/>
    <w:rsid w:val="00EF3109"/>
    <w:rsid w:val="00EF317F"/>
    <w:rsid w:val="00EF322D"/>
    <w:rsid w:val="00EF36F9"/>
    <w:rsid w:val="00EF3792"/>
    <w:rsid w:val="00EF3875"/>
    <w:rsid w:val="00EF39A3"/>
    <w:rsid w:val="00EF39C3"/>
    <w:rsid w:val="00EF39E9"/>
    <w:rsid w:val="00EF3A0A"/>
    <w:rsid w:val="00EF3A80"/>
    <w:rsid w:val="00EF3AAD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12A"/>
    <w:rsid w:val="00EF5266"/>
    <w:rsid w:val="00EF5358"/>
    <w:rsid w:val="00EF53F2"/>
    <w:rsid w:val="00EF5701"/>
    <w:rsid w:val="00EF5885"/>
    <w:rsid w:val="00EF58AA"/>
    <w:rsid w:val="00EF5B06"/>
    <w:rsid w:val="00EF5E71"/>
    <w:rsid w:val="00EF6287"/>
    <w:rsid w:val="00EF631D"/>
    <w:rsid w:val="00EF65FD"/>
    <w:rsid w:val="00EF6861"/>
    <w:rsid w:val="00EF6938"/>
    <w:rsid w:val="00EF69B5"/>
    <w:rsid w:val="00EF6B33"/>
    <w:rsid w:val="00EF6BD0"/>
    <w:rsid w:val="00EF6E35"/>
    <w:rsid w:val="00EF6F42"/>
    <w:rsid w:val="00EF716D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85B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576"/>
    <w:rsid w:val="00F03B2F"/>
    <w:rsid w:val="00F03B94"/>
    <w:rsid w:val="00F03DD7"/>
    <w:rsid w:val="00F03F24"/>
    <w:rsid w:val="00F0422E"/>
    <w:rsid w:val="00F042A9"/>
    <w:rsid w:val="00F04693"/>
    <w:rsid w:val="00F04973"/>
    <w:rsid w:val="00F04A2D"/>
    <w:rsid w:val="00F04DE7"/>
    <w:rsid w:val="00F04FAC"/>
    <w:rsid w:val="00F05543"/>
    <w:rsid w:val="00F0557F"/>
    <w:rsid w:val="00F05A35"/>
    <w:rsid w:val="00F05A81"/>
    <w:rsid w:val="00F05BB8"/>
    <w:rsid w:val="00F05E5D"/>
    <w:rsid w:val="00F067C7"/>
    <w:rsid w:val="00F06877"/>
    <w:rsid w:val="00F06A90"/>
    <w:rsid w:val="00F06B27"/>
    <w:rsid w:val="00F0711E"/>
    <w:rsid w:val="00F073EE"/>
    <w:rsid w:val="00F07422"/>
    <w:rsid w:val="00F07470"/>
    <w:rsid w:val="00F0760E"/>
    <w:rsid w:val="00F0772C"/>
    <w:rsid w:val="00F07C4B"/>
    <w:rsid w:val="00F07CF2"/>
    <w:rsid w:val="00F07F83"/>
    <w:rsid w:val="00F103AD"/>
    <w:rsid w:val="00F10774"/>
    <w:rsid w:val="00F107F8"/>
    <w:rsid w:val="00F10856"/>
    <w:rsid w:val="00F108CA"/>
    <w:rsid w:val="00F1099E"/>
    <w:rsid w:val="00F10C80"/>
    <w:rsid w:val="00F10E89"/>
    <w:rsid w:val="00F1102D"/>
    <w:rsid w:val="00F1139D"/>
    <w:rsid w:val="00F116C1"/>
    <w:rsid w:val="00F11B2C"/>
    <w:rsid w:val="00F11BA9"/>
    <w:rsid w:val="00F11BF4"/>
    <w:rsid w:val="00F11F65"/>
    <w:rsid w:val="00F1201E"/>
    <w:rsid w:val="00F121F6"/>
    <w:rsid w:val="00F12566"/>
    <w:rsid w:val="00F12853"/>
    <w:rsid w:val="00F12D81"/>
    <w:rsid w:val="00F12E4E"/>
    <w:rsid w:val="00F12E94"/>
    <w:rsid w:val="00F12FA5"/>
    <w:rsid w:val="00F13399"/>
    <w:rsid w:val="00F1340F"/>
    <w:rsid w:val="00F134F7"/>
    <w:rsid w:val="00F1364F"/>
    <w:rsid w:val="00F139A5"/>
    <w:rsid w:val="00F13CEA"/>
    <w:rsid w:val="00F13E03"/>
    <w:rsid w:val="00F13E85"/>
    <w:rsid w:val="00F142C1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DE7"/>
    <w:rsid w:val="00F15F24"/>
    <w:rsid w:val="00F15F6F"/>
    <w:rsid w:val="00F16554"/>
    <w:rsid w:val="00F16664"/>
    <w:rsid w:val="00F16754"/>
    <w:rsid w:val="00F16964"/>
    <w:rsid w:val="00F16969"/>
    <w:rsid w:val="00F16E93"/>
    <w:rsid w:val="00F17508"/>
    <w:rsid w:val="00F17701"/>
    <w:rsid w:val="00F17873"/>
    <w:rsid w:val="00F17BD0"/>
    <w:rsid w:val="00F2000C"/>
    <w:rsid w:val="00F206F9"/>
    <w:rsid w:val="00F207D4"/>
    <w:rsid w:val="00F20819"/>
    <w:rsid w:val="00F208F5"/>
    <w:rsid w:val="00F20AAB"/>
    <w:rsid w:val="00F20B0B"/>
    <w:rsid w:val="00F20FDF"/>
    <w:rsid w:val="00F21054"/>
    <w:rsid w:val="00F212C0"/>
    <w:rsid w:val="00F214B0"/>
    <w:rsid w:val="00F2179A"/>
    <w:rsid w:val="00F2197A"/>
    <w:rsid w:val="00F21AAD"/>
    <w:rsid w:val="00F21AC7"/>
    <w:rsid w:val="00F21E89"/>
    <w:rsid w:val="00F2277A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5BEC"/>
    <w:rsid w:val="00F2662B"/>
    <w:rsid w:val="00F266E4"/>
    <w:rsid w:val="00F2674B"/>
    <w:rsid w:val="00F2684E"/>
    <w:rsid w:val="00F2685E"/>
    <w:rsid w:val="00F26A48"/>
    <w:rsid w:val="00F26A99"/>
    <w:rsid w:val="00F26C1E"/>
    <w:rsid w:val="00F27072"/>
    <w:rsid w:val="00F273CA"/>
    <w:rsid w:val="00F276FB"/>
    <w:rsid w:val="00F2798C"/>
    <w:rsid w:val="00F27E39"/>
    <w:rsid w:val="00F30B12"/>
    <w:rsid w:val="00F312CE"/>
    <w:rsid w:val="00F3162F"/>
    <w:rsid w:val="00F31B96"/>
    <w:rsid w:val="00F31DAB"/>
    <w:rsid w:val="00F32038"/>
    <w:rsid w:val="00F320A2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438"/>
    <w:rsid w:val="00F33915"/>
    <w:rsid w:val="00F33C12"/>
    <w:rsid w:val="00F33DBB"/>
    <w:rsid w:val="00F33F3F"/>
    <w:rsid w:val="00F346CD"/>
    <w:rsid w:val="00F34FA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354"/>
    <w:rsid w:val="00F4048D"/>
    <w:rsid w:val="00F404A1"/>
    <w:rsid w:val="00F406D0"/>
    <w:rsid w:val="00F409A2"/>
    <w:rsid w:val="00F40F33"/>
    <w:rsid w:val="00F41052"/>
    <w:rsid w:val="00F411ED"/>
    <w:rsid w:val="00F413F3"/>
    <w:rsid w:val="00F41842"/>
    <w:rsid w:val="00F419E4"/>
    <w:rsid w:val="00F41CA4"/>
    <w:rsid w:val="00F41D94"/>
    <w:rsid w:val="00F42075"/>
    <w:rsid w:val="00F420CB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263"/>
    <w:rsid w:val="00F4483C"/>
    <w:rsid w:val="00F449C6"/>
    <w:rsid w:val="00F44A04"/>
    <w:rsid w:val="00F44B3A"/>
    <w:rsid w:val="00F45013"/>
    <w:rsid w:val="00F450D2"/>
    <w:rsid w:val="00F454EF"/>
    <w:rsid w:val="00F456C3"/>
    <w:rsid w:val="00F4571C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B9B"/>
    <w:rsid w:val="00F47C39"/>
    <w:rsid w:val="00F47D7D"/>
    <w:rsid w:val="00F50407"/>
    <w:rsid w:val="00F5043B"/>
    <w:rsid w:val="00F5046B"/>
    <w:rsid w:val="00F50729"/>
    <w:rsid w:val="00F507BE"/>
    <w:rsid w:val="00F50B62"/>
    <w:rsid w:val="00F50DD0"/>
    <w:rsid w:val="00F510DE"/>
    <w:rsid w:val="00F512FD"/>
    <w:rsid w:val="00F515F5"/>
    <w:rsid w:val="00F5178C"/>
    <w:rsid w:val="00F517A9"/>
    <w:rsid w:val="00F51868"/>
    <w:rsid w:val="00F51A50"/>
    <w:rsid w:val="00F51AD7"/>
    <w:rsid w:val="00F52031"/>
    <w:rsid w:val="00F52464"/>
    <w:rsid w:val="00F524CA"/>
    <w:rsid w:val="00F525D1"/>
    <w:rsid w:val="00F52BC4"/>
    <w:rsid w:val="00F5316C"/>
    <w:rsid w:val="00F53230"/>
    <w:rsid w:val="00F53550"/>
    <w:rsid w:val="00F5376B"/>
    <w:rsid w:val="00F537AD"/>
    <w:rsid w:val="00F53814"/>
    <w:rsid w:val="00F5399A"/>
    <w:rsid w:val="00F53AA7"/>
    <w:rsid w:val="00F53BF3"/>
    <w:rsid w:val="00F53C4B"/>
    <w:rsid w:val="00F53C83"/>
    <w:rsid w:val="00F53D5E"/>
    <w:rsid w:val="00F546DE"/>
    <w:rsid w:val="00F547C3"/>
    <w:rsid w:val="00F5480E"/>
    <w:rsid w:val="00F54B85"/>
    <w:rsid w:val="00F556AC"/>
    <w:rsid w:val="00F55A0C"/>
    <w:rsid w:val="00F55BAA"/>
    <w:rsid w:val="00F55F1F"/>
    <w:rsid w:val="00F56604"/>
    <w:rsid w:val="00F56869"/>
    <w:rsid w:val="00F569CA"/>
    <w:rsid w:val="00F56A0F"/>
    <w:rsid w:val="00F56AC9"/>
    <w:rsid w:val="00F56C29"/>
    <w:rsid w:val="00F56D71"/>
    <w:rsid w:val="00F56FC9"/>
    <w:rsid w:val="00F57405"/>
    <w:rsid w:val="00F57487"/>
    <w:rsid w:val="00F57627"/>
    <w:rsid w:val="00F57CF5"/>
    <w:rsid w:val="00F57E48"/>
    <w:rsid w:val="00F57FED"/>
    <w:rsid w:val="00F600C6"/>
    <w:rsid w:val="00F603B2"/>
    <w:rsid w:val="00F603E9"/>
    <w:rsid w:val="00F6061F"/>
    <w:rsid w:val="00F60634"/>
    <w:rsid w:val="00F609DA"/>
    <w:rsid w:val="00F60A51"/>
    <w:rsid w:val="00F60A86"/>
    <w:rsid w:val="00F60F7E"/>
    <w:rsid w:val="00F610BD"/>
    <w:rsid w:val="00F61400"/>
    <w:rsid w:val="00F61BE5"/>
    <w:rsid w:val="00F621DF"/>
    <w:rsid w:val="00F623BE"/>
    <w:rsid w:val="00F6242C"/>
    <w:rsid w:val="00F625B8"/>
    <w:rsid w:val="00F625FD"/>
    <w:rsid w:val="00F6296D"/>
    <w:rsid w:val="00F62A4E"/>
    <w:rsid w:val="00F6304A"/>
    <w:rsid w:val="00F63615"/>
    <w:rsid w:val="00F63E22"/>
    <w:rsid w:val="00F63E2A"/>
    <w:rsid w:val="00F641BC"/>
    <w:rsid w:val="00F645EF"/>
    <w:rsid w:val="00F6475A"/>
    <w:rsid w:val="00F64A29"/>
    <w:rsid w:val="00F64B89"/>
    <w:rsid w:val="00F64CD9"/>
    <w:rsid w:val="00F6539D"/>
    <w:rsid w:val="00F656A2"/>
    <w:rsid w:val="00F65968"/>
    <w:rsid w:val="00F65B69"/>
    <w:rsid w:val="00F65DC4"/>
    <w:rsid w:val="00F65F91"/>
    <w:rsid w:val="00F6606A"/>
    <w:rsid w:val="00F663E5"/>
    <w:rsid w:val="00F66547"/>
    <w:rsid w:val="00F665CE"/>
    <w:rsid w:val="00F667F0"/>
    <w:rsid w:val="00F66BA4"/>
    <w:rsid w:val="00F66C5C"/>
    <w:rsid w:val="00F66C8B"/>
    <w:rsid w:val="00F66F5D"/>
    <w:rsid w:val="00F670CD"/>
    <w:rsid w:val="00F67133"/>
    <w:rsid w:val="00F67417"/>
    <w:rsid w:val="00F6799D"/>
    <w:rsid w:val="00F679D8"/>
    <w:rsid w:val="00F67B73"/>
    <w:rsid w:val="00F67D14"/>
    <w:rsid w:val="00F702DB"/>
    <w:rsid w:val="00F706CF"/>
    <w:rsid w:val="00F707E2"/>
    <w:rsid w:val="00F708EA"/>
    <w:rsid w:val="00F70A75"/>
    <w:rsid w:val="00F70C54"/>
    <w:rsid w:val="00F70C98"/>
    <w:rsid w:val="00F70FFB"/>
    <w:rsid w:val="00F713A1"/>
    <w:rsid w:val="00F71596"/>
    <w:rsid w:val="00F7167A"/>
    <w:rsid w:val="00F71F5A"/>
    <w:rsid w:val="00F7229C"/>
    <w:rsid w:val="00F722D0"/>
    <w:rsid w:val="00F72C71"/>
    <w:rsid w:val="00F72C96"/>
    <w:rsid w:val="00F72D34"/>
    <w:rsid w:val="00F72D42"/>
    <w:rsid w:val="00F73509"/>
    <w:rsid w:val="00F7360F"/>
    <w:rsid w:val="00F737CD"/>
    <w:rsid w:val="00F73A36"/>
    <w:rsid w:val="00F73B99"/>
    <w:rsid w:val="00F742EF"/>
    <w:rsid w:val="00F74363"/>
    <w:rsid w:val="00F7463A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BC6"/>
    <w:rsid w:val="00F76DB2"/>
    <w:rsid w:val="00F76FC8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69"/>
    <w:rsid w:val="00F82B72"/>
    <w:rsid w:val="00F83278"/>
    <w:rsid w:val="00F833FA"/>
    <w:rsid w:val="00F83C71"/>
    <w:rsid w:val="00F83EB4"/>
    <w:rsid w:val="00F83FF1"/>
    <w:rsid w:val="00F84022"/>
    <w:rsid w:val="00F8424B"/>
    <w:rsid w:val="00F84524"/>
    <w:rsid w:val="00F8471D"/>
    <w:rsid w:val="00F847DD"/>
    <w:rsid w:val="00F84885"/>
    <w:rsid w:val="00F84937"/>
    <w:rsid w:val="00F849B9"/>
    <w:rsid w:val="00F849EC"/>
    <w:rsid w:val="00F84A36"/>
    <w:rsid w:val="00F84C08"/>
    <w:rsid w:val="00F84C2A"/>
    <w:rsid w:val="00F84C80"/>
    <w:rsid w:val="00F84CE9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DD0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10"/>
    <w:rsid w:val="00F90322"/>
    <w:rsid w:val="00F903F0"/>
    <w:rsid w:val="00F90430"/>
    <w:rsid w:val="00F9051E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3FD9"/>
    <w:rsid w:val="00F93FF6"/>
    <w:rsid w:val="00F94022"/>
    <w:rsid w:val="00F94197"/>
    <w:rsid w:val="00F9419E"/>
    <w:rsid w:val="00F9441D"/>
    <w:rsid w:val="00F94B2D"/>
    <w:rsid w:val="00F95116"/>
    <w:rsid w:val="00F9522C"/>
    <w:rsid w:val="00F95637"/>
    <w:rsid w:val="00F95680"/>
    <w:rsid w:val="00F957BF"/>
    <w:rsid w:val="00F957DE"/>
    <w:rsid w:val="00F9592D"/>
    <w:rsid w:val="00F9598F"/>
    <w:rsid w:val="00F95BC2"/>
    <w:rsid w:val="00F961EE"/>
    <w:rsid w:val="00F96398"/>
    <w:rsid w:val="00F964AF"/>
    <w:rsid w:val="00F96554"/>
    <w:rsid w:val="00F96A72"/>
    <w:rsid w:val="00F96B40"/>
    <w:rsid w:val="00F96B5D"/>
    <w:rsid w:val="00F96BC0"/>
    <w:rsid w:val="00F96E32"/>
    <w:rsid w:val="00F96F42"/>
    <w:rsid w:val="00F971B9"/>
    <w:rsid w:val="00F9739E"/>
    <w:rsid w:val="00F9760C"/>
    <w:rsid w:val="00F97DC6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55"/>
    <w:rsid w:val="00FA2377"/>
    <w:rsid w:val="00FA25A3"/>
    <w:rsid w:val="00FA2607"/>
    <w:rsid w:val="00FA2B1D"/>
    <w:rsid w:val="00FA2E37"/>
    <w:rsid w:val="00FA2F16"/>
    <w:rsid w:val="00FA35C3"/>
    <w:rsid w:val="00FA387B"/>
    <w:rsid w:val="00FA3C26"/>
    <w:rsid w:val="00FA412D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B4C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181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B1"/>
    <w:rsid w:val="00FB26DC"/>
    <w:rsid w:val="00FB2944"/>
    <w:rsid w:val="00FB29CB"/>
    <w:rsid w:val="00FB2A04"/>
    <w:rsid w:val="00FB2B2F"/>
    <w:rsid w:val="00FB2C47"/>
    <w:rsid w:val="00FB2EAE"/>
    <w:rsid w:val="00FB3014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6AF"/>
    <w:rsid w:val="00FB59A8"/>
    <w:rsid w:val="00FB5A28"/>
    <w:rsid w:val="00FB5C6B"/>
    <w:rsid w:val="00FB5D89"/>
    <w:rsid w:val="00FB5DF5"/>
    <w:rsid w:val="00FB5EC8"/>
    <w:rsid w:val="00FB5F60"/>
    <w:rsid w:val="00FB5F83"/>
    <w:rsid w:val="00FB60CF"/>
    <w:rsid w:val="00FB6330"/>
    <w:rsid w:val="00FB699B"/>
    <w:rsid w:val="00FB6A87"/>
    <w:rsid w:val="00FB6F33"/>
    <w:rsid w:val="00FB7013"/>
    <w:rsid w:val="00FB7637"/>
    <w:rsid w:val="00FB765A"/>
    <w:rsid w:val="00FB7702"/>
    <w:rsid w:val="00FB788D"/>
    <w:rsid w:val="00FB7BBF"/>
    <w:rsid w:val="00FB7D1A"/>
    <w:rsid w:val="00FB7EC1"/>
    <w:rsid w:val="00FC0078"/>
    <w:rsid w:val="00FC0137"/>
    <w:rsid w:val="00FC02E3"/>
    <w:rsid w:val="00FC02FA"/>
    <w:rsid w:val="00FC02FE"/>
    <w:rsid w:val="00FC0741"/>
    <w:rsid w:val="00FC0B06"/>
    <w:rsid w:val="00FC1131"/>
    <w:rsid w:val="00FC14B5"/>
    <w:rsid w:val="00FC1775"/>
    <w:rsid w:val="00FC1B89"/>
    <w:rsid w:val="00FC1C44"/>
    <w:rsid w:val="00FC1CDC"/>
    <w:rsid w:val="00FC1D44"/>
    <w:rsid w:val="00FC212A"/>
    <w:rsid w:val="00FC24E8"/>
    <w:rsid w:val="00FC256D"/>
    <w:rsid w:val="00FC2B76"/>
    <w:rsid w:val="00FC3083"/>
    <w:rsid w:val="00FC314A"/>
    <w:rsid w:val="00FC3227"/>
    <w:rsid w:val="00FC34BD"/>
    <w:rsid w:val="00FC35BE"/>
    <w:rsid w:val="00FC3778"/>
    <w:rsid w:val="00FC3BBB"/>
    <w:rsid w:val="00FC3CA0"/>
    <w:rsid w:val="00FC3CEE"/>
    <w:rsid w:val="00FC3D57"/>
    <w:rsid w:val="00FC4169"/>
    <w:rsid w:val="00FC449E"/>
    <w:rsid w:val="00FC454D"/>
    <w:rsid w:val="00FC4590"/>
    <w:rsid w:val="00FC4A98"/>
    <w:rsid w:val="00FC4CD1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97C"/>
    <w:rsid w:val="00FC7A9E"/>
    <w:rsid w:val="00FC7BEC"/>
    <w:rsid w:val="00FD002C"/>
    <w:rsid w:val="00FD02C9"/>
    <w:rsid w:val="00FD0300"/>
    <w:rsid w:val="00FD0509"/>
    <w:rsid w:val="00FD0757"/>
    <w:rsid w:val="00FD086A"/>
    <w:rsid w:val="00FD08D2"/>
    <w:rsid w:val="00FD0DDD"/>
    <w:rsid w:val="00FD1160"/>
    <w:rsid w:val="00FD11DF"/>
    <w:rsid w:val="00FD128F"/>
    <w:rsid w:val="00FD131D"/>
    <w:rsid w:val="00FD135D"/>
    <w:rsid w:val="00FD163B"/>
    <w:rsid w:val="00FD1910"/>
    <w:rsid w:val="00FD1EE6"/>
    <w:rsid w:val="00FD1F3A"/>
    <w:rsid w:val="00FD2001"/>
    <w:rsid w:val="00FD2344"/>
    <w:rsid w:val="00FD267C"/>
    <w:rsid w:val="00FD28FC"/>
    <w:rsid w:val="00FD2CD0"/>
    <w:rsid w:val="00FD2D13"/>
    <w:rsid w:val="00FD2FBD"/>
    <w:rsid w:val="00FD3522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326"/>
    <w:rsid w:val="00FD74EB"/>
    <w:rsid w:val="00FD78E6"/>
    <w:rsid w:val="00FD7C61"/>
    <w:rsid w:val="00FD7EE3"/>
    <w:rsid w:val="00FE051F"/>
    <w:rsid w:val="00FE0CB5"/>
    <w:rsid w:val="00FE0EB5"/>
    <w:rsid w:val="00FE0F8F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4A"/>
    <w:rsid w:val="00FE3B73"/>
    <w:rsid w:val="00FE3BCF"/>
    <w:rsid w:val="00FE4445"/>
    <w:rsid w:val="00FE4839"/>
    <w:rsid w:val="00FE4A89"/>
    <w:rsid w:val="00FE4EF9"/>
    <w:rsid w:val="00FE4F74"/>
    <w:rsid w:val="00FE52EA"/>
    <w:rsid w:val="00FE555B"/>
    <w:rsid w:val="00FE5A1C"/>
    <w:rsid w:val="00FE66F1"/>
    <w:rsid w:val="00FE68A9"/>
    <w:rsid w:val="00FE6AF3"/>
    <w:rsid w:val="00FE7009"/>
    <w:rsid w:val="00FE740E"/>
    <w:rsid w:val="00FE7B3F"/>
    <w:rsid w:val="00FE7C71"/>
    <w:rsid w:val="00FE7CAF"/>
    <w:rsid w:val="00FE7D57"/>
    <w:rsid w:val="00FF006D"/>
    <w:rsid w:val="00FF01E6"/>
    <w:rsid w:val="00FF0257"/>
    <w:rsid w:val="00FF045A"/>
    <w:rsid w:val="00FF07AF"/>
    <w:rsid w:val="00FF08AA"/>
    <w:rsid w:val="00FF092A"/>
    <w:rsid w:val="00FF09D2"/>
    <w:rsid w:val="00FF09E9"/>
    <w:rsid w:val="00FF0BAC"/>
    <w:rsid w:val="00FF0EEC"/>
    <w:rsid w:val="00FF14B2"/>
    <w:rsid w:val="00FF162E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2CE1"/>
    <w:rsid w:val="00FF2F86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1A4"/>
    <w:rsid w:val="00FF43DD"/>
    <w:rsid w:val="00FF445B"/>
    <w:rsid w:val="00FF4972"/>
    <w:rsid w:val="00FF4F14"/>
    <w:rsid w:val="00FF5017"/>
    <w:rsid w:val="00FF53AD"/>
    <w:rsid w:val="00FF5431"/>
    <w:rsid w:val="00FF54F3"/>
    <w:rsid w:val="00FF599F"/>
    <w:rsid w:val="00FF5E72"/>
    <w:rsid w:val="00FF5F3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40"/>
    <w:rsid w:val="00FF7BA6"/>
    <w:rsid w:val="00FF7CBB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410E82A-CB9B-487C-BB3F-D801EA57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58</TotalTime>
  <Pages>12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Supissara, Lengbuarat</cp:lastModifiedBy>
  <cp:revision>4</cp:revision>
  <cp:lastPrinted>2025-08-08T04:38:00Z</cp:lastPrinted>
  <dcterms:created xsi:type="dcterms:W3CDTF">2025-08-08T03:41:00Z</dcterms:created>
  <dcterms:modified xsi:type="dcterms:W3CDTF">2025-08-08T04:49:00Z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