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ACAD" w14:textId="4E7DEA05" w:rsidR="00783487" w:rsidRPr="00F463CA" w:rsidRDefault="00783487" w:rsidP="00A04C63">
      <w:pPr>
        <w:pStyle w:val="Caption"/>
      </w:pP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669221" w14:textId="6E3A73DF" w:rsidR="00AE0C34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1F23C1E" w14:textId="6F3EEF35" w:rsidR="009D4479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BB0AC" w14:textId="77777777" w:rsidR="00EB06F4" w:rsidRPr="00F463CA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74AC55C8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สามเดือนและหกเดือนสิ้นสุดวันที่ </w:t>
      </w:r>
      <w:r w:rsidR="00055754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1010B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F463CA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CC3AF7" w14:textId="15B3C66A" w:rsidR="00055754" w:rsidRPr="00F463CA" w:rsidRDefault="00055754" w:rsidP="0005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055754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24D53976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EE5435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0967DC4C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60026F">
        <w:rPr>
          <w:rFonts w:asciiTheme="majorBidi" w:hAnsiTheme="majorBidi" w:cstheme="majorBidi" w:hint="cs"/>
          <w:sz w:val="30"/>
          <w:szCs w:val="30"/>
          <w:cs/>
        </w:rPr>
        <w:t>พรทิพย์ ริมดุสิต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6226C9E6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7B44">
        <w:rPr>
          <w:rFonts w:asciiTheme="majorBidi" w:hAnsiTheme="majorBidi" w:cstheme="majorBidi"/>
          <w:sz w:val="30"/>
          <w:szCs w:val="30"/>
        </w:rPr>
        <w:t>5</w:t>
      </w:r>
      <w:r w:rsidR="0060026F">
        <w:rPr>
          <w:rFonts w:asciiTheme="majorBidi" w:hAnsiTheme="majorBidi" w:cstheme="majorBidi"/>
          <w:sz w:val="30"/>
          <w:szCs w:val="30"/>
        </w:rPr>
        <w:t>565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50C2D880" w:rsidR="005A5A86" w:rsidRPr="00F463CA" w:rsidRDefault="005A6E0D" w:rsidP="005A5A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F1749">
        <w:rPr>
          <w:rFonts w:asciiTheme="majorBidi" w:hAnsiTheme="majorBidi" w:cstheme="majorBidi"/>
          <w:sz w:val="30"/>
          <w:szCs w:val="30"/>
        </w:rPr>
        <w:t>11</w:t>
      </w:r>
      <w:r w:rsidR="00D105FB" w:rsidRPr="008F1749">
        <w:rPr>
          <w:rFonts w:asciiTheme="majorBidi" w:hAnsiTheme="majorBidi" w:cstheme="majorBidi"/>
          <w:sz w:val="30"/>
          <w:szCs w:val="30"/>
        </w:rPr>
        <w:t xml:space="preserve"> </w:t>
      </w:r>
      <w:r w:rsidR="00055754" w:rsidRPr="008F1749">
        <w:rPr>
          <w:rFonts w:asciiTheme="majorBidi" w:hAnsiTheme="majorBidi" w:hint="cs"/>
          <w:sz w:val="30"/>
          <w:szCs w:val="30"/>
          <w:cs/>
        </w:rPr>
        <w:t>สิงหาคม</w:t>
      </w:r>
      <w:r w:rsidR="000C477C" w:rsidRPr="008F1749">
        <w:rPr>
          <w:rFonts w:asciiTheme="majorBidi" w:hAnsiTheme="majorBidi" w:hint="cs"/>
          <w:sz w:val="30"/>
          <w:szCs w:val="30"/>
          <w:cs/>
        </w:rPr>
        <w:t xml:space="preserve"> </w:t>
      </w:r>
      <w:r w:rsidR="00CB0E96" w:rsidRPr="008F1749">
        <w:rPr>
          <w:rFonts w:asciiTheme="majorBidi" w:hAnsiTheme="majorBidi" w:cstheme="majorBidi"/>
          <w:sz w:val="30"/>
          <w:szCs w:val="30"/>
        </w:rPr>
        <w:t>256</w:t>
      </w:r>
      <w:r w:rsidR="00D1010B" w:rsidRPr="008F1749">
        <w:rPr>
          <w:rFonts w:asciiTheme="majorBidi" w:hAnsiTheme="majorBidi" w:cstheme="majorBidi"/>
          <w:sz w:val="30"/>
          <w:szCs w:val="30"/>
        </w:rPr>
        <w:t>8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9EDB" w14:textId="77777777" w:rsidR="00F456BE" w:rsidRDefault="00F456BE">
      <w:r>
        <w:separator/>
      </w:r>
    </w:p>
  </w:endnote>
  <w:endnote w:type="continuationSeparator" w:id="0">
    <w:p w14:paraId="67F5B4CA" w14:textId="77777777" w:rsidR="00F456BE" w:rsidRDefault="00F4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7316A" w14:textId="77777777" w:rsidR="00F456BE" w:rsidRDefault="00F456BE">
      <w:r>
        <w:separator/>
      </w:r>
    </w:p>
  </w:footnote>
  <w:footnote w:type="continuationSeparator" w:id="0">
    <w:p w14:paraId="7ABCDEB9" w14:textId="77777777" w:rsidR="00F456BE" w:rsidRDefault="00F45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08BF" w14:textId="77777777" w:rsidR="007D50B3" w:rsidRDefault="002D01C7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54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CBD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8F9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3FF8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AD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1DD5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956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4F6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6E0D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17DF7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6E2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13F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53D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5C5E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3C7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24D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6BDC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5B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749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07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3E3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63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54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42B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A9D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10B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1E3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435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6BE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3EE6B0-EE9C-461E-9FD3-BE5569764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43</TotalTime>
  <Pages>3</Pages>
  <Words>411</Words>
  <Characters>1596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Nubthong, Ngankaranatikan</cp:lastModifiedBy>
  <cp:revision>16</cp:revision>
  <cp:lastPrinted>2024-08-05T14:09:00Z</cp:lastPrinted>
  <dcterms:created xsi:type="dcterms:W3CDTF">2025-03-12T07:36:00Z</dcterms:created>
  <dcterms:modified xsi:type="dcterms:W3CDTF">2025-07-18T15:02:00Z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